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0083" w14:paraId="72BBFCF2" w14:textId="77777777" w:rsidTr="005E4BB2">
        <w:tc>
          <w:tcPr>
            <w:tcW w:w="10423" w:type="dxa"/>
            <w:gridSpan w:val="2"/>
            <w:shd w:val="clear" w:color="auto" w:fill="auto"/>
          </w:tcPr>
          <w:p w14:paraId="0EB1231F" w14:textId="77777777"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V16.</w:t>
            </w:r>
            <w:r w:rsidR="00F74C37">
              <w:rPr>
                <w:lang w:eastAsia="zh-CN"/>
              </w:rPr>
              <w:t>6</w:t>
            </w:r>
            <w:r w:rsidRPr="00E30083">
              <w:t xml:space="preserve">.0 </w:t>
            </w:r>
            <w:r w:rsidRPr="00E30083">
              <w:rPr>
                <w:sz w:val="32"/>
              </w:rPr>
              <w:t>(202</w:t>
            </w:r>
            <w:r w:rsidR="00F74C37">
              <w:rPr>
                <w:sz w:val="32"/>
              </w:rPr>
              <w:t>1</w:t>
            </w:r>
            <w:r w:rsidRPr="00E30083">
              <w:rPr>
                <w:sz w:val="32"/>
              </w:rPr>
              <w:t>-</w:t>
            </w:r>
            <w:r w:rsidR="00F74C37">
              <w:rPr>
                <w:sz w:val="32"/>
              </w:rPr>
              <w:t>03</w:t>
            </w:r>
            <w:r w:rsidRPr="00E30083">
              <w:rPr>
                <w:sz w:val="32"/>
              </w:rPr>
              <w:t>)</w:t>
            </w:r>
          </w:p>
          <w:p w14:paraId="3C9D1F06" w14:textId="77777777" w:rsidR="004F0988" w:rsidRPr="00E30083" w:rsidRDefault="004F0988" w:rsidP="00133525">
            <w:pPr>
              <w:pStyle w:val="ZA"/>
              <w:framePr w:w="0" w:hRule="auto" w:wrap="auto" w:vAnchor="margin" w:hAnchor="text" w:yAlign="inline"/>
            </w:pPr>
          </w:p>
        </w:tc>
      </w:tr>
      <w:tr w:rsidR="004F0988" w:rsidRPr="00E30083" w14:paraId="2F211BBB" w14:textId="77777777" w:rsidTr="005E4BB2">
        <w:trPr>
          <w:trHeight w:hRule="exact" w:val="1134"/>
        </w:trPr>
        <w:tc>
          <w:tcPr>
            <w:tcW w:w="10423" w:type="dxa"/>
            <w:gridSpan w:val="2"/>
            <w:shd w:val="clear" w:color="auto" w:fill="auto"/>
          </w:tcPr>
          <w:p w14:paraId="30E3D2F7"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4A31C088" w14:textId="77777777" w:rsidTr="005E4BB2">
        <w:trPr>
          <w:trHeight w:hRule="exact" w:val="3686"/>
        </w:trPr>
        <w:tc>
          <w:tcPr>
            <w:tcW w:w="10423" w:type="dxa"/>
            <w:gridSpan w:val="2"/>
            <w:shd w:val="clear" w:color="auto" w:fill="auto"/>
          </w:tcPr>
          <w:p w14:paraId="2431B225" w14:textId="77777777" w:rsidR="004F0988" w:rsidRPr="00E30083" w:rsidRDefault="004F0988" w:rsidP="00133525">
            <w:pPr>
              <w:pStyle w:val="ZT"/>
              <w:framePr w:wrap="auto" w:hAnchor="text" w:yAlign="inline"/>
            </w:pPr>
            <w:r w:rsidRPr="00E30083">
              <w:t>3rd Generation Partnership Project;</w:t>
            </w:r>
          </w:p>
          <w:p w14:paraId="218C0DC9" w14:textId="77777777" w:rsidR="00B02215" w:rsidRPr="00E30083" w:rsidRDefault="00B02215" w:rsidP="00B02215">
            <w:pPr>
              <w:pStyle w:val="ZT"/>
              <w:framePr w:wrap="auto" w:hAnchor="text" w:yAlign="inline"/>
            </w:pPr>
            <w:r w:rsidRPr="00E30083">
              <w:t>Technical Specification Group Core Network and Terminals;</w:t>
            </w:r>
          </w:p>
          <w:p w14:paraId="14F9916B" w14:textId="77777777" w:rsidR="00B02215" w:rsidRPr="00E30083" w:rsidRDefault="00B02215" w:rsidP="00B02215">
            <w:pPr>
              <w:pStyle w:val="ZT"/>
              <w:framePr w:wrap="auto" w:hAnchor="text" w:yAlign="inline"/>
            </w:pPr>
            <w:r w:rsidRPr="00E30083">
              <w:t>5G System;</w:t>
            </w:r>
          </w:p>
          <w:p w14:paraId="454C6E98" w14:textId="77777777" w:rsidR="00B02215" w:rsidRPr="00E30083" w:rsidRDefault="00B02215" w:rsidP="00B02215">
            <w:pPr>
              <w:pStyle w:val="ZT"/>
              <w:framePr w:wrap="auto" w:hAnchor="text" w:yAlign="inline"/>
            </w:pPr>
            <w:r w:rsidRPr="00E30083">
              <w:t>Network Slice Selection Services;</w:t>
            </w:r>
          </w:p>
          <w:p w14:paraId="203B83F4" w14:textId="77777777" w:rsidR="00B02215" w:rsidRPr="00E30083" w:rsidRDefault="00B02215" w:rsidP="00B02215">
            <w:pPr>
              <w:pStyle w:val="ZT"/>
              <w:framePr w:wrap="auto" w:hAnchor="text" w:yAlign="inline"/>
            </w:pPr>
            <w:r w:rsidRPr="00E30083">
              <w:t>Stage 3</w:t>
            </w:r>
          </w:p>
          <w:p w14:paraId="2641ED1A" w14:textId="77777777" w:rsidR="004F0988" w:rsidRPr="00E30083" w:rsidRDefault="00B02215" w:rsidP="00133525">
            <w:pPr>
              <w:pStyle w:val="ZT"/>
              <w:framePr w:wrap="auto" w:hAnchor="text" w:yAlign="inline"/>
              <w:rPr>
                <w:i/>
                <w:sz w:val="28"/>
              </w:rPr>
            </w:pPr>
            <w:r w:rsidRPr="00E30083">
              <w:t>(</w:t>
            </w:r>
            <w:r w:rsidRPr="00E30083">
              <w:rPr>
                <w:rStyle w:val="ZGSM"/>
              </w:rPr>
              <w:t>Release 16</w:t>
            </w:r>
            <w:r w:rsidRPr="00E30083">
              <w:t>)</w:t>
            </w:r>
          </w:p>
        </w:tc>
      </w:tr>
      <w:tr w:rsidR="00BF128E" w:rsidRPr="00E30083" w14:paraId="21EB23DA" w14:textId="77777777" w:rsidTr="005E4BB2">
        <w:tc>
          <w:tcPr>
            <w:tcW w:w="10423" w:type="dxa"/>
            <w:gridSpan w:val="2"/>
            <w:shd w:val="clear" w:color="auto" w:fill="auto"/>
          </w:tcPr>
          <w:p w14:paraId="71B4032F"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D57972" w:rsidRPr="00E30083" w14:paraId="0C53F340" w14:textId="77777777" w:rsidTr="005E4BB2">
        <w:trPr>
          <w:trHeight w:hRule="exact" w:val="1531"/>
        </w:trPr>
        <w:tc>
          <w:tcPr>
            <w:tcW w:w="4883" w:type="dxa"/>
            <w:shd w:val="clear" w:color="auto" w:fill="auto"/>
          </w:tcPr>
          <w:p w14:paraId="54CB2CBF" w14:textId="77777777" w:rsidR="00D57972" w:rsidRPr="00E30083" w:rsidRDefault="00C9728E">
            <w:r>
              <w:rPr>
                <w:i/>
                <w:noProof/>
                <w:lang w:val="en-US" w:eastAsia="zh-CN"/>
              </w:rPr>
              <w:drawing>
                <wp:inline distT="0" distB="0" distL="0" distR="0" wp14:anchorId="638589F5" wp14:editId="150A63DC">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11809154" w14:textId="77777777" w:rsidR="00D57972" w:rsidRPr="00E30083" w:rsidRDefault="00C9728E" w:rsidP="00133525">
            <w:pPr>
              <w:jc w:val="right"/>
            </w:pPr>
            <w:bookmarkStart w:id="2" w:name="logos"/>
            <w:r>
              <w:rPr>
                <w:noProof/>
                <w:lang w:val="en-US" w:eastAsia="zh-CN"/>
              </w:rPr>
              <w:drawing>
                <wp:inline distT="0" distB="0" distL="0" distR="0" wp14:anchorId="4AA598F5" wp14:editId="4DE9C505">
                  <wp:extent cx="1616710" cy="951230"/>
                  <wp:effectExtent l="0" t="0" r="254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2"/>
          </w:p>
        </w:tc>
      </w:tr>
      <w:tr w:rsidR="00C074DD" w:rsidRPr="00E30083" w14:paraId="34DC51C5" w14:textId="77777777" w:rsidTr="005E4BB2">
        <w:trPr>
          <w:trHeight w:hRule="exact" w:val="5783"/>
        </w:trPr>
        <w:tc>
          <w:tcPr>
            <w:tcW w:w="10423" w:type="dxa"/>
            <w:gridSpan w:val="2"/>
            <w:shd w:val="clear" w:color="auto" w:fill="auto"/>
          </w:tcPr>
          <w:p w14:paraId="0BA7866A" w14:textId="77777777" w:rsidR="00C074DD" w:rsidRPr="00E30083" w:rsidRDefault="00C074DD" w:rsidP="00B02215"/>
        </w:tc>
      </w:tr>
      <w:tr w:rsidR="00C074DD" w:rsidRPr="00E30083" w14:paraId="489D1655" w14:textId="77777777" w:rsidTr="005E4BB2">
        <w:trPr>
          <w:cantSplit/>
          <w:trHeight w:hRule="exact" w:val="964"/>
        </w:trPr>
        <w:tc>
          <w:tcPr>
            <w:tcW w:w="10423" w:type="dxa"/>
            <w:gridSpan w:val="2"/>
            <w:shd w:val="clear" w:color="auto" w:fill="auto"/>
          </w:tcPr>
          <w:p w14:paraId="0339D46D" w14:textId="77777777" w:rsidR="00C074DD" w:rsidRPr="00E30083" w:rsidRDefault="00C074DD" w:rsidP="00C074DD">
            <w:pPr>
              <w:rPr>
                <w:sz w:val="16"/>
              </w:rPr>
            </w:pPr>
            <w:bookmarkStart w:id="3"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3"/>
          </w:p>
          <w:p w14:paraId="5C97159D" w14:textId="77777777" w:rsidR="00C074DD" w:rsidRPr="00E30083" w:rsidRDefault="00C074DD" w:rsidP="00C074DD">
            <w:pPr>
              <w:pStyle w:val="ZV"/>
              <w:framePr w:w="0" w:wrap="auto" w:vAnchor="margin" w:hAnchor="text" w:yAlign="inline"/>
            </w:pPr>
          </w:p>
          <w:p w14:paraId="2B2514D6" w14:textId="77777777" w:rsidR="00C074DD" w:rsidRPr="00E30083" w:rsidRDefault="00C074DD" w:rsidP="00C074DD">
            <w:pPr>
              <w:rPr>
                <w:sz w:val="16"/>
              </w:rPr>
            </w:pPr>
          </w:p>
        </w:tc>
      </w:tr>
      <w:bookmarkEnd w:id="0"/>
    </w:tbl>
    <w:p w14:paraId="4D6E846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6AC4FD2D" w14:textId="77777777" w:rsidTr="00133525">
        <w:trPr>
          <w:trHeight w:hRule="exact" w:val="5670"/>
        </w:trPr>
        <w:tc>
          <w:tcPr>
            <w:tcW w:w="10423" w:type="dxa"/>
            <w:shd w:val="clear" w:color="auto" w:fill="auto"/>
          </w:tcPr>
          <w:p w14:paraId="23D984B6" w14:textId="77777777" w:rsidR="00E16509" w:rsidRPr="00E30083" w:rsidRDefault="00E16509" w:rsidP="00E16509">
            <w:pPr>
              <w:pStyle w:val="Guidance"/>
            </w:pPr>
            <w:bookmarkStart w:id="4" w:name="page2"/>
          </w:p>
        </w:tc>
      </w:tr>
      <w:tr w:rsidR="00E16509" w:rsidRPr="00E30083" w14:paraId="3C279D43" w14:textId="77777777" w:rsidTr="00C074DD">
        <w:trPr>
          <w:trHeight w:hRule="exact" w:val="5387"/>
        </w:trPr>
        <w:tc>
          <w:tcPr>
            <w:tcW w:w="10423" w:type="dxa"/>
            <w:shd w:val="clear" w:color="auto" w:fill="auto"/>
          </w:tcPr>
          <w:p w14:paraId="223196FE" w14:textId="77777777" w:rsidR="00E16509" w:rsidRPr="00E30083" w:rsidRDefault="00E16509" w:rsidP="00133525">
            <w:pPr>
              <w:pStyle w:val="FP"/>
              <w:spacing w:after="240"/>
              <w:ind w:left="2835" w:right="2835"/>
              <w:jc w:val="center"/>
              <w:rPr>
                <w:rFonts w:ascii="Arial" w:hAnsi="Arial"/>
                <w:b/>
                <w:i/>
              </w:rPr>
            </w:pPr>
            <w:bookmarkStart w:id="5" w:name="coords3gpp"/>
            <w:r w:rsidRPr="00E30083">
              <w:rPr>
                <w:rFonts w:ascii="Arial" w:hAnsi="Arial"/>
                <w:b/>
                <w:i/>
              </w:rPr>
              <w:t>3GPP</w:t>
            </w:r>
          </w:p>
          <w:p w14:paraId="637A5AA0" w14:textId="77777777" w:rsidR="00E16509" w:rsidRPr="00E30083" w:rsidRDefault="00E16509" w:rsidP="00133525">
            <w:pPr>
              <w:pStyle w:val="FP"/>
              <w:pBdr>
                <w:bottom w:val="single" w:sz="6" w:space="1" w:color="auto"/>
              </w:pBdr>
              <w:ind w:left="2835" w:right="2835"/>
              <w:jc w:val="center"/>
            </w:pPr>
            <w:r w:rsidRPr="00E30083">
              <w:t>Postal address</w:t>
            </w:r>
          </w:p>
          <w:p w14:paraId="67F3897C" w14:textId="77777777" w:rsidR="00E16509" w:rsidRPr="00E30083" w:rsidRDefault="00E16509" w:rsidP="00133525">
            <w:pPr>
              <w:pStyle w:val="FP"/>
              <w:ind w:left="2835" w:right="2835"/>
              <w:jc w:val="center"/>
              <w:rPr>
                <w:rFonts w:ascii="Arial" w:hAnsi="Arial"/>
                <w:sz w:val="18"/>
              </w:rPr>
            </w:pPr>
          </w:p>
          <w:p w14:paraId="04EE4054"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432687AB"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382F8AF5"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12F298B2"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7FD8A746"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359614A1"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5"/>
          </w:p>
          <w:p w14:paraId="59A2230D" w14:textId="77777777" w:rsidR="00E16509" w:rsidRPr="00E30083" w:rsidRDefault="00E16509" w:rsidP="00133525"/>
        </w:tc>
      </w:tr>
      <w:tr w:rsidR="00E16509" w:rsidRPr="00E30083" w14:paraId="34E087EF" w14:textId="77777777" w:rsidTr="00C074DD">
        <w:tc>
          <w:tcPr>
            <w:tcW w:w="10423" w:type="dxa"/>
            <w:shd w:val="clear" w:color="auto" w:fill="auto"/>
            <w:vAlign w:val="bottom"/>
          </w:tcPr>
          <w:p w14:paraId="56C8F0A0" w14:textId="77777777" w:rsidR="00E16509" w:rsidRPr="00E30083" w:rsidRDefault="00E16509" w:rsidP="00133525">
            <w:pPr>
              <w:pStyle w:val="FP"/>
              <w:pBdr>
                <w:bottom w:val="single" w:sz="6" w:space="1" w:color="auto"/>
              </w:pBdr>
              <w:spacing w:after="240"/>
              <w:jc w:val="center"/>
              <w:rPr>
                <w:rFonts w:ascii="Arial" w:hAnsi="Arial"/>
                <w:b/>
                <w:i/>
                <w:noProof/>
              </w:rPr>
            </w:pPr>
            <w:bookmarkStart w:id="6" w:name="copyrightNotification"/>
            <w:r w:rsidRPr="00E30083">
              <w:rPr>
                <w:rFonts w:ascii="Arial" w:hAnsi="Arial"/>
                <w:b/>
                <w:i/>
                <w:noProof/>
              </w:rPr>
              <w:t>Copyright Notification</w:t>
            </w:r>
          </w:p>
          <w:p w14:paraId="75C4096E"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7CAAC2F5" w14:textId="77777777" w:rsidR="00E16509" w:rsidRPr="00E30083" w:rsidRDefault="00E16509" w:rsidP="00133525">
            <w:pPr>
              <w:pStyle w:val="FP"/>
              <w:jc w:val="center"/>
              <w:rPr>
                <w:noProof/>
              </w:rPr>
            </w:pPr>
          </w:p>
          <w:p w14:paraId="3E0636E7" w14:textId="3043A471"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056336">
              <w:rPr>
                <w:noProof/>
                <w:sz w:val="18"/>
              </w:rPr>
              <w:t>1</w:t>
            </w:r>
            <w:r w:rsidRPr="00E30083">
              <w:rPr>
                <w:noProof/>
                <w:sz w:val="18"/>
              </w:rPr>
              <w:t>, 3GPP Organizational Partners (ARIB, ATIS, CCSA, ETSI, TSDSI, TTA, TTC).</w:t>
            </w:r>
            <w:bookmarkStart w:id="7" w:name="copyrightaddon"/>
            <w:bookmarkEnd w:id="7"/>
          </w:p>
          <w:p w14:paraId="0F75062D" w14:textId="77777777" w:rsidR="00E16509" w:rsidRPr="00E30083" w:rsidRDefault="00E16509" w:rsidP="00133525">
            <w:pPr>
              <w:pStyle w:val="FP"/>
              <w:jc w:val="center"/>
              <w:rPr>
                <w:noProof/>
                <w:sz w:val="18"/>
              </w:rPr>
            </w:pPr>
            <w:r w:rsidRPr="00E30083">
              <w:rPr>
                <w:noProof/>
                <w:sz w:val="18"/>
              </w:rPr>
              <w:t>All rights reserved.</w:t>
            </w:r>
          </w:p>
          <w:p w14:paraId="177AA00D" w14:textId="77777777" w:rsidR="00E16509" w:rsidRPr="00E30083" w:rsidRDefault="00E16509" w:rsidP="00E16509">
            <w:pPr>
              <w:pStyle w:val="FP"/>
              <w:rPr>
                <w:noProof/>
                <w:sz w:val="18"/>
              </w:rPr>
            </w:pPr>
          </w:p>
          <w:p w14:paraId="565AD2EF"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755B0E3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413D2354"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6"/>
          </w:p>
          <w:p w14:paraId="61813524" w14:textId="77777777" w:rsidR="00E16509" w:rsidRPr="00E30083" w:rsidRDefault="00E16509" w:rsidP="00133525"/>
        </w:tc>
      </w:tr>
      <w:bookmarkEnd w:id="4"/>
    </w:tbl>
    <w:p w14:paraId="24CBBE35" w14:textId="77777777" w:rsidR="00080512" w:rsidRPr="004D3578" w:rsidRDefault="00080512">
      <w:pPr>
        <w:pStyle w:val="TT"/>
      </w:pPr>
      <w:r w:rsidRPr="004D3578">
        <w:br w:type="page"/>
      </w:r>
      <w:bookmarkStart w:id="8" w:name="tableOfContents"/>
      <w:bookmarkEnd w:id="8"/>
      <w:r w:rsidRPr="004D3578">
        <w:lastRenderedPageBreak/>
        <w:t>Contents</w:t>
      </w:r>
    </w:p>
    <w:p w14:paraId="5E033EF8" w14:textId="72F25407" w:rsidR="00056336" w:rsidRDefault="00DB5E6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56336">
        <w:t>Foreword</w:t>
      </w:r>
      <w:r w:rsidR="00056336">
        <w:tab/>
      </w:r>
      <w:r w:rsidR="00056336">
        <w:fldChar w:fldCharType="begin" w:fldLock="1"/>
      </w:r>
      <w:r w:rsidR="00056336">
        <w:instrText xml:space="preserve"> PAGEREF _Toc67686505 \h </w:instrText>
      </w:r>
      <w:r w:rsidR="00056336">
        <w:fldChar w:fldCharType="separate"/>
      </w:r>
      <w:r w:rsidR="00056336">
        <w:t>6</w:t>
      </w:r>
      <w:r w:rsidR="00056336">
        <w:fldChar w:fldCharType="end"/>
      </w:r>
    </w:p>
    <w:p w14:paraId="3D9393E6" w14:textId="3DE8B985" w:rsidR="00056336" w:rsidRDefault="0005633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_Toc67686506 \h </w:instrText>
      </w:r>
      <w:r>
        <w:fldChar w:fldCharType="separate"/>
      </w:r>
      <w:r>
        <w:t>7</w:t>
      </w:r>
      <w:r>
        <w:fldChar w:fldCharType="end"/>
      </w:r>
    </w:p>
    <w:p w14:paraId="619DB64B" w14:textId="18BEE373" w:rsidR="00056336" w:rsidRDefault="0005633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_Toc67686507 \h </w:instrText>
      </w:r>
      <w:r>
        <w:fldChar w:fldCharType="separate"/>
      </w:r>
      <w:r>
        <w:t>7</w:t>
      </w:r>
      <w:r>
        <w:fldChar w:fldCharType="end"/>
      </w:r>
    </w:p>
    <w:p w14:paraId="7A674FFB" w14:textId="4A62EED9" w:rsidR="00056336" w:rsidRDefault="0005633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_Toc67686508 \h </w:instrText>
      </w:r>
      <w:r>
        <w:fldChar w:fldCharType="separate"/>
      </w:r>
      <w:r>
        <w:t>8</w:t>
      </w:r>
      <w:r>
        <w:fldChar w:fldCharType="end"/>
      </w:r>
    </w:p>
    <w:p w14:paraId="6874503C" w14:textId="0B3B71B5" w:rsidR="00056336" w:rsidRDefault="0005633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_Toc67686509 \h </w:instrText>
      </w:r>
      <w:r>
        <w:fldChar w:fldCharType="separate"/>
      </w:r>
      <w:r>
        <w:t>8</w:t>
      </w:r>
      <w:r>
        <w:fldChar w:fldCharType="end"/>
      </w:r>
    </w:p>
    <w:p w14:paraId="5136F7F8" w14:textId="3047C2A7" w:rsidR="00056336" w:rsidRDefault="0005633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_Toc67686510 \h </w:instrText>
      </w:r>
      <w:r>
        <w:fldChar w:fldCharType="separate"/>
      </w:r>
      <w:r>
        <w:t>8</w:t>
      </w:r>
      <w:r>
        <w:fldChar w:fldCharType="end"/>
      </w:r>
    </w:p>
    <w:p w14:paraId="44D3CDB2" w14:textId="0F0C86FD" w:rsidR="00056336" w:rsidRDefault="0005633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_Toc67686511 \h </w:instrText>
      </w:r>
      <w:r>
        <w:fldChar w:fldCharType="separate"/>
      </w:r>
      <w:r>
        <w:t>8</w:t>
      </w:r>
      <w:r>
        <w:fldChar w:fldCharType="end"/>
      </w:r>
    </w:p>
    <w:p w14:paraId="0C86EF06" w14:textId="482DB79B" w:rsidR="00056336" w:rsidRDefault="0005633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_Toc67686512 \h </w:instrText>
      </w:r>
      <w:r>
        <w:fldChar w:fldCharType="separate"/>
      </w:r>
      <w:r>
        <w:t>8</w:t>
      </w:r>
      <w:r>
        <w:fldChar w:fldCharType="end"/>
      </w:r>
    </w:p>
    <w:p w14:paraId="2F8C65FD" w14:textId="78C13262" w:rsidR="00056336" w:rsidRDefault="0005633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NSSF</w:t>
      </w:r>
      <w:r>
        <w:tab/>
      </w:r>
      <w:r>
        <w:fldChar w:fldCharType="begin" w:fldLock="1"/>
      </w:r>
      <w:r>
        <w:instrText xml:space="preserve"> PAGEREF _Toc67686513 \h </w:instrText>
      </w:r>
      <w:r>
        <w:fldChar w:fldCharType="separate"/>
      </w:r>
      <w:r>
        <w:t>9</w:t>
      </w:r>
      <w:r>
        <w:fldChar w:fldCharType="end"/>
      </w:r>
    </w:p>
    <w:p w14:paraId="38316637" w14:textId="2BB5EEB2" w:rsidR="00056336" w:rsidRDefault="0005633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_Toc67686514 \h </w:instrText>
      </w:r>
      <w:r>
        <w:fldChar w:fldCharType="separate"/>
      </w:r>
      <w:r>
        <w:t>9</w:t>
      </w:r>
      <w:r>
        <w:fldChar w:fldCharType="end"/>
      </w:r>
    </w:p>
    <w:p w14:paraId="5A2B1483" w14:textId="79E3C58C" w:rsidR="00056336" w:rsidRDefault="0005633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Nnssf_NSSelection Service</w:t>
      </w:r>
      <w:r>
        <w:tab/>
      </w:r>
      <w:r>
        <w:fldChar w:fldCharType="begin" w:fldLock="1"/>
      </w:r>
      <w:r>
        <w:instrText xml:space="preserve"> PAGEREF _Toc67686515 \h </w:instrText>
      </w:r>
      <w:r>
        <w:fldChar w:fldCharType="separate"/>
      </w:r>
      <w:r>
        <w:t>9</w:t>
      </w:r>
      <w:r>
        <w:fldChar w:fldCharType="end"/>
      </w:r>
    </w:p>
    <w:p w14:paraId="41BEB8D6" w14:textId="174C1B09" w:rsidR="00056336" w:rsidRDefault="0005633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_Toc67686516 \h </w:instrText>
      </w:r>
      <w:r>
        <w:fldChar w:fldCharType="separate"/>
      </w:r>
      <w:r>
        <w:t>9</w:t>
      </w:r>
      <w:r>
        <w:fldChar w:fldCharType="end"/>
      </w:r>
    </w:p>
    <w:p w14:paraId="4CC5BC03" w14:textId="00B52920" w:rsidR="00056336" w:rsidRDefault="0005633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_Toc67686517 \h </w:instrText>
      </w:r>
      <w:r>
        <w:fldChar w:fldCharType="separate"/>
      </w:r>
      <w:r>
        <w:t>9</w:t>
      </w:r>
      <w:r>
        <w:fldChar w:fldCharType="end"/>
      </w:r>
    </w:p>
    <w:p w14:paraId="58CAA9DD" w14:textId="247F971D" w:rsidR="00056336" w:rsidRDefault="0005633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_Toc67686518 \h </w:instrText>
      </w:r>
      <w:r>
        <w:fldChar w:fldCharType="separate"/>
      </w:r>
      <w:r>
        <w:t>9</w:t>
      </w:r>
      <w:r>
        <w:fldChar w:fldCharType="end"/>
      </w:r>
    </w:p>
    <w:p w14:paraId="71E356E7" w14:textId="7872FD95" w:rsidR="00056336" w:rsidRDefault="0005633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GET</w:t>
      </w:r>
      <w:r>
        <w:tab/>
      </w:r>
      <w:r>
        <w:fldChar w:fldCharType="begin" w:fldLock="1"/>
      </w:r>
      <w:r>
        <w:instrText xml:space="preserve"> PAGEREF _Toc67686519 \h </w:instrText>
      </w:r>
      <w:r>
        <w:fldChar w:fldCharType="separate"/>
      </w:r>
      <w:r>
        <w:t>9</w:t>
      </w:r>
      <w:r>
        <w:fldChar w:fldCharType="end"/>
      </w:r>
    </w:p>
    <w:p w14:paraId="3989D108" w14:textId="2CA8841F" w:rsidR="00056336" w:rsidRDefault="0005633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_Toc67686520 \h </w:instrText>
      </w:r>
      <w:r>
        <w:fldChar w:fldCharType="separate"/>
      </w:r>
      <w:r>
        <w:t>9</w:t>
      </w:r>
      <w:r>
        <w:fldChar w:fldCharType="end"/>
      </w:r>
    </w:p>
    <w:p w14:paraId="7724F625" w14:textId="77CC0BC5" w:rsidR="00056336" w:rsidRDefault="0005633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 xml:space="preserve">Get </w:t>
      </w:r>
      <w:r>
        <w:t>service operation of Nnssf_NSSelection service</w:t>
      </w:r>
      <w:r>
        <w:tab/>
      </w:r>
      <w:r>
        <w:fldChar w:fldCharType="begin" w:fldLock="1"/>
      </w:r>
      <w:r>
        <w:instrText xml:space="preserve"> PAGEREF _Toc67686521 \h </w:instrText>
      </w:r>
      <w:r>
        <w:fldChar w:fldCharType="separate"/>
      </w:r>
      <w:r>
        <w:t>10</w:t>
      </w:r>
      <w:r>
        <w:fldChar w:fldCharType="end"/>
      </w:r>
    </w:p>
    <w:p w14:paraId="6003EC44" w14:textId="67632CC1" w:rsidR="00056336" w:rsidRDefault="0005633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during the PDU session establishment</w:t>
      </w:r>
      <w:r>
        <w:tab/>
      </w:r>
      <w:r>
        <w:fldChar w:fldCharType="begin" w:fldLock="1"/>
      </w:r>
      <w:r>
        <w:instrText xml:space="preserve"> PAGEREF _Toc67686522 \h </w:instrText>
      </w:r>
      <w:r>
        <w:fldChar w:fldCharType="separate"/>
      </w:r>
      <w:r>
        <w:t>11</w:t>
      </w:r>
      <w:r>
        <w:fldChar w:fldCharType="end"/>
      </w:r>
    </w:p>
    <w:p w14:paraId="118BCC3D" w14:textId="4E0DC627" w:rsidR="00056336" w:rsidRDefault="00056336">
      <w:pPr>
        <w:pStyle w:val="TOC5"/>
        <w:rPr>
          <w:rFonts w:asciiTheme="minorHAnsi" w:eastAsiaTheme="minorEastAsia" w:hAnsiTheme="minorHAnsi" w:cstheme="minorBidi"/>
          <w:sz w:val="22"/>
          <w:szCs w:val="22"/>
          <w:lang w:eastAsia="en-GB"/>
        </w:rPr>
      </w:pPr>
      <w:r>
        <w:t>5.2.2.2.4</w:t>
      </w:r>
      <w:r>
        <w:rPr>
          <w:rFonts w:asciiTheme="minorHAnsi" w:eastAsiaTheme="minorEastAsia" w:hAnsiTheme="minorHAnsi" w:cstheme="minorBidi"/>
          <w:sz w:val="22"/>
          <w:szCs w:val="22"/>
          <w:lang w:eastAsia="en-GB"/>
        </w:rPr>
        <w:tab/>
      </w:r>
      <w:r>
        <w:rPr>
          <w:lang w:eastAsia="zh-CN"/>
        </w:rPr>
        <w:t xml:space="preserve">Get </w:t>
      </w:r>
      <w:r>
        <w:t xml:space="preserve">service operation of Nnssf_NSSelection service </w:t>
      </w:r>
      <w:r>
        <w:rPr>
          <w:lang w:eastAsia="zh-CN"/>
        </w:rPr>
        <w:t xml:space="preserve">during </w:t>
      </w:r>
      <w:r w:rsidRPr="00EB7348">
        <w:rPr>
          <w:rFonts w:cs="Arial"/>
          <w:lang w:eastAsia="zh-CN"/>
        </w:rPr>
        <w:t>UE configuration update procedure</w:t>
      </w:r>
      <w:r>
        <w:tab/>
      </w:r>
      <w:r>
        <w:fldChar w:fldCharType="begin" w:fldLock="1"/>
      </w:r>
      <w:r>
        <w:instrText xml:space="preserve"> PAGEREF _Toc67686523 \h </w:instrText>
      </w:r>
      <w:r>
        <w:fldChar w:fldCharType="separate"/>
      </w:r>
      <w:r>
        <w:t>12</w:t>
      </w:r>
      <w:r>
        <w:fldChar w:fldCharType="end"/>
      </w:r>
    </w:p>
    <w:p w14:paraId="3B270A57" w14:textId="36DE32D9" w:rsidR="00056336" w:rsidRDefault="0005633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Nnssf_NSSAIAvailability Service</w:t>
      </w:r>
      <w:r>
        <w:tab/>
      </w:r>
      <w:r>
        <w:fldChar w:fldCharType="begin" w:fldLock="1"/>
      </w:r>
      <w:r>
        <w:instrText xml:space="preserve"> PAGEREF _Toc67686524 \h </w:instrText>
      </w:r>
      <w:r>
        <w:fldChar w:fldCharType="separate"/>
      </w:r>
      <w:r>
        <w:t>12</w:t>
      </w:r>
      <w:r>
        <w:fldChar w:fldCharType="end"/>
      </w:r>
    </w:p>
    <w:p w14:paraId="63C47EB3" w14:textId="797F6016" w:rsidR="00056336" w:rsidRDefault="00056336">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_Toc67686525 \h </w:instrText>
      </w:r>
      <w:r>
        <w:fldChar w:fldCharType="separate"/>
      </w:r>
      <w:r>
        <w:t>12</w:t>
      </w:r>
      <w:r>
        <w:fldChar w:fldCharType="end"/>
      </w:r>
    </w:p>
    <w:p w14:paraId="043D83BB" w14:textId="6DFA5DCF" w:rsidR="00056336" w:rsidRDefault="00056336">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_Toc67686526 \h </w:instrText>
      </w:r>
      <w:r>
        <w:fldChar w:fldCharType="separate"/>
      </w:r>
      <w:r>
        <w:t>13</w:t>
      </w:r>
      <w:r>
        <w:fldChar w:fldCharType="end"/>
      </w:r>
    </w:p>
    <w:p w14:paraId="46F34339" w14:textId="165314A4" w:rsidR="00056336" w:rsidRDefault="00056336">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_Toc67686527 \h </w:instrText>
      </w:r>
      <w:r>
        <w:fldChar w:fldCharType="separate"/>
      </w:r>
      <w:r>
        <w:t>13</w:t>
      </w:r>
      <w:r>
        <w:fldChar w:fldCharType="end"/>
      </w:r>
    </w:p>
    <w:p w14:paraId="7D66B493" w14:textId="5DA851FF" w:rsidR="00056336" w:rsidRDefault="00056336">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Update Service Operation</w:t>
      </w:r>
      <w:r>
        <w:tab/>
      </w:r>
      <w:r>
        <w:fldChar w:fldCharType="begin" w:fldLock="1"/>
      </w:r>
      <w:r>
        <w:instrText xml:space="preserve"> PAGEREF _Toc67686528 \h </w:instrText>
      </w:r>
      <w:r>
        <w:fldChar w:fldCharType="separate"/>
      </w:r>
      <w:r>
        <w:t>13</w:t>
      </w:r>
      <w:r>
        <w:fldChar w:fldCharType="end"/>
      </w:r>
    </w:p>
    <w:p w14:paraId="682A678E" w14:textId="4141843E" w:rsidR="00056336" w:rsidRDefault="00056336">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_Toc67686529 \h </w:instrText>
      </w:r>
      <w:r>
        <w:fldChar w:fldCharType="separate"/>
      </w:r>
      <w:r>
        <w:t>13</w:t>
      </w:r>
      <w:r>
        <w:fldChar w:fldCharType="end"/>
      </w:r>
    </w:p>
    <w:p w14:paraId="3DD3B20A" w14:textId="62191CBB" w:rsidR="00056336" w:rsidRDefault="00056336">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Subscribe Service Operation</w:t>
      </w:r>
      <w:r>
        <w:tab/>
      </w:r>
      <w:r>
        <w:fldChar w:fldCharType="begin" w:fldLock="1"/>
      </w:r>
      <w:r>
        <w:instrText xml:space="preserve"> PAGEREF _Toc67686530 \h </w:instrText>
      </w:r>
      <w:r>
        <w:fldChar w:fldCharType="separate"/>
      </w:r>
      <w:r>
        <w:t>14</w:t>
      </w:r>
      <w:r>
        <w:fldChar w:fldCharType="end"/>
      </w:r>
    </w:p>
    <w:p w14:paraId="7D620258" w14:textId="42784999" w:rsidR="00056336" w:rsidRDefault="00056336">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_Toc67686531 \h </w:instrText>
      </w:r>
      <w:r>
        <w:fldChar w:fldCharType="separate"/>
      </w:r>
      <w:r>
        <w:t>14</w:t>
      </w:r>
      <w:r>
        <w:fldChar w:fldCharType="end"/>
      </w:r>
    </w:p>
    <w:p w14:paraId="3400EC92" w14:textId="726E8D9B" w:rsidR="00056336" w:rsidRDefault="00056336">
      <w:pPr>
        <w:pStyle w:val="TOC5"/>
        <w:rPr>
          <w:rFonts w:asciiTheme="minorHAnsi" w:eastAsiaTheme="minorEastAsia" w:hAnsiTheme="minorHAnsi" w:cstheme="minorBidi"/>
          <w:sz w:val="22"/>
          <w:szCs w:val="22"/>
          <w:lang w:eastAsia="en-GB"/>
        </w:rPr>
      </w:pPr>
      <w:r>
        <w:t>5.3.2.3.2</w:t>
      </w:r>
      <w:r>
        <w:rPr>
          <w:rFonts w:asciiTheme="minorHAnsi" w:eastAsiaTheme="minorEastAsia" w:hAnsiTheme="minorHAnsi" w:cstheme="minorBidi"/>
          <w:sz w:val="22"/>
          <w:szCs w:val="22"/>
          <w:lang w:eastAsia="en-GB"/>
        </w:rPr>
        <w:tab/>
      </w:r>
      <w:r>
        <w:t>Modification of a subscription</w:t>
      </w:r>
      <w:r>
        <w:tab/>
      </w:r>
      <w:r>
        <w:fldChar w:fldCharType="begin" w:fldLock="1"/>
      </w:r>
      <w:r>
        <w:instrText xml:space="preserve"> PAGEREF _Toc67686532 \h </w:instrText>
      </w:r>
      <w:r>
        <w:fldChar w:fldCharType="separate"/>
      </w:r>
      <w:r>
        <w:t>14</w:t>
      </w:r>
      <w:r>
        <w:fldChar w:fldCharType="end"/>
      </w:r>
    </w:p>
    <w:p w14:paraId="22806798" w14:textId="164A5FAD" w:rsidR="00056336" w:rsidRDefault="00056336">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Unsubscribe Service Operation</w:t>
      </w:r>
      <w:r>
        <w:tab/>
      </w:r>
      <w:r>
        <w:fldChar w:fldCharType="begin" w:fldLock="1"/>
      </w:r>
      <w:r>
        <w:instrText xml:space="preserve"> PAGEREF _Toc67686533 \h </w:instrText>
      </w:r>
      <w:r>
        <w:fldChar w:fldCharType="separate"/>
      </w:r>
      <w:r>
        <w:t>15</w:t>
      </w:r>
      <w:r>
        <w:fldChar w:fldCharType="end"/>
      </w:r>
    </w:p>
    <w:p w14:paraId="331301CB" w14:textId="4E55B08D" w:rsidR="00056336" w:rsidRDefault="00056336">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_Toc67686534 \h </w:instrText>
      </w:r>
      <w:r>
        <w:fldChar w:fldCharType="separate"/>
      </w:r>
      <w:r>
        <w:t>15</w:t>
      </w:r>
      <w:r>
        <w:fldChar w:fldCharType="end"/>
      </w:r>
    </w:p>
    <w:p w14:paraId="7B389ED6" w14:textId="537BAE1D" w:rsidR="00056336" w:rsidRDefault="00056336">
      <w:pPr>
        <w:pStyle w:val="TOC4"/>
        <w:rPr>
          <w:rFonts w:asciiTheme="minorHAnsi" w:eastAsiaTheme="minorEastAsia" w:hAnsiTheme="minorHAnsi" w:cstheme="minorBidi"/>
          <w:sz w:val="22"/>
          <w:szCs w:val="22"/>
          <w:lang w:eastAsia="en-GB"/>
        </w:rPr>
      </w:pPr>
      <w:r>
        <w:t>5.3.2.</w:t>
      </w:r>
      <w:r>
        <w:rPr>
          <w:lang w:eastAsia="zh-CN"/>
        </w:rPr>
        <w:t>5</w:t>
      </w:r>
      <w:r>
        <w:rPr>
          <w:rFonts w:asciiTheme="minorHAnsi" w:eastAsiaTheme="minorEastAsia" w:hAnsiTheme="minorHAnsi" w:cstheme="minorBidi"/>
          <w:sz w:val="22"/>
          <w:szCs w:val="22"/>
          <w:lang w:eastAsia="en-GB"/>
        </w:rPr>
        <w:tab/>
      </w:r>
      <w:r>
        <w:t>Notify Service Operation</w:t>
      </w:r>
      <w:r>
        <w:tab/>
      </w:r>
      <w:r>
        <w:fldChar w:fldCharType="begin" w:fldLock="1"/>
      </w:r>
      <w:r>
        <w:instrText xml:space="preserve"> PAGEREF _Toc67686535 \h </w:instrText>
      </w:r>
      <w:r>
        <w:fldChar w:fldCharType="separate"/>
      </w:r>
      <w:r>
        <w:t>16</w:t>
      </w:r>
      <w:r>
        <w:fldChar w:fldCharType="end"/>
      </w:r>
    </w:p>
    <w:p w14:paraId="46326CA1" w14:textId="20D240DB" w:rsidR="00056336" w:rsidRDefault="00056336">
      <w:pPr>
        <w:pStyle w:val="TOC5"/>
        <w:rPr>
          <w:rFonts w:asciiTheme="minorHAnsi" w:eastAsiaTheme="minorEastAsia" w:hAnsiTheme="minorHAnsi" w:cstheme="minorBidi"/>
          <w:sz w:val="22"/>
          <w:szCs w:val="22"/>
          <w:lang w:eastAsia="en-GB"/>
        </w:rPr>
      </w:pPr>
      <w:r>
        <w:t>5.3.2.</w:t>
      </w:r>
      <w:r>
        <w:rPr>
          <w:lang w:eastAsia="zh-CN"/>
        </w:rPr>
        <w:t>5</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_Toc67686536 \h </w:instrText>
      </w:r>
      <w:r>
        <w:fldChar w:fldCharType="separate"/>
      </w:r>
      <w:r>
        <w:t>16</w:t>
      </w:r>
      <w:r>
        <w:fldChar w:fldCharType="end"/>
      </w:r>
    </w:p>
    <w:p w14:paraId="177E441E" w14:textId="463ABBF4" w:rsidR="00056336" w:rsidRDefault="00056336">
      <w:pPr>
        <w:pStyle w:val="TOC4"/>
        <w:rPr>
          <w:rFonts w:asciiTheme="minorHAnsi" w:eastAsiaTheme="minorEastAsia" w:hAnsiTheme="minorHAnsi" w:cstheme="minorBidi"/>
          <w:sz w:val="22"/>
          <w:szCs w:val="22"/>
          <w:lang w:eastAsia="en-GB"/>
        </w:rPr>
      </w:pPr>
      <w:r>
        <w:t>5.3.2.</w:t>
      </w:r>
      <w:r>
        <w:rPr>
          <w:lang w:eastAsia="zh-CN"/>
        </w:rPr>
        <w:t>6</w:t>
      </w:r>
      <w:r>
        <w:rPr>
          <w:rFonts w:asciiTheme="minorHAnsi" w:eastAsiaTheme="minorEastAsia" w:hAnsiTheme="minorHAnsi" w:cstheme="minorBidi"/>
          <w:sz w:val="22"/>
          <w:szCs w:val="22"/>
          <w:lang w:eastAsia="en-GB"/>
        </w:rPr>
        <w:tab/>
      </w:r>
      <w:r>
        <w:t>Delete Service Operation</w:t>
      </w:r>
      <w:r>
        <w:tab/>
      </w:r>
      <w:r>
        <w:fldChar w:fldCharType="begin" w:fldLock="1"/>
      </w:r>
      <w:r>
        <w:instrText xml:space="preserve"> PAGEREF _Toc67686537 \h </w:instrText>
      </w:r>
      <w:r>
        <w:fldChar w:fldCharType="separate"/>
      </w:r>
      <w:r>
        <w:t>16</w:t>
      </w:r>
      <w:r>
        <w:fldChar w:fldCharType="end"/>
      </w:r>
    </w:p>
    <w:p w14:paraId="6207EE64" w14:textId="7983C04C" w:rsidR="00056336" w:rsidRDefault="00056336">
      <w:pPr>
        <w:pStyle w:val="TOC5"/>
        <w:rPr>
          <w:rFonts w:asciiTheme="minorHAnsi" w:eastAsiaTheme="minorEastAsia" w:hAnsiTheme="minorHAnsi" w:cstheme="minorBidi"/>
          <w:sz w:val="22"/>
          <w:szCs w:val="22"/>
          <w:lang w:eastAsia="en-GB"/>
        </w:rPr>
      </w:pPr>
      <w:r>
        <w:t>5.3.2.</w:t>
      </w:r>
      <w:r>
        <w:rPr>
          <w:lang w:eastAsia="zh-CN"/>
        </w:rPr>
        <w:t>6</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_Toc67686538 \h </w:instrText>
      </w:r>
      <w:r>
        <w:fldChar w:fldCharType="separate"/>
      </w:r>
      <w:r>
        <w:t>16</w:t>
      </w:r>
      <w:r>
        <w:fldChar w:fldCharType="end"/>
      </w:r>
    </w:p>
    <w:p w14:paraId="655154B5" w14:textId="3579FC19" w:rsidR="00056336" w:rsidRDefault="00056336">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Options Service Operation</w:t>
      </w:r>
      <w:r>
        <w:tab/>
      </w:r>
      <w:r>
        <w:fldChar w:fldCharType="begin" w:fldLock="1"/>
      </w:r>
      <w:r>
        <w:instrText xml:space="preserve"> PAGEREF _Toc67686539 \h </w:instrText>
      </w:r>
      <w:r>
        <w:fldChar w:fldCharType="separate"/>
      </w:r>
      <w:r>
        <w:t>17</w:t>
      </w:r>
      <w:r>
        <w:fldChar w:fldCharType="end"/>
      </w:r>
    </w:p>
    <w:p w14:paraId="7C2B908C" w14:textId="63B3CACC" w:rsidR="00056336" w:rsidRDefault="00056336">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_Toc67686540 \h </w:instrText>
      </w:r>
      <w:r>
        <w:fldChar w:fldCharType="separate"/>
      </w:r>
      <w:r>
        <w:t>17</w:t>
      </w:r>
      <w:r>
        <w:fldChar w:fldCharType="end"/>
      </w:r>
    </w:p>
    <w:p w14:paraId="2E55412C" w14:textId="205C97D4" w:rsidR="00056336" w:rsidRDefault="0005633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_Toc67686541 \h </w:instrText>
      </w:r>
      <w:r>
        <w:fldChar w:fldCharType="separate"/>
      </w:r>
      <w:r>
        <w:t>17</w:t>
      </w:r>
      <w:r>
        <w:fldChar w:fldCharType="end"/>
      </w:r>
    </w:p>
    <w:p w14:paraId="17B207A2" w14:textId="3EE1BABA" w:rsidR="00056336" w:rsidRDefault="0005633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Nnssf_NSSelection Service API</w:t>
      </w:r>
      <w:r>
        <w:tab/>
      </w:r>
      <w:r>
        <w:fldChar w:fldCharType="begin" w:fldLock="1"/>
      </w:r>
      <w:r>
        <w:instrText xml:space="preserve"> PAGEREF _Toc67686542 \h </w:instrText>
      </w:r>
      <w:r>
        <w:fldChar w:fldCharType="separate"/>
      </w:r>
      <w:r>
        <w:t>17</w:t>
      </w:r>
      <w:r>
        <w:fldChar w:fldCharType="end"/>
      </w:r>
    </w:p>
    <w:p w14:paraId="23DB92BE" w14:textId="0D73DC68" w:rsidR="00056336" w:rsidRDefault="0005633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_Toc67686543 \h </w:instrText>
      </w:r>
      <w:r>
        <w:fldChar w:fldCharType="separate"/>
      </w:r>
      <w:r>
        <w:t>17</w:t>
      </w:r>
      <w:r>
        <w:fldChar w:fldCharType="end"/>
      </w:r>
    </w:p>
    <w:p w14:paraId="3999420A" w14:textId="3789D300" w:rsidR="00056336" w:rsidRDefault="0005633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_Toc67686544 \h </w:instrText>
      </w:r>
      <w:r>
        <w:fldChar w:fldCharType="separate"/>
      </w:r>
      <w:r>
        <w:t>18</w:t>
      </w:r>
      <w:r>
        <w:fldChar w:fldCharType="end"/>
      </w:r>
    </w:p>
    <w:p w14:paraId="47874A41" w14:textId="64936C1B" w:rsidR="00056336" w:rsidRDefault="0005633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_Toc67686545 \h </w:instrText>
      </w:r>
      <w:r>
        <w:fldChar w:fldCharType="separate"/>
      </w:r>
      <w:r>
        <w:t>18</w:t>
      </w:r>
      <w:r>
        <w:fldChar w:fldCharType="end"/>
      </w:r>
    </w:p>
    <w:p w14:paraId="2C388A8A" w14:textId="64D6725C" w:rsidR="00056336" w:rsidRDefault="0005633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_Toc67686546 \h </w:instrText>
      </w:r>
      <w:r>
        <w:fldChar w:fldCharType="separate"/>
      </w:r>
      <w:r>
        <w:t>18</w:t>
      </w:r>
      <w:r>
        <w:fldChar w:fldCharType="end"/>
      </w:r>
    </w:p>
    <w:p w14:paraId="10278B54" w14:textId="7CAD5D24" w:rsidR="00056336" w:rsidRDefault="0005633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_Toc67686547 \h </w:instrText>
      </w:r>
      <w:r>
        <w:fldChar w:fldCharType="separate"/>
      </w:r>
      <w:r>
        <w:t>18</w:t>
      </w:r>
      <w:r>
        <w:fldChar w:fldCharType="end"/>
      </w:r>
    </w:p>
    <w:p w14:paraId="5818DC06" w14:textId="579B5664" w:rsidR="00056336" w:rsidRDefault="0005633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_Toc67686548 \h </w:instrText>
      </w:r>
      <w:r>
        <w:fldChar w:fldCharType="separate"/>
      </w:r>
      <w:r>
        <w:t>18</w:t>
      </w:r>
      <w:r>
        <w:fldChar w:fldCharType="end"/>
      </w:r>
    </w:p>
    <w:p w14:paraId="4CBDA919" w14:textId="284F882A" w:rsidR="00056336" w:rsidRDefault="00056336">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_Toc67686549 \h </w:instrText>
      </w:r>
      <w:r>
        <w:fldChar w:fldCharType="separate"/>
      </w:r>
      <w:r>
        <w:t>18</w:t>
      </w:r>
      <w:r>
        <w:fldChar w:fldCharType="end"/>
      </w:r>
    </w:p>
    <w:p w14:paraId="230CF289" w14:textId="3F6DD4FC" w:rsidR="00056336" w:rsidRDefault="0005633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_Toc67686550 \h </w:instrText>
      </w:r>
      <w:r>
        <w:fldChar w:fldCharType="separate"/>
      </w:r>
      <w:r>
        <w:t>18</w:t>
      </w:r>
      <w:r>
        <w:fldChar w:fldCharType="end"/>
      </w:r>
    </w:p>
    <w:p w14:paraId="42C12C10" w14:textId="2B353A23" w:rsidR="00056336" w:rsidRDefault="0005633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_Toc67686551 \h </w:instrText>
      </w:r>
      <w:r>
        <w:fldChar w:fldCharType="separate"/>
      </w:r>
      <w:r>
        <w:t>18</w:t>
      </w:r>
      <w:r>
        <w:fldChar w:fldCharType="end"/>
      </w:r>
    </w:p>
    <w:p w14:paraId="07C447CB" w14:textId="68606BD7" w:rsidR="00056336" w:rsidRDefault="0005633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Network Slice Information</w:t>
      </w:r>
      <w:r>
        <w:tab/>
      </w:r>
      <w:r>
        <w:fldChar w:fldCharType="begin" w:fldLock="1"/>
      </w:r>
      <w:r>
        <w:instrText xml:space="preserve"> PAGEREF _Toc67686552 \h </w:instrText>
      </w:r>
      <w:r>
        <w:fldChar w:fldCharType="separate"/>
      </w:r>
      <w:r>
        <w:t>19</w:t>
      </w:r>
      <w:r>
        <w:fldChar w:fldCharType="end"/>
      </w:r>
    </w:p>
    <w:p w14:paraId="1002F264" w14:textId="29E8BD44" w:rsidR="00056336" w:rsidRDefault="0005633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_Toc67686553 \h </w:instrText>
      </w:r>
      <w:r>
        <w:fldChar w:fldCharType="separate"/>
      </w:r>
      <w:r>
        <w:t>19</w:t>
      </w:r>
      <w:r>
        <w:fldChar w:fldCharType="end"/>
      </w:r>
    </w:p>
    <w:p w14:paraId="5C19B048" w14:textId="796230D5" w:rsidR="00056336" w:rsidRDefault="0005633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_Toc67686554 \h </w:instrText>
      </w:r>
      <w:r>
        <w:fldChar w:fldCharType="separate"/>
      </w:r>
      <w:r>
        <w:t>19</w:t>
      </w:r>
      <w:r>
        <w:fldChar w:fldCharType="end"/>
      </w:r>
    </w:p>
    <w:p w14:paraId="608C9EB5" w14:textId="35AA40D2" w:rsidR="00056336" w:rsidRDefault="0005633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_Toc67686555 \h </w:instrText>
      </w:r>
      <w:r>
        <w:fldChar w:fldCharType="separate"/>
      </w:r>
      <w:r>
        <w:t>19</w:t>
      </w:r>
      <w:r>
        <w:fldChar w:fldCharType="end"/>
      </w:r>
    </w:p>
    <w:p w14:paraId="0DB17CD1" w14:textId="0850F03B" w:rsidR="00056336" w:rsidRDefault="00056336">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_Toc67686556 \h </w:instrText>
      </w:r>
      <w:r>
        <w:fldChar w:fldCharType="separate"/>
      </w:r>
      <w:r>
        <w:t>19</w:t>
      </w:r>
      <w:r>
        <w:fldChar w:fldCharType="end"/>
      </w:r>
    </w:p>
    <w:p w14:paraId="6D0E2973" w14:textId="284AE1F5" w:rsidR="00056336" w:rsidRDefault="0005633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_Toc67686557 \h </w:instrText>
      </w:r>
      <w:r>
        <w:fldChar w:fldCharType="separate"/>
      </w:r>
      <w:r>
        <w:t>21</w:t>
      </w:r>
      <w:r>
        <w:fldChar w:fldCharType="end"/>
      </w:r>
    </w:p>
    <w:p w14:paraId="53592493" w14:textId="2A5CA5E4" w:rsidR="00056336" w:rsidRDefault="00056336">
      <w:pPr>
        <w:pStyle w:val="TOC3"/>
        <w:rPr>
          <w:rFonts w:asciiTheme="minorHAnsi" w:eastAsiaTheme="minorEastAsia" w:hAnsiTheme="minorHAnsi" w:cstheme="minorBidi"/>
          <w:sz w:val="22"/>
          <w:szCs w:val="22"/>
          <w:lang w:eastAsia="en-GB"/>
        </w:rPr>
      </w:pPr>
      <w:r>
        <w:lastRenderedPageBreak/>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_Toc67686558 \h </w:instrText>
      </w:r>
      <w:r>
        <w:fldChar w:fldCharType="separate"/>
      </w:r>
      <w:r>
        <w:t>22</w:t>
      </w:r>
      <w:r>
        <w:fldChar w:fldCharType="end"/>
      </w:r>
    </w:p>
    <w:p w14:paraId="1DDD08BA" w14:textId="2B903E47" w:rsidR="00056336" w:rsidRDefault="0005633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_Toc67686559 \h </w:instrText>
      </w:r>
      <w:r>
        <w:fldChar w:fldCharType="separate"/>
      </w:r>
      <w:r>
        <w:t>22</w:t>
      </w:r>
      <w:r>
        <w:fldChar w:fldCharType="end"/>
      </w:r>
    </w:p>
    <w:p w14:paraId="43A47B92" w14:textId="7DE0AFB5" w:rsidR="00056336" w:rsidRDefault="0005633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_Toc67686560 \h </w:instrText>
      </w:r>
      <w:r>
        <w:fldChar w:fldCharType="separate"/>
      </w:r>
      <w:r>
        <w:t>22</w:t>
      </w:r>
      <w:r>
        <w:fldChar w:fldCharType="end"/>
      </w:r>
    </w:p>
    <w:p w14:paraId="18256C21" w14:textId="162C1C37" w:rsidR="00056336" w:rsidRDefault="0005633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_Toc67686561 \h </w:instrText>
      </w:r>
      <w:r>
        <w:fldChar w:fldCharType="separate"/>
      </w:r>
      <w:r>
        <w:t>22</w:t>
      </w:r>
      <w:r>
        <w:fldChar w:fldCharType="end"/>
      </w:r>
    </w:p>
    <w:p w14:paraId="6EB1EA87" w14:textId="191D56E5" w:rsidR="00056336" w:rsidRDefault="00056336">
      <w:pPr>
        <w:pStyle w:val="TOC4"/>
        <w:rPr>
          <w:rFonts w:asciiTheme="minorHAnsi" w:eastAsiaTheme="minorEastAsia" w:hAnsiTheme="minorHAnsi" w:cstheme="minorBidi"/>
          <w:sz w:val="22"/>
          <w:szCs w:val="22"/>
          <w:lang w:eastAsia="en-GB"/>
        </w:rPr>
      </w:pPr>
      <w:r w:rsidRPr="00056336">
        <w:t>6.1.6.2</w:t>
      </w:r>
      <w:r w:rsidRPr="00056336">
        <w:rPr>
          <w:rFonts w:asciiTheme="minorHAnsi" w:eastAsiaTheme="minorEastAsia" w:hAnsiTheme="minorHAnsi" w:cstheme="minorBidi"/>
          <w:sz w:val="22"/>
          <w:szCs w:val="22"/>
          <w:lang w:eastAsia="en-GB"/>
        </w:rPr>
        <w:tab/>
      </w:r>
      <w:r w:rsidRPr="00EB7348">
        <w:rPr>
          <w:lang w:val="en-US"/>
        </w:rPr>
        <w:t>Structured data types</w:t>
      </w:r>
      <w:r>
        <w:tab/>
      </w:r>
      <w:r>
        <w:fldChar w:fldCharType="begin" w:fldLock="1"/>
      </w:r>
      <w:r>
        <w:instrText xml:space="preserve"> PAGEREF _Toc67686562 \h </w:instrText>
      </w:r>
      <w:r>
        <w:fldChar w:fldCharType="separate"/>
      </w:r>
      <w:r>
        <w:t>23</w:t>
      </w:r>
      <w:r>
        <w:fldChar w:fldCharType="end"/>
      </w:r>
    </w:p>
    <w:p w14:paraId="3A7F3441" w14:textId="717837E0" w:rsidR="00056336" w:rsidRDefault="00056336">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_Toc67686563 \h </w:instrText>
      </w:r>
      <w:r>
        <w:fldChar w:fldCharType="separate"/>
      </w:r>
      <w:r>
        <w:t>23</w:t>
      </w:r>
      <w:r>
        <w:fldChar w:fldCharType="end"/>
      </w:r>
    </w:p>
    <w:p w14:paraId="3D047B27" w14:textId="5C705EFC" w:rsidR="00056336" w:rsidRDefault="0005633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AuthorizedNetworkSliceInfo</w:t>
      </w:r>
      <w:r>
        <w:tab/>
      </w:r>
      <w:r>
        <w:fldChar w:fldCharType="begin" w:fldLock="1"/>
      </w:r>
      <w:r>
        <w:instrText xml:space="preserve"> PAGEREF _Toc67686564 \h </w:instrText>
      </w:r>
      <w:r>
        <w:fldChar w:fldCharType="separate"/>
      </w:r>
      <w:r>
        <w:t>24</w:t>
      </w:r>
      <w:r>
        <w:fldChar w:fldCharType="end"/>
      </w:r>
    </w:p>
    <w:p w14:paraId="6FF56354" w14:textId="3EDF287D" w:rsidR="00056336" w:rsidRDefault="0005633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 xml:space="preserve">Type: </w:t>
      </w:r>
      <w:r>
        <w:rPr>
          <w:lang w:eastAsia="zh-CN"/>
        </w:rPr>
        <w:t>SubscribedSnssai</w:t>
      </w:r>
      <w:r>
        <w:tab/>
      </w:r>
      <w:r>
        <w:fldChar w:fldCharType="begin" w:fldLock="1"/>
      </w:r>
      <w:r>
        <w:instrText xml:space="preserve"> PAGEREF _Toc67686565 \h </w:instrText>
      </w:r>
      <w:r>
        <w:fldChar w:fldCharType="separate"/>
      </w:r>
      <w:r>
        <w:t>26</w:t>
      </w:r>
      <w:r>
        <w:fldChar w:fldCharType="end"/>
      </w:r>
    </w:p>
    <w:p w14:paraId="33F07764" w14:textId="05EFA272" w:rsidR="00056336" w:rsidRDefault="00056336">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_Toc67686566 \h </w:instrText>
      </w:r>
      <w:r>
        <w:fldChar w:fldCharType="separate"/>
      </w:r>
      <w:r>
        <w:t>27</w:t>
      </w:r>
      <w:r>
        <w:fldChar w:fldCharType="end"/>
      </w:r>
    </w:p>
    <w:p w14:paraId="2B210422" w14:textId="5989587C" w:rsidR="00056336" w:rsidRDefault="00056336">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Pr>
          <w:lang w:eastAsia="zh-CN"/>
        </w:rPr>
        <w:t>AllowedSnssai</w:t>
      </w:r>
      <w:r>
        <w:tab/>
      </w:r>
      <w:r>
        <w:fldChar w:fldCharType="begin" w:fldLock="1"/>
      </w:r>
      <w:r>
        <w:instrText xml:space="preserve"> PAGEREF _Toc67686567 \h </w:instrText>
      </w:r>
      <w:r>
        <w:fldChar w:fldCharType="separate"/>
      </w:r>
      <w:r>
        <w:t>27</w:t>
      </w:r>
      <w:r>
        <w:fldChar w:fldCharType="end"/>
      </w:r>
    </w:p>
    <w:p w14:paraId="2CA846CC" w14:textId="0ACFAC0A" w:rsidR="00056336" w:rsidRDefault="00056336">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 xml:space="preserve">Type: </w:t>
      </w:r>
      <w:r>
        <w:rPr>
          <w:lang w:eastAsia="zh-CN"/>
        </w:rPr>
        <w:t>AllowedNssai</w:t>
      </w:r>
      <w:r>
        <w:tab/>
      </w:r>
      <w:r>
        <w:fldChar w:fldCharType="begin" w:fldLock="1"/>
      </w:r>
      <w:r>
        <w:instrText xml:space="preserve"> PAGEREF _Toc67686568 \h </w:instrText>
      </w:r>
      <w:r>
        <w:fldChar w:fldCharType="separate"/>
      </w:r>
      <w:r>
        <w:t>27</w:t>
      </w:r>
      <w:r>
        <w:fldChar w:fldCharType="end"/>
      </w:r>
    </w:p>
    <w:p w14:paraId="4EB0CDA9" w14:textId="63F1C86D" w:rsidR="00056336" w:rsidRDefault="00056336">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 xml:space="preserve">Type: </w:t>
      </w:r>
      <w:r>
        <w:rPr>
          <w:lang w:eastAsia="zh-CN"/>
        </w:rPr>
        <w:t>NsiInformation</w:t>
      </w:r>
      <w:r>
        <w:tab/>
      </w:r>
      <w:r>
        <w:fldChar w:fldCharType="begin" w:fldLock="1"/>
      </w:r>
      <w:r>
        <w:instrText xml:space="preserve"> PAGEREF _Toc67686569 \h </w:instrText>
      </w:r>
      <w:r>
        <w:fldChar w:fldCharType="separate"/>
      </w:r>
      <w:r>
        <w:t>27</w:t>
      </w:r>
      <w:r>
        <w:fldChar w:fldCharType="end"/>
      </w:r>
    </w:p>
    <w:p w14:paraId="6FCEA628" w14:textId="4464DB97" w:rsidR="00056336" w:rsidRDefault="00056336">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 xml:space="preserve">Type: </w:t>
      </w:r>
      <w:r>
        <w:rPr>
          <w:lang w:eastAsia="zh-CN"/>
        </w:rPr>
        <w:t>MappingOfSnssai</w:t>
      </w:r>
      <w:r>
        <w:tab/>
      </w:r>
      <w:r>
        <w:fldChar w:fldCharType="begin" w:fldLock="1"/>
      </w:r>
      <w:r>
        <w:instrText xml:space="preserve"> PAGEREF _Toc67686570 \h </w:instrText>
      </w:r>
      <w:r>
        <w:fldChar w:fldCharType="separate"/>
      </w:r>
      <w:r>
        <w:t>27</w:t>
      </w:r>
      <w:r>
        <w:fldChar w:fldCharType="end"/>
      </w:r>
    </w:p>
    <w:p w14:paraId="65C93D99" w14:textId="13084958" w:rsidR="00056336" w:rsidRDefault="00056336">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_Toc67686571 \h </w:instrText>
      </w:r>
      <w:r>
        <w:fldChar w:fldCharType="separate"/>
      </w:r>
      <w:r>
        <w:t>28</w:t>
      </w:r>
      <w:r>
        <w:fldChar w:fldCharType="end"/>
      </w:r>
    </w:p>
    <w:p w14:paraId="744CF42A" w14:textId="7E24DECC" w:rsidR="00056336" w:rsidRDefault="00056336">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 xml:space="preserve">Type: </w:t>
      </w:r>
      <w:r>
        <w:rPr>
          <w:lang w:eastAsia="zh-CN"/>
        </w:rPr>
        <w:t>SliceInfoForRegistration</w:t>
      </w:r>
      <w:r>
        <w:tab/>
      </w:r>
      <w:r>
        <w:fldChar w:fldCharType="begin" w:fldLock="1"/>
      </w:r>
      <w:r>
        <w:instrText xml:space="preserve"> PAGEREF _Toc67686572 \h </w:instrText>
      </w:r>
      <w:r>
        <w:fldChar w:fldCharType="separate"/>
      </w:r>
      <w:r>
        <w:t>28</w:t>
      </w:r>
      <w:r>
        <w:fldChar w:fldCharType="end"/>
      </w:r>
    </w:p>
    <w:p w14:paraId="473FEA71" w14:textId="3E371E9E" w:rsidR="00056336" w:rsidRDefault="00056336">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 xml:space="preserve">Type: </w:t>
      </w:r>
      <w:r>
        <w:rPr>
          <w:lang w:eastAsia="zh-CN"/>
        </w:rPr>
        <w:t>SliceInfoForPDUSession</w:t>
      </w:r>
      <w:r>
        <w:tab/>
      </w:r>
      <w:r>
        <w:fldChar w:fldCharType="begin" w:fldLock="1"/>
      </w:r>
      <w:r>
        <w:instrText xml:space="preserve"> PAGEREF _Toc67686573 \h </w:instrText>
      </w:r>
      <w:r>
        <w:fldChar w:fldCharType="separate"/>
      </w:r>
      <w:r>
        <w:t>30</w:t>
      </w:r>
      <w:r>
        <w:fldChar w:fldCharType="end"/>
      </w:r>
    </w:p>
    <w:p w14:paraId="7A11BC33" w14:textId="7DF05D0D" w:rsidR="00056336" w:rsidRDefault="00056336">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rPr>
        <w:tab/>
      </w:r>
      <w:r>
        <w:t>Type: Configured</w:t>
      </w:r>
      <w:r>
        <w:rPr>
          <w:lang w:eastAsia="zh-CN"/>
        </w:rPr>
        <w:t>Snssai</w:t>
      </w:r>
      <w:r>
        <w:tab/>
      </w:r>
      <w:r>
        <w:fldChar w:fldCharType="begin" w:fldLock="1"/>
      </w:r>
      <w:r>
        <w:instrText xml:space="preserve"> PAGEREF _Toc67686574 \h </w:instrText>
      </w:r>
      <w:r>
        <w:fldChar w:fldCharType="separate"/>
      </w:r>
      <w:r>
        <w:t>30</w:t>
      </w:r>
      <w:r>
        <w:fldChar w:fldCharType="end"/>
      </w:r>
    </w:p>
    <w:p w14:paraId="156DF7DA" w14:textId="7C71F90F" w:rsidR="00056336" w:rsidRDefault="00056336">
      <w:pPr>
        <w:pStyle w:val="TOC5"/>
        <w:rPr>
          <w:rFonts w:asciiTheme="minorHAnsi" w:eastAsiaTheme="minorEastAsia" w:hAnsiTheme="minorHAnsi" w:cstheme="minorBidi"/>
          <w:sz w:val="22"/>
          <w:szCs w:val="22"/>
          <w:lang w:eastAsia="en-GB"/>
        </w:rPr>
      </w:pPr>
      <w:r>
        <w:t>6.1.6.2.</w:t>
      </w:r>
      <w:r>
        <w:rPr>
          <w:lang w:eastAsia="zh-CN"/>
        </w:rPr>
        <w:t>13</w:t>
      </w:r>
      <w:r>
        <w:rPr>
          <w:rFonts w:asciiTheme="minorHAnsi" w:eastAsiaTheme="minorEastAsia" w:hAnsiTheme="minorHAnsi" w:cstheme="minorBidi"/>
          <w:sz w:val="22"/>
          <w:szCs w:val="22"/>
          <w:lang w:eastAsia="en-GB"/>
        </w:rPr>
        <w:tab/>
      </w:r>
      <w:r>
        <w:t xml:space="preserve">Type: </w:t>
      </w:r>
      <w:r>
        <w:rPr>
          <w:lang w:eastAsia="zh-CN"/>
        </w:rPr>
        <w:t>SliceInfoForUEConfigurationUpdate</w:t>
      </w:r>
      <w:r>
        <w:tab/>
      </w:r>
      <w:r>
        <w:fldChar w:fldCharType="begin" w:fldLock="1"/>
      </w:r>
      <w:r>
        <w:instrText xml:space="preserve"> PAGEREF _Toc67686575 \h </w:instrText>
      </w:r>
      <w:r>
        <w:fldChar w:fldCharType="separate"/>
      </w:r>
      <w:r>
        <w:t>31</w:t>
      </w:r>
      <w:r>
        <w:fldChar w:fldCharType="end"/>
      </w:r>
    </w:p>
    <w:p w14:paraId="36CA1B78" w14:textId="161BE9A6" w:rsidR="00056336" w:rsidRDefault="00056336">
      <w:pPr>
        <w:pStyle w:val="TOC4"/>
        <w:rPr>
          <w:rFonts w:asciiTheme="minorHAnsi" w:eastAsiaTheme="minorEastAsia" w:hAnsiTheme="minorHAnsi" w:cstheme="minorBidi"/>
          <w:sz w:val="22"/>
          <w:szCs w:val="22"/>
          <w:lang w:eastAsia="en-GB"/>
        </w:rPr>
      </w:pPr>
      <w:r w:rsidRPr="00056336">
        <w:t>6.1.6.3</w:t>
      </w:r>
      <w:r w:rsidRPr="00056336">
        <w:rPr>
          <w:rFonts w:asciiTheme="minorHAnsi" w:eastAsiaTheme="minorEastAsia" w:hAnsiTheme="minorHAnsi" w:cstheme="minorBidi"/>
          <w:sz w:val="22"/>
          <w:szCs w:val="22"/>
          <w:lang w:eastAsia="en-GB"/>
        </w:rPr>
        <w:tab/>
      </w:r>
      <w:r w:rsidRPr="00EB7348">
        <w:rPr>
          <w:lang w:val="en-US"/>
        </w:rPr>
        <w:t>Simple data types and enumerations</w:t>
      </w:r>
      <w:r>
        <w:tab/>
      </w:r>
      <w:r>
        <w:fldChar w:fldCharType="begin" w:fldLock="1"/>
      </w:r>
      <w:r>
        <w:instrText xml:space="preserve"> PAGEREF _Toc67686576 \h </w:instrText>
      </w:r>
      <w:r>
        <w:fldChar w:fldCharType="separate"/>
      </w:r>
      <w:r>
        <w:t>31</w:t>
      </w:r>
      <w:r>
        <w:fldChar w:fldCharType="end"/>
      </w:r>
    </w:p>
    <w:p w14:paraId="028CAA0E" w14:textId="64087AC7" w:rsidR="00056336" w:rsidRDefault="0005633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_Toc67686577 \h </w:instrText>
      </w:r>
      <w:r>
        <w:fldChar w:fldCharType="separate"/>
      </w:r>
      <w:r>
        <w:t>31</w:t>
      </w:r>
      <w:r>
        <w:fldChar w:fldCharType="end"/>
      </w:r>
    </w:p>
    <w:p w14:paraId="69649E4B" w14:textId="71744EE8" w:rsidR="00056336" w:rsidRDefault="0005633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_Toc67686578 \h </w:instrText>
      </w:r>
      <w:r>
        <w:fldChar w:fldCharType="separate"/>
      </w:r>
      <w:r>
        <w:t>31</w:t>
      </w:r>
      <w:r>
        <w:fldChar w:fldCharType="end"/>
      </w:r>
    </w:p>
    <w:p w14:paraId="5419A0D4" w14:textId="2BF9EBB2" w:rsidR="00056336" w:rsidRDefault="0005633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RoamingIndication</w:t>
      </w:r>
      <w:r>
        <w:tab/>
      </w:r>
      <w:r>
        <w:fldChar w:fldCharType="begin" w:fldLock="1"/>
      </w:r>
      <w:r>
        <w:instrText xml:space="preserve"> PAGEREF _Toc67686579 \h </w:instrText>
      </w:r>
      <w:r>
        <w:fldChar w:fldCharType="separate"/>
      </w:r>
      <w:r>
        <w:t>31</w:t>
      </w:r>
      <w:r>
        <w:fldChar w:fldCharType="end"/>
      </w:r>
    </w:p>
    <w:p w14:paraId="763BBFFA" w14:textId="4B2CAD16" w:rsidR="00056336" w:rsidRDefault="00056336">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_Toc67686580 \h </w:instrText>
      </w:r>
      <w:r>
        <w:fldChar w:fldCharType="separate"/>
      </w:r>
      <w:r>
        <w:t>32</w:t>
      </w:r>
      <w:r>
        <w:fldChar w:fldCharType="end"/>
      </w:r>
    </w:p>
    <w:p w14:paraId="6D40C74A" w14:textId="2AAC92C3" w:rsidR="00056336" w:rsidRDefault="0005633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_Toc67686581 \h </w:instrText>
      </w:r>
      <w:r>
        <w:fldChar w:fldCharType="separate"/>
      </w:r>
      <w:r>
        <w:t>32</w:t>
      </w:r>
      <w:r>
        <w:fldChar w:fldCharType="end"/>
      </w:r>
    </w:p>
    <w:p w14:paraId="692A4A41" w14:textId="1C9C1C6F" w:rsidR="00056336" w:rsidRDefault="0005633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_Toc67686582 \h </w:instrText>
      </w:r>
      <w:r>
        <w:fldChar w:fldCharType="separate"/>
      </w:r>
      <w:r>
        <w:t>32</w:t>
      </w:r>
      <w:r>
        <w:fldChar w:fldCharType="end"/>
      </w:r>
    </w:p>
    <w:p w14:paraId="166FA0DE" w14:textId="6FF49B78" w:rsidR="00056336" w:rsidRDefault="0005633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_Toc67686583 \h </w:instrText>
      </w:r>
      <w:r>
        <w:fldChar w:fldCharType="separate"/>
      </w:r>
      <w:r>
        <w:t>32</w:t>
      </w:r>
      <w:r>
        <w:fldChar w:fldCharType="end"/>
      </w:r>
    </w:p>
    <w:p w14:paraId="537B24C9" w14:textId="50E0A010" w:rsidR="00056336" w:rsidRDefault="0005633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_Toc67686584 \h </w:instrText>
      </w:r>
      <w:r>
        <w:fldChar w:fldCharType="separate"/>
      </w:r>
      <w:r>
        <w:t>32</w:t>
      </w:r>
      <w:r>
        <w:fldChar w:fldCharType="end"/>
      </w:r>
    </w:p>
    <w:p w14:paraId="363F1F71" w14:textId="5930BEC0" w:rsidR="00056336" w:rsidRDefault="00056336">
      <w:pPr>
        <w:pStyle w:val="TOC3"/>
        <w:rPr>
          <w:rFonts w:asciiTheme="minorHAnsi" w:eastAsiaTheme="minorEastAsia" w:hAnsiTheme="minorHAnsi" w:cstheme="minorBidi"/>
          <w:sz w:val="22"/>
          <w:szCs w:val="22"/>
          <w:lang w:eastAsia="en-GB"/>
        </w:rPr>
      </w:pPr>
      <w:r>
        <w:t>6.1.</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_Toc67686585 \h </w:instrText>
      </w:r>
      <w:r>
        <w:fldChar w:fldCharType="separate"/>
      </w:r>
      <w:r>
        <w:t>32</w:t>
      </w:r>
      <w:r>
        <w:fldChar w:fldCharType="end"/>
      </w:r>
    </w:p>
    <w:p w14:paraId="2EA60586" w14:textId="043E900A" w:rsidR="00056336" w:rsidRDefault="00056336">
      <w:pPr>
        <w:pStyle w:val="TOC3"/>
        <w:rPr>
          <w:rFonts w:asciiTheme="minorHAnsi" w:eastAsiaTheme="minorEastAsia" w:hAnsiTheme="minorHAnsi" w:cstheme="minorBidi"/>
          <w:sz w:val="22"/>
          <w:szCs w:val="22"/>
          <w:lang w:eastAsia="en-GB"/>
        </w:rPr>
      </w:pPr>
      <w:r w:rsidRPr="00056336">
        <w:t>6.1.9</w:t>
      </w:r>
      <w:r w:rsidRPr="00056336">
        <w:rPr>
          <w:rFonts w:asciiTheme="minorHAnsi" w:eastAsiaTheme="minorEastAsia" w:hAnsiTheme="minorHAnsi" w:cstheme="minorBidi"/>
          <w:sz w:val="22"/>
          <w:szCs w:val="22"/>
          <w:lang w:eastAsia="en-GB"/>
        </w:rPr>
        <w:tab/>
      </w:r>
      <w:r w:rsidRPr="00EB7348">
        <w:rPr>
          <w:lang w:val="en-US"/>
        </w:rPr>
        <w:t>Security</w:t>
      </w:r>
      <w:r>
        <w:tab/>
      </w:r>
      <w:r>
        <w:fldChar w:fldCharType="begin" w:fldLock="1"/>
      </w:r>
      <w:r>
        <w:instrText xml:space="preserve"> PAGEREF _Toc67686586 \h </w:instrText>
      </w:r>
      <w:r>
        <w:fldChar w:fldCharType="separate"/>
      </w:r>
      <w:r>
        <w:t>33</w:t>
      </w:r>
      <w:r>
        <w:fldChar w:fldCharType="end"/>
      </w:r>
    </w:p>
    <w:p w14:paraId="322EA67E" w14:textId="5D9E7DD1" w:rsidR="00056336" w:rsidRDefault="00056336">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_Toc67686587 \h </w:instrText>
      </w:r>
      <w:r>
        <w:fldChar w:fldCharType="separate"/>
      </w:r>
      <w:r>
        <w:t>33</w:t>
      </w:r>
      <w:r>
        <w:fldChar w:fldCharType="end"/>
      </w:r>
    </w:p>
    <w:p w14:paraId="42B60E2F" w14:textId="28E8B654" w:rsidR="00056336" w:rsidRDefault="0005633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Nnssf_NSSAIAvailability Service API</w:t>
      </w:r>
      <w:r>
        <w:tab/>
      </w:r>
      <w:r>
        <w:fldChar w:fldCharType="begin" w:fldLock="1"/>
      </w:r>
      <w:r>
        <w:instrText xml:space="preserve"> PAGEREF _Toc67686588 \h </w:instrText>
      </w:r>
      <w:r>
        <w:fldChar w:fldCharType="separate"/>
      </w:r>
      <w:r>
        <w:t>33</w:t>
      </w:r>
      <w:r>
        <w:fldChar w:fldCharType="end"/>
      </w:r>
    </w:p>
    <w:p w14:paraId="5D4AF5D1" w14:textId="753FAA15" w:rsidR="00056336" w:rsidRDefault="00056336">
      <w:pPr>
        <w:pStyle w:val="TOC2"/>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_Toc67686589 \h </w:instrText>
      </w:r>
      <w:r>
        <w:fldChar w:fldCharType="separate"/>
      </w:r>
      <w:r>
        <w:t>33</w:t>
      </w:r>
      <w:r>
        <w:fldChar w:fldCharType="end"/>
      </w:r>
    </w:p>
    <w:p w14:paraId="1FC53D7A" w14:textId="3AAC9114" w:rsidR="00056336" w:rsidRDefault="0005633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_Toc67686590 \h </w:instrText>
      </w:r>
      <w:r>
        <w:fldChar w:fldCharType="separate"/>
      </w:r>
      <w:r>
        <w:t>34</w:t>
      </w:r>
      <w:r>
        <w:fldChar w:fldCharType="end"/>
      </w:r>
    </w:p>
    <w:p w14:paraId="6CD43008" w14:textId="44D73B80" w:rsidR="00056336" w:rsidRDefault="0005633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_Toc67686591 \h </w:instrText>
      </w:r>
      <w:r>
        <w:fldChar w:fldCharType="separate"/>
      </w:r>
      <w:r>
        <w:t>34</w:t>
      </w:r>
      <w:r>
        <w:fldChar w:fldCharType="end"/>
      </w:r>
    </w:p>
    <w:p w14:paraId="2343A462" w14:textId="25E66638" w:rsidR="00056336" w:rsidRDefault="0005633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_Toc67686592 \h </w:instrText>
      </w:r>
      <w:r>
        <w:fldChar w:fldCharType="separate"/>
      </w:r>
      <w:r>
        <w:t>34</w:t>
      </w:r>
      <w:r>
        <w:fldChar w:fldCharType="end"/>
      </w:r>
    </w:p>
    <w:p w14:paraId="750618A4" w14:textId="32FBC2E0" w:rsidR="00056336" w:rsidRDefault="00056336">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_Toc67686593 \h </w:instrText>
      </w:r>
      <w:r>
        <w:fldChar w:fldCharType="separate"/>
      </w:r>
      <w:r>
        <w:t>34</w:t>
      </w:r>
      <w:r>
        <w:fldChar w:fldCharType="end"/>
      </w:r>
    </w:p>
    <w:p w14:paraId="05EC5201" w14:textId="7259D5B5" w:rsidR="00056336" w:rsidRDefault="00056336">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_Toc67686594 \h </w:instrText>
      </w:r>
      <w:r>
        <w:fldChar w:fldCharType="separate"/>
      </w:r>
      <w:r>
        <w:t>34</w:t>
      </w:r>
      <w:r>
        <w:fldChar w:fldCharType="end"/>
      </w:r>
    </w:p>
    <w:p w14:paraId="56129EBE" w14:textId="73A10429" w:rsidR="00056336" w:rsidRDefault="00056336">
      <w:pPr>
        <w:pStyle w:val="TOC5"/>
        <w:rPr>
          <w:rFonts w:asciiTheme="minorHAnsi" w:eastAsiaTheme="minorEastAsia" w:hAnsiTheme="minorHAnsi" w:cstheme="minorBidi"/>
          <w:sz w:val="22"/>
          <w:szCs w:val="22"/>
          <w:lang w:eastAsia="en-GB"/>
        </w:rPr>
      </w:pPr>
      <w:r w:rsidRPr="00056336">
        <w:t>6.2.2.2.3</w:t>
      </w:r>
      <w:r w:rsidRPr="00056336">
        <w:rPr>
          <w:rFonts w:asciiTheme="minorHAnsi" w:eastAsiaTheme="minorEastAsia" w:hAnsiTheme="minorHAnsi" w:cstheme="minorBidi"/>
          <w:sz w:val="22"/>
          <w:szCs w:val="22"/>
          <w:lang w:eastAsia="en-GB"/>
        </w:rPr>
        <w:tab/>
      </w:r>
      <w:r w:rsidRPr="00EB7348">
        <w:rPr>
          <w:lang w:val="en-US"/>
        </w:rPr>
        <w:t>Accept-Encoding</w:t>
      </w:r>
      <w:r>
        <w:tab/>
      </w:r>
      <w:r>
        <w:fldChar w:fldCharType="begin" w:fldLock="1"/>
      </w:r>
      <w:r>
        <w:instrText xml:space="preserve"> PAGEREF _Toc67686595 \h </w:instrText>
      </w:r>
      <w:r>
        <w:fldChar w:fldCharType="separate"/>
      </w:r>
      <w:r>
        <w:t>34</w:t>
      </w:r>
      <w:r>
        <w:fldChar w:fldCharType="end"/>
      </w:r>
    </w:p>
    <w:p w14:paraId="2360C993" w14:textId="6DC6499E" w:rsidR="00056336" w:rsidRDefault="0005633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_Toc67686596 \h </w:instrText>
      </w:r>
      <w:r>
        <w:fldChar w:fldCharType="separate"/>
      </w:r>
      <w:r>
        <w:t>34</w:t>
      </w:r>
      <w:r>
        <w:fldChar w:fldCharType="end"/>
      </w:r>
    </w:p>
    <w:p w14:paraId="5321CB1E" w14:textId="2C582B42" w:rsidR="00056336" w:rsidRDefault="00056336">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_Toc67686597 \h </w:instrText>
      </w:r>
      <w:r>
        <w:fldChar w:fldCharType="separate"/>
      </w:r>
      <w:r>
        <w:t>34</w:t>
      </w:r>
      <w:r>
        <w:fldChar w:fldCharType="end"/>
      </w:r>
    </w:p>
    <w:p w14:paraId="527A1903" w14:textId="637FE64C" w:rsidR="00056336" w:rsidRDefault="0005633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_Toc67686598 \h </w:instrText>
      </w:r>
      <w:r>
        <w:fldChar w:fldCharType="separate"/>
      </w:r>
      <w:r>
        <w:t>35</w:t>
      </w:r>
      <w:r>
        <w:fldChar w:fldCharType="end"/>
      </w:r>
    </w:p>
    <w:p w14:paraId="311E5D22" w14:textId="07D9D9DA" w:rsidR="00056336" w:rsidRDefault="0005633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_Toc67686599 \h </w:instrText>
      </w:r>
      <w:r>
        <w:fldChar w:fldCharType="separate"/>
      </w:r>
      <w:r>
        <w:t>35</w:t>
      </w:r>
      <w:r>
        <w:fldChar w:fldCharType="end"/>
      </w:r>
    </w:p>
    <w:p w14:paraId="74E7C168" w14:textId="7D59B939" w:rsidR="00056336" w:rsidRDefault="0005633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 xml:space="preserve">Resource: NSSAI Availability </w:t>
      </w:r>
      <w:r w:rsidRPr="00EB7348">
        <w:rPr>
          <w:lang w:val="fr-FR"/>
        </w:rPr>
        <w:t>Document</w:t>
      </w:r>
      <w:r>
        <w:tab/>
      </w:r>
      <w:r>
        <w:fldChar w:fldCharType="begin" w:fldLock="1"/>
      </w:r>
      <w:r>
        <w:instrText xml:space="preserve"> PAGEREF _Toc67686600 \h </w:instrText>
      </w:r>
      <w:r>
        <w:fldChar w:fldCharType="separate"/>
      </w:r>
      <w:r>
        <w:t>36</w:t>
      </w:r>
      <w:r>
        <w:fldChar w:fldCharType="end"/>
      </w:r>
    </w:p>
    <w:p w14:paraId="79F3ADBC" w14:textId="2CE3CA67" w:rsidR="00056336" w:rsidRDefault="00056336">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_Toc67686601 \h </w:instrText>
      </w:r>
      <w:r>
        <w:fldChar w:fldCharType="separate"/>
      </w:r>
      <w:r>
        <w:t>36</w:t>
      </w:r>
      <w:r>
        <w:fldChar w:fldCharType="end"/>
      </w:r>
    </w:p>
    <w:p w14:paraId="145D0859" w14:textId="65BC950A" w:rsidR="00056336" w:rsidRDefault="00056336">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_Toc67686602 \h </w:instrText>
      </w:r>
      <w:r>
        <w:fldChar w:fldCharType="separate"/>
      </w:r>
      <w:r>
        <w:t>36</w:t>
      </w:r>
      <w:r>
        <w:fldChar w:fldCharType="end"/>
      </w:r>
    </w:p>
    <w:p w14:paraId="50160C55" w14:textId="6FBD42A4" w:rsidR="00056336" w:rsidRDefault="00056336">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_Toc67686603 \h </w:instrText>
      </w:r>
      <w:r>
        <w:fldChar w:fldCharType="separate"/>
      </w:r>
      <w:r>
        <w:t>36</w:t>
      </w:r>
      <w:r>
        <w:fldChar w:fldCharType="end"/>
      </w:r>
    </w:p>
    <w:p w14:paraId="78E3F616" w14:textId="21126099" w:rsidR="00056336" w:rsidRDefault="00056336">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_Toc67686604 \h </w:instrText>
      </w:r>
      <w:r>
        <w:fldChar w:fldCharType="separate"/>
      </w:r>
      <w:r>
        <w:t>36</w:t>
      </w:r>
      <w:r>
        <w:fldChar w:fldCharType="end"/>
      </w:r>
    </w:p>
    <w:p w14:paraId="5C64A8B2" w14:textId="21B73820" w:rsidR="00056336" w:rsidRDefault="00056336">
      <w:pPr>
        <w:pStyle w:val="TOC6"/>
        <w:rPr>
          <w:rFonts w:asciiTheme="minorHAnsi" w:eastAsiaTheme="minorEastAsia" w:hAnsiTheme="minorHAnsi" w:cstheme="minorBidi"/>
          <w:sz w:val="22"/>
          <w:szCs w:val="22"/>
          <w:lang w:eastAsia="en-GB"/>
        </w:rPr>
      </w:pPr>
      <w:r>
        <w:t>6.2.3.2.3.2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_Toc67686605 \h </w:instrText>
      </w:r>
      <w:r>
        <w:fldChar w:fldCharType="separate"/>
      </w:r>
      <w:r>
        <w:t>38</w:t>
      </w:r>
      <w:r>
        <w:fldChar w:fldCharType="end"/>
      </w:r>
    </w:p>
    <w:p w14:paraId="1CA89480" w14:textId="06C4D699" w:rsidR="00056336" w:rsidRDefault="00056336">
      <w:pPr>
        <w:pStyle w:val="TOC6"/>
        <w:rPr>
          <w:rFonts w:asciiTheme="minorHAnsi" w:eastAsiaTheme="minorEastAsia" w:hAnsiTheme="minorHAnsi" w:cstheme="minorBidi"/>
          <w:sz w:val="22"/>
          <w:szCs w:val="22"/>
          <w:lang w:eastAsia="en-GB"/>
        </w:rPr>
      </w:pPr>
      <w:r>
        <w:t>6.2.3.2.3.</w:t>
      </w:r>
      <w:r>
        <w:rPr>
          <w:lang w:eastAsia="zh-CN"/>
        </w:rPr>
        <w:t>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_Toc67686606 \h </w:instrText>
      </w:r>
      <w:r>
        <w:fldChar w:fldCharType="separate"/>
      </w:r>
      <w:r>
        <w:t>40</w:t>
      </w:r>
      <w:r>
        <w:fldChar w:fldCharType="end"/>
      </w:r>
    </w:p>
    <w:p w14:paraId="0A55B231" w14:textId="79D59B16" w:rsidR="00056336" w:rsidRDefault="0005633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NSSAI Availability Notification Subscriptions Collection</w:t>
      </w:r>
      <w:r>
        <w:tab/>
      </w:r>
      <w:r>
        <w:fldChar w:fldCharType="begin" w:fldLock="1"/>
      </w:r>
      <w:r>
        <w:instrText xml:space="preserve"> PAGEREF _Toc67686607 \h </w:instrText>
      </w:r>
      <w:r>
        <w:fldChar w:fldCharType="separate"/>
      </w:r>
      <w:r>
        <w:t>40</w:t>
      </w:r>
      <w:r>
        <w:fldChar w:fldCharType="end"/>
      </w:r>
    </w:p>
    <w:p w14:paraId="14A1C46A" w14:textId="1250EE45" w:rsidR="00056336" w:rsidRDefault="00056336">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_Toc67686608 \h </w:instrText>
      </w:r>
      <w:r>
        <w:fldChar w:fldCharType="separate"/>
      </w:r>
      <w:r>
        <w:t>40</w:t>
      </w:r>
      <w:r>
        <w:fldChar w:fldCharType="end"/>
      </w:r>
    </w:p>
    <w:p w14:paraId="1CF8DC58" w14:textId="5C479DAA" w:rsidR="00056336" w:rsidRDefault="00056336">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_Toc67686609 \h </w:instrText>
      </w:r>
      <w:r>
        <w:fldChar w:fldCharType="separate"/>
      </w:r>
      <w:r>
        <w:t>40</w:t>
      </w:r>
      <w:r>
        <w:fldChar w:fldCharType="end"/>
      </w:r>
    </w:p>
    <w:p w14:paraId="1229DA89" w14:textId="51CA7840" w:rsidR="00056336" w:rsidRDefault="00056336">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_Toc67686610 \h </w:instrText>
      </w:r>
      <w:r>
        <w:fldChar w:fldCharType="separate"/>
      </w:r>
      <w:r>
        <w:t>41</w:t>
      </w:r>
      <w:r>
        <w:fldChar w:fldCharType="end"/>
      </w:r>
    </w:p>
    <w:p w14:paraId="6AB186F2" w14:textId="0E67810F" w:rsidR="00056336" w:rsidRDefault="00056336">
      <w:pPr>
        <w:pStyle w:val="TOC6"/>
        <w:rPr>
          <w:rFonts w:asciiTheme="minorHAnsi" w:eastAsiaTheme="minorEastAsia" w:hAnsiTheme="minorHAnsi" w:cstheme="minorBidi"/>
          <w:sz w:val="22"/>
          <w:szCs w:val="22"/>
          <w:lang w:eastAsia="en-GB"/>
        </w:rPr>
      </w:pPr>
      <w:r>
        <w:t>6.2.3.3.3.1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_Toc67686611 \h </w:instrText>
      </w:r>
      <w:r>
        <w:fldChar w:fldCharType="separate"/>
      </w:r>
      <w:r>
        <w:t>41</w:t>
      </w:r>
      <w:r>
        <w:fldChar w:fldCharType="end"/>
      </w:r>
    </w:p>
    <w:p w14:paraId="3792CF33" w14:textId="2271DCB0" w:rsidR="00056336" w:rsidRDefault="00056336">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Individual NSSAI Availability Notification Subscriptions</w:t>
      </w:r>
      <w:r>
        <w:tab/>
      </w:r>
      <w:r>
        <w:fldChar w:fldCharType="begin" w:fldLock="1"/>
      </w:r>
      <w:r>
        <w:instrText xml:space="preserve"> PAGEREF _Toc67686612 \h </w:instrText>
      </w:r>
      <w:r>
        <w:fldChar w:fldCharType="separate"/>
      </w:r>
      <w:r>
        <w:t>42</w:t>
      </w:r>
      <w:r>
        <w:fldChar w:fldCharType="end"/>
      </w:r>
    </w:p>
    <w:p w14:paraId="1623B6D7" w14:textId="74CDC259" w:rsidR="00056336" w:rsidRDefault="00056336">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_Toc67686613 \h </w:instrText>
      </w:r>
      <w:r>
        <w:fldChar w:fldCharType="separate"/>
      </w:r>
      <w:r>
        <w:t>42</w:t>
      </w:r>
      <w:r>
        <w:fldChar w:fldCharType="end"/>
      </w:r>
    </w:p>
    <w:p w14:paraId="732A0B60" w14:textId="14C93E8B" w:rsidR="00056336" w:rsidRDefault="00056336">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_Toc67686614 \h </w:instrText>
      </w:r>
      <w:r>
        <w:fldChar w:fldCharType="separate"/>
      </w:r>
      <w:r>
        <w:t>42</w:t>
      </w:r>
      <w:r>
        <w:fldChar w:fldCharType="end"/>
      </w:r>
    </w:p>
    <w:p w14:paraId="2F0367B3" w14:textId="5CD7A729" w:rsidR="00056336" w:rsidRDefault="00056336">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_Toc67686615 \h </w:instrText>
      </w:r>
      <w:r>
        <w:fldChar w:fldCharType="separate"/>
      </w:r>
      <w:r>
        <w:t>42</w:t>
      </w:r>
      <w:r>
        <w:fldChar w:fldCharType="end"/>
      </w:r>
    </w:p>
    <w:p w14:paraId="30AE0164" w14:textId="29E4005A" w:rsidR="00056336" w:rsidRDefault="00056336">
      <w:pPr>
        <w:pStyle w:val="TOC6"/>
        <w:rPr>
          <w:rFonts w:asciiTheme="minorHAnsi" w:eastAsiaTheme="minorEastAsia" w:hAnsiTheme="minorHAnsi" w:cstheme="minorBidi"/>
          <w:sz w:val="22"/>
          <w:szCs w:val="22"/>
          <w:lang w:eastAsia="en-GB"/>
        </w:rPr>
      </w:pPr>
      <w:r>
        <w:t>6.2.3.4.3.1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_Toc67686616 \h </w:instrText>
      </w:r>
      <w:r>
        <w:fldChar w:fldCharType="separate"/>
      </w:r>
      <w:r>
        <w:t>42</w:t>
      </w:r>
      <w:r>
        <w:fldChar w:fldCharType="end"/>
      </w:r>
    </w:p>
    <w:p w14:paraId="1E78181F" w14:textId="4A72E4AE" w:rsidR="00056336" w:rsidRDefault="00056336">
      <w:pPr>
        <w:pStyle w:val="TOC6"/>
        <w:rPr>
          <w:rFonts w:asciiTheme="minorHAnsi" w:eastAsiaTheme="minorEastAsia" w:hAnsiTheme="minorHAnsi" w:cstheme="minorBidi"/>
          <w:sz w:val="22"/>
          <w:szCs w:val="22"/>
          <w:lang w:eastAsia="en-GB"/>
        </w:rPr>
      </w:pPr>
      <w:r>
        <w:t>6.2.3.4.3.2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_Toc67686617 \h </w:instrText>
      </w:r>
      <w:r>
        <w:fldChar w:fldCharType="separate"/>
      </w:r>
      <w:r>
        <w:t>43</w:t>
      </w:r>
      <w:r>
        <w:fldChar w:fldCharType="end"/>
      </w:r>
    </w:p>
    <w:p w14:paraId="004218FC" w14:textId="443D3A47" w:rsidR="00056336" w:rsidRDefault="00056336">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NSSAI Availability Store</w:t>
      </w:r>
      <w:r>
        <w:tab/>
      </w:r>
      <w:r>
        <w:fldChar w:fldCharType="begin" w:fldLock="1"/>
      </w:r>
      <w:r>
        <w:instrText xml:space="preserve"> PAGEREF _Toc67686618 \h </w:instrText>
      </w:r>
      <w:r>
        <w:fldChar w:fldCharType="separate"/>
      </w:r>
      <w:r>
        <w:t>44</w:t>
      </w:r>
      <w:r>
        <w:fldChar w:fldCharType="end"/>
      </w:r>
    </w:p>
    <w:p w14:paraId="02C5261C" w14:textId="4542E60B" w:rsidR="00056336" w:rsidRDefault="00056336">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_Toc67686619 \h </w:instrText>
      </w:r>
      <w:r>
        <w:fldChar w:fldCharType="separate"/>
      </w:r>
      <w:r>
        <w:t>44</w:t>
      </w:r>
      <w:r>
        <w:fldChar w:fldCharType="end"/>
      </w:r>
    </w:p>
    <w:p w14:paraId="6053BA3E" w14:textId="675CC997" w:rsidR="00056336" w:rsidRDefault="00056336">
      <w:pPr>
        <w:pStyle w:val="TOC5"/>
        <w:rPr>
          <w:rFonts w:asciiTheme="minorHAnsi" w:eastAsiaTheme="minorEastAsia" w:hAnsiTheme="minorHAnsi" w:cstheme="minorBidi"/>
          <w:sz w:val="22"/>
          <w:szCs w:val="22"/>
          <w:lang w:eastAsia="en-GB"/>
        </w:rPr>
      </w:pPr>
      <w:r>
        <w:lastRenderedPageBreak/>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_Toc67686620 \h </w:instrText>
      </w:r>
      <w:r>
        <w:fldChar w:fldCharType="separate"/>
      </w:r>
      <w:r>
        <w:t>44</w:t>
      </w:r>
      <w:r>
        <w:fldChar w:fldCharType="end"/>
      </w:r>
    </w:p>
    <w:p w14:paraId="071CBBF9" w14:textId="0549A6EE" w:rsidR="00056336" w:rsidRDefault="00056336">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_Toc67686621 \h </w:instrText>
      </w:r>
      <w:r>
        <w:fldChar w:fldCharType="separate"/>
      </w:r>
      <w:r>
        <w:t>45</w:t>
      </w:r>
      <w:r>
        <w:fldChar w:fldCharType="end"/>
      </w:r>
    </w:p>
    <w:p w14:paraId="746402BD" w14:textId="281369C0" w:rsidR="00056336" w:rsidRDefault="00056336">
      <w:pPr>
        <w:pStyle w:val="TOC6"/>
        <w:rPr>
          <w:rFonts w:asciiTheme="minorHAnsi" w:eastAsiaTheme="minorEastAsia" w:hAnsiTheme="minorHAnsi" w:cstheme="minorBidi"/>
          <w:sz w:val="22"/>
          <w:szCs w:val="22"/>
          <w:lang w:eastAsia="en-GB"/>
        </w:rPr>
      </w:pPr>
      <w:r>
        <w:t>6.2.3.5.3.1</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_Toc67686622 \h </w:instrText>
      </w:r>
      <w:r>
        <w:fldChar w:fldCharType="separate"/>
      </w:r>
      <w:r>
        <w:t>45</w:t>
      </w:r>
      <w:r>
        <w:fldChar w:fldCharType="end"/>
      </w:r>
    </w:p>
    <w:p w14:paraId="3BCA1135" w14:textId="4B2B5801" w:rsidR="00056336" w:rsidRDefault="0005633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_Toc67686623 \h </w:instrText>
      </w:r>
      <w:r>
        <w:fldChar w:fldCharType="separate"/>
      </w:r>
      <w:r>
        <w:t>46</w:t>
      </w:r>
      <w:r>
        <w:fldChar w:fldCharType="end"/>
      </w:r>
    </w:p>
    <w:p w14:paraId="52030488" w14:textId="006E108D" w:rsidR="00056336" w:rsidRDefault="0005633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_Toc67686624 \h </w:instrText>
      </w:r>
      <w:r>
        <w:fldChar w:fldCharType="separate"/>
      </w:r>
      <w:r>
        <w:t>46</w:t>
      </w:r>
      <w:r>
        <w:fldChar w:fldCharType="end"/>
      </w:r>
    </w:p>
    <w:p w14:paraId="58D1ACEC" w14:textId="383C2D15" w:rsidR="00056336" w:rsidRDefault="0005633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_Toc67686625 \h </w:instrText>
      </w:r>
      <w:r>
        <w:fldChar w:fldCharType="separate"/>
      </w:r>
      <w:r>
        <w:t>46</w:t>
      </w:r>
      <w:r>
        <w:fldChar w:fldCharType="end"/>
      </w:r>
    </w:p>
    <w:p w14:paraId="7EE3B990" w14:textId="426DB9BB" w:rsidR="00056336" w:rsidRDefault="00056336">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NSSAI Availability Notification</w:t>
      </w:r>
      <w:r>
        <w:tab/>
      </w:r>
      <w:r>
        <w:fldChar w:fldCharType="begin" w:fldLock="1"/>
      </w:r>
      <w:r>
        <w:instrText xml:space="preserve"> PAGEREF _Toc67686626 \h </w:instrText>
      </w:r>
      <w:r>
        <w:fldChar w:fldCharType="separate"/>
      </w:r>
      <w:r>
        <w:t>46</w:t>
      </w:r>
      <w:r>
        <w:fldChar w:fldCharType="end"/>
      </w:r>
    </w:p>
    <w:p w14:paraId="0152D5BB" w14:textId="00CAA191" w:rsidR="00056336" w:rsidRDefault="00056336">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_Toc67686627 \h </w:instrText>
      </w:r>
      <w:r>
        <w:fldChar w:fldCharType="separate"/>
      </w:r>
      <w:r>
        <w:t>46</w:t>
      </w:r>
      <w:r>
        <w:fldChar w:fldCharType="end"/>
      </w:r>
    </w:p>
    <w:p w14:paraId="61DE29B1" w14:textId="61094C25" w:rsidR="00056336" w:rsidRDefault="00056336">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_Toc67686628 \h </w:instrText>
      </w:r>
      <w:r>
        <w:fldChar w:fldCharType="separate"/>
      </w:r>
      <w:r>
        <w:t>46</w:t>
      </w:r>
      <w:r>
        <w:fldChar w:fldCharType="end"/>
      </w:r>
    </w:p>
    <w:p w14:paraId="22F26570" w14:textId="21F701F7" w:rsidR="00056336" w:rsidRDefault="00056336">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Notification Standard Methods</w:t>
      </w:r>
      <w:r>
        <w:tab/>
      </w:r>
      <w:r>
        <w:fldChar w:fldCharType="begin" w:fldLock="1"/>
      </w:r>
      <w:r>
        <w:instrText xml:space="preserve"> PAGEREF _Toc67686629 \h </w:instrText>
      </w:r>
      <w:r>
        <w:fldChar w:fldCharType="separate"/>
      </w:r>
      <w:r>
        <w:t>47</w:t>
      </w:r>
      <w:r>
        <w:fldChar w:fldCharType="end"/>
      </w:r>
    </w:p>
    <w:p w14:paraId="482A3B79" w14:textId="28315831" w:rsidR="00056336" w:rsidRDefault="00056336">
      <w:pPr>
        <w:pStyle w:val="TOC6"/>
        <w:rPr>
          <w:rFonts w:asciiTheme="minorHAnsi" w:eastAsiaTheme="minorEastAsia" w:hAnsiTheme="minorHAnsi" w:cstheme="minorBidi"/>
          <w:sz w:val="22"/>
          <w:szCs w:val="22"/>
          <w:lang w:eastAsia="en-GB"/>
        </w:rPr>
      </w:pPr>
      <w:r>
        <w:t>6.2.5.2.3.1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_Toc67686630 \h </w:instrText>
      </w:r>
      <w:r>
        <w:fldChar w:fldCharType="separate"/>
      </w:r>
      <w:r>
        <w:t>47</w:t>
      </w:r>
      <w:r>
        <w:fldChar w:fldCharType="end"/>
      </w:r>
    </w:p>
    <w:p w14:paraId="17387D3B" w14:textId="0D121506" w:rsidR="00056336" w:rsidRDefault="0005633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_Toc67686631 \h </w:instrText>
      </w:r>
      <w:r>
        <w:fldChar w:fldCharType="separate"/>
      </w:r>
      <w:r>
        <w:t>48</w:t>
      </w:r>
      <w:r>
        <w:fldChar w:fldCharType="end"/>
      </w:r>
    </w:p>
    <w:p w14:paraId="6D2905F7" w14:textId="5037A9B2" w:rsidR="00056336" w:rsidRDefault="0005633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_Toc67686632 \h </w:instrText>
      </w:r>
      <w:r>
        <w:fldChar w:fldCharType="separate"/>
      </w:r>
      <w:r>
        <w:t>48</w:t>
      </w:r>
      <w:r>
        <w:fldChar w:fldCharType="end"/>
      </w:r>
    </w:p>
    <w:p w14:paraId="59D6C426" w14:textId="191027A7" w:rsidR="00056336" w:rsidRDefault="00056336">
      <w:pPr>
        <w:pStyle w:val="TOC4"/>
        <w:rPr>
          <w:rFonts w:asciiTheme="minorHAnsi" w:eastAsiaTheme="minorEastAsia" w:hAnsiTheme="minorHAnsi" w:cstheme="minorBidi"/>
          <w:sz w:val="22"/>
          <w:szCs w:val="22"/>
          <w:lang w:eastAsia="en-GB"/>
        </w:rPr>
      </w:pPr>
      <w:r w:rsidRPr="00056336">
        <w:t>6.2.6.2</w:t>
      </w:r>
      <w:r w:rsidRPr="00056336">
        <w:rPr>
          <w:rFonts w:asciiTheme="minorHAnsi" w:eastAsiaTheme="minorEastAsia" w:hAnsiTheme="minorHAnsi" w:cstheme="minorBidi"/>
          <w:sz w:val="22"/>
          <w:szCs w:val="22"/>
          <w:lang w:eastAsia="en-GB"/>
        </w:rPr>
        <w:tab/>
      </w:r>
      <w:r w:rsidRPr="00EB7348">
        <w:rPr>
          <w:lang w:val="en-US"/>
        </w:rPr>
        <w:t>Structured data types</w:t>
      </w:r>
      <w:r>
        <w:tab/>
      </w:r>
      <w:r>
        <w:fldChar w:fldCharType="begin" w:fldLock="1"/>
      </w:r>
      <w:r>
        <w:instrText xml:space="preserve"> PAGEREF _Toc67686633 \h </w:instrText>
      </w:r>
      <w:r>
        <w:fldChar w:fldCharType="separate"/>
      </w:r>
      <w:r>
        <w:t>48</w:t>
      </w:r>
      <w:r>
        <w:fldChar w:fldCharType="end"/>
      </w:r>
    </w:p>
    <w:p w14:paraId="1F2FC38B" w14:textId="7C05F217" w:rsidR="00056336" w:rsidRDefault="00056336">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_Toc67686634 \h </w:instrText>
      </w:r>
      <w:r>
        <w:fldChar w:fldCharType="separate"/>
      </w:r>
      <w:r>
        <w:t>48</w:t>
      </w:r>
      <w:r>
        <w:fldChar w:fldCharType="end"/>
      </w:r>
    </w:p>
    <w:p w14:paraId="066D67E4" w14:textId="64401587" w:rsidR="00056336" w:rsidRDefault="00056336">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NssaiAvailabilityInfo</w:t>
      </w:r>
      <w:r>
        <w:tab/>
      </w:r>
      <w:r>
        <w:fldChar w:fldCharType="begin" w:fldLock="1"/>
      </w:r>
      <w:r>
        <w:instrText xml:space="preserve"> PAGEREF _Toc67686635 \h </w:instrText>
      </w:r>
      <w:r>
        <w:fldChar w:fldCharType="separate"/>
      </w:r>
      <w:r>
        <w:t>49</w:t>
      </w:r>
      <w:r>
        <w:fldChar w:fldCharType="end"/>
      </w:r>
    </w:p>
    <w:p w14:paraId="2E3758BE" w14:textId="2C78A73F" w:rsidR="00056336" w:rsidRDefault="00056336">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 xml:space="preserve">Type: </w:t>
      </w:r>
      <w:r>
        <w:rPr>
          <w:lang w:eastAsia="zh-CN"/>
        </w:rPr>
        <w:t>Supported</w:t>
      </w:r>
      <w:r>
        <w:t>NssaiAvailabilityData</w:t>
      </w:r>
      <w:r>
        <w:tab/>
      </w:r>
      <w:r>
        <w:fldChar w:fldCharType="begin" w:fldLock="1"/>
      </w:r>
      <w:r>
        <w:instrText xml:space="preserve"> PAGEREF _Toc67686636 \h </w:instrText>
      </w:r>
      <w:r>
        <w:fldChar w:fldCharType="separate"/>
      </w:r>
      <w:r>
        <w:t>49</w:t>
      </w:r>
      <w:r>
        <w:fldChar w:fldCharType="end"/>
      </w:r>
    </w:p>
    <w:p w14:paraId="1C542C5F" w14:textId="25340262" w:rsidR="00056336" w:rsidRDefault="00056336">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AuthorizedNssaiAvailabilityData</w:t>
      </w:r>
      <w:r>
        <w:tab/>
      </w:r>
      <w:r>
        <w:fldChar w:fldCharType="begin" w:fldLock="1"/>
      </w:r>
      <w:r>
        <w:instrText xml:space="preserve"> PAGEREF _Toc67686637 \h </w:instrText>
      </w:r>
      <w:r>
        <w:fldChar w:fldCharType="separate"/>
      </w:r>
      <w:r>
        <w:t>50</w:t>
      </w:r>
      <w:r>
        <w:fldChar w:fldCharType="end"/>
      </w:r>
    </w:p>
    <w:p w14:paraId="6436E697" w14:textId="44FEF6F6" w:rsidR="00056336" w:rsidRDefault="00056336">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RestrictedS</w:t>
      </w:r>
      <w:r>
        <w:rPr>
          <w:lang w:eastAsia="zh-CN"/>
        </w:rPr>
        <w:t>n</w:t>
      </w:r>
      <w:r>
        <w:t>ssai</w:t>
      </w:r>
      <w:r>
        <w:tab/>
      </w:r>
      <w:r>
        <w:fldChar w:fldCharType="begin" w:fldLock="1"/>
      </w:r>
      <w:r>
        <w:instrText xml:space="preserve"> PAGEREF _Toc67686638 \h </w:instrText>
      </w:r>
      <w:r>
        <w:fldChar w:fldCharType="separate"/>
      </w:r>
      <w:r>
        <w:t>50</w:t>
      </w:r>
      <w:r>
        <w:fldChar w:fldCharType="end"/>
      </w:r>
    </w:p>
    <w:p w14:paraId="293923E5" w14:textId="1B9EBE54" w:rsidR="00056336" w:rsidRDefault="00056336">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AuthorizedNssaiAvailabilityInfo</w:t>
      </w:r>
      <w:r>
        <w:tab/>
      </w:r>
      <w:r>
        <w:fldChar w:fldCharType="begin" w:fldLock="1"/>
      </w:r>
      <w:r>
        <w:instrText xml:space="preserve"> PAGEREF _Toc67686639 \h </w:instrText>
      </w:r>
      <w:r>
        <w:fldChar w:fldCharType="separate"/>
      </w:r>
      <w:r>
        <w:t>51</w:t>
      </w:r>
      <w:r>
        <w:fldChar w:fldCharType="end"/>
      </w:r>
    </w:p>
    <w:p w14:paraId="1022D765" w14:textId="3B014565" w:rsidR="00056336" w:rsidRDefault="00056336">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PatchDocument</w:t>
      </w:r>
      <w:r>
        <w:tab/>
      </w:r>
      <w:r>
        <w:fldChar w:fldCharType="begin" w:fldLock="1"/>
      </w:r>
      <w:r>
        <w:instrText xml:space="preserve"> PAGEREF _Toc67686640 \h </w:instrText>
      </w:r>
      <w:r>
        <w:fldChar w:fldCharType="separate"/>
      </w:r>
      <w:r>
        <w:t>51</w:t>
      </w:r>
      <w:r>
        <w:fldChar w:fldCharType="end"/>
      </w:r>
    </w:p>
    <w:p w14:paraId="23ADF0F2" w14:textId="44113414" w:rsidR="00056336" w:rsidRDefault="00056336">
      <w:pPr>
        <w:pStyle w:val="TOC5"/>
        <w:rPr>
          <w:rFonts w:asciiTheme="minorHAnsi" w:eastAsiaTheme="minorEastAsia" w:hAnsiTheme="minorHAnsi" w:cstheme="minorBidi"/>
          <w:sz w:val="22"/>
          <w:szCs w:val="22"/>
          <w:lang w:eastAsia="en-GB"/>
        </w:rPr>
      </w:pPr>
      <w:r>
        <w:t>6.2.6.2.</w:t>
      </w:r>
      <w:r>
        <w:rPr>
          <w:lang w:eastAsia="zh-CN"/>
        </w:rPr>
        <w:t>8</w:t>
      </w:r>
      <w:r>
        <w:rPr>
          <w:rFonts w:asciiTheme="minorHAnsi" w:eastAsiaTheme="minorEastAsia" w:hAnsiTheme="minorHAnsi" w:cstheme="minorBidi"/>
          <w:sz w:val="22"/>
          <w:szCs w:val="22"/>
          <w:lang w:eastAsia="en-GB"/>
        </w:rPr>
        <w:tab/>
      </w:r>
      <w:r>
        <w:t>Type: NssfEventSubscriptionCreateData</w:t>
      </w:r>
      <w:r>
        <w:tab/>
      </w:r>
      <w:r>
        <w:fldChar w:fldCharType="begin" w:fldLock="1"/>
      </w:r>
      <w:r>
        <w:instrText xml:space="preserve"> PAGEREF _Toc67686641 \h </w:instrText>
      </w:r>
      <w:r>
        <w:fldChar w:fldCharType="separate"/>
      </w:r>
      <w:r>
        <w:t>52</w:t>
      </w:r>
      <w:r>
        <w:fldChar w:fldCharType="end"/>
      </w:r>
    </w:p>
    <w:p w14:paraId="630130AE" w14:textId="2726F621" w:rsidR="00056336" w:rsidRDefault="00056336">
      <w:pPr>
        <w:pStyle w:val="TOC5"/>
        <w:rPr>
          <w:rFonts w:asciiTheme="minorHAnsi" w:eastAsiaTheme="minorEastAsia" w:hAnsiTheme="minorHAnsi" w:cstheme="minorBidi"/>
          <w:sz w:val="22"/>
          <w:szCs w:val="22"/>
          <w:lang w:eastAsia="en-GB"/>
        </w:rPr>
      </w:pPr>
      <w:r>
        <w:t>6.2.6.2.</w:t>
      </w:r>
      <w:r>
        <w:rPr>
          <w:lang w:eastAsia="zh-CN"/>
        </w:rPr>
        <w:t>9</w:t>
      </w:r>
      <w:r>
        <w:rPr>
          <w:rFonts w:asciiTheme="minorHAnsi" w:eastAsiaTheme="minorEastAsia" w:hAnsiTheme="minorHAnsi" w:cstheme="minorBidi"/>
          <w:sz w:val="22"/>
          <w:szCs w:val="22"/>
          <w:lang w:eastAsia="en-GB"/>
        </w:rPr>
        <w:tab/>
      </w:r>
      <w:r>
        <w:t>Type: NssfEventSubscriptionCreatedData</w:t>
      </w:r>
      <w:r>
        <w:tab/>
      </w:r>
      <w:r>
        <w:fldChar w:fldCharType="begin" w:fldLock="1"/>
      </w:r>
      <w:r>
        <w:instrText xml:space="preserve"> PAGEREF _Toc67686642 \h </w:instrText>
      </w:r>
      <w:r>
        <w:fldChar w:fldCharType="separate"/>
      </w:r>
      <w:r>
        <w:t>53</w:t>
      </w:r>
      <w:r>
        <w:fldChar w:fldCharType="end"/>
      </w:r>
    </w:p>
    <w:p w14:paraId="3FB568F7" w14:textId="65DE5B95" w:rsidR="00056336" w:rsidRDefault="00056336">
      <w:pPr>
        <w:pStyle w:val="TOC5"/>
        <w:rPr>
          <w:rFonts w:asciiTheme="minorHAnsi" w:eastAsiaTheme="minorEastAsia" w:hAnsiTheme="minorHAnsi" w:cstheme="minorBidi"/>
          <w:sz w:val="22"/>
          <w:szCs w:val="22"/>
          <w:lang w:eastAsia="en-GB"/>
        </w:rPr>
      </w:pPr>
      <w:r>
        <w:t>6.2.6.2.</w:t>
      </w:r>
      <w:r>
        <w:rPr>
          <w:lang w:eastAsia="zh-CN"/>
        </w:rPr>
        <w:t>10</w:t>
      </w:r>
      <w:r>
        <w:rPr>
          <w:rFonts w:asciiTheme="minorHAnsi" w:eastAsiaTheme="minorEastAsia" w:hAnsiTheme="minorHAnsi" w:cstheme="minorBidi"/>
          <w:sz w:val="22"/>
          <w:szCs w:val="22"/>
          <w:lang w:eastAsia="en-GB"/>
        </w:rPr>
        <w:tab/>
      </w:r>
      <w:r>
        <w:t>Type: NssfEventNotification</w:t>
      </w:r>
      <w:r>
        <w:tab/>
      </w:r>
      <w:r>
        <w:fldChar w:fldCharType="begin" w:fldLock="1"/>
      </w:r>
      <w:r>
        <w:instrText xml:space="preserve"> PAGEREF _Toc67686643 \h </w:instrText>
      </w:r>
      <w:r>
        <w:fldChar w:fldCharType="separate"/>
      </w:r>
      <w:r>
        <w:t>53</w:t>
      </w:r>
      <w:r>
        <w:fldChar w:fldCharType="end"/>
      </w:r>
    </w:p>
    <w:p w14:paraId="2D8898D5" w14:textId="5104FEE2" w:rsidR="00056336" w:rsidRDefault="00056336">
      <w:pPr>
        <w:pStyle w:val="TOC4"/>
        <w:rPr>
          <w:rFonts w:asciiTheme="minorHAnsi" w:eastAsiaTheme="minorEastAsia" w:hAnsiTheme="minorHAnsi" w:cstheme="minorBidi"/>
          <w:sz w:val="22"/>
          <w:szCs w:val="22"/>
          <w:lang w:eastAsia="en-GB"/>
        </w:rPr>
      </w:pPr>
      <w:r w:rsidRPr="00056336">
        <w:t>6.2.6.3</w:t>
      </w:r>
      <w:r w:rsidRPr="00056336">
        <w:rPr>
          <w:rFonts w:asciiTheme="minorHAnsi" w:eastAsiaTheme="minorEastAsia" w:hAnsiTheme="minorHAnsi" w:cstheme="minorBidi"/>
          <w:sz w:val="22"/>
          <w:szCs w:val="22"/>
          <w:lang w:eastAsia="en-GB"/>
        </w:rPr>
        <w:tab/>
      </w:r>
      <w:r w:rsidRPr="00EB7348">
        <w:rPr>
          <w:lang w:val="en-US"/>
        </w:rPr>
        <w:t>Simple data types and enumerations</w:t>
      </w:r>
      <w:r>
        <w:tab/>
      </w:r>
      <w:r>
        <w:fldChar w:fldCharType="begin" w:fldLock="1"/>
      </w:r>
      <w:r>
        <w:instrText xml:space="preserve"> PAGEREF _Toc67686644 \h </w:instrText>
      </w:r>
      <w:r>
        <w:fldChar w:fldCharType="separate"/>
      </w:r>
      <w:r>
        <w:t>54</w:t>
      </w:r>
      <w:r>
        <w:fldChar w:fldCharType="end"/>
      </w:r>
    </w:p>
    <w:p w14:paraId="6C5BF9B2" w14:textId="572D9774" w:rsidR="00056336" w:rsidRDefault="00056336">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_Toc67686645 \h </w:instrText>
      </w:r>
      <w:r>
        <w:fldChar w:fldCharType="separate"/>
      </w:r>
      <w:r>
        <w:t>54</w:t>
      </w:r>
      <w:r>
        <w:fldChar w:fldCharType="end"/>
      </w:r>
    </w:p>
    <w:p w14:paraId="1F870519" w14:textId="1FC93AB4" w:rsidR="00056336" w:rsidRDefault="00056336">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_Toc67686646 \h </w:instrText>
      </w:r>
      <w:r>
        <w:fldChar w:fldCharType="separate"/>
      </w:r>
      <w:r>
        <w:t>54</w:t>
      </w:r>
      <w:r>
        <w:fldChar w:fldCharType="end"/>
      </w:r>
    </w:p>
    <w:p w14:paraId="19DB450F" w14:textId="59E0D4E5" w:rsidR="00056336" w:rsidRDefault="00056336">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NssfEventType</w:t>
      </w:r>
      <w:r>
        <w:tab/>
      </w:r>
      <w:r>
        <w:fldChar w:fldCharType="begin" w:fldLock="1"/>
      </w:r>
      <w:r>
        <w:instrText xml:space="preserve"> PAGEREF _Toc67686647 \h </w:instrText>
      </w:r>
      <w:r>
        <w:fldChar w:fldCharType="separate"/>
      </w:r>
      <w:r>
        <w:t>54</w:t>
      </w:r>
      <w:r>
        <w:fldChar w:fldCharType="end"/>
      </w:r>
    </w:p>
    <w:p w14:paraId="0BF5140A" w14:textId="467C89A3" w:rsidR="00056336" w:rsidRDefault="00056336">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_Toc67686648 \h </w:instrText>
      </w:r>
      <w:r>
        <w:fldChar w:fldCharType="separate"/>
      </w:r>
      <w:r>
        <w:t>54</w:t>
      </w:r>
      <w:r>
        <w:fldChar w:fldCharType="end"/>
      </w:r>
    </w:p>
    <w:p w14:paraId="540E70F7" w14:textId="7FB0AA29" w:rsidR="00056336" w:rsidRDefault="00056336">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_Toc67686649 \h </w:instrText>
      </w:r>
      <w:r>
        <w:fldChar w:fldCharType="separate"/>
      </w:r>
      <w:r>
        <w:t>54</w:t>
      </w:r>
      <w:r>
        <w:fldChar w:fldCharType="end"/>
      </w:r>
    </w:p>
    <w:p w14:paraId="49108973" w14:textId="06A9C8CE" w:rsidR="00056336" w:rsidRDefault="00056336">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_Toc67686650 \h </w:instrText>
      </w:r>
      <w:r>
        <w:fldChar w:fldCharType="separate"/>
      </w:r>
      <w:r>
        <w:t>54</w:t>
      </w:r>
      <w:r>
        <w:fldChar w:fldCharType="end"/>
      </w:r>
    </w:p>
    <w:p w14:paraId="1A75D2D4" w14:textId="607726D8" w:rsidR="00056336" w:rsidRDefault="00056336">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_Toc67686651 \h </w:instrText>
      </w:r>
      <w:r>
        <w:fldChar w:fldCharType="separate"/>
      </w:r>
      <w:r>
        <w:t>54</w:t>
      </w:r>
      <w:r>
        <w:fldChar w:fldCharType="end"/>
      </w:r>
    </w:p>
    <w:p w14:paraId="3525BE85" w14:textId="21FC7CA3" w:rsidR="00056336" w:rsidRDefault="00056336">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_Toc67686652 \h </w:instrText>
      </w:r>
      <w:r>
        <w:fldChar w:fldCharType="separate"/>
      </w:r>
      <w:r>
        <w:t>54</w:t>
      </w:r>
      <w:r>
        <w:fldChar w:fldCharType="end"/>
      </w:r>
    </w:p>
    <w:p w14:paraId="040AD44E" w14:textId="76CB47A1" w:rsidR="00056336" w:rsidRDefault="00056336">
      <w:pPr>
        <w:pStyle w:val="TOC3"/>
        <w:rPr>
          <w:rFonts w:asciiTheme="minorHAnsi" w:eastAsiaTheme="minorEastAsia" w:hAnsiTheme="minorHAnsi" w:cstheme="minorBidi"/>
          <w:sz w:val="22"/>
          <w:szCs w:val="22"/>
          <w:lang w:eastAsia="en-GB"/>
        </w:rPr>
      </w:pPr>
      <w:r>
        <w:t>6.2.</w:t>
      </w:r>
      <w:r>
        <w:rPr>
          <w:lang w:eastAsia="zh-CN"/>
        </w:rPr>
        <w:t>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_Toc67686653 \h </w:instrText>
      </w:r>
      <w:r>
        <w:fldChar w:fldCharType="separate"/>
      </w:r>
      <w:r>
        <w:t>55</w:t>
      </w:r>
      <w:r>
        <w:fldChar w:fldCharType="end"/>
      </w:r>
    </w:p>
    <w:p w14:paraId="2E7F5B9A" w14:textId="71BE5362" w:rsidR="00056336" w:rsidRDefault="00056336">
      <w:pPr>
        <w:pStyle w:val="TOC3"/>
        <w:rPr>
          <w:rFonts w:asciiTheme="minorHAnsi" w:eastAsiaTheme="minorEastAsia" w:hAnsiTheme="minorHAnsi" w:cstheme="minorBidi"/>
          <w:sz w:val="22"/>
          <w:szCs w:val="22"/>
          <w:lang w:eastAsia="en-GB"/>
        </w:rPr>
      </w:pPr>
      <w:r w:rsidRPr="00056336">
        <w:t>6.2.9</w:t>
      </w:r>
      <w:r w:rsidRPr="00056336">
        <w:rPr>
          <w:rFonts w:asciiTheme="minorHAnsi" w:eastAsiaTheme="minorEastAsia" w:hAnsiTheme="minorHAnsi" w:cstheme="minorBidi"/>
          <w:sz w:val="22"/>
          <w:szCs w:val="22"/>
          <w:lang w:eastAsia="en-GB"/>
        </w:rPr>
        <w:tab/>
      </w:r>
      <w:r w:rsidRPr="00EB7348">
        <w:rPr>
          <w:lang w:val="en-US"/>
        </w:rPr>
        <w:t>Security</w:t>
      </w:r>
      <w:r>
        <w:tab/>
      </w:r>
      <w:r>
        <w:fldChar w:fldCharType="begin" w:fldLock="1"/>
      </w:r>
      <w:r>
        <w:instrText xml:space="preserve"> PAGEREF _Toc67686654 \h </w:instrText>
      </w:r>
      <w:r>
        <w:fldChar w:fldCharType="separate"/>
      </w:r>
      <w:r>
        <w:t>56</w:t>
      </w:r>
      <w:r>
        <w:fldChar w:fldCharType="end"/>
      </w:r>
    </w:p>
    <w:p w14:paraId="66E9DD50" w14:textId="1158B7D5" w:rsidR="00056336" w:rsidRDefault="00056336">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_Toc67686655 \h </w:instrText>
      </w:r>
      <w:r>
        <w:fldChar w:fldCharType="separate"/>
      </w:r>
      <w:r>
        <w:t>56</w:t>
      </w:r>
      <w:r>
        <w:fldChar w:fldCharType="end"/>
      </w:r>
    </w:p>
    <w:p w14:paraId="34DC3302" w14:textId="14A3B4CB" w:rsidR="00056336" w:rsidRDefault="00056336" w:rsidP="00056336">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_Toc67686656 \h </w:instrText>
      </w:r>
      <w:r>
        <w:fldChar w:fldCharType="separate"/>
      </w:r>
      <w:r>
        <w:t>58</w:t>
      </w:r>
      <w:r>
        <w:fldChar w:fldCharType="end"/>
      </w:r>
    </w:p>
    <w:p w14:paraId="7E9DB19C" w14:textId="7EBDF8CE" w:rsidR="00056336" w:rsidRDefault="0005633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_Toc67686657 \h </w:instrText>
      </w:r>
      <w:r>
        <w:fldChar w:fldCharType="separate"/>
      </w:r>
      <w:r>
        <w:t>58</w:t>
      </w:r>
      <w:r>
        <w:fldChar w:fldCharType="end"/>
      </w:r>
    </w:p>
    <w:p w14:paraId="02B39E5E" w14:textId="1446EF7A" w:rsidR="00056336" w:rsidRDefault="0005633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Nnssf_NSSelection API</w:t>
      </w:r>
      <w:r>
        <w:tab/>
      </w:r>
      <w:r>
        <w:fldChar w:fldCharType="begin" w:fldLock="1"/>
      </w:r>
      <w:r>
        <w:instrText xml:space="preserve"> PAGEREF _Toc67686658 \h </w:instrText>
      </w:r>
      <w:r>
        <w:fldChar w:fldCharType="separate"/>
      </w:r>
      <w:r>
        <w:t>58</w:t>
      </w:r>
      <w:r>
        <w:fldChar w:fldCharType="end"/>
      </w:r>
    </w:p>
    <w:p w14:paraId="3FCF36D1" w14:textId="4E9D7B65" w:rsidR="00056336" w:rsidRDefault="0005633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Nnssf_NSSAIAvailability API</w:t>
      </w:r>
      <w:r>
        <w:tab/>
      </w:r>
      <w:r>
        <w:fldChar w:fldCharType="begin" w:fldLock="1"/>
      </w:r>
      <w:r>
        <w:instrText xml:space="preserve"> PAGEREF _Toc67686659 \h </w:instrText>
      </w:r>
      <w:r>
        <w:fldChar w:fldCharType="separate"/>
      </w:r>
      <w:r>
        <w:t>63</w:t>
      </w:r>
      <w:r>
        <w:fldChar w:fldCharType="end"/>
      </w:r>
    </w:p>
    <w:p w14:paraId="0B76D263" w14:textId="4AC79F86" w:rsidR="00056336" w:rsidRDefault="00056336" w:rsidP="00056336">
      <w:pPr>
        <w:pStyle w:val="TOC8"/>
        <w:tabs>
          <w:tab w:val="right" w:leader="dot" w:pos="9639"/>
        </w:tabs>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_Toc67686660 \h </w:instrText>
      </w:r>
      <w:r>
        <w:fldChar w:fldCharType="separate"/>
      </w:r>
      <w:r>
        <w:t>75</w:t>
      </w:r>
      <w:r>
        <w:fldChar w:fldCharType="end"/>
      </w:r>
    </w:p>
    <w:p w14:paraId="77B085AD" w14:textId="6871DE01" w:rsidR="00080512" w:rsidRPr="004D3578" w:rsidRDefault="00DB5E69">
      <w:r>
        <w:rPr>
          <w:noProof/>
          <w:sz w:val="22"/>
        </w:rPr>
        <w:fldChar w:fldCharType="end"/>
      </w:r>
    </w:p>
    <w:p w14:paraId="4A0524A6" w14:textId="77777777" w:rsidR="00080512" w:rsidRDefault="00080512" w:rsidP="00B02215">
      <w:pPr>
        <w:pStyle w:val="Heading1"/>
      </w:pPr>
      <w:r w:rsidRPr="004D3578">
        <w:br w:type="page"/>
      </w:r>
      <w:bookmarkStart w:id="9" w:name="foreword"/>
      <w:bookmarkStart w:id="10" w:name="_Toc2086433"/>
      <w:bookmarkStart w:id="11" w:name="_Toc39051723"/>
      <w:bookmarkStart w:id="12" w:name="_Toc43210295"/>
      <w:bookmarkStart w:id="13" w:name="_Toc49853200"/>
      <w:bookmarkStart w:id="14" w:name="_Toc56529989"/>
      <w:bookmarkStart w:id="15" w:name="_Toc67686505"/>
      <w:bookmarkEnd w:id="9"/>
      <w:r w:rsidRPr="004D3578">
        <w:lastRenderedPageBreak/>
        <w:t>Foreword</w:t>
      </w:r>
      <w:bookmarkEnd w:id="10"/>
      <w:bookmarkEnd w:id="11"/>
      <w:bookmarkEnd w:id="12"/>
      <w:bookmarkEnd w:id="13"/>
      <w:bookmarkEnd w:id="14"/>
      <w:bookmarkEnd w:id="15"/>
    </w:p>
    <w:p w14:paraId="425BD63C" w14:textId="77777777" w:rsidR="00080512" w:rsidRPr="004D3578" w:rsidRDefault="00080512">
      <w:r w:rsidRPr="004D3578">
        <w:t xml:space="preserve">This Technical </w:t>
      </w:r>
      <w:bookmarkStart w:id="16" w:name="spectype3"/>
      <w:r w:rsidRPr="00B02215">
        <w:t>Specification</w:t>
      </w:r>
      <w:bookmarkEnd w:id="16"/>
      <w:r w:rsidRPr="004D3578">
        <w:t xml:space="preserve"> has been produced by the 3</w:t>
      </w:r>
      <w:r w:rsidR="00F04712">
        <w:t>rd</w:t>
      </w:r>
      <w:r w:rsidRPr="004D3578">
        <w:t xml:space="preserve"> Generation Partnership Project (3GPP).</w:t>
      </w:r>
    </w:p>
    <w:p w14:paraId="5836A52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6A651E" w14:textId="77777777" w:rsidR="00080512" w:rsidRPr="004D3578" w:rsidRDefault="00080512">
      <w:pPr>
        <w:pStyle w:val="B10"/>
      </w:pPr>
      <w:r w:rsidRPr="004D3578">
        <w:t>Version x.y.z</w:t>
      </w:r>
    </w:p>
    <w:p w14:paraId="63B60038" w14:textId="77777777" w:rsidR="00080512" w:rsidRPr="004D3578" w:rsidRDefault="00080512">
      <w:pPr>
        <w:pStyle w:val="B10"/>
      </w:pPr>
      <w:r w:rsidRPr="004D3578">
        <w:t>where:</w:t>
      </w:r>
    </w:p>
    <w:p w14:paraId="583359C1" w14:textId="77777777" w:rsidR="00080512" w:rsidRPr="004D3578" w:rsidRDefault="00080512">
      <w:pPr>
        <w:pStyle w:val="B2"/>
      </w:pPr>
      <w:r w:rsidRPr="004D3578">
        <w:t>x</w:t>
      </w:r>
      <w:r w:rsidRPr="004D3578">
        <w:tab/>
        <w:t>the first digit:</w:t>
      </w:r>
    </w:p>
    <w:p w14:paraId="45073327" w14:textId="77777777" w:rsidR="00080512" w:rsidRPr="004D3578" w:rsidRDefault="00080512">
      <w:pPr>
        <w:pStyle w:val="B3"/>
      </w:pPr>
      <w:r w:rsidRPr="004D3578">
        <w:t>1</w:t>
      </w:r>
      <w:r w:rsidRPr="004D3578">
        <w:tab/>
        <w:t>presented to TSG for information;</w:t>
      </w:r>
    </w:p>
    <w:p w14:paraId="40424A8A" w14:textId="77777777" w:rsidR="00080512" w:rsidRPr="004D3578" w:rsidRDefault="00080512">
      <w:pPr>
        <w:pStyle w:val="B3"/>
      </w:pPr>
      <w:r w:rsidRPr="004D3578">
        <w:t>2</w:t>
      </w:r>
      <w:r w:rsidRPr="004D3578">
        <w:tab/>
        <w:t>presented to TSG for approval;</w:t>
      </w:r>
    </w:p>
    <w:p w14:paraId="4A327523" w14:textId="77777777" w:rsidR="00080512" w:rsidRPr="004D3578" w:rsidRDefault="00080512">
      <w:pPr>
        <w:pStyle w:val="B3"/>
      </w:pPr>
      <w:r w:rsidRPr="004D3578">
        <w:t>3</w:t>
      </w:r>
      <w:r w:rsidRPr="004D3578">
        <w:tab/>
        <w:t>or greater indicates TSG approved document under change control.</w:t>
      </w:r>
    </w:p>
    <w:p w14:paraId="0CC493D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C693816" w14:textId="77777777" w:rsidR="00080512" w:rsidRDefault="00080512">
      <w:pPr>
        <w:pStyle w:val="B2"/>
      </w:pPr>
      <w:r w:rsidRPr="004D3578">
        <w:t>z</w:t>
      </w:r>
      <w:r w:rsidRPr="004D3578">
        <w:tab/>
        <w:t>the third digit is incremented when editorial only changes have been incorporated in the document.</w:t>
      </w:r>
    </w:p>
    <w:p w14:paraId="1B9983AE" w14:textId="77777777" w:rsidR="008C384C" w:rsidRDefault="008C384C" w:rsidP="008C384C">
      <w:r>
        <w:t xml:space="preserve">In </w:t>
      </w:r>
      <w:r w:rsidR="0074026F">
        <w:t>the present</w:t>
      </w:r>
      <w:r>
        <w:t xml:space="preserve"> document, modal verbs have the following meanings:</w:t>
      </w:r>
    </w:p>
    <w:p w14:paraId="6B5D5C09" w14:textId="77777777" w:rsidR="008C384C" w:rsidRDefault="008C384C" w:rsidP="00774DA4">
      <w:pPr>
        <w:pStyle w:val="EX"/>
      </w:pPr>
      <w:r w:rsidRPr="008C384C">
        <w:rPr>
          <w:b/>
        </w:rPr>
        <w:t>shall</w:t>
      </w:r>
      <w:r w:rsidR="00E53049">
        <w:tab/>
      </w:r>
      <w:r>
        <w:t>indicates a mandatory requirement to do something</w:t>
      </w:r>
    </w:p>
    <w:p w14:paraId="77A0BD74" w14:textId="77777777" w:rsidR="008C384C" w:rsidRDefault="008C384C" w:rsidP="00774DA4">
      <w:pPr>
        <w:pStyle w:val="EX"/>
      </w:pPr>
      <w:r w:rsidRPr="008C384C">
        <w:rPr>
          <w:b/>
        </w:rPr>
        <w:t>shall not</w:t>
      </w:r>
      <w:r>
        <w:tab/>
        <w:t>indicates an interdiction (</w:t>
      </w:r>
      <w:r w:rsidR="001F1132">
        <w:t>prohibition</w:t>
      </w:r>
      <w:r>
        <w:t>) to do something</w:t>
      </w:r>
    </w:p>
    <w:p w14:paraId="6C90F277" w14:textId="77777777" w:rsidR="00BA19ED" w:rsidRPr="004D3578" w:rsidRDefault="00BA19ED" w:rsidP="00A27486">
      <w:r>
        <w:t>The constructions "shall" and "shall not" are confined to the context of normative provisions, and do not appear in Technical Reports.</w:t>
      </w:r>
    </w:p>
    <w:p w14:paraId="0FB2ABA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46FF936" w14:textId="77777777" w:rsidR="008C384C" w:rsidRDefault="008C384C" w:rsidP="00774DA4">
      <w:pPr>
        <w:pStyle w:val="EX"/>
      </w:pPr>
      <w:r w:rsidRPr="008C384C">
        <w:rPr>
          <w:b/>
        </w:rPr>
        <w:t>should</w:t>
      </w:r>
      <w:r w:rsidR="00E53049">
        <w:tab/>
      </w:r>
      <w:r>
        <w:t>indicates a recommendation to do something</w:t>
      </w:r>
    </w:p>
    <w:p w14:paraId="66B87AC2" w14:textId="77777777" w:rsidR="008C384C" w:rsidRDefault="008C384C" w:rsidP="00774DA4">
      <w:pPr>
        <w:pStyle w:val="EX"/>
      </w:pPr>
      <w:r w:rsidRPr="008C384C">
        <w:rPr>
          <w:b/>
        </w:rPr>
        <w:t>should not</w:t>
      </w:r>
      <w:r>
        <w:tab/>
        <w:t>indicates a recommendation not to do something</w:t>
      </w:r>
    </w:p>
    <w:p w14:paraId="4E4A6521" w14:textId="77777777" w:rsidR="008C384C" w:rsidRDefault="008C384C" w:rsidP="00774DA4">
      <w:pPr>
        <w:pStyle w:val="EX"/>
      </w:pPr>
      <w:r w:rsidRPr="00774DA4">
        <w:rPr>
          <w:b/>
        </w:rPr>
        <w:t>may</w:t>
      </w:r>
      <w:r w:rsidR="00E53049">
        <w:tab/>
      </w:r>
      <w:r>
        <w:t>indicates permission to do something</w:t>
      </w:r>
    </w:p>
    <w:p w14:paraId="1716781C" w14:textId="77777777" w:rsidR="008C384C" w:rsidRDefault="008C384C" w:rsidP="00774DA4">
      <w:pPr>
        <w:pStyle w:val="EX"/>
      </w:pPr>
      <w:r w:rsidRPr="00774DA4">
        <w:rPr>
          <w:b/>
        </w:rPr>
        <w:t>need not</w:t>
      </w:r>
      <w:r>
        <w:tab/>
        <w:t>indicates permission not to do something</w:t>
      </w:r>
    </w:p>
    <w:p w14:paraId="540A8AD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7D0437" w14:textId="77777777" w:rsidR="008C384C" w:rsidRDefault="008C384C" w:rsidP="00774DA4">
      <w:pPr>
        <w:pStyle w:val="EX"/>
      </w:pPr>
      <w:r w:rsidRPr="00774DA4">
        <w:rPr>
          <w:b/>
        </w:rPr>
        <w:t>can</w:t>
      </w:r>
      <w:r w:rsidR="00E53049">
        <w:tab/>
      </w:r>
      <w:r>
        <w:t>indicates</w:t>
      </w:r>
      <w:r w:rsidR="00774DA4">
        <w:t xml:space="preserve"> that something is possible</w:t>
      </w:r>
    </w:p>
    <w:p w14:paraId="5E178EF7" w14:textId="77777777" w:rsidR="00774DA4" w:rsidRDefault="00774DA4" w:rsidP="00774DA4">
      <w:pPr>
        <w:pStyle w:val="EX"/>
      </w:pPr>
      <w:r w:rsidRPr="00774DA4">
        <w:rPr>
          <w:b/>
        </w:rPr>
        <w:t>cannot</w:t>
      </w:r>
      <w:r w:rsidR="00E53049">
        <w:tab/>
      </w:r>
      <w:r>
        <w:t>indicates that something is impossible</w:t>
      </w:r>
    </w:p>
    <w:p w14:paraId="48D4838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C6BE2B"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27A2F38"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47248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59987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3BD63E" w14:textId="77777777" w:rsidR="001F1132" w:rsidRDefault="001F1132" w:rsidP="001F1132">
      <w:r>
        <w:t>In addition:</w:t>
      </w:r>
    </w:p>
    <w:p w14:paraId="3196D27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21576E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C7E4014" w14:textId="77777777" w:rsidR="00774DA4" w:rsidRPr="004D3578" w:rsidRDefault="00647114" w:rsidP="00A27486">
      <w:r>
        <w:t>The constructions "is" and "is not" do not indicate requirements.</w:t>
      </w:r>
    </w:p>
    <w:p w14:paraId="626CE46E" w14:textId="77777777" w:rsidR="00B02215" w:rsidRPr="00630AB6" w:rsidRDefault="00B02215" w:rsidP="00B02215">
      <w:pPr>
        <w:pStyle w:val="Heading1"/>
      </w:pPr>
      <w:bookmarkStart w:id="17" w:name="introduction"/>
      <w:bookmarkStart w:id="18" w:name="_Toc20142265"/>
      <w:bookmarkStart w:id="19" w:name="_Toc34217209"/>
      <w:bookmarkStart w:id="20" w:name="_Toc34217361"/>
      <w:bookmarkStart w:id="21" w:name="_Toc39051724"/>
      <w:bookmarkStart w:id="22" w:name="_Toc43210296"/>
      <w:bookmarkStart w:id="23" w:name="_Toc49853201"/>
      <w:bookmarkStart w:id="24" w:name="_Toc56529990"/>
      <w:bookmarkStart w:id="25" w:name="_Toc67686506"/>
      <w:bookmarkEnd w:id="17"/>
      <w:r w:rsidRPr="00630AB6">
        <w:t>1</w:t>
      </w:r>
      <w:r w:rsidRPr="00630AB6">
        <w:tab/>
        <w:t>Scope</w:t>
      </w:r>
      <w:bookmarkEnd w:id="18"/>
      <w:bookmarkEnd w:id="19"/>
      <w:bookmarkEnd w:id="20"/>
      <w:bookmarkEnd w:id="21"/>
      <w:bookmarkEnd w:id="22"/>
      <w:bookmarkEnd w:id="23"/>
      <w:bookmarkEnd w:id="24"/>
      <w:bookmarkEnd w:id="25"/>
    </w:p>
    <w:p w14:paraId="06844465"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1B408539"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1543ADD5"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60707ADA" w14:textId="77777777" w:rsidR="00B02215" w:rsidRPr="00630AB6" w:rsidRDefault="00B02215" w:rsidP="00B02215">
      <w:pPr>
        <w:pStyle w:val="Heading1"/>
      </w:pPr>
      <w:bookmarkStart w:id="26" w:name="_Toc20142266"/>
      <w:bookmarkStart w:id="27" w:name="_Toc34217210"/>
      <w:bookmarkStart w:id="28" w:name="_Toc34217362"/>
      <w:bookmarkStart w:id="29" w:name="_Toc39051725"/>
      <w:bookmarkStart w:id="30" w:name="_Toc43210297"/>
      <w:bookmarkStart w:id="31" w:name="_Toc49853202"/>
      <w:bookmarkStart w:id="32" w:name="_Toc56529991"/>
      <w:bookmarkStart w:id="33" w:name="_Toc67686507"/>
      <w:r w:rsidRPr="00630AB6">
        <w:t>2</w:t>
      </w:r>
      <w:r w:rsidRPr="00630AB6">
        <w:tab/>
        <w:t>References</w:t>
      </w:r>
      <w:bookmarkEnd w:id="26"/>
      <w:bookmarkEnd w:id="27"/>
      <w:bookmarkEnd w:id="28"/>
      <w:bookmarkEnd w:id="29"/>
      <w:bookmarkEnd w:id="30"/>
      <w:bookmarkEnd w:id="31"/>
      <w:bookmarkEnd w:id="32"/>
      <w:bookmarkEnd w:id="33"/>
    </w:p>
    <w:p w14:paraId="5625D90E" w14:textId="77777777" w:rsidR="00B02215" w:rsidRPr="00630AB6" w:rsidRDefault="00B02215" w:rsidP="00B02215">
      <w:r w:rsidRPr="00630AB6">
        <w:t>The following documents contain provisions which, through reference in this text, constitute provisions of the present document.</w:t>
      </w:r>
    </w:p>
    <w:p w14:paraId="0504E274" w14:textId="77777777" w:rsidR="00B02215" w:rsidRPr="00630AB6" w:rsidRDefault="00B02215" w:rsidP="00B02215">
      <w:pPr>
        <w:pStyle w:val="B10"/>
      </w:pPr>
      <w:bookmarkStart w:id="34" w:name="OLE_LINK1"/>
      <w:bookmarkStart w:id="35" w:name="OLE_LINK2"/>
      <w:bookmarkStart w:id="36" w:name="OLE_LINK3"/>
      <w:bookmarkStart w:id="37" w:name="OLE_LINK4"/>
      <w:r w:rsidRPr="00630AB6">
        <w:t>-</w:t>
      </w:r>
      <w:r w:rsidRPr="00630AB6">
        <w:tab/>
        <w:t>References are either specific (identified by date of publication, edition number, version number, etc.) or non</w:t>
      </w:r>
      <w:r w:rsidRPr="00630AB6">
        <w:noBreakHyphen/>
        <w:t>specific.</w:t>
      </w:r>
    </w:p>
    <w:p w14:paraId="277032FD" w14:textId="77777777" w:rsidR="00B02215" w:rsidRPr="00630AB6" w:rsidRDefault="00B02215" w:rsidP="00B02215">
      <w:pPr>
        <w:pStyle w:val="B10"/>
      </w:pPr>
      <w:r w:rsidRPr="00630AB6">
        <w:t>-</w:t>
      </w:r>
      <w:r w:rsidRPr="00630AB6">
        <w:tab/>
        <w:t>For a specific reference, subsequent revisions do not apply.</w:t>
      </w:r>
    </w:p>
    <w:p w14:paraId="1660EC41" w14:textId="77777777" w:rsidR="00B02215" w:rsidRPr="00630AB6" w:rsidRDefault="00B02215" w:rsidP="00B02215">
      <w:pPr>
        <w:pStyle w:val="B10"/>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34"/>
    <w:bookmarkEnd w:id="35"/>
    <w:bookmarkEnd w:id="36"/>
    <w:bookmarkEnd w:id="37"/>
    <w:p w14:paraId="1F543303"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7C35B2CF"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33199C4C"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788DD511"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7433D59F"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3973D0F" w14:textId="77777777" w:rsidR="00B02215" w:rsidRPr="00630AB6" w:rsidRDefault="00B02215" w:rsidP="00B02215">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14:paraId="5C0E2B82"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6A809DF"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178F7C37"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769D1967"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03E472F1"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6E1A3807"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7EE45262"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183984E5" w14:textId="77777777" w:rsidR="00B02215" w:rsidRPr="00630AB6" w:rsidRDefault="00B02215" w:rsidP="00B02215">
      <w:pPr>
        <w:pStyle w:val="EX"/>
      </w:pPr>
      <w:bookmarkStart w:id="38" w:name="_Hlk518038066"/>
      <w:r w:rsidRPr="00630AB6">
        <w:t>[14]</w:t>
      </w:r>
      <w:r w:rsidRPr="00630AB6">
        <w:tab/>
        <w:t>IETF</w:t>
      </w:r>
      <w:r>
        <w:t> </w:t>
      </w:r>
      <w:r w:rsidRPr="00630AB6">
        <w:t>RFC</w:t>
      </w:r>
      <w:r>
        <w:t> </w:t>
      </w:r>
      <w:r w:rsidRPr="00630AB6">
        <w:t>8259: "The JavaScript Object Notation (JSON) Data Interchange Format".</w:t>
      </w:r>
    </w:p>
    <w:bookmarkEnd w:id="38"/>
    <w:p w14:paraId="71AC1271"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714C5D4D"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19A454AD"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50513482" w14:textId="77777777" w:rsidR="009E4D86" w:rsidRDefault="009E4D86" w:rsidP="009E4D86">
      <w:pPr>
        <w:pStyle w:val="EX"/>
      </w:pPr>
      <w:r>
        <w:t>[18]</w:t>
      </w:r>
      <w:r>
        <w:tab/>
        <w:t>IETF RFC 7231: "Hypertext Transfer Protocol (HTTP/1.1): Semantics and Content".</w:t>
      </w:r>
    </w:p>
    <w:p w14:paraId="565839E4" w14:textId="77777777" w:rsidR="009E4D86" w:rsidRPr="003149C1" w:rsidRDefault="009E4D86" w:rsidP="009E4D86">
      <w:pPr>
        <w:pStyle w:val="EX"/>
      </w:pPr>
      <w:r>
        <w:t>[19]</w:t>
      </w:r>
      <w:r>
        <w:tab/>
        <w:t>IETF RFC 7694: "Hypertext Transfer Protocol (HTTP) Client-Initiated Content-Encoding".</w:t>
      </w:r>
    </w:p>
    <w:p w14:paraId="11B1B16E" w14:textId="77777777" w:rsidR="009E4D86" w:rsidRP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68F07504" w14:textId="77777777" w:rsidR="00B02215" w:rsidRPr="00630AB6" w:rsidRDefault="00B02215" w:rsidP="00B02215">
      <w:pPr>
        <w:pStyle w:val="Heading1"/>
      </w:pPr>
      <w:bookmarkStart w:id="39" w:name="_Toc20142267"/>
      <w:bookmarkStart w:id="40" w:name="_Toc34217211"/>
      <w:bookmarkStart w:id="41" w:name="_Toc34217363"/>
      <w:bookmarkStart w:id="42" w:name="_Toc39051726"/>
      <w:bookmarkStart w:id="43" w:name="_Toc43210298"/>
      <w:bookmarkStart w:id="44" w:name="_Toc49853203"/>
      <w:bookmarkStart w:id="45" w:name="_Toc56529992"/>
      <w:bookmarkStart w:id="46" w:name="_Toc67686508"/>
      <w:r w:rsidRPr="00630AB6">
        <w:t>3</w:t>
      </w:r>
      <w:r w:rsidRPr="00630AB6">
        <w:tab/>
        <w:t>Definitions and abbreviations</w:t>
      </w:r>
      <w:bookmarkEnd w:id="39"/>
      <w:bookmarkEnd w:id="40"/>
      <w:bookmarkEnd w:id="41"/>
      <w:bookmarkEnd w:id="42"/>
      <w:bookmarkEnd w:id="43"/>
      <w:bookmarkEnd w:id="44"/>
      <w:bookmarkEnd w:id="45"/>
      <w:bookmarkEnd w:id="46"/>
    </w:p>
    <w:p w14:paraId="6BC61329" w14:textId="77777777" w:rsidR="00B02215" w:rsidRPr="00630AB6" w:rsidRDefault="00B02215" w:rsidP="00B02215">
      <w:pPr>
        <w:pStyle w:val="Heading2"/>
      </w:pPr>
      <w:bookmarkStart w:id="47" w:name="_Toc20142268"/>
      <w:bookmarkStart w:id="48" w:name="_Toc34217212"/>
      <w:bookmarkStart w:id="49" w:name="_Toc34217364"/>
      <w:bookmarkStart w:id="50" w:name="_Toc39051727"/>
      <w:bookmarkStart w:id="51" w:name="_Toc43210299"/>
      <w:bookmarkStart w:id="52" w:name="_Toc49853204"/>
      <w:bookmarkStart w:id="53" w:name="_Toc56529993"/>
      <w:bookmarkStart w:id="54" w:name="_Toc67686509"/>
      <w:r w:rsidRPr="00630AB6">
        <w:t>3.1</w:t>
      </w:r>
      <w:r w:rsidRPr="00630AB6">
        <w:tab/>
        <w:t>Definitions</w:t>
      </w:r>
      <w:bookmarkEnd w:id="47"/>
      <w:bookmarkEnd w:id="48"/>
      <w:bookmarkEnd w:id="49"/>
      <w:bookmarkEnd w:id="50"/>
      <w:bookmarkEnd w:id="51"/>
      <w:bookmarkEnd w:id="52"/>
      <w:bookmarkEnd w:id="53"/>
      <w:bookmarkEnd w:id="54"/>
    </w:p>
    <w:p w14:paraId="28D9FDA3"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4DE425DD" w14:textId="77777777" w:rsidR="00B02215" w:rsidRPr="00630AB6" w:rsidRDefault="00B02215" w:rsidP="00B02215">
      <w:pPr>
        <w:pStyle w:val="Heading2"/>
      </w:pPr>
      <w:bookmarkStart w:id="55" w:name="_Toc20142269"/>
      <w:bookmarkStart w:id="56" w:name="_Toc34217213"/>
      <w:bookmarkStart w:id="57" w:name="_Toc34217365"/>
      <w:bookmarkStart w:id="58" w:name="_Toc39051728"/>
      <w:bookmarkStart w:id="59" w:name="_Toc43210300"/>
      <w:bookmarkStart w:id="60" w:name="_Toc49853205"/>
      <w:bookmarkStart w:id="61" w:name="_Toc56529994"/>
      <w:bookmarkStart w:id="62" w:name="_Toc67686510"/>
      <w:r w:rsidRPr="00630AB6">
        <w:t>3.2</w:t>
      </w:r>
      <w:r w:rsidRPr="00630AB6">
        <w:tab/>
        <w:t>Abbreviations</w:t>
      </w:r>
      <w:bookmarkEnd w:id="55"/>
      <w:bookmarkEnd w:id="56"/>
      <w:bookmarkEnd w:id="57"/>
      <w:bookmarkEnd w:id="58"/>
      <w:bookmarkEnd w:id="59"/>
      <w:bookmarkEnd w:id="60"/>
      <w:bookmarkEnd w:id="61"/>
      <w:bookmarkEnd w:id="62"/>
    </w:p>
    <w:p w14:paraId="448D6C59" w14:textId="77777777" w:rsidR="00B02215" w:rsidRPr="00630AB6"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00825CBD" w14:textId="77777777" w:rsidR="00B02215" w:rsidRPr="00630AB6" w:rsidRDefault="00B02215" w:rsidP="00B02215">
      <w:pPr>
        <w:pStyle w:val="Heading1"/>
      </w:pPr>
      <w:bookmarkStart w:id="63" w:name="_Toc20142270"/>
      <w:bookmarkStart w:id="64" w:name="_Toc34217214"/>
      <w:bookmarkStart w:id="65" w:name="_Toc34217366"/>
      <w:bookmarkStart w:id="66" w:name="_Toc39051729"/>
      <w:bookmarkStart w:id="67" w:name="_Toc43210301"/>
      <w:bookmarkStart w:id="68" w:name="_Toc49853206"/>
      <w:bookmarkStart w:id="69" w:name="_Toc56529995"/>
      <w:bookmarkStart w:id="70" w:name="_Toc67686511"/>
      <w:r w:rsidRPr="00630AB6">
        <w:t>4</w:t>
      </w:r>
      <w:r w:rsidRPr="00630AB6">
        <w:tab/>
        <w:t>Overview</w:t>
      </w:r>
      <w:bookmarkEnd w:id="63"/>
      <w:bookmarkEnd w:id="64"/>
      <w:bookmarkEnd w:id="65"/>
      <w:bookmarkEnd w:id="66"/>
      <w:bookmarkEnd w:id="67"/>
      <w:bookmarkEnd w:id="68"/>
      <w:bookmarkEnd w:id="69"/>
      <w:bookmarkEnd w:id="70"/>
    </w:p>
    <w:p w14:paraId="242C804D" w14:textId="77777777" w:rsidR="00B02215" w:rsidRPr="00630AB6" w:rsidRDefault="00B02215" w:rsidP="00B02215">
      <w:pPr>
        <w:pStyle w:val="Heading2"/>
      </w:pPr>
      <w:bookmarkStart w:id="71" w:name="_Toc20142271"/>
      <w:bookmarkStart w:id="72" w:name="_Toc34217215"/>
      <w:bookmarkStart w:id="73" w:name="_Toc34217367"/>
      <w:bookmarkStart w:id="74" w:name="_Toc39051730"/>
      <w:bookmarkStart w:id="75" w:name="_Toc43210302"/>
      <w:bookmarkStart w:id="76" w:name="_Toc49853207"/>
      <w:bookmarkStart w:id="77" w:name="_Toc56529996"/>
      <w:bookmarkStart w:id="78" w:name="_Toc67686512"/>
      <w:r w:rsidRPr="00630AB6">
        <w:t>4.1</w:t>
      </w:r>
      <w:r w:rsidRPr="00630AB6">
        <w:tab/>
        <w:t>Introduction</w:t>
      </w:r>
      <w:bookmarkEnd w:id="71"/>
      <w:bookmarkEnd w:id="72"/>
      <w:bookmarkEnd w:id="73"/>
      <w:bookmarkEnd w:id="74"/>
      <w:bookmarkEnd w:id="75"/>
      <w:bookmarkEnd w:id="76"/>
      <w:bookmarkEnd w:id="77"/>
      <w:bookmarkEnd w:id="78"/>
    </w:p>
    <w:p w14:paraId="5A42C1F2" w14:textId="77777777"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4E173A31"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14:paraId="6C2040B7" w14:textId="77777777" w:rsidR="00B02215" w:rsidRPr="00630AB6" w:rsidRDefault="00B02215" w:rsidP="00B02215">
      <w:pPr>
        <w:pStyle w:val="TH"/>
      </w:pPr>
      <w:r w:rsidRPr="00630AB6">
        <w:object w:dxaOrig="5761" w:dyaOrig="2535" w14:anchorId="1C383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9pt" o:ole="">
            <v:imagedata r:id="rId12" o:title=""/>
          </v:shape>
          <o:OLEObject Type="Embed" ProgID="Visio.Drawing.15" ShapeID="_x0000_i1025" DrawAspect="Content" ObjectID="_1678299361" r:id="rId13"/>
        </w:object>
      </w:r>
    </w:p>
    <w:p w14:paraId="2C5FA14C"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BBB9AFA"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173555C5" w14:textId="77777777" w:rsidR="00B02215" w:rsidRPr="00630AB6" w:rsidRDefault="00B02215" w:rsidP="00B02215">
      <w:pPr>
        <w:pStyle w:val="Heading1"/>
      </w:pPr>
      <w:bookmarkStart w:id="79" w:name="_Toc20142272"/>
      <w:bookmarkStart w:id="80" w:name="_Toc34217216"/>
      <w:bookmarkStart w:id="81" w:name="_Toc34217368"/>
      <w:bookmarkStart w:id="82" w:name="_Toc39051731"/>
      <w:bookmarkStart w:id="83" w:name="_Toc43210303"/>
      <w:bookmarkStart w:id="84" w:name="_Toc49853208"/>
      <w:bookmarkStart w:id="85" w:name="_Toc56529997"/>
      <w:bookmarkStart w:id="86" w:name="_Toc67686513"/>
      <w:r w:rsidRPr="00630AB6">
        <w:lastRenderedPageBreak/>
        <w:t>5</w:t>
      </w:r>
      <w:r w:rsidRPr="00630AB6">
        <w:tab/>
        <w:t>Services offered by the NSSF</w:t>
      </w:r>
      <w:bookmarkEnd w:id="79"/>
      <w:bookmarkEnd w:id="80"/>
      <w:bookmarkEnd w:id="81"/>
      <w:bookmarkEnd w:id="82"/>
      <w:bookmarkEnd w:id="83"/>
      <w:bookmarkEnd w:id="84"/>
      <w:bookmarkEnd w:id="85"/>
      <w:bookmarkEnd w:id="86"/>
    </w:p>
    <w:p w14:paraId="74281E3C" w14:textId="77777777" w:rsidR="00B02215" w:rsidRPr="00630AB6" w:rsidRDefault="00B02215" w:rsidP="00B02215">
      <w:pPr>
        <w:pStyle w:val="Heading2"/>
      </w:pPr>
      <w:bookmarkStart w:id="87" w:name="_Toc20142273"/>
      <w:bookmarkStart w:id="88" w:name="_Toc34217217"/>
      <w:bookmarkStart w:id="89" w:name="_Toc34217369"/>
      <w:bookmarkStart w:id="90" w:name="_Toc39051732"/>
      <w:bookmarkStart w:id="91" w:name="_Toc43210304"/>
      <w:bookmarkStart w:id="92" w:name="_Toc49853209"/>
      <w:bookmarkStart w:id="93" w:name="_Toc56529998"/>
      <w:bookmarkStart w:id="94" w:name="_Toc67686514"/>
      <w:r w:rsidRPr="00630AB6">
        <w:t>5.1</w:t>
      </w:r>
      <w:r w:rsidRPr="00630AB6">
        <w:tab/>
        <w:t>Introduction</w:t>
      </w:r>
      <w:bookmarkEnd w:id="87"/>
      <w:bookmarkEnd w:id="88"/>
      <w:bookmarkEnd w:id="89"/>
      <w:bookmarkEnd w:id="90"/>
      <w:bookmarkEnd w:id="91"/>
      <w:bookmarkEnd w:id="92"/>
      <w:bookmarkEnd w:id="93"/>
      <w:bookmarkEnd w:id="94"/>
    </w:p>
    <w:p w14:paraId="421CE26D" w14:textId="77777777" w:rsidR="00B02215" w:rsidRPr="00630AB6" w:rsidRDefault="00B02215" w:rsidP="00B02215">
      <w:pPr>
        <w:rPr>
          <w:lang w:val="en-US"/>
        </w:rPr>
      </w:pPr>
      <w:r w:rsidRPr="00630AB6">
        <w:rPr>
          <w:lang w:val="en-US"/>
        </w:rPr>
        <w:t>The NSSF supports the following services.</w:t>
      </w:r>
    </w:p>
    <w:p w14:paraId="69274889"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5E693AB5" w14:textId="77777777" w:rsidTr="002A65CD">
        <w:trPr>
          <w:cantSplit/>
          <w:trHeight w:val="241"/>
          <w:tblHeader/>
        </w:trPr>
        <w:tc>
          <w:tcPr>
            <w:tcW w:w="2268" w:type="dxa"/>
          </w:tcPr>
          <w:p w14:paraId="2316A0EA" w14:textId="77777777" w:rsidR="00B02215" w:rsidRPr="00E30083" w:rsidRDefault="00B02215" w:rsidP="002A65CD">
            <w:pPr>
              <w:pStyle w:val="TAH"/>
            </w:pPr>
            <w:r w:rsidRPr="00E30083">
              <w:t>Service Name</w:t>
            </w:r>
          </w:p>
        </w:tc>
        <w:tc>
          <w:tcPr>
            <w:tcW w:w="4644" w:type="dxa"/>
          </w:tcPr>
          <w:p w14:paraId="3627EF20" w14:textId="77777777" w:rsidR="00B02215" w:rsidRPr="00E30083" w:rsidRDefault="00B02215" w:rsidP="002A65CD">
            <w:pPr>
              <w:pStyle w:val="TAH"/>
            </w:pPr>
            <w:r w:rsidRPr="00E30083">
              <w:t>Description</w:t>
            </w:r>
          </w:p>
        </w:tc>
        <w:tc>
          <w:tcPr>
            <w:tcW w:w="1560" w:type="dxa"/>
          </w:tcPr>
          <w:p w14:paraId="350D685B"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294BAE4A" w14:textId="77777777" w:rsidTr="002A65CD">
        <w:trPr>
          <w:cantSplit/>
          <w:trHeight w:val="241"/>
        </w:trPr>
        <w:tc>
          <w:tcPr>
            <w:tcW w:w="2268" w:type="dxa"/>
          </w:tcPr>
          <w:p w14:paraId="05FE0ED2"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7E8B3253"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D16A884" w14:textId="77777777" w:rsidR="00B02215" w:rsidRPr="00E30083" w:rsidRDefault="00B02215" w:rsidP="002A65CD">
            <w:pPr>
              <w:pStyle w:val="TAC"/>
              <w:rPr>
                <w:lang w:eastAsia="zh-CN"/>
              </w:rPr>
            </w:pPr>
            <w:r w:rsidRPr="00E30083">
              <w:rPr>
                <w:lang w:eastAsia="zh-CN"/>
              </w:rPr>
              <w:t>AMF, V-NSSF</w:t>
            </w:r>
          </w:p>
        </w:tc>
      </w:tr>
      <w:tr w:rsidR="00B02215" w:rsidRPr="00E30083" w14:paraId="7CFD1491" w14:textId="77777777" w:rsidTr="002A65CD">
        <w:trPr>
          <w:cantSplit/>
          <w:trHeight w:val="241"/>
        </w:trPr>
        <w:tc>
          <w:tcPr>
            <w:tcW w:w="2268" w:type="dxa"/>
          </w:tcPr>
          <w:p w14:paraId="576A1AA8" w14:textId="77777777" w:rsidR="00B02215" w:rsidRPr="00E30083" w:rsidRDefault="00B02215" w:rsidP="002A65CD">
            <w:pPr>
              <w:pStyle w:val="TAL"/>
              <w:rPr>
                <w:lang w:eastAsia="zh-CN"/>
              </w:rPr>
            </w:pPr>
            <w:r w:rsidRPr="00E30083">
              <w:t>Nnssf_NSSAIAvailability</w:t>
            </w:r>
          </w:p>
        </w:tc>
        <w:tc>
          <w:tcPr>
            <w:tcW w:w="4644" w:type="dxa"/>
          </w:tcPr>
          <w:p w14:paraId="1C8D8DB4" w14:textId="77777777" w:rsidR="00B02215" w:rsidRPr="00E30083" w:rsidRDefault="00B02215" w:rsidP="002A65CD">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tc>
        <w:tc>
          <w:tcPr>
            <w:tcW w:w="1560" w:type="dxa"/>
          </w:tcPr>
          <w:p w14:paraId="7D81F0BA" w14:textId="77777777" w:rsidR="00B02215" w:rsidRPr="00E30083" w:rsidRDefault="00B02215" w:rsidP="002A65CD">
            <w:pPr>
              <w:pStyle w:val="TAC"/>
              <w:rPr>
                <w:lang w:eastAsia="zh-CN"/>
              </w:rPr>
            </w:pPr>
            <w:r w:rsidRPr="00E30083">
              <w:rPr>
                <w:lang w:eastAsia="zh-CN"/>
              </w:rPr>
              <w:t>AMF</w:t>
            </w:r>
          </w:p>
        </w:tc>
      </w:tr>
    </w:tbl>
    <w:p w14:paraId="140AE867" w14:textId="77777777" w:rsidR="00B02215" w:rsidRDefault="00B02215" w:rsidP="00B02215"/>
    <w:p w14:paraId="01827649" w14:textId="77777777" w:rsidR="00B02215" w:rsidRPr="002D1C72" w:rsidRDefault="00B02215" w:rsidP="00B02215">
      <w:r w:rsidRPr="002D1C72">
        <w:t>Table 5.1-</w:t>
      </w:r>
      <w:r>
        <w:t>2</w:t>
      </w:r>
      <w:r w:rsidRPr="002D1C72">
        <w:t xml:space="preserve"> summarizes the corresponding APIs defined for this specification.</w:t>
      </w:r>
    </w:p>
    <w:p w14:paraId="05009136"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682126E4" w14:textId="77777777" w:rsidTr="00DA70E9">
        <w:tc>
          <w:tcPr>
            <w:tcW w:w="1838" w:type="dxa"/>
            <w:shd w:val="clear" w:color="auto" w:fill="auto"/>
          </w:tcPr>
          <w:p w14:paraId="01CF6B10" w14:textId="77777777" w:rsidR="00B02215" w:rsidRPr="00E30083" w:rsidRDefault="00B02215" w:rsidP="002A65CD">
            <w:pPr>
              <w:pStyle w:val="TAH"/>
            </w:pPr>
            <w:r w:rsidRPr="00E30083">
              <w:t>Service Name</w:t>
            </w:r>
          </w:p>
        </w:tc>
        <w:tc>
          <w:tcPr>
            <w:tcW w:w="1074" w:type="dxa"/>
            <w:shd w:val="clear" w:color="auto" w:fill="auto"/>
          </w:tcPr>
          <w:p w14:paraId="0D4AE465" w14:textId="77777777" w:rsidR="00B02215" w:rsidRPr="00E30083" w:rsidRDefault="00B02215" w:rsidP="002A65CD">
            <w:pPr>
              <w:pStyle w:val="TAH"/>
            </w:pPr>
            <w:r w:rsidRPr="00E30083">
              <w:t>Clause</w:t>
            </w:r>
          </w:p>
        </w:tc>
        <w:tc>
          <w:tcPr>
            <w:tcW w:w="1336" w:type="dxa"/>
            <w:shd w:val="clear" w:color="auto" w:fill="auto"/>
          </w:tcPr>
          <w:p w14:paraId="0D28A4E8" w14:textId="77777777" w:rsidR="00B02215" w:rsidRPr="00E30083" w:rsidRDefault="00B02215" w:rsidP="002A65CD">
            <w:pPr>
              <w:pStyle w:val="TAH"/>
            </w:pPr>
            <w:r w:rsidRPr="00E30083">
              <w:t>Description</w:t>
            </w:r>
          </w:p>
        </w:tc>
        <w:tc>
          <w:tcPr>
            <w:tcW w:w="3194" w:type="dxa"/>
            <w:shd w:val="clear" w:color="auto" w:fill="auto"/>
          </w:tcPr>
          <w:p w14:paraId="6B4AFF62" w14:textId="77777777" w:rsidR="00B02215" w:rsidRPr="00E30083" w:rsidRDefault="00B02215" w:rsidP="002A65CD">
            <w:pPr>
              <w:pStyle w:val="TAH"/>
            </w:pPr>
            <w:r w:rsidRPr="00E30083">
              <w:t>OpenAPI Specification File</w:t>
            </w:r>
          </w:p>
        </w:tc>
        <w:tc>
          <w:tcPr>
            <w:tcW w:w="1200" w:type="dxa"/>
            <w:shd w:val="clear" w:color="auto" w:fill="auto"/>
          </w:tcPr>
          <w:p w14:paraId="37343C81" w14:textId="77777777" w:rsidR="00B02215" w:rsidRPr="00E30083" w:rsidRDefault="00B02215" w:rsidP="002A65CD">
            <w:pPr>
              <w:pStyle w:val="TAH"/>
            </w:pPr>
            <w:r w:rsidRPr="00E30083">
              <w:t>apiName</w:t>
            </w:r>
          </w:p>
        </w:tc>
        <w:tc>
          <w:tcPr>
            <w:tcW w:w="989" w:type="dxa"/>
            <w:shd w:val="clear" w:color="auto" w:fill="auto"/>
          </w:tcPr>
          <w:p w14:paraId="6A01F501" w14:textId="77777777" w:rsidR="00B02215" w:rsidRPr="00E30083" w:rsidRDefault="00B02215" w:rsidP="002A65CD">
            <w:pPr>
              <w:pStyle w:val="TAH"/>
            </w:pPr>
            <w:r w:rsidRPr="00E30083">
              <w:t>Annex</w:t>
            </w:r>
          </w:p>
        </w:tc>
      </w:tr>
      <w:tr w:rsidR="00DA70E9" w:rsidRPr="00E30083" w14:paraId="7DD116FD" w14:textId="77777777" w:rsidTr="00DA70E9">
        <w:tc>
          <w:tcPr>
            <w:tcW w:w="1838" w:type="dxa"/>
            <w:shd w:val="clear" w:color="auto" w:fill="auto"/>
          </w:tcPr>
          <w:p w14:paraId="5ADDD883"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0BC7F1B6"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1090779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114960C2"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4711B816"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DCFF405"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3F550DAE" w14:textId="77777777" w:rsidTr="00DA70E9">
        <w:tc>
          <w:tcPr>
            <w:tcW w:w="1838" w:type="dxa"/>
            <w:shd w:val="clear" w:color="auto" w:fill="auto"/>
          </w:tcPr>
          <w:p w14:paraId="596BEA6F"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C0D8E5A"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4F1AC6F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5150F63C"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2A032E38"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710ECB0" w14:textId="77777777" w:rsidR="00B02215" w:rsidRPr="00DA70E9" w:rsidRDefault="00B02215" w:rsidP="002A65CD">
            <w:pPr>
              <w:pStyle w:val="TAL"/>
              <w:rPr>
                <w:rFonts w:eastAsia="Malgun Gothic"/>
              </w:rPr>
            </w:pPr>
            <w:r w:rsidRPr="00DA70E9">
              <w:rPr>
                <w:rFonts w:eastAsia="Malgun Gothic"/>
              </w:rPr>
              <w:t>A.3</w:t>
            </w:r>
          </w:p>
        </w:tc>
      </w:tr>
    </w:tbl>
    <w:p w14:paraId="3CFA9BB6" w14:textId="77777777" w:rsidR="00B02215" w:rsidRPr="00630AB6" w:rsidRDefault="00B02215" w:rsidP="00B02215"/>
    <w:p w14:paraId="7534643D" w14:textId="77777777" w:rsidR="00B02215" w:rsidRPr="00630AB6" w:rsidRDefault="00B02215" w:rsidP="00B02215">
      <w:pPr>
        <w:pStyle w:val="Heading2"/>
      </w:pPr>
      <w:bookmarkStart w:id="95" w:name="_Toc20142274"/>
      <w:bookmarkStart w:id="96" w:name="_Toc34217218"/>
      <w:bookmarkStart w:id="97" w:name="_Toc34217370"/>
      <w:bookmarkStart w:id="98" w:name="_Toc39051733"/>
      <w:bookmarkStart w:id="99" w:name="_Toc43210305"/>
      <w:bookmarkStart w:id="100" w:name="_Toc49853210"/>
      <w:bookmarkStart w:id="101" w:name="_Toc56529999"/>
      <w:bookmarkStart w:id="102" w:name="_Toc67686515"/>
      <w:r w:rsidRPr="00630AB6">
        <w:t>5.2</w:t>
      </w:r>
      <w:r w:rsidRPr="00630AB6">
        <w:tab/>
        <w:t>Nnssf_NSSelection Service</w:t>
      </w:r>
      <w:bookmarkEnd w:id="95"/>
      <w:bookmarkEnd w:id="96"/>
      <w:bookmarkEnd w:id="97"/>
      <w:bookmarkEnd w:id="98"/>
      <w:bookmarkEnd w:id="99"/>
      <w:bookmarkEnd w:id="100"/>
      <w:bookmarkEnd w:id="101"/>
      <w:bookmarkEnd w:id="102"/>
    </w:p>
    <w:p w14:paraId="75F6712B" w14:textId="77777777" w:rsidR="00B02215" w:rsidRPr="00630AB6" w:rsidRDefault="00B02215" w:rsidP="00B02215">
      <w:pPr>
        <w:pStyle w:val="Heading3"/>
      </w:pPr>
      <w:bookmarkStart w:id="103" w:name="_Toc20142275"/>
      <w:bookmarkStart w:id="104" w:name="_Toc34217219"/>
      <w:bookmarkStart w:id="105" w:name="_Toc34217371"/>
      <w:bookmarkStart w:id="106" w:name="_Toc39051734"/>
      <w:bookmarkStart w:id="107" w:name="_Toc43210306"/>
      <w:bookmarkStart w:id="108" w:name="_Toc49853211"/>
      <w:bookmarkStart w:id="109" w:name="_Toc56530000"/>
      <w:bookmarkStart w:id="110" w:name="_Toc67686516"/>
      <w:r w:rsidRPr="00630AB6">
        <w:t>5.2.1</w:t>
      </w:r>
      <w:r w:rsidRPr="00630AB6">
        <w:tab/>
        <w:t>Service Description</w:t>
      </w:r>
      <w:bookmarkEnd w:id="103"/>
      <w:bookmarkEnd w:id="104"/>
      <w:bookmarkEnd w:id="105"/>
      <w:bookmarkEnd w:id="106"/>
      <w:bookmarkEnd w:id="107"/>
      <w:bookmarkEnd w:id="108"/>
      <w:bookmarkEnd w:id="109"/>
      <w:bookmarkEnd w:id="110"/>
    </w:p>
    <w:p w14:paraId="0A6065F3" w14:textId="77777777" w:rsidR="00B02215" w:rsidRPr="00630AB6"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 It also enables the NSSF to provide to the AMF the Allowed NSSAI and the Configured NSSAI for the Serving PLMN.</w:t>
      </w:r>
      <w:r w:rsidRPr="00630AB6">
        <w:rPr>
          <w:rFonts w:hint="eastAsia"/>
          <w:i w:val="0"/>
          <w:color w:val="000000"/>
          <w:lang w:eastAsia="zh-CN"/>
        </w:rPr>
        <w:t xml:space="preserve"> </w:t>
      </w: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2F33E156" w14:textId="77777777" w:rsidR="00B02215" w:rsidRPr="00630AB6" w:rsidRDefault="00B02215" w:rsidP="00B02215">
      <w:pPr>
        <w:pStyle w:val="Heading3"/>
      </w:pPr>
      <w:bookmarkStart w:id="111" w:name="_Toc20142276"/>
      <w:bookmarkStart w:id="112" w:name="_Toc34217220"/>
      <w:bookmarkStart w:id="113" w:name="_Toc34217372"/>
      <w:bookmarkStart w:id="114" w:name="_Toc39051735"/>
      <w:bookmarkStart w:id="115" w:name="_Toc43210307"/>
      <w:bookmarkStart w:id="116" w:name="_Toc49853212"/>
      <w:bookmarkStart w:id="117" w:name="_Toc56530001"/>
      <w:bookmarkStart w:id="118" w:name="_Toc67686517"/>
      <w:r w:rsidRPr="00630AB6">
        <w:t>5.2.2</w:t>
      </w:r>
      <w:r w:rsidRPr="00630AB6">
        <w:tab/>
        <w:t>Service Operations</w:t>
      </w:r>
      <w:bookmarkEnd w:id="111"/>
      <w:bookmarkEnd w:id="112"/>
      <w:bookmarkEnd w:id="113"/>
      <w:bookmarkEnd w:id="114"/>
      <w:bookmarkEnd w:id="115"/>
      <w:bookmarkEnd w:id="116"/>
      <w:bookmarkEnd w:id="117"/>
      <w:bookmarkEnd w:id="118"/>
    </w:p>
    <w:p w14:paraId="745873B6" w14:textId="77777777" w:rsidR="00B02215" w:rsidRPr="00630AB6" w:rsidRDefault="00B02215" w:rsidP="00B02215">
      <w:pPr>
        <w:pStyle w:val="Heading4"/>
      </w:pPr>
      <w:bookmarkStart w:id="119" w:name="_Toc20142277"/>
      <w:bookmarkStart w:id="120" w:name="_Toc34217221"/>
      <w:bookmarkStart w:id="121" w:name="_Toc34217373"/>
      <w:bookmarkStart w:id="122" w:name="_Toc39051736"/>
      <w:bookmarkStart w:id="123" w:name="_Toc43210308"/>
      <w:bookmarkStart w:id="124" w:name="_Toc49853213"/>
      <w:bookmarkStart w:id="125" w:name="_Toc56530002"/>
      <w:bookmarkStart w:id="126" w:name="_Toc67686518"/>
      <w:r w:rsidRPr="00630AB6">
        <w:t>5.2.2.1</w:t>
      </w:r>
      <w:r w:rsidRPr="00630AB6">
        <w:tab/>
        <w:t>Introduction</w:t>
      </w:r>
      <w:bookmarkEnd w:id="119"/>
      <w:bookmarkEnd w:id="120"/>
      <w:bookmarkEnd w:id="121"/>
      <w:bookmarkEnd w:id="122"/>
      <w:bookmarkEnd w:id="123"/>
      <w:bookmarkEnd w:id="124"/>
      <w:bookmarkEnd w:id="125"/>
      <w:bookmarkEnd w:id="126"/>
    </w:p>
    <w:p w14:paraId="005BF44C" w14:textId="77777777" w:rsidR="00B02215" w:rsidRPr="00630AB6" w:rsidRDefault="00B02215" w:rsidP="00B02215">
      <w:pPr>
        <w:rPr>
          <w:lang w:eastAsia="zh-CN"/>
        </w:rPr>
      </w:pPr>
      <w:r w:rsidRPr="00630AB6">
        <w:rPr>
          <w:lang w:eastAsia="zh-CN"/>
        </w:rPr>
        <w:t>For the Nnssf_NSSelection service the following service operations are defined:</w:t>
      </w:r>
    </w:p>
    <w:p w14:paraId="62B7BFBB" w14:textId="77777777" w:rsidR="00B02215" w:rsidRPr="00630AB6" w:rsidRDefault="00B02215" w:rsidP="00B02215">
      <w:pPr>
        <w:pStyle w:val="B10"/>
        <w:rPr>
          <w:lang w:eastAsia="zh-CN"/>
        </w:rPr>
      </w:pPr>
      <w:r w:rsidRPr="00630AB6">
        <w:rPr>
          <w:lang w:eastAsia="zh-CN"/>
        </w:rPr>
        <w:t>-</w:t>
      </w:r>
      <w:r w:rsidRPr="00630AB6">
        <w:rPr>
          <w:lang w:eastAsia="zh-CN"/>
        </w:rPr>
        <w:tab/>
        <w:t>Get.</w:t>
      </w:r>
    </w:p>
    <w:p w14:paraId="3E4344A6" w14:textId="77777777" w:rsidR="00B02215" w:rsidRPr="00630AB6" w:rsidRDefault="00B02215" w:rsidP="00B02215">
      <w:pPr>
        <w:pStyle w:val="Heading4"/>
      </w:pPr>
      <w:bookmarkStart w:id="127" w:name="_Toc20142278"/>
      <w:bookmarkStart w:id="128" w:name="_Toc34217222"/>
      <w:bookmarkStart w:id="129" w:name="_Toc34217374"/>
      <w:bookmarkStart w:id="130" w:name="_Toc39051737"/>
      <w:bookmarkStart w:id="131" w:name="_Toc43210309"/>
      <w:bookmarkStart w:id="132" w:name="_Toc49853214"/>
      <w:bookmarkStart w:id="133" w:name="_Toc56530003"/>
      <w:bookmarkStart w:id="134" w:name="_Toc67686519"/>
      <w:r w:rsidRPr="00630AB6">
        <w:t>5.2.2.2</w:t>
      </w:r>
      <w:r w:rsidRPr="00630AB6">
        <w:tab/>
      </w:r>
      <w:r w:rsidRPr="00630AB6">
        <w:rPr>
          <w:rFonts w:hint="eastAsia"/>
          <w:lang w:eastAsia="zh-CN"/>
        </w:rPr>
        <w:t>GET</w:t>
      </w:r>
      <w:bookmarkEnd w:id="127"/>
      <w:bookmarkEnd w:id="128"/>
      <w:bookmarkEnd w:id="129"/>
      <w:bookmarkEnd w:id="130"/>
      <w:bookmarkEnd w:id="131"/>
      <w:bookmarkEnd w:id="132"/>
      <w:bookmarkEnd w:id="133"/>
      <w:bookmarkEnd w:id="134"/>
    </w:p>
    <w:p w14:paraId="35AD62C1" w14:textId="77777777" w:rsidR="00B02215" w:rsidRPr="00630AB6" w:rsidRDefault="00B02215" w:rsidP="00B02215">
      <w:pPr>
        <w:pStyle w:val="Heading5"/>
      </w:pPr>
      <w:bookmarkStart w:id="135" w:name="_Toc20142279"/>
      <w:bookmarkStart w:id="136" w:name="_Toc34217223"/>
      <w:bookmarkStart w:id="137" w:name="_Toc34217375"/>
      <w:bookmarkStart w:id="138" w:name="_Toc39051738"/>
      <w:bookmarkStart w:id="139" w:name="_Toc43210310"/>
      <w:bookmarkStart w:id="140" w:name="_Toc49853215"/>
      <w:bookmarkStart w:id="141" w:name="_Toc56530004"/>
      <w:bookmarkStart w:id="142" w:name="_Toc67686520"/>
      <w:r w:rsidRPr="00630AB6">
        <w:t>5.2.2.2.1</w:t>
      </w:r>
      <w:r w:rsidRPr="00630AB6">
        <w:tab/>
        <w:t>General</w:t>
      </w:r>
      <w:bookmarkEnd w:id="135"/>
      <w:bookmarkEnd w:id="136"/>
      <w:bookmarkEnd w:id="137"/>
      <w:bookmarkEnd w:id="138"/>
      <w:bookmarkEnd w:id="139"/>
      <w:bookmarkEnd w:id="140"/>
      <w:bookmarkEnd w:id="141"/>
      <w:bookmarkEnd w:id="142"/>
    </w:p>
    <w:p w14:paraId="57B266C5" w14:textId="77777777" w:rsidR="00B02215" w:rsidRPr="00630AB6" w:rsidRDefault="00B02215" w:rsidP="00B02215">
      <w:r w:rsidRPr="00630AB6">
        <w:rPr>
          <w:rFonts w:hint="eastAsia"/>
          <w:lang w:eastAsia="zh-CN"/>
        </w:rPr>
        <w:t xml:space="preserve">The </w:t>
      </w:r>
      <w:r w:rsidRPr="00630AB6">
        <w:t>Get operation shall be used in the non-roaming or roaming scenario to retrieve:</w:t>
      </w:r>
    </w:p>
    <w:p w14:paraId="721D798B" w14:textId="77777777" w:rsidR="00B02215" w:rsidRPr="00630AB6" w:rsidRDefault="00B02215" w:rsidP="00B02215">
      <w:pPr>
        <w:pStyle w:val="B10"/>
      </w:pPr>
      <w:r w:rsidRPr="00630AB6">
        <w:rPr>
          <w:lang w:eastAsia="zh-CN"/>
        </w:rPr>
        <w:lastRenderedPageBreak/>
        <w:t>-</w:t>
      </w:r>
      <w:r w:rsidRPr="00630AB6">
        <w:rPr>
          <w:lang w:eastAsia="zh-CN"/>
        </w:rPr>
        <w:tab/>
        <w:t xml:space="preserve">The </w:t>
      </w:r>
      <w:r w:rsidR="00EA7D87">
        <w:rPr>
          <w:lang w:eastAsia="zh-CN"/>
        </w:rPr>
        <w:t>slice selection information including the 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6FCCAB80" w14:textId="77777777" w:rsidR="00B02215" w:rsidRPr="00630AB6" w:rsidRDefault="00B02215" w:rsidP="00B02215">
      <w:pPr>
        <w:pStyle w:val="B2"/>
        <w:rPr>
          <w:lang w:eastAsia="zh-CN"/>
        </w:rPr>
      </w:pPr>
      <w:r w:rsidRPr="00630AB6">
        <w:t>-</w:t>
      </w:r>
      <w:r w:rsidRPr="00630AB6">
        <w:tab/>
        <w:t>The Mapping Of Allowed NSSAI;</w:t>
      </w:r>
    </w:p>
    <w:p w14:paraId="19DC3DD2" w14:textId="77777777" w:rsidR="00B02215" w:rsidRPr="00630AB6" w:rsidRDefault="00B02215" w:rsidP="00B02215">
      <w:pPr>
        <w:pStyle w:val="B2"/>
        <w:rPr>
          <w:lang w:eastAsia="zh-CN"/>
        </w:rPr>
      </w:pPr>
      <w:r w:rsidRPr="00630AB6">
        <w:t>-</w:t>
      </w:r>
      <w:r w:rsidRPr="00630AB6">
        <w:tab/>
        <w:t>The Mapping Of Configured NSSAI;</w:t>
      </w:r>
    </w:p>
    <w:p w14:paraId="313C5F8E" w14:textId="77777777" w:rsidR="00B02215" w:rsidRPr="00630AB6" w:rsidRDefault="00B02215" w:rsidP="00B02215">
      <w:pPr>
        <w:pStyle w:val="B2"/>
      </w:pPr>
      <w:r w:rsidRPr="00630AB6">
        <w:t>-</w:t>
      </w:r>
      <w:r w:rsidRPr="00630AB6">
        <w:tab/>
        <w:t>NSI ID(s) associated with the Network Slice instances of the Allowed NSSAI;</w:t>
      </w:r>
    </w:p>
    <w:p w14:paraId="742AA240" w14:textId="77777777"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229F5F06" w14:textId="77777777" w:rsidR="00B02215" w:rsidRPr="00630AB6"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570D20B3" w14:textId="77777777" w:rsidR="00B02215" w:rsidRDefault="00B02215" w:rsidP="00B02215">
      <w:pPr>
        <w:pStyle w:val="B10"/>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2DAC63B9" w14:textId="77777777" w:rsidR="00EA7D87" w:rsidRPr="00630AB6" w:rsidRDefault="00EA7D87" w:rsidP="00B02215">
      <w:pPr>
        <w:pStyle w:val="B10"/>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497A6AE0" w14:textId="77777777" w:rsidR="00B02215" w:rsidRPr="00630AB6" w:rsidRDefault="00B02215" w:rsidP="00B02215">
      <w:r w:rsidRPr="00630AB6">
        <w:t>It is used in the following procedures:</w:t>
      </w:r>
    </w:p>
    <w:p w14:paraId="7862F5D4" w14:textId="77777777" w:rsidR="00B02215" w:rsidRDefault="00B02215" w:rsidP="00B02215">
      <w:pPr>
        <w:pStyle w:val="B10"/>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DB9C9" w14:textId="77777777" w:rsidR="00B02215" w:rsidRDefault="00B02215" w:rsidP="00B02215">
      <w:pPr>
        <w:pStyle w:val="B10"/>
      </w:pPr>
      <w:r>
        <w:t>-</w:t>
      </w:r>
      <w:r>
        <w:tab/>
        <w:t>EPS to 5GS handover using N26 interface (see clause</w:t>
      </w:r>
      <w:r w:rsidRPr="00630AB6">
        <w:t> </w:t>
      </w:r>
      <w:r>
        <w:t>4.11.1.2.2 of 3GPP TS 23.502 [3]);</w:t>
      </w:r>
    </w:p>
    <w:p w14:paraId="7D4CF98E" w14:textId="77777777" w:rsidR="00EA7D87" w:rsidRDefault="00EA7D87" w:rsidP="00EA7D87">
      <w:pPr>
        <w:pStyle w:val="B10"/>
      </w:pPr>
      <w:r>
        <w:t>-</w:t>
      </w:r>
      <w:r>
        <w:tab/>
        <w:t>EPS to 5GS mobility registration procedure (see clauses 4.11.1.3.3,</w:t>
      </w:r>
      <w:r w:rsidRPr="009158B7">
        <w:t xml:space="preserve"> </w:t>
      </w:r>
      <w:r>
        <w:t>4.11.1.3.3A, 4.11.1.3.4 and 4.23.12 of 3GPP TS 23.502 [3]);</w:t>
      </w:r>
    </w:p>
    <w:p w14:paraId="0D0EBCDE" w14:textId="77777777" w:rsidR="00EA7D87" w:rsidRPr="00A16518" w:rsidRDefault="00EA7D87" w:rsidP="00EA7D87">
      <w:pPr>
        <w:pStyle w:val="B10"/>
        <w:rPr>
          <w:lang w:eastAsia="zh-CN"/>
        </w:rPr>
      </w:pPr>
      <w:r>
        <w:t>-</w:t>
      </w:r>
      <w:r>
        <w:tab/>
        <w:t>Xn and N2 Handover procedures with PLMN change (see clauses 4.9.1</w:t>
      </w:r>
      <w:r>
        <w:rPr>
          <w:rFonts w:hint="eastAsia"/>
          <w:lang w:eastAsia="zh-CN"/>
        </w:rPr>
        <w:t>, 4.23.7 and 4.23.11</w:t>
      </w:r>
      <w:r>
        <w:t xml:space="preserve"> of 3GPP TS 23.502 [3]);</w:t>
      </w:r>
    </w:p>
    <w:p w14:paraId="097042EE" w14:textId="77777777" w:rsidR="00B02215" w:rsidRPr="00630AB6" w:rsidRDefault="00B02215" w:rsidP="00B02215">
      <w:pPr>
        <w:pStyle w:val="B10"/>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32C4535E" w14:textId="77777777" w:rsidR="00B02215" w:rsidRPr="00630AB6" w:rsidRDefault="00B02215" w:rsidP="00B02215">
      <w:pPr>
        <w:pStyle w:val="B10"/>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30BF0BC0"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2C328CFB" w14:textId="77777777" w:rsidR="00B02215" w:rsidRPr="00630AB6" w:rsidRDefault="00B02215" w:rsidP="00B02215">
      <w:pPr>
        <w:pStyle w:val="Heading5"/>
        <w:rPr>
          <w:lang w:eastAsia="zh-CN"/>
        </w:rPr>
      </w:pPr>
      <w:bookmarkStart w:id="143" w:name="_Toc20142280"/>
      <w:bookmarkStart w:id="144" w:name="_Toc34217224"/>
      <w:bookmarkStart w:id="145" w:name="_Toc34217376"/>
      <w:bookmarkStart w:id="146" w:name="_Toc39051739"/>
      <w:bookmarkStart w:id="147" w:name="_Toc43210311"/>
      <w:bookmarkStart w:id="148" w:name="_Toc49853216"/>
      <w:bookmarkStart w:id="149" w:name="_Toc56530005"/>
      <w:bookmarkStart w:id="150" w:name="_Toc67686521"/>
      <w:r w:rsidRPr="00630AB6">
        <w:t>5.2.2.2.2</w:t>
      </w:r>
      <w:r w:rsidRPr="00630AB6">
        <w:tab/>
      </w:r>
      <w:r w:rsidRPr="00630AB6">
        <w:rPr>
          <w:rFonts w:hint="eastAsia"/>
          <w:lang w:eastAsia="zh-CN"/>
        </w:rPr>
        <w:t xml:space="preserve">Get </w:t>
      </w:r>
      <w:r w:rsidRPr="00630AB6">
        <w:t>service operation of Nnssf_NSSelection service</w:t>
      </w:r>
      <w:bookmarkEnd w:id="143"/>
      <w:bookmarkEnd w:id="144"/>
      <w:bookmarkEnd w:id="145"/>
      <w:bookmarkEnd w:id="146"/>
      <w:bookmarkEnd w:id="147"/>
      <w:bookmarkEnd w:id="148"/>
      <w:bookmarkEnd w:id="149"/>
      <w:bookmarkEnd w:id="150"/>
    </w:p>
    <w:p w14:paraId="2A5756EC"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3AE5820" w14:textId="77777777" w:rsidR="00EA7D87" w:rsidRPr="00630AB6" w:rsidRDefault="00EA7D87" w:rsidP="00B02215">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during inter-PLMN mobility procedure.</w:t>
      </w:r>
    </w:p>
    <w:p w14:paraId="0277ACE7" w14:textId="77777777" w:rsidR="00B02215" w:rsidRDefault="00B02215" w:rsidP="00B02215">
      <w:pPr>
        <w:pStyle w:val="TH"/>
      </w:pPr>
    </w:p>
    <w:p w14:paraId="4430D556" w14:textId="77777777" w:rsidR="00B02215" w:rsidRDefault="00B02215" w:rsidP="00B02215">
      <w:pPr>
        <w:pStyle w:val="TH"/>
      </w:pPr>
    </w:p>
    <w:p w14:paraId="20751FA9" w14:textId="77777777" w:rsidR="00B043F5" w:rsidRPr="00630AB6" w:rsidRDefault="00B043F5" w:rsidP="00B02215">
      <w:pPr>
        <w:pStyle w:val="TH"/>
      </w:pPr>
      <w:r w:rsidRPr="00630AB6">
        <w:object w:dxaOrig="11400" w:dyaOrig="2610" w14:anchorId="34CB9E0B">
          <v:shape id="_x0000_i1026" type="#_x0000_t75" style="width:481pt;height:110pt" o:ole="">
            <v:imagedata r:id="rId14" o:title=""/>
          </v:shape>
          <o:OLEObject Type="Embed" ProgID="Visio.Drawing.11" ShapeID="_x0000_i1026" DrawAspect="Content" ObjectID="_1678299362" r:id="rId15"/>
        </w:object>
      </w:r>
    </w:p>
    <w:p w14:paraId="484C5196"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2E2D45D" w14:textId="77777777" w:rsidR="00EA7D87" w:rsidRDefault="00B02215" w:rsidP="00B02215">
      <w:pPr>
        <w:pStyle w:val="B10"/>
      </w:pPr>
      <w:r w:rsidRPr="00630AB6">
        <w:lastRenderedPageBreak/>
        <w:t>1</w:t>
      </w:r>
      <w:r w:rsidRPr="00630AB6">
        <w:tab/>
        <w:t>The AMF shall send a GET request to the NSSF.</w:t>
      </w:r>
    </w:p>
    <w:p w14:paraId="42F9CAB4" w14:textId="77777777" w:rsidR="00B02215" w:rsidRDefault="00EA7D87" w:rsidP="00723E44">
      <w:pPr>
        <w:pStyle w:val="B10"/>
        <w:ind w:firstLine="0"/>
      </w:pPr>
      <w:r>
        <w:t>If the AMF wants to retrieve the slice selection information, o</w:t>
      </w:r>
      <w:r w:rsidR="00B02215" w:rsidRPr="00630AB6">
        <w:t>ne or more of the following parameters shall be included as query parameters:</w:t>
      </w:r>
      <w:r w:rsidR="00B02215" w:rsidRPr="00630AB6">
        <w:rPr>
          <w:rFonts w:hint="eastAsia"/>
          <w:lang w:eastAsia="zh-CN"/>
        </w:rPr>
        <w:t xml:space="preserve"> </w:t>
      </w:r>
      <w:r w:rsidR="00B02215" w:rsidRPr="00630AB6">
        <w:t>Requested NSSAI</w:t>
      </w:r>
      <w:r>
        <w:t xml:space="preserve"> and</w:t>
      </w:r>
      <w:r w:rsidR="00B02215" w:rsidRPr="00630AB6">
        <w:t xml:space="preserve"> Subscribed S-NSSAI(s) with the indication if marked as default S-NSSAI</w:t>
      </w:r>
      <w:r>
        <w:t xml:space="preserve"> included in the </w:t>
      </w:r>
      <w:r w:rsidRPr="00E30083">
        <w:t>slice-info-request-for-registration</w:t>
      </w:r>
      <w:r w:rsidR="00B02215" w:rsidRPr="00630AB6">
        <w:t>, PLMN ID of the SUPI, TAI,</w:t>
      </w:r>
      <w:r w:rsidR="00B02215" w:rsidRPr="00630AB6">
        <w:rPr>
          <w:lang w:eastAsia="zh-CN"/>
        </w:rPr>
        <w:t xml:space="preserve"> NF type of the NF service consumer, </w:t>
      </w:r>
      <w:r w:rsidR="00B02215" w:rsidRPr="00630AB6">
        <w:rPr>
          <w:rFonts w:hint="eastAsia"/>
          <w:lang w:eastAsia="zh-CN"/>
        </w:rPr>
        <w:t>Requester ID</w:t>
      </w:r>
      <w:r w:rsidR="00B02215" w:rsidRPr="00630AB6">
        <w:t>.</w:t>
      </w:r>
    </w:p>
    <w:p w14:paraId="03E229D8" w14:textId="77777777" w:rsidR="00EA7D87" w:rsidRPr="00630AB6" w:rsidRDefault="00EA7D87" w:rsidP="00723E44">
      <w:pPr>
        <w:pStyle w:val="B10"/>
        <w:ind w:firstLine="0"/>
      </w:pPr>
      <w:r>
        <w:t>If the AMF wants to retrieve the slice mapping information, t</w:t>
      </w:r>
      <w:r w:rsidRPr="00630AB6">
        <w:t>he following parameters shall be included as query parameters:</w:t>
      </w:r>
      <w:r w:rsidRPr="00EC3EEF">
        <w:rPr>
          <w:rFonts w:hint="eastAsia"/>
        </w:rPr>
        <w:t xml:space="preserve"> </w:t>
      </w:r>
      <w:r w:rsidRPr="00E30083">
        <w:rPr>
          <w:rFonts w:hint="eastAsia"/>
        </w:rPr>
        <w:t>sNssaiForMapping</w:t>
      </w:r>
      <w:r>
        <w:t xml:space="preserve"> IE and </w:t>
      </w:r>
      <w:r w:rsidRPr="00E30083">
        <w:rPr>
          <w:rFonts w:hint="eastAsia"/>
        </w:rPr>
        <w:t>requestMapping</w:t>
      </w:r>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p w14:paraId="166BFDC4"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r w:rsidR="00EA7D87" w:rsidRPr="00D473D7">
        <w:t xml:space="preserve"> </w:t>
      </w:r>
      <w:r w:rsidR="00EA7D87" w:rsidRPr="00630AB6">
        <w:t xml:space="preserve">"200 OK" shall </w:t>
      </w:r>
      <w:r w:rsidR="00EA7D87">
        <w:t xml:space="preserve">also </w:t>
      </w:r>
      <w:r w:rsidR="00EA7D87" w:rsidRPr="00630AB6">
        <w:t>be returned</w:t>
      </w:r>
      <w:r w:rsidR="00EA7D87" w:rsidRPr="00D473D7">
        <w:t xml:space="preserve"> </w:t>
      </w:r>
      <w:r w:rsidR="00EA7D87">
        <w:t>w</w:t>
      </w:r>
      <w:r w:rsidR="00EA7D87" w:rsidRPr="00630AB6">
        <w:t xml:space="preserve">hen the NSSF is able to find </w:t>
      </w:r>
      <w:r w:rsidR="00EA7D87">
        <w:rPr>
          <w:rFonts w:cs="Arial"/>
          <w:szCs w:val="18"/>
          <w:lang w:eastAsia="zh-CN"/>
        </w:rPr>
        <w:t>the requested slicing mapping information</w:t>
      </w:r>
      <w:r w:rsidR="00EA7D87">
        <w:rPr>
          <w:rFonts w:hint="eastAsia"/>
          <w:lang w:eastAsia="zh-CN"/>
        </w:rPr>
        <w:t>,</w:t>
      </w:r>
      <w:r w:rsidR="00EA7D87">
        <w:rPr>
          <w:lang w:eastAsia="zh-CN"/>
        </w:rPr>
        <w:t xml:space="preserve"> </w:t>
      </w:r>
      <w:r w:rsidR="00EA7D87" w:rsidRPr="00630AB6">
        <w:t xml:space="preserve">the response body shall include a payload body containing </w:t>
      </w:r>
      <w:r w:rsidR="00EA7D87">
        <w:t xml:space="preserve">the 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included in the </w:t>
      </w:r>
      <w:r w:rsidR="00EA7D87" w:rsidRPr="00E30083">
        <w:rPr>
          <w:lang w:eastAsia="zh-CN"/>
        </w:rPr>
        <w:t>a</w:t>
      </w:r>
      <w:r w:rsidR="00EA7D87" w:rsidRPr="00E30083">
        <w:rPr>
          <w:rFonts w:hint="eastAsia"/>
          <w:lang w:eastAsia="zh-CN"/>
        </w:rPr>
        <w:t>llowedN</w:t>
      </w:r>
      <w:r w:rsidR="00EA7D87" w:rsidRPr="00E30083">
        <w:rPr>
          <w:lang w:eastAsia="zh-CN"/>
        </w:rPr>
        <w:t>ssaiList</w:t>
      </w:r>
      <w:r w:rsidR="00EA7D87">
        <w:rPr>
          <w:lang w:eastAsia="zh-CN"/>
        </w:rPr>
        <w:t xml:space="preserve"> IE.</w:t>
      </w:r>
    </w:p>
    <w:p w14:paraId="47F307D1" w14:textId="77777777" w:rsidR="00B02215" w:rsidRPr="00630AB6" w:rsidRDefault="00B02215" w:rsidP="00B02215">
      <w:pPr>
        <w:pStyle w:val="B10"/>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6.2.7.3-1)</w:t>
      </w:r>
      <w:r w:rsidRPr="00630AB6">
        <w:t>.</w:t>
      </w:r>
    </w:p>
    <w:p w14:paraId="517FBEEE" w14:textId="77777777" w:rsidR="00B02215" w:rsidRPr="00630AB6"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2CCCA0C8" w14:textId="77777777" w:rsidR="00B02215" w:rsidRPr="00630AB6" w:rsidRDefault="00B02215" w:rsidP="00B02215">
      <w:pPr>
        <w:pStyle w:val="Heading5"/>
      </w:pPr>
      <w:bookmarkStart w:id="151" w:name="_Toc20142281"/>
      <w:bookmarkStart w:id="152" w:name="_Toc34217225"/>
      <w:bookmarkStart w:id="153" w:name="_Toc34217377"/>
      <w:bookmarkStart w:id="154" w:name="_Toc39051740"/>
      <w:bookmarkStart w:id="155" w:name="_Toc43210312"/>
      <w:bookmarkStart w:id="156" w:name="_Toc49853217"/>
      <w:bookmarkStart w:id="157" w:name="_Toc56530006"/>
      <w:bookmarkStart w:id="158" w:name="_Toc67686522"/>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51"/>
      <w:bookmarkEnd w:id="152"/>
      <w:bookmarkEnd w:id="153"/>
      <w:bookmarkEnd w:id="154"/>
      <w:bookmarkEnd w:id="155"/>
      <w:bookmarkEnd w:id="156"/>
      <w:bookmarkEnd w:id="157"/>
      <w:bookmarkEnd w:id="158"/>
    </w:p>
    <w:p w14:paraId="4140D6D9" w14:textId="77777777" w:rsidR="00B02215" w:rsidRPr="00630AB6" w:rsidRDefault="00B02215" w:rsidP="00B02215">
      <w:r w:rsidRPr="00630AB6">
        <w:t>In this procedure, the NF Service Consumer (e.g. AMF) retrieves the NRF and the optionally the NSI ID of the network slice instance:</w:t>
      </w:r>
    </w:p>
    <w:p w14:paraId="6F7F1387" w14:textId="77777777" w:rsidR="00B02215" w:rsidRPr="00630AB6" w:rsidRDefault="00B02215" w:rsidP="00B02215">
      <w:pPr>
        <w:pStyle w:val="TH"/>
      </w:pPr>
    </w:p>
    <w:p w14:paraId="791D13EE" w14:textId="77777777" w:rsidR="00B02215" w:rsidRDefault="00B02215" w:rsidP="00B02215">
      <w:pPr>
        <w:pStyle w:val="TH"/>
      </w:pPr>
    </w:p>
    <w:p w14:paraId="6B929542" w14:textId="77777777" w:rsidR="00B02215" w:rsidRDefault="00B02215" w:rsidP="00B02215">
      <w:pPr>
        <w:pStyle w:val="TH"/>
      </w:pPr>
    </w:p>
    <w:p w14:paraId="7174F24B" w14:textId="77777777" w:rsidR="00B02215" w:rsidRDefault="00B02215" w:rsidP="00B02215">
      <w:pPr>
        <w:pStyle w:val="TH"/>
      </w:pPr>
    </w:p>
    <w:p w14:paraId="2E80280D" w14:textId="77777777" w:rsidR="00B043F5" w:rsidRPr="00630AB6" w:rsidRDefault="00B043F5" w:rsidP="00B02215">
      <w:pPr>
        <w:pStyle w:val="TH"/>
      </w:pPr>
      <w:r w:rsidRPr="00630AB6">
        <w:object w:dxaOrig="11400" w:dyaOrig="2610" w14:anchorId="027AED7B">
          <v:shape id="_x0000_i1027" type="#_x0000_t75" style="width:481pt;height:110pt" o:ole="">
            <v:imagedata r:id="rId16" o:title=""/>
          </v:shape>
          <o:OLEObject Type="Embed" ProgID="Visio.Drawing.11" ShapeID="_x0000_i1027" DrawAspect="Content" ObjectID="_1678299363" r:id="rId17"/>
        </w:object>
      </w:r>
    </w:p>
    <w:p w14:paraId="058D377E" w14:textId="77777777" w:rsidR="00B02215" w:rsidRPr="00630AB6" w:rsidRDefault="00B02215" w:rsidP="00B02215">
      <w:pPr>
        <w:pStyle w:val="TF"/>
      </w:pPr>
      <w:r w:rsidRPr="00630AB6">
        <w:t>Figure 5.2.2.2.3-1: Retrieve the network slice information during the PDU session establishment procedure</w:t>
      </w:r>
    </w:p>
    <w:p w14:paraId="15969C2A" w14:textId="77777777" w:rsidR="00B02215" w:rsidRPr="00630AB6" w:rsidRDefault="00B02215" w:rsidP="00B02215">
      <w:pPr>
        <w:pStyle w:val="B10"/>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For the procedure invoked in the Serving PLMN, the query parameters shall also contain non-roaming/LBO roaming/HR roaming indication, PLMN ID of the SUPI and TAI.</w:t>
      </w:r>
    </w:p>
    <w:p w14:paraId="4DF1C45C"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F06D3BD" w14:textId="77777777" w:rsidR="00B02215" w:rsidRPr="00630AB6" w:rsidRDefault="00B02215" w:rsidP="00B02215">
      <w:pPr>
        <w:pStyle w:val="B10"/>
      </w:pPr>
      <w:r w:rsidRPr="00630AB6">
        <w:lastRenderedPageBreak/>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14:paraId="53F5DD1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codes together with the response body listed in Table 6.1.3.2.3.1-3.</w:t>
      </w:r>
    </w:p>
    <w:p w14:paraId="1A2F969F" w14:textId="77777777" w:rsidR="00B02215" w:rsidRPr="00630AB6" w:rsidRDefault="00B02215" w:rsidP="00B02215">
      <w:pPr>
        <w:pStyle w:val="Heading5"/>
      </w:pPr>
      <w:bookmarkStart w:id="159" w:name="_Toc20142282"/>
      <w:bookmarkStart w:id="160" w:name="_Toc34217226"/>
      <w:bookmarkStart w:id="161" w:name="_Toc34217378"/>
      <w:bookmarkStart w:id="162" w:name="_Toc39051741"/>
      <w:bookmarkStart w:id="163" w:name="_Toc43210313"/>
      <w:bookmarkStart w:id="164" w:name="_Toc49853218"/>
      <w:bookmarkStart w:id="165" w:name="_Toc56530007"/>
      <w:bookmarkStart w:id="166" w:name="_Toc67686523"/>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59"/>
      <w:bookmarkEnd w:id="160"/>
      <w:bookmarkEnd w:id="161"/>
      <w:bookmarkEnd w:id="162"/>
      <w:bookmarkEnd w:id="163"/>
      <w:bookmarkEnd w:id="164"/>
      <w:bookmarkEnd w:id="165"/>
      <w:bookmarkEnd w:id="166"/>
    </w:p>
    <w:p w14:paraId="2EB20E61"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7FDE770D" w14:textId="77777777" w:rsidR="00B02215" w:rsidRDefault="00B02215" w:rsidP="00B02215"/>
    <w:p w14:paraId="148A296F" w14:textId="77777777" w:rsidR="00B02215" w:rsidRDefault="00B02215" w:rsidP="00B02215">
      <w:pPr>
        <w:pStyle w:val="TH"/>
      </w:pPr>
    </w:p>
    <w:p w14:paraId="1364369B" w14:textId="77777777" w:rsidR="00B02215" w:rsidRDefault="00B02215" w:rsidP="00B02215">
      <w:pPr>
        <w:pStyle w:val="TH"/>
      </w:pPr>
    </w:p>
    <w:p w14:paraId="068FA364" w14:textId="77777777" w:rsidR="00B043F5" w:rsidRDefault="00B043F5" w:rsidP="00B02215">
      <w:pPr>
        <w:pStyle w:val="TH"/>
      </w:pPr>
      <w:r w:rsidRPr="00630AB6">
        <w:object w:dxaOrig="11400" w:dyaOrig="2610" w14:anchorId="40F54739">
          <v:shape id="_x0000_i1028" type="#_x0000_t75" style="width:481pt;height:110pt" o:ole="">
            <v:imagedata r:id="rId18" o:title=""/>
          </v:shape>
          <o:OLEObject Type="Embed" ProgID="Visio.Drawing.11" ShapeID="_x0000_i1028" DrawAspect="Content" ObjectID="_1678299364" r:id="rId19"/>
        </w:object>
      </w:r>
    </w:p>
    <w:p w14:paraId="4F7BE6F4"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5F57FE3F" w14:textId="77777777" w:rsidR="00B02215" w:rsidRPr="00630AB6" w:rsidRDefault="00B02215" w:rsidP="00B02215">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4DC1AE66" w14:textId="77777777" w:rsidR="00B02215" w:rsidRPr="00630AB6" w:rsidRDefault="00B02215" w:rsidP="00B02215">
      <w:pPr>
        <w:pStyle w:val="B10"/>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1A4C4E08" w14:textId="77777777"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14:paraId="7C5A4D9D"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codes together with the response body listed in Table 6.1.3.2.3.1-3.</w:t>
      </w:r>
    </w:p>
    <w:p w14:paraId="2F606F88" w14:textId="77777777" w:rsidR="00B02215" w:rsidRPr="001271D9" w:rsidRDefault="00B02215" w:rsidP="00B02215">
      <w:pPr>
        <w:pStyle w:val="B10"/>
        <w:ind w:left="0" w:firstLine="0"/>
      </w:pPr>
    </w:p>
    <w:p w14:paraId="21A372AD" w14:textId="77777777" w:rsidR="00B02215" w:rsidRPr="00630AB6" w:rsidRDefault="00B02215" w:rsidP="00B02215">
      <w:pPr>
        <w:pStyle w:val="Heading2"/>
      </w:pPr>
      <w:bookmarkStart w:id="167" w:name="_Toc20142283"/>
      <w:bookmarkStart w:id="168" w:name="_Toc34217227"/>
      <w:bookmarkStart w:id="169" w:name="_Toc34217379"/>
      <w:bookmarkStart w:id="170" w:name="_Toc39051742"/>
      <w:bookmarkStart w:id="171" w:name="_Toc43210314"/>
      <w:bookmarkStart w:id="172" w:name="_Toc49853219"/>
      <w:bookmarkStart w:id="173" w:name="_Toc56530008"/>
      <w:bookmarkStart w:id="174" w:name="_Toc67686524"/>
      <w:r w:rsidRPr="00630AB6">
        <w:t>5.3</w:t>
      </w:r>
      <w:r w:rsidRPr="00630AB6">
        <w:tab/>
        <w:t>Nnssf_NSSAIAvailability Service</w:t>
      </w:r>
      <w:bookmarkEnd w:id="167"/>
      <w:bookmarkEnd w:id="168"/>
      <w:bookmarkEnd w:id="169"/>
      <w:bookmarkEnd w:id="170"/>
      <w:bookmarkEnd w:id="171"/>
      <w:bookmarkEnd w:id="172"/>
      <w:bookmarkEnd w:id="173"/>
      <w:bookmarkEnd w:id="174"/>
    </w:p>
    <w:p w14:paraId="16730827" w14:textId="77777777" w:rsidR="00B02215" w:rsidRPr="00630AB6" w:rsidRDefault="00B02215" w:rsidP="00B02215">
      <w:pPr>
        <w:pStyle w:val="Heading3"/>
      </w:pPr>
      <w:bookmarkStart w:id="175" w:name="_Toc20142284"/>
      <w:bookmarkStart w:id="176" w:name="_Toc34217228"/>
      <w:bookmarkStart w:id="177" w:name="_Toc34217380"/>
      <w:bookmarkStart w:id="178" w:name="_Toc39051743"/>
      <w:bookmarkStart w:id="179" w:name="_Toc43210315"/>
      <w:bookmarkStart w:id="180" w:name="_Toc49853220"/>
      <w:bookmarkStart w:id="181" w:name="_Toc56530009"/>
      <w:bookmarkStart w:id="182" w:name="_Toc67686525"/>
      <w:r w:rsidRPr="00630AB6">
        <w:t>5.3.1</w:t>
      </w:r>
      <w:r w:rsidRPr="00630AB6">
        <w:tab/>
        <w:t>Service Description</w:t>
      </w:r>
      <w:bookmarkEnd w:id="175"/>
      <w:bookmarkEnd w:id="176"/>
      <w:bookmarkEnd w:id="177"/>
      <w:bookmarkEnd w:id="178"/>
      <w:bookmarkEnd w:id="179"/>
      <w:bookmarkEnd w:id="180"/>
      <w:bookmarkEnd w:id="181"/>
      <w:bookmarkEnd w:id="182"/>
    </w:p>
    <w:p w14:paraId="560C8793" w14:textId="77777777" w:rsidR="00B02215" w:rsidRPr="00630AB6" w:rsidRDefault="00B02215" w:rsidP="00B02215">
      <w:pPr>
        <w:rPr>
          <w:lang w:eastAsia="zh-CN"/>
        </w:rPr>
      </w:pPr>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of the UE.</w:t>
      </w:r>
    </w:p>
    <w:p w14:paraId="39B9F037" w14:textId="77777777" w:rsidR="00B02215" w:rsidRPr="00630AB6" w:rsidRDefault="00B02215" w:rsidP="00B02215">
      <w:pPr>
        <w:pStyle w:val="Heading3"/>
      </w:pPr>
      <w:bookmarkStart w:id="183" w:name="_Toc20142285"/>
      <w:bookmarkStart w:id="184" w:name="_Toc34217229"/>
      <w:bookmarkStart w:id="185" w:name="_Toc34217381"/>
      <w:bookmarkStart w:id="186" w:name="_Toc39051744"/>
      <w:bookmarkStart w:id="187" w:name="_Toc43210316"/>
      <w:bookmarkStart w:id="188" w:name="_Toc49853221"/>
      <w:bookmarkStart w:id="189" w:name="_Toc56530010"/>
      <w:bookmarkStart w:id="190" w:name="_Toc67686526"/>
      <w:r w:rsidRPr="00630AB6">
        <w:lastRenderedPageBreak/>
        <w:t>5.3.2</w:t>
      </w:r>
      <w:r w:rsidRPr="00630AB6">
        <w:tab/>
        <w:t>Service Operations</w:t>
      </w:r>
      <w:bookmarkEnd w:id="183"/>
      <w:bookmarkEnd w:id="184"/>
      <w:bookmarkEnd w:id="185"/>
      <w:bookmarkEnd w:id="186"/>
      <w:bookmarkEnd w:id="187"/>
      <w:bookmarkEnd w:id="188"/>
      <w:bookmarkEnd w:id="189"/>
      <w:bookmarkEnd w:id="190"/>
    </w:p>
    <w:p w14:paraId="2D413158" w14:textId="77777777" w:rsidR="00B02215" w:rsidRPr="00630AB6" w:rsidRDefault="00B02215" w:rsidP="00B02215">
      <w:pPr>
        <w:pStyle w:val="Heading4"/>
      </w:pPr>
      <w:bookmarkStart w:id="191" w:name="_Toc20142286"/>
      <w:bookmarkStart w:id="192" w:name="_Toc34217230"/>
      <w:bookmarkStart w:id="193" w:name="_Toc34217382"/>
      <w:bookmarkStart w:id="194" w:name="_Toc39051745"/>
      <w:bookmarkStart w:id="195" w:name="_Toc43210317"/>
      <w:bookmarkStart w:id="196" w:name="_Toc49853222"/>
      <w:bookmarkStart w:id="197" w:name="_Toc56530011"/>
      <w:bookmarkStart w:id="198" w:name="_Toc67686527"/>
      <w:r w:rsidRPr="00630AB6">
        <w:t>5.3.2.1</w:t>
      </w:r>
      <w:r w:rsidRPr="00630AB6">
        <w:tab/>
        <w:t>Introduction</w:t>
      </w:r>
      <w:bookmarkEnd w:id="191"/>
      <w:bookmarkEnd w:id="192"/>
      <w:bookmarkEnd w:id="193"/>
      <w:bookmarkEnd w:id="194"/>
      <w:bookmarkEnd w:id="195"/>
      <w:bookmarkEnd w:id="196"/>
      <w:bookmarkEnd w:id="197"/>
      <w:bookmarkEnd w:id="198"/>
    </w:p>
    <w:p w14:paraId="390EBBC2"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0545E390" w14:textId="77777777" w:rsidR="00B02215" w:rsidRPr="00630AB6" w:rsidRDefault="00B02215" w:rsidP="00B02215">
      <w:pPr>
        <w:pStyle w:val="B10"/>
        <w:rPr>
          <w:lang w:eastAsia="zh-CN"/>
        </w:rPr>
      </w:pPr>
      <w:r w:rsidRPr="00630AB6">
        <w:rPr>
          <w:lang w:eastAsia="zh-CN"/>
        </w:rPr>
        <w:t>-</w:t>
      </w:r>
      <w:r w:rsidRPr="00630AB6">
        <w:rPr>
          <w:lang w:eastAsia="zh-CN"/>
        </w:rPr>
        <w:tab/>
        <w:t>Update;</w:t>
      </w:r>
    </w:p>
    <w:p w14:paraId="6537B5DF" w14:textId="77777777" w:rsidR="00B02215" w:rsidRPr="00630AB6" w:rsidRDefault="00B02215" w:rsidP="00B02215">
      <w:pPr>
        <w:pStyle w:val="B10"/>
        <w:rPr>
          <w:lang w:eastAsia="zh-CN"/>
        </w:rPr>
      </w:pPr>
      <w:r w:rsidRPr="00630AB6">
        <w:rPr>
          <w:lang w:eastAsia="zh-CN"/>
        </w:rPr>
        <w:t>-</w:t>
      </w:r>
      <w:r w:rsidRPr="00630AB6">
        <w:rPr>
          <w:lang w:eastAsia="zh-CN"/>
        </w:rPr>
        <w:tab/>
        <w:t>Subscribe;</w:t>
      </w:r>
    </w:p>
    <w:p w14:paraId="25490C72" w14:textId="77777777" w:rsidR="00B02215" w:rsidRPr="00630AB6" w:rsidRDefault="00B02215" w:rsidP="00B02215">
      <w:pPr>
        <w:pStyle w:val="B10"/>
        <w:rPr>
          <w:lang w:eastAsia="zh-CN"/>
        </w:rPr>
      </w:pPr>
      <w:r w:rsidRPr="00630AB6">
        <w:rPr>
          <w:lang w:eastAsia="zh-CN"/>
        </w:rPr>
        <w:t>-</w:t>
      </w:r>
      <w:r w:rsidRPr="00630AB6">
        <w:rPr>
          <w:lang w:eastAsia="zh-CN"/>
        </w:rPr>
        <w:tab/>
        <w:t>Unsubscribe;</w:t>
      </w:r>
    </w:p>
    <w:p w14:paraId="7E6F427C" w14:textId="77777777" w:rsidR="00B02215" w:rsidRDefault="00B02215" w:rsidP="00B02215">
      <w:pPr>
        <w:pStyle w:val="B10"/>
        <w:rPr>
          <w:lang w:eastAsia="zh-CN"/>
        </w:rPr>
      </w:pPr>
      <w:r w:rsidRPr="00630AB6">
        <w:rPr>
          <w:lang w:eastAsia="zh-CN"/>
        </w:rPr>
        <w:t>-</w:t>
      </w:r>
      <w:r w:rsidRPr="00630AB6">
        <w:rPr>
          <w:lang w:eastAsia="zh-CN"/>
        </w:rPr>
        <w:tab/>
        <w:t>Notify</w:t>
      </w:r>
      <w:r>
        <w:rPr>
          <w:lang w:eastAsia="zh-CN"/>
        </w:rPr>
        <w:t>;</w:t>
      </w:r>
    </w:p>
    <w:p w14:paraId="0D567D6B" w14:textId="77777777" w:rsidR="00B02215" w:rsidRDefault="00B02215" w:rsidP="00B02215">
      <w:pPr>
        <w:pStyle w:val="B10"/>
        <w:rPr>
          <w:lang w:eastAsia="zh-CN"/>
        </w:rPr>
      </w:pPr>
      <w:r>
        <w:rPr>
          <w:lang w:eastAsia="zh-CN"/>
        </w:rPr>
        <w:t>-</w:t>
      </w:r>
      <w:r>
        <w:rPr>
          <w:lang w:eastAsia="zh-CN"/>
        </w:rPr>
        <w:tab/>
        <w:t>Delete;</w:t>
      </w:r>
    </w:p>
    <w:p w14:paraId="4A163AC7" w14:textId="77777777" w:rsidR="00B02215" w:rsidRPr="00630AB6" w:rsidRDefault="00B02215" w:rsidP="00B02215">
      <w:pPr>
        <w:pStyle w:val="B10"/>
        <w:rPr>
          <w:lang w:eastAsia="zh-CN"/>
        </w:rPr>
      </w:pPr>
      <w:r>
        <w:rPr>
          <w:lang w:eastAsia="zh-CN"/>
        </w:rPr>
        <w:t>-</w:t>
      </w:r>
      <w:r>
        <w:rPr>
          <w:lang w:eastAsia="zh-CN"/>
        </w:rPr>
        <w:tab/>
        <w:t>Options.</w:t>
      </w:r>
    </w:p>
    <w:p w14:paraId="51D9B404" w14:textId="77777777" w:rsidR="00B02215" w:rsidRPr="00630AB6" w:rsidRDefault="00B02215" w:rsidP="00B02215">
      <w:pPr>
        <w:pStyle w:val="Heading4"/>
      </w:pPr>
      <w:bookmarkStart w:id="199" w:name="_Toc20142287"/>
      <w:bookmarkStart w:id="200" w:name="_Toc34217231"/>
      <w:bookmarkStart w:id="201" w:name="_Toc34217383"/>
      <w:bookmarkStart w:id="202" w:name="_Toc39051746"/>
      <w:bookmarkStart w:id="203" w:name="_Toc43210318"/>
      <w:bookmarkStart w:id="204" w:name="_Toc49853223"/>
      <w:bookmarkStart w:id="205" w:name="_Toc56530012"/>
      <w:bookmarkStart w:id="206" w:name="_Toc67686528"/>
      <w:r w:rsidRPr="00630AB6">
        <w:t>5.3.2.2</w:t>
      </w:r>
      <w:r w:rsidRPr="00630AB6">
        <w:tab/>
        <w:t>Update Service Operation</w:t>
      </w:r>
      <w:bookmarkEnd w:id="199"/>
      <w:bookmarkEnd w:id="200"/>
      <w:bookmarkEnd w:id="201"/>
      <w:bookmarkEnd w:id="202"/>
      <w:bookmarkEnd w:id="203"/>
      <w:bookmarkEnd w:id="204"/>
      <w:bookmarkEnd w:id="205"/>
      <w:bookmarkEnd w:id="206"/>
    </w:p>
    <w:p w14:paraId="27DBE17C" w14:textId="77777777" w:rsidR="00B02215" w:rsidRPr="00630AB6" w:rsidRDefault="00B02215" w:rsidP="00B02215">
      <w:pPr>
        <w:pStyle w:val="Heading5"/>
      </w:pPr>
      <w:bookmarkStart w:id="207" w:name="_Toc20142288"/>
      <w:bookmarkStart w:id="208" w:name="_Toc34217232"/>
      <w:bookmarkStart w:id="209" w:name="_Toc34217384"/>
      <w:bookmarkStart w:id="210" w:name="_Toc39051747"/>
      <w:bookmarkStart w:id="211" w:name="_Toc43210319"/>
      <w:bookmarkStart w:id="212" w:name="_Toc49853224"/>
      <w:bookmarkStart w:id="213" w:name="_Toc56530013"/>
      <w:bookmarkStart w:id="214" w:name="_Toc67686529"/>
      <w:r w:rsidRPr="00630AB6">
        <w:t>5.3.2.2.1</w:t>
      </w:r>
      <w:r w:rsidRPr="00630AB6">
        <w:tab/>
        <w:t>General</w:t>
      </w:r>
      <w:bookmarkEnd w:id="207"/>
      <w:bookmarkEnd w:id="208"/>
      <w:bookmarkEnd w:id="209"/>
      <w:bookmarkEnd w:id="210"/>
      <w:bookmarkEnd w:id="211"/>
      <w:bookmarkEnd w:id="212"/>
      <w:bookmarkEnd w:id="213"/>
      <w:bookmarkEnd w:id="214"/>
    </w:p>
    <w:p w14:paraId="39661855" w14:textId="77777777" w:rsidR="00B02215" w:rsidRPr="00630AB6"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1CC036E5" w14:textId="77777777" w:rsidR="00661EE6" w:rsidRDefault="00B043F5" w:rsidP="005F216F">
      <w:pPr>
        <w:pStyle w:val="TH"/>
      </w:pPr>
      <w:r>
        <w:object w:dxaOrig="11381" w:dyaOrig="2601" w14:anchorId="1CBA30C0">
          <v:shape id="_x0000_i1029" type="#_x0000_t75" style="width:481.5pt;height:110pt" o:ole="">
            <v:imagedata r:id="rId20" o:title=""/>
          </v:shape>
          <o:OLEObject Type="Embed" ProgID="Visio.Drawing.15" ShapeID="_x0000_i1029" DrawAspect="Content" ObjectID="_1678299365" r:id="rId21"/>
        </w:object>
      </w:r>
    </w:p>
    <w:p w14:paraId="1506A3A5" w14:textId="77777777" w:rsidR="00B02215" w:rsidRPr="00E652E2" w:rsidRDefault="00B02215" w:rsidP="00661EE6">
      <w:pPr>
        <w:pStyle w:val="TF"/>
      </w:pPr>
      <w:r w:rsidRPr="00E652E2">
        <w:t>Figure 5.3.2.2.1-1: Update the S-NSSAIs the AMF supports per TA</w:t>
      </w:r>
    </w:p>
    <w:p w14:paraId="3AC0AA1D"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p>
    <w:p w14:paraId="0C4AE4B8" w14:textId="77777777" w:rsidR="00B02215" w:rsidRPr="00630AB6" w:rsidRDefault="00B02215" w:rsidP="00B02215">
      <w:pPr>
        <w:pStyle w:val="B10"/>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p>
    <w:p w14:paraId="30351394" w14:textId="77777777" w:rsidR="00B02215" w:rsidRPr="00630AB6" w:rsidRDefault="00B02215" w:rsidP="00B02215">
      <w:pPr>
        <w:pStyle w:val="B10"/>
      </w:pPr>
      <w:r w:rsidRPr="00630AB6">
        <w:t>2.</w:t>
      </w:r>
      <w:r w:rsidRPr="00630AB6">
        <w:tab/>
        <w:t xml:space="preserve">On success, </w:t>
      </w:r>
      <w:r w:rsidR="005F216F">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r w:rsidRPr="00630AB6">
        <w:rPr>
          <w:rFonts w:hint="eastAsia"/>
          <w:lang w:eastAsia="zh-CN"/>
        </w:rPr>
        <w:t>Authorized</w:t>
      </w:r>
      <w:r w:rsidRPr="00630AB6">
        <w:t>NssaiAvailabilityData information representing the current state of the AuthorizedNssaiAvailability</w:t>
      </w:r>
      <w:r w:rsidRPr="00630AB6">
        <w:rPr>
          <w:rFonts w:hint="eastAsia"/>
          <w:lang w:eastAsia="zh-CN"/>
        </w:rPr>
        <w:t>Info</w:t>
      </w:r>
      <w:r w:rsidRPr="00630AB6">
        <w:t>.</w:t>
      </w:r>
      <w:r w:rsidR="00716112">
        <w:t xml:space="preserve"> 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w:t>
      </w:r>
    </w:p>
    <w:p w14:paraId="7F3CD919" w14:textId="77777777" w:rsidR="00B02215" w:rsidRPr="00630AB6" w:rsidRDefault="00B02215" w:rsidP="00B02215">
      <w:pPr>
        <w:pStyle w:val="B10"/>
        <w:ind w:firstLine="0"/>
      </w:pPr>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5C618718" w14:textId="77777777" w:rsidR="00B02215" w:rsidRPr="00630AB6" w:rsidRDefault="00B02215" w:rsidP="00B02215">
      <w:pPr>
        <w:pStyle w:val="Heading4"/>
      </w:pPr>
      <w:bookmarkStart w:id="215" w:name="_Toc20142289"/>
      <w:bookmarkStart w:id="216" w:name="_Toc34217233"/>
      <w:bookmarkStart w:id="217" w:name="_Toc34217385"/>
      <w:bookmarkStart w:id="218" w:name="_Toc39051748"/>
      <w:bookmarkStart w:id="219" w:name="_Toc43210320"/>
      <w:bookmarkStart w:id="220" w:name="_Toc49853225"/>
      <w:bookmarkStart w:id="221" w:name="_Toc56530014"/>
      <w:bookmarkStart w:id="222" w:name="_Toc67686530"/>
      <w:r w:rsidRPr="00630AB6">
        <w:lastRenderedPageBreak/>
        <w:t>5.3.2.3</w:t>
      </w:r>
      <w:r>
        <w:tab/>
      </w:r>
      <w:r w:rsidRPr="00630AB6">
        <w:t>Subscribe Service Operation</w:t>
      </w:r>
      <w:bookmarkEnd w:id="215"/>
      <w:bookmarkEnd w:id="216"/>
      <w:bookmarkEnd w:id="217"/>
      <w:bookmarkEnd w:id="218"/>
      <w:bookmarkEnd w:id="219"/>
      <w:bookmarkEnd w:id="220"/>
      <w:bookmarkEnd w:id="221"/>
      <w:bookmarkEnd w:id="222"/>
    </w:p>
    <w:p w14:paraId="24889D08" w14:textId="77777777" w:rsidR="00B02215" w:rsidRPr="00630AB6" w:rsidRDefault="00B02215" w:rsidP="00B02215">
      <w:pPr>
        <w:pStyle w:val="Heading5"/>
      </w:pPr>
      <w:bookmarkStart w:id="223" w:name="_Toc20142290"/>
      <w:bookmarkStart w:id="224" w:name="_Toc34217234"/>
      <w:bookmarkStart w:id="225" w:name="_Toc34217386"/>
      <w:bookmarkStart w:id="226" w:name="_Toc39051749"/>
      <w:bookmarkStart w:id="227" w:name="_Toc43210321"/>
      <w:bookmarkStart w:id="228" w:name="_Toc49853226"/>
      <w:bookmarkStart w:id="229" w:name="_Toc56530015"/>
      <w:bookmarkStart w:id="230" w:name="_Toc67686531"/>
      <w:r w:rsidRPr="00630AB6">
        <w:t>5.3.2.3.1</w:t>
      </w:r>
      <w:r w:rsidRPr="00630AB6">
        <w:tab/>
      </w:r>
      <w:r w:rsidR="00C1575C" w:rsidRPr="003B2883">
        <w:t>Creation of a subscription</w:t>
      </w:r>
      <w:bookmarkEnd w:id="223"/>
      <w:bookmarkEnd w:id="224"/>
      <w:bookmarkEnd w:id="225"/>
      <w:bookmarkEnd w:id="226"/>
      <w:bookmarkEnd w:id="227"/>
      <w:bookmarkEnd w:id="228"/>
      <w:bookmarkEnd w:id="229"/>
      <w:bookmarkEnd w:id="230"/>
    </w:p>
    <w:p w14:paraId="27FCF24E" w14:textId="77777777" w:rsidR="00B02215" w:rsidRPr="00630AB6" w:rsidRDefault="00B02215" w:rsidP="00B02215">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2DE86F3B" w14:textId="77777777" w:rsidR="00B02215" w:rsidRPr="00630AB6" w:rsidRDefault="00B043F5" w:rsidP="00B02215">
      <w:pPr>
        <w:pStyle w:val="TH"/>
        <w:rPr>
          <w:lang w:eastAsia="ko-KR"/>
        </w:rPr>
      </w:pPr>
      <w:r w:rsidRPr="00630AB6">
        <w:object w:dxaOrig="11400" w:dyaOrig="2610" w14:anchorId="2DECF477">
          <v:shape id="_x0000_i1030" type="#_x0000_t75" style="width:481pt;height:110pt" o:ole="">
            <v:imagedata r:id="rId22" o:title=""/>
          </v:shape>
          <o:OLEObject Type="Embed" ProgID="Visio.Drawing.11" ShapeID="_x0000_i1030" DrawAspect="Content" ObjectID="_1678299366" r:id="rId23"/>
        </w:object>
      </w:r>
    </w:p>
    <w:p w14:paraId="48FFFC8E" w14:textId="77777777" w:rsidR="00B02215" w:rsidRPr="00E652E2" w:rsidRDefault="00B02215" w:rsidP="00B02215">
      <w:pPr>
        <w:pStyle w:val="TF"/>
      </w:pPr>
      <w:r w:rsidRPr="00E652E2">
        <w:rPr>
          <w:lang w:eastAsia="ko-KR"/>
        </w:rPr>
        <w:t>Figure 5.3.2.3.1-1 Create a subscription</w:t>
      </w:r>
    </w:p>
    <w:p w14:paraId="1F88B06D" w14:textId="77777777" w:rsidR="00B02215" w:rsidRPr="00630AB6" w:rsidRDefault="00B02215" w:rsidP="00B02215">
      <w:pPr>
        <w:pStyle w:val="B10"/>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59E4FB18" w14:textId="77777777" w:rsidR="00B02215" w:rsidRDefault="00B02215" w:rsidP="00B02215">
      <w:pPr>
        <w:pStyle w:val="B10"/>
      </w:pPr>
      <w:r w:rsidRPr="00630AB6">
        <w:t>2.</w:t>
      </w:r>
      <w:r w:rsidRPr="00630AB6">
        <w:tab/>
        <w:t xml:space="preserve">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response. </w:t>
      </w:r>
      <w:r w:rsidRPr="00630AB6">
        <w:t>The Location header shall contain the location (URI) of the created subscription resource.</w:t>
      </w:r>
    </w:p>
    <w:p w14:paraId="4081BC15" w14:textId="77777777" w:rsidR="00B02215" w:rsidRPr="00630AB6" w:rsidRDefault="00B02215" w:rsidP="00B02215">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C194ED7" w14:textId="77777777" w:rsidR="00B02215" w:rsidRDefault="00B02215" w:rsidP="00B02215">
      <w:pPr>
        <w:pStyle w:val="B10"/>
        <w:ind w:firstLine="0"/>
      </w:pPr>
      <w:r w:rsidRPr="00630AB6">
        <w:t>On failure</w:t>
      </w:r>
      <w:r w:rsidR="00B043F5">
        <w:t xml:space="preserve"> or redirection</w:t>
      </w:r>
      <w:r w:rsidRPr="00630AB6">
        <w:t>, the NSSF shall return one of the HTTP status code together with the response body listed in Table 6.2.3.3.3.1-2.</w:t>
      </w:r>
    </w:p>
    <w:p w14:paraId="01F26673" w14:textId="77777777" w:rsidR="00C1575C" w:rsidRPr="00630AB6" w:rsidRDefault="00C1575C" w:rsidP="00C1575C">
      <w:pPr>
        <w:pStyle w:val="Heading5"/>
      </w:pPr>
      <w:bookmarkStart w:id="231" w:name="_Toc49853227"/>
      <w:bookmarkStart w:id="232" w:name="_Toc56530016"/>
      <w:bookmarkStart w:id="233" w:name="_Toc67686532"/>
      <w:r>
        <w:t>5.3.2.3.2</w:t>
      </w:r>
      <w:r w:rsidRPr="00630AB6">
        <w:tab/>
      </w:r>
      <w:r>
        <w:t>Modification</w:t>
      </w:r>
      <w:r w:rsidRPr="003B2883">
        <w:t xml:space="preserve"> of a subscription</w:t>
      </w:r>
      <w:bookmarkEnd w:id="231"/>
      <w:bookmarkEnd w:id="232"/>
      <w:bookmarkEnd w:id="233"/>
    </w:p>
    <w:p w14:paraId="4B51032C" w14:textId="77777777" w:rsidR="00C1575C" w:rsidRDefault="00C1575C" w:rsidP="00C1575C">
      <w:r w:rsidRPr="00630AB6">
        <w:t xml:space="preserve">The Subscribe Operation </w:t>
      </w:r>
      <w:r>
        <w:t>may be</w:t>
      </w:r>
      <w:r w:rsidRPr="00630AB6">
        <w:t xml:space="preserve"> used by a NF Service Consumer (e.g. AMF) </w:t>
      </w:r>
      <w:r>
        <w:t xml:space="preserve">towards </w:t>
      </w:r>
      <w:r w:rsidRPr="00CC6CE5">
        <w:t>an NSSF supporting the SUMOD feature</w:t>
      </w:r>
      <w:r>
        <w:t xml:space="preserve">, </w:t>
      </w:r>
      <w:r w:rsidRPr="003B2883">
        <w:t>when it needs to modify an existing subscription previous</w:t>
      </w:r>
      <w:r>
        <w:t>ly created by itself at the AMF</w:t>
      </w:r>
      <w:r w:rsidRPr="00630AB6">
        <w:t>.</w:t>
      </w:r>
    </w:p>
    <w:p w14:paraId="7DF38E11"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39E2647" w14:textId="77777777" w:rsidR="00C1575C" w:rsidRPr="00630AB6" w:rsidRDefault="00793B51" w:rsidP="00C1575C">
      <w:pPr>
        <w:pStyle w:val="TH"/>
        <w:rPr>
          <w:lang w:eastAsia="ko-KR"/>
        </w:rPr>
      </w:pPr>
      <w:r w:rsidRPr="00630AB6">
        <w:object w:dxaOrig="11400" w:dyaOrig="2610" w14:anchorId="766B5457">
          <v:shape id="_x0000_i1031" type="#_x0000_t75" style="width:481pt;height:110pt" o:ole="">
            <v:imagedata r:id="rId24" o:title=""/>
          </v:shape>
          <o:OLEObject Type="Embed" ProgID="Visio.Drawing.11" ShapeID="_x0000_i1031" DrawAspect="Content" ObjectID="_1678299367" r:id="rId25"/>
        </w:object>
      </w:r>
    </w:p>
    <w:p w14:paraId="652F2E42"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5E0E8A38" w14:textId="77777777" w:rsidR="00C1575C" w:rsidRPr="0095770E" w:rsidRDefault="00C1575C" w:rsidP="00C1575C">
      <w:pPr>
        <w:pStyle w:val="B10"/>
        <w:rPr>
          <w:color w:val="000000" w:themeColor="text1"/>
        </w:rPr>
      </w:pPr>
      <w:r w:rsidRPr="00630AB6">
        <w:t>1.</w:t>
      </w:r>
      <w:r w:rsidRPr="00630AB6">
        <w:tab/>
      </w:r>
      <w:r w:rsidRPr="00E038D6">
        <w:t>The NF Service Consumer</w:t>
      </w:r>
      <w:r w:rsidRPr="00630AB6">
        <w:t xml:space="preserve"> (e.g</w:t>
      </w:r>
      <w:r w:rsidRPr="00630AB6">
        <w:rPr>
          <w:rFonts w:hint="eastAsia"/>
          <w:lang w:eastAsia="zh-CN"/>
        </w:rPr>
        <w:t>.</w:t>
      </w:r>
      <w:r w:rsidRPr="00630AB6">
        <w:t xml:space="preserve"> AMF)</w:t>
      </w:r>
      <w:r w:rsidRPr="00E038D6">
        <w:t xml:space="preserve"> shall send a PATCH request to the resource URI identifying the individual subscription resource. </w:t>
      </w:r>
      <w:r w:rsidRPr="00630AB6">
        <w:t>The payload of the body shall contain the Patch</w:t>
      </w:r>
      <w:r>
        <w:t>Document</w:t>
      </w:r>
      <w:r w:rsidRPr="00630AB6">
        <w:t xml:space="preserve"> which contains one or more PatchItem instructions for updating the </w:t>
      </w:r>
      <w:r w:rsidRPr="003B2883">
        <w:rPr>
          <w:rStyle w:val="B1Char"/>
        </w:rPr>
        <w:t>subscription data</w:t>
      </w:r>
      <w:r w:rsidRPr="00E038D6">
        <w:t>.</w:t>
      </w:r>
      <w:r>
        <w:t xml:space="preserve"> The </w:t>
      </w:r>
      <w:r w:rsidRPr="00E038D6">
        <w:t>NF Service Consumer</w:t>
      </w:r>
      <w:r>
        <w:t xml:space="preserve"> shall not change the event IE included in the NssfEventSubscriptionCreateData by invoking the </w:t>
      </w:r>
      <w:r w:rsidRPr="00E038D6">
        <w:t>PATCH request</w:t>
      </w:r>
      <w:r>
        <w:t xml:space="preserve"> </w:t>
      </w:r>
      <w:r w:rsidRPr="0095770E">
        <w:rPr>
          <w:color w:val="000000" w:themeColor="text1"/>
        </w:rPr>
        <w:t xml:space="preserve">message. </w:t>
      </w:r>
      <w:r w:rsidRPr="0095770E">
        <w:rPr>
          <w:rFonts w:hint="eastAsia"/>
          <w:color w:val="000000" w:themeColor="text1"/>
        </w:rPr>
        <w:t xml:space="preserve">The taiList </w:t>
      </w:r>
      <w:r w:rsidRPr="0095770E">
        <w:rPr>
          <w:color w:val="000000" w:themeColor="text1"/>
        </w:rPr>
        <w:t xml:space="preserve">IE </w:t>
      </w:r>
      <w:r>
        <w:rPr>
          <w:color w:val="000000" w:themeColor="text1"/>
        </w:rPr>
        <w:t>may</w:t>
      </w:r>
      <w:r w:rsidRPr="0095770E">
        <w:rPr>
          <w:rFonts w:hint="eastAsia"/>
          <w:color w:val="000000" w:themeColor="text1"/>
        </w:rPr>
        <w:t xml:space="preserve"> only be set to </w:t>
      </w:r>
      <w:r>
        <w:rPr>
          <w:color w:val="000000" w:themeColor="text1"/>
        </w:rPr>
        <w:t xml:space="preserve">an </w:t>
      </w:r>
      <w:r w:rsidRPr="0095770E">
        <w:rPr>
          <w:rFonts w:hint="eastAsia"/>
          <w:color w:val="000000" w:themeColor="text1"/>
        </w:rPr>
        <w:t xml:space="preserve">empty array </w:t>
      </w:r>
      <w:r w:rsidRPr="0095770E">
        <w:rPr>
          <w:color w:val="000000" w:themeColor="text1"/>
        </w:rPr>
        <w:t>in PATCH request if</w:t>
      </w:r>
      <w:r w:rsidRPr="0095770E">
        <w:rPr>
          <w:rFonts w:hint="eastAsia"/>
          <w:color w:val="000000" w:themeColor="text1"/>
        </w:rPr>
        <w:t xml:space="preserve"> the NF service consumer</w:t>
      </w:r>
      <w:r w:rsidRPr="0095770E">
        <w:rPr>
          <w:color w:val="000000" w:themeColor="text1"/>
        </w:rPr>
        <w:t xml:space="preserve"> </w:t>
      </w:r>
      <w:r w:rsidRPr="0095770E">
        <w:rPr>
          <w:rFonts w:hint="eastAsia"/>
          <w:color w:val="000000" w:themeColor="text1"/>
        </w:rPr>
        <w:t xml:space="preserve">and NSSF support </w:t>
      </w:r>
      <w:r w:rsidRPr="0095770E">
        <w:rPr>
          <w:color w:val="000000" w:themeColor="text1"/>
        </w:rPr>
        <w:t xml:space="preserve">the </w:t>
      </w:r>
      <w:r w:rsidRPr="0095770E">
        <w:rPr>
          <w:rFonts w:hint="eastAsia"/>
          <w:color w:val="000000" w:themeColor="text1"/>
        </w:rPr>
        <w:t>ONSSAI feature.</w:t>
      </w:r>
    </w:p>
    <w:p w14:paraId="6ED963ED" w14:textId="77777777" w:rsidR="00C1575C" w:rsidRPr="00630AB6" w:rsidRDefault="00C1575C" w:rsidP="00C1575C">
      <w:pPr>
        <w:pStyle w:val="B10"/>
      </w:pPr>
      <w:r w:rsidRPr="00630AB6">
        <w:t>2.</w:t>
      </w:r>
      <w:r w:rsidRPr="00630AB6">
        <w:tab/>
        <w:t xml:space="preserve">On success, "200 OK" shall be returned, the payload body of the </w:t>
      </w:r>
      <w:r w:rsidRPr="00630AB6">
        <w:rPr>
          <w:rFonts w:hint="eastAsia"/>
          <w:lang w:eastAsia="zh-CN"/>
        </w:rPr>
        <w:t>PATCH</w:t>
      </w:r>
      <w:r w:rsidRPr="00630AB6">
        <w:t xml:space="preserve"> response shall contain the representation describing the </w:t>
      </w:r>
      <w:r>
        <w:rPr>
          <w:lang w:eastAsia="zh-CN"/>
        </w:rPr>
        <w:t xml:space="preserve">updated </w:t>
      </w:r>
      <w:r w:rsidRPr="00630AB6">
        <w:t>subscription</w:t>
      </w:r>
      <w:r>
        <w:t xml:space="preserve"> in </w:t>
      </w:r>
      <w:r w:rsidRPr="00630AB6">
        <w:t>NssfEventSubscriptionCreatedData</w:t>
      </w:r>
      <w:r>
        <w:t>.</w:t>
      </w:r>
      <w:r w:rsidRPr="003E557E">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r w:rsidRPr="00630AB6">
        <w:rPr>
          <w:rFonts w:hint="eastAsia"/>
          <w:lang w:eastAsia="zh-CN"/>
        </w:rPr>
        <w:t>Authorized</w:t>
      </w:r>
      <w:r w:rsidRPr="00630AB6">
        <w:t>NssaiAvailabilityData</w:t>
      </w:r>
      <w:r>
        <w:t xml:space="preserve"> </w:t>
      </w:r>
      <w:r>
        <w:rPr>
          <w:lang w:eastAsia="fr-FR"/>
        </w:rPr>
        <w:t>for the corresponding TA</w:t>
      </w:r>
      <w:r>
        <w:t xml:space="preserve"> in the response.</w:t>
      </w:r>
    </w:p>
    <w:p w14:paraId="24DB7648" w14:textId="77777777" w:rsidR="00C1575C" w:rsidRPr="00C1575C" w:rsidRDefault="00C1575C" w:rsidP="00B02215">
      <w:pPr>
        <w:pStyle w:val="B10"/>
        <w:ind w:firstLine="0"/>
      </w:pPr>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12557350" w14:textId="77777777" w:rsidR="00B02215" w:rsidRPr="00630AB6" w:rsidRDefault="00B02215" w:rsidP="00B02215">
      <w:pPr>
        <w:pStyle w:val="Heading4"/>
      </w:pPr>
      <w:bookmarkStart w:id="234" w:name="_Toc20142291"/>
      <w:bookmarkStart w:id="235" w:name="_Toc34217235"/>
      <w:bookmarkStart w:id="236" w:name="_Toc34217387"/>
      <w:bookmarkStart w:id="237" w:name="_Toc39051750"/>
      <w:bookmarkStart w:id="238" w:name="_Toc43210322"/>
      <w:bookmarkStart w:id="239" w:name="_Toc49853228"/>
      <w:bookmarkStart w:id="240" w:name="_Toc56530017"/>
      <w:bookmarkStart w:id="241" w:name="_Toc67686533"/>
      <w:r w:rsidRPr="00630AB6">
        <w:t>5.3.2.4</w:t>
      </w:r>
      <w:r>
        <w:tab/>
      </w:r>
      <w:r w:rsidRPr="00630AB6">
        <w:t>Unsubscribe Service Operation</w:t>
      </w:r>
      <w:bookmarkEnd w:id="234"/>
      <w:bookmarkEnd w:id="235"/>
      <w:bookmarkEnd w:id="236"/>
      <w:bookmarkEnd w:id="237"/>
      <w:bookmarkEnd w:id="238"/>
      <w:bookmarkEnd w:id="239"/>
      <w:bookmarkEnd w:id="240"/>
      <w:bookmarkEnd w:id="241"/>
    </w:p>
    <w:p w14:paraId="73357EA7" w14:textId="77777777" w:rsidR="00B02215" w:rsidRPr="00630AB6" w:rsidRDefault="00B02215" w:rsidP="00B02215">
      <w:pPr>
        <w:pStyle w:val="Heading5"/>
      </w:pPr>
      <w:bookmarkStart w:id="242" w:name="_Toc20142292"/>
      <w:bookmarkStart w:id="243" w:name="_Toc34217236"/>
      <w:bookmarkStart w:id="244" w:name="_Toc34217388"/>
      <w:bookmarkStart w:id="245" w:name="_Toc39051751"/>
      <w:bookmarkStart w:id="246" w:name="_Toc43210323"/>
      <w:bookmarkStart w:id="247" w:name="_Toc49853229"/>
      <w:bookmarkStart w:id="248" w:name="_Toc56530018"/>
      <w:bookmarkStart w:id="249" w:name="_Toc67686534"/>
      <w:r w:rsidRPr="00630AB6">
        <w:t>5.3.2.4.1</w:t>
      </w:r>
      <w:r w:rsidRPr="00630AB6">
        <w:tab/>
        <w:t>General</w:t>
      </w:r>
      <w:bookmarkEnd w:id="242"/>
      <w:bookmarkEnd w:id="243"/>
      <w:bookmarkEnd w:id="244"/>
      <w:bookmarkEnd w:id="245"/>
      <w:bookmarkEnd w:id="246"/>
      <w:bookmarkEnd w:id="247"/>
      <w:bookmarkEnd w:id="248"/>
      <w:bookmarkEnd w:id="249"/>
    </w:p>
    <w:p w14:paraId="6648CE84" w14:textId="77777777" w:rsidR="00B02215" w:rsidRPr="00630AB6" w:rsidRDefault="00B02215" w:rsidP="00B02215">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122795EB" w14:textId="77777777" w:rsidR="00B02215" w:rsidRPr="00630AB6" w:rsidRDefault="00B02215" w:rsidP="00B02215">
      <w:pPr>
        <w:pStyle w:val="TH"/>
      </w:pPr>
    </w:p>
    <w:p w14:paraId="13AF046F" w14:textId="77777777" w:rsidR="00B02215" w:rsidRPr="00630AB6" w:rsidRDefault="00B02215" w:rsidP="00B02215">
      <w:pPr>
        <w:pStyle w:val="TF"/>
      </w:pPr>
    </w:p>
    <w:p w14:paraId="3C49C24F" w14:textId="77777777" w:rsidR="00B02215" w:rsidRPr="00630AB6" w:rsidRDefault="00793B51" w:rsidP="00B02215">
      <w:pPr>
        <w:pStyle w:val="TH"/>
      </w:pPr>
      <w:r w:rsidRPr="00630AB6">
        <w:object w:dxaOrig="11400" w:dyaOrig="2610" w14:anchorId="0E8F8904">
          <v:shape id="_x0000_i1032" type="#_x0000_t75" style="width:481pt;height:110pt" o:ole="">
            <v:imagedata r:id="rId26" o:title=""/>
          </v:shape>
          <o:OLEObject Type="Embed" ProgID="Visio.Drawing.11" ShapeID="_x0000_i1032" DrawAspect="Content" ObjectID="_1678299368" r:id="rId27"/>
        </w:object>
      </w:r>
    </w:p>
    <w:p w14:paraId="74B01C13" w14:textId="77777777" w:rsidR="00B02215" w:rsidRPr="00E652E2" w:rsidRDefault="00B02215" w:rsidP="00B02215">
      <w:pPr>
        <w:pStyle w:val="TF"/>
      </w:pPr>
      <w:r w:rsidRPr="00E652E2">
        <w:t>Figure 5.3.2.4.1-1 Unsubscribe a subscription</w:t>
      </w:r>
    </w:p>
    <w:p w14:paraId="2331FAC4" w14:textId="77777777" w:rsidR="00B02215" w:rsidRPr="00630AB6" w:rsidRDefault="00B02215" w:rsidP="00B02215">
      <w:pPr>
        <w:pStyle w:val="B10"/>
      </w:pPr>
      <w:r w:rsidRPr="00630AB6">
        <w:t>1.</w:t>
      </w:r>
      <w:r w:rsidRPr="00630AB6">
        <w:tab/>
        <w:t>The NF Service Consumer shall send a DELETE request to delete an existing subscription resource in the NSSF.</w:t>
      </w:r>
    </w:p>
    <w:p w14:paraId="4F6E0067" w14:textId="77777777" w:rsidR="00B02215" w:rsidRPr="00630AB6" w:rsidRDefault="00B02215" w:rsidP="00B02215">
      <w:pPr>
        <w:pStyle w:val="B10"/>
      </w:pPr>
      <w:r w:rsidRPr="00630AB6">
        <w:t>2.</w:t>
      </w:r>
      <w:r w:rsidRPr="00630AB6">
        <w:tab/>
        <w:t>If the request is accepted, the NSSF shall respond with the status code 204 indicating the resource identified by subscription ID is successfully deleted.</w:t>
      </w:r>
    </w:p>
    <w:p w14:paraId="4A124908" w14:textId="77777777" w:rsidR="00B02215" w:rsidRPr="00630AB6" w:rsidRDefault="00B02215" w:rsidP="00B02215">
      <w:pPr>
        <w:pStyle w:val="B10"/>
        <w:ind w:firstLine="0"/>
      </w:pPr>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889B09" w14:textId="77777777" w:rsidR="00B02215" w:rsidRPr="00630AB6" w:rsidRDefault="00B02215" w:rsidP="00B02215">
      <w:pPr>
        <w:pStyle w:val="Heading4"/>
      </w:pPr>
      <w:bookmarkStart w:id="250" w:name="_Toc20142293"/>
      <w:bookmarkStart w:id="251" w:name="_Toc34217237"/>
      <w:bookmarkStart w:id="252" w:name="_Toc34217389"/>
      <w:bookmarkStart w:id="253" w:name="_Toc39051752"/>
      <w:bookmarkStart w:id="254" w:name="_Toc43210324"/>
      <w:bookmarkStart w:id="255" w:name="_Toc49853230"/>
      <w:bookmarkStart w:id="256" w:name="_Toc56530019"/>
      <w:bookmarkStart w:id="257" w:name="_Toc67686535"/>
      <w:r w:rsidRPr="00630AB6">
        <w:lastRenderedPageBreak/>
        <w:t>5.3.2.</w:t>
      </w:r>
      <w:r w:rsidRPr="00630AB6">
        <w:rPr>
          <w:rFonts w:hint="eastAsia"/>
          <w:lang w:eastAsia="zh-CN"/>
        </w:rPr>
        <w:t>5</w:t>
      </w:r>
      <w:r w:rsidRPr="00630AB6">
        <w:tab/>
        <w:t>Notify Service Operation</w:t>
      </w:r>
      <w:bookmarkEnd w:id="250"/>
      <w:bookmarkEnd w:id="251"/>
      <w:bookmarkEnd w:id="252"/>
      <w:bookmarkEnd w:id="253"/>
      <w:bookmarkEnd w:id="254"/>
      <w:bookmarkEnd w:id="255"/>
      <w:bookmarkEnd w:id="256"/>
      <w:bookmarkEnd w:id="257"/>
    </w:p>
    <w:p w14:paraId="25B08E06" w14:textId="77777777" w:rsidR="00B02215" w:rsidRPr="00630AB6" w:rsidRDefault="00B02215" w:rsidP="00B02215">
      <w:pPr>
        <w:pStyle w:val="Heading5"/>
      </w:pPr>
      <w:bookmarkStart w:id="258" w:name="_Toc20142294"/>
      <w:bookmarkStart w:id="259" w:name="_Toc34217238"/>
      <w:bookmarkStart w:id="260" w:name="_Toc34217390"/>
      <w:bookmarkStart w:id="261" w:name="_Toc39051753"/>
      <w:bookmarkStart w:id="262" w:name="_Toc43210325"/>
      <w:bookmarkStart w:id="263" w:name="_Toc49853231"/>
      <w:bookmarkStart w:id="264" w:name="_Toc56530020"/>
      <w:bookmarkStart w:id="265" w:name="_Toc67686536"/>
      <w:r w:rsidRPr="00630AB6">
        <w:t>5.3.2.</w:t>
      </w:r>
      <w:r w:rsidRPr="00630AB6">
        <w:rPr>
          <w:rFonts w:hint="eastAsia"/>
          <w:lang w:eastAsia="zh-CN"/>
        </w:rPr>
        <w:t>5</w:t>
      </w:r>
      <w:r w:rsidRPr="00630AB6">
        <w:t>.1</w:t>
      </w:r>
      <w:r w:rsidRPr="00630AB6">
        <w:tab/>
        <w:t>General</w:t>
      </w:r>
      <w:bookmarkEnd w:id="258"/>
      <w:bookmarkEnd w:id="259"/>
      <w:bookmarkEnd w:id="260"/>
      <w:bookmarkEnd w:id="261"/>
      <w:bookmarkEnd w:id="262"/>
      <w:bookmarkEnd w:id="263"/>
      <w:bookmarkEnd w:id="264"/>
      <w:bookmarkEnd w:id="265"/>
    </w:p>
    <w:p w14:paraId="01454949" w14:textId="77777777"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5A192579" w14:textId="77777777" w:rsidR="00B02215" w:rsidRPr="00630AB6" w:rsidRDefault="00793B51" w:rsidP="00B02215">
      <w:pPr>
        <w:pStyle w:val="TH"/>
      </w:pPr>
      <w:r w:rsidRPr="00630AB6">
        <w:object w:dxaOrig="11400" w:dyaOrig="2610" w14:anchorId="33881839">
          <v:shape id="_x0000_i1033" type="#_x0000_t75" style="width:481pt;height:110pt" o:ole="">
            <v:imagedata r:id="rId28" o:title=""/>
          </v:shape>
          <o:OLEObject Type="Embed" ProgID="Visio.Drawing.11" ShapeID="_x0000_i1033" DrawAspect="Content" ObjectID="_1678299369" r:id="rId29"/>
        </w:object>
      </w:r>
    </w:p>
    <w:p w14:paraId="11BF7664"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792D9AB0" w14:textId="77777777" w:rsidR="00B02215" w:rsidRPr="00630AB6" w:rsidRDefault="00B02215" w:rsidP="00B02215">
      <w:pPr>
        <w:pStyle w:val="B10"/>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representations of the individual NssfEventNotification resource.</w:t>
      </w:r>
      <w:r w:rsidR="00716112" w:rsidRPr="00716112">
        <w:t xml:space="preserve"> </w:t>
      </w:r>
      <w:r w:rsidR="00716112">
        <w:t xml:space="preserve">If there is no supported S-NSSAIs </w:t>
      </w:r>
      <w:r w:rsidR="00716112" w:rsidRPr="00630AB6">
        <w:rPr>
          <w:color w:val="000000"/>
          <w:lang w:eastAsia="zh-CN"/>
        </w:rPr>
        <w:t>authorized by the NSSF</w:t>
      </w:r>
      <w:r w:rsidR="00716112" w:rsidRPr="00630AB6">
        <w:rPr>
          <w:color w:val="FF0000"/>
          <w:lang w:eastAsia="zh-CN"/>
        </w:rPr>
        <w:t xml:space="preserve"> </w:t>
      </w:r>
      <w:r w:rsidR="00716112" w:rsidRPr="00630AB6">
        <w:rPr>
          <w:rFonts w:cs="Arial"/>
          <w:szCs w:val="18"/>
          <w:lang w:eastAsia="zh-CN"/>
        </w:rPr>
        <w:t>for the TA</w:t>
      </w:r>
      <w:r w:rsidR="00716112">
        <w:rPr>
          <w:rFonts w:cs="Arial"/>
          <w:szCs w:val="18"/>
          <w:lang w:eastAsia="zh-CN"/>
        </w:rPr>
        <w:t xml:space="preserve">, the NSSF shall not return the </w:t>
      </w:r>
      <w:r w:rsidR="00716112" w:rsidRPr="00630AB6">
        <w:rPr>
          <w:rFonts w:hint="eastAsia"/>
          <w:lang w:eastAsia="zh-CN"/>
        </w:rPr>
        <w:t>Authorized</w:t>
      </w:r>
      <w:r w:rsidR="00716112" w:rsidRPr="00630AB6">
        <w:t>NssaiAvailabilityData</w:t>
      </w:r>
      <w:r w:rsidR="00716112">
        <w:t xml:space="preserve"> </w:t>
      </w:r>
      <w:r w:rsidR="00716112">
        <w:rPr>
          <w:lang w:eastAsia="fr-FR"/>
        </w:rPr>
        <w:t>for the corresponding TA</w:t>
      </w:r>
      <w:r w:rsidR="00716112">
        <w:t xml:space="preserve"> in the notification.</w:t>
      </w:r>
      <w:r w:rsidR="00632223">
        <w:t xml:space="preserve"> If there is no supported S-NSSAIs </w:t>
      </w:r>
      <w:r w:rsidR="00632223" w:rsidRPr="00630AB6">
        <w:rPr>
          <w:color w:val="000000"/>
          <w:lang w:eastAsia="zh-CN"/>
        </w:rPr>
        <w:t>authorized by the NSSF</w:t>
      </w:r>
      <w:r w:rsidR="00632223" w:rsidRPr="00630AB6">
        <w:rPr>
          <w:color w:val="FF0000"/>
          <w:lang w:eastAsia="zh-CN"/>
        </w:rPr>
        <w:t xml:space="preserve"> </w:t>
      </w:r>
      <w:r w:rsidR="00632223" w:rsidRPr="00630AB6">
        <w:rPr>
          <w:rFonts w:cs="Arial"/>
          <w:szCs w:val="18"/>
          <w:lang w:eastAsia="zh-CN"/>
        </w:rPr>
        <w:t xml:space="preserve">for </w:t>
      </w:r>
      <w:r w:rsidR="00632223">
        <w:rPr>
          <w:rFonts w:cs="Arial"/>
          <w:szCs w:val="18"/>
          <w:lang w:eastAsia="zh-CN"/>
        </w:rPr>
        <w:t xml:space="preserve">all </w:t>
      </w:r>
      <w:r w:rsidR="00632223" w:rsidRPr="00630AB6">
        <w:rPr>
          <w:rFonts w:cs="Arial"/>
          <w:szCs w:val="18"/>
          <w:lang w:eastAsia="zh-CN"/>
        </w:rPr>
        <w:t>TA</w:t>
      </w:r>
      <w:r w:rsidR="00632223">
        <w:rPr>
          <w:rFonts w:cs="Arial"/>
          <w:szCs w:val="18"/>
          <w:lang w:eastAsia="zh-CN"/>
        </w:rPr>
        <w:t>s and the NF Service Consumer has indicated support of "EANAN" feature, the NSSF shall set a</w:t>
      </w:r>
      <w:r w:rsidR="00632223" w:rsidRPr="00630AB6">
        <w:rPr>
          <w:rFonts w:hint="eastAsia"/>
          <w:lang w:eastAsia="zh-CN"/>
        </w:rPr>
        <w:t>uthorized</w:t>
      </w:r>
      <w:r w:rsidR="00632223" w:rsidRPr="00630AB6">
        <w:t>NssaiAvailabilityData</w:t>
      </w:r>
      <w:r w:rsidR="00632223">
        <w:t xml:space="preserve"> attribute to an </w:t>
      </w:r>
      <w:r w:rsidR="00632223">
        <w:rPr>
          <w:rFonts w:cs="Arial"/>
          <w:szCs w:val="18"/>
          <w:lang w:eastAsia="zh-CN"/>
        </w:rPr>
        <w:t>empty array.</w:t>
      </w:r>
    </w:p>
    <w:p w14:paraId="65945343" w14:textId="77777777" w:rsidR="00B02215" w:rsidRDefault="00B02215" w:rsidP="00B02215">
      <w:pPr>
        <w:pStyle w:val="B10"/>
      </w:pPr>
      <w:r w:rsidRPr="00630AB6">
        <w:t>2.</w:t>
      </w:r>
      <w:r w:rsidRPr="00630AB6">
        <w:tab/>
        <w:t>On success, "204 No Content" shall be returned and the payload body of the POST response shall be empty.</w:t>
      </w:r>
    </w:p>
    <w:p w14:paraId="064B1EF7" w14:textId="77777777" w:rsidR="00793B51" w:rsidRPr="00793B51" w:rsidRDefault="00793B51" w:rsidP="00793B51">
      <w:pPr>
        <w:pStyle w:val="B10"/>
        <w:ind w:firstLine="0"/>
        <w:rPr>
          <w:rFonts w:eastAsiaTheme="minorEastAsia"/>
        </w:rPr>
      </w:pPr>
      <w:r w:rsidRPr="00793B51">
        <w:rPr>
          <w:rFonts w:eastAsiaTheme="minorEastAsia"/>
        </w:rPr>
        <w:t>On failure or redirection, the NF service consumer shall return one of the HTTP status code together with the response body listed in Table 6.2.5.2.3.1-2.</w:t>
      </w:r>
    </w:p>
    <w:p w14:paraId="0AEF933F" w14:textId="77777777" w:rsidR="00B02215" w:rsidRPr="00630AB6" w:rsidRDefault="00B02215" w:rsidP="00B02215">
      <w:pPr>
        <w:pStyle w:val="Heading4"/>
      </w:pPr>
      <w:bookmarkStart w:id="266" w:name="_Toc20142295"/>
      <w:bookmarkStart w:id="267" w:name="_Toc34217239"/>
      <w:bookmarkStart w:id="268" w:name="_Toc34217391"/>
      <w:bookmarkStart w:id="269" w:name="_Toc39051754"/>
      <w:bookmarkStart w:id="270" w:name="_Toc43210326"/>
      <w:bookmarkStart w:id="271" w:name="_Toc49853232"/>
      <w:bookmarkStart w:id="272" w:name="_Toc56530021"/>
      <w:bookmarkStart w:id="273" w:name="_Toc67686537"/>
      <w:r w:rsidRPr="00630AB6">
        <w:t>5.3.2.</w:t>
      </w:r>
      <w:r w:rsidRPr="00630AB6">
        <w:rPr>
          <w:rFonts w:hint="eastAsia"/>
          <w:lang w:eastAsia="zh-CN"/>
        </w:rPr>
        <w:t>6</w:t>
      </w:r>
      <w:r w:rsidRPr="00630AB6">
        <w:tab/>
        <w:t>Delete Service Operation</w:t>
      </w:r>
      <w:bookmarkEnd w:id="266"/>
      <w:bookmarkEnd w:id="267"/>
      <w:bookmarkEnd w:id="268"/>
      <w:bookmarkEnd w:id="269"/>
      <w:bookmarkEnd w:id="270"/>
      <w:bookmarkEnd w:id="271"/>
      <w:bookmarkEnd w:id="272"/>
      <w:bookmarkEnd w:id="273"/>
    </w:p>
    <w:p w14:paraId="23F07D21" w14:textId="77777777" w:rsidR="00B02215" w:rsidRPr="00630AB6" w:rsidRDefault="00B02215" w:rsidP="00B02215">
      <w:pPr>
        <w:pStyle w:val="Heading5"/>
      </w:pPr>
      <w:bookmarkStart w:id="274" w:name="_Toc20142296"/>
      <w:bookmarkStart w:id="275" w:name="_Toc34217240"/>
      <w:bookmarkStart w:id="276" w:name="_Toc34217392"/>
      <w:bookmarkStart w:id="277" w:name="_Toc39051755"/>
      <w:bookmarkStart w:id="278" w:name="_Toc43210327"/>
      <w:bookmarkStart w:id="279" w:name="_Toc49853233"/>
      <w:bookmarkStart w:id="280" w:name="_Toc56530022"/>
      <w:bookmarkStart w:id="281" w:name="_Toc67686538"/>
      <w:r w:rsidRPr="00630AB6">
        <w:t>5.3.2.</w:t>
      </w:r>
      <w:r w:rsidRPr="00630AB6">
        <w:rPr>
          <w:rFonts w:hint="eastAsia"/>
          <w:lang w:eastAsia="zh-CN"/>
        </w:rPr>
        <w:t>6</w:t>
      </w:r>
      <w:r w:rsidRPr="00630AB6">
        <w:t>.1</w:t>
      </w:r>
      <w:r w:rsidRPr="00630AB6">
        <w:tab/>
        <w:t>General</w:t>
      </w:r>
      <w:bookmarkEnd w:id="274"/>
      <w:bookmarkEnd w:id="275"/>
      <w:bookmarkEnd w:id="276"/>
      <w:bookmarkEnd w:id="277"/>
      <w:bookmarkEnd w:id="278"/>
      <w:bookmarkEnd w:id="279"/>
      <w:bookmarkEnd w:id="280"/>
      <w:bookmarkEnd w:id="281"/>
    </w:p>
    <w:p w14:paraId="5BFD1907"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17B60AAC" w14:textId="77777777" w:rsidR="00B02215" w:rsidRPr="00630AB6" w:rsidRDefault="00793B51" w:rsidP="00B02215">
      <w:pPr>
        <w:pStyle w:val="TH"/>
      </w:pPr>
      <w:r w:rsidRPr="00630AB6">
        <w:object w:dxaOrig="11401" w:dyaOrig="2611" w14:anchorId="07161E46">
          <v:shape id="_x0000_i1034" type="#_x0000_t75" style="width:481pt;height:110pt" o:ole="">
            <v:imagedata r:id="rId30" o:title=""/>
          </v:shape>
          <o:OLEObject Type="Embed" ProgID="Visio.Drawing.11" ShapeID="_x0000_i1034" DrawAspect="Content" ObjectID="_1678299370" r:id="rId31"/>
        </w:object>
      </w:r>
    </w:p>
    <w:p w14:paraId="3DC415E4"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2688A884" w14:textId="77777777" w:rsidR="00B02215" w:rsidRPr="00630AB6" w:rsidRDefault="00B02215" w:rsidP="00B02215">
      <w:pPr>
        <w:pStyle w:val="B10"/>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63B59DE0" w14:textId="77777777" w:rsidR="00B02215" w:rsidRDefault="00B02215" w:rsidP="00B02215">
      <w:pPr>
        <w:pStyle w:val="B10"/>
      </w:pPr>
      <w:r w:rsidRPr="00630AB6">
        <w:t>2.</w:t>
      </w:r>
      <w:r w:rsidRPr="00630AB6">
        <w:tab/>
        <w:t>The NSSF shall delete the NSSAI Availability information for the individual AMF and shall return the 204 No Content status code.</w:t>
      </w:r>
    </w:p>
    <w:p w14:paraId="497696FB" w14:textId="77777777" w:rsidR="00793B51" w:rsidRPr="00793B51" w:rsidRDefault="00793B51" w:rsidP="00793B51">
      <w:pPr>
        <w:pStyle w:val="B10"/>
        <w:ind w:firstLine="0"/>
        <w:rPr>
          <w:rFonts w:eastAsiaTheme="minorEastAsia"/>
        </w:rPr>
      </w:pPr>
      <w:r w:rsidRPr="00793B51">
        <w:rPr>
          <w:rFonts w:eastAsiaTheme="minorEastAsia"/>
        </w:rPr>
        <w:t>On failure or redirection, the NSSF shall return one of the HTTP status code together with the response body listed in Table 6.2.3.2.3.3-2.</w:t>
      </w:r>
    </w:p>
    <w:p w14:paraId="658AF7A5" w14:textId="77777777" w:rsidR="00B02215" w:rsidRPr="00755A8C" w:rsidRDefault="00B02215" w:rsidP="00B02215">
      <w:pPr>
        <w:pStyle w:val="Heading4"/>
      </w:pPr>
      <w:bookmarkStart w:id="282" w:name="_Toc34217241"/>
      <w:bookmarkStart w:id="283" w:name="_Toc34217393"/>
      <w:bookmarkStart w:id="284" w:name="_Toc39051756"/>
      <w:bookmarkStart w:id="285" w:name="_Toc43210328"/>
      <w:bookmarkStart w:id="286" w:name="_Toc49853234"/>
      <w:bookmarkStart w:id="287" w:name="_Toc56530023"/>
      <w:bookmarkStart w:id="288" w:name="_Toc67686539"/>
      <w:r w:rsidRPr="00755A8C">
        <w:lastRenderedPageBreak/>
        <w:t>5.3.2.</w:t>
      </w:r>
      <w:r>
        <w:t>7</w:t>
      </w:r>
      <w:r w:rsidRPr="00755A8C">
        <w:tab/>
      </w:r>
      <w:r>
        <w:t>Options</w:t>
      </w:r>
      <w:r w:rsidRPr="00755A8C">
        <w:t xml:space="preserve"> Service Operation</w:t>
      </w:r>
      <w:bookmarkEnd w:id="282"/>
      <w:bookmarkEnd w:id="283"/>
      <w:bookmarkEnd w:id="284"/>
      <w:bookmarkEnd w:id="285"/>
      <w:bookmarkEnd w:id="286"/>
      <w:bookmarkEnd w:id="287"/>
      <w:bookmarkEnd w:id="288"/>
    </w:p>
    <w:p w14:paraId="1F4B5454" w14:textId="77777777" w:rsidR="00B02215" w:rsidRPr="00755A8C" w:rsidRDefault="00B02215" w:rsidP="00B02215">
      <w:pPr>
        <w:pStyle w:val="Heading5"/>
      </w:pPr>
      <w:bookmarkStart w:id="289" w:name="_Toc34217242"/>
      <w:bookmarkStart w:id="290" w:name="_Toc34217394"/>
      <w:bookmarkStart w:id="291" w:name="_Toc39051757"/>
      <w:bookmarkStart w:id="292" w:name="_Toc43210329"/>
      <w:bookmarkStart w:id="293" w:name="_Toc49853235"/>
      <w:bookmarkStart w:id="294" w:name="_Toc56530024"/>
      <w:bookmarkStart w:id="295" w:name="_Toc67686540"/>
      <w:r w:rsidRPr="00755A8C">
        <w:t>5.3.2.</w:t>
      </w:r>
      <w:r>
        <w:t>7</w:t>
      </w:r>
      <w:r w:rsidRPr="00755A8C">
        <w:t>.1</w:t>
      </w:r>
      <w:r w:rsidRPr="00755A8C">
        <w:tab/>
        <w:t>General</w:t>
      </w:r>
      <w:bookmarkEnd w:id="289"/>
      <w:bookmarkEnd w:id="290"/>
      <w:bookmarkEnd w:id="291"/>
      <w:bookmarkEnd w:id="292"/>
      <w:bookmarkEnd w:id="293"/>
      <w:bookmarkEnd w:id="294"/>
      <w:bookmarkEnd w:id="295"/>
    </w:p>
    <w:p w14:paraId="27EED6C3" w14:textId="77777777"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ressource.</w:t>
      </w:r>
    </w:p>
    <w:p w14:paraId="10B1ABD1" w14:textId="77777777" w:rsidR="00B02215" w:rsidRPr="00E53049" w:rsidRDefault="00B02215" w:rsidP="00B02215">
      <w:pPr>
        <w:rPr>
          <w:lang w:val="en-US"/>
        </w:rPr>
      </w:pPr>
    </w:p>
    <w:p w14:paraId="0B193484" w14:textId="77777777" w:rsidR="00B02215" w:rsidRDefault="00B02215" w:rsidP="00E53049">
      <w:pPr>
        <w:pStyle w:val="TH"/>
      </w:pPr>
    </w:p>
    <w:p w14:paraId="61005948" w14:textId="77777777" w:rsidR="00793B51" w:rsidRDefault="00793B51" w:rsidP="00E53049">
      <w:pPr>
        <w:pStyle w:val="TH"/>
      </w:pPr>
      <w:r>
        <w:object w:dxaOrig="11400" w:dyaOrig="2610" w14:anchorId="7694158E">
          <v:shape id="_x0000_i1035" type="#_x0000_t75" style="width:481pt;height:128.5pt" o:ole="">
            <v:imagedata r:id="rId32" o:title=""/>
          </v:shape>
          <o:OLEObject Type="Embed" ProgID="Visio.Drawing.11" ShapeID="_x0000_i1035" DrawAspect="Content" ObjectID="_1678299371" r:id="rId33"/>
        </w:object>
      </w:r>
    </w:p>
    <w:p w14:paraId="656E1B3C" w14:textId="77777777" w:rsidR="00B02215" w:rsidRPr="00B75CCE" w:rsidRDefault="00B02215" w:rsidP="00B02215">
      <w:pPr>
        <w:pStyle w:val="TF"/>
      </w:pPr>
      <w:r>
        <w:t>Figure 5.3.2.</w:t>
      </w:r>
      <w:r>
        <w:rPr>
          <w:lang w:eastAsia="zh-CN"/>
        </w:rPr>
        <w:t>7</w:t>
      </w:r>
      <w:r>
        <w:t>.1-1: Procedure for the discovery of communication options supported by the NSSF</w:t>
      </w:r>
    </w:p>
    <w:p w14:paraId="4C17C535" w14:textId="77777777" w:rsidR="00B02215" w:rsidRPr="00E53049" w:rsidRDefault="00B02215" w:rsidP="00B02215">
      <w:pPr>
        <w:pStyle w:val="B10"/>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ressource</w:t>
      </w:r>
      <w:r w:rsidRPr="00E53049">
        <w:t>.</w:t>
      </w:r>
    </w:p>
    <w:p w14:paraId="46F5581F" w14:textId="77777777" w:rsidR="00B02215" w:rsidRPr="00E53049" w:rsidRDefault="00B02215" w:rsidP="00B02215">
      <w:pPr>
        <w:pStyle w:val="B10"/>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4D427D3F" w14:textId="77777777" w:rsidR="00B02215" w:rsidRPr="00B75CCE" w:rsidRDefault="00B02215" w:rsidP="00E53049">
      <w:pPr>
        <w:pStyle w:val="B10"/>
        <w:ind w:firstLine="0"/>
      </w:pPr>
      <w:r w:rsidRPr="00E53049">
        <w:t>On failure</w:t>
      </w:r>
      <w:r w:rsidR="00793B51">
        <w:t xml:space="preserve"> or redirection</w:t>
      </w:r>
      <w:r w:rsidRPr="00E53049">
        <w:t>, the NSSF shall return one of the HTTP</w:t>
      </w:r>
      <w:r>
        <w:t xml:space="preserve"> status code listed in Table 6.2.3.5.3.1-3.</w:t>
      </w:r>
    </w:p>
    <w:p w14:paraId="0ACBA784" w14:textId="77777777" w:rsidR="00B02215" w:rsidRPr="00630AB6" w:rsidRDefault="00B02215" w:rsidP="00B02215">
      <w:pPr>
        <w:pStyle w:val="Heading1"/>
      </w:pPr>
      <w:bookmarkStart w:id="296" w:name="_Toc20142297"/>
      <w:bookmarkStart w:id="297" w:name="_Toc34217243"/>
      <w:bookmarkStart w:id="298" w:name="_Toc34217395"/>
      <w:bookmarkStart w:id="299" w:name="_Toc39051758"/>
      <w:bookmarkStart w:id="300" w:name="_Toc43210330"/>
      <w:bookmarkStart w:id="301" w:name="_Toc49853236"/>
      <w:bookmarkStart w:id="302" w:name="_Toc56530025"/>
      <w:bookmarkStart w:id="303" w:name="_Toc67686541"/>
      <w:r w:rsidRPr="00630AB6">
        <w:t>6</w:t>
      </w:r>
      <w:r w:rsidRPr="00630AB6">
        <w:tab/>
        <w:t>API Definitions</w:t>
      </w:r>
      <w:bookmarkEnd w:id="296"/>
      <w:bookmarkEnd w:id="297"/>
      <w:bookmarkEnd w:id="298"/>
      <w:bookmarkEnd w:id="299"/>
      <w:bookmarkEnd w:id="300"/>
      <w:bookmarkEnd w:id="301"/>
      <w:bookmarkEnd w:id="302"/>
      <w:bookmarkEnd w:id="303"/>
    </w:p>
    <w:p w14:paraId="41E62D53" w14:textId="77777777" w:rsidR="00B02215" w:rsidRPr="00630AB6" w:rsidRDefault="00B02215" w:rsidP="00B02215">
      <w:pPr>
        <w:pStyle w:val="Heading2"/>
      </w:pPr>
      <w:bookmarkStart w:id="304" w:name="_Toc20142298"/>
      <w:bookmarkStart w:id="305" w:name="_Toc34217244"/>
      <w:bookmarkStart w:id="306" w:name="_Toc34217396"/>
      <w:bookmarkStart w:id="307" w:name="_Toc39051759"/>
      <w:bookmarkStart w:id="308" w:name="_Toc43210331"/>
      <w:bookmarkStart w:id="309" w:name="_Toc49853237"/>
      <w:bookmarkStart w:id="310" w:name="_Toc56530026"/>
      <w:bookmarkStart w:id="311" w:name="_Toc67686542"/>
      <w:r w:rsidRPr="00630AB6">
        <w:t>6.1</w:t>
      </w:r>
      <w:r w:rsidRPr="00630AB6">
        <w:tab/>
        <w:t>Nnssf_NSSelection Service API</w:t>
      </w:r>
      <w:bookmarkEnd w:id="304"/>
      <w:bookmarkEnd w:id="305"/>
      <w:bookmarkEnd w:id="306"/>
      <w:bookmarkEnd w:id="307"/>
      <w:bookmarkEnd w:id="308"/>
      <w:bookmarkEnd w:id="309"/>
      <w:bookmarkEnd w:id="310"/>
      <w:bookmarkEnd w:id="311"/>
    </w:p>
    <w:p w14:paraId="36658FBC" w14:textId="77777777" w:rsidR="00B02215" w:rsidRPr="00630AB6" w:rsidRDefault="00B02215" w:rsidP="00B02215">
      <w:pPr>
        <w:pStyle w:val="Heading3"/>
      </w:pPr>
      <w:bookmarkStart w:id="312" w:name="_Toc20142299"/>
      <w:bookmarkStart w:id="313" w:name="_Toc34217245"/>
      <w:bookmarkStart w:id="314" w:name="_Toc34217397"/>
      <w:bookmarkStart w:id="315" w:name="_Toc39051760"/>
      <w:bookmarkStart w:id="316" w:name="_Toc43210332"/>
      <w:bookmarkStart w:id="317" w:name="_Toc49853238"/>
      <w:bookmarkStart w:id="318" w:name="_Toc56530027"/>
      <w:bookmarkStart w:id="319" w:name="_Toc67686543"/>
      <w:r w:rsidRPr="00630AB6">
        <w:t>6.1.1</w:t>
      </w:r>
      <w:r w:rsidRPr="00630AB6">
        <w:tab/>
        <w:t>API URI</w:t>
      </w:r>
      <w:bookmarkEnd w:id="312"/>
      <w:bookmarkEnd w:id="313"/>
      <w:bookmarkEnd w:id="314"/>
      <w:bookmarkEnd w:id="315"/>
      <w:bookmarkEnd w:id="316"/>
      <w:bookmarkEnd w:id="317"/>
      <w:bookmarkEnd w:id="318"/>
      <w:bookmarkEnd w:id="319"/>
    </w:p>
    <w:p w14:paraId="7147FD2E"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71C8BE66"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3D3D5673" w14:textId="77777777"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752A5C4E"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5241711" w14:textId="77777777" w:rsidR="00B02215" w:rsidRPr="00E23840" w:rsidRDefault="00B02215" w:rsidP="00B02215">
      <w:pPr>
        <w:pStyle w:val="B10"/>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0495D566" w14:textId="77777777" w:rsidR="00B02215" w:rsidRPr="00E23840" w:rsidRDefault="00B02215" w:rsidP="00B02215">
      <w:pPr>
        <w:rPr>
          <w:noProof/>
          <w:lang w:eastAsia="zh-CN"/>
        </w:rPr>
      </w:pPr>
      <w:r w:rsidRPr="00E23840">
        <w:rPr>
          <w:noProof/>
          <w:lang w:eastAsia="zh-CN"/>
        </w:rPr>
        <w:t>with the following components:</w:t>
      </w:r>
    </w:p>
    <w:p w14:paraId="03286507"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FB86F25" w14:textId="77777777" w:rsidR="00B02215" w:rsidRPr="00E23840"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218CC1BA" w14:textId="77777777" w:rsidR="00B02215" w:rsidRPr="00630AB6" w:rsidRDefault="00B02215" w:rsidP="00B02215">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FF0BA8A" w14:textId="77777777" w:rsidR="00B02215" w:rsidRPr="00630AB6" w:rsidRDefault="00B02215" w:rsidP="00B02215">
      <w:pPr>
        <w:pStyle w:val="Heading3"/>
      </w:pPr>
      <w:bookmarkStart w:id="320" w:name="_Toc20142300"/>
      <w:bookmarkStart w:id="321" w:name="_Toc34217246"/>
      <w:bookmarkStart w:id="322" w:name="_Toc34217398"/>
      <w:bookmarkStart w:id="323" w:name="_Toc39051761"/>
      <w:bookmarkStart w:id="324" w:name="_Toc43210333"/>
      <w:bookmarkStart w:id="325" w:name="_Toc49853239"/>
      <w:bookmarkStart w:id="326" w:name="_Toc56530028"/>
      <w:bookmarkStart w:id="327" w:name="_Toc67686544"/>
      <w:r w:rsidRPr="00630AB6">
        <w:lastRenderedPageBreak/>
        <w:t>6.1.2</w:t>
      </w:r>
      <w:r w:rsidRPr="00630AB6">
        <w:tab/>
        <w:t>Usage of HTTP</w:t>
      </w:r>
      <w:bookmarkEnd w:id="320"/>
      <w:bookmarkEnd w:id="321"/>
      <w:bookmarkEnd w:id="322"/>
      <w:bookmarkEnd w:id="323"/>
      <w:bookmarkEnd w:id="324"/>
      <w:bookmarkEnd w:id="325"/>
      <w:bookmarkEnd w:id="326"/>
      <w:bookmarkEnd w:id="327"/>
    </w:p>
    <w:p w14:paraId="4130FBED" w14:textId="77777777" w:rsidR="00B02215" w:rsidRPr="00630AB6" w:rsidRDefault="00B02215" w:rsidP="00B02215">
      <w:pPr>
        <w:pStyle w:val="Heading4"/>
      </w:pPr>
      <w:bookmarkStart w:id="328" w:name="_Toc20142301"/>
      <w:bookmarkStart w:id="329" w:name="_Toc34217247"/>
      <w:bookmarkStart w:id="330" w:name="_Toc34217399"/>
      <w:bookmarkStart w:id="331" w:name="_Toc39051762"/>
      <w:bookmarkStart w:id="332" w:name="_Toc43210334"/>
      <w:bookmarkStart w:id="333" w:name="_Toc49853240"/>
      <w:bookmarkStart w:id="334" w:name="_Toc56530029"/>
      <w:bookmarkStart w:id="335" w:name="_Toc67686545"/>
      <w:r w:rsidRPr="00630AB6">
        <w:t>6.1.2.1</w:t>
      </w:r>
      <w:r w:rsidRPr="00630AB6">
        <w:tab/>
        <w:t>General</w:t>
      </w:r>
      <w:bookmarkEnd w:id="328"/>
      <w:bookmarkEnd w:id="329"/>
      <w:bookmarkEnd w:id="330"/>
      <w:bookmarkEnd w:id="331"/>
      <w:bookmarkEnd w:id="332"/>
      <w:bookmarkEnd w:id="333"/>
      <w:bookmarkEnd w:id="334"/>
      <w:bookmarkEnd w:id="335"/>
    </w:p>
    <w:p w14:paraId="0F3D8AFE"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4709E839"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621EA427" w14:textId="77777777" w:rsidR="00B02215" w:rsidRPr="00630AB6" w:rsidRDefault="00B02215" w:rsidP="00B02215">
      <w:pPr>
        <w:pStyle w:val="Heading4"/>
      </w:pPr>
      <w:bookmarkStart w:id="336" w:name="_Toc20142302"/>
      <w:bookmarkStart w:id="337" w:name="_Toc34217248"/>
      <w:bookmarkStart w:id="338" w:name="_Toc34217400"/>
      <w:bookmarkStart w:id="339" w:name="_Toc39051763"/>
      <w:bookmarkStart w:id="340" w:name="_Toc43210335"/>
      <w:bookmarkStart w:id="341" w:name="_Toc49853241"/>
      <w:bookmarkStart w:id="342" w:name="_Toc56530030"/>
      <w:bookmarkStart w:id="343" w:name="_Toc67686546"/>
      <w:r w:rsidRPr="00630AB6">
        <w:t>6.1.2.2</w:t>
      </w:r>
      <w:r w:rsidRPr="00630AB6">
        <w:tab/>
        <w:t>HTTP standard headers</w:t>
      </w:r>
      <w:bookmarkEnd w:id="336"/>
      <w:bookmarkEnd w:id="337"/>
      <w:bookmarkEnd w:id="338"/>
      <w:bookmarkEnd w:id="339"/>
      <w:bookmarkEnd w:id="340"/>
      <w:bookmarkEnd w:id="341"/>
      <w:bookmarkEnd w:id="342"/>
      <w:bookmarkEnd w:id="343"/>
    </w:p>
    <w:p w14:paraId="4C8C5704" w14:textId="77777777" w:rsidR="00B02215" w:rsidRPr="00630AB6" w:rsidRDefault="00B02215" w:rsidP="00B02215">
      <w:pPr>
        <w:pStyle w:val="Heading5"/>
        <w:rPr>
          <w:lang w:eastAsia="zh-CN"/>
        </w:rPr>
      </w:pPr>
      <w:bookmarkStart w:id="344" w:name="_Toc20142303"/>
      <w:bookmarkStart w:id="345" w:name="_Toc34217249"/>
      <w:bookmarkStart w:id="346" w:name="_Toc34217401"/>
      <w:bookmarkStart w:id="347" w:name="_Toc39051764"/>
      <w:bookmarkStart w:id="348" w:name="_Toc43210336"/>
      <w:bookmarkStart w:id="349" w:name="_Toc49853242"/>
      <w:bookmarkStart w:id="350" w:name="_Toc56530031"/>
      <w:bookmarkStart w:id="351" w:name="_Toc67686547"/>
      <w:r w:rsidRPr="00630AB6">
        <w:t>6.1.2.2.1</w:t>
      </w:r>
      <w:r w:rsidRPr="00630AB6">
        <w:rPr>
          <w:rFonts w:hint="eastAsia"/>
          <w:lang w:eastAsia="zh-CN"/>
        </w:rPr>
        <w:tab/>
      </w:r>
      <w:r w:rsidRPr="00630AB6">
        <w:rPr>
          <w:lang w:eastAsia="zh-CN"/>
        </w:rPr>
        <w:t>General</w:t>
      </w:r>
      <w:bookmarkEnd w:id="344"/>
      <w:bookmarkEnd w:id="345"/>
      <w:bookmarkEnd w:id="346"/>
      <w:bookmarkEnd w:id="347"/>
      <w:bookmarkEnd w:id="348"/>
      <w:bookmarkEnd w:id="349"/>
      <w:bookmarkEnd w:id="350"/>
      <w:bookmarkEnd w:id="351"/>
    </w:p>
    <w:p w14:paraId="3EF30F0B"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0D94E3A1" w14:textId="77777777" w:rsidR="00B02215" w:rsidRPr="00630AB6" w:rsidRDefault="00B02215" w:rsidP="00B02215">
      <w:pPr>
        <w:pStyle w:val="Heading5"/>
      </w:pPr>
      <w:bookmarkStart w:id="352" w:name="_Toc20142304"/>
      <w:bookmarkStart w:id="353" w:name="_Toc34217250"/>
      <w:bookmarkStart w:id="354" w:name="_Toc34217402"/>
      <w:bookmarkStart w:id="355" w:name="_Toc39051765"/>
      <w:bookmarkStart w:id="356" w:name="_Toc43210337"/>
      <w:bookmarkStart w:id="357" w:name="_Toc49853243"/>
      <w:bookmarkStart w:id="358" w:name="_Toc56530032"/>
      <w:bookmarkStart w:id="359" w:name="_Toc67686548"/>
      <w:r w:rsidRPr="00630AB6">
        <w:t>6.1.2.2.2</w:t>
      </w:r>
      <w:r w:rsidRPr="00630AB6">
        <w:tab/>
        <w:t>Content type</w:t>
      </w:r>
      <w:bookmarkEnd w:id="352"/>
      <w:bookmarkEnd w:id="353"/>
      <w:bookmarkEnd w:id="354"/>
      <w:bookmarkEnd w:id="355"/>
      <w:bookmarkEnd w:id="356"/>
      <w:bookmarkEnd w:id="357"/>
      <w:bookmarkEnd w:id="358"/>
      <w:bookmarkEnd w:id="359"/>
    </w:p>
    <w:p w14:paraId="23ED47AB" w14:textId="77777777" w:rsidR="00B02215" w:rsidRPr="00630AB6" w:rsidRDefault="00B02215" w:rsidP="00B02215">
      <w:r w:rsidRPr="00630AB6">
        <w:t xml:space="preserve"> The following content types shall be supported:</w:t>
      </w:r>
    </w:p>
    <w:p w14:paraId="60E33D17"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08AB909F"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38D7E181" w14:textId="77777777" w:rsidR="00B02215" w:rsidRPr="00630AB6" w:rsidRDefault="00B02215" w:rsidP="00B02215">
      <w:pPr>
        <w:pStyle w:val="Heading5"/>
        <w:rPr>
          <w:lang w:eastAsia="zh-CN"/>
        </w:rPr>
      </w:pPr>
      <w:bookmarkStart w:id="360" w:name="_Toc20142305"/>
      <w:bookmarkStart w:id="361" w:name="_Toc34217251"/>
      <w:bookmarkStart w:id="362" w:name="_Toc34217403"/>
      <w:bookmarkStart w:id="363" w:name="_Toc39051766"/>
      <w:bookmarkStart w:id="364" w:name="_Toc43210338"/>
      <w:bookmarkStart w:id="365" w:name="_Toc49853244"/>
      <w:bookmarkStart w:id="366" w:name="_Toc56530033"/>
      <w:bookmarkStart w:id="367" w:name="_Toc67686549"/>
      <w:r w:rsidRPr="00630AB6">
        <w:t>6.1.2.3.1</w:t>
      </w:r>
      <w:r w:rsidRPr="00630AB6">
        <w:rPr>
          <w:rFonts w:hint="eastAsia"/>
          <w:lang w:eastAsia="zh-CN"/>
        </w:rPr>
        <w:tab/>
      </w:r>
      <w:r w:rsidRPr="00630AB6">
        <w:rPr>
          <w:lang w:eastAsia="zh-CN"/>
        </w:rPr>
        <w:t>General</w:t>
      </w:r>
      <w:bookmarkEnd w:id="360"/>
      <w:bookmarkEnd w:id="361"/>
      <w:bookmarkEnd w:id="362"/>
      <w:bookmarkEnd w:id="363"/>
      <w:bookmarkEnd w:id="364"/>
      <w:bookmarkEnd w:id="365"/>
      <w:bookmarkEnd w:id="366"/>
      <w:bookmarkEnd w:id="367"/>
    </w:p>
    <w:p w14:paraId="4CF2DF1D"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1C663FCB" w14:textId="77777777" w:rsidR="00B02215" w:rsidRPr="00630AB6" w:rsidRDefault="00B02215" w:rsidP="00B02215">
      <w:pPr>
        <w:pStyle w:val="Heading3"/>
      </w:pPr>
      <w:bookmarkStart w:id="368" w:name="_Toc20142306"/>
      <w:bookmarkStart w:id="369" w:name="_Toc34217252"/>
      <w:bookmarkStart w:id="370" w:name="_Toc34217404"/>
      <w:bookmarkStart w:id="371" w:name="_Toc39051767"/>
      <w:bookmarkStart w:id="372" w:name="_Toc43210339"/>
      <w:bookmarkStart w:id="373" w:name="_Toc49853245"/>
      <w:bookmarkStart w:id="374" w:name="_Toc56530034"/>
      <w:bookmarkStart w:id="375" w:name="_Toc67686550"/>
      <w:r w:rsidRPr="00630AB6">
        <w:t>6.1.3</w:t>
      </w:r>
      <w:r w:rsidRPr="00630AB6">
        <w:tab/>
        <w:t>Resources</w:t>
      </w:r>
      <w:bookmarkEnd w:id="368"/>
      <w:bookmarkEnd w:id="369"/>
      <w:bookmarkEnd w:id="370"/>
      <w:bookmarkEnd w:id="371"/>
      <w:bookmarkEnd w:id="372"/>
      <w:bookmarkEnd w:id="373"/>
      <w:bookmarkEnd w:id="374"/>
      <w:bookmarkEnd w:id="375"/>
    </w:p>
    <w:p w14:paraId="19AA0393" w14:textId="77777777" w:rsidR="00B02215" w:rsidRPr="00630AB6" w:rsidRDefault="00B02215" w:rsidP="00B02215">
      <w:pPr>
        <w:pStyle w:val="Heading4"/>
      </w:pPr>
      <w:bookmarkStart w:id="376" w:name="_Toc20142307"/>
      <w:bookmarkStart w:id="377" w:name="_Toc34217253"/>
      <w:bookmarkStart w:id="378" w:name="_Toc34217405"/>
      <w:bookmarkStart w:id="379" w:name="_Toc39051768"/>
      <w:bookmarkStart w:id="380" w:name="_Toc43210340"/>
      <w:bookmarkStart w:id="381" w:name="_Toc49853246"/>
      <w:bookmarkStart w:id="382" w:name="_Toc56530035"/>
      <w:bookmarkStart w:id="383" w:name="_Toc67686551"/>
      <w:r w:rsidRPr="00630AB6">
        <w:t>6.1.3.1</w:t>
      </w:r>
      <w:r w:rsidRPr="00630AB6">
        <w:tab/>
        <w:t>Overview</w:t>
      </w:r>
      <w:bookmarkEnd w:id="376"/>
      <w:bookmarkEnd w:id="377"/>
      <w:bookmarkEnd w:id="378"/>
      <w:bookmarkEnd w:id="379"/>
      <w:bookmarkEnd w:id="380"/>
      <w:bookmarkEnd w:id="381"/>
      <w:bookmarkEnd w:id="382"/>
      <w:bookmarkEnd w:id="383"/>
    </w:p>
    <w:p w14:paraId="2A57D40D" w14:textId="77777777" w:rsidR="00B02215" w:rsidRPr="00630AB6" w:rsidRDefault="00B02215" w:rsidP="00B02215">
      <w:pPr>
        <w:rPr>
          <w:lang w:eastAsia="zh-CN"/>
        </w:rPr>
      </w:pPr>
      <w:r w:rsidRPr="00630AB6">
        <w:t>Figure 6.1.3.1-1 describes the resource URI structure of the Nnssf_NSSelection API.</w:t>
      </w:r>
    </w:p>
    <w:p w14:paraId="066ED2AA" w14:textId="77777777" w:rsidR="00B02215" w:rsidRDefault="00B02215" w:rsidP="00B02215">
      <w:pPr>
        <w:pStyle w:val="TH"/>
      </w:pPr>
      <w:r w:rsidRPr="00630AB6">
        <w:object w:dxaOrig="8088" w:dyaOrig="3624" w14:anchorId="2A0BD648">
          <v:shape id="_x0000_i1036" type="#_x0000_t75" style="width:292pt;height:133pt" o:ole="">
            <v:imagedata r:id="rId34" o:title=""/>
          </v:shape>
          <o:OLEObject Type="Embed" ProgID="Visio.Drawing.11" ShapeID="_x0000_i1036" DrawAspect="Content" ObjectID="_1678299372" r:id="rId35"/>
        </w:object>
      </w:r>
    </w:p>
    <w:p w14:paraId="6494725C" w14:textId="77777777" w:rsidR="00B02215" w:rsidRPr="00630AB6" w:rsidRDefault="00B02215" w:rsidP="00B02215">
      <w:pPr>
        <w:pStyle w:val="TF"/>
      </w:pPr>
      <w:r>
        <w:t>Fi</w:t>
      </w:r>
      <w:r w:rsidRPr="00630AB6">
        <w:t>gure 6.1.3.1-1: Resource URI structure of the  nnssf_nsselection API</w:t>
      </w:r>
    </w:p>
    <w:p w14:paraId="2DF432E0" w14:textId="77777777" w:rsidR="00B02215" w:rsidRPr="00630AB6" w:rsidRDefault="00B02215" w:rsidP="00B02215">
      <w:r w:rsidRPr="00630AB6">
        <w:t>Table 6.1.3.1-1 provides an overview of the resources and applicable HTTP methods.</w:t>
      </w:r>
    </w:p>
    <w:p w14:paraId="0C509418" w14:textId="77777777"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5F17133"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4E1299"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C1BB2"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2F6AA1"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1AA324" w14:textId="77777777" w:rsidR="00B02215" w:rsidRPr="00E30083" w:rsidRDefault="00B02215" w:rsidP="002A65CD">
            <w:pPr>
              <w:pStyle w:val="TAH"/>
            </w:pPr>
            <w:r w:rsidRPr="00E30083">
              <w:t>Description</w:t>
            </w:r>
          </w:p>
        </w:tc>
      </w:tr>
      <w:tr w:rsidR="00B02215" w:rsidRPr="00E30083" w14:paraId="6B3AB597"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6A907230"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42799246" w14:textId="77777777" w:rsidR="00B02215" w:rsidRPr="00E30083" w:rsidRDefault="00B02215" w:rsidP="002A65CD">
            <w:pPr>
              <w:pStyle w:val="TAL"/>
              <w:rPr>
                <w:lang w:eastAsia="zh-CN"/>
              </w:rPr>
            </w:pPr>
            <w:r w:rsidRPr="00E30083">
              <w:rPr>
                <w:lang w:eastAsia="zh-CN"/>
              </w:rPr>
              <w:t>/</w:t>
            </w:r>
          </w:p>
          <w:p w14:paraId="4CED646A"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4A32204E"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000E3C76" w14:textId="77777777" w:rsidR="00B02215" w:rsidRPr="00E30083" w:rsidRDefault="00B02215" w:rsidP="002A65CD">
            <w:pPr>
              <w:pStyle w:val="TAL"/>
              <w:rPr>
                <w:lang w:eastAsia="zh-CN"/>
              </w:rPr>
            </w:pPr>
            <w:r w:rsidRPr="00E30083">
              <w:rPr>
                <w:lang w:eastAsia="zh-CN"/>
              </w:rPr>
              <w:t>To retrieve network slice information. See clause 6.1.3.2.3.1.</w:t>
            </w:r>
          </w:p>
          <w:p w14:paraId="3D323277" w14:textId="77777777" w:rsidR="00B02215" w:rsidRPr="00E30083" w:rsidRDefault="00B02215" w:rsidP="002A65CD">
            <w:pPr>
              <w:pStyle w:val="TAL"/>
              <w:rPr>
                <w:lang w:eastAsia="zh-CN"/>
              </w:rPr>
            </w:pPr>
          </w:p>
          <w:p w14:paraId="49C6D087" w14:textId="77777777" w:rsidR="00B02215" w:rsidRPr="00E30083" w:rsidRDefault="00B02215" w:rsidP="002A65CD">
            <w:pPr>
              <w:pStyle w:val="TAL"/>
            </w:pPr>
            <w:r w:rsidRPr="00E30083">
              <w:rPr>
                <w:lang w:eastAsia="zh-CN"/>
              </w:rPr>
              <w:t>Maps to Nnssf_NSSelection_Get service operation.</w:t>
            </w:r>
          </w:p>
        </w:tc>
      </w:tr>
    </w:tbl>
    <w:p w14:paraId="465546EF" w14:textId="77777777" w:rsidR="00B02215" w:rsidRPr="00630AB6" w:rsidRDefault="00B02215" w:rsidP="00B02215"/>
    <w:p w14:paraId="508F1A03" w14:textId="77777777" w:rsidR="00B02215" w:rsidRPr="00630AB6" w:rsidRDefault="00B02215" w:rsidP="00B02215">
      <w:pPr>
        <w:pStyle w:val="Heading4"/>
      </w:pPr>
      <w:bookmarkStart w:id="384" w:name="_Toc20142308"/>
      <w:bookmarkStart w:id="385" w:name="_Toc34217254"/>
      <w:bookmarkStart w:id="386" w:name="_Toc34217406"/>
      <w:bookmarkStart w:id="387" w:name="_Toc39051769"/>
      <w:bookmarkStart w:id="388" w:name="_Toc43210341"/>
      <w:bookmarkStart w:id="389" w:name="_Toc49853247"/>
      <w:bookmarkStart w:id="390" w:name="_Toc56530036"/>
      <w:bookmarkStart w:id="391" w:name="_Toc67686552"/>
      <w:r w:rsidRPr="00630AB6">
        <w:t>6.1.3.2</w:t>
      </w:r>
      <w:r w:rsidRPr="00630AB6">
        <w:tab/>
        <w:t>Resource:  Network Slice Information</w:t>
      </w:r>
      <w:bookmarkEnd w:id="384"/>
      <w:bookmarkEnd w:id="385"/>
      <w:bookmarkEnd w:id="386"/>
      <w:bookmarkEnd w:id="387"/>
      <w:bookmarkEnd w:id="388"/>
      <w:bookmarkEnd w:id="389"/>
      <w:bookmarkEnd w:id="390"/>
      <w:bookmarkEnd w:id="391"/>
    </w:p>
    <w:p w14:paraId="1CE5C11B" w14:textId="77777777" w:rsidR="00B02215" w:rsidRPr="00630AB6" w:rsidRDefault="00B02215" w:rsidP="00B02215">
      <w:pPr>
        <w:pStyle w:val="Heading5"/>
      </w:pPr>
      <w:bookmarkStart w:id="392" w:name="_Toc20142309"/>
      <w:bookmarkStart w:id="393" w:name="_Toc34217255"/>
      <w:bookmarkStart w:id="394" w:name="_Toc34217407"/>
      <w:bookmarkStart w:id="395" w:name="_Toc39051770"/>
      <w:bookmarkStart w:id="396" w:name="_Toc43210342"/>
      <w:bookmarkStart w:id="397" w:name="_Toc49853248"/>
      <w:bookmarkStart w:id="398" w:name="_Toc56530037"/>
      <w:bookmarkStart w:id="399" w:name="_Toc67686553"/>
      <w:r w:rsidRPr="00630AB6">
        <w:t>6.1.3.2.1</w:t>
      </w:r>
      <w:r w:rsidRPr="00630AB6">
        <w:tab/>
        <w:t>Description</w:t>
      </w:r>
      <w:bookmarkEnd w:id="392"/>
      <w:bookmarkEnd w:id="393"/>
      <w:bookmarkEnd w:id="394"/>
      <w:bookmarkEnd w:id="395"/>
      <w:bookmarkEnd w:id="396"/>
      <w:bookmarkEnd w:id="397"/>
      <w:bookmarkEnd w:id="398"/>
      <w:bookmarkEnd w:id="399"/>
    </w:p>
    <w:p w14:paraId="352DDE62"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3BB92A92" w14:textId="77777777" w:rsidR="00B02215" w:rsidRPr="00630AB6" w:rsidRDefault="00B02215" w:rsidP="00B02215">
      <w:pPr>
        <w:pStyle w:val="Heading5"/>
      </w:pPr>
      <w:bookmarkStart w:id="400" w:name="_Toc20142310"/>
      <w:bookmarkStart w:id="401" w:name="_Toc34217256"/>
      <w:bookmarkStart w:id="402" w:name="_Toc34217408"/>
      <w:bookmarkStart w:id="403" w:name="_Toc39051771"/>
      <w:bookmarkStart w:id="404" w:name="_Toc43210343"/>
      <w:bookmarkStart w:id="405" w:name="_Toc49853249"/>
      <w:bookmarkStart w:id="406" w:name="_Toc56530038"/>
      <w:bookmarkStart w:id="407" w:name="_Toc67686554"/>
      <w:r w:rsidRPr="00630AB6">
        <w:t>6.1.3.2.2</w:t>
      </w:r>
      <w:r w:rsidRPr="00630AB6">
        <w:tab/>
        <w:t>Resource Definition</w:t>
      </w:r>
      <w:bookmarkEnd w:id="400"/>
      <w:bookmarkEnd w:id="401"/>
      <w:bookmarkEnd w:id="402"/>
      <w:bookmarkEnd w:id="403"/>
      <w:bookmarkEnd w:id="404"/>
      <w:bookmarkEnd w:id="405"/>
      <w:bookmarkEnd w:id="406"/>
      <w:bookmarkEnd w:id="407"/>
    </w:p>
    <w:p w14:paraId="49A2FC21" w14:textId="77777777" w:rsidR="00B02215" w:rsidRPr="00E652E2" w:rsidRDefault="00B02215" w:rsidP="00B02215">
      <w:r w:rsidRPr="00E652E2">
        <w:t xml:space="preserve">Resource URI: </w:t>
      </w:r>
      <w:r w:rsidRPr="00E652E2">
        <w:rPr>
          <w:rFonts w:hint="eastAsia"/>
          <w:b/>
        </w:rPr>
        <w:t>{</w:t>
      </w:r>
      <w:r w:rsidRPr="00E652E2">
        <w:rPr>
          <w:b/>
        </w:rPr>
        <w:t>apiRoot}/nnssf-nsselection/{apiVersion}/network-slice-information</w:t>
      </w:r>
    </w:p>
    <w:p w14:paraId="0CAF56B5" w14:textId="77777777" w:rsidR="00B02215" w:rsidRPr="00630AB6" w:rsidRDefault="00B02215" w:rsidP="00B02215">
      <w:pPr>
        <w:rPr>
          <w:rFonts w:ascii="Arial" w:hAnsi="Arial" w:cs="Arial"/>
        </w:rPr>
      </w:pPr>
      <w:r w:rsidRPr="00630AB6">
        <w:t>This resource shall support the resource URI variables defined in table 6.1.3.2.2-1</w:t>
      </w:r>
      <w:r w:rsidRPr="00630AB6">
        <w:rPr>
          <w:rFonts w:ascii="Arial" w:hAnsi="Arial" w:cs="Arial"/>
        </w:rPr>
        <w:t>.</w:t>
      </w:r>
    </w:p>
    <w:p w14:paraId="3D9E13A1"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284CE88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63D1F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347ADFB3"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E4B050" w14:textId="77777777" w:rsidR="005106A3" w:rsidRPr="00E30083" w:rsidRDefault="005106A3" w:rsidP="002A65CD">
            <w:pPr>
              <w:pStyle w:val="TAH"/>
            </w:pPr>
            <w:r w:rsidRPr="00E30083">
              <w:t>Definition</w:t>
            </w:r>
          </w:p>
        </w:tc>
      </w:tr>
      <w:tr w:rsidR="005106A3" w:rsidRPr="00E30083" w14:paraId="03835F0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9820386"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7BCDFC26"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284F4128" w14:textId="77777777" w:rsidR="005106A3" w:rsidRPr="00E30083" w:rsidRDefault="005106A3" w:rsidP="005106A3">
            <w:pPr>
              <w:pStyle w:val="TAL"/>
            </w:pPr>
            <w:r w:rsidRPr="00E30083">
              <w:rPr>
                <w:rFonts w:hint="eastAsia"/>
                <w:lang w:eastAsia="zh-CN"/>
              </w:rPr>
              <w:t>See clause 6.1.1</w:t>
            </w:r>
          </w:p>
        </w:tc>
      </w:tr>
      <w:tr w:rsidR="005106A3" w:rsidRPr="00E30083" w14:paraId="6F05A64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1E1F5B9" w14:textId="77777777" w:rsidR="005106A3" w:rsidRPr="00E30083" w:rsidRDefault="005106A3" w:rsidP="005106A3">
            <w:pPr>
              <w:pStyle w:val="TAL"/>
              <w:rPr>
                <w:lang w:eastAsia="zh-CN"/>
              </w:rPr>
            </w:pPr>
            <w:r w:rsidRPr="00E30083">
              <w:rPr>
                <w:rFonts w:hint="eastAsia"/>
                <w:lang w:eastAsia="zh-CN"/>
              </w:rPr>
              <w:t>apiVersion</w:t>
            </w:r>
          </w:p>
        </w:tc>
        <w:tc>
          <w:tcPr>
            <w:tcW w:w="781" w:type="pct"/>
            <w:tcBorders>
              <w:top w:val="single" w:sz="6" w:space="0" w:color="000000"/>
              <w:left w:val="single" w:sz="6" w:space="0" w:color="000000"/>
              <w:bottom w:val="single" w:sz="6" w:space="0" w:color="000000"/>
              <w:right w:val="single" w:sz="6" w:space="0" w:color="000000"/>
            </w:tcBorders>
          </w:tcPr>
          <w:p w14:paraId="349C940C"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5E86207" w14:textId="77777777" w:rsidR="005106A3" w:rsidRPr="00E30083" w:rsidRDefault="005106A3" w:rsidP="005106A3">
            <w:pPr>
              <w:pStyle w:val="TAL"/>
              <w:rPr>
                <w:lang w:eastAsia="zh-CN"/>
              </w:rPr>
            </w:pPr>
            <w:r w:rsidRPr="00E30083">
              <w:rPr>
                <w:rFonts w:hint="eastAsia"/>
                <w:lang w:eastAsia="zh-CN"/>
              </w:rPr>
              <w:t>See clause 6.1.1</w:t>
            </w:r>
          </w:p>
        </w:tc>
      </w:tr>
    </w:tbl>
    <w:p w14:paraId="46C97FE9" w14:textId="77777777" w:rsidR="00B02215" w:rsidRPr="00630AB6" w:rsidRDefault="00B02215" w:rsidP="00B02215"/>
    <w:p w14:paraId="3B3CE071" w14:textId="77777777" w:rsidR="00B02215" w:rsidRPr="00630AB6" w:rsidRDefault="00B02215" w:rsidP="00B02215">
      <w:pPr>
        <w:pStyle w:val="Heading5"/>
      </w:pPr>
      <w:bookmarkStart w:id="408" w:name="_Toc20142311"/>
      <w:bookmarkStart w:id="409" w:name="_Toc34217257"/>
      <w:bookmarkStart w:id="410" w:name="_Toc34217409"/>
      <w:bookmarkStart w:id="411" w:name="_Toc39051772"/>
      <w:bookmarkStart w:id="412" w:name="_Toc43210344"/>
      <w:bookmarkStart w:id="413" w:name="_Toc49853250"/>
      <w:bookmarkStart w:id="414" w:name="_Toc56530039"/>
      <w:bookmarkStart w:id="415" w:name="_Toc67686555"/>
      <w:r w:rsidRPr="00630AB6">
        <w:t>6.1.3.2.3</w:t>
      </w:r>
      <w:r w:rsidRPr="00630AB6">
        <w:tab/>
        <w:t>Resource Standard Methods</w:t>
      </w:r>
      <w:bookmarkEnd w:id="408"/>
      <w:bookmarkEnd w:id="409"/>
      <w:bookmarkEnd w:id="410"/>
      <w:bookmarkEnd w:id="411"/>
      <w:bookmarkEnd w:id="412"/>
      <w:bookmarkEnd w:id="413"/>
      <w:bookmarkEnd w:id="414"/>
      <w:bookmarkEnd w:id="415"/>
    </w:p>
    <w:p w14:paraId="297B1DE1" w14:textId="77777777" w:rsidR="00B02215" w:rsidRPr="00630AB6" w:rsidRDefault="00B02215" w:rsidP="00B02215">
      <w:pPr>
        <w:pStyle w:val="Heading6"/>
      </w:pPr>
      <w:bookmarkStart w:id="416" w:name="_Toc20142312"/>
      <w:bookmarkStart w:id="417" w:name="_Toc34217258"/>
      <w:bookmarkStart w:id="418" w:name="_Toc34217410"/>
      <w:bookmarkStart w:id="419" w:name="_Toc39051773"/>
      <w:bookmarkStart w:id="420" w:name="_Toc43210345"/>
      <w:bookmarkStart w:id="421" w:name="_Toc49853251"/>
      <w:bookmarkStart w:id="422" w:name="_Toc56530040"/>
      <w:bookmarkStart w:id="423" w:name="_Toc67686556"/>
      <w:r w:rsidRPr="00630AB6">
        <w:t>6.1.3.2.3.1</w:t>
      </w:r>
      <w:r w:rsidRPr="00630AB6">
        <w:tab/>
        <w:t>GET</w:t>
      </w:r>
      <w:bookmarkEnd w:id="416"/>
      <w:bookmarkEnd w:id="417"/>
      <w:bookmarkEnd w:id="418"/>
      <w:bookmarkEnd w:id="419"/>
      <w:bookmarkEnd w:id="420"/>
      <w:bookmarkEnd w:id="421"/>
      <w:bookmarkEnd w:id="422"/>
      <w:bookmarkEnd w:id="423"/>
    </w:p>
    <w:p w14:paraId="7335F782"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78652DF5"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5CA11A65" w14:textId="77777777" w:rsidR="00B02215" w:rsidRPr="00630AB6" w:rsidRDefault="00B02215" w:rsidP="00B02215">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67AE10D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7E816A"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7887D"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07BFA1B"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F36975B"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C5944B7" w14:textId="77777777" w:rsidR="00B02215" w:rsidRPr="00E30083" w:rsidRDefault="00B02215" w:rsidP="002A65CD">
            <w:pPr>
              <w:pStyle w:val="TAH"/>
            </w:pPr>
            <w:r w:rsidRPr="00E30083">
              <w:t>Description</w:t>
            </w:r>
          </w:p>
        </w:tc>
      </w:tr>
      <w:tr w:rsidR="00B02215" w:rsidRPr="00E30083" w14:paraId="3E025B2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C8B690" w14:textId="77777777"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7E107D76" w14:textId="77777777"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59AA1F30"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6E7B5013"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BBBC85D"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14:paraId="73C3ACA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6F7F97" w14:textId="77777777"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7F7ECC4C" w14:textId="77777777"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E7076F8"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7B90EF91"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24387F6"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14:paraId="2B7000B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2622D" w14:textId="77777777"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203D200E" w14:textId="77777777"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64038C68"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772E4B05"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600E578" w14:textId="77777777"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14:paraId="6EF0C9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D92BD4" w14:textId="77777777"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60731D56" w14:textId="77777777"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3B39445C"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F005F48"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C54092C" w14:textId="77777777"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14:paraId="5FA2114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9CD9B" w14:textId="77777777"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14:paraId="29D185F5" w14:textId="77777777"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660CC8E4"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383B836"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3E99E1" w14:textId="77777777"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31E2C0B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7E722A" w14:textId="77777777"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78EEA220" w14:textId="77777777"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5CEA2E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34C6CBC"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5F422AA"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14:paraId="7EF7396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7976C" w14:textId="77777777"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354908DD" w14:textId="77777777"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4DE5DF13"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06ABBF1C"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5CF5B89"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14:paraId="21B7BD38"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6161A8" w14:textId="77777777"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BEC4A04" w14:textId="77777777"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42E0492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316344DF"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4855E179" w14:textId="77777777"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20E2D427" w14:textId="77777777" w:rsidR="00B02215" w:rsidRPr="00630AB6" w:rsidRDefault="00B02215" w:rsidP="00B02215"/>
    <w:p w14:paraId="38F1A898"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2EA6249B"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B38D"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3DE404"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6614559"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CAE1D48" w14:textId="77777777" w:rsidR="00B02215" w:rsidRPr="00E30083" w:rsidRDefault="00B02215" w:rsidP="002A65CD">
            <w:pPr>
              <w:pStyle w:val="TAH"/>
            </w:pPr>
            <w:r w:rsidRPr="00E30083">
              <w:t>Description</w:t>
            </w:r>
          </w:p>
        </w:tc>
      </w:tr>
      <w:tr w:rsidR="00B02215" w:rsidRPr="00E30083" w14:paraId="3DD39B8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D712C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73F8D055"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2B5D3DDF"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1B6A8E" w14:textId="77777777" w:rsidR="00B02215" w:rsidRPr="00E30083" w:rsidRDefault="00B02215" w:rsidP="002A65CD">
            <w:pPr>
              <w:pStyle w:val="TAL"/>
            </w:pPr>
          </w:p>
        </w:tc>
      </w:tr>
    </w:tbl>
    <w:p w14:paraId="7A038BD8" w14:textId="77777777" w:rsidR="00B02215" w:rsidRPr="00630AB6" w:rsidRDefault="00B02215" w:rsidP="00B02215"/>
    <w:p w14:paraId="7518E7EF" w14:textId="77777777" w:rsidR="00B02215" w:rsidRPr="00630AB6" w:rsidRDefault="00B02215" w:rsidP="00B02215">
      <w:pPr>
        <w:pStyle w:val="TH"/>
      </w:pPr>
      <w:r w:rsidRPr="00630AB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772C3DE2"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86AF70"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505400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575BB9D"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0AB2790" w14:textId="77777777" w:rsidR="00B02215" w:rsidRPr="00E30083" w:rsidRDefault="00B02215" w:rsidP="002A65CD">
            <w:pPr>
              <w:pStyle w:val="TAH"/>
            </w:pPr>
            <w:r w:rsidRPr="00E30083">
              <w:t>Response</w:t>
            </w:r>
          </w:p>
          <w:p w14:paraId="21199BA0"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E741A92" w14:textId="77777777" w:rsidR="00B02215" w:rsidRPr="00E30083" w:rsidRDefault="00B02215" w:rsidP="002A65CD">
            <w:pPr>
              <w:pStyle w:val="TAH"/>
            </w:pPr>
            <w:r w:rsidRPr="00E30083">
              <w:t>Description</w:t>
            </w:r>
          </w:p>
        </w:tc>
      </w:tr>
      <w:tr w:rsidR="00B02215" w:rsidRPr="00E30083" w14:paraId="0EA50A6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F0833"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2DFA8B88"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FC7B5BF"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B945C5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5A67A0C"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4788A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8D0EEC" w14:textId="77777777" w:rsidR="00793B51" w:rsidRPr="00E30083" w:rsidRDefault="00793B51" w:rsidP="00793B51">
            <w:pPr>
              <w:pStyle w:val="TAL"/>
            </w:pPr>
            <w:r w:rsidRPr="003B2883">
              <w:t>ProblemDetails</w:t>
            </w:r>
          </w:p>
        </w:tc>
        <w:tc>
          <w:tcPr>
            <w:tcW w:w="499" w:type="pct"/>
            <w:tcBorders>
              <w:top w:val="single" w:sz="4" w:space="0" w:color="auto"/>
              <w:left w:val="single" w:sz="6" w:space="0" w:color="000000"/>
              <w:bottom w:val="single" w:sz="4" w:space="0" w:color="auto"/>
              <w:right w:val="single" w:sz="6" w:space="0" w:color="000000"/>
            </w:tcBorders>
          </w:tcPr>
          <w:p w14:paraId="7A825716"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553E1CC"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E0A4439"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AE814F3" w14:textId="77777777" w:rsidR="00793B51" w:rsidRPr="00E30083" w:rsidRDefault="00793B51" w:rsidP="00793B51">
            <w:pPr>
              <w:pStyle w:val="TAL"/>
              <w:rPr>
                <w:lang w:eastAsia="zh-CN"/>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NSSF or NSSF (service) set.</w:t>
            </w:r>
          </w:p>
        </w:tc>
      </w:tr>
      <w:tr w:rsidR="00793B51" w:rsidRPr="00E30083" w14:paraId="0DA2B85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F540B" w14:textId="77777777" w:rsidR="00793B51" w:rsidRPr="00E30083" w:rsidRDefault="00793B51" w:rsidP="00793B51">
            <w:pPr>
              <w:pStyle w:val="TAL"/>
            </w:pPr>
            <w:r w:rsidRPr="003B2883">
              <w:t>ProblemDetails</w:t>
            </w:r>
          </w:p>
        </w:tc>
        <w:tc>
          <w:tcPr>
            <w:tcW w:w="499" w:type="pct"/>
            <w:tcBorders>
              <w:top w:val="single" w:sz="4" w:space="0" w:color="auto"/>
              <w:left w:val="single" w:sz="6" w:space="0" w:color="000000"/>
              <w:bottom w:val="single" w:sz="4" w:space="0" w:color="auto"/>
              <w:right w:val="single" w:sz="6" w:space="0" w:color="000000"/>
            </w:tcBorders>
          </w:tcPr>
          <w:p w14:paraId="1CF80C9B"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73084B48"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03CF31B"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D4726A7" w14:textId="77777777" w:rsidR="00793B51" w:rsidRPr="00E30083" w:rsidRDefault="00793B51" w:rsidP="00793B51">
            <w:pPr>
              <w:pStyle w:val="TAL"/>
              <w:rPr>
                <w:lang w:eastAsia="zh-CN"/>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NSSF or NSSF (service) set.</w:t>
            </w:r>
          </w:p>
        </w:tc>
      </w:tr>
      <w:tr w:rsidR="00793B51" w:rsidRPr="00E30083" w14:paraId="68BF39DA"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611F5"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06BBA9F"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4FE33EB3"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5BE94A2B"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FCF381A"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6BA8072C" w14:textId="77777777" w:rsidR="00793B51" w:rsidRPr="00E30083" w:rsidRDefault="00793B51" w:rsidP="00793B51">
            <w:pPr>
              <w:pStyle w:val="TAL"/>
            </w:pPr>
            <w:r w:rsidRPr="00E30083">
              <w:t>The application specific error information shall be provided in the "cause" attribute. The "cause" attribute shall be set to:</w:t>
            </w:r>
          </w:p>
          <w:p w14:paraId="28281900" w14:textId="77777777" w:rsidR="00793B51" w:rsidRPr="00A52A49" w:rsidRDefault="00793B51" w:rsidP="00793B51">
            <w:pPr>
              <w:pStyle w:val="TAL"/>
            </w:pPr>
            <w:r w:rsidRPr="00A52A49">
              <w:t>-</w:t>
            </w:r>
            <w:r w:rsidRPr="00A52A49">
              <w:tab/>
              <w:t>SNSSAI_NOT_SUPPORTED, if the SNSSAI included in the requested slice selection information is not allowed in the PLMN and there is no default NSSAI value provided in the request.</w:t>
            </w:r>
          </w:p>
          <w:p w14:paraId="2553CBC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1ABD3C4E" w14:textId="77777777" w:rsidR="00793B51" w:rsidRPr="00E30083" w:rsidRDefault="00793B51" w:rsidP="00793B51">
            <w:pPr>
              <w:pStyle w:val="TF"/>
              <w:jc w:val="left"/>
              <w:rPr>
                <w:lang w:eastAsia="zh-CN"/>
              </w:rPr>
            </w:pPr>
            <w:r w:rsidRPr="00A52A49">
              <w:rPr>
                <w:b w:val="0"/>
                <w:sz w:val="18"/>
                <w:lang w:eastAsia="zh-CN"/>
              </w:rPr>
              <w:t>See table 6.1.7.3-1 for the description of this error.</w:t>
            </w:r>
          </w:p>
        </w:tc>
      </w:tr>
      <w:tr w:rsidR="00793B51" w:rsidRPr="00E30083" w14:paraId="2F491489"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1B3EE9" w14:textId="77777777" w:rsidR="00793B51" w:rsidRPr="00E30083" w:rsidRDefault="00793B51" w:rsidP="00793B51">
            <w:pPr>
              <w:pStyle w:val="TAN"/>
              <w:rPr>
                <w:lang w:eastAsia="zh-CN"/>
              </w:rPr>
            </w:pPr>
            <w:r w:rsidRPr="00A52A49">
              <w:t>NOTE:</w:t>
            </w:r>
            <w:r w:rsidRPr="00A52A49">
              <w:tab/>
              <w:t>The mandatory HTTP error status codes for the GET method listed in Table 5.2.7.1-1 of 3GPP TS 29.500 [4] other than those specified in the table above also apply, with a ProblemDetails data type (see clause 5.2.7 of 3GPP TS 29.500 [4]).</w:t>
            </w:r>
          </w:p>
        </w:tc>
      </w:tr>
    </w:tbl>
    <w:p w14:paraId="21A5A5D6" w14:textId="77777777" w:rsidR="00B02215" w:rsidRDefault="00B02215" w:rsidP="00B02215">
      <w:pPr>
        <w:rPr>
          <w:lang w:eastAsia="zh-CN"/>
        </w:rPr>
      </w:pPr>
    </w:p>
    <w:p w14:paraId="6AD7C2F4"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922FDEA"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5EFE07"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444841"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94CD3C"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927F05"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F9EFC" w14:textId="77777777" w:rsidR="00793B51" w:rsidRPr="00D67AB2" w:rsidRDefault="00793B51" w:rsidP="0071129F">
            <w:pPr>
              <w:pStyle w:val="TAH"/>
            </w:pPr>
            <w:r w:rsidRPr="00D67AB2">
              <w:t>Description</w:t>
            </w:r>
          </w:p>
        </w:tc>
      </w:tr>
      <w:tr w:rsidR="00793B51" w:rsidRPr="00D67AB2" w14:paraId="708301A3"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73E813"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9B1A96"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57C5BB"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497D97"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63B77D" w14:textId="77777777"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14:paraId="603267F2"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E2B223"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D8E685"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105541"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A38FC1"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CEC397" w14:textId="77777777" w:rsidR="00793B51" w:rsidRPr="00D70312" w:rsidRDefault="00793B51" w:rsidP="0071129F">
            <w:pPr>
              <w:pStyle w:val="TAL"/>
            </w:pPr>
            <w:r w:rsidRPr="00525507">
              <w:t>Identifier of the target NF (service) instance ID towards which the request is redirected</w:t>
            </w:r>
          </w:p>
        </w:tc>
      </w:tr>
    </w:tbl>
    <w:p w14:paraId="08CAA4EE" w14:textId="77777777" w:rsidR="00793B51" w:rsidRDefault="00793B51" w:rsidP="00793B51"/>
    <w:p w14:paraId="6125F528" w14:textId="77777777" w:rsidR="00793B51" w:rsidRDefault="00793B51" w:rsidP="00793B51">
      <w:pPr>
        <w:pStyle w:val="TH"/>
      </w:pPr>
      <w:r w:rsidRPr="00D67AB2">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B46EF54"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AF04D"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217B9C"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8FEE02"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AA9082"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66D2C" w14:textId="77777777" w:rsidR="00793B51" w:rsidRPr="00D67AB2" w:rsidRDefault="00793B51" w:rsidP="0071129F">
            <w:pPr>
              <w:pStyle w:val="TAH"/>
            </w:pPr>
            <w:r w:rsidRPr="00D67AB2">
              <w:t>Description</w:t>
            </w:r>
          </w:p>
        </w:tc>
      </w:tr>
      <w:tr w:rsidR="00793B51" w:rsidRPr="00D67AB2" w14:paraId="5F6E0E2A"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5821CA"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1505AB"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874F4E"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FA498B"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E403AE" w14:textId="77777777"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14:paraId="505AD82E"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24716"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0DEB0F"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FF9703"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510B89"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43826" w14:textId="77777777" w:rsidR="00793B51" w:rsidRPr="00D70312" w:rsidRDefault="00793B51" w:rsidP="0071129F">
            <w:pPr>
              <w:pStyle w:val="TAL"/>
            </w:pPr>
            <w:r w:rsidRPr="00525507">
              <w:t>Identifier of the target NF (service) instance ID towards which the request is redirected</w:t>
            </w:r>
          </w:p>
        </w:tc>
      </w:tr>
    </w:tbl>
    <w:p w14:paraId="48243666" w14:textId="77777777" w:rsidR="00793B51" w:rsidRPr="00793B51" w:rsidRDefault="00793B51" w:rsidP="00B02215">
      <w:pPr>
        <w:rPr>
          <w:lang w:eastAsia="zh-CN"/>
        </w:rPr>
      </w:pPr>
    </w:p>
    <w:p w14:paraId="3047D128" w14:textId="77777777" w:rsidR="00B02215" w:rsidRPr="00630AB6" w:rsidRDefault="00B02215" w:rsidP="00B02215">
      <w:pPr>
        <w:pStyle w:val="Heading5"/>
      </w:pPr>
      <w:bookmarkStart w:id="424" w:name="_Toc20142313"/>
      <w:bookmarkStart w:id="425" w:name="_Toc34217259"/>
      <w:bookmarkStart w:id="426" w:name="_Toc34217411"/>
      <w:bookmarkStart w:id="427" w:name="_Toc39051774"/>
      <w:bookmarkStart w:id="428" w:name="_Toc43210346"/>
      <w:bookmarkStart w:id="429" w:name="_Toc49853252"/>
      <w:bookmarkStart w:id="430" w:name="_Toc56530041"/>
      <w:bookmarkStart w:id="431" w:name="_Toc67686557"/>
      <w:r w:rsidRPr="00630AB6">
        <w:t>6.1.3.2.4</w:t>
      </w:r>
      <w:r w:rsidRPr="00630AB6">
        <w:tab/>
        <w:t>Resource Custom Operations</w:t>
      </w:r>
      <w:bookmarkEnd w:id="424"/>
      <w:bookmarkEnd w:id="425"/>
      <w:bookmarkEnd w:id="426"/>
      <w:bookmarkEnd w:id="427"/>
      <w:bookmarkEnd w:id="428"/>
      <w:bookmarkEnd w:id="429"/>
      <w:bookmarkEnd w:id="430"/>
      <w:bookmarkEnd w:id="431"/>
    </w:p>
    <w:p w14:paraId="4E2FA6CD" w14:textId="77777777" w:rsidR="00B02215" w:rsidRPr="00630AB6" w:rsidRDefault="00B02215" w:rsidP="00B02215">
      <w:pPr>
        <w:rPr>
          <w:lang w:eastAsia="zh-CN"/>
        </w:rPr>
      </w:pPr>
      <w:r w:rsidRPr="00630AB6">
        <w:t>There are no custom methods supported on the network-slice-information collection resource.</w:t>
      </w:r>
    </w:p>
    <w:p w14:paraId="151ED3F4" w14:textId="77777777" w:rsidR="00B02215" w:rsidRPr="00630AB6" w:rsidRDefault="00B02215" w:rsidP="00B02215">
      <w:pPr>
        <w:pStyle w:val="Heading3"/>
      </w:pPr>
      <w:bookmarkStart w:id="432" w:name="_Toc20142314"/>
      <w:bookmarkStart w:id="433" w:name="_Toc34217260"/>
      <w:bookmarkStart w:id="434" w:name="_Toc34217412"/>
      <w:bookmarkStart w:id="435" w:name="_Toc39051775"/>
      <w:bookmarkStart w:id="436" w:name="_Toc43210347"/>
      <w:bookmarkStart w:id="437" w:name="_Toc49853253"/>
      <w:bookmarkStart w:id="438" w:name="_Toc56530042"/>
      <w:bookmarkStart w:id="439" w:name="_Toc67686558"/>
      <w:r w:rsidRPr="00630AB6">
        <w:t>6.1.4</w:t>
      </w:r>
      <w:r w:rsidRPr="00630AB6">
        <w:tab/>
        <w:t>Custom Operations without associated resources</w:t>
      </w:r>
      <w:bookmarkEnd w:id="432"/>
      <w:bookmarkEnd w:id="433"/>
      <w:bookmarkEnd w:id="434"/>
      <w:bookmarkEnd w:id="435"/>
      <w:bookmarkEnd w:id="436"/>
      <w:bookmarkEnd w:id="437"/>
      <w:bookmarkEnd w:id="438"/>
      <w:bookmarkEnd w:id="439"/>
    </w:p>
    <w:p w14:paraId="5AB5E412"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0EFB7BBB" w14:textId="77777777" w:rsidR="00B02215" w:rsidRPr="00630AB6" w:rsidRDefault="00B02215" w:rsidP="00B02215">
      <w:pPr>
        <w:pStyle w:val="Heading3"/>
      </w:pPr>
      <w:bookmarkStart w:id="440" w:name="_Toc20142315"/>
      <w:bookmarkStart w:id="441" w:name="_Toc34217261"/>
      <w:bookmarkStart w:id="442" w:name="_Toc34217413"/>
      <w:bookmarkStart w:id="443" w:name="_Toc39051776"/>
      <w:bookmarkStart w:id="444" w:name="_Toc43210348"/>
      <w:bookmarkStart w:id="445" w:name="_Toc49853254"/>
      <w:bookmarkStart w:id="446" w:name="_Toc56530043"/>
      <w:bookmarkStart w:id="447" w:name="_Toc67686559"/>
      <w:r w:rsidRPr="00630AB6">
        <w:t>6.1.5</w:t>
      </w:r>
      <w:r w:rsidRPr="00630AB6">
        <w:tab/>
        <w:t>Notifications</w:t>
      </w:r>
      <w:bookmarkEnd w:id="440"/>
      <w:bookmarkEnd w:id="441"/>
      <w:bookmarkEnd w:id="442"/>
      <w:bookmarkEnd w:id="443"/>
      <w:bookmarkEnd w:id="444"/>
      <w:bookmarkEnd w:id="445"/>
      <w:bookmarkEnd w:id="446"/>
      <w:bookmarkEnd w:id="447"/>
    </w:p>
    <w:p w14:paraId="60C66BB4"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371ED020" w14:textId="77777777" w:rsidR="00B02215" w:rsidRPr="00630AB6" w:rsidRDefault="00B02215" w:rsidP="00B02215">
      <w:pPr>
        <w:pStyle w:val="Heading3"/>
      </w:pPr>
      <w:bookmarkStart w:id="448" w:name="_Toc20142316"/>
      <w:bookmarkStart w:id="449" w:name="_Toc34217262"/>
      <w:bookmarkStart w:id="450" w:name="_Toc34217414"/>
      <w:bookmarkStart w:id="451" w:name="_Toc39051777"/>
      <w:bookmarkStart w:id="452" w:name="_Toc43210349"/>
      <w:bookmarkStart w:id="453" w:name="_Toc49853255"/>
      <w:bookmarkStart w:id="454" w:name="_Toc56530044"/>
      <w:bookmarkStart w:id="455" w:name="_Toc67686560"/>
      <w:r w:rsidRPr="00630AB6">
        <w:t>6.1.6</w:t>
      </w:r>
      <w:r w:rsidRPr="00630AB6">
        <w:tab/>
        <w:t>Data Model</w:t>
      </w:r>
      <w:bookmarkEnd w:id="448"/>
      <w:bookmarkEnd w:id="449"/>
      <w:bookmarkEnd w:id="450"/>
      <w:bookmarkEnd w:id="451"/>
      <w:bookmarkEnd w:id="452"/>
      <w:bookmarkEnd w:id="453"/>
      <w:bookmarkEnd w:id="454"/>
      <w:bookmarkEnd w:id="455"/>
    </w:p>
    <w:p w14:paraId="34233F81" w14:textId="77777777" w:rsidR="00B02215" w:rsidRPr="00630AB6" w:rsidRDefault="00B02215" w:rsidP="00B02215">
      <w:pPr>
        <w:pStyle w:val="Heading4"/>
      </w:pPr>
      <w:bookmarkStart w:id="456" w:name="_Toc20142317"/>
      <w:bookmarkStart w:id="457" w:name="_Toc34217263"/>
      <w:bookmarkStart w:id="458" w:name="_Toc34217415"/>
      <w:bookmarkStart w:id="459" w:name="_Toc39051778"/>
      <w:bookmarkStart w:id="460" w:name="_Toc43210350"/>
      <w:bookmarkStart w:id="461" w:name="_Toc49853256"/>
      <w:bookmarkStart w:id="462" w:name="_Toc56530045"/>
      <w:bookmarkStart w:id="463" w:name="_Toc67686561"/>
      <w:r w:rsidRPr="00630AB6">
        <w:t>6.1.6.1</w:t>
      </w:r>
      <w:r w:rsidRPr="00630AB6">
        <w:tab/>
        <w:t>General</w:t>
      </w:r>
      <w:bookmarkEnd w:id="456"/>
      <w:bookmarkEnd w:id="457"/>
      <w:bookmarkEnd w:id="458"/>
      <w:bookmarkEnd w:id="459"/>
      <w:bookmarkEnd w:id="460"/>
      <w:bookmarkEnd w:id="461"/>
      <w:bookmarkEnd w:id="462"/>
      <w:bookmarkEnd w:id="463"/>
    </w:p>
    <w:p w14:paraId="47481693" w14:textId="77777777" w:rsidR="00B02215" w:rsidRPr="00630AB6" w:rsidRDefault="00B02215" w:rsidP="00B02215">
      <w:r w:rsidRPr="00630AB6">
        <w:t xml:space="preserve">This </w:t>
      </w:r>
      <w:r>
        <w:t>clause</w:t>
      </w:r>
      <w:r w:rsidRPr="00630AB6">
        <w:t xml:space="preserve"> specifies the application data model supported by the API.</w:t>
      </w:r>
    </w:p>
    <w:p w14:paraId="3396CFA8"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3BA93A1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1307CCF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6626914B"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70A0DDA2"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66638590" w14:textId="77777777" w:rsidR="00B02215" w:rsidRPr="00E30083" w:rsidRDefault="00B02215" w:rsidP="002A65CD">
            <w:pPr>
              <w:pStyle w:val="TAH"/>
            </w:pPr>
            <w:r w:rsidRPr="00E30083">
              <w:t>Description</w:t>
            </w:r>
          </w:p>
        </w:tc>
      </w:tr>
      <w:tr w:rsidR="00B02215" w:rsidRPr="00E30083" w14:paraId="2B8ADA6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D4DF50C"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22BE896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2A914AD"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5DF80B2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8EAA6E7"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2D11967B"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16C6A6C2"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78E156B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FD1F872"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534F640"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5BD797A4"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1F8D745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7C909D7"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768B6913"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5D4AF45D" w14:textId="77777777" w:rsidR="00B02215" w:rsidRPr="00E30083" w:rsidRDefault="00B02215" w:rsidP="002A65CD">
            <w:pPr>
              <w:pStyle w:val="TAL"/>
              <w:rPr>
                <w:rFonts w:cs="Arial"/>
                <w:szCs w:val="18"/>
              </w:rPr>
            </w:pPr>
            <w:r w:rsidRPr="00E30083">
              <w:rPr>
                <w:rFonts w:cs="Arial"/>
                <w:szCs w:val="18"/>
                <w:lang w:eastAsia="zh-CN"/>
              </w:rPr>
              <w:t>Contains an array of allowed S-NSSAI that constitute the allowed NSSAI information for the authorized network slice information.</w:t>
            </w:r>
          </w:p>
        </w:tc>
      </w:tr>
      <w:tr w:rsidR="00B02215" w:rsidRPr="00E30083" w14:paraId="2271E58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0B61929"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4EFF9A9"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754991F9"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2B10D00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67F77CA"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63232AA4"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5727C0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12B985B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F0A95F5"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1427AEEC"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516E622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2941A06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24C3CE9"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71C998A6"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5DF2089F"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5CC98C8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5B2F3FE"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4D47450B"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423094C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134F0D2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B222F1A"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2975DA87"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294D3DF8"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4207725D"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AB8D554" w14:textId="77777777" w:rsidR="00B02215" w:rsidRPr="00E30083" w:rsidRDefault="00B02215" w:rsidP="002A65CD">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7FDCE5E2" w14:textId="77777777" w:rsidR="00B02215" w:rsidRPr="00E30083" w:rsidRDefault="00B02215" w:rsidP="002A65CD">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6BFE4B" w14:textId="77777777" w:rsidR="00B02215" w:rsidRPr="00E30083" w:rsidRDefault="00B02215" w:rsidP="002A65CD">
            <w:pPr>
              <w:pStyle w:val="TAL"/>
              <w:rPr>
                <w:rFonts w:cs="Arial"/>
                <w:szCs w:val="18"/>
                <w:lang w:eastAsia="zh-CN"/>
              </w:rPr>
            </w:pPr>
          </w:p>
        </w:tc>
      </w:tr>
      <w:tr w:rsidR="00B02215" w:rsidRPr="00E30083" w14:paraId="16FA147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2BB41F0" w14:textId="77777777" w:rsidR="00B02215" w:rsidRPr="00E30083" w:rsidRDefault="00B02215" w:rsidP="002A65CD">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54DD5A18" w14:textId="77777777" w:rsidR="00B02215" w:rsidRPr="00E30083" w:rsidRDefault="00B02215" w:rsidP="002A65CD">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4AD6369D" w14:textId="77777777" w:rsidR="00B02215" w:rsidRPr="00E30083" w:rsidRDefault="00B02215" w:rsidP="002A65CD">
            <w:pPr>
              <w:pStyle w:val="TAL"/>
              <w:rPr>
                <w:rFonts w:cs="Arial"/>
                <w:szCs w:val="18"/>
                <w:lang w:eastAsia="zh-CN"/>
              </w:rPr>
            </w:pPr>
          </w:p>
        </w:tc>
      </w:tr>
    </w:tbl>
    <w:p w14:paraId="12EF83CE" w14:textId="77777777" w:rsidR="00B02215" w:rsidRPr="00630AB6" w:rsidRDefault="00B02215" w:rsidP="00B02215"/>
    <w:p w14:paraId="09A02B43" w14:textId="77777777" w:rsidR="00B02215" w:rsidRPr="00630AB6" w:rsidRDefault="00B02215" w:rsidP="00B02215">
      <w:r w:rsidRPr="00630AB6">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60A8705F" w14:textId="77777777" w:rsidR="00B02215" w:rsidRPr="00E652E2" w:rsidRDefault="00B02215" w:rsidP="00B02215">
      <w:pPr>
        <w:pStyle w:val="TH"/>
      </w:pPr>
      <w:r w:rsidRPr="00E652E2">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23BBBFA3"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8EBCDD8"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944AF6F"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0B189A" w14:textId="77777777" w:rsidR="00B02215" w:rsidRPr="00E30083" w:rsidRDefault="00B02215" w:rsidP="002A65CD">
            <w:pPr>
              <w:pStyle w:val="TAH"/>
            </w:pPr>
            <w:r w:rsidRPr="00E30083">
              <w:t>Comments</w:t>
            </w:r>
          </w:p>
        </w:tc>
      </w:tr>
      <w:tr w:rsidR="00B02215" w:rsidRPr="00E30083" w14:paraId="30A284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4B39512"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286AD0F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24DF96A2"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1ACED5E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5CF0A97" w14:textId="77777777" w:rsidR="00B02215" w:rsidRPr="00E30083" w:rsidRDefault="00B02215" w:rsidP="002A65CD">
            <w:pPr>
              <w:pStyle w:val="TAL"/>
              <w:rPr>
                <w:lang w:eastAsia="zh-CN"/>
              </w:rPr>
            </w:pPr>
            <w:r w:rsidRPr="00E30083">
              <w:rPr>
                <w:lang w:eastAsia="zh-CN"/>
              </w:rPr>
              <w:t>Fqdn</w:t>
            </w:r>
          </w:p>
        </w:tc>
        <w:tc>
          <w:tcPr>
            <w:tcW w:w="1747" w:type="dxa"/>
            <w:tcBorders>
              <w:top w:val="single" w:sz="4" w:space="0" w:color="auto"/>
              <w:left w:val="single" w:sz="4" w:space="0" w:color="auto"/>
              <w:bottom w:val="single" w:sz="4" w:space="0" w:color="auto"/>
              <w:right w:val="single" w:sz="4" w:space="0" w:color="auto"/>
            </w:tcBorders>
          </w:tcPr>
          <w:p w14:paraId="52D61E91"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7B5F8719" w14:textId="77777777" w:rsidR="00B02215" w:rsidRPr="00E30083" w:rsidRDefault="00B02215" w:rsidP="002A65CD">
            <w:pPr>
              <w:pStyle w:val="TAL"/>
              <w:rPr>
                <w:rFonts w:cs="Arial"/>
                <w:szCs w:val="18"/>
              </w:rPr>
            </w:pPr>
            <w:r w:rsidRPr="00E30083">
              <w:rPr>
                <w:rFonts w:cs="Arial"/>
                <w:szCs w:val="18"/>
              </w:rPr>
              <w:t>Fully Qualified Domain Name.</w:t>
            </w:r>
          </w:p>
        </w:tc>
      </w:tr>
      <w:tr w:rsidR="00B02215" w:rsidRPr="00E30083" w14:paraId="0625D9E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BF0B04D"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BA821FC"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6C2C9A3C"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458AD09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52507D2"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8A9F721"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B7A7FF0" w14:textId="77777777" w:rsidR="00B02215" w:rsidRPr="00E30083" w:rsidRDefault="00B02215" w:rsidP="002A65CD">
            <w:pPr>
              <w:pStyle w:val="TAL"/>
              <w:rPr>
                <w:rFonts w:cs="Arial"/>
                <w:szCs w:val="18"/>
              </w:rPr>
            </w:pPr>
            <w:r w:rsidRPr="00E30083">
              <w:rPr>
                <w:rFonts w:cs="Arial"/>
                <w:szCs w:val="18"/>
              </w:rPr>
              <w:t>NF Service Set Identifier</w:t>
            </w:r>
          </w:p>
        </w:tc>
      </w:tr>
      <w:tr w:rsidR="005F216F" w:rsidRPr="00E30083" w14:paraId="3C266BF4"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970DF62" w14:textId="77777777" w:rsidR="005F216F" w:rsidRPr="00E30083" w:rsidRDefault="005F216F" w:rsidP="005F216F">
            <w:pPr>
              <w:pStyle w:val="TAL"/>
            </w:pPr>
            <w:r w:rsidRPr="00E30083">
              <w:rPr>
                <w:lang w:eastAsia="zh-CN"/>
              </w:rPr>
              <w:t>Ext</w:t>
            </w: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7A36AB15" w14:textId="77777777" w:rsidR="005F216F" w:rsidRPr="00E30083" w:rsidRDefault="005F216F" w:rsidP="005F216F">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1E4E47D5" w14:textId="77777777" w:rsidR="005F216F" w:rsidRPr="00E30083" w:rsidRDefault="005F216F" w:rsidP="005F216F">
            <w:pPr>
              <w:pStyle w:val="TAL"/>
              <w:rPr>
                <w:rFonts w:cs="Arial"/>
                <w:szCs w:val="18"/>
              </w:rPr>
            </w:pPr>
          </w:p>
        </w:tc>
      </w:tr>
      <w:tr w:rsidR="005F216F" w:rsidRPr="00E30083" w14:paraId="1ABF65D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908449C" w14:textId="77777777" w:rsidR="005F216F" w:rsidRPr="00E30083" w:rsidRDefault="005F216F" w:rsidP="005F216F">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3D3CEDC3" w14:textId="77777777" w:rsidR="005F216F" w:rsidRPr="00E30083" w:rsidRDefault="005F216F" w:rsidP="005F216F">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57A2A8E" w14:textId="77777777" w:rsidR="005F216F" w:rsidRPr="00E30083" w:rsidRDefault="005F216F" w:rsidP="005F216F">
            <w:pPr>
              <w:pStyle w:val="TAL"/>
              <w:rPr>
                <w:rFonts w:cs="Arial"/>
                <w:szCs w:val="18"/>
              </w:rPr>
            </w:pPr>
            <w:r w:rsidRPr="00E30083">
              <w:rPr>
                <w:rFonts w:cs="Arial"/>
                <w:szCs w:val="18"/>
              </w:rPr>
              <w:t>Type of Network Function.</w:t>
            </w:r>
          </w:p>
        </w:tc>
      </w:tr>
    </w:tbl>
    <w:p w14:paraId="3BB21A22" w14:textId="77777777" w:rsidR="00B02215" w:rsidRPr="00630AB6" w:rsidRDefault="00B02215" w:rsidP="00B02215"/>
    <w:p w14:paraId="3AA152F5" w14:textId="77777777" w:rsidR="00B02215" w:rsidRPr="00630AB6" w:rsidRDefault="00B02215" w:rsidP="00B02215">
      <w:pPr>
        <w:pStyle w:val="Heading4"/>
        <w:rPr>
          <w:lang w:val="en-US"/>
        </w:rPr>
      </w:pPr>
      <w:bookmarkStart w:id="464" w:name="_Toc20142318"/>
      <w:bookmarkStart w:id="465" w:name="_Toc34217264"/>
      <w:bookmarkStart w:id="466" w:name="_Toc34217416"/>
      <w:bookmarkStart w:id="467" w:name="_Toc39051779"/>
      <w:bookmarkStart w:id="468" w:name="_Toc43210351"/>
      <w:bookmarkStart w:id="469" w:name="_Toc49853257"/>
      <w:bookmarkStart w:id="470" w:name="_Toc56530046"/>
      <w:bookmarkStart w:id="471" w:name="_Toc67686562"/>
      <w:r w:rsidRPr="00630AB6">
        <w:rPr>
          <w:lang w:val="en-US"/>
        </w:rPr>
        <w:lastRenderedPageBreak/>
        <w:t>6.1.6.2</w:t>
      </w:r>
      <w:r w:rsidRPr="00630AB6">
        <w:rPr>
          <w:lang w:val="en-US"/>
        </w:rPr>
        <w:tab/>
        <w:t>Structured data types</w:t>
      </w:r>
      <w:bookmarkEnd w:id="464"/>
      <w:bookmarkEnd w:id="465"/>
      <w:bookmarkEnd w:id="466"/>
      <w:bookmarkEnd w:id="467"/>
      <w:bookmarkEnd w:id="468"/>
      <w:bookmarkEnd w:id="469"/>
      <w:bookmarkEnd w:id="470"/>
      <w:bookmarkEnd w:id="471"/>
    </w:p>
    <w:p w14:paraId="59F85B37" w14:textId="77777777" w:rsidR="00B02215" w:rsidRPr="00630AB6" w:rsidRDefault="00B02215" w:rsidP="00B02215">
      <w:pPr>
        <w:pStyle w:val="Heading5"/>
      </w:pPr>
      <w:bookmarkStart w:id="472" w:name="_Toc20142319"/>
      <w:bookmarkStart w:id="473" w:name="_Toc34217265"/>
      <w:bookmarkStart w:id="474" w:name="_Toc34217417"/>
      <w:bookmarkStart w:id="475" w:name="_Toc39051780"/>
      <w:bookmarkStart w:id="476" w:name="_Toc43210352"/>
      <w:bookmarkStart w:id="477" w:name="_Toc49853258"/>
      <w:bookmarkStart w:id="478" w:name="_Toc56530047"/>
      <w:bookmarkStart w:id="479" w:name="_Toc67686563"/>
      <w:r w:rsidRPr="00630AB6">
        <w:t>6.1.6.2.1</w:t>
      </w:r>
      <w:r w:rsidRPr="00630AB6">
        <w:tab/>
        <w:t>Introduction</w:t>
      </w:r>
      <w:bookmarkEnd w:id="472"/>
      <w:bookmarkEnd w:id="473"/>
      <w:bookmarkEnd w:id="474"/>
      <w:bookmarkEnd w:id="475"/>
      <w:bookmarkEnd w:id="476"/>
      <w:bookmarkEnd w:id="477"/>
      <w:bookmarkEnd w:id="478"/>
      <w:bookmarkEnd w:id="479"/>
    </w:p>
    <w:p w14:paraId="27D0417F" w14:textId="77777777" w:rsidR="00B02215" w:rsidRPr="00630AB6" w:rsidRDefault="00B02215" w:rsidP="00B02215">
      <w:r w:rsidRPr="00630AB6">
        <w:t xml:space="preserve">This </w:t>
      </w:r>
      <w:r>
        <w:t>clause</w:t>
      </w:r>
      <w:r w:rsidRPr="00630AB6">
        <w:t xml:space="preserve"> defines the structures to be used in resource representations.</w:t>
      </w:r>
    </w:p>
    <w:p w14:paraId="7B6D69EB" w14:textId="77777777" w:rsidR="00B02215" w:rsidRPr="00630AB6" w:rsidRDefault="00B02215" w:rsidP="00B02215">
      <w:pPr>
        <w:pStyle w:val="Heading5"/>
      </w:pPr>
      <w:bookmarkStart w:id="480" w:name="_Toc20142320"/>
      <w:bookmarkStart w:id="481" w:name="_Toc34217266"/>
      <w:bookmarkStart w:id="482" w:name="_Toc34217418"/>
      <w:bookmarkStart w:id="483" w:name="_Toc39051781"/>
      <w:bookmarkStart w:id="484" w:name="_Toc43210353"/>
      <w:bookmarkStart w:id="485" w:name="_Toc49853259"/>
      <w:bookmarkStart w:id="486" w:name="_Toc56530048"/>
      <w:bookmarkStart w:id="487" w:name="_Toc67686564"/>
      <w:r w:rsidRPr="00630AB6">
        <w:lastRenderedPageBreak/>
        <w:t>6.1.6.2.2</w:t>
      </w:r>
      <w:r w:rsidRPr="00630AB6">
        <w:tab/>
        <w:t>Type: AuthorizedNetworkSliceInfo</w:t>
      </w:r>
      <w:bookmarkEnd w:id="480"/>
      <w:bookmarkEnd w:id="481"/>
      <w:bookmarkEnd w:id="482"/>
      <w:bookmarkEnd w:id="483"/>
      <w:bookmarkEnd w:id="484"/>
      <w:bookmarkEnd w:id="485"/>
      <w:bookmarkEnd w:id="486"/>
      <w:bookmarkEnd w:id="487"/>
    </w:p>
    <w:p w14:paraId="2F8552D6"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F4C316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C795F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D0DD61"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C99200"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F2F9F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D6B7AA0"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7F4A57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911129E" w14:textId="77777777" w:rsidR="00B02215" w:rsidRPr="00E30083" w:rsidRDefault="00B02215" w:rsidP="002A65CD">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1559" w:type="dxa"/>
            <w:tcBorders>
              <w:top w:val="single" w:sz="4" w:space="0" w:color="auto"/>
              <w:left w:val="single" w:sz="4" w:space="0" w:color="auto"/>
              <w:bottom w:val="single" w:sz="4" w:space="0" w:color="auto"/>
              <w:right w:val="single" w:sz="4" w:space="0" w:color="auto"/>
            </w:tcBorders>
          </w:tcPr>
          <w:p w14:paraId="3F040014" w14:textId="77777777" w:rsidR="00B02215" w:rsidRPr="00E30083" w:rsidRDefault="00B02215" w:rsidP="002A65CD">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1783E073"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4665CF"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BC7B5B"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45D54500"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21C4DCE8"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Pr="00E30083">
              <w:rPr>
                <w:rFonts w:cs="Arial" w:hint="eastAsia"/>
                <w:szCs w:val="18"/>
                <w:lang w:eastAsia="zh-CN"/>
              </w:rPr>
              <w:t>.</w:t>
            </w:r>
          </w:p>
          <w:p w14:paraId="185B63D6" w14:textId="77777777" w:rsidR="00B02215" w:rsidRPr="00E30083" w:rsidRDefault="00B02215" w:rsidP="002A65CD">
            <w:pPr>
              <w:pStyle w:val="TAL"/>
              <w:rPr>
                <w:rFonts w:cs="Arial"/>
                <w:szCs w:val="18"/>
                <w:lang w:eastAsia="zh-CN"/>
              </w:rPr>
            </w:pPr>
          </w:p>
          <w:p w14:paraId="0511BB06" w14:textId="77777777" w:rsidR="00B02215" w:rsidRDefault="00B02215" w:rsidP="002A65CD">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sidR="00EA7D87">
              <w:rPr>
                <w:rFonts w:cs="Arial"/>
                <w:szCs w:val="18"/>
                <w:lang w:eastAsia="zh-CN"/>
              </w:rPr>
              <w:t xml:space="preserve"> if the </w:t>
            </w:r>
            <w:r w:rsidR="00EA7D87" w:rsidRPr="00E30083">
              <w:rPr>
                <w:rFonts w:cs="Arial"/>
                <w:szCs w:val="18"/>
                <w:lang w:eastAsia="zh-CN"/>
              </w:rPr>
              <w:t>Requested NSSAI and the subscribed S-NSSAI(s)</w:t>
            </w:r>
            <w:r w:rsidR="00EA7D87">
              <w:rPr>
                <w:rFonts w:cs="Arial"/>
                <w:szCs w:val="18"/>
                <w:lang w:eastAsia="zh-CN"/>
              </w:rPr>
              <w:t xml:space="preserve"> received, or this IE shall contain the </w:t>
            </w:r>
            <w:r w:rsidR="00EA7D87">
              <w:t xml:space="preserve">mapping of </w:t>
            </w:r>
            <w:r w:rsidR="00EA7D87" w:rsidRPr="00E30083">
              <w:t>S-NSSAI</w:t>
            </w:r>
            <w:r w:rsidR="00EA7D87" w:rsidRPr="00630AB6">
              <w:rPr>
                <w:lang w:eastAsia="zh-CN"/>
              </w:rPr>
              <w:t>(s)</w:t>
            </w:r>
            <w:r w:rsidR="00EA7D87" w:rsidRPr="00E30083">
              <w:t xml:space="preserve"> of the VPLMN to corresponding HPLMN S-NSSAI</w:t>
            </w:r>
            <w:r w:rsidR="00EA7D87" w:rsidRPr="00630AB6">
              <w:rPr>
                <w:lang w:eastAsia="zh-CN"/>
              </w:rPr>
              <w:t>(s)</w:t>
            </w:r>
            <w:r w:rsidR="00EA7D87">
              <w:rPr>
                <w:lang w:eastAsia="zh-CN"/>
              </w:rPr>
              <w:t xml:space="preserve"> if </w:t>
            </w:r>
            <w:r w:rsidR="00EA7D87" w:rsidRPr="00E30083">
              <w:rPr>
                <w:lang w:eastAsia="zh-CN"/>
              </w:rPr>
              <w:t>requestMapping</w:t>
            </w:r>
            <w:r w:rsidR="00EA7D87">
              <w:rPr>
                <w:lang w:eastAsia="zh-CN"/>
              </w:rPr>
              <w:t xml:space="preserve"> flag was set to </w:t>
            </w:r>
            <w:r w:rsidR="00EA7D87" w:rsidRPr="00E30083">
              <w:rPr>
                <w:lang w:eastAsia="zh-CN"/>
              </w:rPr>
              <w:t>"true"</w:t>
            </w:r>
            <w:r w:rsidRPr="00E30083">
              <w:rPr>
                <w:rFonts w:cs="Arial"/>
                <w:szCs w:val="18"/>
                <w:lang w:eastAsia="zh-CN"/>
              </w:rPr>
              <w:t>.</w:t>
            </w:r>
          </w:p>
          <w:p w14:paraId="14408416" w14:textId="77777777" w:rsidR="00296351" w:rsidRDefault="00296351" w:rsidP="002A65CD">
            <w:pPr>
              <w:pStyle w:val="TAL"/>
              <w:rPr>
                <w:rFonts w:cs="Arial"/>
                <w:szCs w:val="18"/>
                <w:lang w:eastAsia="zh-CN"/>
              </w:rPr>
            </w:pPr>
          </w:p>
          <w:p w14:paraId="0A180E98"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B02215" w:rsidRPr="00E30083" w14:paraId="7895D2E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F7C0A83" w14:textId="77777777" w:rsidR="00B02215" w:rsidRPr="00E30083" w:rsidRDefault="00B02215" w:rsidP="002A65CD">
            <w:pPr>
              <w:pStyle w:val="TAL"/>
              <w:rPr>
                <w:lang w:eastAsia="zh-CN"/>
              </w:rPr>
            </w:pPr>
            <w:r w:rsidRPr="00E30083">
              <w:rPr>
                <w:rFonts w:hint="eastAsia"/>
                <w:lang w:eastAsia="zh-CN"/>
              </w:rPr>
              <w:t>configuredNssai</w:t>
            </w:r>
          </w:p>
        </w:tc>
        <w:tc>
          <w:tcPr>
            <w:tcW w:w="1559" w:type="dxa"/>
            <w:tcBorders>
              <w:top w:val="single" w:sz="4" w:space="0" w:color="auto"/>
              <w:left w:val="single" w:sz="4" w:space="0" w:color="auto"/>
              <w:bottom w:val="single" w:sz="4" w:space="0" w:color="auto"/>
              <w:right w:val="single" w:sz="4" w:space="0" w:color="auto"/>
            </w:tcBorders>
          </w:tcPr>
          <w:p w14:paraId="34AC2659"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425" w:type="dxa"/>
            <w:tcBorders>
              <w:top w:val="single" w:sz="4" w:space="0" w:color="auto"/>
              <w:left w:val="single" w:sz="4" w:space="0" w:color="auto"/>
              <w:bottom w:val="single" w:sz="4" w:space="0" w:color="auto"/>
              <w:right w:val="single" w:sz="4" w:space="0" w:color="auto"/>
            </w:tcBorders>
          </w:tcPr>
          <w:p w14:paraId="4B47E73E"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7F173B"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B06E1"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2A33B46A" w14:textId="77777777" w:rsidR="00B02215" w:rsidRPr="00E30083" w:rsidRDefault="00B02215" w:rsidP="002A65CD">
            <w:pPr>
              <w:pStyle w:val="TAL"/>
              <w:rPr>
                <w:rFonts w:cs="Arial"/>
                <w:szCs w:val="18"/>
                <w:lang w:eastAsia="zh-CN"/>
              </w:rPr>
            </w:pPr>
          </w:p>
          <w:p w14:paraId="1C9D15B6" w14:textId="77777777" w:rsidR="00B02215" w:rsidRPr="00E30083" w:rsidRDefault="00B02215" w:rsidP="002A65CD">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51569A5E" w14:textId="77777777" w:rsidR="00B02215" w:rsidRPr="00E30083" w:rsidRDefault="00B02215" w:rsidP="002A65CD">
            <w:pPr>
              <w:pStyle w:val="TAL"/>
            </w:pPr>
            <w:r w:rsidRPr="00E30083">
              <w:t>-</w:t>
            </w:r>
            <w:r w:rsidRPr="00E30083">
              <w:tab/>
              <w:t>the Requested NSSAI includes an S-NSSAI that is not valid in the Serving PLMN; or</w:t>
            </w:r>
          </w:p>
          <w:p w14:paraId="026CEB48" w14:textId="77777777" w:rsidR="00B02215" w:rsidRPr="00E30083" w:rsidRDefault="00B02215" w:rsidP="002A65CD">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p>
          <w:p w14:paraId="278AE88C" w14:textId="77777777" w:rsidR="00B02215" w:rsidRPr="00E30083" w:rsidRDefault="00B02215" w:rsidP="002A65CD">
            <w:pPr>
              <w:pStyle w:val="TAL"/>
              <w:rPr>
                <w:lang w:eastAsia="zh-CN"/>
              </w:rPr>
            </w:pPr>
          </w:p>
          <w:p w14:paraId="17080FF7" w14:textId="77777777" w:rsidR="00B02215" w:rsidRDefault="00B02215" w:rsidP="002A65CD">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B593DB0" w14:textId="77777777" w:rsidR="00296351" w:rsidRDefault="00296351" w:rsidP="002A65CD">
            <w:pPr>
              <w:pStyle w:val="TAL"/>
              <w:rPr>
                <w:rFonts w:cs="Arial"/>
                <w:szCs w:val="18"/>
                <w:lang w:eastAsia="zh-CN"/>
              </w:rPr>
            </w:pPr>
          </w:p>
          <w:p w14:paraId="19A0634E" w14:textId="77777777" w:rsidR="00EA7D87" w:rsidRDefault="00EA7D87" w:rsidP="002A65CD">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390E5D0F" w14:textId="77777777" w:rsidR="00EA7D87" w:rsidRDefault="00EA7D87" w:rsidP="002A65CD">
            <w:pPr>
              <w:pStyle w:val="TAL"/>
              <w:rPr>
                <w:rFonts w:cs="Arial"/>
                <w:szCs w:val="18"/>
                <w:lang w:eastAsia="zh-CN"/>
              </w:rPr>
            </w:pPr>
          </w:p>
          <w:p w14:paraId="7714EB5A"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r>
      <w:tr w:rsidR="00B02215" w:rsidRPr="00E30083" w14:paraId="688CC7B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6C8E7D3" w14:textId="77777777"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getAmfSet</w:t>
            </w:r>
          </w:p>
        </w:tc>
        <w:tc>
          <w:tcPr>
            <w:tcW w:w="1559" w:type="dxa"/>
            <w:tcBorders>
              <w:top w:val="single" w:sz="4" w:space="0" w:color="auto"/>
              <w:left w:val="single" w:sz="4" w:space="0" w:color="auto"/>
              <w:bottom w:val="single" w:sz="4" w:space="0" w:color="auto"/>
              <w:right w:val="single" w:sz="4" w:space="0" w:color="auto"/>
            </w:tcBorders>
          </w:tcPr>
          <w:p w14:paraId="04723F88"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DFBE88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142549"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E73BBD" w14:textId="77777777"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58EB6972" w14:textId="77777777" w:rsidR="00B02215" w:rsidRPr="00E30083" w:rsidRDefault="00B02215" w:rsidP="002A65CD">
            <w:pPr>
              <w:pStyle w:val="TAL"/>
              <w:rPr>
                <w:rFonts w:cs="Arial"/>
                <w:szCs w:val="18"/>
                <w:lang w:eastAsia="zh-CN"/>
              </w:rPr>
            </w:pPr>
          </w:p>
          <w:p w14:paraId="5A39258F" w14:textId="77777777" w:rsidR="00B02215" w:rsidRPr="00E30083" w:rsidRDefault="00B02215" w:rsidP="002A65CD">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D62D569" w14:textId="77777777" w:rsidR="00B02215" w:rsidRPr="00E30083" w:rsidRDefault="00B02215" w:rsidP="002A65CD">
            <w:pPr>
              <w:pStyle w:val="TAL"/>
              <w:rPr>
                <w:rFonts w:cs="Arial"/>
                <w:szCs w:val="18"/>
              </w:rPr>
            </w:pPr>
            <w:r w:rsidRPr="00E30083">
              <w:rPr>
                <w:rFonts w:cs="Arial"/>
                <w:szCs w:val="18"/>
              </w:rPr>
              <w:t>Pattern: '^[0-9]{3}-[0-9]{2-3}-[A-Fa-f0-9]{2}-[0-3][A-Fa-f0-9]{2}$'</w:t>
            </w:r>
          </w:p>
          <w:p w14:paraId="33A1FDA7" w14:textId="77777777" w:rsidR="00B02215" w:rsidRPr="00E30083" w:rsidRDefault="00B02215" w:rsidP="002A65CD">
            <w:pPr>
              <w:pStyle w:val="TAL"/>
              <w:rPr>
                <w:rFonts w:cs="Arial"/>
                <w:szCs w:val="18"/>
                <w:lang w:eastAsia="zh-CN"/>
              </w:rPr>
            </w:pPr>
            <w:r w:rsidRPr="00E30083">
              <w:rPr>
                <w:lang w:eastAsia="zh-CN"/>
              </w:rPr>
              <w:t>(NOTE)</w:t>
            </w:r>
          </w:p>
        </w:tc>
      </w:tr>
      <w:tr w:rsidR="00B02215" w:rsidRPr="00E30083" w14:paraId="447DE6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BD65500" w14:textId="77777777" w:rsidR="00B02215" w:rsidRPr="00E30083" w:rsidRDefault="00B02215" w:rsidP="002A65CD">
            <w:pPr>
              <w:pStyle w:val="TAL"/>
              <w:rPr>
                <w:lang w:eastAsia="zh-CN"/>
              </w:rPr>
            </w:pPr>
            <w:r w:rsidRPr="00E30083">
              <w:rPr>
                <w:lang w:eastAsia="zh-CN"/>
              </w:rPr>
              <w:t>candidateAmfList</w:t>
            </w:r>
          </w:p>
        </w:tc>
        <w:tc>
          <w:tcPr>
            <w:tcW w:w="1559" w:type="dxa"/>
            <w:tcBorders>
              <w:top w:val="single" w:sz="4" w:space="0" w:color="auto"/>
              <w:left w:val="single" w:sz="4" w:space="0" w:color="auto"/>
              <w:bottom w:val="single" w:sz="4" w:space="0" w:color="auto"/>
              <w:right w:val="single" w:sz="4" w:space="0" w:color="auto"/>
            </w:tcBorders>
          </w:tcPr>
          <w:p w14:paraId="6887D091" w14:textId="77777777" w:rsidR="00B02215" w:rsidRPr="00E30083" w:rsidRDefault="00B02215" w:rsidP="002A65CD">
            <w:pPr>
              <w:pStyle w:val="TAL"/>
              <w:rPr>
                <w:lang w:eastAsia="zh-CN"/>
              </w:rPr>
            </w:pPr>
            <w:r w:rsidRPr="00E30083">
              <w:rPr>
                <w:lang w:eastAsia="zh-CN"/>
              </w:rPr>
              <w:t>array(NfInstanceId)</w:t>
            </w:r>
          </w:p>
        </w:tc>
        <w:tc>
          <w:tcPr>
            <w:tcW w:w="425" w:type="dxa"/>
            <w:tcBorders>
              <w:top w:val="single" w:sz="4" w:space="0" w:color="auto"/>
              <w:left w:val="single" w:sz="4" w:space="0" w:color="auto"/>
              <w:bottom w:val="single" w:sz="4" w:space="0" w:color="auto"/>
              <w:right w:val="single" w:sz="4" w:space="0" w:color="auto"/>
            </w:tcBorders>
          </w:tcPr>
          <w:p w14:paraId="3D593659"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6CED9"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8BA1E7E" w14:textId="77777777" w:rsidR="00B02215" w:rsidRPr="00E30083" w:rsidRDefault="00B02215" w:rsidP="002A65CD">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0730A271" w14:textId="77777777" w:rsidR="00B02215" w:rsidRPr="00E30083" w:rsidRDefault="00B02215" w:rsidP="002A65CD">
            <w:pPr>
              <w:pStyle w:val="TAL"/>
              <w:rPr>
                <w:rFonts w:cs="Arial"/>
                <w:szCs w:val="18"/>
                <w:lang w:eastAsia="zh-CN"/>
              </w:rPr>
            </w:pPr>
          </w:p>
          <w:p w14:paraId="6FD47448" w14:textId="77777777" w:rsidR="00B02215" w:rsidRPr="00E30083" w:rsidRDefault="00B02215" w:rsidP="002A65CD">
            <w:pPr>
              <w:pStyle w:val="TAL"/>
              <w:rPr>
                <w:rFonts w:cs="Arial"/>
                <w:szCs w:val="18"/>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14:paraId="586A6E4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D117DE6" w14:textId="77777777" w:rsidR="00B02215" w:rsidRPr="00E30083" w:rsidRDefault="00B02215" w:rsidP="002A65CD">
            <w:pPr>
              <w:pStyle w:val="TAL"/>
              <w:rPr>
                <w:lang w:eastAsia="zh-CN"/>
              </w:rPr>
            </w:pPr>
            <w:r w:rsidRPr="00E30083">
              <w:rPr>
                <w:rFonts w:hint="eastAsia"/>
                <w:lang w:eastAsia="zh-CN"/>
              </w:rPr>
              <w:lastRenderedPageBreak/>
              <w:t>rejectedN</w:t>
            </w:r>
            <w:r w:rsidRPr="00E30083">
              <w:rPr>
                <w:lang w:eastAsia="zh-CN"/>
              </w:rPr>
              <w:t>ssaiInPlmn</w:t>
            </w:r>
          </w:p>
        </w:tc>
        <w:tc>
          <w:tcPr>
            <w:tcW w:w="1559" w:type="dxa"/>
            <w:tcBorders>
              <w:top w:val="single" w:sz="4" w:space="0" w:color="auto"/>
              <w:left w:val="single" w:sz="4" w:space="0" w:color="auto"/>
              <w:bottom w:val="single" w:sz="4" w:space="0" w:color="auto"/>
              <w:right w:val="single" w:sz="4" w:space="0" w:color="auto"/>
            </w:tcBorders>
          </w:tcPr>
          <w:p w14:paraId="1317ABF0" w14:textId="77777777"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E2BBF5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57A247"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F95071" w14:textId="77777777" w:rsidR="00B02215" w:rsidRDefault="00B02215" w:rsidP="002A65C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3A8FBFF0" w14:textId="77777777" w:rsidR="00296351" w:rsidRDefault="00296351" w:rsidP="002A65CD">
            <w:pPr>
              <w:pStyle w:val="TAL"/>
              <w:rPr>
                <w:rFonts w:cs="Arial"/>
                <w:szCs w:val="18"/>
              </w:rPr>
            </w:pPr>
          </w:p>
          <w:p w14:paraId="37C33F91"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r>
      <w:tr w:rsidR="00B02215" w:rsidRPr="00E30083" w14:paraId="3218E56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6164489" w14:textId="77777777" w:rsidR="00B02215" w:rsidRPr="00E30083" w:rsidRDefault="00B02215" w:rsidP="002A65CD">
            <w:pPr>
              <w:pStyle w:val="TAL"/>
              <w:rPr>
                <w:lang w:val="en-US" w:eastAsia="zh-CN"/>
              </w:rPr>
            </w:pPr>
            <w:r w:rsidRPr="00E30083">
              <w:rPr>
                <w:rFonts w:hint="eastAsia"/>
                <w:lang w:eastAsia="zh-CN"/>
              </w:rPr>
              <w:t>rejectedN</w:t>
            </w:r>
            <w:r w:rsidRPr="00E30083">
              <w:rPr>
                <w:lang w:eastAsia="zh-CN"/>
              </w:rPr>
              <w:t>ssaiInTa</w:t>
            </w:r>
          </w:p>
        </w:tc>
        <w:tc>
          <w:tcPr>
            <w:tcW w:w="1559" w:type="dxa"/>
            <w:tcBorders>
              <w:top w:val="single" w:sz="4" w:space="0" w:color="auto"/>
              <w:left w:val="single" w:sz="4" w:space="0" w:color="auto"/>
              <w:bottom w:val="single" w:sz="4" w:space="0" w:color="auto"/>
              <w:right w:val="single" w:sz="4" w:space="0" w:color="auto"/>
            </w:tcBorders>
          </w:tcPr>
          <w:p w14:paraId="1F4FF6F7" w14:textId="77777777" w:rsidR="00B02215" w:rsidRPr="00E30083" w:rsidRDefault="00B02215" w:rsidP="002A65CD">
            <w:pPr>
              <w:pStyle w:val="TAL"/>
              <w:rPr>
                <w:lang w:eastAsia="zh-CN"/>
              </w:rPr>
            </w:pPr>
            <w:r w:rsidRPr="00E300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59C2283D"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8E8315"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4764B7" w14:textId="77777777" w:rsidR="00B02215" w:rsidRDefault="00B02215" w:rsidP="002A65CD">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73EFA123" w14:textId="77777777" w:rsidR="00296351" w:rsidRDefault="00296351" w:rsidP="002A65CD">
            <w:pPr>
              <w:pStyle w:val="TAL"/>
              <w:rPr>
                <w:rFonts w:cs="Arial"/>
                <w:szCs w:val="18"/>
              </w:rPr>
            </w:pPr>
          </w:p>
          <w:p w14:paraId="4B05A1B1" w14:textId="77777777" w:rsidR="00296351" w:rsidRPr="00E30083" w:rsidRDefault="00296351" w:rsidP="002A65CD">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r>
      <w:tr w:rsidR="00B02215" w:rsidRPr="00E30083" w14:paraId="18547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024B187" w14:textId="77777777" w:rsidR="00B02215" w:rsidRPr="00E30083" w:rsidRDefault="00B02215" w:rsidP="002A65CD">
            <w:pPr>
              <w:pStyle w:val="TAL"/>
              <w:rPr>
                <w:lang w:eastAsia="zh-CN"/>
              </w:rPr>
            </w:pPr>
            <w:r w:rsidRPr="00E30083">
              <w:rPr>
                <w:lang w:eastAsia="zh-CN"/>
              </w:rPr>
              <w:t>nsiInformation</w:t>
            </w:r>
          </w:p>
        </w:tc>
        <w:tc>
          <w:tcPr>
            <w:tcW w:w="1559" w:type="dxa"/>
            <w:tcBorders>
              <w:top w:val="single" w:sz="4" w:space="0" w:color="auto"/>
              <w:left w:val="single" w:sz="4" w:space="0" w:color="auto"/>
              <w:bottom w:val="single" w:sz="4" w:space="0" w:color="auto"/>
              <w:right w:val="single" w:sz="4" w:space="0" w:color="auto"/>
            </w:tcBorders>
          </w:tcPr>
          <w:p w14:paraId="1ABB421D" w14:textId="77777777" w:rsidR="00B02215" w:rsidRPr="00E30083" w:rsidRDefault="00B02215" w:rsidP="002A65CD">
            <w:pPr>
              <w:pStyle w:val="TAL"/>
              <w:rPr>
                <w:lang w:eastAsia="zh-CN"/>
              </w:rPr>
            </w:pPr>
            <w:r w:rsidRPr="00E30083">
              <w:rPr>
                <w:rFonts w:hint="eastAsia"/>
                <w:lang w:eastAsia="zh-CN"/>
              </w:rPr>
              <w:t>NsiInformation</w:t>
            </w:r>
          </w:p>
        </w:tc>
        <w:tc>
          <w:tcPr>
            <w:tcW w:w="425" w:type="dxa"/>
            <w:tcBorders>
              <w:top w:val="single" w:sz="4" w:space="0" w:color="auto"/>
              <w:left w:val="single" w:sz="4" w:space="0" w:color="auto"/>
              <w:bottom w:val="single" w:sz="4" w:space="0" w:color="auto"/>
              <w:right w:val="single" w:sz="4" w:space="0" w:color="auto"/>
            </w:tcBorders>
          </w:tcPr>
          <w:p w14:paraId="1CE4239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36EE10"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57C637"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p>
          <w:p w14:paraId="6F5BDCC2" w14:textId="77777777" w:rsidR="00B02215" w:rsidRPr="00E30083" w:rsidRDefault="00B02215" w:rsidP="002A65CD">
            <w:pPr>
              <w:pStyle w:val="TAL"/>
              <w:rPr>
                <w:rFonts w:cs="Arial"/>
                <w:szCs w:val="18"/>
                <w:lang w:eastAsia="zh-CN"/>
              </w:rPr>
            </w:pPr>
          </w:p>
          <w:p w14:paraId="3230E1D5" w14:textId="77777777" w:rsidR="00B02215" w:rsidRPr="00E30083" w:rsidRDefault="00B02215" w:rsidP="002A65CD">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r>
      <w:tr w:rsidR="00B02215" w:rsidRPr="00E30083" w14:paraId="626F84C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457953"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04C5AB8"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40F82B"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7D73B8" w14:textId="77777777" w:rsidR="00B02215" w:rsidRPr="00E30083" w:rsidRDefault="00B02215" w:rsidP="002A65CD">
            <w:pPr>
              <w:pStyle w:val="TAL"/>
              <w:rPr>
                <w:lang w:eastAsia="zh-CN"/>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14:paraId="3ECD3B7A"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r w:rsidR="00B02215" w:rsidRPr="00E30083" w14:paraId="33108A9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B4658E7" w14:textId="77777777" w:rsidR="00B02215" w:rsidRPr="00E30083" w:rsidRDefault="00B02215" w:rsidP="002A65CD">
            <w:pPr>
              <w:pStyle w:val="TAL"/>
              <w:rPr>
                <w:lang w:eastAsia="zh-CN"/>
              </w:rPr>
            </w:pPr>
            <w:r w:rsidRPr="00E30083">
              <w:rPr>
                <w:lang w:eastAsia="zh-CN"/>
              </w:rPr>
              <w:t>nrfAmfSet</w:t>
            </w:r>
          </w:p>
        </w:tc>
        <w:tc>
          <w:tcPr>
            <w:tcW w:w="1559" w:type="dxa"/>
            <w:tcBorders>
              <w:top w:val="single" w:sz="4" w:space="0" w:color="auto"/>
              <w:left w:val="single" w:sz="4" w:space="0" w:color="auto"/>
              <w:bottom w:val="single" w:sz="4" w:space="0" w:color="auto"/>
              <w:right w:val="single" w:sz="4" w:space="0" w:color="auto"/>
            </w:tcBorders>
          </w:tcPr>
          <w:p w14:paraId="04CD8B1C"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C5E67F1"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C6804A" w14:textId="77777777" w:rsidR="00B02215" w:rsidRPr="00E30083" w:rsidRDefault="00B02215" w:rsidP="002A65CD">
            <w:pPr>
              <w:pStyle w:val="TAL"/>
              <w:rPr>
                <w:noProof/>
              </w:rPr>
            </w:pPr>
            <w:r w:rsidRPr="00E30083">
              <w:rPr>
                <w:noProof/>
              </w:rPr>
              <w:t>0..1</w:t>
            </w:r>
          </w:p>
        </w:tc>
        <w:tc>
          <w:tcPr>
            <w:tcW w:w="4359" w:type="dxa"/>
            <w:tcBorders>
              <w:top w:val="single" w:sz="4" w:space="0" w:color="auto"/>
              <w:left w:val="single" w:sz="4" w:space="0" w:color="auto"/>
              <w:bottom w:val="single" w:sz="4" w:space="0" w:color="auto"/>
              <w:right w:val="single" w:sz="4" w:space="0" w:color="auto"/>
            </w:tcBorders>
          </w:tcPr>
          <w:p w14:paraId="56345466" w14:textId="77777777" w:rsidR="00B02215" w:rsidRPr="00E30083" w:rsidRDefault="00B02215" w:rsidP="002A65CD">
            <w:pPr>
              <w:pStyle w:val="TAL"/>
              <w:rPr>
                <w:rFonts w:cs="Arial"/>
                <w:szCs w:val="18"/>
              </w:rPr>
            </w:pPr>
            <w:r w:rsidRPr="00E30083">
              <w:rPr>
                <w:rFonts w:cs="Arial"/>
                <w:szCs w:val="18"/>
              </w:rPr>
              <w:t>This IE may be included by the NSSF based on configuration and if the target AMF Set is included.</w:t>
            </w:r>
          </w:p>
          <w:p w14:paraId="3096ABC4" w14:textId="77777777" w:rsidR="00B02215" w:rsidRPr="00E30083" w:rsidRDefault="00B02215" w:rsidP="002A65CD">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1F484876" w14:textId="77777777" w:rsidR="00B02215" w:rsidRPr="00E30083" w:rsidRDefault="00B02215" w:rsidP="002A65CD">
            <w:pPr>
              <w:pStyle w:val="TAL"/>
              <w:rPr>
                <w:rFonts w:cs="Arial"/>
                <w:szCs w:val="18"/>
              </w:rPr>
            </w:pPr>
          </w:p>
        </w:tc>
      </w:tr>
      <w:tr w:rsidR="00B02215" w:rsidRPr="00E30083" w14:paraId="09D40B0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CA0C341" w14:textId="77777777" w:rsidR="00B02215" w:rsidRPr="00E30083" w:rsidRDefault="00B02215" w:rsidP="002A65CD">
            <w:pPr>
              <w:pStyle w:val="TAL"/>
              <w:rPr>
                <w:lang w:eastAsia="zh-CN"/>
              </w:rPr>
            </w:pPr>
            <w:r w:rsidRPr="00E30083">
              <w:rPr>
                <w:lang w:eastAsia="zh-CN"/>
              </w:rPr>
              <w:t>nrfAmfSetNfMgtUri</w:t>
            </w:r>
          </w:p>
        </w:tc>
        <w:tc>
          <w:tcPr>
            <w:tcW w:w="1559" w:type="dxa"/>
            <w:tcBorders>
              <w:top w:val="single" w:sz="4" w:space="0" w:color="auto"/>
              <w:left w:val="single" w:sz="4" w:space="0" w:color="auto"/>
              <w:bottom w:val="single" w:sz="4" w:space="0" w:color="auto"/>
              <w:right w:val="single" w:sz="4" w:space="0" w:color="auto"/>
            </w:tcBorders>
          </w:tcPr>
          <w:p w14:paraId="5E6F61A3"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2019FE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612EA6" w14:textId="77777777"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477159" w14:textId="77777777" w:rsidR="00B02215" w:rsidRPr="00E30083" w:rsidRDefault="00B02215" w:rsidP="002A65CD">
            <w:pPr>
              <w:pStyle w:val="TAL"/>
              <w:rPr>
                <w:rFonts w:cs="Arial"/>
                <w:szCs w:val="18"/>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2858DFA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6B8892E" w14:textId="77777777" w:rsidR="00B02215" w:rsidRPr="00E30083" w:rsidRDefault="00B02215" w:rsidP="002A65CD">
            <w:pPr>
              <w:pStyle w:val="TAL"/>
              <w:rPr>
                <w:lang w:eastAsia="zh-CN"/>
              </w:rPr>
            </w:pPr>
            <w:r w:rsidRPr="00E30083">
              <w:rPr>
                <w:lang w:eastAsia="zh-CN"/>
              </w:rPr>
              <w:t>nrfAmfSetAccessTokenUri</w:t>
            </w:r>
          </w:p>
        </w:tc>
        <w:tc>
          <w:tcPr>
            <w:tcW w:w="1559" w:type="dxa"/>
            <w:tcBorders>
              <w:top w:val="single" w:sz="4" w:space="0" w:color="auto"/>
              <w:left w:val="single" w:sz="4" w:space="0" w:color="auto"/>
              <w:bottom w:val="single" w:sz="4" w:space="0" w:color="auto"/>
              <w:right w:val="single" w:sz="4" w:space="0" w:color="auto"/>
            </w:tcBorders>
          </w:tcPr>
          <w:p w14:paraId="10736E90"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37655222"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CACF1" w14:textId="77777777" w:rsidR="00B02215" w:rsidRPr="00E30083" w:rsidRDefault="00B02215" w:rsidP="002A65CD">
            <w:pPr>
              <w:pStyle w:val="TAL"/>
              <w:rPr>
                <w:noProof/>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537FC2" w14:textId="77777777" w:rsidR="00B02215" w:rsidRPr="00E30083" w:rsidRDefault="00B02215" w:rsidP="002A65CD">
            <w:pPr>
              <w:pStyle w:val="TAL"/>
              <w:rPr>
                <w:rFonts w:cs="Arial"/>
                <w:szCs w:val="18"/>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02215" w:rsidRPr="00E30083" w14:paraId="35CB45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893A59" w14:textId="77777777" w:rsidR="00B02215" w:rsidRPr="00E30083" w:rsidRDefault="00B02215" w:rsidP="002A65CD">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1559" w:type="dxa"/>
            <w:tcBorders>
              <w:top w:val="single" w:sz="4" w:space="0" w:color="auto"/>
              <w:left w:val="single" w:sz="4" w:space="0" w:color="auto"/>
              <w:bottom w:val="single" w:sz="4" w:space="0" w:color="auto"/>
              <w:right w:val="single" w:sz="4" w:space="0" w:color="auto"/>
            </w:tcBorders>
          </w:tcPr>
          <w:p w14:paraId="4F904E02" w14:textId="77777777" w:rsidR="00B02215" w:rsidRPr="00E30083" w:rsidRDefault="00B02215" w:rsidP="002A65CD">
            <w:pPr>
              <w:pStyle w:val="TAL"/>
              <w:rPr>
                <w:lang w:eastAsia="zh-CN"/>
              </w:rPr>
            </w:pPr>
            <w:r w:rsidRPr="00E30083">
              <w:rPr>
                <w:lang w:eastAsia="zh-CN"/>
              </w:rPr>
              <w:t>NfServiceSetId</w:t>
            </w:r>
          </w:p>
        </w:tc>
        <w:tc>
          <w:tcPr>
            <w:tcW w:w="425" w:type="dxa"/>
            <w:tcBorders>
              <w:top w:val="single" w:sz="4" w:space="0" w:color="auto"/>
              <w:left w:val="single" w:sz="4" w:space="0" w:color="auto"/>
              <w:bottom w:val="single" w:sz="4" w:space="0" w:color="auto"/>
              <w:right w:val="single" w:sz="4" w:space="0" w:color="auto"/>
            </w:tcBorders>
          </w:tcPr>
          <w:p w14:paraId="6E0D8F4C"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3F3805"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54D064" w14:textId="77777777" w:rsidR="00B02215" w:rsidRPr="00E30083" w:rsidRDefault="00B02215"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 (NOTE)</w:t>
            </w:r>
          </w:p>
        </w:tc>
      </w:tr>
      <w:tr w:rsidR="00B02215" w:rsidRPr="00E30083" w14:paraId="56BE19DA" w14:textId="77777777" w:rsidTr="002A65C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27AA53" w14:textId="77777777" w:rsidR="00B02215" w:rsidRPr="00E30083" w:rsidRDefault="00B02215" w:rsidP="002A65CD">
            <w:pPr>
              <w:pStyle w:val="TAN"/>
            </w:pPr>
            <w:r w:rsidRPr="00E30083">
              <w:t>NOTE:</w:t>
            </w:r>
            <w:r w:rsidRPr="00E30083">
              <w:tab/>
              <w:t xml:space="preserve">The NF Service Consumer uses the PLMN ID, AMF Region, AMF Set and AMF Service Set to perform a NF Discovery to the NRF.  </w:t>
            </w:r>
          </w:p>
        </w:tc>
      </w:tr>
    </w:tbl>
    <w:p w14:paraId="55F2A905" w14:textId="77777777" w:rsidR="00B02215" w:rsidRPr="00630AB6" w:rsidRDefault="00B02215" w:rsidP="00B02215"/>
    <w:p w14:paraId="594B0313" w14:textId="77777777" w:rsidR="00B02215" w:rsidRPr="00630AB6" w:rsidRDefault="00B02215" w:rsidP="00B02215">
      <w:pPr>
        <w:pStyle w:val="Heading5"/>
      </w:pPr>
      <w:bookmarkStart w:id="488" w:name="_Toc20142321"/>
      <w:bookmarkStart w:id="489" w:name="_Toc34217267"/>
      <w:bookmarkStart w:id="490" w:name="_Toc34217419"/>
      <w:bookmarkStart w:id="491" w:name="_Toc39051782"/>
      <w:bookmarkStart w:id="492" w:name="_Toc43210354"/>
      <w:bookmarkStart w:id="493" w:name="_Toc49853260"/>
      <w:bookmarkStart w:id="494" w:name="_Toc56530049"/>
      <w:bookmarkStart w:id="495" w:name="_Toc67686565"/>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88"/>
      <w:bookmarkEnd w:id="489"/>
      <w:bookmarkEnd w:id="490"/>
      <w:bookmarkEnd w:id="491"/>
      <w:bookmarkEnd w:id="492"/>
      <w:bookmarkEnd w:id="493"/>
      <w:bookmarkEnd w:id="494"/>
      <w:bookmarkEnd w:id="495"/>
    </w:p>
    <w:p w14:paraId="2DC1DD13"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798241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4AEE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A5F0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70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8E8D85"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D7EBE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C9C6E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525B951"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63431FFB"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12ECBE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524AF2"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11E574"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7358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3BA8CA"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73C70B32"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0577B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CFBA8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335BE1"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bl>
    <w:p w14:paraId="29E161C4" w14:textId="77777777" w:rsidR="00B02215" w:rsidRPr="00630AB6" w:rsidRDefault="00B02215" w:rsidP="00B02215"/>
    <w:p w14:paraId="4670730C" w14:textId="77777777" w:rsidR="00B02215" w:rsidRPr="00630AB6" w:rsidRDefault="00B02215" w:rsidP="00B02215">
      <w:pPr>
        <w:pStyle w:val="Heading5"/>
      </w:pPr>
      <w:bookmarkStart w:id="496" w:name="_Toc20142322"/>
      <w:bookmarkStart w:id="497" w:name="_Toc34217268"/>
      <w:bookmarkStart w:id="498" w:name="_Toc34217420"/>
      <w:bookmarkStart w:id="499" w:name="_Toc39051783"/>
      <w:bookmarkStart w:id="500" w:name="_Toc43210355"/>
      <w:bookmarkStart w:id="501" w:name="_Toc49853261"/>
      <w:bookmarkStart w:id="502" w:name="_Toc56530050"/>
      <w:bookmarkStart w:id="503" w:name="_Toc67686566"/>
      <w:r w:rsidRPr="00630AB6">
        <w:lastRenderedPageBreak/>
        <w:t>6.1.6.2.4</w:t>
      </w:r>
      <w:r w:rsidRPr="00630AB6">
        <w:tab/>
        <w:t>Void</w:t>
      </w:r>
      <w:bookmarkEnd w:id="496"/>
      <w:bookmarkEnd w:id="497"/>
      <w:bookmarkEnd w:id="498"/>
      <w:bookmarkEnd w:id="499"/>
      <w:bookmarkEnd w:id="500"/>
      <w:bookmarkEnd w:id="501"/>
      <w:bookmarkEnd w:id="502"/>
      <w:bookmarkEnd w:id="503"/>
    </w:p>
    <w:p w14:paraId="62FA5AD7" w14:textId="77777777" w:rsidR="00B02215" w:rsidRPr="00630AB6" w:rsidRDefault="00B02215" w:rsidP="00B02215">
      <w:pPr>
        <w:pStyle w:val="Heading5"/>
      </w:pPr>
      <w:bookmarkStart w:id="504" w:name="_Toc20142323"/>
      <w:bookmarkStart w:id="505" w:name="_Toc34217269"/>
      <w:bookmarkStart w:id="506" w:name="_Toc34217421"/>
      <w:bookmarkStart w:id="507" w:name="_Toc39051784"/>
      <w:bookmarkStart w:id="508" w:name="_Toc43210356"/>
      <w:bookmarkStart w:id="509" w:name="_Toc49853262"/>
      <w:bookmarkStart w:id="510" w:name="_Toc56530051"/>
      <w:bookmarkStart w:id="511" w:name="_Toc67686567"/>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04"/>
      <w:bookmarkEnd w:id="505"/>
      <w:bookmarkEnd w:id="506"/>
      <w:bookmarkEnd w:id="507"/>
      <w:bookmarkEnd w:id="508"/>
      <w:bookmarkEnd w:id="509"/>
      <w:bookmarkEnd w:id="510"/>
      <w:bookmarkEnd w:id="511"/>
    </w:p>
    <w:p w14:paraId="397BCEE2"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EAD616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BC99B4"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6173E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A8DCE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07924"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A43C6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6CDC28D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7F8D08"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54523E1A"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72254F3F"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E21F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24ADBB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03940D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188C43"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29C9C86C"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3D1AA82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B1E6F7"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DF662CE" w14:textId="77777777" w:rsidR="00B02215" w:rsidRPr="00E30083" w:rsidRDefault="00B02215" w:rsidP="002A65CD">
            <w:pPr>
              <w:pStyle w:val="TAL"/>
              <w:rPr>
                <w:rFonts w:cs="Arial"/>
                <w:szCs w:val="18"/>
                <w:lang w:eastAsia="zh-CN"/>
              </w:rPr>
            </w:pPr>
            <w:r w:rsidRPr="00E30083">
              <w:rPr>
                <w:rFonts w:cs="Arial"/>
                <w:szCs w:val="18"/>
                <w:lang w:eastAsia="zh-CN"/>
              </w:rPr>
              <w:t>This IE may be present when the NSSF provides the allowed NSSAI information to the NF service consumer (e.g AMF). If present, this IE shall include the information related to the network slice instance corresponding to the allowed S-NSSAI.</w:t>
            </w:r>
          </w:p>
        </w:tc>
      </w:tr>
      <w:tr w:rsidR="00B02215" w:rsidRPr="00E30083" w14:paraId="572F066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79674D"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F7CBDBB"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F8770B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C2F1D"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A8576E"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421494E6" w14:textId="77777777" w:rsidR="00B02215" w:rsidRPr="00630AB6" w:rsidRDefault="00B02215" w:rsidP="00B02215"/>
    <w:p w14:paraId="2AA11758" w14:textId="77777777" w:rsidR="00B02215" w:rsidRPr="00630AB6" w:rsidRDefault="00B02215" w:rsidP="00B02215">
      <w:pPr>
        <w:pStyle w:val="Heading5"/>
      </w:pPr>
      <w:bookmarkStart w:id="512" w:name="_Toc20142324"/>
      <w:bookmarkStart w:id="513" w:name="_Toc34217270"/>
      <w:bookmarkStart w:id="514" w:name="_Toc34217422"/>
      <w:bookmarkStart w:id="515" w:name="_Toc39051785"/>
      <w:bookmarkStart w:id="516" w:name="_Toc43210357"/>
      <w:bookmarkStart w:id="517" w:name="_Toc49853263"/>
      <w:bookmarkStart w:id="518" w:name="_Toc56530052"/>
      <w:bookmarkStart w:id="519" w:name="_Toc67686568"/>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12"/>
      <w:bookmarkEnd w:id="513"/>
      <w:bookmarkEnd w:id="514"/>
      <w:bookmarkEnd w:id="515"/>
      <w:bookmarkEnd w:id="516"/>
      <w:bookmarkEnd w:id="517"/>
      <w:bookmarkEnd w:id="518"/>
      <w:bookmarkEnd w:id="519"/>
    </w:p>
    <w:p w14:paraId="01095201"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67498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9BAB55"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08B3D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E85437"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F3874A"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9FC6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8152E1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2137F25"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0101800B"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3199D20E"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1C356E"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3ABA34"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26063B14"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35638D4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F96925B"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E799104"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BD05C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931CB3"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C0D977" w14:textId="77777777" w:rsidR="00B02215" w:rsidRPr="00E30083" w:rsidRDefault="00B02215" w:rsidP="002A65CD">
            <w:pPr>
              <w:pStyle w:val="TAL"/>
              <w:rPr>
                <w:rFonts w:cs="Arial"/>
                <w:szCs w:val="18"/>
                <w:lang w:eastAsia="zh-CN"/>
              </w:rPr>
            </w:pPr>
            <w:r w:rsidRPr="00E30083">
              <w:rPr>
                <w:rFonts w:cs="Arial" w:hint="eastAsia"/>
                <w:szCs w:val="18"/>
                <w:lang w:eastAsia="zh-CN"/>
              </w:rPr>
              <w:t>This IE shall contain the access type to which this allowed NSSAI belongs.</w:t>
            </w:r>
          </w:p>
        </w:tc>
      </w:tr>
      <w:tr w:rsidR="00890FB6" w:rsidRPr="00E30083" w14:paraId="18BB6990" w14:textId="77777777" w:rsidTr="00465EF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730084E"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68CD68E4" w14:textId="77777777" w:rsidR="00B02215" w:rsidRPr="00630AB6" w:rsidRDefault="00B02215" w:rsidP="00B02215"/>
    <w:p w14:paraId="2B3DD9C8" w14:textId="77777777" w:rsidR="00B02215" w:rsidRPr="00630AB6" w:rsidRDefault="00B02215" w:rsidP="00B02215">
      <w:pPr>
        <w:pStyle w:val="Heading5"/>
      </w:pPr>
      <w:bookmarkStart w:id="520" w:name="_Toc20142325"/>
      <w:bookmarkStart w:id="521" w:name="_Toc34217271"/>
      <w:bookmarkStart w:id="522" w:name="_Toc34217423"/>
      <w:bookmarkStart w:id="523" w:name="_Toc39051786"/>
      <w:bookmarkStart w:id="524" w:name="_Toc43210358"/>
      <w:bookmarkStart w:id="525" w:name="_Toc49853264"/>
      <w:bookmarkStart w:id="526" w:name="_Toc56530053"/>
      <w:bookmarkStart w:id="527" w:name="_Toc67686569"/>
      <w:r w:rsidRPr="00630AB6">
        <w:t>6.1.6.2.7</w:t>
      </w:r>
      <w:r w:rsidRPr="00630AB6">
        <w:tab/>
        <w:t xml:space="preserve">Type: </w:t>
      </w:r>
      <w:r w:rsidRPr="00630AB6">
        <w:rPr>
          <w:lang w:eastAsia="zh-CN"/>
        </w:rPr>
        <w:t>NsiInformation</w:t>
      </w:r>
      <w:bookmarkEnd w:id="520"/>
      <w:bookmarkEnd w:id="521"/>
      <w:bookmarkEnd w:id="522"/>
      <w:bookmarkEnd w:id="523"/>
      <w:bookmarkEnd w:id="524"/>
      <w:bookmarkEnd w:id="525"/>
      <w:bookmarkEnd w:id="526"/>
      <w:bookmarkEnd w:id="527"/>
    </w:p>
    <w:p w14:paraId="7ED8972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CEEC5C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2BE10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3A6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F46CE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01C017"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330FB7"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512EA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F257AFE"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6BEC421B"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1B0EBD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55400C"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6E020"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3EF6ABF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27870DA"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018E120C"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425713D7"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A0E727"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4D087CE"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682C835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13E64"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4333342"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B4235E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AD156"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DD91BA"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299B570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B729FA"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23D203FC"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EF9BCF"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39360E"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DB9977"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bl>
    <w:p w14:paraId="4766777E" w14:textId="77777777" w:rsidR="00B02215" w:rsidRPr="00630AB6" w:rsidRDefault="00B02215" w:rsidP="00B02215"/>
    <w:p w14:paraId="4102EF58" w14:textId="77777777" w:rsidR="00B02215" w:rsidRPr="00630AB6" w:rsidRDefault="00B02215" w:rsidP="00B02215">
      <w:pPr>
        <w:pStyle w:val="Heading5"/>
      </w:pPr>
      <w:bookmarkStart w:id="528" w:name="_Toc20142326"/>
      <w:bookmarkStart w:id="529" w:name="_Toc34217272"/>
      <w:bookmarkStart w:id="530" w:name="_Toc34217424"/>
      <w:bookmarkStart w:id="531" w:name="_Toc39051787"/>
      <w:bookmarkStart w:id="532" w:name="_Toc43210359"/>
      <w:bookmarkStart w:id="533" w:name="_Toc49853265"/>
      <w:bookmarkStart w:id="534" w:name="_Toc56530054"/>
      <w:bookmarkStart w:id="535" w:name="_Toc67686570"/>
      <w:r w:rsidRPr="00630AB6">
        <w:t>6.1.6.2.8</w:t>
      </w:r>
      <w:r w:rsidRPr="00630AB6">
        <w:tab/>
        <w:t xml:space="preserve">Type: </w:t>
      </w:r>
      <w:r w:rsidRPr="00630AB6">
        <w:rPr>
          <w:rFonts w:hint="eastAsia"/>
          <w:lang w:eastAsia="zh-CN"/>
        </w:rPr>
        <w:t>Mapping</w:t>
      </w:r>
      <w:r w:rsidRPr="00630AB6">
        <w:rPr>
          <w:lang w:eastAsia="zh-CN"/>
        </w:rPr>
        <w:t>OfSnssai</w:t>
      </w:r>
      <w:bookmarkEnd w:id="528"/>
      <w:bookmarkEnd w:id="529"/>
      <w:bookmarkEnd w:id="530"/>
      <w:bookmarkEnd w:id="531"/>
      <w:bookmarkEnd w:id="532"/>
      <w:bookmarkEnd w:id="533"/>
      <w:bookmarkEnd w:id="534"/>
      <w:bookmarkEnd w:id="535"/>
    </w:p>
    <w:p w14:paraId="28A4E341"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BD855B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EF7B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6350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27351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2C366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30DE9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5C46F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55E42C6"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1C347D3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4B4BEA3"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5023F4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41FB8F"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317C25B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1C0791"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195B243D"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889F47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74CEA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27B5F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02BF8978" w14:textId="77777777" w:rsidR="00B02215" w:rsidRPr="00630AB6" w:rsidRDefault="00B02215" w:rsidP="00B02215"/>
    <w:p w14:paraId="0909659D" w14:textId="77777777" w:rsidR="00B02215" w:rsidRPr="00630AB6" w:rsidRDefault="00B02215" w:rsidP="00B02215">
      <w:pPr>
        <w:pStyle w:val="Heading5"/>
      </w:pPr>
      <w:bookmarkStart w:id="536" w:name="_Toc20142327"/>
      <w:bookmarkStart w:id="537" w:name="_Toc34217273"/>
      <w:bookmarkStart w:id="538" w:name="_Toc34217425"/>
      <w:bookmarkStart w:id="539" w:name="_Toc39051788"/>
      <w:bookmarkStart w:id="540" w:name="_Toc43210360"/>
      <w:bookmarkStart w:id="541" w:name="_Toc49853266"/>
      <w:bookmarkStart w:id="542" w:name="_Toc56530055"/>
      <w:bookmarkStart w:id="543" w:name="_Toc67686571"/>
      <w:r w:rsidRPr="00630AB6">
        <w:lastRenderedPageBreak/>
        <w:t>6.1.6.2.9</w:t>
      </w:r>
      <w:r w:rsidRPr="00630AB6">
        <w:tab/>
        <w:t>Void</w:t>
      </w:r>
      <w:bookmarkEnd w:id="536"/>
      <w:bookmarkEnd w:id="537"/>
      <w:bookmarkEnd w:id="538"/>
      <w:bookmarkEnd w:id="539"/>
      <w:bookmarkEnd w:id="540"/>
      <w:bookmarkEnd w:id="541"/>
      <w:bookmarkEnd w:id="542"/>
      <w:bookmarkEnd w:id="543"/>
    </w:p>
    <w:p w14:paraId="488BE12C" w14:textId="77777777" w:rsidR="00B02215" w:rsidRPr="00630AB6" w:rsidRDefault="00B02215" w:rsidP="00B02215">
      <w:pPr>
        <w:pStyle w:val="Heading5"/>
      </w:pPr>
      <w:bookmarkStart w:id="544" w:name="_Toc20142328"/>
      <w:bookmarkStart w:id="545" w:name="_Toc34217274"/>
      <w:bookmarkStart w:id="546" w:name="_Toc34217426"/>
      <w:bookmarkStart w:id="547" w:name="_Toc39051789"/>
      <w:bookmarkStart w:id="548" w:name="_Toc43210361"/>
      <w:bookmarkStart w:id="549" w:name="_Toc49853267"/>
      <w:bookmarkStart w:id="550" w:name="_Toc56530056"/>
      <w:bookmarkStart w:id="551" w:name="_Toc67686572"/>
      <w:r w:rsidRPr="00630AB6">
        <w:t>6.1.6.2.10</w:t>
      </w:r>
      <w:r w:rsidRPr="00630AB6">
        <w:tab/>
        <w:t xml:space="preserve">Type: </w:t>
      </w:r>
      <w:r w:rsidRPr="00630AB6">
        <w:rPr>
          <w:lang w:eastAsia="zh-CN"/>
        </w:rPr>
        <w:t>SliceInfoForRegistration</w:t>
      </w:r>
      <w:bookmarkEnd w:id="544"/>
      <w:bookmarkEnd w:id="545"/>
      <w:bookmarkEnd w:id="546"/>
      <w:bookmarkEnd w:id="547"/>
      <w:bookmarkEnd w:id="548"/>
      <w:bookmarkEnd w:id="549"/>
      <w:bookmarkEnd w:id="550"/>
      <w:bookmarkEnd w:id="551"/>
    </w:p>
    <w:p w14:paraId="394A3B1A"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3CA834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A351A"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640C6C"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3D6D5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978D59"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166FC4"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19ED3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1B02CC"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36473B4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65BAE817"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66A28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751B22"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1436C2D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51B074D"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28F41913"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772AA5F"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FEC86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5A81E9" w14:textId="77777777"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allowed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 AMF). </w:t>
            </w:r>
          </w:p>
        </w:tc>
      </w:tr>
      <w:tr w:rsidR="00B02215" w:rsidRPr="00E30083" w14:paraId="30DB921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3DD0A2C"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21DBF495"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0E42AD42"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FD682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90D22B" w14:textId="77777777"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 xml:space="preserve">the UE was registered with the NF service consumer (e.g AMF) earlier for another access type and </w:t>
            </w:r>
            <w:r w:rsidRPr="00E30083">
              <w:rPr>
                <w:rFonts w:cs="Arial" w:hint="eastAsia"/>
                <w:szCs w:val="18"/>
              </w:rPr>
              <w:t>an allowed NSSAI for the other access type is available</w:t>
            </w:r>
            <w:r w:rsidRPr="00E30083">
              <w:rPr>
                <w:rFonts w:cs="Arial"/>
                <w:szCs w:val="18"/>
              </w:rPr>
              <w:t xml:space="preserve"> at the NF service consumer (e.g AMF).</w:t>
            </w:r>
            <w:r w:rsidRPr="00E30083">
              <w:rPr>
                <w:rFonts w:cs="Arial" w:hint="eastAsia"/>
                <w:szCs w:val="18"/>
              </w:rPr>
              <w:t xml:space="preserve"> </w:t>
            </w:r>
          </w:p>
        </w:tc>
      </w:tr>
      <w:tr w:rsidR="00B02215" w:rsidRPr="00E30083" w14:paraId="6662798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280475B"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3E3E6771"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7B133DC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35F26E"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CA2389C"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35EB69D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ADE4853"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C898F23"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74451CA2"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A687AD9"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3DA462" w14:textId="77777777" w:rsidR="00B02215" w:rsidRPr="00E30083" w:rsidRDefault="00B02215" w:rsidP="002A65CD">
            <w:pPr>
              <w:pStyle w:val="TAL"/>
            </w:pPr>
            <w:r w:rsidRPr="00E30083">
              <w:rPr>
                <w:rFonts w:cs="Arial"/>
                <w:szCs w:val="18"/>
              </w:rPr>
              <w:t>This IE may be present when the network slice information is requested during the Registration procedure</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18D81D5E"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EDF005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48ADB5"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63CC69B"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549BF79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5EFB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D79F821" w14:textId="77777777"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p>
          <w:p w14:paraId="1B30C9C1"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39B8BAB2"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1A957D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1E482D" w14:textId="77777777" w:rsidR="00B02215" w:rsidRPr="00E30083" w:rsidRDefault="00B02215" w:rsidP="002A65CD">
            <w:pPr>
              <w:pStyle w:val="TAL"/>
              <w:rPr>
                <w:lang w:eastAsia="zh-CN"/>
              </w:rPr>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0C3D65E"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039CD4"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A4523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F2388E"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0A708B1D"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0CF4FFC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08DA85" w14:textId="77777777" w:rsidR="00B02215" w:rsidRPr="00E30083" w:rsidRDefault="00B02215" w:rsidP="002A65CD">
            <w:pPr>
              <w:pStyle w:val="TAL"/>
              <w:rPr>
                <w:lang w:eastAsia="zh-CN"/>
              </w:rPr>
            </w:pPr>
            <w:r w:rsidRPr="00E30083">
              <w:rPr>
                <w:rFonts w:hint="eastAsia"/>
                <w:lang w:eastAsia="zh-CN"/>
              </w:rPr>
              <w:lastRenderedPageBreak/>
              <w:t>requestMapping</w:t>
            </w:r>
          </w:p>
        </w:tc>
        <w:tc>
          <w:tcPr>
            <w:tcW w:w="1559" w:type="dxa"/>
            <w:tcBorders>
              <w:top w:val="single" w:sz="4" w:space="0" w:color="auto"/>
              <w:left w:val="single" w:sz="4" w:space="0" w:color="auto"/>
              <w:bottom w:val="single" w:sz="4" w:space="0" w:color="auto"/>
              <w:right w:val="single" w:sz="4" w:space="0" w:color="auto"/>
            </w:tcBorders>
          </w:tcPr>
          <w:p w14:paraId="12B41C7A"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B5270D"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A7D014"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E64524"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46F7408F"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1674768F"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bl>
    <w:p w14:paraId="2E0629A0" w14:textId="77777777" w:rsidR="00B02215" w:rsidRPr="00630AB6" w:rsidRDefault="00B02215" w:rsidP="00B02215"/>
    <w:p w14:paraId="3D77A3E9" w14:textId="77777777" w:rsidR="00B02215" w:rsidRPr="00630AB6" w:rsidRDefault="00B02215" w:rsidP="00B02215">
      <w:pPr>
        <w:pStyle w:val="Heading5"/>
      </w:pPr>
      <w:bookmarkStart w:id="552" w:name="_Toc20142329"/>
      <w:bookmarkStart w:id="553" w:name="_Toc34217275"/>
      <w:bookmarkStart w:id="554" w:name="_Toc34217427"/>
      <w:bookmarkStart w:id="555" w:name="_Toc39051790"/>
      <w:bookmarkStart w:id="556" w:name="_Toc43210362"/>
      <w:bookmarkStart w:id="557" w:name="_Toc49853268"/>
      <w:bookmarkStart w:id="558" w:name="_Toc56530057"/>
      <w:bookmarkStart w:id="559" w:name="_Toc67686573"/>
      <w:r w:rsidRPr="00630AB6">
        <w:t>6.1.6.2.11</w:t>
      </w:r>
      <w:r w:rsidRPr="00630AB6">
        <w:tab/>
        <w:t xml:space="preserve">Type: </w:t>
      </w:r>
      <w:r w:rsidRPr="00630AB6">
        <w:rPr>
          <w:lang w:eastAsia="zh-CN"/>
        </w:rPr>
        <w:t>SliceInfoForPDUSession</w:t>
      </w:r>
      <w:bookmarkEnd w:id="552"/>
      <w:bookmarkEnd w:id="553"/>
      <w:bookmarkEnd w:id="554"/>
      <w:bookmarkEnd w:id="555"/>
      <w:bookmarkEnd w:id="556"/>
      <w:bookmarkEnd w:id="557"/>
      <w:bookmarkEnd w:id="558"/>
      <w:bookmarkEnd w:id="559"/>
    </w:p>
    <w:p w14:paraId="31D7F1BE"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9B176E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61E68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5C77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514AA9"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AA251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5E9CC8"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1BAC3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82C4CE0"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268DDAA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2B09479A"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0CB51E"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8CEF0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72DE153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74D98596"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7E6D0B7"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CE1EBC0"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21DF47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238A9FD"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1AD9F23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4CDFE12D"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3CE563C"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5DCF224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E63AA0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007EC861"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362D7AE0" w14:textId="77777777" w:rsidR="00B02215" w:rsidRPr="00630AB6" w:rsidRDefault="00B02215" w:rsidP="00B02215">
      <w:pPr>
        <w:rPr>
          <w:lang w:val="en-US" w:eastAsia="zh-CN"/>
        </w:rPr>
      </w:pPr>
    </w:p>
    <w:p w14:paraId="09CFBB62" w14:textId="77777777" w:rsidR="00B02215" w:rsidRPr="00630AB6" w:rsidRDefault="00B02215" w:rsidP="00B02215">
      <w:pPr>
        <w:pStyle w:val="Heading5"/>
      </w:pPr>
      <w:bookmarkStart w:id="560" w:name="_Toc20142330"/>
      <w:bookmarkStart w:id="561" w:name="_Toc34217276"/>
      <w:bookmarkStart w:id="562" w:name="_Toc34217428"/>
      <w:bookmarkStart w:id="563" w:name="_Toc39051791"/>
      <w:bookmarkStart w:id="564" w:name="_Toc43210363"/>
      <w:bookmarkStart w:id="565" w:name="_Toc49853269"/>
      <w:bookmarkStart w:id="566" w:name="_Toc56530058"/>
      <w:bookmarkStart w:id="567" w:name="_Toc67686574"/>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60"/>
      <w:bookmarkEnd w:id="561"/>
      <w:bookmarkEnd w:id="562"/>
      <w:bookmarkEnd w:id="563"/>
      <w:bookmarkEnd w:id="564"/>
      <w:bookmarkEnd w:id="565"/>
      <w:bookmarkEnd w:id="566"/>
      <w:bookmarkEnd w:id="567"/>
    </w:p>
    <w:p w14:paraId="01544BDD"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A1C1ED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F05A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96D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80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44C58D"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B85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448297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D8EF0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457E612"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0B220F4B"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B1600D"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BEA838"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148E019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6C5C47"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6B1CEEA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4FFC54DC"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504DD2"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C63939"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26DF0AEB" w14:textId="77777777" w:rsidR="00B02215" w:rsidRPr="00630AB6" w:rsidRDefault="00B02215" w:rsidP="00B02215"/>
    <w:p w14:paraId="55B29AC8" w14:textId="77777777" w:rsidR="00B02215" w:rsidRPr="00630AB6" w:rsidRDefault="00B02215" w:rsidP="00B02215">
      <w:pPr>
        <w:pStyle w:val="Heading5"/>
      </w:pPr>
      <w:bookmarkStart w:id="568" w:name="_Toc20142331"/>
      <w:bookmarkStart w:id="569" w:name="_Toc34217277"/>
      <w:bookmarkStart w:id="570" w:name="_Toc34217429"/>
      <w:bookmarkStart w:id="571" w:name="_Toc39051792"/>
      <w:bookmarkStart w:id="572" w:name="_Toc43210364"/>
      <w:bookmarkStart w:id="573" w:name="_Toc49853270"/>
      <w:bookmarkStart w:id="574" w:name="_Toc56530059"/>
      <w:bookmarkStart w:id="575" w:name="_Toc67686575"/>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68"/>
      <w:bookmarkEnd w:id="569"/>
      <w:bookmarkEnd w:id="570"/>
      <w:bookmarkEnd w:id="571"/>
      <w:bookmarkEnd w:id="572"/>
      <w:bookmarkEnd w:id="573"/>
      <w:bookmarkEnd w:id="574"/>
      <w:bookmarkEnd w:id="575"/>
    </w:p>
    <w:p w14:paraId="3FE8DA73"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1F055E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1147E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00C98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1157E"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E2527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83B62B"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234C7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C674A" w14:textId="77777777" w:rsidR="00B02215" w:rsidRPr="00E30083" w:rsidRDefault="00B02215" w:rsidP="002A65CD">
            <w:pPr>
              <w:pStyle w:val="TAL"/>
            </w:pPr>
            <w:r w:rsidRPr="00E30083">
              <w:t>subscribedNssai</w:t>
            </w:r>
          </w:p>
        </w:tc>
        <w:tc>
          <w:tcPr>
            <w:tcW w:w="1559" w:type="dxa"/>
            <w:tcBorders>
              <w:top w:val="single" w:sz="4" w:space="0" w:color="auto"/>
              <w:left w:val="single" w:sz="4" w:space="0" w:color="auto"/>
              <w:bottom w:val="single" w:sz="4" w:space="0" w:color="auto"/>
              <w:right w:val="single" w:sz="4" w:space="0" w:color="auto"/>
            </w:tcBorders>
          </w:tcPr>
          <w:p w14:paraId="18B38310"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39B7B5FC"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CD4EB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A5208AA"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576A0CF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D38F128"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4C885E67"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69A6B3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0FCFA3"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29D4B99"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r>
      <w:tr w:rsidR="00B02215" w:rsidRPr="00E30083" w14:paraId="148EB63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A7F43A8"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1F535029"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5A36FD59"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A231FA"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3F3DA" w14:textId="77777777" w:rsidR="00B02215" w:rsidRPr="00E30083" w:rsidRDefault="00B02215" w:rsidP="002A65C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r>
      <w:tr w:rsidR="00B02215" w:rsidRPr="00E30083" w14:paraId="65E9421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1F1CC93" w14:textId="77777777" w:rsidR="00B02215" w:rsidRPr="00E30083" w:rsidRDefault="00B02215" w:rsidP="002A65C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744206C1"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40A14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BB0B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48476E" w14:textId="77777777" w:rsidR="00B02215" w:rsidRPr="00E30083" w:rsidRDefault="00B02215" w:rsidP="002A65C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r>
      <w:tr w:rsidR="00B02215" w:rsidRPr="00E30083" w14:paraId="312253C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09870CD"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32C2E28"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40F38B8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3C6919"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A98C09E" w14:textId="77777777" w:rsidR="00B02215" w:rsidRPr="00E30083" w:rsidRDefault="00B02215" w:rsidP="002A65C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sidRPr="00E30083">
              <w:rPr>
                <w:rFonts w:cs="Arial" w:hint="eastAsia"/>
                <w:szCs w:val="18"/>
                <w:lang w:eastAsia="zh-CN"/>
              </w:rPr>
              <w:t>.</w:t>
            </w:r>
          </w:p>
        </w:tc>
      </w:tr>
      <w:tr w:rsidR="00B02215" w:rsidRPr="00E30083" w14:paraId="53C1F6C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CF3CB3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p w14:paraId="7FC89881" w14:textId="77777777" w:rsidR="00B02215" w:rsidRPr="00E30083" w:rsidRDefault="00B02215" w:rsidP="002A65CD">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D8F99A7"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068133"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739BA"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8E50E4" w14:textId="77777777" w:rsidR="00B02215" w:rsidRPr="00E30083" w:rsidRDefault="00B02215" w:rsidP="002A65C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w:t>
            </w:r>
            <w:r w:rsidR="007E794E" w:rsidRPr="00E30083">
              <w:t xml:space="preserve">the </w:t>
            </w:r>
            <w:r w:rsidRPr="00E30083">
              <w:t>current and other access types.</w:t>
            </w:r>
          </w:p>
        </w:tc>
      </w:tr>
    </w:tbl>
    <w:p w14:paraId="5324C965" w14:textId="77777777" w:rsidR="00B02215" w:rsidRPr="00630AB6" w:rsidRDefault="00B02215" w:rsidP="00B02215">
      <w:pPr>
        <w:rPr>
          <w:lang w:eastAsia="zh-CN"/>
        </w:rPr>
      </w:pPr>
    </w:p>
    <w:p w14:paraId="454EFBC3" w14:textId="77777777" w:rsidR="00B02215" w:rsidRPr="007E794E" w:rsidRDefault="00B02215" w:rsidP="00B02215"/>
    <w:p w14:paraId="021D3A0A" w14:textId="77777777" w:rsidR="00B02215" w:rsidRPr="00630AB6" w:rsidRDefault="00B02215" w:rsidP="00B02215">
      <w:pPr>
        <w:pStyle w:val="Heading4"/>
        <w:rPr>
          <w:lang w:val="en-US"/>
        </w:rPr>
      </w:pPr>
      <w:bookmarkStart w:id="576" w:name="_Toc20142332"/>
      <w:bookmarkStart w:id="577" w:name="_Toc34217278"/>
      <w:bookmarkStart w:id="578" w:name="_Toc34217430"/>
      <w:bookmarkStart w:id="579" w:name="_Toc39051793"/>
      <w:bookmarkStart w:id="580" w:name="_Toc43210365"/>
      <w:bookmarkStart w:id="581" w:name="_Toc49853271"/>
      <w:bookmarkStart w:id="582" w:name="_Toc56530060"/>
      <w:bookmarkStart w:id="583" w:name="_Toc67686576"/>
      <w:r w:rsidRPr="00630AB6">
        <w:rPr>
          <w:lang w:val="en-US"/>
        </w:rPr>
        <w:t>6.1.6.3</w:t>
      </w:r>
      <w:r w:rsidRPr="00630AB6">
        <w:rPr>
          <w:lang w:val="en-US"/>
        </w:rPr>
        <w:tab/>
        <w:t>Simple data types and enumerations</w:t>
      </w:r>
      <w:bookmarkEnd w:id="576"/>
      <w:bookmarkEnd w:id="577"/>
      <w:bookmarkEnd w:id="578"/>
      <w:bookmarkEnd w:id="579"/>
      <w:bookmarkEnd w:id="580"/>
      <w:bookmarkEnd w:id="581"/>
      <w:bookmarkEnd w:id="582"/>
      <w:bookmarkEnd w:id="583"/>
    </w:p>
    <w:p w14:paraId="36484F13" w14:textId="77777777" w:rsidR="00B02215" w:rsidRPr="00630AB6" w:rsidRDefault="00B02215" w:rsidP="00B02215">
      <w:pPr>
        <w:pStyle w:val="Heading5"/>
      </w:pPr>
      <w:bookmarkStart w:id="584" w:name="_Toc20142333"/>
      <w:bookmarkStart w:id="585" w:name="_Toc34217279"/>
      <w:bookmarkStart w:id="586" w:name="_Toc34217431"/>
      <w:bookmarkStart w:id="587" w:name="_Toc39051794"/>
      <w:bookmarkStart w:id="588" w:name="_Toc43210366"/>
      <w:bookmarkStart w:id="589" w:name="_Toc49853272"/>
      <w:bookmarkStart w:id="590" w:name="_Toc56530061"/>
      <w:bookmarkStart w:id="591" w:name="_Toc67686577"/>
      <w:r w:rsidRPr="00630AB6">
        <w:t>6.1.6.3.1</w:t>
      </w:r>
      <w:r w:rsidRPr="00630AB6">
        <w:tab/>
        <w:t>Introduction</w:t>
      </w:r>
      <w:bookmarkEnd w:id="584"/>
      <w:bookmarkEnd w:id="585"/>
      <w:bookmarkEnd w:id="586"/>
      <w:bookmarkEnd w:id="587"/>
      <w:bookmarkEnd w:id="588"/>
      <w:bookmarkEnd w:id="589"/>
      <w:bookmarkEnd w:id="590"/>
      <w:bookmarkEnd w:id="591"/>
    </w:p>
    <w:p w14:paraId="0F0E63A6"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36119652" w14:textId="77777777" w:rsidR="00B02215" w:rsidRPr="00630AB6" w:rsidRDefault="00B02215" w:rsidP="00B02215">
      <w:pPr>
        <w:pStyle w:val="Heading5"/>
      </w:pPr>
      <w:bookmarkStart w:id="592" w:name="_Toc20142334"/>
      <w:bookmarkStart w:id="593" w:name="_Toc34217280"/>
      <w:bookmarkStart w:id="594" w:name="_Toc34217432"/>
      <w:bookmarkStart w:id="595" w:name="_Toc39051795"/>
      <w:bookmarkStart w:id="596" w:name="_Toc43210367"/>
      <w:bookmarkStart w:id="597" w:name="_Toc49853273"/>
      <w:bookmarkStart w:id="598" w:name="_Toc56530062"/>
      <w:bookmarkStart w:id="599" w:name="_Toc67686578"/>
      <w:r w:rsidRPr="00630AB6">
        <w:t>6.1.6.3.2</w:t>
      </w:r>
      <w:r w:rsidRPr="00630AB6">
        <w:tab/>
        <w:t>Simple data types</w:t>
      </w:r>
      <w:bookmarkEnd w:id="592"/>
      <w:bookmarkEnd w:id="593"/>
      <w:bookmarkEnd w:id="594"/>
      <w:bookmarkEnd w:id="595"/>
      <w:bookmarkEnd w:id="596"/>
      <w:bookmarkEnd w:id="597"/>
      <w:bookmarkEnd w:id="598"/>
      <w:bookmarkEnd w:id="599"/>
    </w:p>
    <w:p w14:paraId="5BC09869" w14:textId="77777777" w:rsidR="00B02215" w:rsidRPr="00630AB6" w:rsidRDefault="00B02215" w:rsidP="00B02215">
      <w:r w:rsidRPr="00630AB6">
        <w:t>The simple data types defined in table 6.1.6.3.2-1 shall be supported.</w:t>
      </w:r>
    </w:p>
    <w:p w14:paraId="06A3DF12"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38AFAD9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B170BB"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D3EA2CE"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6F88FC0" w14:textId="77777777" w:rsidR="00B02215" w:rsidRPr="00E30083" w:rsidRDefault="00B02215" w:rsidP="002A65CD">
            <w:pPr>
              <w:pStyle w:val="TAH"/>
            </w:pPr>
            <w:r w:rsidRPr="00E30083">
              <w:t>Description</w:t>
            </w:r>
          </w:p>
        </w:tc>
      </w:tr>
      <w:tr w:rsidR="00B02215" w:rsidRPr="00E30083" w14:paraId="2780EA05"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A24E0B"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98E8F1"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142D4370" w14:textId="77777777" w:rsidR="00B02215" w:rsidRPr="00E30083" w:rsidRDefault="00B02215" w:rsidP="002A65CD">
            <w:pPr>
              <w:pStyle w:val="TAL"/>
            </w:pPr>
            <w:r w:rsidRPr="00E30083">
              <w:rPr>
                <w:rFonts w:hint="eastAsia"/>
              </w:rPr>
              <w:t>Represents the Network Slice Instance Identifier</w:t>
            </w:r>
          </w:p>
        </w:tc>
      </w:tr>
    </w:tbl>
    <w:p w14:paraId="179E7C7D" w14:textId="77777777" w:rsidR="00B02215" w:rsidRPr="00630AB6" w:rsidRDefault="00B02215" w:rsidP="00B02215"/>
    <w:p w14:paraId="361A8381" w14:textId="77777777" w:rsidR="00B02215" w:rsidRPr="00630AB6" w:rsidRDefault="00B02215" w:rsidP="00B02215">
      <w:pPr>
        <w:pStyle w:val="Heading5"/>
      </w:pPr>
      <w:bookmarkStart w:id="600" w:name="_Toc20142335"/>
      <w:bookmarkStart w:id="601" w:name="_Toc34217281"/>
      <w:bookmarkStart w:id="602" w:name="_Toc34217433"/>
      <w:bookmarkStart w:id="603" w:name="_Toc39051796"/>
      <w:bookmarkStart w:id="604" w:name="_Toc43210368"/>
      <w:bookmarkStart w:id="605" w:name="_Toc49853274"/>
      <w:bookmarkStart w:id="606" w:name="_Toc56530063"/>
      <w:bookmarkStart w:id="607" w:name="_Toc67686579"/>
      <w:r w:rsidRPr="00630AB6">
        <w:t>6.1.6.3.3</w:t>
      </w:r>
      <w:r w:rsidRPr="00630AB6">
        <w:tab/>
        <w:t>Enumeration: RoamingIndication</w:t>
      </w:r>
      <w:bookmarkEnd w:id="600"/>
      <w:bookmarkEnd w:id="601"/>
      <w:bookmarkEnd w:id="602"/>
      <w:bookmarkEnd w:id="603"/>
      <w:bookmarkEnd w:id="604"/>
      <w:bookmarkEnd w:id="605"/>
      <w:bookmarkEnd w:id="606"/>
      <w:bookmarkEnd w:id="607"/>
    </w:p>
    <w:p w14:paraId="3233B944"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0384B67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5573189"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140159" w14:textId="77777777" w:rsidR="00B02215" w:rsidRPr="00E30083" w:rsidRDefault="00B02215" w:rsidP="002A65CD">
            <w:pPr>
              <w:pStyle w:val="TAH"/>
            </w:pPr>
            <w:r w:rsidRPr="00E30083">
              <w:t>Description</w:t>
            </w:r>
          </w:p>
        </w:tc>
      </w:tr>
      <w:tr w:rsidR="00B02215" w:rsidRPr="00E30083" w14:paraId="571FD0F7"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87B8D"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889EA" w14:textId="77777777" w:rsidR="00B02215" w:rsidRPr="00E30083" w:rsidRDefault="00B02215" w:rsidP="002A65CD">
            <w:pPr>
              <w:pStyle w:val="TAL"/>
            </w:pPr>
            <w:r w:rsidRPr="00E30083">
              <w:t>This value indicates that the UE is not roaming.</w:t>
            </w:r>
          </w:p>
        </w:tc>
      </w:tr>
      <w:tr w:rsidR="00B02215" w:rsidRPr="00E30083" w14:paraId="0711165B"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A0706A"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0586CB"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6D08F58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3573C"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658C8" w14:textId="77777777" w:rsidR="00B02215" w:rsidRPr="00E30083" w:rsidRDefault="00B02215" w:rsidP="002A65CD">
            <w:pPr>
              <w:pStyle w:val="TAL"/>
            </w:pPr>
            <w:r w:rsidRPr="00E30083">
              <w:t>This value indicates that the UE is roaming and is using a home routed PDU session.</w:t>
            </w:r>
          </w:p>
        </w:tc>
      </w:tr>
    </w:tbl>
    <w:p w14:paraId="0BBF31A7" w14:textId="77777777" w:rsidR="00B02215" w:rsidRPr="00630AB6" w:rsidRDefault="00B02215" w:rsidP="00B02215">
      <w:pPr>
        <w:rPr>
          <w:lang w:val="en-US" w:eastAsia="zh-CN"/>
        </w:rPr>
      </w:pPr>
    </w:p>
    <w:p w14:paraId="40E09AC6" w14:textId="77777777" w:rsidR="00B02215" w:rsidRPr="00630AB6" w:rsidRDefault="00B02215" w:rsidP="00B02215">
      <w:pPr>
        <w:pStyle w:val="Heading4"/>
      </w:pPr>
      <w:bookmarkStart w:id="608" w:name="_Toc20142336"/>
      <w:bookmarkStart w:id="609" w:name="_Toc34217282"/>
      <w:bookmarkStart w:id="610" w:name="_Toc34217434"/>
      <w:bookmarkStart w:id="611" w:name="_Toc39051797"/>
      <w:bookmarkStart w:id="612" w:name="_Toc43210369"/>
      <w:bookmarkStart w:id="613" w:name="_Toc49853275"/>
      <w:bookmarkStart w:id="614" w:name="_Toc56530064"/>
      <w:bookmarkStart w:id="615" w:name="_Toc67686580"/>
      <w:r w:rsidRPr="00630AB6">
        <w:lastRenderedPageBreak/>
        <w:t>6.1.6.4</w:t>
      </w:r>
      <w:r w:rsidRPr="00630AB6">
        <w:tab/>
        <w:t>Binary data</w:t>
      </w:r>
      <w:bookmarkEnd w:id="608"/>
      <w:bookmarkEnd w:id="609"/>
      <w:bookmarkEnd w:id="610"/>
      <w:bookmarkEnd w:id="611"/>
      <w:bookmarkEnd w:id="612"/>
      <w:bookmarkEnd w:id="613"/>
      <w:bookmarkEnd w:id="614"/>
      <w:bookmarkEnd w:id="615"/>
    </w:p>
    <w:p w14:paraId="039E863C"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73905947" w14:textId="77777777" w:rsidR="00B02215" w:rsidRPr="00630AB6" w:rsidRDefault="00B02215" w:rsidP="00B02215">
      <w:pPr>
        <w:pStyle w:val="Heading3"/>
      </w:pPr>
      <w:bookmarkStart w:id="616" w:name="_Toc20142337"/>
      <w:bookmarkStart w:id="617" w:name="_Toc34217283"/>
      <w:bookmarkStart w:id="618" w:name="_Toc34217435"/>
      <w:bookmarkStart w:id="619" w:name="_Toc39051798"/>
      <w:bookmarkStart w:id="620" w:name="_Toc43210370"/>
      <w:bookmarkStart w:id="621" w:name="_Toc49853276"/>
      <w:bookmarkStart w:id="622" w:name="_Toc56530065"/>
      <w:bookmarkStart w:id="623" w:name="_Toc67686581"/>
      <w:r w:rsidRPr="00630AB6">
        <w:t>6.1.7</w:t>
      </w:r>
      <w:r w:rsidRPr="00630AB6">
        <w:tab/>
        <w:t>Error Handling</w:t>
      </w:r>
      <w:bookmarkEnd w:id="616"/>
      <w:bookmarkEnd w:id="617"/>
      <w:bookmarkEnd w:id="618"/>
      <w:bookmarkEnd w:id="619"/>
      <w:bookmarkEnd w:id="620"/>
      <w:bookmarkEnd w:id="621"/>
      <w:bookmarkEnd w:id="622"/>
      <w:bookmarkEnd w:id="623"/>
    </w:p>
    <w:p w14:paraId="03BDDC74" w14:textId="77777777" w:rsidR="00B02215" w:rsidRPr="00630AB6" w:rsidRDefault="00B02215" w:rsidP="00B02215">
      <w:pPr>
        <w:pStyle w:val="Heading4"/>
      </w:pPr>
      <w:bookmarkStart w:id="624" w:name="_Toc20142338"/>
      <w:bookmarkStart w:id="625" w:name="_Toc34217284"/>
      <w:bookmarkStart w:id="626" w:name="_Toc34217436"/>
      <w:bookmarkStart w:id="627" w:name="_Toc39051799"/>
      <w:bookmarkStart w:id="628" w:name="_Toc43210371"/>
      <w:bookmarkStart w:id="629" w:name="_Toc49853277"/>
      <w:bookmarkStart w:id="630" w:name="_Toc56530066"/>
      <w:bookmarkStart w:id="631" w:name="_Toc67686582"/>
      <w:r w:rsidRPr="00630AB6">
        <w:t>6.1.7.1</w:t>
      </w:r>
      <w:r w:rsidRPr="00630AB6">
        <w:tab/>
        <w:t>General</w:t>
      </w:r>
      <w:bookmarkEnd w:id="624"/>
      <w:bookmarkEnd w:id="625"/>
      <w:bookmarkEnd w:id="626"/>
      <w:bookmarkEnd w:id="627"/>
      <w:bookmarkEnd w:id="628"/>
      <w:bookmarkEnd w:id="629"/>
      <w:bookmarkEnd w:id="630"/>
      <w:bookmarkEnd w:id="631"/>
    </w:p>
    <w:p w14:paraId="25BEF1BC"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94C777D" w14:textId="77777777" w:rsidR="00B02215" w:rsidRPr="00630AB6" w:rsidRDefault="00B02215" w:rsidP="00B02215">
      <w:pPr>
        <w:pStyle w:val="Heading4"/>
      </w:pPr>
      <w:bookmarkStart w:id="632" w:name="_Toc20142339"/>
      <w:bookmarkStart w:id="633" w:name="_Toc34217285"/>
      <w:bookmarkStart w:id="634" w:name="_Toc34217437"/>
      <w:bookmarkStart w:id="635" w:name="_Toc39051800"/>
      <w:bookmarkStart w:id="636" w:name="_Toc43210372"/>
      <w:bookmarkStart w:id="637" w:name="_Toc49853278"/>
      <w:bookmarkStart w:id="638" w:name="_Toc56530067"/>
      <w:bookmarkStart w:id="639" w:name="_Toc67686583"/>
      <w:r w:rsidRPr="00630AB6">
        <w:t>6.1.7.2</w:t>
      </w:r>
      <w:r w:rsidRPr="00630AB6">
        <w:tab/>
        <w:t>Protocol Errors</w:t>
      </w:r>
      <w:bookmarkEnd w:id="632"/>
      <w:bookmarkEnd w:id="633"/>
      <w:bookmarkEnd w:id="634"/>
      <w:bookmarkEnd w:id="635"/>
      <w:bookmarkEnd w:id="636"/>
      <w:bookmarkEnd w:id="637"/>
      <w:bookmarkEnd w:id="638"/>
      <w:bookmarkEnd w:id="639"/>
    </w:p>
    <w:p w14:paraId="7590C71B"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E3348B3" w14:textId="77777777" w:rsidR="00B02215" w:rsidRPr="00630AB6" w:rsidRDefault="00B02215" w:rsidP="00B02215">
      <w:pPr>
        <w:pStyle w:val="Heading4"/>
      </w:pPr>
      <w:bookmarkStart w:id="640" w:name="_Toc20142340"/>
      <w:bookmarkStart w:id="641" w:name="_Toc34217286"/>
      <w:bookmarkStart w:id="642" w:name="_Toc34217438"/>
      <w:bookmarkStart w:id="643" w:name="_Toc39051801"/>
      <w:bookmarkStart w:id="644" w:name="_Toc43210373"/>
      <w:bookmarkStart w:id="645" w:name="_Toc49853279"/>
      <w:bookmarkStart w:id="646" w:name="_Toc56530068"/>
      <w:bookmarkStart w:id="647" w:name="_Toc67686584"/>
      <w:r w:rsidRPr="00630AB6">
        <w:t>6.1.7.3</w:t>
      </w:r>
      <w:r w:rsidRPr="00630AB6">
        <w:tab/>
        <w:t>Application Errors</w:t>
      </w:r>
      <w:bookmarkEnd w:id="640"/>
      <w:bookmarkEnd w:id="641"/>
      <w:bookmarkEnd w:id="642"/>
      <w:bookmarkEnd w:id="643"/>
      <w:bookmarkEnd w:id="644"/>
      <w:bookmarkEnd w:id="645"/>
      <w:bookmarkEnd w:id="646"/>
      <w:bookmarkEnd w:id="647"/>
    </w:p>
    <w:p w14:paraId="2078D877"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5715141D"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499C9A0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5EB16FEE"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81FDDA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987CBA7" w14:textId="77777777" w:rsidR="00B02215" w:rsidRPr="00E30083" w:rsidRDefault="00B02215" w:rsidP="002A65CD">
            <w:pPr>
              <w:pStyle w:val="TAH"/>
            </w:pPr>
            <w:r w:rsidRPr="00E30083">
              <w:t>Description</w:t>
            </w:r>
          </w:p>
        </w:tc>
      </w:tr>
      <w:tr w:rsidR="00B02215" w:rsidRPr="00E30083" w14:paraId="3AC26BE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7CE3958"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5D7A91ED"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423D0A56" w14:textId="77777777" w:rsidR="00B02215" w:rsidRPr="00E30083" w:rsidRDefault="00B02215" w:rsidP="002A65CD">
            <w:pPr>
              <w:pStyle w:val="TAL"/>
            </w:pPr>
            <w:r w:rsidRPr="00E30083">
              <w:rPr>
                <w:rFonts w:hint="eastAsia"/>
              </w:rPr>
              <w:t xml:space="preserve">This cause value shall be set when </w:t>
            </w:r>
            <w:r w:rsidRPr="00E30083">
              <w:t>the requested slice selection information is for SNSSAI(s) not supported in the PLMN.</w:t>
            </w:r>
          </w:p>
        </w:tc>
      </w:tr>
      <w:tr w:rsidR="00716112" w:rsidRPr="00E30083" w14:paraId="1FD53E05"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4FB2042F" w14:textId="77777777" w:rsidR="00716112" w:rsidRPr="00E30083" w:rsidRDefault="00716112" w:rsidP="0071611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7B5770AA"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648A11AE"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52B8F851" w14:textId="77777777" w:rsidR="00B02215" w:rsidRPr="00630AB6" w:rsidRDefault="00B02215" w:rsidP="00B02215">
      <w:pPr>
        <w:rPr>
          <w:lang w:val="en-US" w:eastAsia="zh-CN"/>
        </w:rPr>
      </w:pPr>
    </w:p>
    <w:p w14:paraId="1D1B259A" w14:textId="77777777" w:rsidR="00B02215" w:rsidRPr="00630AB6" w:rsidRDefault="00B02215" w:rsidP="00B02215">
      <w:pPr>
        <w:pStyle w:val="Heading3"/>
      </w:pPr>
      <w:bookmarkStart w:id="648" w:name="_Toc20142341"/>
      <w:bookmarkStart w:id="649" w:name="_Toc34217287"/>
      <w:bookmarkStart w:id="650" w:name="_Toc34217439"/>
      <w:bookmarkStart w:id="651" w:name="_Toc39051802"/>
      <w:bookmarkStart w:id="652" w:name="_Toc43210374"/>
      <w:bookmarkStart w:id="653" w:name="_Toc49853280"/>
      <w:bookmarkStart w:id="654" w:name="_Toc56530069"/>
      <w:bookmarkStart w:id="655" w:name="_Toc67686585"/>
      <w:r w:rsidRPr="00630AB6">
        <w:t>6.1.</w:t>
      </w:r>
      <w:r w:rsidRPr="00630AB6">
        <w:rPr>
          <w:rFonts w:hint="eastAsia"/>
          <w:lang w:eastAsia="zh-CN"/>
        </w:rPr>
        <w:t>8</w:t>
      </w:r>
      <w:r w:rsidRPr="00630AB6">
        <w:tab/>
        <w:t>Feature negotiation</w:t>
      </w:r>
      <w:bookmarkEnd w:id="648"/>
      <w:bookmarkEnd w:id="649"/>
      <w:bookmarkEnd w:id="650"/>
      <w:bookmarkEnd w:id="651"/>
      <w:bookmarkEnd w:id="652"/>
      <w:bookmarkEnd w:id="653"/>
      <w:bookmarkEnd w:id="654"/>
      <w:bookmarkEnd w:id="655"/>
    </w:p>
    <w:p w14:paraId="357E472F"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487D9F6E" w14:textId="77777777"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request when requesting the NSSF to provide the allowed NSSAI information.</w:t>
      </w:r>
    </w:p>
    <w:p w14:paraId="165A1222" w14:textId="77777777"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allowed NSSAI information it returns in the HTTP response.</w:t>
      </w:r>
    </w:p>
    <w:p w14:paraId="18766DA8"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12598E91" w14:textId="77777777" w:rsidR="00B02215" w:rsidRPr="00630AB6" w:rsidRDefault="00B02215" w:rsidP="00B02215">
      <w:pPr>
        <w:rPr>
          <w:lang w:val="en-US"/>
        </w:rPr>
      </w:pPr>
      <w:r w:rsidRPr="00630AB6">
        <w:rPr>
          <w:lang w:val="en-US"/>
        </w:rPr>
        <w:t>The following features are defined for the Nnssf_NSSelection service.</w:t>
      </w:r>
    </w:p>
    <w:p w14:paraId="10BEFD90" w14:textId="77777777" w:rsidR="00B02215" w:rsidRPr="00E652E2" w:rsidRDefault="00B02215" w:rsidP="00B02215">
      <w:pPr>
        <w:pStyle w:val="TH"/>
      </w:pPr>
      <w:r w:rsidRPr="00E652E2">
        <w:lastRenderedPageBreak/>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7B9A7158" w14:textId="77777777" w:rsidTr="002A65CD">
        <w:trPr>
          <w:cantSplit/>
          <w:jc w:val="center"/>
        </w:trPr>
        <w:tc>
          <w:tcPr>
            <w:tcW w:w="993" w:type="dxa"/>
          </w:tcPr>
          <w:p w14:paraId="0A122939" w14:textId="77777777" w:rsidR="00B02215" w:rsidRPr="00E30083" w:rsidRDefault="00B02215" w:rsidP="002A65CD">
            <w:pPr>
              <w:pStyle w:val="TAH"/>
            </w:pPr>
            <w:r w:rsidRPr="00E30083">
              <w:t>Feature Number</w:t>
            </w:r>
          </w:p>
        </w:tc>
        <w:tc>
          <w:tcPr>
            <w:tcW w:w="1063" w:type="dxa"/>
          </w:tcPr>
          <w:p w14:paraId="75C4341D" w14:textId="77777777" w:rsidR="00B02215" w:rsidRPr="00E30083" w:rsidRDefault="00B02215" w:rsidP="002A65CD">
            <w:pPr>
              <w:pStyle w:val="TAH"/>
            </w:pPr>
            <w:r w:rsidRPr="00E30083">
              <w:t>Feature</w:t>
            </w:r>
          </w:p>
        </w:tc>
        <w:tc>
          <w:tcPr>
            <w:tcW w:w="639" w:type="dxa"/>
          </w:tcPr>
          <w:p w14:paraId="03103686" w14:textId="77777777" w:rsidR="00B02215" w:rsidRPr="00E30083" w:rsidRDefault="00B02215" w:rsidP="002A65CD">
            <w:pPr>
              <w:pStyle w:val="TAH"/>
            </w:pPr>
            <w:r w:rsidRPr="00E30083">
              <w:t>M/O</w:t>
            </w:r>
          </w:p>
        </w:tc>
        <w:tc>
          <w:tcPr>
            <w:tcW w:w="6520" w:type="dxa"/>
          </w:tcPr>
          <w:p w14:paraId="20085B11" w14:textId="77777777" w:rsidR="00B02215" w:rsidRPr="00E30083" w:rsidRDefault="00B02215" w:rsidP="002A65CD">
            <w:pPr>
              <w:pStyle w:val="TAH"/>
            </w:pPr>
            <w:r w:rsidRPr="00E30083">
              <w:t>Description</w:t>
            </w:r>
          </w:p>
        </w:tc>
      </w:tr>
      <w:tr w:rsidR="00793B51" w:rsidRPr="00E30083" w14:paraId="103B304B" w14:textId="77777777" w:rsidTr="002A65CD">
        <w:trPr>
          <w:cantSplit/>
          <w:jc w:val="center"/>
        </w:trPr>
        <w:tc>
          <w:tcPr>
            <w:tcW w:w="993" w:type="dxa"/>
          </w:tcPr>
          <w:p w14:paraId="6EFB2976" w14:textId="77777777" w:rsidR="00793B51" w:rsidRPr="00E30083" w:rsidRDefault="00793B51" w:rsidP="00793B51">
            <w:pPr>
              <w:pStyle w:val="TAC"/>
            </w:pPr>
            <w:r>
              <w:rPr>
                <w:lang w:eastAsia="zh-CN"/>
              </w:rPr>
              <w:t>1</w:t>
            </w:r>
          </w:p>
        </w:tc>
        <w:tc>
          <w:tcPr>
            <w:tcW w:w="1063" w:type="dxa"/>
          </w:tcPr>
          <w:p w14:paraId="347294AC" w14:textId="77777777" w:rsidR="00793B51" w:rsidRPr="00E30083" w:rsidRDefault="00793B51" w:rsidP="00793B51">
            <w:pPr>
              <w:pStyle w:val="TAL"/>
              <w:rPr>
                <w:color w:val="FF0000"/>
              </w:rPr>
            </w:pPr>
            <w:r>
              <w:t>ES3XX</w:t>
            </w:r>
          </w:p>
        </w:tc>
        <w:tc>
          <w:tcPr>
            <w:tcW w:w="639" w:type="dxa"/>
          </w:tcPr>
          <w:p w14:paraId="2ABE4741" w14:textId="77777777" w:rsidR="00793B51" w:rsidRPr="00E30083" w:rsidRDefault="00793B51" w:rsidP="00793B51">
            <w:pPr>
              <w:pStyle w:val="TAC"/>
              <w:rPr>
                <w:color w:val="FF0000"/>
              </w:rPr>
            </w:pPr>
            <w:r>
              <w:t>M</w:t>
            </w:r>
          </w:p>
        </w:tc>
        <w:tc>
          <w:tcPr>
            <w:tcW w:w="6520" w:type="dxa"/>
          </w:tcPr>
          <w:p w14:paraId="60C04800"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4B971B77" w14:textId="77777777" w:rsidR="00793B51" w:rsidRPr="00793B51" w:rsidRDefault="00793B51" w:rsidP="00793B51">
            <w:pPr>
              <w:pStyle w:val="TAL"/>
              <w:rPr>
                <w:rFonts w:eastAsiaTheme="minorEastAsia"/>
                <w:lang w:val="en-US"/>
              </w:rPr>
            </w:pPr>
          </w:p>
          <w:p w14:paraId="7F057A8B"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793B51" w:rsidRPr="00E30083" w14:paraId="4EF6881D" w14:textId="77777777" w:rsidTr="002A65CD">
        <w:trPr>
          <w:cantSplit/>
          <w:jc w:val="center"/>
        </w:trPr>
        <w:tc>
          <w:tcPr>
            <w:tcW w:w="9215" w:type="dxa"/>
            <w:gridSpan w:val="4"/>
          </w:tcPr>
          <w:p w14:paraId="49B86238" w14:textId="77777777" w:rsidR="00793B51" w:rsidRPr="00E30083" w:rsidRDefault="00793B51" w:rsidP="00793B51">
            <w:pPr>
              <w:pStyle w:val="TAL"/>
              <w:rPr>
                <w:bCs/>
              </w:rPr>
            </w:pPr>
            <w:r w:rsidRPr="00E30083">
              <w:t>Feature number: The order number of the feature within the s</w:t>
            </w:r>
            <w:r w:rsidRPr="00E30083">
              <w:rPr>
                <w:bCs/>
              </w:rPr>
              <w:t>upportedFeatures attribute (starting with 1).</w:t>
            </w:r>
          </w:p>
          <w:p w14:paraId="419CE84B" w14:textId="77777777" w:rsidR="00793B51" w:rsidRPr="00E30083" w:rsidRDefault="00793B51" w:rsidP="00793B51">
            <w:pPr>
              <w:pStyle w:val="TAL"/>
              <w:rPr>
                <w:bCs/>
              </w:rPr>
            </w:pPr>
            <w:r w:rsidRPr="00E30083">
              <w:rPr>
                <w:bCs/>
              </w:rPr>
              <w:t>Feature: A short name that can be used to refer to the bit and to the feature.</w:t>
            </w:r>
          </w:p>
          <w:p w14:paraId="3B8858F1" w14:textId="77777777" w:rsidR="00793B51" w:rsidRPr="00E30083" w:rsidRDefault="00793B51" w:rsidP="00793B51">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78C8EB44" w14:textId="77777777" w:rsidR="00793B51" w:rsidRPr="00E30083" w:rsidRDefault="00793B51" w:rsidP="00793B51">
            <w:pPr>
              <w:pStyle w:val="TAL"/>
            </w:pPr>
            <w:r w:rsidRPr="00E30083">
              <w:t>Description: A clear textual description of the feature.</w:t>
            </w:r>
          </w:p>
        </w:tc>
      </w:tr>
    </w:tbl>
    <w:p w14:paraId="62D0967A" w14:textId="77777777" w:rsidR="00B02215" w:rsidRPr="00630AB6" w:rsidRDefault="00B02215" w:rsidP="00B02215">
      <w:pPr>
        <w:rPr>
          <w:lang w:eastAsia="zh-CN"/>
        </w:rPr>
      </w:pPr>
    </w:p>
    <w:p w14:paraId="7729AD45" w14:textId="77777777" w:rsidR="00B02215" w:rsidRPr="00630AB6" w:rsidRDefault="00B02215" w:rsidP="00B02215">
      <w:pPr>
        <w:pStyle w:val="Heading3"/>
        <w:rPr>
          <w:lang w:val="en-US"/>
        </w:rPr>
      </w:pPr>
      <w:bookmarkStart w:id="656" w:name="_Toc20142342"/>
      <w:bookmarkStart w:id="657" w:name="_Toc34217288"/>
      <w:bookmarkStart w:id="658" w:name="_Toc34217440"/>
      <w:bookmarkStart w:id="659" w:name="_Toc39051803"/>
      <w:bookmarkStart w:id="660" w:name="_Toc43210375"/>
      <w:bookmarkStart w:id="661" w:name="_Toc49853281"/>
      <w:bookmarkStart w:id="662" w:name="_Toc56530070"/>
      <w:bookmarkStart w:id="663" w:name="_Toc67686586"/>
      <w:r w:rsidRPr="00630AB6">
        <w:rPr>
          <w:lang w:val="en-US"/>
        </w:rPr>
        <w:t>6.1.9</w:t>
      </w:r>
      <w:r w:rsidRPr="00630AB6">
        <w:rPr>
          <w:lang w:val="en-US"/>
        </w:rPr>
        <w:tab/>
        <w:t>Security</w:t>
      </w:r>
      <w:bookmarkEnd w:id="656"/>
      <w:bookmarkEnd w:id="657"/>
      <w:bookmarkEnd w:id="658"/>
      <w:bookmarkEnd w:id="659"/>
      <w:bookmarkEnd w:id="660"/>
      <w:bookmarkEnd w:id="661"/>
      <w:bookmarkEnd w:id="662"/>
      <w:bookmarkEnd w:id="663"/>
    </w:p>
    <w:p w14:paraId="14E91FF0"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4E7AF501"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5E1617C1"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109A32A3" w14:textId="77777777" w:rsidR="00B02215" w:rsidRDefault="00B02215" w:rsidP="00B02215">
      <w:pPr>
        <w:rPr>
          <w:lang w:val="en-US"/>
        </w:rPr>
      </w:pPr>
      <w:r w:rsidRPr="00630AB6">
        <w:rPr>
          <w:lang w:val="en-US"/>
        </w:rPr>
        <w:t>The Nnssf_NSSelection API does not define any scopes for OAuth2 authorization.</w:t>
      </w:r>
    </w:p>
    <w:p w14:paraId="069563CC" w14:textId="77777777" w:rsidR="00793B51" w:rsidRDefault="00793B51" w:rsidP="00B02215">
      <w:pPr>
        <w:rPr>
          <w:lang w:eastAsia="zh-CN"/>
        </w:rPr>
      </w:pPr>
    </w:p>
    <w:p w14:paraId="2C222EA6" w14:textId="77777777" w:rsidR="00793B51" w:rsidRDefault="00793B51" w:rsidP="00793B51">
      <w:pPr>
        <w:pStyle w:val="Heading3"/>
      </w:pPr>
      <w:bookmarkStart w:id="664" w:name="_Toc56530071"/>
      <w:bookmarkStart w:id="665" w:name="_Toc67686587"/>
      <w:r w:rsidRPr="003B2883">
        <w:t>6.1.</w:t>
      </w:r>
      <w:r>
        <w:t>10</w:t>
      </w:r>
      <w:r w:rsidRPr="003B2883">
        <w:tab/>
      </w:r>
      <w:r>
        <w:t>HTTP redirection</w:t>
      </w:r>
      <w:bookmarkEnd w:id="664"/>
      <w:bookmarkEnd w:id="665"/>
    </w:p>
    <w:p w14:paraId="36647038"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4631ECFC"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045D54D2" w14:textId="77777777" w:rsidR="00793B51" w:rsidRPr="006B5418" w:rsidRDefault="00793B51" w:rsidP="00793B51">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0B8BA487" w14:textId="77777777" w:rsidR="00793B51" w:rsidRPr="00793B51" w:rsidRDefault="00793B51" w:rsidP="00B02215">
      <w:pPr>
        <w:rPr>
          <w:lang w:val="en-US" w:eastAsia="zh-CN"/>
        </w:rPr>
      </w:pPr>
    </w:p>
    <w:p w14:paraId="07339747" w14:textId="77777777" w:rsidR="00B02215" w:rsidRPr="00630AB6" w:rsidRDefault="00B02215" w:rsidP="00B02215">
      <w:pPr>
        <w:pStyle w:val="Heading2"/>
      </w:pPr>
      <w:bookmarkStart w:id="666" w:name="_Toc20142343"/>
      <w:bookmarkStart w:id="667" w:name="_Toc34217289"/>
      <w:bookmarkStart w:id="668" w:name="_Toc34217441"/>
      <w:bookmarkStart w:id="669" w:name="_Toc39051804"/>
      <w:bookmarkStart w:id="670" w:name="_Toc43210376"/>
      <w:bookmarkStart w:id="671" w:name="_Toc49853282"/>
      <w:bookmarkStart w:id="672" w:name="_Toc56530072"/>
      <w:bookmarkStart w:id="673" w:name="_Toc67686588"/>
      <w:r w:rsidRPr="00630AB6">
        <w:t>6.2</w:t>
      </w:r>
      <w:r w:rsidRPr="00630AB6">
        <w:tab/>
        <w:t>Nnssf_NSSAIAvailability Service API</w:t>
      </w:r>
      <w:bookmarkEnd w:id="666"/>
      <w:bookmarkEnd w:id="667"/>
      <w:bookmarkEnd w:id="668"/>
      <w:bookmarkEnd w:id="669"/>
      <w:bookmarkEnd w:id="670"/>
      <w:bookmarkEnd w:id="671"/>
      <w:bookmarkEnd w:id="672"/>
      <w:bookmarkEnd w:id="673"/>
    </w:p>
    <w:p w14:paraId="613F362A" w14:textId="77777777" w:rsidR="00B02215" w:rsidRPr="00630AB6" w:rsidRDefault="00B02215" w:rsidP="00B02215">
      <w:pPr>
        <w:pStyle w:val="Heading2"/>
      </w:pPr>
      <w:bookmarkStart w:id="674" w:name="_Toc20142344"/>
      <w:bookmarkStart w:id="675" w:name="_Toc34217290"/>
      <w:bookmarkStart w:id="676" w:name="_Toc34217442"/>
      <w:bookmarkStart w:id="677" w:name="_Toc39051805"/>
      <w:bookmarkStart w:id="678" w:name="_Toc43210377"/>
      <w:bookmarkStart w:id="679" w:name="_Toc49853283"/>
      <w:bookmarkStart w:id="680" w:name="_Toc56530073"/>
      <w:bookmarkStart w:id="681" w:name="_Toc67686589"/>
      <w:r w:rsidRPr="00630AB6">
        <w:t>6.2.1</w:t>
      </w:r>
      <w:r w:rsidRPr="00630AB6">
        <w:tab/>
        <w:t>API URI</w:t>
      </w:r>
      <w:bookmarkEnd w:id="674"/>
      <w:bookmarkEnd w:id="675"/>
      <w:bookmarkEnd w:id="676"/>
      <w:bookmarkEnd w:id="677"/>
      <w:bookmarkEnd w:id="678"/>
      <w:bookmarkEnd w:id="679"/>
      <w:bookmarkEnd w:id="680"/>
      <w:bookmarkEnd w:id="681"/>
    </w:p>
    <w:p w14:paraId="510DCC03"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1958785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720E697D" w14:textId="77777777"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14:paraId="2DF1DB38"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3273C218" w14:textId="77777777" w:rsidR="00B02215" w:rsidRPr="00E23840" w:rsidRDefault="00B02215" w:rsidP="00B02215">
      <w:pPr>
        <w:pStyle w:val="B10"/>
        <w:rPr>
          <w:b/>
          <w:noProof/>
        </w:rPr>
      </w:pPr>
      <w:r w:rsidRPr="00E23840">
        <w:rPr>
          <w:b/>
          <w:noProof/>
        </w:rPr>
        <w:lastRenderedPageBreak/>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1DE9E8E4" w14:textId="77777777" w:rsidR="00B02215" w:rsidRPr="00E23840" w:rsidRDefault="00B02215" w:rsidP="00B02215">
      <w:pPr>
        <w:rPr>
          <w:noProof/>
          <w:lang w:eastAsia="zh-CN"/>
        </w:rPr>
      </w:pPr>
      <w:r w:rsidRPr="00E23840">
        <w:rPr>
          <w:noProof/>
          <w:lang w:eastAsia="zh-CN"/>
        </w:rPr>
        <w:t>with the following components:</w:t>
      </w:r>
    </w:p>
    <w:p w14:paraId="319821F6" w14:textId="77777777" w:rsidR="00B02215" w:rsidRPr="00E23840" w:rsidRDefault="00B02215" w:rsidP="00B02215">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45B9782" w14:textId="77777777" w:rsidR="00B02215" w:rsidRDefault="00B02215" w:rsidP="00B02215">
      <w:pPr>
        <w:pStyle w:val="B10"/>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38D03875"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2712BF5D" w14:textId="77777777" w:rsidR="00B02215" w:rsidRPr="00630AB6" w:rsidRDefault="00B02215" w:rsidP="00B02215">
      <w:pPr>
        <w:pStyle w:val="Heading3"/>
      </w:pPr>
      <w:bookmarkStart w:id="682" w:name="_Toc20142345"/>
      <w:bookmarkStart w:id="683" w:name="_Toc34217291"/>
      <w:bookmarkStart w:id="684" w:name="_Toc34217443"/>
      <w:bookmarkStart w:id="685" w:name="_Toc39051806"/>
      <w:bookmarkStart w:id="686" w:name="_Toc43210378"/>
      <w:bookmarkStart w:id="687" w:name="_Toc49853284"/>
      <w:bookmarkStart w:id="688" w:name="_Toc56530074"/>
      <w:bookmarkStart w:id="689" w:name="_Toc67686590"/>
      <w:r w:rsidRPr="00630AB6">
        <w:t>6.2.2</w:t>
      </w:r>
      <w:r w:rsidRPr="00630AB6">
        <w:tab/>
        <w:t>Usage of HTTP</w:t>
      </w:r>
      <w:bookmarkEnd w:id="682"/>
      <w:bookmarkEnd w:id="683"/>
      <w:bookmarkEnd w:id="684"/>
      <w:bookmarkEnd w:id="685"/>
      <w:bookmarkEnd w:id="686"/>
      <w:bookmarkEnd w:id="687"/>
      <w:bookmarkEnd w:id="688"/>
      <w:bookmarkEnd w:id="689"/>
    </w:p>
    <w:p w14:paraId="15442AFB" w14:textId="77777777" w:rsidR="00B02215" w:rsidRPr="00630AB6" w:rsidRDefault="00B02215" w:rsidP="00B02215">
      <w:pPr>
        <w:pStyle w:val="Heading4"/>
      </w:pPr>
      <w:bookmarkStart w:id="690" w:name="_Toc20142346"/>
      <w:bookmarkStart w:id="691" w:name="_Toc34217292"/>
      <w:bookmarkStart w:id="692" w:name="_Toc34217444"/>
      <w:bookmarkStart w:id="693" w:name="_Toc39051807"/>
      <w:bookmarkStart w:id="694" w:name="_Toc43210379"/>
      <w:bookmarkStart w:id="695" w:name="_Toc49853285"/>
      <w:bookmarkStart w:id="696" w:name="_Toc56530075"/>
      <w:bookmarkStart w:id="697" w:name="_Toc67686591"/>
      <w:r w:rsidRPr="00630AB6">
        <w:t>6.2.2.1</w:t>
      </w:r>
      <w:r w:rsidRPr="00630AB6">
        <w:tab/>
        <w:t>General</w:t>
      </w:r>
      <w:bookmarkEnd w:id="690"/>
      <w:bookmarkEnd w:id="691"/>
      <w:bookmarkEnd w:id="692"/>
      <w:bookmarkEnd w:id="693"/>
      <w:bookmarkEnd w:id="694"/>
      <w:bookmarkEnd w:id="695"/>
      <w:bookmarkEnd w:id="696"/>
      <w:bookmarkEnd w:id="697"/>
    </w:p>
    <w:p w14:paraId="73318AA4"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4EA09CE7" w14:textId="77777777" w:rsidR="00B02215" w:rsidRPr="00630AB6" w:rsidRDefault="00B02215" w:rsidP="00B02215">
      <w:pPr>
        <w:rPr>
          <w:i/>
        </w:rPr>
      </w:pPr>
      <w:r w:rsidRPr="00630AB6">
        <w:t>An OpenAPI [</w:t>
      </w:r>
      <w:r w:rsidRPr="00630AB6">
        <w:rPr>
          <w:rFonts w:hint="eastAsia"/>
          <w:lang w:eastAsia="zh-CN"/>
        </w:rPr>
        <w:t>6</w:t>
      </w:r>
      <w:r w:rsidRPr="00630AB6">
        <w:t>] specification of HTTP messages and content bodies for the Nnssf_NSSAIAvailability service is specified in Annex A.</w:t>
      </w:r>
    </w:p>
    <w:p w14:paraId="02B03658" w14:textId="77777777" w:rsidR="00B02215" w:rsidRPr="00630AB6" w:rsidRDefault="00B02215" w:rsidP="00B02215">
      <w:pPr>
        <w:pStyle w:val="Heading4"/>
      </w:pPr>
      <w:bookmarkStart w:id="698" w:name="_Toc20142347"/>
      <w:bookmarkStart w:id="699" w:name="_Toc34217293"/>
      <w:bookmarkStart w:id="700" w:name="_Toc34217445"/>
      <w:bookmarkStart w:id="701" w:name="_Toc39051808"/>
      <w:bookmarkStart w:id="702" w:name="_Toc43210380"/>
      <w:bookmarkStart w:id="703" w:name="_Toc49853286"/>
      <w:bookmarkStart w:id="704" w:name="_Toc56530076"/>
      <w:bookmarkStart w:id="705" w:name="_Toc67686592"/>
      <w:r w:rsidRPr="00630AB6">
        <w:t>6.2.2.2</w:t>
      </w:r>
      <w:r w:rsidRPr="00630AB6">
        <w:tab/>
        <w:t>HTTP standard headers</w:t>
      </w:r>
      <w:bookmarkEnd w:id="698"/>
      <w:bookmarkEnd w:id="699"/>
      <w:bookmarkEnd w:id="700"/>
      <w:bookmarkEnd w:id="701"/>
      <w:bookmarkEnd w:id="702"/>
      <w:bookmarkEnd w:id="703"/>
      <w:bookmarkEnd w:id="704"/>
      <w:bookmarkEnd w:id="705"/>
    </w:p>
    <w:p w14:paraId="3D217B13" w14:textId="77777777" w:rsidR="00B02215" w:rsidRPr="00630AB6" w:rsidRDefault="00B02215" w:rsidP="00B02215">
      <w:pPr>
        <w:pStyle w:val="Heading5"/>
        <w:rPr>
          <w:lang w:eastAsia="zh-CN"/>
        </w:rPr>
      </w:pPr>
      <w:bookmarkStart w:id="706" w:name="_Toc20142348"/>
      <w:bookmarkStart w:id="707" w:name="_Toc34217294"/>
      <w:bookmarkStart w:id="708" w:name="_Toc34217446"/>
      <w:bookmarkStart w:id="709" w:name="_Toc39051809"/>
      <w:bookmarkStart w:id="710" w:name="_Toc43210381"/>
      <w:bookmarkStart w:id="711" w:name="_Toc49853287"/>
      <w:bookmarkStart w:id="712" w:name="_Toc56530077"/>
      <w:bookmarkStart w:id="713" w:name="_Toc67686593"/>
      <w:r w:rsidRPr="00630AB6">
        <w:t>6.2.2.2.1</w:t>
      </w:r>
      <w:r w:rsidRPr="00630AB6">
        <w:rPr>
          <w:rFonts w:hint="eastAsia"/>
          <w:lang w:eastAsia="zh-CN"/>
        </w:rPr>
        <w:tab/>
      </w:r>
      <w:r w:rsidRPr="00630AB6">
        <w:rPr>
          <w:lang w:eastAsia="zh-CN"/>
        </w:rPr>
        <w:t>General</w:t>
      </w:r>
      <w:bookmarkEnd w:id="706"/>
      <w:bookmarkEnd w:id="707"/>
      <w:bookmarkEnd w:id="708"/>
      <w:bookmarkEnd w:id="709"/>
      <w:bookmarkEnd w:id="710"/>
      <w:bookmarkEnd w:id="711"/>
      <w:bookmarkEnd w:id="712"/>
      <w:bookmarkEnd w:id="713"/>
    </w:p>
    <w:p w14:paraId="487B6F15"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426147AE" w14:textId="77777777" w:rsidR="00B02215" w:rsidRPr="00630AB6" w:rsidRDefault="00B02215" w:rsidP="00B02215">
      <w:pPr>
        <w:pStyle w:val="Heading5"/>
      </w:pPr>
      <w:bookmarkStart w:id="714" w:name="_Toc20142349"/>
      <w:bookmarkStart w:id="715" w:name="_Toc34217295"/>
      <w:bookmarkStart w:id="716" w:name="_Toc34217447"/>
      <w:bookmarkStart w:id="717" w:name="_Toc39051810"/>
      <w:bookmarkStart w:id="718" w:name="_Toc43210382"/>
      <w:bookmarkStart w:id="719" w:name="_Toc49853288"/>
      <w:bookmarkStart w:id="720" w:name="_Toc56530078"/>
      <w:bookmarkStart w:id="721" w:name="_Toc67686594"/>
      <w:r w:rsidRPr="00630AB6">
        <w:t>6.2.2.2.2</w:t>
      </w:r>
      <w:r w:rsidRPr="00630AB6">
        <w:tab/>
        <w:t>Content type</w:t>
      </w:r>
      <w:bookmarkEnd w:id="714"/>
      <w:bookmarkEnd w:id="715"/>
      <w:bookmarkEnd w:id="716"/>
      <w:bookmarkEnd w:id="717"/>
      <w:bookmarkEnd w:id="718"/>
      <w:bookmarkEnd w:id="719"/>
      <w:bookmarkEnd w:id="720"/>
      <w:bookmarkEnd w:id="721"/>
    </w:p>
    <w:p w14:paraId="2907A9E4"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260D54D7" w14:textId="77777777" w:rsidR="00B02215" w:rsidRPr="00630AB6" w:rsidRDefault="00B02215" w:rsidP="00B02215">
      <w:r w:rsidRPr="00630AB6">
        <w:t>The following content types shall be supported:</w:t>
      </w:r>
    </w:p>
    <w:p w14:paraId="687C7ABE" w14:textId="77777777" w:rsidR="00B02215" w:rsidRPr="00630AB6" w:rsidRDefault="00B02215" w:rsidP="00B02215">
      <w:pPr>
        <w:pStyle w:val="B10"/>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0A7DC589" w14:textId="77777777" w:rsidR="00B02215" w:rsidRPr="00630AB6" w:rsidRDefault="00B02215" w:rsidP="00B02215">
      <w:pPr>
        <w:pStyle w:val="B10"/>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160FCB93" w14:textId="77777777" w:rsidR="00B02215" w:rsidRPr="00630AB6" w:rsidRDefault="00B02215" w:rsidP="00B02215">
      <w:pPr>
        <w:pStyle w:val="B10"/>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77017FB8" w14:textId="77777777" w:rsidR="00B02215" w:rsidRPr="002857AD" w:rsidRDefault="00B02215" w:rsidP="00B02215">
      <w:pPr>
        <w:pStyle w:val="Heading5"/>
        <w:rPr>
          <w:lang w:val="en-US"/>
        </w:rPr>
      </w:pPr>
      <w:bookmarkStart w:id="722" w:name="_Toc20142350"/>
      <w:bookmarkStart w:id="723" w:name="_Toc34217296"/>
      <w:bookmarkStart w:id="724" w:name="_Toc34217448"/>
      <w:bookmarkStart w:id="725" w:name="_Toc39051811"/>
      <w:bookmarkStart w:id="726" w:name="_Toc43210383"/>
      <w:bookmarkStart w:id="727" w:name="_Toc49853289"/>
      <w:bookmarkStart w:id="728" w:name="_Toc56530079"/>
      <w:bookmarkStart w:id="729" w:name="_Toc67686595"/>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22"/>
      <w:bookmarkEnd w:id="723"/>
      <w:bookmarkEnd w:id="724"/>
      <w:bookmarkEnd w:id="725"/>
      <w:bookmarkEnd w:id="726"/>
      <w:bookmarkEnd w:id="727"/>
      <w:bookmarkEnd w:id="728"/>
      <w:bookmarkEnd w:id="729"/>
    </w:p>
    <w:p w14:paraId="0F8DB453"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4A4B9F01" w14:textId="77777777" w:rsidR="00B02215" w:rsidRPr="00D65AA5" w:rsidRDefault="00B02215" w:rsidP="00B02215"/>
    <w:p w14:paraId="521FD4CF" w14:textId="77777777" w:rsidR="00B02215" w:rsidRPr="00630AB6" w:rsidRDefault="00B02215" w:rsidP="00B02215">
      <w:pPr>
        <w:pStyle w:val="Heading4"/>
      </w:pPr>
      <w:bookmarkStart w:id="730" w:name="_Toc20142351"/>
      <w:bookmarkStart w:id="731" w:name="_Toc34217297"/>
      <w:bookmarkStart w:id="732" w:name="_Toc34217449"/>
      <w:bookmarkStart w:id="733" w:name="_Toc39051812"/>
      <w:bookmarkStart w:id="734" w:name="_Toc43210384"/>
      <w:bookmarkStart w:id="735" w:name="_Toc49853290"/>
      <w:bookmarkStart w:id="736" w:name="_Toc56530080"/>
      <w:bookmarkStart w:id="737" w:name="_Toc67686596"/>
      <w:r w:rsidRPr="00630AB6">
        <w:t>6.2.2.3</w:t>
      </w:r>
      <w:r w:rsidRPr="00630AB6">
        <w:tab/>
        <w:t>HTTP custom headers</w:t>
      </w:r>
      <w:bookmarkEnd w:id="730"/>
      <w:bookmarkEnd w:id="731"/>
      <w:bookmarkEnd w:id="732"/>
      <w:bookmarkEnd w:id="733"/>
      <w:bookmarkEnd w:id="734"/>
      <w:bookmarkEnd w:id="735"/>
      <w:bookmarkEnd w:id="736"/>
      <w:bookmarkEnd w:id="737"/>
    </w:p>
    <w:p w14:paraId="2A33F52C" w14:textId="77777777" w:rsidR="00B02215" w:rsidRPr="00630AB6" w:rsidRDefault="00B02215" w:rsidP="00B02215">
      <w:pPr>
        <w:pStyle w:val="Heading5"/>
        <w:rPr>
          <w:lang w:eastAsia="zh-CN"/>
        </w:rPr>
      </w:pPr>
      <w:bookmarkStart w:id="738" w:name="_Toc20142352"/>
      <w:bookmarkStart w:id="739" w:name="_Toc34217298"/>
      <w:bookmarkStart w:id="740" w:name="_Toc34217450"/>
      <w:bookmarkStart w:id="741" w:name="_Toc39051813"/>
      <w:bookmarkStart w:id="742" w:name="_Toc43210385"/>
      <w:bookmarkStart w:id="743" w:name="_Toc49853291"/>
      <w:bookmarkStart w:id="744" w:name="_Toc56530081"/>
      <w:bookmarkStart w:id="745" w:name="_Toc67686597"/>
      <w:r w:rsidRPr="00630AB6">
        <w:t>6.2.2.3.1</w:t>
      </w:r>
      <w:r w:rsidRPr="00630AB6">
        <w:rPr>
          <w:rFonts w:hint="eastAsia"/>
          <w:lang w:eastAsia="zh-CN"/>
        </w:rPr>
        <w:tab/>
      </w:r>
      <w:r w:rsidRPr="00630AB6">
        <w:rPr>
          <w:lang w:eastAsia="zh-CN"/>
        </w:rPr>
        <w:t>General</w:t>
      </w:r>
      <w:bookmarkEnd w:id="738"/>
      <w:bookmarkEnd w:id="739"/>
      <w:bookmarkEnd w:id="740"/>
      <w:bookmarkEnd w:id="741"/>
      <w:bookmarkEnd w:id="742"/>
      <w:bookmarkEnd w:id="743"/>
      <w:bookmarkEnd w:id="744"/>
      <w:bookmarkEnd w:id="745"/>
    </w:p>
    <w:p w14:paraId="26516902"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1C364B45" w14:textId="77777777" w:rsidR="00B02215" w:rsidRPr="00630AB6" w:rsidRDefault="00B02215" w:rsidP="00B02215">
      <w:pPr>
        <w:pStyle w:val="Heading3"/>
      </w:pPr>
      <w:bookmarkStart w:id="746" w:name="_Toc20142353"/>
      <w:bookmarkStart w:id="747" w:name="_Toc34217299"/>
      <w:bookmarkStart w:id="748" w:name="_Toc34217451"/>
      <w:bookmarkStart w:id="749" w:name="_Toc39051814"/>
      <w:bookmarkStart w:id="750" w:name="_Toc43210386"/>
      <w:bookmarkStart w:id="751" w:name="_Toc49853292"/>
      <w:bookmarkStart w:id="752" w:name="_Toc56530082"/>
      <w:bookmarkStart w:id="753" w:name="_Toc67686598"/>
      <w:r w:rsidRPr="00630AB6">
        <w:lastRenderedPageBreak/>
        <w:t>6.2.3</w:t>
      </w:r>
      <w:r w:rsidRPr="00630AB6">
        <w:tab/>
        <w:t>Resources</w:t>
      </w:r>
      <w:bookmarkEnd w:id="746"/>
      <w:bookmarkEnd w:id="747"/>
      <w:bookmarkEnd w:id="748"/>
      <w:bookmarkEnd w:id="749"/>
      <w:bookmarkEnd w:id="750"/>
      <w:bookmarkEnd w:id="751"/>
      <w:bookmarkEnd w:id="752"/>
      <w:bookmarkEnd w:id="753"/>
    </w:p>
    <w:p w14:paraId="69F24BDD" w14:textId="77777777" w:rsidR="00B02215" w:rsidRPr="00630AB6" w:rsidRDefault="00B02215" w:rsidP="00B02215">
      <w:pPr>
        <w:pStyle w:val="Heading4"/>
      </w:pPr>
      <w:bookmarkStart w:id="754" w:name="_Toc20142354"/>
      <w:bookmarkStart w:id="755" w:name="_Toc34217300"/>
      <w:bookmarkStart w:id="756" w:name="_Toc34217452"/>
      <w:bookmarkStart w:id="757" w:name="_Toc39051815"/>
      <w:bookmarkStart w:id="758" w:name="_Toc43210387"/>
      <w:bookmarkStart w:id="759" w:name="_Toc49853293"/>
      <w:bookmarkStart w:id="760" w:name="_Toc56530083"/>
      <w:bookmarkStart w:id="761" w:name="_Toc67686599"/>
      <w:r w:rsidRPr="00630AB6">
        <w:t>6.2.3.1</w:t>
      </w:r>
      <w:r w:rsidRPr="00630AB6">
        <w:tab/>
        <w:t>Overview</w:t>
      </w:r>
      <w:bookmarkEnd w:id="754"/>
      <w:bookmarkEnd w:id="755"/>
      <w:bookmarkEnd w:id="756"/>
      <w:bookmarkEnd w:id="757"/>
      <w:bookmarkEnd w:id="758"/>
      <w:bookmarkEnd w:id="759"/>
      <w:bookmarkEnd w:id="760"/>
      <w:bookmarkEnd w:id="761"/>
    </w:p>
    <w:p w14:paraId="0F55472A" w14:textId="77777777" w:rsidR="00B02215" w:rsidRDefault="00B02215" w:rsidP="00B02215">
      <w:pPr>
        <w:pStyle w:val="TH"/>
      </w:pPr>
    </w:p>
    <w:p w14:paraId="5597BC9F" w14:textId="77777777" w:rsidR="00B02215" w:rsidRDefault="00B02215" w:rsidP="00B02215">
      <w:pPr>
        <w:pStyle w:val="TH"/>
      </w:pPr>
    </w:p>
    <w:p w14:paraId="392BF99A" w14:textId="77777777" w:rsidR="00B02215" w:rsidRDefault="00B02215" w:rsidP="00B02215">
      <w:pPr>
        <w:pStyle w:val="TH"/>
      </w:pPr>
    </w:p>
    <w:p w14:paraId="67135A9D" w14:textId="77777777" w:rsidR="00B02215" w:rsidRPr="00630AB6" w:rsidRDefault="00B02215" w:rsidP="00B02215">
      <w:pPr>
        <w:pStyle w:val="TH"/>
      </w:pPr>
      <w:r w:rsidRPr="00630AB6">
        <w:object w:dxaOrig="8790" w:dyaOrig="5191" w14:anchorId="23285F00">
          <v:shape id="_x0000_i1037" type="#_x0000_t75" style="width:348.5pt;height:204.5pt" o:ole="">
            <v:imagedata r:id="rId36" o:title=""/>
          </v:shape>
          <o:OLEObject Type="Embed" ProgID="Visio.Drawing.15" ShapeID="_x0000_i1037" DrawAspect="Content" ObjectID="_1678299373" r:id="rId37"/>
        </w:object>
      </w:r>
    </w:p>
    <w:p w14:paraId="6C8838C9" w14:textId="77777777" w:rsidR="00B02215" w:rsidRPr="000D12E5" w:rsidRDefault="00B02215" w:rsidP="00B02215">
      <w:pPr>
        <w:pStyle w:val="TF"/>
      </w:pPr>
      <w:r w:rsidRPr="000D12E5">
        <w:t>Figure 6.2.3.1-1: Resource URI structure of the Nnssf_NSSAIAvailability API</w:t>
      </w:r>
    </w:p>
    <w:p w14:paraId="40F76B9C" w14:textId="77777777" w:rsidR="00B02215" w:rsidRPr="00630AB6" w:rsidRDefault="00B02215" w:rsidP="00B02215">
      <w:r w:rsidRPr="00630AB6">
        <w:t>Table 6.2.3.1-1 provides an overview of the resources and applicable HTTP methods.</w:t>
      </w:r>
    </w:p>
    <w:p w14:paraId="6EE80B6C"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72814546"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0B2093"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D886F"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7ECC8"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63820F" w14:textId="77777777" w:rsidR="00B02215" w:rsidRPr="00E30083" w:rsidRDefault="00B02215" w:rsidP="002A65CD">
            <w:pPr>
              <w:pStyle w:val="TAH"/>
            </w:pPr>
            <w:r w:rsidRPr="00E30083">
              <w:t>Description</w:t>
            </w:r>
          </w:p>
        </w:tc>
      </w:tr>
      <w:tr w:rsidR="00B02215" w:rsidRPr="00E30083" w14:paraId="5F25D936" w14:textId="77777777" w:rsidTr="002A65CD">
        <w:trPr>
          <w:jc w:val="center"/>
        </w:trPr>
        <w:tc>
          <w:tcPr>
            <w:tcW w:w="1225" w:type="pct"/>
            <w:tcBorders>
              <w:top w:val="single" w:sz="4" w:space="0" w:color="auto"/>
              <w:left w:val="single" w:sz="4" w:space="0" w:color="auto"/>
              <w:right w:val="single" w:sz="4" w:space="0" w:color="auto"/>
            </w:tcBorders>
          </w:tcPr>
          <w:p w14:paraId="644B87BD"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40A33A7F"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107F600"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39752C00" w14:textId="77777777" w:rsidR="00B02215" w:rsidRPr="00E30083" w:rsidRDefault="00B02215" w:rsidP="002A65CD">
            <w:pPr>
              <w:pStyle w:val="TAL"/>
            </w:pPr>
            <w:r w:rsidRPr="00E30083">
              <w:t>Discover the communication options supported by the NSSF for this resource.</w:t>
            </w:r>
          </w:p>
        </w:tc>
      </w:tr>
      <w:tr w:rsidR="00B02215" w:rsidRPr="00E30083" w14:paraId="658893D6" w14:textId="77777777" w:rsidTr="002A65CD">
        <w:trPr>
          <w:trHeight w:val="710"/>
          <w:jc w:val="center"/>
        </w:trPr>
        <w:tc>
          <w:tcPr>
            <w:tcW w:w="0" w:type="auto"/>
            <w:vMerge w:val="restart"/>
            <w:tcBorders>
              <w:left w:val="single" w:sz="4" w:space="0" w:color="auto"/>
              <w:right w:val="single" w:sz="4" w:space="0" w:color="auto"/>
            </w:tcBorders>
          </w:tcPr>
          <w:p w14:paraId="4A0AC4F5"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1A32CAC4"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299979ED"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7FE73FD4"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607291AA" w14:textId="77777777" w:rsidTr="002A65CD">
        <w:trPr>
          <w:trHeight w:val="710"/>
          <w:jc w:val="center"/>
        </w:trPr>
        <w:tc>
          <w:tcPr>
            <w:tcW w:w="0" w:type="auto"/>
            <w:vMerge/>
            <w:tcBorders>
              <w:left w:val="single" w:sz="4" w:space="0" w:color="auto"/>
              <w:right w:val="single" w:sz="4" w:space="0" w:color="auto"/>
            </w:tcBorders>
            <w:vAlign w:val="center"/>
          </w:tcPr>
          <w:p w14:paraId="439C614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614C567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89D776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5BFBA840"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1FEAAC9D" w14:textId="77777777" w:rsidTr="002A65CD">
        <w:trPr>
          <w:trHeight w:val="710"/>
          <w:jc w:val="center"/>
        </w:trPr>
        <w:tc>
          <w:tcPr>
            <w:tcW w:w="0" w:type="auto"/>
            <w:vMerge/>
            <w:tcBorders>
              <w:left w:val="single" w:sz="4" w:space="0" w:color="auto"/>
              <w:right w:val="single" w:sz="4" w:space="0" w:color="auto"/>
            </w:tcBorders>
            <w:vAlign w:val="center"/>
          </w:tcPr>
          <w:p w14:paraId="264B0E9C"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87C4712"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42BF538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40F55C82"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24FCB428" w14:textId="77777777" w:rsidTr="002A65CD">
        <w:trPr>
          <w:jc w:val="center"/>
        </w:trPr>
        <w:tc>
          <w:tcPr>
            <w:tcW w:w="0" w:type="auto"/>
            <w:tcBorders>
              <w:left w:val="single" w:sz="4" w:space="0" w:color="auto"/>
              <w:right w:val="single" w:sz="4" w:space="0" w:color="auto"/>
            </w:tcBorders>
            <w:vAlign w:val="center"/>
          </w:tcPr>
          <w:p w14:paraId="08ECBE28"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D47C411"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539C194"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53C418EA" w14:textId="77777777"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p>
        </w:tc>
      </w:tr>
      <w:tr w:rsidR="00C1575C" w:rsidRPr="00E30083" w14:paraId="3F9A734A" w14:textId="77777777" w:rsidTr="002A65CD">
        <w:trPr>
          <w:jc w:val="center"/>
        </w:trPr>
        <w:tc>
          <w:tcPr>
            <w:tcW w:w="0" w:type="auto"/>
            <w:vMerge w:val="restart"/>
            <w:tcBorders>
              <w:left w:val="single" w:sz="4" w:space="0" w:color="auto"/>
              <w:right w:val="single" w:sz="4" w:space="0" w:color="auto"/>
            </w:tcBorders>
            <w:vAlign w:val="center"/>
          </w:tcPr>
          <w:p w14:paraId="0D9832A2"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22DB2AFF"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4D0D50AD"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12DCE719" w14:textId="77777777"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p>
        </w:tc>
      </w:tr>
      <w:tr w:rsidR="00C1575C" w:rsidRPr="00E30083" w14:paraId="06036143" w14:textId="77777777" w:rsidTr="002A65CD">
        <w:trPr>
          <w:jc w:val="center"/>
        </w:trPr>
        <w:tc>
          <w:tcPr>
            <w:tcW w:w="0" w:type="auto"/>
            <w:vMerge/>
            <w:tcBorders>
              <w:left w:val="single" w:sz="4" w:space="0" w:color="auto"/>
              <w:right w:val="single" w:sz="4" w:space="0" w:color="auto"/>
            </w:tcBorders>
            <w:vAlign w:val="center"/>
          </w:tcPr>
          <w:p w14:paraId="2345A31E"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18F8972"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3A98A232"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0C933275"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4AB70801" w14:textId="77777777" w:rsidR="00B02215" w:rsidRPr="00630AB6" w:rsidRDefault="00B02215" w:rsidP="00B02215"/>
    <w:p w14:paraId="6ABADED6" w14:textId="77777777" w:rsidR="00B02215" w:rsidRPr="00630AB6" w:rsidRDefault="00B02215" w:rsidP="00B02215">
      <w:pPr>
        <w:pStyle w:val="Heading4"/>
      </w:pPr>
      <w:bookmarkStart w:id="762" w:name="_Toc20142355"/>
      <w:bookmarkStart w:id="763" w:name="_Toc34217301"/>
      <w:bookmarkStart w:id="764" w:name="_Toc34217453"/>
      <w:bookmarkStart w:id="765" w:name="_Toc39051816"/>
      <w:bookmarkStart w:id="766" w:name="_Toc43210388"/>
      <w:bookmarkStart w:id="767" w:name="_Toc49853294"/>
      <w:bookmarkStart w:id="768" w:name="_Toc56530084"/>
      <w:bookmarkStart w:id="769" w:name="_Toc67686600"/>
      <w:r w:rsidRPr="00630AB6">
        <w:lastRenderedPageBreak/>
        <w:t>6.2.3.2</w:t>
      </w:r>
      <w:r w:rsidRPr="00630AB6">
        <w:tab/>
        <w:t xml:space="preserve">Resource: NSSAI Availability </w:t>
      </w:r>
      <w:r w:rsidRPr="00E517E8">
        <w:rPr>
          <w:lang w:val="fr-FR"/>
        </w:rPr>
        <w:t>Doc</w:t>
      </w:r>
      <w:r>
        <w:rPr>
          <w:lang w:val="fr-FR"/>
        </w:rPr>
        <w:t>ument</w:t>
      </w:r>
      <w:bookmarkEnd w:id="762"/>
      <w:bookmarkEnd w:id="763"/>
      <w:bookmarkEnd w:id="764"/>
      <w:bookmarkEnd w:id="765"/>
      <w:bookmarkEnd w:id="766"/>
      <w:bookmarkEnd w:id="767"/>
      <w:bookmarkEnd w:id="768"/>
      <w:bookmarkEnd w:id="769"/>
    </w:p>
    <w:p w14:paraId="1E0394BB" w14:textId="77777777" w:rsidR="00B02215" w:rsidRPr="00630AB6" w:rsidRDefault="00B02215" w:rsidP="00B02215">
      <w:pPr>
        <w:pStyle w:val="Heading5"/>
      </w:pPr>
      <w:bookmarkStart w:id="770" w:name="_Toc20142356"/>
      <w:bookmarkStart w:id="771" w:name="_Toc34217302"/>
      <w:bookmarkStart w:id="772" w:name="_Toc34217454"/>
      <w:bookmarkStart w:id="773" w:name="_Toc39051817"/>
      <w:bookmarkStart w:id="774" w:name="_Toc43210389"/>
      <w:bookmarkStart w:id="775" w:name="_Toc49853295"/>
      <w:bookmarkStart w:id="776" w:name="_Toc56530085"/>
      <w:bookmarkStart w:id="777" w:name="_Toc67686601"/>
      <w:r w:rsidRPr="00630AB6">
        <w:t>6.2.3.2.1</w:t>
      </w:r>
      <w:r w:rsidRPr="00630AB6">
        <w:tab/>
        <w:t>Description</w:t>
      </w:r>
      <w:bookmarkEnd w:id="770"/>
      <w:bookmarkEnd w:id="771"/>
      <w:bookmarkEnd w:id="772"/>
      <w:bookmarkEnd w:id="773"/>
      <w:bookmarkEnd w:id="774"/>
      <w:bookmarkEnd w:id="775"/>
      <w:bookmarkEnd w:id="776"/>
      <w:bookmarkEnd w:id="777"/>
    </w:p>
    <w:p w14:paraId="0A6D8D5F" w14:textId="77777777" w:rsidR="00B02215" w:rsidRPr="00630AB6" w:rsidRDefault="00B02215" w:rsidP="00B02215">
      <w:r w:rsidRPr="00630AB6">
        <w:t xml:space="preserve">This resource represents a </w:t>
      </w:r>
      <w:r>
        <w:t>single</w:t>
      </w:r>
      <w:r w:rsidRPr="00630AB6">
        <w:t xml:space="preserve">  NSSAI Availability resource.</w:t>
      </w:r>
    </w:p>
    <w:p w14:paraId="27D53B46"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3A4FA407" w14:textId="77777777" w:rsidR="00B02215" w:rsidRPr="00630AB6" w:rsidRDefault="00B02215" w:rsidP="00B02215">
      <w:pPr>
        <w:pStyle w:val="Heading5"/>
      </w:pPr>
      <w:bookmarkStart w:id="778" w:name="_Toc20142357"/>
      <w:bookmarkStart w:id="779" w:name="_Toc34217303"/>
      <w:bookmarkStart w:id="780" w:name="_Toc34217455"/>
      <w:bookmarkStart w:id="781" w:name="_Toc39051818"/>
      <w:bookmarkStart w:id="782" w:name="_Toc43210390"/>
      <w:bookmarkStart w:id="783" w:name="_Toc49853296"/>
      <w:bookmarkStart w:id="784" w:name="_Toc56530086"/>
      <w:bookmarkStart w:id="785" w:name="_Toc67686602"/>
      <w:r w:rsidRPr="00630AB6">
        <w:t>6.2.3.2.2</w:t>
      </w:r>
      <w:r w:rsidRPr="00630AB6">
        <w:tab/>
        <w:t>Resource Definition</w:t>
      </w:r>
      <w:bookmarkEnd w:id="778"/>
      <w:bookmarkEnd w:id="779"/>
      <w:bookmarkEnd w:id="780"/>
      <w:bookmarkEnd w:id="781"/>
      <w:bookmarkEnd w:id="782"/>
      <w:bookmarkEnd w:id="783"/>
      <w:bookmarkEnd w:id="784"/>
      <w:bookmarkEnd w:id="785"/>
    </w:p>
    <w:p w14:paraId="1C5471D8" w14:textId="77777777" w:rsidR="00B02215" w:rsidRPr="00630AB6" w:rsidRDefault="00B02215" w:rsidP="00B02215">
      <w:r w:rsidRPr="00630AB6">
        <w:t>Resource URI: {apiRoot}/nnssf-nssaiavailability/</w:t>
      </w:r>
      <w:r w:rsidRPr="0028664D">
        <w:t>{apiVersion}</w:t>
      </w:r>
      <w:r w:rsidRPr="00630AB6">
        <w:t>/nssai-availability/{</w:t>
      </w:r>
      <w:r w:rsidRPr="00630AB6">
        <w:rPr>
          <w:rFonts w:hint="eastAsia"/>
          <w:lang w:eastAsia="zh-CN"/>
        </w:rPr>
        <w:t>n</w:t>
      </w:r>
      <w:r w:rsidRPr="00630AB6">
        <w:t>fId}</w:t>
      </w:r>
    </w:p>
    <w:p w14:paraId="6EA02204" w14:textId="77777777" w:rsidR="00B02215" w:rsidRPr="00630AB6" w:rsidRDefault="00B02215" w:rsidP="00B02215">
      <w:pPr>
        <w:rPr>
          <w:rFonts w:ascii="Arial" w:hAnsi="Arial" w:cs="Arial"/>
        </w:rPr>
      </w:pPr>
      <w:r w:rsidRPr="00630AB6">
        <w:t>This resource shall support the resource URI variables defined in table 6.2.3.2.2-1</w:t>
      </w:r>
      <w:r w:rsidRPr="00630AB6">
        <w:rPr>
          <w:rFonts w:ascii="Arial" w:hAnsi="Arial" w:cs="Arial"/>
        </w:rPr>
        <w:t>.</w:t>
      </w:r>
    </w:p>
    <w:p w14:paraId="1045D649"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747B5A7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3A7879"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782C9E8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C9D849" w14:textId="77777777" w:rsidR="005106A3" w:rsidRPr="00E30083" w:rsidRDefault="005106A3" w:rsidP="002A65CD">
            <w:pPr>
              <w:pStyle w:val="TAH"/>
            </w:pPr>
            <w:r w:rsidRPr="00E30083">
              <w:t>Definition</w:t>
            </w:r>
          </w:p>
        </w:tc>
      </w:tr>
      <w:tr w:rsidR="005106A3" w:rsidRPr="00E30083" w14:paraId="407764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B4B2B74"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4DCEC3E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103E48B1" w14:textId="77777777" w:rsidR="005106A3" w:rsidRPr="00E30083" w:rsidRDefault="005106A3" w:rsidP="005106A3">
            <w:pPr>
              <w:pStyle w:val="TAL"/>
            </w:pPr>
            <w:r w:rsidRPr="00E30083">
              <w:rPr>
                <w:rFonts w:hint="eastAsia"/>
                <w:lang w:eastAsia="zh-CN"/>
              </w:rPr>
              <w:t>See clause 6.2.1</w:t>
            </w:r>
          </w:p>
        </w:tc>
      </w:tr>
      <w:tr w:rsidR="005106A3" w:rsidRPr="00E30083" w14:paraId="0A622B3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3F5C1C0D" w14:textId="77777777" w:rsidR="005106A3" w:rsidRPr="00E30083" w:rsidRDefault="005106A3" w:rsidP="005106A3">
            <w:pPr>
              <w:pStyle w:val="TAL"/>
              <w:rPr>
                <w:lang w:eastAsia="zh-CN"/>
              </w:rPr>
            </w:pPr>
            <w:r w:rsidRPr="00E30083">
              <w:rPr>
                <w:rFonts w:hint="eastAsia"/>
                <w:lang w:eastAsia="zh-CN"/>
              </w:rPr>
              <w:t>apiVersion</w:t>
            </w:r>
          </w:p>
        </w:tc>
        <w:tc>
          <w:tcPr>
            <w:tcW w:w="926" w:type="pct"/>
            <w:tcBorders>
              <w:top w:val="single" w:sz="6" w:space="0" w:color="000000"/>
              <w:left w:val="single" w:sz="6" w:space="0" w:color="000000"/>
              <w:bottom w:val="single" w:sz="6" w:space="0" w:color="000000"/>
              <w:right w:val="single" w:sz="6" w:space="0" w:color="000000"/>
            </w:tcBorders>
          </w:tcPr>
          <w:p w14:paraId="4BACF4F7"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453E8431" w14:textId="77777777" w:rsidR="005106A3" w:rsidRPr="00E30083" w:rsidRDefault="005106A3" w:rsidP="005106A3">
            <w:pPr>
              <w:pStyle w:val="TAL"/>
              <w:rPr>
                <w:lang w:eastAsia="zh-CN"/>
              </w:rPr>
            </w:pPr>
            <w:r w:rsidRPr="00E30083">
              <w:rPr>
                <w:rFonts w:hint="eastAsia"/>
                <w:lang w:eastAsia="zh-CN"/>
              </w:rPr>
              <w:t>See clause 6.2.1</w:t>
            </w:r>
          </w:p>
        </w:tc>
      </w:tr>
      <w:tr w:rsidR="005106A3" w:rsidRPr="00E30083" w14:paraId="689B26C3"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731F8CAD"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1C64CA8D"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61BB46E2"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32AFECD" w14:textId="77777777" w:rsidR="00B02215" w:rsidRPr="00630AB6" w:rsidRDefault="00B02215" w:rsidP="00B02215"/>
    <w:p w14:paraId="437DD0E5" w14:textId="77777777" w:rsidR="00B02215" w:rsidRPr="00630AB6" w:rsidRDefault="00B02215" w:rsidP="00B02215">
      <w:pPr>
        <w:pStyle w:val="Heading5"/>
      </w:pPr>
      <w:bookmarkStart w:id="786" w:name="_Toc20142358"/>
      <w:bookmarkStart w:id="787" w:name="_Toc34217304"/>
      <w:bookmarkStart w:id="788" w:name="_Toc34217456"/>
      <w:bookmarkStart w:id="789" w:name="_Toc39051819"/>
      <w:bookmarkStart w:id="790" w:name="_Toc43210391"/>
      <w:bookmarkStart w:id="791" w:name="_Toc49853297"/>
      <w:bookmarkStart w:id="792" w:name="_Toc56530087"/>
      <w:bookmarkStart w:id="793" w:name="_Toc67686603"/>
      <w:r w:rsidRPr="00630AB6">
        <w:t>6.2.3.2.3</w:t>
      </w:r>
      <w:r w:rsidRPr="00630AB6">
        <w:tab/>
        <w:t>Resource Standard Methods</w:t>
      </w:r>
      <w:bookmarkEnd w:id="786"/>
      <w:bookmarkEnd w:id="787"/>
      <w:bookmarkEnd w:id="788"/>
      <w:bookmarkEnd w:id="789"/>
      <w:bookmarkEnd w:id="790"/>
      <w:bookmarkEnd w:id="791"/>
      <w:bookmarkEnd w:id="792"/>
      <w:bookmarkEnd w:id="793"/>
    </w:p>
    <w:p w14:paraId="4CC3B38A" w14:textId="77777777" w:rsidR="00B02215" w:rsidRPr="00630AB6" w:rsidRDefault="00B02215" w:rsidP="00B02215">
      <w:pPr>
        <w:pStyle w:val="Heading6"/>
      </w:pPr>
      <w:bookmarkStart w:id="794" w:name="_Toc20142359"/>
      <w:bookmarkStart w:id="795" w:name="_Toc34217305"/>
      <w:bookmarkStart w:id="796" w:name="_Toc34217457"/>
      <w:bookmarkStart w:id="797" w:name="_Toc39051820"/>
      <w:bookmarkStart w:id="798" w:name="_Toc43210392"/>
      <w:bookmarkStart w:id="799" w:name="_Toc49853298"/>
      <w:bookmarkStart w:id="800" w:name="_Toc56530088"/>
      <w:bookmarkStart w:id="801" w:name="_Toc67686604"/>
      <w:r w:rsidRPr="00630AB6">
        <w:t>6.2.3.2.3.1</w:t>
      </w:r>
      <w:r w:rsidRPr="00630AB6">
        <w:tab/>
        <w:t>PUT</w:t>
      </w:r>
      <w:bookmarkEnd w:id="794"/>
      <w:bookmarkEnd w:id="795"/>
      <w:bookmarkEnd w:id="796"/>
      <w:bookmarkEnd w:id="797"/>
      <w:bookmarkEnd w:id="798"/>
      <w:bookmarkEnd w:id="799"/>
      <w:bookmarkEnd w:id="800"/>
      <w:bookmarkEnd w:id="801"/>
    </w:p>
    <w:p w14:paraId="0ACB8084"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3C0DF117"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4DCDAA4"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DE6CE7A"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8C1755"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B67D8D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29F69C74" w14:textId="77777777" w:rsidR="00B02215" w:rsidRPr="00E30083" w:rsidRDefault="00B02215" w:rsidP="002A65CD">
            <w:pPr>
              <w:pStyle w:val="TAH"/>
            </w:pPr>
            <w:r w:rsidRPr="00E30083">
              <w:t>Description</w:t>
            </w:r>
          </w:p>
        </w:tc>
      </w:tr>
      <w:tr w:rsidR="00B02215" w:rsidRPr="00E30083" w14:paraId="58C046C5"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7BCB0E0"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7CDA5F68"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08B1769"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30DF015"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NssaiAvailabilityData for the NF Service Consumer (e.g AMF).</w:t>
            </w:r>
          </w:p>
        </w:tc>
      </w:tr>
    </w:tbl>
    <w:p w14:paraId="6367D80B" w14:textId="77777777" w:rsidR="00B02215" w:rsidRPr="00630AB6" w:rsidRDefault="00B02215" w:rsidP="00B02215"/>
    <w:p w14:paraId="21D80E17" w14:textId="77777777" w:rsidR="00B02215" w:rsidRPr="000D12E5" w:rsidRDefault="00B02215" w:rsidP="00B02215">
      <w:pPr>
        <w:pStyle w:val="TH"/>
      </w:pPr>
      <w:r w:rsidRPr="000D12E5">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993D8D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15800"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0B9FB6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EF4F26"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BC5ABE" w14:textId="77777777" w:rsidR="00B02215" w:rsidRPr="00E30083" w:rsidRDefault="00B02215" w:rsidP="002A65CD">
            <w:pPr>
              <w:pStyle w:val="TAH"/>
            </w:pPr>
            <w:r w:rsidRPr="00E30083">
              <w:t>Response</w:t>
            </w:r>
          </w:p>
          <w:p w14:paraId="70F2011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21AA6D" w14:textId="77777777" w:rsidR="00B02215" w:rsidRPr="00E30083" w:rsidRDefault="00B02215" w:rsidP="002A65CD">
            <w:pPr>
              <w:pStyle w:val="TAH"/>
            </w:pPr>
            <w:r w:rsidRPr="00E30083">
              <w:t>Description</w:t>
            </w:r>
          </w:p>
        </w:tc>
      </w:tr>
      <w:tr w:rsidR="00B02215" w:rsidRPr="00E30083" w14:paraId="04C846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351C7"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2C9521AD"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039B047"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02C8A1A"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BB0074"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5C0D4977" w14:textId="77777777" w:rsidR="00B02215" w:rsidRPr="00E30083" w:rsidRDefault="00B02215" w:rsidP="002A65CD">
            <w:pPr>
              <w:pStyle w:val="TF"/>
              <w:jc w:val="left"/>
            </w:pPr>
            <w:r w:rsidRPr="00E30083">
              <w:rPr>
                <w:rFonts w:hint="eastAsia"/>
                <w:b w:val="0"/>
                <w:sz w:val="18"/>
                <w:lang w:eastAsia="zh-CN"/>
              </w:rPr>
              <w:t>T</w:t>
            </w:r>
            <w:r w:rsidRPr="00E30083">
              <w:rPr>
                <w:b w:val="0"/>
                <w:sz w:val="18"/>
                <w:lang w:eastAsia="zh-CN"/>
              </w:rPr>
              <w:t xml:space="preserve">he authorized NSSAI availability (i.e. S-NSSAIs available per TA (unrestricted) and any S-NSSAIs restricted per PLMN in that TA in the serving PLMN of the UE) </w:t>
            </w:r>
            <w:r w:rsidRPr="00E30083">
              <w:rPr>
                <w:rFonts w:hint="eastAsia"/>
                <w:b w:val="0"/>
                <w:sz w:val="18"/>
                <w:lang w:eastAsia="zh-CN"/>
              </w:rPr>
              <w:t>information shall</w:t>
            </w:r>
            <w:r w:rsidRPr="00E30083">
              <w:rPr>
                <w:b w:val="0"/>
                <w:sz w:val="18"/>
                <w:lang w:eastAsia="zh-CN"/>
              </w:rPr>
              <w:t xml:space="preserve"> </w:t>
            </w:r>
            <w:r w:rsidRPr="00E30083">
              <w:rPr>
                <w:rFonts w:hint="eastAsia"/>
                <w:b w:val="0"/>
                <w:sz w:val="18"/>
                <w:lang w:eastAsia="zh-CN"/>
              </w:rPr>
              <w:t xml:space="preserve">be </w:t>
            </w:r>
            <w:r w:rsidRPr="00E30083">
              <w:rPr>
                <w:b w:val="0"/>
                <w:sz w:val="18"/>
                <w:lang w:eastAsia="zh-CN"/>
              </w:rPr>
              <w:t>return</w:t>
            </w:r>
            <w:r w:rsidRPr="00E30083">
              <w:rPr>
                <w:rFonts w:hint="eastAsia"/>
                <w:b w:val="0"/>
                <w:sz w:val="18"/>
                <w:lang w:eastAsia="zh-CN"/>
              </w:rPr>
              <w:t>ed</w:t>
            </w:r>
            <w:r w:rsidRPr="00E30083">
              <w:rPr>
                <w:b w:val="0"/>
                <w:sz w:val="18"/>
                <w:lang w:eastAsia="zh-CN"/>
              </w:rPr>
              <w:t xml:space="preserve"> in the response payload body.</w:t>
            </w:r>
          </w:p>
        </w:tc>
      </w:tr>
      <w:tr w:rsidR="00780322" w:rsidRPr="00E30083" w14:paraId="6F22E44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4B4824"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6D1B4DE4"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B88023D"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CAB2E8"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3E3277"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131E520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9D85D0" w14:textId="77777777" w:rsidR="00793B51" w:rsidRDefault="00793B51" w:rsidP="00793B51">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3E23519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BFE875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E9BF5BF"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2F56B5" w14:textId="77777777" w:rsidR="00793B51" w:rsidRDefault="00793B51" w:rsidP="00793B51">
            <w:pPr>
              <w:pStyle w:val="TAL"/>
              <w:rPr>
                <w:b/>
                <w:lang w:eastAsia="zh-CN"/>
              </w:rPr>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793B51" w:rsidRPr="00E30083" w14:paraId="5086EC9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3E463E" w14:textId="77777777" w:rsidR="00793B51" w:rsidRDefault="00793B51" w:rsidP="00793B51">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29196EA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B5A92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26D30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7B4EB2" w14:textId="77777777" w:rsidR="00793B51" w:rsidRDefault="00793B51" w:rsidP="00793B51">
            <w:pPr>
              <w:pStyle w:val="TAL"/>
              <w:rPr>
                <w:b/>
                <w:lang w:eastAsia="zh-CN"/>
              </w:rPr>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793B51" w:rsidRPr="00E30083" w14:paraId="510EF16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016E1"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46EA9965"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10B817F"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73BBC2"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FF6B40D"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TAI/S-NSSAI information provided is not supported in the PLMN, the "cause" attribute shall be set to:</w:t>
            </w:r>
          </w:p>
          <w:p w14:paraId="666647DD" w14:textId="77777777" w:rsidR="00793B51" w:rsidRPr="00A52A49" w:rsidRDefault="00793B51" w:rsidP="00793B51">
            <w:pPr>
              <w:pStyle w:val="TAL"/>
            </w:pPr>
            <w:r w:rsidRPr="00A52A49">
              <w:t>-</w:t>
            </w:r>
            <w:r w:rsidRPr="00A52A49">
              <w:tab/>
              <w:t>SNSSAI_NOT_SUPPORTED, if the S-NSSAI provided is not supported in the PLMN.</w:t>
            </w:r>
          </w:p>
          <w:p w14:paraId="7CDFCDE9"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30EB61AD" w14:textId="77777777" w:rsidR="00793B51" w:rsidRPr="00780322" w:rsidRDefault="00793B51" w:rsidP="00793B51">
            <w:pPr>
              <w:pStyle w:val="TF"/>
              <w:jc w:val="left"/>
            </w:pPr>
            <w:r w:rsidRPr="00A52A49">
              <w:rPr>
                <w:b w:val="0"/>
                <w:sz w:val="18"/>
                <w:lang w:eastAsia="zh-CN"/>
              </w:rPr>
              <w:t>See table 6.2.7.3-1 for the description of this error.</w:t>
            </w:r>
          </w:p>
        </w:tc>
      </w:tr>
      <w:tr w:rsidR="00793B51" w:rsidRPr="00E30083" w:rsidDel="00780322" w14:paraId="258A74B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54FE82A" w14:textId="77777777" w:rsidR="00793B51" w:rsidRPr="00E30083" w:rsidDel="00780322" w:rsidRDefault="00793B51" w:rsidP="00793B51">
            <w:pPr>
              <w:pStyle w:val="TAN"/>
            </w:pPr>
            <w:r w:rsidRPr="00A52A49">
              <w:t>NOTE:</w:t>
            </w:r>
            <w:r w:rsidRPr="00A52A49">
              <w:tab/>
              <w:t>The mandatory HTTP error status codes for the PUT method listed in Table 5.2.7.1-1 of 3GPP TS 29.500 [4] other than those specified in the table above also apply, with a ProblemDetails data type (see clause 5.2.7 of 3GPP TS 29.500 [4]).</w:t>
            </w:r>
          </w:p>
        </w:tc>
      </w:tr>
    </w:tbl>
    <w:p w14:paraId="4BAD5C90" w14:textId="77777777" w:rsidR="00B02215" w:rsidRDefault="00B02215" w:rsidP="00B02215"/>
    <w:p w14:paraId="54C4DB59"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FDB08AC"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1FD9C6"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F23EB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5DF99C"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3D8F70"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B4BD9E" w14:textId="77777777" w:rsidR="009E4D86" w:rsidRPr="00E30083" w:rsidRDefault="009E4D86" w:rsidP="00716112">
            <w:pPr>
              <w:pStyle w:val="TAH"/>
            </w:pPr>
            <w:r w:rsidRPr="00E30083">
              <w:t>Description</w:t>
            </w:r>
          </w:p>
        </w:tc>
      </w:tr>
      <w:tr w:rsidR="009E4D86" w:rsidRPr="00E30083" w14:paraId="1D92AB64"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E8AA1F"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48D30FA6"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40C297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419FDC7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D90B49" w14:textId="77777777" w:rsidR="009E4D86" w:rsidRPr="00E30083" w:rsidRDefault="009E4D86" w:rsidP="009E4D86">
            <w:pPr>
              <w:pStyle w:val="TAL"/>
            </w:pPr>
            <w:r w:rsidRPr="00E30083">
              <w:t>Content-Encoding, described in IETF RFC 7231 [18]</w:t>
            </w:r>
          </w:p>
        </w:tc>
      </w:tr>
    </w:tbl>
    <w:p w14:paraId="1EC5D3D4" w14:textId="77777777" w:rsidR="009E4D86" w:rsidRDefault="009E4D86" w:rsidP="009E4D86"/>
    <w:p w14:paraId="265C1DD8"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51A2CC1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1B94B"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5E3335"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DF649A"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233498"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A5A474" w14:textId="77777777" w:rsidR="009E4D86" w:rsidRPr="00E30083" w:rsidRDefault="009E4D86" w:rsidP="00716112">
            <w:pPr>
              <w:pStyle w:val="TAH"/>
            </w:pPr>
            <w:r w:rsidRPr="00E30083">
              <w:t>Description</w:t>
            </w:r>
          </w:p>
        </w:tc>
      </w:tr>
      <w:tr w:rsidR="009E4D86" w:rsidRPr="00E30083" w14:paraId="0231900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C2894"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F2DA5A2"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25381909"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7425384C"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DA721" w14:textId="77777777" w:rsidR="009E4D86" w:rsidRPr="00E30083" w:rsidRDefault="009E4D86" w:rsidP="009E4D86">
            <w:pPr>
              <w:pStyle w:val="TAL"/>
              <w:outlineLvl w:val="0"/>
            </w:pPr>
            <w:r w:rsidRPr="00E30083">
              <w:t>Accept-Encoding, described in IETF RFC 7694 [19]</w:t>
            </w:r>
          </w:p>
        </w:tc>
      </w:tr>
    </w:tbl>
    <w:p w14:paraId="426E493C" w14:textId="77777777" w:rsidR="009E4D86" w:rsidRDefault="009E4D86" w:rsidP="00B02215"/>
    <w:p w14:paraId="1BFC5898"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3AD3819"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F88E0"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92C20F"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2B7445"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184519"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1F953E" w14:textId="77777777" w:rsidR="00793B51" w:rsidRPr="00D67AB2" w:rsidRDefault="00793B51" w:rsidP="0071129F">
            <w:pPr>
              <w:pStyle w:val="TAH"/>
            </w:pPr>
            <w:r w:rsidRPr="00D67AB2">
              <w:t>Description</w:t>
            </w:r>
          </w:p>
        </w:tc>
      </w:tr>
      <w:tr w:rsidR="00793B51" w:rsidRPr="00D67AB2" w14:paraId="2C1282FD"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4E0959"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C9753F"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3CA88"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250"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3735AA" w14:textId="77777777"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14:paraId="35D076E4"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801A5"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A3F9B2"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AF0AF0"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437AE5"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E77A3" w14:textId="77777777" w:rsidR="00793B51" w:rsidRPr="00D70312" w:rsidRDefault="00793B51" w:rsidP="0071129F">
            <w:pPr>
              <w:pStyle w:val="TAL"/>
            </w:pPr>
            <w:r w:rsidRPr="00525507">
              <w:t>Identifier of the target NF (service) instance ID towards which the request is redirected</w:t>
            </w:r>
          </w:p>
        </w:tc>
      </w:tr>
    </w:tbl>
    <w:p w14:paraId="196DD808" w14:textId="77777777" w:rsidR="00793B51" w:rsidRDefault="00793B51" w:rsidP="00793B51"/>
    <w:p w14:paraId="26055E29" w14:textId="77777777" w:rsidR="00793B51" w:rsidRDefault="00793B51" w:rsidP="00793B51">
      <w:pPr>
        <w:pStyle w:val="TH"/>
      </w:pPr>
      <w:r w:rsidRPr="00D67AB2">
        <w:lastRenderedPageBreak/>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EB49F6D"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A07AA"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04C426"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E5B2E9"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0D4499"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0D8503" w14:textId="77777777" w:rsidR="00793B51" w:rsidRPr="00D67AB2" w:rsidRDefault="00793B51" w:rsidP="0071129F">
            <w:pPr>
              <w:pStyle w:val="TAH"/>
            </w:pPr>
            <w:r w:rsidRPr="00D67AB2">
              <w:t>Description</w:t>
            </w:r>
          </w:p>
        </w:tc>
      </w:tr>
      <w:tr w:rsidR="00793B51" w:rsidRPr="00D67AB2" w14:paraId="1B4E8651"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5028C"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4F88B5"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3C450C"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31A72B"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E6CCDF" w14:textId="77777777"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14:paraId="3B5B2DAC"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839C48"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0F3B3E"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07F23"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FA0B60"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933B6A" w14:textId="77777777" w:rsidR="00793B51" w:rsidRPr="00D70312" w:rsidRDefault="00793B51" w:rsidP="0071129F">
            <w:pPr>
              <w:pStyle w:val="TAL"/>
            </w:pPr>
            <w:r w:rsidRPr="00525507">
              <w:t>Identifier of the target NF (service) instance ID towards which the request is redirected</w:t>
            </w:r>
          </w:p>
        </w:tc>
      </w:tr>
    </w:tbl>
    <w:p w14:paraId="33F3E2FF" w14:textId="77777777" w:rsidR="00793B51" w:rsidRPr="00793B51" w:rsidRDefault="00793B51" w:rsidP="00B02215"/>
    <w:p w14:paraId="2E581D5D" w14:textId="77777777" w:rsidR="00B02215" w:rsidRPr="00630AB6" w:rsidRDefault="00B02215" w:rsidP="00B02215">
      <w:pPr>
        <w:pStyle w:val="Heading6"/>
      </w:pPr>
      <w:bookmarkStart w:id="802" w:name="_Toc20142360"/>
      <w:bookmarkStart w:id="803" w:name="_Toc34217306"/>
      <w:bookmarkStart w:id="804" w:name="_Toc34217458"/>
      <w:bookmarkStart w:id="805" w:name="_Toc39051821"/>
      <w:bookmarkStart w:id="806" w:name="_Toc43210393"/>
      <w:bookmarkStart w:id="807" w:name="_Toc49853299"/>
      <w:bookmarkStart w:id="808" w:name="_Toc56530089"/>
      <w:bookmarkStart w:id="809" w:name="_Toc67686605"/>
      <w:r w:rsidRPr="00630AB6">
        <w:t>6.2.3.2.3.2</w:t>
      </w:r>
      <w:r w:rsidRPr="00630AB6">
        <w:tab/>
        <w:t>PATCH</w:t>
      </w:r>
      <w:bookmarkEnd w:id="802"/>
      <w:bookmarkEnd w:id="803"/>
      <w:bookmarkEnd w:id="804"/>
      <w:bookmarkEnd w:id="805"/>
      <w:bookmarkEnd w:id="806"/>
      <w:bookmarkEnd w:id="807"/>
      <w:bookmarkEnd w:id="808"/>
      <w:bookmarkEnd w:id="809"/>
    </w:p>
    <w:p w14:paraId="056B52A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14D95CD"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2CA0805"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8788C8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B2D8B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312ED3"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CDE2F50" w14:textId="77777777" w:rsidR="00B02215" w:rsidRPr="00E30083" w:rsidRDefault="00B02215" w:rsidP="002A65CD">
            <w:pPr>
              <w:pStyle w:val="TAH"/>
            </w:pPr>
            <w:r w:rsidRPr="00E30083">
              <w:t>Description</w:t>
            </w:r>
          </w:p>
        </w:tc>
      </w:tr>
      <w:tr w:rsidR="00B02215" w:rsidRPr="00E30083" w14:paraId="46935BD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BA2A0AD"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8FAE63D"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0C5F8064"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6CD21B8" w14:textId="77777777" w:rsidR="00B02215" w:rsidRPr="00E30083" w:rsidRDefault="00B02215" w:rsidP="002A65CD">
            <w:pPr>
              <w:pStyle w:val="TF"/>
              <w:jc w:val="left"/>
              <w:rPr>
                <w:b w:val="0"/>
                <w:sz w:val="18"/>
              </w:rPr>
            </w:pPr>
            <w:r w:rsidRPr="00E30083">
              <w:rPr>
                <w:b w:val="0"/>
                <w:sz w:val="18"/>
              </w:rPr>
              <w:t>This IE contains the information regarding the JSON patch instructions for updating the AuthorizedNssaiAvailability</w:t>
            </w:r>
            <w:r w:rsidRPr="00E30083">
              <w:rPr>
                <w:rFonts w:hint="eastAsia"/>
                <w:b w:val="0"/>
                <w:sz w:val="18"/>
                <w:lang w:eastAsia="zh-CN"/>
              </w:rPr>
              <w:t>I</w:t>
            </w:r>
            <w:r w:rsidRPr="00E30083">
              <w:rPr>
                <w:b w:val="0"/>
                <w:sz w:val="18"/>
              </w:rPr>
              <w:t>nfo.</w:t>
            </w:r>
          </w:p>
        </w:tc>
      </w:tr>
    </w:tbl>
    <w:p w14:paraId="1E36682C" w14:textId="77777777" w:rsidR="00B02215" w:rsidRPr="00630AB6" w:rsidRDefault="00B02215" w:rsidP="00B02215"/>
    <w:p w14:paraId="28473481"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5C7132E"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B60E81"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575C4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77CF653"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2ADC3" w14:textId="77777777" w:rsidR="00B02215" w:rsidRPr="00E30083" w:rsidRDefault="00B02215" w:rsidP="002A65CD">
            <w:pPr>
              <w:pStyle w:val="TAH"/>
            </w:pPr>
            <w:r w:rsidRPr="00E30083">
              <w:t>Response</w:t>
            </w:r>
          </w:p>
          <w:p w14:paraId="41D0E2F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A0D2E3" w14:textId="77777777" w:rsidR="00B02215" w:rsidRPr="00E30083" w:rsidRDefault="00B02215" w:rsidP="002A65CD">
            <w:pPr>
              <w:pStyle w:val="TAH"/>
            </w:pPr>
            <w:r w:rsidRPr="00E30083">
              <w:t>Description</w:t>
            </w:r>
          </w:p>
        </w:tc>
      </w:tr>
      <w:tr w:rsidR="00B02215" w:rsidRPr="00E30083" w14:paraId="3E72117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76E7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069622F4"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48C79BF1"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CB65A52"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AB3D999" w14:textId="77777777" w:rsidR="00B02215" w:rsidRPr="00E30083" w:rsidRDefault="00B02215" w:rsidP="002A65CD">
            <w:pPr>
              <w:pStyle w:val="TF"/>
              <w:jc w:val="left"/>
              <w:rPr>
                <w:b w:val="0"/>
                <w:sz w:val="18"/>
                <w:lang w:eastAsia="zh-CN"/>
              </w:rPr>
            </w:pPr>
            <w:r w:rsidRPr="00E30083">
              <w:rPr>
                <w:rFonts w:hint="eastAsia"/>
                <w:b w:val="0"/>
                <w:sz w:val="18"/>
                <w:lang w:eastAsia="zh-CN"/>
              </w:rPr>
              <w:t>This case represents a successful update</w:t>
            </w:r>
            <w:r w:rsidRPr="00E30083">
              <w:rPr>
                <w:b w:val="0"/>
                <w:sz w:val="18"/>
                <w:lang w:eastAsia="zh-CN"/>
              </w:rPr>
              <w:t xml:space="preserve"> of the NSSF </w:t>
            </w:r>
            <w:r w:rsidRPr="00E30083">
              <w:rPr>
                <w:b w:val="0"/>
                <w:sz w:val="18"/>
              </w:rPr>
              <w:t>with the S-NSSAIs the AMF supports per TA</w:t>
            </w:r>
            <w:r w:rsidRPr="00E30083">
              <w:rPr>
                <w:b w:val="0"/>
                <w:sz w:val="18"/>
                <w:lang w:eastAsia="zh-CN"/>
              </w:rPr>
              <w:t>.</w:t>
            </w:r>
          </w:p>
          <w:p w14:paraId="10AFAC4F" w14:textId="77777777" w:rsidR="00B02215" w:rsidRPr="00E30083" w:rsidRDefault="00B02215" w:rsidP="002A65CD">
            <w:pPr>
              <w:pStyle w:val="TF"/>
              <w:jc w:val="left"/>
            </w:pPr>
            <w:r w:rsidRPr="00E30083">
              <w:rPr>
                <w:b w:val="0"/>
                <w:sz w:val="18"/>
                <w:lang w:eastAsia="zh-CN"/>
              </w:rPr>
              <w:t xml:space="preserve">If the authorized NSSAI availability (i.e. S-NSSAIs available per TA (unrestricted) and any S-NSSAIs restricted per PLMN in that TA in the serving PLMN of the UE) is changed, the NSSF </w:t>
            </w:r>
            <w:r w:rsidRPr="00E30083">
              <w:rPr>
                <w:rFonts w:hint="eastAsia"/>
                <w:b w:val="0"/>
                <w:sz w:val="18"/>
                <w:lang w:eastAsia="zh-CN"/>
              </w:rPr>
              <w:t>shall</w:t>
            </w:r>
            <w:r w:rsidRPr="00E30083">
              <w:rPr>
                <w:b w:val="0"/>
                <w:sz w:val="18"/>
                <w:lang w:eastAsia="zh-CN"/>
              </w:rPr>
              <w:t xml:space="preserve"> return a data structure of type "AuthorizedNssaiAvailabilityInfo" in the response payload body.</w:t>
            </w:r>
          </w:p>
        </w:tc>
      </w:tr>
      <w:tr w:rsidR="00780322" w:rsidRPr="00E30083" w14:paraId="14988A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15CA7E"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140614B3"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854D119"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78E67D27" w14:textId="77777777" w:rsidR="00780322" w:rsidRPr="00E30083" w:rsidRDefault="00780322" w:rsidP="00780322">
            <w:pPr>
              <w:pStyle w:val="TAL"/>
              <w:rPr>
                <w:lang w:eastAsia="zh-CN"/>
              </w:rPr>
            </w:pPr>
            <w:r>
              <w:rPr>
                <w:lang w:eastAsia="zh-CN"/>
              </w:rPr>
              <w:t>204</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5C2F8A" w14:textId="77777777" w:rsidR="00780322" w:rsidRPr="00E30083" w:rsidRDefault="00780322" w:rsidP="00780322">
            <w:pPr>
              <w:pStyle w:val="TF"/>
              <w:jc w:val="left"/>
              <w:rPr>
                <w:b w:val="0"/>
                <w:sz w:val="18"/>
                <w:lang w:eastAsia="zh-CN"/>
              </w:rPr>
            </w:pPr>
            <w:r>
              <w:rPr>
                <w:b w:val="0"/>
                <w:sz w:val="18"/>
                <w:lang w:eastAsia="zh-CN"/>
              </w:rPr>
              <w:t xml:space="preserve">This case represents a successful update of the NSSF </w:t>
            </w:r>
            <w:r>
              <w:rPr>
                <w:b w:val="0"/>
                <w:sz w:val="18"/>
              </w:rPr>
              <w:t xml:space="preserve">with the S-NSSAIs the AMF supports per TA, and </w:t>
            </w:r>
            <w:r>
              <w:rPr>
                <w:b w:val="0"/>
                <w:sz w:val="18"/>
                <w:lang w:eastAsia="zh-CN"/>
              </w:rPr>
              <w:t>the authorized NSSAI availability is empty after the update.</w:t>
            </w:r>
          </w:p>
        </w:tc>
      </w:tr>
      <w:tr w:rsidR="00793B51" w:rsidRPr="00E30083" w14:paraId="73B2B7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4715B" w14:textId="77777777" w:rsidR="00793B51" w:rsidRDefault="00793B51" w:rsidP="00793B51">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4EAD9416"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416FCA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0E6E197"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938BF" w14:textId="77777777" w:rsidR="00793B51" w:rsidRDefault="00793B51" w:rsidP="00793B51">
            <w:pPr>
              <w:pStyle w:val="TAL"/>
              <w:rPr>
                <w:b/>
                <w:lang w:eastAsia="zh-CN"/>
              </w:rPr>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793B51" w:rsidRPr="00E30083" w14:paraId="4B3DF94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377C1A" w14:textId="77777777" w:rsidR="00793B51" w:rsidRDefault="00793B51" w:rsidP="00793B51">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2DA0C4F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BB20C0F"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8854F60"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42EAFE" w14:textId="77777777" w:rsidR="00793B51" w:rsidRDefault="00793B51" w:rsidP="00793B51">
            <w:pPr>
              <w:pStyle w:val="TAL"/>
              <w:rPr>
                <w:b/>
                <w:lang w:eastAsia="zh-CN"/>
              </w:rPr>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793B51" w:rsidRPr="00E30083" w14:paraId="0D4841E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91CF7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BD02567"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B37A3DA"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095CE51"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18D777" w14:textId="77777777" w:rsidR="00793B51" w:rsidRPr="00E30083" w:rsidRDefault="00793B51" w:rsidP="00793B51">
            <w:pPr>
              <w:pStyle w:val="TF"/>
              <w:jc w:val="left"/>
              <w:rPr>
                <w:b w:val="0"/>
                <w:sz w:val="18"/>
                <w:lang w:eastAsia="zh-CN"/>
              </w:rPr>
            </w:pPr>
            <w:r w:rsidRPr="00E30083">
              <w:rPr>
                <w:b w:val="0"/>
                <w:sz w:val="18"/>
                <w:lang w:eastAsia="zh-CN"/>
              </w:rPr>
              <w:t>W</w:t>
            </w:r>
            <w:r w:rsidRPr="00E30083">
              <w:rPr>
                <w:rFonts w:hint="eastAsia"/>
                <w:b w:val="0"/>
                <w:sz w:val="18"/>
                <w:lang w:eastAsia="zh-CN"/>
              </w:rPr>
              <w:t xml:space="preserve">hen </w:t>
            </w:r>
            <w:r w:rsidRPr="00E30083">
              <w:rPr>
                <w:b w:val="0"/>
                <w:sz w:val="18"/>
                <w:lang w:eastAsia="zh-CN"/>
              </w:rPr>
              <w:t>the NF service consumer is not authorized to update the NSSAI availability information or the S-NSSAI information provided is not supported in the PLMN, the "cause" attribute shall be set to:</w:t>
            </w:r>
          </w:p>
          <w:p w14:paraId="3A0EA222"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5E6ECB2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5B740748" w14:textId="77777777" w:rsidR="00793B51" w:rsidRPr="00780322"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 xml:space="preserve">.7.3-1 for the description of </w:t>
            </w:r>
            <w:r>
              <w:rPr>
                <w:b w:val="0"/>
                <w:sz w:val="18"/>
                <w:lang w:eastAsia="zh-CN"/>
              </w:rPr>
              <w:t>this error</w:t>
            </w:r>
            <w:r w:rsidRPr="004C2BC3">
              <w:rPr>
                <w:b w:val="0"/>
                <w:sz w:val="18"/>
                <w:lang w:eastAsia="zh-CN"/>
              </w:rPr>
              <w:t>.</w:t>
            </w:r>
          </w:p>
        </w:tc>
      </w:tr>
      <w:tr w:rsidR="00793B51" w:rsidRPr="00E30083" w14:paraId="6477CE5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141DB8"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6C4F28A"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C9951AD"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50DF46DE"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AE9794" w14:textId="77777777" w:rsidR="00793B51" w:rsidRDefault="00793B51" w:rsidP="00793B51">
            <w:pPr>
              <w:pStyle w:val="TAL"/>
            </w:pPr>
            <w:r w:rsidRPr="00481773">
              <w:t xml:space="preserve">The "cause" attribute may be used to indicate one of </w:t>
            </w:r>
            <w:r>
              <w:t>the following application error</w:t>
            </w:r>
            <w:r w:rsidRPr="00481773">
              <w:t>:</w:t>
            </w:r>
          </w:p>
          <w:p w14:paraId="64F9D5F1"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F915BD6" w14:textId="77777777" w:rsidR="00793B51" w:rsidRDefault="00793B51" w:rsidP="00793B51">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p>
          <w:p w14:paraId="667D000D" w14:textId="77777777" w:rsidR="00793B51" w:rsidRPr="00E30083" w:rsidRDefault="00793B51" w:rsidP="00793B51">
            <w:pPr>
              <w:pStyle w:val="TF"/>
              <w:jc w:val="left"/>
              <w:rPr>
                <w:b w:val="0"/>
                <w:sz w:val="18"/>
                <w:lang w:eastAsia="zh-CN"/>
              </w:rPr>
            </w:pPr>
          </w:p>
        </w:tc>
      </w:tr>
      <w:tr w:rsidR="00793B51" w:rsidRPr="00E30083" w14:paraId="6FF4674F"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347EE1" w14:textId="77777777" w:rsidR="00793B51" w:rsidRPr="00481773" w:rsidRDefault="00793B51" w:rsidP="00793B51">
            <w:pPr>
              <w:pStyle w:val="TAN"/>
            </w:pPr>
            <w:r w:rsidRPr="00A52A49">
              <w:t>NOTE:</w:t>
            </w:r>
            <w:r w:rsidRPr="00A52A49">
              <w:tab/>
              <w:t>The mandatory HTTP error status codes for the PATCH method listed in Table 5.2.7.1-1 of 3GPP TS 29.500 [4] other than those specified in the table above also apply, with a ProblemDetails data type (see clause 5.2.7 of 3GPP TS 29.500 [4]).</w:t>
            </w:r>
          </w:p>
        </w:tc>
      </w:tr>
    </w:tbl>
    <w:p w14:paraId="0E2C3F48" w14:textId="77777777" w:rsidR="00B02215" w:rsidRDefault="00B02215" w:rsidP="00B02215"/>
    <w:p w14:paraId="5284711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B4619EA"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F45C12"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7D0603"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5C9B5F"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C17623"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DDE27A" w14:textId="77777777" w:rsidR="00793B51" w:rsidRPr="00D67AB2" w:rsidRDefault="00793B51" w:rsidP="0071129F">
            <w:pPr>
              <w:pStyle w:val="TAH"/>
            </w:pPr>
            <w:r w:rsidRPr="00D67AB2">
              <w:t>Description</w:t>
            </w:r>
          </w:p>
        </w:tc>
      </w:tr>
      <w:tr w:rsidR="00793B51" w:rsidRPr="00D67AB2" w14:paraId="51F2E945"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5D1DAC"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48117F"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D40FF4"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74BCCF"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7C41BD" w14:textId="77777777"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14:paraId="491DDA8C"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EBCE69"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5A83E2"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826B1E"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41499"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A6FBFC" w14:textId="77777777" w:rsidR="00793B51" w:rsidRPr="00D70312" w:rsidRDefault="00793B51" w:rsidP="0071129F">
            <w:pPr>
              <w:pStyle w:val="TAL"/>
            </w:pPr>
            <w:r w:rsidRPr="00525507">
              <w:t>Identifier of the target NF (service) instance ID towards which the request is redirected</w:t>
            </w:r>
          </w:p>
        </w:tc>
      </w:tr>
    </w:tbl>
    <w:p w14:paraId="19560B32" w14:textId="77777777" w:rsidR="00793B51" w:rsidRDefault="00793B51" w:rsidP="00793B51"/>
    <w:p w14:paraId="14F84AF1" w14:textId="77777777" w:rsidR="00793B51" w:rsidRDefault="00793B51" w:rsidP="00793B51">
      <w:pPr>
        <w:pStyle w:val="TH"/>
      </w:pPr>
      <w:r w:rsidRPr="00D67AB2">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423E4B"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5FC7DC"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30143"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445F9"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8D4B1A"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872926" w14:textId="77777777" w:rsidR="00793B51" w:rsidRPr="00D67AB2" w:rsidRDefault="00793B51" w:rsidP="0071129F">
            <w:pPr>
              <w:pStyle w:val="TAH"/>
            </w:pPr>
            <w:r w:rsidRPr="00D67AB2">
              <w:t>Description</w:t>
            </w:r>
          </w:p>
        </w:tc>
      </w:tr>
      <w:tr w:rsidR="00793B51" w:rsidRPr="00D67AB2" w14:paraId="31F8F6D9"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C9287"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6DEFE7"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946DD"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404CE0"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D1F6E2" w14:textId="77777777"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14:paraId="5A8B7CAE"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22A5E5"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430B79"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1BED28"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660D52"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19CAF2" w14:textId="77777777" w:rsidR="00793B51" w:rsidRPr="00D70312" w:rsidRDefault="00793B51" w:rsidP="0071129F">
            <w:pPr>
              <w:pStyle w:val="TAL"/>
            </w:pPr>
            <w:r w:rsidRPr="00525507">
              <w:t>Identifier of the target NF (service) instance ID towards which the request is redirected</w:t>
            </w:r>
          </w:p>
        </w:tc>
      </w:tr>
    </w:tbl>
    <w:p w14:paraId="343B0617" w14:textId="77777777" w:rsidR="00793B51" w:rsidRPr="00793B51" w:rsidRDefault="00793B51" w:rsidP="00B02215"/>
    <w:p w14:paraId="576562E4" w14:textId="77777777" w:rsidR="00B02215" w:rsidRPr="00630AB6" w:rsidRDefault="00B02215" w:rsidP="00B02215">
      <w:pPr>
        <w:pStyle w:val="Heading6"/>
      </w:pPr>
      <w:bookmarkStart w:id="810" w:name="_Toc20142361"/>
      <w:bookmarkStart w:id="811" w:name="_Toc34217307"/>
      <w:bookmarkStart w:id="812" w:name="_Toc34217459"/>
      <w:bookmarkStart w:id="813" w:name="_Toc39051822"/>
      <w:bookmarkStart w:id="814" w:name="_Toc43210394"/>
      <w:bookmarkStart w:id="815" w:name="_Toc49853300"/>
      <w:bookmarkStart w:id="816" w:name="_Toc56530090"/>
      <w:bookmarkStart w:id="817" w:name="_Toc67686606"/>
      <w:r w:rsidRPr="00630AB6">
        <w:lastRenderedPageBreak/>
        <w:t>6.2.3.2.3.</w:t>
      </w:r>
      <w:r w:rsidRPr="00630AB6">
        <w:rPr>
          <w:rFonts w:hint="eastAsia"/>
          <w:lang w:eastAsia="zh-CN"/>
        </w:rPr>
        <w:t>3</w:t>
      </w:r>
      <w:r w:rsidRPr="00630AB6">
        <w:tab/>
        <w:t>DELETE</w:t>
      </w:r>
      <w:bookmarkEnd w:id="810"/>
      <w:bookmarkEnd w:id="811"/>
      <w:bookmarkEnd w:id="812"/>
      <w:bookmarkEnd w:id="813"/>
      <w:bookmarkEnd w:id="814"/>
      <w:bookmarkEnd w:id="815"/>
      <w:bookmarkEnd w:id="816"/>
      <w:bookmarkEnd w:id="817"/>
    </w:p>
    <w:p w14:paraId="678FAA0E"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0D7BC424"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0ED8E6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60203F8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318BC3"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B8565"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5C92717" w14:textId="77777777" w:rsidR="00B02215" w:rsidRPr="00E30083" w:rsidRDefault="00B02215" w:rsidP="002A65CD">
            <w:pPr>
              <w:pStyle w:val="TAH"/>
            </w:pPr>
            <w:r w:rsidRPr="00E30083">
              <w:t>Description</w:t>
            </w:r>
          </w:p>
        </w:tc>
      </w:tr>
      <w:tr w:rsidR="00B02215" w:rsidRPr="00E30083" w14:paraId="452DE2A9"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47DA2D1"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2DC271C"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2D52854"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6678D91C" w14:textId="77777777" w:rsidR="00B02215" w:rsidRPr="00E30083" w:rsidRDefault="00B02215" w:rsidP="002A65CD">
            <w:pPr>
              <w:pStyle w:val="TF"/>
              <w:keepNext/>
              <w:spacing w:after="0"/>
              <w:jc w:val="left"/>
              <w:rPr>
                <w:b w:val="0"/>
                <w:sz w:val="18"/>
              </w:rPr>
            </w:pPr>
          </w:p>
        </w:tc>
      </w:tr>
    </w:tbl>
    <w:p w14:paraId="0C5D3EEC" w14:textId="77777777" w:rsidR="00B02215" w:rsidRPr="00630AB6" w:rsidRDefault="00B02215" w:rsidP="00B02215"/>
    <w:p w14:paraId="704388D2"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130136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E4DD1E"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03B96B"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5ECF878"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04C8B7" w14:textId="77777777" w:rsidR="00B02215" w:rsidRPr="00E30083" w:rsidRDefault="00B02215" w:rsidP="002A65CD">
            <w:pPr>
              <w:pStyle w:val="TAH"/>
            </w:pPr>
            <w:r w:rsidRPr="00E30083">
              <w:t>Response</w:t>
            </w:r>
          </w:p>
          <w:p w14:paraId="25950C5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083D99" w14:textId="77777777" w:rsidR="00B02215" w:rsidRPr="00E30083" w:rsidRDefault="00B02215" w:rsidP="002A65CD">
            <w:pPr>
              <w:pStyle w:val="TAH"/>
            </w:pPr>
            <w:r w:rsidRPr="00E30083">
              <w:t>Description</w:t>
            </w:r>
          </w:p>
        </w:tc>
      </w:tr>
      <w:tr w:rsidR="00B02215" w:rsidRPr="00E30083" w14:paraId="3270A24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659482"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3FFF38B0"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D2E7C46"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B625615"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8D3680" w14:textId="77777777" w:rsidR="00B02215" w:rsidRPr="00E30083" w:rsidRDefault="00B02215" w:rsidP="002A65CD">
            <w:pPr>
              <w:pStyle w:val="TF"/>
              <w:jc w:val="left"/>
              <w:rPr>
                <w:b w:val="0"/>
              </w:rPr>
            </w:pPr>
          </w:p>
        </w:tc>
      </w:tr>
      <w:tr w:rsidR="00793B51" w:rsidRPr="00E30083" w14:paraId="68CC6E6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0EF043" w14:textId="77777777" w:rsidR="00793B51" w:rsidRPr="00E30083" w:rsidRDefault="00793B51" w:rsidP="00793B51">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26240C17"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FF0885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9ABAECC"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5DBA9A" w14:textId="77777777" w:rsidR="00793B51" w:rsidRPr="00E30083" w:rsidRDefault="00793B51" w:rsidP="00793B51">
            <w:pPr>
              <w:pStyle w:val="TAL"/>
              <w:rPr>
                <w:b/>
              </w:rPr>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793B51" w:rsidRPr="00E30083" w14:paraId="143DAF0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431B3" w14:textId="77777777" w:rsidR="00793B51" w:rsidRPr="00E30083" w:rsidRDefault="00793B51" w:rsidP="00793B51">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6CE3500E"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783137B"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A8F5331"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773BCB" w14:textId="77777777" w:rsidR="00793B51" w:rsidRPr="00E30083" w:rsidRDefault="00793B51" w:rsidP="00793B51">
            <w:pPr>
              <w:pStyle w:val="TAL"/>
              <w:rPr>
                <w:b/>
              </w:rPr>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793B51" w:rsidRPr="00E30083" w14:paraId="208379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0F9BD"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22978BE"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09C386"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D9ED5DA"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7EF4CB" w14:textId="77777777" w:rsidR="00793B51" w:rsidRDefault="00793B51" w:rsidP="00793B51">
            <w:pPr>
              <w:pStyle w:val="TAL"/>
            </w:pPr>
            <w:r w:rsidRPr="00481773">
              <w:t xml:space="preserve">The "cause" attribute may be used to indicate one of </w:t>
            </w:r>
            <w:r>
              <w:t>the following application error</w:t>
            </w:r>
            <w:r w:rsidRPr="00481773">
              <w:t>:</w:t>
            </w:r>
          </w:p>
          <w:p w14:paraId="0E81FF78"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2C324B67" w14:textId="77777777" w:rsidR="00793B51" w:rsidRPr="00E30083" w:rsidRDefault="00793B51" w:rsidP="00793B51">
            <w:pPr>
              <w:pStyle w:val="TF"/>
              <w:jc w:val="left"/>
              <w:rPr>
                <w:b w:val="0"/>
                <w:sz w:val="18"/>
                <w:lang w:eastAsia="zh-CN"/>
              </w:rPr>
            </w:pPr>
            <w:r w:rsidRPr="004C2BC3">
              <w:rPr>
                <w:b w:val="0"/>
                <w:sz w:val="18"/>
                <w:lang w:eastAsia="zh-CN"/>
              </w:rPr>
              <w:t>See table 6.</w:t>
            </w:r>
            <w:r w:rsidRPr="003B2EDB">
              <w:rPr>
                <w:b w:val="0"/>
                <w:sz w:val="18"/>
                <w:lang w:eastAsia="zh-CN"/>
              </w:rPr>
              <w:t>2</w:t>
            </w:r>
            <w:r w:rsidRPr="004C2BC3">
              <w:rPr>
                <w:b w:val="0"/>
                <w:sz w:val="18"/>
                <w:lang w:eastAsia="zh-CN"/>
              </w:rPr>
              <w:t xml:space="preserve">.7.3-1 for the description of </w:t>
            </w:r>
            <w:r w:rsidRPr="003B2EDB">
              <w:rPr>
                <w:b w:val="0"/>
                <w:sz w:val="18"/>
                <w:lang w:eastAsia="zh-CN"/>
              </w:rPr>
              <w:t>this error</w:t>
            </w:r>
            <w:r w:rsidRPr="004C2BC3">
              <w:rPr>
                <w:b w:val="0"/>
                <w:sz w:val="18"/>
                <w:lang w:eastAsia="zh-CN"/>
              </w:rPr>
              <w:t>.</w:t>
            </w:r>
          </w:p>
        </w:tc>
      </w:tr>
      <w:tr w:rsidR="00793B51" w:rsidRPr="00E30083" w14:paraId="5A9503E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EE176BC" w14:textId="77777777" w:rsidR="00793B51" w:rsidRPr="00481773" w:rsidRDefault="00793B51" w:rsidP="00793B51">
            <w:pPr>
              <w:pStyle w:val="TAN"/>
            </w:pPr>
            <w:r w:rsidRPr="00A52A49">
              <w:t>NOTE:</w:t>
            </w:r>
            <w:r w:rsidRPr="00A52A49">
              <w:tab/>
              <w:t>The mandatory HTTP error status codes for the DELETE method listed in Table 5.2.7.1-1 of 3GPP TS 29.500 [4] other than those specified in the table above also apply, with a ProblemDetails data type (see clause 5.2.7 of 3GPP TS 29.500 [4]).</w:t>
            </w:r>
          </w:p>
        </w:tc>
      </w:tr>
    </w:tbl>
    <w:p w14:paraId="21C3ADA1" w14:textId="77777777" w:rsidR="00B02215" w:rsidRDefault="00B02215" w:rsidP="00B02215"/>
    <w:p w14:paraId="6AE8C4DD"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2303549"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D54825"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DA901"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89650D"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68DD1"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AB92EC" w14:textId="77777777" w:rsidR="00793B51" w:rsidRPr="00D67AB2" w:rsidRDefault="00793B51" w:rsidP="0071129F">
            <w:pPr>
              <w:pStyle w:val="TAH"/>
            </w:pPr>
            <w:r w:rsidRPr="00D67AB2">
              <w:t>Description</w:t>
            </w:r>
          </w:p>
        </w:tc>
      </w:tr>
      <w:tr w:rsidR="00793B51" w:rsidRPr="00D67AB2" w14:paraId="33E4C645"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90B48"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4B2BA3A"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9EFA38"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F20432"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97C171" w14:textId="77777777"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14:paraId="7335FA54"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972413"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4FD308"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5FA37C"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FB420"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DEE90" w14:textId="77777777" w:rsidR="00793B51" w:rsidRPr="00D70312" w:rsidRDefault="00793B51" w:rsidP="0071129F">
            <w:pPr>
              <w:pStyle w:val="TAL"/>
            </w:pPr>
            <w:r w:rsidRPr="00525507">
              <w:t>Identifier of the target NF (service) instance ID towards which the request is redirected</w:t>
            </w:r>
          </w:p>
        </w:tc>
      </w:tr>
    </w:tbl>
    <w:p w14:paraId="78D1578E" w14:textId="77777777" w:rsidR="00793B51" w:rsidRDefault="00793B51" w:rsidP="00793B51"/>
    <w:p w14:paraId="1218EA49"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FF8A053"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E0A432"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07FC6A"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6B37B7"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452CB7"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13C07" w14:textId="77777777" w:rsidR="00793B51" w:rsidRPr="00D67AB2" w:rsidRDefault="00793B51" w:rsidP="0071129F">
            <w:pPr>
              <w:pStyle w:val="TAH"/>
            </w:pPr>
            <w:r w:rsidRPr="00D67AB2">
              <w:t>Description</w:t>
            </w:r>
          </w:p>
        </w:tc>
      </w:tr>
      <w:tr w:rsidR="00793B51" w:rsidRPr="00D67AB2" w14:paraId="60B3987B"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2B6A72"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F462B"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53C6A6"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89EDA"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F2F527" w14:textId="77777777"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14:paraId="770BB30B"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ED932E"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343D28"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1ADB28"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566D25"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5CF39" w14:textId="77777777" w:rsidR="00793B51" w:rsidRPr="00D70312" w:rsidRDefault="00793B51" w:rsidP="0071129F">
            <w:pPr>
              <w:pStyle w:val="TAL"/>
            </w:pPr>
            <w:r w:rsidRPr="00525507">
              <w:t>Identifier of the target NF (service) instance ID towards which the request is redirected</w:t>
            </w:r>
          </w:p>
        </w:tc>
      </w:tr>
    </w:tbl>
    <w:p w14:paraId="16E09812" w14:textId="77777777" w:rsidR="00793B51" w:rsidRPr="00793B51" w:rsidRDefault="00793B51" w:rsidP="00B02215"/>
    <w:p w14:paraId="4136B3BF" w14:textId="77777777" w:rsidR="00B02215" w:rsidRPr="00630AB6" w:rsidRDefault="00B02215" w:rsidP="00B02215">
      <w:pPr>
        <w:pStyle w:val="Heading4"/>
      </w:pPr>
      <w:bookmarkStart w:id="818" w:name="_Toc20142362"/>
      <w:bookmarkStart w:id="819" w:name="_Toc34217308"/>
      <w:bookmarkStart w:id="820" w:name="_Toc34217460"/>
      <w:bookmarkStart w:id="821" w:name="_Toc39051823"/>
      <w:bookmarkStart w:id="822" w:name="_Toc43210395"/>
      <w:bookmarkStart w:id="823" w:name="_Toc49853301"/>
      <w:bookmarkStart w:id="824" w:name="_Toc56530091"/>
      <w:bookmarkStart w:id="825" w:name="_Toc67686607"/>
      <w:r w:rsidRPr="00630AB6">
        <w:t>6.2.3.3</w:t>
      </w:r>
      <w:r w:rsidRPr="00630AB6">
        <w:tab/>
        <w:t>Resource: NSSAI Availability Notification Subscriptions Collection</w:t>
      </w:r>
      <w:bookmarkEnd w:id="818"/>
      <w:bookmarkEnd w:id="819"/>
      <w:bookmarkEnd w:id="820"/>
      <w:bookmarkEnd w:id="821"/>
      <w:bookmarkEnd w:id="822"/>
      <w:bookmarkEnd w:id="823"/>
      <w:bookmarkEnd w:id="824"/>
      <w:bookmarkEnd w:id="825"/>
    </w:p>
    <w:p w14:paraId="6A9A6B9E" w14:textId="77777777" w:rsidR="00B02215" w:rsidRPr="00630AB6" w:rsidRDefault="00B02215" w:rsidP="00B02215">
      <w:pPr>
        <w:pStyle w:val="Heading5"/>
      </w:pPr>
      <w:bookmarkStart w:id="826" w:name="_Toc20142363"/>
      <w:bookmarkStart w:id="827" w:name="_Toc34217309"/>
      <w:bookmarkStart w:id="828" w:name="_Toc34217461"/>
      <w:bookmarkStart w:id="829" w:name="_Toc39051824"/>
      <w:bookmarkStart w:id="830" w:name="_Toc43210396"/>
      <w:bookmarkStart w:id="831" w:name="_Toc49853302"/>
      <w:bookmarkStart w:id="832" w:name="_Toc56530092"/>
      <w:bookmarkStart w:id="833" w:name="_Toc67686608"/>
      <w:r w:rsidRPr="00630AB6">
        <w:t>6.2.3.3.1</w:t>
      </w:r>
      <w:r w:rsidRPr="00630AB6">
        <w:tab/>
        <w:t>Description</w:t>
      </w:r>
      <w:bookmarkEnd w:id="826"/>
      <w:bookmarkEnd w:id="827"/>
      <w:bookmarkEnd w:id="828"/>
      <w:bookmarkEnd w:id="829"/>
      <w:bookmarkEnd w:id="830"/>
      <w:bookmarkEnd w:id="831"/>
      <w:bookmarkEnd w:id="832"/>
      <w:bookmarkEnd w:id="833"/>
    </w:p>
    <w:p w14:paraId="411F864F" w14:textId="77777777" w:rsidR="00B02215" w:rsidRPr="00630AB6" w:rsidRDefault="00B02215" w:rsidP="00B02215">
      <w:r w:rsidRPr="00630AB6">
        <w:t>This resource represents the collection of NSSAI Availability Notification Subscriptions in the NSSF.</w:t>
      </w:r>
    </w:p>
    <w:p w14:paraId="71704C7A"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7C32E4F8" w14:textId="77777777" w:rsidR="00B02215" w:rsidRPr="00630AB6" w:rsidRDefault="00B02215" w:rsidP="00B02215">
      <w:pPr>
        <w:pStyle w:val="Heading5"/>
      </w:pPr>
      <w:bookmarkStart w:id="834" w:name="_Toc20142364"/>
      <w:bookmarkStart w:id="835" w:name="_Toc34217310"/>
      <w:bookmarkStart w:id="836" w:name="_Toc34217462"/>
      <w:bookmarkStart w:id="837" w:name="_Toc39051825"/>
      <w:bookmarkStart w:id="838" w:name="_Toc43210397"/>
      <w:bookmarkStart w:id="839" w:name="_Toc49853303"/>
      <w:bookmarkStart w:id="840" w:name="_Toc56530093"/>
      <w:bookmarkStart w:id="841" w:name="_Toc67686609"/>
      <w:r w:rsidRPr="00630AB6">
        <w:t>6.2.3.3.2</w:t>
      </w:r>
      <w:r w:rsidRPr="00630AB6">
        <w:tab/>
        <w:t>Resource Definition</w:t>
      </w:r>
      <w:bookmarkEnd w:id="834"/>
      <w:bookmarkEnd w:id="835"/>
      <w:bookmarkEnd w:id="836"/>
      <w:bookmarkEnd w:id="837"/>
      <w:bookmarkEnd w:id="838"/>
      <w:bookmarkEnd w:id="839"/>
      <w:bookmarkEnd w:id="840"/>
      <w:bookmarkEnd w:id="841"/>
    </w:p>
    <w:p w14:paraId="4786F9A6" w14:textId="77777777" w:rsidR="00B02215" w:rsidRPr="00630AB6" w:rsidRDefault="00B02215" w:rsidP="00B02215">
      <w:r w:rsidRPr="00630AB6">
        <w:t>Resource URI: {apiRoot}/nnssf-nssaiavailability/</w:t>
      </w:r>
      <w:r>
        <w:t>{apiVersion}</w:t>
      </w:r>
      <w:r w:rsidRPr="00630AB6">
        <w:t>/nssai-availability/subscriptions</w:t>
      </w:r>
    </w:p>
    <w:p w14:paraId="20244360" w14:textId="77777777" w:rsidR="00B02215" w:rsidRPr="00630AB6" w:rsidRDefault="00B02215" w:rsidP="00B02215">
      <w:pPr>
        <w:rPr>
          <w:rFonts w:ascii="Arial" w:hAnsi="Arial" w:cs="Arial"/>
        </w:rPr>
      </w:pPr>
      <w:r w:rsidRPr="00630AB6">
        <w:lastRenderedPageBreak/>
        <w:t>This resource shall support the resource URI variables defined in table 6.2.3.3.2-1</w:t>
      </w:r>
      <w:r w:rsidRPr="00630AB6">
        <w:rPr>
          <w:rFonts w:ascii="Arial" w:hAnsi="Arial" w:cs="Arial"/>
        </w:rPr>
        <w:t>.</w:t>
      </w:r>
    </w:p>
    <w:p w14:paraId="2A398D32"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D8116B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CEA9066"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DB2A612"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99D4AF" w14:textId="77777777" w:rsidR="005106A3" w:rsidRPr="00E30083" w:rsidRDefault="005106A3" w:rsidP="002A65CD">
            <w:pPr>
              <w:pStyle w:val="TAH"/>
            </w:pPr>
            <w:r w:rsidRPr="00E30083">
              <w:t>Definition</w:t>
            </w:r>
          </w:p>
        </w:tc>
      </w:tr>
      <w:tr w:rsidR="005106A3" w:rsidRPr="00E30083" w14:paraId="4C02E9C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3058"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815782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AF8EB7" w14:textId="77777777" w:rsidR="005106A3" w:rsidRPr="00E30083" w:rsidRDefault="005106A3" w:rsidP="005106A3">
            <w:pPr>
              <w:pStyle w:val="TAL"/>
            </w:pPr>
            <w:r w:rsidRPr="00E30083">
              <w:rPr>
                <w:rFonts w:hint="eastAsia"/>
                <w:lang w:eastAsia="zh-CN"/>
              </w:rPr>
              <w:t>See clause 6.2.1</w:t>
            </w:r>
          </w:p>
        </w:tc>
      </w:tr>
      <w:tr w:rsidR="005106A3" w:rsidRPr="00E30083" w14:paraId="61A69A1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26D0702F" w14:textId="77777777" w:rsidR="005106A3" w:rsidRPr="00E30083" w:rsidRDefault="005106A3" w:rsidP="005106A3">
            <w:pPr>
              <w:pStyle w:val="TAL"/>
              <w:rPr>
                <w:lang w:eastAsia="zh-CN"/>
              </w:rPr>
            </w:pPr>
            <w:r w:rsidRPr="00E30083">
              <w:rPr>
                <w:rFonts w:hint="eastAsia"/>
                <w:lang w:eastAsia="zh-CN"/>
              </w:rPr>
              <w:t>apiVersion</w:t>
            </w:r>
          </w:p>
        </w:tc>
        <w:tc>
          <w:tcPr>
            <w:tcW w:w="708" w:type="pct"/>
            <w:tcBorders>
              <w:top w:val="single" w:sz="6" w:space="0" w:color="000000"/>
              <w:left w:val="single" w:sz="6" w:space="0" w:color="000000"/>
              <w:bottom w:val="single" w:sz="6" w:space="0" w:color="000000"/>
              <w:right w:val="single" w:sz="6" w:space="0" w:color="000000"/>
            </w:tcBorders>
          </w:tcPr>
          <w:p w14:paraId="256C8794"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99FDB3" w14:textId="77777777" w:rsidR="005106A3" w:rsidRPr="00E30083" w:rsidRDefault="005106A3" w:rsidP="005106A3">
            <w:pPr>
              <w:pStyle w:val="TAL"/>
              <w:rPr>
                <w:lang w:eastAsia="zh-CN"/>
              </w:rPr>
            </w:pPr>
            <w:r w:rsidRPr="00E30083">
              <w:rPr>
                <w:rFonts w:hint="eastAsia"/>
                <w:lang w:eastAsia="zh-CN"/>
              </w:rPr>
              <w:t>See clause 6.2.1</w:t>
            </w:r>
          </w:p>
        </w:tc>
      </w:tr>
    </w:tbl>
    <w:p w14:paraId="4F713014" w14:textId="77777777" w:rsidR="00B02215" w:rsidRPr="00630AB6" w:rsidRDefault="00B02215" w:rsidP="00B02215"/>
    <w:p w14:paraId="444E480E" w14:textId="77777777" w:rsidR="00B02215" w:rsidRPr="00630AB6" w:rsidRDefault="00B02215" w:rsidP="00B02215">
      <w:pPr>
        <w:pStyle w:val="Heading5"/>
      </w:pPr>
      <w:bookmarkStart w:id="842" w:name="_Toc20142365"/>
      <w:bookmarkStart w:id="843" w:name="_Toc34217311"/>
      <w:bookmarkStart w:id="844" w:name="_Toc34217463"/>
      <w:bookmarkStart w:id="845" w:name="_Toc39051826"/>
      <w:bookmarkStart w:id="846" w:name="_Toc43210398"/>
      <w:bookmarkStart w:id="847" w:name="_Toc49853304"/>
      <w:bookmarkStart w:id="848" w:name="_Toc56530094"/>
      <w:bookmarkStart w:id="849" w:name="_Toc67686610"/>
      <w:r w:rsidRPr="00630AB6">
        <w:t>6.2.3.3.3</w:t>
      </w:r>
      <w:r w:rsidRPr="00630AB6">
        <w:tab/>
        <w:t>Resource Standard Methods</w:t>
      </w:r>
      <w:bookmarkEnd w:id="842"/>
      <w:bookmarkEnd w:id="843"/>
      <w:bookmarkEnd w:id="844"/>
      <w:bookmarkEnd w:id="845"/>
      <w:bookmarkEnd w:id="846"/>
      <w:bookmarkEnd w:id="847"/>
      <w:bookmarkEnd w:id="848"/>
      <w:bookmarkEnd w:id="849"/>
    </w:p>
    <w:p w14:paraId="0A2F244B" w14:textId="77777777" w:rsidR="00B02215" w:rsidRPr="00630AB6" w:rsidRDefault="00B02215" w:rsidP="00B02215">
      <w:pPr>
        <w:pStyle w:val="Heading6"/>
      </w:pPr>
      <w:bookmarkStart w:id="850" w:name="_Toc20142366"/>
      <w:bookmarkStart w:id="851" w:name="_Toc34217312"/>
      <w:bookmarkStart w:id="852" w:name="_Toc34217464"/>
      <w:bookmarkStart w:id="853" w:name="_Toc39051827"/>
      <w:bookmarkStart w:id="854" w:name="_Toc43210399"/>
      <w:bookmarkStart w:id="855" w:name="_Toc49853305"/>
      <w:bookmarkStart w:id="856" w:name="_Toc56530095"/>
      <w:bookmarkStart w:id="857" w:name="_Toc67686611"/>
      <w:r w:rsidRPr="00630AB6">
        <w:t>6.2.3.3.3.1</w:t>
      </w:r>
      <w:r w:rsidRPr="00630AB6">
        <w:tab/>
        <w:t>POST</w:t>
      </w:r>
      <w:bookmarkEnd w:id="850"/>
      <w:bookmarkEnd w:id="851"/>
      <w:bookmarkEnd w:id="852"/>
      <w:bookmarkEnd w:id="853"/>
      <w:bookmarkEnd w:id="854"/>
      <w:bookmarkEnd w:id="855"/>
      <w:bookmarkEnd w:id="856"/>
      <w:bookmarkEnd w:id="857"/>
    </w:p>
    <w:p w14:paraId="4D90179A"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2BE65E4A"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43F53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BC1393"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47CE5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C299B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2900CB2" w14:textId="77777777" w:rsidR="00B02215" w:rsidRPr="00E30083" w:rsidRDefault="00B02215" w:rsidP="002A65CD">
            <w:pPr>
              <w:pStyle w:val="TAH"/>
            </w:pPr>
            <w:r w:rsidRPr="00E30083">
              <w:t>Description</w:t>
            </w:r>
          </w:p>
        </w:tc>
      </w:tr>
      <w:tr w:rsidR="00B02215" w:rsidRPr="00E30083" w14:paraId="4E16B90A"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923E035"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405D09D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C4EC2D0"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04947344" w14:textId="77777777" w:rsidR="00B02215" w:rsidRPr="00E30083" w:rsidRDefault="00B02215" w:rsidP="002A65CD">
            <w:pPr>
              <w:pStyle w:val="TF"/>
              <w:keepNext/>
              <w:spacing w:after="0"/>
              <w:jc w:val="left"/>
              <w:rPr>
                <w:b w:val="0"/>
                <w:sz w:val="18"/>
              </w:rPr>
            </w:pPr>
            <w:r w:rsidRPr="00E30083">
              <w:rPr>
                <w:b w:val="0"/>
                <w:sz w:val="18"/>
              </w:rPr>
              <w:t>This IE contains the information regarding the SubscriptionData for the AMF to notify any changes to the NSSAI availability information.</w:t>
            </w:r>
          </w:p>
        </w:tc>
      </w:tr>
    </w:tbl>
    <w:p w14:paraId="58C59D75" w14:textId="77777777" w:rsidR="00B02215" w:rsidRPr="00630AB6" w:rsidRDefault="00B02215" w:rsidP="00B02215"/>
    <w:p w14:paraId="30366FC4" w14:textId="77777777" w:rsidR="00B02215" w:rsidRPr="000D12E5" w:rsidRDefault="00B02215" w:rsidP="00B02215">
      <w:pPr>
        <w:pStyle w:val="TH"/>
      </w:pPr>
      <w:r w:rsidRPr="000D12E5">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2A23FE1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A790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B13485"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89049"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03FC50" w14:textId="77777777" w:rsidR="00B02215" w:rsidRPr="00E30083" w:rsidRDefault="00B02215" w:rsidP="002A65CD">
            <w:pPr>
              <w:pStyle w:val="TAH"/>
            </w:pPr>
            <w:r w:rsidRPr="00E30083">
              <w:t>Response</w:t>
            </w:r>
          </w:p>
          <w:p w14:paraId="73F360F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DB4CF3" w14:textId="77777777" w:rsidR="00B02215" w:rsidRPr="00E30083" w:rsidRDefault="00B02215" w:rsidP="002A65CD">
            <w:pPr>
              <w:pStyle w:val="TAH"/>
            </w:pPr>
            <w:r w:rsidRPr="00E30083">
              <w:t>Description</w:t>
            </w:r>
          </w:p>
        </w:tc>
      </w:tr>
      <w:tr w:rsidR="00B02215" w:rsidRPr="00E30083" w14:paraId="44F9FF8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77CD7" w14:textId="77777777" w:rsidR="00B02215" w:rsidRPr="00E30083" w:rsidRDefault="00B02215" w:rsidP="002A65CD">
            <w:pPr>
              <w:pStyle w:val="TAL"/>
            </w:pPr>
            <w:r w:rsidRPr="00E30083">
              <w:rPr>
                <w:lang w:eastAsia="zh-CN"/>
              </w:rPr>
              <w:t>NssfEventSubscriptionCreatedData</w:t>
            </w:r>
          </w:p>
          <w:p w14:paraId="02DD1EB3"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77EF5D4A"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4DADCC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B551A5B"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E10142" w14:textId="77777777" w:rsidR="00B02215" w:rsidRPr="00E30083" w:rsidRDefault="00B02215" w:rsidP="002A65CD">
            <w:pPr>
              <w:pStyle w:val="TF"/>
              <w:jc w:val="left"/>
            </w:pPr>
            <w:r w:rsidRPr="00E30083">
              <w:rPr>
                <w:rFonts w:hint="eastAsia"/>
                <w:b w:val="0"/>
                <w:sz w:val="18"/>
                <w:lang w:eastAsia="zh-CN"/>
              </w:rPr>
              <w:t xml:space="preserve">This case represents a successful </w:t>
            </w:r>
            <w:r w:rsidRPr="00E30083">
              <w:rPr>
                <w:b w:val="0"/>
                <w:sz w:val="18"/>
                <w:lang w:eastAsia="zh-CN"/>
              </w:rPr>
              <w:t xml:space="preserve">creation of subscription to the change of </w:t>
            </w:r>
            <w:r w:rsidRPr="00E30083">
              <w:rPr>
                <w:b w:val="0"/>
                <w:sz w:val="18"/>
              </w:rPr>
              <w:t>NSSAI availability information.</w:t>
            </w:r>
          </w:p>
        </w:tc>
      </w:tr>
      <w:tr w:rsidR="00793B51" w:rsidRPr="00E30083" w14:paraId="171D3E9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CD44AC" w14:textId="77777777" w:rsidR="00793B51" w:rsidRPr="00E30083" w:rsidRDefault="00793B51" w:rsidP="00793B51">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6ED057C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9C3FFE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F3C1002"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3F228D" w14:textId="77777777" w:rsidR="00793B51" w:rsidRPr="00E30083" w:rsidRDefault="00793B51" w:rsidP="00793B51">
            <w:pPr>
              <w:pStyle w:val="TAL"/>
              <w:rPr>
                <w:b/>
                <w:lang w:eastAsia="zh-CN"/>
              </w:rPr>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793B51" w:rsidRPr="00E30083" w14:paraId="77CC287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F6BF48" w14:textId="77777777" w:rsidR="00793B51" w:rsidRPr="00E30083" w:rsidRDefault="00793B51" w:rsidP="00793B51">
            <w:pPr>
              <w:pStyle w:val="TAL"/>
              <w:rPr>
                <w:lang w:eastAsia="zh-CN"/>
              </w:rPr>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30150F3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F66815"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03CE10"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050CE2" w14:textId="77777777" w:rsidR="00793B51" w:rsidRPr="00E30083" w:rsidRDefault="00793B51" w:rsidP="00793B51">
            <w:pPr>
              <w:pStyle w:val="TAL"/>
              <w:rPr>
                <w:b/>
                <w:lang w:eastAsia="zh-CN"/>
              </w:rPr>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793B51" w:rsidRPr="00E30083" w14:paraId="6FD3DE8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3972C9"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2CF57824"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00EBEF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0BFF06E"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776D5F" w14:textId="77777777" w:rsidR="00793B51" w:rsidRDefault="00793B51" w:rsidP="00793B51">
            <w:pPr>
              <w:pStyle w:val="TAL"/>
            </w:pPr>
            <w:r w:rsidRPr="00481773">
              <w:t xml:space="preserve">The "cause" attribute may be used to indicate one of </w:t>
            </w:r>
            <w:r>
              <w:t>the following application error</w:t>
            </w:r>
            <w:r w:rsidRPr="00481773">
              <w:t>:</w:t>
            </w:r>
          </w:p>
          <w:p w14:paraId="56ABC54E" w14:textId="77777777" w:rsidR="00793B51" w:rsidRDefault="00793B51" w:rsidP="00793B51">
            <w:pPr>
              <w:pStyle w:val="TAL"/>
            </w:pPr>
            <w:r w:rsidRPr="003B2883">
              <w:t>-</w:t>
            </w:r>
            <w:r w:rsidRPr="003B2883">
              <w:tab/>
            </w:r>
            <w:r w:rsidRPr="00780322">
              <w:rPr>
                <w:color w:val="000000"/>
              </w:rPr>
              <w:t>NOT_AUTHORIZED</w:t>
            </w:r>
          </w:p>
          <w:p w14:paraId="16BD1B7A" w14:textId="77777777" w:rsidR="00793B51" w:rsidRPr="00E30083" w:rsidRDefault="00793B51" w:rsidP="00793B51">
            <w:pPr>
              <w:pStyle w:val="TF"/>
              <w:jc w:val="left"/>
              <w:rPr>
                <w:b w:val="0"/>
                <w:sz w:val="18"/>
                <w:lang w:eastAsia="zh-CN"/>
              </w:rPr>
            </w:pPr>
            <w:r w:rsidRPr="004C2BC3">
              <w:rPr>
                <w:b w:val="0"/>
                <w:sz w:val="18"/>
                <w:lang w:eastAsia="zh-CN"/>
              </w:rPr>
              <w:t>See table 6.</w:t>
            </w:r>
            <w:r>
              <w:rPr>
                <w:b w:val="0"/>
                <w:sz w:val="18"/>
                <w:lang w:eastAsia="zh-CN"/>
              </w:rPr>
              <w:t>2</w:t>
            </w:r>
            <w:r w:rsidRPr="004C2BC3">
              <w:rPr>
                <w:b w:val="0"/>
                <w:sz w:val="18"/>
                <w:lang w:eastAsia="zh-CN"/>
              </w:rPr>
              <w:t>.7.3-1 for the description of these errors.</w:t>
            </w:r>
          </w:p>
        </w:tc>
      </w:tr>
      <w:tr w:rsidR="00793B51" w:rsidRPr="00E30083" w:rsidDel="00780322" w14:paraId="14622C5E"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0BC3C5" w14:textId="77777777" w:rsidR="00793B51" w:rsidRPr="00E30083" w:rsidDel="00780322" w:rsidRDefault="00793B51" w:rsidP="00793B51">
            <w:pPr>
              <w:pStyle w:val="TAN"/>
              <w:rPr>
                <w:b/>
                <w:lang w:eastAsia="zh-CN"/>
              </w:rPr>
            </w:pPr>
            <w:r w:rsidRPr="00A52A49">
              <w:t>NOTE:</w:t>
            </w:r>
            <w:r w:rsidRPr="00A52A49">
              <w:tab/>
              <w:t>The mandatory HTTP error status codes for the POST method listed in Table 5.2.7.1-1 of 3GPP TS 29.500 [4] other than those specified in the table above also apply, with a ProblemDetails data type (see clause 5.2.7 of 3GPP TS 29.500 [4]).</w:t>
            </w:r>
          </w:p>
        </w:tc>
      </w:tr>
    </w:tbl>
    <w:p w14:paraId="154CD6C9" w14:textId="77777777" w:rsidR="00B02215" w:rsidRDefault="00B02215" w:rsidP="00B02215"/>
    <w:p w14:paraId="3FD89F2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628AC31F"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5F907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35D629"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65ADE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CD2394"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DAA222" w14:textId="77777777" w:rsidR="009E4D86" w:rsidRPr="00E30083" w:rsidRDefault="009E4D86" w:rsidP="00716112">
            <w:pPr>
              <w:pStyle w:val="TAH"/>
            </w:pPr>
            <w:r w:rsidRPr="00E30083">
              <w:t>Description</w:t>
            </w:r>
          </w:p>
        </w:tc>
      </w:tr>
      <w:tr w:rsidR="009E4D86" w:rsidRPr="00E30083" w14:paraId="6E043F9D"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6C7520"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5BD5FF93"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3BBA9806"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0066F98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7F26E8" w14:textId="77777777" w:rsidR="009E4D86" w:rsidRPr="00E30083" w:rsidRDefault="009E4D86" w:rsidP="00716112">
            <w:pPr>
              <w:pStyle w:val="TAL"/>
            </w:pPr>
            <w:r w:rsidRPr="00E30083">
              <w:t>Contains the URI of the newly created resource, according to the structure: {apiRoot}/nnssf-nssaiavailability/v1/nssai-availability/subscriptions/{subscriptionId}</w:t>
            </w:r>
          </w:p>
        </w:tc>
      </w:tr>
    </w:tbl>
    <w:p w14:paraId="34094E22" w14:textId="77777777" w:rsidR="009E4D86" w:rsidRDefault="009E4D86" w:rsidP="00B02215"/>
    <w:p w14:paraId="64072C77"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3193F51"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1C154"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A25CCD"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CF018A"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7AC62D"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118B49" w14:textId="77777777" w:rsidR="00793B51" w:rsidRPr="00D67AB2" w:rsidRDefault="00793B51" w:rsidP="0071129F">
            <w:pPr>
              <w:pStyle w:val="TAH"/>
            </w:pPr>
            <w:r w:rsidRPr="00D67AB2">
              <w:t>Description</w:t>
            </w:r>
          </w:p>
        </w:tc>
      </w:tr>
      <w:tr w:rsidR="00793B51" w:rsidRPr="00D67AB2" w14:paraId="21651130"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9EF16D"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A0A4C1"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D8F39"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CC7B84"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AB2987" w14:textId="77777777"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14:paraId="589FC930"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11C8E"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C13D50"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5A1C12"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3E209"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336B15" w14:textId="77777777" w:rsidR="00793B51" w:rsidRPr="00D70312" w:rsidRDefault="00793B51" w:rsidP="0071129F">
            <w:pPr>
              <w:pStyle w:val="TAL"/>
            </w:pPr>
            <w:r w:rsidRPr="00525507">
              <w:t>Identifier of the target NF (service) instance ID towards which the request is redirected</w:t>
            </w:r>
          </w:p>
        </w:tc>
      </w:tr>
    </w:tbl>
    <w:p w14:paraId="04F61800" w14:textId="77777777" w:rsidR="00793B51" w:rsidRDefault="00793B51" w:rsidP="00793B51"/>
    <w:p w14:paraId="70035824" w14:textId="77777777" w:rsidR="00793B51" w:rsidRDefault="00793B51" w:rsidP="00793B51">
      <w:pPr>
        <w:pStyle w:val="TH"/>
      </w:pPr>
      <w:r w:rsidRPr="00D67AB2">
        <w:lastRenderedPageBreak/>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6F3FF4F"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95A5C"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EC49DF"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AD0AC"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841619"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09F17" w14:textId="77777777" w:rsidR="00793B51" w:rsidRPr="00D67AB2" w:rsidRDefault="00793B51" w:rsidP="0071129F">
            <w:pPr>
              <w:pStyle w:val="TAH"/>
            </w:pPr>
            <w:r w:rsidRPr="00D67AB2">
              <w:t>Description</w:t>
            </w:r>
          </w:p>
        </w:tc>
      </w:tr>
      <w:tr w:rsidR="00793B51" w:rsidRPr="00D67AB2" w14:paraId="55CC0362"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965E41"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AAB44F"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D42C98"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F7A4B"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C35620" w14:textId="77777777"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14:paraId="4F4DF392"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AAA6E3"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3D1159A"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368532"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A09740"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71BAF" w14:textId="77777777" w:rsidR="00793B51" w:rsidRPr="00D70312" w:rsidRDefault="00793B51" w:rsidP="0071129F">
            <w:pPr>
              <w:pStyle w:val="TAL"/>
            </w:pPr>
            <w:r w:rsidRPr="00525507">
              <w:t>Identifier of the target NF (service) instance ID towards which the request is redirected</w:t>
            </w:r>
          </w:p>
        </w:tc>
      </w:tr>
    </w:tbl>
    <w:p w14:paraId="7C861090" w14:textId="77777777" w:rsidR="00793B51" w:rsidRPr="00793B51" w:rsidRDefault="00793B51" w:rsidP="00B02215"/>
    <w:p w14:paraId="3E364D10" w14:textId="77777777" w:rsidR="00B02215" w:rsidRPr="00630AB6" w:rsidRDefault="00B02215" w:rsidP="00B02215">
      <w:pPr>
        <w:pStyle w:val="Heading4"/>
      </w:pPr>
      <w:bookmarkStart w:id="858" w:name="_Toc20142367"/>
      <w:bookmarkStart w:id="859" w:name="_Toc34217313"/>
      <w:bookmarkStart w:id="860" w:name="_Toc34217465"/>
      <w:bookmarkStart w:id="861" w:name="_Toc39051828"/>
      <w:bookmarkStart w:id="862" w:name="_Toc43210400"/>
      <w:bookmarkStart w:id="863" w:name="_Toc49853306"/>
      <w:bookmarkStart w:id="864" w:name="_Toc56530096"/>
      <w:bookmarkStart w:id="865" w:name="_Toc67686612"/>
      <w:r w:rsidRPr="00630AB6">
        <w:t>6.2.3.4</w:t>
      </w:r>
      <w:r w:rsidRPr="00630AB6">
        <w:tab/>
        <w:t>Resource: Individual NSSAI Availability Notification Subscriptions</w:t>
      </w:r>
      <w:bookmarkEnd w:id="858"/>
      <w:bookmarkEnd w:id="859"/>
      <w:bookmarkEnd w:id="860"/>
      <w:bookmarkEnd w:id="861"/>
      <w:bookmarkEnd w:id="862"/>
      <w:bookmarkEnd w:id="863"/>
      <w:bookmarkEnd w:id="864"/>
      <w:bookmarkEnd w:id="865"/>
    </w:p>
    <w:p w14:paraId="44373641" w14:textId="77777777" w:rsidR="00B02215" w:rsidRPr="00630AB6" w:rsidRDefault="00B02215" w:rsidP="00B02215">
      <w:pPr>
        <w:pStyle w:val="Heading5"/>
      </w:pPr>
      <w:bookmarkStart w:id="866" w:name="_Toc20142368"/>
      <w:bookmarkStart w:id="867" w:name="_Toc34217314"/>
      <w:bookmarkStart w:id="868" w:name="_Toc34217466"/>
      <w:bookmarkStart w:id="869" w:name="_Toc39051829"/>
      <w:bookmarkStart w:id="870" w:name="_Toc43210401"/>
      <w:bookmarkStart w:id="871" w:name="_Toc49853307"/>
      <w:bookmarkStart w:id="872" w:name="_Toc56530097"/>
      <w:bookmarkStart w:id="873" w:name="_Toc67686613"/>
      <w:r w:rsidRPr="00630AB6">
        <w:t>6.2.3.4.1</w:t>
      </w:r>
      <w:r w:rsidRPr="00630AB6">
        <w:tab/>
        <w:t>Description</w:t>
      </w:r>
      <w:bookmarkEnd w:id="866"/>
      <w:bookmarkEnd w:id="867"/>
      <w:bookmarkEnd w:id="868"/>
      <w:bookmarkEnd w:id="869"/>
      <w:bookmarkEnd w:id="870"/>
      <w:bookmarkEnd w:id="871"/>
      <w:bookmarkEnd w:id="872"/>
      <w:bookmarkEnd w:id="873"/>
    </w:p>
    <w:p w14:paraId="1529347B" w14:textId="77777777" w:rsidR="00B02215" w:rsidRPr="00630AB6" w:rsidRDefault="00B02215" w:rsidP="00B02215">
      <w:r w:rsidRPr="00630AB6">
        <w:t>This resource represents an Individual NSSAI Availability Notification Subscriptions resources generated by the NSSF.</w:t>
      </w:r>
    </w:p>
    <w:p w14:paraId="68CF167E"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9EC85F" w14:textId="77777777" w:rsidR="00B02215" w:rsidRPr="00630AB6" w:rsidRDefault="00B02215" w:rsidP="00B02215">
      <w:pPr>
        <w:pStyle w:val="Heading5"/>
      </w:pPr>
      <w:bookmarkStart w:id="874" w:name="_Toc20142369"/>
      <w:bookmarkStart w:id="875" w:name="_Toc34217315"/>
      <w:bookmarkStart w:id="876" w:name="_Toc34217467"/>
      <w:bookmarkStart w:id="877" w:name="_Toc39051830"/>
      <w:bookmarkStart w:id="878" w:name="_Toc43210402"/>
      <w:bookmarkStart w:id="879" w:name="_Toc49853308"/>
      <w:bookmarkStart w:id="880" w:name="_Toc56530098"/>
      <w:bookmarkStart w:id="881" w:name="_Toc67686614"/>
      <w:r w:rsidRPr="00630AB6">
        <w:t>6.2.3.4.2</w:t>
      </w:r>
      <w:r w:rsidRPr="00630AB6">
        <w:tab/>
        <w:t>Resource Definition</w:t>
      </w:r>
      <w:bookmarkEnd w:id="874"/>
      <w:bookmarkEnd w:id="875"/>
      <w:bookmarkEnd w:id="876"/>
      <w:bookmarkEnd w:id="877"/>
      <w:bookmarkEnd w:id="878"/>
      <w:bookmarkEnd w:id="879"/>
      <w:bookmarkEnd w:id="880"/>
      <w:bookmarkEnd w:id="881"/>
    </w:p>
    <w:p w14:paraId="4579D43B" w14:textId="77777777" w:rsidR="00B02215" w:rsidRPr="00630AB6" w:rsidRDefault="00B02215" w:rsidP="00B02215">
      <w:r w:rsidRPr="00630AB6">
        <w:t>Resource URI: {apiRoot}/nnssf-nssaiavailability/</w:t>
      </w:r>
      <w:r>
        <w:t>{apiVersion}</w:t>
      </w:r>
      <w:r w:rsidRPr="00630AB6">
        <w:t>/nssai-availability/subscriptions/{subscriptionId}</w:t>
      </w:r>
    </w:p>
    <w:p w14:paraId="6DCFAEAD" w14:textId="77777777" w:rsidR="00B02215" w:rsidRPr="00630AB6" w:rsidRDefault="00B02215" w:rsidP="00B02215">
      <w:pPr>
        <w:rPr>
          <w:rFonts w:ascii="Arial" w:hAnsi="Arial" w:cs="Arial"/>
        </w:rPr>
      </w:pPr>
      <w:r w:rsidRPr="00630AB6">
        <w:t>This resource shall support the resource URI variables defined in table 6.2.3.4.2-1</w:t>
      </w:r>
      <w:r w:rsidRPr="00630AB6">
        <w:rPr>
          <w:rFonts w:ascii="Arial" w:hAnsi="Arial" w:cs="Arial"/>
        </w:rPr>
        <w:t>.</w:t>
      </w:r>
    </w:p>
    <w:p w14:paraId="536D1B7B"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761"/>
        <w:gridCol w:w="6617"/>
      </w:tblGrid>
      <w:tr w:rsidR="005106A3" w:rsidRPr="00E30083" w14:paraId="2ECBCF73"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shd w:val="clear" w:color="auto" w:fill="CCCCCC"/>
            <w:hideMark/>
          </w:tcPr>
          <w:p w14:paraId="1BC4289C" w14:textId="77777777" w:rsidR="005106A3" w:rsidRPr="00E30083" w:rsidRDefault="005106A3" w:rsidP="002A65CD">
            <w:pPr>
              <w:pStyle w:val="TAH"/>
            </w:pPr>
            <w:r w:rsidRPr="00E30083">
              <w:t>Name</w:t>
            </w:r>
          </w:p>
        </w:tc>
        <w:tc>
          <w:tcPr>
            <w:tcW w:w="920" w:type="pct"/>
            <w:tcBorders>
              <w:top w:val="single" w:sz="6" w:space="0" w:color="000000"/>
              <w:left w:val="single" w:sz="6" w:space="0" w:color="000000"/>
              <w:bottom w:val="single" w:sz="6" w:space="0" w:color="000000"/>
              <w:right w:val="single" w:sz="6" w:space="0" w:color="000000"/>
            </w:tcBorders>
            <w:shd w:val="clear" w:color="auto" w:fill="CCCCCC"/>
          </w:tcPr>
          <w:p w14:paraId="4F56A3DD" w14:textId="77777777" w:rsidR="005106A3" w:rsidRPr="00E30083" w:rsidRDefault="005106A3" w:rsidP="002A65CD">
            <w:pPr>
              <w:pStyle w:val="TAH"/>
            </w:pPr>
            <w:r w:rsidRPr="00E30083">
              <w:t>Data type</w:t>
            </w:r>
          </w:p>
        </w:tc>
        <w:tc>
          <w:tcPr>
            <w:tcW w:w="34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D94228" w14:textId="77777777" w:rsidR="005106A3" w:rsidRPr="00E30083" w:rsidRDefault="005106A3" w:rsidP="002A65CD">
            <w:pPr>
              <w:pStyle w:val="TAH"/>
            </w:pPr>
            <w:r w:rsidRPr="00E30083">
              <w:t>Definition</w:t>
            </w:r>
          </w:p>
        </w:tc>
      </w:tr>
      <w:tr w:rsidR="005106A3" w:rsidRPr="00E30083" w14:paraId="373E77DE"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5BE23D3A" w14:textId="77777777" w:rsidR="005106A3" w:rsidRPr="00E30083" w:rsidRDefault="005106A3" w:rsidP="005106A3">
            <w:pPr>
              <w:pStyle w:val="TAL"/>
            </w:pPr>
            <w:r w:rsidRPr="00E30083">
              <w:rPr>
                <w:rFonts w:hint="eastAsia"/>
                <w:lang w:eastAsia="zh-CN"/>
              </w:rPr>
              <w:t>apiRoot</w:t>
            </w:r>
          </w:p>
        </w:tc>
        <w:tc>
          <w:tcPr>
            <w:tcW w:w="920" w:type="pct"/>
            <w:tcBorders>
              <w:top w:val="single" w:sz="6" w:space="0" w:color="000000"/>
              <w:left w:val="single" w:sz="6" w:space="0" w:color="000000"/>
              <w:bottom w:val="single" w:sz="6" w:space="0" w:color="000000"/>
              <w:right w:val="single" w:sz="6" w:space="0" w:color="000000"/>
            </w:tcBorders>
          </w:tcPr>
          <w:p w14:paraId="1153BABB"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542F578C" w14:textId="77777777" w:rsidR="005106A3" w:rsidRPr="00E30083" w:rsidRDefault="005106A3" w:rsidP="005106A3">
            <w:pPr>
              <w:pStyle w:val="TAL"/>
            </w:pPr>
            <w:r w:rsidRPr="00E30083">
              <w:rPr>
                <w:rFonts w:hint="eastAsia"/>
                <w:lang w:eastAsia="zh-CN"/>
              </w:rPr>
              <w:t>See clause 6.2.1</w:t>
            </w:r>
          </w:p>
        </w:tc>
      </w:tr>
      <w:tr w:rsidR="005106A3" w:rsidRPr="00E30083" w14:paraId="439FF7CC"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7289499A" w14:textId="77777777" w:rsidR="005106A3" w:rsidRPr="00E30083" w:rsidRDefault="005106A3" w:rsidP="005106A3">
            <w:pPr>
              <w:pStyle w:val="TAL"/>
              <w:rPr>
                <w:lang w:eastAsia="zh-CN"/>
              </w:rPr>
            </w:pPr>
            <w:r w:rsidRPr="00E30083">
              <w:rPr>
                <w:rFonts w:hint="eastAsia"/>
                <w:lang w:eastAsia="zh-CN"/>
              </w:rPr>
              <w:t>apiVersion</w:t>
            </w:r>
          </w:p>
        </w:tc>
        <w:tc>
          <w:tcPr>
            <w:tcW w:w="920" w:type="pct"/>
            <w:tcBorders>
              <w:top w:val="single" w:sz="6" w:space="0" w:color="000000"/>
              <w:left w:val="single" w:sz="6" w:space="0" w:color="000000"/>
              <w:bottom w:val="single" w:sz="6" w:space="0" w:color="000000"/>
              <w:right w:val="single" w:sz="6" w:space="0" w:color="000000"/>
            </w:tcBorders>
          </w:tcPr>
          <w:p w14:paraId="17D97D80" w14:textId="77777777" w:rsidR="005106A3" w:rsidRPr="00E30083" w:rsidRDefault="005106A3" w:rsidP="005106A3">
            <w:pPr>
              <w:pStyle w:val="TAL"/>
              <w:rPr>
                <w:lang w:eastAsia="zh-CN"/>
              </w:rPr>
            </w:pPr>
            <w:r w:rsidRPr="00E30083">
              <w:rPr>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0DB0685A" w14:textId="77777777" w:rsidR="005106A3" w:rsidRPr="00E30083" w:rsidRDefault="005106A3" w:rsidP="005106A3">
            <w:pPr>
              <w:pStyle w:val="TAL"/>
              <w:rPr>
                <w:lang w:eastAsia="zh-CN"/>
              </w:rPr>
            </w:pPr>
            <w:r w:rsidRPr="00E30083">
              <w:rPr>
                <w:lang w:eastAsia="zh-CN"/>
              </w:rPr>
              <w:t>See clause 6.2.1</w:t>
            </w:r>
          </w:p>
        </w:tc>
      </w:tr>
      <w:tr w:rsidR="005106A3" w:rsidRPr="00E30083" w14:paraId="4D2369C6" w14:textId="77777777" w:rsidTr="00F82F2A">
        <w:trPr>
          <w:jc w:val="center"/>
        </w:trPr>
        <w:tc>
          <w:tcPr>
            <w:tcW w:w="638" w:type="pct"/>
            <w:tcBorders>
              <w:top w:val="single" w:sz="6" w:space="0" w:color="000000"/>
              <w:left w:val="single" w:sz="6" w:space="0" w:color="000000"/>
              <w:bottom w:val="single" w:sz="6" w:space="0" w:color="000000"/>
              <w:right w:val="single" w:sz="6" w:space="0" w:color="000000"/>
            </w:tcBorders>
          </w:tcPr>
          <w:p w14:paraId="6AF2224D" w14:textId="77777777" w:rsidR="005106A3" w:rsidRPr="00E30083" w:rsidRDefault="005106A3" w:rsidP="005106A3">
            <w:pPr>
              <w:pStyle w:val="TAL"/>
              <w:rPr>
                <w:lang w:eastAsia="zh-CN"/>
              </w:rPr>
            </w:pPr>
            <w:r w:rsidRPr="00E30083">
              <w:rPr>
                <w:rFonts w:hint="eastAsia"/>
                <w:lang w:eastAsia="zh-CN"/>
              </w:rPr>
              <w:t>subscriptionId</w:t>
            </w:r>
          </w:p>
        </w:tc>
        <w:tc>
          <w:tcPr>
            <w:tcW w:w="920" w:type="pct"/>
            <w:tcBorders>
              <w:top w:val="single" w:sz="6" w:space="0" w:color="000000"/>
              <w:left w:val="single" w:sz="6" w:space="0" w:color="000000"/>
              <w:bottom w:val="single" w:sz="6" w:space="0" w:color="000000"/>
              <w:right w:val="single" w:sz="6" w:space="0" w:color="000000"/>
            </w:tcBorders>
          </w:tcPr>
          <w:p w14:paraId="661AD1F7" w14:textId="77777777" w:rsidR="005106A3" w:rsidRPr="00E30083" w:rsidRDefault="005106A3" w:rsidP="005106A3">
            <w:pPr>
              <w:pStyle w:val="TF"/>
              <w:jc w:val="left"/>
              <w:rPr>
                <w:b w:val="0"/>
                <w:sz w:val="18"/>
                <w:lang w:eastAsia="zh-CN"/>
              </w:rPr>
            </w:pPr>
            <w:r w:rsidRPr="00E30083">
              <w:rPr>
                <w:b w:val="0"/>
                <w:sz w:val="18"/>
                <w:lang w:eastAsia="zh-CN"/>
              </w:rPr>
              <w:t>string</w:t>
            </w:r>
          </w:p>
        </w:tc>
        <w:tc>
          <w:tcPr>
            <w:tcW w:w="3442" w:type="pct"/>
            <w:tcBorders>
              <w:top w:val="single" w:sz="6" w:space="0" w:color="000000"/>
              <w:left w:val="single" w:sz="6" w:space="0" w:color="000000"/>
              <w:bottom w:val="single" w:sz="6" w:space="0" w:color="000000"/>
              <w:right w:val="single" w:sz="6" w:space="0" w:color="000000"/>
            </w:tcBorders>
            <w:vAlign w:val="center"/>
          </w:tcPr>
          <w:p w14:paraId="2DF5E37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629DB734" w14:textId="77777777" w:rsidR="00B02215" w:rsidRPr="00630AB6" w:rsidRDefault="00B02215" w:rsidP="00B02215"/>
    <w:p w14:paraId="578A43C5" w14:textId="77777777" w:rsidR="00B02215" w:rsidRPr="00630AB6" w:rsidRDefault="00B02215" w:rsidP="00B02215">
      <w:pPr>
        <w:pStyle w:val="Heading5"/>
      </w:pPr>
      <w:bookmarkStart w:id="882" w:name="_Toc20142370"/>
      <w:bookmarkStart w:id="883" w:name="_Toc34217316"/>
      <w:bookmarkStart w:id="884" w:name="_Toc34217468"/>
      <w:bookmarkStart w:id="885" w:name="_Toc39051831"/>
      <w:bookmarkStart w:id="886" w:name="_Toc43210403"/>
      <w:bookmarkStart w:id="887" w:name="_Toc49853309"/>
      <w:bookmarkStart w:id="888" w:name="_Toc56530099"/>
      <w:bookmarkStart w:id="889" w:name="_Toc67686615"/>
      <w:r w:rsidRPr="00630AB6">
        <w:t>6.2.3.4.3</w:t>
      </w:r>
      <w:r w:rsidRPr="00630AB6">
        <w:tab/>
        <w:t>Resource Standard Methods</w:t>
      </w:r>
      <w:bookmarkEnd w:id="882"/>
      <w:bookmarkEnd w:id="883"/>
      <w:bookmarkEnd w:id="884"/>
      <w:bookmarkEnd w:id="885"/>
      <w:bookmarkEnd w:id="886"/>
      <w:bookmarkEnd w:id="887"/>
      <w:bookmarkEnd w:id="888"/>
      <w:bookmarkEnd w:id="889"/>
    </w:p>
    <w:p w14:paraId="6E56BC66" w14:textId="77777777" w:rsidR="00B02215" w:rsidRPr="00630AB6" w:rsidRDefault="00B02215" w:rsidP="00B02215">
      <w:pPr>
        <w:pStyle w:val="Heading6"/>
      </w:pPr>
      <w:bookmarkStart w:id="890" w:name="_Toc20142371"/>
      <w:bookmarkStart w:id="891" w:name="_Toc34217317"/>
      <w:bookmarkStart w:id="892" w:name="_Toc34217469"/>
      <w:bookmarkStart w:id="893" w:name="_Toc39051832"/>
      <w:bookmarkStart w:id="894" w:name="_Toc43210404"/>
      <w:bookmarkStart w:id="895" w:name="_Toc49853310"/>
      <w:bookmarkStart w:id="896" w:name="_Toc56530100"/>
      <w:bookmarkStart w:id="897" w:name="_Toc67686616"/>
      <w:r w:rsidRPr="00630AB6">
        <w:t>6.2.3.4.3.1</w:t>
      </w:r>
      <w:r>
        <w:tab/>
      </w:r>
      <w:r w:rsidRPr="00630AB6">
        <w:t>DELETE</w:t>
      </w:r>
      <w:bookmarkEnd w:id="890"/>
      <w:bookmarkEnd w:id="891"/>
      <w:bookmarkEnd w:id="892"/>
      <w:bookmarkEnd w:id="893"/>
      <w:bookmarkEnd w:id="894"/>
      <w:bookmarkEnd w:id="895"/>
      <w:bookmarkEnd w:id="896"/>
      <w:bookmarkEnd w:id="897"/>
    </w:p>
    <w:p w14:paraId="10867B1C"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122DA3F0"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7950357C"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BF6DB9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332E8"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D4BC48"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E47F35F" w14:textId="77777777" w:rsidR="00B02215" w:rsidRPr="00E30083" w:rsidRDefault="00B02215" w:rsidP="002A65CD">
            <w:pPr>
              <w:pStyle w:val="TAH"/>
            </w:pPr>
            <w:r w:rsidRPr="00E30083">
              <w:t>Description</w:t>
            </w:r>
          </w:p>
        </w:tc>
      </w:tr>
      <w:tr w:rsidR="00B02215" w:rsidRPr="00E30083" w14:paraId="10920F82"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520DC2C"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28AB3CDB"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4C4A723A"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F0CFEA6" w14:textId="77777777" w:rsidR="00B02215" w:rsidRPr="00E30083" w:rsidRDefault="00B02215" w:rsidP="002A65CD">
            <w:pPr>
              <w:pStyle w:val="TF"/>
              <w:keepNext/>
              <w:spacing w:after="0"/>
              <w:jc w:val="left"/>
              <w:rPr>
                <w:b w:val="0"/>
                <w:sz w:val="18"/>
              </w:rPr>
            </w:pPr>
          </w:p>
        </w:tc>
      </w:tr>
    </w:tbl>
    <w:p w14:paraId="4E69A29A" w14:textId="77777777" w:rsidR="00B02215" w:rsidRPr="00630AB6" w:rsidRDefault="00B02215" w:rsidP="00B02215"/>
    <w:p w14:paraId="458FC683" w14:textId="77777777" w:rsidR="00B02215" w:rsidRPr="000D12E5" w:rsidRDefault="00B02215" w:rsidP="00B02215">
      <w:pPr>
        <w:pStyle w:val="TH"/>
      </w:pPr>
      <w:r w:rsidRPr="000D12E5">
        <w:lastRenderedPageBreak/>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6D81C3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BF5DE4"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81C68D"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AAD71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909FB87" w14:textId="77777777" w:rsidR="00B02215" w:rsidRPr="00E30083" w:rsidRDefault="00B02215" w:rsidP="002A65CD">
            <w:pPr>
              <w:pStyle w:val="TAH"/>
            </w:pPr>
            <w:r w:rsidRPr="00E30083">
              <w:t>Response</w:t>
            </w:r>
          </w:p>
          <w:p w14:paraId="5F0314A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43D1840" w14:textId="77777777" w:rsidR="00B02215" w:rsidRPr="00E30083" w:rsidRDefault="00B02215" w:rsidP="002A65CD">
            <w:pPr>
              <w:pStyle w:val="TAH"/>
            </w:pPr>
            <w:r w:rsidRPr="00E30083">
              <w:t>Description</w:t>
            </w:r>
          </w:p>
        </w:tc>
      </w:tr>
      <w:tr w:rsidR="00B02215" w:rsidRPr="00E30083" w14:paraId="7353A0E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BEBF46"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4FBCA5BD"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132F1E2D"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1A56803" w14:textId="77777777" w:rsidR="00B02215" w:rsidRPr="00E30083" w:rsidRDefault="00B02215" w:rsidP="00793B51">
            <w:pPr>
              <w:pStyle w:val="TF"/>
              <w:jc w:val="left"/>
              <w:rPr>
                <w:lang w:eastAsia="zh-CN"/>
              </w:rPr>
            </w:pPr>
            <w:r w:rsidRPr="00E30083">
              <w:rPr>
                <w:rFonts w:hint="eastAsia"/>
                <w:b w:val="0"/>
                <w:sz w:val="18"/>
              </w:rPr>
              <w:t>20</w:t>
            </w:r>
            <w:r w:rsidRPr="00E30083">
              <w:rPr>
                <w:b w:val="0"/>
                <w:sz w:val="18"/>
              </w:rPr>
              <w:t>4</w:t>
            </w:r>
            <w:r w:rsidRPr="00E30083">
              <w:rPr>
                <w:rFonts w:hint="eastAsia"/>
                <w:b w:val="0"/>
                <w:sz w:val="18"/>
              </w:rPr>
              <w:t xml:space="preserve"> </w:t>
            </w:r>
            <w:r w:rsidRPr="00E30083">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193EF65"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2CE0CC5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517684" w14:textId="77777777" w:rsidR="00793B51" w:rsidRPr="00E30083" w:rsidRDefault="00793B51" w:rsidP="00793B51">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523C9E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A9FAB22"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A752D3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4662E" w14:textId="77777777" w:rsidR="00793B51" w:rsidRPr="00E30083" w:rsidRDefault="00793B51" w:rsidP="00793B51">
            <w:pPr>
              <w:pStyle w:val="TAL"/>
              <w:rPr>
                <w:b/>
                <w:lang w:eastAsia="zh-CN"/>
              </w:rPr>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793B51" w:rsidRPr="00E30083" w14:paraId="63FC5D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0B6F48" w14:textId="77777777" w:rsidR="00793B51" w:rsidRPr="00E30083" w:rsidRDefault="00793B51" w:rsidP="00793B51">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1CB902E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B171C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26582B5"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5416D1" w14:textId="77777777" w:rsidR="00793B51" w:rsidRPr="00E30083" w:rsidRDefault="00793B51" w:rsidP="00793B51">
            <w:pPr>
              <w:pStyle w:val="TAL"/>
              <w:rPr>
                <w:b/>
                <w:lang w:eastAsia="zh-CN"/>
              </w:rPr>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793B51" w:rsidRPr="00E30083" w14:paraId="7165479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8AAD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5A2A9DDC"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2FF6D42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647E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70E099" w14:textId="77777777" w:rsidR="00793B51" w:rsidRPr="00E30083" w:rsidRDefault="00793B51" w:rsidP="00793B51">
            <w:pPr>
              <w:pStyle w:val="TF"/>
              <w:jc w:val="left"/>
              <w:rPr>
                <w:b w:val="0"/>
                <w:sz w:val="18"/>
                <w:lang w:eastAsia="zh-CN"/>
              </w:rPr>
            </w:pPr>
            <w:r w:rsidRPr="00E30083">
              <w:rPr>
                <w:b w:val="0"/>
                <w:sz w:val="18"/>
              </w:rPr>
              <w:t>This represents the case when the subscription resource is unavailable.</w:t>
            </w:r>
          </w:p>
        </w:tc>
      </w:tr>
      <w:tr w:rsidR="00793B51" w:rsidRPr="00E30083" w14:paraId="5DEEAFD7"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77546D" w14:textId="77777777" w:rsidR="00793B51" w:rsidRPr="00E30083" w:rsidRDefault="00793B51" w:rsidP="00793B51">
            <w:pPr>
              <w:pStyle w:val="TAN"/>
              <w:rPr>
                <w:b/>
              </w:rPr>
            </w:pPr>
            <w:r w:rsidRPr="00A52A49">
              <w:t>NOTE:</w:t>
            </w:r>
            <w:r w:rsidRPr="00A52A49">
              <w:tab/>
              <w:t>The mandatory HTTP error status codes for the DELETE method listed in Table 5.2.7.1-1 of 3GPP TS 29.500 [4] other than those specified in the table above also apply, with a ProblemDetails data type (see clause 5.2.7 of 3GPP TS 29.500 [4]).</w:t>
            </w:r>
          </w:p>
        </w:tc>
      </w:tr>
    </w:tbl>
    <w:p w14:paraId="28DCA792" w14:textId="77777777" w:rsidR="00B02215" w:rsidRDefault="00B02215" w:rsidP="00B02215">
      <w:pPr>
        <w:rPr>
          <w:lang w:eastAsia="zh-CN"/>
        </w:rPr>
      </w:pPr>
    </w:p>
    <w:p w14:paraId="34154510" w14:textId="77777777" w:rsidR="00793B51" w:rsidRDefault="00793B51" w:rsidP="00793B51">
      <w:pPr>
        <w:pStyle w:val="TH"/>
      </w:pPr>
      <w:r w:rsidRPr="00D67AB2">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4917E770"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07330E"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3E7B6C"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11C82E"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3986C5"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F4095C" w14:textId="77777777" w:rsidR="00793B51" w:rsidRPr="00D67AB2" w:rsidRDefault="00793B51" w:rsidP="0071129F">
            <w:pPr>
              <w:pStyle w:val="TAH"/>
            </w:pPr>
            <w:r w:rsidRPr="00D67AB2">
              <w:t>Description</w:t>
            </w:r>
          </w:p>
        </w:tc>
      </w:tr>
      <w:tr w:rsidR="00793B51" w:rsidRPr="00D67AB2" w14:paraId="00C9E518"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6856F"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09D3AF"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0AAAAD"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2A157"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44F0F" w14:textId="77777777"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14:paraId="6C667D9E"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6679BF"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97EC9"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61C7A1"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342077"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CE38D0" w14:textId="77777777" w:rsidR="00793B51" w:rsidRPr="00D70312" w:rsidRDefault="00793B51" w:rsidP="0071129F">
            <w:pPr>
              <w:pStyle w:val="TAL"/>
            </w:pPr>
            <w:r w:rsidRPr="00525507">
              <w:t>Identifier of the target NF (service) instance ID towards which the request is redirected</w:t>
            </w:r>
          </w:p>
        </w:tc>
      </w:tr>
    </w:tbl>
    <w:p w14:paraId="32EE128E" w14:textId="77777777" w:rsidR="00793B51" w:rsidRDefault="00793B51" w:rsidP="00793B51"/>
    <w:p w14:paraId="724AAAAC"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C4A820"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828790"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977B8C"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6B9AB4"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1AB426"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7DD797" w14:textId="77777777" w:rsidR="00793B51" w:rsidRPr="00D67AB2" w:rsidRDefault="00793B51" w:rsidP="0071129F">
            <w:pPr>
              <w:pStyle w:val="TAH"/>
            </w:pPr>
            <w:r w:rsidRPr="00D67AB2">
              <w:t>Description</w:t>
            </w:r>
          </w:p>
        </w:tc>
      </w:tr>
      <w:tr w:rsidR="00793B51" w:rsidRPr="00D67AB2" w14:paraId="2D10ECA0"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72BF87"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2A40BC"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0249F5"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DC17CB"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898DC6" w14:textId="77777777"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14:paraId="5268FB53"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528E2A"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4CB81"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A00396"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B63E4D"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80DB48" w14:textId="77777777" w:rsidR="00793B51" w:rsidRPr="00D70312" w:rsidRDefault="00793B51" w:rsidP="0071129F">
            <w:pPr>
              <w:pStyle w:val="TAL"/>
            </w:pPr>
            <w:r w:rsidRPr="00525507">
              <w:t>Identifier of the target NF (service) instance ID towards which the request is redirected</w:t>
            </w:r>
          </w:p>
        </w:tc>
      </w:tr>
    </w:tbl>
    <w:p w14:paraId="207E7266" w14:textId="77777777" w:rsidR="00793B51" w:rsidRPr="00793B51" w:rsidRDefault="00793B51" w:rsidP="00B02215">
      <w:pPr>
        <w:rPr>
          <w:lang w:eastAsia="zh-CN"/>
        </w:rPr>
      </w:pPr>
    </w:p>
    <w:p w14:paraId="2DF78554" w14:textId="77777777" w:rsidR="00C1575C" w:rsidRPr="00630AB6" w:rsidRDefault="00C1575C" w:rsidP="00C1575C">
      <w:pPr>
        <w:pStyle w:val="Heading6"/>
      </w:pPr>
      <w:bookmarkStart w:id="898" w:name="_Toc49853311"/>
      <w:bookmarkStart w:id="899" w:name="_Toc56530101"/>
      <w:bookmarkStart w:id="900" w:name="_Toc67686617"/>
      <w:r w:rsidRPr="00630AB6">
        <w:t>6.2.3.4.3.</w:t>
      </w:r>
      <w:r>
        <w:t>2</w:t>
      </w:r>
      <w:r>
        <w:tab/>
        <w:t>PATCH</w:t>
      </w:r>
      <w:bookmarkEnd w:id="898"/>
      <w:bookmarkEnd w:id="899"/>
      <w:bookmarkEnd w:id="900"/>
    </w:p>
    <w:p w14:paraId="0BC2ABEE"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464A76B8"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060A2DF6"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31B93F98"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C98063"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F4F2B76"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6B430B02" w14:textId="77777777" w:rsidR="00C1575C" w:rsidRPr="00E30083" w:rsidRDefault="00C1575C" w:rsidP="00B043F5">
            <w:pPr>
              <w:pStyle w:val="TAH"/>
            </w:pPr>
            <w:r w:rsidRPr="00E30083">
              <w:t>Description</w:t>
            </w:r>
          </w:p>
        </w:tc>
      </w:tr>
      <w:tr w:rsidR="00C1575C" w:rsidRPr="00E30083" w14:paraId="7543552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4F91EEF0"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2C884C59"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3E5C009"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2004DA9C" w14:textId="77777777" w:rsidR="00C1575C" w:rsidRPr="00E30083" w:rsidRDefault="00C1575C" w:rsidP="00B043F5">
            <w:pPr>
              <w:pStyle w:val="TF"/>
              <w:keepNext/>
              <w:spacing w:after="0"/>
              <w:jc w:val="left"/>
              <w:rPr>
                <w:b w:val="0"/>
                <w:sz w:val="18"/>
              </w:rPr>
            </w:pPr>
            <w:r w:rsidRPr="00E30083">
              <w:rPr>
                <w:b w:val="0"/>
                <w:sz w:val="18"/>
              </w:rPr>
              <w:t xml:space="preserve">This IE contains the information regarding the JSON patch instructions for updating the </w:t>
            </w:r>
            <w:r w:rsidRPr="00C4527D">
              <w:rPr>
                <w:b w:val="0"/>
                <w:sz w:val="18"/>
              </w:rPr>
              <w:t>NssfEventSubscriptionCreateData</w:t>
            </w:r>
            <w:r w:rsidRPr="00E30083">
              <w:rPr>
                <w:b w:val="0"/>
                <w:sz w:val="18"/>
              </w:rPr>
              <w:t>.</w:t>
            </w:r>
          </w:p>
        </w:tc>
      </w:tr>
    </w:tbl>
    <w:p w14:paraId="3325D79D" w14:textId="77777777" w:rsidR="00C1575C" w:rsidRPr="00630AB6" w:rsidRDefault="00C1575C" w:rsidP="00C1575C"/>
    <w:p w14:paraId="4DCD68FE"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11973E29"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41B2A3"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F6EF34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78B3E1"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998F96" w14:textId="77777777" w:rsidR="00C1575C" w:rsidRPr="00E30083" w:rsidRDefault="00C1575C" w:rsidP="00B043F5">
            <w:pPr>
              <w:pStyle w:val="TAH"/>
            </w:pPr>
            <w:r w:rsidRPr="00E30083">
              <w:t>Response</w:t>
            </w:r>
          </w:p>
          <w:p w14:paraId="192646F6"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7CFA32" w14:textId="77777777" w:rsidR="00C1575C" w:rsidRPr="00E30083" w:rsidRDefault="00C1575C" w:rsidP="00B043F5">
            <w:pPr>
              <w:pStyle w:val="TAH"/>
            </w:pPr>
            <w:r w:rsidRPr="00E30083">
              <w:t>Description</w:t>
            </w:r>
          </w:p>
        </w:tc>
      </w:tr>
      <w:tr w:rsidR="00C1575C" w:rsidRPr="00E30083" w14:paraId="0AD3A1BF"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38773E" w14:textId="77777777" w:rsidR="00C1575C" w:rsidRPr="00E30083" w:rsidRDefault="00C1575C" w:rsidP="00B043F5">
            <w:pPr>
              <w:pStyle w:val="TAL"/>
            </w:pPr>
            <w:r w:rsidRPr="00E30083">
              <w:rPr>
                <w:lang w:eastAsia="zh-CN"/>
              </w:rPr>
              <w:t>NssfEventSubscriptionCreatedData</w:t>
            </w:r>
          </w:p>
          <w:p w14:paraId="7B43893E"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68F51C50"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E4C0E9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6D8956A" w14:textId="77777777" w:rsidR="00C1575C" w:rsidRPr="0027457B" w:rsidRDefault="00C1575C" w:rsidP="00B043F5">
            <w:pPr>
              <w:pStyle w:val="TF"/>
              <w:jc w:val="left"/>
              <w:rPr>
                <w:b w:val="0"/>
                <w:sz w:val="18"/>
                <w:lang w:eastAsia="zh-CN"/>
              </w:rPr>
            </w:pPr>
            <w:r w:rsidRPr="0027457B">
              <w:rPr>
                <w:rFonts w:hint="eastAsia"/>
                <w:b w:val="0"/>
                <w:sz w:val="18"/>
                <w:lang w:eastAsia="zh-CN"/>
              </w:rPr>
              <w:t>20</w:t>
            </w:r>
            <w:r>
              <w:rPr>
                <w:b w:val="0"/>
                <w:sz w:val="18"/>
                <w:lang w:eastAsia="zh-CN"/>
              </w:rPr>
              <w:t>0</w:t>
            </w:r>
            <w:r w:rsidRPr="0027457B">
              <w:rPr>
                <w:rFonts w:hint="eastAsia"/>
                <w:b w:val="0"/>
                <w:sz w:val="18"/>
                <w:lang w:eastAsia="zh-CN"/>
              </w:rPr>
              <w:t xml:space="preserve"> </w:t>
            </w:r>
            <w:r>
              <w:rPr>
                <w:b w:val="0"/>
                <w:sz w:val="18"/>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E8E631"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25F46BE0"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DBD9" w14:textId="77777777" w:rsidR="00793B51" w:rsidRPr="00793B51" w:rsidRDefault="00793B51" w:rsidP="00793B51">
            <w:pPr>
              <w:pStyle w:val="TAL"/>
              <w:rPr>
                <w:rFonts w:eastAsiaTheme="minorEastAsia"/>
              </w:rPr>
            </w:pPr>
            <w:r w:rsidRPr="00793B51">
              <w:rPr>
                <w:rFonts w:eastAsiaTheme="minor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7A2F0E43"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7A43190C"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7B24D32C"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C63BE4"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 xml:space="preserve">Temporary redirection. The response shall include a Location header field containing a different URI. The URI shall be an alternative URI of the </w:t>
            </w:r>
            <w:r w:rsidRPr="00793B51">
              <w:rPr>
                <w:rFonts w:eastAsiaTheme="minorEastAsia" w:hint="eastAsia"/>
                <w:b w:val="0"/>
                <w:sz w:val="18"/>
              </w:rPr>
              <w:t xml:space="preserve">resource located </w:t>
            </w:r>
            <w:r w:rsidRPr="00793B51">
              <w:rPr>
                <w:rFonts w:eastAsiaTheme="minorEastAsia"/>
                <w:b w:val="0"/>
                <w:sz w:val="18"/>
              </w:rPr>
              <w:t>on an alternative service instance within the same NSSF or NSSF (service) set.</w:t>
            </w:r>
          </w:p>
        </w:tc>
      </w:tr>
      <w:tr w:rsidR="00793B51" w:rsidRPr="00E30083" w14:paraId="5A1633E1"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DB463F" w14:textId="77777777" w:rsidR="00793B51" w:rsidRPr="00793B51" w:rsidRDefault="00793B51" w:rsidP="00793B51">
            <w:pPr>
              <w:pStyle w:val="TAL"/>
              <w:rPr>
                <w:rFonts w:eastAsiaTheme="minorEastAsia"/>
              </w:rPr>
            </w:pPr>
            <w:r w:rsidRPr="00793B51">
              <w:rPr>
                <w:rFonts w:eastAsiaTheme="minor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73229881"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114180DB"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8F90BEE"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4B700C" w14:textId="77777777" w:rsidR="00793B51" w:rsidRPr="00793B51" w:rsidRDefault="00793B51" w:rsidP="00793B51">
            <w:pPr>
              <w:pStyle w:val="TF"/>
              <w:jc w:val="left"/>
              <w:rPr>
                <w:rFonts w:eastAsiaTheme="minorEastAsia"/>
                <w:b w:val="0"/>
                <w:sz w:val="18"/>
              </w:rPr>
            </w:pPr>
            <w:r w:rsidRPr="00793B51">
              <w:rPr>
                <w:rFonts w:eastAsiaTheme="minorEastAsia"/>
                <w:b w:val="0"/>
                <w:sz w:val="18"/>
              </w:rPr>
              <w:t xml:space="preserve">Permanent redirection. The response shall include a Location header field containing a different URI. The URI shall be an alternative URI of the </w:t>
            </w:r>
            <w:r w:rsidRPr="00793B51">
              <w:rPr>
                <w:rFonts w:eastAsiaTheme="minorEastAsia" w:hint="eastAsia"/>
                <w:b w:val="0"/>
                <w:sz w:val="18"/>
              </w:rPr>
              <w:t xml:space="preserve">resource located on </w:t>
            </w:r>
            <w:r w:rsidRPr="00793B51">
              <w:rPr>
                <w:rFonts w:eastAsiaTheme="minorEastAsia"/>
                <w:b w:val="0"/>
                <w:sz w:val="18"/>
              </w:rPr>
              <w:t>an alternative service instance within the same NSSF or NSSF (service) set.</w:t>
            </w:r>
          </w:p>
        </w:tc>
      </w:tr>
      <w:tr w:rsidR="00793B51" w:rsidRPr="00E30083" w14:paraId="7C69E1D6"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D12F6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4156FFF"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157645BB"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755DE455"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0D8312" w14:textId="77777777" w:rsidR="00793B51" w:rsidRDefault="00793B51" w:rsidP="00793B51">
            <w:pPr>
              <w:pStyle w:val="TAL"/>
            </w:pPr>
            <w:r w:rsidRPr="003B2883">
              <w:t>Indicates the modification of subscription has failed due to application error.</w:t>
            </w:r>
          </w:p>
          <w:p w14:paraId="576A1C7C" w14:textId="77777777" w:rsidR="00793B51" w:rsidRDefault="00793B51" w:rsidP="00793B51">
            <w:pPr>
              <w:pStyle w:val="TAL"/>
            </w:pPr>
          </w:p>
          <w:p w14:paraId="1CD39DD0" w14:textId="77777777" w:rsidR="00793B51" w:rsidRPr="003B2883" w:rsidRDefault="00793B51" w:rsidP="00793B51">
            <w:pPr>
              <w:pStyle w:val="TAL"/>
            </w:pPr>
            <w:r w:rsidRPr="00534FD2">
              <w:t>The "cause" attribute may be used to indicate one of the following application errors</w:t>
            </w:r>
            <w:r w:rsidRPr="003B2883">
              <w:t>:</w:t>
            </w:r>
          </w:p>
          <w:p w14:paraId="7D59E317" w14:textId="77777777" w:rsidR="00793B51" w:rsidRPr="00E30083" w:rsidRDefault="00793B51" w:rsidP="00793B51">
            <w:pPr>
              <w:pStyle w:val="TF"/>
              <w:jc w:val="left"/>
              <w:rPr>
                <w:b w:val="0"/>
                <w:sz w:val="18"/>
                <w:lang w:eastAsia="zh-CN"/>
              </w:rPr>
            </w:pPr>
            <w:r w:rsidRPr="00C4527D">
              <w:rPr>
                <w:b w:val="0"/>
                <w:sz w:val="18"/>
              </w:rPr>
              <w:t>-</w:t>
            </w:r>
            <w:r w:rsidRPr="00C4527D">
              <w:rPr>
                <w:b w:val="0"/>
                <w:sz w:val="18"/>
              </w:rPr>
              <w:tab/>
              <w:t>SUBSCRIPTION_NOT_FOUND</w:t>
            </w:r>
            <w:r>
              <w:rPr>
                <w:b w:val="0"/>
                <w:sz w:val="18"/>
              </w:rPr>
              <w:t>.</w:t>
            </w:r>
          </w:p>
        </w:tc>
      </w:tr>
      <w:tr w:rsidR="00793B51" w:rsidRPr="00E30083" w14:paraId="64C7E67C"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509D1F2" w14:textId="77777777" w:rsidR="00793B51" w:rsidRPr="00E30083" w:rsidRDefault="00793B51" w:rsidP="00793B51">
            <w:pPr>
              <w:pStyle w:val="TAN"/>
              <w:rPr>
                <w:b/>
              </w:rPr>
            </w:pPr>
            <w:r w:rsidRPr="00A52A49">
              <w:t>NOTE:</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tc>
      </w:tr>
    </w:tbl>
    <w:p w14:paraId="63E21E61" w14:textId="77777777" w:rsidR="00C1575C" w:rsidRDefault="00C1575C" w:rsidP="00B02215">
      <w:pPr>
        <w:rPr>
          <w:lang w:eastAsia="zh-CN"/>
        </w:rPr>
      </w:pPr>
    </w:p>
    <w:p w14:paraId="74B44853"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562F51F"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973B"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818EAC"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4B26F8"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229A56"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87AF75" w14:textId="77777777" w:rsidR="00793B51" w:rsidRPr="00D67AB2" w:rsidRDefault="00793B51" w:rsidP="0071129F">
            <w:pPr>
              <w:pStyle w:val="TAH"/>
            </w:pPr>
            <w:r w:rsidRPr="00D67AB2">
              <w:t>Description</w:t>
            </w:r>
          </w:p>
        </w:tc>
      </w:tr>
      <w:tr w:rsidR="00793B51" w:rsidRPr="00D67AB2" w14:paraId="5F4E3D73"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26307"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7DE94C"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6BD5B6"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27D6E"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C2EEC1" w14:textId="77777777" w:rsidR="00793B51" w:rsidRPr="00D67AB2" w:rsidRDefault="00793B51"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793B51" w:rsidRPr="00D67AB2" w14:paraId="3E930609"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984EBA"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110945"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D9D4B6B"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6634048"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A5E019" w14:textId="77777777" w:rsidR="00793B51" w:rsidRPr="00D70312" w:rsidRDefault="00793B51" w:rsidP="0071129F">
            <w:pPr>
              <w:pStyle w:val="TAL"/>
            </w:pPr>
            <w:r w:rsidRPr="00525507">
              <w:t>Identifier of the target NF (service) instance ID towards which the request is redirected</w:t>
            </w:r>
          </w:p>
        </w:tc>
      </w:tr>
    </w:tbl>
    <w:p w14:paraId="295B50C7" w14:textId="77777777" w:rsidR="00793B51" w:rsidRDefault="00793B51" w:rsidP="00793B51"/>
    <w:p w14:paraId="2F369D0A"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00D8778"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334BB1" w14:textId="77777777" w:rsidR="00793B51" w:rsidRPr="00D67AB2" w:rsidRDefault="00793B51"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BB4F2" w14:textId="77777777" w:rsidR="00793B51" w:rsidRPr="00D67AB2" w:rsidRDefault="00793B51"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89741D" w14:textId="77777777" w:rsidR="00793B51" w:rsidRPr="00D67AB2" w:rsidRDefault="00793B51"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87253" w14:textId="77777777" w:rsidR="00793B51" w:rsidRPr="00D67AB2" w:rsidRDefault="00793B51"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86A24E" w14:textId="77777777" w:rsidR="00793B51" w:rsidRPr="00D67AB2" w:rsidRDefault="00793B51" w:rsidP="0071129F">
            <w:pPr>
              <w:pStyle w:val="TAH"/>
            </w:pPr>
            <w:r w:rsidRPr="00D67AB2">
              <w:t>Description</w:t>
            </w:r>
          </w:p>
        </w:tc>
      </w:tr>
      <w:tr w:rsidR="00793B51" w:rsidRPr="00D67AB2" w14:paraId="7914E963"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2C71B" w14:textId="77777777" w:rsidR="00793B51" w:rsidRPr="00D67AB2" w:rsidRDefault="00793B51"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6D3FB5" w14:textId="77777777" w:rsidR="00793B51" w:rsidRPr="00D67AB2" w:rsidRDefault="00793B51"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31E7FB" w14:textId="77777777" w:rsidR="00793B51" w:rsidRPr="00D67AB2" w:rsidRDefault="00793B51"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9D713C" w14:textId="77777777" w:rsidR="00793B51" w:rsidRPr="00D67AB2" w:rsidRDefault="00793B51"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DD799" w14:textId="77777777" w:rsidR="00793B51" w:rsidRPr="00D67AB2" w:rsidRDefault="00793B51"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793B51" w:rsidRPr="00D67AB2" w14:paraId="42A85E4F"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A6EE1" w14:textId="77777777" w:rsidR="00793B51" w:rsidRDefault="00793B51"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8C8793" w14:textId="77777777" w:rsidR="00793B51" w:rsidRDefault="00793B51"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3A0A6F" w14:textId="77777777" w:rsidR="00793B51" w:rsidRDefault="00793B51"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BAF443A" w14:textId="77777777" w:rsidR="00793B51" w:rsidRPr="00D67AB2" w:rsidRDefault="00793B51"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9413B" w14:textId="77777777" w:rsidR="00793B51" w:rsidRPr="00D70312" w:rsidRDefault="00793B51" w:rsidP="0071129F">
            <w:pPr>
              <w:pStyle w:val="TAL"/>
            </w:pPr>
            <w:r w:rsidRPr="00525507">
              <w:t>Identifier of the target NF (service) instance ID towards which the request is redirected</w:t>
            </w:r>
          </w:p>
        </w:tc>
      </w:tr>
    </w:tbl>
    <w:p w14:paraId="5036C980" w14:textId="77777777" w:rsidR="00793B51" w:rsidRPr="00793B51" w:rsidRDefault="00793B51" w:rsidP="00B02215">
      <w:pPr>
        <w:rPr>
          <w:lang w:eastAsia="zh-CN"/>
        </w:rPr>
      </w:pPr>
    </w:p>
    <w:p w14:paraId="60DD144E" w14:textId="77777777" w:rsidR="00B02215" w:rsidRPr="00630AB6" w:rsidRDefault="00B02215" w:rsidP="00B02215">
      <w:pPr>
        <w:pStyle w:val="Heading4"/>
      </w:pPr>
      <w:bookmarkStart w:id="901" w:name="_Toc20142372"/>
      <w:bookmarkStart w:id="902" w:name="_Toc34217318"/>
      <w:bookmarkStart w:id="903" w:name="_Toc34217470"/>
      <w:bookmarkStart w:id="904" w:name="_Toc39051833"/>
      <w:bookmarkStart w:id="905" w:name="_Toc43210405"/>
      <w:bookmarkStart w:id="906" w:name="_Toc49853312"/>
      <w:bookmarkStart w:id="907" w:name="_Toc56530102"/>
      <w:bookmarkStart w:id="908" w:name="_Toc67686618"/>
      <w:r w:rsidRPr="00630AB6">
        <w:t>6.2.3.</w:t>
      </w:r>
      <w:r>
        <w:t>5</w:t>
      </w:r>
      <w:r w:rsidRPr="00630AB6">
        <w:tab/>
        <w:t>Resource: NSSAI Availability Store</w:t>
      </w:r>
      <w:bookmarkEnd w:id="901"/>
      <w:bookmarkEnd w:id="902"/>
      <w:bookmarkEnd w:id="903"/>
      <w:bookmarkEnd w:id="904"/>
      <w:bookmarkEnd w:id="905"/>
      <w:bookmarkEnd w:id="906"/>
      <w:bookmarkEnd w:id="907"/>
      <w:bookmarkEnd w:id="908"/>
    </w:p>
    <w:p w14:paraId="1C60E841" w14:textId="77777777" w:rsidR="00B02215" w:rsidRPr="00630AB6" w:rsidRDefault="00B02215" w:rsidP="00B02215">
      <w:pPr>
        <w:pStyle w:val="Heading5"/>
      </w:pPr>
      <w:bookmarkStart w:id="909" w:name="_Toc20142373"/>
      <w:bookmarkStart w:id="910" w:name="_Toc34217319"/>
      <w:bookmarkStart w:id="911" w:name="_Toc34217471"/>
      <w:bookmarkStart w:id="912" w:name="_Toc39051834"/>
      <w:bookmarkStart w:id="913" w:name="_Toc43210406"/>
      <w:bookmarkStart w:id="914" w:name="_Toc49853313"/>
      <w:bookmarkStart w:id="915" w:name="_Toc56530103"/>
      <w:bookmarkStart w:id="916" w:name="_Toc67686619"/>
      <w:r w:rsidRPr="00630AB6">
        <w:t>6.2.3.</w:t>
      </w:r>
      <w:r>
        <w:t>5</w:t>
      </w:r>
      <w:r w:rsidRPr="00630AB6">
        <w:t>.1</w:t>
      </w:r>
      <w:r w:rsidRPr="00630AB6">
        <w:tab/>
        <w:t>Description</w:t>
      </w:r>
      <w:bookmarkEnd w:id="909"/>
      <w:bookmarkEnd w:id="910"/>
      <w:bookmarkEnd w:id="911"/>
      <w:bookmarkEnd w:id="912"/>
      <w:bookmarkEnd w:id="913"/>
      <w:bookmarkEnd w:id="914"/>
      <w:bookmarkEnd w:id="915"/>
      <w:bookmarkEnd w:id="916"/>
    </w:p>
    <w:p w14:paraId="4CBAB903" w14:textId="77777777" w:rsidR="00B02215" w:rsidRPr="00630AB6" w:rsidRDefault="00B02215" w:rsidP="00B02215">
      <w:r w:rsidRPr="00630AB6">
        <w:t>This resource represents a collection of NSSAI Availability resources.</w:t>
      </w:r>
    </w:p>
    <w:p w14:paraId="32589928"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0BF8710C" w14:textId="77777777" w:rsidR="00B02215" w:rsidRPr="00630AB6" w:rsidRDefault="00B02215" w:rsidP="00B02215">
      <w:pPr>
        <w:pStyle w:val="Heading5"/>
      </w:pPr>
      <w:bookmarkStart w:id="917" w:name="_Toc20142374"/>
      <w:bookmarkStart w:id="918" w:name="_Toc34217320"/>
      <w:bookmarkStart w:id="919" w:name="_Toc34217472"/>
      <w:bookmarkStart w:id="920" w:name="_Toc39051835"/>
      <w:bookmarkStart w:id="921" w:name="_Toc43210407"/>
      <w:bookmarkStart w:id="922" w:name="_Toc49853314"/>
      <w:bookmarkStart w:id="923" w:name="_Toc56530104"/>
      <w:bookmarkStart w:id="924" w:name="_Toc67686620"/>
      <w:r w:rsidRPr="00630AB6">
        <w:t>6.2.3.</w:t>
      </w:r>
      <w:r>
        <w:t>5</w:t>
      </w:r>
      <w:r w:rsidRPr="00630AB6">
        <w:t>.2</w:t>
      </w:r>
      <w:r w:rsidRPr="00630AB6">
        <w:tab/>
        <w:t>Resource Definition</w:t>
      </w:r>
      <w:bookmarkEnd w:id="917"/>
      <w:bookmarkEnd w:id="918"/>
      <w:bookmarkEnd w:id="919"/>
      <w:bookmarkEnd w:id="920"/>
      <w:bookmarkEnd w:id="921"/>
      <w:bookmarkEnd w:id="922"/>
      <w:bookmarkEnd w:id="923"/>
      <w:bookmarkEnd w:id="924"/>
    </w:p>
    <w:p w14:paraId="551580D8" w14:textId="77777777" w:rsidR="00B02215" w:rsidRPr="00630AB6" w:rsidRDefault="00B02215" w:rsidP="00B02215">
      <w:r w:rsidRPr="00630AB6">
        <w:t>Resource URI: {apiRoot}/nnssf-nssaiavailability/v1/nssai-availability</w:t>
      </w:r>
    </w:p>
    <w:p w14:paraId="34FCD41B" w14:textId="77777777" w:rsidR="00B02215" w:rsidRPr="00630AB6" w:rsidRDefault="00B02215" w:rsidP="00B02215">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6261F064" w14:textId="77777777" w:rsidR="00B02215" w:rsidRPr="000D12E5" w:rsidRDefault="00B02215" w:rsidP="00B02215">
      <w:pPr>
        <w:pStyle w:val="TH"/>
        <w:rPr>
          <w:rFonts w:cs="Arial"/>
        </w:rPr>
      </w:pPr>
      <w:r w:rsidRPr="000D12E5">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4391906E"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500B56"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3CFC85F"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46AE17" w14:textId="77777777" w:rsidR="005106A3" w:rsidRPr="00E30083" w:rsidRDefault="005106A3" w:rsidP="002A65CD">
            <w:pPr>
              <w:pStyle w:val="TAH"/>
            </w:pPr>
            <w:r w:rsidRPr="00E30083">
              <w:t>Definition</w:t>
            </w:r>
          </w:p>
        </w:tc>
      </w:tr>
      <w:tr w:rsidR="005106A3" w:rsidRPr="00E30083" w14:paraId="50218FA0"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425EB144"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45C3475C"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6F955D1A" w14:textId="77777777" w:rsidR="005106A3" w:rsidRPr="00E30083" w:rsidRDefault="005106A3" w:rsidP="002A65CD">
            <w:pPr>
              <w:pStyle w:val="TAL"/>
            </w:pPr>
            <w:r w:rsidRPr="00E30083">
              <w:rPr>
                <w:rFonts w:hint="eastAsia"/>
                <w:lang w:eastAsia="zh-CN"/>
              </w:rPr>
              <w:t>See clause 6.2.1</w:t>
            </w:r>
          </w:p>
        </w:tc>
      </w:tr>
    </w:tbl>
    <w:p w14:paraId="328FDD98" w14:textId="77777777" w:rsidR="00B02215" w:rsidRPr="00630AB6" w:rsidRDefault="00B02215" w:rsidP="00B02215"/>
    <w:p w14:paraId="5434DC58" w14:textId="77777777" w:rsidR="00B02215" w:rsidRPr="00630AB6" w:rsidRDefault="00B02215" w:rsidP="00B02215">
      <w:pPr>
        <w:pStyle w:val="Heading5"/>
      </w:pPr>
      <w:bookmarkStart w:id="925" w:name="_Toc20142375"/>
      <w:bookmarkStart w:id="926" w:name="_Toc34217321"/>
      <w:bookmarkStart w:id="927" w:name="_Toc34217473"/>
      <w:bookmarkStart w:id="928" w:name="_Toc39051836"/>
      <w:bookmarkStart w:id="929" w:name="_Toc43210408"/>
      <w:bookmarkStart w:id="930" w:name="_Toc49853315"/>
      <w:bookmarkStart w:id="931" w:name="_Toc56530105"/>
      <w:bookmarkStart w:id="932" w:name="_Toc67686621"/>
      <w:r w:rsidRPr="00630AB6">
        <w:t>6.2.3.</w:t>
      </w:r>
      <w:r>
        <w:t>5</w:t>
      </w:r>
      <w:r w:rsidRPr="00630AB6">
        <w:t>.3</w:t>
      </w:r>
      <w:r w:rsidRPr="00630AB6">
        <w:tab/>
        <w:t>Resource Standard Methods</w:t>
      </w:r>
      <w:bookmarkEnd w:id="925"/>
      <w:bookmarkEnd w:id="926"/>
      <w:bookmarkEnd w:id="927"/>
      <w:bookmarkEnd w:id="928"/>
      <w:bookmarkEnd w:id="929"/>
      <w:bookmarkEnd w:id="930"/>
      <w:bookmarkEnd w:id="931"/>
      <w:bookmarkEnd w:id="932"/>
    </w:p>
    <w:p w14:paraId="0AF60ACB" w14:textId="77777777" w:rsidR="00B02215" w:rsidRPr="00630AB6" w:rsidRDefault="00B02215" w:rsidP="00B02215">
      <w:pPr>
        <w:pStyle w:val="Heading6"/>
      </w:pPr>
      <w:bookmarkStart w:id="933" w:name="_Toc20142376"/>
      <w:bookmarkStart w:id="934" w:name="_Toc34217322"/>
      <w:bookmarkStart w:id="935" w:name="_Toc34217474"/>
      <w:bookmarkStart w:id="936" w:name="_Toc39051837"/>
      <w:bookmarkStart w:id="937" w:name="_Toc43210409"/>
      <w:bookmarkStart w:id="938" w:name="_Toc49853316"/>
      <w:bookmarkStart w:id="939" w:name="_Toc56530106"/>
      <w:bookmarkStart w:id="940" w:name="_Toc67686622"/>
      <w:r w:rsidRPr="00630AB6">
        <w:t>6.2.3.</w:t>
      </w:r>
      <w:r>
        <w:t>5</w:t>
      </w:r>
      <w:r w:rsidRPr="00630AB6">
        <w:t>.3.1</w:t>
      </w:r>
      <w:r w:rsidRPr="00630AB6">
        <w:tab/>
      </w:r>
      <w:r>
        <w:t>OPTIONS</w:t>
      </w:r>
      <w:bookmarkEnd w:id="933"/>
      <w:bookmarkEnd w:id="934"/>
      <w:bookmarkEnd w:id="935"/>
      <w:bookmarkEnd w:id="936"/>
      <w:bookmarkEnd w:id="937"/>
      <w:bookmarkEnd w:id="938"/>
      <w:bookmarkEnd w:id="939"/>
      <w:bookmarkEnd w:id="940"/>
    </w:p>
    <w:p w14:paraId="1C08B3AA"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14E130CA"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05B63AE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9796C"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53D503"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1FB771"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CCD64B5"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E9D5AEE" w14:textId="77777777" w:rsidR="00B02215" w:rsidRPr="00E30083" w:rsidRDefault="00B02215" w:rsidP="002A65CD">
            <w:pPr>
              <w:pStyle w:val="TAH"/>
            </w:pPr>
            <w:r w:rsidRPr="00E30083">
              <w:t>Description</w:t>
            </w:r>
          </w:p>
        </w:tc>
      </w:tr>
      <w:tr w:rsidR="00B02215" w:rsidRPr="00E30083" w14:paraId="2CAFAF3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D51C2"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233643AA"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73CE8F78"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5662F012"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2CA0B796" w14:textId="77777777" w:rsidR="00B02215" w:rsidRPr="00E30083" w:rsidRDefault="00B02215" w:rsidP="002A65CD">
            <w:pPr>
              <w:pStyle w:val="TAL"/>
            </w:pPr>
          </w:p>
        </w:tc>
      </w:tr>
    </w:tbl>
    <w:p w14:paraId="6AE09907" w14:textId="77777777" w:rsidR="00B02215" w:rsidRPr="002857AD" w:rsidRDefault="00B02215" w:rsidP="00B02215"/>
    <w:p w14:paraId="455BA485"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67C34945"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6B6BC99C"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9DEDCCB"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C933D6"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2D6554A"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92A25E" w14:textId="77777777" w:rsidR="00B02215" w:rsidRPr="00E30083" w:rsidRDefault="00B02215" w:rsidP="002A65CD">
            <w:pPr>
              <w:pStyle w:val="TAH"/>
            </w:pPr>
            <w:r w:rsidRPr="00E30083">
              <w:t>Description</w:t>
            </w:r>
          </w:p>
        </w:tc>
      </w:tr>
      <w:tr w:rsidR="00B02215" w:rsidRPr="00E30083" w14:paraId="18BEC1FA"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122613B"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3EF8DC24"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6C222465"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4DB364B" w14:textId="77777777" w:rsidR="00B02215" w:rsidRPr="00E30083" w:rsidRDefault="00B02215" w:rsidP="002A65CD">
            <w:pPr>
              <w:pStyle w:val="TAL"/>
            </w:pPr>
          </w:p>
        </w:tc>
      </w:tr>
    </w:tbl>
    <w:p w14:paraId="6924487E" w14:textId="77777777" w:rsidR="00B02215" w:rsidRPr="002857AD" w:rsidRDefault="00B02215" w:rsidP="00B02215"/>
    <w:p w14:paraId="2FFDFE37" w14:textId="77777777" w:rsidR="00B02215" w:rsidRPr="002857AD" w:rsidRDefault="00B02215" w:rsidP="00B02215">
      <w:pPr>
        <w:pStyle w:val="TH"/>
      </w:pPr>
      <w:r w:rsidRPr="002857AD">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2D3E17FD"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0E41CC"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FF0354"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92F8DA6"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9F4DF" w14:textId="77777777" w:rsidR="00B02215" w:rsidRPr="00E30083" w:rsidRDefault="00B02215" w:rsidP="002A65CD">
            <w:pPr>
              <w:pStyle w:val="TAH"/>
            </w:pPr>
            <w:r w:rsidRPr="00E30083">
              <w:t>Response</w:t>
            </w:r>
          </w:p>
          <w:p w14:paraId="3613C124"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2EE54969" w14:textId="77777777" w:rsidR="00B02215" w:rsidRPr="00E30083" w:rsidRDefault="00B02215" w:rsidP="002A65CD">
            <w:pPr>
              <w:pStyle w:val="TAH"/>
            </w:pPr>
            <w:r w:rsidRPr="00E30083">
              <w:t>Description</w:t>
            </w:r>
          </w:p>
        </w:tc>
      </w:tr>
      <w:tr w:rsidR="00B02215" w:rsidRPr="00E30083" w14:paraId="267E64A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2B0C64"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08873D1C"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47401A69"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014213AD"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F98C0B" w14:textId="77777777" w:rsidR="00B02215" w:rsidRPr="00E30083" w:rsidRDefault="00B02215" w:rsidP="002A65CD">
            <w:pPr>
              <w:pStyle w:val="TAL"/>
            </w:pPr>
          </w:p>
        </w:tc>
      </w:tr>
      <w:tr w:rsidR="00793B51" w:rsidRPr="00E30083" w14:paraId="57AA2E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E92E9E" w14:textId="77777777" w:rsidR="00793B51" w:rsidRPr="00E30083" w:rsidRDefault="00793B51" w:rsidP="00793B51">
            <w:pPr>
              <w:pStyle w:val="TAL"/>
            </w:pPr>
            <w:r w:rsidRPr="003B2883">
              <w:t>ProblemDetails</w:t>
            </w:r>
          </w:p>
        </w:tc>
        <w:tc>
          <w:tcPr>
            <w:tcW w:w="499" w:type="pct"/>
            <w:tcBorders>
              <w:top w:val="single" w:sz="4" w:space="0" w:color="auto"/>
              <w:left w:val="single" w:sz="6" w:space="0" w:color="000000"/>
              <w:bottom w:val="single" w:sz="4" w:space="0" w:color="auto"/>
              <w:right w:val="single" w:sz="6" w:space="0" w:color="000000"/>
            </w:tcBorders>
          </w:tcPr>
          <w:p w14:paraId="61AE4135"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750877F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60EF96F9"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27FB0B0" w14:textId="77777777" w:rsidR="00793B51" w:rsidRPr="00E30083" w:rsidRDefault="00793B51" w:rsidP="00793B51">
            <w:pPr>
              <w:pStyle w:val="TAL"/>
            </w:pPr>
            <w:r>
              <w:t xml:space="preserve">Temporary redirection. The response shall include a Location header field containing a different URI. The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tc>
      </w:tr>
      <w:tr w:rsidR="00793B51" w:rsidRPr="00E30083" w14:paraId="7C34170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2204D" w14:textId="77777777" w:rsidR="00793B51" w:rsidRPr="00E30083" w:rsidRDefault="00793B51" w:rsidP="00793B51">
            <w:pPr>
              <w:pStyle w:val="TAL"/>
            </w:pPr>
            <w:r w:rsidRPr="003B2883">
              <w:t>ProblemDetails</w:t>
            </w:r>
          </w:p>
        </w:tc>
        <w:tc>
          <w:tcPr>
            <w:tcW w:w="499" w:type="pct"/>
            <w:tcBorders>
              <w:top w:val="single" w:sz="4" w:space="0" w:color="auto"/>
              <w:left w:val="single" w:sz="6" w:space="0" w:color="000000"/>
              <w:bottom w:val="single" w:sz="4" w:space="0" w:color="auto"/>
              <w:right w:val="single" w:sz="6" w:space="0" w:color="000000"/>
            </w:tcBorders>
          </w:tcPr>
          <w:p w14:paraId="362DFBCC"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D218213"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2987D8E3"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B9848F7" w14:textId="77777777" w:rsidR="00793B51" w:rsidRPr="00E30083" w:rsidRDefault="00793B51" w:rsidP="00793B51">
            <w:pPr>
              <w:pStyle w:val="TAL"/>
            </w:pPr>
            <w:r>
              <w:t xml:space="preserve">Permanent redirection. The response shall include a Location header field containing a different URI. The URI shall be an alternative URI of the </w:t>
            </w:r>
            <w:r>
              <w:rPr>
                <w:rFonts w:hint="eastAsia"/>
              </w:rPr>
              <w:t xml:space="preserve">resource located on </w:t>
            </w:r>
            <w:r w:rsidRPr="007C440A">
              <w:t>an alternative service instance within the</w:t>
            </w:r>
            <w:r>
              <w:t xml:space="preserve"> same NSSF or NSSF (service) set.</w:t>
            </w:r>
          </w:p>
        </w:tc>
      </w:tr>
      <w:tr w:rsidR="00B02215" w:rsidRPr="00E30083" w14:paraId="5E183F10"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644593"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22CE171C"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575946A4"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16F7E7A2"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7DF477" w14:textId="77777777" w:rsidR="00B02215" w:rsidRPr="00E30083" w:rsidRDefault="00B02215" w:rsidP="002A65CD">
            <w:pPr>
              <w:pStyle w:val="TAL"/>
            </w:pPr>
          </w:p>
        </w:tc>
      </w:tr>
      <w:tr w:rsidR="00B02215" w:rsidRPr="00E30083" w14:paraId="2FADC5A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382DBD"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7D3F9F32"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CB44D1"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D1BBEF2"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C792C85" w14:textId="77777777" w:rsidR="00B02215" w:rsidRPr="00E30083" w:rsidRDefault="00B02215" w:rsidP="002A65CD">
            <w:pPr>
              <w:pStyle w:val="TAL"/>
            </w:pPr>
          </w:p>
        </w:tc>
      </w:tr>
      <w:tr w:rsidR="00B02215" w:rsidRPr="00E30083" w14:paraId="4E6D5E18"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884819E" w14:textId="77777777" w:rsidR="00B02215" w:rsidRPr="00E30083" w:rsidRDefault="00B02215" w:rsidP="002A65CD">
            <w:pPr>
              <w:pStyle w:val="TAN"/>
            </w:pPr>
            <w:r w:rsidRPr="00E30083">
              <w:t>NOTE:</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tc>
      </w:tr>
    </w:tbl>
    <w:p w14:paraId="54BF9470" w14:textId="77777777" w:rsidR="00B02215" w:rsidRDefault="00B02215" w:rsidP="00B02215">
      <w:pPr>
        <w:rPr>
          <w:lang w:eastAsia="zh-CN"/>
        </w:rPr>
      </w:pPr>
    </w:p>
    <w:p w14:paraId="54AE5EBC"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7BDDAB83"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75282A"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92B33D"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F31F26"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FED589"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52D5B7" w14:textId="77777777" w:rsidR="009E4D86" w:rsidRPr="00E30083" w:rsidRDefault="009E4D86" w:rsidP="00716112">
            <w:pPr>
              <w:pStyle w:val="TAH"/>
            </w:pPr>
            <w:r w:rsidRPr="00E30083">
              <w:t>Description</w:t>
            </w:r>
          </w:p>
        </w:tc>
      </w:tr>
      <w:tr w:rsidR="009E4D86" w:rsidRPr="00E30083" w14:paraId="5A41B31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9BF39"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4AF9A04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6586DB4C"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0197EE18"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95CF62" w14:textId="77777777" w:rsidR="009E4D86" w:rsidRPr="00E30083" w:rsidRDefault="009E4D86" w:rsidP="009E4D86">
            <w:pPr>
              <w:pStyle w:val="TAL"/>
            </w:pPr>
            <w:r w:rsidRPr="00E30083">
              <w:t>Accept-Encoding, described in IETF RFC 7694 [19]</w:t>
            </w:r>
          </w:p>
        </w:tc>
      </w:tr>
    </w:tbl>
    <w:p w14:paraId="257FC85B" w14:textId="77777777" w:rsidR="009E4D86" w:rsidRDefault="009E4D86" w:rsidP="00B02215">
      <w:pPr>
        <w:rPr>
          <w:lang w:eastAsia="zh-CN"/>
        </w:rPr>
      </w:pPr>
    </w:p>
    <w:p w14:paraId="3236067A" w14:textId="77777777" w:rsidR="006A03D8" w:rsidRDefault="006A03D8" w:rsidP="006A03D8">
      <w:pPr>
        <w:pStyle w:val="TH"/>
      </w:pPr>
      <w:r w:rsidRPr="00D67AB2">
        <w:lastRenderedPageBreak/>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51ACC3FF"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351BB" w14:textId="77777777" w:rsidR="006A03D8" w:rsidRPr="00D67AB2" w:rsidRDefault="006A03D8"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8363D9" w14:textId="77777777" w:rsidR="006A03D8" w:rsidRPr="00D67AB2" w:rsidRDefault="006A03D8"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A71C6" w14:textId="77777777" w:rsidR="006A03D8" w:rsidRPr="00D67AB2" w:rsidRDefault="006A03D8"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0B68AA" w14:textId="77777777" w:rsidR="006A03D8" w:rsidRPr="00D67AB2" w:rsidRDefault="006A03D8"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BAE9EB" w14:textId="77777777" w:rsidR="006A03D8" w:rsidRPr="00D67AB2" w:rsidRDefault="006A03D8" w:rsidP="0071129F">
            <w:pPr>
              <w:pStyle w:val="TAH"/>
            </w:pPr>
            <w:r w:rsidRPr="00D67AB2">
              <w:t>Description</w:t>
            </w:r>
          </w:p>
        </w:tc>
      </w:tr>
      <w:tr w:rsidR="006A03D8" w:rsidRPr="00D67AB2" w14:paraId="26012025"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7EF7E" w14:textId="77777777" w:rsidR="006A03D8" w:rsidRPr="00D67AB2" w:rsidRDefault="006A03D8"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DB9728" w14:textId="77777777" w:rsidR="006A03D8" w:rsidRPr="00D67AB2" w:rsidRDefault="006A03D8"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42A009" w14:textId="77777777" w:rsidR="006A03D8" w:rsidRPr="00D67AB2" w:rsidRDefault="006A03D8"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2768E" w14:textId="77777777" w:rsidR="006A03D8" w:rsidRPr="00D67AB2" w:rsidRDefault="006A03D8"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8ACDAC" w14:textId="77777777" w:rsidR="006A03D8" w:rsidRPr="00D67AB2" w:rsidRDefault="006A03D8" w:rsidP="0071129F">
            <w:pPr>
              <w:pStyle w:val="TAL"/>
            </w:pPr>
            <w:r w:rsidRPr="00D70312">
              <w:t xml:space="preserve">An alternative URI of the resource located on an alternative service instance within the </w:t>
            </w:r>
            <w:r>
              <w:t>same NSSF</w:t>
            </w:r>
            <w:r w:rsidRPr="00D70312">
              <w:t xml:space="preserve"> </w:t>
            </w:r>
            <w:r>
              <w:t>or NSSF (service) set</w:t>
            </w:r>
          </w:p>
        </w:tc>
      </w:tr>
      <w:tr w:rsidR="006A03D8" w:rsidRPr="00D67AB2" w14:paraId="181F3C18"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3AF686" w14:textId="77777777" w:rsidR="006A03D8" w:rsidRDefault="006A03D8"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510264E" w14:textId="77777777" w:rsidR="006A03D8" w:rsidRDefault="006A03D8"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9A5DF2" w14:textId="77777777" w:rsidR="006A03D8" w:rsidRDefault="006A03D8"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12DE11" w14:textId="77777777" w:rsidR="006A03D8" w:rsidRPr="00D67AB2" w:rsidRDefault="006A03D8"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DDAC9" w14:textId="77777777" w:rsidR="006A03D8" w:rsidRPr="00D70312" w:rsidRDefault="006A03D8" w:rsidP="0071129F">
            <w:pPr>
              <w:pStyle w:val="TAL"/>
            </w:pPr>
            <w:r w:rsidRPr="00525507">
              <w:t>Identifier of the target NF (service) instance ID towards which the request is redirected</w:t>
            </w:r>
          </w:p>
        </w:tc>
      </w:tr>
    </w:tbl>
    <w:p w14:paraId="01512DDA" w14:textId="77777777" w:rsidR="006A03D8" w:rsidRDefault="006A03D8" w:rsidP="006A03D8"/>
    <w:p w14:paraId="2258C276" w14:textId="77777777" w:rsidR="006A03D8" w:rsidRDefault="006A03D8" w:rsidP="006A03D8">
      <w:pPr>
        <w:pStyle w:val="TH"/>
      </w:pPr>
      <w:r w:rsidRPr="00D67AB2">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ED81988"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290089" w14:textId="77777777" w:rsidR="006A03D8" w:rsidRPr="00D67AB2" w:rsidRDefault="006A03D8"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065AAE" w14:textId="77777777" w:rsidR="006A03D8" w:rsidRPr="00D67AB2" w:rsidRDefault="006A03D8"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D18B59" w14:textId="77777777" w:rsidR="006A03D8" w:rsidRPr="00D67AB2" w:rsidRDefault="006A03D8"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DB8969" w14:textId="77777777" w:rsidR="006A03D8" w:rsidRPr="00D67AB2" w:rsidRDefault="006A03D8"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333DD5" w14:textId="77777777" w:rsidR="006A03D8" w:rsidRPr="00D67AB2" w:rsidRDefault="006A03D8" w:rsidP="0071129F">
            <w:pPr>
              <w:pStyle w:val="TAH"/>
            </w:pPr>
            <w:r w:rsidRPr="00D67AB2">
              <w:t>Description</w:t>
            </w:r>
          </w:p>
        </w:tc>
      </w:tr>
      <w:tr w:rsidR="006A03D8" w:rsidRPr="00D67AB2" w14:paraId="20CEE7E6"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82158" w14:textId="77777777" w:rsidR="006A03D8" w:rsidRPr="00D67AB2" w:rsidRDefault="006A03D8"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03E384" w14:textId="77777777" w:rsidR="006A03D8" w:rsidRPr="00D67AB2" w:rsidRDefault="006A03D8"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3C21C9" w14:textId="77777777" w:rsidR="006A03D8" w:rsidRPr="00D67AB2" w:rsidRDefault="006A03D8"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E8E5E6" w14:textId="77777777" w:rsidR="006A03D8" w:rsidRPr="00D67AB2" w:rsidRDefault="006A03D8"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C88624" w14:textId="77777777" w:rsidR="006A03D8" w:rsidRPr="00D67AB2" w:rsidRDefault="006A03D8" w:rsidP="0071129F">
            <w:pPr>
              <w:pStyle w:val="TAL"/>
            </w:pPr>
            <w:r w:rsidRPr="00D70312">
              <w:t xml:space="preserve">An alternative URI of the resource located on an alternative service instance within the </w:t>
            </w:r>
            <w:r>
              <w:t>same NS</w:t>
            </w:r>
            <w:r w:rsidRPr="00D70312">
              <w:t xml:space="preserve">SF </w:t>
            </w:r>
            <w:r>
              <w:t>or NSSF (service) set</w:t>
            </w:r>
          </w:p>
        </w:tc>
      </w:tr>
      <w:tr w:rsidR="006A03D8" w:rsidRPr="00D67AB2" w14:paraId="242FD0D9"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32DB5" w14:textId="77777777" w:rsidR="006A03D8" w:rsidRDefault="006A03D8"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D59B6" w14:textId="77777777" w:rsidR="006A03D8" w:rsidRDefault="006A03D8"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07769C" w14:textId="77777777" w:rsidR="006A03D8" w:rsidRDefault="006A03D8"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5DE9D6" w14:textId="77777777" w:rsidR="006A03D8" w:rsidRPr="00D67AB2" w:rsidRDefault="006A03D8"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E05BD4" w14:textId="77777777" w:rsidR="006A03D8" w:rsidRPr="00D70312" w:rsidRDefault="006A03D8" w:rsidP="0071129F">
            <w:pPr>
              <w:pStyle w:val="TAL"/>
            </w:pPr>
            <w:r w:rsidRPr="00525507">
              <w:t>Identifier of the target NF (service) instance ID towards which the request is redirected</w:t>
            </w:r>
          </w:p>
        </w:tc>
      </w:tr>
    </w:tbl>
    <w:p w14:paraId="596BDFFC" w14:textId="77777777" w:rsidR="006A03D8" w:rsidRPr="006A03D8" w:rsidRDefault="006A03D8" w:rsidP="00B02215">
      <w:pPr>
        <w:rPr>
          <w:lang w:eastAsia="zh-CN"/>
        </w:rPr>
      </w:pPr>
    </w:p>
    <w:p w14:paraId="1A7CA782" w14:textId="77777777" w:rsidR="00B02215" w:rsidRPr="00630AB6" w:rsidRDefault="00B02215" w:rsidP="00B02215">
      <w:pPr>
        <w:pStyle w:val="Heading3"/>
      </w:pPr>
      <w:bookmarkStart w:id="941" w:name="_Toc20142377"/>
      <w:bookmarkStart w:id="942" w:name="_Toc34217323"/>
      <w:bookmarkStart w:id="943" w:name="_Toc34217475"/>
      <w:bookmarkStart w:id="944" w:name="_Toc39051838"/>
      <w:bookmarkStart w:id="945" w:name="_Toc43210410"/>
      <w:bookmarkStart w:id="946" w:name="_Toc49853317"/>
      <w:bookmarkStart w:id="947" w:name="_Toc56530107"/>
      <w:bookmarkStart w:id="948" w:name="_Toc67686623"/>
      <w:r w:rsidRPr="00630AB6">
        <w:t>6.2.4</w:t>
      </w:r>
      <w:r w:rsidRPr="00630AB6">
        <w:tab/>
        <w:t>Custom Operations without associated resources</w:t>
      </w:r>
      <w:bookmarkEnd w:id="941"/>
      <w:bookmarkEnd w:id="942"/>
      <w:bookmarkEnd w:id="943"/>
      <w:bookmarkEnd w:id="944"/>
      <w:bookmarkEnd w:id="945"/>
      <w:bookmarkEnd w:id="946"/>
      <w:bookmarkEnd w:id="947"/>
      <w:bookmarkEnd w:id="948"/>
    </w:p>
    <w:p w14:paraId="3B32DB5A"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2915DD38" w14:textId="77777777" w:rsidR="00B02215" w:rsidRPr="00630AB6" w:rsidRDefault="00B02215" w:rsidP="00B02215">
      <w:pPr>
        <w:pStyle w:val="Heading3"/>
      </w:pPr>
      <w:bookmarkStart w:id="949" w:name="_Toc20142378"/>
      <w:bookmarkStart w:id="950" w:name="_Toc34217324"/>
      <w:bookmarkStart w:id="951" w:name="_Toc34217476"/>
      <w:bookmarkStart w:id="952" w:name="_Toc39051839"/>
      <w:bookmarkStart w:id="953" w:name="_Toc43210411"/>
      <w:bookmarkStart w:id="954" w:name="_Toc49853318"/>
      <w:bookmarkStart w:id="955" w:name="_Toc56530108"/>
      <w:bookmarkStart w:id="956" w:name="_Toc67686624"/>
      <w:r w:rsidRPr="00630AB6">
        <w:t>6.2.5</w:t>
      </w:r>
      <w:r w:rsidRPr="00630AB6">
        <w:tab/>
        <w:t>Notifications</w:t>
      </w:r>
      <w:bookmarkEnd w:id="949"/>
      <w:bookmarkEnd w:id="950"/>
      <w:bookmarkEnd w:id="951"/>
      <w:bookmarkEnd w:id="952"/>
      <w:bookmarkEnd w:id="953"/>
      <w:bookmarkEnd w:id="954"/>
      <w:bookmarkEnd w:id="955"/>
      <w:bookmarkEnd w:id="956"/>
    </w:p>
    <w:p w14:paraId="46D478CC" w14:textId="77777777" w:rsidR="00B02215" w:rsidRPr="00630AB6" w:rsidRDefault="00B02215" w:rsidP="00B02215">
      <w:pPr>
        <w:pStyle w:val="Heading4"/>
      </w:pPr>
      <w:bookmarkStart w:id="957" w:name="_Toc20142379"/>
      <w:bookmarkStart w:id="958" w:name="_Toc34217325"/>
      <w:bookmarkStart w:id="959" w:name="_Toc34217477"/>
      <w:bookmarkStart w:id="960" w:name="_Toc39051840"/>
      <w:bookmarkStart w:id="961" w:name="_Toc43210412"/>
      <w:bookmarkStart w:id="962" w:name="_Toc49853319"/>
      <w:bookmarkStart w:id="963" w:name="_Toc56530109"/>
      <w:bookmarkStart w:id="964" w:name="_Toc67686625"/>
      <w:r w:rsidRPr="00630AB6">
        <w:t>6.2.5.1</w:t>
      </w:r>
      <w:r w:rsidRPr="00630AB6">
        <w:tab/>
        <w:t>General</w:t>
      </w:r>
      <w:bookmarkEnd w:id="957"/>
      <w:bookmarkEnd w:id="958"/>
      <w:bookmarkEnd w:id="959"/>
      <w:bookmarkEnd w:id="960"/>
      <w:bookmarkEnd w:id="961"/>
      <w:bookmarkEnd w:id="962"/>
      <w:bookmarkEnd w:id="963"/>
      <w:bookmarkEnd w:id="964"/>
    </w:p>
    <w:p w14:paraId="602B0093" w14:textId="77777777" w:rsidR="00B02215" w:rsidRDefault="00B02215" w:rsidP="00B02215">
      <w:r w:rsidRPr="00630AB6">
        <w:t xml:space="preserve">This </w:t>
      </w:r>
      <w:r>
        <w:t>clause</w:t>
      </w:r>
      <w:r w:rsidRPr="00630AB6">
        <w:t xml:space="preserve"> specifies the notifications provided by the Nnssf_NSSAIAvailability service.</w:t>
      </w:r>
    </w:p>
    <w:p w14:paraId="6CC1F8C4"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366E17CD"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717096"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F90E38"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A3717C"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454E2F" w14:textId="77777777" w:rsidR="002B1C19" w:rsidRPr="00E30083" w:rsidRDefault="002B1C19" w:rsidP="00716112">
            <w:pPr>
              <w:pStyle w:val="TAH"/>
            </w:pPr>
            <w:r w:rsidRPr="00E30083">
              <w:t>Description</w:t>
            </w:r>
          </w:p>
          <w:p w14:paraId="11D51407" w14:textId="77777777" w:rsidR="002B1C19" w:rsidRPr="00E30083" w:rsidRDefault="002B1C19" w:rsidP="00716112">
            <w:pPr>
              <w:pStyle w:val="TAH"/>
            </w:pPr>
            <w:r w:rsidRPr="00E30083">
              <w:t>(service operation)</w:t>
            </w:r>
          </w:p>
        </w:tc>
      </w:tr>
      <w:tr w:rsidR="002B1C19" w:rsidRPr="00E30083" w14:paraId="360458EF" w14:textId="77777777" w:rsidTr="00716112">
        <w:trPr>
          <w:jc w:val="center"/>
        </w:trPr>
        <w:tc>
          <w:tcPr>
            <w:tcW w:w="705" w:type="pct"/>
            <w:tcBorders>
              <w:left w:val="single" w:sz="4" w:space="0" w:color="auto"/>
              <w:right w:val="single" w:sz="4" w:space="0" w:color="auto"/>
            </w:tcBorders>
            <w:vAlign w:val="center"/>
          </w:tcPr>
          <w:p w14:paraId="3893E359"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1C8598F0"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4C48ED3A"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4C1B332" w14:textId="77777777" w:rsidR="002B1C19" w:rsidRPr="00E30083" w:rsidRDefault="002B1C19" w:rsidP="00716112">
            <w:pPr>
              <w:pStyle w:val="TAL"/>
              <w:rPr>
                <w:lang w:val="en-US"/>
              </w:rPr>
            </w:pPr>
          </w:p>
        </w:tc>
      </w:tr>
    </w:tbl>
    <w:p w14:paraId="5FD4A582" w14:textId="77777777" w:rsidR="002B1C19" w:rsidRPr="00630AB6" w:rsidRDefault="002B1C19" w:rsidP="00B02215"/>
    <w:p w14:paraId="7BDE6083" w14:textId="77777777" w:rsidR="00B02215" w:rsidRPr="00630AB6" w:rsidRDefault="00B02215" w:rsidP="00B02215">
      <w:pPr>
        <w:pStyle w:val="Heading4"/>
      </w:pPr>
      <w:bookmarkStart w:id="965" w:name="_Toc20142380"/>
      <w:bookmarkStart w:id="966" w:name="_Toc34217326"/>
      <w:bookmarkStart w:id="967" w:name="_Toc34217478"/>
      <w:bookmarkStart w:id="968" w:name="_Toc39051841"/>
      <w:bookmarkStart w:id="969" w:name="_Toc43210413"/>
      <w:bookmarkStart w:id="970" w:name="_Toc49853320"/>
      <w:bookmarkStart w:id="971" w:name="_Toc56530110"/>
      <w:bookmarkStart w:id="972" w:name="_Toc67686626"/>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65"/>
      <w:bookmarkEnd w:id="966"/>
      <w:bookmarkEnd w:id="967"/>
      <w:bookmarkEnd w:id="968"/>
      <w:bookmarkEnd w:id="969"/>
      <w:bookmarkEnd w:id="970"/>
      <w:bookmarkEnd w:id="971"/>
      <w:bookmarkEnd w:id="972"/>
    </w:p>
    <w:p w14:paraId="1D297E33" w14:textId="77777777" w:rsidR="00B02215" w:rsidRPr="00630AB6" w:rsidRDefault="00B02215" w:rsidP="00B02215">
      <w:pPr>
        <w:pStyle w:val="Heading5"/>
      </w:pPr>
      <w:bookmarkStart w:id="973" w:name="_Toc20142381"/>
      <w:bookmarkStart w:id="974" w:name="_Toc34217327"/>
      <w:bookmarkStart w:id="975" w:name="_Toc34217479"/>
      <w:bookmarkStart w:id="976" w:name="_Toc39051842"/>
      <w:bookmarkStart w:id="977" w:name="_Toc43210414"/>
      <w:bookmarkStart w:id="978" w:name="_Toc49853321"/>
      <w:bookmarkStart w:id="979" w:name="_Toc56530111"/>
      <w:bookmarkStart w:id="980" w:name="_Toc67686627"/>
      <w:r w:rsidRPr="00630AB6">
        <w:t>6.2.5.2.1</w:t>
      </w:r>
      <w:r w:rsidRPr="00630AB6">
        <w:tab/>
        <w:t>Description</w:t>
      </w:r>
      <w:bookmarkEnd w:id="973"/>
      <w:bookmarkEnd w:id="974"/>
      <w:bookmarkEnd w:id="975"/>
      <w:bookmarkEnd w:id="976"/>
      <w:bookmarkEnd w:id="977"/>
      <w:bookmarkEnd w:id="978"/>
      <w:bookmarkEnd w:id="979"/>
      <w:bookmarkEnd w:id="980"/>
    </w:p>
    <w:p w14:paraId="5BDB20B3" w14:textId="77777777" w:rsidR="00B02215" w:rsidRPr="00630AB6" w:rsidRDefault="00B02215" w:rsidP="00B02215">
      <w:r w:rsidRPr="00630AB6">
        <w:t>If the NF Service Consumer (e.g</w:t>
      </w:r>
      <w:r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00825962" w14:textId="77777777" w:rsidR="00B02215" w:rsidRPr="00630AB6" w:rsidRDefault="00B02215" w:rsidP="00B02215">
      <w:pPr>
        <w:pStyle w:val="Heading5"/>
      </w:pPr>
      <w:bookmarkStart w:id="981" w:name="_Toc20142382"/>
      <w:bookmarkStart w:id="982" w:name="_Toc34217328"/>
      <w:bookmarkStart w:id="983" w:name="_Toc34217480"/>
      <w:bookmarkStart w:id="984" w:name="_Toc39051843"/>
      <w:bookmarkStart w:id="985" w:name="_Toc43210415"/>
      <w:bookmarkStart w:id="986" w:name="_Toc49853322"/>
      <w:bookmarkStart w:id="987" w:name="_Toc56530112"/>
      <w:bookmarkStart w:id="988" w:name="_Toc67686628"/>
      <w:r w:rsidRPr="00630AB6">
        <w:t>6.2.5.2.2</w:t>
      </w:r>
      <w:r w:rsidRPr="00630AB6">
        <w:tab/>
        <w:t>Notification Definition</w:t>
      </w:r>
      <w:bookmarkEnd w:id="981"/>
      <w:bookmarkEnd w:id="982"/>
      <w:bookmarkEnd w:id="983"/>
      <w:bookmarkEnd w:id="984"/>
      <w:bookmarkEnd w:id="985"/>
      <w:bookmarkEnd w:id="986"/>
      <w:bookmarkEnd w:id="987"/>
      <w:bookmarkEnd w:id="988"/>
    </w:p>
    <w:p w14:paraId="23ABBCBA"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0E73E0EC" w14:textId="77777777"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0E88894E" w14:textId="77777777" w:rsidR="00B02215" w:rsidRPr="000D12E5" w:rsidRDefault="00B02215" w:rsidP="00B02215">
      <w:pPr>
        <w:pStyle w:val="TH"/>
      </w:pPr>
      <w:r w:rsidRPr="000D12E5">
        <w:lastRenderedPageBreak/>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19F2E26E"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081CB6"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424A1E"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25AD7"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03EEF5" w14:textId="77777777" w:rsidR="00B02215" w:rsidRPr="00E30083" w:rsidRDefault="00B02215" w:rsidP="002A65CD">
            <w:pPr>
              <w:pStyle w:val="TAH"/>
            </w:pPr>
            <w:r w:rsidRPr="00E30083">
              <w:t>Description</w:t>
            </w:r>
          </w:p>
        </w:tc>
      </w:tr>
      <w:tr w:rsidR="00B02215" w:rsidRPr="00E30083" w14:paraId="690CE671" w14:textId="77777777" w:rsidTr="002A65CD">
        <w:trPr>
          <w:jc w:val="center"/>
        </w:trPr>
        <w:tc>
          <w:tcPr>
            <w:tcW w:w="0" w:type="auto"/>
            <w:tcBorders>
              <w:left w:val="single" w:sz="4" w:space="0" w:color="auto"/>
              <w:right w:val="single" w:sz="4" w:space="0" w:color="auto"/>
            </w:tcBorders>
            <w:vAlign w:val="center"/>
          </w:tcPr>
          <w:p w14:paraId="15E55CFF"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1B2D5D9C"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66CDB46"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0924EFB7" w14:textId="77777777" w:rsidR="00B02215" w:rsidRPr="00E30083" w:rsidRDefault="00B02215" w:rsidP="002A65CD">
            <w:pPr>
              <w:pStyle w:val="TAL"/>
            </w:pPr>
            <w:r w:rsidRPr="00E30083">
              <w:t>The NSSF uses this callback URI to Update the AMF with any S-NSSAIs restricted per TA in the serving PLMN of the UE.</w:t>
            </w:r>
          </w:p>
        </w:tc>
      </w:tr>
    </w:tbl>
    <w:p w14:paraId="2EF16846" w14:textId="77777777" w:rsidR="00B02215" w:rsidRPr="00630AB6" w:rsidRDefault="00B02215" w:rsidP="00B02215"/>
    <w:p w14:paraId="7E3A1C7E" w14:textId="77777777" w:rsidR="00B02215" w:rsidRPr="00630AB6" w:rsidRDefault="00B02215" w:rsidP="00B02215">
      <w:pPr>
        <w:pStyle w:val="Heading5"/>
      </w:pPr>
      <w:bookmarkStart w:id="989" w:name="_Toc20142383"/>
      <w:bookmarkStart w:id="990" w:name="_Toc34217329"/>
      <w:bookmarkStart w:id="991" w:name="_Toc34217481"/>
      <w:bookmarkStart w:id="992" w:name="_Toc39051844"/>
      <w:bookmarkStart w:id="993" w:name="_Toc43210416"/>
      <w:bookmarkStart w:id="994" w:name="_Toc49853323"/>
      <w:bookmarkStart w:id="995" w:name="_Toc56530113"/>
      <w:bookmarkStart w:id="996" w:name="_Toc67686629"/>
      <w:r w:rsidRPr="00630AB6">
        <w:t>6.2.5.2.3</w:t>
      </w:r>
      <w:r w:rsidRPr="00630AB6">
        <w:tab/>
        <w:t>Notification Standard Methods</w:t>
      </w:r>
      <w:bookmarkEnd w:id="989"/>
      <w:bookmarkEnd w:id="990"/>
      <w:bookmarkEnd w:id="991"/>
      <w:bookmarkEnd w:id="992"/>
      <w:bookmarkEnd w:id="993"/>
      <w:bookmarkEnd w:id="994"/>
      <w:bookmarkEnd w:id="995"/>
      <w:bookmarkEnd w:id="996"/>
    </w:p>
    <w:p w14:paraId="16641087" w14:textId="77777777" w:rsidR="00B02215" w:rsidRPr="00630AB6" w:rsidRDefault="00B02215" w:rsidP="00B02215">
      <w:pPr>
        <w:pStyle w:val="Heading6"/>
      </w:pPr>
      <w:bookmarkStart w:id="997" w:name="_Toc20142384"/>
      <w:bookmarkStart w:id="998" w:name="_Toc34217330"/>
      <w:bookmarkStart w:id="999" w:name="_Toc34217482"/>
      <w:bookmarkStart w:id="1000" w:name="_Toc39051845"/>
      <w:bookmarkStart w:id="1001" w:name="_Toc43210417"/>
      <w:bookmarkStart w:id="1002" w:name="_Toc49853324"/>
      <w:bookmarkStart w:id="1003" w:name="_Toc56530114"/>
      <w:bookmarkStart w:id="1004" w:name="_Toc67686630"/>
      <w:r w:rsidRPr="00630AB6">
        <w:t>6.2.5.2.3.1</w:t>
      </w:r>
      <w:r w:rsidRPr="00630AB6">
        <w:tab/>
        <w:t>POST</w:t>
      </w:r>
      <w:bookmarkEnd w:id="997"/>
      <w:bookmarkEnd w:id="998"/>
      <w:bookmarkEnd w:id="999"/>
      <w:bookmarkEnd w:id="1000"/>
      <w:bookmarkEnd w:id="1001"/>
      <w:bookmarkEnd w:id="1002"/>
      <w:bookmarkEnd w:id="1003"/>
      <w:bookmarkEnd w:id="1004"/>
    </w:p>
    <w:p w14:paraId="17DABD2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3D980851"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A9F3075"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83E24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8C388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6237A4"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FD4DD1" w14:textId="77777777" w:rsidR="00B02215" w:rsidRPr="00E30083" w:rsidRDefault="00B02215" w:rsidP="002A65CD">
            <w:pPr>
              <w:pStyle w:val="TAH"/>
            </w:pPr>
            <w:r w:rsidRPr="00E30083">
              <w:t>Description</w:t>
            </w:r>
          </w:p>
        </w:tc>
      </w:tr>
      <w:tr w:rsidR="00B02215" w:rsidRPr="00E30083" w14:paraId="7139B3DC"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12B0B4"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2011A5B6"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600EF30F"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88F6C47" w14:textId="77777777" w:rsidR="00B02215" w:rsidRPr="00E30083" w:rsidRDefault="00B02215" w:rsidP="002A65CD">
            <w:pPr>
              <w:pStyle w:val="TF"/>
              <w:keepNext/>
              <w:spacing w:after="0"/>
              <w:jc w:val="left"/>
            </w:pPr>
            <w:r w:rsidRPr="00E30083">
              <w:rPr>
                <w:b w:val="0"/>
                <w:sz w:val="18"/>
              </w:rPr>
              <w:t>Representation of the data to be sent to the NF service consumer (e.g</w:t>
            </w:r>
            <w:r w:rsidRPr="00E30083">
              <w:rPr>
                <w:rFonts w:hint="eastAsia"/>
                <w:b w:val="0"/>
                <w:sz w:val="18"/>
                <w:lang w:eastAsia="zh-CN"/>
              </w:rPr>
              <w:t>.</w:t>
            </w:r>
            <w:r w:rsidRPr="00E30083">
              <w:rPr>
                <w:b w:val="0"/>
                <w:sz w:val="18"/>
              </w:rPr>
              <w:t xml:space="preserve"> AMF)</w:t>
            </w:r>
            <w:r w:rsidR="006A03D8">
              <w:rPr>
                <w:b w:val="0"/>
                <w:sz w:val="18"/>
              </w:rPr>
              <w:t xml:space="preserve"> </w:t>
            </w:r>
            <w:r w:rsidRPr="00E30083">
              <w:rPr>
                <w:b w:val="0"/>
                <w:sz w:val="18"/>
              </w:rPr>
              <w:t>to update</w:t>
            </w:r>
            <w:r w:rsidRPr="00E30083">
              <w:rPr>
                <w:rFonts w:hint="eastAsia"/>
                <w:b w:val="0"/>
                <w:sz w:val="18"/>
                <w:lang w:eastAsia="zh-CN"/>
              </w:rPr>
              <w:t xml:space="preserve"> </w:t>
            </w:r>
            <w:r w:rsidRPr="00E30083">
              <w:rPr>
                <w:b w:val="0"/>
                <w:sz w:val="18"/>
              </w:rPr>
              <w:t>NSSAI availability information, authorized by the NSSF in the serving PLMN.</w:t>
            </w:r>
          </w:p>
        </w:tc>
      </w:tr>
    </w:tbl>
    <w:p w14:paraId="4DB5F77B" w14:textId="77777777" w:rsidR="00B02215" w:rsidRPr="00630AB6" w:rsidRDefault="00B02215" w:rsidP="00B02215"/>
    <w:p w14:paraId="58E40D90" w14:textId="77777777" w:rsidR="00B02215" w:rsidRPr="000D12E5" w:rsidRDefault="00B02215" w:rsidP="00B02215">
      <w:pPr>
        <w:pStyle w:val="TH"/>
      </w:pPr>
      <w:r w:rsidRPr="000D12E5">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0B87F594"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E92C06"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4AAC6E"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C5F86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D6D4B1" w14:textId="77777777" w:rsidR="00B02215" w:rsidRPr="00E30083" w:rsidRDefault="00B02215" w:rsidP="002A65CD">
            <w:pPr>
              <w:pStyle w:val="TAH"/>
            </w:pPr>
            <w:r w:rsidRPr="00E30083">
              <w:t>Response</w:t>
            </w:r>
          </w:p>
          <w:p w14:paraId="6BAA6543"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FBA8D0" w14:textId="77777777" w:rsidR="00B02215" w:rsidRPr="00E30083" w:rsidRDefault="00B02215" w:rsidP="002A65CD">
            <w:pPr>
              <w:pStyle w:val="TAH"/>
            </w:pPr>
            <w:r w:rsidRPr="00E30083">
              <w:t>Description</w:t>
            </w:r>
          </w:p>
        </w:tc>
      </w:tr>
      <w:tr w:rsidR="00B02215" w:rsidRPr="00E30083" w14:paraId="252683E1"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E4E33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5CEDAB82"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4D97292"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50D046F"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6FF569" w14:textId="77777777" w:rsidR="00B02215" w:rsidRPr="00E30083" w:rsidRDefault="00B02215" w:rsidP="002A65CD">
            <w:pPr>
              <w:pStyle w:val="TF"/>
              <w:jc w:val="left"/>
            </w:pPr>
            <w:r w:rsidRPr="00E30083">
              <w:rPr>
                <w:rFonts w:hint="eastAsia"/>
                <w:b w:val="0"/>
                <w:sz w:val="18"/>
                <w:lang w:eastAsia="zh-CN"/>
              </w:rPr>
              <w:t>This case represents a successful update</w:t>
            </w:r>
            <w:r w:rsidRPr="00E30083">
              <w:rPr>
                <w:b w:val="0"/>
                <w:sz w:val="18"/>
                <w:lang w:eastAsia="zh-CN"/>
              </w:rPr>
              <w:t xml:space="preserve"> of the NF service consumer (e.g</w:t>
            </w:r>
            <w:r w:rsidRPr="00E30083">
              <w:rPr>
                <w:rFonts w:hint="eastAsia"/>
                <w:b w:val="0"/>
                <w:sz w:val="18"/>
                <w:lang w:eastAsia="zh-CN"/>
              </w:rPr>
              <w:t>.</w:t>
            </w:r>
            <w:r w:rsidRPr="00E30083">
              <w:rPr>
                <w:b w:val="0"/>
                <w:sz w:val="18"/>
                <w:lang w:eastAsia="zh-CN"/>
              </w:rPr>
              <w:t xml:space="preserve"> AMF)</w:t>
            </w:r>
            <w:r w:rsidRPr="00E30083">
              <w:rPr>
                <w:b w:val="0"/>
                <w:sz w:val="18"/>
              </w:rPr>
              <w:t>with NSSAI availability information.</w:t>
            </w:r>
            <w:r w:rsidRPr="00E30083">
              <w:t xml:space="preserve"> </w:t>
            </w:r>
          </w:p>
        </w:tc>
      </w:tr>
      <w:tr w:rsidR="006A03D8" w:rsidRPr="00E30083" w14:paraId="4E851F78"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9E1432" w14:textId="77777777" w:rsidR="006A03D8" w:rsidRPr="00E30083" w:rsidRDefault="006A03D8" w:rsidP="006A03D8">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3879AA9D"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E932AD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DE6F56"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622729" w14:textId="77777777" w:rsidR="006A03D8" w:rsidRPr="00E30083" w:rsidRDefault="006A03D8" w:rsidP="006A03D8">
            <w:pPr>
              <w:pStyle w:val="TAL"/>
              <w:rPr>
                <w:b/>
                <w:lang w:eastAsia="zh-CN"/>
              </w:rPr>
            </w:pPr>
            <w:r>
              <w:t xml:space="preserve">Temporary redirection. The NF service consumer shall generate a Location header field containing a URI </w:t>
            </w:r>
            <w:r w:rsidRPr="006A03D8">
              <w:rPr>
                <w:rFonts w:eastAsiaTheme="minorEastAsia"/>
              </w:rPr>
              <w:t>pointing</w:t>
            </w:r>
            <w:r>
              <w:t xml:space="preserve"> to the endpoint of another NF service consumer to which the notification should be sent.</w:t>
            </w:r>
          </w:p>
        </w:tc>
      </w:tr>
      <w:tr w:rsidR="006A03D8" w:rsidRPr="00E30083" w14:paraId="294E0685"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514AF" w14:textId="77777777" w:rsidR="006A03D8" w:rsidRPr="00E30083" w:rsidRDefault="006A03D8" w:rsidP="006A03D8">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17C77277"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97F007E"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842C3A0"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57D9DF" w14:textId="77777777" w:rsidR="006A03D8" w:rsidRPr="00E30083" w:rsidRDefault="006A03D8" w:rsidP="006A03D8">
            <w:pPr>
              <w:pStyle w:val="TAL"/>
              <w:rPr>
                <w:b/>
                <w:lang w:eastAsia="zh-CN"/>
              </w:rPr>
            </w:pPr>
            <w:r>
              <w:t xml:space="preserve">Permanent redirection. The NF service consumer shall generate a Location header field containing a URI pointing to the </w:t>
            </w:r>
            <w:r w:rsidRPr="006A03D8">
              <w:rPr>
                <w:rFonts w:eastAsiaTheme="minorEastAsia"/>
              </w:rPr>
              <w:t>endpoint</w:t>
            </w:r>
            <w:r>
              <w:t xml:space="preserve"> of another NF service consumer to which the notification should be sent.</w:t>
            </w:r>
          </w:p>
        </w:tc>
      </w:tr>
      <w:tr w:rsidR="00780322" w:rsidRPr="00E30083" w14:paraId="55EC133F"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315CF33C" w14:textId="77777777" w:rsidR="00780322" w:rsidRPr="00E30083" w:rsidRDefault="00780322" w:rsidP="00780322">
            <w:pPr>
              <w:pStyle w:val="TAN"/>
              <w:rPr>
                <w:b/>
                <w:lang w:eastAsia="zh-CN"/>
              </w:rPr>
            </w:pPr>
            <w:r w:rsidRPr="00A52A49">
              <w:t>NOTE:</w:t>
            </w:r>
            <w:r w:rsidRPr="00A52A49">
              <w:tab/>
              <w:t>The mandatory HTTP error status codes for the POST method listed in Table 5.2.7.1-1 of 3GPP TS 29.500 [4] other than those specified in the table above also apply, with a ProblemDetails data type (see clause 5.2.7 of 3GPP TS 29.500 [4]).</w:t>
            </w:r>
          </w:p>
        </w:tc>
      </w:tr>
    </w:tbl>
    <w:p w14:paraId="5CAB388B" w14:textId="77777777" w:rsidR="00B02215" w:rsidRDefault="00B02215" w:rsidP="00B02215"/>
    <w:p w14:paraId="2FA5127A" w14:textId="77777777" w:rsidR="006A03D8" w:rsidRDefault="006A03D8" w:rsidP="006A03D8">
      <w:pPr>
        <w:pStyle w:val="TH"/>
      </w:pPr>
      <w:r w:rsidRPr="00D67AB2">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DE61FAB" w14:textId="77777777" w:rsidTr="007112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C28DF6" w14:textId="77777777" w:rsidR="006A03D8" w:rsidRPr="00D67AB2" w:rsidRDefault="006A03D8" w:rsidP="0071129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CD06AF" w14:textId="77777777" w:rsidR="006A03D8" w:rsidRPr="00D67AB2" w:rsidRDefault="006A03D8" w:rsidP="0071129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64C22" w14:textId="77777777" w:rsidR="006A03D8" w:rsidRPr="00D67AB2" w:rsidRDefault="006A03D8" w:rsidP="0071129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235EB0" w14:textId="77777777" w:rsidR="006A03D8" w:rsidRPr="00D67AB2" w:rsidRDefault="006A03D8" w:rsidP="0071129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F45178" w14:textId="77777777" w:rsidR="006A03D8" w:rsidRPr="00D67AB2" w:rsidRDefault="006A03D8" w:rsidP="0071129F">
            <w:pPr>
              <w:pStyle w:val="TAH"/>
            </w:pPr>
            <w:r w:rsidRPr="00D67AB2">
              <w:t>Description</w:t>
            </w:r>
          </w:p>
        </w:tc>
      </w:tr>
      <w:tr w:rsidR="006A03D8" w:rsidRPr="00D67AB2" w14:paraId="0F586D6C" w14:textId="77777777" w:rsidTr="007112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59AA01" w14:textId="77777777" w:rsidR="006A03D8" w:rsidRPr="00D67AB2" w:rsidRDefault="006A03D8" w:rsidP="0071129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DBBBC3" w14:textId="77777777" w:rsidR="006A03D8" w:rsidRPr="00D67AB2" w:rsidRDefault="006A03D8" w:rsidP="0071129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BEE1AF" w14:textId="77777777" w:rsidR="006A03D8" w:rsidRPr="00D67AB2" w:rsidRDefault="006A03D8" w:rsidP="0071129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E4D91C" w14:textId="77777777" w:rsidR="006A03D8" w:rsidRPr="00D67AB2" w:rsidRDefault="006A03D8" w:rsidP="0071129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69B52E" w14:textId="77777777" w:rsidR="006A03D8" w:rsidRPr="00D67AB2" w:rsidRDefault="006A03D8" w:rsidP="0071129F">
            <w:pPr>
              <w:pStyle w:val="TAL"/>
            </w:pPr>
            <w:r w:rsidRPr="00D70312">
              <w:t>A URI pointing to the endpoint of another NF service consumer to which the notification should be sent</w:t>
            </w:r>
          </w:p>
        </w:tc>
      </w:tr>
      <w:tr w:rsidR="006A03D8" w:rsidRPr="00D67AB2" w14:paraId="59BD67A3" w14:textId="77777777" w:rsidTr="007112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6A7531" w14:textId="77777777" w:rsidR="006A03D8" w:rsidRDefault="006A03D8" w:rsidP="0071129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1EB20A" w14:textId="77777777" w:rsidR="006A03D8" w:rsidRDefault="006A03D8" w:rsidP="0071129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A11048" w14:textId="77777777" w:rsidR="006A03D8" w:rsidRDefault="006A03D8" w:rsidP="0071129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FA9483" w14:textId="77777777" w:rsidR="006A03D8" w:rsidRPr="00D67AB2" w:rsidRDefault="006A03D8" w:rsidP="0071129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20572F" w14:textId="77777777" w:rsidR="006A03D8" w:rsidRPr="00D70312" w:rsidRDefault="006A03D8" w:rsidP="0071129F">
            <w:pPr>
              <w:pStyle w:val="TAL"/>
            </w:pPr>
            <w:r w:rsidRPr="00525507">
              <w:t>Identifier of the target NF (service) instance ID towards which the request is redirected</w:t>
            </w:r>
          </w:p>
        </w:tc>
      </w:tr>
    </w:tbl>
    <w:p w14:paraId="523DAF95" w14:textId="77777777" w:rsidR="006A03D8" w:rsidRDefault="006A03D8" w:rsidP="006A03D8">
      <w:pPr>
        <w:pStyle w:val="TH"/>
      </w:pPr>
    </w:p>
    <w:p w14:paraId="2385B907"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3AECD018" w14:textId="77777777" w:rsidTr="0071129F">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5C180979" w14:textId="77777777" w:rsidR="006A03D8" w:rsidRPr="00D67AB2" w:rsidRDefault="006A03D8" w:rsidP="0071129F">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1304F2F" w14:textId="77777777" w:rsidR="006A03D8" w:rsidRPr="00D67AB2" w:rsidRDefault="006A03D8" w:rsidP="0071129F">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555A8AF3" w14:textId="77777777" w:rsidR="006A03D8" w:rsidRPr="00D67AB2" w:rsidRDefault="006A03D8" w:rsidP="0071129F">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0D91740E" w14:textId="77777777" w:rsidR="006A03D8" w:rsidRPr="00D67AB2" w:rsidRDefault="006A03D8" w:rsidP="0071129F">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01E0685" w14:textId="77777777" w:rsidR="006A03D8" w:rsidRPr="00D67AB2" w:rsidRDefault="006A03D8" w:rsidP="0071129F">
            <w:pPr>
              <w:pStyle w:val="TAH"/>
            </w:pPr>
            <w:r w:rsidRPr="00D67AB2">
              <w:t>Description</w:t>
            </w:r>
          </w:p>
        </w:tc>
      </w:tr>
      <w:tr w:rsidR="006A03D8" w:rsidRPr="00D67AB2" w14:paraId="7A9243AF" w14:textId="77777777" w:rsidTr="0071129F">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9F7EFE7" w14:textId="77777777" w:rsidR="006A03D8" w:rsidRPr="00D67AB2" w:rsidRDefault="006A03D8" w:rsidP="0071129F">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27BB39D3" w14:textId="77777777" w:rsidR="006A03D8" w:rsidRPr="00D67AB2" w:rsidRDefault="006A03D8" w:rsidP="0071129F">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54A62360" w14:textId="77777777" w:rsidR="006A03D8" w:rsidRPr="00D67AB2" w:rsidRDefault="006A03D8" w:rsidP="0071129F">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04A7FDE9" w14:textId="77777777" w:rsidR="006A03D8" w:rsidRPr="00D67AB2" w:rsidRDefault="006A03D8" w:rsidP="0071129F">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3BC47391" w14:textId="77777777" w:rsidR="006A03D8" w:rsidRPr="00D67AB2" w:rsidRDefault="006A03D8" w:rsidP="0071129F">
            <w:pPr>
              <w:pStyle w:val="TAL"/>
            </w:pPr>
            <w:r w:rsidRPr="00D70312">
              <w:t>A URI pointing to the endpoint of another NF service consumer to which the notification should be sent</w:t>
            </w:r>
          </w:p>
        </w:tc>
      </w:tr>
      <w:tr w:rsidR="006A03D8" w:rsidRPr="00D67AB2" w14:paraId="686DB650" w14:textId="77777777" w:rsidTr="0071129F">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83B91C0" w14:textId="77777777" w:rsidR="006A03D8" w:rsidRDefault="006A03D8" w:rsidP="0071129F">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0053524A" w14:textId="77777777" w:rsidR="006A03D8" w:rsidRDefault="006A03D8" w:rsidP="0071129F">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178884B4" w14:textId="77777777" w:rsidR="006A03D8" w:rsidRDefault="006A03D8" w:rsidP="0071129F">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6B579A1F" w14:textId="77777777" w:rsidR="006A03D8" w:rsidRPr="00D67AB2" w:rsidRDefault="006A03D8" w:rsidP="0071129F">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AC09054" w14:textId="77777777" w:rsidR="006A03D8" w:rsidRPr="00D70312" w:rsidRDefault="006A03D8" w:rsidP="0071129F">
            <w:pPr>
              <w:pStyle w:val="TAL"/>
            </w:pPr>
            <w:r w:rsidRPr="00525507">
              <w:t>Identifier of the target NF (service) instance ID towards which the request is redirected</w:t>
            </w:r>
          </w:p>
        </w:tc>
      </w:tr>
    </w:tbl>
    <w:p w14:paraId="53F8060F" w14:textId="77777777" w:rsidR="006A03D8" w:rsidRPr="006A03D8" w:rsidRDefault="006A03D8" w:rsidP="00B02215"/>
    <w:p w14:paraId="6D0D55F9" w14:textId="77777777" w:rsidR="00B02215" w:rsidRPr="00630AB6" w:rsidRDefault="00B02215" w:rsidP="00B02215">
      <w:pPr>
        <w:pStyle w:val="Heading3"/>
      </w:pPr>
      <w:bookmarkStart w:id="1005" w:name="_Toc20142385"/>
      <w:bookmarkStart w:id="1006" w:name="_Toc34217331"/>
      <w:bookmarkStart w:id="1007" w:name="_Toc34217483"/>
      <w:bookmarkStart w:id="1008" w:name="_Toc39051846"/>
      <w:bookmarkStart w:id="1009" w:name="_Toc43210418"/>
      <w:bookmarkStart w:id="1010" w:name="_Toc49853325"/>
      <w:bookmarkStart w:id="1011" w:name="_Toc56530115"/>
      <w:bookmarkStart w:id="1012" w:name="_Toc67686631"/>
      <w:r w:rsidRPr="00630AB6">
        <w:lastRenderedPageBreak/>
        <w:t>6.2.6</w:t>
      </w:r>
      <w:r w:rsidRPr="00630AB6">
        <w:tab/>
        <w:t>Data Model</w:t>
      </w:r>
      <w:bookmarkEnd w:id="1005"/>
      <w:bookmarkEnd w:id="1006"/>
      <w:bookmarkEnd w:id="1007"/>
      <w:bookmarkEnd w:id="1008"/>
      <w:bookmarkEnd w:id="1009"/>
      <w:bookmarkEnd w:id="1010"/>
      <w:bookmarkEnd w:id="1011"/>
      <w:bookmarkEnd w:id="1012"/>
    </w:p>
    <w:p w14:paraId="33A81A35" w14:textId="77777777" w:rsidR="00B02215" w:rsidRPr="00630AB6" w:rsidRDefault="00B02215" w:rsidP="00B02215">
      <w:pPr>
        <w:pStyle w:val="Heading4"/>
      </w:pPr>
      <w:bookmarkStart w:id="1013" w:name="_Toc20142386"/>
      <w:bookmarkStart w:id="1014" w:name="_Toc34217332"/>
      <w:bookmarkStart w:id="1015" w:name="_Toc34217484"/>
      <w:bookmarkStart w:id="1016" w:name="_Toc39051847"/>
      <w:bookmarkStart w:id="1017" w:name="_Toc43210419"/>
      <w:bookmarkStart w:id="1018" w:name="_Toc49853326"/>
      <w:bookmarkStart w:id="1019" w:name="_Toc56530116"/>
      <w:bookmarkStart w:id="1020" w:name="_Toc67686632"/>
      <w:r w:rsidRPr="00630AB6">
        <w:t>6.2.6.1</w:t>
      </w:r>
      <w:r w:rsidRPr="00630AB6">
        <w:tab/>
        <w:t>General</w:t>
      </w:r>
      <w:bookmarkEnd w:id="1013"/>
      <w:bookmarkEnd w:id="1014"/>
      <w:bookmarkEnd w:id="1015"/>
      <w:bookmarkEnd w:id="1016"/>
      <w:bookmarkEnd w:id="1017"/>
      <w:bookmarkEnd w:id="1018"/>
      <w:bookmarkEnd w:id="1019"/>
      <w:bookmarkEnd w:id="1020"/>
    </w:p>
    <w:p w14:paraId="53023AB2" w14:textId="77777777" w:rsidR="00B02215" w:rsidRPr="00630AB6" w:rsidRDefault="00B02215" w:rsidP="00B02215">
      <w:r w:rsidRPr="00630AB6">
        <w:t xml:space="preserve">This </w:t>
      </w:r>
      <w:r>
        <w:t>clause</w:t>
      </w:r>
      <w:r w:rsidRPr="00630AB6">
        <w:t xml:space="preserve"> specifies the application data model supported by the API.</w:t>
      </w:r>
    </w:p>
    <w:p w14:paraId="17929788" w14:textId="77777777" w:rsidR="00B02215" w:rsidRPr="00630AB6" w:rsidRDefault="00B02215" w:rsidP="00B02215">
      <w:r w:rsidRPr="00630AB6">
        <w:t>Table 6.2.6.1-1 specifies the data types defined for the Nnssf_NSSAIAvailability service based interface protocol.</w:t>
      </w:r>
    </w:p>
    <w:p w14:paraId="6DCC0037" w14:textId="77777777" w:rsidR="00B02215" w:rsidRPr="000D12E5" w:rsidRDefault="00B02215" w:rsidP="00B02215">
      <w:pPr>
        <w:pStyle w:val="TH"/>
      </w:pPr>
      <w:r w:rsidRPr="000D12E5">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138E7AA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46312695"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66A1EB7B"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6CD3C737" w14:textId="77777777" w:rsidR="00B02215" w:rsidRPr="00E30083" w:rsidRDefault="00B02215" w:rsidP="002A65CD">
            <w:pPr>
              <w:pStyle w:val="TAH"/>
            </w:pPr>
            <w:r w:rsidRPr="00E30083">
              <w:t>Description</w:t>
            </w:r>
          </w:p>
        </w:tc>
      </w:tr>
      <w:tr w:rsidR="00B02215" w:rsidRPr="00E30083" w14:paraId="13AD51B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C03FAE9"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1FBD96DC"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47514412"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356F3B2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B239D08"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204C42C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28AAA456"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DE74BB"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073C2A32"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2A2B8566"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62A96D99"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4E7077D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30DDDC"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52BC160A"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14A664A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1723CB9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BB35CA2"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3AF59CA7"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7B87786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294BE6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4FE65" w14:textId="77777777" w:rsidR="00B02215" w:rsidRPr="00E30083" w:rsidRDefault="00B02215" w:rsidP="002A65CD">
            <w:pPr>
              <w:pStyle w:val="TAL"/>
            </w:pPr>
          </w:p>
          <w:p w14:paraId="18E0538B"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70F1AFB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02EF16D7" w14:textId="77777777" w:rsidR="00B02215" w:rsidRPr="00E30083" w:rsidRDefault="00B02215" w:rsidP="002A65CD">
            <w:pPr>
              <w:pStyle w:val="TAL"/>
              <w:rPr>
                <w:rFonts w:cs="Arial"/>
                <w:szCs w:val="18"/>
              </w:rPr>
            </w:pPr>
            <w:r w:rsidRPr="00E30083">
              <w:rPr>
                <w:rFonts w:cs="Arial"/>
                <w:szCs w:val="18"/>
              </w:rPr>
              <w:t>This contains the JSON Patch instructions for updating the Nssai availability data information at the NSSF.</w:t>
            </w:r>
          </w:p>
        </w:tc>
      </w:tr>
      <w:tr w:rsidR="00B02215" w:rsidRPr="00E30083" w14:paraId="7234EC8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FCE507E"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08F2D7AE"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6748E2E2"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BDF9D3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3634E4F"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3C0275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3DB2B53C"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0A7CD24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C9ECF00"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1377F730"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7C52AB26" w14:textId="77777777" w:rsidR="00B02215" w:rsidRPr="00E30083" w:rsidRDefault="00B02215" w:rsidP="002A65CD">
            <w:pPr>
              <w:pStyle w:val="TAL"/>
              <w:rPr>
                <w:rFonts w:cs="Arial"/>
                <w:szCs w:val="18"/>
              </w:rPr>
            </w:pPr>
            <w:r w:rsidRPr="00E30083">
              <w:rPr>
                <w:rFonts w:cs="Arial"/>
                <w:szCs w:val="18"/>
              </w:rPr>
              <w:t>This contains the information for created event subscription.</w:t>
            </w:r>
          </w:p>
        </w:tc>
      </w:tr>
      <w:tr w:rsidR="00B02215" w:rsidRPr="00E30083" w14:paraId="2A46CC59"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19BE932"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054E2997"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229E343D" w14:textId="77777777" w:rsidR="00B02215" w:rsidRPr="00E30083" w:rsidRDefault="00B02215" w:rsidP="002A65CD">
            <w:pPr>
              <w:pStyle w:val="TAL"/>
              <w:rPr>
                <w:rFonts w:cs="Arial"/>
                <w:szCs w:val="18"/>
              </w:rPr>
            </w:pPr>
          </w:p>
        </w:tc>
      </w:tr>
    </w:tbl>
    <w:p w14:paraId="791A310B" w14:textId="77777777" w:rsidR="00B02215" w:rsidRPr="00630AB6" w:rsidRDefault="00B02215" w:rsidP="00B02215"/>
    <w:p w14:paraId="7CD87478" w14:textId="77777777" w:rsidR="00B02215" w:rsidRPr="00630AB6" w:rsidRDefault="00B02215" w:rsidP="00B02215">
      <w:r w:rsidRPr="00630AB6">
        <w:t>Table 6.2.6.1-2 specifies data types re-used by the Nnssf service based interface protocol from other specifications.</w:t>
      </w:r>
    </w:p>
    <w:p w14:paraId="16F91B01" w14:textId="77777777" w:rsidR="00B02215" w:rsidRPr="000D12E5" w:rsidRDefault="00B02215" w:rsidP="00B02215">
      <w:pPr>
        <w:pStyle w:val="TH"/>
      </w:pPr>
      <w:r w:rsidRPr="000D12E5">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781E90A5" w14:textId="77777777" w:rsidTr="002A65CD">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6D8DAF21"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F8486E9" w14:textId="77777777" w:rsidR="00B02215" w:rsidRPr="00E30083" w:rsidRDefault="00B02215" w:rsidP="002A65CD">
            <w:pPr>
              <w:pStyle w:val="TAH"/>
            </w:pPr>
            <w:r w:rsidRPr="00E30083">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14:paraId="4A3897A6" w14:textId="77777777" w:rsidR="00B02215" w:rsidRPr="00E30083" w:rsidRDefault="00B02215" w:rsidP="002A65CD">
            <w:pPr>
              <w:pStyle w:val="TAH"/>
            </w:pPr>
            <w:r w:rsidRPr="00E30083">
              <w:t>Comments</w:t>
            </w:r>
          </w:p>
        </w:tc>
      </w:tr>
      <w:tr w:rsidR="00B02215" w:rsidRPr="00E30083" w14:paraId="7D484E8B" w14:textId="77777777" w:rsidTr="002A65CD">
        <w:trPr>
          <w:jc w:val="center"/>
        </w:trPr>
        <w:tc>
          <w:tcPr>
            <w:tcW w:w="2032" w:type="dxa"/>
            <w:tcBorders>
              <w:top w:val="single" w:sz="4" w:space="0" w:color="auto"/>
              <w:left w:val="single" w:sz="4" w:space="0" w:color="auto"/>
              <w:bottom w:val="single" w:sz="4" w:space="0" w:color="auto"/>
              <w:right w:val="single" w:sz="4" w:space="0" w:color="auto"/>
            </w:tcBorders>
          </w:tcPr>
          <w:p w14:paraId="47A005DF"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10E26A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tcBorders>
              <w:top w:val="single" w:sz="4" w:space="0" w:color="auto"/>
              <w:left w:val="single" w:sz="4" w:space="0" w:color="auto"/>
              <w:bottom w:val="single" w:sz="4" w:space="0" w:color="auto"/>
              <w:right w:val="single" w:sz="4" w:space="0" w:color="auto"/>
            </w:tcBorders>
          </w:tcPr>
          <w:p w14:paraId="76ED00E5"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4DF1273A" w14:textId="77777777" w:rsidTr="002A65CD">
        <w:trPr>
          <w:jc w:val="center"/>
        </w:trPr>
        <w:tc>
          <w:tcPr>
            <w:tcW w:w="2032" w:type="dxa"/>
            <w:tcBorders>
              <w:top w:val="single" w:sz="4" w:space="0" w:color="auto"/>
              <w:left w:val="single" w:sz="4" w:space="0" w:color="auto"/>
              <w:bottom w:val="single" w:sz="4" w:space="0" w:color="auto"/>
              <w:right w:val="single" w:sz="4" w:space="0" w:color="auto"/>
            </w:tcBorders>
          </w:tcPr>
          <w:p w14:paraId="59FA265A" w14:textId="77777777" w:rsidR="00B02215" w:rsidRPr="00E30083" w:rsidRDefault="00B02215" w:rsidP="002A65CD">
            <w:pPr>
              <w:pStyle w:val="TAL"/>
              <w:rPr>
                <w:lang w:eastAsia="zh-CN"/>
              </w:rPr>
            </w:pPr>
            <w:r w:rsidRPr="00E30083">
              <w:rPr>
                <w:rFonts w:hint="eastAsia"/>
                <w:lang w:eastAsia="zh-CN"/>
              </w:rPr>
              <w:t>Snssai</w:t>
            </w:r>
          </w:p>
        </w:tc>
        <w:tc>
          <w:tcPr>
            <w:tcW w:w="1747" w:type="dxa"/>
            <w:tcBorders>
              <w:top w:val="single" w:sz="4" w:space="0" w:color="auto"/>
              <w:left w:val="single" w:sz="4" w:space="0" w:color="auto"/>
              <w:bottom w:val="single" w:sz="4" w:space="0" w:color="auto"/>
              <w:right w:val="single" w:sz="4" w:space="0" w:color="auto"/>
            </w:tcBorders>
          </w:tcPr>
          <w:p w14:paraId="6C9E2E46"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tcBorders>
              <w:top w:val="single" w:sz="4" w:space="0" w:color="auto"/>
              <w:left w:val="single" w:sz="4" w:space="0" w:color="auto"/>
              <w:bottom w:val="single" w:sz="4" w:space="0" w:color="auto"/>
              <w:right w:val="single" w:sz="4" w:space="0" w:color="auto"/>
            </w:tcBorders>
          </w:tcPr>
          <w:p w14:paraId="0B621CA2" w14:textId="77777777" w:rsidR="00B02215" w:rsidRPr="00E30083" w:rsidRDefault="00B02215" w:rsidP="002A65CD">
            <w:pPr>
              <w:pStyle w:val="TAL"/>
              <w:rPr>
                <w:rFonts w:cs="Arial"/>
                <w:szCs w:val="18"/>
              </w:rPr>
            </w:pPr>
          </w:p>
        </w:tc>
      </w:tr>
      <w:tr w:rsidR="00B02215" w:rsidRPr="00E30083" w14:paraId="6CAA7DB4" w14:textId="77777777" w:rsidTr="002A65CD">
        <w:trPr>
          <w:jc w:val="center"/>
        </w:trPr>
        <w:tc>
          <w:tcPr>
            <w:tcW w:w="2032" w:type="dxa"/>
            <w:tcBorders>
              <w:top w:val="single" w:sz="4" w:space="0" w:color="auto"/>
              <w:left w:val="single" w:sz="4" w:space="0" w:color="auto"/>
              <w:bottom w:val="single" w:sz="4" w:space="0" w:color="auto"/>
              <w:right w:val="single" w:sz="4" w:space="0" w:color="auto"/>
            </w:tcBorders>
          </w:tcPr>
          <w:p w14:paraId="377AB4A3" w14:textId="77777777" w:rsidR="00B02215" w:rsidRPr="00E30083" w:rsidRDefault="00B02215" w:rsidP="002A65CD">
            <w:pPr>
              <w:pStyle w:val="TAL"/>
              <w:rPr>
                <w:lang w:eastAsia="zh-CN"/>
              </w:rPr>
            </w:pPr>
            <w:r w:rsidRPr="00E30083">
              <w:rPr>
                <w:rFonts w:hint="eastAsia"/>
                <w:lang w:eastAsia="zh-CN"/>
              </w:rPr>
              <w:t>PatchItem</w:t>
            </w:r>
          </w:p>
        </w:tc>
        <w:tc>
          <w:tcPr>
            <w:tcW w:w="1747" w:type="dxa"/>
            <w:tcBorders>
              <w:top w:val="single" w:sz="4" w:space="0" w:color="auto"/>
              <w:left w:val="single" w:sz="4" w:space="0" w:color="auto"/>
              <w:bottom w:val="single" w:sz="4" w:space="0" w:color="auto"/>
              <w:right w:val="single" w:sz="4" w:space="0" w:color="auto"/>
            </w:tcBorders>
          </w:tcPr>
          <w:p w14:paraId="79709F83"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tcBorders>
              <w:top w:val="single" w:sz="4" w:space="0" w:color="auto"/>
              <w:left w:val="single" w:sz="4" w:space="0" w:color="auto"/>
              <w:bottom w:val="single" w:sz="4" w:space="0" w:color="auto"/>
              <w:right w:val="single" w:sz="4" w:space="0" w:color="auto"/>
            </w:tcBorders>
          </w:tcPr>
          <w:p w14:paraId="70A45DAC"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002C3EED" w14:textId="77777777" w:rsidTr="002A65CD">
        <w:trPr>
          <w:jc w:val="center"/>
        </w:trPr>
        <w:tc>
          <w:tcPr>
            <w:tcW w:w="2032" w:type="dxa"/>
            <w:tcBorders>
              <w:top w:val="single" w:sz="4" w:space="0" w:color="auto"/>
              <w:left w:val="single" w:sz="4" w:space="0" w:color="auto"/>
              <w:bottom w:val="single" w:sz="4" w:space="0" w:color="auto"/>
              <w:right w:val="single" w:sz="4" w:space="0" w:color="auto"/>
            </w:tcBorders>
          </w:tcPr>
          <w:p w14:paraId="63A543B8" w14:textId="77777777" w:rsidR="00B02215" w:rsidRPr="00E30083" w:rsidRDefault="00B02215" w:rsidP="002A65CD">
            <w:pPr>
              <w:pStyle w:val="TAL"/>
              <w:rPr>
                <w:lang w:eastAsia="zh-CN"/>
              </w:rPr>
            </w:pPr>
            <w:r w:rsidRPr="00E30083">
              <w:t>DateTime</w:t>
            </w:r>
          </w:p>
        </w:tc>
        <w:tc>
          <w:tcPr>
            <w:tcW w:w="1747" w:type="dxa"/>
            <w:tcBorders>
              <w:top w:val="single" w:sz="4" w:space="0" w:color="auto"/>
              <w:left w:val="single" w:sz="4" w:space="0" w:color="auto"/>
              <w:bottom w:val="single" w:sz="4" w:space="0" w:color="auto"/>
              <w:right w:val="single" w:sz="4" w:space="0" w:color="auto"/>
            </w:tcBorders>
          </w:tcPr>
          <w:p w14:paraId="5623E83F" w14:textId="77777777" w:rsidR="00B02215" w:rsidRPr="00E30083" w:rsidRDefault="00B02215" w:rsidP="002A65CD">
            <w:pPr>
              <w:pStyle w:val="TAL"/>
            </w:pPr>
            <w:r w:rsidRPr="00E30083">
              <w:t>3GPP TS 29.571 [7]</w:t>
            </w:r>
          </w:p>
        </w:tc>
        <w:tc>
          <w:tcPr>
            <w:tcW w:w="5395" w:type="dxa"/>
            <w:tcBorders>
              <w:top w:val="single" w:sz="4" w:space="0" w:color="auto"/>
              <w:left w:val="single" w:sz="4" w:space="0" w:color="auto"/>
              <w:bottom w:val="single" w:sz="4" w:space="0" w:color="auto"/>
              <w:right w:val="single" w:sz="4" w:space="0" w:color="auto"/>
            </w:tcBorders>
          </w:tcPr>
          <w:p w14:paraId="3A91A323" w14:textId="77777777" w:rsidR="00B02215" w:rsidRPr="00E30083" w:rsidRDefault="00B02215" w:rsidP="002A65CD">
            <w:pPr>
              <w:pStyle w:val="TAL"/>
              <w:rPr>
                <w:rFonts w:cs="Arial"/>
                <w:szCs w:val="18"/>
              </w:rPr>
            </w:pPr>
          </w:p>
        </w:tc>
      </w:tr>
      <w:tr w:rsidR="00B02215" w:rsidRPr="00E30083" w14:paraId="63F086E1" w14:textId="77777777" w:rsidTr="002A65CD">
        <w:trPr>
          <w:jc w:val="center"/>
        </w:trPr>
        <w:tc>
          <w:tcPr>
            <w:tcW w:w="2032" w:type="dxa"/>
            <w:tcBorders>
              <w:top w:val="single" w:sz="4" w:space="0" w:color="auto"/>
              <w:left w:val="single" w:sz="4" w:space="0" w:color="auto"/>
              <w:bottom w:val="single" w:sz="4" w:space="0" w:color="auto"/>
              <w:right w:val="single" w:sz="4" w:space="0" w:color="auto"/>
            </w:tcBorders>
          </w:tcPr>
          <w:p w14:paraId="3C76A8F8" w14:textId="77777777" w:rsidR="00B02215" w:rsidRPr="00E30083" w:rsidRDefault="00B02215" w:rsidP="002A65CD">
            <w:pPr>
              <w:pStyle w:val="TAL"/>
            </w:pPr>
            <w:r w:rsidRPr="00E30083">
              <w:t>TaiRange</w:t>
            </w:r>
          </w:p>
        </w:tc>
        <w:tc>
          <w:tcPr>
            <w:tcW w:w="1747" w:type="dxa"/>
            <w:tcBorders>
              <w:top w:val="single" w:sz="4" w:space="0" w:color="auto"/>
              <w:left w:val="single" w:sz="4" w:space="0" w:color="auto"/>
              <w:bottom w:val="single" w:sz="4" w:space="0" w:color="auto"/>
              <w:right w:val="single" w:sz="4" w:space="0" w:color="auto"/>
            </w:tcBorders>
          </w:tcPr>
          <w:p w14:paraId="2F3D05A4" w14:textId="77777777" w:rsidR="00B02215" w:rsidRPr="00E30083" w:rsidRDefault="00B02215" w:rsidP="002A65CD">
            <w:pPr>
              <w:pStyle w:val="TAL"/>
            </w:pPr>
            <w:r w:rsidRPr="00E30083">
              <w:t>3GPP TS 29.510 [13]</w:t>
            </w:r>
          </w:p>
        </w:tc>
        <w:tc>
          <w:tcPr>
            <w:tcW w:w="5395" w:type="dxa"/>
            <w:tcBorders>
              <w:top w:val="single" w:sz="4" w:space="0" w:color="auto"/>
              <w:left w:val="single" w:sz="4" w:space="0" w:color="auto"/>
              <w:bottom w:val="single" w:sz="4" w:space="0" w:color="auto"/>
              <w:right w:val="single" w:sz="4" w:space="0" w:color="auto"/>
            </w:tcBorders>
          </w:tcPr>
          <w:p w14:paraId="530E3ABF" w14:textId="77777777" w:rsidR="00B02215" w:rsidRPr="00E30083" w:rsidRDefault="00B02215" w:rsidP="002A65CD">
            <w:pPr>
              <w:pStyle w:val="TAL"/>
              <w:rPr>
                <w:rFonts w:cs="Arial"/>
                <w:szCs w:val="18"/>
              </w:rPr>
            </w:pPr>
          </w:p>
        </w:tc>
      </w:tr>
    </w:tbl>
    <w:p w14:paraId="1D73493F" w14:textId="77777777" w:rsidR="00B02215" w:rsidRPr="00630AB6" w:rsidRDefault="00B02215" w:rsidP="00B02215"/>
    <w:p w14:paraId="6ACDB1C1" w14:textId="77777777" w:rsidR="00B02215" w:rsidRPr="00630AB6" w:rsidRDefault="00B02215" w:rsidP="00B02215">
      <w:pPr>
        <w:pStyle w:val="Heading4"/>
        <w:rPr>
          <w:lang w:val="en-US"/>
        </w:rPr>
      </w:pPr>
      <w:bookmarkStart w:id="1021" w:name="_Toc20142387"/>
      <w:bookmarkStart w:id="1022" w:name="_Toc34217333"/>
      <w:bookmarkStart w:id="1023" w:name="_Toc34217485"/>
      <w:bookmarkStart w:id="1024" w:name="_Toc39051848"/>
      <w:bookmarkStart w:id="1025" w:name="_Toc43210420"/>
      <w:bookmarkStart w:id="1026" w:name="_Toc49853327"/>
      <w:bookmarkStart w:id="1027" w:name="_Toc56530117"/>
      <w:bookmarkStart w:id="1028" w:name="_Toc67686633"/>
      <w:r w:rsidRPr="00630AB6">
        <w:rPr>
          <w:lang w:val="en-US"/>
        </w:rPr>
        <w:t>6.2.6.2</w:t>
      </w:r>
      <w:r w:rsidRPr="00630AB6">
        <w:rPr>
          <w:lang w:val="en-US"/>
        </w:rPr>
        <w:tab/>
        <w:t>Structured data types</w:t>
      </w:r>
      <w:bookmarkEnd w:id="1021"/>
      <w:bookmarkEnd w:id="1022"/>
      <w:bookmarkEnd w:id="1023"/>
      <w:bookmarkEnd w:id="1024"/>
      <w:bookmarkEnd w:id="1025"/>
      <w:bookmarkEnd w:id="1026"/>
      <w:bookmarkEnd w:id="1027"/>
      <w:bookmarkEnd w:id="1028"/>
    </w:p>
    <w:p w14:paraId="702917F8" w14:textId="77777777" w:rsidR="00B02215" w:rsidRPr="00630AB6" w:rsidRDefault="00B02215" w:rsidP="00B02215">
      <w:pPr>
        <w:pStyle w:val="Heading5"/>
      </w:pPr>
      <w:bookmarkStart w:id="1029" w:name="_Toc20142388"/>
      <w:bookmarkStart w:id="1030" w:name="_Toc34217334"/>
      <w:bookmarkStart w:id="1031" w:name="_Toc34217486"/>
      <w:bookmarkStart w:id="1032" w:name="_Toc39051849"/>
      <w:bookmarkStart w:id="1033" w:name="_Toc43210421"/>
      <w:bookmarkStart w:id="1034" w:name="_Toc49853328"/>
      <w:bookmarkStart w:id="1035" w:name="_Toc56530118"/>
      <w:bookmarkStart w:id="1036" w:name="_Toc67686634"/>
      <w:r w:rsidRPr="00630AB6">
        <w:t>6.2.6.2.1</w:t>
      </w:r>
      <w:r w:rsidRPr="00630AB6">
        <w:tab/>
        <w:t>Introduction</w:t>
      </w:r>
      <w:bookmarkEnd w:id="1029"/>
      <w:bookmarkEnd w:id="1030"/>
      <w:bookmarkEnd w:id="1031"/>
      <w:bookmarkEnd w:id="1032"/>
      <w:bookmarkEnd w:id="1033"/>
      <w:bookmarkEnd w:id="1034"/>
      <w:bookmarkEnd w:id="1035"/>
      <w:bookmarkEnd w:id="1036"/>
    </w:p>
    <w:p w14:paraId="738983CB" w14:textId="77777777" w:rsidR="00B02215" w:rsidRPr="00630AB6" w:rsidRDefault="00B02215" w:rsidP="00B02215">
      <w:r w:rsidRPr="00630AB6">
        <w:t xml:space="preserve">This </w:t>
      </w:r>
      <w:r>
        <w:t>clause</w:t>
      </w:r>
      <w:r w:rsidRPr="00630AB6">
        <w:t xml:space="preserve"> defines the structures to be used in resource representations.</w:t>
      </w:r>
    </w:p>
    <w:p w14:paraId="7D9208F0" w14:textId="77777777" w:rsidR="00B02215" w:rsidRPr="00630AB6" w:rsidRDefault="00B02215" w:rsidP="00B02215">
      <w:pPr>
        <w:pStyle w:val="Heading5"/>
      </w:pPr>
      <w:bookmarkStart w:id="1037" w:name="_Toc20142389"/>
      <w:bookmarkStart w:id="1038" w:name="_Toc34217335"/>
      <w:bookmarkStart w:id="1039" w:name="_Toc34217487"/>
      <w:bookmarkStart w:id="1040" w:name="_Toc39051850"/>
      <w:bookmarkStart w:id="1041" w:name="_Toc43210422"/>
      <w:bookmarkStart w:id="1042" w:name="_Toc49853329"/>
      <w:bookmarkStart w:id="1043" w:name="_Toc56530119"/>
      <w:bookmarkStart w:id="1044" w:name="_Toc67686635"/>
      <w:r w:rsidRPr="00630AB6">
        <w:lastRenderedPageBreak/>
        <w:t>6.2.6.2.2</w:t>
      </w:r>
      <w:r w:rsidRPr="00630AB6">
        <w:tab/>
        <w:t>Type: NssaiAvailabilityInfo</w:t>
      </w:r>
      <w:bookmarkEnd w:id="1037"/>
      <w:bookmarkEnd w:id="1038"/>
      <w:bookmarkEnd w:id="1039"/>
      <w:bookmarkEnd w:id="1040"/>
      <w:bookmarkEnd w:id="1041"/>
      <w:bookmarkEnd w:id="1042"/>
      <w:bookmarkEnd w:id="1043"/>
      <w:bookmarkEnd w:id="1044"/>
    </w:p>
    <w:p w14:paraId="666DEBAD"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2B4753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F73BDE"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C07C5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6E83B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BF340F"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CE89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868B1E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02E427"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39F79D16"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5224A3"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5484A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715222"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00F03B3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37EA730"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CE0D16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7CE24A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0D20B"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66AC63"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5CA87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B1D74DF"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54193D18"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67499BE5"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E7E01"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64AFB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EB6315C"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0E907882" w14:textId="77777777" w:rsidR="00B02215" w:rsidRPr="00E30083" w:rsidRDefault="00B02215" w:rsidP="002A65CD">
            <w:pPr>
              <w:pStyle w:val="TAL"/>
              <w:rPr>
                <w:lang w:eastAsia="zh-CN"/>
              </w:rPr>
            </w:pPr>
          </w:p>
          <w:p w14:paraId="576BBDC9" w14:textId="77777777" w:rsidR="00B02215" w:rsidRPr="00E30083" w:rsidRDefault="00B02215" w:rsidP="002A65CD">
            <w:pPr>
              <w:pStyle w:val="TAL"/>
              <w:rPr>
                <w:rFonts w:cs="Arial"/>
                <w:szCs w:val="18"/>
              </w:rPr>
            </w:pPr>
            <w:r w:rsidRPr="00E30083">
              <w:t>Pattern: '^[0-9]{3}-[0-9]{2-3}-[A-Fa-f0-9]{2}-[0-3][A-Fa-f0-9]{2}$'</w:t>
            </w:r>
          </w:p>
        </w:tc>
      </w:tr>
    </w:tbl>
    <w:p w14:paraId="0CB73B37" w14:textId="77777777" w:rsidR="00B02215" w:rsidRPr="00630AB6" w:rsidRDefault="00B02215" w:rsidP="00B02215"/>
    <w:p w14:paraId="6C6774FC" w14:textId="77777777" w:rsidR="00B02215" w:rsidRPr="00630AB6" w:rsidRDefault="00B02215" w:rsidP="00B02215">
      <w:pPr>
        <w:pStyle w:val="Heading5"/>
      </w:pPr>
      <w:bookmarkStart w:id="1045" w:name="_Toc20142390"/>
      <w:bookmarkStart w:id="1046" w:name="_Toc34217336"/>
      <w:bookmarkStart w:id="1047" w:name="_Toc34217488"/>
      <w:bookmarkStart w:id="1048" w:name="_Toc39051851"/>
      <w:bookmarkStart w:id="1049" w:name="_Toc43210423"/>
      <w:bookmarkStart w:id="1050" w:name="_Toc49853330"/>
      <w:bookmarkStart w:id="1051" w:name="_Toc56530120"/>
      <w:bookmarkStart w:id="1052" w:name="_Toc67686636"/>
      <w:r w:rsidRPr="00630AB6">
        <w:t>6.2.6.2.3</w:t>
      </w:r>
      <w:r w:rsidRPr="00630AB6">
        <w:tab/>
        <w:t xml:space="preserve">Type: </w:t>
      </w:r>
      <w:r w:rsidRPr="00630AB6">
        <w:rPr>
          <w:rFonts w:hint="eastAsia"/>
          <w:lang w:eastAsia="zh-CN"/>
        </w:rPr>
        <w:t>Supported</w:t>
      </w:r>
      <w:r w:rsidRPr="00630AB6">
        <w:t>NssaiAvailabilityData</w:t>
      </w:r>
      <w:bookmarkEnd w:id="1045"/>
      <w:bookmarkEnd w:id="1046"/>
      <w:bookmarkEnd w:id="1047"/>
      <w:bookmarkEnd w:id="1048"/>
      <w:bookmarkEnd w:id="1049"/>
      <w:bookmarkEnd w:id="1050"/>
      <w:bookmarkEnd w:id="1051"/>
      <w:bookmarkEnd w:id="1052"/>
    </w:p>
    <w:p w14:paraId="57FFD6BD"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1B8C1A9D"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0CDDFFC8"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BAA5D7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11CFA453"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5DFC9AF" w14:textId="77777777" w:rsidR="00B02215" w:rsidRPr="00E30083" w:rsidRDefault="00B02215" w:rsidP="002A65CD">
            <w:pPr>
              <w:pStyle w:val="TAH"/>
              <w:jc w:val="left"/>
            </w:pPr>
            <w:r w:rsidRPr="00E30083">
              <w:t>Cardinality</w:t>
            </w:r>
          </w:p>
        </w:tc>
        <w:tc>
          <w:tcPr>
            <w:tcW w:w="1962" w:type="pct"/>
            <w:tcBorders>
              <w:top w:val="single" w:sz="4" w:space="0" w:color="auto"/>
              <w:left w:val="single" w:sz="4" w:space="0" w:color="auto"/>
              <w:bottom w:val="single" w:sz="4" w:space="0" w:color="auto"/>
              <w:right w:val="single" w:sz="4" w:space="0" w:color="auto"/>
            </w:tcBorders>
            <w:shd w:val="clear" w:color="auto" w:fill="C0C0C0"/>
            <w:hideMark/>
          </w:tcPr>
          <w:p w14:paraId="55492DFE" w14:textId="77777777" w:rsidR="00B02215" w:rsidRPr="00E30083" w:rsidRDefault="00B02215" w:rsidP="002A65CD">
            <w:pPr>
              <w:pStyle w:val="TAH"/>
              <w:rPr>
                <w:rFonts w:cs="Arial"/>
                <w:szCs w:val="18"/>
              </w:rPr>
            </w:pPr>
            <w:r w:rsidRPr="00E30083">
              <w:rPr>
                <w:rFonts w:cs="Arial"/>
                <w:szCs w:val="18"/>
              </w:rPr>
              <w:t>Description</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737646EE"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1B6F98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8E5C024" w14:textId="77777777" w:rsidR="00B02215" w:rsidRPr="00E30083" w:rsidRDefault="00B02215" w:rsidP="002A65CD">
            <w:pPr>
              <w:pStyle w:val="TAL"/>
              <w:rPr>
                <w:lang w:eastAsia="zh-CN"/>
              </w:rPr>
            </w:pPr>
            <w:r w:rsidRPr="00E30083">
              <w:rPr>
                <w:rFonts w:hint="eastAsia"/>
                <w:lang w:eastAsia="zh-CN"/>
              </w:rPr>
              <w:t>tai</w:t>
            </w:r>
          </w:p>
        </w:tc>
        <w:tc>
          <w:tcPr>
            <w:tcW w:w="627" w:type="pct"/>
            <w:tcBorders>
              <w:top w:val="single" w:sz="4" w:space="0" w:color="auto"/>
              <w:left w:val="single" w:sz="4" w:space="0" w:color="auto"/>
              <w:bottom w:val="single" w:sz="4" w:space="0" w:color="auto"/>
              <w:right w:val="single" w:sz="4" w:space="0" w:color="auto"/>
            </w:tcBorders>
          </w:tcPr>
          <w:p w14:paraId="51090D6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3531615"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583074A"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0EBB4554"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734" w:type="pct"/>
            <w:tcBorders>
              <w:top w:val="single" w:sz="4" w:space="0" w:color="auto"/>
              <w:left w:val="single" w:sz="4" w:space="0" w:color="auto"/>
              <w:bottom w:val="single" w:sz="4" w:space="0" w:color="auto"/>
              <w:right w:val="single" w:sz="4" w:space="0" w:color="auto"/>
            </w:tcBorders>
          </w:tcPr>
          <w:p w14:paraId="415F57C5" w14:textId="77777777" w:rsidR="00B02215" w:rsidRPr="00E30083" w:rsidRDefault="00B02215" w:rsidP="002A65CD">
            <w:pPr>
              <w:pStyle w:val="TAL"/>
              <w:rPr>
                <w:rFonts w:cs="Arial"/>
                <w:szCs w:val="18"/>
                <w:lang w:eastAsia="zh-CN"/>
              </w:rPr>
            </w:pPr>
          </w:p>
        </w:tc>
      </w:tr>
      <w:tr w:rsidR="00B02215" w:rsidRPr="00E30083" w14:paraId="30F1B53C"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38EBB0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5A8F9D7"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6E85B433"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5EF58D"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47FEE0CA"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S-NSSAI(s) supported by the AMF for the TA.</w:t>
            </w:r>
          </w:p>
        </w:tc>
        <w:tc>
          <w:tcPr>
            <w:tcW w:w="734" w:type="pct"/>
            <w:tcBorders>
              <w:top w:val="single" w:sz="4" w:space="0" w:color="auto"/>
              <w:left w:val="single" w:sz="4" w:space="0" w:color="auto"/>
              <w:bottom w:val="single" w:sz="4" w:space="0" w:color="auto"/>
              <w:right w:val="single" w:sz="4" w:space="0" w:color="auto"/>
            </w:tcBorders>
          </w:tcPr>
          <w:p w14:paraId="18027290" w14:textId="77777777" w:rsidR="00B02215" w:rsidRPr="00E30083" w:rsidRDefault="00B02215" w:rsidP="002A65CD">
            <w:pPr>
              <w:pStyle w:val="TF"/>
              <w:jc w:val="left"/>
              <w:rPr>
                <w:b w:val="0"/>
                <w:sz w:val="18"/>
                <w:lang w:eastAsia="zh-CN"/>
              </w:rPr>
            </w:pPr>
          </w:p>
        </w:tc>
      </w:tr>
      <w:tr w:rsidR="00B02215" w:rsidRPr="00E30083" w14:paraId="2F722B71"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3C29E1B" w14:textId="77777777" w:rsidR="00B02215" w:rsidRPr="00E30083" w:rsidRDefault="00B02215" w:rsidP="002A65CD">
            <w:pPr>
              <w:pStyle w:val="TAL"/>
              <w:rPr>
                <w:lang w:eastAsia="zh-CN"/>
              </w:rPr>
            </w:pPr>
            <w:r w:rsidRPr="00E30083">
              <w:rPr>
                <w:lang w:eastAsia="zh-CN"/>
              </w:rPr>
              <w:t>taiList</w:t>
            </w:r>
          </w:p>
        </w:tc>
        <w:tc>
          <w:tcPr>
            <w:tcW w:w="627" w:type="pct"/>
            <w:tcBorders>
              <w:top w:val="single" w:sz="4" w:space="0" w:color="auto"/>
              <w:left w:val="single" w:sz="4" w:space="0" w:color="auto"/>
              <w:bottom w:val="single" w:sz="4" w:space="0" w:color="auto"/>
              <w:right w:val="single" w:sz="4" w:space="0" w:color="auto"/>
            </w:tcBorders>
          </w:tcPr>
          <w:p w14:paraId="1C384D7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36FFEDE0"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3556D9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4F59EAB5"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8E0C1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0D980ABF"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9F94F2A" w14:textId="77777777" w:rsidR="00B02215" w:rsidRPr="00E30083" w:rsidRDefault="00B02215" w:rsidP="002A65CD">
            <w:pPr>
              <w:pStyle w:val="TAL"/>
              <w:rPr>
                <w:lang w:eastAsia="zh-CN"/>
              </w:rPr>
            </w:pPr>
            <w:r w:rsidRPr="00E30083">
              <w:rPr>
                <w:lang w:eastAsia="zh-CN"/>
              </w:rPr>
              <w:t>taiRangeList</w:t>
            </w:r>
          </w:p>
        </w:tc>
        <w:tc>
          <w:tcPr>
            <w:tcW w:w="627" w:type="pct"/>
            <w:tcBorders>
              <w:top w:val="single" w:sz="4" w:space="0" w:color="auto"/>
              <w:left w:val="single" w:sz="4" w:space="0" w:color="auto"/>
              <w:bottom w:val="single" w:sz="4" w:space="0" w:color="auto"/>
              <w:right w:val="single" w:sz="4" w:space="0" w:color="auto"/>
            </w:tcBorders>
          </w:tcPr>
          <w:p w14:paraId="7C5ED22D"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5CB1F2F8"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1C30037"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0EC1BF1"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 of supported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1CF8BDD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E77846F" w14:textId="77777777" w:rsidTr="002A65CD">
        <w:trPr>
          <w:jc w:val="center"/>
        </w:trPr>
        <w:tc>
          <w:tcPr>
            <w:tcW w:w="1" w:type="pct"/>
            <w:gridSpan w:val="6"/>
            <w:tcBorders>
              <w:top w:val="single" w:sz="4" w:space="0" w:color="auto"/>
              <w:left w:val="single" w:sz="4" w:space="0" w:color="auto"/>
              <w:bottom w:val="single" w:sz="4" w:space="0" w:color="auto"/>
              <w:right w:val="single" w:sz="4" w:space="0" w:color="auto"/>
            </w:tcBorders>
          </w:tcPr>
          <w:p w14:paraId="1CE0FDDB"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4A209A46" w14:textId="77777777" w:rsidR="00B02215" w:rsidRPr="00630AB6" w:rsidRDefault="00B02215" w:rsidP="00B02215"/>
    <w:p w14:paraId="5FCB4452" w14:textId="77777777" w:rsidR="00B02215" w:rsidRPr="00630AB6" w:rsidRDefault="00B02215" w:rsidP="00B02215">
      <w:pPr>
        <w:pStyle w:val="Heading5"/>
      </w:pPr>
      <w:bookmarkStart w:id="1053" w:name="_Toc20142391"/>
      <w:bookmarkStart w:id="1054" w:name="_Toc34217337"/>
      <w:bookmarkStart w:id="1055" w:name="_Toc34217489"/>
      <w:bookmarkStart w:id="1056" w:name="_Toc39051852"/>
      <w:bookmarkStart w:id="1057" w:name="_Toc43210424"/>
      <w:bookmarkStart w:id="1058" w:name="_Toc49853331"/>
      <w:bookmarkStart w:id="1059" w:name="_Toc56530121"/>
      <w:bookmarkStart w:id="1060" w:name="_Toc67686637"/>
      <w:r w:rsidRPr="00630AB6">
        <w:lastRenderedPageBreak/>
        <w:t>6.2.6.2.4</w:t>
      </w:r>
      <w:r w:rsidRPr="00630AB6">
        <w:tab/>
        <w:t>Type: AuthorizedNssaiAvailabilityData</w:t>
      </w:r>
      <w:bookmarkEnd w:id="1053"/>
      <w:bookmarkEnd w:id="1054"/>
      <w:bookmarkEnd w:id="1055"/>
      <w:bookmarkEnd w:id="1056"/>
      <w:bookmarkEnd w:id="1057"/>
      <w:bookmarkEnd w:id="1058"/>
      <w:bookmarkEnd w:id="1059"/>
      <w:bookmarkEnd w:id="1060"/>
    </w:p>
    <w:p w14:paraId="1408F647"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3EC2B208"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36DCB844"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C95E491"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D6E5CAD"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7DE6360E" w14:textId="77777777" w:rsidR="00B02215" w:rsidRPr="00E30083" w:rsidRDefault="00B02215" w:rsidP="002A65CD">
            <w:pPr>
              <w:pStyle w:val="TAH"/>
              <w:jc w:val="left"/>
            </w:pPr>
            <w:r w:rsidRPr="00E30083">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03B4B5CB"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46AEE637"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670EB019"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4E34C5E1"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599834EF"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3F3399C1"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99E4E4A"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092E4A2C"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4" w:type="pct"/>
            <w:tcBorders>
              <w:top w:val="single" w:sz="4" w:space="0" w:color="auto"/>
              <w:left w:val="single" w:sz="4" w:space="0" w:color="auto"/>
              <w:bottom w:val="single" w:sz="4" w:space="0" w:color="auto"/>
              <w:right w:val="single" w:sz="4" w:space="0" w:color="auto"/>
            </w:tcBorders>
          </w:tcPr>
          <w:p w14:paraId="4FE032EE" w14:textId="77777777" w:rsidR="00B02215" w:rsidRPr="00E30083" w:rsidRDefault="00B02215" w:rsidP="002A65CD">
            <w:pPr>
              <w:pStyle w:val="TAL"/>
              <w:rPr>
                <w:rFonts w:cs="Arial"/>
                <w:szCs w:val="18"/>
                <w:lang w:eastAsia="zh-CN"/>
              </w:rPr>
            </w:pPr>
          </w:p>
        </w:tc>
      </w:tr>
      <w:tr w:rsidR="00B02215" w:rsidRPr="00E30083" w14:paraId="5AEC329E"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9868E8B"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7A172DB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66414FF8"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2A5C7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CE0240B" w14:textId="77777777" w:rsidR="00B02215" w:rsidRPr="00E30083" w:rsidRDefault="00B02215" w:rsidP="002A65CD">
            <w:pPr>
              <w:pStyle w:val="TAL"/>
              <w:rPr>
                <w:b/>
                <w:lang w:eastAsia="zh-CN"/>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IE shall contain</w:t>
            </w:r>
            <w:r w:rsidRPr="00E30083">
              <w:rPr>
                <w:rFonts w:cs="Arial"/>
                <w:szCs w:val="18"/>
                <w:lang w:eastAsia="zh-CN"/>
              </w:rPr>
              <w:t xml:space="preserve"> the S-NSSAI(s) supported by the AMF and 5G-AN </w:t>
            </w:r>
            <w:r w:rsidRPr="00E30083">
              <w:rPr>
                <w:color w:val="000000"/>
                <w:lang w:eastAsia="zh-CN"/>
              </w:rPr>
              <w:t>and authorized by the NSSF</w:t>
            </w:r>
            <w:r w:rsidRPr="00E30083">
              <w:rPr>
                <w:color w:val="FF0000"/>
                <w:lang w:eastAsia="zh-CN"/>
              </w:rPr>
              <w:t xml:space="preserve"> </w:t>
            </w:r>
            <w:r w:rsidRPr="00E30083">
              <w:rPr>
                <w:rFonts w:cs="Arial"/>
                <w:szCs w:val="18"/>
                <w:lang w:eastAsia="zh-CN"/>
              </w:rPr>
              <w:t>for the TA.</w:t>
            </w:r>
          </w:p>
        </w:tc>
        <w:tc>
          <w:tcPr>
            <w:tcW w:w="734" w:type="pct"/>
            <w:tcBorders>
              <w:top w:val="single" w:sz="4" w:space="0" w:color="auto"/>
              <w:left w:val="single" w:sz="4" w:space="0" w:color="auto"/>
              <w:bottom w:val="single" w:sz="4" w:space="0" w:color="auto"/>
              <w:right w:val="single" w:sz="4" w:space="0" w:color="auto"/>
            </w:tcBorders>
          </w:tcPr>
          <w:p w14:paraId="1DD3A1A0" w14:textId="77777777" w:rsidR="00B02215" w:rsidRPr="00E30083" w:rsidRDefault="00B02215" w:rsidP="002A65CD">
            <w:pPr>
              <w:pStyle w:val="TAL"/>
              <w:rPr>
                <w:rFonts w:cs="Arial"/>
                <w:szCs w:val="18"/>
                <w:lang w:eastAsia="zh-CN"/>
              </w:rPr>
            </w:pPr>
          </w:p>
        </w:tc>
      </w:tr>
      <w:tr w:rsidR="00B02215" w:rsidRPr="00E30083" w14:paraId="0A4EC90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325EB9C8"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7709F416"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53E5E64E"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35C110FC"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AB5546F" w14:textId="77777777" w:rsidR="00B02215" w:rsidRPr="00E30083" w:rsidRDefault="00B02215" w:rsidP="00FF5F7E">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w:t>
            </w:r>
            <w:r w:rsidRPr="00E30083">
              <w:rPr>
                <w:b w:val="0"/>
                <w:sz w:val="18"/>
                <w:lang w:eastAsia="zh-CN"/>
              </w:rPr>
              <w:t>may</w:t>
            </w:r>
            <w:r w:rsidRPr="00E30083">
              <w:rPr>
                <w:rFonts w:hint="eastAsia"/>
                <w:b w:val="0"/>
                <w:sz w:val="18"/>
                <w:lang w:eastAsia="zh-CN"/>
              </w:rPr>
              <w:t xml:space="preserve"> contain</w:t>
            </w:r>
            <w:r w:rsidRPr="00E30083">
              <w:rPr>
                <w:b w:val="0"/>
                <w:sz w:val="18"/>
                <w:lang w:eastAsia="zh-CN"/>
              </w:rPr>
              <w:t xml:space="preserve"> the restricted S-NSSAI(s) per PLMN for the TA. If the restricted S-NSSAI is not present,</w:t>
            </w:r>
            <w:r w:rsidR="00FF5F7E" w:rsidRPr="00E30083">
              <w:rPr>
                <w:b w:val="0"/>
                <w:sz w:val="18"/>
                <w:lang w:eastAsia="zh-CN"/>
              </w:rPr>
              <w:t xml:space="preserve"> the S-NSSAIs indicated in supportedSnssaiList are not restricted in this TA for any PLMN</w:t>
            </w:r>
            <w:r w:rsidRPr="00E30083">
              <w:rPr>
                <w:b w:val="0"/>
                <w:sz w:val="18"/>
                <w:lang w:eastAsia="zh-CN"/>
              </w:rPr>
              <w:t>. When present, this IE shall be included only by the NSSF.</w:t>
            </w:r>
          </w:p>
        </w:tc>
        <w:tc>
          <w:tcPr>
            <w:tcW w:w="734" w:type="pct"/>
            <w:tcBorders>
              <w:top w:val="single" w:sz="4" w:space="0" w:color="auto"/>
              <w:left w:val="single" w:sz="4" w:space="0" w:color="auto"/>
              <w:bottom w:val="single" w:sz="4" w:space="0" w:color="auto"/>
              <w:right w:val="single" w:sz="4" w:space="0" w:color="auto"/>
            </w:tcBorders>
          </w:tcPr>
          <w:p w14:paraId="29750BB4" w14:textId="77777777" w:rsidR="00B02215" w:rsidRPr="00E30083" w:rsidRDefault="00B02215" w:rsidP="002A65CD">
            <w:pPr>
              <w:pStyle w:val="TF"/>
              <w:jc w:val="left"/>
              <w:rPr>
                <w:b w:val="0"/>
                <w:sz w:val="18"/>
                <w:lang w:eastAsia="zh-CN"/>
              </w:rPr>
            </w:pPr>
          </w:p>
        </w:tc>
      </w:tr>
      <w:tr w:rsidR="00B02215" w:rsidRPr="00E30083" w14:paraId="05426B94"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0B826304"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241D4BA6"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12EBE5D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EDC337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60AFC422"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additional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52042D15"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7A4BB6A3" w14:textId="77777777" w:rsidTr="002A65CD">
        <w:trPr>
          <w:jc w:val="center"/>
        </w:trPr>
        <w:tc>
          <w:tcPr>
            <w:tcW w:w="912" w:type="pct"/>
            <w:tcBorders>
              <w:top w:val="single" w:sz="4" w:space="0" w:color="auto"/>
              <w:left w:val="single" w:sz="4" w:space="0" w:color="auto"/>
              <w:bottom w:val="single" w:sz="4" w:space="0" w:color="auto"/>
              <w:right w:val="single" w:sz="4" w:space="0" w:color="auto"/>
            </w:tcBorders>
          </w:tcPr>
          <w:p w14:paraId="6025C449"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23E81537"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198299A7"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424D57C3"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C2CA13E" w14:textId="77777777" w:rsidR="00B02215" w:rsidRPr="00E30083" w:rsidRDefault="00B02215" w:rsidP="002A65CD">
            <w:pPr>
              <w:pStyle w:val="TF"/>
              <w:jc w:val="left"/>
              <w:rPr>
                <w:b w:val="0"/>
                <w:sz w:val="18"/>
                <w:lang w:eastAsia="zh-CN"/>
              </w:rPr>
            </w:pPr>
            <w:r w:rsidRPr="00E30083">
              <w:rPr>
                <w:b w:val="0"/>
                <w:sz w:val="18"/>
                <w:lang w:eastAsia="zh-CN"/>
              </w:rPr>
              <w:t>When present, this IE shall contain range(s) of TAIs with the same lists of supported and restricted S-NSSAIs.</w:t>
            </w:r>
            <w:r w:rsidRPr="00E30083">
              <w:rPr>
                <w:b w:val="0"/>
                <w:sz w:val="18"/>
                <w:lang w:eastAsia="zh-CN"/>
              </w:rPr>
              <w:br/>
              <w:t>(NOTE)</w:t>
            </w:r>
          </w:p>
        </w:tc>
        <w:tc>
          <w:tcPr>
            <w:tcW w:w="734" w:type="pct"/>
            <w:tcBorders>
              <w:top w:val="single" w:sz="4" w:space="0" w:color="auto"/>
              <w:left w:val="single" w:sz="4" w:space="0" w:color="auto"/>
              <w:bottom w:val="single" w:sz="4" w:space="0" w:color="auto"/>
              <w:right w:val="single" w:sz="4" w:space="0" w:color="auto"/>
            </w:tcBorders>
          </w:tcPr>
          <w:p w14:paraId="4732935A"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3B2374A6"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5AA8E57" w14:textId="77777777" w:rsidR="00B02215" w:rsidRPr="00E30083" w:rsidRDefault="00B02215" w:rsidP="002A65CD">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A3EE45D" w14:textId="77777777" w:rsidR="00B02215" w:rsidRPr="00630AB6" w:rsidRDefault="00B02215" w:rsidP="00B02215"/>
    <w:p w14:paraId="39CB9861" w14:textId="77777777" w:rsidR="00B02215" w:rsidRPr="00630AB6" w:rsidRDefault="00B02215" w:rsidP="00B02215">
      <w:pPr>
        <w:pStyle w:val="Heading5"/>
      </w:pPr>
      <w:bookmarkStart w:id="1061" w:name="_Toc20142392"/>
      <w:bookmarkStart w:id="1062" w:name="_Toc34217338"/>
      <w:bookmarkStart w:id="1063" w:name="_Toc34217490"/>
      <w:bookmarkStart w:id="1064" w:name="_Toc39051853"/>
      <w:bookmarkStart w:id="1065" w:name="_Toc43210425"/>
      <w:bookmarkStart w:id="1066" w:name="_Toc49853332"/>
      <w:bookmarkStart w:id="1067" w:name="_Toc56530122"/>
      <w:bookmarkStart w:id="1068" w:name="_Toc67686638"/>
      <w:r w:rsidRPr="00630AB6">
        <w:t>6.2.6.2.</w:t>
      </w:r>
      <w:r w:rsidRPr="00630AB6">
        <w:rPr>
          <w:rFonts w:hint="eastAsia"/>
          <w:lang w:eastAsia="zh-CN"/>
        </w:rPr>
        <w:t>5</w:t>
      </w:r>
      <w:r w:rsidRPr="00630AB6">
        <w:tab/>
        <w:t>Type: RestrictedS</w:t>
      </w:r>
      <w:r w:rsidRPr="00630AB6">
        <w:rPr>
          <w:rFonts w:hint="eastAsia"/>
          <w:lang w:eastAsia="zh-CN"/>
        </w:rPr>
        <w:t>n</w:t>
      </w:r>
      <w:r w:rsidRPr="00630AB6">
        <w:t>ssai</w:t>
      </w:r>
      <w:bookmarkEnd w:id="1061"/>
      <w:bookmarkEnd w:id="1062"/>
      <w:bookmarkEnd w:id="1063"/>
      <w:bookmarkEnd w:id="1064"/>
      <w:bookmarkEnd w:id="1065"/>
      <w:bookmarkEnd w:id="1066"/>
      <w:bookmarkEnd w:id="1067"/>
      <w:bookmarkEnd w:id="1068"/>
    </w:p>
    <w:p w14:paraId="52A19DD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751105B"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1D317B28"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0E4E6189"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70007A7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D6816AD" w14:textId="77777777" w:rsidR="00B02215" w:rsidRPr="00E30083" w:rsidRDefault="00B02215" w:rsidP="002A65CD">
            <w:pPr>
              <w:pStyle w:val="TAH"/>
              <w:jc w:val="left"/>
            </w:pPr>
            <w:r w:rsidRPr="00E30083">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7D3AE20E"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56FF32EA"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24B1D0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1BED2244"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73484ECF"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38045FAC"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1AD728B9"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B41EF83" w14:textId="77777777" w:rsidR="00B02215" w:rsidRPr="00E30083" w:rsidRDefault="00B02215" w:rsidP="002A65CD">
            <w:pPr>
              <w:pStyle w:val="TF"/>
              <w:keepNext/>
              <w:spacing w:after="0"/>
              <w:jc w:val="left"/>
              <w:rPr>
                <w:b w:val="0"/>
                <w:sz w:val="18"/>
                <w:lang w:eastAsia="zh-CN"/>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 xml:space="preserve">IE shall contain the </w:t>
            </w:r>
            <w:r w:rsidRPr="00E30083">
              <w:rPr>
                <w:b w:val="0"/>
                <w:sz w:val="18"/>
                <w:lang w:eastAsia="zh-CN"/>
              </w:rPr>
              <w:t>home PLMN ID of the PLMN with which the serving network has roaming agreement.</w:t>
            </w:r>
          </w:p>
          <w:p w14:paraId="3B8E582C" w14:textId="77777777" w:rsidR="00FF5F7E" w:rsidRPr="00E30083" w:rsidRDefault="00FF5F7E" w:rsidP="002A65CD">
            <w:pPr>
              <w:pStyle w:val="TF"/>
              <w:keepNext/>
              <w:spacing w:after="0"/>
              <w:jc w:val="left"/>
              <w:rPr>
                <w:b w:val="0"/>
                <w:sz w:val="18"/>
                <w:lang w:eastAsia="zh-CN"/>
              </w:rPr>
            </w:pPr>
            <w:r w:rsidRPr="00E30083">
              <w:rPr>
                <w:b w:val="0"/>
                <w:sz w:val="18"/>
                <w:lang w:eastAsia="zh-CN"/>
              </w:rPr>
              <w:t xml:space="preserve">This IE shall be ignored if the </w:t>
            </w:r>
            <w:r w:rsidRPr="00E30083">
              <w:rPr>
                <w:rFonts w:hint="eastAsia"/>
                <w:b w:val="0"/>
                <w:sz w:val="18"/>
                <w:lang w:eastAsia="zh-CN"/>
              </w:rPr>
              <w:t>r</w:t>
            </w:r>
            <w:r w:rsidRPr="00E30083">
              <w:rPr>
                <w:b w:val="0"/>
                <w:sz w:val="18"/>
                <w:lang w:eastAsia="zh-CN"/>
              </w:rPr>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5ED952D2" w14:textId="77777777" w:rsidR="00B02215" w:rsidRPr="00E30083" w:rsidRDefault="00B02215" w:rsidP="002A65CD">
            <w:pPr>
              <w:pStyle w:val="TF"/>
              <w:keepNext/>
              <w:spacing w:after="0"/>
              <w:jc w:val="left"/>
              <w:rPr>
                <w:b w:val="0"/>
                <w:sz w:val="18"/>
                <w:lang w:eastAsia="zh-CN"/>
              </w:rPr>
            </w:pPr>
          </w:p>
        </w:tc>
      </w:tr>
      <w:tr w:rsidR="00B02215" w:rsidRPr="00E30083" w14:paraId="2975E284"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6A56E1C"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337DF679"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026552AF"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421A512"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19C65E70" w14:textId="77777777" w:rsidR="00B02215" w:rsidRPr="00E30083" w:rsidRDefault="00B02215" w:rsidP="002A65CD">
            <w:pPr>
              <w:pStyle w:val="TF"/>
              <w:jc w:val="left"/>
              <w:rPr>
                <w:rFonts w:cs="Arial"/>
                <w:szCs w:val="18"/>
              </w:rPr>
            </w:pPr>
            <w:r w:rsidRPr="00E30083">
              <w:rPr>
                <w:rFonts w:hint="eastAsia"/>
                <w:b w:val="0"/>
                <w:sz w:val="18"/>
                <w:lang w:eastAsia="zh-CN"/>
              </w:rPr>
              <w:t>This</w:t>
            </w:r>
            <w:r w:rsidRPr="00E30083">
              <w:rPr>
                <w:b w:val="0"/>
                <w:sz w:val="18"/>
                <w:lang w:eastAsia="zh-CN"/>
              </w:rPr>
              <w:t xml:space="preserve"> </w:t>
            </w:r>
            <w:r w:rsidRPr="00E30083">
              <w:rPr>
                <w:rFonts w:hint="eastAsia"/>
                <w:b w:val="0"/>
                <w:sz w:val="18"/>
                <w:lang w:eastAsia="zh-CN"/>
              </w:rPr>
              <w:t>IE shall contain</w:t>
            </w:r>
            <w:r w:rsidRPr="00E30083">
              <w:rPr>
                <w:b w:val="0"/>
                <w:sz w:val="18"/>
                <w:lang w:eastAsia="zh-CN"/>
              </w:rPr>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6A21B050" w14:textId="77777777" w:rsidR="00B02215" w:rsidRPr="00E30083" w:rsidRDefault="00B02215" w:rsidP="002A65CD">
            <w:pPr>
              <w:pStyle w:val="TF"/>
              <w:jc w:val="left"/>
              <w:rPr>
                <w:b w:val="0"/>
                <w:sz w:val="18"/>
                <w:lang w:eastAsia="zh-CN"/>
              </w:rPr>
            </w:pPr>
          </w:p>
        </w:tc>
      </w:tr>
      <w:tr w:rsidR="00B02215" w:rsidRPr="00E30083" w14:paraId="209971D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A7F9DE6"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7CD94004"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3579D3E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DC27DD0"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49615FF1"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37AA700D"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7A425A" w:rsidRPr="00E30083" w14:paraId="096E6F02"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39B1647B" w14:textId="77777777" w:rsidR="007A425A" w:rsidRPr="00E30083" w:rsidRDefault="007A425A" w:rsidP="007A425A">
            <w:pPr>
              <w:pStyle w:val="TAL"/>
              <w:rPr>
                <w:lang w:eastAsia="zh-CN"/>
              </w:rPr>
            </w:pPr>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65688392"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758C5D6A"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24E8A27F"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0BAEA6B3" w14:textId="77777777" w:rsidR="007A425A" w:rsidRPr="00E30083" w:rsidRDefault="007A425A" w:rsidP="007A425A">
            <w:pPr>
              <w:pStyle w:val="TAL"/>
              <w:rPr>
                <w:rFonts w:cs="Arial"/>
                <w:szCs w:val="18"/>
              </w:rPr>
            </w:pPr>
            <w:r w:rsidRPr="00E30083">
              <w:rPr>
                <w:rFonts w:cs="Arial"/>
                <w:szCs w:val="18"/>
              </w:rPr>
              <w:t>When present, it shall be set as follows:</w:t>
            </w:r>
          </w:p>
          <w:p w14:paraId="463DDC38"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4E363D37"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11D73DE7" w14:textId="77777777" w:rsidR="007A425A" w:rsidRPr="00E30083" w:rsidRDefault="007A425A" w:rsidP="007A425A">
            <w:pPr>
              <w:pStyle w:val="TF"/>
              <w:jc w:val="left"/>
              <w:rPr>
                <w:b w:val="0"/>
                <w:sz w:val="18"/>
                <w:lang w:eastAsia="zh-CN"/>
              </w:rPr>
            </w:pPr>
            <w:r w:rsidRPr="00E30083">
              <w:rPr>
                <w:b w:val="0"/>
                <w:sz w:val="18"/>
                <w:lang w:eastAsia="zh-CN"/>
              </w:rPr>
              <w:t>ONSSAI</w:t>
            </w:r>
          </w:p>
        </w:tc>
      </w:tr>
    </w:tbl>
    <w:p w14:paraId="6CA55A05" w14:textId="77777777" w:rsidR="00B02215" w:rsidRPr="00630AB6" w:rsidRDefault="00B02215" w:rsidP="00B02215"/>
    <w:p w14:paraId="1E7B57CC" w14:textId="77777777" w:rsidR="00B02215" w:rsidRPr="00630AB6" w:rsidRDefault="00B02215" w:rsidP="00B02215">
      <w:pPr>
        <w:pStyle w:val="Heading5"/>
      </w:pPr>
      <w:bookmarkStart w:id="1069" w:name="_Toc20142393"/>
      <w:bookmarkStart w:id="1070" w:name="_Toc34217339"/>
      <w:bookmarkStart w:id="1071" w:name="_Toc34217491"/>
      <w:bookmarkStart w:id="1072" w:name="_Toc39051854"/>
      <w:bookmarkStart w:id="1073" w:name="_Toc43210426"/>
      <w:bookmarkStart w:id="1074" w:name="_Toc49853333"/>
      <w:bookmarkStart w:id="1075" w:name="_Toc56530123"/>
      <w:bookmarkStart w:id="1076" w:name="_Toc67686639"/>
      <w:r w:rsidRPr="00630AB6">
        <w:lastRenderedPageBreak/>
        <w:t>6.2.6.2.6</w:t>
      </w:r>
      <w:r w:rsidRPr="00630AB6">
        <w:tab/>
        <w:t xml:space="preserve">Type: </w:t>
      </w:r>
      <w:bookmarkEnd w:id="1069"/>
      <w:r w:rsidRPr="00630AB6">
        <w:t>AuthorizedNssaiAvailability</w:t>
      </w:r>
      <w:r>
        <w:t>I</w:t>
      </w:r>
      <w:r w:rsidRPr="00630AB6">
        <w:t>nfo</w:t>
      </w:r>
      <w:bookmarkEnd w:id="1070"/>
      <w:bookmarkEnd w:id="1071"/>
      <w:bookmarkEnd w:id="1072"/>
      <w:bookmarkEnd w:id="1073"/>
      <w:bookmarkEnd w:id="1074"/>
      <w:bookmarkEnd w:id="1075"/>
      <w:bookmarkEnd w:id="1076"/>
    </w:p>
    <w:p w14:paraId="7CE3E8D3"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0D8E02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67DDF0"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BA20A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8244D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978DC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25DE9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B4794A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B1D2DB0"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696E7EC5"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02307F"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0B4551"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56EEB5A"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12B77E2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41E3336"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59FA470"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74466A"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FBE0F4C"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5DB8B0"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1B832F3A" w14:textId="77777777" w:rsidR="00B02215" w:rsidRPr="00E30083" w:rsidRDefault="00B02215" w:rsidP="002A65CD">
            <w:pPr>
              <w:pStyle w:val="TF"/>
              <w:jc w:val="left"/>
              <w:rPr>
                <w:b w:val="0"/>
                <w:sz w:val="18"/>
                <w:lang w:eastAsia="zh-CN"/>
              </w:rPr>
            </w:pPr>
          </w:p>
        </w:tc>
      </w:tr>
    </w:tbl>
    <w:p w14:paraId="246EFC27" w14:textId="77777777" w:rsidR="00B02215" w:rsidRPr="00630AB6" w:rsidRDefault="00B02215" w:rsidP="00B02215"/>
    <w:p w14:paraId="50CC2C2C" w14:textId="77777777" w:rsidR="00B02215" w:rsidRPr="00630AB6" w:rsidRDefault="00B02215" w:rsidP="00B02215">
      <w:pPr>
        <w:pStyle w:val="Heading5"/>
      </w:pPr>
      <w:bookmarkStart w:id="1077" w:name="_Toc20142394"/>
      <w:bookmarkStart w:id="1078" w:name="_Toc34217340"/>
      <w:bookmarkStart w:id="1079" w:name="_Toc34217492"/>
      <w:bookmarkStart w:id="1080" w:name="_Toc39051855"/>
      <w:bookmarkStart w:id="1081" w:name="_Toc43210427"/>
      <w:bookmarkStart w:id="1082" w:name="_Toc49853334"/>
      <w:bookmarkStart w:id="1083" w:name="_Toc56530124"/>
      <w:bookmarkStart w:id="1084" w:name="_Toc67686640"/>
      <w:r w:rsidRPr="00630AB6">
        <w:t>6.2.6.2.7</w:t>
      </w:r>
      <w:r w:rsidRPr="00630AB6">
        <w:tab/>
        <w:t>Type: PatchDocument</w:t>
      </w:r>
      <w:bookmarkEnd w:id="1077"/>
      <w:bookmarkEnd w:id="1078"/>
      <w:bookmarkEnd w:id="1079"/>
      <w:bookmarkEnd w:id="1080"/>
      <w:bookmarkEnd w:id="1081"/>
      <w:bookmarkEnd w:id="1082"/>
      <w:bookmarkEnd w:id="1083"/>
      <w:bookmarkEnd w:id="1084"/>
    </w:p>
    <w:p w14:paraId="43C7832E"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0C411DE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004477"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4F7162"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BD828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44A121"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E611A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79EE99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923DE30"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300F99AD"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1874B33"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5CDD10"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B997A1D" w14:textId="77777777" w:rsidR="00B02215" w:rsidRPr="00E30083" w:rsidDel="009318DC" w:rsidRDefault="00B02215" w:rsidP="002A65CD">
            <w:pPr>
              <w:pStyle w:val="TF"/>
              <w:jc w:val="left"/>
              <w:rPr>
                <w:b w:val="0"/>
                <w:sz w:val="18"/>
                <w:lang w:eastAsia="zh-CN"/>
              </w:rPr>
            </w:pPr>
            <w:r w:rsidRPr="00E30083">
              <w:rPr>
                <w:b w:val="0"/>
                <w:sz w:val="18"/>
                <w:lang w:eastAsia="zh-CN"/>
              </w:rPr>
              <w:t xml:space="preserve">An array of patch instructions to update the NSSAI availability information </w:t>
            </w:r>
            <w:r w:rsidR="00C1575C">
              <w:rPr>
                <w:b w:val="0"/>
                <w:sz w:val="18"/>
                <w:lang w:eastAsia="zh-CN"/>
              </w:rPr>
              <w:t xml:space="preserve">or the </w:t>
            </w:r>
            <w:r w:rsidR="00C1575C" w:rsidRPr="002E66B9">
              <w:rPr>
                <w:b w:val="0"/>
                <w:sz w:val="18"/>
                <w:lang w:eastAsia="zh-CN"/>
              </w:rPr>
              <w:t>NssfEventSubscriptionCreateData</w:t>
            </w:r>
            <w:r w:rsidR="00C1575C" w:rsidRPr="00E30083">
              <w:rPr>
                <w:b w:val="0"/>
                <w:sz w:val="18"/>
                <w:lang w:eastAsia="zh-CN"/>
              </w:rPr>
              <w:t xml:space="preserve"> </w:t>
            </w:r>
            <w:r w:rsidRPr="00E30083">
              <w:rPr>
                <w:b w:val="0"/>
                <w:sz w:val="18"/>
                <w:lang w:eastAsia="zh-CN"/>
              </w:rPr>
              <w:t>at the NSSF. See 3GPP TS 29.571 [7].</w:t>
            </w:r>
          </w:p>
        </w:tc>
      </w:tr>
    </w:tbl>
    <w:p w14:paraId="5180E435" w14:textId="77777777" w:rsidR="00B02215" w:rsidRPr="00630AB6" w:rsidRDefault="00B02215" w:rsidP="00B02215">
      <w:pPr>
        <w:rPr>
          <w:lang w:eastAsia="zh-CN"/>
        </w:rPr>
      </w:pPr>
    </w:p>
    <w:p w14:paraId="58BF9799" w14:textId="77777777" w:rsidR="00B02215" w:rsidRPr="00630AB6" w:rsidRDefault="00B02215" w:rsidP="00B02215">
      <w:pPr>
        <w:pStyle w:val="Heading5"/>
      </w:pPr>
      <w:bookmarkStart w:id="1085" w:name="_Toc20142395"/>
      <w:bookmarkStart w:id="1086" w:name="_Toc34217341"/>
      <w:bookmarkStart w:id="1087" w:name="_Toc34217493"/>
      <w:bookmarkStart w:id="1088" w:name="_Toc39051856"/>
      <w:bookmarkStart w:id="1089" w:name="_Toc43210428"/>
      <w:bookmarkStart w:id="1090" w:name="_Toc49853335"/>
      <w:bookmarkStart w:id="1091" w:name="_Toc56530125"/>
      <w:bookmarkStart w:id="1092" w:name="_Toc67686641"/>
      <w:r w:rsidRPr="00630AB6">
        <w:lastRenderedPageBreak/>
        <w:t>6.2.6.2.</w:t>
      </w:r>
      <w:r w:rsidRPr="00630AB6">
        <w:rPr>
          <w:rFonts w:hint="eastAsia"/>
          <w:lang w:eastAsia="zh-CN"/>
        </w:rPr>
        <w:t>8</w:t>
      </w:r>
      <w:r w:rsidRPr="00630AB6">
        <w:tab/>
        <w:t>Type: NssfEventSubscriptionCreateData</w:t>
      </w:r>
      <w:bookmarkEnd w:id="1085"/>
      <w:bookmarkEnd w:id="1086"/>
      <w:bookmarkEnd w:id="1087"/>
      <w:bookmarkEnd w:id="1088"/>
      <w:bookmarkEnd w:id="1089"/>
      <w:bookmarkEnd w:id="1090"/>
      <w:bookmarkEnd w:id="1091"/>
      <w:bookmarkEnd w:id="1092"/>
    </w:p>
    <w:p w14:paraId="4927BA53"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677"/>
        <w:gridCol w:w="286"/>
        <w:gridCol w:w="1067"/>
        <w:gridCol w:w="3577"/>
        <w:gridCol w:w="1207"/>
      </w:tblGrid>
      <w:tr w:rsidR="006A73BB" w:rsidRPr="00E30083" w14:paraId="1FD84EBD"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shd w:val="clear" w:color="auto" w:fill="C0C0C0"/>
            <w:hideMark/>
          </w:tcPr>
          <w:p w14:paraId="1423D1A7" w14:textId="77777777" w:rsidR="006A73BB" w:rsidRPr="00E30083" w:rsidRDefault="006A73BB"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3D2EC2CB" w14:textId="77777777" w:rsidR="006A73BB" w:rsidRPr="00E30083" w:rsidRDefault="006A73BB"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5F3B864" w14:textId="77777777" w:rsidR="006A73BB" w:rsidRPr="00E30083" w:rsidRDefault="006A73BB"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1F5BB95" w14:textId="77777777" w:rsidR="006A73BB" w:rsidRPr="00E30083" w:rsidRDefault="006A73BB" w:rsidP="002A65CD">
            <w:pPr>
              <w:pStyle w:val="TAH"/>
              <w:jc w:val="left"/>
            </w:pPr>
            <w:r w:rsidRPr="00E30083">
              <w:t>Cardinality</w:t>
            </w:r>
          </w:p>
        </w:tc>
        <w:tc>
          <w:tcPr>
            <w:tcW w:w="1943" w:type="pct"/>
            <w:tcBorders>
              <w:top w:val="single" w:sz="4" w:space="0" w:color="auto"/>
              <w:left w:val="single" w:sz="4" w:space="0" w:color="auto"/>
              <w:bottom w:val="single" w:sz="4" w:space="0" w:color="auto"/>
              <w:right w:val="single" w:sz="4" w:space="0" w:color="auto"/>
            </w:tcBorders>
            <w:shd w:val="clear" w:color="auto" w:fill="C0C0C0"/>
            <w:hideMark/>
          </w:tcPr>
          <w:p w14:paraId="3B2A0225" w14:textId="77777777" w:rsidR="006A73BB" w:rsidRPr="00E30083" w:rsidRDefault="006A73BB" w:rsidP="002A65C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55A11610"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0C70319E"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85163DA"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751" w:type="pct"/>
            <w:tcBorders>
              <w:top w:val="single" w:sz="4" w:space="0" w:color="auto"/>
              <w:left w:val="single" w:sz="4" w:space="0" w:color="auto"/>
              <w:bottom w:val="single" w:sz="4" w:space="0" w:color="auto"/>
              <w:right w:val="single" w:sz="4" w:space="0" w:color="auto"/>
            </w:tcBorders>
          </w:tcPr>
          <w:p w14:paraId="75708F10" w14:textId="77777777" w:rsidR="006A73BB" w:rsidRPr="00E30083" w:rsidRDefault="006A73BB" w:rsidP="002A65CD">
            <w:pPr>
              <w:pStyle w:val="TAL"/>
            </w:pPr>
            <w:r w:rsidRPr="00E30083">
              <w:rPr>
                <w:noProof/>
              </w:rPr>
              <w:t>Uri</w:t>
            </w:r>
          </w:p>
        </w:tc>
        <w:tc>
          <w:tcPr>
            <w:tcW w:w="148" w:type="pct"/>
            <w:tcBorders>
              <w:top w:val="single" w:sz="4" w:space="0" w:color="auto"/>
              <w:left w:val="single" w:sz="4" w:space="0" w:color="auto"/>
              <w:bottom w:val="single" w:sz="4" w:space="0" w:color="auto"/>
              <w:right w:val="single" w:sz="4" w:space="0" w:color="auto"/>
            </w:tcBorders>
          </w:tcPr>
          <w:p w14:paraId="7A2D5617"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84CA52B" w14:textId="77777777" w:rsidR="006A73BB" w:rsidRPr="00E30083" w:rsidRDefault="006A73BB" w:rsidP="002A65CD">
            <w:pPr>
              <w:pStyle w:val="TAL"/>
            </w:pPr>
            <w:r w:rsidRPr="00E30083">
              <w:rPr>
                <w:noProof/>
              </w:rPr>
              <w:t>1</w:t>
            </w:r>
          </w:p>
        </w:tc>
        <w:tc>
          <w:tcPr>
            <w:tcW w:w="1943" w:type="pct"/>
            <w:tcBorders>
              <w:top w:val="single" w:sz="4" w:space="0" w:color="auto"/>
              <w:left w:val="single" w:sz="4" w:space="0" w:color="auto"/>
              <w:bottom w:val="single" w:sz="4" w:space="0" w:color="auto"/>
              <w:right w:val="single" w:sz="4" w:space="0" w:color="auto"/>
            </w:tcBorders>
          </w:tcPr>
          <w:p w14:paraId="6F69435A" w14:textId="77777777"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 for this subscription</w:t>
            </w:r>
          </w:p>
        </w:tc>
        <w:tc>
          <w:tcPr>
            <w:tcW w:w="660" w:type="pct"/>
            <w:tcBorders>
              <w:top w:val="single" w:sz="4" w:space="0" w:color="auto"/>
              <w:left w:val="single" w:sz="4" w:space="0" w:color="auto"/>
              <w:bottom w:val="single" w:sz="4" w:space="0" w:color="auto"/>
              <w:right w:val="single" w:sz="4" w:space="0" w:color="auto"/>
            </w:tcBorders>
          </w:tcPr>
          <w:p w14:paraId="3449C0A4" w14:textId="77777777" w:rsidR="006A73BB" w:rsidRPr="00E30083" w:rsidRDefault="006A73BB" w:rsidP="002A65CD">
            <w:pPr>
              <w:pStyle w:val="TAL"/>
              <w:rPr>
                <w:noProof/>
              </w:rPr>
            </w:pPr>
          </w:p>
        </w:tc>
      </w:tr>
      <w:tr w:rsidR="006A73BB" w:rsidRPr="00E30083" w14:paraId="7A6EE16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72C2C4D" w14:textId="77777777" w:rsidR="006A73BB" w:rsidRPr="00E30083" w:rsidRDefault="006A73BB" w:rsidP="002A65CD">
            <w:pPr>
              <w:pStyle w:val="TAL"/>
            </w:pPr>
            <w:r w:rsidRPr="00E30083">
              <w:t>taiList</w:t>
            </w:r>
          </w:p>
        </w:tc>
        <w:tc>
          <w:tcPr>
            <w:tcW w:w="751" w:type="pct"/>
            <w:tcBorders>
              <w:top w:val="single" w:sz="4" w:space="0" w:color="auto"/>
              <w:left w:val="single" w:sz="4" w:space="0" w:color="auto"/>
              <w:bottom w:val="single" w:sz="4" w:space="0" w:color="auto"/>
              <w:right w:val="single" w:sz="4" w:space="0" w:color="auto"/>
            </w:tcBorders>
          </w:tcPr>
          <w:p w14:paraId="04AC5EC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148" w:type="pct"/>
            <w:tcBorders>
              <w:top w:val="single" w:sz="4" w:space="0" w:color="auto"/>
              <w:left w:val="single" w:sz="4" w:space="0" w:color="auto"/>
              <w:bottom w:val="single" w:sz="4" w:space="0" w:color="auto"/>
              <w:right w:val="single" w:sz="4" w:space="0" w:color="auto"/>
            </w:tcBorders>
          </w:tcPr>
          <w:p w14:paraId="63BC420B" w14:textId="77777777" w:rsidR="006A73BB" w:rsidRPr="00E30083" w:rsidRDefault="006A73BB"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483E8CB8"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943" w:type="pct"/>
            <w:tcBorders>
              <w:top w:val="single" w:sz="4" w:space="0" w:color="auto"/>
              <w:left w:val="single" w:sz="4" w:space="0" w:color="auto"/>
              <w:bottom w:val="single" w:sz="4" w:space="0" w:color="auto"/>
              <w:right w:val="single" w:sz="4" w:space="0" w:color="auto"/>
            </w:tcBorders>
          </w:tcPr>
          <w:p w14:paraId="22A937D3" w14:textId="77777777" w:rsidR="006A73BB" w:rsidRDefault="006A73BB" w:rsidP="002A65CD">
            <w:pPr>
              <w:pStyle w:val="TAL"/>
              <w:rPr>
                <w:rFonts w:cs="Arial"/>
                <w:szCs w:val="18"/>
                <w:lang w:eastAsia="zh-CN"/>
              </w:rPr>
            </w:pPr>
            <w:r w:rsidRPr="00E30083">
              <w:rPr>
                <w:rFonts w:cs="Arial" w:hint="eastAsia"/>
                <w:szCs w:val="18"/>
                <w:lang w:eastAsia="zh-CN"/>
              </w:rPr>
              <w:t>Identifies the TAI</w:t>
            </w:r>
            <w:r w:rsidRPr="00E30083">
              <w:rPr>
                <w:rFonts w:cs="Arial"/>
                <w:szCs w:val="18"/>
                <w:lang w:eastAsia="zh-CN"/>
              </w:rPr>
              <w:t>s</w:t>
            </w:r>
            <w:r w:rsidRPr="00E30083">
              <w:rPr>
                <w:rFonts w:cs="Arial" w:hint="eastAsia"/>
                <w:szCs w:val="18"/>
                <w:lang w:eastAsia="zh-CN"/>
              </w:rPr>
              <w:t xml:space="preserve"> 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50CF7058" w14:textId="77777777" w:rsidR="006A73BB" w:rsidRPr="00E30083" w:rsidRDefault="006A73BB" w:rsidP="002A65CD">
            <w:pPr>
              <w:pStyle w:val="TAL"/>
              <w:rPr>
                <w:rFonts w:cs="Arial"/>
                <w:szCs w:val="18"/>
                <w:lang w:eastAsia="zh-CN"/>
              </w:rPr>
            </w:pPr>
            <w:r>
              <w:rPr>
                <w:rFonts w:cs="Arial"/>
                <w:szCs w:val="18"/>
                <w:lang w:eastAsia="zh-CN"/>
              </w:rPr>
              <w:t>(NOTE)</w:t>
            </w:r>
          </w:p>
        </w:tc>
        <w:tc>
          <w:tcPr>
            <w:tcW w:w="660" w:type="pct"/>
            <w:tcBorders>
              <w:top w:val="single" w:sz="4" w:space="0" w:color="auto"/>
              <w:left w:val="single" w:sz="4" w:space="0" w:color="auto"/>
              <w:bottom w:val="single" w:sz="4" w:space="0" w:color="auto"/>
              <w:right w:val="single" w:sz="4" w:space="0" w:color="auto"/>
            </w:tcBorders>
          </w:tcPr>
          <w:p w14:paraId="4115BFE1" w14:textId="77777777" w:rsidR="006A73BB" w:rsidRPr="00E30083" w:rsidRDefault="006A73BB" w:rsidP="002A65CD">
            <w:pPr>
              <w:pStyle w:val="TAL"/>
              <w:rPr>
                <w:rFonts w:cs="Arial"/>
                <w:szCs w:val="18"/>
                <w:lang w:eastAsia="zh-CN"/>
              </w:rPr>
            </w:pPr>
          </w:p>
        </w:tc>
      </w:tr>
      <w:tr w:rsidR="006A73BB" w:rsidRPr="00E30083" w14:paraId="283C2374"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0AC9C48C" w14:textId="77777777" w:rsidR="006A73BB" w:rsidRPr="00E30083" w:rsidRDefault="006A73BB" w:rsidP="002A65CD">
            <w:pPr>
              <w:pStyle w:val="TAL"/>
              <w:rPr>
                <w:noProof/>
              </w:rPr>
            </w:pPr>
            <w:r w:rsidRPr="00E30083">
              <w:t>event</w:t>
            </w:r>
          </w:p>
        </w:tc>
        <w:tc>
          <w:tcPr>
            <w:tcW w:w="751" w:type="pct"/>
            <w:tcBorders>
              <w:top w:val="single" w:sz="4" w:space="0" w:color="auto"/>
              <w:left w:val="single" w:sz="4" w:space="0" w:color="auto"/>
              <w:bottom w:val="single" w:sz="4" w:space="0" w:color="auto"/>
              <w:right w:val="single" w:sz="4" w:space="0" w:color="auto"/>
            </w:tcBorders>
          </w:tcPr>
          <w:p w14:paraId="7985F537" w14:textId="77777777" w:rsidR="006A73BB" w:rsidRPr="00E30083" w:rsidRDefault="006A73BB" w:rsidP="002A65CD">
            <w:pPr>
              <w:pStyle w:val="TAL"/>
              <w:rPr>
                <w:noProof/>
              </w:rPr>
            </w:pPr>
            <w:r w:rsidRPr="00E30083">
              <w:t>NssfEventType</w:t>
            </w:r>
          </w:p>
        </w:tc>
        <w:tc>
          <w:tcPr>
            <w:tcW w:w="148" w:type="pct"/>
            <w:tcBorders>
              <w:top w:val="single" w:sz="4" w:space="0" w:color="auto"/>
              <w:left w:val="single" w:sz="4" w:space="0" w:color="auto"/>
              <w:bottom w:val="single" w:sz="4" w:space="0" w:color="auto"/>
              <w:right w:val="single" w:sz="4" w:space="0" w:color="auto"/>
            </w:tcBorders>
          </w:tcPr>
          <w:p w14:paraId="231D2E53" w14:textId="77777777" w:rsidR="006A73BB" w:rsidRPr="00E30083" w:rsidRDefault="006A73BB" w:rsidP="002A65CD">
            <w:pPr>
              <w:pStyle w:val="TAC"/>
            </w:pPr>
            <w:r w:rsidRPr="00E30083">
              <w:t>M</w:t>
            </w:r>
          </w:p>
        </w:tc>
        <w:tc>
          <w:tcPr>
            <w:tcW w:w="554" w:type="pct"/>
            <w:tcBorders>
              <w:top w:val="single" w:sz="4" w:space="0" w:color="auto"/>
              <w:left w:val="single" w:sz="4" w:space="0" w:color="auto"/>
              <w:bottom w:val="single" w:sz="4" w:space="0" w:color="auto"/>
              <w:right w:val="single" w:sz="4" w:space="0" w:color="auto"/>
            </w:tcBorders>
          </w:tcPr>
          <w:p w14:paraId="3186FCFF" w14:textId="77777777" w:rsidR="006A73BB" w:rsidRPr="00E30083" w:rsidRDefault="006A73BB" w:rsidP="002A65CD">
            <w:pPr>
              <w:pStyle w:val="TAL"/>
              <w:rPr>
                <w:noProof/>
              </w:rPr>
            </w:pPr>
            <w:r w:rsidRPr="00E30083">
              <w:t>1</w:t>
            </w:r>
          </w:p>
        </w:tc>
        <w:tc>
          <w:tcPr>
            <w:tcW w:w="1943" w:type="pct"/>
            <w:tcBorders>
              <w:top w:val="single" w:sz="4" w:space="0" w:color="auto"/>
              <w:left w:val="single" w:sz="4" w:space="0" w:color="auto"/>
              <w:bottom w:val="single" w:sz="4" w:space="0" w:color="auto"/>
              <w:right w:val="single" w:sz="4" w:space="0" w:color="auto"/>
            </w:tcBorders>
          </w:tcPr>
          <w:p w14:paraId="22A48A1F"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60" w:type="pct"/>
            <w:tcBorders>
              <w:top w:val="single" w:sz="4" w:space="0" w:color="auto"/>
              <w:left w:val="single" w:sz="4" w:space="0" w:color="auto"/>
              <w:bottom w:val="single" w:sz="4" w:space="0" w:color="auto"/>
              <w:right w:val="single" w:sz="4" w:space="0" w:color="auto"/>
            </w:tcBorders>
          </w:tcPr>
          <w:p w14:paraId="1D5385AE" w14:textId="77777777" w:rsidR="006A73BB" w:rsidRPr="00E30083" w:rsidRDefault="006A73BB" w:rsidP="002A65CD">
            <w:pPr>
              <w:pStyle w:val="TAL"/>
              <w:rPr>
                <w:rFonts w:cs="Arial"/>
                <w:szCs w:val="18"/>
              </w:rPr>
            </w:pPr>
          </w:p>
        </w:tc>
      </w:tr>
      <w:tr w:rsidR="006A73BB" w:rsidRPr="00E30083" w14:paraId="42CA7BE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2628D84F" w14:textId="77777777" w:rsidR="006A73BB" w:rsidRPr="00E30083" w:rsidRDefault="006A73BB" w:rsidP="002A65CD">
            <w:pPr>
              <w:pStyle w:val="TAL"/>
            </w:pPr>
            <w:r w:rsidRPr="00E30083">
              <w:rPr>
                <w:rFonts w:hint="eastAsia"/>
              </w:rPr>
              <w:t>expiry</w:t>
            </w:r>
          </w:p>
        </w:tc>
        <w:tc>
          <w:tcPr>
            <w:tcW w:w="751" w:type="pct"/>
            <w:tcBorders>
              <w:top w:val="single" w:sz="4" w:space="0" w:color="auto"/>
              <w:left w:val="single" w:sz="4" w:space="0" w:color="auto"/>
              <w:bottom w:val="single" w:sz="4" w:space="0" w:color="auto"/>
              <w:right w:val="single" w:sz="4" w:space="0" w:color="auto"/>
            </w:tcBorders>
          </w:tcPr>
          <w:p w14:paraId="07FF06E6" w14:textId="77777777" w:rsidR="006A73BB" w:rsidRPr="00E30083" w:rsidRDefault="006A73BB" w:rsidP="002A65CD">
            <w:pPr>
              <w:pStyle w:val="TAL"/>
            </w:pPr>
            <w:r w:rsidRPr="00E30083">
              <w:rPr>
                <w:rFonts w:hint="eastAsia"/>
              </w:rPr>
              <w:t>DateTime</w:t>
            </w:r>
          </w:p>
        </w:tc>
        <w:tc>
          <w:tcPr>
            <w:tcW w:w="148" w:type="pct"/>
            <w:tcBorders>
              <w:top w:val="single" w:sz="4" w:space="0" w:color="auto"/>
              <w:left w:val="single" w:sz="4" w:space="0" w:color="auto"/>
              <w:bottom w:val="single" w:sz="4" w:space="0" w:color="auto"/>
              <w:right w:val="single" w:sz="4" w:space="0" w:color="auto"/>
            </w:tcBorders>
          </w:tcPr>
          <w:p w14:paraId="5DB861DF" w14:textId="77777777" w:rsidR="006A73BB" w:rsidRPr="00E30083" w:rsidRDefault="006A73BB" w:rsidP="002A65CD">
            <w:pPr>
              <w:pStyle w:val="TAC"/>
            </w:pPr>
            <w:r w:rsidRPr="00E30083">
              <w:rPr>
                <w:rFonts w:hint="eastAsia"/>
              </w:rPr>
              <w:t>O</w:t>
            </w:r>
          </w:p>
        </w:tc>
        <w:tc>
          <w:tcPr>
            <w:tcW w:w="554" w:type="pct"/>
            <w:tcBorders>
              <w:top w:val="single" w:sz="4" w:space="0" w:color="auto"/>
              <w:left w:val="single" w:sz="4" w:space="0" w:color="auto"/>
              <w:bottom w:val="single" w:sz="4" w:space="0" w:color="auto"/>
              <w:right w:val="single" w:sz="4" w:space="0" w:color="auto"/>
            </w:tcBorders>
          </w:tcPr>
          <w:p w14:paraId="058F8A52" w14:textId="77777777" w:rsidR="006A73BB" w:rsidRPr="00E30083" w:rsidRDefault="006A73BB" w:rsidP="002A65CD">
            <w:pPr>
              <w:pStyle w:val="TAL"/>
            </w:pPr>
            <w:r w:rsidRPr="00E30083">
              <w:rPr>
                <w:rFonts w:hint="eastAsia"/>
              </w:rPr>
              <w:t>0..1</w:t>
            </w:r>
          </w:p>
        </w:tc>
        <w:tc>
          <w:tcPr>
            <w:tcW w:w="1943" w:type="pct"/>
            <w:tcBorders>
              <w:top w:val="single" w:sz="4" w:space="0" w:color="auto"/>
              <w:left w:val="single" w:sz="4" w:space="0" w:color="auto"/>
              <w:bottom w:val="single" w:sz="4" w:space="0" w:color="auto"/>
              <w:right w:val="single" w:sz="4" w:space="0" w:color="auto"/>
            </w:tcBorders>
          </w:tcPr>
          <w:p w14:paraId="6EBA2B40"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60" w:type="pct"/>
            <w:tcBorders>
              <w:top w:val="single" w:sz="4" w:space="0" w:color="auto"/>
              <w:left w:val="single" w:sz="4" w:space="0" w:color="auto"/>
              <w:bottom w:val="single" w:sz="4" w:space="0" w:color="auto"/>
              <w:right w:val="single" w:sz="4" w:space="0" w:color="auto"/>
            </w:tcBorders>
          </w:tcPr>
          <w:p w14:paraId="771A30AE" w14:textId="77777777" w:rsidR="006A73BB" w:rsidRPr="00E30083" w:rsidRDefault="006A73BB" w:rsidP="002A65CD">
            <w:pPr>
              <w:pStyle w:val="TAL"/>
              <w:rPr>
                <w:rFonts w:cs="Arial"/>
                <w:szCs w:val="18"/>
              </w:rPr>
            </w:pPr>
          </w:p>
        </w:tc>
      </w:tr>
      <w:tr w:rsidR="006A73BB" w:rsidRPr="00E30083" w14:paraId="335E708C"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6D00D82F" w14:textId="77777777" w:rsidR="006A73BB" w:rsidRPr="00E30083" w:rsidRDefault="006A73BB" w:rsidP="002A65CD">
            <w:pPr>
              <w:pStyle w:val="TAL"/>
            </w:pPr>
            <w:r w:rsidRPr="00E30083">
              <w:t>amfSetId</w:t>
            </w:r>
          </w:p>
        </w:tc>
        <w:tc>
          <w:tcPr>
            <w:tcW w:w="751" w:type="pct"/>
            <w:tcBorders>
              <w:top w:val="single" w:sz="4" w:space="0" w:color="auto"/>
              <w:left w:val="single" w:sz="4" w:space="0" w:color="auto"/>
              <w:bottom w:val="single" w:sz="4" w:space="0" w:color="auto"/>
              <w:right w:val="single" w:sz="4" w:space="0" w:color="auto"/>
            </w:tcBorders>
          </w:tcPr>
          <w:p w14:paraId="54727FE7" w14:textId="77777777" w:rsidR="006A73BB" w:rsidRPr="00E30083" w:rsidRDefault="006A73BB" w:rsidP="002A65CD">
            <w:pPr>
              <w:pStyle w:val="TAL"/>
            </w:pPr>
            <w:r w:rsidRPr="00E30083">
              <w:t>string</w:t>
            </w:r>
          </w:p>
        </w:tc>
        <w:tc>
          <w:tcPr>
            <w:tcW w:w="148" w:type="pct"/>
            <w:tcBorders>
              <w:top w:val="single" w:sz="4" w:space="0" w:color="auto"/>
              <w:left w:val="single" w:sz="4" w:space="0" w:color="auto"/>
              <w:bottom w:val="single" w:sz="4" w:space="0" w:color="auto"/>
              <w:right w:val="single" w:sz="4" w:space="0" w:color="auto"/>
            </w:tcBorders>
          </w:tcPr>
          <w:p w14:paraId="47A1B26F" w14:textId="77777777" w:rsidR="006A73BB" w:rsidRPr="00E30083" w:rsidRDefault="006A73BB" w:rsidP="002A65CD">
            <w:pPr>
              <w:pStyle w:val="TAC"/>
            </w:pPr>
            <w:r w:rsidRPr="00E30083">
              <w:t>O</w:t>
            </w:r>
          </w:p>
        </w:tc>
        <w:tc>
          <w:tcPr>
            <w:tcW w:w="554" w:type="pct"/>
            <w:tcBorders>
              <w:top w:val="single" w:sz="4" w:space="0" w:color="auto"/>
              <w:left w:val="single" w:sz="4" w:space="0" w:color="auto"/>
              <w:bottom w:val="single" w:sz="4" w:space="0" w:color="auto"/>
              <w:right w:val="single" w:sz="4" w:space="0" w:color="auto"/>
            </w:tcBorders>
          </w:tcPr>
          <w:p w14:paraId="21472D49" w14:textId="77777777" w:rsidR="006A73BB" w:rsidRPr="00E30083" w:rsidRDefault="006A73BB" w:rsidP="002A65CD">
            <w:pPr>
              <w:pStyle w:val="TAL"/>
            </w:pPr>
            <w:r w:rsidRPr="00E30083">
              <w:t>0..1</w:t>
            </w:r>
          </w:p>
        </w:tc>
        <w:tc>
          <w:tcPr>
            <w:tcW w:w="1943" w:type="pct"/>
            <w:tcBorders>
              <w:top w:val="single" w:sz="4" w:space="0" w:color="auto"/>
              <w:left w:val="single" w:sz="4" w:space="0" w:color="auto"/>
              <w:bottom w:val="single" w:sz="4" w:space="0" w:color="auto"/>
              <w:right w:val="single" w:sz="4" w:space="0" w:color="auto"/>
            </w:tcBorders>
          </w:tcPr>
          <w:p w14:paraId="42A0FEA5" w14:textId="77777777" w:rsidR="006A73BB" w:rsidRPr="00E30083" w:rsidRDefault="006A73BB" w:rsidP="002A65CD">
            <w:pPr>
              <w:pStyle w:val="TAL"/>
              <w:rPr>
                <w:rFonts w:cs="Arial"/>
                <w:szCs w:val="18"/>
              </w:rPr>
            </w:pPr>
            <w:r w:rsidRPr="00E30083">
              <w:rPr>
                <w:rFonts w:cs="Arial"/>
                <w:szCs w:val="18"/>
              </w:rPr>
              <w:t>This IE may be included to identify a specific AMF Set for which this subscription applies.</w:t>
            </w:r>
          </w:p>
          <w:p w14:paraId="3555D177" w14:textId="77777777" w:rsidR="006A73BB" w:rsidRPr="00E30083" w:rsidRDefault="006A73BB" w:rsidP="002A65CD">
            <w:pPr>
              <w:pStyle w:val="TAL"/>
              <w:rPr>
                <w:rFonts w:cs="Arial"/>
                <w:szCs w:val="18"/>
                <w:lang w:eastAsia="zh-CN"/>
              </w:rPr>
            </w:pPr>
          </w:p>
          <w:p w14:paraId="38518DAF"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2BB5490B" w14:textId="77777777" w:rsidR="006A73BB" w:rsidRPr="00E30083" w:rsidRDefault="006A73BB" w:rsidP="002A65CD">
            <w:pPr>
              <w:pStyle w:val="TAL"/>
              <w:rPr>
                <w:rFonts w:cs="Arial"/>
                <w:szCs w:val="18"/>
                <w:lang w:eastAsia="zh-CN"/>
              </w:rPr>
            </w:pPr>
          </w:p>
          <w:p w14:paraId="64BFF5FF" w14:textId="77777777" w:rsidR="006A73BB" w:rsidRPr="00E30083" w:rsidRDefault="006A73BB" w:rsidP="002A65CD">
            <w:pPr>
              <w:pStyle w:val="TAL"/>
              <w:rPr>
                <w:rFonts w:cs="Arial"/>
                <w:szCs w:val="18"/>
              </w:rPr>
            </w:pPr>
            <w:r w:rsidRPr="00E30083">
              <w:rPr>
                <w:rFonts w:cs="Arial"/>
                <w:szCs w:val="18"/>
              </w:rPr>
              <w:t>Pattern: '^[0-9]{3}-[0-9]{2-3}-[A-Fa-f0-9]{2}-[0-3][A-Fa-f0-9]{2}$'</w:t>
            </w:r>
          </w:p>
        </w:tc>
        <w:tc>
          <w:tcPr>
            <w:tcW w:w="660" w:type="pct"/>
            <w:tcBorders>
              <w:top w:val="single" w:sz="4" w:space="0" w:color="auto"/>
              <w:left w:val="single" w:sz="4" w:space="0" w:color="auto"/>
              <w:bottom w:val="single" w:sz="4" w:space="0" w:color="auto"/>
              <w:right w:val="single" w:sz="4" w:space="0" w:color="auto"/>
            </w:tcBorders>
          </w:tcPr>
          <w:p w14:paraId="334D3106" w14:textId="77777777" w:rsidR="006A73BB" w:rsidRPr="00E30083" w:rsidRDefault="006A73BB" w:rsidP="002A65CD">
            <w:pPr>
              <w:pStyle w:val="TAL"/>
              <w:rPr>
                <w:rFonts w:cs="Arial"/>
                <w:szCs w:val="18"/>
              </w:rPr>
            </w:pPr>
          </w:p>
        </w:tc>
      </w:tr>
      <w:tr w:rsidR="006A73BB" w:rsidRPr="00E30083" w14:paraId="202A1BC3" w14:textId="77777777" w:rsidTr="00632223">
        <w:trPr>
          <w:jc w:val="center"/>
        </w:trPr>
        <w:tc>
          <w:tcPr>
            <w:tcW w:w="943" w:type="pct"/>
            <w:tcBorders>
              <w:top w:val="single" w:sz="4" w:space="0" w:color="auto"/>
              <w:left w:val="single" w:sz="4" w:space="0" w:color="auto"/>
              <w:bottom w:val="single" w:sz="4" w:space="0" w:color="auto"/>
              <w:right w:val="single" w:sz="4" w:space="0" w:color="auto"/>
            </w:tcBorders>
          </w:tcPr>
          <w:p w14:paraId="49107BA2" w14:textId="77777777" w:rsidR="006A73BB" w:rsidRPr="00E30083" w:rsidRDefault="006A73BB" w:rsidP="006A73BB">
            <w:pPr>
              <w:pStyle w:val="TAL"/>
            </w:pPr>
            <w:r>
              <w:t>taiRangeList</w:t>
            </w:r>
          </w:p>
        </w:tc>
        <w:tc>
          <w:tcPr>
            <w:tcW w:w="751" w:type="pct"/>
            <w:tcBorders>
              <w:top w:val="single" w:sz="4" w:space="0" w:color="auto"/>
              <w:left w:val="single" w:sz="4" w:space="0" w:color="auto"/>
              <w:bottom w:val="single" w:sz="4" w:space="0" w:color="auto"/>
              <w:right w:val="single" w:sz="4" w:space="0" w:color="auto"/>
            </w:tcBorders>
          </w:tcPr>
          <w:p w14:paraId="1863C85A" w14:textId="77777777" w:rsidR="006A73BB" w:rsidRPr="00E30083" w:rsidRDefault="006A73BB" w:rsidP="006A73BB">
            <w:pPr>
              <w:pStyle w:val="TAL"/>
            </w:pPr>
            <w:r>
              <w:t>array(TaiRange)</w:t>
            </w:r>
          </w:p>
        </w:tc>
        <w:tc>
          <w:tcPr>
            <w:tcW w:w="148" w:type="pct"/>
            <w:tcBorders>
              <w:top w:val="single" w:sz="4" w:space="0" w:color="auto"/>
              <w:left w:val="single" w:sz="4" w:space="0" w:color="auto"/>
              <w:bottom w:val="single" w:sz="4" w:space="0" w:color="auto"/>
              <w:right w:val="single" w:sz="4" w:space="0" w:color="auto"/>
            </w:tcBorders>
          </w:tcPr>
          <w:p w14:paraId="4709D7A5" w14:textId="77777777" w:rsidR="006A73BB" w:rsidRPr="00E30083" w:rsidRDefault="006A73BB" w:rsidP="006A73BB">
            <w:pPr>
              <w:pStyle w:val="TAC"/>
            </w:pPr>
            <w:r>
              <w:t>O</w:t>
            </w:r>
          </w:p>
        </w:tc>
        <w:tc>
          <w:tcPr>
            <w:tcW w:w="554" w:type="pct"/>
            <w:tcBorders>
              <w:top w:val="single" w:sz="4" w:space="0" w:color="auto"/>
              <w:left w:val="single" w:sz="4" w:space="0" w:color="auto"/>
              <w:bottom w:val="single" w:sz="4" w:space="0" w:color="auto"/>
              <w:right w:val="single" w:sz="4" w:space="0" w:color="auto"/>
            </w:tcBorders>
          </w:tcPr>
          <w:p w14:paraId="5FA2C28F" w14:textId="77777777" w:rsidR="006A73BB" w:rsidRPr="00E30083" w:rsidRDefault="006A73BB" w:rsidP="006A73BB">
            <w:pPr>
              <w:pStyle w:val="TAL"/>
            </w:pPr>
            <w:r>
              <w:t>1..N</w:t>
            </w:r>
          </w:p>
        </w:tc>
        <w:tc>
          <w:tcPr>
            <w:tcW w:w="1943" w:type="pct"/>
            <w:tcBorders>
              <w:top w:val="single" w:sz="4" w:space="0" w:color="auto"/>
              <w:left w:val="single" w:sz="4" w:space="0" w:color="auto"/>
              <w:bottom w:val="single" w:sz="4" w:space="0" w:color="auto"/>
              <w:right w:val="single" w:sz="4" w:space="0" w:color="auto"/>
            </w:tcBorders>
          </w:tcPr>
          <w:p w14:paraId="020EDE31" w14:textId="777777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Pr="00E30083">
              <w:rPr>
                <w:rFonts w:cs="Arial" w:hint="eastAsia"/>
                <w:szCs w:val="18"/>
                <w:lang w:eastAsia="zh-CN"/>
              </w:rPr>
              <w:t>.</w:t>
            </w:r>
          </w:p>
          <w:p w14:paraId="0F6EA30B"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22719B0B" w14:textId="77777777" w:rsidR="006A73BB" w:rsidRPr="00E30083" w:rsidRDefault="006A73BB" w:rsidP="006A73BB">
            <w:pPr>
              <w:pStyle w:val="TAL"/>
              <w:rPr>
                <w:rFonts w:cs="Arial"/>
                <w:szCs w:val="18"/>
              </w:rPr>
            </w:pPr>
            <w:r>
              <w:rPr>
                <w:rFonts w:cs="Arial"/>
                <w:szCs w:val="18"/>
                <w:lang w:eastAsia="zh-CN"/>
              </w:rPr>
              <w:t>(NOTE)</w:t>
            </w:r>
          </w:p>
        </w:tc>
        <w:tc>
          <w:tcPr>
            <w:tcW w:w="660" w:type="pct"/>
          </w:tcPr>
          <w:p w14:paraId="7B55A86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632223" w:rsidRPr="00E30083" w14:paraId="73205034" w14:textId="77777777" w:rsidTr="006A73BB">
        <w:trPr>
          <w:jc w:val="center"/>
        </w:trPr>
        <w:tc>
          <w:tcPr>
            <w:tcW w:w="943" w:type="pct"/>
            <w:tcBorders>
              <w:top w:val="single" w:sz="4" w:space="0" w:color="auto"/>
              <w:left w:val="single" w:sz="4" w:space="0" w:color="auto"/>
              <w:bottom w:val="single" w:sz="4" w:space="0" w:color="auto"/>
              <w:right w:val="single" w:sz="4" w:space="0" w:color="auto"/>
            </w:tcBorders>
          </w:tcPr>
          <w:p w14:paraId="0A77BF11" w14:textId="77777777" w:rsidR="00632223" w:rsidRDefault="00632223" w:rsidP="00632223">
            <w:pPr>
              <w:pStyle w:val="TAL"/>
            </w:pPr>
            <w:r>
              <w:rPr>
                <w:lang w:eastAsia="zh-CN"/>
              </w:rPr>
              <w:t>supportedFeatures</w:t>
            </w:r>
          </w:p>
        </w:tc>
        <w:tc>
          <w:tcPr>
            <w:tcW w:w="751" w:type="pct"/>
            <w:tcBorders>
              <w:top w:val="single" w:sz="4" w:space="0" w:color="auto"/>
              <w:left w:val="single" w:sz="4" w:space="0" w:color="auto"/>
              <w:bottom w:val="single" w:sz="4" w:space="0" w:color="auto"/>
              <w:right w:val="single" w:sz="4" w:space="0" w:color="auto"/>
            </w:tcBorders>
          </w:tcPr>
          <w:p w14:paraId="2EE99DA2" w14:textId="77777777" w:rsidR="00632223" w:rsidRDefault="00632223" w:rsidP="00632223">
            <w:pPr>
              <w:pStyle w:val="TAL"/>
            </w:pPr>
            <w:r>
              <w:rPr>
                <w:lang w:eastAsia="zh-CN"/>
              </w:rPr>
              <w:t>SupportedFeatures</w:t>
            </w:r>
          </w:p>
        </w:tc>
        <w:tc>
          <w:tcPr>
            <w:tcW w:w="148" w:type="pct"/>
            <w:tcBorders>
              <w:top w:val="single" w:sz="4" w:space="0" w:color="auto"/>
              <w:left w:val="single" w:sz="4" w:space="0" w:color="auto"/>
              <w:bottom w:val="single" w:sz="4" w:space="0" w:color="auto"/>
              <w:right w:val="single" w:sz="4" w:space="0" w:color="auto"/>
            </w:tcBorders>
          </w:tcPr>
          <w:p w14:paraId="53511B01" w14:textId="77777777" w:rsidR="00632223" w:rsidRDefault="00632223" w:rsidP="00632223">
            <w:pPr>
              <w:pStyle w:val="TAC"/>
            </w:pPr>
            <w:r>
              <w:rPr>
                <w:lang w:eastAsia="zh-CN"/>
              </w:rPr>
              <w:t>C</w:t>
            </w:r>
          </w:p>
        </w:tc>
        <w:tc>
          <w:tcPr>
            <w:tcW w:w="554" w:type="pct"/>
            <w:tcBorders>
              <w:top w:val="single" w:sz="4" w:space="0" w:color="auto"/>
              <w:left w:val="single" w:sz="4" w:space="0" w:color="auto"/>
              <w:bottom w:val="single" w:sz="4" w:space="0" w:color="auto"/>
              <w:right w:val="single" w:sz="4" w:space="0" w:color="auto"/>
            </w:tcBorders>
          </w:tcPr>
          <w:p w14:paraId="6985D651" w14:textId="77777777" w:rsidR="00632223" w:rsidRDefault="00632223" w:rsidP="00632223">
            <w:pPr>
              <w:pStyle w:val="TAL"/>
            </w:pPr>
            <w:r>
              <w:rPr>
                <w:lang w:eastAsia="zh-CN"/>
              </w:rPr>
              <w:t>0..1</w:t>
            </w:r>
          </w:p>
        </w:tc>
        <w:tc>
          <w:tcPr>
            <w:tcW w:w="1943" w:type="pct"/>
            <w:tcBorders>
              <w:top w:val="single" w:sz="4" w:space="0" w:color="auto"/>
              <w:left w:val="single" w:sz="4" w:space="0" w:color="auto"/>
              <w:bottom w:val="single" w:sz="4" w:space="0" w:color="auto"/>
              <w:right w:val="single" w:sz="4" w:space="0" w:color="auto"/>
            </w:tcBorders>
          </w:tcPr>
          <w:p w14:paraId="4E7BE347" w14:textId="77777777" w:rsidR="00632223" w:rsidRDefault="00632223" w:rsidP="00632223">
            <w:pPr>
              <w:pStyle w:val="TAL"/>
              <w:rPr>
                <w:lang w:eastAsia="zh-CN"/>
              </w:rPr>
            </w:pPr>
            <w:r>
              <w:rPr>
                <w:rFonts w:cs="Arial"/>
                <w:szCs w:val="18"/>
              </w:rPr>
              <w:t>This IE shall be present if at least one optional feature defined in clause 6.2.8 is supported.</w:t>
            </w:r>
          </w:p>
          <w:p w14:paraId="01CAEC52" w14:textId="77777777" w:rsidR="00632223" w:rsidRPr="00E30083" w:rsidRDefault="00632223" w:rsidP="00632223">
            <w:pPr>
              <w:pStyle w:val="TAL"/>
              <w:rPr>
                <w:rFonts w:cs="Arial"/>
                <w:szCs w:val="18"/>
                <w:lang w:eastAsia="zh-CN"/>
              </w:rPr>
            </w:pPr>
          </w:p>
        </w:tc>
        <w:tc>
          <w:tcPr>
            <w:tcW w:w="660" w:type="pct"/>
          </w:tcPr>
          <w:p w14:paraId="60D8AAE0" w14:textId="77777777" w:rsidR="00632223" w:rsidRPr="006A73BB" w:rsidRDefault="00632223" w:rsidP="00632223">
            <w:pPr>
              <w:pStyle w:val="TAL"/>
              <w:rPr>
                <w:rFonts w:eastAsiaTheme="minorEastAsia" w:cs="Arial"/>
                <w:szCs w:val="18"/>
                <w:lang w:eastAsia="zh-CN"/>
              </w:rPr>
            </w:pPr>
          </w:p>
        </w:tc>
      </w:tr>
      <w:tr w:rsidR="00632223" w:rsidRPr="00E30083" w14:paraId="78684B4A" w14:textId="77777777" w:rsidTr="006A73BB">
        <w:trPr>
          <w:jc w:val="center"/>
        </w:trPr>
        <w:tc>
          <w:tcPr>
            <w:tcW w:w="5000" w:type="pct"/>
            <w:gridSpan w:val="6"/>
            <w:tcBorders>
              <w:top w:val="single" w:sz="4" w:space="0" w:color="auto"/>
              <w:left w:val="single" w:sz="4" w:space="0" w:color="auto"/>
              <w:bottom w:val="single" w:sz="4" w:space="0" w:color="auto"/>
            </w:tcBorders>
          </w:tcPr>
          <w:p w14:paraId="39B1E343" w14:textId="77777777" w:rsidR="00632223" w:rsidRDefault="00632223" w:rsidP="00632223">
            <w:pPr>
              <w:pStyle w:val="TAN"/>
              <w:rPr>
                <w:rFonts w:cs="Arial"/>
                <w:szCs w:val="18"/>
                <w:lang w:eastAsia="zh-CN"/>
              </w:rPr>
            </w:pPr>
            <w:r w:rsidRPr="006A73BB">
              <w:rPr>
                <w:rFonts w:eastAsiaTheme="minorEastAsia"/>
                <w:lang w:eastAsia="zh-CN"/>
              </w:rPr>
              <w:t>NOTE:</w:t>
            </w:r>
            <w:r w:rsidR="00626685">
              <w:rPr>
                <w:rFonts w:eastAsiaTheme="minorEastAsia"/>
                <w:lang w:eastAsia="zh-CN"/>
              </w:rPr>
              <w:tab/>
            </w:r>
            <w:r w:rsidRPr="006A73BB">
              <w:rPr>
                <w:rFonts w:eastAsiaTheme="minorEastAsia"/>
                <w:lang w:eastAsia="zh-CN"/>
              </w:rPr>
              <w:t>The taiList attribute shall only be set to an empty array if the NSSF supports the "ONSSAI" feature. A NF service consumer (e.g. AMF) may provide both taiRangeList and taiList attributes, to carry individual TAI(s) in the taiList attribute and ranges of TAIs in the taiRangeList attribute.</w:t>
            </w:r>
          </w:p>
        </w:tc>
      </w:tr>
    </w:tbl>
    <w:p w14:paraId="541D60CD" w14:textId="77777777" w:rsidR="00B02215" w:rsidRPr="00630AB6" w:rsidRDefault="00B02215" w:rsidP="00B02215"/>
    <w:p w14:paraId="06176953" w14:textId="77777777" w:rsidR="00B02215" w:rsidRPr="00630AB6" w:rsidRDefault="00B02215" w:rsidP="00B02215">
      <w:pPr>
        <w:pStyle w:val="Heading5"/>
      </w:pPr>
      <w:bookmarkStart w:id="1093" w:name="_Toc20142396"/>
      <w:bookmarkStart w:id="1094" w:name="_Toc34217342"/>
      <w:bookmarkStart w:id="1095" w:name="_Toc34217494"/>
      <w:bookmarkStart w:id="1096" w:name="_Toc39051857"/>
      <w:bookmarkStart w:id="1097" w:name="_Toc43210429"/>
      <w:bookmarkStart w:id="1098" w:name="_Toc49853336"/>
      <w:bookmarkStart w:id="1099" w:name="_Toc56530126"/>
      <w:bookmarkStart w:id="1100" w:name="_Toc67686642"/>
      <w:r w:rsidRPr="00630AB6">
        <w:lastRenderedPageBreak/>
        <w:t>6.2.6.2.</w:t>
      </w:r>
      <w:r w:rsidRPr="00630AB6">
        <w:rPr>
          <w:rFonts w:hint="eastAsia"/>
          <w:lang w:eastAsia="zh-CN"/>
        </w:rPr>
        <w:t>9</w:t>
      </w:r>
      <w:r w:rsidRPr="00630AB6">
        <w:tab/>
        <w:t>Type: NssfEventSubscriptionCreatedData</w:t>
      </w:r>
      <w:bookmarkEnd w:id="1093"/>
      <w:bookmarkEnd w:id="1094"/>
      <w:bookmarkEnd w:id="1095"/>
      <w:bookmarkEnd w:id="1096"/>
      <w:bookmarkEnd w:id="1097"/>
      <w:bookmarkEnd w:id="1098"/>
      <w:bookmarkEnd w:id="1099"/>
      <w:bookmarkEnd w:id="1100"/>
    </w:p>
    <w:p w14:paraId="4B304841"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ECA2F3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50BAC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1B5ED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11DDB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742C4B"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41F8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63A98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D817100"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39D8CCB1"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4D3164E9"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7AF92AD6"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43ED5F09"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3607312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6B3791"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723FB739"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1165082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6BF6C982"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759D7E67"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4D3CAE6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CF46E44"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58371825"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54A61D6E"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3E493"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248631" w14:textId="77777777" w:rsidR="00B02215" w:rsidRPr="00E30083" w:rsidRDefault="00B02215" w:rsidP="002A65CD">
            <w:pPr>
              <w:pStyle w:val="TAL"/>
              <w:rPr>
                <w:rFonts w:cs="Arial"/>
                <w:szCs w:val="18"/>
                <w:lang w:eastAsia="zh-CN"/>
              </w:rPr>
            </w:pPr>
            <w:r w:rsidRPr="00E30083">
              <w:rPr>
                <w:rFonts w:cs="Arial"/>
                <w:szCs w:val="18"/>
                <w:lang w:eastAsia="zh-CN"/>
              </w:rPr>
              <w:t xml:space="preserve">If the authorized NSSAI availability (i.e. </w:t>
            </w:r>
            <w:r w:rsidRPr="00E30083">
              <w:rPr>
                <w:lang w:eastAsia="zh-CN"/>
              </w:rPr>
              <w:t xml:space="preserve">S-NSSAIs available per TA (unrestricted) and </w:t>
            </w:r>
            <w:r w:rsidRPr="00E30083">
              <w:rPr>
                <w:rFonts w:cs="Arial"/>
                <w:szCs w:val="18"/>
                <w:lang w:eastAsia="zh-CN"/>
              </w:rPr>
              <w:t>any S-NSSAIs restricted per PLMN in that TA in the serving PLMN of the UE) is available, the NSSF may include this IE.</w:t>
            </w:r>
          </w:p>
        </w:tc>
      </w:tr>
      <w:tr w:rsidR="00A6235C" w:rsidRPr="00E30083" w14:paraId="5D4A117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FBDD38"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78627678"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7467E495"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9263C"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FC9A3F"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1AB6438C" w14:textId="77777777" w:rsidR="00A6235C" w:rsidRPr="00E30083" w:rsidRDefault="00A6235C" w:rsidP="00A6235C">
            <w:pPr>
              <w:pStyle w:val="TAL"/>
              <w:rPr>
                <w:rFonts w:cs="Arial"/>
                <w:szCs w:val="18"/>
                <w:lang w:eastAsia="zh-CN"/>
              </w:rPr>
            </w:pPr>
          </w:p>
        </w:tc>
      </w:tr>
    </w:tbl>
    <w:p w14:paraId="7D8D30F6" w14:textId="77777777" w:rsidR="00B02215" w:rsidRPr="00630AB6" w:rsidRDefault="00B02215" w:rsidP="00B02215"/>
    <w:p w14:paraId="2C9C3DB0" w14:textId="77777777" w:rsidR="00B02215" w:rsidRPr="00630AB6" w:rsidRDefault="00B02215" w:rsidP="00B02215">
      <w:pPr>
        <w:pStyle w:val="Heading5"/>
      </w:pPr>
      <w:bookmarkStart w:id="1101" w:name="_Toc20142397"/>
      <w:bookmarkStart w:id="1102" w:name="_Toc34217343"/>
      <w:bookmarkStart w:id="1103" w:name="_Toc34217495"/>
      <w:bookmarkStart w:id="1104" w:name="_Toc39051858"/>
      <w:bookmarkStart w:id="1105" w:name="_Toc43210430"/>
      <w:bookmarkStart w:id="1106" w:name="_Toc49853337"/>
      <w:bookmarkStart w:id="1107" w:name="_Toc56530127"/>
      <w:bookmarkStart w:id="1108" w:name="_Toc67686643"/>
      <w:r w:rsidRPr="00630AB6">
        <w:t>6.2.6.2.</w:t>
      </w:r>
      <w:r w:rsidRPr="00630AB6">
        <w:rPr>
          <w:rFonts w:hint="eastAsia"/>
          <w:lang w:eastAsia="zh-CN"/>
        </w:rPr>
        <w:t>10</w:t>
      </w:r>
      <w:r w:rsidRPr="00630AB6">
        <w:tab/>
        <w:t>Type: NssfEventNotification</w:t>
      </w:r>
      <w:bookmarkEnd w:id="1101"/>
      <w:bookmarkEnd w:id="1102"/>
      <w:bookmarkEnd w:id="1103"/>
      <w:bookmarkEnd w:id="1104"/>
      <w:bookmarkEnd w:id="1105"/>
      <w:bookmarkEnd w:id="1106"/>
      <w:bookmarkEnd w:id="1107"/>
      <w:bookmarkEnd w:id="1108"/>
    </w:p>
    <w:p w14:paraId="00F74735"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EEB070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736D8F"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ECE5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7F625F"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EDA87C" w14:textId="77777777" w:rsidR="00B02215" w:rsidRPr="00E30083" w:rsidRDefault="00B02215" w:rsidP="002A65CD">
            <w:pPr>
              <w:pStyle w:val="TAH"/>
              <w:jc w:val="left"/>
            </w:pPr>
            <w:r w:rsidRPr="00E300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656BF3"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8825C4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9791811" w14:textId="77777777" w:rsidR="00B02215" w:rsidRPr="00E30083" w:rsidRDefault="00B02215" w:rsidP="002A65CD">
            <w:pPr>
              <w:pStyle w:val="TAL"/>
            </w:pPr>
            <w:r w:rsidRPr="00E30083">
              <w:t>subscriptionId</w:t>
            </w:r>
          </w:p>
        </w:tc>
        <w:tc>
          <w:tcPr>
            <w:tcW w:w="1559" w:type="dxa"/>
            <w:tcBorders>
              <w:top w:val="single" w:sz="4" w:space="0" w:color="auto"/>
              <w:left w:val="single" w:sz="4" w:space="0" w:color="auto"/>
              <w:bottom w:val="single" w:sz="4" w:space="0" w:color="auto"/>
              <w:right w:val="single" w:sz="4" w:space="0" w:color="auto"/>
            </w:tcBorders>
          </w:tcPr>
          <w:p w14:paraId="159D286F" w14:textId="77777777" w:rsidR="00B02215" w:rsidRPr="00E30083" w:rsidRDefault="00B02215"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924DF26"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269190D2" w14:textId="77777777" w:rsidR="00B02215" w:rsidRPr="00E30083" w:rsidRDefault="00B02215" w:rsidP="002A65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396D7DDD" w14:textId="77777777" w:rsidR="00B02215" w:rsidRPr="00E30083" w:rsidRDefault="00B02215" w:rsidP="002A65CD">
            <w:pPr>
              <w:pStyle w:val="TAL"/>
              <w:rPr>
                <w:rFonts w:cs="Arial"/>
                <w:szCs w:val="18"/>
              </w:rPr>
            </w:pPr>
            <w:r w:rsidRPr="00E30083">
              <w:rPr>
                <w:noProof/>
              </w:rPr>
              <w:t xml:space="preserve">Indicates which subscription generated event notificaiton. </w:t>
            </w:r>
            <w:r w:rsidRPr="00E30083">
              <w:rPr>
                <w:noProof/>
              </w:rPr>
              <w:br/>
            </w:r>
            <w:r w:rsidRPr="00E30083">
              <w:rPr>
                <w:noProof/>
              </w:rPr>
              <w:br/>
              <w:t>This parameter is generated by NSSF and returned in "Location" header in HTTP responses. This can be useful if a NF use a common call-back URI for multiple subscriptions.</w:t>
            </w:r>
          </w:p>
        </w:tc>
      </w:tr>
      <w:tr w:rsidR="00B02215" w:rsidRPr="00E30083" w14:paraId="6344E7A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1A02B3"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0CE68C1C" w14:textId="77777777" w:rsidR="00B02215" w:rsidRPr="00E30083" w:rsidRDefault="00B02215"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0399C40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02CAD7" w14:textId="77777777" w:rsidR="00B02215" w:rsidRPr="00E30083" w:rsidRDefault="00A6235C" w:rsidP="002A65CD">
            <w:pPr>
              <w:pStyle w:val="TAL"/>
              <w:rPr>
                <w:lang w:eastAsia="zh-CN"/>
              </w:rPr>
            </w:pPr>
            <w:r>
              <w:rPr>
                <w:lang w:eastAsia="zh-CN"/>
              </w:rPr>
              <w:t>0</w:t>
            </w:r>
            <w:r w:rsidR="00B02215"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2C62B6" w14:textId="77777777" w:rsidR="00B02215" w:rsidRPr="00E30083" w:rsidRDefault="00B02215" w:rsidP="002A65CD">
            <w:pPr>
              <w:pStyle w:val="TAL"/>
              <w:rPr>
                <w:noProof/>
              </w:rPr>
            </w:pPr>
            <w:r w:rsidRPr="00E30083">
              <w:rPr>
                <w:noProof/>
              </w:rPr>
              <w:t>This IE shall</w:t>
            </w:r>
            <w:r w:rsidRPr="00E30083">
              <w:rPr>
                <w:rFonts w:hint="eastAsia"/>
                <w:noProof/>
              </w:rPr>
              <w:t xml:space="preserve"> </w:t>
            </w:r>
            <w:r w:rsidRPr="00E30083">
              <w:rPr>
                <w:noProof/>
              </w:rPr>
              <w:t>c</w:t>
            </w:r>
            <w:r w:rsidRPr="00E30083">
              <w:rPr>
                <w:rFonts w:hint="eastAsia"/>
                <w:noProof/>
              </w:rPr>
              <w:t xml:space="preserve">ontain the </w:t>
            </w:r>
            <w:r w:rsidRPr="00E30083">
              <w:rPr>
                <w:noProof/>
              </w:rPr>
              <w:t>authorized NSSAI availability information for all TAs the AMF subscribed to. Each element shall contain the current status of the list of S-NSSAI available in a TA and the list of S-NSSAI restricted per PLMN in that TA.</w:t>
            </w:r>
          </w:p>
          <w:p w14:paraId="54D3BA54" w14:textId="77777777" w:rsidR="00B02215" w:rsidRPr="00E30083" w:rsidRDefault="00B02215" w:rsidP="002A65CD">
            <w:pPr>
              <w:pStyle w:val="TAL"/>
              <w:rPr>
                <w:noProof/>
              </w:rPr>
            </w:pPr>
          </w:p>
          <w:p w14:paraId="59A01D07" w14:textId="77777777" w:rsidR="00B02215" w:rsidRDefault="00B02215"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6E8680B0" w14:textId="77777777" w:rsidR="00A6235C" w:rsidRDefault="00A6235C" w:rsidP="002A65CD">
            <w:pPr>
              <w:pStyle w:val="TAL"/>
            </w:pPr>
          </w:p>
          <w:p w14:paraId="3903D666" w14:textId="77777777" w:rsidR="00A6235C" w:rsidRPr="00E30083" w:rsidRDefault="00A6235C"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r>
      <w:tr w:rsidR="00A6235C" w:rsidRPr="00E30083" w14:paraId="298E6BD6" w14:textId="77777777" w:rsidTr="00B043F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773739" w14:textId="77777777" w:rsidR="00A6235C" w:rsidRPr="00E30083" w:rsidRDefault="00A6235C" w:rsidP="00A6235C">
            <w:pPr>
              <w:pStyle w:val="TAN"/>
              <w:rPr>
                <w:noProof/>
              </w:rPr>
            </w:pPr>
            <w:r w:rsidRPr="00A6235C">
              <w:rPr>
                <w:rFonts w:eastAsiaTheme="minorEastAsia"/>
                <w:noProof/>
              </w:rPr>
              <w:t>NOTE:</w:t>
            </w:r>
            <w:r w:rsidRPr="00A6235C">
              <w:rPr>
                <w:rFonts w:eastAsiaTheme="minorEastAsia"/>
                <w:noProof/>
              </w:rPr>
              <w:tab/>
              <w:t>NSSF shall only send notificaiton with empty array to NF Service Consumer previously indicated support of "EANAN" feature, when there is no supported S-NSSAIs authorized by the NSSF for all TAs.</w:t>
            </w:r>
          </w:p>
        </w:tc>
      </w:tr>
    </w:tbl>
    <w:p w14:paraId="57CBBA52" w14:textId="77777777" w:rsidR="00B02215" w:rsidRPr="00630AB6" w:rsidRDefault="00B02215" w:rsidP="00B02215"/>
    <w:p w14:paraId="3DB7C3DD" w14:textId="77777777" w:rsidR="00B02215" w:rsidRPr="00630AB6" w:rsidRDefault="00B02215" w:rsidP="00B02215">
      <w:pPr>
        <w:pStyle w:val="Heading4"/>
        <w:rPr>
          <w:lang w:val="en-US"/>
        </w:rPr>
      </w:pPr>
      <w:bookmarkStart w:id="1109" w:name="_Toc20142398"/>
      <w:bookmarkStart w:id="1110" w:name="_Toc34217344"/>
      <w:bookmarkStart w:id="1111" w:name="_Toc34217496"/>
      <w:bookmarkStart w:id="1112" w:name="_Toc39051859"/>
      <w:bookmarkStart w:id="1113" w:name="_Toc43210431"/>
      <w:bookmarkStart w:id="1114" w:name="_Toc49853338"/>
      <w:bookmarkStart w:id="1115" w:name="_Toc56530128"/>
      <w:bookmarkStart w:id="1116" w:name="_Toc67686644"/>
      <w:r w:rsidRPr="00630AB6">
        <w:rPr>
          <w:lang w:val="en-US"/>
        </w:rPr>
        <w:lastRenderedPageBreak/>
        <w:t>6.2.6.3</w:t>
      </w:r>
      <w:r w:rsidRPr="00630AB6">
        <w:rPr>
          <w:lang w:val="en-US"/>
        </w:rPr>
        <w:tab/>
        <w:t>Simple data types and enumerations</w:t>
      </w:r>
      <w:bookmarkEnd w:id="1109"/>
      <w:bookmarkEnd w:id="1110"/>
      <w:bookmarkEnd w:id="1111"/>
      <w:bookmarkEnd w:id="1112"/>
      <w:bookmarkEnd w:id="1113"/>
      <w:bookmarkEnd w:id="1114"/>
      <w:bookmarkEnd w:id="1115"/>
      <w:bookmarkEnd w:id="1116"/>
    </w:p>
    <w:p w14:paraId="4DE1DA96" w14:textId="77777777" w:rsidR="00B02215" w:rsidRPr="00630AB6" w:rsidRDefault="00B02215" w:rsidP="00B02215">
      <w:pPr>
        <w:pStyle w:val="Heading5"/>
      </w:pPr>
      <w:bookmarkStart w:id="1117" w:name="_Toc20142399"/>
      <w:bookmarkStart w:id="1118" w:name="_Toc34217345"/>
      <w:bookmarkStart w:id="1119" w:name="_Toc34217497"/>
      <w:bookmarkStart w:id="1120" w:name="_Toc39051860"/>
      <w:bookmarkStart w:id="1121" w:name="_Toc43210432"/>
      <w:bookmarkStart w:id="1122" w:name="_Toc49853339"/>
      <w:bookmarkStart w:id="1123" w:name="_Toc56530129"/>
      <w:bookmarkStart w:id="1124" w:name="_Toc67686645"/>
      <w:r w:rsidRPr="00630AB6">
        <w:t>6.2.6.3.1</w:t>
      </w:r>
      <w:r w:rsidRPr="00630AB6">
        <w:tab/>
        <w:t>Introduction</w:t>
      </w:r>
      <w:bookmarkEnd w:id="1117"/>
      <w:bookmarkEnd w:id="1118"/>
      <w:bookmarkEnd w:id="1119"/>
      <w:bookmarkEnd w:id="1120"/>
      <w:bookmarkEnd w:id="1121"/>
      <w:bookmarkEnd w:id="1122"/>
      <w:bookmarkEnd w:id="1123"/>
      <w:bookmarkEnd w:id="1124"/>
    </w:p>
    <w:p w14:paraId="6C8B9C82"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43001645" w14:textId="77777777" w:rsidR="00B02215" w:rsidRPr="00630AB6" w:rsidRDefault="00B02215" w:rsidP="00B02215">
      <w:pPr>
        <w:pStyle w:val="Heading5"/>
      </w:pPr>
      <w:bookmarkStart w:id="1125" w:name="_Toc20142400"/>
      <w:bookmarkStart w:id="1126" w:name="_Toc34217346"/>
      <w:bookmarkStart w:id="1127" w:name="_Toc34217498"/>
      <w:bookmarkStart w:id="1128" w:name="_Toc39051861"/>
      <w:bookmarkStart w:id="1129" w:name="_Toc43210433"/>
      <w:bookmarkStart w:id="1130" w:name="_Toc49853340"/>
      <w:bookmarkStart w:id="1131" w:name="_Toc56530130"/>
      <w:bookmarkStart w:id="1132" w:name="_Toc67686646"/>
      <w:r w:rsidRPr="00630AB6">
        <w:t>6.2.6.3.2</w:t>
      </w:r>
      <w:r w:rsidRPr="00630AB6">
        <w:tab/>
        <w:t>Simple data types</w:t>
      </w:r>
      <w:bookmarkEnd w:id="1125"/>
      <w:bookmarkEnd w:id="1126"/>
      <w:bookmarkEnd w:id="1127"/>
      <w:bookmarkEnd w:id="1128"/>
      <w:bookmarkEnd w:id="1129"/>
      <w:bookmarkEnd w:id="1130"/>
      <w:bookmarkEnd w:id="1131"/>
      <w:bookmarkEnd w:id="1132"/>
    </w:p>
    <w:p w14:paraId="75633665" w14:textId="77777777" w:rsidR="00B02215" w:rsidRPr="00630AB6" w:rsidRDefault="00B02215" w:rsidP="00B02215">
      <w:r w:rsidRPr="00630AB6">
        <w:t>The simple data types defined in table 6.2.6.3.2-1 shall be supported.</w:t>
      </w:r>
    </w:p>
    <w:p w14:paraId="7A2ABF04" w14:textId="77777777" w:rsidR="00B02215" w:rsidRPr="000D12E5" w:rsidRDefault="00B02215" w:rsidP="00B02215">
      <w:pPr>
        <w:pStyle w:val="TH"/>
      </w:pPr>
      <w:r w:rsidRPr="000D12E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721EEE0"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EF063F"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CF7A39"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290C6A7" w14:textId="77777777" w:rsidR="00B02215" w:rsidRPr="00E30083" w:rsidRDefault="00B02215" w:rsidP="002A65CD">
            <w:pPr>
              <w:pStyle w:val="TAH"/>
            </w:pPr>
            <w:r w:rsidRPr="00E30083">
              <w:t>Description</w:t>
            </w:r>
          </w:p>
        </w:tc>
      </w:tr>
      <w:tr w:rsidR="00B02215" w:rsidRPr="00E30083" w14:paraId="5DAFA43C"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D5EB08"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A65BB5"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21192BBD" w14:textId="77777777" w:rsidR="00B02215" w:rsidRPr="00E30083" w:rsidRDefault="00B02215" w:rsidP="002A65CD">
            <w:pPr>
              <w:pStyle w:val="TAL"/>
            </w:pPr>
          </w:p>
        </w:tc>
      </w:tr>
    </w:tbl>
    <w:p w14:paraId="363C82F1" w14:textId="77777777" w:rsidR="00B02215" w:rsidRPr="00630AB6" w:rsidRDefault="00B02215" w:rsidP="00B02215"/>
    <w:p w14:paraId="4A7815AB" w14:textId="77777777" w:rsidR="00B02215" w:rsidRPr="00630AB6" w:rsidRDefault="00B02215" w:rsidP="00B02215">
      <w:pPr>
        <w:pStyle w:val="Heading5"/>
      </w:pPr>
      <w:bookmarkStart w:id="1133" w:name="_Toc20142401"/>
      <w:bookmarkStart w:id="1134" w:name="_Toc34217347"/>
      <w:bookmarkStart w:id="1135" w:name="_Toc34217499"/>
      <w:bookmarkStart w:id="1136" w:name="_Toc39051862"/>
      <w:bookmarkStart w:id="1137" w:name="_Toc43210434"/>
      <w:bookmarkStart w:id="1138" w:name="_Toc49853341"/>
      <w:bookmarkStart w:id="1139" w:name="_Toc56530131"/>
      <w:bookmarkStart w:id="1140" w:name="_Toc67686647"/>
      <w:r w:rsidRPr="00630AB6">
        <w:t>6.2.6.3.3</w:t>
      </w:r>
      <w:r w:rsidRPr="00630AB6">
        <w:tab/>
        <w:t>Enumeration: NssfEventType</w:t>
      </w:r>
      <w:bookmarkEnd w:id="1133"/>
      <w:bookmarkEnd w:id="1134"/>
      <w:bookmarkEnd w:id="1135"/>
      <w:bookmarkEnd w:id="1136"/>
      <w:bookmarkEnd w:id="1137"/>
      <w:bookmarkEnd w:id="1138"/>
      <w:bookmarkEnd w:id="1139"/>
      <w:bookmarkEnd w:id="1140"/>
    </w:p>
    <w:p w14:paraId="7BE40AD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608"/>
        <w:gridCol w:w="5340"/>
      </w:tblGrid>
      <w:tr w:rsidR="00B02215" w:rsidRPr="00E30083" w14:paraId="725F76C1"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811CD7"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3C679B" w14:textId="77777777" w:rsidR="00B02215" w:rsidRPr="00E30083" w:rsidRDefault="00B02215" w:rsidP="002A65CD">
            <w:pPr>
              <w:pStyle w:val="TAH"/>
            </w:pPr>
            <w:r w:rsidRPr="00E30083">
              <w:t>Description</w:t>
            </w:r>
          </w:p>
        </w:tc>
      </w:tr>
      <w:tr w:rsidR="00B02215" w:rsidRPr="00E30083" w14:paraId="50551060"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BB4F6" w14:textId="77777777" w:rsidR="00B02215" w:rsidRPr="00E30083" w:rsidRDefault="00B02215" w:rsidP="002A65CD">
            <w:pPr>
              <w:pStyle w:val="TAL"/>
            </w:pPr>
            <w:r w:rsidRPr="00E30083">
              <w:rPr>
                <w:b/>
                <w:lang w:eastAsia="zh-CN"/>
              </w:rPr>
              <w:t>"SNSSAI_STATUS_CHANGE_REPORT"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A1C1C"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bl>
    <w:p w14:paraId="6A62012D" w14:textId="77777777" w:rsidR="00B02215" w:rsidRPr="00630AB6" w:rsidRDefault="00B02215" w:rsidP="00B02215">
      <w:pPr>
        <w:rPr>
          <w:lang w:val="en-US"/>
        </w:rPr>
      </w:pPr>
    </w:p>
    <w:p w14:paraId="4CD3FC74" w14:textId="77777777" w:rsidR="00B02215" w:rsidRPr="00630AB6" w:rsidRDefault="00B02215" w:rsidP="00B02215">
      <w:pPr>
        <w:pStyle w:val="Heading4"/>
      </w:pPr>
      <w:bookmarkStart w:id="1141" w:name="_Toc20142402"/>
      <w:bookmarkStart w:id="1142" w:name="_Toc34217348"/>
      <w:bookmarkStart w:id="1143" w:name="_Toc34217500"/>
      <w:bookmarkStart w:id="1144" w:name="_Toc39051863"/>
      <w:bookmarkStart w:id="1145" w:name="_Toc43210435"/>
      <w:bookmarkStart w:id="1146" w:name="_Toc49853342"/>
      <w:bookmarkStart w:id="1147" w:name="_Toc56530132"/>
      <w:bookmarkStart w:id="1148" w:name="_Toc67686648"/>
      <w:r w:rsidRPr="00630AB6">
        <w:t>6.2.6.4</w:t>
      </w:r>
      <w:r w:rsidRPr="00630AB6">
        <w:tab/>
        <w:t>Binary data</w:t>
      </w:r>
      <w:bookmarkEnd w:id="1141"/>
      <w:bookmarkEnd w:id="1142"/>
      <w:bookmarkEnd w:id="1143"/>
      <w:bookmarkEnd w:id="1144"/>
      <w:bookmarkEnd w:id="1145"/>
      <w:bookmarkEnd w:id="1146"/>
      <w:bookmarkEnd w:id="1147"/>
      <w:bookmarkEnd w:id="1148"/>
    </w:p>
    <w:p w14:paraId="7B88D790"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4BC29EF5" w14:textId="77777777" w:rsidR="00B02215" w:rsidRPr="00630AB6" w:rsidRDefault="00B02215" w:rsidP="00B02215">
      <w:pPr>
        <w:pStyle w:val="Heading3"/>
      </w:pPr>
      <w:bookmarkStart w:id="1149" w:name="_Toc20142403"/>
      <w:bookmarkStart w:id="1150" w:name="_Toc34217349"/>
      <w:bookmarkStart w:id="1151" w:name="_Toc34217501"/>
      <w:bookmarkStart w:id="1152" w:name="_Toc39051864"/>
      <w:bookmarkStart w:id="1153" w:name="_Toc43210436"/>
      <w:bookmarkStart w:id="1154" w:name="_Toc49853343"/>
      <w:bookmarkStart w:id="1155" w:name="_Toc56530133"/>
      <w:bookmarkStart w:id="1156" w:name="_Toc67686649"/>
      <w:r w:rsidRPr="00630AB6">
        <w:t>6.2.7</w:t>
      </w:r>
      <w:r w:rsidRPr="00630AB6">
        <w:tab/>
        <w:t>Error Handling</w:t>
      </w:r>
      <w:bookmarkEnd w:id="1149"/>
      <w:bookmarkEnd w:id="1150"/>
      <w:bookmarkEnd w:id="1151"/>
      <w:bookmarkEnd w:id="1152"/>
      <w:bookmarkEnd w:id="1153"/>
      <w:bookmarkEnd w:id="1154"/>
      <w:bookmarkEnd w:id="1155"/>
      <w:bookmarkEnd w:id="1156"/>
    </w:p>
    <w:p w14:paraId="0458E95C" w14:textId="77777777" w:rsidR="00B02215" w:rsidRPr="00630AB6" w:rsidRDefault="00B02215" w:rsidP="00B02215">
      <w:pPr>
        <w:pStyle w:val="Heading4"/>
      </w:pPr>
      <w:bookmarkStart w:id="1157" w:name="_Toc20142404"/>
      <w:bookmarkStart w:id="1158" w:name="_Toc34217350"/>
      <w:bookmarkStart w:id="1159" w:name="_Toc34217502"/>
      <w:bookmarkStart w:id="1160" w:name="_Toc39051865"/>
      <w:bookmarkStart w:id="1161" w:name="_Toc43210437"/>
      <w:bookmarkStart w:id="1162" w:name="_Toc49853344"/>
      <w:bookmarkStart w:id="1163" w:name="_Toc56530134"/>
      <w:bookmarkStart w:id="1164" w:name="_Toc67686650"/>
      <w:r w:rsidRPr="00630AB6">
        <w:t>6.2.7.1</w:t>
      </w:r>
      <w:r w:rsidRPr="00630AB6">
        <w:tab/>
        <w:t>General</w:t>
      </w:r>
      <w:bookmarkEnd w:id="1157"/>
      <w:bookmarkEnd w:id="1158"/>
      <w:bookmarkEnd w:id="1159"/>
      <w:bookmarkEnd w:id="1160"/>
      <w:bookmarkEnd w:id="1161"/>
      <w:bookmarkEnd w:id="1162"/>
      <w:bookmarkEnd w:id="1163"/>
      <w:bookmarkEnd w:id="1164"/>
    </w:p>
    <w:p w14:paraId="61FD256B"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47916026" w14:textId="77777777" w:rsidR="00B02215" w:rsidRPr="00630AB6" w:rsidRDefault="00B02215" w:rsidP="00B02215">
      <w:pPr>
        <w:pStyle w:val="Heading4"/>
      </w:pPr>
      <w:bookmarkStart w:id="1165" w:name="_Toc20142405"/>
      <w:bookmarkStart w:id="1166" w:name="_Toc34217351"/>
      <w:bookmarkStart w:id="1167" w:name="_Toc34217503"/>
      <w:bookmarkStart w:id="1168" w:name="_Toc39051866"/>
      <w:bookmarkStart w:id="1169" w:name="_Toc43210438"/>
      <w:bookmarkStart w:id="1170" w:name="_Toc49853345"/>
      <w:bookmarkStart w:id="1171" w:name="_Toc56530135"/>
      <w:bookmarkStart w:id="1172" w:name="_Toc67686651"/>
      <w:r w:rsidRPr="00630AB6">
        <w:t>6.2.7.2</w:t>
      </w:r>
      <w:r w:rsidRPr="00630AB6">
        <w:tab/>
        <w:t>Protocol Errors</w:t>
      </w:r>
      <w:bookmarkEnd w:id="1165"/>
      <w:bookmarkEnd w:id="1166"/>
      <w:bookmarkEnd w:id="1167"/>
      <w:bookmarkEnd w:id="1168"/>
      <w:bookmarkEnd w:id="1169"/>
      <w:bookmarkEnd w:id="1170"/>
      <w:bookmarkEnd w:id="1171"/>
      <w:bookmarkEnd w:id="1172"/>
    </w:p>
    <w:p w14:paraId="2F226953"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562F4E9F" w14:textId="77777777" w:rsidR="00B02215" w:rsidRPr="00630AB6" w:rsidRDefault="00B02215" w:rsidP="00B02215">
      <w:pPr>
        <w:pStyle w:val="Heading4"/>
      </w:pPr>
      <w:bookmarkStart w:id="1173" w:name="_Toc20142406"/>
      <w:bookmarkStart w:id="1174" w:name="_Toc34217352"/>
      <w:bookmarkStart w:id="1175" w:name="_Toc34217504"/>
      <w:bookmarkStart w:id="1176" w:name="_Toc39051867"/>
      <w:bookmarkStart w:id="1177" w:name="_Toc43210439"/>
      <w:bookmarkStart w:id="1178" w:name="_Toc49853346"/>
      <w:bookmarkStart w:id="1179" w:name="_Toc56530136"/>
      <w:bookmarkStart w:id="1180" w:name="_Toc67686652"/>
      <w:r w:rsidRPr="00630AB6">
        <w:t>6.2.7.3</w:t>
      </w:r>
      <w:r w:rsidRPr="00630AB6">
        <w:tab/>
        <w:t>Application Errors</w:t>
      </w:r>
      <w:bookmarkEnd w:id="1173"/>
      <w:bookmarkEnd w:id="1174"/>
      <w:bookmarkEnd w:id="1175"/>
      <w:bookmarkEnd w:id="1176"/>
      <w:bookmarkEnd w:id="1177"/>
      <w:bookmarkEnd w:id="1178"/>
      <w:bookmarkEnd w:id="1179"/>
      <w:bookmarkEnd w:id="1180"/>
    </w:p>
    <w:p w14:paraId="6FE80FD0"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34B3878A"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02E14C8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6637F0A" w14:textId="77777777" w:rsidR="00B02215" w:rsidRPr="00E30083" w:rsidRDefault="00B02215" w:rsidP="002A65CD">
            <w:pPr>
              <w:pStyle w:val="TAH"/>
            </w:pPr>
            <w:bookmarkStart w:id="1181" w:name="_Hlk510519236"/>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120D8E88"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D21C076" w14:textId="77777777" w:rsidR="00B02215" w:rsidRPr="00E30083" w:rsidRDefault="00B02215" w:rsidP="002A65CD">
            <w:pPr>
              <w:pStyle w:val="TAH"/>
            </w:pPr>
            <w:r w:rsidRPr="00E30083">
              <w:t>Description</w:t>
            </w:r>
          </w:p>
        </w:tc>
      </w:tr>
      <w:tr w:rsidR="00B02215" w:rsidRPr="00E30083" w14:paraId="04278150"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1841B2D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2B765C6A"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6C4207A" w14:textId="77777777" w:rsidR="00B02215" w:rsidRPr="00E30083" w:rsidRDefault="00780322" w:rsidP="002A65CD">
            <w:pPr>
              <w:pStyle w:val="TAL"/>
            </w:pPr>
            <w:r w:rsidRPr="00FE45E8">
              <w:t>The request is rejected</w:t>
            </w:r>
            <w:r w:rsidRPr="003B2883">
              <w:rPr>
                <w:rFonts w:hint="eastAsia"/>
              </w:rPr>
              <w:t xml:space="preserve"> due to</w:t>
            </w:r>
            <w:r w:rsidR="00B02215" w:rsidRPr="00E30083">
              <w:t xml:space="preserve"> t</w:t>
            </w:r>
            <w:r w:rsidR="00B02215" w:rsidRPr="00E30083">
              <w:rPr>
                <w:rFonts w:hint="eastAsia"/>
              </w:rPr>
              <w:t>he SNSSAI provided in the request is not supported in the PLMN.</w:t>
            </w:r>
          </w:p>
          <w:p w14:paraId="5D1EDD95" w14:textId="77777777" w:rsidR="00B02215" w:rsidRPr="00E30083" w:rsidRDefault="00B02215" w:rsidP="002A65CD">
            <w:pPr>
              <w:pStyle w:val="TAL"/>
            </w:pPr>
          </w:p>
        </w:tc>
      </w:tr>
      <w:tr w:rsidR="00780322" w:rsidRPr="00E30083" w14:paraId="13212FF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A9887EA" w14:textId="77777777" w:rsidR="00780322" w:rsidRPr="00E30083" w:rsidRDefault="00780322" w:rsidP="00780322">
            <w:pPr>
              <w:pStyle w:val="TAC"/>
            </w:pPr>
            <w:r w:rsidRPr="00A52A49">
              <w:rPr>
                <w:color w:val="000000"/>
              </w:rPr>
              <w:t>NOT_AUTHORIZED</w:t>
            </w:r>
          </w:p>
        </w:tc>
        <w:tc>
          <w:tcPr>
            <w:tcW w:w="971" w:type="pct"/>
            <w:tcBorders>
              <w:top w:val="single" w:sz="4" w:space="0" w:color="auto"/>
              <w:left w:val="single" w:sz="4" w:space="0" w:color="auto"/>
              <w:bottom w:val="single" w:sz="4" w:space="0" w:color="auto"/>
              <w:right w:val="single" w:sz="4" w:space="0" w:color="auto"/>
            </w:tcBorders>
          </w:tcPr>
          <w:p w14:paraId="48A32281" w14:textId="77777777" w:rsidR="00780322" w:rsidRPr="00E30083" w:rsidRDefault="00780322" w:rsidP="0078032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56F8A80"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447214">
              <w:t>update the NSSAI availability information</w:t>
            </w:r>
            <w:r>
              <w:rPr>
                <w:lang w:eastAsia="zh-CN"/>
              </w:rPr>
              <w:t xml:space="preserve">, or </w:t>
            </w:r>
            <w:r w:rsidRPr="00630AB6">
              <w:rPr>
                <w:lang w:eastAsia="zh-CN"/>
              </w:rPr>
              <w:t>subscribe for the NSSAI availability information notification</w:t>
            </w:r>
            <w:r>
              <w:rPr>
                <w:lang w:eastAsia="zh-CN"/>
              </w:rPr>
              <w:t>.</w:t>
            </w:r>
          </w:p>
        </w:tc>
      </w:tr>
      <w:tr w:rsidR="00780322" w:rsidRPr="00E30083" w14:paraId="25EFF97A"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7B39B393" w14:textId="77777777" w:rsidR="00780322" w:rsidRPr="00E30083" w:rsidRDefault="00780322" w:rsidP="00780322">
            <w:pPr>
              <w:pStyle w:val="TAC"/>
            </w:pPr>
            <w:r>
              <w:t>RESOURCE</w:t>
            </w:r>
            <w:r w:rsidRPr="000B71E3">
              <w:t>_</w:t>
            </w:r>
            <w:r>
              <w:t>NOT</w:t>
            </w:r>
            <w:r>
              <w:rPr>
                <w:rFonts w:hint="eastAsia"/>
                <w:lang w:eastAsia="zh-CN"/>
              </w:rPr>
              <w:t>_</w:t>
            </w:r>
            <w:r>
              <w:rPr>
                <w:lang w:eastAsia="zh-CN"/>
              </w:rPr>
              <w:t>FOUND</w:t>
            </w:r>
          </w:p>
        </w:tc>
        <w:tc>
          <w:tcPr>
            <w:tcW w:w="971" w:type="pct"/>
            <w:tcBorders>
              <w:top w:val="single" w:sz="4" w:space="0" w:color="auto"/>
              <w:left w:val="single" w:sz="4" w:space="0" w:color="auto"/>
              <w:bottom w:val="single" w:sz="4" w:space="0" w:color="auto"/>
              <w:right w:val="single" w:sz="4" w:space="0" w:color="auto"/>
            </w:tcBorders>
          </w:tcPr>
          <w:p w14:paraId="6FAB0BFB" w14:textId="77777777" w:rsidR="00780322" w:rsidRPr="00E30083" w:rsidRDefault="00780322" w:rsidP="00780322">
            <w:pPr>
              <w:pStyle w:val="TAC"/>
            </w:pPr>
            <w:r w:rsidRPr="00630AB6">
              <w:t>404 Not Found</w:t>
            </w:r>
          </w:p>
        </w:tc>
        <w:tc>
          <w:tcPr>
            <w:tcW w:w="2627" w:type="pct"/>
            <w:tcBorders>
              <w:top w:val="single" w:sz="4" w:space="0" w:color="auto"/>
              <w:left w:val="single" w:sz="4" w:space="0" w:color="auto"/>
              <w:bottom w:val="single" w:sz="4" w:space="0" w:color="auto"/>
              <w:right w:val="single" w:sz="4" w:space="0" w:color="auto"/>
            </w:tcBorders>
          </w:tcPr>
          <w:p w14:paraId="0FF78683" w14:textId="77777777" w:rsidR="00780322" w:rsidRPr="00FE45E8" w:rsidRDefault="00780322" w:rsidP="0078032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NF </w:t>
            </w:r>
            <w:r w:rsidRPr="00630AB6">
              <w:rPr>
                <w:lang w:eastAsia="zh-CN"/>
              </w:rPr>
              <w:t>service consumer is</w:t>
            </w:r>
            <w:r>
              <w:rPr>
                <w:lang w:eastAsia="zh-CN"/>
              </w:rPr>
              <w:t xml:space="preserve"> authorized, but the</w:t>
            </w:r>
            <w:r w:rsidRPr="00630AB6">
              <w:t xml:space="preserve"> </w:t>
            </w:r>
            <w:r>
              <w:t xml:space="preserve">resource </w:t>
            </w:r>
            <w:r w:rsidRPr="00630AB6">
              <w:t>related to the NF Id for which the NSSAI availability information is updated</w:t>
            </w:r>
            <w:r>
              <w:t xml:space="preserve"> or deleted</w:t>
            </w:r>
            <w:r w:rsidRPr="00630AB6">
              <w:t xml:space="preserve"> is unavailable</w:t>
            </w:r>
            <w:r>
              <w:t>.</w:t>
            </w:r>
          </w:p>
        </w:tc>
      </w:tr>
      <w:tr w:rsidR="00C1575C" w:rsidRPr="00E30083" w14:paraId="5CB70E5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2428568" w14:textId="77777777" w:rsidR="00C1575C" w:rsidRDefault="00C1575C" w:rsidP="00C1575C">
            <w:pPr>
              <w:pStyle w:val="TAC"/>
            </w:pPr>
            <w:r w:rsidRPr="003B2883">
              <w:t>SUBSCRIPTION_NOT_FOUND</w:t>
            </w:r>
          </w:p>
        </w:tc>
        <w:tc>
          <w:tcPr>
            <w:tcW w:w="971" w:type="pct"/>
            <w:tcBorders>
              <w:top w:val="single" w:sz="4" w:space="0" w:color="auto"/>
              <w:left w:val="single" w:sz="4" w:space="0" w:color="auto"/>
              <w:bottom w:val="single" w:sz="4" w:space="0" w:color="auto"/>
              <w:right w:val="single" w:sz="4" w:space="0" w:color="auto"/>
            </w:tcBorders>
          </w:tcPr>
          <w:p w14:paraId="4D049037" w14:textId="77777777" w:rsidR="00C1575C" w:rsidRPr="00630AB6" w:rsidRDefault="00C1575C" w:rsidP="00C1575C">
            <w:pPr>
              <w:pStyle w:val="TAC"/>
            </w:pPr>
            <w:r w:rsidRPr="003B2883">
              <w:t>404 Not Found</w:t>
            </w:r>
          </w:p>
        </w:tc>
        <w:tc>
          <w:tcPr>
            <w:tcW w:w="2627" w:type="pct"/>
            <w:tcBorders>
              <w:top w:val="single" w:sz="4" w:space="0" w:color="auto"/>
              <w:left w:val="single" w:sz="4" w:space="0" w:color="auto"/>
              <w:bottom w:val="single" w:sz="4" w:space="0" w:color="auto"/>
              <w:right w:val="single" w:sz="4" w:space="0" w:color="auto"/>
            </w:tcBorders>
          </w:tcPr>
          <w:p w14:paraId="431D78FB" w14:textId="77777777" w:rsidR="00C1575C" w:rsidRPr="00FE45E8" w:rsidRDefault="00C1575C" w:rsidP="00C1575C">
            <w:pPr>
              <w:pStyle w:val="TAL"/>
            </w:pPr>
            <w:r w:rsidRPr="003B2883">
              <w:t xml:space="preserve">Indicates the modification of subscription has failed due to an application error when the subscription is not found in the </w:t>
            </w:r>
            <w:r>
              <w:t>NSSF</w:t>
            </w:r>
            <w:r w:rsidRPr="003B2883">
              <w:t>.</w:t>
            </w:r>
          </w:p>
        </w:tc>
      </w:tr>
      <w:bookmarkEnd w:id="1181"/>
    </w:tbl>
    <w:p w14:paraId="75AE4C03" w14:textId="77777777" w:rsidR="00B02215" w:rsidRPr="00630AB6" w:rsidRDefault="00B02215" w:rsidP="00B02215">
      <w:pPr>
        <w:rPr>
          <w:lang w:val="en-US"/>
        </w:rPr>
      </w:pPr>
    </w:p>
    <w:p w14:paraId="3AA70D92" w14:textId="77777777" w:rsidR="00B02215" w:rsidRPr="00630AB6" w:rsidRDefault="00B02215" w:rsidP="00B02215">
      <w:pPr>
        <w:pStyle w:val="Heading3"/>
      </w:pPr>
      <w:bookmarkStart w:id="1182" w:name="_Toc20142407"/>
      <w:bookmarkStart w:id="1183" w:name="_Toc34217353"/>
      <w:bookmarkStart w:id="1184" w:name="_Toc34217505"/>
      <w:bookmarkStart w:id="1185" w:name="_Toc39051868"/>
      <w:bookmarkStart w:id="1186" w:name="_Toc43210440"/>
      <w:bookmarkStart w:id="1187" w:name="_Toc49853347"/>
      <w:bookmarkStart w:id="1188" w:name="_Toc56530137"/>
      <w:bookmarkStart w:id="1189" w:name="_Toc67686653"/>
      <w:r w:rsidRPr="00630AB6">
        <w:t>6.2.</w:t>
      </w:r>
      <w:r w:rsidRPr="00630AB6">
        <w:rPr>
          <w:rFonts w:hint="eastAsia"/>
          <w:lang w:eastAsia="zh-CN"/>
        </w:rPr>
        <w:t>8</w:t>
      </w:r>
      <w:r w:rsidRPr="00630AB6">
        <w:tab/>
        <w:t>Feature negotiation</w:t>
      </w:r>
      <w:bookmarkEnd w:id="1182"/>
      <w:bookmarkEnd w:id="1183"/>
      <w:bookmarkEnd w:id="1184"/>
      <w:bookmarkEnd w:id="1185"/>
      <w:bookmarkEnd w:id="1186"/>
      <w:bookmarkEnd w:id="1187"/>
      <w:bookmarkEnd w:id="1188"/>
      <w:bookmarkEnd w:id="1189"/>
    </w:p>
    <w:p w14:paraId="35C064E5"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30EB6A4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5258EB67"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384B9E71"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480A2E97" w14:textId="77777777" w:rsidR="00B02215" w:rsidRPr="00630AB6" w:rsidRDefault="00B02215" w:rsidP="00B02215">
      <w:pPr>
        <w:rPr>
          <w:lang w:val="en-US"/>
        </w:rPr>
      </w:pPr>
      <w:r w:rsidRPr="00630AB6">
        <w:rPr>
          <w:lang w:val="en-US"/>
        </w:rPr>
        <w:t>The following features are defined for the Nnssf_NSSAIAvailability service.</w:t>
      </w:r>
    </w:p>
    <w:p w14:paraId="49AA3304"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1B0EBBC4" w14:textId="77777777" w:rsidTr="002A65CD">
        <w:trPr>
          <w:cantSplit/>
          <w:jc w:val="center"/>
        </w:trPr>
        <w:tc>
          <w:tcPr>
            <w:tcW w:w="993" w:type="dxa"/>
          </w:tcPr>
          <w:p w14:paraId="21740A54" w14:textId="77777777" w:rsidR="00B02215" w:rsidRPr="00E30083" w:rsidRDefault="00B02215" w:rsidP="002A65CD">
            <w:pPr>
              <w:pStyle w:val="TAH"/>
            </w:pPr>
            <w:r w:rsidRPr="00E30083">
              <w:t>Feature Number</w:t>
            </w:r>
          </w:p>
        </w:tc>
        <w:tc>
          <w:tcPr>
            <w:tcW w:w="1063" w:type="dxa"/>
          </w:tcPr>
          <w:p w14:paraId="7BBD053D" w14:textId="77777777" w:rsidR="00B02215" w:rsidRPr="00E30083" w:rsidRDefault="00B02215" w:rsidP="002A65CD">
            <w:pPr>
              <w:pStyle w:val="TAH"/>
            </w:pPr>
            <w:r w:rsidRPr="00E30083">
              <w:t>Feature</w:t>
            </w:r>
          </w:p>
        </w:tc>
        <w:tc>
          <w:tcPr>
            <w:tcW w:w="639" w:type="dxa"/>
          </w:tcPr>
          <w:p w14:paraId="1D7EF55D" w14:textId="77777777" w:rsidR="00B02215" w:rsidRPr="00E30083" w:rsidRDefault="00B02215" w:rsidP="002A65CD">
            <w:pPr>
              <w:pStyle w:val="TAH"/>
            </w:pPr>
            <w:r w:rsidRPr="00E30083">
              <w:t>M/O</w:t>
            </w:r>
          </w:p>
        </w:tc>
        <w:tc>
          <w:tcPr>
            <w:tcW w:w="6520" w:type="dxa"/>
          </w:tcPr>
          <w:p w14:paraId="2A97C289" w14:textId="77777777" w:rsidR="00B02215" w:rsidRPr="00E30083" w:rsidRDefault="00B02215" w:rsidP="002A65CD">
            <w:pPr>
              <w:pStyle w:val="TAH"/>
            </w:pPr>
            <w:r w:rsidRPr="00E30083">
              <w:t>Description</w:t>
            </w:r>
          </w:p>
        </w:tc>
      </w:tr>
      <w:tr w:rsidR="00B02215" w:rsidRPr="00E30083" w14:paraId="2933CB44" w14:textId="77777777" w:rsidTr="002A65CD">
        <w:trPr>
          <w:cantSplit/>
          <w:jc w:val="center"/>
        </w:trPr>
        <w:tc>
          <w:tcPr>
            <w:tcW w:w="993" w:type="dxa"/>
          </w:tcPr>
          <w:p w14:paraId="1F46184F" w14:textId="77777777" w:rsidR="00B02215" w:rsidRPr="00E30083" w:rsidRDefault="00B02215" w:rsidP="002A65CD">
            <w:pPr>
              <w:pStyle w:val="TAC"/>
            </w:pPr>
            <w:r w:rsidRPr="00E30083">
              <w:t>1</w:t>
            </w:r>
          </w:p>
        </w:tc>
        <w:tc>
          <w:tcPr>
            <w:tcW w:w="1063" w:type="dxa"/>
          </w:tcPr>
          <w:p w14:paraId="5F1F5AD3" w14:textId="77777777" w:rsidR="00B02215" w:rsidRPr="00F82F2A" w:rsidRDefault="00B02215" w:rsidP="002A65CD">
            <w:pPr>
              <w:pStyle w:val="TAL"/>
            </w:pPr>
            <w:r w:rsidRPr="00F82F2A">
              <w:t>ONSSAI</w:t>
            </w:r>
          </w:p>
        </w:tc>
        <w:tc>
          <w:tcPr>
            <w:tcW w:w="639" w:type="dxa"/>
          </w:tcPr>
          <w:p w14:paraId="50EC3F78" w14:textId="77777777" w:rsidR="00B02215" w:rsidRPr="00F82F2A" w:rsidRDefault="00B02215" w:rsidP="002A65CD">
            <w:pPr>
              <w:pStyle w:val="TAC"/>
            </w:pPr>
            <w:r w:rsidRPr="00F82F2A">
              <w:t>O</w:t>
            </w:r>
          </w:p>
        </w:tc>
        <w:tc>
          <w:tcPr>
            <w:tcW w:w="6520" w:type="dxa"/>
          </w:tcPr>
          <w:p w14:paraId="124BD13D" w14:textId="77777777" w:rsidR="00B02215" w:rsidRPr="00E30083" w:rsidRDefault="00B02215" w:rsidP="002A65CD">
            <w:pPr>
              <w:pStyle w:val="TAL"/>
            </w:pPr>
            <w:r w:rsidRPr="00E30083">
              <w:t>Optimized NSSAI Availability Data encoding</w:t>
            </w:r>
          </w:p>
          <w:p w14:paraId="01A6C131" w14:textId="77777777" w:rsidR="00B02215" w:rsidRPr="00E30083" w:rsidRDefault="00B02215" w:rsidP="002A65CD">
            <w:pPr>
              <w:pStyle w:val="TAL"/>
            </w:pPr>
          </w:p>
          <w:p w14:paraId="754E38D5" w14:textId="77777777" w:rsidR="00B02215" w:rsidRPr="00E30083" w:rsidRDefault="00B02215" w:rsidP="002A65CD">
            <w:pPr>
              <w:pStyle w:val="TAL"/>
            </w:pPr>
            <w:r w:rsidRPr="00E30083">
              <w:t>When this feature is supported:</w:t>
            </w:r>
          </w:p>
          <w:p w14:paraId="54E740E2" w14:textId="77777777" w:rsidR="00B02215" w:rsidRPr="00E30083" w:rsidRDefault="00B02215" w:rsidP="002A65CD">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6B10D12" w14:textId="77777777" w:rsidR="00B02215" w:rsidRDefault="00B02215" w:rsidP="00F82F2A">
            <w:pPr>
              <w:pStyle w:val="B10"/>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114F45C2" w14:textId="77777777" w:rsidR="006A73BB" w:rsidRPr="00E30083" w:rsidRDefault="006A73BB" w:rsidP="00F82F2A">
            <w:pPr>
              <w:pStyle w:val="B10"/>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tr w:rsidR="00C1575C" w:rsidRPr="00E30083" w14:paraId="0AF8BB6C" w14:textId="77777777" w:rsidTr="002A65CD">
        <w:trPr>
          <w:cantSplit/>
          <w:jc w:val="center"/>
        </w:trPr>
        <w:tc>
          <w:tcPr>
            <w:tcW w:w="993" w:type="dxa"/>
          </w:tcPr>
          <w:p w14:paraId="4309B47D" w14:textId="77777777" w:rsidR="00C1575C" w:rsidRPr="00E30083" w:rsidRDefault="00C1575C" w:rsidP="00C1575C">
            <w:pPr>
              <w:pStyle w:val="TAC"/>
              <w:rPr>
                <w:lang w:eastAsia="zh-CN"/>
              </w:rPr>
            </w:pPr>
            <w:r>
              <w:rPr>
                <w:rFonts w:hint="eastAsia"/>
                <w:lang w:eastAsia="zh-CN"/>
              </w:rPr>
              <w:t>2</w:t>
            </w:r>
          </w:p>
        </w:tc>
        <w:tc>
          <w:tcPr>
            <w:tcW w:w="1063" w:type="dxa"/>
          </w:tcPr>
          <w:p w14:paraId="665DE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3CBA2EBC" w14:textId="77777777" w:rsidR="00C1575C" w:rsidRPr="00F82F2A" w:rsidRDefault="00C1575C" w:rsidP="00C1575C">
            <w:pPr>
              <w:pStyle w:val="TAC"/>
            </w:pPr>
            <w:r>
              <w:rPr>
                <w:rFonts w:hint="eastAsia"/>
                <w:lang w:eastAsia="zh-CN"/>
              </w:rPr>
              <w:t>O</w:t>
            </w:r>
          </w:p>
        </w:tc>
        <w:tc>
          <w:tcPr>
            <w:tcW w:w="6520" w:type="dxa"/>
          </w:tcPr>
          <w:p w14:paraId="4D9FBA56"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3BC5F7F" w14:textId="77777777" w:rsidR="00C1575C" w:rsidRDefault="00C1575C" w:rsidP="00C1575C">
            <w:pPr>
              <w:pStyle w:val="TAL"/>
            </w:pPr>
          </w:p>
          <w:p w14:paraId="6CA82DFA"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470E287F" w14:textId="77777777" w:rsidTr="002A65CD">
        <w:trPr>
          <w:cantSplit/>
          <w:jc w:val="center"/>
        </w:trPr>
        <w:tc>
          <w:tcPr>
            <w:tcW w:w="993" w:type="dxa"/>
          </w:tcPr>
          <w:p w14:paraId="033ACB6C" w14:textId="77777777" w:rsidR="00A6235C" w:rsidRDefault="00A6235C" w:rsidP="00A6235C">
            <w:pPr>
              <w:pStyle w:val="TAC"/>
              <w:rPr>
                <w:lang w:eastAsia="zh-CN"/>
              </w:rPr>
            </w:pPr>
            <w:r>
              <w:rPr>
                <w:rFonts w:hint="eastAsia"/>
                <w:lang w:eastAsia="zh-CN"/>
              </w:rPr>
              <w:t>3</w:t>
            </w:r>
          </w:p>
        </w:tc>
        <w:tc>
          <w:tcPr>
            <w:tcW w:w="1063" w:type="dxa"/>
          </w:tcPr>
          <w:p w14:paraId="019A8FA8" w14:textId="77777777" w:rsidR="00A6235C" w:rsidRDefault="00A6235C" w:rsidP="00A6235C">
            <w:pPr>
              <w:pStyle w:val="TAL"/>
              <w:rPr>
                <w:lang w:eastAsia="zh-CN"/>
              </w:rPr>
            </w:pPr>
            <w:r w:rsidRPr="00991C3B">
              <w:t>EANAN</w:t>
            </w:r>
          </w:p>
        </w:tc>
        <w:tc>
          <w:tcPr>
            <w:tcW w:w="639" w:type="dxa"/>
          </w:tcPr>
          <w:p w14:paraId="2185D3F6" w14:textId="77777777" w:rsidR="00A6235C" w:rsidRDefault="00A6235C" w:rsidP="00A6235C">
            <w:pPr>
              <w:pStyle w:val="TAC"/>
              <w:rPr>
                <w:lang w:eastAsia="zh-CN"/>
              </w:rPr>
            </w:pPr>
            <w:r>
              <w:t>O</w:t>
            </w:r>
          </w:p>
        </w:tc>
        <w:tc>
          <w:tcPr>
            <w:tcW w:w="6520" w:type="dxa"/>
          </w:tcPr>
          <w:p w14:paraId="26214A1F" w14:textId="77777777" w:rsidR="00A6235C" w:rsidRDefault="00A6235C" w:rsidP="00A6235C">
            <w:pPr>
              <w:pStyle w:val="TAL"/>
            </w:pPr>
            <w:r>
              <w:t>Empty Authorized NSSAI Availability Notification</w:t>
            </w:r>
          </w:p>
          <w:p w14:paraId="66255213" w14:textId="77777777" w:rsidR="00A6235C" w:rsidRDefault="00A6235C" w:rsidP="00A6235C">
            <w:pPr>
              <w:pStyle w:val="TAL"/>
            </w:pPr>
          </w:p>
          <w:p w14:paraId="40CA9E0C"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381E0D2C" w14:textId="77777777" w:rsidR="00A6235C" w:rsidRDefault="00A6235C" w:rsidP="00A6235C">
            <w:pPr>
              <w:pStyle w:val="TAL"/>
            </w:pPr>
          </w:p>
          <w:p w14:paraId="73EC3084"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BCC7411" w14:textId="77777777" w:rsidTr="002A65CD">
        <w:trPr>
          <w:cantSplit/>
          <w:jc w:val="center"/>
        </w:trPr>
        <w:tc>
          <w:tcPr>
            <w:tcW w:w="993" w:type="dxa"/>
          </w:tcPr>
          <w:p w14:paraId="05346363" w14:textId="77777777" w:rsidR="006A03D8" w:rsidRDefault="006A03D8" w:rsidP="006A03D8">
            <w:pPr>
              <w:pStyle w:val="TAC"/>
              <w:rPr>
                <w:lang w:eastAsia="zh-CN"/>
              </w:rPr>
            </w:pPr>
            <w:r>
              <w:rPr>
                <w:lang w:eastAsia="zh-CN"/>
              </w:rPr>
              <w:t>4</w:t>
            </w:r>
          </w:p>
        </w:tc>
        <w:tc>
          <w:tcPr>
            <w:tcW w:w="1063" w:type="dxa"/>
          </w:tcPr>
          <w:p w14:paraId="45D578DF" w14:textId="77777777" w:rsidR="006A03D8" w:rsidRPr="00991C3B" w:rsidRDefault="006A03D8" w:rsidP="006A03D8">
            <w:pPr>
              <w:pStyle w:val="TAL"/>
            </w:pPr>
            <w:r>
              <w:t>ES3XX</w:t>
            </w:r>
          </w:p>
        </w:tc>
        <w:tc>
          <w:tcPr>
            <w:tcW w:w="639" w:type="dxa"/>
          </w:tcPr>
          <w:p w14:paraId="298AEDC9" w14:textId="77777777" w:rsidR="006A03D8" w:rsidRDefault="006A03D8" w:rsidP="006A03D8">
            <w:pPr>
              <w:pStyle w:val="TAC"/>
            </w:pPr>
            <w:r>
              <w:t>M</w:t>
            </w:r>
          </w:p>
        </w:tc>
        <w:tc>
          <w:tcPr>
            <w:tcW w:w="6520" w:type="dxa"/>
          </w:tcPr>
          <w:p w14:paraId="51D10BA4" w14:textId="77777777" w:rsidR="006A03D8" w:rsidRDefault="006A03D8" w:rsidP="006A03D8">
            <w:pPr>
              <w:pStyle w:val="TAL"/>
              <w:rPr>
                <w:lang w:eastAsia="ko-KR"/>
              </w:rPr>
            </w:pPr>
            <w:r>
              <w:rPr>
                <w:lang w:val="en-US"/>
              </w:rPr>
              <w:t>Extended Support of HTTP 307/308 redirection</w:t>
            </w:r>
          </w:p>
          <w:p w14:paraId="5BB86154" w14:textId="77777777" w:rsidR="006A03D8" w:rsidRDefault="006A03D8" w:rsidP="006A03D8">
            <w:pPr>
              <w:pStyle w:val="TAL"/>
              <w:rPr>
                <w:lang w:eastAsia="ko-KR"/>
              </w:rPr>
            </w:pPr>
          </w:p>
          <w:p w14:paraId="4B7AA9AF"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6A03D8" w:rsidRPr="00E30083" w14:paraId="3CF61E90" w14:textId="77777777" w:rsidTr="002A65CD">
        <w:trPr>
          <w:cantSplit/>
          <w:jc w:val="center"/>
        </w:trPr>
        <w:tc>
          <w:tcPr>
            <w:tcW w:w="9215" w:type="dxa"/>
            <w:gridSpan w:val="4"/>
          </w:tcPr>
          <w:p w14:paraId="2D8D93AF"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2B675C72" w14:textId="77777777" w:rsidR="006A03D8" w:rsidRPr="00E30083" w:rsidRDefault="006A03D8" w:rsidP="006A03D8">
            <w:pPr>
              <w:pStyle w:val="TAL"/>
              <w:rPr>
                <w:bCs/>
              </w:rPr>
            </w:pPr>
            <w:r w:rsidRPr="00E30083">
              <w:rPr>
                <w:bCs/>
              </w:rPr>
              <w:t>Feature: A short name that can be used to refer to the bit and to the feature.</w:t>
            </w:r>
          </w:p>
          <w:p w14:paraId="375239E9"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88477D5" w14:textId="77777777" w:rsidR="006A03D8" w:rsidRPr="00E30083" w:rsidRDefault="006A03D8" w:rsidP="006A03D8">
            <w:pPr>
              <w:pStyle w:val="TAL"/>
            </w:pPr>
            <w:r w:rsidRPr="00E30083">
              <w:t>Description: A clear textual description of the feature.</w:t>
            </w:r>
          </w:p>
        </w:tc>
      </w:tr>
    </w:tbl>
    <w:p w14:paraId="48FF61A3" w14:textId="77777777" w:rsidR="00B02215" w:rsidRPr="00630AB6" w:rsidRDefault="00B02215" w:rsidP="00B02215">
      <w:pPr>
        <w:rPr>
          <w:lang w:eastAsia="zh-CN"/>
        </w:rPr>
      </w:pPr>
    </w:p>
    <w:p w14:paraId="08519691" w14:textId="77777777" w:rsidR="00B02215" w:rsidRPr="00630AB6" w:rsidRDefault="00B02215" w:rsidP="00B02215">
      <w:pPr>
        <w:pStyle w:val="Heading3"/>
        <w:rPr>
          <w:lang w:val="en-US"/>
        </w:rPr>
      </w:pPr>
      <w:bookmarkStart w:id="1190" w:name="_Toc20142408"/>
      <w:bookmarkStart w:id="1191" w:name="_Toc34217354"/>
      <w:bookmarkStart w:id="1192" w:name="_Toc34217506"/>
      <w:bookmarkStart w:id="1193" w:name="_Toc39051869"/>
      <w:bookmarkStart w:id="1194" w:name="_Toc43210441"/>
      <w:bookmarkStart w:id="1195" w:name="_Toc49853348"/>
      <w:bookmarkStart w:id="1196" w:name="_Toc56530138"/>
      <w:bookmarkStart w:id="1197" w:name="_Toc67686654"/>
      <w:r w:rsidRPr="00630AB6">
        <w:rPr>
          <w:lang w:val="en-US"/>
        </w:rPr>
        <w:t>6.2.9</w:t>
      </w:r>
      <w:r w:rsidRPr="00630AB6">
        <w:rPr>
          <w:lang w:val="en-US"/>
        </w:rPr>
        <w:tab/>
        <w:t>Security</w:t>
      </w:r>
      <w:bookmarkEnd w:id="1190"/>
      <w:bookmarkEnd w:id="1191"/>
      <w:bookmarkEnd w:id="1192"/>
      <w:bookmarkEnd w:id="1193"/>
      <w:bookmarkEnd w:id="1194"/>
      <w:bookmarkEnd w:id="1195"/>
      <w:bookmarkEnd w:id="1196"/>
      <w:bookmarkEnd w:id="1197"/>
    </w:p>
    <w:p w14:paraId="3D09DED1"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EB5BCDC"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5D1B21F5"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74F28C44" w14:textId="77777777" w:rsidR="00B02215" w:rsidRDefault="00B02215" w:rsidP="00B02215">
      <w:pPr>
        <w:rPr>
          <w:lang w:val="en-US"/>
        </w:rPr>
      </w:pPr>
      <w:r w:rsidRPr="00630AB6">
        <w:rPr>
          <w:lang w:val="en-US"/>
        </w:rPr>
        <w:t>The Nnssf_NSSAIAvailability API does not define any scopes for OAuth2 authorization.</w:t>
      </w:r>
    </w:p>
    <w:p w14:paraId="17FC0BDC" w14:textId="77777777" w:rsidR="006A03D8" w:rsidRDefault="006A03D8" w:rsidP="00B02215">
      <w:pPr>
        <w:rPr>
          <w:lang w:val="en-US"/>
        </w:rPr>
      </w:pPr>
    </w:p>
    <w:p w14:paraId="3B5FB3D7" w14:textId="77777777" w:rsidR="006A03D8" w:rsidRDefault="006A03D8" w:rsidP="006A03D8">
      <w:pPr>
        <w:pStyle w:val="Heading3"/>
      </w:pPr>
      <w:bookmarkStart w:id="1198" w:name="_Toc56530139"/>
      <w:bookmarkStart w:id="1199" w:name="_Toc67686655"/>
      <w:r w:rsidRPr="003B2883">
        <w:t>6.</w:t>
      </w:r>
      <w:r>
        <w:t>2</w:t>
      </w:r>
      <w:r w:rsidRPr="003B2883">
        <w:t>.</w:t>
      </w:r>
      <w:r>
        <w:t>10</w:t>
      </w:r>
      <w:r w:rsidRPr="003B2883">
        <w:tab/>
      </w:r>
      <w:r>
        <w:t>HTTP redirection</w:t>
      </w:r>
      <w:bookmarkEnd w:id="1198"/>
      <w:bookmarkEnd w:id="1199"/>
    </w:p>
    <w:p w14:paraId="61830C6E"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7B80C32E" w14:textId="77777777" w:rsidR="006A03D8" w:rsidRDefault="006A03D8" w:rsidP="006A03D8">
      <w:r>
        <w:lastRenderedPageBreak/>
        <w:t>An SCP that reselects a different NSSF producer instance will return the NF Instance ID of the new NSSF producer instance in the 3gpp-Sbi-Producer-Id header, as specified in clause 6.10.3.4 of 3GPP TS 29.500 [4].</w:t>
      </w:r>
    </w:p>
    <w:p w14:paraId="15CCB925"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9E7769D" w14:textId="77777777" w:rsidR="00B02215" w:rsidRPr="00630AB6" w:rsidRDefault="00B02215" w:rsidP="00B02215">
      <w:pPr>
        <w:pStyle w:val="Heading8"/>
      </w:pPr>
      <w:r w:rsidRPr="00630AB6">
        <w:br w:type="page"/>
      </w:r>
      <w:bookmarkStart w:id="1200" w:name="_Toc20142409"/>
      <w:bookmarkStart w:id="1201" w:name="_Toc34217355"/>
      <w:bookmarkStart w:id="1202" w:name="_Toc34217507"/>
      <w:bookmarkStart w:id="1203" w:name="_Toc39051870"/>
      <w:bookmarkStart w:id="1204" w:name="_Toc43210442"/>
      <w:bookmarkStart w:id="1205" w:name="_Toc49853349"/>
      <w:bookmarkStart w:id="1206" w:name="_Toc56530140"/>
      <w:bookmarkStart w:id="1207" w:name="_Toc67686656"/>
      <w:r w:rsidRPr="00630AB6">
        <w:lastRenderedPageBreak/>
        <w:t>Annex A (normative):</w:t>
      </w:r>
      <w:r w:rsidRPr="00630AB6">
        <w:br/>
        <w:t>OpenAPI specification</w:t>
      </w:r>
      <w:bookmarkEnd w:id="1200"/>
      <w:bookmarkEnd w:id="1201"/>
      <w:bookmarkEnd w:id="1202"/>
      <w:bookmarkEnd w:id="1203"/>
      <w:bookmarkEnd w:id="1204"/>
      <w:bookmarkEnd w:id="1205"/>
      <w:bookmarkEnd w:id="1206"/>
      <w:bookmarkEnd w:id="1207"/>
    </w:p>
    <w:p w14:paraId="6FBE4B62" w14:textId="77777777" w:rsidR="00B02215" w:rsidRPr="00630AB6" w:rsidRDefault="00B02215" w:rsidP="00B02215">
      <w:pPr>
        <w:pStyle w:val="Heading2"/>
      </w:pPr>
      <w:bookmarkStart w:id="1208" w:name="_Toc20142410"/>
      <w:bookmarkStart w:id="1209" w:name="_Toc34217356"/>
      <w:bookmarkStart w:id="1210" w:name="_Toc34217508"/>
      <w:bookmarkStart w:id="1211" w:name="_Toc39051871"/>
      <w:bookmarkStart w:id="1212" w:name="_Toc43210443"/>
      <w:bookmarkStart w:id="1213" w:name="_Toc49853350"/>
      <w:bookmarkStart w:id="1214" w:name="_Toc56530141"/>
      <w:bookmarkStart w:id="1215" w:name="_Toc67686657"/>
      <w:r w:rsidRPr="00630AB6">
        <w:t>A.1</w:t>
      </w:r>
      <w:r w:rsidRPr="00630AB6">
        <w:tab/>
        <w:t>General</w:t>
      </w:r>
      <w:bookmarkEnd w:id="1208"/>
      <w:bookmarkEnd w:id="1209"/>
      <w:bookmarkEnd w:id="1210"/>
      <w:bookmarkEnd w:id="1211"/>
      <w:bookmarkEnd w:id="1212"/>
      <w:bookmarkEnd w:id="1213"/>
      <w:bookmarkEnd w:id="1214"/>
      <w:bookmarkEnd w:id="1215"/>
    </w:p>
    <w:p w14:paraId="725EF372"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3FAE5E91"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F6EA7C9"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3278BF4" w14:textId="77777777"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4F3109D9" w14:textId="77777777" w:rsidR="00B02215" w:rsidRPr="005B7F99" w:rsidRDefault="00B02215" w:rsidP="00B02215"/>
    <w:p w14:paraId="2753AD90" w14:textId="77777777" w:rsidR="00B02215" w:rsidRPr="00630AB6" w:rsidRDefault="00B02215" w:rsidP="00B02215">
      <w:pPr>
        <w:pStyle w:val="Heading2"/>
      </w:pPr>
      <w:bookmarkStart w:id="1216" w:name="_Toc20142411"/>
      <w:bookmarkStart w:id="1217" w:name="_Toc34217357"/>
      <w:bookmarkStart w:id="1218" w:name="_Toc34217509"/>
      <w:bookmarkStart w:id="1219" w:name="_Toc39051872"/>
      <w:bookmarkStart w:id="1220" w:name="_Toc43210444"/>
      <w:bookmarkStart w:id="1221" w:name="_Toc49853351"/>
      <w:bookmarkStart w:id="1222" w:name="_Toc56530142"/>
      <w:bookmarkStart w:id="1223" w:name="_Toc67686658"/>
      <w:r w:rsidRPr="00630AB6">
        <w:t>A.2</w:t>
      </w:r>
      <w:r w:rsidRPr="00630AB6">
        <w:tab/>
        <w:t>Nnssf_NSSelection API</w:t>
      </w:r>
      <w:bookmarkEnd w:id="1216"/>
      <w:bookmarkEnd w:id="1217"/>
      <w:bookmarkEnd w:id="1218"/>
      <w:bookmarkEnd w:id="1219"/>
      <w:bookmarkEnd w:id="1220"/>
      <w:bookmarkEnd w:id="1221"/>
      <w:bookmarkEnd w:id="1222"/>
      <w:bookmarkEnd w:id="1223"/>
    </w:p>
    <w:p w14:paraId="50363E16" w14:textId="77777777" w:rsidR="00B02215" w:rsidRPr="00630AB6" w:rsidRDefault="00B02215" w:rsidP="00B02215">
      <w:pPr>
        <w:pStyle w:val="PL"/>
      </w:pPr>
      <w:r w:rsidRPr="00630AB6">
        <w:t>openapi: 3.0.0</w:t>
      </w:r>
    </w:p>
    <w:p w14:paraId="4BF8A47D" w14:textId="77777777" w:rsidR="00B02215" w:rsidRPr="00630AB6" w:rsidRDefault="00B02215" w:rsidP="00B02215">
      <w:pPr>
        <w:pStyle w:val="PL"/>
      </w:pPr>
    </w:p>
    <w:p w14:paraId="1CCB28BA" w14:textId="77777777" w:rsidR="00B02215" w:rsidRPr="00630AB6" w:rsidRDefault="00B02215" w:rsidP="00B02215">
      <w:pPr>
        <w:pStyle w:val="PL"/>
      </w:pPr>
      <w:r w:rsidRPr="00630AB6">
        <w:t>info:</w:t>
      </w:r>
    </w:p>
    <w:p w14:paraId="38E62ED4" w14:textId="77777777" w:rsidR="00B02215" w:rsidRPr="00630AB6" w:rsidRDefault="00B02215" w:rsidP="00B02215">
      <w:pPr>
        <w:pStyle w:val="PL"/>
      </w:pPr>
      <w:r w:rsidRPr="00630AB6">
        <w:t xml:space="preserve">  version: '</w:t>
      </w:r>
      <w:r>
        <w:t>2</w:t>
      </w:r>
      <w:r w:rsidRPr="00630AB6">
        <w:t>.</w:t>
      </w:r>
      <w:r>
        <w:t>1</w:t>
      </w:r>
      <w:r w:rsidRPr="00630AB6">
        <w:t>.</w:t>
      </w:r>
      <w:r w:rsidR="00FF72CB">
        <w:t>1</w:t>
      </w:r>
      <w:r w:rsidR="00FF72CB" w:rsidRPr="00630AB6">
        <w:t>'</w:t>
      </w:r>
    </w:p>
    <w:p w14:paraId="719F4AE3" w14:textId="77777777" w:rsidR="00B02215" w:rsidRDefault="00B02215" w:rsidP="00B02215">
      <w:pPr>
        <w:pStyle w:val="PL"/>
      </w:pPr>
      <w:r w:rsidRPr="00630AB6">
        <w:t xml:space="preserve">  title: 'NSSF NS Selection'</w:t>
      </w:r>
    </w:p>
    <w:p w14:paraId="0708D86F" w14:textId="77777777" w:rsidR="00B02215" w:rsidRDefault="00B02215" w:rsidP="00B02215">
      <w:pPr>
        <w:pStyle w:val="PL"/>
      </w:pPr>
      <w:r w:rsidRPr="002857AD">
        <w:t xml:space="preserve">  description: </w:t>
      </w:r>
      <w:r>
        <w:t>|</w:t>
      </w:r>
    </w:p>
    <w:p w14:paraId="7963D870" w14:textId="77777777" w:rsidR="00B02215" w:rsidRDefault="00B02215" w:rsidP="00B02215">
      <w:pPr>
        <w:pStyle w:val="PL"/>
      </w:pPr>
      <w:r>
        <w:t xml:space="preserve">    </w:t>
      </w:r>
      <w:r w:rsidRPr="00630AB6">
        <w:t>NSSF Network Slice Selection Service</w:t>
      </w:r>
      <w:r>
        <w:t>.</w:t>
      </w:r>
    </w:p>
    <w:p w14:paraId="067330C9" w14:textId="77777777" w:rsidR="00B02215" w:rsidRDefault="00B02215" w:rsidP="00B02215">
      <w:pPr>
        <w:pStyle w:val="PL"/>
      </w:pPr>
      <w:r>
        <w:t xml:space="preserve">    © 2020, 3GPP Organizational Partners (ARIB, ATIS, CCSA, ETSI, TSDSI, TTA, TTC).</w:t>
      </w:r>
    </w:p>
    <w:p w14:paraId="0C23384F" w14:textId="77777777" w:rsidR="00B02215" w:rsidRPr="00630AB6" w:rsidRDefault="00B02215" w:rsidP="00B02215">
      <w:pPr>
        <w:pStyle w:val="PL"/>
      </w:pPr>
      <w:r>
        <w:t xml:space="preserve">    All rights reserved.</w:t>
      </w:r>
    </w:p>
    <w:p w14:paraId="3E33E566" w14:textId="77777777" w:rsidR="00B02215" w:rsidRPr="00630AB6" w:rsidRDefault="00B02215" w:rsidP="00B02215">
      <w:pPr>
        <w:pStyle w:val="PL"/>
      </w:pPr>
      <w:r w:rsidRPr="00630AB6">
        <w:t>security:</w:t>
      </w:r>
    </w:p>
    <w:p w14:paraId="67F44475" w14:textId="77777777" w:rsidR="00B02215" w:rsidRPr="00630AB6" w:rsidRDefault="00B02215" w:rsidP="00B02215">
      <w:pPr>
        <w:pStyle w:val="PL"/>
      </w:pPr>
      <w:r w:rsidRPr="00630AB6">
        <w:t xml:space="preserve">  - {}</w:t>
      </w:r>
    </w:p>
    <w:p w14:paraId="20F32482" w14:textId="77777777" w:rsidR="00B02215" w:rsidRDefault="00B02215" w:rsidP="00B02215">
      <w:pPr>
        <w:pStyle w:val="PL"/>
      </w:pPr>
      <w:r w:rsidRPr="00630AB6">
        <w:t xml:space="preserve">  - oAuth2Client</w:t>
      </w:r>
      <w:r>
        <w:t>C</w:t>
      </w:r>
      <w:r w:rsidRPr="00630AB6">
        <w:t>redentials:</w:t>
      </w:r>
    </w:p>
    <w:p w14:paraId="2ACC4733" w14:textId="77777777" w:rsidR="00B02215" w:rsidRPr="0028695C" w:rsidRDefault="00B02215" w:rsidP="00B02215">
      <w:pPr>
        <w:pStyle w:val="PL"/>
        <w:rPr>
          <w:lang w:val="en-US"/>
        </w:rPr>
      </w:pPr>
      <w:r>
        <w:rPr>
          <w:lang w:val="en-US"/>
        </w:rPr>
        <w:t xml:space="preserve">    - </w:t>
      </w:r>
      <w:r w:rsidRPr="002857AD">
        <w:t>nnssf-nsselection</w:t>
      </w:r>
    </w:p>
    <w:p w14:paraId="79D43D4D" w14:textId="77777777" w:rsidR="00B02215" w:rsidRPr="00630AB6" w:rsidRDefault="00B02215" w:rsidP="00B02215">
      <w:pPr>
        <w:pStyle w:val="PL"/>
      </w:pPr>
      <w:r w:rsidRPr="00630AB6">
        <w:t>servers:</w:t>
      </w:r>
    </w:p>
    <w:p w14:paraId="5E40A1A4" w14:textId="77777777" w:rsidR="00B02215" w:rsidRPr="00630AB6" w:rsidRDefault="00B02215" w:rsidP="00B02215">
      <w:pPr>
        <w:pStyle w:val="PL"/>
      </w:pPr>
      <w:r w:rsidRPr="00630AB6">
        <w:t xml:space="preserve">  - url: '{apiRoot}/nnssf-nsselection/v</w:t>
      </w:r>
      <w:r>
        <w:t>2</w:t>
      </w:r>
      <w:r w:rsidRPr="00630AB6">
        <w:t>'</w:t>
      </w:r>
    </w:p>
    <w:p w14:paraId="7085F55B" w14:textId="77777777" w:rsidR="00B02215" w:rsidRPr="00630AB6" w:rsidRDefault="00B02215" w:rsidP="00B02215">
      <w:pPr>
        <w:pStyle w:val="PL"/>
      </w:pPr>
      <w:r w:rsidRPr="00630AB6">
        <w:t xml:space="preserve">    variables:</w:t>
      </w:r>
    </w:p>
    <w:p w14:paraId="5E2289A9" w14:textId="77777777" w:rsidR="00B02215" w:rsidRPr="00630AB6" w:rsidRDefault="00B02215" w:rsidP="00B02215">
      <w:pPr>
        <w:pStyle w:val="PL"/>
      </w:pPr>
      <w:r w:rsidRPr="00630AB6">
        <w:t xml:space="preserve">      apiRoot:</w:t>
      </w:r>
    </w:p>
    <w:p w14:paraId="6E07FDEB" w14:textId="77777777" w:rsidR="00B02215" w:rsidRPr="00630AB6" w:rsidRDefault="00B02215" w:rsidP="00B02215">
      <w:pPr>
        <w:pStyle w:val="PL"/>
      </w:pPr>
      <w:r w:rsidRPr="00630AB6">
        <w:t xml:space="preserve">        default: https://example.com</w:t>
      </w:r>
    </w:p>
    <w:p w14:paraId="43A5254B" w14:textId="77777777" w:rsidR="00B02215" w:rsidRDefault="00B02215" w:rsidP="00B02215">
      <w:pPr>
        <w:pStyle w:val="PL"/>
      </w:pPr>
      <w:r w:rsidRPr="00630AB6">
        <w:t xml:space="preserve">        description: apiRoot as defined in </w:t>
      </w:r>
      <w:r>
        <w:t>clause</w:t>
      </w:r>
      <w:r w:rsidRPr="00630AB6">
        <w:t xml:space="preserve"> 4.4 of 3GPP TS 29.501</w:t>
      </w:r>
    </w:p>
    <w:p w14:paraId="31949114" w14:textId="77777777" w:rsidR="00B02215" w:rsidRPr="00D27A4B" w:rsidRDefault="00B02215" w:rsidP="00B02215">
      <w:pPr>
        <w:pStyle w:val="PL"/>
      </w:pPr>
      <w:r w:rsidRPr="00D27A4B">
        <w:t>externalDocs</w:t>
      </w:r>
      <w:r>
        <w:t>:</w:t>
      </w:r>
    </w:p>
    <w:p w14:paraId="2B8E7626" w14:textId="77777777" w:rsidR="00B02215" w:rsidRPr="007F3DA9" w:rsidRDefault="00B02215" w:rsidP="00B02215">
      <w:pPr>
        <w:pStyle w:val="PL"/>
      </w:pPr>
      <w:r w:rsidRPr="00D27A4B">
        <w:t xml:space="preserve">  description: 3GPP TS 29.5</w:t>
      </w:r>
      <w:r>
        <w:t>3</w:t>
      </w:r>
      <w:r w:rsidRPr="00D27A4B">
        <w:t>1 V1</w:t>
      </w:r>
      <w:r>
        <w:t>6</w:t>
      </w:r>
      <w:r w:rsidRPr="00D27A4B">
        <w:t>.</w:t>
      </w:r>
      <w:r w:rsidR="00FF72CB">
        <w:t>5</w:t>
      </w:r>
      <w:r w:rsidRPr="00D27A4B">
        <w:t xml:space="preserve">.0; 5G System; </w:t>
      </w:r>
      <w:r w:rsidRPr="007F3DA9">
        <w:t>Network Slice Selection Services;</w:t>
      </w:r>
      <w:r>
        <w:t xml:space="preserve"> Stage 3</w:t>
      </w:r>
    </w:p>
    <w:p w14:paraId="13574708" w14:textId="77777777" w:rsidR="00B02215" w:rsidRPr="00630AB6" w:rsidRDefault="00B02215" w:rsidP="00B02215">
      <w:pPr>
        <w:pStyle w:val="PL"/>
      </w:pPr>
      <w:r w:rsidRPr="00D27A4B">
        <w:t xml:space="preserve">  url: http://www.3gpp.org/ftp/Specs/archive/29_series/29.5</w:t>
      </w:r>
      <w:r>
        <w:t>3</w:t>
      </w:r>
      <w:r w:rsidRPr="00D27A4B">
        <w:t>1/</w:t>
      </w:r>
    </w:p>
    <w:p w14:paraId="164CAC5D" w14:textId="77777777" w:rsidR="00B02215" w:rsidRPr="00630AB6" w:rsidRDefault="00B02215" w:rsidP="00B02215">
      <w:pPr>
        <w:pStyle w:val="PL"/>
      </w:pPr>
      <w:r w:rsidRPr="00630AB6">
        <w:t>paths:</w:t>
      </w:r>
    </w:p>
    <w:p w14:paraId="167D36F1" w14:textId="77777777" w:rsidR="00B02215" w:rsidRPr="00630AB6" w:rsidRDefault="00B02215" w:rsidP="00B02215">
      <w:pPr>
        <w:pStyle w:val="PL"/>
      </w:pPr>
      <w:r w:rsidRPr="00630AB6">
        <w:t xml:space="preserve">  /network-slice-information:</w:t>
      </w:r>
    </w:p>
    <w:p w14:paraId="5CB17625" w14:textId="77777777" w:rsidR="00B02215" w:rsidRPr="00630AB6" w:rsidRDefault="00B02215" w:rsidP="00B02215">
      <w:pPr>
        <w:pStyle w:val="PL"/>
      </w:pPr>
      <w:r w:rsidRPr="00630AB6">
        <w:t xml:space="preserve">    get:</w:t>
      </w:r>
    </w:p>
    <w:p w14:paraId="1F0E44EE" w14:textId="77777777" w:rsidR="00B02215" w:rsidRPr="00630AB6" w:rsidRDefault="00B02215" w:rsidP="00B02215">
      <w:pPr>
        <w:pStyle w:val="PL"/>
      </w:pPr>
      <w:r w:rsidRPr="00630AB6">
        <w:t xml:space="preserve">      summary:  Retrieve the Network Slice Selection Information</w:t>
      </w:r>
    </w:p>
    <w:p w14:paraId="01772FFD" w14:textId="77777777" w:rsidR="00B02215" w:rsidRPr="00630AB6" w:rsidRDefault="00B02215" w:rsidP="00B02215">
      <w:pPr>
        <w:pStyle w:val="PL"/>
      </w:pPr>
      <w:r w:rsidRPr="00630AB6">
        <w:t xml:space="preserve">      tags:</w:t>
      </w:r>
    </w:p>
    <w:p w14:paraId="5478A200" w14:textId="77777777" w:rsidR="00B02215" w:rsidRPr="00630AB6" w:rsidRDefault="00B02215" w:rsidP="00B02215">
      <w:pPr>
        <w:pStyle w:val="PL"/>
      </w:pPr>
      <w:r w:rsidRPr="00630AB6">
        <w:t xml:space="preserve">        - Network Slice Information (Document)</w:t>
      </w:r>
    </w:p>
    <w:p w14:paraId="32EBB078" w14:textId="77777777" w:rsidR="00B02215" w:rsidRPr="00630AB6" w:rsidRDefault="00B02215" w:rsidP="00B02215">
      <w:pPr>
        <w:pStyle w:val="PL"/>
      </w:pPr>
      <w:r w:rsidRPr="00630AB6">
        <w:t xml:space="preserve">      operationId: NSSelectionGet</w:t>
      </w:r>
    </w:p>
    <w:p w14:paraId="16DDC210" w14:textId="77777777" w:rsidR="00B02215" w:rsidRPr="00630AB6" w:rsidRDefault="00B02215" w:rsidP="00B02215">
      <w:pPr>
        <w:pStyle w:val="PL"/>
      </w:pPr>
      <w:r w:rsidRPr="00630AB6">
        <w:t xml:space="preserve">      parameters:</w:t>
      </w:r>
    </w:p>
    <w:p w14:paraId="546AAAD1" w14:textId="77777777" w:rsidR="00B02215" w:rsidRPr="00630AB6" w:rsidRDefault="00B02215" w:rsidP="00B02215">
      <w:pPr>
        <w:pStyle w:val="PL"/>
        <w:rPr>
          <w:lang w:val="en-US"/>
        </w:rPr>
      </w:pPr>
      <w:r w:rsidRPr="00630AB6">
        <w:rPr>
          <w:lang w:val="en-US"/>
        </w:rPr>
        <w:t xml:space="preserve">        - name: nf-type</w:t>
      </w:r>
    </w:p>
    <w:p w14:paraId="1B27E6F3" w14:textId="77777777" w:rsidR="00B02215" w:rsidRPr="00630AB6" w:rsidRDefault="00B02215" w:rsidP="00B02215">
      <w:pPr>
        <w:pStyle w:val="PL"/>
        <w:rPr>
          <w:lang w:val="en-US"/>
        </w:rPr>
      </w:pPr>
      <w:r w:rsidRPr="00630AB6">
        <w:rPr>
          <w:lang w:val="en-US"/>
        </w:rPr>
        <w:t xml:space="preserve">          in: query</w:t>
      </w:r>
    </w:p>
    <w:p w14:paraId="64D3B5A4" w14:textId="77777777" w:rsidR="00B02215" w:rsidRPr="00630AB6" w:rsidRDefault="00B02215" w:rsidP="00B02215">
      <w:pPr>
        <w:pStyle w:val="PL"/>
        <w:rPr>
          <w:lang w:val="en-US"/>
        </w:rPr>
      </w:pPr>
      <w:r w:rsidRPr="00630AB6">
        <w:rPr>
          <w:lang w:val="en-US"/>
        </w:rPr>
        <w:t xml:space="preserve">          description: NF type of the NF service consumer</w:t>
      </w:r>
    </w:p>
    <w:p w14:paraId="28EC4BB7" w14:textId="77777777" w:rsidR="00B02215" w:rsidRPr="00630AB6" w:rsidRDefault="00B02215" w:rsidP="00B02215">
      <w:pPr>
        <w:pStyle w:val="PL"/>
        <w:rPr>
          <w:lang w:val="en-US"/>
        </w:rPr>
      </w:pPr>
      <w:r w:rsidRPr="00630AB6">
        <w:rPr>
          <w:lang w:val="en-US"/>
        </w:rPr>
        <w:t xml:space="preserve">          required: true</w:t>
      </w:r>
    </w:p>
    <w:p w14:paraId="0C217DFB" w14:textId="77777777" w:rsidR="00B02215" w:rsidRPr="00630AB6" w:rsidRDefault="00B02215" w:rsidP="00B02215">
      <w:pPr>
        <w:pStyle w:val="PL"/>
        <w:rPr>
          <w:lang w:val="en-US"/>
        </w:rPr>
      </w:pPr>
      <w:r w:rsidRPr="00630AB6">
        <w:rPr>
          <w:lang w:val="en-US"/>
        </w:rPr>
        <w:t xml:space="preserve">          schema:</w:t>
      </w:r>
    </w:p>
    <w:p w14:paraId="7BEAB922"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76CD3AF8" w14:textId="77777777" w:rsidR="00B02215" w:rsidRPr="00630AB6" w:rsidRDefault="00B02215" w:rsidP="00B02215">
      <w:pPr>
        <w:pStyle w:val="PL"/>
        <w:rPr>
          <w:lang w:val="en-US"/>
        </w:rPr>
      </w:pPr>
      <w:r w:rsidRPr="00630AB6">
        <w:rPr>
          <w:lang w:val="en-US"/>
        </w:rPr>
        <w:t xml:space="preserve">        - name: nf-id</w:t>
      </w:r>
    </w:p>
    <w:p w14:paraId="3A5C3268" w14:textId="77777777" w:rsidR="00B02215" w:rsidRPr="00630AB6" w:rsidRDefault="00B02215" w:rsidP="00B02215">
      <w:pPr>
        <w:pStyle w:val="PL"/>
        <w:rPr>
          <w:lang w:val="en-US"/>
        </w:rPr>
      </w:pPr>
      <w:r w:rsidRPr="00630AB6">
        <w:rPr>
          <w:lang w:val="en-US"/>
        </w:rPr>
        <w:t xml:space="preserve">          in: query</w:t>
      </w:r>
    </w:p>
    <w:p w14:paraId="7E06926C" w14:textId="77777777" w:rsidR="00B02215" w:rsidRPr="00630AB6" w:rsidRDefault="00B02215" w:rsidP="00B02215">
      <w:pPr>
        <w:pStyle w:val="PL"/>
        <w:rPr>
          <w:lang w:val="en-US"/>
        </w:rPr>
      </w:pPr>
      <w:r w:rsidRPr="00630AB6">
        <w:rPr>
          <w:lang w:val="en-US"/>
        </w:rPr>
        <w:t xml:space="preserve">          description: NF Instance ID of the NF service consumer</w:t>
      </w:r>
    </w:p>
    <w:p w14:paraId="5D2C46D9" w14:textId="77777777" w:rsidR="00B02215" w:rsidRPr="00630AB6" w:rsidRDefault="00B02215" w:rsidP="00B02215">
      <w:pPr>
        <w:pStyle w:val="PL"/>
        <w:rPr>
          <w:lang w:val="en-US"/>
        </w:rPr>
      </w:pPr>
      <w:r w:rsidRPr="00630AB6">
        <w:rPr>
          <w:lang w:val="en-US"/>
        </w:rPr>
        <w:t xml:space="preserve">          required: true</w:t>
      </w:r>
    </w:p>
    <w:p w14:paraId="06A6D85D" w14:textId="77777777" w:rsidR="00B02215" w:rsidRPr="00630AB6" w:rsidRDefault="00B02215" w:rsidP="00B02215">
      <w:pPr>
        <w:pStyle w:val="PL"/>
        <w:rPr>
          <w:lang w:val="en-US"/>
        </w:rPr>
      </w:pPr>
      <w:r w:rsidRPr="00630AB6">
        <w:rPr>
          <w:lang w:val="en-US"/>
        </w:rPr>
        <w:t xml:space="preserve">          schema:</w:t>
      </w:r>
    </w:p>
    <w:p w14:paraId="49C71FFB"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7722C2D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0B9A7A98" w14:textId="77777777" w:rsidR="00B02215" w:rsidRPr="00630AB6" w:rsidRDefault="00B02215" w:rsidP="00B02215">
      <w:pPr>
        <w:pStyle w:val="PL"/>
        <w:rPr>
          <w:lang w:val="en-US"/>
        </w:rPr>
      </w:pPr>
      <w:r w:rsidRPr="00630AB6">
        <w:rPr>
          <w:lang w:val="en-US"/>
        </w:rPr>
        <w:t xml:space="preserve">          in: query</w:t>
      </w:r>
    </w:p>
    <w:p w14:paraId="405DD8AF" w14:textId="77777777" w:rsidR="00B02215" w:rsidRPr="00630AB6" w:rsidRDefault="00B02215" w:rsidP="00B02215">
      <w:pPr>
        <w:pStyle w:val="PL"/>
        <w:rPr>
          <w:lang w:val="en-US"/>
        </w:rPr>
      </w:pPr>
      <w:r w:rsidRPr="00630AB6">
        <w:rPr>
          <w:lang w:val="en-US"/>
        </w:rPr>
        <w:t xml:space="preserve">          description: Requested network slice information during Registration procedure</w:t>
      </w:r>
    </w:p>
    <w:p w14:paraId="6B4E85A4" w14:textId="77777777" w:rsidR="00B02215" w:rsidRPr="00630AB6" w:rsidRDefault="00B02215" w:rsidP="00B02215">
      <w:pPr>
        <w:pStyle w:val="PL"/>
        <w:rPr>
          <w:lang w:val="en-US"/>
        </w:rPr>
      </w:pPr>
      <w:r w:rsidRPr="00630AB6">
        <w:rPr>
          <w:lang w:val="en-US"/>
        </w:rPr>
        <w:lastRenderedPageBreak/>
        <w:t xml:space="preserve">          content:</w:t>
      </w:r>
    </w:p>
    <w:p w14:paraId="3E69DD23" w14:textId="77777777" w:rsidR="00B02215" w:rsidRPr="00630AB6" w:rsidRDefault="00B02215" w:rsidP="00B02215">
      <w:pPr>
        <w:pStyle w:val="PL"/>
        <w:rPr>
          <w:lang w:val="en-US"/>
        </w:rPr>
      </w:pPr>
      <w:r w:rsidRPr="00630AB6">
        <w:rPr>
          <w:lang w:val="en-US"/>
        </w:rPr>
        <w:t xml:space="preserve">            application/json:</w:t>
      </w:r>
    </w:p>
    <w:p w14:paraId="7E556B97" w14:textId="77777777" w:rsidR="00B02215" w:rsidRPr="00630AB6" w:rsidRDefault="00B02215" w:rsidP="00B02215">
      <w:pPr>
        <w:pStyle w:val="PL"/>
        <w:rPr>
          <w:lang w:val="en-US"/>
        </w:rPr>
      </w:pPr>
      <w:r w:rsidRPr="00630AB6">
        <w:rPr>
          <w:lang w:val="en-US"/>
        </w:rPr>
        <w:t xml:space="preserve">              schema:</w:t>
      </w:r>
    </w:p>
    <w:p w14:paraId="2E0D84EE"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57B168B7"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4C0B0E8B" w14:textId="77777777" w:rsidR="00B02215" w:rsidRPr="00630AB6" w:rsidRDefault="00B02215" w:rsidP="00B02215">
      <w:pPr>
        <w:pStyle w:val="PL"/>
        <w:rPr>
          <w:lang w:val="en-US"/>
        </w:rPr>
      </w:pPr>
      <w:r w:rsidRPr="00630AB6">
        <w:rPr>
          <w:lang w:val="en-US"/>
        </w:rPr>
        <w:t xml:space="preserve">          in: query</w:t>
      </w:r>
    </w:p>
    <w:p w14:paraId="5F39D112"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481692EE" w14:textId="77777777" w:rsidR="00B02215" w:rsidRPr="00630AB6" w:rsidRDefault="00B02215" w:rsidP="00B02215">
      <w:pPr>
        <w:pStyle w:val="PL"/>
        <w:rPr>
          <w:lang w:val="en-US"/>
        </w:rPr>
      </w:pPr>
      <w:r w:rsidRPr="00630AB6">
        <w:rPr>
          <w:lang w:val="en-US"/>
        </w:rPr>
        <w:t xml:space="preserve">          content:</w:t>
      </w:r>
    </w:p>
    <w:p w14:paraId="250F83D0" w14:textId="77777777" w:rsidR="00B02215" w:rsidRPr="00630AB6" w:rsidRDefault="00B02215" w:rsidP="00B02215">
      <w:pPr>
        <w:pStyle w:val="PL"/>
        <w:rPr>
          <w:lang w:val="en-US"/>
        </w:rPr>
      </w:pPr>
      <w:r w:rsidRPr="00630AB6">
        <w:rPr>
          <w:lang w:val="en-US"/>
        </w:rPr>
        <w:t xml:space="preserve">            application/json:</w:t>
      </w:r>
    </w:p>
    <w:p w14:paraId="5F4083C0" w14:textId="77777777" w:rsidR="00B02215" w:rsidRPr="00630AB6" w:rsidRDefault="00B02215" w:rsidP="00B02215">
      <w:pPr>
        <w:pStyle w:val="PL"/>
        <w:rPr>
          <w:lang w:val="en-US"/>
        </w:rPr>
      </w:pPr>
      <w:r w:rsidRPr="00630AB6">
        <w:rPr>
          <w:lang w:val="en-US"/>
        </w:rPr>
        <w:t xml:space="preserve">              schema:</w:t>
      </w:r>
    </w:p>
    <w:p w14:paraId="490B37A3"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4E624EB7"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2C72AEE7" w14:textId="77777777" w:rsidR="00B02215" w:rsidRPr="00630AB6" w:rsidRDefault="00B02215" w:rsidP="00B02215">
      <w:pPr>
        <w:pStyle w:val="PL"/>
        <w:rPr>
          <w:lang w:val="en-US"/>
        </w:rPr>
      </w:pPr>
      <w:r w:rsidRPr="00630AB6">
        <w:rPr>
          <w:lang w:val="en-US"/>
        </w:rPr>
        <w:t xml:space="preserve">          in: query</w:t>
      </w:r>
    </w:p>
    <w:p w14:paraId="46ACA763"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689E6824" w14:textId="77777777" w:rsidR="00B02215" w:rsidRPr="00630AB6" w:rsidRDefault="00B02215" w:rsidP="00B02215">
      <w:pPr>
        <w:pStyle w:val="PL"/>
        <w:rPr>
          <w:lang w:val="en-US"/>
        </w:rPr>
      </w:pPr>
      <w:r w:rsidRPr="00630AB6">
        <w:rPr>
          <w:lang w:val="en-US"/>
        </w:rPr>
        <w:t xml:space="preserve">          content:</w:t>
      </w:r>
    </w:p>
    <w:p w14:paraId="200E0B7D" w14:textId="77777777" w:rsidR="00B02215" w:rsidRPr="00630AB6" w:rsidRDefault="00B02215" w:rsidP="00B02215">
      <w:pPr>
        <w:pStyle w:val="PL"/>
        <w:rPr>
          <w:lang w:val="en-US"/>
        </w:rPr>
      </w:pPr>
      <w:r w:rsidRPr="00630AB6">
        <w:rPr>
          <w:lang w:val="en-US"/>
        </w:rPr>
        <w:t xml:space="preserve">            application/json:</w:t>
      </w:r>
    </w:p>
    <w:p w14:paraId="55DB8F27" w14:textId="77777777" w:rsidR="00B02215" w:rsidRPr="00630AB6" w:rsidRDefault="00B02215" w:rsidP="00B02215">
      <w:pPr>
        <w:pStyle w:val="PL"/>
        <w:rPr>
          <w:lang w:val="en-US"/>
        </w:rPr>
      </w:pPr>
      <w:r w:rsidRPr="00630AB6">
        <w:rPr>
          <w:lang w:val="en-US"/>
        </w:rPr>
        <w:t xml:space="preserve">              schema:</w:t>
      </w:r>
    </w:p>
    <w:p w14:paraId="630FB5B7"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6CBB128E"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FC3D30F" w14:textId="77777777" w:rsidR="00B02215" w:rsidRPr="00630AB6" w:rsidRDefault="00B02215" w:rsidP="00B02215">
      <w:pPr>
        <w:pStyle w:val="PL"/>
        <w:rPr>
          <w:lang w:val="en-US"/>
        </w:rPr>
      </w:pPr>
      <w:r w:rsidRPr="00630AB6">
        <w:rPr>
          <w:lang w:val="en-US"/>
        </w:rPr>
        <w:t xml:space="preserve">          in: query</w:t>
      </w:r>
    </w:p>
    <w:p w14:paraId="7684E1DA" w14:textId="77777777" w:rsidR="00B02215" w:rsidRPr="00630AB6" w:rsidRDefault="00B02215" w:rsidP="00B02215">
      <w:pPr>
        <w:pStyle w:val="PL"/>
        <w:rPr>
          <w:lang w:val="en-US"/>
        </w:rPr>
      </w:pPr>
      <w:r w:rsidRPr="00630AB6">
        <w:rPr>
          <w:lang w:val="en-US"/>
        </w:rPr>
        <w:t xml:space="preserve">          description: PLMN ID of the HPLMN</w:t>
      </w:r>
    </w:p>
    <w:p w14:paraId="62D96E9D" w14:textId="77777777" w:rsidR="00B02215" w:rsidRPr="00630AB6" w:rsidRDefault="00B02215" w:rsidP="00B02215">
      <w:pPr>
        <w:pStyle w:val="PL"/>
        <w:rPr>
          <w:lang w:val="en-US"/>
        </w:rPr>
      </w:pPr>
      <w:r w:rsidRPr="00630AB6">
        <w:rPr>
          <w:lang w:val="en-US"/>
        </w:rPr>
        <w:t xml:space="preserve">          content:</w:t>
      </w:r>
    </w:p>
    <w:p w14:paraId="4A757824" w14:textId="77777777" w:rsidR="00B02215" w:rsidRPr="00630AB6" w:rsidRDefault="00B02215" w:rsidP="00B02215">
      <w:pPr>
        <w:pStyle w:val="PL"/>
        <w:rPr>
          <w:lang w:val="en-US"/>
        </w:rPr>
      </w:pPr>
      <w:r w:rsidRPr="00630AB6">
        <w:rPr>
          <w:lang w:val="en-US"/>
        </w:rPr>
        <w:t xml:space="preserve">            application/json:</w:t>
      </w:r>
    </w:p>
    <w:p w14:paraId="178EE7A1" w14:textId="77777777" w:rsidR="00B02215" w:rsidRPr="00630AB6" w:rsidRDefault="00B02215" w:rsidP="00B02215">
      <w:pPr>
        <w:pStyle w:val="PL"/>
        <w:rPr>
          <w:lang w:val="en-US"/>
        </w:rPr>
      </w:pPr>
      <w:r w:rsidRPr="00630AB6">
        <w:rPr>
          <w:lang w:val="en-US"/>
        </w:rPr>
        <w:t xml:space="preserve">              schema:</w:t>
      </w:r>
    </w:p>
    <w:p w14:paraId="6058CA3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49520801"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6B09E368" w14:textId="77777777" w:rsidR="00B02215" w:rsidRPr="00630AB6" w:rsidRDefault="00B02215" w:rsidP="00B02215">
      <w:pPr>
        <w:pStyle w:val="PL"/>
        <w:rPr>
          <w:lang w:val="en-US"/>
        </w:rPr>
      </w:pPr>
      <w:r w:rsidRPr="00630AB6">
        <w:rPr>
          <w:lang w:val="en-US"/>
        </w:rPr>
        <w:t xml:space="preserve">          in: query</w:t>
      </w:r>
    </w:p>
    <w:p w14:paraId="7565ECD6" w14:textId="77777777" w:rsidR="00B02215" w:rsidRPr="00630AB6" w:rsidRDefault="00B02215" w:rsidP="00B02215">
      <w:pPr>
        <w:pStyle w:val="PL"/>
        <w:rPr>
          <w:lang w:val="en-US"/>
        </w:rPr>
      </w:pPr>
      <w:r w:rsidRPr="00630AB6">
        <w:rPr>
          <w:lang w:val="en-US"/>
        </w:rPr>
        <w:t xml:space="preserve">          description: TAI of the UE</w:t>
      </w:r>
    </w:p>
    <w:p w14:paraId="623BC8D9" w14:textId="77777777" w:rsidR="00B02215" w:rsidRPr="00630AB6" w:rsidRDefault="00B02215" w:rsidP="00B02215">
      <w:pPr>
        <w:pStyle w:val="PL"/>
        <w:rPr>
          <w:lang w:val="en-US"/>
        </w:rPr>
      </w:pPr>
      <w:r w:rsidRPr="00630AB6">
        <w:rPr>
          <w:lang w:val="en-US"/>
        </w:rPr>
        <w:t xml:space="preserve">          content:</w:t>
      </w:r>
    </w:p>
    <w:p w14:paraId="2A951775" w14:textId="77777777" w:rsidR="00B02215" w:rsidRPr="00630AB6" w:rsidRDefault="00B02215" w:rsidP="00B02215">
      <w:pPr>
        <w:pStyle w:val="PL"/>
        <w:rPr>
          <w:lang w:val="en-US"/>
        </w:rPr>
      </w:pPr>
      <w:r w:rsidRPr="00630AB6">
        <w:rPr>
          <w:lang w:val="en-US"/>
        </w:rPr>
        <w:t xml:space="preserve">            application/json:</w:t>
      </w:r>
    </w:p>
    <w:p w14:paraId="34B1A930" w14:textId="77777777" w:rsidR="00B02215" w:rsidRPr="00630AB6" w:rsidRDefault="00B02215" w:rsidP="00B02215">
      <w:pPr>
        <w:pStyle w:val="PL"/>
        <w:rPr>
          <w:lang w:val="en-US"/>
        </w:rPr>
      </w:pPr>
      <w:r w:rsidRPr="00630AB6">
        <w:rPr>
          <w:lang w:val="en-US"/>
        </w:rPr>
        <w:t xml:space="preserve">              schema:</w:t>
      </w:r>
    </w:p>
    <w:p w14:paraId="1EB46D6E"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0AD6EA62"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71EA67C6" w14:textId="77777777" w:rsidR="00B02215" w:rsidRPr="00630AB6" w:rsidRDefault="00B02215" w:rsidP="00B02215">
      <w:pPr>
        <w:pStyle w:val="PL"/>
        <w:rPr>
          <w:lang w:val="en-US"/>
        </w:rPr>
      </w:pPr>
      <w:r w:rsidRPr="00630AB6">
        <w:rPr>
          <w:lang w:val="en-US"/>
        </w:rPr>
        <w:t xml:space="preserve">          in: query</w:t>
      </w:r>
    </w:p>
    <w:p w14:paraId="489BFD48"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235091CB" w14:textId="77777777" w:rsidR="00B02215" w:rsidRPr="00630AB6" w:rsidRDefault="00B02215" w:rsidP="00B02215">
      <w:pPr>
        <w:pStyle w:val="PL"/>
        <w:rPr>
          <w:lang w:val="en-US"/>
        </w:rPr>
      </w:pPr>
      <w:r w:rsidRPr="00630AB6">
        <w:rPr>
          <w:lang w:val="en-US"/>
        </w:rPr>
        <w:t xml:space="preserve">          schema:</w:t>
      </w:r>
    </w:p>
    <w:p w14:paraId="64F5DC08"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4706FD17" w14:textId="77777777" w:rsidR="00B02215" w:rsidRPr="00630AB6" w:rsidRDefault="00B02215" w:rsidP="00B02215">
      <w:pPr>
        <w:pStyle w:val="PL"/>
      </w:pPr>
    </w:p>
    <w:p w14:paraId="7228418E" w14:textId="77777777" w:rsidR="00B02215" w:rsidRPr="00630AB6" w:rsidRDefault="00B02215" w:rsidP="00B02215">
      <w:pPr>
        <w:pStyle w:val="PL"/>
      </w:pPr>
      <w:r w:rsidRPr="00630AB6">
        <w:t xml:space="preserve">      responses:</w:t>
      </w:r>
    </w:p>
    <w:p w14:paraId="0D67DB80" w14:textId="77777777" w:rsidR="00B02215" w:rsidRPr="00630AB6" w:rsidRDefault="00B02215" w:rsidP="00B02215">
      <w:pPr>
        <w:pStyle w:val="PL"/>
      </w:pPr>
      <w:r w:rsidRPr="00630AB6">
        <w:t xml:space="preserve">        '200':</w:t>
      </w:r>
    </w:p>
    <w:p w14:paraId="645C7B2A" w14:textId="77777777" w:rsidR="00B02215" w:rsidRPr="00630AB6" w:rsidRDefault="00B02215" w:rsidP="00B02215">
      <w:pPr>
        <w:pStyle w:val="PL"/>
      </w:pPr>
      <w:r w:rsidRPr="00630AB6">
        <w:t xml:space="preserve">          description: OK (Successful Network Slice Selection)</w:t>
      </w:r>
    </w:p>
    <w:p w14:paraId="4AEDE6E7" w14:textId="77777777" w:rsidR="00B02215" w:rsidRPr="00630AB6" w:rsidRDefault="00B02215" w:rsidP="00B02215">
      <w:pPr>
        <w:pStyle w:val="PL"/>
      </w:pPr>
      <w:r w:rsidRPr="00630AB6">
        <w:t xml:space="preserve">          content:</w:t>
      </w:r>
    </w:p>
    <w:p w14:paraId="23C0144C" w14:textId="77777777" w:rsidR="00B02215" w:rsidRPr="00630AB6" w:rsidRDefault="00B02215" w:rsidP="00B02215">
      <w:pPr>
        <w:pStyle w:val="PL"/>
      </w:pPr>
      <w:r w:rsidRPr="00630AB6">
        <w:t xml:space="preserve">            application/json:</w:t>
      </w:r>
    </w:p>
    <w:p w14:paraId="1AD75C10" w14:textId="77777777" w:rsidR="00B02215" w:rsidRPr="00630AB6" w:rsidRDefault="00B02215" w:rsidP="00B02215">
      <w:pPr>
        <w:pStyle w:val="PL"/>
      </w:pPr>
      <w:r w:rsidRPr="00630AB6">
        <w:t xml:space="preserve">              schema:</w:t>
      </w:r>
    </w:p>
    <w:p w14:paraId="52F38AFB" w14:textId="77777777" w:rsidR="00B02215" w:rsidRDefault="00B02215" w:rsidP="00B02215">
      <w:pPr>
        <w:pStyle w:val="PL"/>
      </w:pPr>
      <w:r w:rsidRPr="00630AB6">
        <w:t xml:space="preserve">                $ref: '#/components/schemas/AuthorizedNetworkSliceInfo'</w:t>
      </w:r>
    </w:p>
    <w:p w14:paraId="6427AFB9" w14:textId="77777777"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14:paraId="618D45AA" w14:textId="77777777" w:rsidR="006A03D8" w:rsidRDefault="006A03D8" w:rsidP="006A03D8">
      <w:pPr>
        <w:pStyle w:val="PL"/>
        <w:rPr>
          <w:lang w:val="en-US"/>
        </w:rPr>
      </w:pPr>
      <w:r w:rsidRPr="002E5CBA">
        <w:rPr>
          <w:lang w:val="en-US"/>
        </w:rPr>
        <w:t xml:space="preserve">          description: </w:t>
      </w:r>
      <w:r>
        <w:rPr>
          <w:lang w:val="en-US"/>
        </w:rPr>
        <w:t>temporary redirect</w:t>
      </w:r>
    </w:p>
    <w:p w14:paraId="03B67576" w14:textId="77777777" w:rsidR="006A03D8" w:rsidRPr="003B2883" w:rsidRDefault="006A03D8" w:rsidP="006A03D8">
      <w:pPr>
        <w:pStyle w:val="PL"/>
      </w:pPr>
      <w:r w:rsidRPr="003B2883">
        <w:t xml:space="preserve">          content:</w:t>
      </w:r>
    </w:p>
    <w:p w14:paraId="09C4D629" w14:textId="77777777" w:rsidR="006A03D8" w:rsidRPr="003B2883" w:rsidRDefault="006A03D8" w:rsidP="006A03D8">
      <w:pPr>
        <w:pStyle w:val="PL"/>
      </w:pPr>
      <w:r w:rsidRPr="003B2883">
        <w:t xml:space="preserve">            application/problem+json:</w:t>
      </w:r>
    </w:p>
    <w:p w14:paraId="5F588F66" w14:textId="77777777" w:rsidR="006A03D8" w:rsidRPr="003B2883" w:rsidRDefault="006A03D8" w:rsidP="006A03D8">
      <w:pPr>
        <w:pStyle w:val="PL"/>
      </w:pPr>
      <w:r w:rsidRPr="003B2883">
        <w:t xml:space="preserve">              schema:</w:t>
      </w:r>
    </w:p>
    <w:p w14:paraId="63823836" w14:textId="77777777" w:rsidR="006A03D8" w:rsidRPr="003B2883" w:rsidRDefault="006A03D8" w:rsidP="006A03D8">
      <w:pPr>
        <w:pStyle w:val="PL"/>
      </w:pPr>
      <w:r w:rsidRPr="003B2883">
        <w:t xml:space="preserve">                $ref: 'TS29571_CommonData.yaml#/components/schemas/ProblemDetails'</w:t>
      </w:r>
    </w:p>
    <w:p w14:paraId="15B348A3" w14:textId="77777777" w:rsidR="006A03D8" w:rsidRDefault="006A03D8" w:rsidP="006A03D8">
      <w:pPr>
        <w:pStyle w:val="PL"/>
      </w:pPr>
      <w:r>
        <w:t xml:space="preserve">          headers:</w:t>
      </w:r>
    </w:p>
    <w:p w14:paraId="19F6409A" w14:textId="77777777" w:rsidR="006A03D8" w:rsidRDefault="006A03D8" w:rsidP="006A03D8">
      <w:pPr>
        <w:pStyle w:val="PL"/>
      </w:pPr>
      <w:r>
        <w:t xml:space="preserve">          </w:t>
      </w:r>
      <w:r>
        <w:rPr>
          <w:rFonts w:hint="eastAsia"/>
          <w:lang w:eastAsia="zh-CN"/>
        </w:rPr>
        <w:t xml:space="preserve">  </w:t>
      </w:r>
      <w:r>
        <w:t>Location:</w:t>
      </w:r>
    </w:p>
    <w:p w14:paraId="17190DF1"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3738A0A8" w14:textId="77777777" w:rsidR="006A03D8" w:rsidRDefault="006A03D8" w:rsidP="006A03D8">
      <w:pPr>
        <w:pStyle w:val="PL"/>
      </w:pPr>
      <w:r>
        <w:t xml:space="preserve">          </w:t>
      </w:r>
      <w:r>
        <w:rPr>
          <w:rFonts w:hint="eastAsia"/>
          <w:lang w:eastAsia="zh-CN"/>
        </w:rPr>
        <w:t xml:space="preserve">    </w:t>
      </w:r>
      <w:r>
        <w:t>required: true</w:t>
      </w:r>
    </w:p>
    <w:p w14:paraId="12781929" w14:textId="77777777" w:rsidR="006A03D8" w:rsidRDefault="006A03D8" w:rsidP="006A03D8">
      <w:pPr>
        <w:pStyle w:val="PL"/>
      </w:pPr>
      <w:r>
        <w:t xml:space="preserve">          </w:t>
      </w:r>
      <w:r>
        <w:rPr>
          <w:rFonts w:hint="eastAsia"/>
          <w:lang w:eastAsia="zh-CN"/>
        </w:rPr>
        <w:t xml:space="preserve">    </w:t>
      </w:r>
      <w:r>
        <w:t>schema:</w:t>
      </w:r>
    </w:p>
    <w:p w14:paraId="246A025A" w14:textId="77777777" w:rsidR="006A03D8" w:rsidRPr="002E5CBA" w:rsidRDefault="006A03D8" w:rsidP="006A03D8">
      <w:pPr>
        <w:pStyle w:val="PL"/>
        <w:rPr>
          <w:lang w:val="en-US" w:eastAsia="zh-CN"/>
        </w:rPr>
      </w:pPr>
      <w:r>
        <w:t xml:space="preserve">          </w:t>
      </w:r>
      <w:r>
        <w:rPr>
          <w:rFonts w:hint="eastAsia"/>
          <w:lang w:eastAsia="zh-CN"/>
        </w:rPr>
        <w:t xml:space="preserve">      </w:t>
      </w:r>
      <w:r>
        <w:t>type: string</w:t>
      </w:r>
    </w:p>
    <w:p w14:paraId="11E902FA" w14:textId="77777777" w:rsidR="006A03D8" w:rsidRPr="007C1613" w:rsidRDefault="006A03D8" w:rsidP="006A03D8">
      <w:pPr>
        <w:pStyle w:val="PL"/>
        <w:rPr>
          <w:lang w:val="en-US"/>
        </w:rPr>
      </w:pPr>
      <w:r w:rsidRPr="007C1613">
        <w:rPr>
          <w:lang w:val="en-US"/>
        </w:rPr>
        <w:t xml:space="preserve">            3gpp-Sbi-Target-Nf-Id:</w:t>
      </w:r>
    </w:p>
    <w:p w14:paraId="3323E0DA"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0275CF3C" w14:textId="77777777" w:rsidR="006A03D8" w:rsidRPr="007C1613" w:rsidRDefault="006A03D8" w:rsidP="006A03D8">
      <w:pPr>
        <w:pStyle w:val="PL"/>
        <w:rPr>
          <w:lang w:val="en-US"/>
        </w:rPr>
      </w:pPr>
      <w:r w:rsidRPr="007C1613">
        <w:rPr>
          <w:lang w:val="en-US"/>
        </w:rPr>
        <w:t xml:space="preserve">              schema:</w:t>
      </w:r>
    </w:p>
    <w:p w14:paraId="7C9BE192" w14:textId="77777777" w:rsidR="006A03D8" w:rsidRDefault="006A03D8" w:rsidP="006A03D8">
      <w:pPr>
        <w:pStyle w:val="PL"/>
        <w:rPr>
          <w:lang w:val="en-US"/>
        </w:rPr>
      </w:pPr>
      <w:r w:rsidRPr="007C1613">
        <w:rPr>
          <w:lang w:val="en-US"/>
        </w:rPr>
        <w:t xml:space="preserve">                type: string</w:t>
      </w:r>
    </w:p>
    <w:p w14:paraId="0329A7C3" w14:textId="77777777" w:rsidR="006A03D8" w:rsidRPr="00046E6A" w:rsidRDefault="006A03D8" w:rsidP="006A03D8">
      <w:pPr>
        <w:pStyle w:val="PL"/>
        <w:rPr>
          <w:lang w:val="en-US"/>
        </w:rPr>
      </w:pPr>
      <w:r w:rsidRPr="00046E6A">
        <w:rPr>
          <w:lang w:val="en-US"/>
        </w:rPr>
        <w:t xml:space="preserve">        '308':</w:t>
      </w:r>
    </w:p>
    <w:p w14:paraId="7015A8D9" w14:textId="77777777" w:rsidR="006A03D8" w:rsidRDefault="006A03D8" w:rsidP="006A03D8">
      <w:pPr>
        <w:pStyle w:val="PL"/>
        <w:rPr>
          <w:lang w:val="en-US"/>
        </w:rPr>
      </w:pPr>
      <w:r w:rsidRPr="00046E6A">
        <w:rPr>
          <w:lang w:val="en-US"/>
        </w:rPr>
        <w:t xml:space="preserve">          description: permanent redirect</w:t>
      </w:r>
    </w:p>
    <w:p w14:paraId="09FB71D7" w14:textId="77777777" w:rsidR="006A03D8" w:rsidRPr="003B2883" w:rsidRDefault="006A03D8" w:rsidP="006A03D8">
      <w:pPr>
        <w:pStyle w:val="PL"/>
      </w:pPr>
      <w:r w:rsidRPr="003B2883">
        <w:t xml:space="preserve">          content:</w:t>
      </w:r>
    </w:p>
    <w:p w14:paraId="0E4B09F8" w14:textId="77777777" w:rsidR="006A03D8" w:rsidRPr="003B2883" w:rsidRDefault="006A03D8" w:rsidP="006A03D8">
      <w:pPr>
        <w:pStyle w:val="PL"/>
      </w:pPr>
      <w:r w:rsidRPr="003B2883">
        <w:t xml:space="preserve">            application/problem+json:</w:t>
      </w:r>
    </w:p>
    <w:p w14:paraId="6FCA1FCB" w14:textId="77777777" w:rsidR="006A03D8" w:rsidRPr="003B2883" w:rsidRDefault="006A03D8" w:rsidP="006A03D8">
      <w:pPr>
        <w:pStyle w:val="PL"/>
      </w:pPr>
      <w:r w:rsidRPr="003B2883">
        <w:t xml:space="preserve">              schema:</w:t>
      </w:r>
    </w:p>
    <w:p w14:paraId="3832B17F" w14:textId="77777777" w:rsidR="006A03D8" w:rsidRPr="003B2883" w:rsidRDefault="006A03D8" w:rsidP="006A03D8">
      <w:pPr>
        <w:pStyle w:val="PL"/>
      </w:pPr>
      <w:r w:rsidRPr="003B2883">
        <w:t xml:space="preserve">                $ref: 'TS29571_CommonData.yaml#/components/schemas/ProblemDetails'</w:t>
      </w:r>
    </w:p>
    <w:p w14:paraId="0BD02DA1" w14:textId="77777777" w:rsidR="006A03D8" w:rsidRDefault="006A03D8" w:rsidP="006A03D8">
      <w:pPr>
        <w:pStyle w:val="PL"/>
      </w:pPr>
      <w:r>
        <w:t xml:space="preserve">          headers:</w:t>
      </w:r>
    </w:p>
    <w:p w14:paraId="4C7340D2" w14:textId="77777777" w:rsidR="006A03D8" w:rsidRDefault="006A03D8" w:rsidP="006A03D8">
      <w:pPr>
        <w:pStyle w:val="PL"/>
      </w:pPr>
      <w:r>
        <w:t xml:space="preserve">          </w:t>
      </w:r>
      <w:r>
        <w:rPr>
          <w:rFonts w:hint="eastAsia"/>
          <w:lang w:eastAsia="zh-CN"/>
        </w:rPr>
        <w:t xml:space="preserve">  </w:t>
      </w:r>
      <w:r>
        <w:t>Location:</w:t>
      </w:r>
    </w:p>
    <w:p w14:paraId="7C8A8F21"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6AA1D2D5" w14:textId="77777777" w:rsidR="006A03D8" w:rsidRDefault="006A03D8" w:rsidP="006A03D8">
      <w:pPr>
        <w:pStyle w:val="PL"/>
      </w:pPr>
      <w:r>
        <w:t xml:space="preserve">          </w:t>
      </w:r>
      <w:r>
        <w:rPr>
          <w:rFonts w:hint="eastAsia"/>
          <w:lang w:eastAsia="zh-CN"/>
        </w:rPr>
        <w:t xml:space="preserve">    </w:t>
      </w:r>
      <w:r>
        <w:t>required: true</w:t>
      </w:r>
    </w:p>
    <w:p w14:paraId="5D221A4E" w14:textId="77777777" w:rsidR="006A03D8" w:rsidRDefault="006A03D8" w:rsidP="006A03D8">
      <w:pPr>
        <w:pStyle w:val="PL"/>
      </w:pPr>
      <w:r>
        <w:t xml:space="preserve">          </w:t>
      </w:r>
      <w:r>
        <w:rPr>
          <w:rFonts w:hint="eastAsia"/>
          <w:lang w:eastAsia="zh-CN"/>
        </w:rPr>
        <w:t xml:space="preserve">    </w:t>
      </w:r>
      <w:r>
        <w:t>schema:</w:t>
      </w:r>
    </w:p>
    <w:p w14:paraId="005815E1" w14:textId="77777777" w:rsidR="006A03D8" w:rsidRDefault="006A03D8" w:rsidP="006A03D8">
      <w:pPr>
        <w:pStyle w:val="PL"/>
        <w:rPr>
          <w:lang w:val="en-US" w:eastAsia="zh-CN"/>
        </w:rPr>
      </w:pPr>
      <w:r>
        <w:t xml:space="preserve">          </w:t>
      </w:r>
      <w:r>
        <w:rPr>
          <w:rFonts w:hint="eastAsia"/>
          <w:lang w:eastAsia="zh-CN"/>
        </w:rPr>
        <w:t xml:space="preserve">      </w:t>
      </w:r>
      <w:r>
        <w:t>type: string</w:t>
      </w:r>
    </w:p>
    <w:p w14:paraId="4E4C0FA9" w14:textId="77777777" w:rsidR="006A03D8" w:rsidRPr="007C1613" w:rsidRDefault="006A03D8" w:rsidP="006A03D8">
      <w:pPr>
        <w:pStyle w:val="PL"/>
        <w:rPr>
          <w:lang w:val="en-US"/>
        </w:rPr>
      </w:pPr>
      <w:r w:rsidRPr="007C1613">
        <w:rPr>
          <w:lang w:val="en-US"/>
        </w:rPr>
        <w:t xml:space="preserve">            3gpp-Sbi-Target-Nf-Id:</w:t>
      </w:r>
    </w:p>
    <w:p w14:paraId="5701A5B4" w14:textId="77777777" w:rsidR="006A03D8" w:rsidRPr="007C1613" w:rsidRDefault="006A03D8" w:rsidP="006A03D8">
      <w:pPr>
        <w:pStyle w:val="PL"/>
        <w:rPr>
          <w:lang w:val="en-US"/>
        </w:rPr>
      </w:pPr>
      <w:r w:rsidRPr="007C1613">
        <w:rPr>
          <w:lang w:val="en-US"/>
        </w:rPr>
        <w:lastRenderedPageBreak/>
        <w:t xml:space="preserve">              description: ' Identifier of the target NF (service) instance ID towards which the request is redirected'</w:t>
      </w:r>
    </w:p>
    <w:p w14:paraId="753ED469" w14:textId="77777777" w:rsidR="006A03D8" w:rsidRPr="007C1613" w:rsidRDefault="006A03D8" w:rsidP="006A03D8">
      <w:pPr>
        <w:pStyle w:val="PL"/>
        <w:rPr>
          <w:lang w:val="en-US"/>
        </w:rPr>
      </w:pPr>
      <w:r w:rsidRPr="007C1613">
        <w:rPr>
          <w:lang w:val="en-US"/>
        </w:rPr>
        <w:t xml:space="preserve">              schema:</w:t>
      </w:r>
    </w:p>
    <w:p w14:paraId="0667C12D" w14:textId="77777777" w:rsidR="006A03D8" w:rsidRDefault="006A03D8" w:rsidP="006A03D8">
      <w:pPr>
        <w:pStyle w:val="PL"/>
      </w:pPr>
      <w:r w:rsidRPr="007C1613">
        <w:rPr>
          <w:lang w:val="en-US"/>
        </w:rPr>
        <w:t xml:space="preserve">                type: string</w:t>
      </w:r>
    </w:p>
    <w:p w14:paraId="556A86BB" w14:textId="77777777" w:rsidR="00B02215" w:rsidRDefault="00B02215" w:rsidP="00B02215">
      <w:pPr>
        <w:pStyle w:val="PL"/>
        <w:rPr>
          <w:lang w:val="en-US"/>
        </w:rPr>
      </w:pPr>
      <w:r>
        <w:rPr>
          <w:lang w:val="en-US"/>
        </w:rPr>
        <w:t xml:space="preserve">        '400':</w:t>
      </w:r>
    </w:p>
    <w:p w14:paraId="72BF944A"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3AA8CB5A" w14:textId="77777777" w:rsidR="00B02215" w:rsidRDefault="00B02215" w:rsidP="00B02215">
      <w:pPr>
        <w:pStyle w:val="PL"/>
      </w:pPr>
      <w:r>
        <w:t xml:space="preserve">        '401</w:t>
      </w:r>
      <w:r w:rsidRPr="00630AB6">
        <w:t>':</w:t>
      </w:r>
    </w:p>
    <w:p w14:paraId="788E07E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BD1D1FA" w14:textId="77777777" w:rsidR="00B02215" w:rsidRDefault="00B02215" w:rsidP="00B02215">
      <w:pPr>
        <w:pStyle w:val="PL"/>
      </w:pPr>
      <w:r w:rsidRPr="00630AB6">
        <w:t xml:space="preserve">        '403':</w:t>
      </w:r>
    </w:p>
    <w:p w14:paraId="3B715257"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70AA74" w14:textId="77777777" w:rsidR="00B02215" w:rsidRDefault="00B02215" w:rsidP="00B02215">
      <w:pPr>
        <w:pStyle w:val="PL"/>
      </w:pPr>
      <w:r>
        <w:t xml:space="preserve">        '404</w:t>
      </w:r>
      <w:r w:rsidRPr="00630AB6">
        <w:t>':</w:t>
      </w:r>
    </w:p>
    <w:p w14:paraId="4E47C54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26759C2" w14:textId="77777777" w:rsidR="00B02215" w:rsidRDefault="00B02215" w:rsidP="00B02215">
      <w:pPr>
        <w:pStyle w:val="PL"/>
      </w:pPr>
      <w:r>
        <w:t xml:space="preserve">        '406</w:t>
      </w:r>
      <w:r w:rsidRPr="00630AB6">
        <w:t>':</w:t>
      </w:r>
    </w:p>
    <w:p w14:paraId="41EB26B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5392001" w14:textId="77777777" w:rsidR="00B02215" w:rsidRDefault="00B02215" w:rsidP="00B02215">
      <w:pPr>
        <w:pStyle w:val="PL"/>
        <w:rPr>
          <w:lang w:val="en-US"/>
        </w:rPr>
      </w:pPr>
      <w:r>
        <w:rPr>
          <w:lang w:val="en-US"/>
        </w:rPr>
        <w:t xml:space="preserve">        '414':</w:t>
      </w:r>
    </w:p>
    <w:p w14:paraId="2B8DCB4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79BC9259" w14:textId="77777777" w:rsidR="00B02215" w:rsidRDefault="00B02215" w:rsidP="00B02215">
      <w:pPr>
        <w:pStyle w:val="PL"/>
      </w:pPr>
      <w:r>
        <w:t xml:space="preserve">        '429</w:t>
      </w:r>
      <w:r w:rsidRPr="00630AB6">
        <w:t>':</w:t>
      </w:r>
    </w:p>
    <w:p w14:paraId="5247509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4EAF524" w14:textId="77777777" w:rsidR="00B02215" w:rsidRDefault="00B02215" w:rsidP="00B02215">
      <w:pPr>
        <w:pStyle w:val="PL"/>
        <w:rPr>
          <w:lang w:val="en-US"/>
        </w:rPr>
      </w:pPr>
      <w:r w:rsidRPr="002E5CBA">
        <w:rPr>
          <w:lang w:val="en-US"/>
        </w:rPr>
        <w:t xml:space="preserve">        </w:t>
      </w:r>
      <w:r>
        <w:rPr>
          <w:lang w:val="en-US"/>
        </w:rPr>
        <w:t>'500':</w:t>
      </w:r>
    </w:p>
    <w:p w14:paraId="14CB2279"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4FF63EDE" w14:textId="77777777" w:rsidR="00B02215" w:rsidRDefault="00B02215" w:rsidP="00B02215">
      <w:pPr>
        <w:pStyle w:val="PL"/>
        <w:rPr>
          <w:lang w:val="en-US"/>
        </w:rPr>
      </w:pPr>
      <w:r w:rsidRPr="002E5CBA">
        <w:rPr>
          <w:lang w:val="en-US"/>
        </w:rPr>
        <w:t xml:space="preserve">        </w:t>
      </w:r>
      <w:r>
        <w:rPr>
          <w:lang w:val="en-US"/>
        </w:rPr>
        <w:t>'503':</w:t>
      </w:r>
    </w:p>
    <w:p w14:paraId="34D6AC5B"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2A9EF381" w14:textId="77777777" w:rsidR="00B02215" w:rsidRPr="00630AB6" w:rsidRDefault="00B02215" w:rsidP="00B02215">
      <w:pPr>
        <w:pStyle w:val="PL"/>
      </w:pPr>
      <w:r w:rsidRPr="00630AB6">
        <w:t xml:space="preserve">        default:</w:t>
      </w:r>
    </w:p>
    <w:p w14:paraId="2EF06A8A" w14:textId="77777777" w:rsidR="00B02215" w:rsidRPr="00630AB6" w:rsidRDefault="00B02215" w:rsidP="00B02215">
      <w:pPr>
        <w:pStyle w:val="PL"/>
      </w:pPr>
      <w:r w:rsidRPr="00630AB6">
        <w:t xml:space="preserve">          description: Unexpected error</w:t>
      </w:r>
    </w:p>
    <w:p w14:paraId="5833FF55" w14:textId="77777777" w:rsidR="00B02215" w:rsidRPr="00630AB6" w:rsidRDefault="00B02215" w:rsidP="00B02215">
      <w:pPr>
        <w:pStyle w:val="PL"/>
      </w:pPr>
    </w:p>
    <w:p w14:paraId="5DD7397E" w14:textId="77777777" w:rsidR="00B02215" w:rsidRPr="00630AB6" w:rsidRDefault="00B02215" w:rsidP="00B02215">
      <w:pPr>
        <w:pStyle w:val="PL"/>
      </w:pPr>
      <w:r w:rsidRPr="00630AB6">
        <w:t>components:</w:t>
      </w:r>
    </w:p>
    <w:p w14:paraId="24C579E8" w14:textId="77777777" w:rsidR="00B02215" w:rsidRPr="00630AB6" w:rsidRDefault="00B02215" w:rsidP="00B02215">
      <w:pPr>
        <w:pStyle w:val="PL"/>
      </w:pPr>
      <w:r w:rsidRPr="00630AB6">
        <w:t xml:space="preserve">  securitySchemes:</w:t>
      </w:r>
    </w:p>
    <w:p w14:paraId="46E278AC" w14:textId="77777777" w:rsidR="00B02215" w:rsidRPr="00630AB6" w:rsidRDefault="00B02215" w:rsidP="00B02215">
      <w:pPr>
        <w:pStyle w:val="PL"/>
      </w:pPr>
      <w:r w:rsidRPr="00630AB6">
        <w:t xml:space="preserve">    oAuth2ClientCredentials:</w:t>
      </w:r>
    </w:p>
    <w:p w14:paraId="793C2B95" w14:textId="77777777" w:rsidR="00B02215" w:rsidRPr="00630AB6" w:rsidRDefault="00B02215" w:rsidP="00B02215">
      <w:pPr>
        <w:pStyle w:val="PL"/>
      </w:pPr>
      <w:r w:rsidRPr="00630AB6">
        <w:t xml:space="preserve">      type: oauth2</w:t>
      </w:r>
    </w:p>
    <w:p w14:paraId="1460EFD0" w14:textId="77777777" w:rsidR="00B02215" w:rsidRPr="00630AB6" w:rsidRDefault="00B02215" w:rsidP="00B02215">
      <w:pPr>
        <w:pStyle w:val="PL"/>
      </w:pPr>
      <w:r w:rsidRPr="00630AB6">
        <w:t xml:space="preserve">      flows:</w:t>
      </w:r>
    </w:p>
    <w:p w14:paraId="65DCBBA1" w14:textId="77777777" w:rsidR="00B02215" w:rsidRPr="00630AB6" w:rsidRDefault="00B02215" w:rsidP="00B02215">
      <w:pPr>
        <w:pStyle w:val="PL"/>
      </w:pPr>
      <w:r w:rsidRPr="00630AB6">
        <w:t xml:space="preserve">        clientCredentials:</w:t>
      </w:r>
    </w:p>
    <w:p w14:paraId="6016EAC0" w14:textId="77777777" w:rsidR="00B02215" w:rsidRPr="00630AB6" w:rsidRDefault="00B02215" w:rsidP="00B02215">
      <w:pPr>
        <w:pStyle w:val="PL"/>
      </w:pPr>
      <w:r w:rsidRPr="00630AB6">
        <w:t xml:space="preserve">          tokenUrl: '{nrfApiRoot}/oauth2/token'</w:t>
      </w:r>
    </w:p>
    <w:p w14:paraId="6A38AABA" w14:textId="77777777" w:rsidR="00B02215" w:rsidRDefault="00B02215" w:rsidP="00B02215">
      <w:pPr>
        <w:pStyle w:val="PL"/>
      </w:pPr>
      <w:r w:rsidRPr="00630AB6">
        <w:t xml:space="preserve">          scopes:</w:t>
      </w:r>
    </w:p>
    <w:p w14:paraId="1AFA9FC1" w14:textId="77777777"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1BCF5E19" w14:textId="77777777" w:rsidR="00B02215" w:rsidRPr="00630AB6" w:rsidRDefault="00B02215" w:rsidP="00B02215">
      <w:pPr>
        <w:pStyle w:val="PL"/>
      </w:pPr>
      <w:r w:rsidRPr="00630AB6">
        <w:t xml:space="preserve">  schemas:</w:t>
      </w:r>
    </w:p>
    <w:p w14:paraId="7D599449" w14:textId="77777777" w:rsidR="00B02215" w:rsidRPr="00630AB6" w:rsidRDefault="00B02215" w:rsidP="00B02215">
      <w:pPr>
        <w:pStyle w:val="PL"/>
      </w:pPr>
      <w:r w:rsidRPr="00630AB6">
        <w:t xml:space="preserve">    AuthorizedNetworkSliceInfo:</w:t>
      </w:r>
    </w:p>
    <w:p w14:paraId="709A9EFD" w14:textId="77777777" w:rsidR="00B02215" w:rsidRPr="00630AB6" w:rsidRDefault="00B02215" w:rsidP="00B02215">
      <w:pPr>
        <w:pStyle w:val="PL"/>
      </w:pPr>
      <w:r w:rsidRPr="00630AB6">
        <w:t xml:space="preserve">      type: object</w:t>
      </w:r>
    </w:p>
    <w:p w14:paraId="76D25475" w14:textId="77777777" w:rsidR="00B02215" w:rsidRPr="00630AB6" w:rsidRDefault="00B02215" w:rsidP="00B02215">
      <w:pPr>
        <w:pStyle w:val="PL"/>
      </w:pPr>
      <w:r w:rsidRPr="00630AB6">
        <w:t xml:space="preserve">      properties:</w:t>
      </w:r>
    </w:p>
    <w:p w14:paraId="7DFEF2C7" w14:textId="77777777" w:rsidR="00B02215" w:rsidRPr="00630AB6" w:rsidRDefault="00B02215" w:rsidP="00B02215">
      <w:pPr>
        <w:pStyle w:val="PL"/>
      </w:pPr>
      <w:r w:rsidRPr="00630AB6">
        <w:t xml:space="preserve">        allowedNssaiList:</w:t>
      </w:r>
    </w:p>
    <w:p w14:paraId="38B4BA40" w14:textId="77777777" w:rsidR="00B02215" w:rsidRPr="00630AB6" w:rsidRDefault="00B02215" w:rsidP="00B02215">
      <w:pPr>
        <w:pStyle w:val="PL"/>
      </w:pPr>
      <w:r w:rsidRPr="00630AB6">
        <w:t xml:space="preserve">          type: array</w:t>
      </w:r>
    </w:p>
    <w:p w14:paraId="0859E9C4" w14:textId="77777777" w:rsidR="00B02215" w:rsidRPr="00630AB6" w:rsidRDefault="00B02215" w:rsidP="00B02215">
      <w:pPr>
        <w:pStyle w:val="PL"/>
      </w:pPr>
      <w:r w:rsidRPr="00630AB6">
        <w:t xml:space="preserve">          items:</w:t>
      </w:r>
    </w:p>
    <w:p w14:paraId="7C69C6BC" w14:textId="77777777" w:rsidR="00B02215" w:rsidRPr="00630AB6" w:rsidRDefault="00B02215" w:rsidP="00B02215">
      <w:pPr>
        <w:pStyle w:val="PL"/>
      </w:pPr>
      <w:r w:rsidRPr="00630AB6">
        <w:t xml:space="preserve">            $ref: '#/components/schemas/AllowedNssai'</w:t>
      </w:r>
    </w:p>
    <w:p w14:paraId="00FA25E4" w14:textId="77777777" w:rsidR="00B02215" w:rsidRPr="00630AB6" w:rsidRDefault="00B02215" w:rsidP="00B02215">
      <w:pPr>
        <w:pStyle w:val="PL"/>
      </w:pPr>
      <w:r w:rsidRPr="00630AB6">
        <w:t xml:space="preserve">          minItems: </w:t>
      </w:r>
      <w:r>
        <w:t>1</w:t>
      </w:r>
    </w:p>
    <w:p w14:paraId="178C5E98" w14:textId="77777777" w:rsidR="00B02215" w:rsidRPr="00630AB6" w:rsidRDefault="00B02215" w:rsidP="00B02215">
      <w:pPr>
        <w:pStyle w:val="PL"/>
      </w:pPr>
      <w:r w:rsidRPr="00630AB6">
        <w:t xml:space="preserve">        configuredNssai:</w:t>
      </w:r>
    </w:p>
    <w:p w14:paraId="7F159A9F" w14:textId="77777777" w:rsidR="00B02215" w:rsidRPr="00630AB6" w:rsidRDefault="00B02215" w:rsidP="00B02215">
      <w:pPr>
        <w:pStyle w:val="PL"/>
      </w:pPr>
      <w:r w:rsidRPr="00630AB6">
        <w:t xml:space="preserve">          type: array</w:t>
      </w:r>
    </w:p>
    <w:p w14:paraId="7AD9D44F" w14:textId="77777777" w:rsidR="00B02215" w:rsidRPr="00630AB6" w:rsidRDefault="00B02215" w:rsidP="00B02215">
      <w:pPr>
        <w:pStyle w:val="PL"/>
      </w:pPr>
      <w:r w:rsidRPr="00630AB6">
        <w:t xml:space="preserve">          items:</w:t>
      </w:r>
    </w:p>
    <w:p w14:paraId="11B2DDC1" w14:textId="77777777" w:rsidR="00B02215" w:rsidRDefault="00B02215" w:rsidP="00B02215">
      <w:pPr>
        <w:pStyle w:val="PL"/>
      </w:pPr>
      <w:r w:rsidRPr="00630AB6">
        <w:t xml:space="preserve">            $ref: '#/components/schemas/ConfiguredSnssai'</w:t>
      </w:r>
    </w:p>
    <w:p w14:paraId="15F1DCC1" w14:textId="77777777" w:rsidR="00B02215" w:rsidRPr="00630AB6" w:rsidRDefault="00B02215" w:rsidP="00B02215">
      <w:pPr>
        <w:pStyle w:val="PL"/>
      </w:pPr>
      <w:r w:rsidRPr="00630AB6">
        <w:t xml:space="preserve">          minItems: </w:t>
      </w:r>
      <w:r>
        <w:t>1</w:t>
      </w:r>
    </w:p>
    <w:p w14:paraId="7AAE8EF5" w14:textId="77777777" w:rsidR="00B02215" w:rsidRPr="00630AB6" w:rsidRDefault="00B02215" w:rsidP="00B02215">
      <w:pPr>
        <w:pStyle w:val="PL"/>
      </w:pPr>
      <w:r w:rsidRPr="00630AB6">
        <w:t xml:space="preserve">        targetAmfSet:</w:t>
      </w:r>
    </w:p>
    <w:p w14:paraId="15AF4BB6" w14:textId="77777777" w:rsidR="00B02215" w:rsidRDefault="00B02215" w:rsidP="00B02215">
      <w:pPr>
        <w:pStyle w:val="PL"/>
      </w:pPr>
      <w:r w:rsidRPr="00630AB6">
        <w:t xml:space="preserve">          type: string</w:t>
      </w:r>
    </w:p>
    <w:p w14:paraId="00F83E97" w14:textId="77777777"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4E85E68B" w14:textId="77777777" w:rsidR="00B02215" w:rsidRPr="00630AB6" w:rsidRDefault="00B02215" w:rsidP="00B02215">
      <w:pPr>
        <w:pStyle w:val="PL"/>
      </w:pPr>
      <w:r w:rsidRPr="00630AB6">
        <w:t xml:space="preserve">        candidateAmfList:</w:t>
      </w:r>
    </w:p>
    <w:p w14:paraId="01EA4B7A" w14:textId="77777777" w:rsidR="00B02215" w:rsidRPr="00630AB6" w:rsidRDefault="00B02215" w:rsidP="00B02215">
      <w:pPr>
        <w:pStyle w:val="PL"/>
      </w:pPr>
      <w:r w:rsidRPr="00630AB6">
        <w:t xml:space="preserve">          type: array</w:t>
      </w:r>
    </w:p>
    <w:p w14:paraId="145E3242" w14:textId="77777777" w:rsidR="00B02215" w:rsidRPr="00630AB6" w:rsidRDefault="00B02215" w:rsidP="00B02215">
      <w:pPr>
        <w:pStyle w:val="PL"/>
      </w:pPr>
      <w:r w:rsidRPr="00630AB6">
        <w:t xml:space="preserve">          items:</w:t>
      </w:r>
    </w:p>
    <w:p w14:paraId="7CBAC486" w14:textId="77777777" w:rsidR="00B02215" w:rsidRPr="00A27813" w:rsidRDefault="00B02215" w:rsidP="00B02215">
      <w:pPr>
        <w:pStyle w:val="PL"/>
      </w:pPr>
      <w:r w:rsidRPr="00630AB6">
        <w:t xml:space="preserve">            $ref: 'TS29571_CommonData.yaml#/components/schemas/NfInstanceId'</w:t>
      </w:r>
    </w:p>
    <w:p w14:paraId="24124284" w14:textId="77777777" w:rsidR="00B02215" w:rsidRPr="00630AB6" w:rsidRDefault="00B02215" w:rsidP="00B02215">
      <w:pPr>
        <w:pStyle w:val="PL"/>
      </w:pPr>
      <w:r w:rsidRPr="00630AB6">
        <w:t xml:space="preserve">          minItems: </w:t>
      </w:r>
      <w:r>
        <w:t>1</w:t>
      </w:r>
    </w:p>
    <w:p w14:paraId="6B8E82EA" w14:textId="77777777" w:rsidR="00B02215" w:rsidRPr="00630AB6" w:rsidRDefault="00B02215" w:rsidP="00B02215">
      <w:pPr>
        <w:pStyle w:val="PL"/>
      </w:pPr>
      <w:r w:rsidRPr="00630AB6">
        <w:t xml:space="preserve">        rejectedNssaiInPlmn:</w:t>
      </w:r>
    </w:p>
    <w:p w14:paraId="5541375A" w14:textId="77777777" w:rsidR="00B02215" w:rsidRPr="00630AB6" w:rsidRDefault="00B02215" w:rsidP="00B02215">
      <w:pPr>
        <w:pStyle w:val="PL"/>
      </w:pPr>
      <w:r w:rsidRPr="00630AB6">
        <w:t xml:space="preserve">          type: array</w:t>
      </w:r>
    </w:p>
    <w:p w14:paraId="41F56AB6" w14:textId="77777777" w:rsidR="00B02215" w:rsidRPr="00630AB6" w:rsidRDefault="00B02215" w:rsidP="00B02215">
      <w:pPr>
        <w:pStyle w:val="PL"/>
      </w:pPr>
      <w:r w:rsidRPr="00630AB6">
        <w:t xml:space="preserve">          items:</w:t>
      </w:r>
    </w:p>
    <w:p w14:paraId="7F0B9AFC" w14:textId="77777777" w:rsidR="00B02215" w:rsidRPr="00A27813" w:rsidRDefault="00B02215" w:rsidP="00B02215">
      <w:pPr>
        <w:pStyle w:val="PL"/>
      </w:pPr>
      <w:r w:rsidRPr="00630AB6">
        <w:t xml:space="preserve">            $ref: 'TS29571_CommonData.yaml#/components/schemas/Snssai'</w:t>
      </w:r>
    </w:p>
    <w:p w14:paraId="7B45B1B3" w14:textId="77777777" w:rsidR="00B02215" w:rsidRPr="00630AB6" w:rsidRDefault="00B02215" w:rsidP="00B02215">
      <w:pPr>
        <w:pStyle w:val="PL"/>
      </w:pPr>
      <w:r w:rsidRPr="00630AB6">
        <w:t xml:space="preserve">          minItems: </w:t>
      </w:r>
      <w:r>
        <w:t>1</w:t>
      </w:r>
    </w:p>
    <w:p w14:paraId="3BBF1F7B" w14:textId="77777777" w:rsidR="00B02215" w:rsidRPr="00630AB6" w:rsidRDefault="00B02215" w:rsidP="00B02215">
      <w:pPr>
        <w:pStyle w:val="PL"/>
      </w:pPr>
      <w:r w:rsidRPr="00630AB6">
        <w:t xml:space="preserve">        rejectedNssaiInTa:</w:t>
      </w:r>
    </w:p>
    <w:p w14:paraId="2E278A7A" w14:textId="77777777" w:rsidR="00B02215" w:rsidRPr="00630AB6" w:rsidRDefault="00B02215" w:rsidP="00B02215">
      <w:pPr>
        <w:pStyle w:val="PL"/>
      </w:pPr>
      <w:r w:rsidRPr="00630AB6">
        <w:t xml:space="preserve">          type: array</w:t>
      </w:r>
    </w:p>
    <w:p w14:paraId="3DF8272A" w14:textId="77777777" w:rsidR="00B02215" w:rsidRPr="00630AB6" w:rsidRDefault="00B02215" w:rsidP="00B02215">
      <w:pPr>
        <w:pStyle w:val="PL"/>
      </w:pPr>
      <w:r w:rsidRPr="00630AB6">
        <w:t xml:space="preserve">          items:</w:t>
      </w:r>
    </w:p>
    <w:p w14:paraId="74033C9D" w14:textId="77777777" w:rsidR="00B02215" w:rsidRDefault="00B02215" w:rsidP="00B02215">
      <w:pPr>
        <w:pStyle w:val="PL"/>
      </w:pPr>
      <w:r w:rsidRPr="00630AB6">
        <w:t xml:space="preserve">            $ref: 'TS29571_CommonData.yaml#/components/schemas/Snssai'</w:t>
      </w:r>
    </w:p>
    <w:p w14:paraId="3B394261" w14:textId="77777777" w:rsidR="00B02215" w:rsidRPr="00630AB6" w:rsidRDefault="00B02215" w:rsidP="00B02215">
      <w:pPr>
        <w:pStyle w:val="PL"/>
      </w:pPr>
      <w:r w:rsidRPr="00630AB6">
        <w:t xml:space="preserve">          minItems: </w:t>
      </w:r>
      <w:r>
        <w:t>1</w:t>
      </w:r>
    </w:p>
    <w:p w14:paraId="1EB45A15" w14:textId="77777777" w:rsidR="00B02215" w:rsidRPr="00630AB6" w:rsidRDefault="00B02215" w:rsidP="00B02215">
      <w:pPr>
        <w:pStyle w:val="PL"/>
      </w:pPr>
      <w:r w:rsidRPr="00630AB6">
        <w:t xml:space="preserve">        nsiInformation:</w:t>
      </w:r>
    </w:p>
    <w:p w14:paraId="07F09F1D" w14:textId="77777777" w:rsidR="00B02215" w:rsidRPr="00630AB6" w:rsidRDefault="00B02215" w:rsidP="00B02215">
      <w:pPr>
        <w:pStyle w:val="PL"/>
      </w:pPr>
      <w:r w:rsidRPr="00630AB6">
        <w:t xml:space="preserve">          $ref: '#/components/schemas/NsiInformation'</w:t>
      </w:r>
    </w:p>
    <w:p w14:paraId="3514D9F4" w14:textId="77777777" w:rsidR="00B02215" w:rsidRPr="00630AB6" w:rsidRDefault="00B02215" w:rsidP="00B02215">
      <w:pPr>
        <w:pStyle w:val="PL"/>
      </w:pPr>
      <w:r w:rsidRPr="00630AB6">
        <w:t xml:space="preserve">        supportedFeatures:</w:t>
      </w:r>
    </w:p>
    <w:p w14:paraId="7BFA24E0" w14:textId="77777777" w:rsidR="00B02215" w:rsidRPr="00630AB6" w:rsidRDefault="00B02215" w:rsidP="00B02215">
      <w:pPr>
        <w:pStyle w:val="PL"/>
      </w:pPr>
      <w:r w:rsidRPr="00630AB6">
        <w:t xml:space="preserve">          $ref: 'TS29571_CommonData.yaml#/components/schemas/SupportedFeatures'</w:t>
      </w:r>
    </w:p>
    <w:p w14:paraId="4665B144" w14:textId="77777777" w:rsidR="00B02215" w:rsidRPr="00630AB6" w:rsidRDefault="00B02215" w:rsidP="00B02215">
      <w:pPr>
        <w:pStyle w:val="PL"/>
      </w:pPr>
      <w:r w:rsidRPr="00630AB6">
        <w:t xml:space="preserve">        nrfAmfSet:</w:t>
      </w:r>
    </w:p>
    <w:p w14:paraId="464E5C56" w14:textId="77777777" w:rsidR="00B02215" w:rsidRDefault="00B02215" w:rsidP="00B02215">
      <w:pPr>
        <w:pStyle w:val="PL"/>
      </w:pPr>
      <w:r w:rsidRPr="00630AB6">
        <w:t xml:space="preserve">          $ref: 'TS29571_CommonData.yaml#/components/schemas/Uri'</w:t>
      </w:r>
    </w:p>
    <w:p w14:paraId="473938E4"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9486103" w14:textId="77777777" w:rsidR="00B02215" w:rsidRPr="00630AB6" w:rsidRDefault="00B02215" w:rsidP="00B02215">
      <w:pPr>
        <w:pStyle w:val="PL"/>
      </w:pPr>
      <w:r w:rsidRPr="00630AB6">
        <w:t xml:space="preserve">          $ref: 'TS29571_CommonData.yaml#/components/schemas/Uri'</w:t>
      </w:r>
    </w:p>
    <w:p w14:paraId="68BE964A"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72988BCB" w14:textId="77777777" w:rsidR="00B02215" w:rsidRDefault="00B02215" w:rsidP="00B02215">
      <w:pPr>
        <w:pStyle w:val="PL"/>
      </w:pPr>
      <w:r w:rsidRPr="00630AB6">
        <w:t xml:space="preserve">          $ref: 'TS29571_CommonData.yaml#/components/schemas/Uri'</w:t>
      </w:r>
    </w:p>
    <w:p w14:paraId="6137CEB3" w14:textId="77777777" w:rsidR="00B02215" w:rsidRPr="00630AB6" w:rsidRDefault="00B02215" w:rsidP="00B02215">
      <w:pPr>
        <w:pStyle w:val="PL"/>
      </w:pPr>
      <w:r w:rsidRPr="00630AB6">
        <w:t xml:space="preserve">        targetAmf</w:t>
      </w:r>
      <w:r>
        <w:t>Service</w:t>
      </w:r>
      <w:r w:rsidRPr="00630AB6">
        <w:t>Set:</w:t>
      </w:r>
    </w:p>
    <w:p w14:paraId="35018EDB" w14:textId="77777777" w:rsidR="00B02215" w:rsidRPr="00630AB6" w:rsidRDefault="00B02215" w:rsidP="00B02215">
      <w:pPr>
        <w:pStyle w:val="PL"/>
      </w:pPr>
      <w:r w:rsidRPr="00630AB6">
        <w:t xml:space="preserve">          $ref: 'TS29571_CommonData.yaml#/components/schemas/</w:t>
      </w:r>
      <w:r w:rsidRPr="00690A26">
        <w:t>NfServiceSetId</w:t>
      </w:r>
      <w:r w:rsidRPr="00630AB6">
        <w:t>'</w:t>
      </w:r>
    </w:p>
    <w:p w14:paraId="17D23BA2" w14:textId="77777777" w:rsidR="00B02215" w:rsidRPr="00630AB6" w:rsidRDefault="00B02215" w:rsidP="00B02215">
      <w:pPr>
        <w:pStyle w:val="PL"/>
      </w:pPr>
    </w:p>
    <w:p w14:paraId="774661AE" w14:textId="77777777" w:rsidR="00B02215" w:rsidRPr="00630AB6" w:rsidRDefault="00B02215" w:rsidP="00B02215">
      <w:pPr>
        <w:pStyle w:val="PL"/>
      </w:pPr>
      <w:r w:rsidRPr="00630AB6">
        <w:t xml:space="preserve">    SubscribedSnssai:</w:t>
      </w:r>
    </w:p>
    <w:p w14:paraId="621E5A60" w14:textId="77777777" w:rsidR="00B02215" w:rsidRPr="00630AB6" w:rsidRDefault="00B02215" w:rsidP="00B02215">
      <w:pPr>
        <w:pStyle w:val="PL"/>
      </w:pPr>
      <w:r w:rsidRPr="00630AB6">
        <w:t xml:space="preserve">      type: object</w:t>
      </w:r>
    </w:p>
    <w:p w14:paraId="417E12FB" w14:textId="77777777" w:rsidR="00B02215" w:rsidRPr="00630AB6" w:rsidRDefault="00B02215" w:rsidP="00B02215">
      <w:pPr>
        <w:pStyle w:val="PL"/>
      </w:pPr>
      <w:r w:rsidRPr="00630AB6">
        <w:t xml:space="preserve">      required:</w:t>
      </w:r>
    </w:p>
    <w:p w14:paraId="1CAAF590" w14:textId="77777777" w:rsidR="00B02215" w:rsidRPr="00630AB6" w:rsidRDefault="00B02215" w:rsidP="00B02215">
      <w:pPr>
        <w:pStyle w:val="PL"/>
      </w:pPr>
      <w:r w:rsidRPr="00630AB6">
        <w:t xml:space="preserve">        - subscribedSnssai</w:t>
      </w:r>
    </w:p>
    <w:p w14:paraId="659B48A3" w14:textId="77777777" w:rsidR="00B02215" w:rsidRPr="00630AB6" w:rsidRDefault="00B02215" w:rsidP="00B02215">
      <w:pPr>
        <w:pStyle w:val="PL"/>
      </w:pPr>
      <w:r w:rsidRPr="00630AB6">
        <w:t xml:space="preserve">      properties:</w:t>
      </w:r>
    </w:p>
    <w:p w14:paraId="113E7F51" w14:textId="77777777" w:rsidR="00B02215" w:rsidRPr="00630AB6" w:rsidRDefault="00B02215" w:rsidP="00B02215">
      <w:pPr>
        <w:pStyle w:val="PL"/>
      </w:pPr>
      <w:r w:rsidRPr="00630AB6">
        <w:t xml:space="preserve">        subscribedSnssai:</w:t>
      </w:r>
    </w:p>
    <w:p w14:paraId="25A701B2" w14:textId="77777777" w:rsidR="00B02215" w:rsidRPr="00630AB6" w:rsidRDefault="00B02215" w:rsidP="00B02215">
      <w:pPr>
        <w:pStyle w:val="PL"/>
      </w:pPr>
      <w:r w:rsidRPr="00630AB6">
        <w:t xml:space="preserve">          $ref: 'TS29571_CommonData.yaml#/components/schemas/Snssai'</w:t>
      </w:r>
    </w:p>
    <w:p w14:paraId="12F8D725" w14:textId="77777777" w:rsidR="00B02215" w:rsidRPr="00630AB6" w:rsidRDefault="00B02215" w:rsidP="00B02215">
      <w:pPr>
        <w:pStyle w:val="PL"/>
      </w:pPr>
      <w:r w:rsidRPr="00630AB6">
        <w:t xml:space="preserve">        defaultIndication:</w:t>
      </w:r>
    </w:p>
    <w:p w14:paraId="6F6252DF" w14:textId="77777777" w:rsidR="00B02215" w:rsidRPr="00630AB6" w:rsidRDefault="00B02215" w:rsidP="00B02215">
      <w:pPr>
        <w:pStyle w:val="PL"/>
      </w:pPr>
      <w:r w:rsidRPr="00630AB6">
        <w:t xml:space="preserve">          type: boolean</w:t>
      </w:r>
    </w:p>
    <w:p w14:paraId="2A122A34" w14:textId="77777777" w:rsidR="00B02215" w:rsidRPr="00630AB6" w:rsidRDefault="00B02215" w:rsidP="00B02215">
      <w:pPr>
        <w:pStyle w:val="PL"/>
      </w:pPr>
    </w:p>
    <w:p w14:paraId="15E9C3AB" w14:textId="77777777" w:rsidR="00B02215" w:rsidRPr="00630AB6" w:rsidRDefault="00B02215" w:rsidP="00B02215">
      <w:pPr>
        <w:pStyle w:val="PL"/>
      </w:pPr>
    </w:p>
    <w:p w14:paraId="44042221" w14:textId="77777777" w:rsidR="00B02215" w:rsidRPr="00630AB6" w:rsidRDefault="00B02215" w:rsidP="00B02215">
      <w:pPr>
        <w:pStyle w:val="PL"/>
      </w:pPr>
      <w:r w:rsidRPr="00630AB6">
        <w:t xml:space="preserve">    AllowedSnssai:</w:t>
      </w:r>
    </w:p>
    <w:p w14:paraId="6D9E2FDE" w14:textId="77777777" w:rsidR="00B02215" w:rsidRPr="00630AB6" w:rsidRDefault="00B02215" w:rsidP="00B02215">
      <w:pPr>
        <w:pStyle w:val="PL"/>
      </w:pPr>
      <w:r w:rsidRPr="00630AB6">
        <w:t xml:space="preserve">      type: object</w:t>
      </w:r>
    </w:p>
    <w:p w14:paraId="689F365B" w14:textId="77777777" w:rsidR="00B02215" w:rsidRPr="00630AB6" w:rsidRDefault="00B02215" w:rsidP="00B02215">
      <w:pPr>
        <w:pStyle w:val="PL"/>
      </w:pPr>
      <w:r w:rsidRPr="00630AB6">
        <w:t xml:space="preserve">      required:</w:t>
      </w:r>
    </w:p>
    <w:p w14:paraId="3EF531AD" w14:textId="77777777" w:rsidR="00B02215" w:rsidRPr="00630AB6" w:rsidRDefault="00B02215" w:rsidP="00B02215">
      <w:pPr>
        <w:pStyle w:val="PL"/>
      </w:pPr>
      <w:r w:rsidRPr="00630AB6">
        <w:t xml:space="preserve">        - allowedSnssai</w:t>
      </w:r>
    </w:p>
    <w:p w14:paraId="5F7F93E9" w14:textId="77777777" w:rsidR="00B02215" w:rsidRPr="00630AB6" w:rsidRDefault="00B02215" w:rsidP="00B02215">
      <w:pPr>
        <w:pStyle w:val="PL"/>
      </w:pPr>
      <w:r w:rsidRPr="00630AB6">
        <w:t xml:space="preserve">      properties:</w:t>
      </w:r>
    </w:p>
    <w:p w14:paraId="3C5A3839" w14:textId="77777777" w:rsidR="00B02215" w:rsidRPr="00630AB6" w:rsidRDefault="00B02215" w:rsidP="00B02215">
      <w:pPr>
        <w:pStyle w:val="PL"/>
      </w:pPr>
      <w:r w:rsidRPr="00630AB6">
        <w:t xml:space="preserve">        allowedSnssai:</w:t>
      </w:r>
    </w:p>
    <w:p w14:paraId="6C2BAFBB" w14:textId="77777777" w:rsidR="00B02215" w:rsidRPr="00630AB6" w:rsidRDefault="00B02215" w:rsidP="00B02215">
      <w:pPr>
        <w:pStyle w:val="PL"/>
      </w:pPr>
      <w:r w:rsidRPr="00630AB6">
        <w:t xml:space="preserve">          $ref: 'TS29571_CommonData.yaml#/components/schemas/Snssai'</w:t>
      </w:r>
    </w:p>
    <w:p w14:paraId="63018EA5" w14:textId="77777777" w:rsidR="00B02215" w:rsidRPr="00630AB6" w:rsidRDefault="00B02215" w:rsidP="00B02215">
      <w:pPr>
        <w:pStyle w:val="PL"/>
      </w:pPr>
      <w:r w:rsidRPr="00630AB6">
        <w:t xml:space="preserve">        nsiInformationList:</w:t>
      </w:r>
    </w:p>
    <w:p w14:paraId="4DCA3791" w14:textId="77777777" w:rsidR="00B02215" w:rsidRPr="00630AB6" w:rsidRDefault="00B02215" w:rsidP="00B02215">
      <w:pPr>
        <w:pStyle w:val="PL"/>
      </w:pPr>
      <w:r w:rsidRPr="00630AB6">
        <w:t xml:space="preserve">          type: array</w:t>
      </w:r>
    </w:p>
    <w:p w14:paraId="61C29788" w14:textId="77777777" w:rsidR="00B02215" w:rsidRPr="00630AB6" w:rsidRDefault="00B02215" w:rsidP="00B02215">
      <w:pPr>
        <w:pStyle w:val="PL"/>
      </w:pPr>
      <w:r w:rsidRPr="00630AB6">
        <w:t xml:space="preserve">          items:</w:t>
      </w:r>
    </w:p>
    <w:p w14:paraId="013C1ECB" w14:textId="77777777" w:rsidR="00B02215" w:rsidRDefault="00B02215" w:rsidP="00B02215">
      <w:pPr>
        <w:pStyle w:val="PL"/>
      </w:pPr>
      <w:r w:rsidRPr="00630AB6">
        <w:t xml:space="preserve">            $ref: '#/components/schemas/NsiInformation'</w:t>
      </w:r>
    </w:p>
    <w:p w14:paraId="7A75F1D0" w14:textId="77777777" w:rsidR="00B02215" w:rsidRPr="00630AB6" w:rsidRDefault="00B02215" w:rsidP="00B02215">
      <w:pPr>
        <w:pStyle w:val="PL"/>
      </w:pPr>
      <w:r w:rsidRPr="00630AB6">
        <w:t xml:space="preserve">          minItems: </w:t>
      </w:r>
      <w:r>
        <w:t>1</w:t>
      </w:r>
    </w:p>
    <w:p w14:paraId="19CAAEE1" w14:textId="77777777" w:rsidR="00B02215" w:rsidRPr="00630AB6" w:rsidRDefault="00B02215" w:rsidP="00B02215">
      <w:pPr>
        <w:pStyle w:val="PL"/>
      </w:pPr>
      <w:r w:rsidRPr="00630AB6">
        <w:t xml:space="preserve">        mappedHomeSnssai:</w:t>
      </w:r>
    </w:p>
    <w:p w14:paraId="0FA3A590" w14:textId="77777777" w:rsidR="00B02215" w:rsidRPr="00630AB6" w:rsidRDefault="00B02215" w:rsidP="00B02215">
      <w:pPr>
        <w:pStyle w:val="PL"/>
      </w:pPr>
      <w:r w:rsidRPr="00630AB6">
        <w:t xml:space="preserve">          $ref: 'TS29571_CommonData.yaml#/components/schemas/Snssai'</w:t>
      </w:r>
    </w:p>
    <w:p w14:paraId="14134528" w14:textId="77777777" w:rsidR="00B02215" w:rsidRPr="00630AB6" w:rsidRDefault="00B02215" w:rsidP="00B02215">
      <w:pPr>
        <w:pStyle w:val="PL"/>
      </w:pPr>
    </w:p>
    <w:p w14:paraId="4250B9B7" w14:textId="77777777" w:rsidR="00B02215" w:rsidRPr="00630AB6" w:rsidRDefault="00B02215" w:rsidP="00B02215">
      <w:pPr>
        <w:pStyle w:val="PL"/>
      </w:pPr>
      <w:r w:rsidRPr="00630AB6">
        <w:t xml:space="preserve">    AllowedNssai:</w:t>
      </w:r>
    </w:p>
    <w:p w14:paraId="2DF18570" w14:textId="77777777" w:rsidR="00B02215" w:rsidRPr="00630AB6" w:rsidRDefault="00B02215" w:rsidP="00B02215">
      <w:pPr>
        <w:pStyle w:val="PL"/>
      </w:pPr>
      <w:r w:rsidRPr="00630AB6">
        <w:t xml:space="preserve">      type: object</w:t>
      </w:r>
    </w:p>
    <w:p w14:paraId="2598D901" w14:textId="77777777" w:rsidR="00B02215" w:rsidRPr="00630AB6" w:rsidRDefault="00B02215" w:rsidP="00B02215">
      <w:pPr>
        <w:pStyle w:val="PL"/>
      </w:pPr>
      <w:r w:rsidRPr="00630AB6">
        <w:t xml:space="preserve">      required:</w:t>
      </w:r>
    </w:p>
    <w:p w14:paraId="73C9C17E" w14:textId="77777777" w:rsidR="00B02215" w:rsidRPr="00630AB6" w:rsidRDefault="00B02215" w:rsidP="00B02215">
      <w:pPr>
        <w:pStyle w:val="PL"/>
      </w:pPr>
      <w:r w:rsidRPr="00630AB6">
        <w:t xml:space="preserve">        - allowedSnssaiList</w:t>
      </w:r>
    </w:p>
    <w:p w14:paraId="1E10FF94" w14:textId="77777777" w:rsidR="00B02215" w:rsidRPr="00630AB6" w:rsidRDefault="00B02215" w:rsidP="00B02215">
      <w:pPr>
        <w:pStyle w:val="PL"/>
      </w:pPr>
      <w:r w:rsidRPr="00630AB6">
        <w:t xml:space="preserve">        - accessType</w:t>
      </w:r>
    </w:p>
    <w:p w14:paraId="0D298D89" w14:textId="77777777" w:rsidR="00B02215" w:rsidRPr="00630AB6" w:rsidRDefault="00B02215" w:rsidP="00B02215">
      <w:pPr>
        <w:pStyle w:val="PL"/>
      </w:pPr>
      <w:r w:rsidRPr="00630AB6">
        <w:t xml:space="preserve">      properties:</w:t>
      </w:r>
    </w:p>
    <w:p w14:paraId="0E27802A" w14:textId="77777777" w:rsidR="00B02215" w:rsidRPr="00630AB6" w:rsidRDefault="00B02215" w:rsidP="00B02215">
      <w:pPr>
        <w:pStyle w:val="PL"/>
      </w:pPr>
      <w:r w:rsidRPr="00630AB6">
        <w:t xml:space="preserve">        allowedSnssaiList:</w:t>
      </w:r>
    </w:p>
    <w:p w14:paraId="1C6C7200" w14:textId="77777777" w:rsidR="00B02215" w:rsidRPr="00630AB6" w:rsidRDefault="00B02215" w:rsidP="00B02215">
      <w:pPr>
        <w:pStyle w:val="PL"/>
      </w:pPr>
      <w:r w:rsidRPr="00630AB6">
        <w:t xml:space="preserve">          type: array</w:t>
      </w:r>
    </w:p>
    <w:p w14:paraId="075E19F5" w14:textId="77777777" w:rsidR="00B02215" w:rsidRPr="00630AB6" w:rsidRDefault="00B02215" w:rsidP="00B02215">
      <w:pPr>
        <w:pStyle w:val="PL"/>
      </w:pPr>
      <w:r w:rsidRPr="00630AB6">
        <w:t xml:space="preserve">          items:</w:t>
      </w:r>
    </w:p>
    <w:p w14:paraId="40168912" w14:textId="77777777" w:rsidR="00B02215" w:rsidRPr="00630AB6" w:rsidRDefault="00B02215" w:rsidP="00B02215">
      <w:pPr>
        <w:pStyle w:val="PL"/>
      </w:pPr>
      <w:r w:rsidRPr="00630AB6">
        <w:t xml:space="preserve">            $ref: '#/components/schemas/AllowedSnssai'</w:t>
      </w:r>
    </w:p>
    <w:p w14:paraId="3B9552CD" w14:textId="77777777" w:rsidR="00B02215" w:rsidRDefault="00B02215" w:rsidP="00B02215">
      <w:pPr>
        <w:pStyle w:val="PL"/>
      </w:pPr>
      <w:r w:rsidRPr="00630AB6">
        <w:t xml:space="preserve">          minItems: 1</w:t>
      </w:r>
    </w:p>
    <w:p w14:paraId="6A966573" w14:textId="77777777" w:rsidR="00B02215" w:rsidRDefault="00B02215" w:rsidP="00B02215">
      <w:pPr>
        <w:pStyle w:val="PL"/>
      </w:pPr>
      <w:r>
        <w:t xml:space="preserve">        accessType:</w:t>
      </w:r>
    </w:p>
    <w:p w14:paraId="26BEEAF5" w14:textId="77777777" w:rsidR="00B02215" w:rsidRPr="00630AB6" w:rsidRDefault="00B02215" w:rsidP="00B02215">
      <w:pPr>
        <w:pStyle w:val="PL"/>
      </w:pPr>
      <w:r>
        <w:t xml:space="preserve">          </w:t>
      </w:r>
      <w:r w:rsidRPr="00630AB6">
        <w:t>$ref: 'TS29571_CommonData.yaml#/components/schemas/</w:t>
      </w:r>
      <w:r>
        <w:t>AccessType'</w:t>
      </w:r>
    </w:p>
    <w:p w14:paraId="05488E5A" w14:textId="77777777" w:rsidR="00B02215" w:rsidRPr="00630AB6" w:rsidRDefault="00B02215" w:rsidP="00B02215">
      <w:pPr>
        <w:pStyle w:val="PL"/>
      </w:pPr>
    </w:p>
    <w:p w14:paraId="4B89C1E6" w14:textId="77777777" w:rsidR="00B02215" w:rsidRPr="00630AB6" w:rsidRDefault="00B02215" w:rsidP="00B02215">
      <w:pPr>
        <w:pStyle w:val="PL"/>
      </w:pPr>
      <w:r w:rsidRPr="00630AB6">
        <w:t xml:space="preserve">    NsiInformation:</w:t>
      </w:r>
    </w:p>
    <w:p w14:paraId="7EE07F06" w14:textId="77777777" w:rsidR="00B02215" w:rsidRPr="00630AB6" w:rsidRDefault="00B02215" w:rsidP="00B02215">
      <w:pPr>
        <w:pStyle w:val="PL"/>
      </w:pPr>
      <w:r w:rsidRPr="00630AB6">
        <w:t xml:space="preserve">      type: object</w:t>
      </w:r>
    </w:p>
    <w:p w14:paraId="05760DA8" w14:textId="77777777" w:rsidR="00B02215" w:rsidRPr="00630AB6" w:rsidRDefault="00B02215" w:rsidP="00B02215">
      <w:pPr>
        <w:pStyle w:val="PL"/>
      </w:pPr>
      <w:r w:rsidRPr="00630AB6">
        <w:t xml:space="preserve">      required:</w:t>
      </w:r>
    </w:p>
    <w:p w14:paraId="1CF69EE7" w14:textId="77777777" w:rsidR="00B02215" w:rsidRPr="00630AB6" w:rsidRDefault="00B02215" w:rsidP="00B02215">
      <w:pPr>
        <w:pStyle w:val="PL"/>
      </w:pPr>
      <w:r w:rsidRPr="00630AB6">
        <w:t xml:space="preserve">        - nrfId</w:t>
      </w:r>
    </w:p>
    <w:p w14:paraId="3C3AD896" w14:textId="77777777" w:rsidR="00B02215" w:rsidRPr="00630AB6" w:rsidRDefault="00B02215" w:rsidP="00B02215">
      <w:pPr>
        <w:pStyle w:val="PL"/>
      </w:pPr>
      <w:r w:rsidRPr="00630AB6">
        <w:t xml:space="preserve">      properties:</w:t>
      </w:r>
    </w:p>
    <w:p w14:paraId="3893D613" w14:textId="77777777" w:rsidR="00B02215" w:rsidRPr="00630AB6" w:rsidRDefault="00B02215" w:rsidP="00B02215">
      <w:pPr>
        <w:pStyle w:val="PL"/>
      </w:pPr>
      <w:r w:rsidRPr="00630AB6">
        <w:t xml:space="preserve">        nrfId:</w:t>
      </w:r>
    </w:p>
    <w:p w14:paraId="1A8859BE" w14:textId="77777777" w:rsidR="00B02215" w:rsidRPr="00630AB6" w:rsidRDefault="00B02215" w:rsidP="00B02215">
      <w:pPr>
        <w:pStyle w:val="PL"/>
      </w:pPr>
      <w:r w:rsidRPr="00630AB6">
        <w:t xml:space="preserve">          $ref: 'TS29571_CommonData.yaml#/components/schemas/Uri'</w:t>
      </w:r>
    </w:p>
    <w:p w14:paraId="7BE78265" w14:textId="77777777" w:rsidR="00B02215" w:rsidRPr="00630AB6" w:rsidRDefault="00B02215" w:rsidP="00B02215">
      <w:pPr>
        <w:pStyle w:val="PL"/>
      </w:pPr>
      <w:r w:rsidRPr="00630AB6">
        <w:t xml:space="preserve">        nsiId:</w:t>
      </w:r>
    </w:p>
    <w:p w14:paraId="7B825B9E" w14:textId="77777777" w:rsidR="00B02215" w:rsidRDefault="00B02215" w:rsidP="00B02215">
      <w:pPr>
        <w:pStyle w:val="PL"/>
      </w:pPr>
      <w:r w:rsidRPr="00630AB6">
        <w:t xml:space="preserve">          $ref: '#/components/schemas/NsiId'</w:t>
      </w:r>
    </w:p>
    <w:p w14:paraId="5301B136"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2F8455B" w14:textId="77777777" w:rsidR="00B02215" w:rsidRPr="00630AB6" w:rsidRDefault="00B02215" w:rsidP="00B02215">
      <w:pPr>
        <w:pStyle w:val="PL"/>
      </w:pPr>
      <w:r w:rsidRPr="00630AB6">
        <w:t xml:space="preserve">          $ref: 'TS29571_CommonData.yaml#/components/schemas/Uri'</w:t>
      </w:r>
    </w:p>
    <w:p w14:paraId="09895448"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747305AD" w14:textId="77777777" w:rsidR="00B02215" w:rsidRPr="00630AB6" w:rsidRDefault="00B02215" w:rsidP="00B02215">
      <w:pPr>
        <w:pStyle w:val="PL"/>
      </w:pPr>
      <w:r w:rsidRPr="00630AB6">
        <w:t xml:space="preserve">          $ref: 'TS29571_CommonData.yaml#/components/schemas/Uri'</w:t>
      </w:r>
    </w:p>
    <w:p w14:paraId="7BADC588" w14:textId="77777777" w:rsidR="00B02215" w:rsidRPr="00630AB6" w:rsidRDefault="00B02215" w:rsidP="00B02215">
      <w:pPr>
        <w:pStyle w:val="PL"/>
      </w:pPr>
    </w:p>
    <w:p w14:paraId="547FE186" w14:textId="77777777" w:rsidR="00B02215" w:rsidRPr="00630AB6" w:rsidRDefault="00B02215" w:rsidP="00B02215">
      <w:pPr>
        <w:pStyle w:val="PL"/>
      </w:pPr>
      <w:r w:rsidRPr="00630AB6">
        <w:t xml:space="preserve">    MappingOfSnssai:</w:t>
      </w:r>
    </w:p>
    <w:p w14:paraId="48FBB9E8" w14:textId="77777777" w:rsidR="00B02215" w:rsidRPr="00630AB6" w:rsidRDefault="00B02215" w:rsidP="00B02215">
      <w:pPr>
        <w:pStyle w:val="PL"/>
      </w:pPr>
      <w:r w:rsidRPr="00630AB6">
        <w:t xml:space="preserve">      type: object</w:t>
      </w:r>
    </w:p>
    <w:p w14:paraId="7C17C628" w14:textId="77777777" w:rsidR="00B02215" w:rsidRPr="00630AB6" w:rsidRDefault="00B02215" w:rsidP="00B02215">
      <w:pPr>
        <w:pStyle w:val="PL"/>
      </w:pPr>
      <w:r w:rsidRPr="00630AB6">
        <w:t xml:space="preserve">      required:</w:t>
      </w:r>
    </w:p>
    <w:p w14:paraId="3719D44F" w14:textId="77777777" w:rsidR="00B02215" w:rsidRPr="00630AB6" w:rsidRDefault="00B02215" w:rsidP="00B02215">
      <w:pPr>
        <w:pStyle w:val="PL"/>
      </w:pPr>
      <w:r w:rsidRPr="00630AB6">
        <w:t xml:space="preserve">        - servingSnssai</w:t>
      </w:r>
    </w:p>
    <w:p w14:paraId="74F2A433" w14:textId="77777777" w:rsidR="00B02215" w:rsidRPr="00630AB6" w:rsidRDefault="00B02215" w:rsidP="00B02215">
      <w:pPr>
        <w:pStyle w:val="PL"/>
      </w:pPr>
      <w:r w:rsidRPr="00630AB6">
        <w:t xml:space="preserve">        - homeSnssai</w:t>
      </w:r>
    </w:p>
    <w:p w14:paraId="1B924000" w14:textId="77777777" w:rsidR="00B02215" w:rsidRPr="00630AB6" w:rsidRDefault="00B02215" w:rsidP="00B02215">
      <w:pPr>
        <w:pStyle w:val="PL"/>
      </w:pPr>
      <w:r w:rsidRPr="00630AB6">
        <w:t xml:space="preserve">      properties:</w:t>
      </w:r>
    </w:p>
    <w:p w14:paraId="54AE030F" w14:textId="77777777" w:rsidR="00B02215" w:rsidRPr="00630AB6" w:rsidRDefault="00B02215" w:rsidP="00B02215">
      <w:pPr>
        <w:pStyle w:val="PL"/>
      </w:pPr>
      <w:r w:rsidRPr="00630AB6">
        <w:t xml:space="preserve">        servingSnssai:</w:t>
      </w:r>
    </w:p>
    <w:p w14:paraId="32B84618" w14:textId="77777777" w:rsidR="00B02215" w:rsidRPr="00630AB6" w:rsidRDefault="00B02215" w:rsidP="00B02215">
      <w:pPr>
        <w:pStyle w:val="PL"/>
      </w:pPr>
      <w:r w:rsidRPr="00630AB6">
        <w:t xml:space="preserve">          $ref: 'TS29571_CommonData.yaml#/components/schemas/Snssai'</w:t>
      </w:r>
    </w:p>
    <w:p w14:paraId="6265D2EB" w14:textId="77777777" w:rsidR="00B02215" w:rsidRPr="00630AB6" w:rsidRDefault="00B02215" w:rsidP="00B02215">
      <w:pPr>
        <w:pStyle w:val="PL"/>
      </w:pPr>
      <w:r w:rsidRPr="00630AB6">
        <w:t xml:space="preserve">        homeSnssai:</w:t>
      </w:r>
    </w:p>
    <w:p w14:paraId="77597728" w14:textId="77777777" w:rsidR="00B02215" w:rsidRPr="00630AB6" w:rsidRDefault="00B02215" w:rsidP="00B02215">
      <w:pPr>
        <w:pStyle w:val="PL"/>
      </w:pPr>
      <w:r w:rsidRPr="00630AB6">
        <w:t xml:space="preserve">          $ref: 'TS29571_CommonData.yaml#/components/schemas/Snssai'</w:t>
      </w:r>
    </w:p>
    <w:p w14:paraId="3E3D280D" w14:textId="77777777" w:rsidR="00B02215" w:rsidRPr="00630AB6" w:rsidRDefault="00B02215" w:rsidP="00B02215">
      <w:pPr>
        <w:pStyle w:val="PL"/>
      </w:pPr>
    </w:p>
    <w:p w14:paraId="4B365190" w14:textId="77777777" w:rsidR="00B02215" w:rsidRPr="00630AB6" w:rsidRDefault="00B02215" w:rsidP="00B02215">
      <w:pPr>
        <w:pStyle w:val="PL"/>
      </w:pPr>
    </w:p>
    <w:p w14:paraId="7DE3EF27" w14:textId="77777777" w:rsidR="00B02215" w:rsidRPr="00630AB6" w:rsidRDefault="00B02215" w:rsidP="00B02215">
      <w:pPr>
        <w:pStyle w:val="PL"/>
      </w:pPr>
      <w:r w:rsidRPr="00630AB6">
        <w:t xml:space="preserve">    SliceInfoForRegistration:</w:t>
      </w:r>
    </w:p>
    <w:p w14:paraId="2C5AB650" w14:textId="77777777" w:rsidR="00B02215" w:rsidRPr="00630AB6" w:rsidRDefault="00B02215" w:rsidP="00B02215">
      <w:pPr>
        <w:pStyle w:val="PL"/>
      </w:pPr>
      <w:r w:rsidRPr="00630AB6">
        <w:t xml:space="preserve">      type: object</w:t>
      </w:r>
    </w:p>
    <w:p w14:paraId="2F10DA61" w14:textId="77777777" w:rsidR="00B02215" w:rsidRPr="00630AB6" w:rsidRDefault="00B02215" w:rsidP="00B02215">
      <w:pPr>
        <w:pStyle w:val="PL"/>
      </w:pPr>
      <w:r w:rsidRPr="00630AB6">
        <w:t xml:space="preserve">      properties:</w:t>
      </w:r>
    </w:p>
    <w:p w14:paraId="3496815F" w14:textId="77777777" w:rsidR="00B02215" w:rsidRPr="00630AB6" w:rsidRDefault="00B02215" w:rsidP="00B02215">
      <w:pPr>
        <w:pStyle w:val="PL"/>
      </w:pPr>
      <w:r w:rsidRPr="00630AB6">
        <w:t xml:space="preserve">        subscribedNssai:</w:t>
      </w:r>
    </w:p>
    <w:p w14:paraId="0CEDF3F4" w14:textId="77777777" w:rsidR="00B02215" w:rsidRPr="00630AB6" w:rsidRDefault="00B02215" w:rsidP="00B02215">
      <w:pPr>
        <w:pStyle w:val="PL"/>
      </w:pPr>
      <w:r w:rsidRPr="00630AB6">
        <w:t xml:space="preserve">          type: array</w:t>
      </w:r>
    </w:p>
    <w:p w14:paraId="1FB49456" w14:textId="77777777" w:rsidR="00B02215" w:rsidRPr="00630AB6" w:rsidRDefault="00B02215" w:rsidP="00B02215">
      <w:pPr>
        <w:pStyle w:val="PL"/>
      </w:pPr>
      <w:r w:rsidRPr="00630AB6">
        <w:t xml:space="preserve">          items:</w:t>
      </w:r>
    </w:p>
    <w:p w14:paraId="6DAB5FA9" w14:textId="77777777" w:rsidR="00B02215" w:rsidRDefault="00B02215" w:rsidP="00B02215">
      <w:pPr>
        <w:pStyle w:val="PL"/>
      </w:pPr>
      <w:r w:rsidRPr="00630AB6">
        <w:t xml:space="preserve">            $ref: '#/components/schemas/SubscribedSnssai'</w:t>
      </w:r>
    </w:p>
    <w:p w14:paraId="6281CDFA" w14:textId="77777777" w:rsidR="00B02215" w:rsidRDefault="00B02215" w:rsidP="00B02215">
      <w:pPr>
        <w:pStyle w:val="PL"/>
      </w:pPr>
      <w:r w:rsidRPr="00630AB6">
        <w:t xml:space="preserve">          minItems: </w:t>
      </w:r>
      <w:r>
        <w:t>1</w:t>
      </w:r>
    </w:p>
    <w:p w14:paraId="28C7EC21" w14:textId="77777777" w:rsidR="00B02215" w:rsidRPr="00630AB6" w:rsidRDefault="00B02215" w:rsidP="00B02215">
      <w:pPr>
        <w:pStyle w:val="PL"/>
      </w:pPr>
      <w:r w:rsidRPr="00630AB6">
        <w:t xml:space="preserve">        allowedNssai</w:t>
      </w:r>
      <w:r>
        <w:t>CurrentAccess</w:t>
      </w:r>
      <w:r w:rsidRPr="00630AB6">
        <w:t>:</w:t>
      </w:r>
    </w:p>
    <w:p w14:paraId="18BA6E94" w14:textId="77777777" w:rsidR="00B02215" w:rsidRPr="00630AB6" w:rsidRDefault="00B02215" w:rsidP="00B02215">
      <w:pPr>
        <w:pStyle w:val="PL"/>
      </w:pPr>
      <w:r w:rsidRPr="00630AB6">
        <w:t xml:space="preserve">          $ref: '#/components/sch</w:t>
      </w:r>
      <w:r>
        <w:t>emas/AllowedNssai'</w:t>
      </w:r>
    </w:p>
    <w:p w14:paraId="4330ED45" w14:textId="77777777" w:rsidR="00B02215" w:rsidRPr="00630AB6" w:rsidRDefault="00B02215" w:rsidP="00B02215">
      <w:pPr>
        <w:pStyle w:val="PL"/>
      </w:pPr>
      <w:r w:rsidRPr="00630AB6">
        <w:t xml:space="preserve">        allowedNssai</w:t>
      </w:r>
      <w:r>
        <w:t>OtherAccess</w:t>
      </w:r>
      <w:r w:rsidRPr="00630AB6">
        <w:t>:</w:t>
      </w:r>
    </w:p>
    <w:p w14:paraId="470B512C" w14:textId="77777777" w:rsidR="00B02215" w:rsidRPr="00630AB6" w:rsidRDefault="00B02215" w:rsidP="00B02215">
      <w:pPr>
        <w:pStyle w:val="PL"/>
      </w:pPr>
      <w:r w:rsidRPr="00630AB6">
        <w:lastRenderedPageBreak/>
        <w:t xml:space="preserve">          $ref: '#/components/schemas/AllowedNssai'</w:t>
      </w:r>
    </w:p>
    <w:p w14:paraId="1835EE69" w14:textId="77777777" w:rsidR="00B02215" w:rsidRPr="00630AB6" w:rsidRDefault="00B02215" w:rsidP="00B02215">
      <w:pPr>
        <w:pStyle w:val="PL"/>
      </w:pPr>
      <w:r w:rsidRPr="00630AB6">
        <w:t xml:space="preserve">        sNssaiForMapping:</w:t>
      </w:r>
    </w:p>
    <w:p w14:paraId="6807FB6C" w14:textId="77777777" w:rsidR="00B02215" w:rsidRPr="00630AB6" w:rsidRDefault="00B02215" w:rsidP="00B02215">
      <w:pPr>
        <w:pStyle w:val="PL"/>
      </w:pPr>
      <w:r w:rsidRPr="00630AB6">
        <w:t xml:space="preserve">          type: array</w:t>
      </w:r>
    </w:p>
    <w:p w14:paraId="154550CD" w14:textId="77777777" w:rsidR="00B02215" w:rsidRPr="00630AB6" w:rsidRDefault="00B02215" w:rsidP="00B02215">
      <w:pPr>
        <w:pStyle w:val="PL"/>
      </w:pPr>
      <w:r w:rsidRPr="00630AB6">
        <w:t xml:space="preserve">          items:</w:t>
      </w:r>
    </w:p>
    <w:p w14:paraId="1F3997E6" w14:textId="77777777" w:rsidR="00B02215" w:rsidRPr="00630AB6" w:rsidRDefault="00B02215" w:rsidP="00B02215">
      <w:pPr>
        <w:pStyle w:val="PL"/>
      </w:pPr>
      <w:r w:rsidRPr="00630AB6">
        <w:t xml:space="preserve">            $ref: 'TS29571_CommonData.yaml#/components/schemas/Snssai'</w:t>
      </w:r>
    </w:p>
    <w:p w14:paraId="7F851AB5" w14:textId="77777777" w:rsidR="00B02215" w:rsidRPr="00630AB6" w:rsidRDefault="00B02215" w:rsidP="00B02215">
      <w:pPr>
        <w:pStyle w:val="PL"/>
      </w:pPr>
      <w:r w:rsidRPr="00630AB6">
        <w:t xml:space="preserve">          minItems: </w:t>
      </w:r>
      <w:r>
        <w:t>1</w:t>
      </w:r>
    </w:p>
    <w:p w14:paraId="305E8EE3" w14:textId="77777777" w:rsidR="00B02215" w:rsidRPr="00630AB6" w:rsidRDefault="00B02215" w:rsidP="00B02215">
      <w:pPr>
        <w:pStyle w:val="PL"/>
      </w:pPr>
      <w:r w:rsidRPr="00630AB6">
        <w:t xml:space="preserve">        requestedNssai:</w:t>
      </w:r>
    </w:p>
    <w:p w14:paraId="369C5B21" w14:textId="77777777" w:rsidR="00B02215" w:rsidRPr="00630AB6" w:rsidRDefault="00B02215" w:rsidP="00B02215">
      <w:pPr>
        <w:pStyle w:val="PL"/>
      </w:pPr>
      <w:r w:rsidRPr="00630AB6">
        <w:t xml:space="preserve">          type: array</w:t>
      </w:r>
    </w:p>
    <w:p w14:paraId="2760D177" w14:textId="77777777" w:rsidR="00B02215" w:rsidRPr="00630AB6" w:rsidRDefault="00B02215" w:rsidP="00B02215">
      <w:pPr>
        <w:pStyle w:val="PL"/>
      </w:pPr>
      <w:r w:rsidRPr="00630AB6">
        <w:t xml:space="preserve">          items:</w:t>
      </w:r>
    </w:p>
    <w:p w14:paraId="485078DA" w14:textId="77777777" w:rsidR="00B02215" w:rsidRPr="00630AB6" w:rsidRDefault="00B02215" w:rsidP="00B02215">
      <w:pPr>
        <w:pStyle w:val="PL"/>
      </w:pPr>
      <w:r w:rsidRPr="00630AB6">
        <w:t xml:space="preserve">            $ref: 'TS29571_CommonData.yaml#/components/schemas/Snssai'</w:t>
      </w:r>
    </w:p>
    <w:p w14:paraId="52392CFE" w14:textId="77777777" w:rsidR="00B02215" w:rsidRDefault="00B02215" w:rsidP="00B02215">
      <w:pPr>
        <w:pStyle w:val="PL"/>
      </w:pPr>
      <w:r w:rsidRPr="00630AB6">
        <w:t xml:space="preserve">          minItems: </w:t>
      </w:r>
      <w:r>
        <w:t>1</w:t>
      </w:r>
    </w:p>
    <w:p w14:paraId="767FF864"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266918A7" w14:textId="77777777" w:rsidR="00B02215" w:rsidRPr="00630AB6" w:rsidRDefault="00B02215" w:rsidP="00B02215">
      <w:pPr>
        <w:pStyle w:val="PL"/>
      </w:pPr>
      <w:r w:rsidRPr="00630AB6">
        <w:t xml:space="preserve">          type: boolean</w:t>
      </w:r>
    </w:p>
    <w:p w14:paraId="28E3901E" w14:textId="77777777" w:rsidR="00B02215" w:rsidRPr="00630AB6" w:rsidRDefault="00B02215" w:rsidP="00B02215">
      <w:pPr>
        <w:pStyle w:val="PL"/>
      </w:pPr>
      <w:r w:rsidRPr="00630AB6">
        <w:t xml:space="preserve">        mappingOfNssai:</w:t>
      </w:r>
    </w:p>
    <w:p w14:paraId="3D1C9362" w14:textId="77777777" w:rsidR="00B02215" w:rsidRPr="00630AB6" w:rsidRDefault="00B02215" w:rsidP="00B02215">
      <w:pPr>
        <w:pStyle w:val="PL"/>
      </w:pPr>
      <w:r w:rsidRPr="00630AB6">
        <w:t xml:space="preserve">          type: array</w:t>
      </w:r>
    </w:p>
    <w:p w14:paraId="0C4EF131" w14:textId="77777777" w:rsidR="00B02215" w:rsidRPr="00630AB6" w:rsidRDefault="00B02215" w:rsidP="00B02215">
      <w:pPr>
        <w:pStyle w:val="PL"/>
      </w:pPr>
      <w:r w:rsidRPr="00630AB6">
        <w:t xml:space="preserve">          items:</w:t>
      </w:r>
    </w:p>
    <w:p w14:paraId="4B87AF6E" w14:textId="77777777" w:rsidR="00B02215" w:rsidRDefault="00B02215" w:rsidP="00B02215">
      <w:pPr>
        <w:pStyle w:val="PL"/>
      </w:pPr>
      <w:r w:rsidRPr="00630AB6">
        <w:t xml:space="preserve">            $ref: '#/components/schemas/MappingOfSnssai'</w:t>
      </w:r>
    </w:p>
    <w:p w14:paraId="2F61E581" w14:textId="77777777" w:rsidR="00B02215" w:rsidRPr="00630AB6" w:rsidRDefault="00B02215" w:rsidP="00B02215">
      <w:pPr>
        <w:pStyle w:val="PL"/>
      </w:pPr>
      <w:r w:rsidRPr="00630AB6">
        <w:t xml:space="preserve">          minItems: </w:t>
      </w:r>
      <w:r>
        <w:t>1</w:t>
      </w:r>
    </w:p>
    <w:p w14:paraId="59AE57D5" w14:textId="77777777" w:rsidR="00B02215" w:rsidRPr="00630AB6" w:rsidRDefault="00B02215" w:rsidP="00B02215">
      <w:pPr>
        <w:pStyle w:val="PL"/>
      </w:pPr>
      <w:r w:rsidRPr="00630AB6">
        <w:t xml:space="preserve">        requestMapping:</w:t>
      </w:r>
    </w:p>
    <w:p w14:paraId="106C7BA5" w14:textId="77777777" w:rsidR="00B02215" w:rsidRPr="00630AB6" w:rsidRDefault="00B02215" w:rsidP="00B02215">
      <w:pPr>
        <w:pStyle w:val="PL"/>
      </w:pPr>
      <w:r w:rsidRPr="00630AB6">
        <w:t xml:space="preserve">          type: boolean</w:t>
      </w:r>
    </w:p>
    <w:p w14:paraId="2CD026AF" w14:textId="77777777" w:rsidR="00B02215" w:rsidRPr="00630AB6" w:rsidRDefault="00B02215" w:rsidP="00B02215">
      <w:pPr>
        <w:pStyle w:val="PL"/>
      </w:pPr>
    </w:p>
    <w:p w14:paraId="4868D4D3" w14:textId="77777777" w:rsidR="00B02215" w:rsidRPr="00630AB6" w:rsidRDefault="00B02215" w:rsidP="00B02215">
      <w:pPr>
        <w:pStyle w:val="PL"/>
      </w:pPr>
      <w:r w:rsidRPr="00630AB6">
        <w:t xml:space="preserve">    SliceInfoForPDUSession:</w:t>
      </w:r>
    </w:p>
    <w:p w14:paraId="78B986E7" w14:textId="77777777" w:rsidR="00B02215" w:rsidRPr="00630AB6" w:rsidRDefault="00B02215" w:rsidP="00B02215">
      <w:pPr>
        <w:pStyle w:val="PL"/>
      </w:pPr>
      <w:r w:rsidRPr="00630AB6">
        <w:t xml:space="preserve">      type: object</w:t>
      </w:r>
    </w:p>
    <w:p w14:paraId="00794D79" w14:textId="77777777" w:rsidR="00B02215" w:rsidRPr="00630AB6" w:rsidRDefault="00B02215" w:rsidP="00B02215">
      <w:pPr>
        <w:pStyle w:val="PL"/>
      </w:pPr>
      <w:r w:rsidRPr="00630AB6">
        <w:t xml:space="preserve">      required:</w:t>
      </w:r>
    </w:p>
    <w:p w14:paraId="489DD0AE" w14:textId="77777777" w:rsidR="00B02215" w:rsidRPr="00630AB6" w:rsidRDefault="00B02215" w:rsidP="00B02215">
      <w:pPr>
        <w:pStyle w:val="PL"/>
      </w:pPr>
      <w:r w:rsidRPr="00630AB6">
        <w:t xml:space="preserve">        - sNssai</w:t>
      </w:r>
    </w:p>
    <w:p w14:paraId="695B861E" w14:textId="77777777" w:rsidR="00B02215" w:rsidRPr="00630AB6" w:rsidRDefault="00B02215" w:rsidP="00B02215">
      <w:pPr>
        <w:pStyle w:val="PL"/>
      </w:pPr>
      <w:r w:rsidRPr="00630AB6">
        <w:t xml:space="preserve">        - roamingIndication</w:t>
      </w:r>
    </w:p>
    <w:p w14:paraId="77350935" w14:textId="77777777" w:rsidR="00B02215" w:rsidRPr="00630AB6" w:rsidRDefault="00B02215" w:rsidP="00B02215">
      <w:pPr>
        <w:pStyle w:val="PL"/>
      </w:pPr>
      <w:r w:rsidRPr="00630AB6">
        <w:t xml:space="preserve">      properties:</w:t>
      </w:r>
    </w:p>
    <w:p w14:paraId="48AF2E10" w14:textId="77777777" w:rsidR="00B02215" w:rsidRPr="00630AB6" w:rsidRDefault="00B02215" w:rsidP="00B02215">
      <w:pPr>
        <w:pStyle w:val="PL"/>
      </w:pPr>
      <w:r w:rsidRPr="00630AB6">
        <w:t xml:space="preserve">        sNssai:</w:t>
      </w:r>
    </w:p>
    <w:p w14:paraId="038706BD" w14:textId="77777777" w:rsidR="00B02215" w:rsidRPr="00630AB6" w:rsidRDefault="00B02215" w:rsidP="00B02215">
      <w:pPr>
        <w:pStyle w:val="PL"/>
      </w:pPr>
      <w:r w:rsidRPr="00630AB6">
        <w:t xml:space="preserve">          $ref: 'TS29571_CommonData.yaml#/components/schemas/Snssai'</w:t>
      </w:r>
    </w:p>
    <w:p w14:paraId="6E1A3BDA" w14:textId="77777777" w:rsidR="00B02215" w:rsidRPr="00630AB6" w:rsidRDefault="00B02215" w:rsidP="00B02215">
      <w:pPr>
        <w:pStyle w:val="PL"/>
      </w:pPr>
      <w:r w:rsidRPr="00630AB6">
        <w:t xml:space="preserve">        roamingIndication:</w:t>
      </w:r>
    </w:p>
    <w:p w14:paraId="7F770710" w14:textId="77777777" w:rsidR="00B02215" w:rsidRPr="00630AB6" w:rsidRDefault="00B02215" w:rsidP="00B02215">
      <w:pPr>
        <w:pStyle w:val="PL"/>
      </w:pPr>
      <w:r w:rsidRPr="00630AB6">
        <w:t xml:space="preserve">          $ref: '#/components/schemas/RoamingIndication'</w:t>
      </w:r>
    </w:p>
    <w:p w14:paraId="1456EE2C" w14:textId="77777777" w:rsidR="00B02215" w:rsidRPr="00630AB6" w:rsidRDefault="00B02215" w:rsidP="00B02215">
      <w:pPr>
        <w:pStyle w:val="PL"/>
      </w:pPr>
      <w:r w:rsidRPr="00630AB6">
        <w:t xml:space="preserve">        homeSnssai:</w:t>
      </w:r>
    </w:p>
    <w:p w14:paraId="65FBBD1D" w14:textId="77777777" w:rsidR="00B02215" w:rsidRPr="00630AB6" w:rsidRDefault="00B02215" w:rsidP="00B02215">
      <w:pPr>
        <w:pStyle w:val="PL"/>
      </w:pPr>
      <w:r w:rsidRPr="00630AB6">
        <w:t xml:space="preserve">          $ref: 'TS29571_CommonData.yaml#/components/schemas/Snssai'</w:t>
      </w:r>
    </w:p>
    <w:p w14:paraId="0592E50B" w14:textId="77777777" w:rsidR="00B02215" w:rsidRDefault="00B02215" w:rsidP="00B02215">
      <w:pPr>
        <w:pStyle w:val="PL"/>
      </w:pPr>
    </w:p>
    <w:p w14:paraId="6F6992DC" w14:textId="77777777" w:rsidR="00B02215" w:rsidRPr="00630AB6"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40340725" w14:textId="77777777" w:rsidR="00B02215" w:rsidRPr="00630AB6" w:rsidRDefault="00B02215" w:rsidP="00B02215">
      <w:pPr>
        <w:pStyle w:val="PL"/>
      </w:pPr>
      <w:r w:rsidRPr="00630AB6">
        <w:t xml:space="preserve">      type: object</w:t>
      </w:r>
    </w:p>
    <w:p w14:paraId="2702EEC9" w14:textId="77777777" w:rsidR="00B02215" w:rsidRPr="00630AB6" w:rsidRDefault="00B02215" w:rsidP="00B02215">
      <w:pPr>
        <w:pStyle w:val="PL"/>
      </w:pPr>
      <w:r w:rsidRPr="00630AB6">
        <w:t xml:space="preserve">      properties:</w:t>
      </w:r>
    </w:p>
    <w:p w14:paraId="368F4E6A" w14:textId="77777777" w:rsidR="00B02215" w:rsidRPr="00630AB6" w:rsidRDefault="00B02215" w:rsidP="00B02215">
      <w:pPr>
        <w:pStyle w:val="PL"/>
      </w:pPr>
      <w:r w:rsidRPr="00630AB6">
        <w:t xml:space="preserve">        subscribedNssai:</w:t>
      </w:r>
    </w:p>
    <w:p w14:paraId="32C01798" w14:textId="77777777" w:rsidR="00B02215" w:rsidRPr="00630AB6" w:rsidRDefault="00B02215" w:rsidP="00B02215">
      <w:pPr>
        <w:pStyle w:val="PL"/>
      </w:pPr>
      <w:r w:rsidRPr="00630AB6">
        <w:t xml:space="preserve">          type: array</w:t>
      </w:r>
    </w:p>
    <w:p w14:paraId="0E55E8F4" w14:textId="77777777" w:rsidR="00B02215" w:rsidRPr="00630AB6" w:rsidRDefault="00B02215" w:rsidP="00B02215">
      <w:pPr>
        <w:pStyle w:val="PL"/>
      </w:pPr>
      <w:r w:rsidRPr="00630AB6">
        <w:t xml:space="preserve">          items:</w:t>
      </w:r>
    </w:p>
    <w:p w14:paraId="10D69E1A" w14:textId="77777777" w:rsidR="00B02215" w:rsidRDefault="00B02215" w:rsidP="00B02215">
      <w:pPr>
        <w:pStyle w:val="PL"/>
      </w:pPr>
      <w:r w:rsidRPr="00630AB6">
        <w:t xml:space="preserve">            $ref: '#/components/schemas/SubscribedSnssai'</w:t>
      </w:r>
    </w:p>
    <w:p w14:paraId="147C0D89" w14:textId="77777777" w:rsidR="00B02215" w:rsidRDefault="00B02215" w:rsidP="00B02215">
      <w:pPr>
        <w:pStyle w:val="PL"/>
      </w:pPr>
      <w:r w:rsidRPr="00630AB6">
        <w:t xml:space="preserve">          minItems: </w:t>
      </w:r>
      <w:r>
        <w:t>1</w:t>
      </w:r>
    </w:p>
    <w:p w14:paraId="761FFC2F" w14:textId="77777777" w:rsidR="00B02215" w:rsidRPr="00630AB6" w:rsidRDefault="00B02215" w:rsidP="00B02215">
      <w:pPr>
        <w:pStyle w:val="PL"/>
      </w:pPr>
      <w:r w:rsidRPr="00630AB6">
        <w:t xml:space="preserve">        allowedNssai</w:t>
      </w:r>
      <w:r>
        <w:t>CurrentAccess</w:t>
      </w:r>
      <w:r w:rsidRPr="00630AB6">
        <w:t>:</w:t>
      </w:r>
    </w:p>
    <w:p w14:paraId="441A98DA" w14:textId="77777777" w:rsidR="00B02215" w:rsidRPr="00630AB6" w:rsidRDefault="00B02215" w:rsidP="00B02215">
      <w:pPr>
        <w:pStyle w:val="PL"/>
      </w:pPr>
      <w:r w:rsidRPr="00630AB6">
        <w:t xml:space="preserve">          $ref: '#/components/sch</w:t>
      </w:r>
      <w:r>
        <w:t>emas/AllowedNssai'</w:t>
      </w:r>
    </w:p>
    <w:p w14:paraId="4B66ADC0" w14:textId="77777777" w:rsidR="00B02215" w:rsidRPr="00630AB6" w:rsidRDefault="00B02215" w:rsidP="00B02215">
      <w:pPr>
        <w:pStyle w:val="PL"/>
      </w:pPr>
      <w:r w:rsidRPr="00630AB6">
        <w:t xml:space="preserve">        allowedNssai</w:t>
      </w:r>
      <w:r>
        <w:t>OtherAccess</w:t>
      </w:r>
      <w:r w:rsidRPr="00630AB6">
        <w:t>:</w:t>
      </w:r>
    </w:p>
    <w:p w14:paraId="3D246E53" w14:textId="77777777" w:rsidR="00B02215" w:rsidRDefault="00B02215" w:rsidP="00B02215">
      <w:pPr>
        <w:pStyle w:val="PL"/>
      </w:pPr>
      <w:r w:rsidRPr="00630AB6">
        <w:t xml:space="preserve">          $ref: '#/components/schemas/AllowedNssai'</w:t>
      </w:r>
    </w:p>
    <w:p w14:paraId="39A93C3F"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2C790B6A" w14:textId="77777777" w:rsidR="00B02215" w:rsidRPr="00630AB6" w:rsidRDefault="00B02215" w:rsidP="00B02215">
      <w:pPr>
        <w:pStyle w:val="PL"/>
      </w:pPr>
      <w:r w:rsidRPr="00630AB6">
        <w:t xml:space="preserve">          type: boolean</w:t>
      </w:r>
    </w:p>
    <w:p w14:paraId="3AB7A2C5" w14:textId="77777777" w:rsidR="00B02215" w:rsidRPr="00630AB6" w:rsidRDefault="00B02215" w:rsidP="00B02215">
      <w:pPr>
        <w:pStyle w:val="PL"/>
      </w:pPr>
      <w:r w:rsidRPr="00630AB6">
        <w:t xml:space="preserve">        requestedNssai:</w:t>
      </w:r>
    </w:p>
    <w:p w14:paraId="31EC416D" w14:textId="77777777" w:rsidR="00B02215" w:rsidRPr="00630AB6" w:rsidRDefault="00B02215" w:rsidP="00B02215">
      <w:pPr>
        <w:pStyle w:val="PL"/>
      </w:pPr>
      <w:r w:rsidRPr="00630AB6">
        <w:t xml:space="preserve">          type: array</w:t>
      </w:r>
    </w:p>
    <w:p w14:paraId="4F96AE9D" w14:textId="77777777" w:rsidR="00B02215" w:rsidRPr="00630AB6" w:rsidRDefault="00B02215" w:rsidP="00B02215">
      <w:pPr>
        <w:pStyle w:val="PL"/>
      </w:pPr>
      <w:r w:rsidRPr="00630AB6">
        <w:t xml:space="preserve">          items:</w:t>
      </w:r>
    </w:p>
    <w:p w14:paraId="62B5A9D4" w14:textId="77777777" w:rsidR="00B02215" w:rsidRPr="00630AB6" w:rsidRDefault="00B02215" w:rsidP="00B02215">
      <w:pPr>
        <w:pStyle w:val="PL"/>
      </w:pPr>
      <w:r w:rsidRPr="00630AB6">
        <w:t xml:space="preserve">            $ref: 'TS29571_CommonData.yaml#/components/schemas/Snssai'</w:t>
      </w:r>
    </w:p>
    <w:p w14:paraId="6E412053" w14:textId="77777777" w:rsidR="00B02215" w:rsidRDefault="00B02215" w:rsidP="00B02215">
      <w:pPr>
        <w:pStyle w:val="PL"/>
      </w:pPr>
      <w:r w:rsidRPr="00630AB6">
        <w:t xml:space="preserve">          minItems: </w:t>
      </w:r>
      <w:r>
        <w:t>1</w:t>
      </w:r>
    </w:p>
    <w:p w14:paraId="53820916" w14:textId="77777777" w:rsidR="00B02215" w:rsidRPr="00630AB6" w:rsidRDefault="00B02215" w:rsidP="00B02215">
      <w:pPr>
        <w:pStyle w:val="PL"/>
      </w:pPr>
      <w:r w:rsidRPr="00630AB6">
        <w:t xml:space="preserve">        mappingOfNssai:</w:t>
      </w:r>
    </w:p>
    <w:p w14:paraId="3EA3716D" w14:textId="77777777" w:rsidR="00B02215" w:rsidRPr="00630AB6" w:rsidRDefault="00B02215" w:rsidP="00B02215">
      <w:pPr>
        <w:pStyle w:val="PL"/>
      </w:pPr>
      <w:r w:rsidRPr="00630AB6">
        <w:t xml:space="preserve">          type: array</w:t>
      </w:r>
    </w:p>
    <w:p w14:paraId="1F4333AC" w14:textId="77777777" w:rsidR="00B02215" w:rsidRPr="00630AB6" w:rsidRDefault="00B02215" w:rsidP="00B02215">
      <w:pPr>
        <w:pStyle w:val="PL"/>
      </w:pPr>
      <w:r w:rsidRPr="00630AB6">
        <w:t xml:space="preserve">          items:</w:t>
      </w:r>
    </w:p>
    <w:p w14:paraId="7022157D" w14:textId="77777777" w:rsidR="00B02215" w:rsidRDefault="00B02215" w:rsidP="00B02215">
      <w:pPr>
        <w:pStyle w:val="PL"/>
      </w:pPr>
      <w:r w:rsidRPr="00630AB6">
        <w:t xml:space="preserve">            $ref: '#/components/schemas/MappingOfSnssai'</w:t>
      </w:r>
    </w:p>
    <w:p w14:paraId="669F4B9A" w14:textId="77777777" w:rsidR="00B02215" w:rsidRPr="00630AB6" w:rsidRDefault="00B02215" w:rsidP="00B02215">
      <w:pPr>
        <w:pStyle w:val="PL"/>
      </w:pPr>
      <w:r w:rsidRPr="00630AB6">
        <w:t xml:space="preserve">          minItems: </w:t>
      </w:r>
      <w:r>
        <w:t>1</w:t>
      </w:r>
    </w:p>
    <w:p w14:paraId="08244211" w14:textId="77777777" w:rsidR="00B02215" w:rsidRPr="00630AB6" w:rsidRDefault="00B02215" w:rsidP="00B02215">
      <w:pPr>
        <w:pStyle w:val="PL"/>
      </w:pPr>
    </w:p>
    <w:p w14:paraId="720747F6" w14:textId="77777777" w:rsidR="00B02215" w:rsidRPr="00630AB6" w:rsidRDefault="00B02215" w:rsidP="00B02215">
      <w:pPr>
        <w:pStyle w:val="PL"/>
      </w:pPr>
      <w:r w:rsidRPr="00630AB6">
        <w:t xml:space="preserve">    ConfiguredSnssai:</w:t>
      </w:r>
    </w:p>
    <w:p w14:paraId="1C6094A4" w14:textId="77777777" w:rsidR="00B02215" w:rsidRPr="00630AB6" w:rsidRDefault="00B02215" w:rsidP="00B02215">
      <w:pPr>
        <w:pStyle w:val="PL"/>
      </w:pPr>
      <w:r w:rsidRPr="00630AB6">
        <w:t xml:space="preserve">      type: object</w:t>
      </w:r>
    </w:p>
    <w:p w14:paraId="40331D30" w14:textId="77777777" w:rsidR="00B02215" w:rsidRPr="00630AB6" w:rsidRDefault="00B02215" w:rsidP="00B02215">
      <w:pPr>
        <w:pStyle w:val="PL"/>
      </w:pPr>
      <w:r w:rsidRPr="00630AB6">
        <w:t xml:space="preserve">      required:</w:t>
      </w:r>
    </w:p>
    <w:p w14:paraId="03F38A77" w14:textId="77777777" w:rsidR="00B02215" w:rsidRPr="00630AB6" w:rsidRDefault="00B02215" w:rsidP="00B02215">
      <w:pPr>
        <w:pStyle w:val="PL"/>
      </w:pPr>
      <w:r w:rsidRPr="00630AB6">
        <w:t xml:space="preserve">        - configuredSnssai</w:t>
      </w:r>
    </w:p>
    <w:p w14:paraId="3113AA68" w14:textId="77777777" w:rsidR="00B02215" w:rsidRPr="00630AB6" w:rsidRDefault="00B02215" w:rsidP="00B02215">
      <w:pPr>
        <w:pStyle w:val="PL"/>
      </w:pPr>
      <w:r w:rsidRPr="00630AB6">
        <w:t xml:space="preserve">      properties:</w:t>
      </w:r>
    </w:p>
    <w:p w14:paraId="5A7D33F1" w14:textId="77777777" w:rsidR="00B02215" w:rsidRPr="00630AB6" w:rsidRDefault="00B02215" w:rsidP="00B02215">
      <w:pPr>
        <w:pStyle w:val="PL"/>
      </w:pPr>
      <w:r w:rsidRPr="00630AB6">
        <w:t xml:space="preserve">        configuredSnssai:</w:t>
      </w:r>
    </w:p>
    <w:p w14:paraId="103E8E6D" w14:textId="77777777" w:rsidR="00B02215" w:rsidRPr="00630AB6" w:rsidRDefault="00B02215" w:rsidP="00B02215">
      <w:pPr>
        <w:pStyle w:val="PL"/>
      </w:pPr>
      <w:r w:rsidRPr="00630AB6">
        <w:t xml:space="preserve">          $ref: 'TS29571_CommonData.yaml#/components/schemas/Snssai'</w:t>
      </w:r>
    </w:p>
    <w:p w14:paraId="4AEAB853" w14:textId="77777777" w:rsidR="00B02215" w:rsidRPr="00630AB6" w:rsidRDefault="00B02215" w:rsidP="00B02215">
      <w:pPr>
        <w:pStyle w:val="PL"/>
      </w:pPr>
      <w:r w:rsidRPr="00630AB6">
        <w:t xml:space="preserve">        mappedHomeSnssai:</w:t>
      </w:r>
    </w:p>
    <w:p w14:paraId="29AE21FE" w14:textId="77777777" w:rsidR="00B02215" w:rsidRPr="00630AB6" w:rsidRDefault="00B02215" w:rsidP="00B02215">
      <w:pPr>
        <w:pStyle w:val="PL"/>
      </w:pPr>
      <w:r w:rsidRPr="00630AB6">
        <w:t xml:space="preserve">          $ref: 'TS29571_CommonData.yaml#/components/schemas/Snssai'</w:t>
      </w:r>
    </w:p>
    <w:p w14:paraId="185ADEF3" w14:textId="77777777" w:rsidR="00B02215" w:rsidRPr="00630AB6" w:rsidRDefault="00B02215" w:rsidP="00B02215">
      <w:pPr>
        <w:pStyle w:val="PL"/>
      </w:pPr>
    </w:p>
    <w:p w14:paraId="7127C34D" w14:textId="77777777" w:rsidR="00B02215" w:rsidRPr="00630AB6" w:rsidRDefault="00B02215" w:rsidP="00B02215">
      <w:pPr>
        <w:pStyle w:val="PL"/>
      </w:pPr>
    </w:p>
    <w:p w14:paraId="1D7C5590" w14:textId="77777777" w:rsidR="00B02215" w:rsidRPr="00630AB6" w:rsidRDefault="00B02215" w:rsidP="00B02215">
      <w:pPr>
        <w:pStyle w:val="PL"/>
      </w:pPr>
      <w:r w:rsidRPr="00630AB6">
        <w:t xml:space="preserve">    RoamingIndication:</w:t>
      </w:r>
    </w:p>
    <w:p w14:paraId="45EB4111" w14:textId="77777777" w:rsidR="00B02215" w:rsidRPr="00630AB6" w:rsidRDefault="00B02215" w:rsidP="00B02215">
      <w:pPr>
        <w:pStyle w:val="PL"/>
      </w:pPr>
      <w:r w:rsidRPr="00630AB6">
        <w:t xml:space="preserve">      anyOf:</w:t>
      </w:r>
    </w:p>
    <w:p w14:paraId="6D2BF527" w14:textId="77777777" w:rsidR="00B02215" w:rsidRPr="00630AB6" w:rsidRDefault="00B02215" w:rsidP="00B02215">
      <w:pPr>
        <w:pStyle w:val="PL"/>
      </w:pPr>
      <w:r w:rsidRPr="00630AB6">
        <w:t xml:space="preserve">        - type: string</w:t>
      </w:r>
    </w:p>
    <w:p w14:paraId="4A68BA0D" w14:textId="77777777" w:rsidR="00B02215" w:rsidRPr="00630AB6" w:rsidRDefault="00B02215" w:rsidP="00B02215">
      <w:pPr>
        <w:pStyle w:val="PL"/>
      </w:pPr>
      <w:r w:rsidRPr="00630AB6">
        <w:t xml:space="preserve">          enum:</w:t>
      </w:r>
    </w:p>
    <w:p w14:paraId="2EB65951" w14:textId="77777777" w:rsidR="00B02215" w:rsidRPr="00630AB6" w:rsidRDefault="00B02215" w:rsidP="00B02215">
      <w:pPr>
        <w:pStyle w:val="PL"/>
      </w:pPr>
      <w:r w:rsidRPr="00630AB6">
        <w:t xml:space="preserve">            - NON_ROAMING</w:t>
      </w:r>
    </w:p>
    <w:p w14:paraId="248D550A" w14:textId="77777777" w:rsidR="00B02215" w:rsidRPr="00630AB6" w:rsidRDefault="00B02215" w:rsidP="00B02215">
      <w:pPr>
        <w:pStyle w:val="PL"/>
      </w:pPr>
      <w:r w:rsidRPr="00630AB6">
        <w:t xml:space="preserve">            - LOCAL_BREAKOUT</w:t>
      </w:r>
    </w:p>
    <w:p w14:paraId="5D042797" w14:textId="77777777" w:rsidR="00B02215" w:rsidRPr="00630AB6" w:rsidRDefault="00B02215" w:rsidP="00B02215">
      <w:pPr>
        <w:pStyle w:val="PL"/>
      </w:pPr>
      <w:r w:rsidRPr="00630AB6">
        <w:t xml:space="preserve">            - HOME_ROUTED_ROAMING</w:t>
      </w:r>
    </w:p>
    <w:p w14:paraId="036FA639" w14:textId="77777777" w:rsidR="00B02215" w:rsidRPr="00630AB6" w:rsidRDefault="00B02215" w:rsidP="00B02215">
      <w:pPr>
        <w:pStyle w:val="PL"/>
      </w:pPr>
      <w:r w:rsidRPr="00630AB6">
        <w:t xml:space="preserve">        - type: string</w:t>
      </w:r>
    </w:p>
    <w:p w14:paraId="6D488E6E" w14:textId="77777777" w:rsidR="00B02215" w:rsidRPr="00630AB6" w:rsidRDefault="00B02215" w:rsidP="00B02215">
      <w:pPr>
        <w:pStyle w:val="PL"/>
      </w:pPr>
      <w:r w:rsidRPr="00630AB6">
        <w:lastRenderedPageBreak/>
        <w:t xml:space="preserve">    NsiId:</w:t>
      </w:r>
    </w:p>
    <w:p w14:paraId="138CF4DF" w14:textId="77777777" w:rsidR="00B02215" w:rsidRPr="00630AB6" w:rsidRDefault="00B02215" w:rsidP="00B02215">
      <w:pPr>
        <w:pStyle w:val="PL"/>
      </w:pPr>
      <w:r w:rsidRPr="00630AB6">
        <w:t xml:space="preserve">      type: string</w:t>
      </w:r>
    </w:p>
    <w:p w14:paraId="219AB980" w14:textId="77777777" w:rsidR="00B02215" w:rsidRPr="00630AB6" w:rsidRDefault="00B02215" w:rsidP="00B02215">
      <w:pPr>
        <w:pStyle w:val="PL"/>
      </w:pPr>
    </w:p>
    <w:p w14:paraId="47CB169A" w14:textId="77777777" w:rsidR="00B02215" w:rsidRPr="00630AB6" w:rsidRDefault="00B02215" w:rsidP="00B02215">
      <w:pPr>
        <w:pStyle w:val="PL"/>
        <w:rPr>
          <w:i/>
        </w:rPr>
      </w:pPr>
    </w:p>
    <w:p w14:paraId="552EE723" w14:textId="77777777" w:rsidR="00B02215" w:rsidRPr="00630AB6" w:rsidRDefault="00B02215" w:rsidP="00B02215">
      <w:pPr>
        <w:pStyle w:val="Heading2"/>
      </w:pPr>
      <w:bookmarkStart w:id="1224" w:name="_Toc20142412"/>
      <w:bookmarkStart w:id="1225" w:name="_Toc34217358"/>
      <w:bookmarkStart w:id="1226" w:name="_Toc34217510"/>
      <w:bookmarkStart w:id="1227" w:name="_Toc39051873"/>
      <w:bookmarkStart w:id="1228" w:name="_Toc43210445"/>
      <w:bookmarkStart w:id="1229" w:name="_Toc49853352"/>
      <w:bookmarkStart w:id="1230" w:name="_Toc56530143"/>
      <w:bookmarkStart w:id="1231" w:name="_Toc67686659"/>
      <w:r w:rsidRPr="00630AB6">
        <w:t>A.3</w:t>
      </w:r>
      <w:r w:rsidRPr="00630AB6">
        <w:tab/>
        <w:t>Nnssf_NSSAIAvailability API</w:t>
      </w:r>
      <w:bookmarkEnd w:id="1224"/>
      <w:bookmarkEnd w:id="1225"/>
      <w:bookmarkEnd w:id="1226"/>
      <w:bookmarkEnd w:id="1227"/>
      <w:bookmarkEnd w:id="1228"/>
      <w:bookmarkEnd w:id="1229"/>
      <w:bookmarkEnd w:id="1230"/>
      <w:bookmarkEnd w:id="1231"/>
    </w:p>
    <w:p w14:paraId="036617B7" w14:textId="77777777" w:rsidR="00B02215" w:rsidRPr="00630AB6" w:rsidRDefault="00B02215" w:rsidP="00B02215">
      <w:pPr>
        <w:pStyle w:val="PL"/>
      </w:pPr>
      <w:r w:rsidRPr="00630AB6">
        <w:t>openapi: 3.0.0</w:t>
      </w:r>
    </w:p>
    <w:p w14:paraId="7EA86D77" w14:textId="77777777" w:rsidR="00B02215" w:rsidRPr="00630AB6" w:rsidRDefault="00B02215" w:rsidP="00B02215">
      <w:pPr>
        <w:pStyle w:val="PL"/>
      </w:pPr>
    </w:p>
    <w:p w14:paraId="1E7C71F5" w14:textId="77777777" w:rsidR="00B02215" w:rsidRPr="00630AB6" w:rsidRDefault="00B02215" w:rsidP="00B02215">
      <w:pPr>
        <w:pStyle w:val="PL"/>
      </w:pPr>
      <w:r w:rsidRPr="00630AB6">
        <w:t>info:</w:t>
      </w:r>
    </w:p>
    <w:p w14:paraId="272C8412" w14:textId="77777777" w:rsidR="00B02215" w:rsidRPr="00630AB6" w:rsidRDefault="00B02215" w:rsidP="00B02215">
      <w:pPr>
        <w:pStyle w:val="PL"/>
      </w:pPr>
      <w:r w:rsidRPr="00630AB6">
        <w:t xml:space="preserve">  version: '1.</w:t>
      </w:r>
      <w:r>
        <w:t>1</w:t>
      </w:r>
      <w:r w:rsidRPr="00630AB6">
        <w:t>.</w:t>
      </w:r>
      <w:r w:rsidR="00652CE2">
        <w:t>3</w:t>
      </w:r>
      <w:r w:rsidR="00FF72CB" w:rsidRPr="00630AB6">
        <w:t>'</w:t>
      </w:r>
    </w:p>
    <w:p w14:paraId="71D365A0" w14:textId="77777777" w:rsidR="00B02215" w:rsidRPr="00630AB6" w:rsidRDefault="00B02215" w:rsidP="00B02215">
      <w:pPr>
        <w:pStyle w:val="PL"/>
      </w:pPr>
      <w:r w:rsidRPr="00630AB6">
        <w:t xml:space="preserve">  title: 'NSSF NSSAI Availability'</w:t>
      </w:r>
    </w:p>
    <w:p w14:paraId="55EEA914" w14:textId="77777777" w:rsidR="00B02215" w:rsidRDefault="00B02215" w:rsidP="00B02215">
      <w:pPr>
        <w:pStyle w:val="PL"/>
      </w:pPr>
      <w:r w:rsidRPr="00630AB6">
        <w:t xml:space="preserve">  description: </w:t>
      </w:r>
      <w:r>
        <w:t>|</w:t>
      </w:r>
    </w:p>
    <w:p w14:paraId="3FD94B24" w14:textId="77777777" w:rsidR="00B02215" w:rsidRPr="007113AE" w:rsidRDefault="00B02215" w:rsidP="00B02215">
      <w:pPr>
        <w:pStyle w:val="PL"/>
      </w:pPr>
      <w:r>
        <w:t xml:space="preserve">    </w:t>
      </w:r>
      <w:r w:rsidRPr="00630AB6">
        <w:t>NSSF NSSAI Availability Service</w:t>
      </w:r>
      <w:r>
        <w:t>.</w:t>
      </w:r>
    </w:p>
    <w:p w14:paraId="0E248CFB" w14:textId="77777777" w:rsidR="00B02215" w:rsidRDefault="00E5709B" w:rsidP="00B02215">
      <w:pPr>
        <w:pStyle w:val="PL"/>
      </w:pPr>
      <w:r>
        <w:t xml:space="preserve">    © 2021</w:t>
      </w:r>
      <w:r w:rsidR="00B02215">
        <w:t>, 3GPP Organizational Partners (ARIB, ATIS, CCSA, ETSI, TSDSI, TTA, TTC).</w:t>
      </w:r>
    </w:p>
    <w:p w14:paraId="2B41380D" w14:textId="77777777" w:rsidR="00B02215" w:rsidRPr="00630AB6" w:rsidRDefault="00B02215" w:rsidP="00B02215">
      <w:pPr>
        <w:pStyle w:val="PL"/>
      </w:pPr>
      <w:r>
        <w:t xml:space="preserve">    All rights reserved.</w:t>
      </w:r>
    </w:p>
    <w:p w14:paraId="00100D6A" w14:textId="77777777" w:rsidR="00B02215" w:rsidRPr="00630AB6" w:rsidRDefault="00B02215" w:rsidP="00B02215">
      <w:pPr>
        <w:pStyle w:val="PL"/>
      </w:pPr>
      <w:r w:rsidRPr="00630AB6">
        <w:t>security:</w:t>
      </w:r>
    </w:p>
    <w:p w14:paraId="02DF41F3" w14:textId="77777777" w:rsidR="00B02215" w:rsidRPr="00630AB6" w:rsidRDefault="00B02215" w:rsidP="00B02215">
      <w:pPr>
        <w:pStyle w:val="PL"/>
      </w:pPr>
      <w:r w:rsidRPr="00630AB6">
        <w:t xml:space="preserve">  - {}</w:t>
      </w:r>
    </w:p>
    <w:p w14:paraId="49F1C1B9" w14:textId="77777777" w:rsidR="00B02215" w:rsidRDefault="00B02215" w:rsidP="00B02215">
      <w:pPr>
        <w:pStyle w:val="PL"/>
      </w:pPr>
      <w:r w:rsidRPr="00630AB6">
        <w:t xml:space="preserve">  - oAuth2Client</w:t>
      </w:r>
      <w:r>
        <w:t>C</w:t>
      </w:r>
      <w:r w:rsidRPr="00630AB6">
        <w:t>redentials:</w:t>
      </w:r>
    </w:p>
    <w:p w14:paraId="5AA1B16A" w14:textId="77777777" w:rsidR="00B02215" w:rsidRPr="0028695C" w:rsidRDefault="00B02215" w:rsidP="00B02215">
      <w:pPr>
        <w:pStyle w:val="PL"/>
        <w:rPr>
          <w:lang w:val="en-US"/>
        </w:rPr>
      </w:pPr>
      <w:r>
        <w:rPr>
          <w:lang w:val="en-US"/>
        </w:rPr>
        <w:t xml:space="preserve">    - </w:t>
      </w:r>
      <w:r w:rsidRPr="002857AD">
        <w:t>nnssf-nssaiavailability</w:t>
      </w:r>
    </w:p>
    <w:p w14:paraId="082003A8" w14:textId="77777777" w:rsidR="00B02215" w:rsidRPr="00630AB6" w:rsidRDefault="00B02215" w:rsidP="00B02215">
      <w:pPr>
        <w:pStyle w:val="PL"/>
      </w:pPr>
      <w:r w:rsidRPr="00630AB6">
        <w:t>servers:</w:t>
      </w:r>
    </w:p>
    <w:p w14:paraId="4F38F6D5" w14:textId="77777777" w:rsidR="00B02215" w:rsidRPr="00630AB6" w:rsidRDefault="00B02215" w:rsidP="00B02215">
      <w:pPr>
        <w:pStyle w:val="PL"/>
      </w:pPr>
      <w:r w:rsidRPr="00630AB6">
        <w:t xml:space="preserve">  - url: '{apiRoot}/nnssf-nssaiavailability/v1'</w:t>
      </w:r>
    </w:p>
    <w:p w14:paraId="57622910" w14:textId="77777777" w:rsidR="00B02215" w:rsidRPr="00630AB6" w:rsidRDefault="00B02215" w:rsidP="00B02215">
      <w:pPr>
        <w:pStyle w:val="PL"/>
      </w:pPr>
      <w:r w:rsidRPr="00630AB6">
        <w:t xml:space="preserve">    variables:</w:t>
      </w:r>
    </w:p>
    <w:p w14:paraId="6BCE22ED" w14:textId="77777777" w:rsidR="00B02215" w:rsidRPr="00630AB6" w:rsidRDefault="00B02215" w:rsidP="00B02215">
      <w:pPr>
        <w:pStyle w:val="PL"/>
      </w:pPr>
      <w:r w:rsidRPr="00630AB6">
        <w:t xml:space="preserve">      apiRoot:</w:t>
      </w:r>
    </w:p>
    <w:p w14:paraId="5E1ECF50" w14:textId="77777777" w:rsidR="00B02215" w:rsidRPr="00630AB6" w:rsidRDefault="00B02215" w:rsidP="00B02215">
      <w:pPr>
        <w:pStyle w:val="PL"/>
      </w:pPr>
      <w:r w:rsidRPr="00630AB6">
        <w:t xml:space="preserve">        default: https://example.com</w:t>
      </w:r>
    </w:p>
    <w:p w14:paraId="5F041B95" w14:textId="77777777" w:rsidR="00B02215" w:rsidRDefault="00B02215" w:rsidP="00B02215">
      <w:pPr>
        <w:pStyle w:val="PL"/>
      </w:pPr>
      <w:r w:rsidRPr="00630AB6">
        <w:t xml:space="preserve">        description: apiRoot as defined in </w:t>
      </w:r>
      <w:r>
        <w:t>clause</w:t>
      </w:r>
      <w:r w:rsidRPr="00630AB6">
        <w:t xml:space="preserve"> 4.4 of 3GPP TS 29.501</w:t>
      </w:r>
    </w:p>
    <w:p w14:paraId="3BA31612" w14:textId="77777777" w:rsidR="00B02215" w:rsidRPr="00D27A4B" w:rsidRDefault="00B02215" w:rsidP="00B02215">
      <w:pPr>
        <w:pStyle w:val="PL"/>
      </w:pPr>
      <w:r w:rsidRPr="00D27A4B">
        <w:t>externalDocs</w:t>
      </w:r>
      <w:r>
        <w:t>:</w:t>
      </w:r>
    </w:p>
    <w:p w14:paraId="7A927C70" w14:textId="77777777" w:rsidR="00B02215" w:rsidRPr="00D27A4B" w:rsidRDefault="00B02215" w:rsidP="00B02215">
      <w:pPr>
        <w:pStyle w:val="PL"/>
      </w:pPr>
      <w:r w:rsidRPr="00D27A4B">
        <w:t xml:space="preserve">  description: 3GPP TS 29.5</w:t>
      </w:r>
      <w:r>
        <w:t>3</w:t>
      </w:r>
      <w:r w:rsidRPr="00D27A4B">
        <w:t>1 V1</w:t>
      </w:r>
      <w:r>
        <w:t>6</w:t>
      </w:r>
      <w:r w:rsidRPr="00D27A4B">
        <w:t>.</w:t>
      </w:r>
      <w:r w:rsidR="00652CE2">
        <w:t>6</w:t>
      </w:r>
      <w:r w:rsidRPr="00D27A4B">
        <w:t xml:space="preserve">.0; 5G System; </w:t>
      </w:r>
      <w:r w:rsidRPr="007F3DA9">
        <w:t>Network Slice Selection Services;</w:t>
      </w:r>
      <w:r>
        <w:t xml:space="preserve"> Stage 3</w:t>
      </w:r>
    </w:p>
    <w:p w14:paraId="60BCD4F7" w14:textId="77777777" w:rsidR="00B02215" w:rsidRPr="00630AB6" w:rsidRDefault="00B02215" w:rsidP="00B02215">
      <w:pPr>
        <w:pStyle w:val="PL"/>
      </w:pPr>
      <w:r w:rsidRPr="00D27A4B">
        <w:t xml:space="preserve">  url: http://www.3gpp.org/ftp/Specs/archive/29_series/29.5</w:t>
      </w:r>
      <w:r>
        <w:t>3</w:t>
      </w:r>
      <w:r w:rsidRPr="00D27A4B">
        <w:t>1/</w:t>
      </w:r>
    </w:p>
    <w:p w14:paraId="4742E05F" w14:textId="77777777" w:rsidR="00B02215" w:rsidRPr="00630AB6" w:rsidRDefault="00B02215" w:rsidP="00B02215">
      <w:pPr>
        <w:pStyle w:val="PL"/>
      </w:pPr>
      <w:r w:rsidRPr="00630AB6">
        <w:t>paths:</w:t>
      </w:r>
    </w:p>
    <w:p w14:paraId="6BA671C7" w14:textId="77777777" w:rsidR="00B02215" w:rsidRPr="00630AB6" w:rsidRDefault="00B02215" w:rsidP="00B02215">
      <w:pPr>
        <w:pStyle w:val="PL"/>
      </w:pPr>
      <w:r w:rsidRPr="00630AB6">
        <w:t xml:space="preserve">  /nssai-availability/{nfId}:</w:t>
      </w:r>
    </w:p>
    <w:p w14:paraId="6B67D441" w14:textId="77777777" w:rsidR="00B02215" w:rsidRPr="00630AB6" w:rsidRDefault="00B02215" w:rsidP="00B02215">
      <w:pPr>
        <w:pStyle w:val="PL"/>
      </w:pPr>
      <w:r w:rsidRPr="00630AB6">
        <w:t xml:space="preserve">    put:</w:t>
      </w:r>
    </w:p>
    <w:p w14:paraId="0946B049" w14:textId="77777777" w:rsidR="00B02215" w:rsidRPr="00630AB6" w:rsidRDefault="00B02215" w:rsidP="00B02215">
      <w:pPr>
        <w:pStyle w:val="PL"/>
      </w:pPr>
      <w:r w:rsidRPr="00630AB6">
        <w:t xml:space="preserve">      summary: Updates/replaces the NSSF with the S-NSSAIs the NF service consumer (e.g AMF)supports per TA</w:t>
      </w:r>
    </w:p>
    <w:p w14:paraId="77E59EEF" w14:textId="77777777" w:rsidR="00B02215" w:rsidRPr="00630AB6" w:rsidRDefault="00B02215" w:rsidP="00B02215">
      <w:pPr>
        <w:pStyle w:val="PL"/>
      </w:pPr>
      <w:r w:rsidRPr="00630AB6">
        <w:t xml:space="preserve">      tags:</w:t>
      </w:r>
    </w:p>
    <w:p w14:paraId="3F0F1C6D" w14:textId="77777777" w:rsidR="00B02215" w:rsidRPr="00630AB6" w:rsidRDefault="00B02215" w:rsidP="00B02215">
      <w:pPr>
        <w:pStyle w:val="PL"/>
      </w:pPr>
      <w:r w:rsidRPr="00630AB6">
        <w:t xml:space="preserve">        - NF Instance ID (Document)</w:t>
      </w:r>
    </w:p>
    <w:p w14:paraId="41C26720" w14:textId="77777777" w:rsidR="00B02215" w:rsidRPr="00630AB6" w:rsidRDefault="00B02215" w:rsidP="00B02215">
      <w:pPr>
        <w:pStyle w:val="PL"/>
      </w:pPr>
      <w:r w:rsidRPr="00630AB6">
        <w:t xml:space="preserve">      operationId: NSSAIAvailabilityPut</w:t>
      </w:r>
    </w:p>
    <w:p w14:paraId="59FB152F" w14:textId="77777777" w:rsidR="00B02215" w:rsidRPr="00630AB6" w:rsidRDefault="00B02215" w:rsidP="00B02215">
      <w:pPr>
        <w:pStyle w:val="PL"/>
      </w:pPr>
      <w:r w:rsidRPr="00630AB6">
        <w:t xml:space="preserve">      parameters:</w:t>
      </w:r>
    </w:p>
    <w:p w14:paraId="10688EC2" w14:textId="77777777" w:rsidR="00B02215" w:rsidRPr="00630AB6" w:rsidRDefault="00B02215" w:rsidP="00B02215">
      <w:pPr>
        <w:pStyle w:val="PL"/>
      </w:pPr>
      <w:r w:rsidRPr="00630AB6">
        <w:t xml:space="preserve">        - name: nfId</w:t>
      </w:r>
    </w:p>
    <w:p w14:paraId="1639646C" w14:textId="77777777" w:rsidR="00B02215" w:rsidRPr="00630AB6" w:rsidRDefault="00B02215" w:rsidP="00B02215">
      <w:pPr>
        <w:pStyle w:val="PL"/>
      </w:pPr>
      <w:r w:rsidRPr="00630AB6">
        <w:t xml:space="preserve">          in: path</w:t>
      </w:r>
    </w:p>
    <w:p w14:paraId="32CE42B3" w14:textId="77777777" w:rsidR="00B02215" w:rsidRPr="00630AB6" w:rsidRDefault="00B02215" w:rsidP="00B02215">
      <w:pPr>
        <w:pStyle w:val="PL"/>
      </w:pPr>
      <w:r w:rsidRPr="00630AB6">
        <w:t xml:space="preserve">          description: Identifier of the NF service consumer instance</w:t>
      </w:r>
    </w:p>
    <w:p w14:paraId="2DE1A119" w14:textId="77777777" w:rsidR="00B02215" w:rsidRPr="00630AB6" w:rsidRDefault="00B02215" w:rsidP="00B02215">
      <w:pPr>
        <w:pStyle w:val="PL"/>
      </w:pPr>
      <w:r w:rsidRPr="00630AB6">
        <w:t xml:space="preserve">          required: true</w:t>
      </w:r>
    </w:p>
    <w:p w14:paraId="43EE0E47" w14:textId="77777777" w:rsidR="00B02215" w:rsidRPr="00630AB6" w:rsidRDefault="00B02215" w:rsidP="00B02215">
      <w:pPr>
        <w:pStyle w:val="PL"/>
      </w:pPr>
      <w:r w:rsidRPr="00630AB6">
        <w:t xml:space="preserve">          schema:</w:t>
      </w:r>
    </w:p>
    <w:p w14:paraId="1EA69D9A" w14:textId="77777777" w:rsidR="00B02215" w:rsidRDefault="00B02215" w:rsidP="00B02215">
      <w:pPr>
        <w:pStyle w:val="PL"/>
        <w:rPr>
          <w:lang w:val="en-US"/>
        </w:rPr>
      </w:pPr>
      <w:r w:rsidRPr="00630AB6">
        <w:t xml:space="preserve">            $ref: 'TS29571_CommonData.yaml#/components/schemas/NfInstanceId'</w:t>
      </w:r>
    </w:p>
    <w:p w14:paraId="78F8CE52"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7C101486" w14:textId="77777777" w:rsidR="00B02215" w:rsidRPr="002857AD" w:rsidRDefault="00B02215" w:rsidP="00B02215">
      <w:pPr>
        <w:pStyle w:val="PL"/>
        <w:rPr>
          <w:lang w:val="en-US"/>
        </w:rPr>
      </w:pPr>
      <w:r w:rsidRPr="002857AD">
        <w:rPr>
          <w:lang w:val="en-US"/>
        </w:rPr>
        <w:t xml:space="preserve">          in: header</w:t>
      </w:r>
    </w:p>
    <w:p w14:paraId="0FF058E3"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128EA7DA" w14:textId="77777777" w:rsidR="00B02215" w:rsidRPr="002857AD" w:rsidRDefault="00B02215" w:rsidP="00B02215">
      <w:pPr>
        <w:pStyle w:val="PL"/>
        <w:rPr>
          <w:lang w:val="en-US"/>
        </w:rPr>
      </w:pPr>
      <w:r w:rsidRPr="002857AD">
        <w:rPr>
          <w:lang w:val="en-US"/>
        </w:rPr>
        <w:t xml:space="preserve">          schema:</w:t>
      </w:r>
    </w:p>
    <w:p w14:paraId="05CA1032" w14:textId="77777777" w:rsidR="00B02215" w:rsidRDefault="00B02215" w:rsidP="00B02215">
      <w:pPr>
        <w:pStyle w:val="PL"/>
        <w:rPr>
          <w:lang w:val="en-US"/>
        </w:rPr>
      </w:pPr>
      <w:r w:rsidRPr="002857AD">
        <w:rPr>
          <w:lang w:val="en-US"/>
        </w:rPr>
        <w:t xml:space="preserve">            type: string</w:t>
      </w:r>
    </w:p>
    <w:p w14:paraId="33DBF1E8" w14:textId="77777777" w:rsidR="00B02215" w:rsidRDefault="00B02215" w:rsidP="00B02215">
      <w:pPr>
        <w:pStyle w:val="PL"/>
        <w:rPr>
          <w:lang w:val="en-US"/>
        </w:rPr>
      </w:pPr>
      <w:r>
        <w:rPr>
          <w:lang w:val="en-US"/>
        </w:rPr>
        <w:t xml:space="preserve">        - name: Accept-Encoding</w:t>
      </w:r>
    </w:p>
    <w:p w14:paraId="17DC1D69" w14:textId="77777777" w:rsidR="00B02215" w:rsidRDefault="00B02215" w:rsidP="00B02215">
      <w:pPr>
        <w:pStyle w:val="PL"/>
        <w:rPr>
          <w:lang w:val="en-US"/>
        </w:rPr>
      </w:pPr>
      <w:r>
        <w:rPr>
          <w:lang w:val="en-US"/>
        </w:rPr>
        <w:t xml:space="preserve">          in: header</w:t>
      </w:r>
    </w:p>
    <w:p w14:paraId="72610D99" w14:textId="77777777" w:rsidR="00B02215" w:rsidRDefault="00B02215" w:rsidP="00B02215">
      <w:pPr>
        <w:pStyle w:val="PL"/>
        <w:rPr>
          <w:lang w:val="en-US"/>
        </w:rPr>
      </w:pPr>
      <w:r>
        <w:rPr>
          <w:lang w:val="en-US"/>
        </w:rPr>
        <w:t xml:space="preserve">          description: Accept-Encoding, described in IETF RFC 7231</w:t>
      </w:r>
    </w:p>
    <w:p w14:paraId="1053993A" w14:textId="77777777" w:rsidR="00B02215" w:rsidRDefault="00B02215" w:rsidP="00B02215">
      <w:pPr>
        <w:pStyle w:val="PL"/>
        <w:rPr>
          <w:lang w:val="en-US"/>
        </w:rPr>
      </w:pPr>
      <w:r>
        <w:rPr>
          <w:lang w:val="en-US"/>
        </w:rPr>
        <w:t xml:space="preserve">          schema:</w:t>
      </w:r>
    </w:p>
    <w:p w14:paraId="7229F63F" w14:textId="77777777" w:rsidR="00B02215" w:rsidRPr="00630AB6" w:rsidRDefault="00B02215" w:rsidP="00B02215">
      <w:pPr>
        <w:pStyle w:val="PL"/>
      </w:pPr>
      <w:r>
        <w:rPr>
          <w:lang w:val="en-US"/>
        </w:rPr>
        <w:t xml:space="preserve">            type: string</w:t>
      </w:r>
    </w:p>
    <w:p w14:paraId="4ED8C739" w14:textId="77777777" w:rsidR="00B02215" w:rsidRPr="00630AB6" w:rsidRDefault="00B02215" w:rsidP="00B02215">
      <w:pPr>
        <w:pStyle w:val="PL"/>
      </w:pPr>
      <w:r w:rsidRPr="00630AB6">
        <w:t xml:space="preserve">      requestBody:</w:t>
      </w:r>
    </w:p>
    <w:p w14:paraId="6D5FA4C1" w14:textId="77777777" w:rsidR="00B02215" w:rsidRPr="00630AB6" w:rsidRDefault="00B02215" w:rsidP="00B02215">
      <w:pPr>
        <w:pStyle w:val="PL"/>
      </w:pPr>
      <w:r w:rsidRPr="00630AB6">
        <w:t xml:space="preserve">        description: Parameters to update/replace at the NSSF, the S-NSSAIs supported per TA</w:t>
      </w:r>
    </w:p>
    <w:p w14:paraId="09407228" w14:textId="77777777" w:rsidR="00B02215" w:rsidRPr="00630AB6" w:rsidRDefault="00B02215" w:rsidP="00B02215">
      <w:pPr>
        <w:pStyle w:val="PL"/>
      </w:pPr>
      <w:r w:rsidRPr="00630AB6">
        <w:t xml:space="preserve">        required: true</w:t>
      </w:r>
    </w:p>
    <w:p w14:paraId="08682DB2" w14:textId="77777777" w:rsidR="00B02215" w:rsidRPr="00630AB6" w:rsidRDefault="00B02215" w:rsidP="00B02215">
      <w:pPr>
        <w:pStyle w:val="PL"/>
      </w:pPr>
      <w:r w:rsidRPr="00630AB6">
        <w:t xml:space="preserve">        content:</w:t>
      </w:r>
    </w:p>
    <w:p w14:paraId="1FADABE1" w14:textId="77777777" w:rsidR="00B02215" w:rsidRPr="00630AB6" w:rsidRDefault="00B02215" w:rsidP="00B02215">
      <w:pPr>
        <w:pStyle w:val="PL"/>
      </w:pPr>
      <w:r w:rsidRPr="00630AB6">
        <w:t xml:space="preserve">          application/json:</w:t>
      </w:r>
    </w:p>
    <w:p w14:paraId="64A7A2A4" w14:textId="77777777" w:rsidR="00B02215" w:rsidRPr="00630AB6" w:rsidRDefault="00B02215" w:rsidP="00B02215">
      <w:pPr>
        <w:pStyle w:val="PL"/>
      </w:pPr>
      <w:r w:rsidRPr="00630AB6">
        <w:t xml:space="preserve">            schema:</w:t>
      </w:r>
    </w:p>
    <w:p w14:paraId="0E17477F" w14:textId="77777777" w:rsidR="00B02215" w:rsidRPr="00630AB6" w:rsidRDefault="00B02215" w:rsidP="00B02215">
      <w:pPr>
        <w:pStyle w:val="PL"/>
      </w:pPr>
      <w:r w:rsidRPr="00630AB6">
        <w:t xml:space="preserve">              $ref: '#/components/schemas/NssaiAvailabilityInfo'</w:t>
      </w:r>
    </w:p>
    <w:p w14:paraId="2E1E856A" w14:textId="77777777" w:rsidR="00B02215" w:rsidRPr="00630AB6" w:rsidRDefault="00B02215" w:rsidP="00B02215">
      <w:pPr>
        <w:pStyle w:val="PL"/>
      </w:pPr>
      <w:r w:rsidRPr="00630AB6">
        <w:t xml:space="preserve">      responses:</w:t>
      </w:r>
    </w:p>
    <w:p w14:paraId="63F108C6" w14:textId="77777777" w:rsidR="00B02215" w:rsidRPr="00630AB6" w:rsidRDefault="00B02215" w:rsidP="00B02215">
      <w:pPr>
        <w:pStyle w:val="PL"/>
      </w:pPr>
      <w:r w:rsidRPr="00630AB6">
        <w:t xml:space="preserve">        '200':</w:t>
      </w:r>
    </w:p>
    <w:p w14:paraId="30EA88E5" w14:textId="77777777" w:rsidR="00B02215" w:rsidRPr="00630AB6" w:rsidRDefault="00B02215" w:rsidP="00B02215">
      <w:pPr>
        <w:pStyle w:val="PL"/>
      </w:pPr>
      <w:r w:rsidRPr="00630AB6">
        <w:t xml:space="preserve">          description: OK (Successful update of SNSSAI information per TA)</w:t>
      </w:r>
    </w:p>
    <w:p w14:paraId="3092816C" w14:textId="77777777" w:rsidR="00B02215" w:rsidRPr="00630AB6" w:rsidRDefault="00B02215" w:rsidP="00B02215">
      <w:pPr>
        <w:pStyle w:val="PL"/>
      </w:pPr>
      <w:r w:rsidRPr="00630AB6">
        <w:t xml:space="preserve">          content:</w:t>
      </w:r>
    </w:p>
    <w:p w14:paraId="7F7BE9F7" w14:textId="77777777" w:rsidR="00B02215" w:rsidRPr="00630AB6" w:rsidRDefault="00B02215" w:rsidP="00B02215">
      <w:pPr>
        <w:pStyle w:val="PL"/>
      </w:pPr>
      <w:r w:rsidRPr="00630AB6">
        <w:t xml:space="preserve">            application/json:</w:t>
      </w:r>
    </w:p>
    <w:p w14:paraId="4FCBB1D9" w14:textId="77777777" w:rsidR="00B02215" w:rsidRPr="00630AB6" w:rsidRDefault="00B02215" w:rsidP="00B02215">
      <w:pPr>
        <w:pStyle w:val="PL"/>
      </w:pPr>
      <w:r w:rsidRPr="00630AB6">
        <w:t xml:space="preserve">              schema:</w:t>
      </w:r>
    </w:p>
    <w:p w14:paraId="5472BB41" w14:textId="77777777" w:rsidR="00B02215" w:rsidRDefault="00B02215" w:rsidP="00B02215">
      <w:pPr>
        <w:pStyle w:val="PL"/>
        <w:rPr>
          <w:lang w:val="en-US"/>
        </w:rPr>
      </w:pPr>
      <w:r w:rsidRPr="00630AB6">
        <w:t xml:space="preserve">                $ref: '#/components/schemas/AuthorizedNssaiAvailabilityInfo'</w:t>
      </w:r>
    </w:p>
    <w:p w14:paraId="50869C41" w14:textId="77777777" w:rsidR="00B02215" w:rsidRDefault="00B02215" w:rsidP="00B02215">
      <w:pPr>
        <w:pStyle w:val="PL"/>
      </w:pPr>
      <w:r>
        <w:t xml:space="preserve">          headers:</w:t>
      </w:r>
    </w:p>
    <w:p w14:paraId="57255C2D" w14:textId="77777777" w:rsidR="00B02215" w:rsidRDefault="00B02215" w:rsidP="00B02215">
      <w:pPr>
        <w:pStyle w:val="PL"/>
      </w:pPr>
      <w:r>
        <w:t xml:space="preserve">            </w:t>
      </w:r>
      <w:r>
        <w:rPr>
          <w:lang w:val="en-US"/>
        </w:rPr>
        <w:t>Accept-Encoding</w:t>
      </w:r>
      <w:r>
        <w:t>:</w:t>
      </w:r>
    </w:p>
    <w:p w14:paraId="4F4E2022"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0333A6E0" w14:textId="77777777" w:rsidR="00B02215" w:rsidRDefault="00B02215" w:rsidP="00B02215">
      <w:pPr>
        <w:pStyle w:val="PL"/>
      </w:pPr>
      <w:r>
        <w:t xml:space="preserve">              schema:</w:t>
      </w:r>
    </w:p>
    <w:p w14:paraId="6F958FC7" w14:textId="77777777" w:rsidR="00B02215" w:rsidRDefault="00B02215" w:rsidP="00B02215">
      <w:pPr>
        <w:pStyle w:val="PL"/>
      </w:pPr>
      <w:r>
        <w:t xml:space="preserve">                type: string</w:t>
      </w:r>
    </w:p>
    <w:p w14:paraId="57B9AC2C" w14:textId="77777777" w:rsidR="00B02215" w:rsidRDefault="00B02215" w:rsidP="00B02215">
      <w:pPr>
        <w:pStyle w:val="PL"/>
      </w:pPr>
      <w:r>
        <w:t xml:space="preserve">            </w:t>
      </w:r>
      <w:r>
        <w:rPr>
          <w:lang w:val="en-US"/>
        </w:rPr>
        <w:t>Content-Encoding</w:t>
      </w:r>
      <w:r>
        <w:t>:</w:t>
      </w:r>
    </w:p>
    <w:p w14:paraId="090EED87" w14:textId="77777777" w:rsidR="00B02215" w:rsidRDefault="00B02215" w:rsidP="00B02215">
      <w:pPr>
        <w:pStyle w:val="PL"/>
      </w:pPr>
      <w:r>
        <w:t xml:space="preserve">              description: </w:t>
      </w:r>
      <w:r>
        <w:rPr>
          <w:lang w:val="en-US"/>
        </w:rPr>
        <w:t>Content-Encoding, described in IETF RFC 7231</w:t>
      </w:r>
    </w:p>
    <w:p w14:paraId="1CBB09D8" w14:textId="77777777" w:rsidR="00B02215" w:rsidRDefault="00B02215" w:rsidP="00B02215">
      <w:pPr>
        <w:pStyle w:val="PL"/>
      </w:pPr>
      <w:r>
        <w:t xml:space="preserve">              schema:</w:t>
      </w:r>
    </w:p>
    <w:p w14:paraId="4E7566FB" w14:textId="77777777" w:rsidR="00B02215" w:rsidRDefault="00B02215" w:rsidP="00B02215">
      <w:pPr>
        <w:pStyle w:val="PL"/>
      </w:pPr>
      <w:r>
        <w:t xml:space="preserve">                type: string</w:t>
      </w:r>
    </w:p>
    <w:p w14:paraId="08FC77EA" w14:textId="77777777" w:rsidR="00780322" w:rsidRDefault="00780322" w:rsidP="00780322">
      <w:pPr>
        <w:pStyle w:val="PL"/>
      </w:pPr>
      <w:r>
        <w:lastRenderedPageBreak/>
        <w:t xml:space="preserve">        '204':</w:t>
      </w:r>
    </w:p>
    <w:p w14:paraId="5890FF7B" w14:textId="77777777" w:rsidR="00780322" w:rsidRDefault="00780322" w:rsidP="00B02215">
      <w:pPr>
        <w:pStyle w:val="PL"/>
      </w:pPr>
      <w:r>
        <w:t xml:space="preserve">          description: No Content (No supported slices after Successful update)</w:t>
      </w:r>
    </w:p>
    <w:p w14:paraId="4DA609B8" w14:textId="77777777"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14:paraId="75CFB13B" w14:textId="77777777" w:rsidR="006A03D8" w:rsidRDefault="006A03D8" w:rsidP="006A03D8">
      <w:pPr>
        <w:pStyle w:val="PL"/>
        <w:rPr>
          <w:lang w:val="en-US"/>
        </w:rPr>
      </w:pPr>
      <w:r w:rsidRPr="002E5CBA">
        <w:rPr>
          <w:lang w:val="en-US"/>
        </w:rPr>
        <w:t xml:space="preserve">          description: </w:t>
      </w:r>
      <w:r>
        <w:rPr>
          <w:lang w:val="en-US"/>
        </w:rPr>
        <w:t>temporary redirect</w:t>
      </w:r>
    </w:p>
    <w:p w14:paraId="3BCF1906" w14:textId="77777777" w:rsidR="006A03D8" w:rsidRPr="003B2883" w:rsidRDefault="006A03D8" w:rsidP="006A03D8">
      <w:pPr>
        <w:pStyle w:val="PL"/>
      </w:pPr>
      <w:r w:rsidRPr="003B2883">
        <w:t xml:space="preserve">          content:</w:t>
      </w:r>
    </w:p>
    <w:p w14:paraId="12FFC6EF" w14:textId="77777777" w:rsidR="006A03D8" w:rsidRPr="003B2883" w:rsidRDefault="006A03D8" w:rsidP="006A03D8">
      <w:pPr>
        <w:pStyle w:val="PL"/>
      </w:pPr>
      <w:r w:rsidRPr="003B2883">
        <w:t xml:space="preserve">            application/problem+json:</w:t>
      </w:r>
    </w:p>
    <w:p w14:paraId="797F8ACC" w14:textId="77777777" w:rsidR="006A03D8" w:rsidRPr="003B2883" w:rsidRDefault="006A03D8" w:rsidP="006A03D8">
      <w:pPr>
        <w:pStyle w:val="PL"/>
      </w:pPr>
      <w:r w:rsidRPr="003B2883">
        <w:t xml:space="preserve">              schema:</w:t>
      </w:r>
    </w:p>
    <w:p w14:paraId="2CFCBB5B" w14:textId="77777777" w:rsidR="006A03D8" w:rsidRPr="003B2883" w:rsidRDefault="006A03D8" w:rsidP="006A03D8">
      <w:pPr>
        <w:pStyle w:val="PL"/>
      </w:pPr>
      <w:r w:rsidRPr="003B2883">
        <w:t xml:space="preserve">                $ref: 'TS29571_CommonData.yaml#/components/schemas/ProblemDetails'</w:t>
      </w:r>
    </w:p>
    <w:p w14:paraId="76AC66A6" w14:textId="77777777" w:rsidR="006A03D8" w:rsidRDefault="006A03D8" w:rsidP="006A03D8">
      <w:pPr>
        <w:pStyle w:val="PL"/>
      </w:pPr>
      <w:r>
        <w:t xml:space="preserve">          headers:</w:t>
      </w:r>
    </w:p>
    <w:p w14:paraId="4EEAF147" w14:textId="77777777" w:rsidR="006A03D8" w:rsidRDefault="006A03D8" w:rsidP="006A03D8">
      <w:pPr>
        <w:pStyle w:val="PL"/>
      </w:pPr>
      <w:r>
        <w:t xml:space="preserve">          </w:t>
      </w:r>
      <w:r>
        <w:rPr>
          <w:rFonts w:hint="eastAsia"/>
          <w:lang w:eastAsia="zh-CN"/>
        </w:rPr>
        <w:t xml:space="preserve">  </w:t>
      </w:r>
      <w:r>
        <w:t>Location:</w:t>
      </w:r>
    </w:p>
    <w:p w14:paraId="26371E1E"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2B8B18E6" w14:textId="77777777" w:rsidR="006A03D8" w:rsidRDefault="006A03D8" w:rsidP="006A03D8">
      <w:pPr>
        <w:pStyle w:val="PL"/>
      </w:pPr>
      <w:r>
        <w:t xml:space="preserve">          </w:t>
      </w:r>
      <w:r>
        <w:rPr>
          <w:rFonts w:hint="eastAsia"/>
          <w:lang w:eastAsia="zh-CN"/>
        </w:rPr>
        <w:t xml:space="preserve">    </w:t>
      </w:r>
      <w:r>
        <w:t>required: true</w:t>
      </w:r>
    </w:p>
    <w:p w14:paraId="12470BA5" w14:textId="77777777" w:rsidR="006A03D8" w:rsidRDefault="006A03D8" w:rsidP="006A03D8">
      <w:pPr>
        <w:pStyle w:val="PL"/>
      </w:pPr>
      <w:r>
        <w:t xml:space="preserve">          </w:t>
      </w:r>
      <w:r>
        <w:rPr>
          <w:rFonts w:hint="eastAsia"/>
          <w:lang w:eastAsia="zh-CN"/>
        </w:rPr>
        <w:t xml:space="preserve">    </w:t>
      </w:r>
      <w:r>
        <w:t>schema:</w:t>
      </w:r>
    </w:p>
    <w:p w14:paraId="4A96757C" w14:textId="77777777" w:rsidR="006A03D8" w:rsidRPr="002E5CBA" w:rsidRDefault="006A03D8" w:rsidP="006A03D8">
      <w:pPr>
        <w:pStyle w:val="PL"/>
        <w:rPr>
          <w:lang w:val="en-US" w:eastAsia="zh-CN"/>
        </w:rPr>
      </w:pPr>
      <w:r>
        <w:t xml:space="preserve">          </w:t>
      </w:r>
      <w:r>
        <w:rPr>
          <w:rFonts w:hint="eastAsia"/>
          <w:lang w:eastAsia="zh-CN"/>
        </w:rPr>
        <w:t xml:space="preserve">      </w:t>
      </w:r>
      <w:r>
        <w:t>type: string</w:t>
      </w:r>
    </w:p>
    <w:p w14:paraId="0925E6E6" w14:textId="77777777" w:rsidR="006A03D8" w:rsidRPr="007C1613" w:rsidRDefault="006A03D8" w:rsidP="006A03D8">
      <w:pPr>
        <w:pStyle w:val="PL"/>
        <w:rPr>
          <w:lang w:val="en-US"/>
        </w:rPr>
      </w:pPr>
      <w:r w:rsidRPr="007C1613">
        <w:rPr>
          <w:lang w:val="en-US"/>
        </w:rPr>
        <w:t xml:space="preserve">            3gpp-Sbi-Target-Nf-Id:</w:t>
      </w:r>
    </w:p>
    <w:p w14:paraId="0E17B8A9"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3F13DA3A" w14:textId="77777777" w:rsidR="006A03D8" w:rsidRPr="007C1613" w:rsidRDefault="006A03D8" w:rsidP="006A03D8">
      <w:pPr>
        <w:pStyle w:val="PL"/>
        <w:rPr>
          <w:lang w:val="en-US"/>
        </w:rPr>
      </w:pPr>
      <w:r w:rsidRPr="007C1613">
        <w:rPr>
          <w:lang w:val="en-US"/>
        </w:rPr>
        <w:t xml:space="preserve">              schema:</w:t>
      </w:r>
    </w:p>
    <w:p w14:paraId="77A7AAB3" w14:textId="77777777" w:rsidR="006A03D8" w:rsidRDefault="006A03D8" w:rsidP="006A03D8">
      <w:pPr>
        <w:pStyle w:val="PL"/>
        <w:rPr>
          <w:lang w:val="en-US"/>
        </w:rPr>
      </w:pPr>
      <w:r w:rsidRPr="007C1613">
        <w:rPr>
          <w:lang w:val="en-US"/>
        </w:rPr>
        <w:t xml:space="preserve">                type: string</w:t>
      </w:r>
    </w:p>
    <w:p w14:paraId="764C87BD" w14:textId="77777777" w:rsidR="006A03D8" w:rsidRPr="00046E6A" w:rsidRDefault="006A03D8" w:rsidP="006A03D8">
      <w:pPr>
        <w:pStyle w:val="PL"/>
        <w:rPr>
          <w:lang w:val="en-US"/>
        </w:rPr>
      </w:pPr>
      <w:r w:rsidRPr="00046E6A">
        <w:rPr>
          <w:lang w:val="en-US"/>
        </w:rPr>
        <w:t xml:space="preserve">        '308':</w:t>
      </w:r>
    </w:p>
    <w:p w14:paraId="71006175" w14:textId="77777777" w:rsidR="006A03D8" w:rsidRDefault="006A03D8" w:rsidP="006A03D8">
      <w:pPr>
        <w:pStyle w:val="PL"/>
        <w:rPr>
          <w:lang w:val="en-US"/>
        </w:rPr>
      </w:pPr>
      <w:r w:rsidRPr="00046E6A">
        <w:rPr>
          <w:lang w:val="en-US"/>
        </w:rPr>
        <w:t xml:space="preserve">          description: permanent redirect</w:t>
      </w:r>
    </w:p>
    <w:p w14:paraId="36A7B2D3" w14:textId="77777777" w:rsidR="006A03D8" w:rsidRPr="003B2883" w:rsidRDefault="006A03D8" w:rsidP="006A03D8">
      <w:pPr>
        <w:pStyle w:val="PL"/>
      </w:pPr>
      <w:r w:rsidRPr="003B2883">
        <w:t xml:space="preserve">          content:</w:t>
      </w:r>
    </w:p>
    <w:p w14:paraId="5A842317" w14:textId="77777777" w:rsidR="006A03D8" w:rsidRPr="003B2883" w:rsidRDefault="006A03D8" w:rsidP="006A03D8">
      <w:pPr>
        <w:pStyle w:val="PL"/>
      </w:pPr>
      <w:r w:rsidRPr="003B2883">
        <w:t xml:space="preserve">            application/problem+json:</w:t>
      </w:r>
    </w:p>
    <w:p w14:paraId="1A430C6A" w14:textId="77777777" w:rsidR="006A03D8" w:rsidRPr="003B2883" w:rsidRDefault="006A03D8" w:rsidP="006A03D8">
      <w:pPr>
        <w:pStyle w:val="PL"/>
      </w:pPr>
      <w:r w:rsidRPr="003B2883">
        <w:t xml:space="preserve">              schema:</w:t>
      </w:r>
    </w:p>
    <w:p w14:paraId="193FF6EE" w14:textId="77777777" w:rsidR="006A03D8" w:rsidRPr="003B2883" w:rsidRDefault="006A03D8" w:rsidP="006A03D8">
      <w:pPr>
        <w:pStyle w:val="PL"/>
      </w:pPr>
      <w:r w:rsidRPr="003B2883">
        <w:t xml:space="preserve">                $ref: 'TS29571_CommonData.yaml#/components/schemas/ProblemDetails'</w:t>
      </w:r>
    </w:p>
    <w:p w14:paraId="45F0D9AF" w14:textId="77777777" w:rsidR="006A03D8" w:rsidRDefault="006A03D8" w:rsidP="006A03D8">
      <w:pPr>
        <w:pStyle w:val="PL"/>
      </w:pPr>
      <w:r>
        <w:t xml:space="preserve">          headers:</w:t>
      </w:r>
    </w:p>
    <w:p w14:paraId="43DBE484" w14:textId="77777777" w:rsidR="006A03D8" w:rsidRDefault="006A03D8" w:rsidP="006A03D8">
      <w:pPr>
        <w:pStyle w:val="PL"/>
      </w:pPr>
      <w:r>
        <w:t xml:space="preserve">          </w:t>
      </w:r>
      <w:r>
        <w:rPr>
          <w:rFonts w:hint="eastAsia"/>
          <w:lang w:eastAsia="zh-CN"/>
        </w:rPr>
        <w:t xml:space="preserve">  </w:t>
      </w:r>
      <w:r>
        <w:t>Location:</w:t>
      </w:r>
    </w:p>
    <w:p w14:paraId="65DA82E7"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0ADCC7CA" w14:textId="77777777" w:rsidR="006A03D8" w:rsidRDefault="006A03D8" w:rsidP="006A03D8">
      <w:pPr>
        <w:pStyle w:val="PL"/>
      </w:pPr>
      <w:r>
        <w:t xml:space="preserve">          </w:t>
      </w:r>
      <w:r>
        <w:rPr>
          <w:rFonts w:hint="eastAsia"/>
          <w:lang w:eastAsia="zh-CN"/>
        </w:rPr>
        <w:t xml:space="preserve">    </w:t>
      </w:r>
      <w:r>
        <w:t>required: true</w:t>
      </w:r>
    </w:p>
    <w:p w14:paraId="52E94B20" w14:textId="77777777" w:rsidR="006A03D8" w:rsidRDefault="006A03D8" w:rsidP="006A03D8">
      <w:pPr>
        <w:pStyle w:val="PL"/>
      </w:pPr>
      <w:r>
        <w:t xml:space="preserve">          </w:t>
      </w:r>
      <w:r>
        <w:rPr>
          <w:rFonts w:hint="eastAsia"/>
          <w:lang w:eastAsia="zh-CN"/>
        </w:rPr>
        <w:t xml:space="preserve">    </w:t>
      </w:r>
      <w:r>
        <w:t>schema:</w:t>
      </w:r>
    </w:p>
    <w:p w14:paraId="5AF3F40C" w14:textId="77777777" w:rsidR="006A03D8" w:rsidRDefault="006A03D8" w:rsidP="006A03D8">
      <w:pPr>
        <w:pStyle w:val="PL"/>
        <w:rPr>
          <w:lang w:val="en-US" w:eastAsia="zh-CN"/>
        </w:rPr>
      </w:pPr>
      <w:r>
        <w:t xml:space="preserve">          </w:t>
      </w:r>
      <w:r>
        <w:rPr>
          <w:rFonts w:hint="eastAsia"/>
          <w:lang w:eastAsia="zh-CN"/>
        </w:rPr>
        <w:t xml:space="preserve">      </w:t>
      </w:r>
      <w:r>
        <w:t>type: string</w:t>
      </w:r>
    </w:p>
    <w:p w14:paraId="5BE66000" w14:textId="77777777" w:rsidR="006A03D8" w:rsidRPr="007C1613" w:rsidRDefault="006A03D8" w:rsidP="006A03D8">
      <w:pPr>
        <w:pStyle w:val="PL"/>
        <w:rPr>
          <w:lang w:val="en-US"/>
        </w:rPr>
      </w:pPr>
      <w:r w:rsidRPr="007C1613">
        <w:rPr>
          <w:lang w:val="en-US"/>
        </w:rPr>
        <w:t xml:space="preserve">            3gpp-Sbi-Target-Nf-Id:</w:t>
      </w:r>
    </w:p>
    <w:p w14:paraId="2FFDD291"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3783D41A" w14:textId="77777777" w:rsidR="006A03D8" w:rsidRPr="007C1613" w:rsidRDefault="006A03D8" w:rsidP="006A03D8">
      <w:pPr>
        <w:pStyle w:val="PL"/>
        <w:rPr>
          <w:lang w:val="en-US"/>
        </w:rPr>
      </w:pPr>
      <w:r w:rsidRPr="007C1613">
        <w:rPr>
          <w:lang w:val="en-US"/>
        </w:rPr>
        <w:t xml:space="preserve">              schema:</w:t>
      </w:r>
    </w:p>
    <w:p w14:paraId="576CB19A" w14:textId="77777777" w:rsidR="006A03D8" w:rsidRPr="00780322" w:rsidRDefault="006A03D8" w:rsidP="006A03D8">
      <w:pPr>
        <w:pStyle w:val="PL"/>
      </w:pPr>
      <w:r w:rsidRPr="007C1613">
        <w:rPr>
          <w:lang w:val="en-US"/>
        </w:rPr>
        <w:t xml:space="preserve">                type: string</w:t>
      </w:r>
    </w:p>
    <w:p w14:paraId="7FE637B5" w14:textId="77777777" w:rsidR="00B02215" w:rsidRDefault="00B02215" w:rsidP="00B02215">
      <w:pPr>
        <w:pStyle w:val="PL"/>
        <w:rPr>
          <w:lang w:val="en-US"/>
        </w:rPr>
      </w:pPr>
      <w:r>
        <w:rPr>
          <w:lang w:val="en-US"/>
        </w:rPr>
        <w:t xml:space="preserve">        '400':</w:t>
      </w:r>
    </w:p>
    <w:p w14:paraId="3DF427F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AAF243F" w14:textId="77777777" w:rsidR="00B02215" w:rsidRDefault="00B02215" w:rsidP="00B02215">
      <w:pPr>
        <w:pStyle w:val="PL"/>
        <w:rPr>
          <w:lang w:val="en-US"/>
        </w:rPr>
      </w:pPr>
      <w:r>
        <w:rPr>
          <w:lang w:val="en-US"/>
        </w:rPr>
        <w:t xml:space="preserve">        '401':</w:t>
      </w:r>
    </w:p>
    <w:p w14:paraId="0C0E711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115178F" w14:textId="77777777" w:rsidR="00B02215" w:rsidRDefault="00B02215" w:rsidP="00B02215">
      <w:pPr>
        <w:pStyle w:val="PL"/>
      </w:pPr>
      <w:r w:rsidRPr="00630AB6">
        <w:t xml:space="preserve">        '403':</w:t>
      </w:r>
    </w:p>
    <w:p w14:paraId="4135962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FCD26E9" w14:textId="77777777" w:rsidR="00B02215" w:rsidRDefault="00B02215" w:rsidP="00B02215">
      <w:pPr>
        <w:pStyle w:val="PL"/>
      </w:pPr>
      <w:r w:rsidRPr="00630AB6">
        <w:t xml:space="preserve">        '404':</w:t>
      </w:r>
    </w:p>
    <w:p w14:paraId="3C5A97F4"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A844746" w14:textId="77777777" w:rsidR="00B02215" w:rsidRPr="00630AB6" w:rsidRDefault="00B02215" w:rsidP="00B02215">
      <w:pPr>
        <w:pStyle w:val="PL"/>
      </w:pPr>
    </w:p>
    <w:p w14:paraId="3FAF4E41" w14:textId="77777777" w:rsidR="00B02215" w:rsidRDefault="00B02215" w:rsidP="00B02215">
      <w:pPr>
        <w:pStyle w:val="PL"/>
        <w:rPr>
          <w:lang w:val="en-US"/>
        </w:rPr>
      </w:pPr>
      <w:r>
        <w:rPr>
          <w:lang w:val="en-US"/>
        </w:rPr>
        <w:t xml:space="preserve">        '411':</w:t>
      </w:r>
    </w:p>
    <w:p w14:paraId="4359D6F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898F39C" w14:textId="77777777" w:rsidR="00B02215" w:rsidRDefault="00B02215" w:rsidP="00B02215">
      <w:pPr>
        <w:pStyle w:val="PL"/>
        <w:rPr>
          <w:lang w:val="en-US"/>
        </w:rPr>
      </w:pPr>
      <w:r>
        <w:rPr>
          <w:lang w:val="en-US"/>
        </w:rPr>
        <w:t xml:space="preserve">        '413':</w:t>
      </w:r>
    </w:p>
    <w:p w14:paraId="4EC689C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19F8209" w14:textId="77777777" w:rsidR="00B02215" w:rsidRDefault="00B02215" w:rsidP="00B02215">
      <w:pPr>
        <w:pStyle w:val="PL"/>
        <w:rPr>
          <w:lang w:val="en-US"/>
        </w:rPr>
      </w:pPr>
      <w:r>
        <w:rPr>
          <w:lang w:val="en-US"/>
        </w:rPr>
        <w:t xml:space="preserve">        '415':</w:t>
      </w:r>
    </w:p>
    <w:p w14:paraId="4F4C73B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2FF9177" w14:textId="77777777" w:rsidR="00B02215" w:rsidRDefault="00B02215" w:rsidP="00B02215">
      <w:pPr>
        <w:pStyle w:val="PL"/>
      </w:pPr>
      <w:r>
        <w:t xml:space="preserve">        '429</w:t>
      </w:r>
      <w:r w:rsidRPr="00630AB6">
        <w:t>':</w:t>
      </w:r>
    </w:p>
    <w:p w14:paraId="617C4A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838CEFD" w14:textId="77777777" w:rsidR="00B02215" w:rsidRDefault="00B02215" w:rsidP="00B02215">
      <w:pPr>
        <w:pStyle w:val="PL"/>
        <w:rPr>
          <w:lang w:val="en-US"/>
        </w:rPr>
      </w:pPr>
      <w:r w:rsidRPr="002E5CBA">
        <w:rPr>
          <w:lang w:val="en-US"/>
        </w:rPr>
        <w:t xml:space="preserve">        </w:t>
      </w:r>
      <w:r>
        <w:rPr>
          <w:lang w:val="en-US"/>
        </w:rPr>
        <w:t>'500':</w:t>
      </w:r>
    </w:p>
    <w:p w14:paraId="3669AF08"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F6C87C6" w14:textId="77777777" w:rsidR="00B02215" w:rsidRDefault="00B02215" w:rsidP="00B02215">
      <w:pPr>
        <w:pStyle w:val="PL"/>
        <w:rPr>
          <w:lang w:val="en-US"/>
        </w:rPr>
      </w:pPr>
      <w:r w:rsidRPr="002E5CBA">
        <w:rPr>
          <w:lang w:val="en-US"/>
        </w:rPr>
        <w:t xml:space="preserve">        </w:t>
      </w:r>
      <w:r>
        <w:rPr>
          <w:lang w:val="en-US"/>
        </w:rPr>
        <w:t>'503':</w:t>
      </w:r>
    </w:p>
    <w:p w14:paraId="51A15D71"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8A9FD4" w14:textId="77777777" w:rsidR="00B02215" w:rsidRPr="00630AB6" w:rsidRDefault="00B02215" w:rsidP="00B02215">
      <w:pPr>
        <w:pStyle w:val="PL"/>
      </w:pPr>
      <w:r w:rsidRPr="00630AB6">
        <w:t xml:space="preserve">        default:</w:t>
      </w:r>
    </w:p>
    <w:p w14:paraId="7F225171" w14:textId="77777777" w:rsidR="00B02215" w:rsidRPr="00630AB6" w:rsidRDefault="00B02215" w:rsidP="00B02215">
      <w:pPr>
        <w:pStyle w:val="PL"/>
      </w:pPr>
      <w:r w:rsidRPr="00630AB6">
        <w:t xml:space="preserve">          description: Unexpected error</w:t>
      </w:r>
    </w:p>
    <w:p w14:paraId="629B5C8D" w14:textId="77777777" w:rsidR="00B02215" w:rsidRPr="00630AB6" w:rsidRDefault="00B02215" w:rsidP="00B02215">
      <w:pPr>
        <w:pStyle w:val="PL"/>
      </w:pPr>
    </w:p>
    <w:p w14:paraId="7D3A7AD7" w14:textId="77777777" w:rsidR="00B02215" w:rsidRPr="00630AB6" w:rsidRDefault="00B02215" w:rsidP="00B02215">
      <w:pPr>
        <w:pStyle w:val="PL"/>
      </w:pPr>
      <w:r w:rsidRPr="00630AB6">
        <w:t xml:space="preserve">    patch:</w:t>
      </w:r>
    </w:p>
    <w:p w14:paraId="47878058" w14:textId="77777777" w:rsidR="00B02215" w:rsidRPr="00630AB6" w:rsidRDefault="00B02215" w:rsidP="00B02215">
      <w:pPr>
        <w:pStyle w:val="PL"/>
      </w:pPr>
      <w:r w:rsidRPr="00630AB6">
        <w:t xml:space="preserve">      summary: Updates an already existing S-NSSAIs per TA provided by the NF service consumer (e.g AMF)</w:t>
      </w:r>
    </w:p>
    <w:p w14:paraId="34537BB9" w14:textId="77777777" w:rsidR="00B02215" w:rsidRPr="00630AB6" w:rsidRDefault="00B02215" w:rsidP="00B02215">
      <w:pPr>
        <w:pStyle w:val="PL"/>
      </w:pPr>
      <w:r w:rsidRPr="00630AB6">
        <w:t xml:space="preserve">      tags:</w:t>
      </w:r>
    </w:p>
    <w:p w14:paraId="01BE3430" w14:textId="77777777" w:rsidR="00B02215" w:rsidRPr="00630AB6" w:rsidRDefault="00B02215" w:rsidP="00B02215">
      <w:pPr>
        <w:pStyle w:val="PL"/>
      </w:pPr>
      <w:r w:rsidRPr="00630AB6">
        <w:t xml:space="preserve">        - NF Instance ID (Document)</w:t>
      </w:r>
    </w:p>
    <w:p w14:paraId="78E4CFF4" w14:textId="77777777" w:rsidR="00B02215" w:rsidRPr="00630AB6" w:rsidRDefault="00B02215" w:rsidP="00B02215">
      <w:pPr>
        <w:pStyle w:val="PL"/>
      </w:pPr>
      <w:r w:rsidRPr="00630AB6">
        <w:t xml:space="preserve">      operationId: NSSAIAvailabilityPatch</w:t>
      </w:r>
    </w:p>
    <w:p w14:paraId="7D0ABE86" w14:textId="77777777" w:rsidR="00B02215" w:rsidRPr="00630AB6" w:rsidRDefault="00B02215" w:rsidP="00B02215">
      <w:pPr>
        <w:pStyle w:val="PL"/>
      </w:pPr>
      <w:r w:rsidRPr="00630AB6">
        <w:t xml:space="preserve">      parameters:</w:t>
      </w:r>
    </w:p>
    <w:p w14:paraId="203C0767" w14:textId="77777777" w:rsidR="00B02215" w:rsidRPr="00630AB6" w:rsidRDefault="00B02215" w:rsidP="00B02215">
      <w:pPr>
        <w:pStyle w:val="PL"/>
      </w:pPr>
      <w:r w:rsidRPr="00630AB6">
        <w:t xml:space="preserve">        - name: nfId</w:t>
      </w:r>
    </w:p>
    <w:p w14:paraId="39F4C379" w14:textId="77777777" w:rsidR="00B02215" w:rsidRPr="00630AB6" w:rsidRDefault="00B02215" w:rsidP="00B02215">
      <w:pPr>
        <w:pStyle w:val="PL"/>
      </w:pPr>
      <w:r w:rsidRPr="00630AB6">
        <w:t xml:space="preserve">          in: path</w:t>
      </w:r>
    </w:p>
    <w:p w14:paraId="7DFBD69D" w14:textId="77777777" w:rsidR="00B02215" w:rsidRPr="00630AB6" w:rsidRDefault="00B02215" w:rsidP="00B02215">
      <w:pPr>
        <w:pStyle w:val="PL"/>
      </w:pPr>
      <w:r w:rsidRPr="00630AB6">
        <w:t xml:space="preserve">          description: Identifier of the NF service consumer instance</w:t>
      </w:r>
    </w:p>
    <w:p w14:paraId="41654730" w14:textId="77777777" w:rsidR="00B02215" w:rsidRPr="00630AB6" w:rsidRDefault="00B02215" w:rsidP="00B02215">
      <w:pPr>
        <w:pStyle w:val="PL"/>
      </w:pPr>
      <w:r w:rsidRPr="00630AB6">
        <w:t xml:space="preserve">          required: true</w:t>
      </w:r>
    </w:p>
    <w:p w14:paraId="6568C38B" w14:textId="77777777" w:rsidR="00B02215" w:rsidRPr="00630AB6" w:rsidRDefault="00B02215" w:rsidP="00B02215">
      <w:pPr>
        <w:pStyle w:val="PL"/>
      </w:pPr>
      <w:r w:rsidRPr="00630AB6">
        <w:t xml:space="preserve">          schema:</w:t>
      </w:r>
    </w:p>
    <w:p w14:paraId="7F2293CB" w14:textId="77777777" w:rsidR="00B02215" w:rsidRDefault="00B02215" w:rsidP="00B02215">
      <w:pPr>
        <w:pStyle w:val="PL"/>
      </w:pPr>
      <w:r w:rsidRPr="00630AB6">
        <w:t xml:space="preserve">            type: string</w:t>
      </w:r>
    </w:p>
    <w:p w14:paraId="6C8CCCF4" w14:textId="77777777" w:rsidR="005106A3" w:rsidRPr="00F04D60" w:rsidRDefault="005106A3" w:rsidP="005106A3">
      <w:pPr>
        <w:pStyle w:val="PL"/>
        <w:rPr>
          <w:lang w:val="en-US"/>
        </w:rPr>
      </w:pPr>
      <w:r w:rsidRPr="00F04D60">
        <w:rPr>
          <w:lang w:val="en-US"/>
        </w:rPr>
        <w:t xml:space="preserve">        - name: Content-Encoding</w:t>
      </w:r>
    </w:p>
    <w:p w14:paraId="709F905E" w14:textId="77777777" w:rsidR="005106A3" w:rsidRPr="00F04D60" w:rsidRDefault="005106A3" w:rsidP="005106A3">
      <w:pPr>
        <w:pStyle w:val="PL"/>
        <w:rPr>
          <w:lang w:val="en-US"/>
        </w:rPr>
      </w:pPr>
      <w:r w:rsidRPr="00F04D60">
        <w:rPr>
          <w:lang w:val="en-US"/>
        </w:rPr>
        <w:t xml:space="preserve">          in: header</w:t>
      </w:r>
    </w:p>
    <w:p w14:paraId="34725D5C" w14:textId="77777777" w:rsidR="005106A3" w:rsidRPr="00F04D60" w:rsidRDefault="005106A3" w:rsidP="005106A3">
      <w:pPr>
        <w:pStyle w:val="PL"/>
        <w:rPr>
          <w:lang w:val="en-US"/>
        </w:rPr>
      </w:pPr>
      <w:r w:rsidRPr="00F04D60">
        <w:rPr>
          <w:lang w:val="en-US"/>
        </w:rPr>
        <w:t xml:space="preserve">          description: Content-Encoding, described in IETF RFC 7231</w:t>
      </w:r>
    </w:p>
    <w:p w14:paraId="22746BF7" w14:textId="77777777" w:rsidR="005106A3" w:rsidRPr="00F04D60" w:rsidRDefault="005106A3" w:rsidP="005106A3">
      <w:pPr>
        <w:pStyle w:val="PL"/>
        <w:rPr>
          <w:lang w:val="en-US"/>
        </w:rPr>
      </w:pPr>
      <w:r w:rsidRPr="00F04D60">
        <w:rPr>
          <w:lang w:val="en-US"/>
        </w:rPr>
        <w:lastRenderedPageBreak/>
        <w:t xml:space="preserve">          schema:</w:t>
      </w:r>
    </w:p>
    <w:p w14:paraId="675E9887" w14:textId="77777777" w:rsidR="005106A3" w:rsidRPr="00F04D60" w:rsidRDefault="005106A3" w:rsidP="005106A3">
      <w:pPr>
        <w:pStyle w:val="PL"/>
        <w:rPr>
          <w:lang w:val="en-US"/>
        </w:rPr>
      </w:pPr>
      <w:r w:rsidRPr="00F04D60">
        <w:rPr>
          <w:lang w:val="en-US"/>
        </w:rPr>
        <w:t xml:space="preserve">            type: string</w:t>
      </w:r>
    </w:p>
    <w:p w14:paraId="330E5CEB" w14:textId="77777777" w:rsidR="005106A3" w:rsidRPr="00F04D60" w:rsidRDefault="005106A3" w:rsidP="005106A3">
      <w:pPr>
        <w:pStyle w:val="PL"/>
        <w:rPr>
          <w:lang w:val="en-US"/>
        </w:rPr>
      </w:pPr>
      <w:r w:rsidRPr="00F04D60">
        <w:rPr>
          <w:lang w:val="en-US"/>
        </w:rPr>
        <w:t xml:space="preserve">        - name: Accept-Encoding</w:t>
      </w:r>
    </w:p>
    <w:p w14:paraId="490F7019" w14:textId="77777777" w:rsidR="005106A3" w:rsidRPr="00F04D60" w:rsidRDefault="005106A3" w:rsidP="005106A3">
      <w:pPr>
        <w:pStyle w:val="PL"/>
        <w:rPr>
          <w:lang w:val="en-US"/>
        </w:rPr>
      </w:pPr>
      <w:r w:rsidRPr="00F04D60">
        <w:rPr>
          <w:lang w:val="en-US"/>
        </w:rPr>
        <w:t xml:space="preserve">          in: header</w:t>
      </w:r>
    </w:p>
    <w:p w14:paraId="704C48EB" w14:textId="77777777" w:rsidR="005106A3" w:rsidRPr="00F04D60" w:rsidRDefault="005106A3" w:rsidP="005106A3">
      <w:pPr>
        <w:pStyle w:val="PL"/>
        <w:rPr>
          <w:lang w:val="en-US"/>
        </w:rPr>
      </w:pPr>
      <w:r w:rsidRPr="00F04D60">
        <w:rPr>
          <w:lang w:val="en-US"/>
        </w:rPr>
        <w:t xml:space="preserve">          description: Accept-Encoding, described in IETF RFC 7231</w:t>
      </w:r>
    </w:p>
    <w:p w14:paraId="39965768" w14:textId="77777777" w:rsidR="005106A3" w:rsidRPr="00F04D60" w:rsidRDefault="005106A3" w:rsidP="005106A3">
      <w:pPr>
        <w:pStyle w:val="PL"/>
        <w:rPr>
          <w:lang w:val="en-US"/>
        </w:rPr>
      </w:pPr>
      <w:r w:rsidRPr="00F04D60">
        <w:rPr>
          <w:lang w:val="en-US"/>
        </w:rPr>
        <w:t xml:space="preserve">          schema:</w:t>
      </w:r>
    </w:p>
    <w:p w14:paraId="57A40A52" w14:textId="77777777" w:rsidR="005106A3" w:rsidRPr="00630AB6" w:rsidRDefault="005106A3" w:rsidP="005106A3">
      <w:pPr>
        <w:pStyle w:val="PL"/>
      </w:pPr>
      <w:r w:rsidRPr="00F04D60">
        <w:rPr>
          <w:lang w:val="en-US"/>
        </w:rPr>
        <w:t xml:space="preserve">            type: string</w:t>
      </w:r>
    </w:p>
    <w:p w14:paraId="4B2CC7F3" w14:textId="77777777" w:rsidR="00B02215" w:rsidRPr="00630AB6" w:rsidRDefault="00B02215" w:rsidP="00B02215">
      <w:pPr>
        <w:pStyle w:val="PL"/>
      </w:pPr>
      <w:r w:rsidRPr="00630AB6">
        <w:t xml:space="preserve">      requestBody:</w:t>
      </w:r>
    </w:p>
    <w:p w14:paraId="0FFF9F27" w14:textId="77777777" w:rsidR="00B02215" w:rsidRPr="00630AB6" w:rsidRDefault="00B02215" w:rsidP="00B02215">
      <w:pPr>
        <w:pStyle w:val="PL"/>
      </w:pPr>
      <w:r w:rsidRPr="00630AB6">
        <w:t xml:space="preserve">        description: JSON Patch instructions to update at the NSSF, the S-NSSAIs supported per TA</w:t>
      </w:r>
    </w:p>
    <w:p w14:paraId="5C8967E5" w14:textId="77777777" w:rsidR="00B02215" w:rsidRPr="00630AB6" w:rsidRDefault="00B02215" w:rsidP="00B02215">
      <w:pPr>
        <w:pStyle w:val="PL"/>
      </w:pPr>
      <w:r w:rsidRPr="00630AB6">
        <w:t xml:space="preserve">        required: true</w:t>
      </w:r>
    </w:p>
    <w:p w14:paraId="1E639608" w14:textId="77777777" w:rsidR="00B02215" w:rsidRPr="00630AB6" w:rsidRDefault="00B02215" w:rsidP="00B02215">
      <w:pPr>
        <w:pStyle w:val="PL"/>
      </w:pPr>
      <w:r w:rsidRPr="00630AB6">
        <w:t xml:space="preserve">        content:</w:t>
      </w:r>
    </w:p>
    <w:p w14:paraId="6D7F8293" w14:textId="77777777" w:rsidR="00B02215" w:rsidRPr="00630AB6" w:rsidRDefault="00B02215" w:rsidP="00B02215">
      <w:pPr>
        <w:pStyle w:val="PL"/>
      </w:pPr>
      <w:r w:rsidRPr="00630AB6">
        <w:t xml:space="preserve">          application/json-patch+json::</w:t>
      </w:r>
    </w:p>
    <w:p w14:paraId="4FC14128" w14:textId="77777777" w:rsidR="00B02215" w:rsidRPr="00630AB6" w:rsidRDefault="00B02215" w:rsidP="00B02215">
      <w:pPr>
        <w:pStyle w:val="PL"/>
      </w:pPr>
      <w:r w:rsidRPr="00630AB6">
        <w:t xml:space="preserve">            schema:</w:t>
      </w:r>
    </w:p>
    <w:p w14:paraId="43ED69D5" w14:textId="77777777" w:rsidR="00B02215" w:rsidRPr="00630AB6" w:rsidRDefault="00B02215" w:rsidP="00B02215">
      <w:pPr>
        <w:pStyle w:val="PL"/>
      </w:pPr>
      <w:r w:rsidRPr="00630AB6">
        <w:t xml:space="preserve">              $ref: '#/components/schemas/PatchDocument'</w:t>
      </w:r>
    </w:p>
    <w:p w14:paraId="0601E31B" w14:textId="77777777" w:rsidR="00B02215" w:rsidRPr="00630AB6" w:rsidRDefault="00B02215" w:rsidP="00B02215">
      <w:pPr>
        <w:pStyle w:val="PL"/>
      </w:pPr>
    </w:p>
    <w:p w14:paraId="1172244E" w14:textId="77777777" w:rsidR="00B02215" w:rsidRPr="00630AB6" w:rsidRDefault="00B02215" w:rsidP="00B02215">
      <w:pPr>
        <w:pStyle w:val="PL"/>
      </w:pPr>
      <w:r w:rsidRPr="00630AB6">
        <w:t xml:space="preserve">      responses:</w:t>
      </w:r>
    </w:p>
    <w:p w14:paraId="62E77F3A" w14:textId="77777777" w:rsidR="00B02215" w:rsidRPr="00630AB6" w:rsidRDefault="00B02215" w:rsidP="00B02215">
      <w:pPr>
        <w:pStyle w:val="PL"/>
      </w:pPr>
      <w:r w:rsidRPr="00630AB6">
        <w:t xml:space="preserve">        '200':</w:t>
      </w:r>
    </w:p>
    <w:p w14:paraId="6608CB6E" w14:textId="77777777" w:rsidR="00B02215" w:rsidRPr="00630AB6" w:rsidRDefault="00B02215" w:rsidP="00B02215">
      <w:pPr>
        <w:pStyle w:val="PL"/>
      </w:pPr>
      <w:r w:rsidRPr="00630AB6">
        <w:t xml:space="preserve">          description: OK (Successful update of SNSSAI information per TA)</w:t>
      </w:r>
    </w:p>
    <w:p w14:paraId="7A71225C" w14:textId="77777777" w:rsidR="00B02215" w:rsidRPr="00630AB6" w:rsidRDefault="00B02215" w:rsidP="00B02215">
      <w:pPr>
        <w:pStyle w:val="PL"/>
      </w:pPr>
      <w:r w:rsidRPr="00630AB6">
        <w:t xml:space="preserve">          content:</w:t>
      </w:r>
    </w:p>
    <w:p w14:paraId="614016BC" w14:textId="77777777" w:rsidR="00B02215" w:rsidRPr="00630AB6" w:rsidRDefault="00B02215" w:rsidP="00B02215">
      <w:pPr>
        <w:pStyle w:val="PL"/>
      </w:pPr>
      <w:r w:rsidRPr="00630AB6">
        <w:t xml:space="preserve">            application/json:</w:t>
      </w:r>
    </w:p>
    <w:p w14:paraId="72B5191D" w14:textId="77777777" w:rsidR="00B02215" w:rsidRPr="00630AB6" w:rsidRDefault="00B02215" w:rsidP="00B02215">
      <w:pPr>
        <w:pStyle w:val="PL"/>
      </w:pPr>
      <w:r w:rsidRPr="00630AB6">
        <w:t xml:space="preserve">              schema:</w:t>
      </w:r>
    </w:p>
    <w:p w14:paraId="2891602D" w14:textId="77777777" w:rsidR="00B02215" w:rsidRDefault="00B02215" w:rsidP="00B02215">
      <w:pPr>
        <w:pStyle w:val="PL"/>
      </w:pPr>
      <w:r w:rsidRPr="00630AB6">
        <w:t xml:space="preserve">                $ref: '#/components/schemas/AuthorizedNssaiAvailabilityInfo'</w:t>
      </w:r>
    </w:p>
    <w:p w14:paraId="6C2374E3" w14:textId="77777777" w:rsidR="005106A3" w:rsidRPr="00F04D60" w:rsidRDefault="005106A3" w:rsidP="005106A3">
      <w:pPr>
        <w:pStyle w:val="PL"/>
      </w:pPr>
      <w:r w:rsidRPr="00821B5C">
        <w:t xml:space="preserve">          </w:t>
      </w:r>
      <w:r w:rsidRPr="00F04D60">
        <w:t>headers:</w:t>
      </w:r>
    </w:p>
    <w:p w14:paraId="274820CD" w14:textId="77777777" w:rsidR="005106A3" w:rsidRPr="00F04D60" w:rsidRDefault="005106A3" w:rsidP="005106A3">
      <w:pPr>
        <w:pStyle w:val="PL"/>
      </w:pPr>
      <w:r w:rsidRPr="00821B5C">
        <w:t xml:space="preserve">            </w:t>
      </w:r>
      <w:r w:rsidRPr="00F04D60">
        <w:rPr>
          <w:lang w:val="en-US"/>
        </w:rPr>
        <w:t>Accept-Encoding</w:t>
      </w:r>
      <w:r w:rsidRPr="00F04D60">
        <w:t>:</w:t>
      </w:r>
    </w:p>
    <w:p w14:paraId="151F2786"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673C0B5B" w14:textId="77777777" w:rsidR="005106A3" w:rsidRPr="00F04D60" w:rsidRDefault="005106A3" w:rsidP="005106A3">
      <w:pPr>
        <w:pStyle w:val="PL"/>
      </w:pPr>
      <w:r w:rsidRPr="00821B5C">
        <w:t xml:space="preserve">              </w:t>
      </w:r>
      <w:r w:rsidRPr="00F04D60">
        <w:t>schema:</w:t>
      </w:r>
    </w:p>
    <w:p w14:paraId="058C8D6F" w14:textId="77777777" w:rsidR="005106A3" w:rsidRPr="00F04D60" w:rsidRDefault="005106A3" w:rsidP="005106A3">
      <w:pPr>
        <w:pStyle w:val="PL"/>
      </w:pPr>
      <w:r w:rsidRPr="00821B5C">
        <w:t xml:space="preserve">                </w:t>
      </w:r>
      <w:r w:rsidRPr="00F04D60">
        <w:t>type: string</w:t>
      </w:r>
    </w:p>
    <w:p w14:paraId="7C1A99F6" w14:textId="77777777" w:rsidR="005106A3" w:rsidRPr="00F04D60" w:rsidRDefault="005106A3" w:rsidP="005106A3">
      <w:pPr>
        <w:pStyle w:val="PL"/>
      </w:pPr>
      <w:r w:rsidRPr="00F04D60">
        <w:t xml:space="preserve">            </w:t>
      </w:r>
      <w:r w:rsidRPr="00F04D60">
        <w:rPr>
          <w:lang w:val="en-US"/>
        </w:rPr>
        <w:t>Content-Encoding</w:t>
      </w:r>
      <w:r w:rsidRPr="00F04D60">
        <w:t>:</w:t>
      </w:r>
    </w:p>
    <w:p w14:paraId="23916CE1"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1D0AA69E" w14:textId="77777777" w:rsidR="005106A3" w:rsidRPr="00F04D60" w:rsidRDefault="005106A3" w:rsidP="005106A3">
      <w:pPr>
        <w:pStyle w:val="PL"/>
      </w:pPr>
      <w:r w:rsidRPr="00F04D60">
        <w:t xml:space="preserve">              schema:</w:t>
      </w:r>
    </w:p>
    <w:p w14:paraId="3CA6BBB0" w14:textId="77777777" w:rsidR="005106A3" w:rsidRDefault="005106A3" w:rsidP="005106A3">
      <w:pPr>
        <w:pStyle w:val="PL"/>
      </w:pPr>
      <w:r w:rsidRPr="00F04D60">
        <w:t xml:space="preserve">                type: string</w:t>
      </w:r>
    </w:p>
    <w:p w14:paraId="637B22EE" w14:textId="77777777" w:rsidR="002679FA" w:rsidRDefault="002679FA" w:rsidP="002679FA">
      <w:pPr>
        <w:pStyle w:val="PL"/>
      </w:pPr>
      <w:r>
        <w:t xml:space="preserve">        '204':</w:t>
      </w:r>
    </w:p>
    <w:p w14:paraId="05F7F60E" w14:textId="77777777" w:rsidR="002679FA" w:rsidRDefault="002679FA" w:rsidP="002679FA">
      <w:pPr>
        <w:pStyle w:val="PL"/>
      </w:pPr>
      <w:r>
        <w:t xml:space="preserve">          description: No Content (No supported slices after Successful update)</w:t>
      </w:r>
    </w:p>
    <w:p w14:paraId="14A738A7" w14:textId="77777777"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14:paraId="6E350FAB" w14:textId="77777777" w:rsidR="006A03D8" w:rsidRDefault="006A03D8" w:rsidP="006A03D8">
      <w:pPr>
        <w:pStyle w:val="PL"/>
        <w:rPr>
          <w:lang w:val="en-US"/>
        </w:rPr>
      </w:pPr>
      <w:r w:rsidRPr="002E5CBA">
        <w:rPr>
          <w:lang w:val="en-US"/>
        </w:rPr>
        <w:t xml:space="preserve">          description: </w:t>
      </w:r>
      <w:r>
        <w:rPr>
          <w:lang w:val="en-US"/>
        </w:rPr>
        <w:t>temporary redirect</w:t>
      </w:r>
    </w:p>
    <w:p w14:paraId="04A70B63" w14:textId="77777777" w:rsidR="006A03D8" w:rsidRPr="003B2883" w:rsidRDefault="006A03D8" w:rsidP="006A03D8">
      <w:pPr>
        <w:pStyle w:val="PL"/>
      </w:pPr>
      <w:r w:rsidRPr="003B2883">
        <w:t xml:space="preserve">          content:</w:t>
      </w:r>
    </w:p>
    <w:p w14:paraId="176C769C" w14:textId="77777777" w:rsidR="006A03D8" w:rsidRPr="003B2883" w:rsidRDefault="006A03D8" w:rsidP="006A03D8">
      <w:pPr>
        <w:pStyle w:val="PL"/>
      </w:pPr>
      <w:r w:rsidRPr="003B2883">
        <w:t xml:space="preserve">            application/problem+json:</w:t>
      </w:r>
    </w:p>
    <w:p w14:paraId="370F0781" w14:textId="77777777" w:rsidR="006A03D8" w:rsidRPr="003B2883" w:rsidRDefault="006A03D8" w:rsidP="006A03D8">
      <w:pPr>
        <w:pStyle w:val="PL"/>
      </w:pPr>
      <w:r w:rsidRPr="003B2883">
        <w:t xml:space="preserve">              schema:</w:t>
      </w:r>
    </w:p>
    <w:p w14:paraId="569FA89E" w14:textId="77777777" w:rsidR="006A03D8" w:rsidRPr="003B2883" w:rsidRDefault="006A03D8" w:rsidP="006A03D8">
      <w:pPr>
        <w:pStyle w:val="PL"/>
      </w:pPr>
      <w:r w:rsidRPr="003B2883">
        <w:t xml:space="preserve">                $ref: 'TS29571_CommonData.yaml#/components/schemas/ProblemDetails'</w:t>
      </w:r>
    </w:p>
    <w:p w14:paraId="46149D8C" w14:textId="77777777" w:rsidR="006A03D8" w:rsidRDefault="006A03D8" w:rsidP="006A03D8">
      <w:pPr>
        <w:pStyle w:val="PL"/>
      </w:pPr>
      <w:r>
        <w:t xml:space="preserve">          headers:</w:t>
      </w:r>
    </w:p>
    <w:p w14:paraId="1FECF022" w14:textId="77777777" w:rsidR="006A03D8" w:rsidRDefault="006A03D8" w:rsidP="006A03D8">
      <w:pPr>
        <w:pStyle w:val="PL"/>
      </w:pPr>
      <w:r>
        <w:t xml:space="preserve">          </w:t>
      </w:r>
      <w:r>
        <w:rPr>
          <w:rFonts w:hint="eastAsia"/>
          <w:lang w:eastAsia="zh-CN"/>
        </w:rPr>
        <w:t xml:space="preserve">  </w:t>
      </w:r>
      <w:r>
        <w:t>Location:</w:t>
      </w:r>
    </w:p>
    <w:p w14:paraId="5FC50DE2"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25B28686" w14:textId="77777777" w:rsidR="006A03D8" w:rsidRDefault="006A03D8" w:rsidP="006A03D8">
      <w:pPr>
        <w:pStyle w:val="PL"/>
      </w:pPr>
      <w:r>
        <w:t xml:space="preserve">          </w:t>
      </w:r>
      <w:r>
        <w:rPr>
          <w:rFonts w:hint="eastAsia"/>
          <w:lang w:eastAsia="zh-CN"/>
        </w:rPr>
        <w:t xml:space="preserve">    </w:t>
      </w:r>
      <w:r>
        <w:t>required: true</w:t>
      </w:r>
    </w:p>
    <w:p w14:paraId="4CDF79FA" w14:textId="77777777" w:rsidR="006A03D8" w:rsidRDefault="006A03D8" w:rsidP="006A03D8">
      <w:pPr>
        <w:pStyle w:val="PL"/>
      </w:pPr>
      <w:r>
        <w:t xml:space="preserve">          </w:t>
      </w:r>
      <w:r>
        <w:rPr>
          <w:rFonts w:hint="eastAsia"/>
          <w:lang w:eastAsia="zh-CN"/>
        </w:rPr>
        <w:t xml:space="preserve">    </w:t>
      </w:r>
      <w:r>
        <w:t>schema:</w:t>
      </w:r>
    </w:p>
    <w:p w14:paraId="3457479C" w14:textId="77777777" w:rsidR="006A03D8" w:rsidRPr="002E5CBA" w:rsidRDefault="006A03D8" w:rsidP="006A03D8">
      <w:pPr>
        <w:pStyle w:val="PL"/>
        <w:rPr>
          <w:lang w:val="en-US" w:eastAsia="zh-CN"/>
        </w:rPr>
      </w:pPr>
      <w:r>
        <w:t xml:space="preserve">          </w:t>
      </w:r>
      <w:r>
        <w:rPr>
          <w:rFonts w:hint="eastAsia"/>
          <w:lang w:eastAsia="zh-CN"/>
        </w:rPr>
        <w:t xml:space="preserve">      </w:t>
      </w:r>
      <w:r>
        <w:t>type: string</w:t>
      </w:r>
    </w:p>
    <w:p w14:paraId="1362F2B5" w14:textId="77777777" w:rsidR="006A03D8" w:rsidRPr="007C1613" w:rsidRDefault="006A03D8" w:rsidP="006A03D8">
      <w:pPr>
        <w:pStyle w:val="PL"/>
        <w:rPr>
          <w:lang w:val="en-US"/>
        </w:rPr>
      </w:pPr>
      <w:r w:rsidRPr="007C1613">
        <w:rPr>
          <w:lang w:val="en-US"/>
        </w:rPr>
        <w:t xml:space="preserve">            3gpp-Sbi-Target-Nf-Id:</w:t>
      </w:r>
    </w:p>
    <w:p w14:paraId="5605C4B9"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3658C52C" w14:textId="77777777" w:rsidR="006A03D8" w:rsidRPr="007C1613" w:rsidRDefault="006A03D8" w:rsidP="006A03D8">
      <w:pPr>
        <w:pStyle w:val="PL"/>
        <w:rPr>
          <w:lang w:val="en-US"/>
        </w:rPr>
      </w:pPr>
      <w:r w:rsidRPr="007C1613">
        <w:rPr>
          <w:lang w:val="en-US"/>
        </w:rPr>
        <w:t xml:space="preserve">              schema:</w:t>
      </w:r>
    </w:p>
    <w:p w14:paraId="06910C45" w14:textId="77777777" w:rsidR="006A03D8" w:rsidRDefault="006A03D8" w:rsidP="006A03D8">
      <w:pPr>
        <w:pStyle w:val="PL"/>
        <w:rPr>
          <w:lang w:val="en-US"/>
        </w:rPr>
      </w:pPr>
      <w:r w:rsidRPr="007C1613">
        <w:rPr>
          <w:lang w:val="en-US"/>
        </w:rPr>
        <w:t xml:space="preserve">                type: string</w:t>
      </w:r>
    </w:p>
    <w:p w14:paraId="05905A08" w14:textId="77777777" w:rsidR="006A03D8" w:rsidRPr="00046E6A" w:rsidRDefault="006A03D8" w:rsidP="006A03D8">
      <w:pPr>
        <w:pStyle w:val="PL"/>
        <w:rPr>
          <w:lang w:val="en-US"/>
        </w:rPr>
      </w:pPr>
      <w:r w:rsidRPr="00046E6A">
        <w:rPr>
          <w:lang w:val="en-US"/>
        </w:rPr>
        <w:t xml:space="preserve">        '308':</w:t>
      </w:r>
    </w:p>
    <w:p w14:paraId="0DDAA9C5" w14:textId="77777777" w:rsidR="006A03D8" w:rsidRDefault="006A03D8" w:rsidP="006A03D8">
      <w:pPr>
        <w:pStyle w:val="PL"/>
        <w:rPr>
          <w:lang w:val="en-US"/>
        </w:rPr>
      </w:pPr>
      <w:r w:rsidRPr="00046E6A">
        <w:rPr>
          <w:lang w:val="en-US"/>
        </w:rPr>
        <w:t xml:space="preserve">          description: permanent redirect</w:t>
      </w:r>
    </w:p>
    <w:p w14:paraId="18AF9B46" w14:textId="77777777" w:rsidR="006A03D8" w:rsidRPr="003B2883" w:rsidRDefault="006A03D8" w:rsidP="006A03D8">
      <w:pPr>
        <w:pStyle w:val="PL"/>
      </w:pPr>
      <w:r w:rsidRPr="003B2883">
        <w:t xml:space="preserve">          content:</w:t>
      </w:r>
    </w:p>
    <w:p w14:paraId="23E48274" w14:textId="77777777" w:rsidR="006A03D8" w:rsidRPr="003B2883" w:rsidRDefault="006A03D8" w:rsidP="006A03D8">
      <w:pPr>
        <w:pStyle w:val="PL"/>
      </w:pPr>
      <w:r w:rsidRPr="003B2883">
        <w:t xml:space="preserve">            application/problem+json:</w:t>
      </w:r>
    </w:p>
    <w:p w14:paraId="106D748F" w14:textId="77777777" w:rsidR="006A03D8" w:rsidRPr="003B2883" w:rsidRDefault="006A03D8" w:rsidP="006A03D8">
      <w:pPr>
        <w:pStyle w:val="PL"/>
      </w:pPr>
      <w:r w:rsidRPr="003B2883">
        <w:t xml:space="preserve">              schema:</w:t>
      </w:r>
    </w:p>
    <w:p w14:paraId="521D5250" w14:textId="77777777" w:rsidR="006A03D8" w:rsidRPr="003B2883" w:rsidRDefault="006A03D8" w:rsidP="006A03D8">
      <w:pPr>
        <w:pStyle w:val="PL"/>
      </w:pPr>
      <w:r w:rsidRPr="003B2883">
        <w:t xml:space="preserve">                $ref: 'TS29571_CommonData.yaml#/components/schemas/ProblemDetails'</w:t>
      </w:r>
    </w:p>
    <w:p w14:paraId="49EBA206" w14:textId="77777777" w:rsidR="006A03D8" w:rsidRDefault="006A03D8" w:rsidP="006A03D8">
      <w:pPr>
        <w:pStyle w:val="PL"/>
      </w:pPr>
      <w:r>
        <w:t xml:space="preserve">          headers:</w:t>
      </w:r>
    </w:p>
    <w:p w14:paraId="6FB3ADA6" w14:textId="77777777" w:rsidR="006A03D8" w:rsidRDefault="006A03D8" w:rsidP="006A03D8">
      <w:pPr>
        <w:pStyle w:val="PL"/>
      </w:pPr>
      <w:r>
        <w:t xml:space="preserve">          </w:t>
      </w:r>
      <w:r>
        <w:rPr>
          <w:rFonts w:hint="eastAsia"/>
          <w:lang w:eastAsia="zh-CN"/>
        </w:rPr>
        <w:t xml:space="preserve">  </w:t>
      </w:r>
      <w:r>
        <w:t>Location:</w:t>
      </w:r>
    </w:p>
    <w:p w14:paraId="5B19A19B"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01598B28" w14:textId="77777777" w:rsidR="006A03D8" w:rsidRDefault="006A03D8" w:rsidP="006A03D8">
      <w:pPr>
        <w:pStyle w:val="PL"/>
      </w:pPr>
      <w:r>
        <w:t xml:space="preserve">          </w:t>
      </w:r>
      <w:r>
        <w:rPr>
          <w:rFonts w:hint="eastAsia"/>
          <w:lang w:eastAsia="zh-CN"/>
        </w:rPr>
        <w:t xml:space="preserve">    </w:t>
      </w:r>
      <w:r>
        <w:t>required: true</w:t>
      </w:r>
    </w:p>
    <w:p w14:paraId="633C3AD2" w14:textId="77777777" w:rsidR="006A03D8" w:rsidRDefault="006A03D8" w:rsidP="006A03D8">
      <w:pPr>
        <w:pStyle w:val="PL"/>
      </w:pPr>
      <w:r>
        <w:t xml:space="preserve">          </w:t>
      </w:r>
      <w:r>
        <w:rPr>
          <w:rFonts w:hint="eastAsia"/>
          <w:lang w:eastAsia="zh-CN"/>
        </w:rPr>
        <w:t xml:space="preserve">    </w:t>
      </w:r>
      <w:r>
        <w:t>schema:</w:t>
      </w:r>
    </w:p>
    <w:p w14:paraId="18A97A76" w14:textId="77777777" w:rsidR="006A03D8" w:rsidRDefault="006A03D8" w:rsidP="006A03D8">
      <w:pPr>
        <w:pStyle w:val="PL"/>
        <w:rPr>
          <w:lang w:val="en-US" w:eastAsia="zh-CN"/>
        </w:rPr>
      </w:pPr>
      <w:r>
        <w:t xml:space="preserve">          </w:t>
      </w:r>
      <w:r>
        <w:rPr>
          <w:rFonts w:hint="eastAsia"/>
          <w:lang w:eastAsia="zh-CN"/>
        </w:rPr>
        <w:t xml:space="preserve">      </w:t>
      </w:r>
      <w:r>
        <w:t>type: string</w:t>
      </w:r>
    </w:p>
    <w:p w14:paraId="38CBBC96" w14:textId="77777777" w:rsidR="006A03D8" w:rsidRPr="007C1613" w:rsidRDefault="006A03D8" w:rsidP="006A03D8">
      <w:pPr>
        <w:pStyle w:val="PL"/>
        <w:rPr>
          <w:lang w:val="en-US"/>
        </w:rPr>
      </w:pPr>
      <w:r w:rsidRPr="007C1613">
        <w:rPr>
          <w:lang w:val="en-US"/>
        </w:rPr>
        <w:t xml:space="preserve">            3gpp-Sbi-Target-Nf-Id:</w:t>
      </w:r>
    </w:p>
    <w:p w14:paraId="7B0E9769"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79D39DF0" w14:textId="77777777" w:rsidR="006A03D8" w:rsidRPr="007C1613" w:rsidRDefault="006A03D8" w:rsidP="006A03D8">
      <w:pPr>
        <w:pStyle w:val="PL"/>
        <w:rPr>
          <w:lang w:val="en-US"/>
        </w:rPr>
      </w:pPr>
      <w:r w:rsidRPr="007C1613">
        <w:rPr>
          <w:lang w:val="en-US"/>
        </w:rPr>
        <w:t xml:space="preserve">              schema:</w:t>
      </w:r>
    </w:p>
    <w:p w14:paraId="465EF7B3" w14:textId="77777777" w:rsidR="006A03D8" w:rsidRDefault="006A03D8" w:rsidP="006A03D8">
      <w:pPr>
        <w:pStyle w:val="PL"/>
      </w:pPr>
      <w:r w:rsidRPr="007C1613">
        <w:rPr>
          <w:lang w:val="en-US"/>
        </w:rPr>
        <w:t xml:space="preserve">                type: string</w:t>
      </w:r>
    </w:p>
    <w:p w14:paraId="44515D14" w14:textId="77777777" w:rsidR="00B02215" w:rsidRDefault="00B02215" w:rsidP="00B02215">
      <w:pPr>
        <w:pStyle w:val="PL"/>
        <w:rPr>
          <w:lang w:val="en-US"/>
        </w:rPr>
      </w:pPr>
      <w:r>
        <w:rPr>
          <w:lang w:val="en-US"/>
        </w:rPr>
        <w:t xml:space="preserve">        '400':</w:t>
      </w:r>
    </w:p>
    <w:p w14:paraId="006C93F3"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60746FEC" w14:textId="77777777" w:rsidR="00B02215" w:rsidRDefault="00B02215" w:rsidP="00B02215">
      <w:pPr>
        <w:pStyle w:val="PL"/>
        <w:rPr>
          <w:lang w:val="en-US"/>
        </w:rPr>
      </w:pPr>
      <w:r>
        <w:rPr>
          <w:lang w:val="en-US"/>
        </w:rPr>
        <w:t xml:space="preserve">        '401':</w:t>
      </w:r>
    </w:p>
    <w:p w14:paraId="6DF695B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7DB5345" w14:textId="77777777" w:rsidR="00B02215" w:rsidRDefault="00B02215" w:rsidP="00B02215">
      <w:pPr>
        <w:pStyle w:val="PL"/>
      </w:pPr>
      <w:r w:rsidRPr="00630AB6">
        <w:t xml:space="preserve">        '403':</w:t>
      </w:r>
    </w:p>
    <w:p w14:paraId="24164F3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6E9BFF5" w14:textId="77777777" w:rsidR="00B02215" w:rsidRPr="00630AB6" w:rsidRDefault="00B02215" w:rsidP="00B02215">
      <w:pPr>
        <w:pStyle w:val="PL"/>
      </w:pPr>
    </w:p>
    <w:p w14:paraId="5075DEB6" w14:textId="77777777" w:rsidR="00B02215" w:rsidRDefault="00B02215" w:rsidP="00B02215">
      <w:pPr>
        <w:pStyle w:val="PL"/>
      </w:pPr>
      <w:r w:rsidRPr="00630AB6">
        <w:t xml:space="preserve">        '404':</w:t>
      </w:r>
    </w:p>
    <w:p w14:paraId="54EDDB9C"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40ED44D" w14:textId="77777777" w:rsidR="00B02215" w:rsidRPr="00630AB6" w:rsidRDefault="00B02215" w:rsidP="00B02215">
      <w:pPr>
        <w:pStyle w:val="PL"/>
      </w:pPr>
    </w:p>
    <w:p w14:paraId="07F365A4" w14:textId="77777777" w:rsidR="00B02215" w:rsidRDefault="00B02215" w:rsidP="00B02215">
      <w:pPr>
        <w:pStyle w:val="PL"/>
        <w:rPr>
          <w:lang w:val="en-US"/>
        </w:rPr>
      </w:pPr>
      <w:r>
        <w:rPr>
          <w:lang w:val="en-US"/>
        </w:rPr>
        <w:t xml:space="preserve">        '411':</w:t>
      </w:r>
    </w:p>
    <w:p w14:paraId="1F8F0BF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DCBA05B" w14:textId="77777777" w:rsidR="00B02215" w:rsidRDefault="00B02215" w:rsidP="00B02215">
      <w:pPr>
        <w:pStyle w:val="PL"/>
        <w:rPr>
          <w:lang w:val="en-US"/>
        </w:rPr>
      </w:pPr>
      <w:r>
        <w:rPr>
          <w:lang w:val="en-US"/>
        </w:rPr>
        <w:t xml:space="preserve">        '413':</w:t>
      </w:r>
    </w:p>
    <w:p w14:paraId="17D3ACC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2E9859D0" w14:textId="77777777" w:rsidR="00B02215" w:rsidRDefault="00B02215" w:rsidP="00B02215">
      <w:pPr>
        <w:pStyle w:val="PL"/>
        <w:rPr>
          <w:lang w:val="en-US"/>
        </w:rPr>
      </w:pPr>
      <w:r>
        <w:rPr>
          <w:lang w:val="en-US"/>
        </w:rPr>
        <w:t xml:space="preserve">        '415':</w:t>
      </w:r>
    </w:p>
    <w:p w14:paraId="25BA3C4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4A76713" w14:textId="77777777" w:rsidR="00B02215" w:rsidRDefault="00B02215" w:rsidP="00B02215">
      <w:pPr>
        <w:pStyle w:val="PL"/>
      </w:pPr>
      <w:r>
        <w:t xml:space="preserve">        '429</w:t>
      </w:r>
      <w:r w:rsidRPr="00630AB6">
        <w:t>':</w:t>
      </w:r>
    </w:p>
    <w:p w14:paraId="552A4AB3"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280862D" w14:textId="77777777" w:rsidR="00B02215" w:rsidRDefault="00B02215" w:rsidP="00B02215">
      <w:pPr>
        <w:pStyle w:val="PL"/>
        <w:rPr>
          <w:lang w:val="en-US"/>
        </w:rPr>
      </w:pPr>
      <w:r w:rsidRPr="002E5CBA">
        <w:rPr>
          <w:lang w:val="en-US"/>
        </w:rPr>
        <w:t xml:space="preserve">        </w:t>
      </w:r>
      <w:r>
        <w:rPr>
          <w:lang w:val="en-US"/>
        </w:rPr>
        <w:t>'500':</w:t>
      </w:r>
    </w:p>
    <w:p w14:paraId="27A83B53"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7BF8A3DC" w14:textId="77777777" w:rsidR="00B02215" w:rsidRDefault="00B02215" w:rsidP="00B02215">
      <w:pPr>
        <w:pStyle w:val="PL"/>
        <w:rPr>
          <w:lang w:val="en-US"/>
        </w:rPr>
      </w:pPr>
      <w:r w:rsidRPr="002E5CBA">
        <w:rPr>
          <w:lang w:val="en-US"/>
        </w:rPr>
        <w:t xml:space="preserve">        </w:t>
      </w:r>
      <w:r>
        <w:rPr>
          <w:lang w:val="en-US"/>
        </w:rPr>
        <w:t>'503':</w:t>
      </w:r>
    </w:p>
    <w:p w14:paraId="0CB31E6B"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4EA2AD23" w14:textId="77777777" w:rsidR="00B02215" w:rsidRPr="00630AB6" w:rsidRDefault="00B02215" w:rsidP="00B02215">
      <w:pPr>
        <w:pStyle w:val="PL"/>
      </w:pPr>
      <w:r w:rsidRPr="00630AB6">
        <w:t xml:space="preserve">        default:</w:t>
      </w:r>
    </w:p>
    <w:p w14:paraId="51D8EF61" w14:textId="77777777" w:rsidR="00B02215" w:rsidRPr="00630AB6" w:rsidRDefault="00B02215" w:rsidP="00B02215">
      <w:pPr>
        <w:pStyle w:val="PL"/>
      </w:pPr>
      <w:r w:rsidRPr="00630AB6">
        <w:t xml:space="preserve">          description: Unexpected error</w:t>
      </w:r>
    </w:p>
    <w:p w14:paraId="0A644A03" w14:textId="77777777" w:rsidR="00B02215" w:rsidRPr="00630AB6" w:rsidRDefault="00B02215" w:rsidP="00B02215">
      <w:pPr>
        <w:pStyle w:val="PL"/>
      </w:pPr>
    </w:p>
    <w:p w14:paraId="44780C89" w14:textId="77777777" w:rsidR="00B02215" w:rsidRPr="00630AB6" w:rsidRDefault="00B02215" w:rsidP="00B02215">
      <w:pPr>
        <w:pStyle w:val="PL"/>
      </w:pPr>
    </w:p>
    <w:p w14:paraId="4C85CD7E" w14:textId="77777777" w:rsidR="00B02215" w:rsidRPr="00630AB6" w:rsidRDefault="00B02215" w:rsidP="00B02215">
      <w:pPr>
        <w:pStyle w:val="PL"/>
      </w:pPr>
      <w:r w:rsidRPr="00630AB6">
        <w:t xml:space="preserve">    delete:</w:t>
      </w:r>
    </w:p>
    <w:p w14:paraId="44293FED" w14:textId="77777777" w:rsidR="00B02215" w:rsidRPr="00630AB6" w:rsidRDefault="00B02215" w:rsidP="00B02215">
      <w:pPr>
        <w:pStyle w:val="PL"/>
      </w:pPr>
      <w:r w:rsidRPr="00630AB6">
        <w:t xml:space="preserve">      summary: Deletes an already existing S-NSSAIs per TA provided by the NF service consumer (e.g AMF)</w:t>
      </w:r>
    </w:p>
    <w:p w14:paraId="7D86492D" w14:textId="77777777" w:rsidR="00B02215" w:rsidRPr="00630AB6" w:rsidRDefault="00B02215" w:rsidP="00B02215">
      <w:pPr>
        <w:pStyle w:val="PL"/>
      </w:pPr>
      <w:r w:rsidRPr="00630AB6">
        <w:t xml:space="preserve">      tags:</w:t>
      </w:r>
    </w:p>
    <w:p w14:paraId="23B23AA3" w14:textId="77777777" w:rsidR="00B02215" w:rsidRPr="00630AB6" w:rsidRDefault="00B02215" w:rsidP="00B02215">
      <w:pPr>
        <w:pStyle w:val="PL"/>
      </w:pPr>
      <w:r w:rsidRPr="00630AB6">
        <w:t xml:space="preserve">        - NF Instance ID (Document)</w:t>
      </w:r>
    </w:p>
    <w:p w14:paraId="0780394A" w14:textId="77777777" w:rsidR="00B02215" w:rsidRPr="00630AB6" w:rsidRDefault="00B02215" w:rsidP="00B02215">
      <w:pPr>
        <w:pStyle w:val="PL"/>
      </w:pPr>
      <w:r w:rsidRPr="00630AB6">
        <w:t xml:space="preserve">      operationId: NSSAIAvailabilityDelete</w:t>
      </w:r>
    </w:p>
    <w:p w14:paraId="5D227697" w14:textId="77777777" w:rsidR="00B02215" w:rsidRPr="00630AB6" w:rsidRDefault="00B02215" w:rsidP="00B02215">
      <w:pPr>
        <w:pStyle w:val="PL"/>
      </w:pPr>
      <w:r w:rsidRPr="00630AB6">
        <w:t xml:space="preserve">      parameters:</w:t>
      </w:r>
    </w:p>
    <w:p w14:paraId="0E2C6D3A" w14:textId="77777777" w:rsidR="00B02215" w:rsidRPr="00630AB6" w:rsidRDefault="00B02215" w:rsidP="00B02215">
      <w:pPr>
        <w:pStyle w:val="PL"/>
      </w:pPr>
      <w:r w:rsidRPr="00630AB6">
        <w:t xml:space="preserve">        - name: nfId</w:t>
      </w:r>
    </w:p>
    <w:p w14:paraId="596712E6" w14:textId="77777777" w:rsidR="00B02215" w:rsidRPr="00630AB6" w:rsidRDefault="00B02215" w:rsidP="00B02215">
      <w:pPr>
        <w:pStyle w:val="PL"/>
      </w:pPr>
      <w:r w:rsidRPr="00630AB6">
        <w:t xml:space="preserve">          in: path</w:t>
      </w:r>
    </w:p>
    <w:p w14:paraId="624CF0AC" w14:textId="77777777" w:rsidR="00B02215" w:rsidRPr="00630AB6" w:rsidRDefault="00B02215" w:rsidP="00B02215">
      <w:pPr>
        <w:pStyle w:val="PL"/>
      </w:pPr>
      <w:r w:rsidRPr="00630AB6">
        <w:t xml:space="preserve">          description: Identifier of the NF service consumer instance</w:t>
      </w:r>
    </w:p>
    <w:p w14:paraId="3CB9DEA3" w14:textId="77777777" w:rsidR="00B02215" w:rsidRPr="00630AB6" w:rsidRDefault="00B02215" w:rsidP="00B02215">
      <w:pPr>
        <w:pStyle w:val="PL"/>
      </w:pPr>
      <w:r w:rsidRPr="00630AB6">
        <w:t xml:space="preserve">          required: true</w:t>
      </w:r>
    </w:p>
    <w:p w14:paraId="419ED920" w14:textId="77777777" w:rsidR="00B02215" w:rsidRPr="00630AB6" w:rsidRDefault="00B02215" w:rsidP="00B02215">
      <w:pPr>
        <w:pStyle w:val="PL"/>
      </w:pPr>
      <w:r w:rsidRPr="00630AB6">
        <w:t xml:space="preserve">          schema:</w:t>
      </w:r>
    </w:p>
    <w:p w14:paraId="05FC662A" w14:textId="77777777" w:rsidR="00B02215" w:rsidRPr="00630AB6" w:rsidRDefault="00B02215" w:rsidP="00B02215">
      <w:pPr>
        <w:pStyle w:val="PL"/>
      </w:pPr>
      <w:r w:rsidRPr="00630AB6">
        <w:t xml:space="preserve">            type: string</w:t>
      </w:r>
    </w:p>
    <w:p w14:paraId="3EE7FBF3" w14:textId="77777777" w:rsidR="00B02215" w:rsidRPr="00630AB6" w:rsidRDefault="00B02215" w:rsidP="00B02215">
      <w:pPr>
        <w:pStyle w:val="PL"/>
      </w:pPr>
    </w:p>
    <w:p w14:paraId="64B976F0" w14:textId="77777777" w:rsidR="00B02215" w:rsidRPr="00630AB6" w:rsidRDefault="00B02215" w:rsidP="00B02215">
      <w:pPr>
        <w:pStyle w:val="PL"/>
      </w:pPr>
      <w:r w:rsidRPr="00630AB6">
        <w:t xml:space="preserve">      responses:</w:t>
      </w:r>
    </w:p>
    <w:p w14:paraId="3A14B0FA" w14:textId="77777777" w:rsidR="00B02215" w:rsidRPr="00630AB6" w:rsidRDefault="00B02215" w:rsidP="00B02215">
      <w:pPr>
        <w:pStyle w:val="PL"/>
      </w:pPr>
      <w:r w:rsidRPr="00630AB6">
        <w:t xml:space="preserve">        '204':</w:t>
      </w:r>
    </w:p>
    <w:p w14:paraId="46D62DDA" w14:textId="77777777" w:rsidR="00B02215" w:rsidRDefault="00B02215" w:rsidP="00B02215">
      <w:pPr>
        <w:pStyle w:val="PL"/>
      </w:pPr>
      <w:r w:rsidRPr="00630AB6">
        <w:t xml:space="preserve">          description: No Content (Successful deletion of SNSSAI information per TA)</w:t>
      </w:r>
    </w:p>
    <w:p w14:paraId="21A9E588" w14:textId="77777777"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14:paraId="0DD74403" w14:textId="77777777" w:rsidR="006A03D8" w:rsidRDefault="006A03D8" w:rsidP="006A03D8">
      <w:pPr>
        <w:pStyle w:val="PL"/>
        <w:rPr>
          <w:lang w:val="en-US"/>
        </w:rPr>
      </w:pPr>
      <w:r w:rsidRPr="002E5CBA">
        <w:rPr>
          <w:lang w:val="en-US"/>
        </w:rPr>
        <w:t xml:space="preserve">          description: </w:t>
      </w:r>
      <w:r>
        <w:rPr>
          <w:lang w:val="en-US"/>
        </w:rPr>
        <w:t>temporary redirect</w:t>
      </w:r>
    </w:p>
    <w:p w14:paraId="1658E402" w14:textId="77777777" w:rsidR="006A03D8" w:rsidRPr="003B2883" w:rsidRDefault="006A03D8" w:rsidP="006A03D8">
      <w:pPr>
        <w:pStyle w:val="PL"/>
      </w:pPr>
      <w:r w:rsidRPr="003B2883">
        <w:t xml:space="preserve">          content:</w:t>
      </w:r>
    </w:p>
    <w:p w14:paraId="6B2FEE0D" w14:textId="77777777" w:rsidR="006A03D8" w:rsidRPr="003B2883" w:rsidRDefault="006A03D8" w:rsidP="006A03D8">
      <w:pPr>
        <w:pStyle w:val="PL"/>
      </w:pPr>
      <w:r w:rsidRPr="003B2883">
        <w:t xml:space="preserve">            application/problem+json:</w:t>
      </w:r>
    </w:p>
    <w:p w14:paraId="28CC53F2" w14:textId="77777777" w:rsidR="006A03D8" w:rsidRPr="003B2883" w:rsidRDefault="006A03D8" w:rsidP="006A03D8">
      <w:pPr>
        <w:pStyle w:val="PL"/>
      </w:pPr>
      <w:r w:rsidRPr="003B2883">
        <w:t xml:space="preserve">              schema:</w:t>
      </w:r>
    </w:p>
    <w:p w14:paraId="41BD420E" w14:textId="77777777" w:rsidR="006A03D8" w:rsidRPr="003B2883" w:rsidRDefault="006A03D8" w:rsidP="006A03D8">
      <w:pPr>
        <w:pStyle w:val="PL"/>
      </w:pPr>
      <w:r w:rsidRPr="003B2883">
        <w:t xml:space="preserve">                $ref: 'TS29571_CommonData.yaml#/components/schemas/ProblemDetails'</w:t>
      </w:r>
    </w:p>
    <w:p w14:paraId="149BF672" w14:textId="77777777" w:rsidR="006A03D8" w:rsidRDefault="006A03D8" w:rsidP="006A03D8">
      <w:pPr>
        <w:pStyle w:val="PL"/>
      </w:pPr>
      <w:r>
        <w:t xml:space="preserve">          headers:</w:t>
      </w:r>
    </w:p>
    <w:p w14:paraId="3E4A2158" w14:textId="77777777" w:rsidR="006A03D8" w:rsidRDefault="006A03D8" w:rsidP="006A03D8">
      <w:pPr>
        <w:pStyle w:val="PL"/>
      </w:pPr>
      <w:r>
        <w:t xml:space="preserve">          </w:t>
      </w:r>
      <w:r>
        <w:rPr>
          <w:rFonts w:hint="eastAsia"/>
          <w:lang w:eastAsia="zh-CN"/>
        </w:rPr>
        <w:t xml:space="preserve">  </w:t>
      </w:r>
      <w:r>
        <w:t>Location:</w:t>
      </w:r>
    </w:p>
    <w:p w14:paraId="3CEE1412"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1484CDFC" w14:textId="77777777" w:rsidR="006A03D8" w:rsidRDefault="006A03D8" w:rsidP="006A03D8">
      <w:pPr>
        <w:pStyle w:val="PL"/>
      </w:pPr>
      <w:r>
        <w:t xml:space="preserve">          </w:t>
      </w:r>
      <w:r>
        <w:rPr>
          <w:rFonts w:hint="eastAsia"/>
          <w:lang w:eastAsia="zh-CN"/>
        </w:rPr>
        <w:t xml:space="preserve">    </w:t>
      </w:r>
      <w:r>
        <w:t>required: true</w:t>
      </w:r>
    </w:p>
    <w:p w14:paraId="45DEEF0C" w14:textId="77777777" w:rsidR="006A03D8" w:rsidRDefault="006A03D8" w:rsidP="006A03D8">
      <w:pPr>
        <w:pStyle w:val="PL"/>
      </w:pPr>
      <w:r>
        <w:t xml:space="preserve">          </w:t>
      </w:r>
      <w:r>
        <w:rPr>
          <w:rFonts w:hint="eastAsia"/>
          <w:lang w:eastAsia="zh-CN"/>
        </w:rPr>
        <w:t xml:space="preserve">    </w:t>
      </w:r>
      <w:r>
        <w:t>schema:</w:t>
      </w:r>
    </w:p>
    <w:p w14:paraId="14858989" w14:textId="77777777" w:rsidR="006A03D8" w:rsidRPr="002E5CBA" w:rsidRDefault="006A03D8" w:rsidP="006A03D8">
      <w:pPr>
        <w:pStyle w:val="PL"/>
        <w:rPr>
          <w:lang w:val="en-US" w:eastAsia="zh-CN"/>
        </w:rPr>
      </w:pPr>
      <w:r>
        <w:t xml:space="preserve">          </w:t>
      </w:r>
      <w:r>
        <w:rPr>
          <w:rFonts w:hint="eastAsia"/>
          <w:lang w:eastAsia="zh-CN"/>
        </w:rPr>
        <w:t xml:space="preserve">      </w:t>
      </w:r>
      <w:r>
        <w:t>type: string</w:t>
      </w:r>
    </w:p>
    <w:p w14:paraId="61FA0F01" w14:textId="77777777" w:rsidR="006A03D8" w:rsidRPr="007C1613" w:rsidRDefault="006A03D8" w:rsidP="006A03D8">
      <w:pPr>
        <w:pStyle w:val="PL"/>
        <w:rPr>
          <w:lang w:val="en-US"/>
        </w:rPr>
      </w:pPr>
      <w:r w:rsidRPr="007C1613">
        <w:rPr>
          <w:lang w:val="en-US"/>
        </w:rPr>
        <w:t xml:space="preserve">            3gpp-Sbi-Target-Nf-Id:</w:t>
      </w:r>
    </w:p>
    <w:p w14:paraId="511E8915"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1B7DBDCD" w14:textId="77777777" w:rsidR="006A03D8" w:rsidRPr="007C1613" w:rsidRDefault="006A03D8" w:rsidP="006A03D8">
      <w:pPr>
        <w:pStyle w:val="PL"/>
        <w:rPr>
          <w:lang w:val="en-US"/>
        </w:rPr>
      </w:pPr>
      <w:r w:rsidRPr="007C1613">
        <w:rPr>
          <w:lang w:val="en-US"/>
        </w:rPr>
        <w:t xml:space="preserve">              schema:</w:t>
      </w:r>
    </w:p>
    <w:p w14:paraId="41E72CC7" w14:textId="77777777" w:rsidR="006A03D8" w:rsidRDefault="006A03D8" w:rsidP="006A03D8">
      <w:pPr>
        <w:pStyle w:val="PL"/>
        <w:rPr>
          <w:lang w:val="en-US"/>
        </w:rPr>
      </w:pPr>
      <w:r w:rsidRPr="007C1613">
        <w:rPr>
          <w:lang w:val="en-US"/>
        </w:rPr>
        <w:t xml:space="preserve">                type: string</w:t>
      </w:r>
    </w:p>
    <w:p w14:paraId="5CAD96D2" w14:textId="77777777" w:rsidR="006A03D8" w:rsidRPr="00046E6A" w:rsidRDefault="006A03D8" w:rsidP="006A03D8">
      <w:pPr>
        <w:pStyle w:val="PL"/>
        <w:rPr>
          <w:lang w:val="en-US"/>
        </w:rPr>
      </w:pPr>
      <w:r w:rsidRPr="00046E6A">
        <w:rPr>
          <w:lang w:val="en-US"/>
        </w:rPr>
        <w:t xml:space="preserve">        '308':</w:t>
      </w:r>
    </w:p>
    <w:p w14:paraId="0A7FEFE7" w14:textId="77777777" w:rsidR="006A03D8" w:rsidRDefault="006A03D8" w:rsidP="006A03D8">
      <w:pPr>
        <w:pStyle w:val="PL"/>
        <w:rPr>
          <w:lang w:val="en-US"/>
        </w:rPr>
      </w:pPr>
      <w:r w:rsidRPr="00046E6A">
        <w:rPr>
          <w:lang w:val="en-US"/>
        </w:rPr>
        <w:t xml:space="preserve">          description: permanent redirect</w:t>
      </w:r>
    </w:p>
    <w:p w14:paraId="69231CD3" w14:textId="77777777" w:rsidR="006A03D8" w:rsidRPr="003B2883" w:rsidRDefault="006A03D8" w:rsidP="006A03D8">
      <w:pPr>
        <w:pStyle w:val="PL"/>
      </w:pPr>
      <w:r w:rsidRPr="003B2883">
        <w:t xml:space="preserve">          content:</w:t>
      </w:r>
    </w:p>
    <w:p w14:paraId="0315B56E" w14:textId="77777777" w:rsidR="006A03D8" w:rsidRPr="003B2883" w:rsidRDefault="006A03D8" w:rsidP="006A03D8">
      <w:pPr>
        <w:pStyle w:val="PL"/>
      </w:pPr>
      <w:r w:rsidRPr="003B2883">
        <w:t xml:space="preserve">            application/problem+json:</w:t>
      </w:r>
    </w:p>
    <w:p w14:paraId="72DDEA37" w14:textId="77777777" w:rsidR="006A03D8" w:rsidRPr="003B2883" w:rsidRDefault="006A03D8" w:rsidP="006A03D8">
      <w:pPr>
        <w:pStyle w:val="PL"/>
      </w:pPr>
      <w:r w:rsidRPr="003B2883">
        <w:t xml:space="preserve">              schema:</w:t>
      </w:r>
    </w:p>
    <w:p w14:paraId="466F3518" w14:textId="77777777" w:rsidR="006A03D8" w:rsidRPr="003B2883" w:rsidRDefault="006A03D8" w:rsidP="006A03D8">
      <w:pPr>
        <w:pStyle w:val="PL"/>
      </w:pPr>
      <w:r w:rsidRPr="003B2883">
        <w:t xml:space="preserve">                $ref: 'TS29571_CommonData.yaml#/components/schemas/ProblemDetails'</w:t>
      </w:r>
    </w:p>
    <w:p w14:paraId="3354C6E4" w14:textId="77777777" w:rsidR="006A03D8" w:rsidRDefault="006A03D8" w:rsidP="006A03D8">
      <w:pPr>
        <w:pStyle w:val="PL"/>
      </w:pPr>
      <w:r>
        <w:t xml:space="preserve">          headers:</w:t>
      </w:r>
    </w:p>
    <w:p w14:paraId="565EE541" w14:textId="77777777" w:rsidR="006A03D8" w:rsidRDefault="006A03D8" w:rsidP="006A03D8">
      <w:pPr>
        <w:pStyle w:val="PL"/>
      </w:pPr>
      <w:r>
        <w:t xml:space="preserve">          </w:t>
      </w:r>
      <w:r>
        <w:rPr>
          <w:rFonts w:hint="eastAsia"/>
          <w:lang w:eastAsia="zh-CN"/>
        </w:rPr>
        <w:t xml:space="preserve">  </w:t>
      </w:r>
      <w:r>
        <w:t>Location:</w:t>
      </w:r>
    </w:p>
    <w:p w14:paraId="118DD2F2"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08E249B6" w14:textId="77777777" w:rsidR="006A03D8" w:rsidRDefault="006A03D8" w:rsidP="006A03D8">
      <w:pPr>
        <w:pStyle w:val="PL"/>
      </w:pPr>
      <w:r>
        <w:t xml:space="preserve">          </w:t>
      </w:r>
      <w:r>
        <w:rPr>
          <w:rFonts w:hint="eastAsia"/>
          <w:lang w:eastAsia="zh-CN"/>
        </w:rPr>
        <w:t xml:space="preserve">    </w:t>
      </w:r>
      <w:r>
        <w:t>required: true</w:t>
      </w:r>
    </w:p>
    <w:p w14:paraId="6C327CA4" w14:textId="77777777" w:rsidR="006A03D8" w:rsidRDefault="006A03D8" w:rsidP="006A03D8">
      <w:pPr>
        <w:pStyle w:val="PL"/>
      </w:pPr>
      <w:r>
        <w:t xml:space="preserve">          </w:t>
      </w:r>
      <w:r>
        <w:rPr>
          <w:rFonts w:hint="eastAsia"/>
          <w:lang w:eastAsia="zh-CN"/>
        </w:rPr>
        <w:t xml:space="preserve">    </w:t>
      </w:r>
      <w:r>
        <w:t>schema:</w:t>
      </w:r>
    </w:p>
    <w:p w14:paraId="67E4A240" w14:textId="77777777" w:rsidR="006A03D8" w:rsidRDefault="006A03D8" w:rsidP="006A03D8">
      <w:pPr>
        <w:pStyle w:val="PL"/>
        <w:rPr>
          <w:lang w:val="en-US" w:eastAsia="zh-CN"/>
        </w:rPr>
      </w:pPr>
      <w:r>
        <w:t xml:space="preserve">          </w:t>
      </w:r>
      <w:r>
        <w:rPr>
          <w:rFonts w:hint="eastAsia"/>
          <w:lang w:eastAsia="zh-CN"/>
        </w:rPr>
        <w:t xml:space="preserve">      </w:t>
      </w:r>
      <w:r>
        <w:t>type: string</w:t>
      </w:r>
    </w:p>
    <w:p w14:paraId="4931690F" w14:textId="77777777" w:rsidR="006A03D8" w:rsidRPr="007C1613" w:rsidRDefault="006A03D8" w:rsidP="006A03D8">
      <w:pPr>
        <w:pStyle w:val="PL"/>
        <w:rPr>
          <w:lang w:val="en-US"/>
        </w:rPr>
      </w:pPr>
      <w:r w:rsidRPr="007C1613">
        <w:rPr>
          <w:lang w:val="en-US"/>
        </w:rPr>
        <w:t xml:space="preserve">            3gpp-Sbi-Target-Nf-Id:</w:t>
      </w:r>
    </w:p>
    <w:p w14:paraId="07984F4D"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7926F132" w14:textId="77777777" w:rsidR="006A03D8" w:rsidRPr="007C1613" w:rsidRDefault="006A03D8" w:rsidP="006A03D8">
      <w:pPr>
        <w:pStyle w:val="PL"/>
        <w:rPr>
          <w:lang w:val="en-US"/>
        </w:rPr>
      </w:pPr>
      <w:r w:rsidRPr="007C1613">
        <w:rPr>
          <w:lang w:val="en-US"/>
        </w:rPr>
        <w:t xml:space="preserve">              schema:</w:t>
      </w:r>
    </w:p>
    <w:p w14:paraId="65FFFC27" w14:textId="77777777" w:rsidR="006A03D8" w:rsidRDefault="006A03D8" w:rsidP="006A03D8">
      <w:pPr>
        <w:pStyle w:val="PL"/>
      </w:pPr>
      <w:r w:rsidRPr="007C1613">
        <w:rPr>
          <w:lang w:val="en-US"/>
        </w:rPr>
        <w:t xml:space="preserve">                type: string</w:t>
      </w:r>
    </w:p>
    <w:p w14:paraId="28796113" w14:textId="77777777" w:rsidR="00B02215" w:rsidRDefault="00B02215" w:rsidP="00B02215">
      <w:pPr>
        <w:pStyle w:val="PL"/>
      </w:pPr>
      <w:r>
        <w:t xml:space="preserve">        '400</w:t>
      </w:r>
      <w:r w:rsidRPr="00630AB6">
        <w:t>':</w:t>
      </w:r>
    </w:p>
    <w:p w14:paraId="538DE7D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06054B47" w14:textId="77777777" w:rsidR="00B02215" w:rsidRDefault="00B02215" w:rsidP="00B02215">
      <w:pPr>
        <w:pStyle w:val="PL"/>
      </w:pPr>
      <w:r>
        <w:t xml:space="preserve">        '401</w:t>
      </w:r>
      <w:r w:rsidRPr="00630AB6">
        <w:t>':</w:t>
      </w:r>
    </w:p>
    <w:p w14:paraId="1425A089"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28C7506" w14:textId="77777777" w:rsidR="00B02215" w:rsidRDefault="00B02215" w:rsidP="00B02215">
      <w:pPr>
        <w:pStyle w:val="PL"/>
      </w:pPr>
      <w:r w:rsidRPr="00630AB6">
        <w:t xml:space="preserve">        '404':</w:t>
      </w:r>
    </w:p>
    <w:p w14:paraId="61722512"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304FEBA" w14:textId="77777777" w:rsidR="00B02215" w:rsidRPr="00630AB6" w:rsidRDefault="00B02215" w:rsidP="00B02215">
      <w:pPr>
        <w:pStyle w:val="PL"/>
      </w:pPr>
    </w:p>
    <w:p w14:paraId="21AD1896" w14:textId="77777777" w:rsidR="00B02215" w:rsidRDefault="00B02215" w:rsidP="00B02215">
      <w:pPr>
        <w:pStyle w:val="PL"/>
      </w:pPr>
      <w:r>
        <w:t xml:space="preserve">        '429</w:t>
      </w:r>
      <w:r w:rsidRPr="00630AB6">
        <w:t>':</w:t>
      </w:r>
    </w:p>
    <w:p w14:paraId="08950571" w14:textId="77777777" w:rsidR="00B02215" w:rsidRDefault="00B02215" w:rsidP="00B02215">
      <w:pPr>
        <w:pStyle w:val="PL"/>
        <w:rPr>
          <w:lang w:val="en-US"/>
        </w:rPr>
      </w:pPr>
      <w:r w:rsidRPr="002E5CBA">
        <w:rPr>
          <w:lang w:val="en-US"/>
        </w:rPr>
        <w:lastRenderedPageBreak/>
        <w:t xml:space="preserve">          </w:t>
      </w:r>
      <w:r w:rsidRPr="001F14B1">
        <w:rPr>
          <w:lang w:val="en-US"/>
        </w:rPr>
        <w:t>$ref: 'TS29571_CommonDat</w:t>
      </w:r>
      <w:r>
        <w:rPr>
          <w:lang w:val="en-US"/>
        </w:rPr>
        <w:t>a.yaml#/components/responses/429</w:t>
      </w:r>
      <w:r w:rsidRPr="001F14B1">
        <w:rPr>
          <w:lang w:val="en-US"/>
        </w:rPr>
        <w:t>'</w:t>
      </w:r>
    </w:p>
    <w:p w14:paraId="57FE7673" w14:textId="77777777" w:rsidR="00B02215" w:rsidRDefault="00B02215" w:rsidP="00B02215">
      <w:pPr>
        <w:pStyle w:val="PL"/>
        <w:rPr>
          <w:lang w:val="en-US"/>
        </w:rPr>
      </w:pPr>
      <w:r w:rsidRPr="002E5CBA">
        <w:rPr>
          <w:lang w:val="en-US"/>
        </w:rPr>
        <w:t xml:space="preserve">        </w:t>
      </w:r>
      <w:r>
        <w:rPr>
          <w:lang w:val="en-US"/>
        </w:rPr>
        <w:t>'500':</w:t>
      </w:r>
    </w:p>
    <w:p w14:paraId="5812EEAC"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695B0E9B" w14:textId="77777777" w:rsidR="00B02215" w:rsidRDefault="00B02215" w:rsidP="00B02215">
      <w:pPr>
        <w:pStyle w:val="PL"/>
        <w:rPr>
          <w:lang w:val="en-US"/>
        </w:rPr>
      </w:pPr>
      <w:r w:rsidRPr="002E5CBA">
        <w:rPr>
          <w:lang w:val="en-US"/>
        </w:rPr>
        <w:t xml:space="preserve">        </w:t>
      </w:r>
      <w:r>
        <w:rPr>
          <w:lang w:val="en-US"/>
        </w:rPr>
        <w:t>'503':</w:t>
      </w:r>
    </w:p>
    <w:p w14:paraId="654C2D25"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66CC04E" w14:textId="77777777" w:rsidR="00B02215" w:rsidRPr="00630AB6" w:rsidRDefault="00B02215" w:rsidP="00B02215">
      <w:pPr>
        <w:pStyle w:val="PL"/>
      </w:pPr>
    </w:p>
    <w:p w14:paraId="051A3E57" w14:textId="77777777" w:rsidR="00B02215" w:rsidRPr="00630AB6" w:rsidRDefault="00B02215" w:rsidP="00B02215">
      <w:pPr>
        <w:pStyle w:val="PL"/>
      </w:pPr>
      <w:r w:rsidRPr="00630AB6">
        <w:t xml:space="preserve">        default:</w:t>
      </w:r>
    </w:p>
    <w:p w14:paraId="5AD64674" w14:textId="77777777" w:rsidR="00B02215" w:rsidRPr="00630AB6" w:rsidRDefault="00B02215" w:rsidP="00B02215">
      <w:pPr>
        <w:pStyle w:val="PL"/>
      </w:pPr>
      <w:r w:rsidRPr="00630AB6">
        <w:t xml:space="preserve">          description: Unexpected error</w:t>
      </w:r>
    </w:p>
    <w:p w14:paraId="6959A87B" w14:textId="77777777" w:rsidR="00B02215" w:rsidRPr="00630AB6" w:rsidRDefault="00B02215" w:rsidP="00B02215">
      <w:pPr>
        <w:pStyle w:val="PL"/>
      </w:pPr>
    </w:p>
    <w:p w14:paraId="2FA15671" w14:textId="77777777" w:rsidR="00B02215" w:rsidRPr="00630AB6" w:rsidRDefault="00B02215" w:rsidP="00B02215">
      <w:pPr>
        <w:pStyle w:val="PL"/>
      </w:pPr>
    </w:p>
    <w:p w14:paraId="5B7E0C22" w14:textId="77777777" w:rsidR="00B02215" w:rsidRPr="00630AB6" w:rsidRDefault="00B02215" w:rsidP="00B02215">
      <w:pPr>
        <w:pStyle w:val="PL"/>
      </w:pPr>
      <w:r w:rsidRPr="00630AB6">
        <w:t xml:space="preserve">  /nssai-availability/subscriptions:</w:t>
      </w:r>
    </w:p>
    <w:p w14:paraId="0DA46173" w14:textId="77777777" w:rsidR="00B02215" w:rsidRPr="00630AB6" w:rsidRDefault="00B02215" w:rsidP="00B02215">
      <w:pPr>
        <w:pStyle w:val="PL"/>
      </w:pPr>
      <w:r w:rsidRPr="00630AB6">
        <w:t xml:space="preserve">    post:</w:t>
      </w:r>
    </w:p>
    <w:p w14:paraId="763B3E3C" w14:textId="77777777" w:rsidR="00B02215" w:rsidRPr="00630AB6" w:rsidRDefault="00B02215" w:rsidP="00B02215">
      <w:pPr>
        <w:pStyle w:val="PL"/>
      </w:pPr>
      <w:r w:rsidRPr="00630AB6">
        <w:t xml:space="preserve">      summary: Creates subscriptions for notification about updates to NSSAI availability information</w:t>
      </w:r>
    </w:p>
    <w:p w14:paraId="59CF6C3F" w14:textId="77777777" w:rsidR="00B02215" w:rsidRPr="00630AB6" w:rsidRDefault="00B02215" w:rsidP="00B02215">
      <w:pPr>
        <w:pStyle w:val="PL"/>
      </w:pPr>
      <w:r w:rsidRPr="00630AB6">
        <w:t xml:space="preserve">      tags:</w:t>
      </w:r>
    </w:p>
    <w:p w14:paraId="05788ED2" w14:textId="77777777" w:rsidR="00B02215" w:rsidRPr="00630AB6" w:rsidRDefault="00B02215" w:rsidP="00B02215">
      <w:pPr>
        <w:pStyle w:val="PL"/>
      </w:pPr>
      <w:r w:rsidRPr="00630AB6">
        <w:t xml:space="preserve">        - Subscriptions (Collection)</w:t>
      </w:r>
    </w:p>
    <w:p w14:paraId="7D0BD146" w14:textId="77777777" w:rsidR="00B02215" w:rsidRDefault="00B02215" w:rsidP="00B02215">
      <w:pPr>
        <w:pStyle w:val="PL"/>
      </w:pPr>
      <w:r w:rsidRPr="00630AB6">
        <w:t xml:space="preserve">      operationId: NSSAIAvailabilityPost</w:t>
      </w:r>
    </w:p>
    <w:p w14:paraId="4968531B" w14:textId="77777777" w:rsidR="005106A3" w:rsidRDefault="005106A3" w:rsidP="005106A3">
      <w:pPr>
        <w:pStyle w:val="PL"/>
      </w:pPr>
      <w:r w:rsidRPr="00821B5C">
        <w:t xml:space="preserve">      </w:t>
      </w:r>
      <w:r>
        <w:t>parameters:</w:t>
      </w:r>
    </w:p>
    <w:p w14:paraId="42490335" w14:textId="77777777" w:rsidR="005106A3" w:rsidRPr="00690A26" w:rsidRDefault="005106A3" w:rsidP="005106A3">
      <w:pPr>
        <w:pStyle w:val="PL"/>
        <w:rPr>
          <w:lang w:val="en-US"/>
        </w:rPr>
      </w:pPr>
      <w:r w:rsidRPr="00821B5C">
        <w:t xml:space="preserve">        - </w:t>
      </w:r>
      <w:r w:rsidRPr="00690A26">
        <w:rPr>
          <w:lang w:val="en-US"/>
        </w:rPr>
        <w:t>name: Content-Encoding</w:t>
      </w:r>
    </w:p>
    <w:p w14:paraId="060CDE47" w14:textId="77777777" w:rsidR="005106A3" w:rsidRPr="00690A26" w:rsidRDefault="005106A3" w:rsidP="005106A3">
      <w:pPr>
        <w:pStyle w:val="PL"/>
        <w:rPr>
          <w:lang w:val="en-US"/>
        </w:rPr>
      </w:pPr>
      <w:r w:rsidRPr="00821B5C">
        <w:t xml:space="preserve">          </w:t>
      </w:r>
      <w:r w:rsidRPr="00690A26">
        <w:rPr>
          <w:lang w:val="en-US"/>
        </w:rPr>
        <w:t>in: header</w:t>
      </w:r>
    </w:p>
    <w:p w14:paraId="36B7EAFD"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48BEB14B" w14:textId="77777777" w:rsidR="005106A3" w:rsidRPr="00690A26" w:rsidRDefault="005106A3" w:rsidP="005106A3">
      <w:pPr>
        <w:pStyle w:val="PL"/>
        <w:rPr>
          <w:lang w:val="en-US"/>
        </w:rPr>
      </w:pPr>
      <w:r w:rsidRPr="00821B5C">
        <w:t xml:space="preserve">          </w:t>
      </w:r>
      <w:r w:rsidRPr="00690A26">
        <w:rPr>
          <w:lang w:val="en-US"/>
        </w:rPr>
        <w:t>schema:</w:t>
      </w:r>
    </w:p>
    <w:p w14:paraId="56A46BBA" w14:textId="77777777" w:rsidR="005106A3" w:rsidRPr="00630AB6" w:rsidRDefault="005106A3" w:rsidP="005106A3">
      <w:pPr>
        <w:pStyle w:val="PL"/>
      </w:pPr>
      <w:r w:rsidRPr="00821B5C">
        <w:t xml:space="preserve">            </w:t>
      </w:r>
      <w:r w:rsidRPr="00690A26">
        <w:rPr>
          <w:lang w:val="en-US"/>
        </w:rPr>
        <w:t>type: string</w:t>
      </w:r>
    </w:p>
    <w:p w14:paraId="7CC5A478" w14:textId="77777777" w:rsidR="00B02215" w:rsidRPr="00630AB6" w:rsidRDefault="00B02215" w:rsidP="00B02215">
      <w:pPr>
        <w:pStyle w:val="PL"/>
      </w:pPr>
      <w:r w:rsidRPr="00630AB6">
        <w:t xml:space="preserve">      requestBody:</w:t>
      </w:r>
    </w:p>
    <w:p w14:paraId="454390FF" w14:textId="77777777" w:rsidR="00B02215" w:rsidRPr="00630AB6" w:rsidRDefault="00B02215" w:rsidP="00B02215">
      <w:pPr>
        <w:pStyle w:val="PL"/>
      </w:pPr>
      <w:r w:rsidRPr="00630AB6">
        <w:t xml:space="preserve">        description: Subscription for notification about updates to NSSAI availability information</w:t>
      </w:r>
    </w:p>
    <w:p w14:paraId="4C1E54C9" w14:textId="77777777" w:rsidR="00B02215" w:rsidRPr="00630AB6" w:rsidRDefault="00B02215" w:rsidP="00B02215">
      <w:pPr>
        <w:pStyle w:val="PL"/>
      </w:pPr>
      <w:r w:rsidRPr="00630AB6">
        <w:t xml:space="preserve">        required: true</w:t>
      </w:r>
    </w:p>
    <w:p w14:paraId="42A78E2B" w14:textId="77777777" w:rsidR="00B02215" w:rsidRPr="00630AB6" w:rsidRDefault="00B02215" w:rsidP="00B02215">
      <w:pPr>
        <w:pStyle w:val="PL"/>
      </w:pPr>
      <w:r w:rsidRPr="00630AB6">
        <w:t xml:space="preserve">        content:</w:t>
      </w:r>
    </w:p>
    <w:p w14:paraId="3105D7B8" w14:textId="77777777" w:rsidR="00B02215" w:rsidRPr="00630AB6" w:rsidRDefault="00B02215" w:rsidP="00B02215">
      <w:pPr>
        <w:pStyle w:val="PL"/>
      </w:pPr>
      <w:r w:rsidRPr="00630AB6">
        <w:t xml:space="preserve">          application/json:</w:t>
      </w:r>
    </w:p>
    <w:p w14:paraId="48318E5A" w14:textId="77777777" w:rsidR="00B02215" w:rsidRPr="00630AB6" w:rsidRDefault="00B02215" w:rsidP="00B02215">
      <w:pPr>
        <w:pStyle w:val="PL"/>
      </w:pPr>
      <w:r w:rsidRPr="00630AB6">
        <w:t xml:space="preserve">            schema:</w:t>
      </w:r>
    </w:p>
    <w:p w14:paraId="302EEABD" w14:textId="77777777" w:rsidR="00B02215" w:rsidRPr="00630AB6" w:rsidRDefault="00B02215" w:rsidP="00B02215">
      <w:pPr>
        <w:pStyle w:val="PL"/>
      </w:pPr>
      <w:r w:rsidRPr="00630AB6">
        <w:t xml:space="preserve">              $ref: '#/components/schemas/NssfEventSubscriptionCreateData'</w:t>
      </w:r>
    </w:p>
    <w:p w14:paraId="12F0188C" w14:textId="77777777" w:rsidR="00B02215" w:rsidRPr="00630AB6" w:rsidRDefault="00B02215" w:rsidP="00B02215">
      <w:pPr>
        <w:pStyle w:val="PL"/>
      </w:pPr>
      <w:r w:rsidRPr="00630AB6">
        <w:t xml:space="preserve">      callbacks:</w:t>
      </w:r>
    </w:p>
    <w:p w14:paraId="1FEA7C11" w14:textId="77777777" w:rsidR="00B02215" w:rsidRPr="00630AB6" w:rsidRDefault="00B02215" w:rsidP="00B02215">
      <w:pPr>
        <w:pStyle w:val="PL"/>
      </w:pPr>
      <w:r w:rsidRPr="00630AB6">
        <w:t xml:space="preserve">        nssaiAvailabilityNotification:</w:t>
      </w:r>
    </w:p>
    <w:p w14:paraId="01A65D6A" w14:textId="77777777" w:rsidR="00B02215" w:rsidRPr="00630AB6" w:rsidRDefault="00B02215" w:rsidP="00B02215">
      <w:pPr>
        <w:pStyle w:val="PL"/>
      </w:pPr>
      <w:r w:rsidRPr="00630AB6">
        <w:t xml:space="preserve">          '{request.body#/nfNssaiAvailabilityUri}':</w:t>
      </w:r>
    </w:p>
    <w:p w14:paraId="665A58B0" w14:textId="77777777" w:rsidR="00B02215" w:rsidRDefault="00B02215" w:rsidP="00B02215">
      <w:pPr>
        <w:pStyle w:val="PL"/>
      </w:pPr>
      <w:r w:rsidRPr="00630AB6">
        <w:t xml:space="preserve">            post:</w:t>
      </w:r>
    </w:p>
    <w:p w14:paraId="33094616" w14:textId="77777777" w:rsidR="005106A3" w:rsidRDefault="005106A3" w:rsidP="005106A3">
      <w:pPr>
        <w:pStyle w:val="PL"/>
      </w:pPr>
      <w:r>
        <w:t xml:space="preserve">              </w:t>
      </w:r>
      <w:r w:rsidRPr="00690A26">
        <w:t>parameters:</w:t>
      </w:r>
    </w:p>
    <w:p w14:paraId="05D27963"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768771B3"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4521DCB5"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3F1CEF2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410B956"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20A2FB3A" w14:textId="77777777" w:rsidR="00B02215" w:rsidRPr="00630AB6" w:rsidRDefault="00B02215" w:rsidP="00B02215">
      <w:pPr>
        <w:pStyle w:val="PL"/>
      </w:pPr>
      <w:r w:rsidRPr="00630AB6">
        <w:t xml:space="preserve">              requestBody:  # contents of the callback message</w:t>
      </w:r>
    </w:p>
    <w:p w14:paraId="278C9186" w14:textId="77777777" w:rsidR="00B02215" w:rsidRPr="00630AB6" w:rsidRDefault="00B02215" w:rsidP="00B02215">
      <w:pPr>
        <w:pStyle w:val="PL"/>
      </w:pPr>
      <w:r w:rsidRPr="00630AB6">
        <w:t xml:space="preserve">                required: true</w:t>
      </w:r>
    </w:p>
    <w:p w14:paraId="56B79706" w14:textId="77777777" w:rsidR="00B02215" w:rsidRPr="00630AB6" w:rsidRDefault="00B02215" w:rsidP="00B02215">
      <w:pPr>
        <w:pStyle w:val="PL"/>
      </w:pPr>
      <w:r w:rsidRPr="00630AB6">
        <w:t xml:space="preserve">                content:</w:t>
      </w:r>
    </w:p>
    <w:p w14:paraId="5C2996BF" w14:textId="77777777" w:rsidR="00B02215" w:rsidRPr="00630AB6" w:rsidRDefault="00B02215" w:rsidP="00B02215">
      <w:pPr>
        <w:pStyle w:val="PL"/>
      </w:pPr>
      <w:r w:rsidRPr="00630AB6">
        <w:t xml:space="preserve">                  application/json:</w:t>
      </w:r>
    </w:p>
    <w:p w14:paraId="428907DC" w14:textId="77777777" w:rsidR="00B02215" w:rsidRPr="00630AB6" w:rsidRDefault="00B02215" w:rsidP="00B02215">
      <w:pPr>
        <w:pStyle w:val="PL"/>
      </w:pPr>
      <w:r w:rsidRPr="00630AB6">
        <w:t xml:space="preserve">                    schema:</w:t>
      </w:r>
    </w:p>
    <w:p w14:paraId="1DFF6109" w14:textId="77777777" w:rsidR="00B02215" w:rsidRPr="00630AB6" w:rsidRDefault="00B02215" w:rsidP="00B02215">
      <w:pPr>
        <w:pStyle w:val="PL"/>
      </w:pPr>
      <w:r w:rsidRPr="00630AB6">
        <w:t xml:space="preserve">                      $ref: '#/components/schemas/NssfEventNotification'</w:t>
      </w:r>
    </w:p>
    <w:p w14:paraId="693A4F23" w14:textId="77777777" w:rsidR="00B02215" w:rsidRPr="00630AB6" w:rsidRDefault="00B02215" w:rsidP="00B02215">
      <w:pPr>
        <w:pStyle w:val="PL"/>
      </w:pPr>
      <w:r w:rsidRPr="00630AB6">
        <w:t xml:space="preserve">              responses:</w:t>
      </w:r>
    </w:p>
    <w:p w14:paraId="7CFAECBE" w14:textId="77777777" w:rsidR="00B02215" w:rsidRPr="00630AB6" w:rsidRDefault="00B02215" w:rsidP="00B02215">
      <w:pPr>
        <w:pStyle w:val="PL"/>
      </w:pPr>
      <w:r w:rsidRPr="00630AB6">
        <w:t xml:space="preserve">                '204':</w:t>
      </w:r>
    </w:p>
    <w:p w14:paraId="41593EF7" w14:textId="77777777" w:rsidR="00B02215" w:rsidRDefault="00B02215" w:rsidP="00B02215">
      <w:pPr>
        <w:pStyle w:val="PL"/>
      </w:pPr>
      <w:r w:rsidRPr="00630AB6">
        <w:t xml:space="preserve">                  description: No Content (successful notification)</w:t>
      </w:r>
    </w:p>
    <w:p w14:paraId="17D17302" w14:textId="77777777" w:rsidR="005106A3" w:rsidRPr="00690A26" w:rsidRDefault="005106A3" w:rsidP="005106A3">
      <w:pPr>
        <w:pStyle w:val="PL"/>
      </w:pPr>
      <w:r w:rsidRPr="00690A26">
        <w:t xml:space="preserve">          </w:t>
      </w:r>
      <w:r>
        <w:t xml:space="preserve">        </w:t>
      </w:r>
      <w:r w:rsidRPr="00690A26">
        <w:t>headers:</w:t>
      </w:r>
    </w:p>
    <w:p w14:paraId="5935CF12"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0055B9FD"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3CCC738" w14:textId="77777777" w:rsidR="005106A3" w:rsidRPr="00690A26" w:rsidRDefault="005106A3" w:rsidP="005106A3">
      <w:pPr>
        <w:pStyle w:val="PL"/>
      </w:pPr>
      <w:r w:rsidRPr="00690A26">
        <w:t xml:space="preserve">              </w:t>
      </w:r>
      <w:r>
        <w:t xml:space="preserve">        </w:t>
      </w:r>
      <w:r w:rsidRPr="00690A26">
        <w:t>schema:</w:t>
      </w:r>
    </w:p>
    <w:p w14:paraId="1203A4E9" w14:textId="77777777" w:rsidR="005106A3" w:rsidRDefault="005106A3" w:rsidP="005106A3">
      <w:pPr>
        <w:pStyle w:val="PL"/>
      </w:pPr>
      <w:r w:rsidRPr="00690A26">
        <w:t xml:space="preserve">                </w:t>
      </w:r>
      <w:r>
        <w:t xml:space="preserve">        </w:t>
      </w:r>
      <w:r w:rsidRPr="00690A26">
        <w:t>type: string</w:t>
      </w:r>
    </w:p>
    <w:p w14:paraId="30DA405C" w14:textId="77777777" w:rsidR="006A03D8" w:rsidRPr="002E5CBA"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3FE3C85D" w14:textId="77777777" w:rsidR="006A03D8" w:rsidRDefault="002B40B6" w:rsidP="006A03D8">
      <w:pPr>
        <w:pStyle w:val="PL"/>
        <w:rPr>
          <w:lang w:val="en-US"/>
        </w:rPr>
      </w:pPr>
      <w:r w:rsidRPr="00690A26">
        <w:t xml:space="preserve">        </w:t>
      </w:r>
      <w:r w:rsidR="006A03D8" w:rsidRPr="002E5CBA">
        <w:rPr>
          <w:lang w:val="en-US"/>
        </w:rPr>
        <w:t xml:space="preserve">          description: </w:t>
      </w:r>
      <w:r w:rsidR="006A03D8">
        <w:rPr>
          <w:lang w:val="en-US"/>
        </w:rPr>
        <w:t>temporary redirect</w:t>
      </w:r>
    </w:p>
    <w:p w14:paraId="208A6171" w14:textId="77777777" w:rsidR="006A03D8" w:rsidRPr="003B2883" w:rsidRDefault="002B40B6" w:rsidP="006A03D8">
      <w:pPr>
        <w:pStyle w:val="PL"/>
      </w:pPr>
      <w:r w:rsidRPr="00690A26">
        <w:t xml:space="preserve">        </w:t>
      </w:r>
      <w:r w:rsidR="006A03D8" w:rsidRPr="003B2883">
        <w:t xml:space="preserve">          content:</w:t>
      </w:r>
    </w:p>
    <w:p w14:paraId="77C8F4BA" w14:textId="77777777" w:rsidR="006A03D8" w:rsidRPr="003B2883" w:rsidRDefault="002B40B6" w:rsidP="006A03D8">
      <w:pPr>
        <w:pStyle w:val="PL"/>
      </w:pPr>
      <w:r w:rsidRPr="00690A26">
        <w:t xml:space="preserve">        </w:t>
      </w:r>
      <w:r w:rsidR="006A03D8" w:rsidRPr="003B2883">
        <w:t xml:space="preserve">            application/problem+json:</w:t>
      </w:r>
    </w:p>
    <w:p w14:paraId="73618B1D" w14:textId="77777777" w:rsidR="006A03D8" w:rsidRPr="003B2883" w:rsidRDefault="002B40B6" w:rsidP="006A03D8">
      <w:pPr>
        <w:pStyle w:val="PL"/>
      </w:pPr>
      <w:r w:rsidRPr="00690A26">
        <w:t xml:space="preserve">        </w:t>
      </w:r>
      <w:r w:rsidR="006A03D8" w:rsidRPr="003B2883">
        <w:t xml:space="preserve">              schema:</w:t>
      </w:r>
    </w:p>
    <w:p w14:paraId="0022C802" w14:textId="77777777" w:rsidR="006A03D8" w:rsidRPr="003B2883" w:rsidRDefault="002B40B6" w:rsidP="006A03D8">
      <w:pPr>
        <w:pStyle w:val="PL"/>
      </w:pPr>
      <w:r w:rsidRPr="00690A26">
        <w:t xml:space="preserve">        </w:t>
      </w:r>
      <w:r w:rsidR="006A03D8" w:rsidRPr="003B2883">
        <w:t xml:space="preserve">                $ref: 'TS29571_CommonData.yaml#/components/schemas/ProblemDetails'</w:t>
      </w:r>
    </w:p>
    <w:p w14:paraId="515F9A91" w14:textId="77777777" w:rsidR="006A03D8" w:rsidRDefault="002B40B6" w:rsidP="006A03D8">
      <w:pPr>
        <w:pStyle w:val="PL"/>
      </w:pPr>
      <w:r w:rsidRPr="00690A26">
        <w:t xml:space="preserve">        </w:t>
      </w:r>
      <w:r w:rsidR="006A03D8">
        <w:t xml:space="preserve">          headers:</w:t>
      </w:r>
    </w:p>
    <w:p w14:paraId="5BB97C1A" w14:textId="77777777"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Location:</w:t>
      </w:r>
    </w:p>
    <w:p w14:paraId="75DAC7FC" w14:textId="77777777"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description: '</w:t>
      </w:r>
      <w:r w:rsidR="006A03D8">
        <w:rPr>
          <w:rFonts w:hint="eastAsia"/>
          <w:lang w:eastAsia="zh-CN"/>
        </w:rPr>
        <w:t>A</w:t>
      </w:r>
      <w:r w:rsidR="006A03D8">
        <w:t xml:space="preserve">n alternative URI of the </w:t>
      </w:r>
      <w:r w:rsidR="006A03D8">
        <w:rPr>
          <w:lang w:eastAsia="zh-CN"/>
        </w:rPr>
        <w:t>NF service consumer to which the notification should be sent</w:t>
      </w:r>
      <w:r w:rsidR="006A03D8">
        <w:t>'</w:t>
      </w:r>
    </w:p>
    <w:p w14:paraId="653706E1" w14:textId="77777777"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required: true</w:t>
      </w:r>
    </w:p>
    <w:p w14:paraId="0B0FDB28" w14:textId="77777777"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schema:</w:t>
      </w:r>
    </w:p>
    <w:p w14:paraId="7A5732D8" w14:textId="77777777" w:rsidR="006A03D8" w:rsidRPr="002E5CBA" w:rsidRDefault="002B40B6" w:rsidP="006A03D8">
      <w:pPr>
        <w:pStyle w:val="PL"/>
        <w:rPr>
          <w:lang w:val="en-US" w:eastAsia="zh-CN"/>
        </w:rPr>
      </w:pPr>
      <w:r w:rsidRPr="00690A26">
        <w:t xml:space="preserve">        </w:t>
      </w:r>
      <w:r w:rsidR="006A03D8">
        <w:t xml:space="preserve">          </w:t>
      </w:r>
      <w:r w:rsidR="006A03D8">
        <w:rPr>
          <w:rFonts w:hint="eastAsia"/>
          <w:lang w:eastAsia="zh-CN"/>
        </w:rPr>
        <w:t xml:space="preserve">      </w:t>
      </w:r>
      <w:r w:rsidR="006A03D8">
        <w:t>type: string</w:t>
      </w:r>
    </w:p>
    <w:p w14:paraId="7E4673D6" w14:textId="77777777" w:rsidR="006A03D8" w:rsidRPr="007C1613" w:rsidRDefault="002B40B6" w:rsidP="006A03D8">
      <w:pPr>
        <w:pStyle w:val="PL"/>
        <w:rPr>
          <w:lang w:val="en-US"/>
        </w:rPr>
      </w:pPr>
      <w:r w:rsidRPr="00690A26">
        <w:t xml:space="preserve">        </w:t>
      </w:r>
      <w:r w:rsidR="006A03D8" w:rsidRPr="007C1613">
        <w:rPr>
          <w:lang w:val="en-US"/>
        </w:rPr>
        <w:t xml:space="preserve">            3gpp-Sbi-Target-Nf-Id:</w:t>
      </w:r>
    </w:p>
    <w:p w14:paraId="6FD6E42E" w14:textId="77777777" w:rsidR="006A03D8" w:rsidRPr="007C1613" w:rsidRDefault="002B40B6" w:rsidP="006A03D8">
      <w:pPr>
        <w:pStyle w:val="PL"/>
        <w:rPr>
          <w:lang w:val="en-US"/>
        </w:rPr>
      </w:pPr>
      <w:r w:rsidRPr="00690A26">
        <w:t xml:space="preserve">        </w:t>
      </w:r>
      <w:r w:rsidR="006A03D8" w:rsidRPr="007C1613">
        <w:rPr>
          <w:lang w:val="en-US"/>
        </w:rPr>
        <w:t xml:space="preserve">              description: ' Identifier of the target NF (service) instance ID towards which the request is redirected'</w:t>
      </w:r>
    </w:p>
    <w:p w14:paraId="21FCBA44" w14:textId="77777777" w:rsidR="006A03D8" w:rsidRPr="007C1613" w:rsidRDefault="002B40B6" w:rsidP="006A03D8">
      <w:pPr>
        <w:pStyle w:val="PL"/>
        <w:rPr>
          <w:lang w:val="en-US"/>
        </w:rPr>
      </w:pPr>
      <w:r w:rsidRPr="00690A26">
        <w:t xml:space="preserve">        </w:t>
      </w:r>
      <w:r w:rsidR="006A03D8" w:rsidRPr="007C1613">
        <w:rPr>
          <w:lang w:val="en-US"/>
        </w:rPr>
        <w:t xml:space="preserve">              schema:</w:t>
      </w:r>
    </w:p>
    <w:p w14:paraId="7782786C" w14:textId="77777777" w:rsidR="006A03D8" w:rsidRDefault="002B40B6" w:rsidP="006A03D8">
      <w:pPr>
        <w:pStyle w:val="PL"/>
        <w:rPr>
          <w:lang w:val="en-US"/>
        </w:rPr>
      </w:pPr>
      <w:r w:rsidRPr="00690A26">
        <w:t xml:space="preserve">        </w:t>
      </w:r>
      <w:r w:rsidR="006A03D8" w:rsidRPr="007C1613">
        <w:rPr>
          <w:lang w:val="en-US"/>
        </w:rPr>
        <w:t xml:space="preserve">                type: string</w:t>
      </w:r>
    </w:p>
    <w:p w14:paraId="6352D080" w14:textId="77777777" w:rsidR="006A03D8" w:rsidRPr="00046E6A" w:rsidRDefault="002B40B6" w:rsidP="006A03D8">
      <w:pPr>
        <w:pStyle w:val="PL"/>
        <w:rPr>
          <w:lang w:val="en-US"/>
        </w:rPr>
      </w:pPr>
      <w:r w:rsidRPr="00690A26">
        <w:t xml:space="preserve">        </w:t>
      </w:r>
      <w:r w:rsidR="006A03D8" w:rsidRPr="00046E6A">
        <w:rPr>
          <w:lang w:val="en-US"/>
        </w:rPr>
        <w:t xml:space="preserve">        '308':</w:t>
      </w:r>
    </w:p>
    <w:p w14:paraId="7B15B5B5" w14:textId="77777777" w:rsidR="006A03D8" w:rsidRDefault="002B40B6" w:rsidP="006A03D8">
      <w:pPr>
        <w:pStyle w:val="PL"/>
        <w:rPr>
          <w:lang w:val="en-US"/>
        </w:rPr>
      </w:pPr>
      <w:r w:rsidRPr="00690A26">
        <w:t xml:space="preserve">        </w:t>
      </w:r>
      <w:r w:rsidR="006A03D8" w:rsidRPr="00046E6A">
        <w:rPr>
          <w:lang w:val="en-US"/>
        </w:rPr>
        <w:t xml:space="preserve">          description: permanent redirect</w:t>
      </w:r>
    </w:p>
    <w:p w14:paraId="0AE8E096" w14:textId="77777777" w:rsidR="006A03D8" w:rsidRPr="003B2883" w:rsidRDefault="002B40B6" w:rsidP="006A03D8">
      <w:pPr>
        <w:pStyle w:val="PL"/>
      </w:pPr>
      <w:r w:rsidRPr="00690A26">
        <w:t xml:space="preserve">        </w:t>
      </w:r>
      <w:r w:rsidR="006A03D8" w:rsidRPr="003B2883">
        <w:t xml:space="preserve">          content:</w:t>
      </w:r>
    </w:p>
    <w:p w14:paraId="22FC8979" w14:textId="77777777" w:rsidR="006A03D8" w:rsidRPr="003B2883" w:rsidRDefault="002B40B6" w:rsidP="006A03D8">
      <w:pPr>
        <w:pStyle w:val="PL"/>
      </w:pPr>
      <w:r w:rsidRPr="00690A26">
        <w:t xml:space="preserve">        </w:t>
      </w:r>
      <w:r w:rsidR="006A03D8" w:rsidRPr="003B2883">
        <w:t xml:space="preserve">            application/problem+json:</w:t>
      </w:r>
    </w:p>
    <w:p w14:paraId="4D32BC86" w14:textId="77777777" w:rsidR="006A03D8" w:rsidRPr="003B2883" w:rsidRDefault="002B40B6" w:rsidP="006A03D8">
      <w:pPr>
        <w:pStyle w:val="PL"/>
      </w:pPr>
      <w:r w:rsidRPr="00690A26">
        <w:t xml:space="preserve">        </w:t>
      </w:r>
      <w:r w:rsidR="006A03D8" w:rsidRPr="003B2883">
        <w:t xml:space="preserve">              schema:</w:t>
      </w:r>
    </w:p>
    <w:p w14:paraId="2E774B27" w14:textId="77777777" w:rsidR="006A03D8" w:rsidRPr="003B2883" w:rsidRDefault="002B40B6" w:rsidP="006A03D8">
      <w:pPr>
        <w:pStyle w:val="PL"/>
      </w:pPr>
      <w:r w:rsidRPr="00690A26">
        <w:t xml:space="preserve">        </w:t>
      </w:r>
      <w:r w:rsidR="006A03D8" w:rsidRPr="003B2883">
        <w:t xml:space="preserve">                $ref: 'TS29571_CommonData.yaml#/components/schemas/ProblemDetails'</w:t>
      </w:r>
    </w:p>
    <w:p w14:paraId="318AF547" w14:textId="77777777" w:rsidR="006A03D8" w:rsidRDefault="002B40B6" w:rsidP="006A03D8">
      <w:pPr>
        <w:pStyle w:val="PL"/>
      </w:pPr>
      <w:r w:rsidRPr="00690A26">
        <w:lastRenderedPageBreak/>
        <w:t xml:space="preserve">        </w:t>
      </w:r>
      <w:r w:rsidR="006A03D8">
        <w:t xml:space="preserve">          headers:</w:t>
      </w:r>
    </w:p>
    <w:p w14:paraId="3AF08407" w14:textId="77777777"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Location:</w:t>
      </w:r>
    </w:p>
    <w:p w14:paraId="3805D536" w14:textId="77777777"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description: '</w:t>
      </w:r>
      <w:r w:rsidR="006A03D8">
        <w:rPr>
          <w:rFonts w:hint="eastAsia"/>
          <w:lang w:eastAsia="zh-CN"/>
        </w:rPr>
        <w:t>A</w:t>
      </w:r>
      <w:r w:rsidR="006A03D8">
        <w:t xml:space="preserve">n alternative URI of the </w:t>
      </w:r>
      <w:r w:rsidR="006A03D8">
        <w:rPr>
          <w:lang w:eastAsia="zh-CN"/>
        </w:rPr>
        <w:t>NF service consumer to which the notification should be sent</w:t>
      </w:r>
      <w:r w:rsidR="006A03D8">
        <w:t xml:space="preserve"> '</w:t>
      </w:r>
    </w:p>
    <w:p w14:paraId="52D15C32" w14:textId="77777777"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required: true</w:t>
      </w:r>
    </w:p>
    <w:p w14:paraId="44CAD35D" w14:textId="77777777" w:rsidR="006A03D8" w:rsidRDefault="002B40B6" w:rsidP="006A03D8">
      <w:pPr>
        <w:pStyle w:val="PL"/>
      </w:pPr>
      <w:r w:rsidRPr="00690A26">
        <w:t xml:space="preserve">        </w:t>
      </w:r>
      <w:r w:rsidR="006A03D8">
        <w:t xml:space="preserve">          </w:t>
      </w:r>
      <w:r w:rsidR="006A03D8">
        <w:rPr>
          <w:rFonts w:hint="eastAsia"/>
          <w:lang w:eastAsia="zh-CN"/>
        </w:rPr>
        <w:t xml:space="preserve">    </w:t>
      </w:r>
      <w:r w:rsidR="006A03D8">
        <w:t>schema:</w:t>
      </w:r>
    </w:p>
    <w:p w14:paraId="341B7186" w14:textId="77777777" w:rsidR="006A03D8" w:rsidRDefault="002B40B6" w:rsidP="006A03D8">
      <w:pPr>
        <w:pStyle w:val="PL"/>
        <w:rPr>
          <w:lang w:val="en-US" w:eastAsia="zh-CN"/>
        </w:rPr>
      </w:pPr>
      <w:r w:rsidRPr="00690A26">
        <w:t xml:space="preserve">        </w:t>
      </w:r>
      <w:r w:rsidR="006A03D8">
        <w:t xml:space="preserve">          </w:t>
      </w:r>
      <w:r w:rsidR="006A03D8">
        <w:rPr>
          <w:rFonts w:hint="eastAsia"/>
          <w:lang w:eastAsia="zh-CN"/>
        </w:rPr>
        <w:t xml:space="preserve">      </w:t>
      </w:r>
      <w:r w:rsidR="006A03D8">
        <w:t>type: string</w:t>
      </w:r>
    </w:p>
    <w:p w14:paraId="1BDEFA3F" w14:textId="77777777" w:rsidR="006A03D8" w:rsidRPr="007C1613" w:rsidRDefault="002B40B6" w:rsidP="006A03D8">
      <w:pPr>
        <w:pStyle w:val="PL"/>
        <w:rPr>
          <w:lang w:val="en-US"/>
        </w:rPr>
      </w:pPr>
      <w:r w:rsidRPr="00690A26">
        <w:t xml:space="preserve">        </w:t>
      </w:r>
      <w:r w:rsidR="006A03D8" w:rsidRPr="007C1613">
        <w:rPr>
          <w:lang w:val="en-US"/>
        </w:rPr>
        <w:t xml:space="preserve">            3gpp-Sbi-Target-Nf-Id:</w:t>
      </w:r>
    </w:p>
    <w:p w14:paraId="54331130" w14:textId="77777777" w:rsidR="006A03D8" w:rsidRPr="007C1613" w:rsidRDefault="002B40B6" w:rsidP="006A03D8">
      <w:pPr>
        <w:pStyle w:val="PL"/>
        <w:rPr>
          <w:lang w:val="en-US"/>
        </w:rPr>
      </w:pPr>
      <w:r w:rsidRPr="00690A26">
        <w:t xml:space="preserve">        </w:t>
      </w:r>
      <w:r w:rsidR="006A03D8" w:rsidRPr="007C1613">
        <w:rPr>
          <w:lang w:val="en-US"/>
        </w:rPr>
        <w:t xml:space="preserve">              description: ' Identifier of the target NF (service) instance ID towards which the request is redirected'</w:t>
      </w:r>
    </w:p>
    <w:p w14:paraId="46273129" w14:textId="77777777" w:rsidR="006A03D8" w:rsidRPr="007C1613" w:rsidRDefault="002B40B6" w:rsidP="006A03D8">
      <w:pPr>
        <w:pStyle w:val="PL"/>
        <w:rPr>
          <w:lang w:val="en-US"/>
        </w:rPr>
      </w:pPr>
      <w:r w:rsidRPr="00690A26">
        <w:t xml:space="preserve">        </w:t>
      </w:r>
      <w:r w:rsidR="006A03D8" w:rsidRPr="007C1613">
        <w:rPr>
          <w:lang w:val="en-US"/>
        </w:rPr>
        <w:t xml:space="preserve">              schema:</w:t>
      </w:r>
    </w:p>
    <w:p w14:paraId="6895B9C0" w14:textId="77777777" w:rsidR="006A03D8" w:rsidRDefault="002B40B6" w:rsidP="006A03D8">
      <w:pPr>
        <w:pStyle w:val="PL"/>
      </w:pPr>
      <w:r w:rsidRPr="00690A26">
        <w:t xml:space="preserve">        </w:t>
      </w:r>
      <w:r w:rsidR="006A03D8" w:rsidRPr="007C1613">
        <w:rPr>
          <w:lang w:val="en-US"/>
        </w:rPr>
        <w:t xml:space="preserve">                type: string</w:t>
      </w:r>
    </w:p>
    <w:p w14:paraId="5303DC02" w14:textId="77777777" w:rsidR="00B02215" w:rsidRDefault="00B02215" w:rsidP="00B02215">
      <w:pPr>
        <w:pStyle w:val="PL"/>
      </w:pPr>
      <w:r>
        <w:t xml:space="preserve">                '400':</w:t>
      </w:r>
    </w:p>
    <w:p w14:paraId="561C09B9" w14:textId="77777777" w:rsidR="00B02215" w:rsidRDefault="00B02215" w:rsidP="00B02215">
      <w:pPr>
        <w:pStyle w:val="PL"/>
      </w:pPr>
      <w:r>
        <w:t xml:space="preserve">                  $ref: 'TS29571_CommonData.yaml#/components/responses/400'</w:t>
      </w:r>
    </w:p>
    <w:p w14:paraId="0CADE59D" w14:textId="77777777" w:rsidR="00B02215" w:rsidRDefault="00B02215" w:rsidP="00B02215">
      <w:pPr>
        <w:pStyle w:val="PL"/>
      </w:pPr>
      <w:r>
        <w:t xml:space="preserve">                '411':</w:t>
      </w:r>
    </w:p>
    <w:p w14:paraId="064E5EA1" w14:textId="77777777" w:rsidR="00B02215" w:rsidRDefault="00B02215" w:rsidP="00B02215">
      <w:pPr>
        <w:pStyle w:val="PL"/>
      </w:pPr>
      <w:r>
        <w:t xml:space="preserve">                  $ref: 'TS29571_CommonData.yaml#/components/responses/411'</w:t>
      </w:r>
    </w:p>
    <w:p w14:paraId="0790E882" w14:textId="77777777" w:rsidR="00B02215" w:rsidRDefault="00B02215" w:rsidP="00B02215">
      <w:pPr>
        <w:pStyle w:val="PL"/>
      </w:pPr>
      <w:r>
        <w:t xml:space="preserve">                '413':</w:t>
      </w:r>
    </w:p>
    <w:p w14:paraId="5D348889" w14:textId="77777777" w:rsidR="00B02215" w:rsidRDefault="00B02215" w:rsidP="00B02215">
      <w:pPr>
        <w:pStyle w:val="PL"/>
      </w:pPr>
      <w:r>
        <w:t xml:space="preserve">                  $ref: 'TS29571_CommonData.yaml#/components/responses/413'</w:t>
      </w:r>
    </w:p>
    <w:p w14:paraId="4366CA48" w14:textId="77777777" w:rsidR="00B02215" w:rsidRDefault="00B02215" w:rsidP="00B02215">
      <w:pPr>
        <w:pStyle w:val="PL"/>
      </w:pPr>
      <w:r>
        <w:t xml:space="preserve">                '415':</w:t>
      </w:r>
    </w:p>
    <w:p w14:paraId="596B162E" w14:textId="77777777" w:rsidR="00B02215" w:rsidRDefault="00B02215" w:rsidP="00B02215">
      <w:pPr>
        <w:pStyle w:val="PL"/>
      </w:pPr>
      <w:r>
        <w:t xml:space="preserve">                  $ref: 'TS29571_CommonData.yaml#/components/responses/415'</w:t>
      </w:r>
    </w:p>
    <w:p w14:paraId="7C3EBD5F" w14:textId="77777777" w:rsidR="00B02215" w:rsidRDefault="00B02215" w:rsidP="00B02215">
      <w:pPr>
        <w:pStyle w:val="PL"/>
      </w:pPr>
      <w:r>
        <w:t xml:space="preserve">                '429':</w:t>
      </w:r>
    </w:p>
    <w:p w14:paraId="0DF3DD7A" w14:textId="77777777" w:rsidR="00B02215" w:rsidRDefault="00B02215" w:rsidP="00B02215">
      <w:pPr>
        <w:pStyle w:val="PL"/>
      </w:pPr>
      <w:r>
        <w:t xml:space="preserve">                  $ref: 'TS29571_CommonData.yaml#/components/responses/429'</w:t>
      </w:r>
    </w:p>
    <w:p w14:paraId="5F843D74" w14:textId="77777777" w:rsidR="00B02215" w:rsidRDefault="00B02215" w:rsidP="00B02215">
      <w:pPr>
        <w:pStyle w:val="PL"/>
      </w:pPr>
      <w:r>
        <w:t xml:space="preserve">                '500':</w:t>
      </w:r>
    </w:p>
    <w:p w14:paraId="6F366474" w14:textId="77777777" w:rsidR="00B02215" w:rsidRDefault="00B02215" w:rsidP="00B02215">
      <w:pPr>
        <w:pStyle w:val="PL"/>
      </w:pPr>
      <w:r>
        <w:t xml:space="preserve">                  $ref: 'TS29571_CommonData.yaml#/components/responses/500'</w:t>
      </w:r>
    </w:p>
    <w:p w14:paraId="14B8A3C4" w14:textId="77777777" w:rsidR="00B02215" w:rsidRDefault="00B02215" w:rsidP="00B02215">
      <w:pPr>
        <w:pStyle w:val="PL"/>
      </w:pPr>
      <w:r>
        <w:t xml:space="preserve">                '503':</w:t>
      </w:r>
    </w:p>
    <w:p w14:paraId="0A6F3FCB" w14:textId="77777777" w:rsidR="00B02215" w:rsidRDefault="00B02215" w:rsidP="00B02215">
      <w:pPr>
        <w:pStyle w:val="PL"/>
      </w:pPr>
      <w:r>
        <w:t xml:space="preserve">                  $ref: 'TS29571_CommonData.yaml#/components/responses/503'</w:t>
      </w:r>
    </w:p>
    <w:p w14:paraId="68EEFAF4" w14:textId="77777777" w:rsidR="00B02215" w:rsidRDefault="00B02215" w:rsidP="00B02215">
      <w:pPr>
        <w:pStyle w:val="PL"/>
      </w:pPr>
      <w:r>
        <w:t xml:space="preserve">                default:</w:t>
      </w:r>
    </w:p>
    <w:p w14:paraId="331E42ED" w14:textId="77777777" w:rsidR="00B02215" w:rsidRPr="00630AB6" w:rsidRDefault="00B02215" w:rsidP="00B02215">
      <w:pPr>
        <w:pStyle w:val="PL"/>
      </w:pPr>
      <w:r>
        <w:t xml:space="preserve">                  description: Unexpected error</w:t>
      </w:r>
    </w:p>
    <w:p w14:paraId="2AFA413C" w14:textId="77777777" w:rsidR="00B02215" w:rsidRPr="00630AB6" w:rsidRDefault="00B02215" w:rsidP="00B02215">
      <w:pPr>
        <w:pStyle w:val="PL"/>
      </w:pPr>
    </w:p>
    <w:p w14:paraId="5DA56B0B" w14:textId="77777777" w:rsidR="00B02215" w:rsidRPr="00630AB6" w:rsidRDefault="00B02215" w:rsidP="00B02215">
      <w:pPr>
        <w:pStyle w:val="PL"/>
      </w:pPr>
    </w:p>
    <w:p w14:paraId="2E087371" w14:textId="77777777" w:rsidR="00B02215" w:rsidRPr="00630AB6" w:rsidRDefault="00B02215" w:rsidP="00B02215">
      <w:pPr>
        <w:pStyle w:val="PL"/>
      </w:pPr>
      <w:r w:rsidRPr="00630AB6">
        <w:t xml:space="preserve">      responses:</w:t>
      </w:r>
    </w:p>
    <w:p w14:paraId="154185DA" w14:textId="77777777" w:rsidR="00B02215" w:rsidRPr="00630AB6" w:rsidRDefault="00B02215" w:rsidP="00B02215">
      <w:pPr>
        <w:pStyle w:val="PL"/>
      </w:pPr>
      <w:r w:rsidRPr="00630AB6">
        <w:t xml:space="preserve">        '201':</w:t>
      </w:r>
    </w:p>
    <w:p w14:paraId="0DB8C0D5" w14:textId="77777777" w:rsidR="00B02215" w:rsidRPr="00630AB6" w:rsidRDefault="00B02215" w:rsidP="00B02215">
      <w:pPr>
        <w:pStyle w:val="PL"/>
      </w:pPr>
      <w:r w:rsidRPr="00630AB6">
        <w:t xml:space="preserve">          description: Created (Successful creation of subscription for notification)</w:t>
      </w:r>
    </w:p>
    <w:p w14:paraId="03CA6D8B" w14:textId="77777777" w:rsidR="00B02215" w:rsidRPr="00630AB6" w:rsidRDefault="00B02215" w:rsidP="00B02215">
      <w:pPr>
        <w:pStyle w:val="PL"/>
      </w:pPr>
      <w:r w:rsidRPr="00630AB6">
        <w:t xml:space="preserve">          content:</w:t>
      </w:r>
    </w:p>
    <w:p w14:paraId="07D92FE3" w14:textId="77777777" w:rsidR="00B02215" w:rsidRPr="00630AB6" w:rsidRDefault="00B02215" w:rsidP="00B02215">
      <w:pPr>
        <w:pStyle w:val="PL"/>
      </w:pPr>
      <w:r w:rsidRPr="00630AB6">
        <w:t xml:space="preserve">            application/json:</w:t>
      </w:r>
    </w:p>
    <w:p w14:paraId="320EC865" w14:textId="77777777" w:rsidR="00B02215" w:rsidRPr="00630AB6" w:rsidRDefault="00B02215" w:rsidP="00B02215">
      <w:pPr>
        <w:pStyle w:val="PL"/>
      </w:pPr>
      <w:r w:rsidRPr="00630AB6">
        <w:t xml:space="preserve">              schema:</w:t>
      </w:r>
    </w:p>
    <w:p w14:paraId="7C2A959E" w14:textId="77777777" w:rsidR="00B02215" w:rsidRDefault="00B02215" w:rsidP="00B02215">
      <w:pPr>
        <w:pStyle w:val="PL"/>
      </w:pPr>
      <w:r w:rsidRPr="00630AB6">
        <w:t xml:space="preserve">                $ref: '#/components/schemas/NssfEventSubscriptionCreatedData'</w:t>
      </w:r>
    </w:p>
    <w:p w14:paraId="08BAC0D1" w14:textId="77777777" w:rsidR="00B02215" w:rsidRDefault="00B02215" w:rsidP="00B02215">
      <w:pPr>
        <w:pStyle w:val="PL"/>
      </w:pPr>
      <w:r>
        <w:t xml:space="preserve">          headers:</w:t>
      </w:r>
    </w:p>
    <w:p w14:paraId="7F83D37C" w14:textId="77777777" w:rsidR="00B02215" w:rsidRDefault="00B02215" w:rsidP="00B02215">
      <w:pPr>
        <w:pStyle w:val="PL"/>
      </w:pPr>
      <w:r>
        <w:t xml:space="preserve">            Location:</w:t>
      </w:r>
    </w:p>
    <w:p w14:paraId="7F5539C6" w14:textId="77777777" w:rsidR="00B02215" w:rsidRDefault="00B02215" w:rsidP="00B02215">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03965958" w14:textId="77777777" w:rsidR="00B02215" w:rsidRDefault="00B02215" w:rsidP="00B02215">
      <w:pPr>
        <w:pStyle w:val="PL"/>
      </w:pPr>
      <w:r>
        <w:t xml:space="preserve">              required: true</w:t>
      </w:r>
    </w:p>
    <w:p w14:paraId="39EE348D" w14:textId="77777777" w:rsidR="00B02215" w:rsidRDefault="00B02215" w:rsidP="00B02215">
      <w:pPr>
        <w:pStyle w:val="PL"/>
      </w:pPr>
      <w:r>
        <w:t xml:space="preserve">              schema:</w:t>
      </w:r>
    </w:p>
    <w:p w14:paraId="0262C5D1" w14:textId="77777777" w:rsidR="00B02215" w:rsidRDefault="00B02215" w:rsidP="00B02215">
      <w:pPr>
        <w:pStyle w:val="PL"/>
      </w:pPr>
      <w:r>
        <w:t xml:space="preserve">                type: string</w:t>
      </w:r>
    </w:p>
    <w:p w14:paraId="224B8612"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Content-Encoding:</w:t>
      </w:r>
    </w:p>
    <w:p w14:paraId="46631B49"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description: Content-Encoding, described in IETF RFC 7231</w:t>
      </w:r>
    </w:p>
    <w:p w14:paraId="631A9995" w14:textId="77777777" w:rsidR="005106A3" w:rsidRPr="00A4449F" w:rsidRDefault="005106A3" w:rsidP="005106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4449F">
        <w:rPr>
          <w:rFonts w:ascii="Courier New" w:hAnsi="Courier New"/>
          <w:noProof/>
          <w:sz w:val="16"/>
          <w:lang w:val="en-US"/>
        </w:rPr>
        <w:t xml:space="preserve">              schema:</w:t>
      </w:r>
    </w:p>
    <w:p w14:paraId="0E82CFB6" w14:textId="77777777" w:rsidR="005106A3" w:rsidRDefault="005106A3" w:rsidP="005106A3">
      <w:pPr>
        <w:pStyle w:val="PL"/>
        <w:rPr>
          <w:lang w:val="en-US"/>
        </w:rPr>
      </w:pPr>
      <w:r w:rsidRPr="00A4449F">
        <w:rPr>
          <w:lang w:val="en-US"/>
        </w:rPr>
        <w:t xml:space="preserve">                type: string</w:t>
      </w:r>
    </w:p>
    <w:p w14:paraId="4B671FC8" w14:textId="77777777"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14:paraId="4E3B0B01" w14:textId="77777777" w:rsidR="006A03D8" w:rsidRDefault="006A03D8" w:rsidP="006A03D8">
      <w:pPr>
        <w:pStyle w:val="PL"/>
        <w:rPr>
          <w:lang w:val="en-US"/>
        </w:rPr>
      </w:pPr>
      <w:r w:rsidRPr="002E5CBA">
        <w:rPr>
          <w:lang w:val="en-US"/>
        </w:rPr>
        <w:t xml:space="preserve">          description: </w:t>
      </w:r>
      <w:r>
        <w:rPr>
          <w:lang w:val="en-US"/>
        </w:rPr>
        <w:t>temporary redirect</w:t>
      </w:r>
    </w:p>
    <w:p w14:paraId="4A220CEA" w14:textId="77777777" w:rsidR="006A03D8" w:rsidRPr="003B2883" w:rsidRDefault="006A03D8" w:rsidP="006A03D8">
      <w:pPr>
        <w:pStyle w:val="PL"/>
      </w:pPr>
      <w:r w:rsidRPr="003B2883">
        <w:t xml:space="preserve">          content:</w:t>
      </w:r>
    </w:p>
    <w:p w14:paraId="175647E6" w14:textId="77777777" w:rsidR="006A03D8" w:rsidRPr="003B2883" w:rsidRDefault="006A03D8" w:rsidP="006A03D8">
      <w:pPr>
        <w:pStyle w:val="PL"/>
      </w:pPr>
      <w:r w:rsidRPr="003B2883">
        <w:t xml:space="preserve">            application/problem+json:</w:t>
      </w:r>
    </w:p>
    <w:p w14:paraId="641102B1" w14:textId="77777777" w:rsidR="006A03D8" w:rsidRPr="003B2883" w:rsidRDefault="006A03D8" w:rsidP="006A03D8">
      <w:pPr>
        <w:pStyle w:val="PL"/>
      </w:pPr>
      <w:r w:rsidRPr="003B2883">
        <w:t xml:space="preserve">              schema:</w:t>
      </w:r>
    </w:p>
    <w:p w14:paraId="7BA12CB8" w14:textId="77777777" w:rsidR="006A03D8" w:rsidRPr="003B2883" w:rsidRDefault="006A03D8" w:rsidP="006A03D8">
      <w:pPr>
        <w:pStyle w:val="PL"/>
      </w:pPr>
      <w:r w:rsidRPr="003B2883">
        <w:t xml:space="preserve">                $ref: 'TS29571_CommonData.yaml#/components/schemas/ProblemDetails'</w:t>
      </w:r>
    </w:p>
    <w:p w14:paraId="713D88AD" w14:textId="77777777" w:rsidR="006A03D8" w:rsidRDefault="006A03D8" w:rsidP="006A03D8">
      <w:pPr>
        <w:pStyle w:val="PL"/>
      </w:pPr>
      <w:r>
        <w:t xml:space="preserve">          headers:</w:t>
      </w:r>
    </w:p>
    <w:p w14:paraId="60B13C2C" w14:textId="77777777" w:rsidR="006A03D8" w:rsidRDefault="006A03D8" w:rsidP="006A03D8">
      <w:pPr>
        <w:pStyle w:val="PL"/>
      </w:pPr>
      <w:r>
        <w:t xml:space="preserve">          </w:t>
      </w:r>
      <w:r>
        <w:rPr>
          <w:rFonts w:hint="eastAsia"/>
          <w:lang w:eastAsia="zh-CN"/>
        </w:rPr>
        <w:t xml:space="preserve">  </w:t>
      </w:r>
      <w:r>
        <w:t>Location:</w:t>
      </w:r>
    </w:p>
    <w:p w14:paraId="0A5E5069"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5F3F7940" w14:textId="77777777" w:rsidR="006A03D8" w:rsidRDefault="006A03D8" w:rsidP="006A03D8">
      <w:pPr>
        <w:pStyle w:val="PL"/>
      </w:pPr>
      <w:r>
        <w:t xml:space="preserve">          </w:t>
      </w:r>
      <w:r>
        <w:rPr>
          <w:rFonts w:hint="eastAsia"/>
          <w:lang w:eastAsia="zh-CN"/>
        </w:rPr>
        <w:t xml:space="preserve">    </w:t>
      </w:r>
      <w:r>
        <w:t>required: true</w:t>
      </w:r>
    </w:p>
    <w:p w14:paraId="211B736E" w14:textId="77777777" w:rsidR="006A03D8" w:rsidRDefault="006A03D8" w:rsidP="006A03D8">
      <w:pPr>
        <w:pStyle w:val="PL"/>
      </w:pPr>
      <w:r>
        <w:t xml:space="preserve">          </w:t>
      </w:r>
      <w:r>
        <w:rPr>
          <w:rFonts w:hint="eastAsia"/>
          <w:lang w:eastAsia="zh-CN"/>
        </w:rPr>
        <w:t xml:space="preserve">    </w:t>
      </w:r>
      <w:r>
        <w:t>schema:</w:t>
      </w:r>
    </w:p>
    <w:p w14:paraId="3527FB02" w14:textId="77777777" w:rsidR="006A03D8" w:rsidRPr="002E5CBA" w:rsidRDefault="006A03D8" w:rsidP="006A03D8">
      <w:pPr>
        <w:pStyle w:val="PL"/>
        <w:rPr>
          <w:lang w:val="en-US" w:eastAsia="zh-CN"/>
        </w:rPr>
      </w:pPr>
      <w:r>
        <w:t xml:space="preserve">          </w:t>
      </w:r>
      <w:r>
        <w:rPr>
          <w:rFonts w:hint="eastAsia"/>
          <w:lang w:eastAsia="zh-CN"/>
        </w:rPr>
        <w:t xml:space="preserve">      </w:t>
      </w:r>
      <w:r>
        <w:t>type: string</w:t>
      </w:r>
    </w:p>
    <w:p w14:paraId="59D55078" w14:textId="77777777" w:rsidR="006A03D8" w:rsidRPr="007C1613" w:rsidRDefault="006A03D8" w:rsidP="006A03D8">
      <w:pPr>
        <w:pStyle w:val="PL"/>
        <w:rPr>
          <w:lang w:val="en-US"/>
        </w:rPr>
      </w:pPr>
      <w:r w:rsidRPr="007C1613">
        <w:rPr>
          <w:lang w:val="en-US"/>
        </w:rPr>
        <w:t xml:space="preserve">            3gpp-Sbi-Target-Nf-Id:</w:t>
      </w:r>
    </w:p>
    <w:p w14:paraId="677CF624"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3FFBA828" w14:textId="77777777" w:rsidR="006A03D8" w:rsidRPr="007C1613" w:rsidRDefault="006A03D8" w:rsidP="006A03D8">
      <w:pPr>
        <w:pStyle w:val="PL"/>
        <w:rPr>
          <w:lang w:val="en-US"/>
        </w:rPr>
      </w:pPr>
      <w:r w:rsidRPr="007C1613">
        <w:rPr>
          <w:lang w:val="en-US"/>
        </w:rPr>
        <w:t xml:space="preserve">              schema:</w:t>
      </w:r>
    </w:p>
    <w:p w14:paraId="346EE1A5" w14:textId="77777777" w:rsidR="006A03D8" w:rsidRDefault="006A03D8" w:rsidP="006A03D8">
      <w:pPr>
        <w:pStyle w:val="PL"/>
        <w:rPr>
          <w:lang w:val="en-US"/>
        </w:rPr>
      </w:pPr>
      <w:r w:rsidRPr="007C1613">
        <w:rPr>
          <w:lang w:val="en-US"/>
        </w:rPr>
        <w:t xml:space="preserve">                type: string</w:t>
      </w:r>
    </w:p>
    <w:p w14:paraId="1CD34BFD" w14:textId="77777777" w:rsidR="006A03D8" w:rsidRPr="00046E6A" w:rsidRDefault="006A03D8" w:rsidP="006A03D8">
      <w:pPr>
        <w:pStyle w:val="PL"/>
        <w:rPr>
          <w:lang w:val="en-US"/>
        </w:rPr>
      </w:pPr>
      <w:r w:rsidRPr="00046E6A">
        <w:rPr>
          <w:lang w:val="en-US"/>
        </w:rPr>
        <w:t xml:space="preserve">        '308':</w:t>
      </w:r>
    </w:p>
    <w:p w14:paraId="7116E29A" w14:textId="77777777" w:rsidR="006A03D8" w:rsidRDefault="006A03D8" w:rsidP="006A03D8">
      <w:pPr>
        <w:pStyle w:val="PL"/>
        <w:rPr>
          <w:lang w:val="en-US"/>
        </w:rPr>
      </w:pPr>
      <w:r w:rsidRPr="00046E6A">
        <w:rPr>
          <w:lang w:val="en-US"/>
        </w:rPr>
        <w:t xml:space="preserve">          description: permanent redirect</w:t>
      </w:r>
    </w:p>
    <w:p w14:paraId="160028E8" w14:textId="77777777" w:rsidR="006A03D8" w:rsidRPr="003B2883" w:rsidRDefault="006A03D8" w:rsidP="006A03D8">
      <w:pPr>
        <w:pStyle w:val="PL"/>
      </w:pPr>
      <w:r w:rsidRPr="003B2883">
        <w:t xml:space="preserve">          content:</w:t>
      </w:r>
    </w:p>
    <w:p w14:paraId="1F2E029B" w14:textId="77777777" w:rsidR="006A03D8" w:rsidRPr="003B2883" w:rsidRDefault="006A03D8" w:rsidP="006A03D8">
      <w:pPr>
        <w:pStyle w:val="PL"/>
      </w:pPr>
      <w:r w:rsidRPr="003B2883">
        <w:t xml:space="preserve">            application/problem+json:</w:t>
      </w:r>
    </w:p>
    <w:p w14:paraId="4326C23C" w14:textId="77777777" w:rsidR="006A03D8" w:rsidRPr="003B2883" w:rsidRDefault="006A03D8" w:rsidP="006A03D8">
      <w:pPr>
        <w:pStyle w:val="PL"/>
      </w:pPr>
      <w:r w:rsidRPr="003B2883">
        <w:t xml:space="preserve">              schema:</w:t>
      </w:r>
    </w:p>
    <w:p w14:paraId="40F64E0A" w14:textId="77777777" w:rsidR="006A03D8" w:rsidRPr="003B2883" w:rsidRDefault="006A03D8" w:rsidP="006A03D8">
      <w:pPr>
        <w:pStyle w:val="PL"/>
      </w:pPr>
      <w:r w:rsidRPr="003B2883">
        <w:t xml:space="preserve">                $ref: 'TS29571_CommonData.yaml#/components/schemas/ProblemDetails'</w:t>
      </w:r>
    </w:p>
    <w:p w14:paraId="441CB218" w14:textId="77777777" w:rsidR="006A03D8" w:rsidRDefault="006A03D8" w:rsidP="006A03D8">
      <w:pPr>
        <w:pStyle w:val="PL"/>
      </w:pPr>
      <w:r>
        <w:t xml:space="preserve">          headers:</w:t>
      </w:r>
    </w:p>
    <w:p w14:paraId="1BE9221B" w14:textId="77777777" w:rsidR="006A03D8" w:rsidRDefault="006A03D8" w:rsidP="006A03D8">
      <w:pPr>
        <w:pStyle w:val="PL"/>
      </w:pPr>
      <w:r>
        <w:t xml:space="preserve">          </w:t>
      </w:r>
      <w:r>
        <w:rPr>
          <w:rFonts w:hint="eastAsia"/>
          <w:lang w:eastAsia="zh-CN"/>
        </w:rPr>
        <w:t xml:space="preserve">  </w:t>
      </w:r>
      <w:r>
        <w:t>Location:</w:t>
      </w:r>
    </w:p>
    <w:p w14:paraId="59CE220D"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53FD280F" w14:textId="77777777" w:rsidR="006A03D8" w:rsidRDefault="006A03D8" w:rsidP="006A03D8">
      <w:pPr>
        <w:pStyle w:val="PL"/>
      </w:pPr>
      <w:r>
        <w:t xml:space="preserve">          </w:t>
      </w:r>
      <w:r>
        <w:rPr>
          <w:rFonts w:hint="eastAsia"/>
          <w:lang w:eastAsia="zh-CN"/>
        </w:rPr>
        <w:t xml:space="preserve">    </w:t>
      </w:r>
      <w:r>
        <w:t>required: true</w:t>
      </w:r>
    </w:p>
    <w:p w14:paraId="31F6B166" w14:textId="77777777" w:rsidR="006A03D8" w:rsidRDefault="006A03D8" w:rsidP="006A03D8">
      <w:pPr>
        <w:pStyle w:val="PL"/>
      </w:pPr>
      <w:r>
        <w:t xml:space="preserve">          </w:t>
      </w:r>
      <w:r>
        <w:rPr>
          <w:rFonts w:hint="eastAsia"/>
          <w:lang w:eastAsia="zh-CN"/>
        </w:rPr>
        <w:t xml:space="preserve">    </w:t>
      </w:r>
      <w:r>
        <w:t>schema:</w:t>
      </w:r>
    </w:p>
    <w:p w14:paraId="600069BF" w14:textId="77777777" w:rsidR="006A03D8" w:rsidRDefault="006A03D8" w:rsidP="006A03D8">
      <w:pPr>
        <w:pStyle w:val="PL"/>
        <w:rPr>
          <w:lang w:val="en-US" w:eastAsia="zh-CN"/>
        </w:rPr>
      </w:pPr>
      <w:r>
        <w:lastRenderedPageBreak/>
        <w:t xml:space="preserve">          </w:t>
      </w:r>
      <w:r>
        <w:rPr>
          <w:rFonts w:hint="eastAsia"/>
          <w:lang w:eastAsia="zh-CN"/>
        </w:rPr>
        <w:t xml:space="preserve">      </w:t>
      </w:r>
      <w:r>
        <w:t>type: string</w:t>
      </w:r>
    </w:p>
    <w:p w14:paraId="0AE5C079" w14:textId="77777777" w:rsidR="006A03D8" w:rsidRPr="007C1613" w:rsidRDefault="006A03D8" w:rsidP="006A03D8">
      <w:pPr>
        <w:pStyle w:val="PL"/>
        <w:rPr>
          <w:lang w:val="en-US"/>
        </w:rPr>
      </w:pPr>
      <w:r w:rsidRPr="007C1613">
        <w:rPr>
          <w:lang w:val="en-US"/>
        </w:rPr>
        <w:t xml:space="preserve">            3gpp-Sbi-Target-Nf-Id:</w:t>
      </w:r>
    </w:p>
    <w:p w14:paraId="2B158DA4"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74E7A271" w14:textId="77777777" w:rsidR="006A03D8" w:rsidRPr="007C1613" w:rsidRDefault="006A03D8" w:rsidP="006A03D8">
      <w:pPr>
        <w:pStyle w:val="PL"/>
        <w:rPr>
          <w:lang w:val="en-US"/>
        </w:rPr>
      </w:pPr>
      <w:r w:rsidRPr="007C1613">
        <w:rPr>
          <w:lang w:val="en-US"/>
        </w:rPr>
        <w:t xml:space="preserve">              schema:</w:t>
      </w:r>
    </w:p>
    <w:p w14:paraId="754FCF65" w14:textId="77777777" w:rsidR="006A03D8" w:rsidRDefault="006A03D8" w:rsidP="006A03D8">
      <w:pPr>
        <w:pStyle w:val="PL"/>
      </w:pPr>
      <w:r w:rsidRPr="007C1613">
        <w:rPr>
          <w:lang w:val="en-US"/>
        </w:rPr>
        <w:t xml:space="preserve">                type: string</w:t>
      </w:r>
    </w:p>
    <w:p w14:paraId="11D449C2" w14:textId="77777777" w:rsidR="00B02215" w:rsidRDefault="00B02215" w:rsidP="00B02215">
      <w:pPr>
        <w:pStyle w:val="PL"/>
        <w:rPr>
          <w:lang w:val="en-US"/>
        </w:rPr>
      </w:pPr>
      <w:r>
        <w:rPr>
          <w:lang w:val="en-US"/>
        </w:rPr>
        <w:t xml:space="preserve">        '400':</w:t>
      </w:r>
    </w:p>
    <w:p w14:paraId="181E58E4"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F44EC42" w14:textId="77777777" w:rsidR="00B02215" w:rsidRDefault="00B02215" w:rsidP="00B02215">
      <w:pPr>
        <w:pStyle w:val="PL"/>
        <w:rPr>
          <w:lang w:val="en-US"/>
        </w:rPr>
      </w:pPr>
      <w:r>
        <w:rPr>
          <w:lang w:val="en-US"/>
        </w:rPr>
        <w:t xml:space="preserve">        '401':</w:t>
      </w:r>
    </w:p>
    <w:p w14:paraId="72287A1D"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E19815" w14:textId="77777777" w:rsidR="00B02215" w:rsidRDefault="00B02215" w:rsidP="00B02215">
      <w:pPr>
        <w:pStyle w:val="PL"/>
      </w:pPr>
      <w:r w:rsidRPr="00630AB6">
        <w:t xml:space="preserve">        '403':</w:t>
      </w:r>
    </w:p>
    <w:p w14:paraId="0A9426B0"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09CE53B" w14:textId="77777777" w:rsidR="00B02215" w:rsidRDefault="00B02215" w:rsidP="00B02215">
      <w:pPr>
        <w:pStyle w:val="PL"/>
      </w:pPr>
      <w:r w:rsidRPr="00630AB6">
        <w:t xml:space="preserve">        '404':</w:t>
      </w:r>
    </w:p>
    <w:p w14:paraId="4E130A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4B89E399" w14:textId="77777777" w:rsidR="00B02215" w:rsidRPr="00630AB6" w:rsidRDefault="00B02215" w:rsidP="00B02215">
      <w:pPr>
        <w:pStyle w:val="PL"/>
      </w:pPr>
    </w:p>
    <w:p w14:paraId="03ED4CE3" w14:textId="77777777" w:rsidR="00B02215" w:rsidRDefault="00B02215" w:rsidP="00B02215">
      <w:pPr>
        <w:pStyle w:val="PL"/>
        <w:rPr>
          <w:lang w:val="en-US"/>
        </w:rPr>
      </w:pPr>
      <w:r>
        <w:rPr>
          <w:lang w:val="en-US"/>
        </w:rPr>
        <w:t xml:space="preserve">        '411':</w:t>
      </w:r>
    </w:p>
    <w:p w14:paraId="41AB4DF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3DA2091" w14:textId="77777777" w:rsidR="00B02215" w:rsidRDefault="00B02215" w:rsidP="00B02215">
      <w:pPr>
        <w:pStyle w:val="PL"/>
        <w:rPr>
          <w:lang w:val="en-US"/>
        </w:rPr>
      </w:pPr>
      <w:r>
        <w:rPr>
          <w:lang w:val="en-US"/>
        </w:rPr>
        <w:t xml:space="preserve">        '413':</w:t>
      </w:r>
    </w:p>
    <w:p w14:paraId="42204AD8"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BE41715" w14:textId="77777777" w:rsidR="00B02215" w:rsidRDefault="00B02215" w:rsidP="00B02215">
      <w:pPr>
        <w:pStyle w:val="PL"/>
        <w:rPr>
          <w:lang w:val="en-US"/>
        </w:rPr>
      </w:pPr>
      <w:r>
        <w:rPr>
          <w:lang w:val="en-US"/>
        </w:rPr>
        <w:t xml:space="preserve">        '415':</w:t>
      </w:r>
    </w:p>
    <w:p w14:paraId="28567FE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976BEAE" w14:textId="77777777" w:rsidR="00B02215" w:rsidRDefault="00B02215" w:rsidP="00B02215">
      <w:pPr>
        <w:pStyle w:val="PL"/>
        <w:rPr>
          <w:lang w:val="en-US"/>
        </w:rPr>
      </w:pPr>
      <w:r>
        <w:rPr>
          <w:lang w:val="en-US"/>
        </w:rPr>
        <w:t xml:space="preserve">        '429':</w:t>
      </w:r>
    </w:p>
    <w:p w14:paraId="7B7DDE4B"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26C5CF38" w14:textId="77777777" w:rsidR="00B02215" w:rsidRDefault="00B02215" w:rsidP="00B02215">
      <w:pPr>
        <w:pStyle w:val="PL"/>
        <w:rPr>
          <w:lang w:val="en-US"/>
        </w:rPr>
      </w:pPr>
      <w:r w:rsidRPr="002E5CBA">
        <w:rPr>
          <w:lang w:val="en-US"/>
        </w:rPr>
        <w:t xml:space="preserve">        </w:t>
      </w:r>
      <w:r>
        <w:rPr>
          <w:lang w:val="en-US"/>
        </w:rPr>
        <w:t>'500':</w:t>
      </w:r>
    </w:p>
    <w:p w14:paraId="0DAB6772"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03AC3A90" w14:textId="77777777" w:rsidR="00B02215" w:rsidRDefault="00B02215" w:rsidP="00B02215">
      <w:pPr>
        <w:pStyle w:val="PL"/>
        <w:rPr>
          <w:lang w:val="en-US"/>
        </w:rPr>
      </w:pPr>
      <w:r w:rsidRPr="002E5CBA">
        <w:rPr>
          <w:lang w:val="en-US"/>
        </w:rPr>
        <w:t xml:space="preserve">        </w:t>
      </w:r>
      <w:r>
        <w:rPr>
          <w:lang w:val="en-US"/>
        </w:rPr>
        <w:t>'503':</w:t>
      </w:r>
    </w:p>
    <w:p w14:paraId="014F57FE"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5BEF6F28" w14:textId="77777777" w:rsidR="00B02215" w:rsidRPr="00630AB6" w:rsidRDefault="00B02215" w:rsidP="00B02215">
      <w:pPr>
        <w:pStyle w:val="PL"/>
      </w:pPr>
      <w:r w:rsidRPr="00630AB6">
        <w:t xml:space="preserve">        default:</w:t>
      </w:r>
    </w:p>
    <w:p w14:paraId="0B88411B" w14:textId="77777777" w:rsidR="00B02215" w:rsidRPr="00630AB6" w:rsidRDefault="00B02215" w:rsidP="00B02215">
      <w:pPr>
        <w:pStyle w:val="PL"/>
      </w:pPr>
      <w:r w:rsidRPr="00630AB6">
        <w:t xml:space="preserve">          description: Unexpected error</w:t>
      </w:r>
    </w:p>
    <w:p w14:paraId="05365326" w14:textId="77777777" w:rsidR="00B02215" w:rsidRDefault="00B02215" w:rsidP="00B02215">
      <w:pPr>
        <w:pStyle w:val="PL"/>
      </w:pPr>
    </w:p>
    <w:p w14:paraId="10207DF9"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498D7087" w14:textId="77777777" w:rsidR="00B02215" w:rsidRPr="00630AB6" w:rsidRDefault="00B02215" w:rsidP="00B02215">
      <w:pPr>
        <w:pStyle w:val="PL"/>
      </w:pPr>
      <w:r w:rsidRPr="00630AB6">
        <w:t xml:space="preserve">    delete:</w:t>
      </w:r>
    </w:p>
    <w:p w14:paraId="5222D84A" w14:textId="77777777" w:rsidR="00B02215" w:rsidRPr="00630AB6" w:rsidRDefault="00B02215" w:rsidP="00B02215">
      <w:pPr>
        <w:pStyle w:val="PL"/>
      </w:pPr>
      <w:r w:rsidRPr="00630AB6">
        <w:t xml:space="preserve">      summary: Deletes an already existing NSSAI availability notification subscription</w:t>
      </w:r>
    </w:p>
    <w:p w14:paraId="1DD06248" w14:textId="77777777" w:rsidR="00B02215" w:rsidRPr="00630AB6" w:rsidRDefault="00B02215" w:rsidP="00B02215">
      <w:pPr>
        <w:pStyle w:val="PL"/>
      </w:pPr>
      <w:r w:rsidRPr="00630AB6">
        <w:t xml:space="preserve">      tags:</w:t>
      </w:r>
    </w:p>
    <w:p w14:paraId="5E571E00" w14:textId="77777777" w:rsidR="00B02215" w:rsidRPr="00630AB6" w:rsidRDefault="00B02215" w:rsidP="00B02215">
      <w:pPr>
        <w:pStyle w:val="PL"/>
      </w:pPr>
      <w:r w:rsidRPr="00630AB6">
        <w:t xml:space="preserve">        - Subscription ID (Document)</w:t>
      </w:r>
    </w:p>
    <w:p w14:paraId="4F26C888" w14:textId="77777777" w:rsidR="00B02215" w:rsidRPr="00630AB6" w:rsidRDefault="00B02215" w:rsidP="00B02215">
      <w:pPr>
        <w:pStyle w:val="PL"/>
      </w:pPr>
      <w:r w:rsidRPr="00630AB6">
        <w:t xml:space="preserve">      operationId: NSSAIAvailabilityUnsubscribe</w:t>
      </w:r>
    </w:p>
    <w:p w14:paraId="1DE7DDC7" w14:textId="77777777" w:rsidR="00B02215" w:rsidRPr="00630AB6" w:rsidRDefault="00B02215" w:rsidP="00B02215">
      <w:pPr>
        <w:pStyle w:val="PL"/>
      </w:pPr>
      <w:r w:rsidRPr="00630AB6">
        <w:t xml:space="preserve">      parameters:</w:t>
      </w:r>
    </w:p>
    <w:p w14:paraId="6333E2FF" w14:textId="77777777" w:rsidR="00B02215" w:rsidRPr="00630AB6" w:rsidRDefault="00B02215" w:rsidP="00B02215">
      <w:pPr>
        <w:pStyle w:val="PL"/>
      </w:pPr>
      <w:r w:rsidRPr="00630AB6">
        <w:t xml:space="preserve">        - name: subscriptionId</w:t>
      </w:r>
    </w:p>
    <w:p w14:paraId="58984A52" w14:textId="77777777" w:rsidR="00B02215" w:rsidRPr="00630AB6" w:rsidRDefault="00B02215" w:rsidP="00B02215">
      <w:pPr>
        <w:pStyle w:val="PL"/>
      </w:pPr>
      <w:r w:rsidRPr="00630AB6">
        <w:t xml:space="preserve">          in: path</w:t>
      </w:r>
    </w:p>
    <w:p w14:paraId="65680507" w14:textId="77777777" w:rsidR="00B02215" w:rsidRPr="00630AB6" w:rsidRDefault="00B02215" w:rsidP="00B02215">
      <w:pPr>
        <w:pStyle w:val="PL"/>
      </w:pPr>
      <w:r w:rsidRPr="00630AB6">
        <w:t xml:space="preserve">          description: Identifier of the subscription for notification</w:t>
      </w:r>
    </w:p>
    <w:p w14:paraId="6295C431" w14:textId="77777777" w:rsidR="00B02215" w:rsidRPr="00630AB6" w:rsidRDefault="00B02215" w:rsidP="00B02215">
      <w:pPr>
        <w:pStyle w:val="PL"/>
      </w:pPr>
      <w:r w:rsidRPr="00630AB6">
        <w:t xml:space="preserve">          required: true</w:t>
      </w:r>
    </w:p>
    <w:p w14:paraId="26948629" w14:textId="77777777" w:rsidR="00B02215" w:rsidRPr="00630AB6" w:rsidRDefault="00B02215" w:rsidP="00B02215">
      <w:pPr>
        <w:pStyle w:val="PL"/>
      </w:pPr>
      <w:r w:rsidRPr="00630AB6">
        <w:t xml:space="preserve">          schema:</w:t>
      </w:r>
    </w:p>
    <w:p w14:paraId="2AEB9E20" w14:textId="77777777" w:rsidR="00B02215" w:rsidRPr="00630AB6" w:rsidRDefault="00B02215" w:rsidP="00B02215">
      <w:pPr>
        <w:pStyle w:val="PL"/>
      </w:pPr>
      <w:r w:rsidRPr="00630AB6">
        <w:t xml:space="preserve">            type: string</w:t>
      </w:r>
    </w:p>
    <w:p w14:paraId="2C1DF330" w14:textId="77777777" w:rsidR="00B02215" w:rsidRPr="00630AB6" w:rsidRDefault="00B02215" w:rsidP="00B02215">
      <w:pPr>
        <w:pStyle w:val="PL"/>
      </w:pPr>
    </w:p>
    <w:p w14:paraId="14074FCF" w14:textId="77777777" w:rsidR="00B02215" w:rsidRPr="00630AB6" w:rsidRDefault="00B02215" w:rsidP="00B02215">
      <w:pPr>
        <w:pStyle w:val="PL"/>
      </w:pPr>
      <w:r w:rsidRPr="00630AB6">
        <w:t xml:space="preserve">      responses:</w:t>
      </w:r>
    </w:p>
    <w:p w14:paraId="778D63BB" w14:textId="77777777" w:rsidR="00B02215" w:rsidRPr="00630AB6" w:rsidRDefault="00B02215" w:rsidP="00B02215">
      <w:pPr>
        <w:pStyle w:val="PL"/>
      </w:pPr>
      <w:r w:rsidRPr="00630AB6">
        <w:t xml:space="preserve">        '204':</w:t>
      </w:r>
    </w:p>
    <w:p w14:paraId="0637EB3B" w14:textId="77777777" w:rsidR="00B02215" w:rsidRDefault="00B02215" w:rsidP="00B02215">
      <w:pPr>
        <w:pStyle w:val="PL"/>
      </w:pPr>
      <w:r w:rsidRPr="00630AB6">
        <w:t xml:space="preserve">          description: No Content (Successful deletion of subscription for NSSAI Availability notification)</w:t>
      </w:r>
    </w:p>
    <w:p w14:paraId="2A47F84C" w14:textId="77777777"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14:paraId="260D487D" w14:textId="77777777" w:rsidR="006A03D8" w:rsidRDefault="006A03D8" w:rsidP="006A03D8">
      <w:pPr>
        <w:pStyle w:val="PL"/>
        <w:rPr>
          <w:lang w:val="en-US"/>
        </w:rPr>
      </w:pPr>
      <w:r w:rsidRPr="002E5CBA">
        <w:rPr>
          <w:lang w:val="en-US"/>
        </w:rPr>
        <w:t xml:space="preserve">          description: </w:t>
      </w:r>
      <w:r>
        <w:rPr>
          <w:lang w:val="en-US"/>
        </w:rPr>
        <w:t>temporary redirect</w:t>
      </w:r>
    </w:p>
    <w:p w14:paraId="66A2A4D2" w14:textId="77777777" w:rsidR="006A03D8" w:rsidRPr="003B2883" w:rsidRDefault="006A03D8" w:rsidP="006A03D8">
      <w:pPr>
        <w:pStyle w:val="PL"/>
      </w:pPr>
      <w:r w:rsidRPr="003B2883">
        <w:t xml:space="preserve">          content:</w:t>
      </w:r>
    </w:p>
    <w:p w14:paraId="0899FC16" w14:textId="77777777" w:rsidR="006A03D8" w:rsidRPr="003B2883" w:rsidRDefault="006A03D8" w:rsidP="006A03D8">
      <w:pPr>
        <w:pStyle w:val="PL"/>
      </w:pPr>
      <w:r w:rsidRPr="003B2883">
        <w:t xml:space="preserve">            application/problem+json:</w:t>
      </w:r>
    </w:p>
    <w:p w14:paraId="16688BC5" w14:textId="77777777" w:rsidR="006A03D8" w:rsidRPr="003B2883" w:rsidRDefault="006A03D8" w:rsidP="006A03D8">
      <w:pPr>
        <w:pStyle w:val="PL"/>
      </w:pPr>
      <w:r w:rsidRPr="003B2883">
        <w:t xml:space="preserve">              schema:</w:t>
      </w:r>
    </w:p>
    <w:p w14:paraId="43C6CBC0" w14:textId="77777777" w:rsidR="006A03D8" w:rsidRPr="003B2883" w:rsidRDefault="006A03D8" w:rsidP="006A03D8">
      <w:pPr>
        <w:pStyle w:val="PL"/>
      </w:pPr>
      <w:r w:rsidRPr="003B2883">
        <w:t xml:space="preserve">                $ref: 'TS29571_CommonData.yaml#/components/schemas/ProblemDetails'</w:t>
      </w:r>
    </w:p>
    <w:p w14:paraId="3C834DA8" w14:textId="77777777" w:rsidR="006A03D8" w:rsidRDefault="006A03D8" w:rsidP="006A03D8">
      <w:pPr>
        <w:pStyle w:val="PL"/>
      </w:pPr>
      <w:r>
        <w:t xml:space="preserve">          headers:</w:t>
      </w:r>
    </w:p>
    <w:p w14:paraId="1446F5C2" w14:textId="77777777" w:rsidR="006A03D8" w:rsidRDefault="006A03D8" w:rsidP="006A03D8">
      <w:pPr>
        <w:pStyle w:val="PL"/>
      </w:pPr>
      <w:r>
        <w:t xml:space="preserve">          </w:t>
      </w:r>
      <w:r>
        <w:rPr>
          <w:rFonts w:hint="eastAsia"/>
          <w:lang w:eastAsia="zh-CN"/>
        </w:rPr>
        <w:t xml:space="preserve">  </w:t>
      </w:r>
      <w:r>
        <w:t>Location:</w:t>
      </w:r>
    </w:p>
    <w:p w14:paraId="014ED126"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47BA3EB9" w14:textId="77777777" w:rsidR="006A03D8" w:rsidRDefault="006A03D8" w:rsidP="006A03D8">
      <w:pPr>
        <w:pStyle w:val="PL"/>
      </w:pPr>
      <w:r>
        <w:t xml:space="preserve">          </w:t>
      </w:r>
      <w:r>
        <w:rPr>
          <w:rFonts w:hint="eastAsia"/>
          <w:lang w:eastAsia="zh-CN"/>
        </w:rPr>
        <w:t xml:space="preserve">    </w:t>
      </w:r>
      <w:r>
        <w:t>required: true</w:t>
      </w:r>
    </w:p>
    <w:p w14:paraId="4F052795" w14:textId="77777777" w:rsidR="006A03D8" w:rsidRDefault="006A03D8" w:rsidP="006A03D8">
      <w:pPr>
        <w:pStyle w:val="PL"/>
      </w:pPr>
      <w:r>
        <w:t xml:space="preserve">          </w:t>
      </w:r>
      <w:r>
        <w:rPr>
          <w:rFonts w:hint="eastAsia"/>
          <w:lang w:eastAsia="zh-CN"/>
        </w:rPr>
        <w:t xml:space="preserve">    </w:t>
      </w:r>
      <w:r>
        <w:t>schema:</w:t>
      </w:r>
    </w:p>
    <w:p w14:paraId="13CC6569" w14:textId="77777777" w:rsidR="006A03D8" w:rsidRPr="002E5CBA" w:rsidRDefault="006A03D8" w:rsidP="006A03D8">
      <w:pPr>
        <w:pStyle w:val="PL"/>
        <w:rPr>
          <w:lang w:val="en-US" w:eastAsia="zh-CN"/>
        </w:rPr>
      </w:pPr>
      <w:r>
        <w:t xml:space="preserve">          </w:t>
      </w:r>
      <w:r>
        <w:rPr>
          <w:rFonts w:hint="eastAsia"/>
          <w:lang w:eastAsia="zh-CN"/>
        </w:rPr>
        <w:t xml:space="preserve">      </w:t>
      </w:r>
      <w:r>
        <w:t>type: string</w:t>
      </w:r>
    </w:p>
    <w:p w14:paraId="235B1E4D" w14:textId="77777777" w:rsidR="006A03D8" w:rsidRPr="007C1613" w:rsidRDefault="006A03D8" w:rsidP="006A03D8">
      <w:pPr>
        <w:pStyle w:val="PL"/>
        <w:rPr>
          <w:lang w:val="en-US"/>
        </w:rPr>
      </w:pPr>
      <w:r w:rsidRPr="007C1613">
        <w:rPr>
          <w:lang w:val="en-US"/>
        </w:rPr>
        <w:t xml:space="preserve">            3gpp-Sbi-Target-Nf-Id:</w:t>
      </w:r>
    </w:p>
    <w:p w14:paraId="79A62971"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7690BA1A" w14:textId="77777777" w:rsidR="006A03D8" w:rsidRPr="007C1613" w:rsidRDefault="006A03D8" w:rsidP="006A03D8">
      <w:pPr>
        <w:pStyle w:val="PL"/>
        <w:rPr>
          <w:lang w:val="en-US"/>
        </w:rPr>
      </w:pPr>
      <w:r w:rsidRPr="007C1613">
        <w:rPr>
          <w:lang w:val="en-US"/>
        </w:rPr>
        <w:t xml:space="preserve">              schema:</w:t>
      </w:r>
    </w:p>
    <w:p w14:paraId="29406092" w14:textId="77777777" w:rsidR="006A03D8" w:rsidRDefault="006A03D8" w:rsidP="006A03D8">
      <w:pPr>
        <w:pStyle w:val="PL"/>
        <w:rPr>
          <w:lang w:val="en-US"/>
        </w:rPr>
      </w:pPr>
      <w:r w:rsidRPr="007C1613">
        <w:rPr>
          <w:lang w:val="en-US"/>
        </w:rPr>
        <w:t xml:space="preserve">                type: string</w:t>
      </w:r>
    </w:p>
    <w:p w14:paraId="25C594E3" w14:textId="77777777" w:rsidR="006A03D8" w:rsidRPr="00046E6A" w:rsidRDefault="006A03D8" w:rsidP="006A03D8">
      <w:pPr>
        <w:pStyle w:val="PL"/>
        <w:rPr>
          <w:lang w:val="en-US"/>
        </w:rPr>
      </w:pPr>
      <w:r w:rsidRPr="00046E6A">
        <w:rPr>
          <w:lang w:val="en-US"/>
        </w:rPr>
        <w:t xml:space="preserve">        '308':</w:t>
      </w:r>
    </w:p>
    <w:p w14:paraId="27ED85C2" w14:textId="77777777" w:rsidR="006A03D8" w:rsidRDefault="006A03D8" w:rsidP="006A03D8">
      <w:pPr>
        <w:pStyle w:val="PL"/>
        <w:rPr>
          <w:lang w:val="en-US"/>
        </w:rPr>
      </w:pPr>
      <w:r w:rsidRPr="00046E6A">
        <w:rPr>
          <w:lang w:val="en-US"/>
        </w:rPr>
        <w:t xml:space="preserve">          description: permanent redirect</w:t>
      </w:r>
    </w:p>
    <w:p w14:paraId="5E312D48" w14:textId="77777777" w:rsidR="006A03D8" w:rsidRPr="003B2883" w:rsidRDefault="006A03D8" w:rsidP="006A03D8">
      <w:pPr>
        <w:pStyle w:val="PL"/>
      </w:pPr>
      <w:r w:rsidRPr="003B2883">
        <w:t xml:space="preserve">          content:</w:t>
      </w:r>
    </w:p>
    <w:p w14:paraId="1FA2F9C7" w14:textId="77777777" w:rsidR="006A03D8" w:rsidRPr="003B2883" w:rsidRDefault="006A03D8" w:rsidP="006A03D8">
      <w:pPr>
        <w:pStyle w:val="PL"/>
      </w:pPr>
      <w:r w:rsidRPr="003B2883">
        <w:t xml:space="preserve">            application/problem+json:</w:t>
      </w:r>
    </w:p>
    <w:p w14:paraId="4A54F9DF" w14:textId="77777777" w:rsidR="006A03D8" w:rsidRPr="003B2883" w:rsidRDefault="006A03D8" w:rsidP="006A03D8">
      <w:pPr>
        <w:pStyle w:val="PL"/>
      </w:pPr>
      <w:r w:rsidRPr="003B2883">
        <w:t xml:space="preserve">              schema:</w:t>
      </w:r>
    </w:p>
    <w:p w14:paraId="3902AACA" w14:textId="77777777" w:rsidR="006A03D8" w:rsidRPr="003B2883" w:rsidRDefault="006A03D8" w:rsidP="006A03D8">
      <w:pPr>
        <w:pStyle w:val="PL"/>
      </w:pPr>
      <w:r w:rsidRPr="003B2883">
        <w:t xml:space="preserve">                $ref: 'TS29571_CommonData.yaml#/components/schemas/ProblemDetails'</w:t>
      </w:r>
    </w:p>
    <w:p w14:paraId="365EEBDD" w14:textId="77777777" w:rsidR="006A03D8" w:rsidRDefault="006A03D8" w:rsidP="006A03D8">
      <w:pPr>
        <w:pStyle w:val="PL"/>
      </w:pPr>
      <w:r>
        <w:t xml:space="preserve">          headers:</w:t>
      </w:r>
    </w:p>
    <w:p w14:paraId="728B4703" w14:textId="77777777" w:rsidR="006A03D8" w:rsidRDefault="006A03D8" w:rsidP="006A03D8">
      <w:pPr>
        <w:pStyle w:val="PL"/>
      </w:pPr>
      <w:r>
        <w:t xml:space="preserve">          </w:t>
      </w:r>
      <w:r>
        <w:rPr>
          <w:rFonts w:hint="eastAsia"/>
          <w:lang w:eastAsia="zh-CN"/>
        </w:rPr>
        <w:t xml:space="preserve">  </w:t>
      </w:r>
      <w:r>
        <w:t>Location:</w:t>
      </w:r>
    </w:p>
    <w:p w14:paraId="6430341A"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284BA695" w14:textId="77777777" w:rsidR="006A03D8" w:rsidRDefault="006A03D8" w:rsidP="006A03D8">
      <w:pPr>
        <w:pStyle w:val="PL"/>
      </w:pPr>
      <w:r>
        <w:t xml:space="preserve">          </w:t>
      </w:r>
      <w:r>
        <w:rPr>
          <w:rFonts w:hint="eastAsia"/>
          <w:lang w:eastAsia="zh-CN"/>
        </w:rPr>
        <w:t xml:space="preserve">    </w:t>
      </w:r>
      <w:r>
        <w:t>required: true</w:t>
      </w:r>
    </w:p>
    <w:p w14:paraId="7942737F" w14:textId="77777777" w:rsidR="006A03D8" w:rsidRDefault="006A03D8" w:rsidP="006A03D8">
      <w:pPr>
        <w:pStyle w:val="PL"/>
      </w:pPr>
      <w:r>
        <w:t xml:space="preserve">          </w:t>
      </w:r>
      <w:r>
        <w:rPr>
          <w:rFonts w:hint="eastAsia"/>
          <w:lang w:eastAsia="zh-CN"/>
        </w:rPr>
        <w:t xml:space="preserve">    </w:t>
      </w:r>
      <w:r>
        <w:t>schema:</w:t>
      </w:r>
    </w:p>
    <w:p w14:paraId="0555D962" w14:textId="77777777" w:rsidR="006A03D8" w:rsidRDefault="006A03D8" w:rsidP="006A03D8">
      <w:pPr>
        <w:pStyle w:val="PL"/>
        <w:rPr>
          <w:lang w:val="en-US" w:eastAsia="zh-CN"/>
        </w:rPr>
      </w:pPr>
      <w:r>
        <w:lastRenderedPageBreak/>
        <w:t xml:space="preserve">          </w:t>
      </w:r>
      <w:r>
        <w:rPr>
          <w:rFonts w:hint="eastAsia"/>
          <w:lang w:eastAsia="zh-CN"/>
        </w:rPr>
        <w:t xml:space="preserve">      </w:t>
      </w:r>
      <w:r>
        <w:t>type: string</w:t>
      </w:r>
    </w:p>
    <w:p w14:paraId="49813D06" w14:textId="77777777" w:rsidR="006A03D8" w:rsidRPr="007C1613" w:rsidRDefault="006A03D8" w:rsidP="006A03D8">
      <w:pPr>
        <w:pStyle w:val="PL"/>
        <w:rPr>
          <w:lang w:val="en-US"/>
        </w:rPr>
      </w:pPr>
      <w:r w:rsidRPr="007C1613">
        <w:rPr>
          <w:lang w:val="en-US"/>
        </w:rPr>
        <w:t xml:space="preserve">            3gpp-Sbi-Target-Nf-Id:</w:t>
      </w:r>
    </w:p>
    <w:p w14:paraId="7E0EE066"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1BC3A55D" w14:textId="77777777" w:rsidR="006A03D8" w:rsidRPr="007C1613" w:rsidRDefault="006A03D8" w:rsidP="006A03D8">
      <w:pPr>
        <w:pStyle w:val="PL"/>
        <w:rPr>
          <w:lang w:val="en-US"/>
        </w:rPr>
      </w:pPr>
      <w:r w:rsidRPr="007C1613">
        <w:rPr>
          <w:lang w:val="en-US"/>
        </w:rPr>
        <w:t xml:space="preserve">              schema:</w:t>
      </w:r>
    </w:p>
    <w:p w14:paraId="3BABA173" w14:textId="77777777" w:rsidR="006A03D8" w:rsidRDefault="006A03D8" w:rsidP="006A03D8">
      <w:pPr>
        <w:pStyle w:val="PL"/>
      </w:pPr>
      <w:r w:rsidRPr="007C1613">
        <w:rPr>
          <w:lang w:val="en-US"/>
        </w:rPr>
        <w:t xml:space="preserve">                type: string</w:t>
      </w:r>
    </w:p>
    <w:p w14:paraId="425D8940" w14:textId="77777777" w:rsidR="00B02215" w:rsidRDefault="00B02215" w:rsidP="00B02215">
      <w:pPr>
        <w:pStyle w:val="PL"/>
        <w:rPr>
          <w:lang w:val="en-US"/>
        </w:rPr>
      </w:pPr>
      <w:r>
        <w:rPr>
          <w:lang w:val="en-US"/>
        </w:rPr>
        <w:t xml:space="preserve">        '400':</w:t>
      </w:r>
    </w:p>
    <w:p w14:paraId="1967393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80B9C99" w14:textId="77777777" w:rsidR="00B02215" w:rsidRDefault="00B02215" w:rsidP="00B02215">
      <w:pPr>
        <w:pStyle w:val="PL"/>
        <w:rPr>
          <w:lang w:val="en-US"/>
        </w:rPr>
      </w:pPr>
      <w:r>
        <w:rPr>
          <w:lang w:val="en-US"/>
        </w:rPr>
        <w:t xml:space="preserve">        '401':</w:t>
      </w:r>
    </w:p>
    <w:p w14:paraId="60835F57"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AED6A91" w14:textId="77777777" w:rsidR="00B02215" w:rsidRDefault="00B02215" w:rsidP="00B02215">
      <w:pPr>
        <w:pStyle w:val="PL"/>
      </w:pPr>
      <w:r w:rsidRPr="00630AB6">
        <w:t xml:space="preserve">        '404':</w:t>
      </w:r>
    </w:p>
    <w:p w14:paraId="711E0DF8"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290AE65F" w14:textId="77777777" w:rsidR="00B02215" w:rsidRPr="00630AB6" w:rsidRDefault="00B02215" w:rsidP="00B02215">
      <w:pPr>
        <w:pStyle w:val="PL"/>
      </w:pPr>
    </w:p>
    <w:p w14:paraId="223486FB" w14:textId="77777777" w:rsidR="00B02215" w:rsidRDefault="00B02215" w:rsidP="00B02215">
      <w:pPr>
        <w:pStyle w:val="PL"/>
      </w:pPr>
      <w:r>
        <w:t xml:space="preserve">        '429</w:t>
      </w:r>
      <w:r w:rsidRPr="00630AB6">
        <w:t>':</w:t>
      </w:r>
    </w:p>
    <w:p w14:paraId="542B151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3D3E467" w14:textId="77777777" w:rsidR="00B02215" w:rsidRDefault="00B02215" w:rsidP="00B02215">
      <w:pPr>
        <w:pStyle w:val="PL"/>
        <w:rPr>
          <w:lang w:val="en-US"/>
        </w:rPr>
      </w:pPr>
      <w:r w:rsidRPr="002E5CBA">
        <w:rPr>
          <w:lang w:val="en-US"/>
        </w:rPr>
        <w:t xml:space="preserve">        </w:t>
      </w:r>
      <w:r>
        <w:rPr>
          <w:lang w:val="en-US"/>
        </w:rPr>
        <w:t>'500':</w:t>
      </w:r>
    </w:p>
    <w:p w14:paraId="42EDF1E0"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D64E987" w14:textId="77777777" w:rsidR="00B02215" w:rsidRDefault="00B02215" w:rsidP="00B02215">
      <w:pPr>
        <w:pStyle w:val="PL"/>
        <w:rPr>
          <w:lang w:val="en-US"/>
        </w:rPr>
      </w:pPr>
      <w:r w:rsidRPr="002E5CBA">
        <w:rPr>
          <w:lang w:val="en-US"/>
        </w:rPr>
        <w:t xml:space="preserve">        </w:t>
      </w:r>
      <w:r>
        <w:rPr>
          <w:lang w:val="en-US"/>
        </w:rPr>
        <w:t>'503':</w:t>
      </w:r>
    </w:p>
    <w:p w14:paraId="635FC100"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6B7BF87C" w14:textId="77777777" w:rsidR="00B02215" w:rsidRPr="00630AB6" w:rsidRDefault="00B02215" w:rsidP="00B02215">
      <w:pPr>
        <w:pStyle w:val="PL"/>
      </w:pPr>
    </w:p>
    <w:p w14:paraId="0DF8A4EF" w14:textId="77777777" w:rsidR="00B02215" w:rsidRPr="00630AB6" w:rsidRDefault="00B02215" w:rsidP="00B02215">
      <w:pPr>
        <w:pStyle w:val="PL"/>
      </w:pPr>
      <w:r w:rsidRPr="00630AB6">
        <w:t xml:space="preserve">        default:</w:t>
      </w:r>
    </w:p>
    <w:p w14:paraId="16DC3048" w14:textId="77777777" w:rsidR="00B02215" w:rsidRDefault="00B02215" w:rsidP="00B02215">
      <w:pPr>
        <w:pStyle w:val="PL"/>
      </w:pPr>
      <w:r w:rsidRPr="00630AB6">
        <w:t xml:space="preserve">          description: Unexpected error</w:t>
      </w:r>
    </w:p>
    <w:p w14:paraId="1834EA43" w14:textId="77777777" w:rsidR="00C1575C" w:rsidRPr="00630AB6" w:rsidRDefault="00C1575C" w:rsidP="00C1575C">
      <w:pPr>
        <w:pStyle w:val="PL"/>
      </w:pPr>
    </w:p>
    <w:p w14:paraId="410BD758" w14:textId="77777777" w:rsidR="00C1575C" w:rsidRPr="00630AB6" w:rsidRDefault="00C1575C" w:rsidP="00C1575C">
      <w:pPr>
        <w:pStyle w:val="PL"/>
      </w:pPr>
      <w:r w:rsidRPr="00630AB6">
        <w:t xml:space="preserve">    patch:</w:t>
      </w:r>
    </w:p>
    <w:p w14:paraId="7E511DFC"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08F856A5" w14:textId="77777777" w:rsidR="00C1575C" w:rsidRPr="00630AB6" w:rsidRDefault="00C1575C" w:rsidP="00C1575C">
      <w:pPr>
        <w:pStyle w:val="PL"/>
      </w:pPr>
      <w:r w:rsidRPr="00630AB6">
        <w:t xml:space="preserve">      tags:</w:t>
      </w:r>
    </w:p>
    <w:p w14:paraId="3A20A26D" w14:textId="77777777" w:rsidR="00C1575C" w:rsidRPr="00630AB6" w:rsidRDefault="00C1575C" w:rsidP="00C1575C">
      <w:pPr>
        <w:pStyle w:val="PL"/>
      </w:pPr>
      <w:r w:rsidRPr="00630AB6">
        <w:t xml:space="preserve">        - Subscription ID (Document)</w:t>
      </w:r>
    </w:p>
    <w:p w14:paraId="11040911" w14:textId="77777777" w:rsidR="00C1575C" w:rsidRPr="00630AB6" w:rsidRDefault="00C1575C" w:rsidP="00C1575C">
      <w:pPr>
        <w:pStyle w:val="PL"/>
      </w:pPr>
      <w:r w:rsidRPr="00630AB6">
        <w:t xml:space="preserve">      operationId: NSSAIAvailability</w:t>
      </w:r>
      <w:r>
        <w:t>SubModify</w:t>
      </w:r>
      <w:r w:rsidRPr="00630AB6">
        <w:t>Patch</w:t>
      </w:r>
    </w:p>
    <w:p w14:paraId="62DC8001" w14:textId="77777777" w:rsidR="00C1575C" w:rsidRPr="00630AB6" w:rsidRDefault="00C1575C" w:rsidP="00C1575C">
      <w:pPr>
        <w:pStyle w:val="PL"/>
      </w:pPr>
      <w:r w:rsidRPr="00630AB6">
        <w:t xml:space="preserve">      parameters:</w:t>
      </w:r>
    </w:p>
    <w:p w14:paraId="4027945C" w14:textId="77777777" w:rsidR="00C1575C" w:rsidRPr="00630AB6" w:rsidRDefault="00C1575C" w:rsidP="00C1575C">
      <w:pPr>
        <w:pStyle w:val="PL"/>
      </w:pPr>
      <w:r w:rsidRPr="00630AB6">
        <w:t xml:space="preserve">        - name: subscriptionId</w:t>
      </w:r>
    </w:p>
    <w:p w14:paraId="497359C6" w14:textId="77777777" w:rsidR="00C1575C" w:rsidRPr="00630AB6" w:rsidRDefault="00C1575C" w:rsidP="00C1575C">
      <w:pPr>
        <w:pStyle w:val="PL"/>
      </w:pPr>
      <w:r w:rsidRPr="00630AB6">
        <w:t xml:space="preserve">          in: path</w:t>
      </w:r>
    </w:p>
    <w:p w14:paraId="6947DE4A" w14:textId="77777777" w:rsidR="00C1575C" w:rsidRPr="00630AB6" w:rsidRDefault="00C1575C" w:rsidP="00C1575C">
      <w:pPr>
        <w:pStyle w:val="PL"/>
      </w:pPr>
      <w:r w:rsidRPr="00630AB6">
        <w:t xml:space="preserve">          description: Identifier of the subscription for notification</w:t>
      </w:r>
    </w:p>
    <w:p w14:paraId="0527A32A" w14:textId="77777777" w:rsidR="00C1575C" w:rsidRPr="00630AB6" w:rsidRDefault="00C1575C" w:rsidP="00C1575C">
      <w:pPr>
        <w:pStyle w:val="PL"/>
      </w:pPr>
      <w:r w:rsidRPr="00630AB6">
        <w:t xml:space="preserve">          required: true</w:t>
      </w:r>
    </w:p>
    <w:p w14:paraId="5CAB3369" w14:textId="77777777" w:rsidR="00C1575C" w:rsidRPr="00630AB6" w:rsidRDefault="00C1575C" w:rsidP="00C1575C">
      <w:pPr>
        <w:pStyle w:val="PL"/>
      </w:pPr>
      <w:r w:rsidRPr="00630AB6">
        <w:t xml:space="preserve">          schema:</w:t>
      </w:r>
    </w:p>
    <w:p w14:paraId="2EE022FB" w14:textId="77777777" w:rsidR="00C1575C" w:rsidRDefault="00C1575C" w:rsidP="00C1575C">
      <w:pPr>
        <w:pStyle w:val="PL"/>
      </w:pPr>
      <w:r w:rsidRPr="00630AB6">
        <w:t xml:space="preserve">            type: string</w:t>
      </w:r>
    </w:p>
    <w:p w14:paraId="67AAB6DF" w14:textId="77777777" w:rsidR="00C1575C" w:rsidRPr="00690A26" w:rsidRDefault="00C1575C" w:rsidP="00C1575C">
      <w:pPr>
        <w:pStyle w:val="PL"/>
        <w:rPr>
          <w:lang w:val="en-US"/>
        </w:rPr>
      </w:pPr>
      <w:r w:rsidRPr="00821B5C">
        <w:t xml:space="preserve">        - </w:t>
      </w:r>
      <w:r w:rsidRPr="00690A26">
        <w:rPr>
          <w:lang w:val="en-US"/>
        </w:rPr>
        <w:t>name: Content-Encoding</w:t>
      </w:r>
    </w:p>
    <w:p w14:paraId="1B3671FD" w14:textId="77777777" w:rsidR="00C1575C" w:rsidRPr="00690A26" w:rsidRDefault="00C1575C" w:rsidP="00C1575C">
      <w:pPr>
        <w:pStyle w:val="PL"/>
        <w:rPr>
          <w:lang w:val="en-US"/>
        </w:rPr>
      </w:pPr>
      <w:r w:rsidRPr="00821B5C">
        <w:t xml:space="preserve">          </w:t>
      </w:r>
      <w:r w:rsidRPr="00690A26">
        <w:rPr>
          <w:lang w:val="en-US"/>
        </w:rPr>
        <w:t>in: header</w:t>
      </w:r>
    </w:p>
    <w:p w14:paraId="12BFBCBF" w14:textId="77777777"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14:paraId="60B8A9F3" w14:textId="77777777" w:rsidR="00C1575C" w:rsidRPr="00690A26" w:rsidRDefault="00C1575C" w:rsidP="00C1575C">
      <w:pPr>
        <w:pStyle w:val="PL"/>
        <w:rPr>
          <w:lang w:val="en-US"/>
        </w:rPr>
      </w:pPr>
      <w:r w:rsidRPr="00821B5C">
        <w:t xml:space="preserve">          </w:t>
      </w:r>
      <w:r w:rsidRPr="00690A26">
        <w:rPr>
          <w:lang w:val="en-US"/>
        </w:rPr>
        <w:t>schema:</w:t>
      </w:r>
    </w:p>
    <w:p w14:paraId="275CC2D2" w14:textId="77777777" w:rsidR="00C1575C" w:rsidRDefault="00C1575C" w:rsidP="00C1575C">
      <w:pPr>
        <w:pStyle w:val="PL"/>
        <w:rPr>
          <w:lang w:val="en-US"/>
        </w:rPr>
      </w:pPr>
      <w:r w:rsidRPr="00821B5C">
        <w:t xml:space="preserve">            </w:t>
      </w:r>
      <w:r w:rsidRPr="00690A26">
        <w:rPr>
          <w:lang w:val="en-US"/>
        </w:rPr>
        <w:t>type: string</w:t>
      </w:r>
    </w:p>
    <w:p w14:paraId="2CAAA937" w14:textId="77777777" w:rsidR="00C1575C" w:rsidRPr="00630AB6" w:rsidRDefault="00C1575C" w:rsidP="00C1575C">
      <w:pPr>
        <w:pStyle w:val="PL"/>
      </w:pPr>
      <w:r w:rsidRPr="00630AB6">
        <w:t xml:space="preserve">      requestBody:</w:t>
      </w:r>
    </w:p>
    <w:p w14:paraId="2A2A5BED" w14:textId="77777777" w:rsidR="00C1575C" w:rsidRPr="00630AB6" w:rsidRDefault="00C1575C" w:rsidP="00C1575C">
      <w:pPr>
        <w:pStyle w:val="PL"/>
      </w:pPr>
      <w:r w:rsidRPr="00630AB6">
        <w:t xml:space="preserve">        description: JSON Patch instructions to update at the NSSF, the NSSAI availability notification subscription</w:t>
      </w:r>
    </w:p>
    <w:p w14:paraId="36156EBC" w14:textId="77777777" w:rsidR="00C1575C" w:rsidRPr="00630AB6" w:rsidRDefault="00C1575C" w:rsidP="00C1575C">
      <w:pPr>
        <w:pStyle w:val="PL"/>
      </w:pPr>
      <w:r w:rsidRPr="00630AB6">
        <w:t xml:space="preserve">        required: true</w:t>
      </w:r>
    </w:p>
    <w:p w14:paraId="6F4601C1" w14:textId="77777777" w:rsidR="00C1575C" w:rsidRPr="00630AB6" w:rsidRDefault="00C1575C" w:rsidP="00C1575C">
      <w:pPr>
        <w:pStyle w:val="PL"/>
      </w:pPr>
      <w:r w:rsidRPr="00630AB6">
        <w:t xml:space="preserve">        content:</w:t>
      </w:r>
    </w:p>
    <w:p w14:paraId="6BBE32AF" w14:textId="77777777" w:rsidR="00C1575C" w:rsidRPr="00630AB6" w:rsidRDefault="00C1575C" w:rsidP="00C1575C">
      <w:pPr>
        <w:pStyle w:val="PL"/>
      </w:pPr>
      <w:r w:rsidRPr="00630AB6">
        <w:t xml:space="preserve">          application/json-patch+json::</w:t>
      </w:r>
    </w:p>
    <w:p w14:paraId="7AAB613A" w14:textId="77777777" w:rsidR="00C1575C" w:rsidRPr="00630AB6" w:rsidRDefault="00C1575C" w:rsidP="00C1575C">
      <w:pPr>
        <w:pStyle w:val="PL"/>
      </w:pPr>
      <w:r w:rsidRPr="00630AB6">
        <w:t xml:space="preserve">            schema:</w:t>
      </w:r>
    </w:p>
    <w:p w14:paraId="1BBDDF70" w14:textId="77777777" w:rsidR="00C1575C" w:rsidRPr="00630AB6" w:rsidRDefault="00C1575C" w:rsidP="00C1575C">
      <w:pPr>
        <w:pStyle w:val="PL"/>
      </w:pPr>
      <w:r w:rsidRPr="00630AB6">
        <w:t xml:space="preserve">              $ref: '#/components/schemas/PatchDocument'</w:t>
      </w:r>
    </w:p>
    <w:p w14:paraId="5E319EC8" w14:textId="77777777" w:rsidR="00C1575C" w:rsidRPr="00630AB6" w:rsidRDefault="00C1575C" w:rsidP="00C1575C">
      <w:pPr>
        <w:pStyle w:val="PL"/>
      </w:pPr>
    </w:p>
    <w:p w14:paraId="30A5495B" w14:textId="77777777" w:rsidR="00C1575C" w:rsidRPr="00630AB6" w:rsidRDefault="00C1575C" w:rsidP="00C1575C">
      <w:pPr>
        <w:pStyle w:val="PL"/>
      </w:pPr>
      <w:r w:rsidRPr="00630AB6">
        <w:t xml:space="preserve">     </w:t>
      </w:r>
      <w:r w:rsidR="00DB7547">
        <w:t xml:space="preserve"> </w:t>
      </w:r>
      <w:r w:rsidRPr="00630AB6">
        <w:t>responses:</w:t>
      </w:r>
    </w:p>
    <w:p w14:paraId="4FFBF4B6" w14:textId="77777777" w:rsidR="00C1575C" w:rsidRPr="00630AB6" w:rsidRDefault="00C1575C" w:rsidP="00C1575C">
      <w:pPr>
        <w:pStyle w:val="PL"/>
      </w:pPr>
      <w:r w:rsidRPr="00630AB6">
        <w:t xml:space="preserve">        '200':</w:t>
      </w:r>
    </w:p>
    <w:p w14:paraId="0FE7BCFE" w14:textId="77777777" w:rsidR="00C1575C" w:rsidRPr="00630AB6" w:rsidRDefault="00C1575C" w:rsidP="00C1575C">
      <w:pPr>
        <w:pStyle w:val="PL"/>
      </w:pPr>
      <w:r w:rsidRPr="00630AB6">
        <w:t xml:space="preserve">          description: OK (Successful update of NSSAI availability notification subscription)</w:t>
      </w:r>
    </w:p>
    <w:p w14:paraId="484A0BB4" w14:textId="77777777" w:rsidR="00C1575C" w:rsidRPr="00630AB6" w:rsidRDefault="00C1575C" w:rsidP="00C1575C">
      <w:pPr>
        <w:pStyle w:val="PL"/>
      </w:pPr>
      <w:r w:rsidRPr="00630AB6">
        <w:t xml:space="preserve">          content:</w:t>
      </w:r>
    </w:p>
    <w:p w14:paraId="5BAFD167" w14:textId="77777777" w:rsidR="00C1575C" w:rsidRPr="00630AB6" w:rsidRDefault="00C1575C" w:rsidP="00C1575C">
      <w:pPr>
        <w:pStyle w:val="PL"/>
      </w:pPr>
      <w:r w:rsidRPr="00630AB6">
        <w:t xml:space="preserve">            application/json:</w:t>
      </w:r>
    </w:p>
    <w:p w14:paraId="03015488" w14:textId="77777777" w:rsidR="00C1575C" w:rsidRPr="00630AB6" w:rsidRDefault="00C1575C" w:rsidP="00C1575C">
      <w:pPr>
        <w:pStyle w:val="PL"/>
      </w:pPr>
      <w:r w:rsidRPr="00630AB6">
        <w:t xml:space="preserve">              schema:</w:t>
      </w:r>
    </w:p>
    <w:p w14:paraId="65149F66"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3FC86" w14:textId="77777777" w:rsidR="00C1575C" w:rsidRPr="00F04D60" w:rsidRDefault="00C1575C" w:rsidP="00C1575C">
      <w:pPr>
        <w:pStyle w:val="PL"/>
      </w:pPr>
      <w:r w:rsidRPr="00821B5C">
        <w:t xml:space="preserve">          </w:t>
      </w:r>
      <w:r w:rsidRPr="00F04D60">
        <w:t>headers:</w:t>
      </w:r>
    </w:p>
    <w:p w14:paraId="5C6B83CF" w14:textId="77777777" w:rsidR="00C1575C" w:rsidRPr="00F04D60" w:rsidRDefault="00C1575C" w:rsidP="00C1575C">
      <w:pPr>
        <w:pStyle w:val="PL"/>
      </w:pPr>
      <w:r w:rsidRPr="00F04D60">
        <w:t xml:space="preserve">            </w:t>
      </w:r>
      <w:r w:rsidRPr="00F04D60">
        <w:rPr>
          <w:lang w:val="en-US"/>
        </w:rPr>
        <w:t>Content-Encoding</w:t>
      </w:r>
      <w:r w:rsidRPr="00F04D60">
        <w:t>:</w:t>
      </w:r>
    </w:p>
    <w:p w14:paraId="23AC81F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2C023ABE" w14:textId="77777777" w:rsidR="00C1575C" w:rsidRPr="00F04D60" w:rsidRDefault="00C1575C" w:rsidP="00C1575C">
      <w:pPr>
        <w:pStyle w:val="PL"/>
      </w:pPr>
      <w:r w:rsidRPr="00F04D60">
        <w:t xml:space="preserve">              schema:</w:t>
      </w:r>
    </w:p>
    <w:p w14:paraId="6C946157" w14:textId="77777777" w:rsidR="00C1575C" w:rsidRDefault="00C1575C" w:rsidP="00C1575C">
      <w:pPr>
        <w:pStyle w:val="PL"/>
      </w:pPr>
      <w:r w:rsidRPr="00F04D60">
        <w:t xml:space="preserve">                type: string</w:t>
      </w:r>
    </w:p>
    <w:p w14:paraId="13672A0A" w14:textId="77777777"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14:paraId="77C4769B" w14:textId="77777777" w:rsidR="006A03D8" w:rsidRDefault="006A03D8" w:rsidP="006A03D8">
      <w:pPr>
        <w:pStyle w:val="PL"/>
        <w:rPr>
          <w:lang w:val="en-US"/>
        </w:rPr>
      </w:pPr>
      <w:r w:rsidRPr="002E5CBA">
        <w:rPr>
          <w:lang w:val="en-US"/>
        </w:rPr>
        <w:t xml:space="preserve">          description: </w:t>
      </w:r>
      <w:r>
        <w:rPr>
          <w:lang w:val="en-US"/>
        </w:rPr>
        <w:t>temporary redirect</w:t>
      </w:r>
    </w:p>
    <w:p w14:paraId="47070242" w14:textId="77777777" w:rsidR="006A03D8" w:rsidRPr="003B2883" w:rsidRDefault="006A03D8" w:rsidP="006A03D8">
      <w:pPr>
        <w:pStyle w:val="PL"/>
      </w:pPr>
      <w:r w:rsidRPr="003B2883">
        <w:t xml:space="preserve">          content:</w:t>
      </w:r>
    </w:p>
    <w:p w14:paraId="72EE71D2" w14:textId="77777777" w:rsidR="006A03D8" w:rsidRPr="003B2883" w:rsidRDefault="006A03D8" w:rsidP="006A03D8">
      <w:pPr>
        <w:pStyle w:val="PL"/>
      </w:pPr>
      <w:r w:rsidRPr="003B2883">
        <w:t xml:space="preserve">            application/problem+json:</w:t>
      </w:r>
    </w:p>
    <w:p w14:paraId="409168F2" w14:textId="77777777" w:rsidR="006A03D8" w:rsidRPr="003B2883" w:rsidRDefault="006A03D8" w:rsidP="006A03D8">
      <w:pPr>
        <w:pStyle w:val="PL"/>
      </w:pPr>
      <w:r w:rsidRPr="003B2883">
        <w:t xml:space="preserve">              schema:</w:t>
      </w:r>
    </w:p>
    <w:p w14:paraId="2573D5DF" w14:textId="77777777" w:rsidR="006A03D8" w:rsidRPr="003B2883" w:rsidRDefault="006A03D8" w:rsidP="006A03D8">
      <w:pPr>
        <w:pStyle w:val="PL"/>
      </w:pPr>
      <w:r w:rsidRPr="003B2883">
        <w:t xml:space="preserve">                $ref: 'TS29571_CommonData.yaml#/components/schemas/ProblemDetails'</w:t>
      </w:r>
    </w:p>
    <w:p w14:paraId="67E08A33" w14:textId="77777777" w:rsidR="006A03D8" w:rsidRDefault="006A03D8" w:rsidP="006A03D8">
      <w:pPr>
        <w:pStyle w:val="PL"/>
      </w:pPr>
      <w:r>
        <w:t xml:space="preserve">          headers:</w:t>
      </w:r>
    </w:p>
    <w:p w14:paraId="2C22BD97" w14:textId="77777777" w:rsidR="006A03D8" w:rsidRDefault="006A03D8" w:rsidP="006A03D8">
      <w:pPr>
        <w:pStyle w:val="PL"/>
      </w:pPr>
      <w:r>
        <w:t xml:space="preserve">          </w:t>
      </w:r>
      <w:r>
        <w:rPr>
          <w:rFonts w:hint="eastAsia"/>
          <w:lang w:eastAsia="zh-CN"/>
        </w:rPr>
        <w:t xml:space="preserve">  </w:t>
      </w:r>
      <w:r>
        <w:t>Location:</w:t>
      </w:r>
    </w:p>
    <w:p w14:paraId="4BD01562"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08D12E0A" w14:textId="77777777" w:rsidR="006A03D8" w:rsidRDefault="006A03D8" w:rsidP="006A03D8">
      <w:pPr>
        <w:pStyle w:val="PL"/>
      </w:pPr>
      <w:r>
        <w:t xml:space="preserve">          </w:t>
      </w:r>
      <w:r>
        <w:rPr>
          <w:rFonts w:hint="eastAsia"/>
          <w:lang w:eastAsia="zh-CN"/>
        </w:rPr>
        <w:t xml:space="preserve">    </w:t>
      </w:r>
      <w:r>
        <w:t>required: true</w:t>
      </w:r>
    </w:p>
    <w:p w14:paraId="5BDFFC83" w14:textId="77777777" w:rsidR="006A03D8" w:rsidRDefault="006A03D8" w:rsidP="006A03D8">
      <w:pPr>
        <w:pStyle w:val="PL"/>
      </w:pPr>
      <w:r>
        <w:t xml:space="preserve">          </w:t>
      </w:r>
      <w:r>
        <w:rPr>
          <w:rFonts w:hint="eastAsia"/>
          <w:lang w:eastAsia="zh-CN"/>
        </w:rPr>
        <w:t xml:space="preserve">    </w:t>
      </w:r>
      <w:r>
        <w:t>schema:</w:t>
      </w:r>
    </w:p>
    <w:p w14:paraId="3AE72759" w14:textId="77777777" w:rsidR="006A03D8" w:rsidRPr="002E5CBA" w:rsidRDefault="006A03D8" w:rsidP="006A03D8">
      <w:pPr>
        <w:pStyle w:val="PL"/>
        <w:rPr>
          <w:lang w:val="en-US" w:eastAsia="zh-CN"/>
        </w:rPr>
      </w:pPr>
      <w:r>
        <w:t xml:space="preserve">          </w:t>
      </w:r>
      <w:r>
        <w:rPr>
          <w:rFonts w:hint="eastAsia"/>
          <w:lang w:eastAsia="zh-CN"/>
        </w:rPr>
        <w:t xml:space="preserve">      </w:t>
      </w:r>
      <w:r>
        <w:t>type: string</w:t>
      </w:r>
    </w:p>
    <w:p w14:paraId="50DD618A" w14:textId="77777777" w:rsidR="006A03D8" w:rsidRPr="007C1613" w:rsidRDefault="006A03D8" w:rsidP="006A03D8">
      <w:pPr>
        <w:pStyle w:val="PL"/>
        <w:rPr>
          <w:lang w:val="en-US"/>
        </w:rPr>
      </w:pPr>
      <w:r w:rsidRPr="007C1613">
        <w:rPr>
          <w:lang w:val="en-US"/>
        </w:rPr>
        <w:t xml:space="preserve">            3gpp-Sbi-Target-Nf-Id:</w:t>
      </w:r>
    </w:p>
    <w:p w14:paraId="57F3CDAA"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3F25C721" w14:textId="77777777" w:rsidR="006A03D8" w:rsidRPr="007C1613" w:rsidRDefault="006A03D8" w:rsidP="006A03D8">
      <w:pPr>
        <w:pStyle w:val="PL"/>
        <w:rPr>
          <w:lang w:val="en-US"/>
        </w:rPr>
      </w:pPr>
      <w:r w:rsidRPr="007C1613">
        <w:rPr>
          <w:lang w:val="en-US"/>
        </w:rPr>
        <w:t xml:space="preserve">              schema:</w:t>
      </w:r>
    </w:p>
    <w:p w14:paraId="275504B2" w14:textId="77777777" w:rsidR="006A03D8" w:rsidRDefault="006A03D8" w:rsidP="006A03D8">
      <w:pPr>
        <w:pStyle w:val="PL"/>
        <w:rPr>
          <w:lang w:val="en-US"/>
        </w:rPr>
      </w:pPr>
      <w:r w:rsidRPr="007C1613">
        <w:rPr>
          <w:lang w:val="en-US"/>
        </w:rPr>
        <w:lastRenderedPageBreak/>
        <w:t xml:space="preserve">                type: string</w:t>
      </w:r>
    </w:p>
    <w:p w14:paraId="03A1F3FD" w14:textId="77777777" w:rsidR="006A03D8" w:rsidRPr="00046E6A" w:rsidRDefault="006A03D8" w:rsidP="006A03D8">
      <w:pPr>
        <w:pStyle w:val="PL"/>
        <w:rPr>
          <w:lang w:val="en-US"/>
        </w:rPr>
      </w:pPr>
      <w:r w:rsidRPr="00046E6A">
        <w:rPr>
          <w:lang w:val="en-US"/>
        </w:rPr>
        <w:t xml:space="preserve">        '308':</w:t>
      </w:r>
    </w:p>
    <w:p w14:paraId="7719E3C9" w14:textId="77777777" w:rsidR="006A03D8" w:rsidRDefault="006A03D8" w:rsidP="006A03D8">
      <w:pPr>
        <w:pStyle w:val="PL"/>
        <w:rPr>
          <w:lang w:val="en-US"/>
        </w:rPr>
      </w:pPr>
      <w:r w:rsidRPr="00046E6A">
        <w:rPr>
          <w:lang w:val="en-US"/>
        </w:rPr>
        <w:t xml:space="preserve">          description: permanent redirect</w:t>
      </w:r>
    </w:p>
    <w:p w14:paraId="37447CAC" w14:textId="77777777" w:rsidR="006A03D8" w:rsidRPr="003B2883" w:rsidRDefault="006A03D8" w:rsidP="006A03D8">
      <w:pPr>
        <w:pStyle w:val="PL"/>
      </w:pPr>
      <w:r w:rsidRPr="003B2883">
        <w:t xml:space="preserve">          content:</w:t>
      </w:r>
    </w:p>
    <w:p w14:paraId="596FA6A1" w14:textId="77777777" w:rsidR="006A03D8" w:rsidRPr="003B2883" w:rsidRDefault="006A03D8" w:rsidP="006A03D8">
      <w:pPr>
        <w:pStyle w:val="PL"/>
      </w:pPr>
      <w:r w:rsidRPr="003B2883">
        <w:t xml:space="preserve">            application/problem+json:</w:t>
      </w:r>
    </w:p>
    <w:p w14:paraId="2B5847A8" w14:textId="77777777" w:rsidR="006A03D8" w:rsidRPr="003B2883" w:rsidRDefault="006A03D8" w:rsidP="006A03D8">
      <w:pPr>
        <w:pStyle w:val="PL"/>
      </w:pPr>
      <w:r w:rsidRPr="003B2883">
        <w:t xml:space="preserve">              schema:</w:t>
      </w:r>
    </w:p>
    <w:p w14:paraId="74C1B159" w14:textId="77777777" w:rsidR="006A03D8" w:rsidRPr="003B2883" w:rsidRDefault="006A03D8" w:rsidP="006A03D8">
      <w:pPr>
        <w:pStyle w:val="PL"/>
      </w:pPr>
      <w:r w:rsidRPr="003B2883">
        <w:t xml:space="preserve">                $ref: 'TS29571_CommonData.yaml#/components/schemas/ProblemDetails'</w:t>
      </w:r>
    </w:p>
    <w:p w14:paraId="45BDA1D0" w14:textId="77777777" w:rsidR="006A03D8" w:rsidRDefault="006A03D8" w:rsidP="006A03D8">
      <w:pPr>
        <w:pStyle w:val="PL"/>
      </w:pPr>
      <w:r>
        <w:t xml:space="preserve">          headers:</w:t>
      </w:r>
    </w:p>
    <w:p w14:paraId="16F5736B" w14:textId="77777777" w:rsidR="006A03D8" w:rsidRDefault="006A03D8" w:rsidP="006A03D8">
      <w:pPr>
        <w:pStyle w:val="PL"/>
      </w:pPr>
      <w:r>
        <w:t xml:space="preserve">          </w:t>
      </w:r>
      <w:r>
        <w:rPr>
          <w:rFonts w:hint="eastAsia"/>
          <w:lang w:eastAsia="zh-CN"/>
        </w:rPr>
        <w:t xml:space="preserve">  </w:t>
      </w:r>
      <w:r>
        <w:t>Location:</w:t>
      </w:r>
    </w:p>
    <w:p w14:paraId="615994F4"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44B4409D" w14:textId="77777777" w:rsidR="006A03D8" w:rsidRDefault="006A03D8" w:rsidP="006A03D8">
      <w:pPr>
        <w:pStyle w:val="PL"/>
      </w:pPr>
      <w:r>
        <w:t xml:space="preserve">          </w:t>
      </w:r>
      <w:r>
        <w:rPr>
          <w:rFonts w:hint="eastAsia"/>
          <w:lang w:eastAsia="zh-CN"/>
        </w:rPr>
        <w:t xml:space="preserve">    </w:t>
      </w:r>
      <w:r>
        <w:t>required: true</w:t>
      </w:r>
    </w:p>
    <w:p w14:paraId="521F970F" w14:textId="77777777" w:rsidR="006A03D8" w:rsidRDefault="006A03D8" w:rsidP="006A03D8">
      <w:pPr>
        <w:pStyle w:val="PL"/>
      </w:pPr>
      <w:r>
        <w:t xml:space="preserve">          </w:t>
      </w:r>
      <w:r>
        <w:rPr>
          <w:rFonts w:hint="eastAsia"/>
          <w:lang w:eastAsia="zh-CN"/>
        </w:rPr>
        <w:t xml:space="preserve">    </w:t>
      </w:r>
      <w:r>
        <w:t>schema:</w:t>
      </w:r>
    </w:p>
    <w:p w14:paraId="20F2F3FE" w14:textId="77777777" w:rsidR="006A03D8" w:rsidRDefault="006A03D8" w:rsidP="006A03D8">
      <w:pPr>
        <w:pStyle w:val="PL"/>
        <w:rPr>
          <w:lang w:val="en-US" w:eastAsia="zh-CN"/>
        </w:rPr>
      </w:pPr>
      <w:r>
        <w:t xml:space="preserve">          </w:t>
      </w:r>
      <w:r>
        <w:rPr>
          <w:rFonts w:hint="eastAsia"/>
          <w:lang w:eastAsia="zh-CN"/>
        </w:rPr>
        <w:t xml:space="preserve">      </w:t>
      </w:r>
      <w:r>
        <w:t>type: string</w:t>
      </w:r>
    </w:p>
    <w:p w14:paraId="23870D13" w14:textId="77777777" w:rsidR="006A03D8" w:rsidRPr="007C1613" w:rsidRDefault="006A03D8" w:rsidP="006A03D8">
      <w:pPr>
        <w:pStyle w:val="PL"/>
        <w:rPr>
          <w:lang w:val="en-US"/>
        </w:rPr>
      </w:pPr>
      <w:r w:rsidRPr="007C1613">
        <w:rPr>
          <w:lang w:val="en-US"/>
        </w:rPr>
        <w:t xml:space="preserve">            3gpp-Sbi-Target-Nf-Id:</w:t>
      </w:r>
    </w:p>
    <w:p w14:paraId="0F0D556B"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0D92903D" w14:textId="77777777" w:rsidR="006A03D8" w:rsidRPr="007C1613" w:rsidRDefault="006A03D8" w:rsidP="006A03D8">
      <w:pPr>
        <w:pStyle w:val="PL"/>
        <w:rPr>
          <w:lang w:val="en-US"/>
        </w:rPr>
      </w:pPr>
      <w:r w:rsidRPr="007C1613">
        <w:rPr>
          <w:lang w:val="en-US"/>
        </w:rPr>
        <w:t xml:space="preserve">              schema:</w:t>
      </w:r>
    </w:p>
    <w:p w14:paraId="4AB427A3" w14:textId="77777777" w:rsidR="006A03D8" w:rsidRDefault="006A03D8" w:rsidP="006A03D8">
      <w:pPr>
        <w:pStyle w:val="PL"/>
      </w:pPr>
      <w:r w:rsidRPr="007C1613">
        <w:rPr>
          <w:lang w:val="en-US"/>
        </w:rPr>
        <w:t xml:space="preserve">                type: string</w:t>
      </w:r>
    </w:p>
    <w:p w14:paraId="7C6169E2" w14:textId="77777777" w:rsidR="00C1575C" w:rsidRDefault="00C1575C" w:rsidP="00C1575C">
      <w:pPr>
        <w:pStyle w:val="PL"/>
        <w:rPr>
          <w:lang w:val="en-US"/>
        </w:rPr>
      </w:pPr>
      <w:r>
        <w:rPr>
          <w:lang w:val="en-US"/>
        </w:rPr>
        <w:t xml:space="preserve">        '400':</w:t>
      </w:r>
    </w:p>
    <w:p w14:paraId="402802DB"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5A0259DB" w14:textId="77777777" w:rsidR="00C1575C" w:rsidRDefault="00C1575C" w:rsidP="00C1575C">
      <w:pPr>
        <w:pStyle w:val="PL"/>
        <w:rPr>
          <w:lang w:val="en-US"/>
        </w:rPr>
      </w:pPr>
      <w:r>
        <w:rPr>
          <w:lang w:val="en-US"/>
        </w:rPr>
        <w:t xml:space="preserve">        '401':</w:t>
      </w:r>
    </w:p>
    <w:p w14:paraId="273E1FA5"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550C4CD" w14:textId="77777777" w:rsidR="00C1575C" w:rsidRDefault="00C1575C" w:rsidP="00C1575C">
      <w:pPr>
        <w:pStyle w:val="PL"/>
      </w:pPr>
      <w:r w:rsidRPr="00630AB6">
        <w:t xml:space="preserve">        '403':</w:t>
      </w:r>
    </w:p>
    <w:p w14:paraId="569AA75E"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6139226" w14:textId="77777777" w:rsidR="00C1575C" w:rsidRDefault="00C1575C" w:rsidP="00C1575C">
      <w:pPr>
        <w:pStyle w:val="PL"/>
      </w:pPr>
      <w:r w:rsidRPr="00630AB6">
        <w:t xml:space="preserve">        '404':</w:t>
      </w:r>
    </w:p>
    <w:p w14:paraId="37DA7CD8"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3F4376B" w14:textId="77777777" w:rsidR="00C1575C" w:rsidRDefault="00C1575C" w:rsidP="00C1575C">
      <w:pPr>
        <w:pStyle w:val="PL"/>
        <w:rPr>
          <w:lang w:val="en-US"/>
        </w:rPr>
      </w:pPr>
      <w:r>
        <w:rPr>
          <w:lang w:val="en-US"/>
        </w:rPr>
        <w:t xml:space="preserve">        '411':</w:t>
      </w:r>
    </w:p>
    <w:p w14:paraId="5AFEF29D"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1AE5CB6" w14:textId="77777777" w:rsidR="00C1575C" w:rsidRDefault="00C1575C" w:rsidP="00C1575C">
      <w:pPr>
        <w:pStyle w:val="PL"/>
        <w:rPr>
          <w:lang w:val="en-US"/>
        </w:rPr>
      </w:pPr>
      <w:r>
        <w:rPr>
          <w:lang w:val="en-US"/>
        </w:rPr>
        <w:t xml:space="preserve">        '413':</w:t>
      </w:r>
    </w:p>
    <w:p w14:paraId="1927664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78B28BB" w14:textId="77777777" w:rsidR="00C1575C" w:rsidRDefault="00C1575C" w:rsidP="00C1575C">
      <w:pPr>
        <w:pStyle w:val="PL"/>
        <w:rPr>
          <w:lang w:val="en-US"/>
        </w:rPr>
      </w:pPr>
      <w:r>
        <w:rPr>
          <w:lang w:val="en-US"/>
        </w:rPr>
        <w:t xml:space="preserve">        '415':</w:t>
      </w:r>
    </w:p>
    <w:p w14:paraId="50A6593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18BA41B2" w14:textId="77777777" w:rsidR="00C1575C" w:rsidRDefault="00C1575C" w:rsidP="00C1575C">
      <w:pPr>
        <w:pStyle w:val="PL"/>
      </w:pPr>
      <w:r>
        <w:t xml:space="preserve">        '429</w:t>
      </w:r>
      <w:r w:rsidRPr="00630AB6">
        <w:t>':</w:t>
      </w:r>
    </w:p>
    <w:p w14:paraId="3C76F68C"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ADD2B22" w14:textId="77777777" w:rsidR="00C1575C" w:rsidRDefault="00C1575C" w:rsidP="00C1575C">
      <w:pPr>
        <w:pStyle w:val="PL"/>
        <w:rPr>
          <w:lang w:val="en-US"/>
        </w:rPr>
      </w:pPr>
      <w:r w:rsidRPr="002E5CBA">
        <w:rPr>
          <w:lang w:val="en-US"/>
        </w:rPr>
        <w:t xml:space="preserve">        </w:t>
      </w:r>
      <w:r>
        <w:rPr>
          <w:lang w:val="en-US"/>
        </w:rPr>
        <w:t>'500':</w:t>
      </w:r>
    </w:p>
    <w:p w14:paraId="51CC7BC3"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2CB4BB76" w14:textId="77777777" w:rsidR="00C1575C" w:rsidRDefault="00C1575C" w:rsidP="00C1575C">
      <w:pPr>
        <w:pStyle w:val="PL"/>
        <w:rPr>
          <w:lang w:val="en-US"/>
        </w:rPr>
      </w:pPr>
      <w:r w:rsidRPr="002E5CBA">
        <w:rPr>
          <w:lang w:val="en-US"/>
        </w:rPr>
        <w:t xml:space="preserve">        </w:t>
      </w:r>
      <w:r>
        <w:rPr>
          <w:lang w:val="en-US"/>
        </w:rPr>
        <w:t>'503':</w:t>
      </w:r>
    </w:p>
    <w:p w14:paraId="2C886C9E"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8BBBF92" w14:textId="77777777" w:rsidR="00C1575C" w:rsidRPr="00630AB6" w:rsidRDefault="00C1575C" w:rsidP="00C1575C">
      <w:pPr>
        <w:pStyle w:val="PL"/>
      </w:pPr>
      <w:r w:rsidRPr="00630AB6">
        <w:t xml:space="preserve">        default:</w:t>
      </w:r>
    </w:p>
    <w:p w14:paraId="25B0F32C" w14:textId="77777777" w:rsidR="00C1575C" w:rsidRDefault="00C1575C" w:rsidP="00B02215">
      <w:pPr>
        <w:pStyle w:val="PL"/>
        <w:rPr>
          <w:lang w:val="en-US"/>
        </w:rPr>
      </w:pPr>
      <w:r w:rsidRPr="00630AB6">
        <w:t xml:space="preserve">          description: Unexpected error</w:t>
      </w:r>
    </w:p>
    <w:p w14:paraId="106D9C21" w14:textId="77777777" w:rsidR="00B02215" w:rsidRDefault="00B02215" w:rsidP="00B02215">
      <w:pPr>
        <w:pStyle w:val="PL"/>
      </w:pPr>
    </w:p>
    <w:p w14:paraId="580B59DB" w14:textId="77777777" w:rsidR="00B02215" w:rsidRDefault="00B02215" w:rsidP="00B02215">
      <w:pPr>
        <w:pStyle w:val="PL"/>
      </w:pPr>
      <w:r w:rsidRPr="00630AB6">
        <w:t xml:space="preserve">  /nssai-availability:</w:t>
      </w:r>
    </w:p>
    <w:p w14:paraId="4683056B" w14:textId="77777777" w:rsidR="00B02215" w:rsidRPr="002857AD" w:rsidRDefault="00B02215" w:rsidP="00B02215">
      <w:pPr>
        <w:pStyle w:val="PL"/>
      </w:pPr>
      <w:r w:rsidRPr="002857AD">
        <w:t xml:space="preserve">    </w:t>
      </w:r>
      <w:r>
        <w:t>options</w:t>
      </w:r>
      <w:r w:rsidRPr="002857AD">
        <w:t>:</w:t>
      </w:r>
    </w:p>
    <w:p w14:paraId="2B73B210"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1082E1A3" w14:textId="77777777" w:rsidR="00B02215" w:rsidRPr="002857AD" w:rsidRDefault="00B02215" w:rsidP="00B02215">
      <w:pPr>
        <w:pStyle w:val="PL"/>
      </w:pPr>
      <w:r w:rsidRPr="002857AD">
        <w:t xml:space="preserve">      operationId: </w:t>
      </w:r>
      <w:r w:rsidRPr="00630AB6">
        <w:t>NSSAIAvailability</w:t>
      </w:r>
      <w:r>
        <w:t>Options</w:t>
      </w:r>
    </w:p>
    <w:p w14:paraId="0816EB2E" w14:textId="77777777" w:rsidR="00B02215" w:rsidRPr="002857AD" w:rsidRDefault="00B02215" w:rsidP="00B02215">
      <w:pPr>
        <w:pStyle w:val="PL"/>
      </w:pPr>
      <w:r w:rsidRPr="002857AD">
        <w:t xml:space="preserve">      tags:</w:t>
      </w:r>
    </w:p>
    <w:p w14:paraId="724909B1" w14:textId="77777777" w:rsidR="00B02215" w:rsidRPr="002857AD" w:rsidRDefault="00B02215" w:rsidP="00B02215">
      <w:pPr>
        <w:pStyle w:val="PL"/>
      </w:pPr>
      <w:r w:rsidRPr="002857AD">
        <w:t xml:space="preserve">        - </w:t>
      </w:r>
      <w:r>
        <w:t>NSSAI Availability</w:t>
      </w:r>
      <w:r w:rsidRPr="002857AD">
        <w:t xml:space="preserve"> Store</w:t>
      </w:r>
    </w:p>
    <w:p w14:paraId="7705BE2A" w14:textId="77777777" w:rsidR="00B02215" w:rsidRPr="0059086B" w:rsidRDefault="00B02215" w:rsidP="00B02215">
      <w:pPr>
        <w:pStyle w:val="PL"/>
      </w:pPr>
      <w:r w:rsidRPr="0059086B">
        <w:t xml:space="preserve">      responses:</w:t>
      </w:r>
    </w:p>
    <w:p w14:paraId="325D3CA2" w14:textId="77777777" w:rsidR="00B02215" w:rsidRPr="0059086B" w:rsidRDefault="00B02215" w:rsidP="00B02215">
      <w:pPr>
        <w:pStyle w:val="PL"/>
      </w:pPr>
      <w:r w:rsidRPr="0059086B">
        <w:t xml:space="preserve">        '200':</w:t>
      </w:r>
    </w:p>
    <w:p w14:paraId="3DEBD191" w14:textId="77777777" w:rsidR="00B02215" w:rsidRPr="0059086B" w:rsidRDefault="00B02215" w:rsidP="00B02215">
      <w:pPr>
        <w:pStyle w:val="PL"/>
      </w:pPr>
      <w:r w:rsidRPr="0059086B">
        <w:t xml:space="preserve">          description: OK</w:t>
      </w:r>
    </w:p>
    <w:p w14:paraId="1AD382CB" w14:textId="77777777" w:rsidR="00B02215" w:rsidRPr="002857AD" w:rsidRDefault="00B02215" w:rsidP="00B02215">
      <w:pPr>
        <w:pStyle w:val="PL"/>
        <w:rPr>
          <w:lang w:val="en-US"/>
        </w:rPr>
      </w:pPr>
      <w:r w:rsidRPr="002857AD">
        <w:rPr>
          <w:lang w:val="en-US"/>
        </w:rPr>
        <w:t xml:space="preserve">          headers:</w:t>
      </w:r>
    </w:p>
    <w:p w14:paraId="3F4D546D"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14ACB9A9"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415B36A0" w14:textId="77777777" w:rsidR="00B02215" w:rsidRPr="002857AD" w:rsidRDefault="00B02215" w:rsidP="00B02215">
      <w:pPr>
        <w:pStyle w:val="PL"/>
        <w:rPr>
          <w:lang w:val="en-US"/>
        </w:rPr>
      </w:pPr>
      <w:r w:rsidRPr="002857AD">
        <w:rPr>
          <w:lang w:val="en-US"/>
        </w:rPr>
        <w:t xml:space="preserve">              schema:</w:t>
      </w:r>
    </w:p>
    <w:p w14:paraId="634B74BC" w14:textId="77777777" w:rsidR="00B02215" w:rsidRDefault="00B02215" w:rsidP="00B02215">
      <w:pPr>
        <w:pStyle w:val="PL"/>
        <w:rPr>
          <w:lang w:val="en-US"/>
        </w:rPr>
      </w:pPr>
      <w:r w:rsidRPr="002857AD">
        <w:rPr>
          <w:lang w:val="en-US"/>
        </w:rPr>
        <w:t xml:space="preserve">                type: string</w:t>
      </w:r>
    </w:p>
    <w:p w14:paraId="60CA3D9E" w14:textId="77777777" w:rsidR="006A03D8" w:rsidRPr="002E5CBA" w:rsidRDefault="006A03D8" w:rsidP="006A03D8">
      <w:pPr>
        <w:pStyle w:val="PL"/>
        <w:rPr>
          <w:lang w:val="en-US"/>
        </w:rPr>
      </w:pPr>
      <w:r w:rsidRPr="002E5CBA">
        <w:rPr>
          <w:lang w:val="en-US"/>
        </w:rPr>
        <w:t xml:space="preserve">        '</w:t>
      </w:r>
      <w:r>
        <w:rPr>
          <w:lang w:val="en-US"/>
        </w:rPr>
        <w:t>307</w:t>
      </w:r>
      <w:r w:rsidRPr="002E5CBA">
        <w:rPr>
          <w:lang w:val="en-US"/>
        </w:rPr>
        <w:t>':</w:t>
      </w:r>
    </w:p>
    <w:p w14:paraId="49AAB0C3" w14:textId="77777777" w:rsidR="006A03D8" w:rsidRDefault="006A03D8" w:rsidP="006A03D8">
      <w:pPr>
        <w:pStyle w:val="PL"/>
        <w:rPr>
          <w:lang w:val="en-US"/>
        </w:rPr>
      </w:pPr>
      <w:r w:rsidRPr="002E5CBA">
        <w:rPr>
          <w:lang w:val="en-US"/>
        </w:rPr>
        <w:t xml:space="preserve">          description: </w:t>
      </w:r>
      <w:r>
        <w:rPr>
          <w:lang w:val="en-US"/>
        </w:rPr>
        <w:t>temporary redirect</w:t>
      </w:r>
    </w:p>
    <w:p w14:paraId="344C04EE" w14:textId="77777777" w:rsidR="006A03D8" w:rsidRPr="003B2883" w:rsidRDefault="006A03D8" w:rsidP="006A03D8">
      <w:pPr>
        <w:pStyle w:val="PL"/>
      </w:pPr>
      <w:r w:rsidRPr="003B2883">
        <w:t xml:space="preserve">          content:</w:t>
      </w:r>
    </w:p>
    <w:p w14:paraId="6365DB00" w14:textId="77777777" w:rsidR="006A03D8" w:rsidRPr="003B2883" w:rsidRDefault="006A03D8" w:rsidP="006A03D8">
      <w:pPr>
        <w:pStyle w:val="PL"/>
      </w:pPr>
      <w:r w:rsidRPr="003B2883">
        <w:t xml:space="preserve">            application/problem+json:</w:t>
      </w:r>
    </w:p>
    <w:p w14:paraId="558F8636" w14:textId="77777777" w:rsidR="006A03D8" w:rsidRPr="003B2883" w:rsidRDefault="006A03D8" w:rsidP="006A03D8">
      <w:pPr>
        <w:pStyle w:val="PL"/>
      </w:pPr>
      <w:r w:rsidRPr="003B2883">
        <w:t xml:space="preserve">              schema:</w:t>
      </w:r>
    </w:p>
    <w:p w14:paraId="7E1C9F14" w14:textId="77777777" w:rsidR="006A03D8" w:rsidRPr="003B2883" w:rsidRDefault="006A03D8" w:rsidP="006A03D8">
      <w:pPr>
        <w:pStyle w:val="PL"/>
      </w:pPr>
      <w:r w:rsidRPr="003B2883">
        <w:t xml:space="preserve">                $ref: 'TS29571_CommonData.yaml#/components/schemas/ProblemDetails'</w:t>
      </w:r>
    </w:p>
    <w:p w14:paraId="2B0FBDD3" w14:textId="77777777" w:rsidR="0077490C" w:rsidRDefault="0077490C" w:rsidP="006A03D8">
      <w:pPr>
        <w:pStyle w:val="PL"/>
      </w:pPr>
      <w:r>
        <w:t xml:space="preserve">          headers:</w:t>
      </w:r>
    </w:p>
    <w:p w14:paraId="15F20F5D" w14:textId="77777777" w:rsidR="006A03D8" w:rsidRDefault="006A03D8" w:rsidP="006A03D8">
      <w:pPr>
        <w:pStyle w:val="PL"/>
      </w:pPr>
      <w:r>
        <w:t xml:space="preserve">          </w:t>
      </w:r>
      <w:r>
        <w:rPr>
          <w:rFonts w:hint="eastAsia"/>
          <w:lang w:eastAsia="zh-CN"/>
        </w:rPr>
        <w:t xml:space="preserve">  </w:t>
      </w:r>
      <w:r>
        <w:t>Location:</w:t>
      </w:r>
    </w:p>
    <w:p w14:paraId="02440FBF"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081CC544" w14:textId="77777777" w:rsidR="006A03D8" w:rsidRDefault="006A03D8" w:rsidP="006A03D8">
      <w:pPr>
        <w:pStyle w:val="PL"/>
      </w:pPr>
      <w:r>
        <w:t xml:space="preserve">          </w:t>
      </w:r>
      <w:r>
        <w:rPr>
          <w:rFonts w:hint="eastAsia"/>
          <w:lang w:eastAsia="zh-CN"/>
        </w:rPr>
        <w:t xml:space="preserve">    </w:t>
      </w:r>
      <w:r>
        <w:t>required: true</w:t>
      </w:r>
    </w:p>
    <w:p w14:paraId="52C881FE" w14:textId="77777777" w:rsidR="006A03D8" w:rsidRDefault="006A03D8" w:rsidP="006A03D8">
      <w:pPr>
        <w:pStyle w:val="PL"/>
      </w:pPr>
      <w:r>
        <w:t xml:space="preserve">          </w:t>
      </w:r>
      <w:r>
        <w:rPr>
          <w:rFonts w:hint="eastAsia"/>
          <w:lang w:eastAsia="zh-CN"/>
        </w:rPr>
        <w:t xml:space="preserve">    </w:t>
      </w:r>
      <w:r>
        <w:t>schema:</w:t>
      </w:r>
    </w:p>
    <w:p w14:paraId="712FD842" w14:textId="77777777" w:rsidR="006A03D8" w:rsidRPr="002E5CBA" w:rsidRDefault="006A03D8" w:rsidP="006A03D8">
      <w:pPr>
        <w:pStyle w:val="PL"/>
        <w:rPr>
          <w:lang w:val="en-US" w:eastAsia="zh-CN"/>
        </w:rPr>
      </w:pPr>
      <w:r>
        <w:t xml:space="preserve">          </w:t>
      </w:r>
      <w:r>
        <w:rPr>
          <w:rFonts w:hint="eastAsia"/>
          <w:lang w:eastAsia="zh-CN"/>
        </w:rPr>
        <w:t xml:space="preserve">      </w:t>
      </w:r>
      <w:r>
        <w:t>type: string</w:t>
      </w:r>
    </w:p>
    <w:p w14:paraId="53885B94" w14:textId="77777777" w:rsidR="006A03D8" w:rsidRPr="007C1613" w:rsidRDefault="006A03D8" w:rsidP="006A03D8">
      <w:pPr>
        <w:pStyle w:val="PL"/>
        <w:rPr>
          <w:lang w:val="en-US"/>
        </w:rPr>
      </w:pPr>
      <w:r w:rsidRPr="007C1613">
        <w:rPr>
          <w:lang w:val="en-US"/>
        </w:rPr>
        <w:t xml:space="preserve">            3gpp-Sbi-Target-Nf-Id:</w:t>
      </w:r>
    </w:p>
    <w:p w14:paraId="312E237E"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521473BC" w14:textId="77777777" w:rsidR="006A03D8" w:rsidRPr="007C1613" w:rsidRDefault="006A03D8" w:rsidP="006A03D8">
      <w:pPr>
        <w:pStyle w:val="PL"/>
        <w:rPr>
          <w:lang w:val="en-US"/>
        </w:rPr>
      </w:pPr>
      <w:r w:rsidRPr="007C1613">
        <w:rPr>
          <w:lang w:val="en-US"/>
        </w:rPr>
        <w:t xml:space="preserve">              schema:</w:t>
      </w:r>
    </w:p>
    <w:p w14:paraId="75A8E0C4" w14:textId="77777777" w:rsidR="006A03D8" w:rsidRDefault="006A03D8" w:rsidP="006A03D8">
      <w:pPr>
        <w:pStyle w:val="PL"/>
        <w:rPr>
          <w:lang w:val="en-US"/>
        </w:rPr>
      </w:pPr>
      <w:r w:rsidRPr="007C1613">
        <w:rPr>
          <w:lang w:val="en-US"/>
        </w:rPr>
        <w:t xml:space="preserve">                type: string</w:t>
      </w:r>
    </w:p>
    <w:p w14:paraId="6AC3A780" w14:textId="77777777" w:rsidR="006A03D8" w:rsidRPr="00046E6A" w:rsidRDefault="006A03D8" w:rsidP="006A03D8">
      <w:pPr>
        <w:pStyle w:val="PL"/>
        <w:rPr>
          <w:lang w:val="en-US"/>
        </w:rPr>
      </w:pPr>
      <w:r w:rsidRPr="00046E6A">
        <w:rPr>
          <w:lang w:val="en-US"/>
        </w:rPr>
        <w:t xml:space="preserve">        '308':</w:t>
      </w:r>
    </w:p>
    <w:p w14:paraId="6EFDD3B5" w14:textId="77777777" w:rsidR="006A03D8" w:rsidRDefault="006A03D8" w:rsidP="006A03D8">
      <w:pPr>
        <w:pStyle w:val="PL"/>
        <w:rPr>
          <w:lang w:val="en-US"/>
        </w:rPr>
      </w:pPr>
      <w:r w:rsidRPr="00046E6A">
        <w:rPr>
          <w:lang w:val="en-US"/>
        </w:rPr>
        <w:t xml:space="preserve">          description: permanent redirect</w:t>
      </w:r>
    </w:p>
    <w:p w14:paraId="1AAFAA69" w14:textId="77777777" w:rsidR="006A03D8" w:rsidRPr="003B2883" w:rsidRDefault="006A03D8" w:rsidP="006A03D8">
      <w:pPr>
        <w:pStyle w:val="PL"/>
      </w:pPr>
      <w:r w:rsidRPr="003B2883">
        <w:t xml:space="preserve">          content:</w:t>
      </w:r>
    </w:p>
    <w:p w14:paraId="60294819" w14:textId="77777777" w:rsidR="006A03D8" w:rsidRPr="003B2883" w:rsidRDefault="006A03D8" w:rsidP="006A03D8">
      <w:pPr>
        <w:pStyle w:val="PL"/>
      </w:pPr>
      <w:r w:rsidRPr="003B2883">
        <w:t xml:space="preserve">            application/problem+json:</w:t>
      </w:r>
    </w:p>
    <w:p w14:paraId="2ABFCBA3" w14:textId="77777777" w:rsidR="006A03D8" w:rsidRPr="003B2883" w:rsidRDefault="006A03D8" w:rsidP="006A03D8">
      <w:pPr>
        <w:pStyle w:val="PL"/>
      </w:pPr>
      <w:r w:rsidRPr="003B2883">
        <w:lastRenderedPageBreak/>
        <w:t xml:space="preserve">              schema:</w:t>
      </w:r>
    </w:p>
    <w:p w14:paraId="1AF3FCEA" w14:textId="77777777" w:rsidR="006A03D8" w:rsidRPr="003B2883" w:rsidRDefault="006A03D8" w:rsidP="006A03D8">
      <w:pPr>
        <w:pStyle w:val="PL"/>
      </w:pPr>
      <w:r w:rsidRPr="003B2883">
        <w:t xml:space="preserve">                $ref: 'TS29571_CommonData.yaml#/components/schemas/ProblemDetails'</w:t>
      </w:r>
    </w:p>
    <w:p w14:paraId="1D3A688A" w14:textId="77777777" w:rsidR="006A03D8" w:rsidRDefault="006A03D8" w:rsidP="006A03D8">
      <w:pPr>
        <w:pStyle w:val="PL"/>
      </w:pPr>
      <w:r>
        <w:t xml:space="preserve">          headers:</w:t>
      </w:r>
    </w:p>
    <w:p w14:paraId="64C92D34" w14:textId="77777777" w:rsidR="006A03D8" w:rsidRDefault="006A03D8" w:rsidP="006A03D8">
      <w:pPr>
        <w:pStyle w:val="PL"/>
      </w:pPr>
      <w:r>
        <w:t xml:space="preserve">          </w:t>
      </w:r>
      <w:r>
        <w:rPr>
          <w:rFonts w:hint="eastAsia"/>
          <w:lang w:eastAsia="zh-CN"/>
        </w:rPr>
        <w:t xml:space="preserve">  </w:t>
      </w:r>
      <w:r>
        <w:t>Location:</w:t>
      </w:r>
    </w:p>
    <w:p w14:paraId="14D81124" w14:textId="77777777" w:rsidR="006A03D8" w:rsidRDefault="006A03D8" w:rsidP="006A03D8">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NSSF or NSSF (service) set'</w:t>
      </w:r>
    </w:p>
    <w:p w14:paraId="40163F1C" w14:textId="77777777" w:rsidR="006A03D8" w:rsidRDefault="006A03D8" w:rsidP="006A03D8">
      <w:pPr>
        <w:pStyle w:val="PL"/>
      </w:pPr>
      <w:r>
        <w:t xml:space="preserve">          </w:t>
      </w:r>
      <w:r>
        <w:rPr>
          <w:rFonts w:hint="eastAsia"/>
          <w:lang w:eastAsia="zh-CN"/>
        </w:rPr>
        <w:t xml:space="preserve">    </w:t>
      </w:r>
      <w:r>
        <w:t>required: true</w:t>
      </w:r>
    </w:p>
    <w:p w14:paraId="307FF562" w14:textId="77777777" w:rsidR="006A03D8" w:rsidRDefault="006A03D8" w:rsidP="006A03D8">
      <w:pPr>
        <w:pStyle w:val="PL"/>
      </w:pPr>
      <w:r>
        <w:t xml:space="preserve">          </w:t>
      </w:r>
      <w:r>
        <w:rPr>
          <w:rFonts w:hint="eastAsia"/>
          <w:lang w:eastAsia="zh-CN"/>
        </w:rPr>
        <w:t xml:space="preserve">    </w:t>
      </w:r>
      <w:r>
        <w:t>schema:</w:t>
      </w:r>
    </w:p>
    <w:p w14:paraId="37F56CC5" w14:textId="77777777" w:rsidR="006A03D8" w:rsidRDefault="006A03D8" w:rsidP="006A03D8">
      <w:pPr>
        <w:pStyle w:val="PL"/>
        <w:rPr>
          <w:lang w:val="en-US" w:eastAsia="zh-CN"/>
        </w:rPr>
      </w:pPr>
      <w:r>
        <w:t xml:space="preserve">          </w:t>
      </w:r>
      <w:r>
        <w:rPr>
          <w:rFonts w:hint="eastAsia"/>
          <w:lang w:eastAsia="zh-CN"/>
        </w:rPr>
        <w:t xml:space="preserve">      </w:t>
      </w:r>
      <w:r>
        <w:t>type: string</w:t>
      </w:r>
    </w:p>
    <w:p w14:paraId="5D5A95EF" w14:textId="77777777" w:rsidR="006A03D8" w:rsidRPr="007C1613" w:rsidRDefault="006A03D8" w:rsidP="006A03D8">
      <w:pPr>
        <w:pStyle w:val="PL"/>
        <w:rPr>
          <w:lang w:val="en-US"/>
        </w:rPr>
      </w:pPr>
      <w:r w:rsidRPr="007C1613">
        <w:rPr>
          <w:lang w:val="en-US"/>
        </w:rPr>
        <w:t xml:space="preserve">            3gpp-Sbi-Target-Nf-Id:</w:t>
      </w:r>
    </w:p>
    <w:p w14:paraId="7736DFE4" w14:textId="77777777" w:rsidR="006A03D8" w:rsidRPr="007C1613" w:rsidRDefault="006A03D8" w:rsidP="006A03D8">
      <w:pPr>
        <w:pStyle w:val="PL"/>
        <w:rPr>
          <w:lang w:val="en-US"/>
        </w:rPr>
      </w:pPr>
      <w:r w:rsidRPr="007C1613">
        <w:rPr>
          <w:lang w:val="en-US"/>
        </w:rPr>
        <w:t xml:space="preserve">              description: ' Identifier of the target NF (service) instance ID towards which the request is redirected'</w:t>
      </w:r>
    </w:p>
    <w:p w14:paraId="0F382784" w14:textId="77777777" w:rsidR="006A03D8" w:rsidRPr="007C1613" w:rsidRDefault="006A03D8" w:rsidP="006A03D8">
      <w:pPr>
        <w:pStyle w:val="PL"/>
        <w:rPr>
          <w:lang w:val="en-US"/>
        </w:rPr>
      </w:pPr>
      <w:r w:rsidRPr="007C1613">
        <w:rPr>
          <w:lang w:val="en-US"/>
        </w:rPr>
        <w:t xml:space="preserve">              schema:</w:t>
      </w:r>
    </w:p>
    <w:p w14:paraId="7850A5D4" w14:textId="77777777" w:rsidR="006A03D8" w:rsidRPr="00E517E8" w:rsidRDefault="006A03D8" w:rsidP="00B02215">
      <w:pPr>
        <w:pStyle w:val="PL"/>
        <w:rPr>
          <w:lang w:val="en-US"/>
        </w:rPr>
      </w:pPr>
      <w:r w:rsidRPr="007C1613">
        <w:rPr>
          <w:lang w:val="en-US"/>
        </w:rPr>
        <w:t xml:space="preserve">                type: string</w:t>
      </w:r>
    </w:p>
    <w:p w14:paraId="48F69CAB" w14:textId="77777777" w:rsidR="00B02215" w:rsidRPr="002857AD" w:rsidRDefault="00B02215" w:rsidP="00B02215">
      <w:pPr>
        <w:pStyle w:val="PL"/>
        <w:rPr>
          <w:lang w:val="en-US"/>
        </w:rPr>
      </w:pPr>
      <w:r w:rsidRPr="002857AD">
        <w:t xml:space="preserve">        </w:t>
      </w:r>
      <w:r w:rsidRPr="002857AD">
        <w:rPr>
          <w:lang w:val="en-US"/>
        </w:rPr>
        <w:t>'400':</w:t>
      </w:r>
    </w:p>
    <w:p w14:paraId="37E52044" w14:textId="77777777" w:rsidR="00B02215" w:rsidRDefault="00B02215" w:rsidP="00B02215">
      <w:pPr>
        <w:pStyle w:val="PL"/>
        <w:rPr>
          <w:lang w:val="en-US"/>
        </w:rPr>
      </w:pPr>
      <w:r w:rsidRPr="002857AD">
        <w:rPr>
          <w:lang w:val="en-US"/>
        </w:rPr>
        <w:t xml:space="preserve">          $ref: 'TS29571_CommonData.yaml#/components/responses/400'</w:t>
      </w:r>
    </w:p>
    <w:p w14:paraId="6C13A9DE"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9688955"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4A695A12"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6B1365C"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177F4EC0" w14:textId="77777777" w:rsidR="00B02215" w:rsidRPr="002857AD" w:rsidRDefault="00B02215" w:rsidP="00B02215">
      <w:pPr>
        <w:pStyle w:val="PL"/>
        <w:rPr>
          <w:lang w:val="en-US"/>
        </w:rPr>
      </w:pPr>
      <w:r w:rsidRPr="002857AD">
        <w:rPr>
          <w:lang w:val="en-US"/>
        </w:rPr>
        <w:t xml:space="preserve">        '404':</w:t>
      </w:r>
    </w:p>
    <w:p w14:paraId="09FCE1BD" w14:textId="77777777" w:rsidR="00B02215" w:rsidRPr="002857AD" w:rsidRDefault="00B02215" w:rsidP="00B02215">
      <w:pPr>
        <w:pStyle w:val="PL"/>
        <w:rPr>
          <w:lang w:val="en-US"/>
        </w:rPr>
      </w:pPr>
      <w:r w:rsidRPr="002857AD">
        <w:rPr>
          <w:lang w:val="en-US"/>
        </w:rPr>
        <w:t xml:space="preserve">          $ref: 'TS29571_CommonData.yaml#/components/responses/404'</w:t>
      </w:r>
    </w:p>
    <w:p w14:paraId="456CB5CC"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76873E67"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14:paraId="3D71F9D1"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58899F44"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32AFD376" w14:textId="77777777" w:rsidR="00B02215" w:rsidRPr="002857AD" w:rsidRDefault="00B02215" w:rsidP="00B02215">
      <w:pPr>
        <w:pStyle w:val="PL"/>
        <w:rPr>
          <w:lang w:val="en-US"/>
        </w:rPr>
      </w:pPr>
      <w:r w:rsidRPr="002857AD">
        <w:rPr>
          <w:lang w:val="en-US"/>
        </w:rPr>
        <w:t xml:space="preserve">        '500':</w:t>
      </w:r>
    </w:p>
    <w:p w14:paraId="1E5034F4" w14:textId="77777777" w:rsidR="00B02215" w:rsidRPr="002857AD" w:rsidRDefault="00B02215" w:rsidP="00B02215">
      <w:pPr>
        <w:pStyle w:val="PL"/>
        <w:rPr>
          <w:lang w:val="en-US"/>
        </w:rPr>
      </w:pPr>
      <w:r w:rsidRPr="002857AD">
        <w:rPr>
          <w:lang w:val="en-US"/>
        </w:rPr>
        <w:t xml:space="preserve">          $ref: 'TS29571_CommonData.yaml#/components/responses/500'</w:t>
      </w:r>
    </w:p>
    <w:p w14:paraId="060C3B60" w14:textId="77777777" w:rsidR="00B02215" w:rsidRPr="002857AD" w:rsidRDefault="00B02215" w:rsidP="00B02215">
      <w:pPr>
        <w:pStyle w:val="PL"/>
        <w:rPr>
          <w:lang w:val="en-US"/>
        </w:rPr>
      </w:pPr>
      <w:r w:rsidRPr="002857AD">
        <w:rPr>
          <w:lang w:val="en-US"/>
        </w:rPr>
        <w:t xml:space="preserve">        '501':</w:t>
      </w:r>
    </w:p>
    <w:p w14:paraId="1E4E9756" w14:textId="77777777" w:rsidR="00B02215" w:rsidRPr="002857AD" w:rsidRDefault="00B02215" w:rsidP="00B02215">
      <w:pPr>
        <w:pStyle w:val="PL"/>
        <w:rPr>
          <w:lang w:val="en-US"/>
        </w:rPr>
      </w:pPr>
      <w:r w:rsidRPr="002857AD">
        <w:rPr>
          <w:lang w:val="en-US"/>
        </w:rPr>
        <w:t xml:space="preserve">          $ref: 'TS29571_CommonData.yaml#/components/responses/501'</w:t>
      </w:r>
    </w:p>
    <w:p w14:paraId="48108054" w14:textId="77777777" w:rsidR="00B02215" w:rsidRPr="002857AD" w:rsidRDefault="00B02215" w:rsidP="00B02215">
      <w:pPr>
        <w:pStyle w:val="PL"/>
        <w:rPr>
          <w:lang w:val="en-US"/>
        </w:rPr>
      </w:pPr>
      <w:r w:rsidRPr="002857AD">
        <w:rPr>
          <w:lang w:val="en-US"/>
        </w:rPr>
        <w:t xml:space="preserve">        '503':</w:t>
      </w:r>
    </w:p>
    <w:p w14:paraId="3C17F84C" w14:textId="77777777" w:rsidR="00B02215" w:rsidRPr="002857AD" w:rsidRDefault="00B02215" w:rsidP="00B02215">
      <w:pPr>
        <w:pStyle w:val="PL"/>
      </w:pPr>
      <w:r w:rsidRPr="002857AD">
        <w:rPr>
          <w:lang w:val="en-US"/>
        </w:rPr>
        <w:t xml:space="preserve">          $ref: 'TS29571_CommonData.yaml#/components/responses/503'</w:t>
      </w:r>
    </w:p>
    <w:p w14:paraId="7E9D5705" w14:textId="77777777" w:rsidR="00B02215" w:rsidRPr="002857AD" w:rsidRDefault="00B02215" w:rsidP="00B02215">
      <w:pPr>
        <w:pStyle w:val="PL"/>
      </w:pPr>
      <w:r w:rsidRPr="002857AD">
        <w:t xml:space="preserve">        default:</w:t>
      </w:r>
    </w:p>
    <w:p w14:paraId="75204BBB" w14:textId="77777777" w:rsidR="00B02215" w:rsidRPr="00630AB6" w:rsidRDefault="00B02215" w:rsidP="00B02215">
      <w:pPr>
        <w:pStyle w:val="PL"/>
      </w:pPr>
      <w:r w:rsidRPr="002857AD">
        <w:rPr>
          <w:lang w:val="en-US"/>
        </w:rPr>
        <w:t xml:space="preserve">          $ref: 'TS29571_CommonData.yaml#/components/responses/default'</w:t>
      </w:r>
    </w:p>
    <w:p w14:paraId="73063AF1" w14:textId="77777777" w:rsidR="00B02215" w:rsidRPr="00630AB6" w:rsidRDefault="00B02215" w:rsidP="00B02215">
      <w:pPr>
        <w:pStyle w:val="PL"/>
      </w:pPr>
    </w:p>
    <w:p w14:paraId="5110330D" w14:textId="77777777" w:rsidR="00B02215" w:rsidRPr="00630AB6" w:rsidRDefault="00B02215" w:rsidP="00B02215">
      <w:pPr>
        <w:pStyle w:val="PL"/>
      </w:pPr>
      <w:r w:rsidRPr="00630AB6">
        <w:t>components:</w:t>
      </w:r>
    </w:p>
    <w:p w14:paraId="75834B2B" w14:textId="77777777" w:rsidR="00B02215" w:rsidRPr="00630AB6" w:rsidRDefault="00B02215" w:rsidP="00B02215">
      <w:pPr>
        <w:pStyle w:val="PL"/>
      </w:pPr>
      <w:r w:rsidRPr="00630AB6">
        <w:t xml:space="preserve">  securitySchemes:</w:t>
      </w:r>
    </w:p>
    <w:p w14:paraId="48E79B78" w14:textId="77777777" w:rsidR="00B02215" w:rsidRPr="00630AB6" w:rsidRDefault="00B02215" w:rsidP="00B02215">
      <w:pPr>
        <w:pStyle w:val="PL"/>
      </w:pPr>
      <w:r w:rsidRPr="00630AB6">
        <w:t xml:space="preserve">    oAuth2ClientCredentials:</w:t>
      </w:r>
    </w:p>
    <w:p w14:paraId="78442554" w14:textId="77777777" w:rsidR="00B02215" w:rsidRPr="00630AB6" w:rsidRDefault="00B02215" w:rsidP="00B02215">
      <w:pPr>
        <w:pStyle w:val="PL"/>
      </w:pPr>
      <w:r w:rsidRPr="00630AB6">
        <w:t xml:space="preserve">      type: oauth2</w:t>
      </w:r>
    </w:p>
    <w:p w14:paraId="69590671" w14:textId="77777777" w:rsidR="00B02215" w:rsidRPr="00630AB6" w:rsidRDefault="00B02215" w:rsidP="00B02215">
      <w:pPr>
        <w:pStyle w:val="PL"/>
      </w:pPr>
      <w:r w:rsidRPr="00630AB6">
        <w:t xml:space="preserve">      flows:</w:t>
      </w:r>
    </w:p>
    <w:p w14:paraId="175911DE" w14:textId="77777777" w:rsidR="00B02215" w:rsidRPr="00630AB6" w:rsidRDefault="00B02215" w:rsidP="00B02215">
      <w:pPr>
        <w:pStyle w:val="PL"/>
      </w:pPr>
      <w:r w:rsidRPr="00630AB6">
        <w:t xml:space="preserve">        clientCredentials:</w:t>
      </w:r>
    </w:p>
    <w:p w14:paraId="4F0F2BF1" w14:textId="77777777" w:rsidR="00B02215" w:rsidRPr="00630AB6" w:rsidRDefault="00B02215" w:rsidP="00B02215">
      <w:pPr>
        <w:pStyle w:val="PL"/>
      </w:pPr>
      <w:r w:rsidRPr="00630AB6">
        <w:t xml:space="preserve">          tokenUrl: '{nrfApiRoot}/oauth2/token'</w:t>
      </w:r>
    </w:p>
    <w:p w14:paraId="1415A288" w14:textId="77777777" w:rsidR="00B02215" w:rsidRDefault="00B02215" w:rsidP="00B02215">
      <w:pPr>
        <w:pStyle w:val="PL"/>
      </w:pPr>
      <w:r w:rsidRPr="00630AB6">
        <w:t xml:space="preserve">          scopes:</w:t>
      </w:r>
    </w:p>
    <w:p w14:paraId="1D08F70D"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7BFA77AC" w14:textId="77777777" w:rsidR="00B02215" w:rsidRPr="00174025" w:rsidRDefault="00B02215" w:rsidP="00B02215">
      <w:pPr>
        <w:pStyle w:val="PL"/>
      </w:pPr>
    </w:p>
    <w:p w14:paraId="52CE0C67" w14:textId="77777777" w:rsidR="00B02215" w:rsidRPr="00630AB6" w:rsidRDefault="00B02215" w:rsidP="00B02215">
      <w:pPr>
        <w:pStyle w:val="PL"/>
      </w:pPr>
      <w:r w:rsidRPr="00630AB6">
        <w:t xml:space="preserve">  schemas:</w:t>
      </w:r>
    </w:p>
    <w:p w14:paraId="45BE9C44" w14:textId="77777777" w:rsidR="00B02215" w:rsidRPr="00630AB6" w:rsidRDefault="00B02215" w:rsidP="00B02215">
      <w:pPr>
        <w:pStyle w:val="PL"/>
      </w:pPr>
      <w:r w:rsidRPr="00630AB6">
        <w:t xml:space="preserve">    NssaiAvailabilityInfo:</w:t>
      </w:r>
    </w:p>
    <w:p w14:paraId="3C7DB62B" w14:textId="77777777" w:rsidR="00B02215" w:rsidRPr="00630AB6" w:rsidRDefault="00B02215" w:rsidP="00B02215">
      <w:pPr>
        <w:pStyle w:val="PL"/>
      </w:pPr>
      <w:r w:rsidRPr="00630AB6">
        <w:t xml:space="preserve">      type: object</w:t>
      </w:r>
    </w:p>
    <w:p w14:paraId="3DC264D1" w14:textId="77777777" w:rsidR="00B02215" w:rsidRPr="00630AB6" w:rsidRDefault="00B02215" w:rsidP="00B02215">
      <w:pPr>
        <w:pStyle w:val="PL"/>
      </w:pPr>
      <w:r w:rsidRPr="00630AB6">
        <w:t xml:space="preserve">      required:</w:t>
      </w:r>
    </w:p>
    <w:p w14:paraId="65A26D8E" w14:textId="77777777" w:rsidR="00B02215" w:rsidRPr="00630AB6" w:rsidRDefault="00B02215" w:rsidP="00B02215">
      <w:pPr>
        <w:pStyle w:val="PL"/>
      </w:pPr>
      <w:r w:rsidRPr="00630AB6">
        <w:t xml:space="preserve">        - supportedNssaiAvailabilityData</w:t>
      </w:r>
    </w:p>
    <w:p w14:paraId="2351D34E" w14:textId="77777777" w:rsidR="00B02215" w:rsidRPr="00630AB6" w:rsidRDefault="00B02215" w:rsidP="00B02215">
      <w:pPr>
        <w:pStyle w:val="PL"/>
      </w:pPr>
      <w:r w:rsidRPr="00630AB6">
        <w:t xml:space="preserve">      properties:</w:t>
      </w:r>
    </w:p>
    <w:p w14:paraId="15240E56" w14:textId="77777777" w:rsidR="00B02215" w:rsidRDefault="00B02215" w:rsidP="00B02215">
      <w:pPr>
        <w:pStyle w:val="PL"/>
      </w:pPr>
      <w:r w:rsidRPr="00630AB6">
        <w:t xml:space="preserve">        supportedNssaiAvailabilityData:</w:t>
      </w:r>
    </w:p>
    <w:p w14:paraId="2346B928" w14:textId="77777777" w:rsidR="00B02215" w:rsidRDefault="00B02215" w:rsidP="00B02215">
      <w:pPr>
        <w:pStyle w:val="PL"/>
      </w:pPr>
      <w:r w:rsidRPr="004C2CB5">
        <w:t xml:space="preserve">          </w:t>
      </w:r>
      <w:r>
        <w:t>type: array</w:t>
      </w:r>
    </w:p>
    <w:p w14:paraId="6B3A0B0C" w14:textId="77777777" w:rsidR="00B02215" w:rsidRPr="00630AB6" w:rsidRDefault="00B02215" w:rsidP="00B02215">
      <w:pPr>
        <w:pStyle w:val="PL"/>
      </w:pPr>
      <w:r w:rsidRPr="004C2CB5">
        <w:t xml:space="preserve">          </w:t>
      </w:r>
      <w:r>
        <w:t>items:</w:t>
      </w:r>
    </w:p>
    <w:p w14:paraId="2CC6AB32" w14:textId="77777777" w:rsidR="00B02215" w:rsidRDefault="00B02215" w:rsidP="00B02215">
      <w:pPr>
        <w:pStyle w:val="PL"/>
      </w:pPr>
      <w:r w:rsidRPr="00630AB6">
        <w:t xml:space="preserve">          </w:t>
      </w:r>
      <w:r>
        <w:t xml:space="preserve">  </w:t>
      </w:r>
      <w:r w:rsidRPr="00630AB6">
        <w:t>$ref: '#/components/schemas/SupportedNssaiAvailabilityData'</w:t>
      </w:r>
    </w:p>
    <w:p w14:paraId="5CA25CED" w14:textId="77777777" w:rsidR="00B02215" w:rsidRPr="00630AB6" w:rsidRDefault="00B02215" w:rsidP="00B02215">
      <w:pPr>
        <w:pStyle w:val="PL"/>
      </w:pPr>
      <w:r>
        <w:t xml:space="preserve">          minItems: 1</w:t>
      </w:r>
    </w:p>
    <w:p w14:paraId="5BD3E00A" w14:textId="77777777" w:rsidR="00B02215" w:rsidRPr="00630AB6" w:rsidRDefault="00B02215" w:rsidP="00B02215">
      <w:pPr>
        <w:pStyle w:val="PL"/>
      </w:pPr>
      <w:r w:rsidRPr="00630AB6">
        <w:t xml:space="preserve">        supportedFeatures:</w:t>
      </w:r>
    </w:p>
    <w:p w14:paraId="6A46C7B5" w14:textId="77777777" w:rsidR="00B02215" w:rsidRDefault="00B02215" w:rsidP="00B02215">
      <w:pPr>
        <w:pStyle w:val="PL"/>
      </w:pPr>
      <w:r w:rsidRPr="00630AB6">
        <w:t xml:space="preserve">          $ref: 'TS29571_CommonData.yaml#/components/schemas/SupportedFeatures'</w:t>
      </w:r>
    </w:p>
    <w:p w14:paraId="3868500F" w14:textId="77777777" w:rsidR="00B02215" w:rsidRPr="00630AB6" w:rsidRDefault="00B02215" w:rsidP="00B02215">
      <w:pPr>
        <w:pStyle w:val="PL"/>
      </w:pPr>
      <w:r w:rsidRPr="00630AB6">
        <w:t xml:space="preserve">        </w:t>
      </w:r>
      <w:r>
        <w:t>amfSetId</w:t>
      </w:r>
      <w:r w:rsidRPr="00630AB6">
        <w:t>:</w:t>
      </w:r>
    </w:p>
    <w:p w14:paraId="14D4191B" w14:textId="77777777" w:rsidR="00B02215" w:rsidRDefault="00B02215" w:rsidP="00B02215">
      <w:pPr>
        <w:pStyle w:val="PL"/>
      </w:pPr>
      <w:r w:rsidRPr="00630AB6">
        <w:t xml:space="preserve">          type: string</w:t>
      </w:r>
    </w:p>
    <w:p w14:paraId="27D3E97E" w14:textId="77777777"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14:paraId="07B14199" w14:textId="77777777" w:rsidR="00B02215" w:rsidRPr="00630AB6" w:rsidRDefault="00B02215" w:rsidP="00B02215">
      <w:pPr>
        <w:pStyle w:val="PL"/>
      </w:pPr>
    </w:p>
    <w:p w14:paraId="362E2E40" w14:textId="77777777" w:rsidR="00B02215" w:rsidRPr="00630AB6" w:rsidRDefault="00B02215" w:rsidP="00B02215">
      <w:pPr>
        <w:pStyle w:val="PL"/>
      </w:pPr>
      <w:r w:rsidRPr="00630AB6">
        <w:t xml:space="preserve">    SupportedNssaiAvailabilityData:</w:t>
      </w:r>
    </w:p>
    <w:p w14:paraId="24B11269" w14:textId="77777777" w:rsidR="00B02215" w:rsidRPr="00630AB6" w:rsidRDefault="00B02215" w:rsidP="00B02215">
      <w:pPr>
        <w:pStyle w:val="PL"/>
      </w:pPr>
      <w:r w:rsidRPr="00630AB6">
        <w:t xml:space="preserve">      type: object</w:t>
      </w:r>
    </w:p>
    <w:p w14:paraId="381C12B9" w14:textId="77777777" w:rsidR="00B02215" w:rsidRPr="00630AB6" w:rsidRDefault="00B02215" w:rsidP="00B02215">
      <w:pPr>
        <w:pStyle w:val="PL"/>
      </w:pPr>
      <w:r w:rsidRPr="00630AB6">
        <w:t xml:space="preserve">      required:</w:t>
      </w:r>
    </w:p>
    <w:p w14:paraId="28070F1C" w14:textId="77777777" w:rsidR="00B02215" w:rsidRPr="00630AB6" w:rsidRDefault="00B02215" w:rsidP="00B02215">
      <w:pPr>
        <w:pStyle w:val="PL"/>
      </w:pPr>
      <w:r w:rsidRPr="00630AB6">
        <w:t xml:space="preserve">        - tai</w:t>
      </w:r>
    </w:p>
    <w:p w14:paraId="31DB7F16" w14:textId="77777777" w:rsidR="00B02215" w:rsidRPr="00630AB6" w:rsidRDefault="00B02215" w:rsidP="00B02215">
      <w:pPr>
        <w:pStyle w:val="PL"/>
      </w:pPr>
      <w:r w:rsidRPr="00630AB6">
        <w:t xml:space="preserve">        - supportedSnssaiList</w:t>
      </w:r>
    </w:p>
    <w:p w14:paraId="4CA747A2" w14:textId="77777777" w:rsidR="00B02215" w:rsidRPr="00630AB6" w:rsidRDefault="00B02215" w:rsidP="00B02215">
      <w:pPr>
        <w:pStyle w:val="PL"/>
      </w:pPr>
      <w:r w:rsidRPr="00630AB6">
        <w:t xml:space="preserve">      properties:</w:t>
      </w:r>
    </w:p>
    <w:p w14:paraId="4873E71F" w14:textId="77777777" w:rsidR="00B02215" w:rsidRPr="00630AB6" w:rsidRDefault="00B02215" w:rsidP="00B02215">
      <w:pPr>
        <w:pStyle w:val="PL"/>
      </w:pPr>
      <w:r w:rsidRPr="00630AB6">
        <w:t xml:space="preserve">        tai:</w:t>
      </w:r>
    </w:p>
    <w:p w14:paraId="21765EDD" w14:textId="77777777" w:rsidR="00B02215" w:rsidRPr="00630AB6" w:rsidRDefault="00B02215" w:rsidP="00B02215">
      <w:pPr>
        <w:pStyle w:val="PL"/>
      </w:pPr>
      <w:r w:rsidRPr="00630AB6">
        <w:t xml:space="preserve">          $ref: 'TS29571_CommonData.yaml#/components/schemas/Tai'</w:t>
      </w:r>
    </w:p>
    <w:p w14:paraId="55220C84" w14:textId="77777777" w:rsidR="00B02215" w:rsidRPr="00630AB6" w:rsidRDefault="00B02215" w:rsidP="00B02215">
      <w:pPr>
        <w:pStyle w:val="PL"/>
      </w:pPr>
      <w:r w:rsidRPr="00630AB6">
        <w:t xml:space="preserve">        supportedSnssaiList:</w:t>
      </w:r>
    </w:p>
    <w:p w14:paraId="164701B1" w14:textId="77777777" w:rsidR="00B02215" w:rsidRPr="00630AB6" w:rsidRDefault="00B02215" w:rsidP="00B02215">
      <w:pPr>
        <w:pStyle w:val="PL"/>
      </w:pPr>
      <w:r w:rsidRPr="00630AB6">
        <w:t xml:space="preserve">          type: array</w:t>
      </w:r>
    </w:p>
    <w:p w14:paraId="3D189FB2" w14:textId="77777777" w:rsidR="00B02215" w:rsidRPr="00630AB6" w:rsidRDefault="00B02215" w:rsidP="00B02215">
      <w:pPr>
        <w:pStyle w:val="PL"/>
      </w:pPr>
      <w:r w:rsidRPr="00630AB6">
        <w:t xml:space="preserve">          items:</w:t>
      </w:r>
    </w:p>
    <w:p w14:paraId="74B33292" w14:textId="77777777" w:rsidR="00B02215" w:rsidRDefault="00B02215" w:rsidP="00B02215">
      <w:pPr>
        <w:pStyle w:val="PL"/>
      </w:pPr>
      <w:r w:rsidRPr="00630AB6">
        <w:t xml:space="preserve">            $ref: 'TS29571_CommonData.yaml#/components/schemas/</w:t>
      </w:r>
      <w:r w:rsidR="005F216F">
        <w:t>Ext</w:t>
      </w:r>
      <w:r w:rsidRPr="00630AB6">
        <w:t>Snssai'</w:t>
      </w:r>
    </w:p>
    <w:p w14:paraId="19A8131D" w14:textId="77777777" w:rsidR="00B02215" w:rsidRDefault="00B02215" w:rsidP="00B02215">
      <w:pPr>
        <w:pStyle w:val="PL"/>
      </w:pPr>
      <w:r w:rsidRPr="00630AB6">
        <w:t xml:space="preserve">          minItems: </w:t>
      </w:r>
      <w:r>
        <w:t>1</w:t>
      </w:r>
    </w:p>
    <w:p w14:paraId="5FF1ED9D" w14:textId="77777777" w:rsidR="00B02215" w:rsidRPr="00630AB6" w:rsidRDefault="00B02215" w:rsidP="00B02215">
      <w:pPr>
        <w:pStyle w:val="PL"/>
      </w:pPr>
      <w:r w:rsidRPr="00630AB6">
        <w:t xml:space="preserve">        </w:t>
      </w:r>
      <w:r>
        <w:t>taiList</w:t>
      </w:r>
      <w:r w:rsidRPr="00630AB6">
        <w:t>:</w:t>
      </w:r>
    </w:p>
    <w:p w14:paraId="5F359512" w14:textId="77777777" w:rsidR="00B02215" w:rsidRPr="00630AB6" w:rsidRDefault="00B02215" w:rsidP="00B02215">
      <w:pPr>
        <w:pStyle w:val="PL"/>
      </w:pPr>
      <w:r w:rsidRPr="00630AB6">
        <w:t xml:space="preserve">          type: array</w:t>
      </w:r>
    </w:p>
    <w:p w14:paraId="25A4C91A" w14:textId="77777777" w:rsidR="00B02215" w:rsidRPr="00630AB6" w:rsidRDefault="00B02215" w:rsidP="00B02215">
      <w:pPr>
        <w:pStyle w:val="PL"/>
      </w:pPr>
      <w:r w:rsidRPr="00630AB6">
        <w:t xml:space="preserve">          items:</w:t>
      </w:r>
    </w:p>
    <w:p w14:paraId="3DC3C40F" w14:textId="77777777" w:rsidR="00B02215" w:rsidRDefault="00B02215" w:rsidP="00B02215">
      <w:pPr>
        <w:pStyle w:val="PL"/>
      </w:pPr>
      <w:r w:rsidRPr="00630AB6">
        <w:lastRenderedPageBreak/>
        <w:t xml:space="preserve">            $ref: 'TS29571_CommonData.yaml#/components/schemas/</w:t>
      </w:r>
      <w:r>
        <w:t>Tai</w:t>
      </w:r>
      <w:r w:rsidRPr="00630AB6">
        <w:t>'</w:t>
      </w:r>
    </w:p>
    <w:p w14:paraId="1A455695" w14:textId="77777777" w:rsidR="00B02215" w:rsidRDefault="00B02215" w:rsidP="00B02215">
      <w:pPr>
        <w:pStyle w:val="PL"/>
      </w:pPr>
      <w:r w:rsidRPr="00630AB6">
        <w:t xml:space="preserve">          minItems: </w:t>
      </w:r>
      <w:r>
        <w:t>1</w:t>
      </w:r>
    </w:p>
    <w:p w14:paraId="71175184" w14:textId="77777777" w:rsidR="00B02215" w:rsidRDefault="00B02215" w:rsidP="00B02215">
      <w:pPr>
        <w:pStyle w:val="PL"/>
      </w:pPr>
      <w:r>
        <w:t xml:space="preserve">        taiRangeList:</w:t>
      </w:r>
    </w:p>
    <w:p w14:paraId="269F286B" w14:textId="77777777" w:rsidR="00B02215" w:rsidRDefault="00B02215" w:rsidP="00B02215">
      <w:pPr>
        <w:pStyle w:val="PL"/>
      </w:pPr>
      <w:r>
        <w:t xml:space="preserve">          type: array</w:t>
      </w:r>
    </w:p>
    <w:p w14:paraId="42DE6743" w14:textId="77777777" w:rsidR="00B02215" w:rsidRDefault="00B02215" w:rsidP="00B02215">
      <w:pPr>
        <w:pStyle w:val="PL"/>
      </w:pPr>
      <w:r>
        <w:t xml:space="preserve">          items:</w:t>
      </w:r>
    </w:p>
    <w:p w14:paraId="692C5FBC" w14:textId="77777777" w:rsidR="00B02215" w:rsidRDefault="00B02215" w:rsidP="00B02215">
      <w:pPr>
        <w:pStyle w:val="PL"/>
      </w:pPr>
      <w:r>
        <w:t xml:space="preserve">            $ref: 'TS29510_Nnrf_NFManagement.yaml#/components/schemas/TaiRange'</w:t>
      </w:r>
    </w:p>
    <w:p w14:paraId="6661ACCD" w14:textId="77777777" w:rsidR="00B02215" w:rsidRPr="00630AB6" w:rsidRDefault="00B02215" w:rsidP="00B02215">
      <w:pPr>
        <w:pStyle w:val="PL"/>
      </w:pPr>
      <w:r>
        <w:t xml:space="preserve">          </w:t>
      </w:r>
      <w:r>
        <w:rPr>
          <w:lang w:eastAsia="zh-CN"/>
        </w:rPr>
        <w:t>minI</w:t>
      </w:r>
      <w:r>
        <w:t>tems:</w:t>
      </w:r>
      <w:r>
        <w:rPr>
          <w:lang w:eastAsia="zh-CN"/>
        </w:rPr>
        <w:t xml:space="preserve"> 1</w:t>
      </w:r>
    </w:p>
    <w:p w14:paraId="4C2F17D4" w14:textId="77777777" w:rsidR="00B02215" w:rsidRPr="00630AB6" w:rsidRDefault="00B02215" w:rsidP="00B02215">
      <w:pPr>
        <w:pStyle w:val="PL"/>
      </w:pPr>
    </w:p>
    <w:p w14:paraId="45B1F44F" w14:textId="77777777" w:rsidR="00B02215" w:rsidRPr="00630AB6" w:rsidRDefault="00B02215" w:rsidP="00B02215">
      <w:pPr>
        <w:pStyle w:val="PL"/>
      </w:pPr>
      <w:r w:rsidRPr="00630AB6">
        <w:t xml:space="preserve">    AuthorizedNssaiAvailabilityData:</w:t>
      </w:r>
    </w:p>
    <w:p w14:paraId="56F661CD" w14:textId="77777777" w:rsidR="00B02215" w:rsidRPr="00630AB6" w:rsidRDefault="00B02215" w:rsidP="00B02215">
      <w:pPr>
        <w:pStyle w:val="PL"/>
      </w:pPr>
      <w:r w:rsidRPr="00630AB6">
        <w:t xml:space="preserve">      type: object</w:t>
      </w:r>
    </w:p>
    <w:p w14:paraId="4512CCEA" w14:textId="77777777" w:rsidR="00B02215" w:rsidRPr="00630AB6" w:rsidRDefault="00B02215" w:rsidP="00B02215">
      <w:pPr>
        <w:pStyle w:val="PL"/>
      </w:pPr>
      <w:r w:rsidRPr="00630AB6">
        <w:t xml:space="preserve">      required:</w:t>
      </w:r>
    </w:p>
    <w:p w14:paraId="7D4C05DF" w14:textId="77777777" w:rsidR="00B02215" w:rsidRPr="00630AB6" w:rsidRDefault="00B02215" w:rsidP="00B02215">
      <w:pPr>
        <w:pStyle w:val="PL"/>
      </w:pPr>
      <w:r w:rsidRPr="00630AB6">
        <w:t xml:space="preserve">        - tai</w:t>
      </w:r>
    </w:p>
    <w:p w14:paraId="688A262F" w14:textId="77777777" w:rsidR="00B02215" w:rsidRPr="00630AB6" w:rsidRDefault="00B02215" w:rsidP="00B02215">
      <w:pPr>
        <w:pStyle w:val="PL"/>
      </w:pPr>
      <w:r w:rsidRPr="00630AB6">
        <w:t xml:space="preserve">        - supportedSnssaiList</w:t>
      </w:r>
    </w:p>
    <w:p w14:paraId="16E7C1C0" w14:textId="77777777" w:rsidR="00B02215" w:rsidRPr="00630AB6" w:rsidRDefault="00B02215" w:rsidP="00B02215">
      <w:pPr>
        <w:pStyle w:val="PL"/>
      </w:pPr>
      <w:r w:rsidRPr="00630AB6">
        <w:t xml:space="preserve">      properties:</w:t>
      </w:r>
    </w:p>
    <w:p w14:paraId="5400B312" w14:textId="77777777" w:rsidR="00B02215" w:rsidRPr="00630AB6" w:rsidRDefault="00B02215" w:rsidP="00B02215">
      <w:pPr>
        <w:pStyle w:val="PL"/>
      </w:pPr>
      <w:r w:rsidRPr="00630AB6">
        <w:t xml:space="preserve">        tai:</w:t>
      </w:r>
    </w:p>
    <w:p w14:paraId="39E2AEF4" w14:textId="77777777" w:rsidR="00B02215" w:rsidRPr="00630AB6" w:rsidRDefault="00B02215" w:rsidP="00B02215">
      <w:pPr>
        <w:pStyle w:val="PL"/>
      </w:pPr>
      <w:r w:rsidRPr="00630AB6">
        <w:t xml:space="preserve">          $ref: 'TS29571_CommonData.yaml#/components/schemas/Tai'</w:t>
      </w:r>
    </w:p>
    <w:p w14:paraId="485E9251" w14:textId="77777777" w:rsidR="00B02215" w:rsidRPr="00630AB6" w:rsidRDefault="00B02215" w:rsidP="00B02215">
      <w:pPr>
        <w:pStyle w:val="PL"/>
      </w:pPr>
      <w:r w:rsidRPr="00630AB6">
        <w:t xml:space="preserve">        supportedSnssaiList:</w:t>
      </w:r>
    </w:p>
    <w:p w14:paraId="6F2018CC" w14:textId="77777777" w:rsidR="00B02215" w:rsidRPr="00630AB6" w:rsidRDefault="00B02215" w:rsidP="00B02215">
      <w:pPr>
        <w:pStyle w:val="PL"/>
      </w:pPr>
      <w:r w:rsidRPr="00630AB6">
        <w:t xml:space="preserve">          type: array</w:t>
      </w:r>
    </w:p>
    <w:p w14:paraId="3D642F1D" w14:textId="77777777" w:rsidR="00B02215" w:rsidRPr="00630AB6" w:rsidRDefault="00B02215" w:rsidP="00B02215">
      <w:pPr>
        <w:pStyle w:val="PL"/>
      </w:pPr>
      <w:r w:rsidRPr="00630AB6">
        <w:t xml:space="preserve">          items:</w:t>
      </w:r>
    </w:p>
    <w:p w14:paraId="47703FAE" w14:textId="77777777" w:rsidR="00B02215" w:rsidRDefault="00B02215" w:rsidP="00B02215">
      <w:pPr>
        <w:pStyle w:val="PL"/>
      </w:pPr>
      <w:r w:rsidRPr="00630AB6">
        <w:t xml:space="preserve">            $ref: 'TS29571_CommonData.yaml#/components/schemas/</w:t>
      </w:r>
      <w:r w:rsidR="005F216F">
        <w:t>Ext</w:t>
      </w:r>
      <w:r w:rsidRPr="00630AB6">
        <w:t>Snssai'</w:t>
      </w:r>
    </w:p>
    <w:p w14:paraId="3847CF60" w14:textId="77777777" w:rsidR="00B02215" w:rsidRPr="00630AB6" w:rsidRDefault="00B02215" w:rsidP="00B02215">
      <w:pPr>
        <w:pStyle w:val="PL"/>
      </w:pPr>
      <w:r w:rsidRPr="00630AB6">
        <w:t xml:space="preserve">          minItems: </w:t>
      </w:r>
      <w:r>
        <w:t>1</w:t>
      </w:r>
    </w:p>
    <w:p w14:paraId="35EB758F" w14:textId="77777777" w:rsidR="00B02215" w:rsidRPr="00630AB6" w:rsidRDefault="00B02215" w:rsidP="00B02215">
      <w:pPr>
        <w:pStyle w:val="PL"/>
      </w:pPr>
      <w:r w:rsidRPr="00630AB6">
        <w:t xml:space="preserve">        restrictedSnssaiList:</w:t>
      </w:r>
    </w:p>
    <w:p w14:paraId="2509C711" w14:textId="77777777" w:rsidR="00B02215" w:rsidRPr="00630AB6" w:rsidRDefault="00B02215" w:rsidP="00B02215">
      <w:pPr>
        <w:pStyle w:val="PL"/>
      </w:pPr>
      <w:r w:rsidRPr="00630AB6">
        <w:t xml:space="preserve">          type: array</w:t>
      </w:r>
    </w:p>
    <w:p w14:paraId="0326A208" w14:textId="77777777" w:rsidR="00B02215" w:rsidRPr="00630AB6" w:rsidRDefault="00B02215" w:rsidP="00B02215">
      <w:pPr>
        <w:pStyle w:val="PL"/>
      </w:pPr>
      <w:r w:rsidRPr="00630AB6">
        <w:t xml:space="preserve">          items:</w:t>
      </w:r>
    </w:p>
    <w:p w14:paraId="7C22D1FD" w14:textId="77777777" w:rsidR="00B02215" w:rsidRDefault="00B02215" w:rsidP="00B02215">
      <w:pPr>
        <w:pStyle w:val="PL"/>
      </w:pPr>
      <w:r w:rsidRPr="00630AB6">
        <w:t xml:space="preserve">            $ref: '#/components/schemas/RestrictedSnssai'</w:t>
      </w:r>
    </w:p>
    <w:p w14:paraId="5EDEC2E2" w14:textId="77777777" w:rsidR="00B02215" w:rsidRDefault="00B02215" w:rsidP="00B02215">
      <w:pPr>
        <w:pStyle w:val="PL"/>
      </w:pPr>
      <w:r w:rsidRPr="00630AB6">
        <w:t xml:space="preserve">          minItems: </w:t>
      </w:r>
      <w:r>
        <w:t>1</w:t>
      </w:r>
    </w:p>
    <w:p w14:paraId="22E73F21" w14:textId="77777777" w:rsidR="00B02215" w:rsidRPr="00630AB6" w:rsidRDefault="00B02215" w:rsidP="00B02215">
      <w:pPr>
        <w:pStyle w:val="PL"/>
      </w:pPr>
      <w:r w:rsidRPr="00630AB6">
        <w:t xml:space="preserve">        </w:t>
      </w:r>
      <w:r>
        <w:t>taiList</w:t>
      </w:r>
      <w:r w:rsidRPr="00630AB6">
        <w:t>:</w:t>
      </w:r>
    </w:p>
    <w:p w14:paraId="1C6DA577" w14:textId="77777777" w:rsidR="00B02215" w:rsidRPr="00630AB6" w:rsidRDefault="00B02215" w:rsidP="00B02215">
      <w:pPr>
        <w:pStyle w:val="PL"/>
      </w:pPr>
      <w:r w:rsidRPr="00630AB6">
        <w:t xml:space="preserve">          type: array</w:t>
      </w:r>
    </w:p>
    <w:p w14:paraId="35717CDB" w14:textId="77777777" w:rsidR="00B02215" w:rsidRPr="00630AB6" w:rsidRDefault="00B02215" w:rsidP="00B02215">
      <w:pPr>
        <w:pStyle w:val="PL"/>
      </w:pPr>
      <w:r w:rsidRPr="00630AB6">
        <w:t xml:space="preserve">          items:</w:t>
      </w:r>
    </w:p>
    <w:p w14:paraId="5DCFA0FE" w14:textId="77777777" w:rsidR="00B02215" w:rsidRDefault="00B02215" w:rsidP="00B02215">
      <w:pPr>
        <w:pStyle w:val="PL"/>
      </w:pPr>
      <w:r w:rsidRPr="00630AB6">
        <w:t xml:space="preserve">            $ref: 'TS29571_CommonData.yaml#/components/schemas/</w:t>
      </w:r>
      <w:r>
        <w:t>Tai</w:t>
      </w:r>
      <w:r w:rsidRPr="00630AB6">
        <w:t>'</w:t>
      </w:r>
    </w:p>
    <w:p w14:paraId="01601C66" w14:textId="77777777" w:rsidR="00B02215" w:rsidRDefault="00B02215" w:rsidP="00B02215">
      <w:pPr>
        <w:pStyle w:val="PL"/>
      </w:pPr>
      <w:r w:rsidRPr="00630AB6">
        <w:t xml:space="preserve">          minItems: </w:t>
      </w:r>
      <w:r>
        <w:t>1</w:t>
      </w:r>
    </w:p>
    <w:p w14:paraId="5F2E2CA6" w14:textId="77777777" w:rsidR="00B02215" w:rsidRDefault="00B02215" w:rsidP="00B02215">
      <w:pPr>
        <w:pStyle w:val="PL"/>
      </w:pPr>
      <w:r>
        <w:t xml:space="preserve">        taiRangeList:</w:t>
      </w:r>
    </w:p>
    <w:p w14:paraId="0973D3F8" w14:textId="77777777" w:rsidR="00B02215" w:rsidRDefault="00B02215" w:rsidP="00B02215">
      <w:pPr>
        <w:pStyle w:val="PL"/>
      </w:pPr>
      <w:r>
        <w:t xml:space="preserve">          type: array</w:t>
      </w:r>
    </w:p>
    <w:p w14:paraId="3B97931B" w14:textId="77777777" w:rsidR="00B02215" w:rsidRDefault="00B02215" w:rsidP="00B02215">
      <w:pPr>
        <w:pStyle w:val="PL"/>
      </w:pPr>
      <w:r>
        <w:t xml:space="preserve">          items:</w:t>
      </w:r>
    </w:p>
    <w:p w14:paraId="40F34D9F" w14:textId="77777777" w:rsidR="00B02215" w:rsidRDefault="00B02215" w:rsidP="00B02215">
      <w:pPr>
        <w:pStyle w:val="PL"/>
      </w:pPr>
      <w:r>
        <w:t xml:space="preserve">            $ref: 'TS29510_Nnrf_NFManagement.yaml#/components/schemas/TaiRange'</w:t>
      </w:r>
    </w:p>
    <w:p w14:paraId="50F5AC4B" w14:textId="77777777" w:rsidR="00B02215" w:rsidRPr="00630AB6" w:rsidRDefault="00B02215" w:rsidP="00B02215">
      <w:pPr>
        <w:pStyle w:val="PL"/>
      </w:pPr>
      <w:r>
        <w:t xml:space="preserve">          </w:t>
      </w:r>
      <w:r>
        <w:rPr>
          <w:lang w:eastAsia="zh-CN"/>
        </w:rPr>
        <w:t>minI</w:t>
      </w:r>
      <w:r>
        <w:t>tems:</w:t>
      </w:r>
      <w:r>
        <w:rPr>
          <w:lang w:eastAsia="zh-CN"/>
        </w:rPr>
        <w:t xml:space="preserve"> 1</w:t>
      </w:r>
    </w:p>
    <w:p w14:paraId="7BDFA9C9" w14:textId="77777777" w:rsidR="00B02215" w:rsidRPr="00630AB6" w:rsidRDefault="00B02215" w:rsidP="00B02215">
      <w:pPr>
        <w:pStyle w:val="PL"/>
      </w:pPr>
    </w:p>
    <w:p w14:paraId="4E817D7A" w14:textId="77777777" w:rsidR="00B02215" w:rsidRPr="00630AB6" w:rsidRDefault="00B02215" w:rsidP="00B02215">
      <w:pPr>
        <w:pStyle w:val="PL"/>
      </w:pPr>
      <w:r w:rsidRPr="00630AB6">
        <w:t xml:space="preserve">    RestrictedSnssai:</w:t>
      </w:r>
    </w:p>
    <w:p w14:paraId="58B79C18" w14:textId="77777777" w:rsidR="00B02215" w:rsidRPr="00630AB6" w:rsidRDefault="00B02215" w:rsidP="00B02215">
      <w:pPr>
        <w:pStyle w:val="PL"/>
      </w:pPr>
      <w:r w:rsidRPr="00630AB6">
        <w:t xml:space="preserve">      type: object</w:t>
      </w:r>
    </w:p>
    <w:p w14:paraId="16EC1857" w14:textId="77777777" w:rsidR="00B02215" w:rsidRPr="00630AB6" w:rsidRDefault="00B02215" w:rsidP="00B02215">
      <w:pPr>
        <w:pStyle w:val="PL"/>
      </w:pPr>
      <w:r w:rsidRPr="00630AB6">
        <w:t xml:space="preserve">      required:</w:t>
      </w:r>
    </w:p>
    <w:p w14:paraId="7A6E905A" w14:textId="77777777" w:rsidR="00B02215" w:rsidRPr="00630AB6" w:rsidRDefault="00B02215" w:rsidP="00B02215">
      <w:pPr>
        <w:pStyle w:val="PL"/>
      </w:pPr>
      <w:r w:rsidRPr="00630AB6">
        <w:t xml:space="preserve">        - homePlmnId</w:t>
      </w:r>
    </w:p>
    <w:p w14:paraId="7EA4C939" w14:textId="77777777" w:rsidR="00B02215" w:rsidRPr="00630AB6" w:rsidRDefault="00B02215" w:rsidP="00B02215">
      <w:pPr>
        <w:pStyle w:val="PL"/>
      </w:pPr>
      <w:r w:rsidRPr="00630AB6">
        <w:t xml:space="preserve">        - sNssaiList</w:t>
      </w:r>
    </w:p>
    <w:p w14:paraId="12C88BB7" w14:textId="77777777" w:rsidR="00B02215" w:rsidRPr="00630AB6" w:rsidRDefault="00B02215" w:rsidP="00B02215">
      <w:pPr>
        <w:pStyle w:val="PL"/>
      </w:pPr>
      <w:r w:rsidRPr="00630AB6">
        <w:t xml:space="preserve">      properties:</w:t>
      </w:r>
    </w:p>
    <w:p w14:paraId="32A4B6A2" w14:textId="77777777" w:rsidR="00B02215" w:rsidRPr="00630AB6" w:rsidRDefault="00B02215" w:rsidP="00B02215">
      <w:pPr>
        <w:pStyle w:val="PL"/>
      </w:pPr>
      <w:r w:rsidRPr="00630AB6">
        <w:t xml:space="preserve">        homePlmnId:</w:t>
      </w:r>
    </w:p>
    <w:p w14:paraId="73FF45CE" w14:textId="77777777" w:rsidR="00B02215" w:rsidRPr="00630AB6" w:rsidRDefault="00B02215" w:rsidP="00B02215">
      <w:pPr>
        <w:pStyle w:val="PL"/>
      </w:pPr>
      <w:r w:rsidRPr="00630AB6">
        <w:t xml:space="preserve">          $ref: 'TS29571_CommonData.yaml#/components/schemas/PlmnId'</w:t>
      </w:r>
    </w:p>
    <w:p w14:paraId="2325F1B0" w14:textId="77777777" w:rsidR="00B02215" w:rsidRPr="00630AB6" w:rsidRDefault="00B02215" w:rsidP="00B02215">
      <w:pPr>
        <w:pStyle w:val="PL"/>
      </w:pPr>
      <w:r w:rsidRPr="00630AB6">
        <w:t xml:space="preserve">        sNssaiList:</w:t>
      </w:r>
    </w:p>
    <w:p w14:paraId="01B5BE8A" w14:textId="77777777" w:rsidR="00B02215" w:rsidRPr="00630AB6" w:rsidRDefault="00B02215" w:rsidP="00B02215">
      <w:pPr>
        <w:pStyle w:val="PL"/>
      </w:pPr>
      <w:r w:rsidRPr="00630AB6">
        <w:t xml:space="preserve">          type: array</w:t>
      </w:r>
    </w:p>
    <w:p w14:paraId="345B6031" w14:textId="77777777" w:rsidR="00B02215" w:rsidRPr="00630AB6" w:rsidRDefault="00B02215" w:rsidP="00B02215">
      <w:pPr>
        <w:pStyle w:val="PL"/>
      </w:pPr>
      <w:r w:rsidRPr="00630AB6">
        <w:t xml:space="preserve">          items:</w:t>
      </w:r>
    </w:p>
    <w:p w14:paraId="30860A27" w14:textId="77777777" w:rsidR="00B02215" w:rsidRDefault="00B02215" w:rsidP="00B02215">
      <w:pPr>
        <w:pStyle w:val="PL"/>
      </w:pPr>
      <w:r w:rsidRPr="00630AB6">
        <w:t xml:space="preserve">            $ref: 'TS29571_CommonData.yaml#/components/schemas/</w:t>
      </w:r>
      <w:r w:rsidR="005F216F">
        <w:t>Ext</w:t>
      </w:r>
      <w:r w:rsidRPr="00630AB6">
        <w:t>Snssai'</w:t>
      </w:r>
    </w:p>
    <w:p w14:paraId="21403630" w14:textId="77777777" w:rsidR="00B02215" w:rsidRDefault="00B02215" w:rsidP="00B02215">
      <w:pPr>
        <w:pStyle w:val="PL"/>
      </w:pPr>
      <w:r w:rsidRPr="00630AB6">
        <w:t xml:space="preserve">          minItems: </w:t>
      </w:r>
      <w:r>
        <w:t>1</w:t>
      </w:r>
    </w:p>
    <w:p w14:paraId="376B95DF" w14:textId="77777777" w:rsidR="00B02215" w:rsidRPr="00630AB6" w:rsidRDefault="00B02215" w:rsidP="00B02215">
      <w:pPr>
        <w:pStyle w:val="PL"/>
      </w:pPr>
      <w:r w:rsidRPr="00630AB6">
        <w:t xml:space="preserve">        </w:t>
      </w:r>
      <w:r>
        <w:t>homePlmnIdList</w:t>
      </w:r>
      <w:r w:rsidRPr="00630AB6">
        <w:t>:</w:t>
      </w:r>
    </w:p>
    <w:p w14:paraId="35615BF6" w14:textId="77777777" w:rsidR="00B02215" w:rsidRPr="00630AB6" w:rsidRDefault="00B02215" w:rsidP="00B02215">
      <w:pPr>
        <w:pStyle w:val="PL"/>
      </w:pPr>
      <w:r w:rsidRPr="00630AB6">
        <w:t xml:space="preserve">          type: array</w:t>
      </w:r>
    </w:p>
    <w:p w14:paraId="7311BEEF" w14:textId="77777777" w:rsidR="00B02215" w:rsidRPr="00630AB6" w:rsidRDefault="00B02215" w:rsidP="00B02215">
      <w:pPr>
        <w:pStyle w:val="PL"/>
      </w:pPr>
      <w:r w:rsidRPr="00630AB6">
        <w:t xml:space="preserve">          items:</w:t>
      </w:r>
    </w:p>
    <w:p w14:paraId="0AD6DD79" w14:textId="77777777" w:rsidR="00B02215" w:rsidRDefault="00B02215" w:rsidP="00B02215">
      <w:pPr>
        <w:pStyle w:val="PL"/>
      </w:pPr>
      <w:r w:rsidRPr="00630AB6">
        <w:t xml:space="preserve">            $ref: 'TS29571_CommonData.yaml#/components/schemas/</w:t>
      </w:r>
      <w:r>
        <w:t>PlmnId</w:t>
      </w:r>
      <w:r w:rsidRPr="00630AB6">
        <w:t>'</w:t>
      </w:r>
    </w:p>
    <w:p w14:paraId="6FFB2E2A" w14:textId="77777777" w:rsidR="00B02215" w:rsidRDefault="00B02215" w:rsidP="00B02215">
      <w:pPr>
        <w:pStyle w:val="PL"/>
      </w:pPr>
      <w:r w:rsidRPr="00630AB6">
        <w:t xml:space="preserve">          minItems: </w:t>
      </w:r>
      <w:r>
        <w:t>1</w:t>
      </w:r>
    </w:p>
    <w:p w14:paraId="1226FED7"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7D0B4210" w14:textId="77777777" w:rsidR="007A425A" w:rsidRDefault="007A425A" w:rsidP="007A425A">
      <w:pPr>
        <w:pStyle w:val="PL"/>
      </w:pPr>
      <w:r w:rsidRPr="00630AB6">
        <w:t xml:space="preserve">          type: boolean</w:t>
      </w:r>
    </w:p>
    <w:p w14:paraId="33F2565A" w14:textId="77777777" w:rsidR="007A425A" w:rsidRPr="00630AB6" w:rsidRDefault="007A425A" w:rsidP="007A425A">
      <w:pPr>
        <w:pStyle w:val="PL"/>
      </w:pPr>
      <w:r w:rsidRPr="002E5CBA">
        <w:rPr>
          <w:lang w:val="en-US"/>
        </w:rPr>
        <w:t xml:space="preserve">          default: false</w:t>
      </w:r>
    </w:p>
    <w:p w14:paraId="72E77BF4" w14:textId="77777777" w:rsidR="00B02215" w:rsidRPr="00630AB6" w:rsidRDefault="00B02215" w:rsidP="00B02215">
      <w:pPr>
        <w:pStyle w:val="PL"/>
      </w:pPr>
    </w:p>
    <w:p w14:paraId="358B47DC" w14:textId="77777777" w:rsidR="00B02215" w:rsidRPr="00630AB6" w:rsidRDefault="00B02215" w:rsidP="00B02215">
      <w:pPr>
        <w:pStyle w:val="PL"/>
      </w:pPr>
      <w:r w:rsidRPr="00630AB6">
        <w:t xml:space="preserve">    AuthorizedNssaiAvailabilityInfo:</w:t>
      </w:r>
    </w:p>
    <w:p w14:paraId="3B50A574" w14:textId="77777777" w:rsidR="00B02215" w:rsidRPr="00630AB6" w:rsidRDefault="00B02215" w:rsidP="00B02215">
      <w:pPr>
        <w:pStyle w:val="PL"/>
      </w:pPr>
      <w:r w:rsidRPr="00630AB6">
        <w:t xml:space="preserve">      type: object</w:t>
      </w:r>
    </w:p>
    <w:p w14:paraId="1FE82783" w14:textId="77777777" w:rsidR="00B02215" w:rsidRPr="00630AB6" w:rsidRDefault="00B02215" w:rsidP="00B02215">
      <w:pPr>
        <w:pStyle w:val="PL"/>
      </w:pPr>
      <w:r w:rsidRPr="00630AB6">
        <w:t xml:space="preserve">      required:</w:t>
      </w:r>
    </w:p>
    <w:p w14:paraId="2840944C" w14:textId="77777777" w:rsidR="00B02215" w:rsidRPr="00630AB6" w:rsidRDefault="00B02215" w:rsidP="00B02215">
      <w:pPr>
        <w:pStyle w:val="PL"/>
      </w:pPr>
      <w:r w:rsidRPr="00630AB6">
        <w:t xml:space="preserve">        - authorizedNssaiAvailabilityData</w:t>
      </w:r>
    </w:p>
    <w:p w14:paraId="5085FAEE" w14:textId="77777777" w:rsidR="00B02215" w:rsidRPr="00630AB6" w:rsidRDefault="00B02215" w:rsidP="00B02215">
      <w:pPr>
        <w:pStyle w:val="PL"/>
      </w:pPr>
      <w:r w:rsidRPr="00630AB6">
        <w:t xml:space="preserve">      properties:</w:t>
      </w:r>
    </w:p>
    <w:p w14:paraId="3EF855B3" w14:textId="77777777" w:rsidR="00B02215" w:rsidRPr="00630AB6" w:rsidRDefault="00B02215" w:rsidP="00B02215">
      <w:pPr>
        <w:pStyle w:val="PL"/>
      </w:pPr>
      <w:r w:rsidRPr="00630AB6">
        <w:t xml:space="preserve">        authorizedNssaiAvailabilityData:</w:t>
      </w:r>
    </w:p>
    <w:p w14:paraId="57FC9AAE" w14:textId="77777777" w:rsidR="00B02215" w:rsidRPr="00630AB6" w:rsidRDefault="00B02215" w:rsidP="00B02215">
      <w:pPr>
        <w:pStyle w:val="PL"/>
      </w:pPr>
      <w:r w:rsidRPr="00630AB6">
        <w:t xml:space="preserve">          type: array</w:t>
      </w:r>
    </w:p>
    <w:p w14:paraId="10C6D935" w14:textId="77777777" w:rsidR="00B02215" w:rsidRPr="00630AB6" w:rsidRDefault="00B02215" w:rsidP="00B02215">
      <w:pPr>
        <w:pStyle w:val="PL"/>
      </w:pPr>
      <w:r w:rsidRPr="00630AB6">
        <w:t xml:space="preserve">          items:</w:t>
      </w:r>
    </w:p>
    <w:p w14:paraId="3787917C" w14:textId="77777777" w:rsidR="00B02215" w:rsidRDefault="00B02215" w:rsidP="00B02215">
      <w:pPr>
        <w:pStyle w:val="PL"/>
      </w:pPr>
      <w:r w:rsidRPr="00630AB6">
        <w:t xml:space="preserve">            $ref: '#/components/schemas/AuthorizedNssaiAvailabilityData'</w:t>
      </w:r>
    </w:p>
    <w:p w14:paraId="66E5039B" w14:textId="77777777" w:rsidR="00B02215" w:rsidRPr="00630AB6" w:rsidRDefault="00B02215" w:rsidP="00B02215">
      <w:pPr>
        <w:pStyle w:val="PL"/>
      </w:pPr>
      <w:r w:rsidRPr="00630AB6">
        <w:t xml:space="preserve">          minItems: </w:t>
      </w:r>
      <w:r>
        <w:t>1</w:t>
      </w:r>
    </w:p>
    <w:p w14:paraId="7AC84F09" w14:textId="77777777" w:rsidR="00B02215" w:rsidRPr="00630AB6" w:rsidRDefault="00B02215" w:rsidP="00B02215">
      <w:pPr>
        <w:pStyle w:val="PL"/>
      </w:pPr>
      <w:r w:rsidRPr="00630AB6">
        <w:t xml:space="preserve">        supportedFeatures:</w:t>
      </w:r>
    </w:p>
    <w:p w14:paraId="718D0487" w14:textId="77777777" w:rsidR="00B02215" w:rsidRPr="00630AB6" w:rsidRDefault="00B02215" w:rsidP="00B02215">
      <w:pPr>
        <w:pStyle w:val="PL"/>
      </w:pPr>
      <w:r w:rsidRPr="00630AB6">
        <w:t xml:space="preserve">          $ref: 'TS29571_CommonData.yaml#/components/schemas/SupportedFeatures'</w:t>
      </w:r>
    </w:p>
    <w:p w14:paraId="49F39D69" w14:textId="77777777" w:rsidR="00B02215" w:rsidRPr="00630AB6" w:rsidRDefault="00B02215" w:rsidP="00B02215">
      <w:pPr>
        <w:pStyle w:val="PL"/>
      </w:pPr>
    </w:p>
    <w:p w14:paraId="21EAB46A" w14:textId="77777777" w:rsidR="00B02215" w:rsidRPr="00630AB6" w:rsidRDefault="00B02215" w:rsidP="00B02215">
      <w:pPr>
        <w:pStyle w:val="PL"/>
      </w:pPr>
      <w:r w:rsidRPr="00630AB6">
        <w:t xml:space="preserve">    NssfEventSubscriptionCreateData:</w:t>
      </w:r>
    </w:p>
    <w:p w14:paraId="4418163B" w14:textId="77777777" w:rsidR="00B02215" w:rsidRPr="00630AB6" w:rsidRDefault="00B02215" w:rsidP="00B02215">
      <w:pPr>
        <w:pStyle w:val="PL"/>
      </w:pPr>
      <w:r w:rsidRPr="00630AB6">
        <w:t xml:space="preserve">      type: object</w:t>
      </w:r>
    </w:p>
    <w:p w14:paraId="6B19B976" w14:textId="77777777" w:rsidR="00B02215" w:rsidRPr="00630AB6" w:rsidRDefault="00B02215" w:rsidP="00B02215">
      <w:pPr>
        <w:pStyle w:val="PL"/>
      </w:pPr>
      <w:r w:rsidRPr="00630AB6">
        <w:t xml:space="preserve">      required:</w:t>
      </w:r>
    </w:p>
    <w:p w14:paraId="54ECD083" w14:textId="77777777" w:rsidR="00B02215" w:rsidRPr="00630AB6" w:rsidRDefault="00B02215" w:rsidP="00B02215">
      <w:pPr>
        <w:pStyle w:val="PL"/>
      </w:pPr>
      <w:r w:rsidRPr="00630AB6">
        <w:t xml:space="preserve">        - nfNssaiAvailabilityUri</w:t>
      </w:r>
    </w:p>
    <w:p w14:paraId="1C081A1E" w14:textId="77777777" w:rsidR="00B02215" w:rsidRPr="00630AB6" w:rsidRDefault="00B02215" w:rsidP="00B02215">
      <w:pPr>
        <w:pStyle w:val="PL"/>
      </w:pPr>
      <w:r w:rsidRPr="00630AB6">
        <w:t xml:space="preserve">        - taiList</w:t>
      </w:r>
    </w:p>
    <w:p w14:paraId="7DDEB348" w14:textId="77777777" w:rsidR="00B02215" w:rsidRPr="00630AB6" w:rsidRDefault="00B02215" w:rsidP="00B02215">
      <w:pPr>
        <w:pStyle w:val="PL"/>
      </w:pPr>
      <w:r w:rsidRPr="00630AB6">
        <w:t xml:space="preserve">        - event</w:t>
      </w:r>
    </w:p>
    <w:p w14:paraId="6390CECF" w14:textId="77777777" w:rsidR="00B02215" w:rsidRPr="00630AB6" w:rsidRDefault="00B02215" w:rsidP="00B02215">
      <w:pPr>
        <w:pStyle w:val="PL"/>
      </w:pPr>
      <w:r w:rsidRPr="00630AB6">
        <w:lastRenderedPageBreak/>
        <w:t xml:space="preserve">      properties:</w:t>
      </w:r>
    </w:p>
    <w:p w14:paraId="455ACC91" w14:textId="77777777" w:rsidR="00B02215" w:rsidRPr="00630AB6" w:rsidRDefault="00B02215" w:rsidP="00B02215">
      <w:pPr>
        <w:pStyle w:val="PL"/>
      </w:pPr>
      <w:r w:rsidRPr="00630AB6">
        <w:t xml:space="preserve">        nfNssaiAvailabilityUri:</w:t>
      </w:r>
    </w:p>
    <w:p w14:paraId="4766A9B2" w14:textId="77777777" w:rsidR="00B02215" w:rsidRPr="00630AB6" w:rsidRDefault="00B02215" w:rsidP="00B02215">
      <w:pPr>
        <w:pStyle w:val="PL"/>
      </w:pPr>
      <w:r w:rsidRPr="00630AB6">
        <w:t xml:space="preserve">          $ref: 'TS29571_CommonData.yaml#/components/schemas/Uri'</w:t>
      </w:r>
    </w:p>
    <w:p w14:paraId="4888F565" w14:textId="77777777" w:rsidR="00B02215" w:rsidRPr="00630AB6" w:rsidRDefault="00B02215" w:rsidP="00B02215">
      <w:pPr>
        <w:pStyle w:val="PL"/>
      </w:pPr>
      <w:r w:rsidRPr="00630AB6">
        <w:t xml:space="preserve">        taiList:</w:t>
      </w:r>
    </w:p>
    <w:p w14:paraId="493AF477" w14:textId="77777777" w:rsidR="00B02215" w:rsidRPr="00630AB6" w:rsidRDefault="00B02215" w:rsidP="00B02215">
      <w:pPr>
        <w:pStyle w:val="PL"/>
      </w:pPr>
      <w:r w:rsidRPr="00630AB6">
        <w:t xml:space="preserve">          type: array</w:t>
      </w:r>
    </w:p>
    <w:p w14:paraId="75C14BB9" w14:textId="77777777" w:rsidR="00B02215" w:rsidRPr="00630AB6" w:rsidRDefault="00B02215" w:rsidP="00B02215">
      <w:pPr>
        <w:pStyle w:val="PL"/>
      </w:pPr>
      <w:r w:rsidRPr="00630AB6">
        <w:t xml:space="preserve">          items:</w:t>
      </w:r>
    </w:p>
    <w:p w14:paraId="1382F7E3" w14:textId="77777777" w:rsidR="00B02215" w:rsidRDefault="00B02215" w:rsidP="00B02215">
      <w:pPr>
        <w:pStyle w:val="PL"/>
      </w:pPr>
      <w:r w:rsidRPr="00630AB6">
        <w:t xml:space="preserve">            $ref: 'TS29571_CommonData.yaml#/components/schemas/Tai'</w:t>
      </w:r>
    </w:p>
    <w:p w14:paraId="226C86B9" w14:textId="77777777" w:rsidR="00B02215" w:rsidRPr="00630AB6" w:rsidRDefault="00B02215" w:rsidP="00B02215">
      <w:pPr>
        <w:pStyle w:val="PL"/>
      </w:pPr>
      <w:r w:rsidRPr="00630AB6">
        <w:t xml:space="preserve">        event:</w:t>
      </w:r>
    </w:p>
    <w:p w14:paraId="38793715" w14:textId="77777777" w:rsidR="00B02215" w:rsidRDefault="00B02215" w:rsidP="00B02215">
      <w:pPr>
        <w:pStyle w:val="PL"/>
      </w:pPr>
      <w:r w:rsidRPr="00630AB6">
        <w:t xml:space="preserve">          $ref: '#/components/schemas/NssfEventType'</w:t>
      </w:r>
    </w:p>
    <w:p w14:paraId="1D42EC3C" w14:textId="77777777" w:rsidR="00B02215" w:rsidRPr="00630AB6" w:rsidRDefault="00B02215" w:rsidP="00B02215">
      <w:pPr>
        <w:pStyle w:val="PL"/>
      </w:pPr>
      <w:r w:rsidRPr="00630AB6">
        <w:t xml:space="preserve">        </w:t>
      </w:r>
      <w:r>
        <w:t>expiry</w:t>
      </w:r>
      <w:r w:rsidRPr="00630AB6">
        <w:t>:</w:t>
      </w:r>
    </w:p>
    <w:p w14:paraId="2B6D77D7" w14:textId="77777777" w:rsidR="00B02215" w:rsidRDefault="00B02215" w:rsidP="00B02215">
      <w:pPr>
        <w:pStyle w:val="PL"/>
      </w:pPr>
      <w:r w:rsidRPr="00630AB6">
        <w:t xml:space="preserve">          $ref: 'TS29571_CommonData.yaml#/components/schemas/</w:t>
      </w:r>
      <w:r>
        <w:t>DateTime</w:t>
      </w:r>
      <w:r w:rsidRPr="00630AB6">
        <w:t>'</w:t>
      </w:r>
    </w:p>
    <w:p w14:paraId="219B35DE" w14:textId="77777777" w:rsidR="00B02215" w:rsidRPr="00630AB6" w:rsidRDefault="00B02215" w:rsidP="00B02215">
      <w:pPr>
        <w:pStyle w:val="PL"/>
      </w:pPr>
      <w:r w:rsidRPr="00630AB6">
        <w:t xml:space="preserve">        </w:t>
      </w:r>
      <w:r>
        <w:t>amfSetId</w:t>
      </w:r>
      <w:r w:rsidRPr="00630AB6">
        <w:t>:</w:t>
      </w:r>
    </w:p>
    <w:p w14:paraId="5A6E596B" w14:textId="77777777" w:rsidR="00B02215" w:rsidRDefault="00B02215" w:rsidP="00B02215">
      <w:pPr>
        <w:pStyle w:val="PL"/>
      </w:pPr>
      <w:r w:rsidRPr="00630AB6">
        <w:t xml:space="preserve">          type: string</w:t>
      </w:r>
    </w:p>
    <w:p w14:paraId="56693A8E" w14:textId="77777777"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1DF84DE1" w14:textId="77777777" w:rsidR="0034459A" w:rsidRPr="00630AB6" w:rsidRDefault="0034459A" w:rsidP="0034459A">
      <w:pPr>
        <w:pStyle w:val="PL"/>
      </w:pPr>
      <w:r w:rsidRPr="00630AB6">
        <w:t xml:space="preserve">        tai</w:t>
      </w:r>
      <w:r>
        <w:t>Range</w:t>
      </w:r>
      <w:r w:rsidRPr="00630AB6">
        <w:t>List:</w:t>
      </w:r>
    </w:p>
    <w:p w14:paraId="59D0609E" w14:textId="77777777" w:rsidR="0034459A" w:rsidRPr="00630AB6" w:rsidRDefault="0034459A" w:rsidP="0034459A">
      <w:pPr>
        <w:pStyle w:val="PL"/>
      </w:pPr>
      <w:r w:rsidRPr="00630AB6">
        <w:t xml:space="preserve">          type: array</w:t>
      </w:r>
    </w:p>
    <w:p w14:paraId="2A1769DD" w14:textId="77777777" w:rsidR="0034459A" w:rsidRPr="00630AB6" w:rsidRDefault="0034459A" w:rsidP="0034459A">
      <w:pPr>
        <w:pStyle w:val="PL"/>
      </w:pPr>
      <w:r w:rsidRPr="00630AB6">
        <w:t xml:space="preserve">          items:</w:t>
      </w:r>
    </w:p>
    <w:p w14:paraId="5F44FC4E" w14:textId="77777777" w:rsidR="0034459A" w:rsidRDefault="0034459A" w:rsidP="0034459A">
      <w:pPr>
        <w:pStyle w:val="PL"/>
      </w:pPr>
      <w:r>
        <w:t xml:space="preserve">            $ref: 'TS29510_Nnrf_NFManagement.yaml#/components/schemas/TaiRange'</w:t>
      </w:r>
    </w:p>
    <w:p w14:paraId="74901EF0" w14:textId="77777777" w:rsidR="0034459A" w:rsidRDefault="0034459A" w:rsidP="0034459A">
      <w:pPr>
        <w:pStyle w:val="PL"/>
      </w:pPr>
      <w:r w:rsidRPr="00630AB6">
        <w:t xml:space="preserve">          minItems: </w:t>
      </w:r>
      <w:r>
        <w:t>1</w:t>
      </w:r>
    </w:p>
    <w:p w14:paraId="57FFDEE3" w14:textId="77777777" w:rsidR="00C91B01" w:rsidRPr="00630AB6" w:rsidRDefault="00C91B01" w:rsidP="00C91B01">
      <w:pPr>
        <w:pStyle w:val="PL"/>
      </w:pPr>
      <w:r w:rsidRPr="00630AB6">
        <w:t xml:space="preserve">        supportedFeatures:</w:t>
      </w:r>
    </w:p>
    <w:p w14:paraId="0E16947E" w14:textId="77777777" w:rsidR="00C91B01" w:rsidRPr="00630AB6" w:rsidRDefault="00C91B01" w:rsidP="00C91B01">
      <w:pPr>
        <w:pStyle w:val="PL"/>
      </w:pPr>
      <w:r w:rsidRPr="00630AB6">
        <w:t xml:space="preserve">          $ref: 'TS29571_CommonData.yaml#/components/schemas/SupportedFeatures'</w:t>
      </w:r>
    </w:p>
    <w:p w14:paraId="134B5A14" w14:textId="77777777" w:rsidR="00B02215" w:rsidRPr="00630AB6" w:rsidRDefault="00B02215" w:rsidP="00B02215">
      <w:pPr>
        <w:pStyle w:val="PL"/>
      </w:pPr>
    </w:p>
    <w:p w14:paraId="4CCB5C80" w14:textId="77777777" w:rsidR="00B02215" w:rsidRPr="00630AB6" w:rsidRDefault="00B02215" w:rsidP="00B02215">
      <w:pPr>
        <w:pStyle w:val="PL"/>
      </w:pPr>
      <w:r w:rsidRPr="00630AB6">
        <w:t xml:space="preserve">    NssfEventSubscriptionCreatedData:</w:t>
      </w:r>
    </w:p>
    <w:p w14:paraId="30A86CEC" w14:textId="77777777" w:rsidR="00B02215" w:rsidRPr="00630AB6" w:rsidRDefault="00B02215" w:rsidP="00B02215">
      <w:pPr>
        <w:pStyle w:val="PL"/>
      </w:pPr>
      <w:r w:rsidRPr="00630AB6">
        <w:t xml:space="preserve">      type: object</w:t>
      </w:r>
    </w:p>
    <w:p w14:paraId="48676C15" w14:textId="77777777" w:rsidR="00B02215" w:rsidRPr="00630AB6" w:rsidRDefault="00B02215" w:rsidP="00B02215">
      <w:pPr>
        <w:pStyle w:val="PL"/>
      </w:pPr>
      <w:r w:rsidRPr="00630AB6">
        <w:t xml:space="preserve">      required:</w:t>
      </w:r>
    </w:p>
    <w:p w14:paraId="42AA2D02" w14:textId="77777777" w:rsidR="00B02215" w:rsidRPr="00630AB6" w:rsidRDefault="00B02215" w:rsidP="00B02215">
      <w:pPr>
        <w:pStyle w:val="PL"/>
      </w:pPr>
      <w:r w:rsidRPr="00630AB6">
        <w:t xml:space="preserve">        - subscriptionId</w:t>
      </w:r>
    </w:p>
    <w:p w14:paraId="158D753A" w14:textId="77777777" w:rsidR="00B02215" w:rsidRPr="00630AB6" w:rsidRDefault="00B02215" w:rsidP="00B02215">
      <w:pPr>
        <w:pStyle w:val="PL"/>
      </w:pPr>
      <w:r w:rsidRPr="00630AB6">
        <w:t xml:space="preserve">      properties:</w:t>
      </w:r>
    </w:p>
    <w:p w14:paraId="6ED70131" w14:textId="77777777" w:rsidR="00B02215" w:rsidRPr="00630AB6" w:rsidRDefault="00B02215" w:rsidP="00B02215">
      <w:pPr>
        <w:pStyle w:val="PL"/>
      </w:pPr>
      <w:r w:rsidRPr="00630AB6">
        <w:t xml:space="preserve">        subscriptionId:</w:t>
      </w:r>
    </w:p>
    <w:p w14:paraId="4955ADCF" w14:textId="77777777" w:rsidR="00B02215" w:rsidRDefault="00B02215" w:rsidP="00B02215">
      <w:pPr>
        <w:pStyle w:val="PL"/>
      </w:pPr>
      <w:r w:rsidRPr="00630AB6">
        <w:t xml:space="preserve">          type: string</w:t>
      </w:r>
    </w:p>
    <w:p w14:paraId="76F9C586" w14:textId="77777777" w:rsidR="00B02215" w:rsidRPr="00630AB6" w:rsidRDefault="00B02215" w:rsidP="00B02215">
      <w:pPr>
        <w:pStyle w:val="PL"/>
      </w:pPr>
      <w:r w:rsidRPr="00630AB6">
        <w:t xml:space="preserve">        </w:t>
      </w:r>
      <w:r>
        <w:t>expiry</w:t>
      </w:r>
      <w:r w:rsidRPr="00630AB6">
        <w:t>:</w:t>
      </w:r>
    </w:p>
    <w:p w14:paraId="671B9206" w14:textId="77777777" w:rsidR="00B02215" w:rsidRPr="00630AB6" w:rsidRDefault="00B02215" w:rsidP="00B02215">
      <w:pPr>
        <w:pStyle w:val="PL"/>
      </w:pPr>
      <w:r w:rsidRPr="00630AB6">
        <w:t xml:space="preserve">          $ref: 'TS29571_CommonData.yaml#/components/schemas/</w:t>
      </w:r>
      <w:r>
        <w:t>DateTime</w:t>
      </w:r>
      <w:r w:rsidRPr="00630AB6">
        <w:t>'</w:t>
      </w:r>
    </w:p>
    <w:p w14:paraId="27BDE332" w14:textId="77777777" w:rsidR="00B02215" w:rsidRPr="00630AB6" w:rsidRDefault="00B02215" w:rsidP="00B02215">
      <w:pPr>
        <w:pStyle w:val="PL"/>
      </w:pPr>
      <w:r w:rsidRPr="00630AB6">
        <w:t xml:space="preserve">        authorizedNssaiAvailabilityData:</w:t>
      </w:r>
    </w:p>
    <w:p w14:paraId="3AC1C809" w14:textId="77777777" w:rsidR="00B02215" w:rsidRPr="00630AB6" w:rsidRDefault="00B02215" w:rsidP="00B02215">
      <w:pPr>
        <w:pStyle w:val="PL"/>
      </w:pPr>
      <w:r w:rsidRPr="00630AB6">
        <w:t xml:space="preserve">          type: array</w:t>
      </w:r>
    </w:p>
    <w:p w14:paraId="3723D710" w14:textId="77777777" w:rsidR="00B02215" w:rsidRPr="00630AB6" w:rsidRDefault="00B02215" w:rsidP="00B02215">
      <w:pPr>
        <w:pStyle w:val="PL"/>
      </w:pPr>
      <w:r w:rsidRPr="00630AB6">
        <w:t xml:space="preserve">          items:</w:t>
      </w:r>
    </w:p>
    <w:p w14:paraId="74FE59D3" w14:textId="77777777" w:rsidR="00B02215" w:rsidRDefault="00B02215" w:rsidP="00B02215">
      <w:pPr>
        <w:pStyle w:val="PL"/>
      </w:pPr>
      <w:r w:rsidRPr="00630AB6">
        <w:t xml:space="preserve">            $ref: '#/components/schemas/AuthorizedNssaiAvailabilityData'</w:t>
      </w:r>
    </w:p>
    <w:p w14:paraId="5CC8EBC3" w14:textId="77777777" w:rsidR="00B02215" w:rsidRDefault="00B02215" w:rsidP="00B02215">
      <w:pPr>
        <w:pStyle w:val="PL"/>
      </w:pPr>
      <w:r w:rsidRPr="00630AB6">
        <w:t xml:space="preserve">          minItems: </w:t>
      </w:r>
      <w:r>
        <w:t>1</w:t>
      </w:r>
    </w:p>
    <w:p w14:paraId="23097846" w14:textId="77777777" w:rsidR="00C91B01" w:rsidRPr="00630AB6" w:rsidRDefault="00C91B01" w:rsidP="00C91B01">
      <w:pPr>
        <w:pStyle w:val="PL"/>
      </w:pPr>
      <w:r w:rsidRPr="00630AB6">
        <w:t xml:space="preserve">        supportedFeatures:</w:t>
      </w:r>
    </w:p>
    <w:p w14:paraId="3D57E681" w14:textId="77777777" w:rsidR="00C91B01" w:rsidRPr="00630AB6" w:rsidRDefault="00C91B01" w:rsidP="00C91B01">
      <w:pPr>
        <w:pStyle w:val="PL"/>
      </w:pPr>
      <w:r w:rsidRPr="00630AB6">
        <w:t xml:space="preserve">          $ref: 'TS29571_CommonData.yaml#/components/schemas/SupportedFeatures'</w:t>
      </w:r>
    </w:p>
    <w:p w14:paraId="7032AADE" w14:textId="77777777" w:rsidR="00B02215" w:rsidRPr="00630AB6" w:rsidRDefault="00B02215" w:rsidP="00B02215">
      <w:pPr>
        <w:pStyle w:val="PL"/>
      </w:pPr>
    </w:p>
    <w:p w14:paraId="62D1F5D7" w14:textId="77777777" w:rsidR="00B02215" w:rsidRPr="00630AB6" w:rsidRDefault="00B02215" w:rsidP="00B02215">
      <w:pPr>
        <w:pStyle w:val="PL"/>
      </w:pPr>
      <w:r w:rsidRPr="00630AB6">
        <w:t xml:space="preserve">    NssfEventNotification:</w:t>
      </w:r>
    </w:p>
    <w:p w14:paraId="2BD1283A" w14:textId="77777777" w:rsidR="00B02215" w:rsidRPr="00630AB6" w:rsidRDefault="00B02215" w:rsidP="00B02215">
      <w:pPr>
        <w:pStyle w:val="PL"/>
      </w:pPr>
      <w:r w:rsidRPr="00630AB6">
        <w:t xml:space="preserve">      type: object</w:t>
      </w:r>
    </w:p>
    <w:p w14:paraId="1200FADC" w14:textId="77777777" w:rsidR="00B02215" w:rsidRPr="00630AB6" w:rsidRDefault="00B02215" w:rsidP="00B02215">
      <w:pPr>
        <w:pStyle w:val="PL"/>
      </w:pPr>
      <w:r w:rsidRPr="00630AB6">
        <w:t xml:space="preserve">      required:</w:t>
      </w:r>
    </w:p>
    <w:p w14:paraId="4AA48FD4" w14:textId="77777777" w:rsidR="00B02215" w:rsidRPr="00630AB6" w:rsidRDefault="00B02215" w:rsidP="00B02215">
      <w:pPr>
        <w:pStyle w:val="PL"/>
      </w:pPr>
      <w:r w:rsidRPr="00630AB6">
        <w:t xml:space="preserve">        - subscriptionId</w:t>
      </w:r>
    </w:p>
    <w:p w14:paraId="262EA3EA" w14:textId="77777777" w:rsidR="00B02215" w:rsidRPr="00630AB6" w:rsidRDefault="00B02215" w:rsidP="00B02215">
      <w:pPr>
        <w:pStyle w:val="PL"/>
      </w:pPr>
      <w:r w:rsidRPr="00630AB6">
        <w:t xml:space="preserve">        - authorizedNssaiAvailabilityData</w:t>
      </w:r>
    </w:p>
    <w:p w14:paraId="66531110" w14:textId="77777777" w:rsidR="00B02215" w:rsidRPr="00630AB6" w:rsidRDefault="00B02215" w:rsidP="00B02215">
      <w:pPr>
        <w:pStyle w:val="PL"/>
      </w:pPr>
      <w:r w:rsidRPr="00630AB6">
        <w:t xml:space="preserve">      properties:</w:t>
      </w:r>
    </w:p>
    <w:p w14:paraId="1BC2707A" w14:textId="77777777" w:rsidR="00B02215" w:rsidRPr="00630AB6" w:rsidRDefault="00B02215" w:rsidP="00B02215">
      <w:pPr>
        <w:pStyle w:val="PL"/>
      </w:pPr>
      <w:r w:rsidRPr="00630AB6">
        <w:t xml:space="preserve">        subscriptionId:</w:t>
      </w:r>
    </w:p>
    <w:p w14:paraId="0D61ADBF" w14:textId="77777777" w:rsidR="00B02215" w:rsidRPr="00630AB6" w:rsidRDefault="00B02215" w:rsidP="00B02215">
      <w:pPr>
        <w:pStyle w:val="PL"/>
      </w:pPr>
      <w:r w:rsidRPr="00630AB6">
        <w:t xml:space="preserve">          type: string</w:t>
      </w:r>
    </w:p>
    <w:p w14:paraId="77533F6A" w14:textId="77777777" w:rsidR="00B02215" w:rsidRPr="00630AB6" w:rsidRDefault="00B02215" w:rsidP="00B02215">
      <w:pPr>
        <w:pStyle w:val="PL"/>
      </w:pPr>
      <w:r w:rsidRPr="00630AB6">
        <w:t xml:space="preserve">        authorizedNssaiAvailabilityData:</w:t>
      </w:r>
    </w:p>
    <w:p w14:paraId="4FB4CD34" w14:textId="77777777" w:rsidR="00B02215" w:rsidRPr="00630AB6" w:rsidRDefault="00B02215" w:rsidP="00B02215">
      <w:pPr>
        <w:pStyle w:val="PL"/>
      </w:pPr>
      <w:r w:rsidRPr="00630AB6">
        <w:t xml:space="preserve">          type: array</w:t>
      </w:r>
    </w:p>
    <w:p w14:paraId="66311BEE" w14:textId="77777777" w:rsidR="00B02215" w:rsidRPr="00630AB6" w:rsidRDefault="00B02215" w:rsidP="00B02215">
      <w:pPr>
        <w:pStyle w:val="PL"/>
      </w:pPr>
      <w:r w:rsidRPr="00630AB6">
        <w:t xml:space="preserve">          items:</w:t>
      </w:r>
    </w:p>
    <w:p w14:paraId="050963B7" w14:textId="77777777" w:rsidR="00B02215" w:rsidRDefault="00B02215" w:rsidP="00B02215">
      <w:pPr>
        <w:pStyle w:val="PL"/>
      </w:pPr>
      <w:r w:rsidRPr="00630AB6">
        <w:t xml:space="preserve">            $ref: '#/components/schemas/AuthorizedNssaiAvailabilityData'</w:t>
      </w:r>
    </w:p>
    <w:p w14:paraId="54430652" w14:textId="77777777" w:rsidR="00B02215" w:rsidRPr="00630AB6" w:rsidRDefault="00B02215" w:rsidP="00B02215">
      <w:pPr>
        <w:pStyle w:val="PL"/>
      </w:pPr>
      <w:r w:rsidRPr="00630AB6">
        <w:t xml:space="preserve">    NssfEventType:</w:t>
      </w:r>
    </w:p>
    <w:p w14:paraId="2A566363" w14:textId="77777777" w:rsidR="00B02215" w:rsidRPr="00630AB6" w:rsidRDefault="00B02215" w:rsidP="00B02215">
      <w:pPr>
        <w:pStyle w:val="PL"/>
      </w:pPr>
      <w:r w:rsidRPr="00630AB6">
        <w:t xml:space="preserve">      anyOf:</w:t>
      </w:r>
    </w:p>
    <w:p w14:paraId="4F2FA082" w14:textId="77777777" w:rsidR="00B02215" w:rsidRPr="00630AB6" w:rsidRDefault="00B02215" w:rsidP="00B02215">
      <w:pPr>
        <w:pStyle w:val="PL"/>
      </w:pPr>
      <w:r w:rsidRPr="00630AB6">
        <w:t xml:space="preserve">        - type: string</w:t>
      </w:r>
    </w:p>
    <w:p w14:paraId="712D895E" w14:textId="77777777" w:rsidR="00B02215" w:rsidRPr="00630AB6" w:rsidRDefault="00B02215" w:rsidP="00B02215">
      <w:pPr>
        <w:pStyle w:val="PL"/>
      </w:pPr>
      <w:r w:rsidRPr="00630AB6">
        <w:t xml:space="preserve">          enum:</w:t>
      </w:r>
    </w:p>
    <w:p w14:paraId="7AFBDBCC" w14:textId="77777777" w:rsidR="00B02215" w:rsidRPr="00630AB6" w:rsidRDefault="00B02215" w:rsidP="00B02215">
      <w:pPr>
        <w:pStyle w:val="PL"/>
      </w:pPr>
      <w:r w:rsidRPr="00630AB6">
        <w:t xml:space="preserve">            - SNSSAI_STATUS_CHANGE_REPORT</w:t>
      </w:r>
    </w:p>
    <w:p w14:paraId="2B2C1CAB" w14:textId="77777777" w:rsidR="00B02215" w:rsidRPr="00630AB6" w:rsidRDefault="00B02215" w:rsidP="00B02215">
      <w:pPr>
        <w:pStyle w:val="PL"/>
      </w:pPr>
      <w:r w:rsidRPr="00630AB6">
        <w:t xml:space="preserve">        - type: string</w:t>
      </w:r>
    </w:p>
    <w:p w14:paraId="565493D4" w14:textId="77777777" w:rsidR="00B02215" w:rsidRPr="00630AB6" w:rsidRDefault="00B02215" w:rsidP="00B02215">
      <w:pPr>
        <w:pStyle w:val="PL"/>
      </w:pPr>
      <w:r w:rsidRPr="00630AB6">
        <w:t xml:space="preserve">    PatchDocument:</w:t>
      </w:r>
    </w:p>
    <w:p w14:paraId="05B7FF57" w14:textId="77777777" w:rsidR="00B02215" w:rsidRPr="00630AB6" w:rsidRDefault="00B02215" w:rsidP="00B02215">
      <w:pPr>
        <w:pStyle w:val="PL"/>
      </w:pPr>
      <w:r w:rsidRPr="00630AB6">
        <w:t xml:space="preserve">      type: array</w:t>
      </w:r>
    </w:p>
    <w:p w14:paraId="7ECB5F7A" w14:textId="77777777" w:rsidR="00B02215" w:rsidRPr="00630AB6" w:rsidRDefault="00B02215" w:rsidP="00B02215">
      <w:pPr>
        <w:pStyle w:val="PL"/>
      </w:pPr>
      <w:r w:rsidRPr="00630AB6">
        <w:t xml:space="preserve">      items:</w:t>
      </w:r>
    </w:p>
    <w:p w14:paraId="5B1AD856" w14:textId="77777777" w:rsidR="00B02215" w:rsidRDefault="00B02215" w:rsidP="00B02215">
      <w:pPr>
        <w:pStyle w:val="PL"/>
      </w:pPr>
      <w:r w:rsidRPr="00630AB6">
        <w:t xml:space="preserve">        $ref: 'TS29571_CommonData.yaml#/components/schemas/PatchItem'</w:t>
      </w:r>
    </w:p>
    <w:p w14:paraId="2FEA2F63" w14:textId="77777777" w:rsidR="00B02215" w:rsidRPr="00630AB6" w:rsidRDefault="00B02215" w:rsidP="00B02215">
      <w:pPr>
        <w:pStyle w:val="PL"/>
      </w:pPr>
      <w:r w:rsidRPr="00630AB6">
        <w:t xml:space="preserve">      minItems: </w:t>
      </w:r>
      <w:r>
        <w:t>1</w:t>
      </w:r>
    </w:p>
    <w:p w14:paraId="4628C221" w14:textId="77777777" w:rsidR="00B02215" w:rsidRPr="00630AB6" w:rsidRDefault="00B02215" w:rsidP="00B02215">
      <w:pPr>
        <w:pStyle w:val="PL"/>
        <w:rPr>
          <w:i/>
        </w:rPr>
      </w:pPr>
    </w:p>
    <w:p w14:paraId="24AC4BAC" w14:textId="77777777" w:rsidR="00B02215" w:rsidRPr="00630AB6" w:rsidRDefault="00B02215" w:rsidP="00B02215">
      <w:pPr>
        <w:pStyle w:val="Heading8"/>
      </w:pPr>
      <w:bookmarkStart w:id="1232" w:name="historyclause"/>
      <w:r w:rsidRPr="00630AB6">
        <w:br w:type="page"/>
      </w:r>
      <w:bookmarkStart w:id="1233" w:name="_Toc20142413"/>
      <w:bookmarkStart w:id="1234" w:name="_Toc34217359"/>
      <w:bookmarkStart w:id="1235" w:name="_Toc34217511"/>
      <w:bookmarkStart w:id="1236" w:name="_Toc39051874"/>
      <w:bookmarkStart w:id="1237" w:name="_Toc43210446"/>
      <w:bookmarkStart w:id="1238" w:name="_Toc49853353"/>
      <w:bookmarkStart w:id="1239" w:name="_Toc56530144"/>
      <w:bookmarkStart w:id="1240" w:name="_Toc67686660"/>
      <w:r w:rsidRPr="00630AB6">
        <w:lastRenderedPageBreak/>
        <w:t>Annex B (informative):</w:t>
      </w:r>
      <w:r w:rsidRPr="00630AB6">
        <w:br/>
        <w:t>Change history</w:t>
      </w:r>
      <w:bookmarkEnd w:id="1233"/>
      <w:bookmarkEnd w:id="1234"/>
      <w:bookmarkEnd w:id="1235"/>
      <w:bookmarkEnd w:id="1236"/>
      <w:bookmarkEnd w:id="1237"/>
      <w:bookmarkEnd w:id="1238"/>
      <w:bookmarkEnd w:id="1239"/>
      <w:bookmarkEnd w:id="1240"/>
    </w:p>
    <w:bookmarkEnd w:id="1232"/>
    <w:p w14:paraId="00DFDD9B"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14A88F" w14:textId="77777777" w:rsidTr="002A65CD">
        <w:trPr>
          <w:cantSplit/>
        </w:trPr>
        <w:tc>
          <w:tcPr>
            <w:tcW w:w="9639" w:type="dxa"/>
            <w:gridSpan w:val="8"/>
            <w:tcBorders>
              <w:bottom w:val="nil"/>
            </w:tcBorders>
            <w:shd w:val="solid" w:color="FFFFFF" w:fill="auto"/>
          </w:tcPr>
          <w:p w14:paraId="274527CD"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144A793D" w14:textId="77777777" w:rsidTr="002A65CD">
        <w:tc>
          <w:tcPr>
            <w:tcW w:w="800" w:type="dxa"/>
            <w:shd w:val="pct10" w:color="auto" w:fill="FFFFFF"/>
          </w:tcPr>
          <w:p w14:paraId="6A93470F"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2F19E91F"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011242E"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7CA5AAFC"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7A9D812D"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07719077"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2ABFD51C"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C5F6FA3" w14:textId="77777777" w:rsidR="00B02215" w:rsidRPr="00E30083" w:rsidRDefault="00B02215" w:rsidP="002A65CD">
            <w:pPr>
              <w:pStyle w:val="TAL"/>
              <w:rPr>
                <w:b/>
                <w:sz w:val="16"/>
              </w:rPr>
            </w:pPr>
            <w:r w:rsidRPr="00E30083">
              <w:rPr>
                <w:b/>
                <w:sz w:val="16"/>
              </w:rPr>
              <w:t>New version</w:t>
            </w:r>
          </w:p>
        </w:tc>
      </w:tr>
      <w:tr w:rsidR="00B02215" w:rsidRPr="00E30083" w14:paraId="4AF64482" w14:textId="77777777" w:rsidTr="002A65CD">
        <w:tc>
          <w:tcPr>
            <w:tcW w:w="800" w:type="dxa"/>
            <w:shd w:val="solid" w:color="FFFFFF" w:fill="auto"/>
          </w:tcPr>
          <w:p w14:paraId="0819D568"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621CABC1"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00F5F511"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76C73A81" w14:textId="77777777" w:rsidR="00B02215" w:rsidRPr="00E30083" w:rsidRDefault="00B02215" w:rsidP="002A65CD">
            <w:pPr>
              <w:pStyle w:val="TAL"/>
              <w:rPr>
                <w:sz w:val="16"/>
                <w:szCs w:val="16"/>
              </w:rPr>
            </w:pPr>
          </w:p>
        </w:tc>
        <w:tc>
          <w:tcPr>
            <w:tcW w:w="425" w:type="dxa"/>
            <w:shd w:val="solid" w:color="FFFFFF" w:fill="auto"/>
          </w:tcPr>
          <w:p w14:paraId="541C62F2" w14:textId="77777777" w:rsidR="00B02215" w:rsidRPr="00E30083" w:rsidRDefault="00B02215" w:rsidP="002A65CD">
            <w:pPr>
              <w:pStyle w:val="TAR"/>
              <w:rPr>
                <w:sz w:val="16"/>
                <w:szCs w:val="16"/>
              </w:rPr>
            </w:pPr>
          </w:p>
        </w:tc>
        <w:tc>
          <w:tcPr>
            <w:tcW w:w="425" w:type="dxa"/>
            <w:shd w:val="solid" w:color="FFFFFF" w:fill="auto"/>
          </w:tcPr>
          <w:p w14:paraId="600CBB7F" w14:textId="77777777" w:rsidR="00B02215" w:rsidRPr="00E30083" w:rsidRDefault="00B02215" w:rsidP="002A65CD">
            <w:pPr>
              <w:pStyle w:val="TAC"/>
              <w:rPr>
                <w:sz w:val="16"/>
                <w:szCs w:val="16"/>
              </w:rPr>
            </w:pPr>
          </w:p>
        </w:tc>
        <w:tc>
          <w:tcPr>
            <w:tcW w:w="4962" w:type="dxa"/>
            <w:shd w:val="solid" w:color="FFFFFF" w:fill="auto"/>
          </w:tcPr>
          <w:p w14:paraId="6381F251"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0B39FEF2" w14:textId="77777777" w:rsidR="00B02215" w:rsidRPr="00E30083" w:rsidRDefault="00B02215" w:rsidP="002A65CD">
            <w:pPr>
              <w:pStyle w:val="TAC"/>
              <w:rPr>
                <w:sz w:val="16"/>
                <w:szCs w:val="16"/>
              </w:rPr>
            </w:pPr>
            <w:r w:rsidRPr="00E30083">
              <w:rPr>
                <w:sz w:val="16"/>
                <w:szCs w:val="16"/>
              </w:rPr>
              <w:t>0.1.0</w:t>
            </w:r>
          </w:p>
        </w:tc>
      </w:tr>
      <w:tr w:rsidR="00B02215" w:rsidRPr="00E30083" w14:paraId="3DAA8FAB" w14:textId="77777777" w:rsidTr="002A65CD">
        <w:tc>
          <w:tcPr>
            <w:tcW w:w="800" w:type="dxa"/>
            <w:shd w:val="solid" w:color="FFFFFF" w:fill="auto"/>
          </w:tcPr>
          <w:p w14:paraId="64AF0AB6"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2A3AE001"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2FB051D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1A3F9565" w14:textId="77777777" w:rsidR="00B02215" w:rsidRPr="00E30083" w:rsidRDefault="00B02215" w:rsidP="002A65CD">
            <w:pPr>
              <w:pStyle w:val="TAL"/>
              <w:rPr>
                <w:sz w:val="16"/>
                <w:szCs w:val="16"/>
              </w:rPr>
            </w:pPr>
          </w:p>
        </w:tc>
        <w:tc>
          <w:tcPr>
            <w:tcW w:w="425" w:type="dxa"/>
            <w:shd w:val="solid" w:color="FFFFFF" w:fill="auto"/>
          </w:tcPr>
          <w:p w14:paraId="14530EB3" w14:textId="77777777" w:rsidR="00B02215" w:rsidRPr="00E30083" w:rsidRDefault="00B02215" w:rsidP="002A65CD">
            <w:pPr>
              <w:pStyle w:val="TAR"/>
              <w:rPr>
                <w:sz w:val="16"/>
                <w:szCs w:val="16"/>
              </w:rPr>
            </w:pPr>
          </w:p>
        </w:tc>
        <w:tc>
          <w:tcPr>
            <w:tcW w:w="425" w:type="dxa"/>
            <w:shd w:val="solid" w:color="FFFFFF" w:fill="auto"/>
          </w:tcPr>
          <w:p w14:paraId="516795AF" w14:textId="77777777" w:rsidR="00B02215" w:rsidRPr="00E30083" w:rsidRDefault="00B02215" w:rsidP="002A65CD">
            <w:pPr>
              <w:pStyle w:val="TAC"/>
              <w:rPr>
                <w:sz w:val="16"/>
                <w:szCs w:val="16"/>
              </w:rPr>
            </w:pPr>
          </w:p>
        </w:tc>
        <w:tc>
          <w:tcPr>
            <w:tcW w:w="4962" w:type="dxa"/>
            <w:shd w:val="solid" w:color="FFFFFF" w:fill="auto"/>
          </w:tcPr>
          <w:p w14:paraId="0DE63E4F"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54F1071C"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296FC71" w14:textId="77777777" w:rsidTr="002A65CD">
        <w:tc>
          <w:tcPr>
            <w:tcW w:w="800" w:type="dxa"/>
            <w:shd w:val="solid" w:color="FFFFFF" w:fill="auto"/>
          </w:tcPr>
          <w:p w14:paraId="53566C6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358ACBF2"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8BED2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3BA95AFC" w14:textId="77777777" w:rsidR="00B02215" w:rsidRPr="00E30083" w:rsidRDefault="00B02215" w:rsidP="002A65CD">
            <w:pPr>
              <w:pStyle w:val="TAL"/>
              <w:rPr>
                <w:sz w:val="16"/>
                <w:szCs w:val="16"/>
              </w:rPr>
            </w:pPr>
          </w:p>
        </w:tc>
        <w:tc>
          <w:tcPr>
            <w:tcW w:w="425" w:type="dxa"/>
            <w:shd w:val="solid" w:color="FFFFFF" w:fill="auto"/>
          </w:tcPr>
          <w:p w14:paraId="6B1459F3" w14:textId="77777777" w:rsidR="00B02215" w:rsidRPr="00E30083" w:rsidRDefault="00B02215" w:rsidP="002A65CD">
            <w:pPr>
              <w:pStyle w:val="TAR"/>
              <w:rPr>
                <w:sz w:val="16"/>
                <w:szCs w:val="16"/>
              </w:rPr>
            </w:pPr>
          </w:p>
        </w:tc>
        <w:tc>
          <w:tcPr>
            <w:tcW w:w="425" w:type="dxa"/>
            <w:shd w:val="solid" w:color="FFFFFF" w:fill="auto"/>
          </w:tcPr>
          <w:p w14:paraId="06CBA868" w14:textId="77777777" w:rsidR="00B02215" w:rsidRPr="00E30083" w:rsidRDefault="00B02215" w:rsidP="002A65CD">
            <w:pPr>
              <w:pStyle w:val="TAC"/>
              <w:rPr>
                <w:sz w:val="16"/>
                <w:szCs w:val="16"/>
              </w:rPr>
            </w:pPr>
          </w:p>
        </w:tc>
        <w:tc>
          <w:tcPr>
            <w:tcW w:w="4962" w:type="dxa"/>
            <w:shd w:val="solid" w:color="FFFFFF" w:fill="auto"/>
          </w:tcPr>
          <w:p w14:paraId="4E084B43"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w:t>
            </w:r>
            <w:r w:rsidRPr="00E30083">
              <w:rPr>
                <w:rFonts w:hint="eastAsia"/>
                <w:sz w:val="16"/>
                <w:szCs w:val="16"/>
                <w:lang w:eastAsia="zh-CN"/>
              </w:rPr>
              <w:t>、</w:t>
            </w:r>
            <w:r w:rsidRPr="00E30083">
              <w:rPr>
                <w:rFonts w:hint="eastAsia"/>
                <w:sz w:val="16"/>
                <w:szCs w:val="16"/>
                <w:lang w:eastAsia="zh-CN"/>
              </w:rPr>
              <w:t>C4-181242</w:t>
            </w:r>
            <w:r w:rsidRPr="00E30083">
              <w:rPr>
                <w:rFonts w:hint="eastAsia"/>
                <w:sz w:val="16"/>
                <w:szCs w:val="16"/>
                <w:lang w:eastAsia="zh-CN"/>
              </w:rPr>
              <w:t>、</w:t>
            </w:r>
            <w:r w:rsidRPr="00E30083">
              <w:rPr>
                <w:rFonts w:hint="eastAsia"/>
                <w:sz w:val="16"/>
                <w:szCs w:val="16"/>
                <w:lang w:eastAsia="zh-CN"/>
              </w:rPr>
              <w:t>C4-181244</w:t>
            </w:r>
            <w:r w:rsidRPr="00E30083">
              <w:rPr>
                <w:rFonts w:hint="eastAsia"/>
                <w:sz w:val="16"/>
                <w:szCs w:val="16"/>
                <w:lang w:eastAsia="zh-CN"/>
              </w:rPr>
              <w:t>、</w:t>
            </w:r>
            <w:r w:rsidRPr="00E30083">
              <w:rPr>
                <w:rFonts w:hint="eastAsia"/>
                <w:sz w:val="16"/>
                <w:szCs w:val="16"/>
                <w:lang w:eastAsia="zh-CN"/>
              </w:rPr>
              <w:t>C4-181355</w:t>
            </w:r>
            <w:r w:rsidRPr="00E30083">
              <w:rPr>
                <w:rFonts w:hint="eastAsia"/>
                <w:sz w:val="16"/>
                <w:szCs w:val="16"/>
                <w:lang w:eastAsia="zh-CN"/>
              </w:rPr>
              <w:t>、</w:t>
            </w:r>
            <w:r w:rsidRPr="00E30083">
              <w:rPr>
                <w:rFonts w:hint="eastAsia"/>
                <w:sz w:val="16"/>
                <w:szCs w:val="16"/>
                <w:lang w:eastAsia="zh-CN"/>
              </w:rPr>
              <w:t>C4-181356</w:t>
            </w:r>
            <w:r w:rsidRPr="00E30083">
              <w:rPr>
                <w:rFonts w:hint="eastAsia"/>
                <w:sz w:val="16"/>
                <w:szCs w:val="16"/>
                <w:lang w:eastAsia="zh-CN"/>
              </w:rPr>
              <w:t>、</w:t>
            </w:r>
            <w:r w:rsidRPr="00E30083">
              <w:rPr>
                <w:rFonts w:hint="eastAsia"/>
                <w:sz w:val="16"/>
                <w:szCs w:val="16"/>
                <w:lang w:eastAsia="zh-CN"/>
              </w:rPr>
              <w:t>C4-181357</w:t>
            </w:r>
          </w:p>
        </w:tc>
        <w:tc>
          <w:tcPr>
            <w:tcW w:w="708" w:type="dxa"/>
            <w:shd w:val="solid" w:color="FFFFFF" w:fill="auto"/>
          </w:tcPr>
          <w:p w14:paraId="2F3C2CFF"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648EE83" w14:textId="77777777" w:rsidTr="002A65CD">
        <w:tc>
          <w:tcPr>
            <w:tcW w:w="800" w:type="dxa"/>
            <w:shd w:val="solid" w:color="FFFFFF" w:fill="auto"/>
          </w:tcPr>
          <w:p w14:paraId="655F51AA"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14CCE610"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13A2BE98"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65768B55" w14:textId="77777777" w:rsidR="00B02215" w:rsidRPr="00E30083" w:rsidRDefault="00B02215" w:rsidP="002A65CD">
            <w:pPr>
              <w:pStyle w:val="TAL"/>
              <w:rPr>
                <w:sz w:val="16"/>
                <w:szCs w:val="16"/>
              </w:rPr>
            </w:pPr>
          </w:p>
        </w:tc>
        <w:tc>
          <w:tcPr>
            <w:tcW w:w="425" w:type="dxa"/>
            <w:shd w:val="solid" w:color="FFFFFF" w:fill="auto"/>
          </w:tcPr>
          <w:p w14:paraId="0FCC2BFA" w14:textId="77777777" w:rsidR="00B02215" w:rsidRPr="00E30083" w:rsidRDefault="00B02215" w:rsidP="002A65CD">
            <w:pPr>
              <w:pStyle w:val="TAR"/>
              <w:rPr>
                <w:sz w:val="16"/>
                <w:szCs w:val="16"/>
              </w:rPr>
            </w:pPr>
          </w:p>
        </w:tc>
        <w:tc>
          <w:tcPr>
            <w:tcW w:w="425" w:type="dxa"/>
            <w:shd w:val="solid" w:color="FFFFFF" w:fill="auto"/>
          </w:tcPr>
          <w:p w14:paraId="26BFBF1C" w14:textId="77777777" w:rsidR="00B02215" w:rsidRPr="00E30083" w:rsidRDefault="00B02215" w:rsidP="002A65CD">
            <w:pPr>
              <w:pStyle w:val="TAC"/>
              <w:rPr>
                <w:sz w:val="16"/>
                <w:szCs w:val="16"/>
              </w:rPr>
            </w:pPr>
          </w:p>
        </w:tc>
        <w:tc>
          <w:tcPr>
            <w:tcW w:w="4962" w:type="dxa"/>
            <w:shd w:val="solid" w:color="FFFFFF" w:fill="auto"/>
          </w:tcPr>
          <w:p w14:paraId="25134BDF"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w:t>
            </w:r>
            <w:r w:rsidRPr="00E30083">
              <w:rPr>
                <w:rFonts w:hint="eastAsia"/>
                <w:sz w:val="16"/>
                <w:szCs w:val="16"/>
                <w:lang w:eastAsia="zh-CN"/>
              </w:rPr>
              <w:t>、</w:t>
            </w:r>
            <w:r w:rsidRPr="00E30083">
              <w:rPr>
                <w:rFonts w:hint="eastAsia"/>
                <w:sz w:val="16"/>
                <w:szCs w:val="16"/>
                <w:lang w:eastAsia="zh-CN"/>
              </w:rPr>
              <w:t>C4-182294</w:t>
            </w:r>
            <w:r w:rsidRPr="00E30083">
              <w:rPr>
                <w:rFonts w:hint="eastAsia"/>
                <w:sz w:val="16"/>
                <w:szCs w:val="16"/>
                <w:lang w:eastAsia="zh-CN"/>
              </w:rPr>
              <w:t>、</w:t>
            </w:r>
            <w:r w:rsidRPr="00E30083">
              <w:rPr>
                <w:rFonts w:hint="eastAsia"/>
                <w:sz w:val="16"/>
                <w:szCs w:val="16"/>
                <w:lang w:eastAsia="zh-CN"/>
              </w:rPr>
              <w:t>C4-182295</w:t>
            </w:r>
            <w:r w:rsidRPr="00E30083">
              <w:rPr>
                <w:rFonts w:hint="eastAsia"/>
                <w:sz w:val="16"/>
                <w:szCs w:val="16"/>
                <w:lang w:eastAsia="zh-CN"/>
              </w:rPr>
              <w:t>、</w:t>
            </w:r>
            <w:r w:rsidRPr="00E30083">
              <w:rPr>
                <w:rFonts w:hint="eastAsia"/>
                <w:sz w:val="16"/>
                <w:szCs w:val="16"/>
                <w:lang w:eastAsia="zh-CN"/>
              </w:rPr>
              <w:t>C4-182296</w:t>
            </w:r>
            <w:r w:rsidRPr="00E30083">
              <w:rPr>
                <w:rFonts w:hint="eastAsia"/>
                <w:sz w:val="16"/>
                <w:szCs w:val="16"/>
                <w:lang w:eastAsia="zh-CN"/>
              </w:rPr>
              <w:t>、</w:t>
            </w:r>
            <w:r w:rsidRPr="00E30083">
              <w:rPr>
                <w:rFonts w:hint="eastAsia"/>
                <w:sz w:val="16"/>
                <w:szCs w:val="16"/>
                <w:lang w:eastAsia="zh-CN"/>
              </w:rPr>
              <w:t>C4-182297</w:t>
            </w:r>
            <w:r w:rsidRPr="00E30083">
              <w:rPr>
                <w:rFonts w:hint="eastAsia"/>
                <w:sz w:val="16"/>
                <w:szCs w:val="16"/>
                <w:lang w:eastAsia="zh-CN"/>
              </w:rPr>
              <w:t>、</w:t>
            </w:r>
            <w:r w:rsidRPr="00E30083">
              <w:rPr>
                <w:rFonts w:hint="eastAsia"/>
                <w:sz w:val="16"/>
                <w:szCs w:val="16"/>
                <w:lang w:eastAsia="zh-CN"/>
              </w:rPr>
              <w:t>C4-182298</w:t>
            </w:r>
            <w:r w:rsidRPr="00E30083">
              <w:rPr>
                <w:rFonts w:hint="eastAsia"/>
                <w:sz w:val="16"/>
                <w:szCs w:val="16"/>
                <w:lang w:eastAsia="zh-CN"/>
              </w:rPr>
              <w:t>、</w:t>
            </w:r>
            <w:r w:rsidRPr="00E30083">
              <w:rPr>
                <w:rFonts w:hint="eastAsia"/>
                <w:sz w:val="16"/>
                <w:szCs w:val="16"/>
                <w:lang w:eastAsia="zh-CN"/>
              </w:rPr>
              <w:t>C4-182299</w:t>
            </w:r>
          </w:p>
        </w:tc>
        <w:tc>
          <w:tcPr>
            <w:tcW w:w="708" w:type="dxa"/>
            <w:shd w:val="solid" w:color="FFFFFF" w:fill="auto"/>
          </w:tcPr>
          <w:p w14:paraId="7052746A"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55C48DDB" w14:textId="77777777" w:rsidTr="002A65CD">
        <w:tc>
          <w:tcPr>
            <w:tcW w:w="800" w:type="dxa"/>
            <w:shd w:val="solid" w:color="FFFFFF" w:fill="auto"/>
          </w:tcPr>
          <w:p w14:paraId="56F2CF8F"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3C119517"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9915BAA"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2876471A" w14:textId="77777777" w:rsidR="00B02215" w:rsidRPr="00E30083" w:rsidRDefault="00B02215" w:rsidP="002A65CD">
            <w:pPr>
              <w:pStyle w:val="TAL"/>
              <w:rPr>
                <w:sz w:val="16"/>
                <w:szCs w:val="16"/>
              </w:rPr>
            </w:pPr>
          </w:p>
        </w:tc>
        <w:tc>
          <w:tcPr>
            <w:tcW w:w="425" w:type="dxa"/>
            <w:shd w:val="solid" w:color="FFFFFF" w:fill="auto"/>
          </w:tcPr>
          <w:p w14:paraId="5C9268B7" w14:textId="77777777" w:rsidR="00B02215" w:rsidRPr="00E30083" w:rsidRDefault="00B02215" w:rsidP="002A65CD">
            <w:pPr>
              <w:pStyle w:val="TAR"/>
              <w:rPr>
                <w:sz w:val="16"/>
                <w:szCs w:val="16"/>
              </w:rPr>
            </w:pPr>
          </w:p>
        </w:tc>
        <w:tc>
          <w:tcPr>
            <w:tcW w:w="425" w:type="dxa"/>
            <w:shd w:val="solid" w:color="FFFFFF" w:fill="auto"/>
          </w:tcPr>
          <w:p w14:paraId="77C81E20" w14:textId="77777777" w:rsidR="00B02215" w:rsidRPr="00E30083" w:rsidRDefault="00B02215" w:rsidP="002A65CD">
            <w:pPr>
              <w:pStyle w:val="TAC"/>
              <w:rPr>
                <w:sz w:val="16"/>
                <w:szCs w:val="16"/>
              </w:rPr>
            </w:pPr>
          </w:p>
        </w:tc>
        <w:tc>
          <w:tcPr>
            <w:tcW w:w="4962" w:type="dxa"/>
            <w:shd w:val="solid" w:color="FFFFFF" w:fill="auto"/>
          </w:tcPr>
          <w:p w14:paraId="5338B62C"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41B19C43"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75BCA8A7" w14:textId="77777777" w:rsidTr="002A65CD">
        <w:tc>
          <w:tcPr>
            <w:tcW w:w="800" w:type="dxa"/>
            <w:shd w:val="solid" w:color="FFFFFF" w:fill="auto"/>
          </w:tcPr>
          <w:p w14:paraId="7082EA64"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6966E461"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2B54465D"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5B1C318E" w14:textId="77777777" w:rsidR="00B02215" w:rsidRPr="00E30083" w:rsidRDefault="00B02215" w:rsidP="002A65CD">
            <w:pPr>
              <w:pStyle w:val="TAL"/>
              <w:rPr>
                <w:sz w:val="16"/>
                <w:szCs w:val="16"/>
              </w:rPr>
            </w:pPr>
          </w:p>
        </w:tc>
        <w:tc>
          <w:tcPr>
            <w:tcW w:w="425" w:type="dxa"/>
            <w:shd w:val="solid" w:color="FFFFFF" w:fill="auto"/>
          </w:tcPr>
          <w:p w14:paraId="63A5F145" w14:textId="77777777" w:rsidR="00B02215" w:rsidRPr="00E30083" w:rsidRDefault="00B02215" w:rsidP="002A65CD">
            <w:pPr>
              <w:pStyle w:val="TAR"/>
              <w:rPr>
                <w:sz w:val="16"/>
                <w:szCs w:val="16"/>
              </w:rPr>
            </w:pPr>
          </w:p>
        </w:tc>
        <w:tc>
          <w:tcPr>
            <w:tcW w:w="425" w:type="dxa"/>
            <w:shd w:val="solid" w:color="FFFFFF" w:fill="auto"/>
          </w:tcPr>
          <w:p w14:paraId="7025D85A" w14:textId="77777777" w:rsidR="00B02215" w:rsidRPr="00E30083" w:rsidRDefault="00B02215" w:rsidP="002A65CD">
            <w:pPr>
              <w:pStyle w:val="TAC"/>
              <w:rPr>
                <w:sz w:val="16"/>
                <w:szCs w:val="16"/>
              </w:rPr>
            </w:pPr>
          </w:p>
        </w:tc>
        <w:tc>
          <w:tcPr>
            <w:tcW w:w="4962" w:type="dxa"/>
            <w:shd w:val="solid" w:color="FFFFFF" w:fill="auto"/>
          </w:tcPr>
          <w:p w14:paraId="76E9F14C"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w:t>
            </w:r>
            <w:r w:rsidRPr="00E30083">
              <w:rPr>
                <w:rFonts w:hint="eastAsia"/>
                <w:sz w:val="16"/>
                <w:szCs w:val="16"/>
                <w:lang w:eastAsia="zh-CN"/>
              </w:rPr>
              <w:t>、</w:t>
            </w:r>
            <w:r w:rsidRPr="00E30083">
              <w:rPr>
                <w:rFonts w:hint="eastAsia"/>
                <w:sz w:val="16"/>
                <w:szCs w:val="16"/>
                <w:lang w:eastAsia="zh-CN"/>
              </w:rPr>
              <w:t>C4-183071</w:t>
            </w:r>
            <w:r w:rsidRPr="00E30083">
              <w:rPr>
                <w:rFonts w:hint="eastAsia"/>
                <w:sz w:val="16"/>
                <w:szCs w:val="16"/>
                <w:lang w:eastAsia="zh-CN"/>
              </w:rPr>
              <w:t>、</w:t>
            </w:r>
            <w:r w:rsidRPr="00E30083">
              <w:rPr>
                <w:rFonts w:hint="eastAsia"/>
                <w:sz w:val="16"/>
                <w:szCs w:val="16"/>
                <w:lang w:eastAsia="zh-CN"/>
              </w:rPr>
              <w:t>C4-183431</w:t>
            </w:r>
            <w:r w:rsidRPr="00E30083">
              <w:rPr>
                <w:rFonts w:hint="eastAsia"/>
                <w:sz w:val="16"/>
                <w:szCs w:val="16"/>
                <w:lang w:eastAsia="zh-CN"/>
              </w:rPr>
              <w:t>、</w:t>
            </w:r>
            <w:r w:rsidRPr="00E30083">
              <w:rPr>
                <w:rFonts w:hint="eastAsia"/>
                <w:sz w:val="16"/>
                <w:szCs w:val="16"/>
                <w:lang w:eastAsia="zh-CN"/>
              </w:rPr>
              <w:t>C4-183432</w:t>
            </w:r>
            <w:r w:rsidRPr="00E30083">
              <w:rPr>
                <w:rFonts w:hint="eastAsia"/>
                <w:sz w:val="16"/>
                <w:szCs w:val="16"/>
                <w:lang w:eastAsia="zh-CN"/>
              </w:rPr>
              <w:t>、</w:t>
            </w:r>
            <w:r w:rsidRPr="00E30083">
              <w:rPr>
                <w:rFonts w:hint="eastAsia"/>
                <w:sz w:val="16"/>
                <w:szCs w:val="16"/>
                <w:lang w:eastAsia="zh-CN"/>
              </w:rPr>
              <w:t>C4-183433</w:t>
            </w:r>
          </w:p>
        </w:tc>
        <w:tc>
          <w:tcPr>
            <w:tcW w:w="708" w:type="dxa"/>
            <w:shd w:val="solid" w:color="FFFFFF" w:fill="auto"/>
          </w:tcPr>
          <w:p w14:paraId="07DAF383"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50B92AB1" w14:textId="77777777" w:rsidTr="002A65CD">
        <w:tc>
          <w:tcPr>
            <w:tcW w:w="800" w:type="dxa"/>
            <w:shd w:val="solid" w:color="FFFFFF" w:fill="auto"/>
          </w:tcPr>
          <w:p w14:paraId="619EF41F"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2A082101"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14E6F1BE"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7AD4B959" w14:textId="77777777" w:rsidR="00B02215" w:rsidRPr="00E30083" w:rsidRDefault="00B02215" w:rsidP="002A65CD">
            <w:pPr>
              <w:pStyle w:val="TAL"/>
              <w:rPr>
                <w:sz w:val="16"/>
                <w:szCs w:val="16"/>
              </w:rPr>
            </w:pPr>
          </w:p>
        </w:tc>
        <w:tc>
          <w:tcPr>
            <w:tcW w:w="425" w:type="dxa"/>
            <w:shd w:val="solid" w:color="FFFFFF" w:fill="auto"/>
          </w:tcPr>
          <w:p w14:paraId="4DD7756E" w14:textId="77777777" w:rsidR="00B02215" w:rsidRPr="00E30083" w:rsidRDefault="00B02215" w:rsidP="002A65CD">
            <w:pPr>
              <w:pStyle w:val="TAR"/>
              <w:rPr>
                <w:sz w:val="16"/>
                <w:szCs w:val="16"/>
              </w:rPr>
            </w:pPr>
          </w:p>
        </w:tc>
        <w:tc>
          <w:tcPr>
            <w:tcW w:w="425" w:type="dxa"/>
            <w:shd w:val="solid" w:color="FFFFFF" w:fill="auto"/>
          </w:tcPr>
          <w:p w14:paraId="5DC0DE97" w14:textId="77777777" w:rsidR="00B02215" w:rsidRPr="00E30083" w:rsidRDefault="00B02215" w:rsidP="002A65CD">
            <w:pPr>
              <w:pStyle w:val="TAC"/>
              <w:rPr>
                <w:sz w:val="16"/>
                <w:szCs w:val="16"/>
              </w:rPr>
            </w:pPr>
          </w:p>
        </w:tc>
        <w:tc>
          <w:tcPr>
            <w:tcW w:w="4962" w:type="dxa"/>
            <w:shd w:val="solid" w:color="FFFFFF" w:fill="auto"/>
          </w:tcPr>
          <w:p w14:paraId="4B283AB2"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61609175"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39514FD2" w14:textId="77777777" w:rsidTr="002A65CD">
        <w:tc>
          <w:tcPr>
            <w:tcW w:w="800" w:type="dxa"/>
            <w:shd w:val="solid" w:color="FFFFFF" w:fill="auto"/>
          </w:tcPr>
          <w:p w14:paraId="6AA7A56F"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3C828B0F"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71DA2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46E94F3A" w14:textId="77777777" w:rsidR="00B02215" w:rsidRPr="00E30083" w:rsidRDefault="00B02215" w:rsidP="002A65CD">
            <w:pPr>
              <w:pStyle w:val="TAL"/>
              <w:rPr>
                <w:sz w:val="16"/>
                <w:szCs w:val="16"/>
              </w:rPr>
            </w:pPr>
          </w:p>
        </w:tc>
        <w:tc>
          <w:tcPr>
            <w:tcW w:w="425" w:type="dxa"/>
            <w:shd w:val="solid" w:color="FFFFFF" w:fill="auto"/>
          </w:tcPr>
          <w:p w14:paraId="7F912E52" w14:textId="77777777" w:rsidR="00B02215" w:rsidRPr="00E30083" w:rsidRDefault="00B02215" w:rsidP="002A65CD">
            <w:pPr>
              <w:pStyle w:val="TAR"/>
              <w:rPr>
                <w:sz w:val="16"/>
                <w:szCs w:val="16"/>
              </w:rPr>
            </w:pPr>
          </w:p>
        </w:tc>
        <w:tc>
          <w:tcPr>
            <w:tcW w:w="425" w:type="dxa"/>
            <w:shd w:val="solid" w:color="FFFFFF" w:fill="auto"/>
          </w:tcPr>
          <w:p w14:paraId="7FAB0036" w14:textId="77777777" w:rsidR="00B02215" w:rsidRPr="00E30083" w:rsidRDefault="00B02215" w:rsidP="002A65CD">
            <w:pPr>
              <w:pStyle w:val="TAC"/>
              <w:rPr>
                <w:sz w:val="16"/>
                <w:szCs w:val="16"/>
              </w:rPr>
            </w:pPr>
          </w:p>
        </w:tc>
        <w:tc>
          <w:tcPr>
            <w:tcW w:w="4962" w:type="dxa"/>
            <w:shd w:val="solid" w:color="FFFFFF" w:fill="auto"/>
          </w:tcPr>
          <w:p w14:paraId="5E3424B5"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11710ECC"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75E2F2FC" w14:textId="77777777" w:rsidTr="002A65CD">
        <w:tc>
          <w:tcPr>
            <w:tcW w:w="800" w:type="dxa"/>
            <w:shd w:val="solid" w:color="FFFFFF" w:fill="auto"/>
          </w:tcPr>
          <w:p w14:paraId="7F700F77"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90E42D1"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032605B3" w14:textId="77777777" w:rsidR="00B02215" w:rsidRPr="00E30083" w:rsidRDefault="00B02215" w:rsidP="002A65CD">
            <w:pPr>
              <w:pStyle w:val="TAC"/>
              <w:rPr>
                <w:sz w:val="16"/>
                <w:szCs w:val="16"/>
                <w:lang w:eastAsia="zh-CN"/>
              </w:rPr>
            </w:pPr>
          </w:p>
        </w:tc>
        <w:tc>
          <w:tcPr>
            <w:tcW w:w="567" w:type="dxa"/>
            <w:shd w:val="solid" w:color="FFFFFF" w:fill="auto"/>
          </w:tcPr>
          <w:p w14:paraId="64B55939" w14:textId="77777777" w:rsidR="00B02215" w:rsidRPr="00E30083" w:rsidRDefault="00B02215" w:rsidP="002A65CD">
            <w:pPr>
              <w:pStyle w:val="TAL"/>
              <w:rPr>
                <w:sz w:val="16"/>
                <w:szCs w:val="16"/>
              </w:rPr>
            </w:pPr>
          </w:p>
        </w:tc>
        <w:tc>
          <w:tcPr>
            <w:tcW w:w="425" w:type="dxa"/>
            <w:shd w:val="solid" w:color="FFFFFF" w:fill="auto"/>
          </w:tcPr>
          <w:p w14:paraId="1C2CDE91" w14:textId="77777777" w:rsidR="00B02215" w:rsidRPr="00E30083" w:rsidRDefault="00B02215" w:rsidP="002A65CD">
            <w:pPr>
              <w:pStyle w:val="TAR"/>
              <w:rPr>
                <w:sz w:val="16"/>
                <w:szCs w:val="16"/>
              </w:rPr>
            </w:pPr>
          </w:p>
        </w:tc>
        <w:tc>
          <w:tcPr>
            <w:tcW w:w="425" w:type="dxa"/>
            <w:shd w:val="solid" w:color="FFFFFF" w:fill="auto"/>
          </w:tcPr>
          <w:p w14:paraId="006318A7" w14:textId="77777777" w:rsidR="00B02215" w:rsidRPr="00E30083" w:rsidRDefault="00B02215" w:rsidP="002A65CD">
            <w:pPr>
              <w:pStyle w:val="TAC"/>
              <w:rPr>
                <w:sz w:val="16"/>
                <w:szCs w:val="16"/>
              </w:rPr>
            </w:pPr>
          </w:p>
        </w:tc>
        <w:tc>
          <w:tcPr>
            <w:tcW w:w="4962" w:type="dxa"/>
            <w:shd w:val="solid" w:color="FFFFFF" w:fill="auto"/>
          </w:tcPr>
          <w:p w14:paraId="74B56614"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6E19FBEF"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1E8E182C" w14:textId="77777777" w:rsidTr="002A65CD">
        <w:tc>
          <w:tcPr>
            <w:tcW w:w="800" w:type="dxa"/>
            <w:shd w:val="solid" w:color="FFFFFF" w:fill="auto"/>
          </w:tcPr>
          <w:p w14:paraId="1E90B4C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074A4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5D17A3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504A7D4D"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54B5CD56"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5D93385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3E4D16B"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2C42ED15"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606BF41" w14:textId="77777777" w:rsidTr="002A65CD">
        <w:tc>
          <w:tcPr>
            <w:tcW w:w="800" w:type="dxa"/>
            <w:shd w:val="solid" w:color="FFFFFF" w:fill="auto"/>
          </w:tcPr>
          <w:p w14:paraId="4C4205C8"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1BE4B38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FC8352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2EAB3331"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78D7B07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0599EB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CE683A1"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3254B09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8025AFA" w14:textId="77777777" w:rsidTr="002A65CD">
        <w:tc>
          <w:tcPr>
            <w:tcW w:w="800" w:type="dxa"/>
            <w:shd w:val="solid" w:color="FFFFFF" w:fill="auto"/>
          </w:tcPr>
          <w:p w14:paraId="7BE4283B"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AE856F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E5C50F7"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769ADF7B"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2E7C6407"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5161B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1EC912"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7414AB7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C3F723F" w14:textId="77777777" w:rsidTr="002A65CD">
        <w:tc>
          <w:tcPr>
            <w:tcW w:w="800" w:type="dxa"/>
            <w:shd w:val="solid" w:color="FFFFFF" w:fill="auto"/>
          </w:tcPr>
          <w:p w14:paraId="6D6920EE"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75212AD1"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74848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50DA2A2"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07250E67" w14:textId="77777777" w:rsidR="00B02215" w:rsidRPr="00E30083" w:rsidRDefault="00B02215" w:rsidP="002A65CD">
            <w:pPr>
              <w:pStyle w:val="TAR"/>
              <w:rPr>
                <w:sz w:val="16"/>
                <w:szCs w:val="16"/>
              </w:rPr>
            </w:pPr>
          </w:p>
        </w:tc>
        <w:tc>
          <w:tcPr>
            <w:tcW w:w="425" w:type="dxa"/>
            <w:shd w:val="solid" w:color="FFFFFF" w:fill="auto"/>
          </w:tcPr>
          <w:p w14:paraId="33A627F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57D818"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2D09CE63"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4E72F2D" w14:textId="77777777" w:rsidTr="002A65CD">
        <w:tc>
          <w:tcPr>
            <w:tcW w:w="800" w:type="dxa"/>
            <w:shd w:val="solid" w:color="FFFFFF" w:fill="auto"/>
          </w:tcPr>
          <w:p w14:paraId="590EC343"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65BC3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27F2E39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C114476"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2D7C365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13D686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DBAF47"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35E031E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8D3D238" w14:textId="77777777" w:rsidTr="002A65CD">
        <w:tc>
          <w:tcPr>
            <w:tcW w:w="800" w:type="dxa"/>
            <w:shd w:val="solid" w:color="FFFFFF" w:fill="auto"/>
          </w:tcPr>
          <w:p w14:paraId="6409BD64"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4B3A2D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A7AA8BC"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EA8089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7F5E6FF4" w14:textId="77777777" w:rsidR="00B02215" w:rsidRPr="00E30083" w:rsidRDefault="00B02215" w:rsidP="002A65CD">
            <w:pPr>
              <w:pStyle w:val="TAR"/>
              <w:rPr>
                <w:sz w:val="16"/>
                <w:szCs w:val="16"/>
              </w:rPr>
            </w:pPr>
          </w:p>
        </w:tc>
        <w:tc>
          <w:tcPr>
            <w:tcW w:w="425" w:type="dxa"/>
            <w:shd w:val="solid" w:color="FFFFFF" w:fill="auto"/>
          </w:tcPr>
          <w:p w14:paraId="64F9E171"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14AAB5A"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089C8CD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48701AD5" w14:textId="77777777" w:rsidTr="002A65CD">
        <w:tc>
          <w:tcPr>
            <w:tcW w:w="800" w:type="dxa"/>
            <w:shd w:val="solid" w:color="FFFFFF" w:fill="auto"/>
          </w:tcPr>
          <w:p w14:paraId="71349E6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AAEFE57"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660066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CE1889C"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5342ACB3" w14:textId="77777777" w:rsidR="00B02215" w:rsidRPr="00E30083" w:rsidRDefault="00B02215" w:rsidP="002A65CD">
            <w:pPr>
              <w:pStyle w:val="TAR"/>
              <w:rPr>
                <w:sz w:val="16"/>
                <w:szCs w:val="16"/>
              </w:rPr>
            </w:pPr>
          </w:p>
        </w:tc>
        <w:tc>
          <w:tcPr>
            <w:tcW w:w="425" w:type="dxa"/>
            <w:shd w:val="solid" w:color="FFFFFF" w:fill="auto"/>
          </w:tcPr>
          <w:p w14:paraId="3FE83BA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461DDC"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5BF45BB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AAD8CCA" w14:textId="77777777" w:rsidTr="002A65CD">
        <w:tc>
          <w:tcPr>
            <w:tcW w:w="800" w:type="dxa"/>
            <w:shd w:val="solid" w:color="FFFFFF" w:fill="auto"/>
          </w:tcPr>
          <w:p w14:paraId="0FC22790"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6746C0C"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B61CCB1"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51F69551"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7BCB174B" w14:textId="77777777" w:rsidR="00B02215" w:rsidRPr="00E30083" w:rsidRDefault="00B02215" w:rsidP="002A65CD">
            <w:pPr>
              <w:pStyle w:val="TAR"/>
              <w:rPr>
                <w:sz w:val="16"/>
                <w:szCs w:val="16"/>
              </w:rPr>
            </w:pPr>
          </w:p>
        </w:tc>
        <w:tc>
          <w:tcPr>
            <w:tcW w:w="425" w:type="dxa"/>
            <w:shd w:val="solid" w:color="FFFFFF" w:fill="auto"/>
          </w:tcPr>
          <w:p w14:paraId="3949946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CF0C82"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601FAFF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BCBD6B7" w14:textId="77777777" w:rsidTr="002A65CD">
        <w:tc>
          <w:tcPr>
            <w:tcW w:w="800" w:type="dxa"/>
            <w:shd w:val="solid" w:color="FFFFFF" w:fill="auto"/>
          </w:tcPr>
          <w:p w14:paraId="2EFEEBD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AB45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9A516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D4B7226"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266E097" w14:textId="77777777" w:rsidR="00B02215" w:rsidRPr="00E30083" w:rsidRDefault="00B02215" w:rsidP="002A65CD">
            <w:pPr>
              <w:pStyle w:val="TAR"/>
              <w:rPr>
                <w:sz w:val="16"/>
                <w:szCs w:val="16"/>
              </w:rPr>
            </w:pPr>
          </w:p>
        </w:tc>
        <w:tc>
          <w:tcPr>
            <w:tcW w:w="425" w:type="dxa"/>
            <w:shd w:val="solid" w:color="FFFFFF" w:fill="auto"/>
          </w:tcPr>
          <w:p w14:paraId="5FC2D0F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D70126"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0653E6D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30CDD3D" w14:textId="77777777" w:rsidTr="002A65CD">
        <w:tc>
          <w:tcPr>
            <w:tcW w:w="800" w:type="dxa"/>
            <w:shd w:val="solid" w:color="FFFFFF" w:fill="auto"/>
          </w:tcPr>
          <w:p w14:paraId="35F91A0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06929F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D7B6F8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3733C02"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46D1CCA7"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9A4F7C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C2C10C"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7274B9E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038D29" w14:textId="77777777" w:rsidTr="002A65CD">
        <w:tc>
          <w:tcPr>
            <w:tcW w:w="800" w:type="dxa"/>
            <w:shd w:val="solid" w:color="FFFFFF" w:fill="auto"/>
          </w:tcPr>
          <w:p w14:paraId="1F902CA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90CCA3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AB5C95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FACF86"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72F82051" w14:textId="77777777" w:rsidR="00B02215" w:rsidRPr="00E30083" w:rsidRDefault="00B02215" w:rsidP="002A65CD">
            <w:pPr>
              <w:pStyle w:val="TAR"/>
              <w:rPr>
                <w:sz w:val="16"/>
                <w:szCs w:val="16"/>
              </w:rPr>
            </w:pPr>
          </w:p>
        </w:tc>
        <w:tc>
          <w:tcPr>
            <w:tcW w:w="425" w:type="dxa"/>
            <w:shd w:val="solid" w:color="FFFFFF" w:fill="auto"/>
          </w:tcPr>
          <w:p w14:paraId="33FCBF0F"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23A7134"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171587B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0273905" w14:textId="77777777" w:rsidTr="002A65CD">
        <w:tc>
          <w:tcPr>
            <w:tcW w:w="800" w:type="dxa"/>
            <w:shd w:val="solid" w:color="FFFFFF" w:fill="auto"/>
          </w:tcPr>
          <w:p w14:paraId="134B320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6CB82C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865A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3F7C62DD"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21E98324"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1658C12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5F72DDD"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56A76DA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162C0B" w14:textId="77777777" w:rsidTr="002A65CD">
        <w:tc>
          <w:tcPr>
            <w:tcW w:w="800" w:type="dxa"/>
            <w:shd w:val="solid" w:color="FFFFFF" w:fill="auto"/>
          </w:tcPr>
          <w:p w14:paraId="2BC3775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4C62EA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1F7B12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5653F6C4"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6E2E8F9F"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0B48BF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0E6506A"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1EA7A29D"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15B0B6" w14:textId="77777777" w:rsidTr="002A65CD">
        <w:tc>
          <w:tcPr>
            <w:tcW w:w="800" w:type="dxa"/>
            <w:shd w:val="solid" w:color="FFFFFF" w:fill="auto"/>
          </w:tcPr>
          <w:p w14:paraId="0DA45A2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5237C8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D6DD80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A0603AD"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3C7CA0E"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629F5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6AC2CB6"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663BFAE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ED7FD9F" w14:textId="77777777" w:rsidTr="002A65CD">
        <w:tc>
          <w:tcPr>
            <w:tcW w:w="800" w:type="dxa"/>
            <w:shd w:val="solid" w:color="FFFFFF" w:fill="auto"/>
          </w:tcPr>
          <w:p w14:paraId="2928F77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AA05F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CB3B2F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4E68115"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39F2CF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2FE306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9434AA"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3CB535A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0B05960" w14:textId="77777777" w:rsidTr="002A65CD">
        <w:tc>
          <w:tcPr>
            <w:tcW w:w="800" w:type="dxa"/>
            <w:shd w:val="solid" w:color="FFFFFF" w:fill="auto"/>
          </w:tcPr>
          <w:p w14:paraId="0F2967D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281B4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4EF620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E8FFE14"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2513422C" w14:textId="77777777" w:rsidR="00B02215" w:rsidRPr="00E30083" w:rsidRDefault="00B02215" w:rsidP="002A65CD">
            <w:pPr>
              <w:pStyle w:val="TAR"/>
              <w:rPr>
                <w:sz w:val="16"/>
                <w:szCs w:val="16"/>
              </w:rPr>
            </w:pPr>
          </w:p>
        </w:tc>
        <w:tc>
          <w:tcPr>
            <w:tcW w:w="425" w:type="dxa"/>
            <w:shd w:val="solid" w:color="FFFFFF" w:fill="auto"/>
          </w:tcPr>
          <w:p w14:paraId="6EDE640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4B05CC6"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CE3F81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B3F2AD2" w14:textId="77777777" w:rsidTr="002A65CD">
        <w:tc>
          <w:tcPr>
            <w:tcW w:w="800" w:type="dxa"/>
            <w:shd w:val="solid" w:color="FFFFFF" w:fill="auto"/>
          </w:tcPr>
          <w:p w14:paraId="786190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1EC2D7B"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C999E8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C636886"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CADC19B" w14:textId="77777777" w:rsidR="00B02215" w:rsidRPr="00E30083" w:rsidRDefault="00B02215" w:rsidP="002A65CD">
            <w:pPr>
              <w:pStyle w:val="TAR"/>
              <w:rPr>
                <w:sz w:val="16"/>
                <w:szCs w:val="16"/>
              </w:rPr>
            </w:pPr>
          </w:p>
        </w:tc>
        <w:tc>
          <w:tcPr>
            <w:tcW w:w="425" w:type="dxa"/>
            <w:shd w:val="solid" w:color="FFFFFF" w:fill="auto"/>
          </w:tcPr>
          <w:p w14:paraId="60E94AD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E94444"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3FECD1F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A8E399B" w14:textId="77777777" w:rsidTr="002A65CD">
        <w:tc>
          <w:tcPr>
            <w:tcW w:w="800" w:type="dxa"/>
            <w:shd w:val="solid" w:color="FFFFFF" w:fill="auto"/>
          </w:tcPr>
          <w:p w14:paraId="415AA86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DFC84C3"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B7E0FE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34A2F9"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245D221F"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3F2B5D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35A908"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72A261C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F4F30F0" w14:textId="77777777" w:rsidTr="002A65CD">
        <w:tc>
          <w:tcPr>
            <w:tcW w:w="800" w:type="dxa"/>
            <w:shd w:val="solid" w:color="FFFFFF" w:fill="auto"/>
          </w:tcPr>
          <w:p w14:paraId="1D44C434"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227D102"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C8A3CE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5E502C08"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44B62A50" w14:textId="77777777" w:rsidR="00B02215" w:rsidRPr="00E30083" w:rsidRDefault="00B02215" w:rsidP="002A65CD">
            <w:pPr>
              <w:pStyle w:val="TAR"/>
              <w:rPr>
                <w:sz w:val="16"/>
                <w:szCs w:val="16"/>
              </w:rPr>
            </w:pPr>
          </w:p>
        </w:tc>
        <w:tc>
          <w:tcPr>
            <w:tcW w:w="425" w:type="dxa"/>
            <w:shd w:val="solid" w:color="FFFFFF" w:fill="auto"/>
          </w:tcPr>
          <w:p w14:paraId="1B821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9F0BCDB"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5389FA2B"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C9829EE" w14:textId="77777777" w:rsidTr="002A65CD">
        <w:tc>
          <w:tcPr>
            <w:tcW w:w="800" w:type="dxa"/>
            <w:shd w:val="solid" w:color="FFFFFF" w:fill="auto"/>
          </w:tcPr>
          <w:p w14:paraId="4C1567E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C40583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86335D"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66D65E7"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0DEB3726" w14:textId="77777777" w:rsidR="00B02215" w:rsidRPr="00E30083" w:rsidRDefault="00B02215" w:rsidP="002A65CD">
            <w:pPr>
              <w:pStyle w:val="TAR"/>
              <w:rPr>
                <w:sz w:val="16"/>
                <w:szCs w:val="16"/>
              </w:rPr>
            </w:pPr>
          </w:p>
        </w:tc>
        <w:tc>
          <w:tcPr>
            <w:tcW w:w="425" w:type="dxa"/>
            <w:shd w:val="solid" w:color="FFFFFF" w:fill="auto"/>
          </w:tcPr>
          <w:p w14:paraId="13AF535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81C3234"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7CBEBE5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09957FE" w14:textId="77777777" w:rsidTr="002A65CD">
        <w:tc>
          <w:tcPr>
            <w:tcW w:w="800" w:type="dxa"/>
            <w:shd w:val="solid" w:color="FFFFFF" w:fill="auto"/>
          </w:tcPr>
          <w:p w14:paraId="348D56B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D44A0B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CD67E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BBDBFD2"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09749E0E"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59E02C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17BA77"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1590EC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8C1C306" w14:textId="77777777" w:rsidTr="002A65CD">
        <w:tc>
          <w:tcPr>
            <w:tcW w:w="800" w:type="dxa"/>
            <w:shd w:val="solid" w:color="FFFFFF" w:fill="auto"/>
          </w:tcPr>
          <w:p w14:paraId="35D161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9158E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F0C2BC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0F90C73"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6D5F5B5C" w14:textId="77777777" w:rsidR="00B02215" w:rsidRPr="00E30083" w:rsidRDefault="00B02215" w:rsidP="002A65CD">
            <w:pPr>
              <w:pStyle w:val="TAR"/>
              <w:rPr>
                <w:sz w:val="16"/>
                <w:szCs w:val="16"/>
              </w:rPr>
            </w:pPr>
          </w:p>
        </w:tc>
        <w:tc>
          <w:tcPr>
            <w:tcW w:w="425" w:type="dxa"/>
            <w:shd w:val="solid" w:color="FFFFFF" w:fill="auto"/>
          </w:tcPr>
          <w:p w14:paraId="7E40D2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7D79A05"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453C637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E92FFBB" w14:textId="77777777" w:rsidTr="002A65CD">
        <w:tc>
          <w:tcPr>
            <w:tcW w:w="800" w:type="dxa"/>
            <w:shd w:val="solid" w:color="FFFFFF" w:fill="auto"/>
          </w:tcPr>
          <w:p w14:paraId="7C63866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12749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B2FFD13"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6B0C89AE"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B0AD8DD" w14:textId="77777777" w:rsidR="00B02215" w:rsidRPr="00E30083" w:rsidRDefault="00B02215" w:rsidP="002A65CD">
            <w:pPr>
              <w:pStyle w:val="TAR"/>
              <w:rPr>
                <w:sz w:val="16"/>
                <w:szCs w:val="16"/>
              </w:rPr>
            </w:pPr>
          </w:p>
        </w:tc>
        <w:tc>
          <w:tcPr>
            <w:tcW w:w="425" w:type="dxa"/>
            <w:shd w:val="solid" w:color="FFFFFF" w:fill="auto"/>
          </w:tcPr>
          <w:p w14:paraId="4A2E6B7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1DE1550"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6FE490C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420DDE6" w14:textId="77777777" w:rsidTr="002A65CD">
        <w:tc>
          <w:tcPr>
            <w:tcW w:w="800" w:type="dxa"/>
            <w:shd w:val="solid" w:color="FFFFFF" w:fill="auto"/>
          </w:tcPr>
          <w:p w14:paraId="58696FE4"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5FF65831"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8A22BE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07A865F"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0781BB5D"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6FD91E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D286A9"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5F84C906"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B326E1B" w14:textId="77777777" w:rsidTr="002A65CD">
        <w:tc>
          <w:tcPr>
            <w:tcW w:w="800" w:type="dxa"/>
            <w:shd w:val="solid" w:color="FFFFFF" w:fill="auto"/>
          </w:tcPr>
          <w:p w14:paraId="7BED778C"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0104280"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6AD4001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2145928"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41AD3576"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CE8D93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BE1FBA7"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27802C5B"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D36C82E" w14:textId="77777777" w:rsidTr="002A65CD">
        <w:tc>
          <w:tcPr>
            <w:tcW w:w="800" w:type="dxa"/>
            <w:shd w:val="solid" w:color="FFFFFF" w:fill="auto"/>
          </w:tcPr>
          <w:p w14:paraId="58B6F3D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7DB5B75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F47EAA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45013B44"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5B4B878D" w14:textId="77777777" w:rsidR="00B02215" w:rsidRPr="00E30083" w:rsidRDefault="00B02215" w:rsidP="002A65CD">
            <w:pPr>
              <w:pStyle w:val="TAR"/>
              <w:rPr>
                <w:sz w:val="16"/>
                <w:szCs w:val="16"/>
              </w:rPr>
            </w:pPr>
          </w:p>
        </w:tc>
        <w:tc>
          <w:tcPr>
            <w:tcW w:w="425" w:type="dxa"/>
            <w:shd w:val="solid" w:color="FFFFFF" w:fill="auto"/>
          </w:tcPr>
          <w:p w14:paraId="7B9C22F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FF6F391"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2FEAC93C"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5067937" w14:textId="77777777" w:rsidTr="002A65CD">
        <w:tc>
          <w:tcPr>
            <w:tcW w:w="800" w:type="dxa"/>
            <w:shd w:val="solid" w:color="FFFFFF" w:fill="auto"/>
          </w:tcPr>
          <w:p w14:paraId="19AA6E3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5233B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E965B6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93E5909"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17EA929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1D06D9B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ADBFF8D"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4E7A089"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CDF88C1" w14:textId="77777777" w:rsidTr="002A65CD">
        <w:tc>
          <w:tcPr>
            <w:tcW w:w="800" w:type="dxa"/>
            <w:shd w:val="solid" w:color="FFFFFF" w:fill="auto"/>
          </w:tcPr>
          <w:p w14:paraId="74651DD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636289A"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6C08D0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3EE8999"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5121A6CC"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1308AF6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F3D232F"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777BA115"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1843D72D" w14:textId="77777777" w:rsidTr="002A65CD">
        <w:tc>
          <w:tcPr>
            <w:tcW w:w="800" w:type="dxa"/>
            <w:shd w:val="solid" w:color="FFFFFF" w:fill="auto"/>
          </w:tcPr>
          <w:p w14:paraId="068E4423"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AD8950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1DA3518"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2B337D63"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15E042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ED1233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8406B2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5A5C0BF7"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248D5D19" w14:textId="77777777" w:rsidTr="002A65CD">
        <w:tc>
          <w:tcPr>
            <w:tcW w:w="800" w:type="dxa"/>
            <w:shd w:val="solid" w:color="FFFFFF" w:fill="auto"/>
          </w:tcPr>
          <w:p w14:paraId="7DA2A8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414BD61"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AB20BE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B806D32"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38E9F8CC"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2FA77AA"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DCD6828"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2C21B79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D43CA7" w14:textId="77777777" w:rsidTr="002A65CD">
        <w:tc>
          <w:tcPr>
            <w:tcW w:w="800" w:type="dxa"/>
            <w:shd w:val="solid" w:color="FFFFFF" w:fill="auto"/>
          </w:tcPr>
          <w:p w14:paraId="5E394CD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746B0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4DF76FE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88C7C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3086CDAF"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3E8D7BC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4D26CE4"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27A83A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D6771BF" w14:textId="77777777" w:rsidTr="002A65CD">
        <w:tc>
          <w:tcPr>
            <w:tcW w:w="800" w:type="dxa"/>
            <w:shd w:val="solid" w:color="FFFFFF" w:fill="auto"/>
          </w:tcPr>
          <w:p w14:paraId="1827D35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AE2C5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D21C2D"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2F8FDD1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3D208C40"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4B13A2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E0FFDBF"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0686689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B9A89FE" w14:textId="77777777" w:rsidTr="002A65CD">
        <w:tc>
          <w:tcPr>
            <w:tcW w:w="800" w:type="dxa"/>
            <w:shd w:val="solid" w:color="FFFFFF" w:fill="auto"/>
          </w:tcPr>
          <w:p w14:paraId="3483A71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9AF181E"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0D3D182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BD4878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23602D72"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3BBC3B5E"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F3E4D88"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54311FB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900AF38" w14:textId="77777777" w:rsidTr="002A65CD">
        <w:tc>
          <w:tcPr>
            <w:tcW w:w="800" w:type="dxa"/>
            <w:shd w:val="solid" w:color="FFFFFF" w:fill="auto"/>
          </w:tcPr>
          <w:p w14:paraId="72ACBF4B"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833A158"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FC1ABF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3EF44B9"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6D2C622B"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ABEFA3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6B91EDB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5859683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2B8C13" w14:textId="77777777" w:rsidTr="002A65CD">
        <w:tc>
          <w:tcPr>
            <w:tcW w:w="800" w:type="dxa"/>
            <w:shd w:val="solid" w:color="FFFFFF" w:fill="auto"/>
          </w:tcPr>
          <w:p w14:paraId="2A4EE6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0004443"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5479BB4"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2D084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15A46FDB"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6063DE0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2499898"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0C6FE83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75A535F" w14:textId="77777777" w:rsidTr="002A65CD">
        <w:tc>
          <w:tcPr>
            <w:tcW w:w="800" w:type="dxa"/>
            <w:shd w:val="solid" w:color="FFFFFF" w:fill="auto"/>
          </w:tcPr>
          <w:p w14:paraId="6DA97A6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9CAE3BF"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78FCDC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02D56E3C"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0F2B6B5"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0A581F77"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1BBDD50"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4F26320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5209BD1E" w14:textId="77777777" w:rsidTr="002A65CD">
        <w:tc>
          <w:tcPr>
            <w:tcW w:w="800" w:type="dxa"/>
            <w:shd w:val="solid" w:color="FFFFFF" w:fill="auto"/>
          </w:tcPr>
          <w:p w14:paraId="2F3D1DA8"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56A78E12"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0232C9"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0633896"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297EBE2A" w14:textId="77777777" w:rsidR="00B02215" w:rsidRPr="00E30083" w:rsidRDefault="00B02215" w:rsidP="002A65CD">
            <w:pPr>
              <w:pStyle w:val="TAR"/>
              <w:rPr>
                <w:sz w:val="16"/>
                <w:szCs w:val="16"/>
              </w:rPr>
            </w:pPr>
          </w:p>
        </w:tc>
        <w:tc>
          <w:tcPr>
            <w:tcW w:w="425" w:type="dxa"/>
            <w:shd w:val="solid" w:color="FFFFFF" w:fill="auto"/>
          </w:tcPr>
          <w:p w14:paraId="7E522B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168EE76"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190FB69"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48645CE" w14:textId="77777777" w:rsidTr="002A65CD">
        <w:tc>
          <w:tcPr>
            <w:tcW w:w="800" w:type="dxa"/>
            <w:shd w:val="solid" w:color="FFFFFF" w:fill="auto"/>
          </w:tcPr>
          <w:p w14:paraId="5AA8F6CC"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F10D437"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63AA0F3B"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0E172EB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2A66F120" w14:textId="77777777" w:rsidR="00B02215" w:rsidRPr="00E30083" w:rsidRDefault="00B02215" w:rsidP="002A65CD">
            <w:pPr>
              <w:pStyle w:val="TAR"/>
              <w:rPr>
                <w:sz w:val="16"/>
                <w:szCs w:val="16"/>
              </w:rPr>
            </w:pPr>
          </w:p>
        </w:tc>
        <w:tc>
          <w:tcPr>
            <w:tcW w:w="425" w:type="dxa"/>
            <w:shd w:val="solid" w:color="FFFFFF" w:fill="auto"/>
          </w:tcPr>
          <w:p w14:paraId="4A3D34A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29192D27"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45E606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55DD8526" w14:textId="77777777" w:rsidTr="002A65CD">
        <w:tc>
          <w:tcPr>
            <w:tcW w:w="800" w:type="dxa"/>
            <w:shd w:val="solid" w:color="FFFFFF" w:fill="auto"/>
          </w:tcPr>
          <w:p w14:paraId="4E30C88D"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408AA576"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21FA6A5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1ECEA0F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7800F166"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739CA91"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5F1D07E6"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77C4D99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567E97D5" w14:textId="77777777" w:rsidTr="002A65CD">
        <w:tc>
          <w:tcPr>
            <w:tcW w:w="800" w:type="dxa"/>
            <w:shd w:val="solid" w:color="FFFFFF" w:fill="auto"/>
          </w:tcPr>
          <w:p w14:paraId="2E49DB4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26EB9F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4CE0296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EA0CF2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0A38AFC4"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BBBB171"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A932195"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697C095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5D1A0AF" w14:textId="77777777" w:rsidTr="002A65CD">
        <w:tc>
          <w:tcPr>
            <w:tcW w:w="800" w:type="dxa"/>
            <w:shd w:val="solid" w:color="FFFFFF" w:fill="auto"/>
          </w:tcPr>
          <w:p w14:paraId="5193A8AF"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28BB2767"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2EE36E7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6612839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6F4FB51C" w14:textId="77777777" w:rsidR="00B02215" w:rsidRPr="00E30083" w:rsidRDefault="00B02215" w:rsidP="002A65CD">
            <w:pPr>
              <w:pStyle w:val="TAR"/>
              <w:rPr>
                <w:sz w:val="16"/>
                <w:szCs w:val="16"/>
                <w:lang w:eastAsia="zh-CN"/>
              </w:rPr>
            </w:pPr>
          </w:p>
        </w:tc>
        <w:tc>
          <w:tcPr>
            <w:tcW w:w="425" w:type="dxa"/>
            <w:shd w:val="solid" w:color="FFFFFF" w:fill="auto"/>
          </w:tcPr>
          <w:p w14:paraId="5FE3F146"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46ABFF3E"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4F6BCE2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CDEAE9B" w14:textId="77777777" w:rsidTr="002A65CD">
        <w:tc>
          <w:tcPr>
            <w:tcW w:w="800" w:type="dxa"/>
            <w:shd w:val="solid" w:color="FFFFFF" w:fill="auto"/>
          </w:tcPr>
          <w:p w14:paraId="060E61F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04AD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1D50B3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651B9AB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6F0C1E20"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3EEC9DD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66F6638"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4AB13F8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EAE6514" w14:textId="77777777" w:rsidTr="002A65CD">
        <w:tc>
          <w:tcPr>
            <w:tcW w:w="800" w:type="dxa"/>
            <w:shd w:val="solid" w:color="FFFFFF" w:fill="auto"/>
          </w:tcPr>
          <w:p w14:paraId="55DD29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0847E4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5EC3CB6"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2E1D55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4CC1CEBB"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4224C64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7D6A227"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2017734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730E1A1" w14:textId="77777777" w:rsidTr="002A65CD">
        <w:tc>
          <w:tcPr>
            <w:tcW w:w="800" w:type="dxa"/>
            <w:shd w:val="solid" w:color="FFFFFF" w:fill="auto"/>
          </w:tcPr>
          <w:p w14:paraId="436874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94B24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2CCCA8F"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3583CBB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1C2BA179"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50DE5EF2"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DED4865"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12FF4CC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A6C12FD" w14:textId="77777777" w:rsidTr="002A65CD">
        <w:tc>
          <w:tcPr>
            <w:tcW w:w="800" w:type="dxa"/>
            <w:shd w:val="solid" w:color="FFFFFF" w:fill="auto"/>
          </w:tcPr>
          <w:p w14:paraId="594CC2F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0DF6F2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6B79EE1"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0D56FFA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5D9B2C78"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505E045"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6D798763"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6A4BD66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EC06348" w14:textId="77777777" w:rsidTr="002A65CD">
        <w:tc>
          <w:tcPr>
            <w:tcW w:w="800" w:type="dxa"/>
            <w:shd w:val="solid" w:color="FFFFFF" w:fill="auto"/>
          </w:tcPr>
          <w:p w14:paraId="1F21664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F5C8648"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B985A9C"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ED9067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6D8C29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4ADF4C5"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0940234"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9258086"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422CFA1E" w14:textId="77777777" w:rsidTr="002A65CD">
        <w:tc>
          <w:tcPr>
            <w:tcW w:w="800" w:type="dxa"/>
            <w:shd w:val="solid" w:color="FFFFFF" w:fill="auto"/>
          </w:tcPr>
          <w:p w14:paraId="55AD896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D7C78B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B2F4DC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50C7DB14"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1E2C7DE9"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BE71FD9"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CBD9741"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7060872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5CC19B4" w14:textId="77777777" w:rsidTr="002A65CD">
        <w:tc>
          <w:tcPr>
            <w:tcW w:w="800" w:type="dxa"/>
            <w:shd w:val="solid" w:color="FFFFFF" w:fill="auto"/>
          </w:tcPr>
          <w:p w14:paraId="528437E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5624F9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1793710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0E63DCF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28214EF2"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0DE518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BE9DFE4"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263EE461"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0B30962" w14:textId="77777777" w:rsidTr="002A65CD">
        <w:tc>
          <w:tcPr>
            <w:tcW w:w="800" w:type="dxa"/>
            <w:shd w:val="solid" w:color="FFFFFF" w:fill="auto"/>
          </w:tcPr>
          <w:p w14:paraId="1202FEA3"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7EF6A71"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6D31F81"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6C896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6ADF2F31"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F226CCE"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6B4D402"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52361AE8"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396B139D" w14:textId="77777777" w:rsidTr="002A65CD">
        <w:tc>
          <w:tcPr>
            <w:tcW w:w="800" w:type="dxa"/>
            <w:shd w:val="solid" w:color="FFFFFF" w:fill="auto"/>
          </w:tcPr>
          <w:p w14:paraId="6F7B929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2B2DE0D"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2FD9D92"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6692C5D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27BC1D0D" w14:textId="77777777" w:rsidR="00B02215" w:rsidRPr="00E30083" w:rsidRDefault="00B02215" w:rsidP="002A65CD">
            <w:pPr>
              <w:pStyle w:val="TAR"/>
              <w:rPr>
                <w:sz w:val="16"/>
                <w:szCs w:val="16"/>
                <w:lang w:eastAsia="zh-CN"/>
              </w:rPr>
            </w:pPr>
          </w:p>
        </w:tc>
        <w:tc>
          <w:tcPr>
            <w:tcW w:w="425" w:type="dxa"/>
            <w:shd w:val="solid" w:color="FFFFFF" w:fill="auto"/>
          </w:tcPr>
          <w:p w14:paraId="76B336B0"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445FC44"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1BEBA02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495E7BA2" w14:textId="77777777" w:rsidTr="002A65CD">
        <w:tc>
          <w:tcPr>
            <w:tcW w:w="800" w:type="dxa"/>
            <w:shd w:val="solid" w:color="FFFFFF" w:fill="auto"/>
          </w:tcPr>
          <w:p w14:paraId="5BDC5104"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E1CDE45"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2487D269"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099FDBB7"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54BCBF97" w14:textId="77777777" w:rsidR="00A124FF" w:rsidRPr="00E30083" w:rsidRDefault="00A124FF" w:rsidP="00A124FF">
            <w:pPr>
              <w:pStyle w:val="TAR"/>
              <w:rPr>
                <w:sz w:val="16"/>
                <w:szCs w:val="16"/>
                <w:lang w:eastAsia="zh-CN"/>
              </w:rPr>
            </w:pPr>
          </w:p>
        </w:tc>
        <w:tc>
          <w:tcPr>
            <w:tcW w:w="425" w:type="dxa"/>
            <w:shd w:val="solid" w:color="FFFFFF" w:fill="auto"/>
          </w:tcPr>
          <w:p w14:paraId="680EE1F7"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DFF9FF7"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72A89B66"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06DA518" w14:textId="77777777" w:rsidTr="002A65CD">
        <w:tc>
          <w:tcPr>
            <w:tcW w:w="800" w:type="dxa"/>
            <w:shd w:val="solid" w:color="FFFFFF" w:fill="auto"/>
          </w:tcPr>
          <w:p w14:paraId="48B9DF20"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1DB1B055"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44C68153"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E5C1BD5"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7EA46336"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037F0E9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5FC059"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4062FC16"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821D85B" w14:textId="77777777" w:rsidTr="002A65CD">
        <w:tc>
          <w:tcPr>
            <w:tcW w:w="800" w:type="dxa"/>
            <w:shd w:val="solid" w:color="FFFFFF" w:fill="auto"/>
          </w:tcPr>
          <w:p w14:paraId="79636008"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4681CB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921DA5D"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02C30BD0"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0FA8DEDE"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C7A95E2"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D4E886"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3E94C53"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67402E2" w14:textId="77777777" w:rsidTr="002A65CD">
        <w:tc>
          <w:tcPr>
            <w:tcW w:w="800" w:type="dxa"/>
            <w:shd w:val="solid" w:color="FFFFFF" w:fill="auto"/>
          </w:tcPr>
          <w:p w14:paraId="6575EA7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7B15F33"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A9E24A8"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4FF1280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19A97EB"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C315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1251DB8"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7F1E89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E7CF4F2" w14:textId="77777777" w:rsidTr="002A65CD">
        <w:tc>
          <w:tcPr>
            <w:tcW w:w="800" w:type="dxa"/>
            <w:shd w:val="solid" w:color="FFFFFF" w:fill="auto"/>
          </w:tcPr>
          <w:p w14:paraId="2B9F436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7E9EC8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241200"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76D32F6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1ECDDB4F" w14:textId="77777777" w:rsidR="003869BB" w:rsidRPr="00E30083" w:rsidRDefault="003869BB" w:rsidP="003869BB">
            <w:pPr>
              <w:pStyle w:val="TAR"/>
              <w:rPr>
                <w:sz w:val="16"/>
                <w:szCs w:val="16"/>
                <w:lang w:eastAsia="zh-CN"/>
              </w:rPr>
            </w:pPr>
          </w:p>
        </w:tc>
        <w:tc>
          <w:tcPr>
            <w:tcW w:w="425" w:type="dxa"/>
            <w:shd w:val="solid" w:color="FFFFFF" w:fill="auto"/>
          </w:tcPr>
          <w:p w14:paraId="5A6320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7DD989B"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7B343FB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9BA2CA5" w14:textId="77777777" w:rsidTr="002A65CD">
        <w:tc>
          <w:tcPr>
            <w:tcW w:w="800" w:type="dxa"/>
            <w:shd w:val="solid" w:color="FFFFFF" w:fill="auto"/>
          </w:tcPr>
          <w:p w14:paraId="3ACDBAD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18666B0"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E1C7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4A36F9B7"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3A16C9D2"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749417A"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7061A408"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6CDEC86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A685839" w14:textId="77777777" w:rsidTr="002A65CD">
        <w:tc>
          <w:tcPr>
            <w:tcW w:w="800" w:type="dxa"/>
            <w:shd w:val="solid" w:color="FFFFFF" w:fill="auto"/>
          </w:tcPr>
          <w:p w14:paraId="364F9613"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263D3277"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4C5D7B9"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04F19B8B"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43E8D3FA" w14:textId="77777777" w:rsidR="003869BB" w:rsidRPr="00E30083" w:rsidRDefault="003869BB" w:rsidP="003869BB">
            <w:pPr>
              <w:pStyle w:val="TAR"/>
              <w:rPr>
                <w:sz w:val="16"/>
                <w:szCs w:val="16"/>
                <w:lang w:eastAsia="zh-CN"/>
              </w:rPr>
            </w:pPr>
          </w:p>
        </w:tc>
        <w:tc>
          <w:tcPr>
            <w:tcW w:w="425" w:type="dxa"/>
            <w:shd w:val="solid" w:color="FFFFFF" w:fill="auto"/>
          </w:tcPr>
          <w:p w14:paraId="5618E54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14219FC1"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68FA6E5A"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C10A5BD" w14:textId="77777777" w:rsidTr="002A65CD">
        <w:tc>
          <w:tcPr>
            <w:tcW w:w="800" w:type="dxa"/>
            <w:shd w:val="solid" w:color="FFFFFF" w:fill="auto"/>
          </w:tcPr>
          <w:p w14:paraId="400D6144"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C595062"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96DA1E8"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DE9271C"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648E313D"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E03E9B8"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72A1BA6"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573870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03F530C0" w14:textId="77777777" w:rsidTr="002A65CD">
        <w:tc>
          <w:tcPr>
            <w:tcW w:w="800" w:type="dxa"/>
            <w:shd w:val="solid" w:color="FFFFFF" w:fill="auto"/>
          </w:tcPr>
          <w:p w14:paraId="45B2F6FC"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7DBA0BA4"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655D9A92"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2FFC6F4"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39805868" w14:textId="77777777" w:rsidR="003869BB" w:rsidRPr="00E30083" w:rsidRDefault="003869BB" w:rsidP="003869BB">
            <w:pPr>
              <w:pStyle w:val="TAR"/>
              <w:rPr>
                <w:sz w:val="16"/>
                <w:szCs w:val="16"/>
                <w:lang w:eastAsia="zh-CN"/>
              </w:rPr>
            </w:pPr>
          </w:p>
        </w:tc>
        <w:tc>
          <w:tcPr>
            <w:tcW w:w="425" w:type="dxa"/>
            <w:shd w:val="solid" w:color="FFFFFF" w:fill="auto"/>
          </w:tcPr>
          <w:p w14:paraId="0BCC587D"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96B6A8F"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68E3BDC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3C07BFB" w14:textId="77777777" w:rsidTr="002A65CD">
        <w:tc>
          <w:tcPr>
            <w:tcW w:w="800" w:type="dxa"/>
            <w:shd w:val="solid" w:color="FFFFFF" w:fill="auto"/>
          </w:tcPr>
          <w:p w14:paraId="705BEFF7"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211DC1B"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5235B79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71D04BFB"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5EFFC442"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1518FD5C"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7ABC5CA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273C6A23"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53A3A0B" w14:textId="77777777" w:rsidTr="002A65CD">
        <w:tc>
          <w:tcPr>
            <w:tcW w:w="800" w:type="dxa"/>
            <w:shd w:val="solid" w:color="FFFFFF" w:fill="auto"/>
          </w:tcPr>
          <w:p w14:paraId="1A614006"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FE1F8FA"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B195DA5"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72A6014"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0FB4B0A4"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21E94119"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C73146E"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35E38A3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00A5290" w14:textId="77777777" w:rsidTr="002A65CD">
        <w:tc>
          <w:tcPr>
            <w:tcW w:w="800" w:type="dxa"/>
            <w:shd w:val="solid" w:color="FFFFFF" w:fill="auto"/>
          </w:tcPr>
          <w:p w14:paraId="55D19E92"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5BD3A80"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277A3D2F"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1789F125"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21F4CD58"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47766596"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2424034F"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149FC30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6FC79445" w14:textId="77777777" w:rsidTr="00E90C63">
        <w:tc>
          <w:tcPr>
            <w:tcW w:w="800" w:type="dxa"/>
            <w:shd w:val="solid" w:color="FFFFFF" w:fill="auto"/>
          </w:tcPr>
          <w:p w14:paraId="370E48C9"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3A0B2521"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589C4239"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7DA5595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4B629B74" w14:textId="77777777" w:rsidR="00E90C63" w:rsidRDefault="00E90C63" w:rsidP="00E90C63">
            <w:pPr>
              <w:pStyle w:val="TAR"/>
              <w:rPr>
                <w:sz w:val="16"/>
                <w:szCs w:val="16"/>
                <w:lang w:eastAsia="zh-CN"/>
              </w:rPr>
            </w:pPr>
          </w:p>
        </w:tc>
        <w:tc>
          <w:tcPr>
            <w:tcW w:w="425" w:type="dxa"/>
            <w:shd w:val="solid" w:color="FFFFFF" w:fill="auto"/>
          </w:tcPr>
          <w:p w14:paraId="20F29A6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61AB638"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19CD306D"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19CBF8DC" w14:textId="77777777" w:rsidTr="00E90C63">
        <w:tc>
          <w:tcPr>
            <w:tcW w:w="800" w:type="dxa"/>
            <w:shd w:val="solid" w:color="FFFFFF" w:fill="auto"/>
          </w:tcPr>
          <w:p w14:paraId="569010A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FDACA2D"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78B0A7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C1C990B"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20282ED6"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40999AB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5FD02EB2"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509C5DEC"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9339F7D" w14:textId="77777777" w:rsidTr="00E90C63">
        <w:tc>
          <w:tcPr>
            <w:tcW w:w="800" w:type="dxa"/>
            <w:shd w:val="solid" w:color="FFFFFF" w:fill="auto"/>
          </w:tcPr>
          <w:p w14:paraId="4116C665"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1C5EC8E"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110D19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D4544B4"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256985BC"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5C3C36B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D0B0363"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7A8DB3B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D069C90" w14:textId="77777777" w:rsidTr="00E90C63">
        <w:tc>
          <w:tcPr>
            <w:tcW w:w="800" w:type="dxa"/>
            <w:shd w:val="solid" w:color="FFFFFF" w:fill="auto"/>
          </w:tcPr>
          <w:p w14:paraId="3C7A4093"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90C09CA"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1DE061AD"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440FF4C7"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332E4259"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10B411D3"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671C75AF"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49DBB6F4"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56D2C95" w14:textId="77777777" w:rsidTr="00E90C63">
        <w:tc>
          <w:tcPr>
            <w:tcW w:w="800" w:type="dxa"/>
            <w:shd w:val="solid" w:color="FFFFFF" w:fill="auto"/>
          </w:tcPr>
          <w:p w14:paraId="51B105B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F345F2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2F458"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8D4AF02"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024AADCE"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05FA75A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4805BE3"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7B520A97"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66CFFD60" w14:textId="77777777" w:rsidTr="00E90C63">
        <w:tc>
          <w:tcPr>
            <w:tcW w:w="800" w:type="dxa"/>
            <w:shd w:val="solid" w:color="FFFFFF" w:fill="auto"/>
          </w:tcPr>
          <w:p w14:paraId="18540EFF"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6BD00F5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27E8AFF5"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4B30486"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02C15D34"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4F21432B"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A1ABA11"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E60E8CD"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5EDA2207" w14:textId="77777777" w:rsidTr="00E90C63">
        <w:tc>
          <w:tcPr>
            <w:tcW w:w="800" w:type="dxa"/>
            <w:shd w:val="solid" w:color="FFFFFF" w:fill="auto"/>
          </w:tcPr>
          <w:p w14:paraId="54384449"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0DA07A6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08407F2"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4431C2E7"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440EF8A7" w14:textId="77777777" w:rsidR="00E90C63" w:rsidRDefault="00E90C63" w:rsidP="00E90C63">
            <w:pPr>
              <w:pStyle w:val="TAR"/>
              <w:rPr>
                <w:sz w:val="16"/>
                <w:szCs w:val="16"/>
                <w:lang w:eastAsia="zh-CN"/>
              </w:rPr>
            </w:pPr>
          </w:p>
        </w:tc>
        <w:tc>
          <w:tcPr>
            <w:tcW w:w="425" w:type="dxa"/>
            <w:shd w:val="solid" w:color="FFFFFF" w:fill="auto"/>
          </w:tcPr>
          <w:p w14:paraId="0D65E54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1918A62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61AA570B"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5B77B92C" w14:textId="77777777" w:rsidTr="00E90C63">
        <w:tc>
          <w:tcPr>
            <w:tcW w:w="800" w:type="dxa"/>
            <w:shd w:val="solid" w:color="FFFFFF" w:fill="auto"/>
          </w:tcPr>
          <w:p w14:paraId="715848FF"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62F55266"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786705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2343F4B5"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010F7609"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92FE62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9E1AF3"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457CAFF9"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465244EA" w14:textId="77777777" w:rsidTr="00E90C63">
        <w:tc>
          <w:tcPr>
            <w:tcW w:w="800" w:type="dxa"/>
            <w:shd w:val="solid" w:color="FFFFFF" w:fill="auto"/>
          </w:tcPr>
          <w:p w14:paraId="1B07C566"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142C8990"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BA612F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7D312872"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61E9A482"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5B58FC3F"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FD1E1BD"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31CDFC3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EBD5F5A" w14:textId="77777777" w:rsidTr="00E90C63">
        <w:tc>
          <w:tcPr>
            <w:tcW w:w="800" w:type="dxa"/>
            <w:shd w:val="solid" w:color="FFFFFF" w:fill="auto"/>
          </w:tcPr>
          <w:p w14:paraId="5D2AAAE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48EB87AF"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EC112A7"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1FF54E7C"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20D0BF45"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034673D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0D6B44E"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07CFECD5"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B4B468A" w14:textId="77777777" w:rsidTr="00E90C63">
        <w:tc>
          <w:tcPr>
            <w:tcW w:w="800" w:type="dxa"/>
            <w:shd w:val="solid" w:color="FFFFFF" w:fill="auto"/>
          </w:tcPr>
          <w:p w14:paraId="51FFCD78"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D7A6343"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B3EE60B"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770C12A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25339424" w14:textId="77777777" w:rsidR="00906FD7" w:rsidRDefault="00906FD7" w:rsidP="00906FD7">
            <w:pPr>
              <w:pStyle w:val="TAR"/>
              <w:rPr>
                <w:sz w:val="16"/>
                <w:szCs w:val="16"/>
                <w:lang w:eastAsia="zh-CN"/>
              </w:rPr>
            </w:pPr>
          </w:p>
        </w:tc>
        <w:tc>
          <w:tcPr>
            <w:tcW w:w="425" w:type="dxa"/>
            <w:shd w:val="solid" w:color="FFFFFF" w:fill="auto"/>
          </w:tcPr>
          <w:p w14:paraId="46C6E10D"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6B47D7F"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53F5FCE"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3F70115" w14:textId="77777777" w:rsidTr="00E90C63">
        <w:tc>
          <w:tcPr>
            <w:tcW w:w="800" w:type="dxa"/>
            <w:shd w:val="solid" w:color="FFFFFF" w:fill="auto"/>
          </w:tcPr>
          <w:p w14:paraId="21DDFAC5"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BEA1ADA"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F14FB6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22FC9E71"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0572599" w14:textId="77777777" w:rsidR="00906FD7" w:rsidRDefault="00906FD7" w:rsidP="00906FD7">
            <w:pPr>
              <w:pStyle w:val="TAR"/>
              <w:rPr>
                <w:sz w:val="16"/>
                <w:szCs w:val="16"/>
                <w:lang w:eastAsia="zh-CN"/>
              </w:rPr>
            </w:pPr>
          </w:p>
        </w:tc>
        <w:tc>
          <w:tcPr>
            <w:tcW w:w="425" w:type="dxa"/>
            <w:shd w:val="solid" w:color="FFFFFF" w:fill="auto"/>
          </w:tcPr>
          <w:p w14:paraId="3A4A4289"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4DE76772"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41786CE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1E4D350E" w14:textId="77777777" w:rsidTr="00E90C63">
        <w:tc>
          <w:tcPr>
            <w:tcW w:w="800" w:type="dxa"/>
            <w:shd w:val="solid" w:color="FFFFFF" w:fill="auto"/>
          </w:tcPr>
          <w:p w14:paraId="75F165AE"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48D6C95C"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72F79FB7" w14:textId="77777777" w:rsidR="00F74C37" w:rsidRDefault="00F74C37" w:rsidP="00A003CD">
            <w:pPr>
              <w:pStyle w:val="TAC"/>
              <w:rPr>
                <w:sz w:val="16"/>
                <w:szCs w:val="16"/>
                <w:lang w:eastAsia="zh-CN"/>
              </w:rPr>
            </w:pPr>
            <w:r>
              <w:rPr>
                <w:rFonts w:hint="eastAsia"/>
                <w:sz w:val="16"/>
                <w:szCs w:val="16"/>
                <w:lang w:eastAsia="zh-CN"/>
              </w:rPr>
              <w:t>C</w:t>
            </w:r>
            <w:r w:rsidR="00726FD6">
              <w:rPr>
                <w:sz w:val="16"/>
                <w:szCs w:val="16"/>
                <w:lang w:eastAsia="zh-CN"/>
              </w:rPr>
              <w:t>P-210</w:t>
            </w:r>
            <w:r w:rsidR="00A003CD">
              <w:rPr>
                <w:sz w:val="16"/>
                <w:szCs w:val="16"/>
                <w:lang w:eastAsia="zh-CN"/>
              </w:rPr>
              <w:t>043</w:t>
            </w:r>
          </w:p>
        </w:tc>
        <w:tc>
          <w:tcPr>
            <w:tcW w:w="567" w:type="dxa"/>
            <w:shd w:val="solid" w:color="FFFFFF" w:fill="auto"/>
          </w:tcPr>
          <w:p w14:paraId="20B732C2"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2F22F8F2" w14:textId="77777777" w:rsidR="00F74C37" w:rsidRDefault="00F74C37" w:rsidP="00906FD7">
            <w:pPr>
              <w:pStyle w:val="TAR"/>
              <w:rPr>
                <w:sz w:val="16"/>
                <w:szCs w:val="16"/>
                <w:lang w:eastAsia="zh-CN"/>
              </w:rPr>
            </w:pPr>
          </w:p>
        </w:tc>
        <w:tc>
          <w:tcPr>
            <w:tcW w:w="425" w:type="dxa"/>
            <w:shd w:val="solid" w:color="FFFFFF" w:fill="auto"/>
          </w:tcPr>
          <w:p w14:paraId="6BB525CB"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1F77BA55"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4F3423C6"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7E7706" w:rsidRPr="00DB7547" w14:paraId="3E17F6E2" w14:textId="77777777" w:rsidTr="00E90C63">
        <w:tc>
          <w:tcPr>
            <w:tcW w:w="800" w:type="dxa"/>
            <w:shd w:val="solid" w:color="FFFFFF" w:fill="auto"/>
          </w:tcPr>
          <w:p w14:paraId="12F91090" w14:textId="77777777" w:rsidR="007E7706" w:rsidRPr="00287F9C" w:rsidRDefault="007E7706" w:rsidP="007E770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FD19CF" w14:textId="77777777" w:rsidR="007E7706" w:rsidRDefault="007E7706" w:rsidP="007E7706">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3D40E90" w14:textId="77777777" w:rsidR="007E7706" w:rsidRDefault="007E7706" w:rsidP="00A003CD">
            <w:pPr>
              <w:pStyle w:val="TAC"/>
              <w:rPr>
                <w:sz w:val="16"/>
                <w:szCs w:val="16"/>
                <w:lang w:eastAsia="zh-CN"/>
              </w:rPr>
            </w:pPr>
            <w:r>
              <w:rPr>
                <w:rFonts w:hint="eastAsia"/>
                <w:sz w:val="16"/>
                <w:szCs w:val="16"/>
                <w:lang w:eastAsia="zh-CN"/>
              </w:rPr>
              <w:t>C</w:t>
            </w:r>
            <w:r>
              <w:rPr>
                <w:sz w:val="16"/>
                <w:szCs w:val="16"/>
                <w:lang w:eastAsia="zh-CN"/>
              </w:rPr>
              <w:t>P-210</w:t>
            </w:r>
            <w:r w:rsidR="00A003CD">
              <w:rPr>
                <w:sz w:val="16"/>
                <w:szCs w:val="16"/>
                <w:lang w:eastAsia="zh-CN"/>
              </w:rPr>
              <w:t>054</w:t>
            </w:r>
          </w:p>
        </w:tc>
        <w:tc>
          <w:tcPr>
            <w:tcW w:w="567" w:type="dxa"/>
            <w:shd w:val="solid" w:color="FFFFFF" w:fill="auto"/>
          </w:tcPr>
          <w:p w14:paraId="393F8799" w14:textId="77777777" w:rsidR="007E7706" w:rsidRDefault="007E7706" w:rsidP="007E7706">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5541D7E4" w14:textId="77777777" w:rsidR="007E7706" w:rsidRDefault="007E7706" w:rsidP="007E7706">
            <w:pPr>
              <w:pStyle w:val="TAR"/>
              <w:rPr>
                <w:sz w:val="16"/>
                <w:szCs w:val="16"/>
                <w:lang w:eastAsia="zh-CN"/>
              </w:rPr>
            </w:pPr>
          </w:p>
        </w:tc>
        <w:tc>
          <w:tcPr>
            <w:tcW w:w="425" w:type="dxa"/>
            <w:shd w:val="solid" w:color="FFFFFF" w:fill="auto"/>
          </w:tcPr>
          <w:p w14:paraId="5A042177" w14:textId="77777777" w:rsidR="007E7706" w:rsidRDefault="007E7706" w:rsidP="007E7706">
            <w:pPr>
              <w:pStyle w:val="TAC"/>
              <w:rPr>
                <w:sz w:val="16"/>
                <w:szCs w:val="16"/>
                <w:lang w:eastAsia="zh-CN"/>
              </w:rPr>
            </w:pPr>
            <w:r>
              <w:rPr>
                <w:rFonts w:hint="eastAsia"/>
                <w:sz w:val="16"/>
                <w:szCs w:val="16"/>
                <w:lang w:eastAsia="zh-CN"/>
              </w:rPr>
              <w:t>F</w:t>
            </w:r>
          </w:p>
        </w:tc>
        <w:tc>
          <w:tcPr>
            <w:tcW w:w="4962" w:type="dxa"/>
            <w:shd w:val="solid" w:color="FFFFFF" w:fill="auto"/>
          </w:tcPr>
          <w:p w14:paraId="6B84B1B0" w14:textId="77777777" w:rsidR="007E7706" w:rsidRPr="004D73D1" w:rsidRDefault="007E7706" w:rsidP="007E7706">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5CA19683" w14:textId="77777777" w:rsidR="007E7706" w:rsidRPr="00DB7547" w:rsidRDefault="007E7706" w:rsidP="007E7706">
            <w:pPr>
              <w:pStyle w:val="TAC"/>
              <w:rPr>
                <w:rFonts w:cs="Arial"/>
                <w:sz w:val="16"/>
                <w:szCs w:val="16"/>
              </w:rPr>
            </w:pPr>
            <w:r w:rsidRPr="00DB7547">
              <w:rPr>
                <w:rFonts w:cs="Arial" w:hint="eastAsia"/>
                <w:sz w:val="16"/>
                <w:szCs w:val="16"/>
              </w:rPr>
              <w:t>1</w:t>
            </w:r>
            <w:r w:rsidRPr="00DB7547">
              <w:rPr>
                <w:rFonts w:cs="Arial"/>
                <w:sz w:val="16"/>
                <w:szCs w:val="16"/>
              </w:rPr>
              <w:t>6.6.0</w:t>
            </w:r>
          </w:p>
        </w:tc>
      </w:tr>
    </w:tbl>
    <w:p w14:paraId="38670708" w14:textId="77777777" w:rsidR="00080512" w:rsidRDefault="00080512" w:rsidP="00B02215"/>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B1E1CA" w14:textId="77777777" w:rsidR="00EA7E9E" w:rsidRDefault="00EA7E9E">
      <w:r>
        <w:separator/>
      </w:r>
    </w:p>
  </w:endnote>
  <w:endnote w:type="continuationSeparator" w:id="0">
    <w:p w14:paraId="02E8D14A" w14:textId="77777777" w:rsidR="00EA7E9E" w:rsidRDefault="00EA7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F387A" w14:textId="77777777" w:rsidR="00B043F5" w:rsidRDefault="00B043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6DE3CB" w14:textId="77777777" w:rsidR="00EA7E9E" w:rsidRDefault="00EA7E9E">
      <w:r>
        <w:separator/>
      </w:r>
    </w:p>
  </w:footnote>
  <w:footnote w:type="continuationSeparator" w:id="0">
    <w:p w14:paraId="0C98E7F2" w14:textId="77777777" w:rsidR="00EA7E9E" w:rsidRDefault="00EA7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2A32C" w14:textId="54EDA9EB" w:rsidR="00B043F5" w:rsidRDefault="00B043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759AA12E" w14:textId="77777777" w:rsidR="00B043F5" w:rsidRDefault="00B043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709B">
      <w:rPr>
        <w:rFonts w:ascii="Arial" w:hAnsi="Arial" w:cs="Arial"/>
        <w:b/>
        <w:noProof/>
        <w:sz w:val="18"/>
        <w:szCs w:val="18"/>
      </w:rPr>
      <w:t>63</w:t>
    </w:r>
    <w:r>
      <w:rPr>
        <w:rFonts w:ascii="Arial" w:hAnsi="Arial" w:cs="Arial"/>
        <w:b/>
        <w:sz w:val="18"/>
        <w:szCs w:val="18"/>
      </w:rPr>
      <w:fldChar w:fldCharType="end"/>
    </w:r>
  </w:p>
  <w:p w14:paraId="48264584" w14:textId="5AEB3637" w:rsidR="00B043F5" w:rsidRDefault="00B043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6336">
      <w:rPr>
        <w:rFonts w:ascii="Arial" w:hAnsi="Arial" w:cs="Arial"/>
        <w:b/>
        <w:noProof/>
        <w:sz w:val="18"/>
        <w:szCs w:val="18"/>
      </w:rPr>
      <w:t>Release 16</w:t>
    </w:r>
    <w:r>
      <w:rPr>
        <w:rFonts w:ascii="Arial" w:hAnsi="Arial" w:cs="Arial"/>
        <w:b/>
        <w:sz w:val="18"/>
        <w:szCs w:val="18"/>
      </w:rPr>
      <w:fldChar w:fldCharType="end"/>
    </w:r>
  </w:p>
  <w:p w14:paraId="7F45B0B1" w14:textId="77777777" w:rsidR="00B043F5" w:rsidRDefault="00B043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8"/>
  </w:num>
  <w:num w:numId="6">
    <w:abstractNumId w:val="6"/>
  </w:num>
  <w:num w:numId="7">
    <w:abstractNumId w:val="5"/>
  </w:num>
  <w:num w:numId="8">
    <w:abstractNumId w:val="4"/>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7"/>
  </w:num>
  <w:num w:numId="11">
    <w:abstractNumId w:val="9"/>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5F0"/>
    <w:rsid w:val="00056336"/>
    <w:rsid w:val="00062023"/>
    <w:rsid w:val="000655A6"/>
    <w:rsid w:val="00080512"/>
    <w:rsid w:val="000C40D0"/>
    <w:rsid w:val="000C47C3"/>
    <w:rsid w:val="000D092D"/>
    <w:rsid w:val="000D58AB"/>
    <w:rsid w:val="00133525"/>
    <w:rsid w:val="00134E9D"/>
    <w:rsid w:val="001365D8"/>
    <w:rsid w:val="001A495A"/>
    <w:rsid w:val="001A4C42"/>
    <w:rsid w:val="001A7420"/>
    <w:rsid w:val="001B3437"/>
    <w:rsid w:val="001B6637"/>
    <w:rsid w:val="001C21C3"/>
    <w:rsid w:val="001D02C2"/>
    <w:rsid w:val="001F0C1D"/>
    <w:rsid w:val="001F1132"/>
    <w:rsid w:val="001F168B"/>
    <w:rsid w:val="001F1727"/>
    <w:rsid w:val="002347A2"/>
    <w:rsid w:val="002675F0"/>
    <w:rsid w:val="002679FA"/>
    <w:rsid w:val="00296351"/>
    <w:rsid w:val="002A65CD"/>
    <w:rsid w:val="002B1C19"/>
    <w:rsid w:val="002B40B6"/>
    <w:rsid w:val="002B6339"/>
    <w:rsid w:val="002E00EE"/>
    <w:rsid w:val="002F3C5E"/>
    <w:rsid w:val="002F6CFB"/>
    <w:rsid w:val="003172DC"/>
    <w:rsid w:val="0034459A"/>
    <w:rsid w:val="0035462D"/>
    <w:rsid w:val="00367196"/>
    <w:rsid w:val="003765B8"/>
    <w:rsid w:val="003869BB"/>
    <w:rsid w:val="00390453"/>
    <w:rsid w:val="003B4306"/>
    <w:rsid w:val="003C3971"/>
    <w:rsid w:val="00423334"/>
    <w:rsid w:val="004345EC"/>
    <w:rsid w:val="00465515"/>
    <w:rsid w:val="004D3578"/>
    <w:rsid w:val="004D73D1"/>
    <w:rsid w:val="004E213A"/>
    <w:rsid w:val="004F0988"/>
    <w:rsid w:val="004F3340"/>
    <w:rsid w:val="00503AAA"/>
    <w:rsid w:val="005106A3"/>
    <w:rsid w:val="0053388B"/>
    <w:rsid w:val="00535773"/>
    <w:rsid w:val="00537E02"/>
    <w:rsid w:val="00543E6C"/>
    <w:rsid w:val="00565087"/>
    <w:rsid w:val="00597B11"/>
    <w:rsid w:val="005B255A"/>
    <w:rsid w:val="005D2E01"/>
    <w:rsid w:val="005D7526"/>
    <w:rsid w:val="005E4BB2"/>
    <w:rsid w:val="005F216F"/>
    <w:rsid w:val="00602AEA"/>
    <w:rsid w:val="00614FDF"/>
    <w:rsid w:val="00626685"/>
    <w:rsid w:val="00632223"/>
    <w:rsid w:val="0063543D"/>
    <w:rsid w:val="00647114"/>
    <w:rsid w:val="00652CE2"/>
    <w:rsid w:val="00661EE6"/>
    <w:rsid w:val="006A03D8"/>
    <w:rsid w:val="006A323F"/>
    <w:rsid w:val="006A3CC7"/>
    <w:rsid w:val="006A73BB"/>
    <w:rsid w:val="006B30D0"/>
    <w:rsid w:val="006C3D95"/>
    <w:rsid w:val="006E5C86"/>
    <w:rsid w:val="00701116"/>
    <w:rsid w:val="00713C44"/>
    <w:rsid w:val="00716112"/>
    <w:rsid w:val="007173C5"/>
    <w:rsid w:val="00723E44"/>
    <w:rsid w:val="00726FD6"/>
    <w:rsid w:val="00734A5B"/>
    <w:rsid w:val="0074026F"/>
    <w:rsid w:val="007429F6"/>
    <w:rsid w:val="00744E76"/>
    <w:rsid w:val="0077490C"/>
    <w:rsid w:val="00774DA4"/>
    <w:rsid w:val="00780322"/>
    <w:rsid w:val="00781F0F"/>
    <w:rsid w:val="00793B51"/>
    <w:rsid w:val="007A425A"/>
    <w:rsid w:val="007A6956"/>
    <w:rsid w:val="007B600E"/>
    <w:rsid w:val="007E7706"/>
    <w:rsid w:val="007E794E"/>
    <w:rsid w:val="007F0F4A"/>
    <w:rsid w:val="008028A4"/>
    <w:rsid w:val="00827F76"/>
    <w:rsid w:val="00830747"/>
    <w:rsid w:val="0085168A"/>
    <w:rsid w:val="008768CA"/>
    <w:rsid w:val="00890FB6"/>
    <w:rsid w:val="008C384C"/>
    <w:rsid w:val="008D007E"/>
    <w:rsid w:val="0090271F"/>
    <w:rsid w:val="00902E23"/>
    <w:rsid w:val="00906717"/>
    <w:rsid w:val="00906FD7"/>
    <w:rsid w:val="009114D7"/>
    <w:rsid w:val="0091348E"/>
    <w:rsid w:val="00917CCB"/>
    <w:rsid w:val="00942EC2"/>
    <w:rsid w:val="00975A80"/>
    <w:rsid w:val="009D6985"/>
    <w:rsid w:val="009E4D86"/>
    <w:rsid w:val="009F37B7"/>
    <w:rsid w:val="00A003CD"/>
    <w:rsid w:val="00A10F02"/>
    <w:rsid w:val="00A124FF"/>
    <w:rsid w:val="00A164B4"/>
    <w:rsid w:val="00A26956"/>
    <w:rsid w:val="00A27486"/>
    <w:rsid w:val="00A52A49"/>
    <w:rsid w:val="00A53724"/>
    <w:rsid w:val="00A56066"/>
    <w:rsid w:val="00A6235C"/>
    <w:rsid w:val="00A73129"/>
    <w:rsid w:val="00A82346"/>
    <w:rsid w:val="00A92BA1"/>
    <w:rsid w:val="00AA6FF9"/>
    <w:rsid w:val="00AC6BC6"/>
    <w:rsid w:val="00AE65E2"/>
    <w:rsid w:val="00B02215"/>
    <w:rsid w:val="00B043F5"/>
    <w:rsid w:val="00B15449"/>
    <w:rsid w:val="00B32DB8"/>
    <w:rsid w:val="00B51692"/>
    <w:rsid w:val="00B93086"/>
    <w:rsid w:val="00BA19ED"/>
    <w:rsid w:val="00BA4B8D"/>
    <w:rsid w:val="00BC0F7D"/>
    <w:rsid w:val="00BC2F30"/>
    <w:rsid w:val="00BD7D31"/>
    <w:rsid w:val="00BE3255"/>
    <w:rsid w:val="00BF128E"/>
    <w:rsid w:val="00C074DD"/>
    <w:rsid w:val="00C1496A"/>
    <w:rsid w:val="00C1575C"/>
    <w:rsid w:val="00C33079"/>
    <w:rsid w:val="00C45231"/>
    <w:rsid w:val="00C72833"/>
    <w:rsid w:val="00C80F1D"/>
    <w:rsid w:val="00C91B01"/>
    <w:rsid w:val="00C93F40"/>
    <w:rsid w:val="00C9728E"/>
    <w:rsid w:val="00CA3D0C"/>
    <w:rsid w:val="00CF3A68"/>
    <w:rsid w:val="00CF6152"/>
    <w:rsid w:val="00D04880"/>
    <w:rsid w:val="00D46A65"/>
    <w:rsid w:val="00D57972"/>
    <w:rsid w:val="00D675A9"/>
    <w:rsid w:val="00D738D6"/>
    <w:rsid w:val="00D755EB"/>
    <w:rsid w:val="00D76048"/>
    <w:rsid w:val="00D87E00"/>
    <w:rsid w:val="00D9134D"/>
    <w:rsid w:val="00D95B3F"/>
    <w:rsid w:val="00DA70E9"/>
    <w:rsid w:val="00DA7A03"/>
    <w:rsid w:val="00DB1818"/>
    <w:rsid w:val="00DB5E69"/>
    <w:rsid w:val="00DB7547"/>
    <w:rsid w:val="00DC309B"/>
    <w:rsid w:val="00DC4DA2"/>
    <w:rsid w:val="00DD4C17"/>
    <w:rsid w:val="00DD74A5"/>
    <w:rsid w:val="00DE5235"/>
    <w:rsid w:val="00DF2B1F"/>
    <w:rsid w:val="00DF62CD"/>
    <w:rsid w:val="00E16509"/>
    <w:rsid w:val="00E30083"/>
    <w:rsid w:val="00E33A9C"/>
    <w:rsid w:val="00E371B2"/>
    <w:rsid w:val="00E44582"/>
    <w:rsid w:val="00E53049"/>
    <w:rsid w:val="00E53ACC"/>
    <w:rsid w:val="00E5709B"/>
    <w:rsid w:val="00E721F0"/>
    <w:rsid w:val="00E77645"/>
    <w:rsid w:val="00E90C63"/>
    <w:rsid w:val="00EA15B0"/>
    <w:rsid w:val="00EA5EA7"/>
    <w:rsid w:val="00EA7D87"/>
    <w:rsid w:val="00EA7E9E"/>
    <w:rsid w:val="00EC43D1"/>
    <w:rsid w:val="00EC4A25"/>
    <w:rsid w:val="00F025A2"/>
    <w:rsid w:val="00F02A0A"/>
    <w:rsid w:val="00F04712"/>
    <w:rsid w:val="00F13360"/>
    <w:rsid w:val="00F22EC7"/>
    <w:rsid w:val="00F325C8"/>
    <w:rsid w:val="00F50454"/>
    <w:rsid w:val="00F55330"/>
    <w:rsid w:val="00F5550B"/>
    <w:rsid w:val="00F653B8"/>
    <w:rsid w:val="00F74C37"/>
    <w:rsid w:val="00F766D1"/>
    <w:rsid w:val="00F82F2A"/>
    <w:rsid w:val="00F9008D"/>
    <w:rsid w:val="00FA1266"/>
    <w:rsid w:val="00FC1192"/>
    <w:rsid w:val="00FF003F"/>
    <w:rsid w:val="00FF5F7E"/>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A18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B02215"/>
    <w:rPr>
      <w:lang w:eastAsia="en-US"/>
    </w:rPr>
  </w:style>
  <w:style w:type="paragraph" w:customStyle="1" w:styleId="TempNote">
    <w:name w:val="TempNote"/>
    <w:basedOn w:val="Normal"/>
    <w:qFormat/>
    <w:rsid w:val="00B0221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B0221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B0221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B02215"/>
    <w:pPr>
      <w:spacing w:before="120" w:after="0"/>
    </w:pPr>
    <w:rPr>
      <w:rFonts w:ascii="Arial" w:eastAsia="SimSun" w:hAnsi="Arial"/>
    </w:rPr>
  </w:style>
  <w:style w:type="character" w:customStyle="1" w:styleId="AltNormalChar">
    <w:name w:val="AltNormal Char"/>
    <w:link w:val="AltNormal"/>
    <w:rsid w:val="00B02215"/>
    <w:rPr>
      <w:rFonts w:ascii="Arial" w:eastAsia="SimSun" w:hAnsi="Arial"/>
      <w:lang w:eastAsia="en-US"/>
    </w:rPr>
  </w:style>
  <w:style w:type="paragraph" w:customStyle="1" w:styleId="TemplateH3">
    <w:name w:val="TemplateH3"/>
    <w:basedOn w:val="Normal"/>
    <w:qFormat/>
    <w:rsid w:val="00B0221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02215"/>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B02215"/>
    <w:rPr>
      <w:rFonts w:ascii="Arial" w:hAnsi="Arial"/>
      <w:sz w:val="18"/>
      <w:lang w:eastAsia="en-US"/>
    </w:rPr>
  </w:style>
  <w:style w:type="character" w:customStyle="1" w:styleId="TAHChar">
    <w:name w:val="TAH Char"/>
    <w:link w:val="TAH"/>
    <w:qFormat/>
    <w:locked/>
    <w:rsid w:val="00B02215"/>
    <w:rPr>
      <w:rFonts w:ascii="Arial" w:hAnsi="Arial"/>
      <w:b/>
      <w:sz w:val="18"/>
      <w:lang w:eastAsia="en-US"/>
    </w:rPr>
  </w:style>
  <w:style w:type="character" w:customStyle="1" w:styleId="THChar">
    <w:name w:val="TH Char"/>
    <w:link w:val="TH"/>
    <w:qFormat/>
    <w:locked/>
    <w:rsid w:val="00B02215"/>
    <w:rPr>
      <w:rFonts w:ascii="Arial" w:hAnsi="Arial"/>
      <w:b/>
      <w:lang w:eastAsia="en-US"/>
    </w:rPr>
  </w:style>
  <w:style w:type="character" w:customStyle="1" w:styleId="B1Char">
    <w:name w:val="B1 Char"/>
    <w:link w:val="B10"/>
    <w:qFormat/>
    <w:rsid w:val="00B02215"/>
    <w:rPr>
      <w:lang w:eastAsia="en-US"/>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rsid w:val="00B02215"/>
    <w:rPr>
      <w:rFonts w:ascii="Arial" w:hAnsi="Arial"/>
      <w:sz w:val="18"/>
      <w:lang w:eastAsia="en-US"/>
    </w:rPr>
  </w:style>
  <w:style w:type="paragraph" w:styleId="List3">
    <w:name w:val="List 3"/>
    <w:basedOn w:val="List2"/>
    <w:rsid w:val="00B02215"/>
    <w:pPr>
      <w:ind w:leftChars="0" w:left="1135" w:firstLineChars="0" w:hanging="284"/>
      <w:contextualSpacing w:val="0"/>
    </w:pPr>
  </w:style>
  <w:style w:type="paragraph" w:styleId="List2">
    <w:name w:val="List 2"/>
    <w:basedOn w:val="Normal"/>
    <w:rsid w:val="00B02215"/>
    <w:pPr>
      <w:ind w:leftChars="200" w:left="100" w:hangingChars="200" w:hanging="200"/>
      <w:contextualSpacing/>
    </w:pPr>
    <w:rPr>
      <w:rFonts w:eastAsia="SimSun"/>
    </w:rPr>
  </w:style>
  <w:style w:type="paragraph" w:styleId="DocumentMap">
    <w:name w:val="Document Map"/>
    <w:basedOn w:val="Normal"/>
    <w:link w:val="DocumentMapChar"/>
    <w:rsid w:val="00B02215"/>
    <w:rPr>
      <w:rFonts w:ascii="SimSun" w:eastAsia="SimSun"/>
      <w:sz w:val="18"/>
      <w:szCs w:val="18"/>
    </w:rPr>
  </w:style>
  <w:style w:type="character" w:customStyle="1" w:styleId="DocumentMapChar">
    <w:name w:val="Document Map Char"/>
    <w:link w:val="DocumentMap"/>
    <w:rsid w:val="00B02215"/>
    <w:rPr>
      <w:rFonts w:ascii="SimSun" w:eastAsia="SimSun"/>
      <w:sz w:val="18"/>
      <w:szCs w:val="18"/>
      <w:lang w:eastAsia="en-US"/>
    </w:rPr>
  </w:style>
  <w:style w:type="character" w:customStyle="1" w:styleId="EditorsNoteChar">
    <w:name w:val="Editor's Note Char"/>
    <w:aliases w:val="EN Char"/>
    <w:link w:val="EditorsNote"/>
    <w:rsid w:val="00B02215"/>
    <w:rPr>
      <w:color w:val="FF0000"/>
      <w:lang w:eastAsia="en-US"/>
    </w:rPr>
  </w:style>
  <w:style w:type="character" w:customStyle="1" w:styleId="TFChar">
    <w:name w:val="TF Char"/>
    <w:link w:val="TF"/>
    <w:rsid w:val="00B02215"/>
    <w:rPr>
      <w:rFonts w:ascii="Arial" w:hAnsi="Arial"/>
      <w:b/>
      <w:lang w:eastAsia="en-US"/>
    </w:rPr>
  </w:style>
  <w:style w:type="character" w:customStyle="1" w:styleId="Heading1Char">
    <w:name w:val="Heading 1 Char"/>
    <w:link w:val="Heading1"/>
    <w:rsid w:val="00B02215"/>
    <w:rPr>
      <w:rFonts w:ascii="Arial" w:hAnsi="Arial"/>
      <w:sz w:val="36"/>
      <w:lang w:eastAsia="en-US"/>
    </w:rPr>
  </w:style>
  <w:style w:type="character" w:customStyle="1" w:styleId="Heading2Char">
    <w:name w:val="Heading 2 Char"/>
    <w:link w:val="Heading2"/>
    <w:rsid w:val="00B02215"/>
    <w:rPr>
      <w:rFonts w:ascii="Arial" w:hAnsi="Arial"/>
      <w:sz w:val="32"/>
      <w:lang w:eastAsia="en-US"/>
    </w:rPr>
  </w:style>
  <w:style w:type="character" w:customStyle="1" w:styleId="Heading3Char">
    <w:name w:val="Heading 3 Char"/>
    <w:link w:val="Heading3"/>
    <w:rsid w:val="00B02215"/>
    <w:rPr>
      <w:rFonts w:ascii="Arial" w:hAnsi="Arial"/>
      <w:sz w:val="28"/>
      <w:lang w:eastAsia="en-US"/>
    </w:rPr>
  </w:style>
  <w:style w:type="character" w:customStyle="1" w:styleId="Heading4Char">
    <w:name w:val="Heading 4 Char"/>
    <w:link w:val="Heading4"/>
    <w:rsid w:val="00B02215"/>
    <w:rPr>
      <w:rFonts w:ascii="Arial" w:hAnsi="Arial"/>
      <w:sz w:val="24"/>
      <w:lang w:eastAsia="en-US"/>
    </w:rPr>
  </w:style>
  <w:style w:type="character" w:customStyle="1" w:styleId="Heading5Char">
    <w:name w:val="Heading 5 Char"/>
    <w:link w:val="Heading5"/>
    <w:rsid w:val="00B02215"/>
    <w:rPr>
      <w:rFonts w:ascii="Arial" w:hAnsi="Arial"/>
      <w:sz w:val="22"/>
      <w:lang w:eastAsia="en-US"/>
    </w:rPr>
  </w:style>
  <w:style w:type="character" w:customStyle="1" w:styleId="Heading6Char">
    <w:name w:val="Heading 6 Char"/>
    <w:link w:val="Heading6"/>
    <w:rsid w:val="00B02215"/>
    <w:rPr>
      <w:rFonts w:ascii="Arial" w:hAnsi="Arial"/>
      <w:lang w:eastAsia="en-US"/>
    </w:rPr>
  </w:style>
  <w:style w:type="character" w:customStyle="1" w:styleId="Heading7Char">
    <w:name w:val="Heading 7 Char"/>
    <w:link w:val="Heading7"/>
    <w:rsid w:val="00B02215"/>
    <w:rPr>
      <w:rFonts w:ascii="Arial" w:hAnsi="Arial"/>
      <w:lang w:eastAsia="en-US"/>
    </w:rPr>
  </w:style>
  <w:style w:type="character" w:customStyle="1" w:styleId="Heading8Char">
    <w:name w:val="Heading 8 Char"/>
    <w:link w:val="Heading8"/>
    <w:rsid w:val="00B02215"/>
    <w:rPr>
      <w:rFonts w:ascii="Arial" w:hAnsi="Arial"/>
      <w:sz w:val="36"/>
      <w:lang w:eastAsia="en-US"/>
    </w:rPr>
  </w:style>
  <w:style w:type="character" w:customStyle="1" w:styleId="Heading9Char">
    <w:name w:val="Heading 9 Char"/>
    <w:link w:val="Heading9"/>
    <w:rsid w:val="00B02215"/>
    <w:rPr>
      <w:rFonts w:ascii="Arial" w:hAnsi="Arial"/>
      <w:sz w:val="36"/>
      <w:lang w:eastAsia="en-US"/>
    </w:rPr>
  </w:style>
  <w:style w:type="character" w:customStyle="1" w:styleId="HeaderChar">
    <w:name w:val="Header Char"/>
    <w:link w:val="Header"/>
    <w:rsid w:val="00B02215"/>
    <w:rPr>
      <w:rFonts w:ascii="Arial" w:hAnsi="Arial"/>
      <w:b/>
      <w:noProof/>
      <w:sz w:val="18"/>
      <w:lang w:eastAsia="ja-JP"/>
    </w:rPr>
  </w:style>
  <w:style w:type="character" w:customStyle="1" w:styleId="FooterChar">
    <w:name w:val="Footer Char"/>
    <w:link w:val="Footer"/>
    <w:rsid w:val="00B02215"/>
    <w:rPr>
      <w:rFonts w:ascii="Arial" w:hAnsi="Arial"/>
      <w:b/>
      <w:i/>
      <w:noProof/>
      <w:sz w:val="18"/>
      <w:lang w:eastAsia="ja-JP"/>
    </w:rPr>
  </w:style>
  <w:style w:type="character" w:customStyle="1" w:styleId="a">
    <w:name w:val="文档结构图 字符"/>
    <w:rsid w:val="00B02215"/>
    <w:rPr>
      <w:rFonts w:ascii="SimSun"/>
      <w:sz w:val="18"/>
      <w:szCs w:val="18"/>
      <w:lang w:val="en-GB" w:eastAsia="en-US"/>
    </w:rPr>
  </w:style>
  <w:style w:type="paragraph" w:styleId="TOCHeading">
    <w:name w:val="TOC Heading"/>
    <w:basedOn w:val="Heading1"/>
    <w:next w:val="Normal"/>
    <w:uiPriority w:val="39"/>
    <w:semiHidden/>
    <w:unhideWhenUsed/>
    <w:qFormat/>
    <w:rsid w:val="00B022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styleId="ListBullet">
    <w:name w:val="List Bullet"/>
    <w:basedOn w:val="List"/>
    <w:rsid w:val="00B02215"/>
    <w:pPr>
      <w:ind w:left="568" w:firstLineChars="0" w:hanging="284"/>
      <w:contextualSpacing w:val="0"/>
    </w:pPr>
    <w:rPr>
      <w:rFonts w:eastAsia="Batang"/>
    </w:rPr>
  </w:style>
  <w:style w:type="paragraph" w:customStyle="1" w:styleId="B1">
    <w:name w:val="B1+"/>
    <w:basedOn w:val="B10"/>
    <w:rsid w:val="00B02215"/>
    <w:pPr>
      <w:numPr>
        <w:numId w:val="8"/>
      </w:numPr>
      <w:overflowPunct w:val="0"/>
      <w:autoSpaceDE w:val="0"/>
      <w:autoSpaceDN w:val="0"/>
      <w:adjustRightInd w:val="0"/>
      <w:textAlignment w:val="baseline"/>
    </w:pPr>
  </w:style>
  <w:style w:type="paragraph" w:styleId="List">
    <w:name w:val="List"/>
    <w:basedOn w:val="Normal"/>
    <w:rsid w:val="00B02215"/>
    <w:pPr>
      <w:ind w:left="200" w:hangingChars="200" w:hanging="200"/>
      <w:contextualSpacing/>
    </w:pPr>
    <w:rPr>
      <w:rFonts w:eastAsia="SimSun"/>
    </w:rPr>
  </w:style>
  <w:style w:type="character" w:customStyle="1" w:styleId="NOZchn">
    <w:name w:val="NO Zchn"/>
    <w:link w:val="NO"/>
    <w:rsid w:val="00B02215"/>
    <w:rPr>
      <w:lang w:eastAsia="en-US"/>
    </w:rPr>
  </w:style>
  <w:style w:type="character" w:customStyle="1" w:styleId="NOChar">
    <w:name w:val="NO Char"/>
    <w:rsid w:val="00B02215"/>
    <w:rPr>
      <w:lang w:val="en-GB" w:eastAsia="en-US"/>
    </w:rPr>
  </w:style>
  <w:style w:type="character" w:customStyle="1" w:styleId="TANChar">
    <w:name w:val="TAN Char"/>
    <w:link w:val="TAN"/>
    <w:rsid w:val="00B02215"/>
    <w:rPr>
      <w:rFonts w:ascii="Arial" w:hAnsi="Arial"/>
      <w:sz w:val="18"/>
      <w:lang w:eastAsia="en-US"/>
    </w:rPr>
  </w:style>
  <w:style w:type="character" w:customStyle="1" w:styleId="a0">
    <w:name w:val="批注框文本 字符"/>
    <w:rsid w:val="00B02215"/>
    <w:rPr>
      <w:rFonts w:ascii="Segoe UI" w:hAnsi="Segoe UI"/>
      <w:sz w:val="18"/>
      <w:szCs w:val="18"/>
      <w:lang w:val="en-GB" w:eastAsia="en-US"/>
    </w:rPr>
  </w:style>
  <w:style w:type="character" w:styleId="CommentReference">
    <w:name w:val="annotation reference"/>
    <w:rsid w:val="00B02215"/>
    <w:rPr>
      <w:sz w:val="16"/>
      <w:szCs w:val="16"/>
    </w:rPr>
  </w:style>
  <w:style w:type="paragraph" w:styleId="CommentText">
    <w:name w:val="annotation text"/>
    <w:basedOn w:val="Normal"/>
    <w:link w:val="CommentTextChar"/>
    <w:rsid w:val="00B02215"/>
    <w:rPr>
      <w:rFonts w:eastAsia="SimSun"/>
    </w:rPr>
  </w:style>
  <w:style w:type="character" w:customStyle="1" w:styleId="CommentTextChar">
    <w:name w:val="Comment Text Char"/>
    <w:link w:val="CommentText"/>
    <w:rsid w:val="00B02215"/>
    <w:rPr>
      <w:rFonts w:eastAsia="SimSun"/>
      <w:lang w:eastAsia="en-US"/>
    </w:rPr>
  </w:style>
  <w:style w:type="paragraph" w:styleId="CommentSubject">
    <w:name w:val="annotation subject"/>
    <w:basedOn w:val="CommentText"/>
    <w:next w:val="CommentText"/>
    <w:link w:val="CommentSubjectChar"/>
    <w:rsid w:val="00B02215"/>
    <w:rPr>
      <w:b/>
      <w:bCs/>
    </w:rPr>
  </w:style>
  <w:style w:type="character" w:customStyle="1" w:styleId="CommentSubjectChar">
    <w:name w:val="Comment Subject Char"/>
    <w:link w:val="CommentSubject"/>
    <w:rsid w:val="00B02215"/>
    <w:rPr>
      <w:rFonts w:eastAsia="SimSun"/>
      <w:b/>
      <w:bCs/>
      <w:lang w:eastAsia="en-US"/>
    </w:rPr>
  </w:style>
  <w:style w:type="character" w:customStyle="1" w:styleId="UnresolvedMention10">
    <w:name w:val="Unresolved Mention1"/>
    <w:uiPriority w:val="99"/>
    <w:semiHidden/>
    <w:unhideWhenUsed/>
    <w:rsid w:val="00B02215"/>
    <w:rPr>
      <w:color w:val="808080"/>
      <w:shd w:val="clear" w:color="auto" w:fill="E6E6E6"/>
    </w:rPr>
  </w:style>
  <w:style w:type="paragraph" w:styleId="Index1">
    <w:name w:val="index 1"/>
    <w:basedOn w:val="Normal"/>
    <w:next w:val="Normal"/>
    <w:autoRedefine/>
    <w:rsid w:val="00B02215"/>
    <w:pPr>
      <w:ind w:left="200" w:hanging="200"/>
    </w:pPr>
    <w:rPr>
      <w:rFonts w:eastAsia="SimSun"/>
    </w:rPr>
  </w:style>
  <w:style w:type="paragraph" w:customStyle="1" w:styleId="CRCoverPage">
    <w:name w:val="CR Cover Page"/>
    <w:rsid w:val="00B02215"/>
    <w:pPr>
      <w:spacing w:after="120"/>
    </w:pPr>
    <w:rPr>
      <w:rFonts w:ascii="Arial" w:eastAsia="Batang" w:hAnsi="Arial"/>
      <w:lang w:val="en-GB" w:eastAsia="en-US"/>
    </w:rPr>
  </w:style>
  <w:style w:type="paragraph" w:styleId="ListNumber">
    <w:name w:val="List Number"/>
    <w:basedOn w:val="Normal"/>
    <w:rsid w:val="00B02215"/>
    <w:pPr>
      <w:numPr>
        <w:numId w:val="13"/>
      </w:numPr>
      <w:contextualSpacing/>
    </w:pPr>
    <w:rPr>
      <w:rFonts w:eastAsia="SimSun"/>
    </w:rPr>
  </w:style>
  <w:style w:type="character" w:customStyle="1" w:styleId="EditorsNoteCharChar">
    <w:name w:val="Editor's Note Char Char"/>
    <w:locked/>
    <w:rsid w:val="00B02215"/>
    <w:rPr>
      <w:color w:val="FF0000"/>
      <w:lang w:val="en-GB" w:eastAsia="en-US"/>
    </w:rPr>
  </w:style>
  <w:style w:type="character" w:styleId="FootnoteReference">
    <w:name w:val="footnote reference"/>
    <w:rsid w:val="00B02215"/>
    <w:rPr>
      <w:b/>
      <w:position w:val="6"/>
      <w:sz w:val="16"/>
    </w:rPr>
  </w:style>
  <w:style w:type="character" w:customStyle="1" w:styleId="PLChar">
    <w:name w:val="PL Char"/>
    <w:link w:val="PL"/>
    <w:qFormat/>
    <w:locked/>
    <w:rsid w:val="00B02215"/>
    <w:rPr>
      <w:rFonts w:ascii="Courier New" w:hAnsi="Courier New"/>
      <w:noProof/>
      <w:sz w:val="16"/>
      <w:lang w:eastAsia="en-US"/>
    </w:rPr>
  </w:style>
  <w:style w:type="character" w:customStyle="1" w:styleId="B2Char">
    <w:name w:val="B2 Char"/>
    <w:link w:val="B2"/>
    <w:rsid w:val="00B022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6.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F475E-CC0C-42F4-8C06-55DA2E669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Pages>
  <Words>25021</Words>
  <Characters>142621</Characters>
  <Application>Microsoft Office Word</Application>
  <DocSecurity>0</DocSecurity>
  <Lines>1188</Lines>
  <Paragraphs>334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50</cp:revision>
  <cp:lastPrinted>2019-02-25T14:05:00Z</cp:lastPrinted>
  <dcterms:created xsi:type="dcterms:W3CDTF">2020-06-16T06:34:00Z</dcterms:created>
  <dcterms:modified xsi:type="dcterms:W3CDTF">2021-03-26T20:29:00Z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(3)jQgbBguZSUh5oeQoQuQ0zSn4pbzV/N0pt04XEn/232cug4mEWp4JEORUyugJRL2vUlZcPt+e
1x0/9HNiK6yRPQWmS0xb1Hs++RJGKKcABCOfdlYYTKNLA+ZIZfAZPy3gyorF9VHMR7bl0pHp
RsAR/RoGFq4/Pf67JylI+qLqpoDbt3MrRF1jil4fcLm23jsvLMO4VEZ5lNrqsSw7psSS7joP
OTVbVq8Ax58OmwMjai</vt:lpwstr>
  </property>
  <property fmtid="{D5CDD505-2E9C-101B-9397-08002B2CF9AE}" pid="3" name="_2015_ms_pID_7253431">
    <vt:lpwstr>FY6B/tFhrUNKBZklOwHQ8fjlAMGJ/3lSYlKYFbFe+VqL51t/9W1L68
yJHry8wudo49d0P5unHSC9PP2CFyl6QfwGLlcGJFJyvXIk1e61jy5pFbdEKZYvRmbl8c63Y6
ONVx2NMGaeknNdJfmdkAwUQXxqvv8MlJRyt0qtXsxihyARk6mCEtmMDWTVlYLzNcXa0Ivb5Q
apSlnQ+hDMrd5iW3+G12NVuI34CqZITcJCAp</vt:lpwstr>
  </property>
  <property fmtid="{D5CDD505-2E9C-101B-9397-08002B2CF9AE}" pid="4" name="_2015_ms_pID_7253432">
    <vt:lpwstr>jA==</vt:lpwstr>
  </property>
</Properties>
</file>