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77777777" w:rsidR="00AA5070" w:rsidRDefault="00AA5070">
      <w:pPr>
        <w:pStyle w:val="ZA"/>
        <w:framePr w:wrap="notBeside"/>
        <w:rPr>
          <w:rFonts w:eastAsia="바탕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DC58BA">
        <w:rPr>
          <w:noProof w:val="0"/>
        </w:rPr>
        <w:t>6</w:t>
      </w:r>
      <w:r>
        <w:rPr>
          <w:noProof w:val="0"/>
          <w:lang w:eastAsia="ja-JP"/>
        </w:rPr>
        <w:t>.</w:t>
      </w:r>
      <w:r>
        <w:rPr>
          <w:rFonts w:eastAsia="바탕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바탕"/>
          <w:noProof w:val="0"/>
          <w:sz w:val="32"/>
          <w:lang w:eastAsia="ko-KR"/>
        </w:rPr>
        <w:t>2</w:t>
      </w:r>
      <w:r w:rsidR="007E5FE5">
        <w:rPr>
          <w:rFonts w:eastAsia="바탕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9E2DA5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77777777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58.75pt" o:ole="">
            <v:imagedata r:id="rId9" o:title=""/>
          </v:shape>
          <o:OLEObject Type="Embed" ProgID="Word.Picture.8" ShapeID="_x0000_i1025" DrawAspect="Content" ObjectID="_1780740031" r:id="rId10"/>
        </w:object>
      </w:r>
      <w:r w:rsidR="00AA5070">
        <w:rPr>
          <w:color w:val="0000FF"/>
        </w:rPr>
        <w:tab/>
      </w:r>
      <w:r w:rsidR="00000000">
        <w:pict w14:anchorId="746B2EBE">
          <v:shape id="_x0000_i1026" type="#_x0000_t75" style="width:128.1pt;height:74.65pt">
            <v:imagedata r:id="rId11" o:title="3GPP-logo_web"/>
          </v:shape>
        </w:pict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4B357336" w14:textId="77777777" w:rsidR="00330658" w:rsidRDefault="00195817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330658" w:rsidRPr="00016900">
        <w:rPr>
          <w:noProof/>
          <w:lang w:val="fr-FR"/>
        </w:rPr>
        <w:t>Foreword</w:t>
      </w:r>
      <w:r w:rsidR="00330658">
        <w:rPr>
          <w:noProof/>
        </w:rPr>
        <w:tab/>
        <w:t>32</w:t>
      </w:r>
    </w:p>
    <w:p w14:paraId="5C91B528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5CDFB7DD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0D9D8E8D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707274F6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71FDF4FB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36AC2583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01690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0527F4D3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8E7FB25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269AB8F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8B7E07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12ACFD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4273E45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01690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730C904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44082BD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0885CEF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0618BA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09369EA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F70DCC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77D2D16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6DB73F3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A011E3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7EFDEF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184AA20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02367B4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7F24F88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485E94A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6F78C99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7D99AC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42140C6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162D91A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6D39AE9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8ED0CB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190E759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5AC308C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733FCE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707AF30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37C93E3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3E64772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2F3C15B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2F19112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6FB4B81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3068AB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2D056CC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442AA1E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3292E23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7FCCE5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4883C2B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01D165F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5941376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35F83F1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0F9A4FA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2DEF30E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C35042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4.4.22.2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28EE643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5C87E72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4BB941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0B2D16C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5BD0147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58AD948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16272E6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782CADF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51BAB0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717E4AD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150B207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6E9F60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88F971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77A3806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5681DAB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4EB07C8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63A5AC3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5CCB92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79E7308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353EA44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3F3233C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01690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03F850C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01690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683F97B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01690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6AAC34E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B7556B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0F8C35B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10F5B74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3D84D3B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2BBA104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1C0F71F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179432C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2B6DB8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2B3A421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7506E3E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4628D9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3DF480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7DC054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2EC30D4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0BE1DF4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7340336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010123F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23CD153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0DB2D29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044DAE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0C8DD5E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3853A6D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C33825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F1C470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5ADDC87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0960267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8AF932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2ACC0F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0873AB5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881A3E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007A2A6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69B904C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9F87C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CD82F6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1C9FF43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3F689B6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2B1D90F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84EF41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77F74EE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59ADC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104E41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33AEBC9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5186BBB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8DC10F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D82CB3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4DBAB26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E5B06E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55241AC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6523A50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237FA10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250E04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23B81A9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68E1122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D8279A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31829FF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B3F907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5095CE8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1E207B1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5F1EF2B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4152AD7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1BD4F37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538DCCA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01F16FD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265BB1D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26C35EA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3013F93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094BF80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427666C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5352ACE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5BFD90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4BF4F95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100D7F3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70D6B60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7811075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053CA2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697F3ED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519B986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593355E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217363A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62C1A96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A8C715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38E4F4C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428FCF9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221B7E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13BF299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7AB452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70896F1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6378AC5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2778426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B971C4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7F2429C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9649A2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37AAD9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6462A1D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36E7BE7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73821997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01690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611CB18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24D4B6F5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0F7BA016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14B91F9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1CFED00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767EADD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74E1395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7F61F68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6C3C7CB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6789CF0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2CD70E5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514DE33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411A27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2393B7D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75011E9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46FFF62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6493FC7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1C49D64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57AD076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2400DB9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FF446E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950139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400C1FE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2C30ECE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6BFC7FA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50B9220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695C093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0AD966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5144FE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5EEFACE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2BC9F19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D46F4F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6318FC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664FD7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7B5B841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00E7F88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5E35D1C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51BD490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65A7B4B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6DCD81A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FF429C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54F39B0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208F060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29E714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20F765E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4E0DD6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IN" w:eastAsia="en-IN"/>
        </w:rPr>
        <w:t>5.4.3.3.7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3E5A08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IN" w:eastAsia="en-IN"/>
        </w:rPr>
        <w:t>5.4.3.3.8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1B4B2BD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DDE7D3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4B75E5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04E0B6D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3BD2C91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20787A2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48F2F00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2AEE14E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0AA5BBA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131C398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3CD6C2C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5FC5AD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5.5.0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0D35A33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5DC2C51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14104DA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016900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508036B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61C0010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1DF3DDE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2F95C76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200EBED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70BCE9F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1A68A61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3BB86F7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2D99CB8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0022C27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508ABB0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7534C73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04CA830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810C64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6692A65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3046C0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7BB18EF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65C5FFE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77F6417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3D3A4D3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00B03E6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0457851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2C9A4EC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36CCF1D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6F66422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41046B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61A8296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0B4857E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71607DA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1DC12F8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17485EC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E68B5E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221684C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4F0B2C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3107C9D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12D6605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453AEEC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0E6335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1A4C403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7A47320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18570B8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5E62E9B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3AD65A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7E22874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0DAC51B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26C77F7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4E71FBF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05DBA5E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5678FFE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7AFD874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6B3C54A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0488C08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0D4E822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17E4428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2AD9E50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0434142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5CF641D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6E48798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6D6AC7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347FA6E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203335B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79FF3E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7E5E04D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77ECB75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F41B18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5.6.3.3.11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2643B7A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0EE9129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1E7B79B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01F9E85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6B52BFD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6096BF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1248EF7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31799D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0B74F53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20F0165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3596263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C456D5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E8171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76D94CF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96A87A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56E30F7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5FD56DD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19E2FB7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33D5C67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2B2BB2F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67CE773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40C7F21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5.7.0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519ED82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55D7702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44F5E75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28B92C1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62DDDB6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7437D9B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1DA7F14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4EE0532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0EE33D5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3EB4E63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3CF145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0EF2882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095DC26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6CF8479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0BDEE84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0181109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4F66E1F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38F7FB3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1C6DC95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3AD216A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28BCBF4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6C036EE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5AC322E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0B20048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659FFB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25B2E49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5AF7828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6456D4B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722C989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33E61C8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1DE1AB9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7580379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52E25C9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510830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4246128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4192E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0FAD2A7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0142F7D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0129C59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3A8D582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5.7.2.3.9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5B7C3EB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487E38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2D55561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3DD5108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31E869F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3C359E1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6FFEBA2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1A37AC2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64D3388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162CFC1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56CF14A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6157596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F0C9F8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24FD35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5B6C2C9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5FF7713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32BF85C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787BF69C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46B0BE4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5.8.0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05806A2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2A755B7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7343DE3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0DB1D8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7AD7EA7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484BED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23EE4EB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084E0D9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356BDDD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0629D98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0E8B86E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19C445B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19B3042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03B3060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05FA83A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76983F2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49BAC30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1CD9E9D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6EECE3A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016900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10E7466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1383CBA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229C74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57CDB17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091D626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4754797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0EC4634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1F20A81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2DCDD9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E2D808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22A9C93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6698FF9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1692686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09BBE66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0882ACA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18253A3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6737EDE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5.9.0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67AEBC8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3582E8A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A22FF5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BAA95C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4A41DA9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5B6B11F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359D256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5.9.1.2.3.1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B0666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5255B85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3D8EA9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24F7DBF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53BF86A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759E67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5900EB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364F60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233EDFE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3E2082B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0042E87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21DC019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03666E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1215D09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69EFADD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2AEDA09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7935DE1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229655D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C684DE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881A29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30471E2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335C607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9EE56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476EDF7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37F9D6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51C5D1E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2D127D2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39594DF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3211BB8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6D54E57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6CF4E15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0976E82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5.10.0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31B6117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30C9CE0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48F12E9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679641F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A6D36B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1AD7B9E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6102D29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4454D8B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60BE99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120CDCF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1284949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3444D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6E4CC56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23E374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77DA3E3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A924F2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9F4410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1A6E53B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158DC46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7AB597F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239396B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7009453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2EB22AC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0420B4D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5C6890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5C84959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656C4C1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06AF5CE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08BE84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6259D36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5.10.2.4.2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2B0F6BA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09A10A8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021EC83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71F3F5F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3730EF7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6B5F58B5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43DB059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472A38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7CF7A5C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439F2D7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4CA0F3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55B5955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322F790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624311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210D24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1A5EDD5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445DD7E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5F3174F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076107B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3071C51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17A37D8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7614041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78ED512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434F0F9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4B153C1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8B009D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647646C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8856F8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214228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797C528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3176F09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3AF7B75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4C40E46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70867FC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72E00E7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898C98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877D3C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68033DD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5F678FA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22FF0F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2DF7EC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1B4542C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4B209EB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3D76CAE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115388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4CB38B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1EEA00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122CE6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5F8262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27F88B0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04FB55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8F8D4B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D044F2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695DAEF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A0DEF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13B3978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6BC8FCC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895EC8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A9FE4A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73141DA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65C19B7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F75959E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6CF9BE7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440DB76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5D42875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5C5018E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07D779F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06F70E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7E4ACB7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66BAE8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3C1444D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70A1E25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0D75159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5FC9668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4C6EC60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50B08A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1FAB4BC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09874EC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26E65D0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6E8B672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750110F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44F3DC5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A59F4D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48139FA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33E0633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424B32D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9EB01C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27AF2F2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06B1473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5A068EA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489A9B6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6E4925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71F1AA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4F4E0B5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001551C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4CEE5AD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6F1EC78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0AD8CDE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3A60AEC7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016900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2A1DCC2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542EC9E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2205019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351B6AD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77DF1B5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528B2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4563D06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213E2D9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96812E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8AB382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3B97495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35E5D93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4DCACC7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78123D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6EDAD6F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5C76942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C1F94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297CD9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44B7401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4523C18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7C315F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622F06C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41244D9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28C1B4BC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2A3F551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5AAFD6B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26CD7E1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346A9D4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7921A39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A8D7AB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40A8EA5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2B32BFC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4F3392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1E3CE6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6B7130D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706B542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6088A19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74AC82C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1921494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2D0626D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600D5A2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B4865A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370AF8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350BA60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1AEDA41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29BD447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CF7C2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27F8EFD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1415DBE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5A1193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3051EC1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51DBDBC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7A8BCA9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5FE9015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08E6314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5.15.0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01FCC77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597BBCF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7B0D798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4EFBC4B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BB6CC2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1EC2603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21F2D1D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7B69CC9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24DBD89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110D0D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1D2822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7CB8E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47156D6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1C13CD3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3EB53A1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498215D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1E8BB2C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7055D9C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288F7EB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3FCA53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2E5B296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7A5099B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125723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149ABFE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0FC0F5A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789D133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CF7441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74FC086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03DC819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3D651E1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6B40C2E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2E81201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5.15.1.5.3.4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2AB99B1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2D7F1DF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00AE56F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B4A21D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2600D0C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0855626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4EAC6DD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47FED74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16968B0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8604E2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11A31A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393746B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18A0A7A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64CB55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27D4C3B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2865DEF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6726564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44C8F1B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6BEE6A2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46B1E2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0C6FA83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3295F43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3DC7BE5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32DD3AC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6C25198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6651D23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6BFB925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2D29796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2B22689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62122C7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6E41788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60B9809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787583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2E4FAEF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1F704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3C682E2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03BE848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3EEEEF0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6F54E46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26CAAC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4836E20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7C8B3EE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04F8FB8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ED5911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422C7B5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3F84C43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016900">
        <w:rPr>
          <w:rFonts w:eastAsia="맑은 고딕"/>
          <w:noProof/>
        </w:rPr>
        <w:t>Protocol</w:t>
      </w:r>
      <w:r>
        <w:rPr>
          <w:noProof/>
        </w:rPr>
        <w:tab/>
        <w:t>317</w:t>
      </w:r>
    </w:p>
    <w:p w14:paraId="63679B3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016900">
        <w:rPr>
          <w:rFonts w:eastAsia="맑은 고딕"/>
          <w:noProof/>
        </w:rPr>
        <w:t>GmCapable</w:t>
      </w:r>
      <w:r>
        <w:rPr>
          <w:noProof/>
        </w:rPr>
        <w:tab/>
        <w:t>317</w:t>
      </w:r>
    </w:p>
    <w:p w14:paraId="18BA59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40132E7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3AEA58C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4B5CCA6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016900">
        <w:rPr>
          <w:rFonts w:eastAsia="맑은 고딕"/>
          <w:noProof/>
        </w:rPr>
        <w:t>AcceptanceCriteriaResultIndication</w:t>
      </w:r>
      <w:r>
        <w:rPr>
          <w:noProof/>
        </w:rPr>
        <w:tab/>
        <w:t>318</w:t>
      </w:r>
    </w:p>
    <w:p w14:paraId="41CE5BF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24A9E3B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5.15.4.5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249117E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D4DE20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5FE46DA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59503E9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767D2DC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3B51CA6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4BCE207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3DC1442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3A60B03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2A53EC5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09F9E3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3684F26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55343C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065C59F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1FF48B2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038A83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73F0F64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7E24981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5CECBC3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00FCA96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77FB82B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06D2D6C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6186D1D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0C2CB90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2AC3744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274F76E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2E90F92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0AB2E50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0C07DB5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24763DC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672C8C0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3303C93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334C494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10A42F5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05B9E55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479F28C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3FECE1D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7D9FE23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79B7642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0B89065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22C585B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0EA84B60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69605FB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5.17.0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143DD8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1396177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000E725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45454C1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E85226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248620F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48AC53A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16118A3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39F0B02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61A1D2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181F1E1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7CD31CD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4A0764C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18B261D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0E60416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1DB922F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628054A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703D21A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743FDA7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50AD752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97341B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45ADC5D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368B2B8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1410FDB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AE2D12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A7F171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18A6B23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4E10ADE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5.17.2.2.1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70ECEF7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4CAB223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5C4D439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1B27EC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65B6229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175ABC7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0EFC525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00EF567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78D4763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09C8AA5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723AFEF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5C53B77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12B1845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3F2E644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1C9E8D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69F71D6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4830F92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19D402A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75756E5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351704F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4F26D0F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1F2AC3D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46A890A2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BC17C2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5.18.0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58C4D42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120CFE1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177DA61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4A593DA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C9F418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64A2B12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5073642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75D652C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3A33A7D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6ABAB87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1842E95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59FEBF7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1D03302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1E5B742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3582EAA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7A71129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5EE3D3D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6543ECB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79DE5A5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623BA3B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2504E95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487989F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79AEF29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479D829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0A7BEE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3E52D0B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0A1F17C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65DF7A1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495CA86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02B5CA5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132051A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59E983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6E53C08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1E0F302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47B7FC7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785E7F4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5C45E39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003A04F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5.18.3.4.3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4CDDF03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79546DE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370A1B6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19CB080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1CFFCFC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1CD3F4D2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0A63CDB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5.19.1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31D8C75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646536B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19F0F4F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4BF212C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20C62EF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6E054E3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5C96778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137592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2077766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220694F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718D235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4E90A9A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1EC838D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02386DA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9D3CE0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5D93B00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05D4999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816082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043C47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2D5E71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330E7A7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4D7C709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39F8DA8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1AE530D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658E4A0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1EBA6CF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70F3470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3FF9993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5777E3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3431D66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rFonts w:eastAsia="DengXian"/>
          <w:noProof/>
          <w:lang w:val="en-US"/>
        </w:rPr>
        <w:t>5.19.5.4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76FAFFC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rFonts w:eastAsia="DengXian"/>
          <w:noProof/>
        </w:rPr>
        <w:t>5.19.5.4.1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1632CD9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36059CC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105C5B5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42297C7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4C98A2D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16ACFCFC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05721D5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05DBC17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5A998A3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4F57F1E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016900">
        <w:rPr>
          <w:noProof/>
          <w:lang w:val="en-US"/>
        </w:rPr>
        <w:t>20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7BE77B1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01690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7A6AE5B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71FBAA1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5EBA3E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2A0A181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604A537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1E6FD4E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4347FE0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3BEA524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2762420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7F8D06F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605264C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53F07E0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016900">
        <w:rPr>
          <w:noProof/>
          <w:lang w:val="en-US"/>
        </w:rPr>
        <w:t>20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016900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4C20CA8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5.20.</w:t>
      </w:r>
      <w:r w:rsidRPr="00016900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106AF6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1882EC4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71AE9FE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533856E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336A9F9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1C78CB6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016900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016900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1210C8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4BEB9C5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28DABAD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6A3F554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1AB83A7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28A8031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508B0F4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016900">
        <w:rPr>
          <w:noProof/>
          <w:lang w:val="en-US"/>
        </w:rPr>
        <w:t>20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1D5D7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016900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3C0139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ABC587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269B423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2D48E78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60E6861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06B444E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016900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CC526F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4275B18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38280D9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739E1E4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13FBEA5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425940E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751BB41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42D8857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0785C9A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3294E85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15A192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728D0D6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2847A9F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016900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6051481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2946A9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16DC31E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1873FC1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349B7BB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4BE4EDA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5.20.5.2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287DC38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7BC41F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2DE69CA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031519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5B75760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443DA79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0C53FDF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0D41BA1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2D8D501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2146314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1CDCA5F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57D6D6C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7FA946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131BA31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264C45E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572290A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64131E9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4C8895B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2EE45CAE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09C458D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4C9079C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D9CD36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6467303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65B2B73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42B295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56DD0A0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78D777B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7D180C3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1E99229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73D11D3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385B052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16E15CF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5EB7771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3F60C2F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E2533A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43AB1E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0AC6F17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0D2A04E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200BAF6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7B54917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765DE2B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0ACF67D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1CE6E9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7775F43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0325EB6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C360D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426632C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5B7E37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A9F771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32A8CC8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0BA433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54B139F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E0ABB2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6CB9FCD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362596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5B152B1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622643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006CB7C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5D22C0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4AF0A66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0D2C546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78AF840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0068133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33B64B1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736BCC4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0989CCD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06841B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51A8EA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6DFB500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3F2F7F0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1C298BC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00E3654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2EAFFE9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30C61B5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3B134743" w14:textId="77777777" w:rsidR="00330658" w:rsidRDefault="00330658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6DA19A16" w14:textId="77777777" w:rsidR="00330658" w:rsidRDefault="00330658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6BA11DC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EFF2DF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3E93F14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C9C8E6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D10F70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7EE215B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269156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5467FD1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34655D4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FB86BA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510686A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0267F21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68BDF0E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59D0BF3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384583C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5DDCD2A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7B8AA32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10A17EB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1E85DAE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02C069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0405C8E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6CF98EB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CE5479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42F94E5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713F468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2382A57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6612345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636E1E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1288B63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21C3E86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3B676C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39F78A3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687DEBE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41CF857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513FCE7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17E099D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1E7A1164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4BF9E5B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4CEEAD1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7B74399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34D2C3C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14AC91D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3B64A17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1E92B4A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7D288E5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17EA1B4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0B25C4D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42FC651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7BECAB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1D72D00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58A278D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6C0214E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26E91BD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57DCED6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518D59E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36BE843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45E37D5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434C250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5B35871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2F8D29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558CFF2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1D2611A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5880F9C1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66FA4E2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B94533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7448DE7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2A8B364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39ADFA5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626AA0F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2FAD319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22553BB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5.24.2.2.3.1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3AE1841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7896778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3F74167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638F85E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41126F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710FC99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5B557C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18F4866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77D581A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54DBA1C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08DA65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3D81264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1EA5FE0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610E5D8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7F26025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7034B3B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0DEA9A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69202EF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12B74AE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1CC1FD4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91D5EF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56D0CD9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36D26D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2D77533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5C0CB7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604A3D3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1B1B4E8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01A0924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08192DC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48FCE4CF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28E2B82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1CC03F6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164D674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3280CBB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1214F88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498F88A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27AED5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0F0586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7F7B746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3E2D74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0D0A29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FB878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628B10E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0C140CA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7835B52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3F74C27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7D55026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414A2BF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584A69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5CF7301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11FBCDC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0411F75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404B0A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9CD136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6B6D195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5373470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08779DA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6FE7AA3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2578FF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DE2586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5F667FA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A3CC6E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5.25.5.2.4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8A8129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32DF0AF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31B3ADB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51B5FF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163CE8C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39BA418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396FC25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0F7F3A3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1EE9ACD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0599ACC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385DF8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71DD0F5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8A2599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1753DFBB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07BAD5A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25A38E3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E94657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6E0585F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64F1E2C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2E9591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3B02B28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7188AC1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233F5C5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50C5D82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10267F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45B957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881160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7B36B55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CD7267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64EC74A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5E4341F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554790A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358444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2E4F93C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3DE450E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7B01203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753E87F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7AF31DC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BC9DEF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6A7B7FD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EE390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B1EF5F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0DCF335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60F0667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0196E9D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1595F9C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359C403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4658DCDB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5A1D8F6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3B12639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4B8277A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67355A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04ECEE7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0860F7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020B60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0988CC0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6006FF3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0779719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59081E4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277F456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5895E9D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0A39A9A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lastRenderedPageBreak/>
        <w:t>5.27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612DB0B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30E09EB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4369F1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2E81F47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A8B910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6746BA2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1F60BF3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5D937DC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E4D70B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7BE92CF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3B6FB4F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477E0D1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49CA2A3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6BC3470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3D89458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563CAE9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7102EEA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88AA36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19AAC64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4785B6A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6FBC561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273EB5A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BCA80E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2BF3C1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4D70031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5D34261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34A5D67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592136B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6A3E1AF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6B9D974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17C149F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6D3EA9F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80A8B5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6791890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544049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2D706C7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4CFE151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4A7C7AA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247A74A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08DAA4B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46ED6C6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1D646B2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3070B3A8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EA8F5B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62E85F5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079DE32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4F20D7A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39FE75F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71FF689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E5BE14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55DEA08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58C17AB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118D9B3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00896E6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335DD0F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31277D1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52F7828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7C579E6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48654C8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7135D95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39DFD9F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BB8A56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lastRenderedPageBreak/>
        <w:t>5.28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55AF2D4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3C67C43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73E0701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0439F07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3DCAB64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24C0CD9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139AF77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B1538A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382B01A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64EB839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3A231CF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701B91B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CB1ECB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00D36DE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4A2C9BD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2C62C41F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640AAFB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090463F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087AC13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6852F1F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511A2152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727D194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443FDED6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61547EF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0198F2E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63AA46F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1671C9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2641844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3A7D235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6DC272C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57B983B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02FF24C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1133A91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05EA77F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0F0896A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57880AF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1919631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7DFB86D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357152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5765BC7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74FC628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15D609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4650331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0DC4BAD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4F40C0D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0233DAA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1A5899A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540C6D9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7BD558B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42B8CE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46CC630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29FF18B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3A633D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0C44EDD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4B64BA4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724A1A1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1FD7D35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35D2F17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7885512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2D87C5A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4CB641D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07092C2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05EF937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2F9C22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529B392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27EC49D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2EDA5BB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09FCFFF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9F4EFC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549EF2C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70D51F4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3B1CBB5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84C7B7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92A0D5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2D4E1BB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88A314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5890EC3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4AC31D7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3A4E91D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733D814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995660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1377B6F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2B20F5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3402997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62C6AB5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AA745F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7E35465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5CD8577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29F49D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3DFA08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51D5D1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289083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7E0DA73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6CD48C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310D828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5.30.5.2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6E542F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2EB8F55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08A9497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61738CC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28EBA8F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73BF132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044EBB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5B6F788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5E6EA77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561B0EF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671AF7C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10A1189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0F3822C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79B1DA8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14CDAF6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31CF593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A9F49E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4BE4285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0AEBAB2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0E12D1F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030CAFF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18C67C8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11A427E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619C9A9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4FE4925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0ECEDF8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161582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E7F35B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713CA91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3F308C4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4482A2C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62AAEF4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52AB3C5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E3751A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7B44C21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17D6FCA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016900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2DA7FFF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21138A6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5B0C1C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906792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3863D90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6989393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506570E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5EA98ABC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293C445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081567C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383A6E3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34A4288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18B37B0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3883163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17F89DB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37C8405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185A0E6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51E8088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4D9BB48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696878B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67EB61F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4C19182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9C002C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5636929C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06A3451D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09F263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348A5DD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3B3F6BC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0B16AD9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000EAD8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E242A4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5C76A08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4DF99ED4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7C4F1CE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0214CDB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324D2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66B7DCD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369FF0E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30E9D51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15A0A0E9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4E49BE0B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7E0C9D0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44F24C5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1E66DA0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6AC627A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4EEB78C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3A86093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431B89E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1286020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3A08158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632F30E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4745C6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1F0A65C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6CEFC5F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58A1E1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5.32.5.2.7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5EB173A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58AFC8C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6AB7649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189A17C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6A8FB00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560918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04BB962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B7B184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2C60112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7C7F9E9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46F436B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21E3C9F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3AC71CF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03AFC1B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08A879D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425691C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0E228DD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5EA8BDE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0A89713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55C89328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016900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0AC2596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5CEB644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4D73F98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753866D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0FCD314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DE914A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01C99DD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2EB9E94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2D37E36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541C9CC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68B7190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3488EE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219F91A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01A2B98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5AB493C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5C95754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6CC04CFA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2855F12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0411596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289ED3E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03318F4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3514E0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112AAF38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2D90C10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016900">
        <w:rPr>
          <w:noProof/>
          <w:lang w:val="en-US"/>
        </w:rPr>
        <w:t>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548E5AF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78A0256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32C75DB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2563475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6CB5ADB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10D6847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0A4EFF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2295F68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6E1F43D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079EAF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2038D72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3FA20A6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4676874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4C2FC76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60012E0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2850AA0D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016900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39987BD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29D35C5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lastRenderedPageBreak/>
        <w:t>5.34.2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2C89634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2DB231B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282A500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7A4C59B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5E1A4DB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3223708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14A0636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68122C0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1C2FD892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72940C3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34A5762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4AB22D1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3079191C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0C518C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14540FF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77F62F4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3A7FC25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524FECB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5F38B8D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1E16F45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71A8228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A41004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016900">
        <w:rPr>
          <w:noProof/>
          <w:lang w:val="en-US"/>
        </w:rPr>
        <w:t>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0AB4E4B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8B7CF9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1EA2F4A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6C8F56C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200A9B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7E7ADB5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4A3CA17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130B59E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3585B11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64E6961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D18E4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3EF16538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4DC4EC7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16B1346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273427B7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16E4583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511933C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4EE47EE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2EE48E47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1132FC0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6BFB8842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2BA7458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4B227E0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54A427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0CE49A3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38FDC2D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A27AFA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5F8A90C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61E2017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65FB2F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060603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5C577B8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232A3B8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2639F226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180B625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07C76DFC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08D304A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22659B8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2F0BB03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6E739C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6456ED8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75E278D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0C43413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B2A15A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88C86DF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21EFA7E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297C99AD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2C205CE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70983E8A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1BA4185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0145895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63B34F28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70F0AF5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C835A9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36367545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623DB6ED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49F7A4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25233AB5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538FF2B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545F42D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65938B8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685C324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4009F49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16EB8BCA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655E76C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400C66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5CC84A23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0AD11023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164C60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620D3CE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30E54AC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677248E5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2663778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50ED0C98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310916E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44C0AD81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2ECD04EE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A42FADA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469E2F3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3D876A9D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0F11E400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016900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3C649B1C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A9F431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4ADE5D04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4FA3462F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45C849D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FC5DC5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54A25BD4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73A9C1A2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2765A16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216AF01C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1E8A2E2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</w:t>
      </w:r>
      <w:r w:rsidRPr="0001690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61948B0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03065C7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2615CA2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2CF8DEE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628B7517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1B17F043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00690C51" w14:textId="77777777" w:rsidR="00330658" w:rsidRDefault="00330658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590A27F6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5ABEC7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F9BB998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lastRenderedPageBreak/>
        <w:t>5.37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742BDBC0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519A454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2661217E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774EB10B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20EADDC5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6D4AA242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633FBA0E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1ED1A380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6B7A1501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84A759" w14:textId="77777777" w:rsidR="00330658" w:rsidRDefault="00330658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0D14CF09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016900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72574D9B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1A491C23" w14:textId="77777777" w:rsidR="00330658" w:rsidRDefault="00330658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16900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01C922B1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1C4487B7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0C173FCB" w14:textId="77777777" w:rsidR="00330658" w:rsidRDefault="00330658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16900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72F6FDB9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08709E24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636F8F56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49DAC24A" w14:textId="77777777" w:rsidR="00330658" w:rsidRDefault="00330658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685C67DF" w14:textId="1FA9EDFB" w:rsidR="00330658" w:rsidRDefault="00330658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01690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3C09D1CB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5FC23548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3882F182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1277E6B7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1CDAAFD5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C983E72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47A05A81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6DBCDE74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01AEEEF2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2F11757C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BD4D909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3F970796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200ACCC0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595DB19F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7A7412B9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51FF4DF9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016900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4A5F3295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412451E6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2966C13E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66103572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6DF5306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1080C348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36D05A2D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722052F3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5D1B35FA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77F2A1D7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3237B622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1E53081A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26A8770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7BDAC427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12A3FEBD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387041CC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4598FE3C" w14:textId="77777777" w:rsidR="00330658" w:rsidRDefault="00330658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195E1672" w14:textId="1B0FA345" w:rsidR="00330658" w:rsidRDefault="00330658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498FD44D" w:rsidR="00AA5070" w:rsidRPr="00E250BD" w:rsidRDefault="00195817" w:rsidP="00E250BD">
      <w:pPr>
        <w:rPr>
          <w:lang w:val="fr-FR"/>
        </w:rPr>
      </w:pPr>
      <w:r>
        <w:fldChar w:fldCharType="end"/>
      </w:r>
      <w:bookmarkEnd w:id="13"/>
      <w:r w:rsidR="00330658">
        <w:fldChar w:fldCharType="begin"/>
      </w:r>
      <w:r w:rsidR="00330658">
        <w:instrText xml:space="preserve"> RD  29522-i60_1_Main-Body_s00_s07.docx \f </w:instrText>
      </w:r>
      <w:r w:rsidR="00330658">
        <w:fldChar w:fldCharType="end"/>
      </w:r>
      <w:r w:rsidR="00330658">
        <w:fldChar w:fldCharType="begin"/>
      </w:r>
      <w:r w:rsidR="00330658">
        <w:instrText xml:space="preserve"> RD  29522-i60_2_Annexes_sA_sHistory.docx \f </w:instrText>
      </w:r>
      <w:r w:rsidR="00330658">
        <w:fldChar w:fldCharType="end"/>
      </w:r>
    </w:p>
    <w:sectPr w:rsidR="00AA5070" w:rsidRPr="00E250B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2162" w14:textId="77777777" w:rsidR="00591D93" w:rsidRDefault="00591D93">
      <w:r>
        <w:separator/>
      </w:r>
    </w:p>
  </w:endnote>
  <w:endnote w:type="continuationSeparator" w:id="0">
    <w:p w14:paraId="5D023BEA" w14:textId="77777777" w:rsidR="00591D93" w:rsidRDefault="0059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828BC" w14:textId="77777777" w:rsidR="00330658" w:rsidRDefault="003306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C872E" w14:textId="77777777" w:rsidR="00330658" w:rsidRDefault="003306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C3176" w14:textId="77777777" w:rsidR="00330658" w:rsidRDefault="003306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BC28" w14:textId="77777777" w:rsidR="00591D93" w:rsidRDefault="00591D93">
      <w:r>
        <w:separator/>
      </w:r>
    </w:p>
  </w:footnote>
  <w:footnote w:type="continuationSeparator" w:id="0">
    <w:p w14:paraId="2ECD52ED" w14:textId="77777777" w:rsidR="00591D93" w:rsidRDefault="00591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889C" w14:textId="77777777" w:rsidR="00330658" w:rsidRDefault="003306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492E" w14:textId="77777777" w:rsidR="00330658" w:rsidRDefault="003306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A0CF" w14:textId="77777777" w:rsidR="00330658" w:rsidRDefault="003306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4753" w14:textId="77777777" w:rsidR="00330658" w:rsidRPr="003F6DCB" w:rsidRDefault="00330658" w:rsidP="0033065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90F5898" w14:textId="075C67C5" w:rsidR="00330658" w:rsidRDefault="00330658" w:rsidP="0033065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A130E38" w14:textId="1553989A" w:rsidR="00330658" w:rsidRDefault="00330658" w:rsidP="003306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V18.6.0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903464">
    <w:abstractNumId w:val="4"/>
  </w:num>
  <w:num w:numId="2" w16cid:durableId="1923054752">
    <w:abstractNumId w:val="3"/>
  </w:num>
  <w:num w:numId="3" w16cid:durableId="1390807724">
    <w:abstractNumId w:val="2"/>
  </w:num>
  <w:num w:numId="4" w16cid:durableId="442963511">
    <w:abstractNumId w:val="1"/>
  </w:num>
  <w:num w:numId="5" w16cid:durableId="200894378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바탕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바탕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바탕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바탕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바탕"/>
      <w:sz w:val="16"/>
    </w:rPr>
  </w:style>
  <w:style w:type="character" w:customStyle="1" w:styleId="FootnoteTextChar">
    <w:name w:val="Footnote Text Char"/>
    <w:link w:val="FootnoteText"/>
    <w:rPr>
      <w:rFonts w:eastAsia="바탕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바탕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바탕" w:hAnsi="Arial"/>
      <w:sz w:val="24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link w:val="BodyText"/>
    <w:rsid w:val="007E5B75"/>
    <w:rPr>
      <w:rFonts w:eastAsia="바탕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eastAsia="en-US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D374-911C-4F3E-9D9C-DDA60882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31</Pages>
  <Words>9076</Words>
  <Characters>51736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4</cp:revision>
  <cp:lastPrinted>2014-03-14T12:41:00Z</cp:lastPrinted>
  <dcterms:created xsi:type="dcterms:W3CDTF">2024-06-24T09:58:00Z</dcterms:created>
  <dcterms:modified xsi:type="dcterms:W3CDTF">2024-06-24T11:08:00Z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