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F241137"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Pr>
                <w:lang w:eastAsia="zh-CN"/>
              </w:rPr>
              <w:t>1</w:t>
            </w:r>
            <w:r w:rsidR="00066721">
              <w:rPr>
                <w:lang w:eastAsia="zh-CN"/>
              </w:rPr>
              <w:t>2</w:t>
            </w:r>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Pr>
                <w:sz w:val="32"/>
                <w:lang w:eastAsia="zh-CN"/>
              </w:rPr>
              <w:t>3</w:t>
            </w:r>
            <w:r w:rsidRPr="00CB6975">
              <w:rPr>
                <w:sz w:val="32"/>
              </w:rPr>
              <w:t>-</w:t>
            </w:r>
            <w:r>
              <w:rPr>
                <w:sz w:val="32"/>
                <w:lang w:eastAsia="zh-CN"/>
              </w:rPr>
              <w:t>0</w:t>
            </w:r>
            <w:r w:rsidR="00066721">
              <w:rPr>
                <w:sz w:val="32"/>
                <w:lang w:eastAsia="zh-CN"/>
              </w:rPr>
              <w:t>9</w:t>
            </w:r>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1" w:name="spectype2"/>
            <w:r w:rsidRPr="00F71B73">
              <w:t>Specification</w:t>
            </w:r>
            <w:bookmarkEnd w:id="1"/>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2" w:name="_MON_1710316271"/>
      <w:bookmarkEnd w:id="2"/>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pt" o:ole="">
                  <v:imagedata r:id="rId9" o:title=""/>
                </v:shape>
                <o:OLEObject Type="Embed" ProgID="Word.Picture.8" ShapeID="_x0000_i1025" DrawAspect="Content" ObjectID="_1756553919"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9pt;height:75.2pt" o:ole="">
                  <v:imagedata r:id="rId11" o:title=""/>
                </v:shape>
                <o:OLEObject Type="Embed" ProgID="Word.Picture.8" ShapeID="_x0000_i1026" DrawAspect="Content" ObjectID="_1756553920"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3" w:name="_Hlk99699974"/>
            <w:bookmarkEnd w:id="3"/>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45FD25AD" w:rsidR="00E16509" w:rsidRPr="00133525" w:rsidRDefault="00E16509" w:rsidP="00133525">
            <w:pPr>
              <w:pStyle w:val="FP"/>
              <w:jc w:val="center"/>
              <w:rPr>
                <w:noProof/>
                <w:sz w:val="18"/>
              </w:rPr>
            </w:pPr>
            <w:r w:rsidRPr="00F71B73">
              <w:rPr>
                <w:noProof/>
                <w:sz w:val="18"/>
              </w:rPr>
              <w:t xml:space="preserve">© </w:t>
            </w:r>
            <w:bookmarkStart w:id="8" w:name="copyrightDate"/>
            <w:r w:rsidRPr="00F71B73">
              <w:rPr>
                <w:noProof/>
                <w:sz w:val="18"/>
              </w:rPr>
              <w:t>2</w:t>
            </w:r>
            <w:r w:rsidR="008E2D68" w:rsidRPr="00F71B73">
              <w:rPr>
                <w:noProof/>
                <w:sz w:val="18"/>
              </w:rPr>
              <w:t>02</w:t>
            </w:r>
            <w:bookmarkEnd w:id="8"/>
            <w:r w:rsidR="00F71B73" w:rsidRPr="00F71B73">
              <w:rPr>
                <w:noProof/>
                <w:sz w:val="18"/>
              </w:rPr>
              <w:t>3</w:t>
            </w:r>
            <w:r w:rsidRPr="00F71B73">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04568803" w14:textId="2222F90B" w:rsidR="001F4DA9"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F4DA9">
        <w:rPr>
          <w:noProof/>
        </w:rPr>
        <w:t>Foreword</w:t>
      </w:r>
      <w:r w:rsidR="001F4DA9">
        <w:rPr>
          <w:noProof/>
        </w:rPr>
        <w:tab/>
      </w:r>
      <w:r w:rsidR="001F4DA9">
        <w:rPr>
          <w:noProof/>
        </w:rPr>
        <w:fldChar w:fldCharType="begin" w:fldLock="1"/>
      </w:r>
      <w:r w:rsidR="001F4DA9">
        <w:rPr>
          <w:noProof/>
        </w:rPr>
        <w:instrText xml:space="preserve"> PAGEREF _Toc145941055 \h </w:instrText>
      </w:r>
      <w:r w:rsidR="001F4DA9">
        <w:rPr>
          <w:noProof/>
        </w:rPr>
      </w:r>
      <w:r w:rsidR="001F4DA9">
        <w:rPr>
          <w:noProof/>
        </w:rPr>
        <w:fldChar w:fldCharType="separate"/>
      </w:r>
      <w:r w:rsidR="001F4DA9">
        <w:rPr>
          <w:noProof/>
        </w:rPr>
        <w:t>6</w:t>
      </w:r>
      <w:r w:rsidR="001F4DA9">
        <w:rPr>
          <w:noProof/>
        </w:rPr>
        <w:fldChar w:fldCharType="end"/>
      </w:r>
    </w:p>
    <w:p w14:paraId="06AC8AAC" w14:textId="46E9C49C" w:rsidR="001F4DA9" w:rsidRDefault="001F4DA9">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_Toc145941056 \h </w:instrText>
      </w:r>
      <w:r>
        <w:rPr>
          <w:noProof/>
        </w:rPr>
      </w:r>
      <w:r>
        <w:rPr>
          <w:noProof/>
        </w:rPr>
        <w:fldChar w:fldCharType="separate"/>
      </w:r>
      <w:r>
        <w:rPr>
          <w:noProof/>
        </w:rPr>
        <w:t>7</w:t>
      </w:r>
      <w:r>
        <w:rPr>
          <w:noProof/>
        </w:rPr>
        <w:fldChar w:fldCharType="end"/>
      </w:r>
    </w:p>
    <w:p w14:paraId="2450A913" w14:textId="0367DA2C" w:rsidR="001F4DA9" w:rsidRDefault="001F4DA9">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_Toc145941057 \h </w:instrText>
      </w:r>
      <w:r>
        <w:rPr>
          <w:noProof/>
        </w:rPr>
      </w:r>
      <w:r>
        <w:rPr>
          <w:noProof/>
        </w:rPr>
        <w:fldChar w:fldCharType="separate"/>
      </w:r>
      <w:r>
        <w:rPr>
          <w:noProof/>
        </w:rPr>
        <w:t>7</w:t>
      </w:r>
      <w:r>
        <w:rPr>
          <w:noProof/>
        </w:rPr>
        <w:fldChar w:fldCharType="end"/>
      </w:r>
    </w:p>
    <w:p w14:paraId="45730768" w14:textId="48F426AB" w:rsidR="001F4DA9" w:rsidRDefault="001F4DA9">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_Toc145941058 \h </w:instrText>
      </w:r>
      <w:r>
        <w:rPr>
          <w:noProof/>
        </w:rPr>
      </w:r>
      <w:r>
        <w:rPr>
          <w:noProof/>
        </w:rPr>
        <w:fldChar w:fldCharType="separate"/>
      </w:r>
      <w:r>
        <w:rPr>
          <w:noProof/>
        </w:rPr>
        <w:t>8</w:t>
      </w:r>
      <w:r>
        <w:rPr>
          <w:noProof/>
        </w:rPr>
        <w:fldChar w:fldCharType="end"/>
      </w:r>
    </w:p>
    <w:p w14:paraId="68F001E3" w14:textId="5407A8AE" w:rsidR="001F4DA9" w:rsidRDefault="001F4DA9">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_Toc145941059 \h </w:instrText>
      </w:r>
      <w:r>
        <w:rPr>
          <w:noProof/>
        </w:rPr>
      </w:r>
      <w:r>
        <w:rPr>
          <w:noProof/>
        </w:rPr>
        <w:fldChar w:fldCharType="separate"/>
      </w:r>
      <w:r>
        <w:rPr>
          <w:noProof/>
        </w:rPr>
        <w:t>8</w:t>
      </w:r>
      <w:r>
        <w:rPr>
          <w:noProof/>
        </w:rPr>
        <w:fldChar w:fldCharType="end"/>
      </w:r>
    </w:p>
    <w:p w14:paraId="5A854AE3" w14:textId="40A26452" w:rsidR="001F4DA9" w:rsidRDefault="001F4DA9">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_Toc145941060 \h </w:instrText>
      </w:r>
      <w:r>
        <w:rPr>
          <w:noProof/>
        </w:rPr>
      </w:r>
      <w:r>
        <w:rPr>
          <w:noProof/>
        </w:rPr>
        <w:fldChar w:fldCharType="separate"/>
      </w:r>
      <w:r>
        <w:rPr>
          <w:noProof/>
        </w:rPr>
        <w:t>8</w:t>
      </w:r>
      <w:r>
        <w:rPr>
          <w:noProof/>
        </w:rPr>
        <w:fldChar w:fldCharType="end"/>
      </w:r>
    </w:p>
    <w:p w14:paraId="4696D61C" w14:textId="657DA668" w:rsidR="001F4DA9" w:rsidRDefault="001F4DA9">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_Toc145941061 \h </w:instrText>
      </w:r>
      <w:r>
        <w:rPr>
          <w:noProof/>
        </w:rPr>
      </w:r>
      <w:r>
        <w:rPr>
          <w:noProof/>
        </w:rPr>
        <w:fldChar w:fldCharType="separate"/>
      </w:r>
      <w:r>
        <w:rPr>
          <w:noProof/>
        </w:rPr>
        <w:t>8</w:t>
      </w:r>
      <w:r>
        <w:rPr>
          <w:noProof/>
        </w:rPr>
        <w:fldChar w:fldCharType="end"/>
      </w:r>
    </w:p>
    <w:p w14:paraId="23A0BC60" w14:textId="68CE7232" w:rsidR="001F4DA9" w:rsidRDefault="001F4DA9">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_Toc145941062 \h </w:instrText>
      </w:r>
      <w:r>
        <w:rPr>
          <w:noProof/>
        </w:rPr>
      </w:r>
      <w:r>
        <w:rPr>
          <w:noProof/>
        </w:rPr>
        <w:fldChar w:fldCharType="separate"/>
      </w:r>
      <w:r>
        <w:rPr>
          <w:noProof/>
        </w:rPr>
        <w:t>9</w:t>
      </w:r>
      <w:r>
        <w:rPr>
          <w:noProof/>
        </w:rPr>
        <w:fldChar w:fldCharType="end"/>
      </w:r>
    </w:p>
    <w:p w14:paraId="68677E4C" w14:textId="5121B3DB" w:rsidR="001F4DA9" w:rsidRDefault="001F4DA9">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_Toc145941063 \h </w:instrText>
      </w:r>
      <w:r>
        <w:rPr>
          <w:noProof/>
        </w:rPr>
      </w:r>
      <w:r>
        <w:rPr>
          <w:noProof/>
        </w:rPr>
        <w:fldChar w:fldCharType="separate"/>
      </w:r>
      <w:r>
        <w:rPr>
          <w:noProof/>
        </w:rPr>
        <w:t>9</w:t>
      </w:r>
      <w:r>
        <w:rPr>
          <w:noProof/>
        </w:rPr>
        <w:fldChar w:fldCharType="end"/>
      </w:r>
    </w:p>
    <w:p w14:paraId="65651820" w14:textId="7C1FB3DC" w:rsidR="001F4DA9" w:rsidRDefault="001F4DA9">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_Toc145941064 \h </w:instrText>
      </w:r>
      <w:r>
        <w:rPr>
          <w:noProof/>
        </w:rPr>
      </w:r>
      <w:r>
        <w:rPr>
          <w:noProof/>
        </w:rPr>
        <w:fldChar w:fldCharType="separate"/>
      </w:r>
      <w:r>
        <w:rPr>
          <w:noProof/>
        </w:rPr>
        <w:t>10</w:t>
      </w:r>
      <w:r>
        <w:rPr>
          <w:noProof/>
        </w:rPr>
        <w:fldChar w:fldCharType="end"/>
      </w:r>
    </w:p>
    <w:p w14:paraId="725B80C1" w14:textId="0ACDCA47" w:rsidR="001F4DA9" w:rsidRDefault="001F4DA9">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_Toc145941065 \h </w:instrText>
      </w:r>
      <w:r>
        <w:rPr>
          <w:noProof/>
        </w:rPr>
      </w:r>
      <w:r>
        <w:rPr>
          <w:noProof/>
        </w:rPr>
        <w:fldChar w:fldCharType="separate"/>
      </w:r>
      <w:r>
        <w:rPr>
          <w:noProof/>
        </w:rPr>
        <w:t>10</w:t>
      </w:r>
      <w:r>
        <w:rPr>
          <w:noProof/>
        </w:rPr>
        <w:fldChar w:fldCharType="end"/>
      </w:r>
    </w:p>
    <w:p w14:paraId="3B6752FE" w14:textId="22B1030C" w:rsidR="001F4DA9" w:rsidRDefault="001F4DA9">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_Toc145941066 \h </w:instrText>
      </w:r>
      <w:r>
        <w:rPr>
          <w:noProof/>
        </w:rPr>
      </w:r>
      <w:r>
        <w:rPr>
          <w:noProof/>
        </w:rPr>
        <w:fldChar w:fldCharType="separate"/>
      </w:r>
      <w:r>
        <w:rPr>
          <w:noProof/>
        </w:rPr>
        <w:t>10</w:t>
      </w:r>
      <w:r>
        <w:rPr>
          <w:noProof/>
        </w:rPr>
        <w:fldChar w:fldCharType="end"/>
      </w:r>
    </w:p>
    <w:p w14:paraId="05E79CE3" w14:textId="6D0BB1EE" w:rsidR="001F4DA9" w:rsidRDefault="001F4DA9">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_Toc145941067 \h </w:instrText>
      </w:r>
      <w:r>
        <w:rPr>
          <w:noProof/>
        </w:rPr>
      </w:r>
      <w:r>
        <w:rPr>
          <w:noProof/>
        </w:rPr>
        <w:fldChar w:fldCharType="separate"/>
      </w:r>
      <w:r>
        <w:rPr>
          <w:noProof/>
        </w:rPr>
        <w:t>10</w:t>
      </w:r>
      <w:r>
        <w:rPr>
          <w:noProof/>
        </w:rPr>
        <w:fldChar w:fldCharType="end"/>
      </w:r>
    </w:p>
    <w:p w14:paraId="217A764D" w14:textId="54A2AAB7" w:rsidR="001F4DA9" w:rsidRDefault="001F4DA9">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_Toc145941068 \h </w:instrText>
      </w:r>
      <w:r>
        <w:rPr>
          <w:noProof/>
        </w:rPr>
      </w:r>
      <w:r>
        <w:rPr>
          <w:noProof/>
        </w:rPr>
        <w:fldChar w:fldCharType="separate"/>
      </w:r>
      <w:r>
        <w:rPr>
          <w:noProof/>
        </w:rPr>
        <w:t>11</w:t>
      </w:r>
      <w:r>
        <w:rPr>
          <w:noProof/>
        </w:rPr>
        <w:fldChar w:fldCharType="end"/>
      </w:r>
    </w:p>
    <w:p w14:paraId="72192689" w14:textId="4B5E7FE2" w:rsidR="001F4DA9" w:rsidRDefault="001F4DA9">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_Toc145941069 \h </w:instrText>
      </w:r>
      <w:r>
        <w:rPr>
          <w:noProof/>
        </w:rPr>
      </w:r>
      <w:r>
        <w:rPr>
          <w:noProof/>
        </w:rPr>
        <w:fldChar w:fldCharType="separate"/>
      </w:r>
      <w:r>
        <w:rPr>
          <w:noProof/>
        </w:rPr>
        <w:t>11</w:t>
      </w:r>
      <w:r>
        <w:rPr>
          <w:noProof/>
        </w:rPr>
        <w:fldChar w:fldCharType="end"/>
      </w:r>
    </w:p>
    <w:p w14:paraId="49E8494F" w14:textId="3F76569D" w:rsidR="001F4DA9" w:rsidRDefault="001F4DA9">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_Toc145941070 \h </w:instrText>
      </w:r>
      <w:r>
        <w:rPr>
          <w:noProof/>
        </w:rPr>
      </w:r>
      <w:r>
        <w:rPr>
          <w:noProof/>
        </w:rPr>
        <w:fldChar w:fldCharType="separate"/>
      </w:r>
      <w:r>
        <w:rPr>
          <w:noProof/>
        </w:rPr>
        <w:t>11</w:t>
      </w:r>
      <w:r>
        <w:rPr>
          <w:noProof/>
        </w:rPr>
        <w:fldChar w:fldCharType="end"/>
      </w:r>
    </w:p>
    <w:p w14:paraId="6F513922" w14:textId="444A5948" w:rsidR="001F4DA9" w:rsidRDefault="001F4DA9">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_Toc145941071 \h </w:instrText>
      </w:r>
      <w:r>
        <w:rPr>
          <w:noProof/>
        </w:rPr>
      </w:r>
      <w:r>
        <w:rPr>
          <w:noProof/>
        </w:rPr>
        <w:fldChar w:fldCharType="separate"/>
      </w:r>
      <w:r>
        <w:rPr>
          <w:noProof/>
        </w:rPr>
        <w:t>11</w:t>
      </w:r>
      <w:r>
        <w:rPr>
          <w:noProof/>
        </w:rPr>
        <w:fldChar w:fldCharType="end"/>
      </w:r>
    </w:p>
    <w:p w14:paraId="1A09BA9A" w14:textId="17D59BC8" w:rsidR="001F4DA9" w:rsidRDefault="001F4DA9">
      <w:pPr>
        <w:pStyle w:val="TOC5"/>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_Toc145941072 \h </w:instrText>
      </w:r>
      <w:r>
        <w:rPr>
          <w:noProof/>
        </w:rPr>
      </w:r>
      <w:r>
        <w:rPr>
          <w:noProof/>
        </w:rPr>
        <w:fldChar w:fldCharType="separate"/>
      </w:r>
      <w:r>
        <w:rPr>
          <w:noProof/>
        </w:rPr>
        <w:t>11</w:t>
      </w:r>
      <w:r>
        <w:rPr>
          <w:noProof/>
        </w:rPr>
        <w:fldChar w:fldCharType="end"/>
      </w:r>
    </w:p>
    <w:p w14:paraId="02485322" w14:textId="36D1E178" w:rsidR="001F4DA9" w:rsidRDefault="001F4DA9">
      <w:pPr>
        <w:pStyle w:val="TOC5"/>
        <w:rPr>
          <w:rFonts w:asciiTheme="minorHAnsi" w:hAnsiTheme="minorHAnsi" w:cstheme="minorBidi"/>
          <w:noProof/>
          <w:kern w:val="2"/>
          <w:sz w:val="22"/>
          <w:szCs w:val="22"/>
          <w:lang w:eastAsia="en-GB"/>
          <w14:ligatures w14:val="standardContextual"/>
        </w:rPr>
      </w:pPr>
      <w:r>
        <w:rPr>
          <w:noProof/>
        </w:rPr>
        <w:t>5.2.2.2.</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_Toc145941073 \h </w:instrText>
      </w:r>
      <w:r>
        <w:rPr>
          <w:noProof/>
        </w:rPr>
      </w:r>
      <w:r>
        <w:rPr>
          <w:noProof/>
        </w:rPr>
        <w:fldChar w:fldCharType="separate"/>
      </w:r>
      <w:r>
        <w:rPr>
          <w:noProof/>
        </w:rPr>
        <w:t>12</w:t>
      </w:r>
      <w:r>
        <w:rPr>
          <w:noProof/>
        </w:rPr>
        <w:fldChar w:fldCharType="end"/>
      </w:r>
    </w:p>
    <w:p w14:paraId="2BA9E0C5" w14:textId="67EEDBF2" w:rsidR="001F4DA9" w:rsidRDefault="001F4DA9">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_Toc145941074 \h </w:instrText>
      </w:r>
      <w:r>
        <w:rPr>
          <w:noProof/>
        </w:rPr>
      </w:r>
      <w:r>
        <w:rPr>
          <w:noProof/>
        </w:rPr>
        <w:fldChar w:fldCharType="separate"/>
      </w:r>
      <w:r>
        <w:rPr>
          <w:noProof/>
        </w:rPr>
        <w:t>13</w:t>
      </w:r>
      <w:r>
        <w:rPr>
          <w:noProof/>
        </w:rPr>
        <w:fldChar w:fldCharType="end"/>
      </w:r>
    </w:p>
    <w:p w14:paraId="2F20BFDC" w14:textId="6A6C46F9" w:rsidR="001F4DA9" w:rsidRDefault="001F4DA9">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_Toc145941075 \h </w:instrText>
      </w:r>
      <w:r>
        <w:rPr>
          <w:noProof/>
        </w:rPr>
      </w:r>
      <w:r>
        <w:rPr>
          <w:noProof/>
        </w:rPr>
        <w:fldChar w:fldCharType="separate"/>
      </w:r>
      <w:r>
        <w:rPr>
          <w:noProof/>
        </w:rPr>
        <w:t>13</w:t>
      </w:r>
      <w:r>
        <w:rPr>
          <w:noProof/>
        </w:rPr>
        <w:fldChar w:fldCharType="end"/>
      </w:r>
    </w:p>
    <w:p w14:paraId="166D20AF" w14:textId="29DA1F55" w:rsidR="001F4DA9" w:rsidRDefault="001F4DA9">
      <w:pPr>
        <w:pStyle w:val="TOC5"/>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_Toc145941076 \h </w:instrText>
      </w:r>
      <w:r>
        <w:rPr>
          <w:noProof/>
        </w:rPr>
      </w:r>
      <w:r>
        <w:rPr>
          <w:noProof/>
        </w:rPr>
        <w:fldChar w:fldCharType="separate"/>
      </w:r>
      <w:r>
        <w:rPr>
          <w:noProof/>
        </w:rPr>
        <w:t>14</w:t>
      </w:r>
      <w:r>
        <w:rPr>
          <w:noProof/>
        </w:rPr>
        <w:fldChar w:fldCharType="end"/>
      </w:r>
    </w:p>
    <w:p w14:paraId="738B912B" w14:textId="7AB1BF1D" w:rsidR="001F4DA9" w:rsidRDefault="001F4DA9">
      <w:pPr>
        <w:pStyle w:val="TOC5"/>
        <w:rPr>
          <w:rFonts w:asciiTheme="minorHAnsi" w:hAnsiTheme="minorHAnsi" w:cstheme="minorBidi"/>
          <w:noProof/>
          <w:kern w:val="2"/>
          <w:sz w:val="22"/>
          <w:szCs w:val="22"/>
          <w:lang w:eastAsia="en-GB"/>
          <w14:ligatures w14:val="standardContextual"/>
        </w:rPr>
      </w:pPr>
      <w:r>
        <w:rPr>
          <w:noProof/>
        </w:rPr>
        <w:t>5.2.2.3.3</w:t>
      </w:r>
      <w:r>
        <w:rPr>
          <w:rFonts w:asciiTheme="minorHAnsi" w:hAnsiTheme="minorHAnsi" w:cstheme="minorBidi"/>
          <w:noProof/>
          <w:kern w:val="2"/>
          <w:sz w:val="22"/>
          <w:szCs w:val="22"/>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_Toc145941077 \h </w:instrText>
      </w:r>
      <w:r>
        <w:rPr>
          <w:noProof/>
        </w:rPr>
      </w:r>
      <w:r>
        <w:rPr>
          <w:noProof/>
        </w:rPr>
        <w:fldChar w:fldCharType="separate"/>
      </w:r>
      <w:r>
        <w:rPr>
          <w:noProof/>
        </w:rPr>
        <w:t>14</w:t>
      </w:r>
      <w:r>
        <w:rPr>
          <w:noProof/>
        </w:rPr>
        <w:fldChar w:fldCharType="end"/>
      </w:r>
    </w:p>
    <w:p w14:paraId="4C4D1648" w14:textId="1668BBDE" w:rsidR="001F4DA9" w:rsidRDefault="001F4DA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_Toc145941078 \h </w:instrText>
      </w:r>
      <w:r>
        <w:rPr>
          <w:noProof/>
        </w:rPr>
      </w:r>
      <w:r>
        <w:rPr>
          <w:noProof/>
        </w:rPr>
        <w:fldChar w:fldCharType="separate"/>
      </w:r>
      <w:r>
        <w:rPr>
          <w:noProof/>
        </w:rPr>
        <w:t>15</w:t>
      </w:r>
      <w:r>
        <w:rPr>
          <w:noProof/>
        </w:rPr>
        <w:fldChar w:fldCharType="end"/>
      </w:r>
    </w:p>
    <w:p w14:paraId="445CA524" w14:textId="3D7E124B" w:rsidR="001F4DA9" w:rsidRDefault="001F4DA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_Toc145941079 \h </w:instrText>
      </w:r>
      <w:r>
        <w:rPr>
          <w:noProof/>
        </w:rPr>
      </w:r>
      <w:r>
        <w:rPr>
          <w:noProof/>
        </w:rPr>
        <w:fldChar w:fldCharType="separate"/>
      </w:r>
      <w:r>
        <w:rPr>
          <w:noProof/>
        </w:rPr>
        <w:t>15</w:t>
      </w:r>
      <w:r>
        <w:rPr>
          <w:noProof/>
        </w:rPr>
        <w:fldChar w:fldCharType="end"/>
      </w:r>
    </w:p>
    <w:p w14:paraId="31383FE1" w14:textId="1B74F283" w:rsidR="001F4DA9" w:rsidRDefault="001F4DA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rPr>
        <w:t>Deleting Data</w:t>
      </w:r>
      <w:r>
        <w:rPr>
          <w:noProof/>
        </w:rPr>
        <w:tab/>
      </w:r>
      <w:r>
        <w:rPr>
          <w:noProof/>
        </w:rPr>
        <w:fldChar w:fldCharType="begin" w:fldLock="1"/>
      </w:r>
      <w:r>
        <w:rPr>
          <w:noProof/>
        </w:rPr>
        <w:instrText xml:space="preserve"> PAGEREF _Toc145941080 \h </w:instrText>
      </w:r>
      <w:r>
        <w:rPr>
          <w:noProof/>
        </w:rPr>
      </w:r>
      <w:r>
        <w:rPr>
          <w:noProof/>
        </w:rPr>
        <w:fldChar w:fldCharType="separate"/>
      </w:r>
      <w:r>
        <w:rPr>
          <w:noProof/>
        </w:rPr>
        <w:t>15</w:t>
      </w:r>
      <w:r>
        <w:rPr>
          <w:noProof/>
        </w:rPr>
        <w:fldChar w:fldCharType="end"/>
      </w:r>
    </w:p>
    <w:p w14:paraId="55F7607F" w14:textId="0C0FE422" w:rsidR="001F4DA9" w:rsidRDefault="001F4DA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_Toc145941081 \h </w:instrText>
      </w:r>
      <w:r>
        <w:rPr>
          <w:noProof/>
        </w:rPr>
      </w:r>
      <w:r>
        <w:rPr>
          <w:noProof/>
        </w:rPr>
        <w:fldChar w:fldCharType="separate"/>
      </w:r>
      <w:r>
        <w:rPr>
          <w:noProof/>
        </w:rPr>
        <w:t>15</w:t>
      </w:r>
      <w:r>
        <w:rPr>
          <w:noProof/>
        </w:rPr>
        <w:fldChar w:fldCharType="end"/>
      </w:r>
    </w:p>
    <w:p w14:paraId="0E3DC61A" w14:textId="2ED42DB2" w:rsidR="001F4DA9" w:rsidRDefault="001F4DA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_Toc145941082 \h </w:instrText>
      </w:r>
      <w:r>
        <w:rPr>
          <w:noProof/>
        </w:rPr>
      </w:r>
      <w:r>
        <w:rPr>
          <w:noProof/>
        </w:rPr>
        <w:fldChar w:fldCharType="separate"/>
      </w:r>
      <w:r>
        <w:rPr>
          <w:noProof/>
        </w:rPr>
        <w:t>15</w:t>
      </w:r>
      <w:r>
        <w:rPr>
          <w:noProof/>
        </w:rPr>
        <w:fldChar w:fldCharType="end"/>
      </w:r>
    </w:p>
    <w:p w14:paraId="72E57E60" w14:textId="721AB5E7" w:rsidR="001F4DA9" w:rsidRDefault="001F4DA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_Toc145941083 \h </w:instrText>
      </w:r>
      <w:r>
        <w:rPr>
          <w:noProof/>
        </w:rPr>
      </w:r>
      <w:r>
        <w:rPr>
          <w:noProof/>
        </w:rPr>
        <w:fldChar w:fldCharType="separate"/>
      </w:r>
      <w:r>
        <w:rPr>
          <w:noProof/>
        </w:rPr>
        <w:t>15</w:t>
      </w:r>
      <w:r>
        <w:rPr>
          <w:noProof/>
        </w:rPr>
        <w:fldChar w:fldCharType="end"/>
      </w:r>
    </w:p>
    <w:p w14:paraId="692E2C26" w14:textId="532AF8E7" w:rsidR="001F4DA9" w:rsidRDefault="001F4DA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_Toc145941084 \h </w:instrText>
      </w:r>
      <w:r>
        <w:rPr>
          <w:noProof/>
        </w:rPr>
      </w:r>
      <w:r>
        <w:rPr>
          <w:noProof/>
        </w:rPr>
        <w:fldChar w:fldCharType="separate"/>
      </w:r>
      <w:r>
        <w:rPr>
          <w:noProof/>
        </w:rPr>
        <w:t>16</w:t>
      </w:r>
      <w:r>
        <w:rPr>
          <w:noProof/>
        </w:rPr>
        <w:fldChar w:fldCharType="end"/>
      </w:r>
    </w:p>
    <w:p w14:paraId="2B6090A3" w14:textId="104CE9AB" w:rsidR="001F4DA9" w:rsidRDefault="001F4DA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rFonts w:asciiTheme="minorHAnsi" w:hAnsiTheme="minorHAnsi" w:cstheme="minorBidi"/>
          <w:noProof/>
          <w:kern w:val="2"/>
          <w:sz w:val="22"/>
          <w:szCs w:val="22"/>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_Toc145941085 \h </w:instrText>
      </w:r>
      <w:r>
        <w:rPr>
          <w:noProof/>
        </w:rPr>
      </w:r>
      <w:r>
        <w:rPr>
          <w:noProof/>
        </w:rPr>
        <w:fldChar w:fldCharType="separate"/>
      </w:r>
      <w:r>
        <w:rPr>
          <w:noProof/>
        </w:rPr>
        <w:t>16</w:t>
      </w:r>
      <w:r>
        <w:rPr>
          <w:noProof/>
        </w:rPr>
        <w:fldChar w:fldCharType="end"/>
      </w:r>
    </w:p>
    <w:p w14:paraId="32998718" w14:textId="7BF6E661" w:rsidR="001F4DA9" w:rsidRDefault="001F4DA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_Toc145941086 \h </w:instrText>
      </w:r>
      <w:r>
        <w:rPr>
          <w:noProof/>
        </w:rPr>
      </w:r>
      <w:r>
        <w:rPr>
          <w:noProof/>
        </w:rPr>
        <w:fldChar w:fldCharType="separate"/>
      </w:r>
      <w:r>
        <w:rPr>
          <w:noProof/>
        </w:rPr>
        <w:t>16</w:t>
      </w:r>
      <w:r>
        <w:rPr>
          <w:noProof/>
        </w:rPr>
        <w:fldChar w:fldCharType="end"/>
      </w:r>
    </w:p>
    <w:p w14:paraId="46E0814E" w14:textId="6B3831DD" w:rsidR="001F4DA9" w:rsidRDefault="001F4DA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_Toc145941087 \h </w:instrText>
      </w:r>
      <w:r>
        <w:rPr>
          <w:noProof/>
        </w:rPr>
      </w:r>
      <w:r>
        <w:rPr>
          <w:noProof/>
        </w:rPr>
        <w:fldChar w:fldCharType="separate"/>
      </w:r>
      <w:r>
        <w:rPr>
          <w:noProof/>
        </w:rPr>
        <w:t>17</w:t>
      </w:r>
      <w:r>
        <w:rPr>
          <w:noProof/>
        </w:rPr>
        <w:fldChar w:fldCharType="end"/>
      </w:r>
    </w:p>
    <w:p w14:paraId="2DCD6228" w14:textId="2A23C72A" w:rsidR="001F4DA9" w:rsidRDefault="001F4DA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_Toc145941088 \h </w:instrText>
      </w:r>
      <w:r>
        <w:rPr>
          <w:noProof/>
        </w:rPr>
      </w:r>
      <w:r>
        <w:rPr>
          <w:noProof/>
        </w:rPr>
        <w:fldChar w:fldCharType="separate"/>
      </w:r>
      <w:r>
        <w:rPr>
          <w:noProof/>
        </w:rPr>
        <w:t>17</w:t>
      </w:r>
      <w:r>
        <w:rPr>
          <w:noProof/>
        </w:rPr>
        <w:fldChar w:fldCharType="end"/>
      </w:r>
    </w:p>
    <w:p w14:paraId="3B3B63AF" w14:textId="2EA795DE" w:rsidR="001F4DA9" w:rsidRDefault="001F4DA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_Toc145941089 \h </w:instrText>
      </w:r>
      <w:r>
        <w:rPr>
          <w:noProof/>
        </w:rPr>
      </w:r>
      <w:r>
        <w:rPr>
          <w:noProof/>
        </w:rPr>
        <w:fldChar w:fldCharType="separate"/>
      </w:r>
      <w:r>
        <w:rPr>
          <w:noProof/>
        </w:rPr>
        <w:t>18</w:t>
      </w:r>
      <w:r>
        <w:rPr>
          <w:noProof/>
        </w:rPr>
        <w:fldChar w:fldCharType="end"/>
      </w:r>
    </w:p>
    <w:p w14:paraId="706C1187" w14:textId="6942BBEA" w:rsidR="001F4DA9" w:rsidRDefault="001F4DA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_Toc145941090 \h </w:instrText>
      </w:r>
      <w:r>
        <w:rPr>
          <w:noProof/>
        </w:rPr>
      </w:r>
      <w:r>
        <w:rPr>
          <w:noProof/>
        </w:rPr>
        <w:fldChar w:fldCharType="separate"/>
      </w:r>
      <w:r>
        <w:rPr>
          <w:noProof/>
        </w:rPr>
        <w:t>18</w:t>
      </w:r>
      <w:r>
        <w:rPr>
          <w:noProof/>
        </w:rPr>
        <w:fldChar w:fldCharType="end"/>
      </w:r>
    </w:p>
    <w:p w14:paraId="7CE969E4" w14:textId="7F95F830" w:rsidR="001F4DA9" w:rsidRDefault="001F4DA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_Toc145941091 \h </w:instrText>
      </w:r>
      <w:r>
        <w:rPr>
          <w:noProof/>
        </w:rPr>
      </w:r>
      <w:r>
        <w:rPr>
          <w:noProof/>
        </w:rPr>
        <w:fldChar w:fldCharType="separate"/>
      </w:r>
      <w:r>
        <w:rPr>
          <w:noProof/>
        </w:rPr>
        <w:t>18</w:t>
      </w:r>
      <w:r>
        <w:rPr>
          <w:noProof/>
        </w:rPr>
        <w:fldChar w:fldCharType="end"/>
      </w:r>
    </w:p>
    <w:p w14:paraId="219047CA" w14:textId="2AB0EC14" w:rsidR="001F4DA9" w:rsidRDefault="001F4DA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rFonts w:asciiTheme="minorHAnsi" w:hAnsiTheme="minorHAnsi" w:cstheme="minorBidi"/>
          <w:noProof/>
          <w:kern w:val="2"/>
          <w:sz w:val="22"/>
          <w:szCs w:val="22"/>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_Toc145941092 \h </w:instrText>
      </w:r>
      <w:r>
        <w:rPr>
          <w:noProof/>
        </w:rPr>
      </w:r>
      <w:r>
        <w:rPr>
          <w:noProof/>
        </w:rPr>
        <w:fldChar w:fldCharType="separate"/>
      </w:r>
      <w:r>
        <w:rPr>
          <w:noProof/>
        </w:rPr>
        <w:t>19</w:t>
      </w:r>
      <w:r>
        <w:rPr>
          <w:noProof/>
        </w:rPr>
        <w:fldChar w:fldCharType="end"/>
      </w:r>
    </w:p>
    <w:p w14:paraId="371EE2E1" w14:textId="277AE8DB" w:rsidR="001F4DA9" w:rsidRDefault="001F4DA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_Toc145941093 \h </w:instrText>
      </w:r>
      <w:r>
        <w:rPr>
          <w:noProof/>
        </w:rPr>
      </w:r>
      <w:r>
        <w:rPr>
          <w:noProof/>
        </w:rPr>
        <w:fldChar w:fldCharType="separate"/>
      </w:r>
      <w:r>
        <w:rPr>
          <w:noProof/>
        </w:rPr>
        <w:t>19</w:t>
      </w:r>
      <w:r>
        <w:rPr>
          <w:noProof/>
        </w:rPr>
        <w:fldChar w:fldCharType="end"/>
      </w:r>
    </w:p>
    <w:p w14:paraId="36F2AB0E" w14:textId="79CDDAF2" w:rsidR="001F4DA9" w:rsidRDefault="001F4DA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2"/>
          <w:szCs w:val="22"/>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_Toc145941094 \h </w:instrText>
      </w:r>
      <w:r>
        <w:rPr>
          <w:noProof/>
        </w:rPr>
      </w:r>
      <w:r>
        <w:rPr>
          <w:noProof/>
        </w:rPr>
        <w:fldChar w:fldCharType="separate"/>
      </w:r>
      <w:r>
        <w:rPr>
          <w:noProof/>
        </w:rPr>
        <w:t>19</w:t>
      </w:r>
      <w:r>
        <w:rPr>
          <w:noProof/>
        </w:rPr>
        <w:fldChar w:fldCharType="end"/>
      </w:r>
    </w:p>
    <w:p w14:paraId="1698FF58" w14:textId="2D0D1DE3" w:rsidR="001F4DA9" w:rsidRDefault="001F4DA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2"/>
          <w:szCs w:val="22"/>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_Toc145941095 \h </w:instrText>
      </w:r>
      <w:r>
        <w:rPr>
          <w:noProof/>
        </w:rPr>
      </w:r>
      <w:r>
        <w:rPr>
          <w:noProof/>
        </w:rPr>
        <w:fldChar w:fldCharType="separate"/>
      </w:r>
      <w:r>
        <w:rPr>
          <w:noProof/>
        </w:rPr>
        <w:t>19</w:t>
      </w:r>
      <w:r>
        <w:rPr>
          <w:noProof/>
        </w:rPr>
        <w:fldChar w:fldCharType="end"/>
      </w:r>
    </w:p>
    <w:p w14:paraId="0688A2D9" w14:textId="42B4F255" w:rsidR="001F4DA9" w:rsidRDefault="001F4DA9">
      <w:pPr>
        <w:pStyle w:val="TOC4"/>
        <w:rPr>
          <w:rFonts w:asciiTheme="minorHAnsi" w:hAnsiTheme="minorHAnsi" w:cstheme="minorBidi"/>
          <w:noProof/>
          <w:kern w:val="2"/>
          <w:sz w:val="22"/>
          <w:szCs w:val="22"/>
          <w:lang w:eastAsia="en-GB"/>
          <w14:ligatures w14:val="standardContextual"/>
        </w:rPr>
      </w:pPr>
      <w:r>
        <w:rPr>
          <w:noProof/>
        </w:rPr>
        <w:t>5.2.2.9</w:t>
      </w:r>
      <w:r>
        <w:rPr>
          <w:rFonts w:asciiTheme="minorHAnsi" w:hAnsiTheme="minorHAnsi" w:cstheme="minorBidi"/>
          <w:noProof/>
          <w:kern w:val="2"/>
          <w:sz w:val="22"/>
          <w:szCs w:val="22"/>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_Toc145941096 \h </w:instrText>
      </w:r>
      <w:r>
        <w:rPr>
          <w:noProof/>
        </w:rPr>
      </w:r>
      <w:r>
        <w:rPr>
          <w:noProof/>
        </w:rPr>
        <w:fldChar w:fldCharType="separate"/>
      </w:r>
      <w:r>
        <w:rPr>
          <w:noProof/>
        </w:rPr>
        <w:t>20</w:t>
      </w:r>
      <w:r>
        <w:rPr>
          <w:noProof/>
        </w:rPr>
        <w:fldChar w:fldCharType="end"/>
      </w:r>
    </w:p>
    <w:p w14:paraId="42DC0412" w14:textId="4E7FA064" w:rsidR="001F4DA9" w:rsidRDefault="001F4DA9">
      <w:pPr>
        <w:pStyle w:val="TOC5"/>
        <w:rPr>
          <w:rFonts w:asciiTheme="minorHAnsi" w:hAnsiTheme="minorHAnsi" w:cstheme="minorBidi"/>
          <w:noProof/>
          <w:kern w:val="2"/>
          <w:sz w:val="22"/>
          <w:szCs w:val="22"/>
          <w:lang w:eastAsia="en-GB"/>
          <w14:ligatures w14:val="standardContextual"/>
        </w:rPr>
      </w:pPr>
      <w:r>
        <w:rPr>
          <w:noProof/>
        </w:rPr>
        <w:t>5.2.2.9.1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_Toc145941097 \h </w:instrText>
      </w:r>
      <w:r>
        <w:rPr>
          <w:noProof/>
        </w:rPr>
      </w:r>
      <w:r>
        <w:rPr>
          <w:noProof/>
        </w:rPr>
        <w:fldChar w:fldCharType="separate"/>
      </w:r>
      <w:r>
        <w:rPr>
          <w:noProof/>
        </w:rPr>
        <w:t>20</w:t>
      </w:r>
      <w:r>
        <w:rPr>
          <w:noProof/>
        </w:rPr>
        <w:fldChar w:fldCharType="end"/>
      </w:r>
    </w:p>
    <w:p w14:paraId="0D950AF2" w14:textId="4CE04DD2" w:rsidR="001F4DA9" w:rsidRDefault="001F4DA9">
      <w:pPr>
        <w:pStyle w:val="TOC5"/>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_Toc145941098 \h </w:instrText>
      </w:r>
      <w:r>
        <w:rPr>
          <w:noProof/>
        </w:rPr>
      </w:r>
      <w:r>
        <w:rPr>
          <w:noProof/>
        </w:rPr>
        <w:fldChar w:fldCharType="separate"/>
      </w:r>
      <w:r>
        <w:rPr>
          <w:noProof/>
        </w:rPr>
        <w:t>20</w:t>
      </w:r>
      <w:r>
        <w:rPr>
          <w:noProof/>
        </w:rPr>
        <w:fldChar w:fldCharType="end"/>
      </w:r>
    </w:p>
    <w:p w14:paraId="29D1A8AD" w14:textId="381C34AF" w:rsidR="001F4DA9" w:rsidRDefault="001F4DA9">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_Toc145941099 \h </w:instrText>
      </w:r>
      <w:r>
        <w:rPr>
          <w:noProof/>
        </w:rPr>
      </w:r>
      <w:r>
        <w:rPr>
          <w:noProof/>
        </w:rPr>
        <w:fldChar w:fldCharType="separate"/>
      </w:r>
      <w:r>
        <w:rPr>
          <w:noProof/>
        </w:rPr>
        <w:t>21</w:t>
      </w:r>
      <w:r>
        <w:rPr>
          <w:noProof/>
        </w:rPr>
        <w:fldChar w:fldCharType="end"/>
      </w:r>
    </w:p>
    <w:p w14:paraId="6B40C89D" w14:textId="11CFBD4C" w:rsidR="001F4DA9" w:rsidRDefault="001F4DA9">
      <w:pPr>
        <w:pStyle w:val="TOC3"/>
        <w:rPr>
          <w:rFonts w:asciiTheme="minorHAnsi" w:hAnsiTheme="minorHAnsi" w:cstheme="minorBidi"/>
          <w:noProof/>
          <w:kern w:val="2"/>
          <w:sz w:val="22"/>
          <w:szCs w:val="22"/>
          <w:lang w:eastAsia="en-GB"/>
          <w14:ligatures w14:val="standardContextual"/>
        </w:rPr>
      </w:pPr>
      <w:r>
        <w:rPr>
          <w:noProof/>
        </w:rPr>
        <w:t>5.3.1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_Toc145941100 \h </w:instrText>
      </w:r>
      <w:r>
        <w:rPr>
          <w:noProof/>
        </w:rPr>
      </w:r>
      <w:r>
        <w:rPr>
          <w:noProof/>
        </w:rPr>
        <w:fldChar w:fldCharType="separate"/>
      </w:r>
      <w:r>
        <w:rPr>
          <w:noProof/>
        </w:rPr>
        <w:t>21</w:t>
      </w:r>
      <w:r>
        <w:rPr>
          <w:noProof/>
        </w:rPr>
        <w:fldChar w:fldCharType="end"/>
      </w:r>
    </w:p>
    <w:p w14:paraId="2F5D3216" w14:textId="31427DED" w:rsidR="001F4DA9" w:rsidRDefault="001F4DA9">
      <w:pPr>
        <w:pStyle w:val="TOC4"/>
        <w:rPr>
          <w:rFonts w:asciiTheme="minorHAnsi" w:hAnsiTheme="minorHAnsi" w:cstheme="minorBidi"/>
          <w:noProof/>
          <w:kern w:val="2"/>
          <w:sz w:val="22"/>
          <w:szCs w:val="22"/>
          <w:lang w:eastAsia="en-GB"/>
          <w14:ligatures w14:val="standardContextual"/>
        </w:rPr>
      </w:pPr>
      <w:r>
        <w:rPr>
          <w:noProof/>
        </w:rPr>
        <w:t>5.3.1.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_Toc145941101 \h </w:instrText>
      </w:r>
      <w:r>
        <w:rPr>
          <w:noProof/>
        </w:rPr>
      </w:r>
      <w:r>
        <w:rPr>
          <w:noProof/>
        </w:rPr>
        <w:fldChar w:fldCharType="separate"/>
      </w:r>
      <w:r>
        <w:rPr>
          <w:noProof/>
        </w:rPr>
        <w:t>21</w:t>
      </w:r>
      <w:r>
        <w:rPr>
          <w:noProof/>
        </w:rPr>
        <w:fldChar w:fldCharType="end"/>
      </w:r>
    </w:p>
    <w:p w14:paraId="255743FF" w14:textId="0016032A" w:rsidR="001F4DA9" w:rsidRDefault="001F4DA9">
      <w:pPr>
        <w:pStyle w:val="TOC3"/>
        <w:rPr>
          <w:rFonts w:asciiTheme="minorHAnsi" w:hAnsiTheme="minorHAnsi" w:cstheme="minorBidi"/>
          <w:noProof/>
          <w:kern w:val="2"/>
          <w:sz w:val="22"/>
          <w:szCs w:val="22"/>
          <w:lang w:eastAsia="en-GB"/>
          <w14:ligatures w14:val="standardContextual"/>
        </w:rPr>
      </w:pPr>
      <w:r>
        <w:rPr>
          <w:noProof/>
        </w:rPr>
        <w:t>5.3.2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_Toc145941102 \h </w:instrText>
      </w:r>
      <w:r>
        <w:rPr>
          <w:noProof/>
        </w:rPr>
      </w:r>
      <w:r>
        <w:rPr>
          <w:noProof/>
        </w:rPr>
        <w:fldChar w:fldCharType="separate"/>
      </w:r>
      <w:r>
        <w:rPr>
          <w:noProof/>
        </w:rPr>
        <w:t>21</w:t>
      </w:r>
      <w:r>
        <w:rPr>
          <w:noProof/>
        </w:rPr>
        <w:fldChar w:fldCharType="end"/>
      </w:r>
    </w:p>
    <w:p w14:paraId="1FD8447D" w14:textId="6840155E" w:rsidR="001F4DA9" w:rsidRDefault="001F4DA9">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_Toc145941103 \h </w:instrText>
      </w:r>
      <w:r>
        <w:rPr>
          <w:noProof/>
        </w:rPr>
      </w:r>
      <w:r>
        <w:rPr>
          <w:noProof/>
        </w:rPr>
        <w:fldChar w:fldCharType="separate"/>
      </w:r>
      <w:r>
        <w:rPr>
          <w:noProof/>
        </w:rPr>
        <w:t>21</w:t>
      </w:r>
      <w:r>
        <w:rPr>
          <w:noProof/>
        </w:rPr>
        <w:fldChar w:fldCharType="end"/>
      </w:r>
    </w:p>
    <w:p w14:paraId="46C82163" w14:textId="13075789" w:rsidR="001F4DA9" w:rsidRDefault="001F4DA9">
      <w:pPr>
        <w:pStyle w:val="TOC4"/>
        <w:rPr>
          <w:rFonts w:asciiTheme="minorHAnsi" w:hAnsiTheme="minorHAnsi" w:cstheme="minorBidi"/>
          <w:noProof/>
          <w:kern w:val="2"/>
          <w:sz w:val="22"/>
          <w:szCs w:val="22"/>
          <w:lang w:eastAsia="en-GB"/>
          <w14:ligatures w14:val="standardContextual"/>
        </w:rPr>
      </w:pPr>
      <w:r>
        <w:rPr>
          <w:noProof/>
        </w:rPr>
        <w:t>5.3.2.2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_Toc145941104 \h </w:instrText>
      </w:r>
      <w:r>
        <w:rPr>
          <w:noProof/>
        </w:rPr>
      </w:r>
      <w:r>
        <w:rPr>
          <w:noProof/>
        </w:rPr>
        <w:fldChar w:fldCharType="separate"/>
      </w:r>
      <w:r>
        <w:rPr>
          <w:noProof/>
        </w:rPr>
        <w:t>21</w:t>
      </w:r>
      <w:r>
        <w:rPr>
          <w:noProof/>
        </w:rPr>
        <w:fldChar w:fldCharType="end"/>
      </w:r>
    </w:p>
    <w:p w14:paraId="06B5B2BA" w14:textId="56AA58BD" w:rsidR="001F4DA9" w:rsidRDefault="001F4DA9">
      <w:pPr>
        <w:pStyle w:val="TOC5"/>
        <w:rPr>
          <w:rFonts w:asciiTheme="minorHAnsi" w:hAnsiTheme="minorHAnsi" w:cstheme="minorBidi"/>
          <w:noProof/>
          <w:kern w:val="2"/>
          <w:sz w:val="22"/>
          <w:szCs w:val="22"/>
          <w:lang w:eastAsia="en-GB"/>
          <w14:ligatures w14:val="standardContextual"/>
        </w:rPr>
      </w:pPr>
      <w:r>
        <w:rPr>
          <w:noProof/>
        </w:rPr>
        <w:t>5.3.2.2.1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_Toc145941105 \h </w:instrText>
      </w:r>
      <w:r>
        <w:rPr>
          <w:noProof/>
        </w:rPr>
      </w:r>
      <w:r>
        <w:rPr>
          <w:noProof/>
        </w:rPr>
        <w:fldChar w:fldCharType="separate"/>
      </w:r>
      <w:r>
        <w:rPr>
          <w:noProof/>
        </w:rPr>
        <w:t>21</w:t>
      </w:r>
      <w:r>
        <w:rPr>
          <w:noProof/>
        </w:rPr>
        <w:fldChar w:fldCharType="end"/>
      </w:r>
    </w:p>
    <w:p w14:paraId="0396424C" w14:textId="4DBC5F47" w:rsidR="001F4DA9" w:rsidRDefault="001F4DA9">
      <w:pPr>
        <w:pStyle w:val="TOC5"/>
        <w:rPr>
          <w:rFonts w:asciiTheme="minorHAnsi" w:hAnsiTheme="minorHAnsi" w:cstheme="minorBidi"/>
          <w:noProof/>
          <w:kern w:val="2"/>
          <w:sz w:val="22"/>
          <w:szCs w:val="22"/>
          <w:lang w:eastAsia="en-GB"/>
          <w14:ligatures w14:val="standardContextual"/>
        </w:rPr>
      </w:pPr>
      <w:r>
        <w:rPr>
          <w:noProof/>
        </w:rPr>
        <w:t>5.3.2.2.2</w:t>
      </w:r>
      <w:r>
        <w:rPr>
          <w:rFonts w:asciiTheme="minorHAnsi" w:hAnsiTheme="minorHAnsi" w:cstheme="minorBidi"/>
          <w:noProof/>
          <w:kern w:val="2"/>
          <w:sz w:val="22"/>
          <w:szCs w:val="22"/>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_Toc145941106 \h </w:instrText>
      </w:r>
      <w:r>
        <w:rPr>
          <w:noProof/>
        </w:rPr>
      </w:r>
      <w:r>
        <w:rPr>
          <w:noProof/>
        </w:rPr>
        <w:fldChar w:fldCharType="separate"/>
      </w:r>
      <w:r>
        <w:rPr>
          <w:noProof/>
        </w:rPr>
        <w:t>21</w:t>
      </w:r>
      <w:r>
        <w:rPr>
          <w:noProof/>
        </w:rPr>
        <w:fldChar w:fldCharType="end"/>
      </w:r>
    </w:p>
    <w:p w14:paraId="3679FDFB" w14:textId="4EB8A28E" w:rsidR="001F4DA9" w:rsidRDefault="001F4DA9">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_Toc145941107 \h </w:instrText>
      </w:r>
      <w:r>
        <w:rPr>
          <w:noProof/>
        </w:rPr>
      </w:r>
      <w:r>
        <w:rPr>
          <w:noProof/>
        </w:rPr>
        <w:fldChar w:fldCharType="separate"/>
      </w:r>
      <w:r>
        <w:rPr>
          <w:noProof/>
        </w:rPr>
        <w:t>22</w:t>
      </w:r>
      <w:r>
        <w:rPr>
          <w:noProof/>
        </w:rPr>
        <w:fldChar w:fldCharType="end"/>
      </w:r>
    </w:p>
    <w:p w14:paraId="01114BA5" w14:textId="52D03FD7" w:rsidR="001F4DA9" w:rsidRDefault="001F4DA9">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_Toc145941108 \h </w:instrText>
      </w:r>
      <w:r>
        <w:rPr>
          <w:noProof/>
        </w:rPr>
      </w:r>
      <w:r>
        <w:rPr>
          <w:noProof/>
        </w:rPr>
        <w:fldChar w:fldCharType="separate"/>
      </w:r>
      <w:r>
        <w:rPr>
          <w:noProof/>
        </w:rPr>
        <w:t>22</w:t>
      </w:r>
      <w:r>
        <w:rPr>
          <w:noProof/>
        </w:rPr>
        <w:fldChar w:fldCharType="end"/>
      </w:r>
    </w:p>
    <w:p w14:paraId="0F8FBB08" w14:textId="7F17F2B7" w:rsidR="001F4DA9" w:rsidRDefault="001F4DA9">
      <w:pPr>
        <w:pStyle w:val="TOC3"/>
        <w:rPr>
          <w:rFonts w:asciiTheme="minorHAnsi" w:hAnsiTheme="minorHAnsi" w:cstheme="minorBidi"/>
          <w:noProof/>
          <w:kern w:val="2"/>
          <w:sz w:val="22"/>
          <w:szCs w:val="22"/>
          <w:lang w:eastAsia="en-GB"/>
          <w14:ligatures w14:val="standardContextual"/>
        </w:rPr>
      </w:pPr>
      <w:r>
        <w:rPr>
          <w:noProof/>
        </w:rPr>
        <w:lastRenderedPageBreak/>
        <w:t>6.1.1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_Toc145941109 \h </w:instrText>
      </w:r>
      <w:r>
        <w:rPr>
          <w:noProof/>
        </w:rPr>
      </w:r>
      <w:r>
        <w:rPr>
          <w:noProof/>
        </w:rPr>
        <w:fldChar w:fldCharType="separate"/>
      </w:r>
      <w:r>
        <w:rPr>
          <w:noProof/>
        </w:rPr>
        <w:t>22</w:t>
      </w:r>
      <w:r>
        <w:rPr>
          <w:noProof/>
        </w:rPr>
        <w:fldChar w:fldCharType="end"/>
      </w:r>
    </w:p>
    <w:p w14:paraId="1806DD54" w14:textId="251CE705" w:rsidR="001F4DA9" w:rsidRDefault="001F4DA9">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_Toc145941110 \h </w:instrText>
      </w:r>
      <w:r>
        <w:rPr>
          <w:noProof/>
        </w:rPr>
      </w:r>
      <w:r>
        <w:rPr>
          <w:noProof/>
        </w:rPr>
        <w:fldChar w:fldCharType="separate"/>
      </w:r>
      <w:r>
        <w:rPr>
          <w:noProof/>
        </w:rPr>
        <w:t>22</w:t>
      </w:r>
      <w:r>
        <w:rPr>
          <w:noProof/>
        </w:rPr>
        <w:fldChar w:fldCharType="end"/>
      </w:r>
    </w:p>
    <w:p w14:paraId="5A65A011" w14:textId="1DEC92E8" w:rsidR="001F4DA9" w:rsidRDefault="001F4DA9">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_Toc145941111 \h </w:instrText>
      </w:r>
      <w:r>
        <w:rPr>
          <w:noProof/>
        </w:rPr>
      </w:r>
      <w:r>
        <w:rPr>
          <w:noProof/>
        </w:rPr>
        <w:fldChar w:fldCharType="separate"/>
      </w:r>
      <w:r>
        <w:rPr>
          <w:noProof/>
        </w:rPr>
        <w:t>22</w:t>
      </w:r>
      <w:r>
        <w:rPr>
          <w:noProof/>
        </w:rPr>
        <w:fldChar w:fldCharType="end"/>
      </w:r>
    </w:p>
    <w:p w14:paraId="07BA8562" w14:textId="461E81C6" w:rsidR="001F4DA9" w:rsidRDefault="001F4DA9">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_Toc145941112 \h </w:instrText>
      </w:r>
      <w:r>
        <w:rPr>
          <w:noProof/>
        </w:rPr>
      </w:r>
      <w:r>
        <w:rPr>
          <w:noProof/>
        </w:rPr>
        <w:fldChar w:fldCharType="separate"/>
      </w:r>
      <w:r>
        <w:rPr>
          <w:noProof/>
        </w:rPr>
        <w:t>23</w:t>
      </w:r>
      <w:r>
        <w:rPr>
          <w:noProof/>
        </w:rPr>
        <w:fldChar w:fldCharType="end"/>
      </w:r>
    </w:p>
    <w:p w14:paraId="199BAA44" w14:textId="4F98AD67" w:rsidR="001F4DA9" w:rsidRDefault="001F4DA9">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_Toc145941113 \h </w:instrText>
      </w:r>
      <w:r>
        <w:rPr>
          <w:noProof/>
        </w:rPr>
      </w:r>
      <w:r>
        <w:rPr>
          <w:noProof/>
        </w:rPr>
        <w:fldChar w:fldCharType="separate"/>
      </w:r>
      <w:r>
        <w:rPr>
          <w:noProof/>
        </w:rPr>
        <w:t>23</w:t>
      </w:r>
      <w:r>
        <w:rPr>
          <w:noProof/>
        </w:rPr>
        <w:fldChar w:fldCharType="end"/>
      </w:r>
    </w:p>
    <w:p w14:paraId="03DFA5E2" w14:textId="61872DDD" w:rsidR="001F4DA9" w:rsidRDefault="001F4DA9">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_Toc145941114 \h </w:instrText>
      </w:r>
      <w:r>
        <w:rPr>
          <w:noProof/>
        </w:rPr>
      </w:r>
      <w:r>
        <w:rPr>
          <w:noProof/>
        </w:rPr>
        <w:fldChar w:fldCharType="separate"/>
      </w:r>
      <w:r>
        <w:rPr>
          <w:noProof/>
        </w:rPr>
        <w:t>23</w:t>
      </w:r>
      <w:r>
        <w:rPr>
          <w:noProof/>
        </w:rPr>
        <w:fldChar w:fldCharType="end"/>
      </w:r>
    </w:p>
    <w:p w14:paraId="35EB84E7" w14:textId="49178FD2" w:rsidR="001F4DA9" w:rsidRDefault="001F4DA9">
      <w:pPr>
        <w:pStyle w:val="TOC5"/>
        <w:rPr>
          <w:rFonts w:asciiTheme="minorHAnsi" w:hAnsiTheme="minorHAnsi" w:cstheme="minorBidi"/>
          <w:noProof/>
          <w:kern w:val="2"/>
          <w:sz w:val="22"/>
          <w:szCs w:val="22"/>
          <w:lang w:eastAsia="en-GB"/>
          <w14:ligatures w14:val="standardContextual"/>
        </w:rPr>
      </w:pPr>
      <w:r w:rsidRPr="003E209E">
        <w:rPr>
          <w:noProof/>
          <w:lang w:val="es-ES"/>
        </w:rPr>
        <w:t>6.1.2.2.3</w:t>
      </w:r>
      <w:r>
        <w:rPr>
          <w:rFonts w:asciiTheme="minorHAnsi" w:hAnsiTheme="minorHAnsi" w:cstheme="minorBidi"/>
          <w:noProof/>
          <w:kern w:val="2"/>
          <w:sz w:val="22"/>
          <w:szCs w:val="22"/>
          <w:lang w:eastAsia="en-GB"/>
          <w14:ligatures w14:val="standardContextual"/>
        </w:rPr>
        <w:tab/>
      </w:r>
      <w:r w:rsidRPr="003E209E">
        <w:rPr>
          <w:noProof/>
          <w:lang w:val="es-ES"/>
        </w:rPr>
        <w:t>Cache-Control</w:t>
      </w:r>
      <w:r>
        <w:rPr>
          <w:noProof/>
        </w:rPr>
        <w:tab/>
      </w:r>
      <w:r>
        <w:rPr>
          <w:noProof/>
        </w:rPr>
        <w:fldChar w:fldCharType="begin" w:fldLock="1"/>
      </w:r>
      <w:r>
        <w:rPr>
          <w:noProof/>
        </w:rPr>
        <w:instrText xml:space="preserve"> PAGEREF _Toc145941115 \h </w:instrText>
      </w:r>
      <w:r>
        <w:rPr>
          <w:noProof/>
        </w:rPr>
      </w:r>
      <w:r>
        <w:rPr>
          <w:noProof/>
        </w:rPr>
        <w:fldChar w:fldCharType="separate"/>
      </w:r>
      <w:r>
        <w:rPr>
          <w:noProof/>
        </w:rPr>
        <w:t>23</w:t>
      </w:r>
      <w:r>
        <w:rPr>
          <w:noProof/>
        </w:rPr>
        <w:fldChar w:fldCharType="end"/>
      </w:r>
    </w:p>
    <w:p w14:paraId="2756556E" w14:textId="3F54F7CC" w:rsidR="001F4DA9" w:rsidRDefault="001F4DA9">
      <w:pPr>
        <w:pStyle w:val="TOC5"/>
        <w:rPr>
          <w:rFonts w:asciiTheme="minorHAnsi" w:hAnsiTheme="minorHAnsi" w:cstheme="minorBidi"/>
          <w:noProof/>
          <w:kern w:val="2"/>
          <w:sz w:val="22"/>
          <w:szCs w:val="22"/>
          <w:lang w:eastAsia="en-GB"/>
          <w14:ligatures w14:val="standardContextual"/>
        </w:rPr>
      </w:pPr>
      <w:r>
        <w:rPr>
          <w:noProof/>
        </w:rPr>
        <w:t>6.1.2.2.4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_Toc145941116 \h </w:instrText>
      </w:r>
      <w:r>
        <w:rPr>
          <w:noProof/>
        </w:rPr>
      </w:r>
      <w:r>
        <w:rPr>
          <w:noProof/>
        </w:rPr>
        <w:fldChar w:fldCharType="separate"/>
      </w:r>
      <w:r>
        <w:rPr>
          <w:noProof/>
        </w:rPr>
        <w:t>23</w:t>
      </w:r>
      <w:r>
        <w:rPr>
          <w:noProof/>
        </w:rPr>
        <w:fldChar w:fldCharType="end"/>
      </w:r>
    </w:p>
    <w:p w14:paraId="361829B0" w14:textId="301616B1" w:rsidR="001F4DA9" w:rsidRDefault="001F4DA9">
      <w:pPr>
        <w:pStyle w:val="TOC5"/>
        <w:rPr>
          <w:rFonts w:asciiTheme="minorHAnsi" w:hAnsiTheme="minorHAnsi" w:cstheme="minorBidi"/>
          <w:noProof/>
          <w:kern w:val="2"/>
          <w:sz w:val="22"/>
          <w:szCs w:val="22"/>
          <w:lang w:eastAsia="en-GB"/>
          <w14:ligatures w14:val="standardContextual"/>
        </w:rPr>
      </w:pPr>
      <w:r>
        <w:rPr>
          <w:noProof/>
        </w:rPr>
        <w:t>6.1.2.2.5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_Toc145941117 \h </w:instrText>
      </w:r>
      <w:r>
        <w:rPr>
          <w:noProof/>
        </w:rPr>
      </w:r>
      <w:r>
        <w:rPr>
          <w:noProof/>
        </w:rPr>
        <w:fldChar w:fldCharType="separate"/>
      </w:r>
      <w:r>
        <w:rPr>
          <w:noProof/>
        </w:rPr>
        <w:t>23</w:t>
      </w:r>
      <w:r>
        <w:rPr>
          <w:noProof/>
        </w:rPr>
        <w:fldChar w:fldCharType="end"/>
      </w:r>
    </w:p>
    <w:p w14:paraId="58041EC6" w14:textId="35E9443D" w:rsidR="001F4DA9" w:rsidRDefault="001F4DA9">
      <w:pPr>
        <w:pStyle w:val="TOC5"/>
        <w:rPr>
          <w:rFonts w:asciiTheme="minorHAnsi" w:hAnsiTheme="minorHAnsi" w:cstheme="minorBidi"/>
          <w:noProof/>
          <w:kern w:val="2"/>
          <w:sz w:val="22"/>
          <w:szCs w:val="22"/>
          <w:lang w:eastAsia="en-GB"/>
          <w14:ligatures w14:val="standardContextual"/>
        </w:rPr>
      </w:pPr>
      <w:r>
        <w:rPr>
          <w:noProof/>
        </w:rPr>
        <w:t>6.1.2.2.5a</w:t>
      </w:r>
      <w:r>
        <w:rPr>
          <w:rFonts w:asciiTheme="minorHAnsi" w:hAnsiTheme="minorHAnsi" w:cstheme="minorBidi"/>
          <w:noProof/>
          <w:kern w:val="2"/>
          <w:sz w:val="22"/>
          <w:szCs w:val="22"/>
          <w:lang w:eastAsia="en-GB"/>
          <w14:ligatures w14:val="standardContextual"/>
        </w:rPr>
        <w:tab/>
      </w:r>
      <w:r>
        <w:rPr>
          <w:noProof/>
        </w:rPr>
        <w:t>If-Match</w:t>
      </w:r>
      <w:r>
        <w:rPr>
          <w:noProof/>
        </w:rPr>
        <w:tab/>
      </w:r>
      <w:r>
        <w:rPr>
          <w:noProof/>
        </w:rPr>
        <w:fldChar w:fldCharType="begin" w:fldLock="1"/>
      </w:r>
      <w:r>
        <w:rPr>
          <w:noProof/>
        </w:rPr>
        <w:instrText xml:space="preserve"> PAGEREF _Toc145941118 \h </w:instrText>
      </w:r>
      <w:r>
        <w:rPr>
          <w:noProof/>
        </w:rPr>
      </w:r>
      <w:r>
        <w:rPr>
          <w:noProof/>
        </w:rPr>
        <w:fldChar w:fldCharType="separate"/>
      </w:r>
      <w:r>
        <w:rPr>
          <w:noProof/>
        </w:rPr>
        <w:t>23</w:t>
      </w:r>
      <w:r>
        <w:rPr>
          <w:noProof/>
        </w:rPr>
        <w:fldChar w:fldCharType="end"/>
      </w:r>
    </w:p>
    <w:p w14:paraId="311D89F7" w14:textId="31B0A75E" w:rsidR="001F4DA9" w:rsidRDefault="001F4DA9">
      <w:pPr>
        <w:pStyle w:val="TOC5"/>
        <w:rPr>
          <w:rFonts w:asciiTheme="minorHAnsi" w:hAnsiTheme="minorHAnsi" w:cstheme="minorBidi"/>
          <w:noProof/>
          <w:kern w:val="2"/>
          <w:sz w:val="22"/>
          <w:szCs w:val="22"/>
          <w:lang w:eastAsia="en-GB"/>
          <w14:ligatures w14:val="standardContextual"/>
        </w:rPr>
      </w:pPr>
      <w:r>
        <w:rPr>
          <w:noProof/>
        </w:rPr>
        <w:t>6.1.2.2.6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_Toc145941119 \h </w:instrText>
      </w:r>
      <w:r>
        <w:rPr>
          <w:noProof/>
        </w:rPr>
      </w:r>
      <w:r>
        <w:rPr>
          <w:noProof/>
        </w:rPr>
        <w:fldChar w:fldCharType="separate"/>
      </w:r>
      <w:r>
        <w:rPr>
          <w:noProof/>
        </w:rPr>
        <w:t>23</w:t>
      </w:r>
      <w:r>
        <w:rPr>
          <w:noProof/>
        </w:rPr>
        <w:fldChar w:fldCharType="end"/>
      </w:r>
    </w:p>
    <w:p w14:paraId="5542A21E" w14:textId="6F139DDA" w:rsidR="001F4DA9" w:rsidRDefault="001F4DA9">
      <w:pPr>
        <w:pStyle w:val="TOC5"/>
        <w:rPr>
          <w:rFonts w:asciiTheme="minorHAnsi" w:hAnsiTheme="minorHAnsi" w:cstheme="minorBidi"/>
          <w:noProof/>
          <w:kern w:val="2"/>
          <w:sz w:val="22"/>
          <w:szCs w:val="22"/>
          <w:lang w:eastAsia="en-GB"/>
          <w14:ligatures w14:val="standardContextual"/>
        </w:rPr>
      </w:pPr>
      <w:r>
        <w:rPr>
          <w:noProof/>
        </w:rPr>
        <w:t>6.1.2.2.7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_Toc145941120 \h </w:instrText>
      </w:r>
      <w:r>
        <w:rPr>
          <w:noProof/>
        </w:rPr>
      </w:r>
      <w:r>
        <w:rPr>
          <w:noProof/>
        </w:rPr>
        <w:fldChar w:fldCharType="separate"/>
      </w:r>
      <w:r>
        <w:rPr>
          <w:noProof/>
        </w:rPr>
        <w:t>24</w:t>
      </w:r>
      <w:r>
        <w:rPr>
          <w:noProof/>
        </w:rPr>
        <w:fldChar w:fldCharType="end"/>
      </w:r>
    </w:p>
    <w:p w14:paraId="78524D7C" w14:textId="77DC3060" w:rsidR="001F4DA9" w:rsidRDefault="001F4DA9">
      <w:pPr>
        <w:pStyle w:val="TOC5"/>
        <w:rPr>
          <w:rFonts w:asciiTheme="minorHAnsi" w:hAnsiTheme="minorHAnsi" w:cstheme="minorBidi"/>
          <w:noProof/>
          <w:kern w:val="2"/>
          <w:sz w:val="22"/>
          <w:szCs w:val="22"/>
          <w:lang w:eastAsia="en-GB"/>
          <w14:ligatures w14:val="standardContextual"/>
        </w:rPr>
      </w:pPr>
      <w:r>
        <w:rPr>
          <w:noProof/>
        </w:rPr>
        <w:t>6.1.2.2.8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_Toc145941121 \h </w:instrText>
      </w:r>
      <w:r>
        <w:rPr>
          <w:noProof/>
        </w:rPr>
      </w:r>
      <w:r>
        <w:rPr>
          <w:noProof/>
        </w:rPr>
        <w:fldChar w:fldCharType="separate"/>
      </w:r>
      <w:r>
        <w:rPr>
          <w:noProof/>
        </w:rPr>
        <w:t>24</w:t>
      </w:r>
      <w:r>
        <w:rPr>
          <w:noProof/>
        </w:rPr>
        <w:fldChar w:fldCharType="end"/>
      </w:r>
    </w:p>
    <w:p w14:paraId="0873802B" w14:textId="5E29463A" w:rsidR="001F4DA9" w:rsidRDefault="001F4DA9">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_Toc145941122 \h </w:instrText>
      </w:r>
      <w:r>
        <w:rPr>
          <w:noProof/>
        </w:rPr>
      </w:r>
      <w:r>
        <w:rPr>
          <w:noProof/>
        </w:rPr>
        <w:fldChar w:fldCharType="separate"/>
      </w:r>
      <w:r>
        <w:rPr>
          <w:noProof/>
        </w:rPr>
        <w:t>24</w:t>
      </w:r>
      <w:r>
        <w:rPr>
          <w:noProof/>
        </w:rPr>
        <w:fldChar w:fldCharType="end"/>
      </w:r>
    </w:p>
    <w:p w14:paraId="5208974F" w14:textId="076EB1D8" w:rsidR="001F4DA9" w:rsidRDefault="001F4DA9">
      <w:pPr>
        <w:pStyle w:val="TOC5"/>
        <w:rPr>
          <w:rFonts w:asciiTheme="minorHAnsi" w:hAnsiTheme="minorHAnsi" w:cstheme="minorBidi"/>
          <w:noProof/>
          <w:kern w:val="2"/>
          <w:sz w:val="22"/>
          <w:szCs w:val="22"/>
          <w:lang w:eastAsia="en-GB"/>
          <w14:ligatures w14:val="standardContextual"/>
        </w:rPr>
      </w:pPr>
      <w:r>
        <w:rPr>
          <w:noProof/>
        </w:rPr>
        <w:t>6.1.2.3.1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_Toc145941123 \h </w:instrText>
      </w:r>
      <w:r>
        <w:rPr>
          <w:noProof/>
        </w:rPr>
      </w:r>
      <w:r>
        <w:rPr>
          <w:noProof/>
        </w:rPr>
        <w:fldChar w:fldCharType="separate"/>
      </w:r>
      <w:r>
        <w:rPr>
          <w:noProof/>
        </w:rPr>
        <w:t>24</w:t>
      </w:r>
      <w:r>
        <w:rPr>
          <w:noProof/>
        </w:rPr>
        <w:fldChar w:fldCharType="end"/>
      </w:r>
    </w:p>
    <w:p w14:paraId="2EA1998D" w14:textId="31FD09DE" w:rsidR="001F4DA9" w:rsidRDefault="001F4DA9">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_Toc145941124 \h </w:instrText>
      </w:r>
      <w:r>
        <w:rPr>
          <w:noProof/>
        </w:rPr>
      </w:r>
      <w:r>
        <w:rPr>
          <w:noProof/>
        </w:rPr>
        <w:fldChar w:fldCharType="separate"/>
      </w:r>
      <w:r>
        <w:rPr>
          <w:noProof/>
        </w:rPr>
        <w:t>24</w:t>
      </w:r>
      <w:r>
        <w:rPr>
          <w:noProof/>
        </w:rPr>
        <w:fldChar w:fldCharType="end"/>
      </w:r>
    </w:p>
    <w:p w14:paraId="088C86A0" w14:textId="56C638E2" w:rsidR="001F4DA9" w:rsidRDefault="001F4DA9">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_Toc145941125 \h </w:instrText>
      </w:r>
      <w:r>
        <w:rPr>
          <w:noProof/>
        </w:rPr>
      </w:r>
      <w:r>
        <w:rPr>
          <w:noProof/>
        </w:rPr>
        <w:fldChar w:fldCharType="separate"/>
      </w:r>
      <w:r>
        <w:rPr>
          <w:noProof/>
        </w:rPr>
        <w:t>24</w:t>
      </w:r>
      <w:r>
        <w:rPr>
          <w:noProof/>
        </w:rPr>
        <w:fldChar w:fldCharType="end"/>
      </w:r>
    </w:p>
    <w:p w14:paraId="121557C8" w14:textId="71899670" w:rsidR="001F4DA9" w:rsidRDefault="001F4DA9">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_Toc145941126 \h </w:instrText>
      </w:r>
      <w:r>
        <w:rPr>
          <w:noProof/>
        </w:rPr>
      </w:r>
      <w:r>
        <w:rPr>
          <w:noProof/>
        </w:rPr>
        <w:fldChar w:fldCharType="separate"/>
      </w:r>
      <w:r>
        <w:rPr>
          <w:noProof/>
        </w:rPr>
        <w:t>25</w:t>
      </w:r>
      <w:r>
        <w:rPr>
          <w:noProof/>
        </w:rPr>
        <w:fldChar w:fldCharType="end"/>
      </w:r>
    </w:p>
    <w:p w14:paraId="57D55B36" w14:textId="6C8F2657" w:rsidR="001F4DA9" w:rsidRDefault="001F4DA9">
      <w:pPr>
        <w:pStyle w:val="TOC4"/>
        <w:rPr>
          <w:rFonts w:asciiTheme="minorHAnsi" w:hAnsiTheme="minorHAnsi" w:cstheme="minorBidi"/>
          <w:noProof/>
          <w:kern w:val="2"/>
          <w:sz w:val="22"/>
          <w:szCs w:val="22"/>
          <w:lang w:eastAsia="en-GB"/>
          <w14:ligatures w14:val="standardContextual"/>
        </w:rPr>
      </w:pPr>
      <w:r>
        <w:rPr>
          <w:noProof/>
        </w:rPr>
        <w:t>6.1.3.1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_Toc145941127 \h </w:instrText>
      </w:r>
      <w:r>
        <w:rPr>
          <w:noProof/>
        </w:rPr>
      </w:r>
      <w:r>
        <w:rPr>
          <w:noProof/>
        </w:rPr>
        <w:fldChar w:fldCharType="separate"/>
      </w:r>
      <w:r>
        <w:rPr>
          <w:noProof/>
        </w:rPr>
        <w:t>25</w:t>
      </w:r>
      <w:r>
        <w:rPr>
          <w:noProof/>
        </w:rPr>
        <w:fldChar w:fldCharType="end"/>
      </w:r>
    </w:p>
    <w:p w14:paraId="2F19125E" w14:textId="567FC25F" w:rsidR="001F4DA9" w:rsidRDefault="001F4DA9">
      <w:pPr>
        <w:pStyle w:val="TOC4"/>
        <w:rPr>
          <w:rFonts w:asciiTheme="minorHAnsi" w:hAnsiTheme="minorHAnsi" w:cstheme="minorBidi"/>
          <w:noProof/>
          <w:kern w:val="2"/>
          <w:sz w:val="22"/>
          <w:szCs w:val="22"/>
          <w:lang w:eastAsia="en-GB"/>
          <w14:ligatures w14:val="standardContextual"/>
        </w:rPr>
      </w:pPr>
      <w:r>
        <w:rPr>
          <w:noProof/>
        </w:rPr>
        <w:t>6.1.3.2</w:t>
      </w:r>
      <w:r>
        <w:rPr>
          <w:rFonts w:asciiTheme="minorHAnsi" w:hAnsiTheme="minorHAnsi" w:cstheme="minorBidi"/>
          <w:noProof/>
          <w:kern w:val="2"/>
          <w:sz w:val="22"/>
          <w:szCs w:val="22"/>
          <w:lang w:eastAsia="en-GB"/>
          <w14:ligatures w14:val="standardContextual"/>
        </w:rPr>
        <w:tab/>
      </w:r>
      <w:r>
        <w:rPr>
          <w:noProof/>
        </w:rPr>
        <w:t>SubscriptionData</w:t>
      </w:r>
      <w:r>
        <w:rPr>
          <w:noProof/>
        </w:rPr>
        <w:tab/>
      </w:r>
      <w:r>
        <w:rPr>
          <w:noProof/>
        </w:rPr>
        <w:fldChar w:fldCharType="begin" w:fldLock="1"/>
      </w:r>
      <w:r>
        <w:rPr>
          <w:noProof/>
        </w:rPr>
        <w:instrText xml:space="preserve"> PAGEREF _Toc145941128 \h </w:instrText>
      </w:r>
      <w:r>
        <w:rPr>
          <w:noProof/>
        </w:rPr>
      </w:r>
      <w:r>
        <w:rPr>
          <w:noProof/>
        </w:rPr>
        <w:fldChar w:fldCharType="separate"/>
      </w:r>
      <w:r>
        <w:rPr>
          <w:noProof/>
        </w:rPr>
        <w:t>26</w:t>
      </w:r>
      <w:r>
        <w:rPr>
          <w:noProof/>
        </w:rPr>
        <w:fldChar w:fldCharType="end"/>
      </w:r>
    </w:p>
    <w:p w14:paraId="6FE25B44" w14:textId="11F74534" w:rsidR="001F4DA9" w:rsidRDefault="001F4DA9">
      <w:pPr>
        <w:pStyle w:val="TOC4"/>
        <w:rPr>
          <w:rFonts w:asciiTheme="minorHAnsi" w:hAnsiTheme="minorHAnsi" w:cstheme="minorBidi"/>
          <w:noProof/>
          <w:kern w:val="2"/>
          <w:sz w:val="22"/>
          <w:szCs w:val="22"/>
          <w:lang w:eastAsia="en-GB"/>
          <w14:ligatures w14:val="standardContextual"/>
        </w:rPr>
      </w:pPr>
      <w:r>
        <w:rPr>
          <w:noProof/>
        </w:rPr>
        <w:t>6.1.3.3</w:t>
      </w:r>
      <w:r>
        <w:rPr>
          <w:rFonts w:asciiTheme="minorHAnsi" w:hAnsiTheme="minorHAnsi" w:cstheme="minorBidi"/>
          <w:noProof/>
          <w:kern w:val="2"/>
          <w:sz w:val="22"/>
          <w:szCs w:val="22"/>
          <w:lang w:eastAsia="en-GB"/>
          <w14:ligatures w14:val="standardContextual"/>
        </w:rPr>
        <w:tab/>
      </w:r>
      <w:r>
        <w:rPr>
          <w:noProof/>
        </w:rPr>
        <w:t>PolicyData</w:t>
      </w:r>
      <w:r>
        <w:rPr>
          <w:noProof/>
        </w:rPr>
        <w:tab/>
      </w:r>
      <w:r>
        <w:rPr>
          <w:noProof/>
        </w:rPr>
        <w:fldChar w:fldCharType="begin" w:fldLock="1"/>
      </w:r>
      <w:r>
        <w:rPr>
          <w:noProof/>
        </w:rPr>
        <w:instrText xml:space="preserve"> PAGEREF _Toc145941129 \h </w:instrText>
      </w:r>
      <w:r>
        <w:rPr>
          <w:noProof/>
        </w:rPr>
      </w:r>
      <w:r>
        <w:rPr>
          <w:noProof/>
        </w:rPr>
        <w:fldChar w:fldCharType="separate"/>
      </w:r>
      <w:r>
        <w:rPr>
          <w:noProof/>
        </w:rPr>
        <w:t>26</w:t>
      </w:r>
      <w:r>
        <w:rPr>
          <w:noProof/>
        </w:rPr>
        <w:fldChar w:fldCharType="end"/>
      </w:r>
    </w:p>
    <w:p w14:paraId="59D4259B" w14:textId="77B2B6CF" w:rsidR="001F4DA9" w:rsidRDefault="001F4DA9">
      <w:pPr>
        <w:pStyle w:val="TOC4"/>
        <w:rPr>
          <w:rFonts w:asciiTheme="minorHAnsi" w:hAnsiTheme="minorHAnsi" w:cstheme="minorBidi"/>
          <w:noProof/>
          <w:kern w:val="2"/>
          <w:sz w:val="22"/>
          <w:szCs w:val="22"/>
          <w:lang w:eastAsia="en-GB"/>
          <w14:ligatures w14:val="standardContextual"/>
        </w:rPr>
      </w:pPr>
      <w:r>
        <w:rPr>
          <w:noProof/>
        </w:rPr>
        <w:t>6.1.3.4</w:t>
      </w:r>
      <w:r>
        <w:rPr>
          <w:rFonts w:asciiTheme="minorHAnsi" w:hAnsiTheme="minorHAnsi" w:cstheme="minorBidi"/>
          <w:noProof/>
          <w:kern w:val="2"/>
          <w:sz w:val="22"/>
          <w:szCs w:val="22"/>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_Toc145941130 \h </w:instrText>
      </w:r>
      <w:r>
        <w:rPr>
          <w:noProof/>
        </w:rPr>
      </w:r>
      <w:r>
        <w:rPr>
          <w:noProof/>
        </w:rPr>
        <w:fldChar w:fldCharType="separate"/>
      </w:r>
      <w:r>
        <w:rPr>
          <w:noProof/>
        </w:rPr>
        <w:t>26</w:t>
      </w:r>
      <w:r>
        <w:rPr>
          <w:noProof/>
        </w:rPr>
        <w:fldChar w:fldCharType="end"/>
      </w:r>
    </w:p>
    <w:p w14:paraId="3AB38659" w14:textId="69B0B654" w:rsidR="001F4DA9" w:rsidRDefault="001F4DA9">
      <w:pPr>
        <w:pStyle w:val="TOC4"/>
        <w:rPr>
          <w:rFonts w:asciiTheme="minorHAnsi" w:hAnsiTheme="minorHAnsi" w:cstheme="minorBidi"/>
          <w:noProof/>
          <w:kern w:val="2"/>
          <w:sz w:val="22"/>
          <w:szCs w:val="22"/>
          <w:lang w:eastAsia="en-GB"/>
          <w14:ligatures w14:val="standardContextual"/>
        </w:rPr>
      </w:pPr>
      <w:r>
        <w:rPr>
          <w:noProof/>
        </w:rPr>
        <w:t>6.1.3.5</w:t>
      </w:r>
      <w:r>
        <w:rPr>
          <w:rFonts w:asciiTheme="minorHAnsi" w:hAnsiTheme="minorHAnsi" w:cstheme="minorBidi"/>
          <w:noProof/>
          <w:kern w:val="2"/>
          <w:sz w:val="22"/>
          <w:szCs w:val="22"/>
          <w:lang w:eastAsia="en-GB"/>
          <w14:ligatures w14:val="standardContextual"/>
        </w:rPr>
        <w:tab/>
      </w:r>
      <w:r>
        <w:rPr>
          <w:noProof/>
        </w:rPr>
        <w:t>ApplicationData</w:t>
      </w:r>
      <w:r>
        <w:rPr>
          <w:noProof/>
        </w:rPr>
        <w:tab/>
      </w:r>
      <w:r>
        <w:rPr>
          <w:noProof/>
        </w:rPr>
        <w:fldChar w:fldCharType="begin" w:fldLock="1"/>
      </w:r>
      <w:r>
        <w:rPr>
          <w:noProof/>
        </w:rPr>
        <w:instrText xml:space="preserve"> PAGEREF _Toc145941131 \h </w:instrText>
      </w:r>
      <w:r>
        <w:rPr>
          <w:noProof/>
        </w:rPr>
      </w:r>
      <w:r>
        <w:rPr>
          <w:noProof/>
        </w:rPr>
        <w:fldChar w:fldCharType="separate"/>
      </w:r>
      <w:r>
        <w:rPr>
          <w:noProof/>
        </w:rPr>
        <w:t>26</w:t>
      </w:r>
      <w:r>
        <w:rPr>
          <w:noProof/>
        </w:rPr>
        <w:fldChar w:fldCharType="end"/>
      </w:r>
    </w:p>
    <w:p w14:paraId="1435D269" w14:textId="7EBD392A" w:rsidR="001F4DA9" w:rsidRDefault="001F4DA9">
      <w:pPr>
        <w:pStyle w:val="TOC4"/>
        <w:rPr>
          <w:rFonts w:asciiTheme="minorHAnsi" w:hAnsiTheme="minorHAnsi" w:cstheme="minorBidi"/>
          <w:noProof/>
          <w:kern w:val="2"/>
          <w:sz w:val="22"/>
          <w:szCs w:val="22"/>
          <w:lang w:eastAsia="en-GB"/>
          <w14:ligatures w14:val="standardContextual"/>
        </w:rPr>
      </w:pPr>
      <w:r>
        <w:rPr>
          <w:noProof/>
        </w:rPr>
        <w:t>6.1.3.6</w:t>
      </w:r>
      <w:r>
        <w:rPr>
          <w:rFonts w:asciiTheme="minorHAnsi" w:hAnsiTheme="minorHAnsi" w:cstheme="minorBidi"/>
          <w:noProof/>
          <w:kern w:val="2"/>
          <w:sz w:val="22"/>
          <w:szCs w:val="22"/>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_Toc145941132 \h </w:instrText>
      </w:r>
      <w:r>
        <w:rPr>
          <w:noProof/>
        </w:rPr>
      </w:r>
      <w:r>
        <w:rPr>
          <w:noProof/>
        </w:rPr>
        <w:fldChar w:fldCharType="separate"/>
      </w:r>
      <w:r>
        <w:rPr>
          <w:noProof/>
        </w:rPr>
        <w:t>26</w:t>
      </w:r>
      <w:r>
        <w:rPr>
          <w:noProof/>
        </w:rPr>
        <w:fldChar w:fldCharType="end"/>
      </w:r>
    </w:p>
    <w:p w14:paraId="6FD5C3F5" w14:textId="3CDECB75" w:rsidR="001F4DA9" w:rsidRDefault="001F4DA9">
      <w:pPr>
        <w:pStyle w:val="TOC5"/>
        <w:rPr>
          <w:rFonts w:asciiTheme="minorHAnsi" w:hAnsiTheme="minorHAnsi" w:cstheme="minorBidi"/>
          <w:noProof/>
          <w:kern w:val="2"/>
          <w:sz w:val="22"/>
          <w:szCs w:val="22"/>
          <w:lang w:eastAsia="en-GB"/>
          <w14:ligatures w14:val="standardContextual"/>
        </w:rPr>
      </w:pPr>
      <w:r>
        <w:rPr>
          <w:noProof/>
        </w:rPr>
        <w:t>6.1.3.6.1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_Toc145941133 \h </w:instrText>
      </w:r>
      <w:r>
        <w:rPr>
          <w:noProof/>
        </w:rPr>
      </w:r>
      <w:r>
        <w:rPr>
          <w:noProof/>
        </w:rPr>
        <w:fldChar w:fldCharType="separate"/>
      </w:r>
      <w:r>
        <w:rPr>
          <w:noProof/>
        </w:rPr>
        <w:t>26</w:t>
      </w:r>
      <w:r>
        <w:rPr>
          <w:noProof/>
        </w:rPr>
        <w:fldChar w:fldCharType="end"/>
      </w:r>
    </w:p>
    <w:p w14:paraId="76CB8895" w14:textId="4AA44A3F" w:rsidR="001F4DA9" w:rsidRDefault="001F4DA9">
      <w:pPr>
        <w:pStyle w:val="TOC5"/>
        <w:rPr>
          <w:rFonts w:asciiTheme="minorHAnsi" w:hAnsiTheme="minorHAnsi" w:cstheme="minorBidi"/>
          <w:noProof/>
          <w:kern w:val="2"/>
          <w:sz w:val="22"/>
          <w:szCs w:val="22"/>
          <w:lang w:eastAsia="en-GB"/>
          <w14:ligatures w14:val="standardContextual"/>
        </w:rPr>
      </w:pPr>
      <w:r>
        <w:rPr>
          <w:noProof/>
        </w:rPr>
        <w:t>6.1.3.6.2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_Toc145941134 \h </w:instrText>
      </w:r>
      <w:r>
        <w:rPr>
          <w:noProof/>
        </w:rPr>
      </w:r>
      <w:r>
        <w:rPr>
          <w:noProof/>
        </w:rPr>
        <w:fldChar w:fldCharType="separate"/>
      </w:r>
      <w:r>
        <w:rPr>
          <w:noProof/>
        </w:rPr>
        <w:t>26</w:t>
      </w:r>
      <w:r>
        <w:rPr>
          <w:noProof/>
        </w:rPr>
        <w:fldChar w:fldCharType="end"/>
      </w:r>
    </w:p>
    <w:p w14:paraId="7943C29F" w14:textId="6A3B9C47" w:rsidR="001F4DA9" w:rsidRDefault="001F4DA9">
      <w:pPr>
        <w:pStyle w:val="TOC5"/>
        <w:rPr>
          <w:rFonts w:asciiTheme="minorHAnsi" w:hAnsiTheme="minorHAnsi" w:cstheme="minorBidi"/>
          <w:noProof/>
          <w:kern w:val="2"/>
          <w:sz w:val="22"/>
          <w:szCs w:val="22"/>
          <w:lang w:eastAsia="en-GB"/>
          <w14:ligatures w14:val="standardContextual"/>
        </w:rPr>
      </w:pPr>
      <w:r>
        <w:rPr>
          <w:noProof/>
        </w:rPr>
        <w:t>6.1.3.6.3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_Toc145941135 \h </w:instrText>
      </w:r>
      <w:r>
        <w:rPr>
          <w:noProof/>
        </w:rPr>
      </w:r>
      <w:r>
        <w:rPr>
          <w:noProof/>
        </w:rPr>
        <w:fldChar w:fldCharType="separate"/>
      </w:r>
      <w:r>
        <w:rPr>
          <w:noProof/>
        </w:rPr>
        <w:t>26</w:t>
      </w:r>
      <w:r>
        <w:rPr>
          <w:noProof/>
        </w:rPr>
        <w:fldChar w:fldCharType="end"/>
      </w:r>
    </w:p>
    <w:p w14:paraId="378E4FC3" w14:textId="17270ED6" w:rsidR="001F4DA9" w:rsidRDefault="001F4DA9">
      <w:pPr>
        <w:pStyle w:val="TOC3"/>
        <w:rPr>
          <w:rFonts w:asciiTheme="minorHAnsi" w:hAnsiTheme="minorHAnsi" w:cstheme="minorBidi"/>
          <w:noProof/>
          <w:kern w:val="2"/>
          <w:sz w:val="22"/>
          <w:szCs w:val="22"/>
          <w:lang w:eastAsia="en-GB"/>
          <w14:ligatures w14:val="standardContextual"/>
        </w:rPr>
      </w:pPr>
      <w:r>
        <w:rPr>
          <w:noProof/>
        </w:rPr>
        <w:t>6.1.4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_Toc145941136 \h </w:instrText>
      </w:r>
      <w:r>
        <w:rPr>
          <w:noProof/>
        </w:rPr>
      </w:r>
      <w:r>
        <w:rPr>
          <w:noProof/>
        </w:rPr>
        <w:fldChar w:fldCharType="separate"/>
      </w:r>
      <w:r>
        <w:rPr>
          <w:noProof/>
        </w:rPr>
        <w:t>27</w:t>
      </w:r>
      <w:r>
        <w:rPr>
          <w:noProof/>
        </w:rPr>
        <w:fldChar w:fldCharType="end"/>
      </w:r>
    </w:p>
    <w:p w14:paraId="6996CB5F" w14:textId="260CA58E" w:rsidR="001F4DA9" w:rsidRDefault="001F4DA9">
      <w:pPr>
        <w:pStyle w:val="TOC3"/>
        <w:rPr>
          <w:rFonts w:asciiTheme="minorHAnsi" w:hAnsiTheme="minorHAnsi" w:cstheme="minorBidi"/>
          <w:noProof/>
          <w:kern w:val="2"/>
          <w:sz w:val="22"/>
          <w:szCs w:val="22"/>
          <w:lang w:eastAsia="en-GB"/>
          <w14:ligatures w14:val="standardContextual"/>
        </w:rPr>
      </w:pPr>
      <w:r>
        <w:rPr>
          <w:noProof/>
        </w:rPr>
        <w:t>6.1.5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_Toc145941137 \h </w:instrText>
      </w:r>
      <w:r>
        <w:rPr>
          <w:noProof/>
        </w:rPr>
      </w:r>
      <w:r>
        <w:rPr>
          <w:noProof/>
        </w:rPr>
        <w:fldChar w:fldCharType="separate"/>
      </w:r>
      <w:r>
        <w:rPr>
          <w:noProof/>
        </w:rPr>
        <w:t>27</w:t>
      </w:r>
      <w:r>
        <w:rPr>
          <w:noProof/>
        </w:rPr>
        <w:fldChar w:fldCharType="end"/>
      </w:r>
    </w:p>
    <w:p w14:paraId="5904EC0E" w14:textId="1268F8E9" w:rsidR="001F4DA9" w:rsidRDefault="001F4DA9">
      <w:pPr>
        <w:pStyle w:val="TOC4"/>
        <w:rPr>
          <w:rFonts w:asciiTheme="minorHAnsi" w:hAnsiTheme="minorHAnsi" w:cstheme="minorBidi"/>
          <w:noProof/>
          <w:kern w:val="2"/>
          <w:sz w:val="22"/>
          <w:szCs w:val="22"/>
          <w:lang w:eastAsia="en-GB"/>
          <w14:ligatures w14:val="standardContextual"/>
        </w:rPr>
      </w:pPr>
      <w:r>
        <w:rPr>
          <w:noProof/>
        </w:rPr>
        <w:t>6.1.5.1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_Toc145941138 \h </w:instrText>
      </w:r>
      <w:r>
        <w:rPr>
          <w:noProof/>
        </w:rPr>
      </w:r>
      <w:r>
        <w:rPr>
          <w:noProof/>
        </w:rPr>
        <w:fldChar w:fldCharType="separate"/>
      </w:r>
      <w:r>
        <w:rPr>
          <w:noProof/>
        </w:rPr>
        <w:t>27</w:t>
      </w:r>
      <w:r>
        <w:rPr>
          <w:noProof/>
        </w:rPr>
        <w:fldChar w:fldCharType="end"/>
      </w:r>
    </w:p>
    <w:p w14:paraId="2CE0A82F" w14:textId="6A85A284" w:rsidR="001F4DA9" w:rsidRDefault="001F4DA9">
      <w:pPr>
        <w:pStyle w:val="TOC4"/>
        <w:rPr>
          <w:rFonts w:asciiTheme="minorHAnsi" w:hAnsiTheme="minorHAnsi" w:cstheme="minorBidi"/>
          <w:noProof/>
          <w:kern w:val="2"/>
          <w:sz w:val="22"/>
          <w:szCs w:val="22"/>
          <w:lang w:eastAsia="en-GB"/>
          <w14:ligatures w14:val="standardContextual"/>
        </w:rPr>
      </w:pPr>
      <w:r>
        <w:rPr>
          <w:noProof/>
        </w:rPr>
        <w:t>6.1.5.2</w:t>
      </w:r>
      <w:r>
        <w:rPr>
          <w:rFonts w:asciiTheme="minorHAnsi" w:hAnsiTheme="minorHAnsi" w:cstheme="minorBidi"/>
          <w:noProof/>
          <w:kern w:val="2"/>
          <w:sz w:val="22"/>
          <w:szCs w:val="22"/>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_Toc145941139 \h </w:instrText>
      </w:r>
      <w:r>
        <w:rPr>
          <w:noProof/>
        </w:rPr>
      </w:r>
      <w:r>
        <w:rPr>
          <w:noProof/>
        </w:rPr>
        <w:fldChar w:fldCharType="separate"/>
      </w:r>
      <w:r>
        <w:rPr>
          <w:noProof/>
        </w:rPr>
        <w:t>27</w:t>
      </w:r>
      <w:r>
        <w:rPr>
          <w:noProof/>
        </w:rPr>
        <w:fldChar w:fldCharType="end"/>
      </w:r>
    </w:p>
    <w:p w14:paraId="41A0D769" w14:textId="3C41BEB8" w:rsidR="001F4DA9" w:rsidRDefault="001F4DA9">
      <w:pPr>
        <w:pStyle w:val="TOC4"/>
        <w:rPr>
          <w:rFonts w:asciiTheme="minorHAnsi" w:hAnsiTheme="minorHAnsi" w:cstheme="minorBidi"/>
          <w:noProof/>
          <w:kern w:val="2"/>
          <w:sz w:val="22"/>
          <w:szCs w:val="22"/>
          <w:lang w:eastAsia="en-GB"/>
          <w14:ligatures w14:val="standardContextual"/>
        </w:rPr>
      </w:pPr>
      <w:r>
        <w:rPr>
          <w:noProof/>
        </w:rPr>
        <w:t>6.1.5.3</w:t>
      </w:r>
      <w:r>
        <w:rPr>
          <w:rFonts w:asciiTheme="minorHAnsi" w:hAnsiTheme="minorHAnsi" w:cstheme="minorBidi"/>
          <w:noProof/>
          <w:kern w:val="2"/>
          <w:sz w:val="22"/>
          <w:szCs w:val="22"/>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_Toc145941140 \h </w:instrText>
      </w:r>
      <w:r>
        <w:rPr>
          <w:noProof/>
        </w:rPr>
      </w:r>
      <w:r>
        <w:rPr>
          <w:noProof/>
        </w:rPr>
        <w:fldChar w:fldCharType="separate"/>
      </w:r>
      <w:r>
        <w:rPr>
          <w:noProof/>
        </w:rPr>
        <w:t>27</w:t>
      </w:r>
      <w:r>
        <w:rPr>
          <w:noProof/>
        </w:rPr>
        <w:fldChar w:fldCharType="end"/>
      </w:r>
    </w:p>
    <w:p w14:paraId="5274A3CC" w14:textId="323CD24D" w:rsidR="001F4DA9" w:rsidRDefault="001F4DA9">
      <w:pPr>
        <w:pStyle w:val="TOC3"/>
        <w:rPr>
          <w:rFonts w:asciiTheme="minorHAnsi" w:hAnsiTheme="minorHAnsi" w:cstheme="minorBidi"/>
          <w:noProof/>
          <w:kern w:val="2"/>
          <w:sz w:val="22"/>
          <w:szCs w:val="22"/>
          <w:lang w:eastAsia="en-GB"/>
          <w14:ligatures w14:val="standardContextual"/>
        </w:rPr>
      </w:pPr>
      <w:r>
        <w:rPr>
          <w:noProof/>
        </w:rPr>
        <w:t>6.1.5a</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_Toc145941141 \h </w:instrText>
      </w:r>
      <w:r>
        <w:rPr>
          <w:noProof/>
        </w:rPr>
      </w:r>
      <w:r>
        <w:rPr>
          <w:noProof/>
        </w:rPr>
        <w:fldChar w:fldCharType="separate"/>
      </w:r>
      <w:r>
        <w:rPr>
          <w:noProof/>
        </w:rPr>
        <w:t>29</w:t>
      </w:r>
      <w:r>
        <w:rPr>
          <w:noProof/>
        </w:rPr>
        <w:fldChar w:fldCharType="end"/>
      </w:r>
    </w:p>
    <w:p w14:paraId="5FBC9BFA" w14:textId="4CD52B4C" w:rsidR="001F4DA9" w:rsidRDefault="001F4DA9">
      <w:pPr>
        <w:pStyle w:val="TOC4"/>
        <w:rPr>
          <w:rFonts w:asciiTheme="minorHAnsi" w:hAnsiTheme="minorHAnsi" w:cstheme="minorBidi"/>
          <w:noProof/>
          <w:kern w:val="2"/>
          <w:sz w:val="22"/>
          <w:szCs w:val="22"/>
          <w:lang w:eastAsia="en-GB"/>
          <w14:ligatures w14:val="standardContextual"/>
        </w:rPr>
      </w:pPr>
      <w:r>
        <w:rPr>
          <w:noProof/>
        </w:rPr>
        <w:t>6.1.5a.1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_Toc145941142 \h </w:instrText>
      </w:r>
      <w:r>
        <w:rPr>
          <w:noProof/>
        </w:rPr>
      </w:r>
      <w:r>
        <w:rPr>
          <w:noProof/>
        </w:rPr>
        <w:fldChar w:fldCharType="separate"/>
      </w:r>
      <w:r>
        <w:rPr>
          <w:noProof/>
        </w:rPr>
        <w:t>29</w:t>
      </w:r>
      <w:r>
        <w:rPr>
          <w:noProof/>
        </w:rPr>
        <w:fldChar w:fldCharType="end"/>
      </w:r>
    </w:p>
    <w:p w14:paraId="61B8C1FA" w14:textId="27C75BAA" w:rsidR="001F4DA9" w:rsidRDefault="001F4DA9">
      <w:pPr>
        <w:pStyle w:val="TOC4"/>
        <w:rPr>
          <w:rFonts w:asciiTheme="minorHAnsi" w:hAnsiTheme="minorHAnsi" w:cstheme="minorBidi"/>
          <w:noProof/>
          <w:kern w:val="2"/>
          <w:sz w:val="22"/>
          <w:szCs w:val="22"/>
          <w:lang w:eastAsia="en-GB"/>
          <w14:ligatures w14:val="standardContextual"/>
        </w:rPr>
      </w:pPr>
      <w:r w:rsidRPr="003E209E">
        <w:rPr>
          <w:noProof/>
          <w:lang w:val="en-US"/>
        </w:rPr>
        <w:t>6.1.5a.2</w:t>
      </w:r>
      <w:r>
        <w:rPr>
          <w:rFonts w:asciiTheme="minorHAnsi" w:hAnsiTheme="minorHAnsi" w:cstheme="minorBidi"/>
          <w:noProof/>
          <w:kern w:val="2"/>
          <w:sz w:val="22"/>
          <w:szCs w:val="22"/>
          <w:lang w:eastAsia="en-GB"/>
          <w14:ligatures w14:val="standardContextual"/>
        </w:rPr>
        <w:tab/>
      </w:r>
      <w:r w:rsidRPr="003E209E">
        <w:rPr>
          <w:noProof/>
          <w:lang w:val="en-US"/>
        </w:rPr>
        <w:t>Structured data types</w:t>
      </w:r>
      <w:r>
        <w:rPr>
          <w:noProof/>
        </w:rPr>
        <w:tab/>
      </w:r>
      <w:r>
        <w:rPr>
          <w:noProof/>
        </w:rPr>
        <w:fldChar w:fldCharType="begin" w:fldLock="1"/>
      </w:r>
      <w:r>
        <w:rPr>
          <w:noProof/>
        </w:rPr>
        <w:instrText xml:space="preserve"> PAGEREF _Toc145941143 \h </w:instrText>
      </w:r>
      <w:r>
        <w:rPr>
          <w:noProof/>
        </w:rPr>
      </w:r>
      <w:r>
        <w:rPr>
          <w:noProof/>
        </w:rPr>
        <w:fldChar w:fldCharType="separate"/>
      </w:r>
      <w:r>
        <w:rPr>
          <w:noProof/>
        </w:rPr>
        <w:t>29</w:t>
      </w:r>
      <w:r>
        <w:rPr>
          <w:noProof/>
        </w:rPr>
        <w:fldChar w:fldCharType="end"/>
      </w:r>
    </w:p>
    <w:p w14:paraId="07F66CD7" w14:textId="01EEAE71" w:rsidR="001F4DA9" w:rsidRDefault="001F4DA9">
      <w:pPr>
        <w:pStyle w:val="TOC5"/>
        <w:rPr>
          <w:rFonts w:asciiTheme="minorHAnsi" w:hAnsiTheme="minorHAnsi" w:cstheme="minorBidi"/>
          <w:noProof/>
          <w:kern w:val="2"/>
          <w:sz w:val="22"/>
          <w:szCs w:val="22"/>
          <w:lang w:eastAsia="en-GB"/>
          <w14:ligatures w14:val="standardContextual"/>
        </w:rPr>
      </w:pPr>
      <w:r>
        <w:rPr>
          <w:noProof/>
        </w:rPr>
        <w:t>6.1.5a.2.1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_Toc145941144 \h </w:instrText>
      </w:r>
      <w:r>
        <w:rPr>
          <w:noProof/>
        </w:rPr>
      </w:r>
      <w:r>
        <w:rPr>
          <w:noProof/>
        </w:rPr>
        <w:fldChar w:fldCharType="separate"/>
      </w:r>
      <w:r>
        <w:rPr>
          <w:noProof/>
        </w:rPr>
        <w:t>29</w:t>
      </w:r>
      <w:r>
        <w:rPr>
          <w:noProof/>
        </w:rPr>
        <w:fldChar w:fldCharType="end"/>
      </w:r>
    </w:p>
    <w:p w14:paraId="13BA1F7E" w14:textId="0738BBE2" w:rsidR="001F4DA9" w:rsidRDefault="001F4DA9">
      <w:pPr>
        <w:pStyle w:val="TOC5"/>
        <w:rPr>
          <w:rFonts w:asciiTheme="minorHAnsi" w:hAnsiTheme="minorHAnsi" w:cstheme="minorBidi"/>
          <w:noProof/>
          <w:kern w:val="2"/>
          <w:sz w:val="22"/>
          <w:szCs w:val="22"/>
          <w:lang w:eastAsia="en-GB"/>
          <w14:ligatures w14:val="standardContextual"/>
        </w:rPr>
      </w:pPr>
      <w:r>
        <w:rPr>
          <w:noProof/>
        </w:rPr>
        <w:t>6.1.5a.2.2</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_Toc145941145 \h </w:instrText>
      </w:r>
      <w:r>
        <w:rPr>
          <w:noProof/>
        </w:rPr>
      </w:r>
      <w:r>
        <w:rPr>
          <w:noProof/>
        </w:rPr>
        <w:fldChar w:fldCharType="separate"/>
      </w:r>
      <w:r>
        <w:rPr>
          <w:noProof/>
        </w:rPr>
        <w:t>30</w:t>
      </w:r>
      <w:r>
        <w:rPr>
          <w:noProof/>
        </w:rPr>
        <w:fldChar w:fldCharType="end"/>
      </w:r>
    </w:p>
    <w:p w14:paraId="6656DEC4" w14:textId="3ECDEA45" w:rsidR="001F4DA9" w:rsidRDefault="001F4DA9">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_Toc145941146 \h </w:instrText>
      </w:r>
      <w:r>
        <w:rPr>
          <w:noProof/>
        </w:rPr>
      </w:r>
      <w:r>
        <w:rPr>
          <w:noProof/>
        </w:rPr>
        <w:fldChar w:fldCharType="separate"/>
      </w:r>
      <w:r>
        <w:rPr>
          <w:noProof/>
        </w:rPr>
        <w:t>30</w:t>
      </w:r>
      <w:r>
        <w:rPr>
          <w:noProof/>
        </w:rPr>
        <w:fldChar w:fldCharType="end"/>
      </w:r>
    </w:p>
    <w:p w14:paraId="2DACF5AC" w14:textId="476F0BD2" w:rsidR="001F4DA9" w:rsidRDefault="001F4DA9">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7</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_Toc145941147 \h </w:instrText>
      </w:r>
      <w:r>
        <w:rPr>
          <w:noProof/>
        </w:rPr>
      </w:r>
      <w:r>
        <w:rPr>
          <w:noProof/>
        </w:rPr>
        <w:fldChar w:fldCharType="separate"/>
      </w:r>
      <w:r>
        <w:rPr>
          <w:noProof/>
        </w:rPr>
        <w:t>31</w:t>
      </w:r>
      <w:r>
        <w:rPr>
          <w:noProof/>
        </w:rPr>
        <w:fldChar w:fldCharType="end"/>
      </w:r>
    </w:p>
    <w:p w14:paraId="5F59939C" w14:textId="7F2929A2" w:rsidR="001F4DA9" w:rsidRDefault="001F4DA9">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8</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_Toc145941148 \h </w:instrText>
      </w:r>
      <w:r>
        <w:rPr>
          <w:noProof/>
        </w:rPr>
      </w:r>
      <w:r>
        <w:rPr>
          <w:noProof/>
        </w:rPr>
        <w:fldChar w:fldCharType="separate"/>
      </w:r>
      <w:r>
        <w:rPr>
          <w:noProof/>
        </w:rPr>
        <w:t>34</w:t>
      </w:r>
      <w:r>
        <w:rPr>
          <w:noProof/>
        </w:rPr>
        <w:fldChar w:fldCharType="end"/>
      </w:r>
    </w:p>
    <w:p w14:paraId="0A80B67F" w14:textId="13708CFC" w:rsidR="001F4DA9" w:rsidRDefault="001F4DA9">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_Toc145941149 \h </w:instrText>
      </w:r>
      <w:r>
        <w:rPr>
          <w:noProof/>
        </w:rPr>
      </w:r>
      <w:r>
        <w:rPr>
          <w:noProof/>
        </w:rPr>
        <w:fldChar w:fldCharType="separate"/>
      </w:r>
      <w:r>
        <w:rPr>
          <w:noProof/>
        </w:rPr>
        <w:t>37</w:t>
      </w:r>
      <w:r>
        <w:rPr>
          <w:noProof/>
        </w:rPr>
        <w:fldChar w:fldCharType="end"/>
      </w:r>
    </w:p>
    <w:p w14:paraId="06E5CC0E" w14:textId="2238DDCE" w:rsidR="001F4DA9" w:rsidRDefault="001F4DA9">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_Toc145941150 \h </w:instrText>
      </w:r>
      <w:r>
        <w:rPr>
          <w:noProof/>
        </w:rPr>
      </w:r>
      <w:r>
        <w:rPr>
          <w:noProof/>
        </w:rPr>
        <w:fldChar w:fldCharType="separate"/>
      </w:r>
      <w:r>
        <w:rPr>
          <w:noProof/>
        </w:rPr>
        <w:t>37</w:t>
      </w:r>
      <w:r>
        <w:rPr>
          <w:noProof/>
        </w:rPr>
        <w:fldChar w:fldCharType="end"/>
      </w:r>
    </w:p>
    <w:p w14:paraId="38D1E51E" w14:textId="6FF0F9CE" w:rsidR="001F4DA9" w:rsidRDefault="001F4DA9">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_Toc145941151 \h </w:instrText>
      </w:r>
      <w:r>
        <w:rPr>
          <w:noProof/>
        </w:rPr>
      </w:r>
      <w:r>
        <w:rPr>
          <w:noProof/>
        </w:rPr>
        <w:fldChar w:fldCharType="separate"/>
      </w:r>
      <w:r>
        <w:rPr>
          <w:noProof/>
        </w:rPr>
        <w:t>37</w:t>
      </w:r>
      <w:r>
        <w:rPr>
          <w:noProof/>
        </w:rPr>
        <w:fldChar w:fldCharType="end"/>
      </w:r>
    </w:p>
    <w:p w14:paraId="674F73EE" w14:textId="48B81CBE" w:rsidR="001F4DA9" w:rsidRDefault="001F4DA9">
      <w:pPr>
        <w:pStyle w:val="TOC4"/>
        <w:rPr>
          <w:rFonts w:asciiTheme="minorHAnsi" w:hAnsiTheme="minorHAnsi" w:cstheme="minorBidi"/>
          <w:noProof/>
          <w:kern w:val="2"/>
          <w:sz w:val="22"/>
          <w:szCs w:val="22"/>
          <w:lang w:eastAsia="en-GB"/>
          <w14:ligatures w14:val="standardContextual"/>
        </w:rPr>
      </w:pPr>
      <w:r>
        <w:rPr>
          <w:noProof/>
        </w:rPr>
        <w:t>6.2.2.1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_Toc145941152 \h </w:instrText>
      </w:r>
      <w:r>
        <w:rPr>
          <w:noProof/>
        </w:rPr>
      </w:r>
      <w:r>
        <w:rPr>
          <w:noProof/>
        </w:rPr>
        <w:fldChar w:fldCharType="separate"/>
      </w:r>
      <w:r>
        <w:rPr>
          <w:noProof/>
        </w:rPr>
        <w:t>37</w:t>
      </w:r>
      <w:r>
        <w:rPr>
          <w:noProof/>
        </w:rPr>
        <w:fldChar w:fldCharType="end"/>
      </w:r>
    </w:p>
    <w:p w14:paraId="6E1F6EF7" w14:textId="1A922E6F" w:rsidR="001F4DA9" w:rsidRDefault="001F4DA9">
      <w:pPr>
        <w:pStyle w:val="TOC4"/>
        <w:rPr>
          <w:rFonts w:asciiTheme="minorHAnsi" w:hAnsiTheme="minorHAnsi" w:cstheme="minorBidi"/>
          <w:noProof/>
          <w:kern w:val="2"/>
          <w:sz w:val="22"/>
          <w:szCs w:val="22"/>
          <w:lang w:eastAsia="en-GB"/>
          <w14:ligatures w14:val="standardContextual"/>
        </w:rPr>
      </w:pPr>
      <w:r>
        <w:rPr>
          <w:noProof/>
        </w:rPr>
        <w:t>6.2.2.2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_Toc145941153 \h </w:instrText>
      </w:r>
      <w:r>
        <w:rPr>
          <w:noProof/>
        </w:rPr>
      </w:r>
      <w:r>
        <w:rPr>
          <w:noProof/>
        </w:rPr>
        <w:fldChar w:fldCharType="separate"/>
      </w:r>
      <w:r>
        <w:rPr>
          <w:noProof/>
        </w:rPr>
        <w:t>38</w:t>
      </w:r>
      <w:r>
        <w:rPr>
          <w:noProof/>
        </w:rPr>
        <w:fldChar w:fldCharType="end"/>
      </w:r>
    </w:p>
    <w:p w14:paraId="46F0DD16" w14:textId="6B4B9607" w:rsidR="001F4DA9" w:rsidRDefault="001F4DA9">
      <w:pPr>
        <w:pStyle w:val="TOC5"/>
        <w:rPr>
          <w:rFonts w:asciiTheme="minorHAnsi" w:hAnsiTheme="minorHAnsi" w:cstheme="minorBidi"/>
          <w:noProof/>
          <w:kern w:val="2"/>
          <w:sz w:val="22"/>
          <w:szCs w:val="22"/>
          <w:lang w:eastAsia="en-GB"/>
          <w14:ligatures w14:val="standardContextual"/>
        </w:rPr>
      </w:pPr>
      <w:r>
        <w:rPr>
          <w:noProof/>
        </w:rPr>
        <w:t>6.2.2.2.1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_Toc145941154 \h </w:instrText>
      </w:r>
      <w:r>
        <w:rPr>
          <w:noProof/>
        </w:rPr>
      </w:r>
      <w:r>
        <w:rPr>
          <w:noProof/>
        </w:rPr>
        <w:fldChar w:fldCharType="separate"/>
      </w:r>
      <w:r>
        <w:rPr>
          <w:noProof/>
        </w:rPr>
        <w:t>38</w:t>
      </w:r>
      <w:r>
        <w:rPr>
          <w:noProof/>
        </w:rPr>
        <w:fldChar w:fldCharType="end"/>
      </w:r>
    </w:p>
    <w:p w14:paraId="215E6970" w14:textId="671720EB" w:rsidR="001F4DA9" w:rsidRDefault="001F4DA9">
      <w:pPr>
        <w:pStyle w:val="TOC5"/>
        <w:rPr>
          <w:rFonts w:asciiTheme="minorHAnsi" w:hAnsiTheme="minorHAnsi" w:cstheme="minorBidi"/>
          <w:noProof/>
          <w:kern w:val="2"/>
          <w:sz w:val="22"/>
          <w:szCs w:val="22"/>
          <w:lang w:eastAsia="en-GB"/>
          <w14:ligatures w14:val="standardContextual"/>
        </w:rPr>
      </w:pPr>
      <w:r>
        <w:rPr>
          <w:noProof/>
        </w:rPr>
        <w:t>6.2.2.2.2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_Toc145941155 \h </w:instrText>
      </w:r>
      <w:r>
        <w:rPr>
          <w:noProof/>
        </w:rPr>
      </w:r>
      <w:r>
        <w:rPr>
          <w:noProof/>
        </w:rPr>
        <w:fldChar w:fldCharType="separate"/>
      </w:r>
      <w:r>
        <w:rPr>
          <w:noProof/>
        </w:rPr>
        <w:t>38</w:t>
      </w:r>
      <w:r>
        <w:rPr>
          <w:noProof/>
        </w:rPr>
        <w:fldChar w:fldCharType="end"/>
      </w:r>
    </w:p>
    <w:p w14:paraId="3DFFBC5D" w14:textId="5EEFCF7F" w:rsidR="001F4DA9" w:rsidRDefault="001F4DA9">
      <w:pPr>
        <w:pStyle w:val="TOC5"/>
        <w:rPr>
          <w:rFonts w:asciiTheme="minorHAnsi" w:hAnsiTheme="minorHAnsi" w:cstheme="minorBidi"/>
          <w:noProof/>
          <w:kern w:val="2"/>
          <w:sz w:val="22"/>
          <w:szCs w:val="22"/>
          <w:lang w:eastAsia="en-GB"/>
          <w14:ligatures w14:val="standardContextual"/>
        </w:rPr>
      </w:pPr>
      <w:r w:rsidRPr="003E209E">
        <w:rPr>
          <w:noProof/>
          <w:lang w:val="es-ES"/>
        </w:rPr>
        <w:t>6.2.2.2.3</w:t>
      </w:r>
      <w:r>
        <w:rPr>
          <w:rFonts w:asciiTheme="minorHAnsi" w:hAnsiTheme="minorHAnsi" w:cstheme="minorBidi"/>
          <w:noProof/>
          <w:kern w:val="2"/>
          <w:sz w:val="22"/>
          <w:szCs w:val="22"/>
          <w:lang w:eastAsia="en-GB"/>
          <w14:ligatures w14:val="standardContextual"/>
        </w:rPr>
        <w:tab/>
      </w:r>
      <w:r w:rsidRPr="003E209E">
        <w:rPr>
          <w:noProof/>
          <w:lang w:val="es-ES"/>
        </w:rPr>
        <w:t>Cache-Control</w:t>
      </w:r>
      <w:r>
        <w:rPr>
          <w:noProof/>
        </w:rPr>
        <w:tab/>
      </w:r>
      <w:r>
        <w:rPr>
          <w:noProof/>
        </w:rPr>
        <w:fldChar w:fldCharType="begin" w:fldLock="1"/>
      </w:r>
      <w:r>
        <w:rPr>
          <w:noProof/>
        </w:rPr>
        <w:instrText xml:space="preserve"> PAGEREF _Toc145941156 \h </w:instrText>
      </w:r>
      <w:r>
        <w:rPr>
          <w:noProof/>
        </w:rPr>
      </w:r>
      <w:r>
        <w:rPr>
          <w:noProof/>
        </w:rPr>
        <w:fldChar w:fldCharType="separate"/>
      </w:r>
      <w:r>
        <w:rPr>
          <w:noProof/>
        </w:rPr>
        <w:t>38</w:t>
      </w:r>
      <w:r>
        <w:rPr>
          <w:noProof/>
        </w:rPr>
        <w:fldChar w:fldCharType="end"/>
      </w:r>
    </w:p>
    <w:p w14:paraId="16EA0AFD" w14:textId="6E435718" w:rsidR="001F4DA9" w:rsidRDefault="001F4DA9">
      <w:pPr>
        <w:pStyle w:val="TOC5"/>
        <w:rPr>
          <w:rFonts w:asciiTheme="minorHAnsi" w:hAnsiTheme="minorHAnsi" w:cstheme="minorBidi"/>
          <w:noProof/>
          <w:kern w:val="2"/>
          <w:sz w:val="22"/>
          <w:szCs w:val="22"/>
          <w:lang w:eastAsia="en-GB"/>
          <w14:ligatures w14:val="standardContextual"/>
        </w:rPr>
      </w:pPr>
      <w:r>
        <w:rPr>
          <w:noProof/>
        </w:rPr>
        <w:t>6.2.2.2.4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_Toc145941157 \h </w:instrText>
      </w:r>
      <w:r>
        <w:rPr>
          <w:noProof/>
        </w:rPr>
      </w:r>
      <w:r>
        <w:rPr>
          <w:noProof/>
        </w:rPr>
        <w:fldChar w:fldCharType="separate"/>
      </w:r>
      <w:r>
        <w:rPr>
          <w:noProof/>
        </w:rPr>
        <w:t>38</w:t>
      </w:r>
      <w:r>
        <w:rPr>
          <w:noProof/>
        </w:rPr>
        <w:fldChar w:fldCharType="end"/>
      </w:r>
    </w:p>
    <w:p w14:paraId="2BB43F2A" w14:textId="6437B797" w:rsidR="001F4DA9" w:rsidRDefault="001F4DA9">
      <w:pPr>
        <w:pStyle w:val="TOC5"/>
        <w:rPr>
          <w:rFonts w:asciiTheme="minorHAnsi" w:hAnsiTheme="minorHAnsi" w:cstheme="minorBidi"/>
          <w:noProof/>
          <w:kern w:val="2"/>
          <w:sz w:val="22"/>
          <w:szCs w:val="22"/>
          <w:lang w:eastAsia="en-GB"/>
          <w14:ligatures w14:val="standardContextual"/>
        </w:rPr>
      </w:pPr>
      <w:r>
        <w:rPr>
          <w:noProof/>
        </w:rPr>
        <w:t>6.2.2.2.5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_Toc145941158 \h </w:instrText>
      </w:r>
      <w:r>
        <w:rPr>
          <w:noProof/>
        </w:rPr>
      </w:r>
      <w:r>
        <w:rPr>
          <w:noProof/>
        </w:rPr>
        <w:fldChar w:fldCharType="separate"/>
      </w:r>
      <w:r>
        <w:rPr>
          <w:noProof/>
        </w:rPr>
        <w:t>38</w:t>
      </w:r>
      <w:r>
        <w:rPr>
          <w:noProof/>
        </w:rPr>
        <w:fldChar w:fldCharType="end"/>
      </w:r>
    </w:p>
    <w:p w14:paraId="3CE7EB06" w14:textId="4F18976C" w:rsidR="001F4DA9" w:rsidRDefault="001F4DA9">
      <w:pPr>
        <w:pStyle w:val="TOC5"/>
        <w:rPr>
          <w:rFonts w:asciiTheme="minorHAnsi" w:hAnsiTheme="minorHAnsi" w:cstheme="minorBidi"/>
          <w:noProof/>
          <w:kern w:val="2"/>
          <w:sz w:val="22"/>
          <w:szCs w:val="22"/>
          <w:lang w:eastAsia="en-GB"/>
          <w14:ligatures w14:val="standardContextual"/>
        </w:rPr>
      </w:pPr>
      <w:r>
        <w:rPr>
          <w:noProof/>
        </w:rPr>
        <w:t>6.2.2.2.6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_Toc145941159 \h </w:instrText>
      </w:r>
      <w:r>
        <w:rPr>
          <w:noProof/>
        </w:rPr>
      </w:r>
      <w:r>
        <w:rPr>
          <w:noProof/>
        </w:rPr>
        <w:fldChar w:fldCharType="separate"/>
      </w:r>
      <w:r>
        <w:rPr>
          <w:noProof/>
        </w:rPr>
        <w:t>38</w:t>
      </w:r>
      <w:r>
        <w:rPr>
          <w:noProof/>
        </w:rPr>
        <w:fldChar w:fldCharType="end"/>
      </w:r>
    </w:p>
    <w:p w14:paraId="28302AEF" w14:textId="3A7B90BB" w:rsidR="001F4DA9" w:rsidRDefault="001F4DA9">
      <w:pPr>
        <w:pStyle w:val="TOC5"/>
        <w:rPr>
          <w:rFonts w:asciiTheme="minorHAnsi" w:hAnsiTheme="minorHAnsi" w:cstheme="minorBidi"/>
          <w:noProof/>
          <w:kern w:val="2"/>
          <w:sz w:val="22"/>
          <w:szCs w:val="22"/>
          <w:lang w:eastAsia="en-GB"/>
          <w14:ligatures w14:val="standardContextual"/>
        </w:rPr>
      </w:pPr>
      <w:r>
        <w:rPr>
          <w:noProof/>
        </w:rPr>
        <w:t>6.2.2.2.7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_Toc145941160 \h </w:instrText>
      </w:r>
      <w:r>
        <w:rPr>
          <w:noProof/>
        </w:rPr>
      </w:r>
      <w:r>
        <w:rPr>
          <w:noProof/>
        </w:rPr>
        <w:fldChar w:fldCharType="separate"/>
      </w:r>
      <w:r>
        <w:rPr>
          <w:noProof/>
        </w:rPr>
        <w:t>38</w:t>
      </w:r>
      <w:r>
        <w:rPr>
          <w:noProof/>
        </w:rPr>
        <w:fldChar w:fldCharType="end"/>
      </w:r>
    </w:p>
    <w:p w14:paraId="5AEBDFED" w14:textId="568B6169" w:rsidR="001F4DA9" w:rsidRDefault="001F4DA9">
      <w:pPr>
        <w:pStyle w:val="TOC5"/>
        <w:rPr>
          <w:rFonts w:asciiTheme="minorHAnsi" w:hAnsiTheme="minorHAnsi" w:cstheme="minorBidi"/>
          <w:noProof/>
          <w:kern w:val="2"/>
          <w:sz w:val="22"/>
          <w:szCs w:val="22"/>
          <w:lang w:eastAsia="en-GB"/>
          <w14:ligatures w14:val="standardContextual"/>
        </w:rPr>
      </w:pPr>
      <w:r>
        <w:rPr>
          <w:noProof/>
        </w:rPr>
        <w:t>6.2.2.2.8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_Toc145941161 \h </w:instrText>
      </w:r>
      <w:r>
        <w:rPr>
          <w:noProof/>
        </w:rPr>
      </w:r>
      <w:r>
        <w:rPr>
          <w:noProof/>
        </w:rPr>
        <w:fldChar w:fldCharType="separate"/>
      </w:r>
      <w:r>
        <w:rPr>
          <w:noProof/>
        </w:rPr>
        <w:t>38</w:t>
      </w:r>
      <w:r>
        <w:rPr>
          <w:noProof/>
        </w:rPr>
        <w:fldChar w:fldCharType="end"/>
      </w:r>
    </w:p>
    <w:p w14:paraId="25FA5D6B" w14:textId="7096A016" w:rsidR="001F4DA9" w:rsidRDefault="001F4DA9">
      <w:pPr>
        <w:pStyle w:val="TOC4"/>
        <w:rPr>
          <w:rFonts w:asciiTheme="minorHAnsi" w:hAnsiTheme="minorHAnsi" w:cstheme="minorBidi"/>
          <w:noProof/>
          <w:kern w:val="2"/>
          <w:sz w:val="22"/>
          <w:szCs w:val="22"/>
          <w:lang w:eastAsia="en-GB"/>
          <w14:ligatures w14:val="standardContextual"/>
        </w:rPr>
      </w:pPr>
      <w:r>
        <w:rPr>
          <w:noProof/>
        </w:rPr>
        <w:t>6.2.2.3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_Toc145941162 \h </w:instrText>
      </w:r>
      <w:r>
        <w:rPr>
          <w:noProof/>
        </w:rPr>
      </w:r>
      <w:r>
        <w:rPr>
          <w:noProof/>
        </w:rPr>
        <w:fldChar w:fldCharType="separate"/>
      </w:r>
      <w:r>
        <w:rPr>
          <w:noProof/>
        </w:rPr>
        <w:t>39</w:t>
      </w:r>
      <w:r>
        <w:rPr>
          <w:noProof/>
        </w:rPr>
        <w:fldChar w:fldCharType="end"/>
      </w:r>
    </w:p>
    <w:p w14:paraId="10DE8EF1" w14:textId="009E1B8E" w:rsidR="001F4DA9" w:rsidRDefault="001F4DA9">
      <w:pPr>
        <w:pStyle w:val="TOC5"/>
        <w:rPr>
          <w:rFonts w:asciiTheme="minorHAnsi" w:hAnsiTheme="minorHAnsi" w:cstheme="minorBidi"/>
          <w:noProof/>
          <w:kern w:val="2"/>
          <w:sz w:val="22"/>
          <w:szCs w:val="22"/>
          <w:lang w:eastAsia="en-GB"/>
          <w14:ligatures w14:val="standardContextual"/>
        </w:rPr>
      </w:pPr>
      <w:r>
        <w:rPr>
          <w:noProof/>
        </w:rPr>
        <w:t>6.2.2.3.1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_Toc145941163 \h </w:instrText>
      </w:r>
      <w:r>
        <w:rPr>
          <w:noProof/>
        </w:rPr>
      </w:r>
      <w:r>
        <w:rPr>
          <w:noProof/>
        </w:rPr>
        <w:fldChar w:fldCharType="separate"/>
      </w:r>
      <w:r>
        <w:rPr>
          <w:noProof/>
        </w:rPr>
        <w:t>39</w:t>
      </w:r>
      <w:r>
        <w:rPr>
          <w:noProof/>
        </w:rPr>
        <w:fldChar w:fldCharType="end"/>
      </w:r>
    </w:p>
    <w:p w14:paraId="451E6873" w14:textId="6EEE69AD" w:rsidR="001F4DA9" w:rsidRDefault="001F4DA9">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_Toc145941164 \h </w:instrText>
      </w:r>
      <w:r>
        <w:rPr>
          <w:noProof/>
        </w:rPr>
      </w:r>
      <w:r>
        <w:rPr>
          <w:noProof/>
        </w:rPr>
        <w:fldChar w:fldCharType="separate"/>
      </w:r>
      <w:r>
        <w:rPr>
          <w:noProof/>
        </w:rPr>
        <w:t>39</w:t>
      </w:r>
      <w:r>
        <w:rPr>
          <w:noProof/>
        </w:rPr>
        <w:fldChar w:fldCharType="end"/>
      </w:r>
    </w:p>
    <w:p w14:paraId="3A99E6C2" w14:textId="214C6084" w:rsidR="001F4DA9" w:rsidRDefault="001F4DA9">
      <w:pPr>
        <w:pStyle w:val="TOC4"/>
        <w:rPr>
          <w:rFonts w:asciiTheme="minorHAnsi" w:hAnsiTheme="minorHAnsi" w:cstheme="minorBidi"/>
          <w:noProof/>
          <w:kern w:val="2"/>
          <w:sz w:val="22"/>
          <w:szCs w:val="22"/>
          <w:lang w:eastAsia="en-GB"/>
          <w14:ligatures w14:val="standardContextual"/>
        </w:rPr>
      </w:pPr>
      <w:r>
        <w:rPr>
          <w:noProof/>
        </w:rPr>
        <w:t>6.2.3.1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_Toc145941165 \h </w:instrText>
      </w:r>
      <w:r>
        <w:rPr>
          <w:noProof/>
        </w:rPr>
      </w:r>
      <w:r>
        <w:rPr>
          <w:noProof/>
        </w:rPr>
        <w:fldChar w:fldCharType="separate"/>
      </w:r>
      <w:r>
        <w:rPr>
          <w:noProof/>
        </w:rPr>
        <w:t>39</w:t>
      </w:r>
      <w:r>
        <w:rPr>
          <w:noProof/>
        </w:rPr>
        <w:fldChar w:fldCharType="end"/>
      </w:r>
    </w:p>
    <w:p w14:paraId="3D36784B" w14:textId="28926006" w:rsidR="001F4DA9" w:rsidRDefault="001F4DA9">
      <w:pPr>
        <w:pStyle w:val="TOC4"/>
        <w:rPr>
          <w:rFonts w:asciiTheme="minorHAnsi" w:hAnsiTheme="minorHAnsi" w:cstheme="minorBidi"/>
          <w:noProof/>
          <w:kern w:val="2"/>
          <w:sz w:val="22"/>
          <w:szCs w:val="22"/>
          <w:lang w:eastAsia="en-GB"/>
          <w14:ligatures w14:val="standardContextual"/>
        </w:rPr>
      </w:pPr>
      <w:r>
        <w:rPr>
          <w:noProof/>
        </w:rPr>
        <w:t>6.2.3.2</w:t>
      </w:r>
      <w:r>
        <w:rPr>
          <w:rFonts w:asciiTheme="minorHAnsi" w:hAnsiTheme="minorHAnsi" w:cstheme="minorBidi"/>
          <w:noProof/>
          <w:kern w:val="2"/>
          <w:sz w:val="22"/>
          <w:szCs w:val="22"/>
          <w:lang w:eastAsia="en-GB"/>
          <w14:ligatures w14:val="standardContextual"/>
        </w:rPr>
        <w:tab/>
      </w:r>
      <w:r>
        <w:rPr>
          <w:noProof/>
        </w:rPr>
        <w:t>Resource NfGroupIds</w:t>
      </w:r>
      <w:r>
        <w:rPr>
          <w:noProof/>
        </w:rPr>
        <w:tab/>
      </w:r>
      <w:r>
        <w:rPr>
          <w:noProof/>
        </w:rPr>
        <w:fldChar w:fldCharType="begin" w:fldLock="1"/>
      </w:r>
      <w:r>
        <w:rPr>
          <w:noProof/>
        </w:rPr>
        <w:instrText xml:space="preserve"> PAGEREF _Toc145941166 \h </w:instrText>
      </w:r>
      <w:r>
        <w:rPr>
          <w:noProof/>
        </w:rPr>
      </w:r>
      <w:r>
        <w:rPr>
          <w:noProof/>
        </w:rPr>
        <w:fldChar w:fldCharType="separate"/>
      </w:r>
      <w:r>
        <w:rPr>
          <w:noProof/>
        </w:rPr>
        <w:t>39</w:t>
      </w:r>
      <w:r>
        <w:rPr>
          <w:noProof/>
        </w:rPr>
        <w:fldChar w:fldCharType="end"/>
      </w:r>
    </w:p>
    <w:p w14:paraId="6DB1AA96" w14:textId="555F518B" w:rsidR="001F4DA9" w:rsidRDefault="001F4DA9">
      <w:pPr>
        <w:pStyle w:val="TOC5"/>
        <w:rPr>
          <w:rFonts w:asciiTheme="minorHAnsi" w:hAnsiTheme="minorHAnsi" w:cstheme="minorBidi"/>
          <w:noProof/>
          <w:kern w:val="2"/>
          <w:sz w:val="22"/>
          <w:szCs w:val="22"/>
          <w:lang w:eastAsia="en-GB"/>
          <w14:ligatures w14:val="standardContextual"/>
        </w:rPr>
      </w:pPr>
      <w:r>
        <w:rPr>
          <w:noProof/>
        </w:rPr>
        <w:t>6.2.3.2.1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_Toc145941167 \h </w:instrText>
      </w:r>
      <w:r>
        <w:rPr>
          <w:noProof/>
        </w:rPr>
      </w:r>
      <w:r>
        <w:rPr>
          <w:noProof/>
        </w:rPr>
        <w:fldChar w:fldCharType="separate"/>
      </w:r>
      <w:r>
        <w:rPr>
          <w:noProof/>
        </w:rPr>
        <w:t>39</w:t>
      </w:r>
      <w:r>
        <w:rPr>
          <w:noProof/>
        </w:rPr>
        <w:fldChar w:fldCharType="end"/>
      </w:r>
    </w:p>
    <w:p w14:paraId="53EA386C" w14:textId="5546231B" w:rsidR="001F4DA9" w:rsidRDefault="001F4DA9">
      <w:pPr>
        <w:pStyle w:val="TOC5"/>
        <w:rPr>
          <w:rFonts w:asciiTheme="minorHAnsi" w:hAnsiTheme="minorHAnsi" w:cstheme="minorBidi"/>
          <w:noProof/>
          <w:kern w:val="2"/>
          <w:sz w:val="22"/>
          <w:szCs w:val="22"/>
          <w:lang w:eastAsia="en-GB"/>
          <w14:ligatures w14:val="standardContextual"/>
        </w:rPr>
      </w:pPr>
      <w:r>
        <w:rPr>
          <w:noProof/>
        </w:rPr>
        <w:t>6.2.3.2.2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_Toc145941168 \h </w:instrText>
      </w:r>
      <w:r>
        <w:rPr>
          <w:noProof/>
        </w:rPr>
      </w:r>
      <w:r>
        <w:rPr>
          <w:noProof/>
        </w:rPr>
        <w:fldChar w:fldCharType="separate"/>
      </w:r>
      <w:r>
        <w:rPr>
          <w:noProof/>
        </w:rPr>
        <w:t>39</w:t>
      </w:r>
      <w:r>
        <w:rPr>
          <w:noProof/>
        </w:rPr>
        <w:fldChar w:fldCharType="end"/>
      </w:r>
    </w:p>
    <w:p w14:paraId="5B8371DB" w14:textId="0CA95CAF" w:rsidR="001F4DA9" w:rsidRDefault="001F4DA9">
      <w:pPr>
        <w:pStyle w:val="TOC5"/>
        <w:rPr>
          <w:rFonts w:asciiTheme="minorHAnsi" w:hAnsiTheme="minorHAnsi" w:cstheme="minorBidi"/>
          <w:noProof/>
          <w:kern w:val="2"/>
          <w:sz w:val="22"/>
          <w:szCs w:val="22"/>
          <w:lang w:eastAsia="en-GB"/>
          <w14:ligatures w14:val="standardContextual"/>
        </w:rPr>
      </w:pPr>
      <w:r>
        <w:rPr>
          <w:noProof/>
        </w:rPr>
        <w:t>6.2.3.2.3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_Toc145941169 \h </w:instrText>
      </w:r>
      <w:r>
        <w:rPr>
          <w:noProof/>
        </w:rPr>
      </w:r>
      <w:r>
        <w:rPr>
          <w:noProof/>
        </w:rPr>
        <w:fldChar w:fldCharType="separate"/>
      </w:r>
      <w:r>
        <w:rPr>
          <w:noProof/>
        </w:rPr>
        <w:t>39</w:t>
      </w:r>
      <w:r>
        <w:rPr>
          <w:noProof/>
        </w:rPr>
        <w:fldChar w:fldCharType="end"/>
      </w:r>
    </w:p>
    <w:p w14:paraId="5CB3CA9B" w14:textId="1FEC4564" w:rsidR="001F4DA9" w:rsidRDefault="001F4DA9">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_Toc145941170 \h </w:instrText>
      </w:r>
      <w:r>
        <w:rPr>
          <w:noProof/>
        </w:rPr>
      </w:r>
      <w:r>
        <w:rPr>
          <w:noProof/>
        </w:rPr>
        <w:fldChar w:fldCharType="separate"/>
      </w:r>
      <w:r>
        <w:rPr>
          <w:noProof/>
        </w:rPr>
        <w:t>40</w:t>
      </w:r>
      <w:r>
        <w:rPr>
          <w:noProof/>
        </w:rPr>
        <w:fldChar w:fldCharType="end"/>
      </w:r>
    </w:p>
    <w:p w14:paraId="7870734C" w14:textId="1B7A5D0E" w:rsidR="001F4DA9" w:rsidRDefault="001F4DA9">
      <w:pPr>
        <w:pStyle w:val="TOC3"/>
        <w:rPr>
          <w:rFonts w:asciiTheme="minorHAnsi" w:hAnsiTheme="minorHAnsi" w:cstheme="minorBidi"/>
          <w:noProof/>
          <w:kern w:val="2"/>
          <w:sz w:val="22"/>
          <w:szCs w:val="22"/>
          <w:lang w:eastAsia="en-GB"/>
          <w14:ligatures w14:val="standardContextual"/>
        </w:rPr>
      </w:pPr>
      <w:r>
        <w:rPr>
          <w:noProof/>
        </w:rPr>
        <w:lastRenderedPageBreak/>
        <w:t>6.2.5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_Toc145941171 \h </w:instrText>
      </w:r>
      <w:r>
        <w:rPr>
          <w:noProof/>
        </w:rPr>
      </w:r>
      <w:r>
        <w:rPr>
          <w:noProof/>
        </w:rPr>
        <w:fldChar w:fldCharType="separate"/>
      </w:r>
      <w:r>
        <w:rPr>
          <w:noProof/>
        </w:rPr>
        <w:t>40</w:t>
      </w:r>
      <w:r>
        <w:rPr>
          <w:noProof/>
        </w:rPr>
        <w:fldChar w:fldCharType="end"/>
      </w:r>
    </w:p>
    <w:p w14:paraId="0D042665" w14:textId="64A6B017" w:rsidR="001F4DA9" w:rsidRDefault="001F4DA9">
      <w:pPr>
        <w:pStyle w:val="TOC3"/>
        <w:rPr>
          <w:rFonts w:asciiTheme="minorHAnsi" w:hAnsiTheme="minorHAnsi" w:cstheme="minorBidi"/>
          <w:noProof/>
          <w:kern w:val="2"/>
          <w:sz w:val="22"/>
          <w:szCs w:val="22"/>
          <w:lang w:eastAsia="en-GB"/>
          <w14:ligatures w14:val="standardContextual"/>
        </w:rPr>
      </w:pPr>
      <w:r>
        <w:rPr>
          <w:noProof/>
        </w:rPr>
        <w:t>6.2.6</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_Toc145941172 \h </w:instrText>
      </w:r>
      <w:r>
        <w:rPr>
          <w:noProof/>
        </w:rPr>
      </w:r>
      <w:r>
        <w:rPr>
          <w:noProof/>
        </w:rPr>
        <w:fldChar w:fldCharType="separate"/>
      </w:r>
      <w:r>
        <w:rPr>
          <w:noProof/>
        </w:rPr>
        <w:t>40</w:t>
      </w:r>
      <w:r>
        <w:rPr>
          <w:noProof/>
        </w:rPr>
        <w:fldChar w:fldCharType="end"/>
      </w:r>
    </w:p>
    <w:p w14:paraId="7341A6DD" w14:textId="78D71291" w:rsidR="001F4DA9" w:rsidRDefault="001F4DA9">
      <w:pPr>
        <w:pStyle w:val="TOC4"/>
        <w:rPr>
          <w:rFonts w:asciiTheme="minorHAnsi" w:hAnsiTheme="minorHAnsi" w:cstheme="minorBidi"/>
          <w:noProof/>
          <w:kern w:val="2"/>
          <w:sz w:val="22"/>
          <w:szCs w:val="22"/>
          <w:lang w:eastAsia="en-GB"/>
          <w14:ligatures w14:val="standardContextual"/>
        </w:rPr>
      </w:pPr>
      <w:r>
        <w:rPr>
          <w:noProof/>
        </w:rPr>
        <w:t>6.2.6.1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_Toc145941173 \h </w:instrText>
      </w:r>
      <w:r>
        <w:rPr>
          <w:noProof/>
        </w:rPr>
      </w:r>
      <w:r>
        <w:rPr>
          <w:noProof/>
        </w:rPr>
        <w:fldChar w:fldCharType="separate"/>
      </w:r>
      <w:r>
        <w:rPr>
          <w:noProof/>
        </w:rPr>
        <w:t>40</w:t>
      </w:r>
      <w:r>
        <w:rPr>
          <w:noProof/>
        </w:rPr>
        <w:fldChar w:fldCharType="end"/>
      </w:r>
    </w:p>
    <w:p w14:paraId="38AB52A3" w14:textId="71115BBD" w:rsidR="001F4DA9" w:rsidRDefault="001F4DA9">
      <w:pPr>
        <w:pStyle w:val="TOC4"/>
        <w:rPr>
          <w:rFonts w:asciiTheme="minorHAnsi" w:hAnsiTheme="minorHAnsi" w:cstheme="minorBidi"/>
          <w:noProof/>
          <w:kern w:val="2"/>
          <w:sz w:val="22"/>
          <w:szCs w:val="22"/>
          <w:lang w:eastAsia="en-GB"/>
          <w14:ligatures w14:val="standardContextual"/>
        </w:rPr>
      </w:pPr>
      <w:r>
        <w:rPr>
          <w:noProof/>
        </w:rPr>
        <w:t>6.2.6.2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_Toc145941174 \h </w:instrText>
      </w:r>
      <w:r>
        <w:rPr>
          <w:noProof/>
        </w:rPr>
      </w:r>
      <w:r>
        <w:rPr>
          <w:noProof/>
        </w:rPr>
        <w:fldChar w:fldCharType="separate"/>
      </w:r>
      <w:r>
        <w:rPr>
          <w:noProof/>
        </w:rPr>
        <w:t>41</w:t>
      </w:r>
      <w:r>
        <w:rPr>
          <w:noProof/>
        </w:rPr>
        <w:fldChar w:fldCharType="end"/>
      </w:r>
    </w:p>
    <w:p w14:paraId="1F8E15DA" w14:textId="0EB948A0" w:rsidR="001F4DA9" w:rsidRDefault="001F4DA9">
      <w:pPr>
        <w:pStyle w:val="TOC5"/>
        <w:rPr>
          <w:rFonts w:asciiTheme="minorHAnsi" w:hAnsiTheme="minorHAnsi" w:cstheme="minorBidi"/>
          <w:noProof/>
          <w:kern w:val="2"/>
          <w:sz w:val="22"/>
          <w:szCs w:val="22"/>
          <w:lang w:eastAsia="en-GB"/>
          <w14:ligatures w14:val="standardContextual"/>
        </w:rPr>
      </w:pPr>
      <w:r>
        <w:rPr>
          <w:noProof/>
        </w:rPr>
        <w:t>6.2.6.2.1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_Toc145941175 \h </w:instrText>
      </w:r>
      <w:r>
        <w:rPr>
          <w:noProof/>
        </w:rPr>
      </w:r>
      <w:r>
        <w:rPr>
          <w:noProof/>
        </w:rPr>
        <w:fldChar w:fldCharType="separate"/>
      </w:r>
      <w:r>
        <w:rPr>
          <w:noProof/>
        </w:rPr>
        <w:t>41</w:t>
      </w:r>
      <w:r>
        <w:rPr>
          <w:noProof/>
        </w:rPr>
        <w:fldChar w:fldCharType="end"/>
      </w:r>
    </w:p>
    <w:p w14:paraId="28E90F7C" w14:textId="5E524633" w:rsidR="001F4DA9" w:rsidRDefault="001F4DA9">
      <w:pPr>
        <w:pStyle w:val="TOC5"/>
        <w:rPr>
          <w:rFonts w:asciiTheme="minorHAnsi" w:hAnsiTheme="minorHAnsi" w:cstheme="minorBidi"/>
          <w:noProof/>
          <w:kern w:val="2"/>
          <w:sz w:val="22"/>
          <w:szCs w:val="22"/>
          <w:lang w:eastAsia="en-GB"/>
          <w14:ligatures w14:val="standardContextual"/>
        </w:rPr>
      </w:pPr>
      <w:r>
        <w:rPr>
          <w:noProof/>
        </w:rPr>
        <w:t>6.2.6.2.2</w:t>
      </w:r>
      <w:r>
        <w:rPr>
          <w:rFonts w:asciiTheme="minorHAnsi" w:hAnsiTheme="minorHAnsi" w:cstheme="minorBidi"/>
          <w:noProof/>
          <w:kern w:val="2"/>
          <w:sz w:val="22"/>
          <w:szCs w:val="22"/>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_Toc145941176 \h </w:instrText>
      </w:r>
      <w:r>
        <w:rPr>
          <w:noProof/>
        </w:rPr>
      </w:r>
      <w:r>
        <w:rPr>
          <w:noProof/>
        </w:rPr>
        <w:fldChar w:fldCharType="separate"/>
      </w:r>
      <w:r>
        <w:rPr>
          <w:noProof/>
        </w:rPr>
        <w:t>41</w:t>
      </w:r>
      <w:r>
        <w:rPr>
          <w:noProof/>
        </w:rPr>
        <w:fldChar w:fldCharType="end"/>
      </w:r>
    </w:p>
    <w:p w14:paraId="1003BFDF" w14:textId="6B40A48F" w:rsidR="001F4DA9" w:rsidRDefault="001F4DA9">
      <w:pPr>
        <w:pStyle w:val="TOC4"/>
        <w:rPr>
          <w:rFonts w:asciiTheme="minorHAnsi" w:hAnsiTheme="minorHAnsi" w:cstheme="minorBidi"/>
          <w:noProof/>
          <w:kern w:val="2"/>
          <w:sz w:val="22"/>
          <w:szCs w:val="22"/>
          <w:lang w:eastAsia="en-GB"/>
          <w14:ligatures w14:val="standardContextual"/>
        </w:rPr>
      </w:pPr>
      <w:r>
        <w:rPr>
          <w:noProof/>
        </w:rPr>
        <w:t>6.2.6.3</w:t>
      </w:r>
      <w:r>
        <w:rPr>
          <w:rFonts w:asciiTheme="minorHAnsi"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_Toc145941177 \h </w:instrText>
      </w:r>
      <w:r>
        <w:rPr>
          <w:noProof/>
        </w:rPr>
      </w:r>
      <w:r>
        <w:rPr>
          <w:noProof/>
        </w:rPr>
        <w:fldChar w:fldCharType="separate"/>
      </w:r>
      <w:r>
        <w:rPr>
          <w:noProof/>
        </w:rPr>
        <w:t>41</w:t>
      </w:r>
      <w:r>
        <w:rPr>
          <w:noProof/>
        </w:rPr>
        <w:fldChar w:fldCharType="end"/>
      </w:r>
    </w:p>
    <w:p w14:paraId="7AE48DD9" w14:textId="346EE6D0" w:rsidR="001F4DA9" w:rsidRDefault="001F4DA9">
      <w:pPr>
        <w:pStyle w:val="TOC5"/>
        <w:rPr>
          <w:rFonts w:asciiTheme="minorHAnsi" w:hAnsiTheme="minorHAnsi" w:cstheme="minorBidi"/>
          <w:noProof/>
          <w:kern w:val="2"/>
          <w:sz w:val="22"/>
          <w:szCs w:val="22"/>
          <w:lang w:eastAsia="en-GB"/>
          <w14:ligatures w14:val="standardContextual"/>
        </w:rPr>
      </w:pPr>
      <w:r>
        <w:rPr>
          <w:noProof/>
        </w:rPr>
        <w:t>6.2.6.3.1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_Toc145941178 \h </w:instrText>
      </w:r>
      <w:r>
        <w:rPr>
          <w:noProof/>
        </w:rPr>
      </w:r>
      <w:r>
        <w:rPr>
          <w:noProof/>
        </w:rPr>
        <w:fldChar w:fldCharType="separate"/>
      </w:r>
      <w:r>
        <w:rPr>
          <w:noProof/>
        </w:rPr>
        <w:t>41</w:t>
      </w:r>
      <w:r>
        <w:rPr>
          <w:noProof/>
        </w:rPr>
        <w:fldChar w:fldCharType="end"/>
      </w:r>
    </w:p>
    <w:p w14:paraId="2D22B4BF" w14:textId="7DBCE657" w:rsidR="001F4DA9" w:rsidRDefault="001F4DA9">
      <w:pPr>
        <w:pStyle w:val="TOC5"/>
        <w:rPr>
          <w:rFonts w:asciiTheme="minorHAnsi" w:hAnsiTheme="minorHAnsi" w:cstheme="minorBidi"/>
          <w:noProof/>
          <w:kern w:val="2"/>
          <w:sz w:val="22"/>
          <w:szCs w:val="22"/>
          <w:lang w:eastAsia="en-GB"/>
          <w14:ligatures w14:val="standardContextual"/>
        </w:rPr>
      </w:pPr>
      <w:r>
        <w:rPr>
          <w:noProof/>
        </w:rPr>
        <w:t>6.2.6.3.2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_Toc145941179 \h </w:instrText>
      </w:r>
      <w:r>
        <w:rPr>
          <w:noProof/>
        </w:rPr>
      </w:r>
      <w:r>
        <w:rPr>
          <w:noProof/>
        </w:rPr>
        <w:fldChar w:fldCharType="separate"/>
      </w:r>
      <w:r>
        <w:rPr>
          <w:noProof/>
        </w:rPr>
        <w:t>41</w:t>
      </w:r>
      <w:r>
        <w:rPr>
          <w:noProof/>
        </w:rPr>
        <w:fldChar w:fldCharType="end"/>
      </w:r>
    </w:p>
    <w:p w14:paraId="277CC10E" w14:textId="362B490E" w:rsidR="001F4DA9" w:rsidRDefault="001F4DA9">
      <w:pPr>
        <w:pStyle w:val="TOC3"/>
        <w:rPr>
          <w:rFonts w:asciiTheme="minorHAnsi" w:hAnsiTheme="minorHAnsi" w:cstheme="minorBidi"/>
          <w:noProof/>
          <w:kern w:val="2"/>
          <w:sz w:val="22"/>
          <w:szCs w:val="22"/>
          <w:lang w:eastAsia="en-GB"/>
          <w14:ligatures w14:val="standardContextual"/>
        </w:rPr>
      </w:pPr>
      <w:r>
        <w:rPr>
          <w:noProof/>
        </w:rPr>
        <w:t>6.2.7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_Toc145941180 \h </w:instrText>
      </w:r>
      <w:r>
        <w:rPr>
          <w:noProof/>
        </w:rPr>
      </w:r>
      <w:r>
        <w:rPr>
          <w:noProof/>
        </w:rPr>
        <w:fldChar w:fldCharType="separate"/>
      </w:r>
      <w:r>
        <w:rPr>
          <w:noProof/>
        </w:rPr>
        <w:t>41</w:t>
      </w:r>
      <w:r>
        <w:rPr>
          <w:noProof/>
        </w:rPr>
        <w:fldChar w:fldCharType="end"/>
      </w:r>
    </w:p>
    <w:p w14:paraId="7806FC5E" w14:textId="1445418E" w:rsidR="001F4DA9" w:rsidRDefault="001F4DA9">
      <w:pPr>
        <w:pStyle w:val="TOC4"/>
        <w:rPr>
          <w:rFonts w:asciiTheme="minorHAnsi" w:hAnsiTheme="minorHAnsi" w:cstheme="minorBidi"/>
          <w:noProof/>
          <w:kern w:val="2"/>
          <w:sz w:val="22"/>
          <w:szCs w:val="22"/>
          <w:lang w:eastAsia="en-GB"/>
          <w14:ligatures w14:val="standardContextual"/>
        </w:rPr>
      </w:pPr>
      <w:r>
        <w:rPr>
          <w:noProof/>
        </w:rPr>
        <w:t>6.2.7.1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_Toc145941181 \h </w:instrText>
      </w:r>
      <w:r>
        <w:rPr>
          <w:noProof/>
        </w:rPr>
      </w:r>
      <w:r>
        <w:rPr>
          <w:noProof/>
        </w:rPr>
        <w:fldChar w:fldCharType="separate"/>
      </w:r>
      <w:r>
        <w:rPr>
          <w:noProof/>
        </w:rPr>
        <w:t>41</w:t>
      </w:r>
      <w:r>
        <w:rPr>
          <w:noProof/>
        </w:rPr>
        <w:fldChar w:fldCharType="end"/>
      </w:r>
    </w:p>
    <w:p w14:paraId="3F0C8A86" w14:textId="6393815E" w:rsidR="001F4DA9" w:rsidRDefault="001F4DA9">
      <w:pPr>
        <w:pStyle w:val="TOC4"/>
        <w:rPr>
          <w:rFonts w:asciiTheme="minorHAnsi" w:hAnsiTheme="minorHAnsi" w:cstheme="minorBidi"/>
          <w:noProof/>
          <w:kern w:val="2"/>
          <w:sz w:val="22"/>
          <w:szCs w:val="22"/>
          <w:lang w:eastAsia="en-GB"/>
          <w14:ligatures w14:val="standardContextual"/>
        </w:rPr>
      </w:pPr>
      <w:r>
        <w:rPr>
          <w:noProof/>
        </w:rPr>
        <w:t>6.2.7.2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_Toc145941182 \h </w:instrText>
      </w:r>
      <w:r>
        <w:rPr>
          <w:noProof/>
        </w:rPr>
      </w:r>
      <w:r>
        <w:rPr>
          <w:noProof/>
        </w:rPr>
        <w:fldChar w:fldCharType="separate"/>
      </w:r>
      <w:r>
        <w:rPr>
          <w:noProof/>
        </w:rPr>
        <w:t>41</w:t>
      </w:r>
      <w:r>
        <w:rPr>
          <w:noProof/>
        </w:rPr>
        <w:fldChar w:fldCharType="end"/>
      </w:r>
    </w:p>
    <w:p w14:paraId="5F2B1191" w14:textId="6F7E5B16" w:rsidR="001F4DA9" w:rsidRDefault="001F4DA9">
      <w:pPr>
        <w:pStyle w:val="TOC4"/>
        <w:rPr>
          <w:rFonts w:asciiTheme="minorHAnsi" w:hAnsiTheme="minorHAnsi" w:cstheme="minorBidi"/>
          <w:noProof/>
          <w:kern w:val="2"/>
          <w:sz w:val="22"/>
          <w:szCs w:val="22"/>
          <w:lang w:eastAsia="en-GB"/>
          <w14:ligatures w14:val="standardContextual"/>
        </w:rPr>
      </w:pPr>
      <w:r>
        <w:rPr>
          <w:noProof/>
        </w:rPr>
        <w:t>6.2.7.3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_Toc145941183 \h </w:instrText>
      </w:r>
      <w:r>
        <w:rPr>
          <w:noProof/>
        </w:rPr>
      </w:r>
      <w:r>
        <w:rPr>
          <w:noProof/>
        </w:rPr>
        <w:fldChar w:fldCharType="separate"/>
      </w:r>
      <w:r>
        <w:rPr>
          <w:noProof/>
        </w:rPr>
        <w:t>41</w:t>
      </w:r>
      <w:r>
        <w:rPr>
          <w:noProof/>
        </w:rPr>
        <w:fldChar w:fldCharType="end"/>
      </w:r>
    </w:p>
    <w:p w14:paraId="124DCE2E" w14:textId="1E02C0E4" w:rsidR="001F4DA9" w:rsidRDefault="001F4DA9">
      <w:pPr>
        <w:pStyle w:val="TOC3"/>
        <w:rPr>
          <w:rFonts w:asciiTheme="minorHAnsi" w:hAnsiTheme="minorHAnsi" w:cstheme="minorBidi"/>
          <w:noProof/>
          <w:kern w:val="2"/>
          <w:sz w:val="22"/>
          <w:szCs w:val="22"/>
          <w:lang w:eastAsia="en-GB"/>
          <w14:ligatures w14:val="standardContextual"/>
        </w:rPr>
      </w:pPr>
      <w:r>
        <w:rPr>
          <w:noProof/>
        </w:rPr>
        <w:t>6.2.8</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_Toc145941184 \h </w:instrText>
      </w:r>
      <w:r>
        <w:rPr>
          <w:noProof/>
        </w:rPr>
      </w:r>
      <w:r>
        <w:rPr>
          <w:noProof/>
        </w:rPr>
        <w:fldChar w:fldCharType="separate"/>
      </w:r>
      <w:r>
        <w:rPr>
          <w:noProof/>
        </w:rPr>
        <w:t>42</w:t>
      </w:r>
      <w:r>
        <w:rPr>
          <w:noProof/>
        </w:rPr>
        <w:fldChar w:fldCharType="end"/>
      </w:r>
    </w:p>
    <w:p w14:paraId="4DEB80C5" w14:textId="6C2C17E9" w:rsidR="001F4DA9" w:rsidRDefault="001F4DA9">
      <w:pPr>
        <w:pStyle w:val="TOC3"/>
        <w:rPr>
          <w:rFonts w:asciiTheme="minorHAnsi" w:hAnsiTheme="minorHAnsi" w:cstheme="minorBidi"/>
          <w:noProof/>
          <w:kern w:val="2"/>
          <w:sz w:val="22"/>
          <w:szCs w:val="22"/>
          <w:lang w:eastAsia="en-GB"/>
          <w14:ligatures w14:val="standardContextual"/>
        </w:rPr>
      </w:pPr>
      <w:r>
        <w:rPr>
          <w:noProof/>
        </w:rPr>
        <w:t>6.2.9</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_Toc145941185 \h </w:instrText>
      </w:r>
      <w:r>
        <w:rPr>
          <w:noProof/>
        </w:rPr>
      </w:r>
      <w:r>
        <w:rPr>
          <w:noProof/>
        </w:rPr>
        <w:fldChar w:fldCharType="separate"/>
      </w:r>
      <w:r>
        <w:rPr>
          <w:noProof/>
        </w:rPr>
        <w:t>42</w:t>
      </w:r>
      <w:r>
        <w:rPr>
          <w:noProof/>
        </w:rPr>
        <w:fldChar w:fldCharType="end"/>
      </w:r>
    </w:p>
    <w:p w14:paraId="5EB7D909" w14:textId="6E806CEA" w:rsidR="001F4DA9" w:rsidRDefault="001F4DA9" w:rsidP="001F4DA9">
      <w:pPr>
        <w:pStyle w:val="TOC8"/>
        <w:rPr>
          <w:rFonts w:asciiTheme="minorHAnsi"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_Toc145941186 \h </w:instrText>
      </w:r>
      <w:r>
        <w:rPr>
          <w:noProof/>
        </w:rPr>
      </w:r>
      <w:r>
        <w:rPr>
          <w:noProof/>
        </w:rPr>
        <w:fldChar w:fldCharType="separate"/>
      </w:r>
      <w:r>
        <w:rPr>
          <w:noProof/>
        </w:rPr>
        <w:t>43</w:t>
      </w:r>
      <w:r>
        <w:rPr>
          <w:noProof/>
        </w:rPr>
        <w:fldChar w:fldCharType="end"/>
      </w:r>
    </w:p>
    <w:p w14:paraId="4E0E1572" w14:textId="23326020" w:rsidR="001F4DA9" w:rsidRDefault="001F4DA9">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_Toc145941187 \h </w:instrText>
      </w:r>
      <w:r>
        <w:rPr>
          <w:noProof/>
        </w:rPr>
      </w:r>
      <w:r>
        <w:rPr>
          <w:noProof/>
        </w:rPr>
        <w:fldChar w:fldCharType="separate"/>
      </w:r>
      <w:r>
        <w:rPr>
          <w:noProof/>
        </w:rPr>
        <w:t>43</w:t>
      </w:r>
      <w:r>
        <w:rPr>
          <w:noProof/>
        </w:rPr>
        <w:fldChar w:fldCharType="end"/>
      </w:r>
    </w:p>
    <w:p w14:paraId="0D5994D4" w14:textId="415983D4" w:rsidR="001F4DA9" w:rsidRDefault="001F4DA9">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_Toc145941188 \h </w:instrText>
      </w:r>
      <w:r>
        <w:rPr>
          <w:noProof/>
        </w:rPr>
      </w:r>
      <w:r>
        <w:rPr>
          <w:noProof/>
        </w:rPr>
        <w:fldChar w:fldCharType="separate"/>
      </w:r>
      <w:r>
        <w:rPr>
          <w:noProof/>
        </w:rPr>
        <w:t>43</w:t>
      </w:r>
      <w:r>
        <w:rPr>
          <w:noProof/>
        </w:rPr>
        <w:fldChar w:fldCharType="end"/>
      </w:r>
    </w:p>
    <w:p w14:paraId="40AF3766" w14:textId="606EC153" w:rsidR="001F4DA9" w:rsidRDefault="001F4DA9">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_Toc145941189 \h </w:instrText>
      </w:r>
      <w:r>
        <w:rPr>
          <w:noProof/>
        </w:rPr>
      </w:r>
      <w:r>
        <w:rPr>
          <w:noProof/>
        </w:rPr>
        <w:fldChar w:fldCharType="separate"/>
      </w:r>
      <w:r>
        <w:rPr>
          <w:noProof/>
        </w:rPr>
        <w:t>50</w:t>
      </w:r>
      <w:r>
        <w:rPr>
          <w:noProof/>
        </w:rPr>
        <w:fldChar w:fldCharType="end"/>
      </w:r>
    </w:p>
    <w:p w14:paraId="1CED083E" w14:textId="162401C2" w:rsidR="001F4DA9" w:rsidRDefault="001F4DA9" w:rsidP="001F4DA9">
      <w:pPr>
        <w:pStyle w:val="TOC8"/>
        <w:rPr>
          <w:rFonts w:asciiTheme="minorHAnsi"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_Toc145941190 \h </w:instrText>
      </w:r>
      <w:r>
        <w:rPr>
          <w:noProof/>
        </w:rPr>
      </w:r>
      <w:r>
        <w:rPr>
          <w:noProof/>
        </w:rPr>
        <w:fldChar w:fldCharType="separate"/>
      </w:r>
      <w:r>
        <w:rPr>
          <w:noProof/>
        </w:rPr>
        <w:t>52</w:t>
      </w:r>
      <w:r>
        <w:rPr>
          <w:noProof/>
        </w:rPr>
        <w:fldChar w:fldCharType="end"/>
      </w:r>
    </w:p>
    <w:p w14:paraId="0B9E3498" w14:textId="4C61F13D"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Heading1"/>
      </w:pPr>
      <w:bookmarkStart w:id="11" w:name="foreword"/>
      <w:bookmarkStart w:id="12" w:name="_Toc138334938"/>
      <w:bookmarkStart w:id="13" w:name="_Toc145941055"/>
      <w:bookmarkEnd w:id="11"/>
      <w:r w:rsidRPr="004D3578">
        <w:lastRenderedPageBreak/>
        <w:t>Fore</w:t>
      </w:r>
      <w:r w:rsidRPr="003133A5">
        <w:t>word</w:t>
      </w:r>
      <w:bookmarkEnd w:id="12"/>
      <w:bookmarkEnd w:id="13"/>
    </w:p>
    <w:p w14:paraId="57430319" w14:textId="77777777" w:rsidR="00F71B73" w:rsidRPr="004D3578" w:rsidRDefault="00F71B73" w:rsidP="00F71B73">
      <w:r w:rsidRPr="003133A5">
        <w:t xml:space="preserve">This Technical </w:t>
      </w:r>
      <w:bookmarkStart w:id="14" w:name="spectype3"/>
      <w:r w:rsidRPr="003133A5">
        <w:t>Specification</w:t>
      </w:r>
      <w:bookmarkEnd w:id="14"/>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8334939"/>
      <w:bookmarkStart w:id="25" w:name="_Toc145941056"/>
      <w:bookmarkEnd w:id="15"/>
      <w:r w:rsidRPr="001F16C3">
        <w:t>1</w:t>
      </w:r>
      <w:r w:rsidRPr="001F16C3">
        <w:tab/>
        <w:t>Scope</w:t>
      </w:r>
      <w:bookmarkEnd w:id="16"/>
      <w:bookmarkEnd w:id="17"/>
      <w:bookmarkEnd w:id="18"/>
      <w:bookmarkEnd w:id="19"/>
      <w:bookmarkEnd w:id="20"/>
      <w:bookmarkEnd w:id="21"/>
      <w:bookmarkEnd w:id="22"/>
      <w:bookmarkEnd w:id="23"/>
      <w:bookmarkEnd w:id="24"/>
      <w:bookmarkEnd w:id="25"/>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8334940"/>
      <w:bookmarkStart w:id="35" w:name="_Toc145941057"/>
      <w:r w:rsidRPr="001F16C3">
        <w:t>2</w:t>
      </w:r>
      <w:r w:rsidRPr="001F16C3">
        <w:tab/>
        <w:t>References</w:t>
      </w:r>
      <w:bookmarkEnd w:id="26"/>
      <w:bookmarkEnd w:id="27"/>
      <w:bookmarkEnd w:id="28"/>
      <w:bookmarkEnd w:id="29"/>
      <w:bookmarkEnd w:id="30"/>
      <w:bookmarkEnd w:id="31"/>
      <w:bookmarkEnd w:id="32"/>
      <w:bookmarkEnd w:id="33"/>
      <w:bookmarkEnd w:id="34"/>
      <w:bookmarkEnd w:id="35"/>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Default="00F71B73" w:rsidP="00F71B7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8334941"/>
      <w:bookmarkStart w:id="45" w:name="_Toc145941058"/>
      <w:r w:rsidRPr="001F16C3">
        <w:t>3</w:t>
      </w:r>
      <w:r w:rsidRPr="001F16C3">
        <w:tab/>
        <w:t>Definitions and abbreviations</w:t>
      </w:r>
      <w:bookmarkEnd w:id="36"/>
      <w:bookmarkEnd w:id="37"/>
      <w:bookmarkEnd w:id="38"/>
      <w:bookmarkEnd w:id="39"/>
      <w:bookmarkEnd w:id="40"/>
      <w:bookmarkEnd w:id="41"/>
      <w:bookmarkEnd w:id="42"/>
      <w:bookmarkEnd w:id="43"/>
      <w:bookmarkEnd w:id="44"/>
      <w:bookmarkEnd w:id="45"/>
    </w:p>
    <w:p w14:paraId="58B0BEEF" w14:textId="77777777" w:rsidR="00F71B73" w:rsidRPr="001F16C3" w:rsidRDefault="00F71B73" w:rsidP="00F71B73">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8334942"/>
      <w:bookmarkStart w:id="55" w:name="_Toc145941059"/>
      <w:r w:rsidRPr="001F16C3">
        <w:t>3.1</w:t>
      </w:r>
      <w:r w:rsidRPr="001F16C3">
        <w:tab/>
        <w:t>Definitions</w:t>
      </w:r>
      <w:bookmarkEnd w:id="46"/>
      <w:bookmarkEnd w:id="47"/>
      <w:bookmarkEnd w:id="48"/>
      <w:bookmarkEnd w:id="49"/>
      <w:bookmarkEnd w:id="50"/>
      <w:bookmarkEnd w:id="51"/>
      <w:bookmarkEnd w:id="52"/>
      <w:bookmarkEnd w:id="53"/>
      <w:bookmarkEnd w:id="54"/>
      <w:bookmarkEnd w:id="55"/>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8334943"/>
      <w:bookmarkStart w:id="65" w:name="_Toc145941060"/>
      <w:r w:rsidRPr="001F16C3">
        <w:t>3.2</w:t>
      </w:r>
      <w:r w:rsidRPr="001F16C3">
        <w:tab/>
        <w:t>Abbreviations</w:t>
      </w:r>
      <w:bookmarkEnd w:id="56"/>
      <w:bookmarkEnd w:id="57"/>
      <w:bookmarkEnd w:id="58"/>
      <w:bookmarkEnd w:id="59"/>
      <w:bookmarkEnd w:id="60"/>
      <w:bookmarkEnd w:id="61"/>
      <w:bookmarkEnd w:id="62"/>
      <w:bookmarkEnd w:id="63"/>
      <w:bookmarkEnd w:id="64"/>
      <w:bookmarkEnd w:id="65"/>
    </w:p>
    <w:p w14:paraId="4512E98B" w14:textId="77777777" w:rsidR="00F71B73" w:rsidRPr="001F16C3" w:rsidRDefault="00F71B73" w:rsidP="00F71B7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8334944"/>
      <w:bookmarkStart w:id="75" w:name="_Toc145941061"/>
      <w:r w:rsidRPr="001F16C3">
        <w:t>4</w:t>
      </w:r>
      <w:r w:rsidRPr="001F16C3">
        <w:tab/>
        <w:t>Overview</w:t>
      </w:r>
      <w:bookmarkEnd w:id="66"/>
      <w:bookmarkEnd w:id="67"/>
      <w:bookmarkEnd w:id="68"/>
      <w:bookmarkEnd w:id="69"/>
      <w:bookmarkEnd w:id="70"/>
      <w:bookmarkEnd w:id="71"/>
      <w:bookmarkEnd w:id="72"/>
      <w:bookmarkEnd w:id="73"/>
      <w:bookmarkEnd w:id="74"/>
      <w:bookmarkEnd w:id="75"/>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77777777" w:rsidR="00F71B73" w:rsidRDefault="00F71B73" w:rsidP="00F71B73">
      <w:pPr>
        <w:pStyle w:val="TH"/>
        <w:rPr>
          <w:lang w:eastAsia="zh-CN"/>
        </w:rPr>
      </w:pPr>
      <w:r w:rsidRPr="001F16C3">
        <w:object w:dxaOrig="7396" w:dyaOrig="7396" w14:anchorId="46760207">
          <v:shape id="_x0000_i1027" type="#_x0000_t75" style="width:371.8pt;height:321.3pt" o:ole="">
            <v:imagedata r:id="rId14" o:title="" cropbottom="8510f"/>
          </v:shape>
          <o:OLEObject Type="Embed" ProgID="Visio.Drawing.15" ShapeID="_x0000_i1027" DrawAspect="Content" ObjectID="_1756553921"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77777777" w:rsidR="00F71B73" w:rsidRPr="0097291F" w:rsidRDefault="00F71B73" w:rsidP="00F71B73">
      <w:pPr>
        <w:pStyle w:val="NO"/>
        <w:rPr>
          <w:lang w:eastAsia="zh-CN"/>
        </w:rPr>
      </w:pPr>
      <w:r>
        <w:rPr>
          <w:lang w:eastAsia="zh-CN"/>
        </w:rPr>
        <w:t>NOTE:</w:t>
      </w:r>
      <w:r>
        <w:rPr>
          <w:lang w:eastAsia="zh-CN"/>
        </w:rPr>
        <w:tab/>
        <w:t>Services offered by the UDR via the Nudr service based interface can also be consumed by the HSS as specified in 3GPP TS 23.632 clause 5.2.4.</w:t>
      </w:r>
    </w:p>
    <w:p w14:paraId="5C459910" w14:textId="77777777" w:rsidR="00F71B73" w:rsidRPr="001F16C3" w:rsidRDefault="00F71B73" w:rsidP="00F71B73">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8334945"/>
      <w:bookmarkStart w:id="85" w:name="_Toc145941062"/>
      <w:r w:rsidRPr="001F16C3">
        <w:t>5</w:t>
      </w:r>
      <w:r w:rsidRPr="001F16C3">
        <w:tab/>
        <w:t>Services offered by the UD</w:t>
      </w:r>
      <w:r w:rsidRPr="001F16C3">
        <w:rPr>
          <w:lang w:eastAsia="zh-CN"/>
        </w:rPr>
        <w:t>R</w:t>
      </w:r>
      <w:bookmarkEnd w:id="76"/>
      <w:bookmarkEnd w:id="77"/>
      <w:bookmarkEnd w:id="78"/>
      <w:bookmarkEnd w:id="79"/>
      <w:bookmarkEnd w:id="80"/>
      <w:bookmarkEnd w:id="81"/>
      <w:bookmarkEnd w:id="82"/>
      <w:bookmarkEnd w:id="83"/>
      <w:bookmarkEnd w:id="84"/>
      <w:bookmarkEnd w:id="85"/>
    </w:p>
    <w:p w14:paraId="750DE4D5" w14:textId="77777777" w:rsidR="00F71B73" w:rsidRPr="001F16C3" w:rsidRDefault="00F71B73" w:rsidP="00F71B73">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8334946"/>
      <w:bookmarkStart w:id="95" w:name="_Toc145941063"/>
      <w:r w:rsidRPr="001F16C3">
        <w:t>5.1</w:t>
      </w:r>
      <w:r w:rsidRPr="001F16C3">
        <w:tab/>
        <w:t>Introduction</w:t>
      </w:r>
      <w:bookmarkEnd w:id="86"/>
      <w:bookmarkEnd w:id="87"/>
      <w:bookmarkEnd w:id="88"/>
      <w:bookmarkEnd w:id="89"/>
      <w:bookmarkEnd w:id="90"/>
      <w:bookmarkEnd w:id="91"/>
      <w:bookmarkEnd w:id="92"/>
      <w:bookmarkEnd w:id="93"/>
      <w:bookmarkEnd w:id="94"/>
      <w:bookmarkEnd w:id="95"/>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8334947"/>
      <w:bookmarkStart w:id="105" w:name="_Toc145941064"/>
      <w:r w:rsidRPr="001F16C3">
        <w:t>5.2</w:t>
      </w:r>
      <w:r w:rsidRPr="001F16C3">
        <w:tab/>
        <w:t>Nudr_DataRepository Service</w:t>
      </w:r>
      <w:bookmarkEnd w:id="96"/>
      <w:bookmarkEnd w:id="97"/>
      <w:bookmarkEnd w:id="98"/>
      <w:bookmarkEnd w:id="99"/>
      <w:bookmarkEnd w:id="100"/>
      <w:bookmarkEnd w:id="101"/>
      <w:bookmarkEnd w:id="102"/>
      <w:bookmarkEnd w:id="103"/>
      <w:bookmarkEnd w:id="104"/>
      <w:bookmarkEnd w:id="105"/>
    </w:p>
    <w:p w14:paraId="63ECE0D2" w14:textId="77777777" w:rsidR="00F71B73" w:rsidRPr="001F16C3" w:rsidRDefault="00F71B73" w:rsidP="00F71B73">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8334948"/>
      <w:bookmarkStart w:id="115" w:name="_Toc145941065"/>
      <w:r w:rsidRPr="001F16C3">
        <w:t>5.2.1</w:t>
      </w:r>
      <w:r w:rsidRPr="001F16C3">
        <w:tab/>
        <w:t>Service Description</w:t>
      </w:r>
      <w:bookmarkEnd w:id="106"/>
      <w:bookmarkEnd w:id="107"/>
      <w:bookmarkEnd w:id="108"/>
      <w:bookmarkEnd w:id="109"/>
      <w:bookmarkEnd w:id="110"/>
      <w:bookmarkEnd w:id="111"/>
      <w:bookmarkEnd w:id="112"/>
      <w:bookmarkEnd w:id="113"/>
      <w:bookmarkEnd w:id="114"/>
      <w:bookmarkEnd w:id="115"/>
    </w:p>
    <w:p w14:paraId="1179D366" w14:textId="77777777" w:rsidR="00F71B73" w:rsidRPr="001F16C3" w:rsidRDefault="00F71B73" w:rsidP="00F71B73">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8334949"/>
      <w:bookmarkStart w:id="125" w:name="_Toc145941066"/>
      <w:r w:rsidRPr="001F16C3">
        <w:t>5.2.1.</w:t>
      </w:r>
      <w:r w:rsidRPr="001F16C3">
        <w:rPr>
          <w:lang w:eastAsia="zh-CN"/>
        </w:rPr>
        <w:t>1</w:t>
      </w:r>
      <w:r>
        <w:tab/>
      </w:r>
      <w:r w:rsidRPr="001F16C3">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8334950"/>
      <w:bookmarkStart w:id="135" w:name="_Toc145941067"/>
      <w:r w:rsidRPr="001F16C3">
        <w:t>5.2.1.</w:t>
      </w:r>
      <w:r w:rsidRPr="001F16C3">
        <w:rPr>
          <w:lang w:eastAsia="zh-CN"/>
        </w:rPr>
        <w:t>2</w:t>
      </w:r>
      <w:r>
        <w:tab/>
      </w:r>
      <w:r w:rsidRPr="001F16C3">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8334951"/>
      <w:bookmarkStart w:id="145" w:name="_Toc145941068"/>
      <w:r w:rsidRPr="001F16C3">
        <w:lastRenderedPageBreak/>
        <w:t>5.2.2</w:t>
      </w:r>
      <w:r w:rsidRPr="001F16C3">
        <w:tab/>
        <w:t>Service Operations</w:t>
      </w:r>
      <w:bookmarkEnd w:id="136"/>
      <w:bookmarkEnd w:id="137"/>
      <w:bookmarkEnd w:id="138"/>
      <w:bookmarkEnd w:id="139"/>
      <w:bookmarkEnd w:id="140"/>
      <w:bookmarkEnd w:id="141"/>
      <w:bookmarkEnd w:id="142"/>
      <w:bookmarkEnd w:id="143"/>
      <w:bookmarkEnd w:id="144"/>
      <w:bookmarkEnd w:id="145"/>
    </w:p>
    <w:p w14:paraId="315A686B" w14:textId="77777777" w:rsidR="00F71B73" w:rsidRPr="001F16C3" w:rsidRDefault="00F71B73" w:rsidP="00F71B73">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8334952"/>
      <w:bookmarkStart w:id="155" w:name="_Toc145941069"/>
      <w:r w:rsidRPr="001F16C3">
        <w:t>5.2.2.1</w:t>
      </w:r>
      <w:r w:rsidRPr="001F16C3">
        <w:tab/>
        <w:t>Introduction</w:t>
      </w:r>
      <w:bookmarkEnd w:id="146"/>
      <w:bookmarkEnd w:id="147"/>
      <w:bookmarkEnd w:id="148"/>
      <w:bookmarkEnd w:id="149"/>
      <w:bookmarkEnd w:id="150"/>
      <w:bookmarkEnd w:id="151"/>
      <w:bookmarkEnd w:id="152"/>
      <w:bookmarkEnd w:id="153"/>
      <w:bookmarkEnd w:id="154"/>
      <w:bookmarkEnd w:id="155"/>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77777777"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where the {apiSpecificResourceUriPart} (see clause 4.4.2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8334953"/>
      <w:bookmarkStart w:id="165" w:name="_Toc145941070"/>
      <w:r w:rsidRPr="001F16C3">
        <w:t>5.2.2.2</w:t>
      </w:r>
      <w:r w:rsidRPr="001F16C3">
        <w:tab/>
      </w:r>
      <w:r w:rsidRPr="001F16C3">
        <w:rPr>
          <w:lang w:eastAsia="zh-CN"/>
        </w:rPr>
        <w:t>Query</w:t>
      </w:r>
      <w:bookmarkEnd w:id="156"/>
      <w:bookmarkEnd w:id="157"/>
      <w:bookmarkEnd w:id="158"/>
      <w:bookmarkEnd w:id="159"/>
      <w:bookmarkEnd w:id="160"/>
      <w:bookmarkEnd w:id="161"/>
      <w:bookmarkEnd w:id="162"/>
      <w:bookmarkEnd w:id="163"/>
      <w:bookmarkEnd w:id="164"/>
      <w:bookmarkEnd w:id="165"/>
    </w:p>
    <w:p w14:paraId="2C35C699" w14:textId="77777777" w:rsidR="00F71B73" w:rsidRPr="001F16C3" w:rsidRDefault="00F71B73" w:rsidP="00F71B73">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8334954"/>
      <w:bookmarkStart w:id="175" w:name="_Toc145941071"/>
      <w:r w:rsidRPr="001F16C3">
        <w:t>5.2.2.2.1</w:t>
      </w:r>
      <w:r w:rsidRPr="001F16C3">
        <w:tab/>
        <w:t>General</w:t>
      </w:r>
      <w:bookmarkEnd w:id="166"/>
      <w:bookmarkEnd w:id="167"/>
      <w:bookmarkEnd w:id="168"/>
      <w:bookmarkEnd w:id="169"/>
      <w:bookmarkEnd w:id="170"/>
      <w:bookmarkEnd w:id="171"/>
      <w:bookmarkEnd w:id="172"/>
      <w:bookmarkEnd w:id="173"/>
      <w:bookmarkEnd w:id="174"/>
      <w:bookmarkEnd w:id="175"/>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8334955"/>
      <w:bookmarkStart w:id="185" w:name="_Toc145941072"/>
      <w:r w:rsidRPr="001F16C3">
        <w:t>5.2.2.2.2</w:t>
      </w:r>
      <w:r w:rsidRPr="001F16C3">
        <w:tab/>
      </w:r>
      <w:r w:rsidRPr="001F16C3">
        <w:rPr>
          <w:lang w:eastAsia="zh-CN"/>
        </w:rPr>
        <w:t>Data retrieval</w:t>
      </w:r>
      <w:bookmarkEnd w:id="176"/>
      <w:bookmarkEnd w:id="177"/>
      <w:bookmarkEnd w:id="178"/>
      <w:bookmarkEnd w:id="179"/>
      <w:bookmarkEnd w:id="180"/>
      <w:bookmarkEnd w:id="181"/>
      <w:bookmarkEnd w:id="182"/>
      <w:bookmarkEnd w:id="183"/>
      <w:bookmarkEnd w:id="184"/>
      <w:bookmarkEnd w:id="185"/>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05pt;height:120.35pt" o:ole="">
            <v:imagedata r:id="rId16" o:title=""/>
          </v:shape>
          <o:OLEObject Type="Embed" ProgID="Visio.Drawing.11" ShapeID="_x0000_i1028" DrawAspect="Content" ObjectID="_1756553922"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8334956"/>
      <w:bookmarkStart w:id="195" w:name="_Toc145941073"/>
      <w:r w:rsidRPr="001F16C3">
        <w:t>5.2.2.2.</w:t>
      </w:r>
      <w:r w:rsidRPr="001F16C3">
        <w:rPr>
          <w:lang w:eastAsia="zh-CN"/>
        </w:rPr>
        <w:t>3</w:t>
      </w:r>
      <w:r w:rsidRPr="001F16C3">
        <w:tab/>
      </w:r>
      <w:r w:rsidRPr="001F16C3">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8334957"/>
      <w:bookmarkStart w:id="205" w:name="_Toc145941074"/>
      <w:r w:rsidRPr="001F16C3">
        <w:t>5.2.2.3</w:t>
      </w:r>
      <w:r w:rsidRPr="001F16C3">
        <w:tab/>
      </w:r>
      <w:r w:rsidRPr="001F16C3">
        <w:rPr>
          <w:lang w:eastAsia="zh-CN"/>
        </w:rPr>
        <w:t>Create</w:t>
      </w:r>
      <w:bookmarkEnd w:id="196"/>
      <w:bookmarkEnd w:id="197"/>
      <w:bookmarkEnd w:id="198"/>
      <w:bookmarkEnd w:id="199"/>
      <w:bookmarkEnd w:id="200"/>
      <w:bookmarkEnd w:id="201"/>
      <w:bookmarkEnd w:id="202"/>
      <w:bookmarkEnd w:id="203"/>
      <w:bookmarkEnd w:id="204"/>
      <w:bookmarkEnd w:id="205"/>
    </w:p>
    <w:p w14:paraId="7C4985C2" w14:textId="77777777" w:rsidR="00F71B73" w:rsidRPr="001F16C3" w:rsidRDefault="00F71B73" w:rsidP="00F71B73">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8334958"/>
      <w:bookmarkStart w:id="215" w:name="_Toc145941075"/>
      <w:r w:rsidRPr="001F16C3">
        <w:t>5.2.2.3.1</w:t>
      </w:r>
      <w:r w:rsidRPr="001F16C3">
        <w:tab/>
        <w:t>General</w:t>
      </w:r>
      <w:bookmarkEnd w:id="206"/>
      <w:bookmarkEnd w:id="207"/>
      <w:bookmarkEnd w:id="208"/>
      <w:bookmarkEnd w:id="209"/>
      <w:bookmarkEnd w:id="210"/>
      <w:bookmarkEnd w:id="211"/>
      <w:bookmarkEnd w:id="212"/>
      <w:bookmarkEnd w:id="213"/>
      <w:bookmarkEnd w:id="214"/>
      <w:bookmarkEnd w:id="215"/>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8334959"/>
      <w:bookmarkStart w:id="225" w:name="_Toc145941076"/>
      <w:r w:rsidRPr="001F16C3">
        <w:t>5.2.2.3.2</w:t>
      </w:r>
      <w:r w:rsidRPr="001F16C3">
        <w:tab/>
        <w:t>Data Creation using PUT</w:t>
      </w:r>
      <w:bookmarkEnd w:id="216"/>
      <w:bookmarkEnd w:id="217"/>
      <w:bookmarkEnd w:id="218"/>
      <w:bookmarkEnd w:id="219"/>
      <w:bookmarkEnd w:id="220"/>
      <w:bookmarkEnd w:id="221"/>
      <w:bookmarkEnd w:id="222"/>
      <w:bookmarkEnd w:id="223"/>
      <w:bookmarkEnd w:id="224"/>
      <w:bookmarkEnd w:id="225"/>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05pt;height:120.35pt" o:ole="">
            <v:imagedata r:id="rId18" o:title=""/>
          </v:shape>
          <o:OLEObject Type="Embed" ProgID="Visio.Drawing.11" ShapeID="_x0000_i1029" DrawAspect="Content" ObjectID="_1756553923"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8334960"/>
      <w:bookmarkStart w:id="235" w:name="_Toc145941077"/>
      <w:r w:rsidRPr="001F16C3">
        <w:t>5.2.2.3.3</w:t>
      </w:r>
      <w:r w:rsidRPr="001F16C3">
        <w:tab/>
        <w:t>Data Creation using POST</w:t>
      </w:r>
      <w:bookmarkEnd w:id="226"/>
      <w:bookmarkEnd w:id="227"/>
      <w:bookmarkEnd w:id="228"/>
      <w:bookmarkEnd w:id="229"/>
      <w:bookmarkEnd w:id="230"/>
      <w:bookmarkEnd w:id="231"/>
      <w:bookmarkEnd w:id="232"/>
      <w:bookmarkEnd w:id="233"/>
      <w:bookmarkEnd w:id="234"/>
      <w:bookmarkEnd w:id="235"/>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05pt;height:120.35pt" o:ole="">
            <v:imagedata r:id="rId20" o:title=""/>
          </v:shape>
          <o:OLEObject Type="Embed" ProgID="Visio.Drawing.11" ShapeID="_x0000_i1030" DrawAspect="Content" ObjectID="_1756553924"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8334961"/>
      <w:bookmarkStart w:id="245" w:name="_Toc145941078"/>
      <w:r w:rsidRPr="001F16C3">
        <w:t>5.2.2.</w:t>
      </w:r>
      <w:r w:rsidRPr="001F16C3">
        <w:rPr>
          <w:lang w:eastAsia="zh-CN"/>
        </w:rPr>
        <w:t>4</w:t>
      </w:r>
      <w:r w:rsidRPr="001F16C3">
        <w:tab/>
      </w:r>
      <w:r w:rsidRPr="001F16C3">
        <w:rPr>
          <w:lang w:eastAsia="zh-CN"/>
        </w:rPr>
        <w:t>Delete</w:t>
      </w:r>
      <w:bookmarkEnd w:id="236"/>
      <w:bookmarkEnd w:id="237"/>
      <w:bookmarkEnd w:id="238"/>
      <w:bookmarkEnd w:id="239"/>
      <w:bookmarkEnd w:id="240"/>
      <w:bookmarkEnd w:id="241"/>
      <w:bookmarkEnd w:id="242"/>
      <w:bookmarkEnd w:id="243"/>
      <w:bookmarkEnd w:id="244"/>
      <w:bookmarkEnd w:id="245"/>
    </w:p>
    <w:p w14:paraId="6E49CDCB" w14:textId="77777777" w:rsidR="00F71B73" w:rsidRPr="001F16C3" w:rsidRDefault="00F71B73" w:rsidP="00F71B73">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8334962"/>
      <w:bookmarkStart w:id="255" w:name="_Toc145941079"/>
      <w:r w:rsidRPr="001F16C3">
        <w:t>5.2.2.</w:t>
      </w:r>
      <w:r w:rsidRPr="001F16C3">
        <w:rPr>
          <w:lang w:eastAsia="zh-CN"/>
        </w:rPr>
        <w:t>4</w:t>
      </w:r>
      <w:r w:rsidRPr="001F16C3">
        <w:t>.1</w:t>
      </w:r>
      <w:r w:rsidRPr="001F16C3">
        <w:tab/>
        <w:t>General</w:t>
      </w:r>
      <w:bookmarkEnd w:id="246"/>
      <w:bookmarkEnd w:id="247"/>
      <w:bookmarkEnd w:id="248"/>
      <w:bookmarkEnd w:id="249"/>
      <w:bookmarkEnd w:id="250"/>
      <w:bookmarkEnd w:id="251"/>
      <w:bookmarkEnd w:id="252"/>
      <w:bookmarkEnd w:id="253"/>
      <w:bookmarkEnd w:id="254"/>
      <w:bookmarkEnd w:id="255"/>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8334963"/>
      <w:bookmarkStart w:id="265" w:name="_Toc145941080"/>
      <w:r w:rsidRPr="001F16C3">
        <w:t>5.2.2.</w:t>
      </w:r>
      <w:r w:rsidRPr="001F16C3">
        <w:rPr>
          <w:lang w:eastAsia="zh-CN"/>
        </w:rPr>
        <w:t>4</w:t>
      </w:r>
      <w:r w:rsidRPr="001F16C3">
        <w:t>.2</w:t>
      </w:r>
      <w:r w:rsidRPr="001F16C3">
        <w:tab/>
        <w:t>Deleting Data</w:t>
      </w:r>
      <w:bookmarkEnd w:id="256"/>
      <w:bookmarkEnd w:id="257"/>
      <w:bookmarkEnd w:id="258"/>
      <w:bookmarkEnd w:id="259"/>
      <w:bookmarkEnd w:id="260"/>
      <w:bookmarkEnd w:id="261"/>
      <w:bookmarkEnd w:id="262"/>
      <w:bookmarkEnd w:id="263"/>
      <w:bookmarkEnd w:id="264"/>
      <w:bookmarkEnd w:id="265"/>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05pt;height:120.35pt" o:ole="">
            <v:imagedata r:id="rId22" o:title=""/>
          </v:shape>
          <o:OLEObject Type="Embed" ProgID="Visio.Drawing.11" ShapeID="_x0000_i1031" DrawAspect="Content" ObjectID="_1756553925"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8334964"/>
      <w:bookmarkStart w:id="275" w:name="_Toc145941081"/>
      <w:r w:rsidRPr="001F16C3">
        <w:t>5.2.2.</w:t>
      </w:r>
      <w:r w:rsidRPr="001F16C3">
        <w:rPr>
          <w:lang w:eastAsia="zh-CN"/>
        </w:rPr>
        <w:t>5</w:t>
      </w:r>
      <w:r w:rsidRPr="001F16C3">
        <w:tab/>
      </w:r>
      <w:r w:rsidRPr="001F16C3">
        <w:rPr>
          <w:lang w:eastAsia="zh-CN"/>
        </w:rPr>
        <w:t>Update</w:t>
      </w:r>
      <w:bookmarkEnd w:id="266"/>
      <w:bookmarkEnd w:id="267"/>
      <w:bookmarkEnd w:id="268"/>
      <w:bookmarkEnd w:id="269"/>
      <w:bookmarkEnd w:id="270"/>
      <w:bookmarkEnd w:id="271"/>
      <w:bookmarkEnd w:id="272"/>
      <w:bookmarkEnd w:id="273"/>
      <w:bookmarkEnd w:id="274"/>
      <w:bookmarkEnd w:id="275"/>
    </w:p>
    <w:p w14:paraId="2D2F53B3" w14:textId="77777777" w:rsidR="00F71B73" w:rsidRPr="001F16C3" w:rsidRDefault="00F71B73" w:rsidP="00F71B73">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8334965"/>
      <w:bookmarkStart w:id="285" w:name="_Toc145941082"/>
      <w:r w:rsidRPr="001F16C3">
        <w:t>5.2.2.</w:t>
      </w:r>
      <w:r w:rsidRPr="001F16C3">
        <w:rPr>
          <w:lang w:eastAsia="zh-CN"/>
        </w:rPr>
        <w:t>5</w:t>
      </w:r>
      <w:r w:rsidRPr="001F16C3">
        <w:t>.1</w:t>
      </w:r>
      <w:r w:rsidRPr="001F16C3">
        <w:tab/>
        <w:t>General</w:t>
      </w:r>
      <w:bookmarkEnd w:id="276"/>
      <w:bookmarkEnd w:id="277"/>
      <w:bookmarkEnd w:id="278"/>
      <w:bookmarkEnd w:id="279"/>
      <w:bookmarkEnd w:id="280"/>
      <w:bookmarkEnd w:id="281"/>
      <w:bookmarkEnd w:id="282"/>
      <w:bookmarkEnd w:id="283"/>
      <w:bookmarkEnd w:id="284"/>
      <w:bookmarkEnd w:id="285"/>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8334966"/>
      <w:bookmarkStart w:id="295" w:name="_Toc145941083"/>
      <w:r w:rsidRPr="001F16C3">
        <w:t>5.2.2.</w:t>
      </w:r>
      <w:r w:rsidRPr="001F16C3">
        <w:rPr>
          <w:lang w:eastAsia="zh-CN"/>
        </w:rPr>
        <w:t>5</w:t>
      </w:r>
      <w:r w:rsidRPr="001F16C3">
        <w:t>.2</w:t>
      </w:r>
      <w:r w:rsidRPr="001F16C3">
        <w:tab/>
        <w:t>Data Update</w:t>
      </w:r>
      <w:r w:rsidRPr="001F16C3">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05pt;height:119.3pt" o:ole="">
            <v:imagedata r:id="rId24" o:title=""/>
          </v:shape>
          <o:OLEObject Type="Embed" ProgID="Visio.Drawing.11" ShapeID="_x0000_i1032" DrawAspect="Content" ObjectID="_1756553926"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8334967"/>
      <w:bookmarkStart w:id="305" w:name="_Toc145941084"/>
      <w:r w:rsidRPr="001F16C3">
        <w:t>5.2.2.</w:t>
      </w:r>
      <w:r w:rsidRPr="001F16C3">
        <w:rPr>
          <w:lang w:eastAsia="zh-CN"/>
        </w:rPr>
        <w:t>5</w:t>
      </w:r>
      <w:r w:rsidRPr="001F16C3">
        <w:t>.3</w:t>
      </w:r>
      <w:r w:rsidRPr="001F16C3">
        <w:tab/>
        <w:t>Data Update</w:t>
      </w:r>
      <w:r w:rsidRPr="001F16C3">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5.2pt;height:119.3pt" o:ole="">
            <v:imagedata r:id="rId26" o:title=""/>
          </v:shape>
          <o:OLEObject Type="Embed" ProgID="Visio.Drawing.11" ShapeID="_x0000_i1033" DrawAspect="Content" ObjectID="_1756553927"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8334968"/>
      <w:bookmarkStart w:id="315" w:name="_Toc145941085"/>
      <w:r w:rsidRPr="001F16C3">
        <w:t>5.2.2.</w:t>
      </w:r>
      <w:r w:rsidRPr="001F16C3">
        <w:rPr>
          <w:lang w:eastAsia="zh-CN"/>
        </w:rPr>
        <w:t>6</w:t>
      </w:r>
      <w:r w:rsidRPr="001F16C3">
        <w:tab/>
      </w:r>
      <w:r w:rsidRPr="001F16C3">
        <w:rPr>
          <w:lang w:eastAsia="zh-CN"/>
        </w:rPr>
        <w:t>Subscribe</w:t>
      </w:r>
      <w:bookmarkEnd w:id="306"/>
      <w:bookmarkEnd w:id="307"/>
      <w:bookmarkEnd w:id="308"/>
      <w:bookmarkEnd w:id="309"/>
      <w:bookmarkEnd w:id="310"/>
      <w:bookmarkEnd w:id="311"/>
      <w:bookmarkEnd w:id="312"/>
      <w:bookmarkEnd w:id="313"/>
      <w:bookmarkEnd w:id="314"/>
      <w:bookmarkEnd w:id="315"/>
    </w:p>
    <w:p w14:paraId="1AE55D7D" w14:textId="77777777" w:rsidR="00F71B73" w:rsidRPr="001F16C3" w:rsidRDefault="00F71B73" w:rsidP="00F71B73">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8334969"/>
      <w:bookmarkStart w:id="325" w:name="_Toc145941086"/>
      <w:r w:rsidRPr="001F16C3">
        <w:t>5.2.2.</w:t>
      </w:r>
      <w:r w:rsidRPr="001F16C3">
        <w:rPr>
          <w:lang w:eastAsia="zh-CN"/>
        </w:rPr>
        <w:t>6</w:t>
      </w:r>
      <w:r w:rsidRPr="001F16C3">
        <w:t>.1</w:t>
      </w:r>
      <w:r w:rsidRPr="001F16C3">
        <w:tab/>
        <w:t>General</w:t>
      </w:r>
      <w:bookmarkEnd w:id="316"/>
      <w:bookmarkEnd w:id="317"/>
      <w:bookmarkEnd w:id="318"/>
      <w:bookmarkEnd w:id="319"/>
      <w:bookmarkEnd w:id="320"/>
      <w:bookmarkEnd w:id="321"/>
      <w:bookmarkEnd w:id="322"/>
      <w:bookmarkEnd w:id="323"/>
      <w:bookmarkEnd w:id="324"/>
      <w:bookmarkEnd w:id="325"/>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77777777" w:rsidR="00F71B73" w:rsidRDefault="00F71B73" w:rsidP="00F71B73">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8334970"/>
      <w:bookmarkStart w:id="335" w:name="_Toc145941087"/>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5.75pt;height:119.3pt" o:ole="">
            <v:imagedata r:id="rId28" o:title=""/>
          </v:shape>
          <o:OLEObject Type="Embed" ProgID="Visio.Drawing.11" ShapeID="_x0000_i1034" DrawAspect="Content" ObjectID="_1756553928"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36"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E4DFDC6" w14:textId="77777777" w:rsidR="00F71B73" w:rsidRPr="001F16C3" w:rsidRDefault="00F71B73" w:rsidP="00F71B73">
      <w:pPr>
        <w:pStyle w:val="Heading5"/>
      </w:pPr>
      <w:bookmarkStart w:id="345" w:name="_Toc138334971"/>
      <w:bookmarkStart w:id="346" w:name="_Toc145941088"/>
      <w:r w:rsidRPr="001F16C3">
        <w:t>5.2.2.</w:t>
      </w:r>
      <w:r w:rsidRPr="001F16C3">
        <w:rPr>
          <w:lang w:eastAsia="zh-CN"/>
        </w:rPr>
        <w:t>6</w:t>
      </w:r>
      <w:r w:rsidRPr="001F16C3">
        <w:t>.3</w:t>
      </w:r>
      <w:r w:rsidRPr="001F16C3">
        <w:tab/>
      </w:r>
      <w:r w:rsidRPr="001F16C3">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6.6pt;height:161.75pt" o:ole="">
            <v:imagedata r:id="rId30" o:title=""/>
          </v:shape>
          <o:OLEObject Type="Embed" ProgID="Visio.Drawing.11" ShapeID="_x0000_i1035" DrawAspect="Content" ObjectID="_1756553929"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47" w:name="_PERM_MCCTEMPBM_CRPT71890007___3"/>
      <w:r>
        <w:rPr>
          <w:rStyle w:val="B1Char"/>
        </w:rPr>
        <w:t>The request may contain an expiry time, suggested by the NF Service Consumer as a hint, representing the time upto which the subscription is desired to be kept active.</w:t>
      </w:r>
    </w:p>
    <w:bookmarkEnd w:id="347"/>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48"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66BCC07C" w14:textId="77777777" w:rsidR="00F71B73" w:rsidRPr="001F16C3" w:rsidRDefault="00F71B73" w:rsidP="00F71B73">
      <w:pPr>
        <w:pStyle w:val="Heading4"/>
        <w:rPr>
          <w:lang w:eastAsia="zh-CN"/>
        </w:rPr>
      </w:pPr>
      <w:bookmarkStart w:id="357" w:name="_Toc138334972"/>
      <w:bookmarkStart w:id="358" w:name="_Toc145941089"/>
      <w:r w:rsidRPr="001F16C3">
        <w:t>5.2.2.</w:t>
      </w:r>
      <w:r w:rsidRPr="001F16C3">
        <w:rPr>
          <w:lang w:eastAsia="zh-CN"/>
        </w:rPr>
        <w:t>7</w:t>
      </w:r>
      <w:r w:rsidRPr="001F16C3">
        <w:tab/>
      </w:r>
      <w:r w:rsidRPr="001F16C3">
        <w:rPr>
          <w:lang w:eastAsia="zh-CN"/>
        </w:rPr>
        <w:t>Unsubscribe</w:t>
      </w:r>
      <w:bookmarkEnd w:id="349"/>
      <w:bookmarkEnd w:id="350"/>
      <w:bookmarkEnd w:id="351"/>
      <w:bookmarkEnd w:id="352"/>
      <w:bookmarkEnd w:id="353"/>
      <w:bookmarkEnd w:id="354"/>
      <w:bookmarkEnd w:id="355"/>
      <w:bookmarkEnd w:id="356"/>
      <w:bookmarkEnd w:id="357"/>
      <w:bookmarkEnd w:id="358"/>
    </w:p>
    <w:p w14:paraId="72313BFF" w14:textId="77777777" w:rsidR="00F71B73" w:rsidRPr="001F16C3" w:rsidRDefault="00F71B73" w:rsidP="00F71B73">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8334973"/>
      <w:bookmarkStart w:id="368" w:name="_Toc145941090"/>
      <w:r w:rsidRPr="001F16C3">
        <w:t>5.2.2.</w:t>
      </w:r>
      <w:r w:rsidRPr="001F16C3">
        <w:rPr>
          <w:lang w:eastAsia="zh-CN"/>
        </w:rPr>
        <w:t>7</w:t>
      </w:r>
      <w:r w:rsidRPr="001F16C3">
        <w:t>.1</w:t>
      </w:r>
      <w:r w:rsidRPr="001F16C3">
        <w:tab/>
        <w:t>General</w:t>
      </w:r>
      <w:bookmarkEnd w:id="359"/>
      <w:bookmarkEnd w:id="360"/>
      <w:bookmarkEnd w:id="361"/>
      <w:bookmarkEnd w:id="362"/>
      <w:bookmarkEnd w:id="363"/>
      <w:bookmarkEnd w:id="364"/>
      <w:bookmarkEnd w:id="365"/>
      <w:bookmarkEnd w:id="366"/>
      <w:bookmarkEnd w:id="367"/>
      <w:bookmarkEnd w:id="368"/>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8334974"/>
      <w:bookmarkStart w:id="378" w:name="_Toc145941091"/>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69"/>
      <w:bookmarkEnd w:id="370"/>
      <w:bookmarkEnd w:id="371"/>
      <w:bookmarkEnd w:id="372"/>
      <w:bookmarkEnd w:id="373"/>
      <w:bookmarkEnd w:id="374"/>
      <w:bookmarkEnd w:id="375"/>
      <w:bookmarkEnd w:id="376"/>
      <w:bookmarkEnd w:id="377"/>
      <w:bookmarkEnd w:id="378"/>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5.2pt;height:119.3pt" o:ole="">
            <v:imagedata r:id="rId32" o:title=""/>
          </v:shape>
          <o:OLEObject Type="Embed" ProgID="Visio.Drawing.11" ShapeID="_x0000_i1036" DrawAspect="Content" ObjectID="_1756553930"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8334975"/>
      <w:bookmarkStart w:id="388" w:name="_Toc145941092"/>
      <w:r w:rsidRPr="001F16C3">
        <w:t>5.2.2.</w:t>
      </w:r>
      <w:r w:rsidRPr="001F16C3">
        <w:rPr>
          <w:lang w:eastAsia="zh-CN"/>
        </w:rPr>
        <w:t>8</w:t>
      </w:r>
      <w:r w:rsidRPr="001F16C3">
        <w:tab/>
      </w:r>
      <w:r w:rsidRPr="001F16C3">
        <w:rPr>
          <w:lang w:eastAsia="zh-CN"/>
        </w:rPr>
        <w:t>Notify</w:t>
      </w:r>
      <w:bookmarkEnd w:id="379"/>
      <w:bookmarkEnd w:id="380"/>
      <w:bookmarkEnd w:id="381"/>
      <w:bookmarkEnd w:id="382"/>
      <w:bookmarkEnd w:id="383"/>
      <w:bookmarkEnd w:id="384"/>
      <w:bookmarkEnd w:id="385"/>
      <w:bookmarkEnd w:id="386"/>
      <w:bookmarkEnd w:id="387"/>
      <w:bookmarkEnd w:id="388"/>
    </w:p>
    <w:p w14:paraId="249BF6F9" w14:textId="77777777" w:rsidR="00F71B73" w:rsidRPr="001F16C3" w:rsidRDefault="00F71B73" w:rsidP="00F71B73">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8334976"/>
      <w:bookmarkStart w:id="398" w:name="_Toc145941093"/>
      <w:r w:rsidRPr="001F16C3">
        <w:t>5.2.2.</w:t>
      </w:r>
      <w:r w:rsidRPr="001F16C3">
        <w:rPr>
          <w:lang w:eastAsia="zh-CN"/>
        </w:rPr>
        <w:t>8</w:t>
      </w:r>
      <w:r w:rsidRPr="001F16C3">
        <w:t>.1</w:t>
      </w:r>
      <w:r w:rsidRPr="001F16C3">
        <w:tab/>
        <w:t>General</w:t>
      </w:r>
      <w:bookmarkEnd w:id="389"/>
      <w:bookmarkEnd w:id="390"/>
      <w:bookmarkEnd w:id="391"/>
      <w:bookmarkEnd w:id="392"/>
      <w:bookmarkEnd w:id="393"/>
      <w:bookmarkEnd w:id="394"/>
      <w:bookmarkEnd w:id="395"/>
      <w:bookmarkEnd w:id="396"/>
      <w:bookmarkEnd w:id="397"/>
      <w:bookmarkEnd w:id="398"/>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8334977"/>
      <w:bookmarkStart w:id="408" w:name="_Toc145941094"/>
      <w:r w:rsidRPr="001F16C3">
        <w:t>5.2.2.</w:t>
      </w:r>
      <w:r w:rsidRPr="001F16C3">
        <w:rPr>
          <w:lang w:eastAsia="zh-CN"/>
        </w:rPr>
        <w:t>8</w:t>
      </w:r>
      <w:r w:rsidRPr="001F16C3">
        <w:t>.2</w:t>
      </w:r>
      <w:r w:rsidRPr="001F16C3">
        <w:tab/>
      </w:r>
      <w:r w:rsidRPr="001F16C3">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2F142A3C" w14:textId="7777777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33A4FA8B" w14:textId="77777777" w:rsidR="00F71B73" w:rsidRDefault="00F71B73" w:rsidP="00F71B73">
      <w:pPr>
        <w:pStyle w:val="TH"/>
      </w:pPr>
      <w:r w:rsidRPr="001F16C3">
        <w:object w:dxaOrig="8700" w:dyaOrig="2355" w14:anchorId="070A65C6">
          <v:shape id="_x0000_i1037" type="#_x0000_t75" style="width:435.2pt;height:116.6pt" o:ole="">
            <v:imagedata r:id="rId34" o:title=""/>
          </v:shape>
          <o:OLEObject Type="Embed" ProgID="Visio.Drawing.11" ShapeID="_x0000_i1037" DrawAspect="Content" ObjectID="_1756553931"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8334978"/>
      <w:bookmarkStart w:id="418" w:name="_Toc145941095"/>
      <w:r w:rsidRPr="001F16C3">
        <w:t>5.2.2.</w:t>
      </w:r>
      <w:r w:rsidRPr="001F16C3">
        <w:rPr>
          <w:lang w:eastAsia="zh-CN"/>
        </w:rPr>
        <w:t>8</w:t>
      </w:r>
      <w:r w:rsidRPr="001F16C3">
        <w:t>.3</w:t>
      </w:r>
      <w:r w:rsidRPr="001F16C3">
        <w:tab/>
      </w:r>
      <w:r w:rsidRPr="001F16C3">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6.6pt;height:161.75pt" o:ole="">
            <v:imagedata r:id="rId36" o:title=""/>
          </v:shape>
          <o:OLEObject Type="Embed" ProgID="Visio.Drawing.11" ShapeID="_x0000_i1038" DrawAspect="Content" ObjectID="_1756553932"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Heading4"/>
        <w:rPr>
          <w:lang w:eastAsia="zh-CN"/>
        </w:rPr>
      </w:pPr>
      <w:bookmarkStart w:id="419" w:name="_Toc82684219"/>
      <w:bookmarkStart w:id="420" w:name="_Toc138334979"/>
      <w:bookmarkStart w:id="421" w:name="_Toc145941096"/>
      <w:r>
        <w:t>5.2.2.9</w:t>
      </w:r>
      <w:r w:rsidRPr="001F16C3">
        <w:tab/>
      </w:r>
      <w:bookmarkEnd w:id="419"/>
      <w:r>
        <w:rPr>
          <w:lang w:eastAsia="zh-CN"/>
        </w:rPr>
        <w:t>DataRestoration</w:t>
      </w:r>
      <w:r>
        <w:rPr>
          <w:rFonts w:hint="eastAsia"/>
          <w:lang w:eastAsia="zh-CN"/>
        </w:rPr>
        <w:t>Notification</w:t>
      </w:r>
      <w:bookmarkEnd w:id="420"/>
      <w:bookmarkEnd w:id="421"/>
    </w:p>
    <w:p w14:paraId="7DBAB8F4" w14:textId="77777777" w:rsidR="00F71B73" w:rsidRPr="001F16C3" w:rsidRDefault="00F71B73" w:rsidP="00F71B73">
      <w:pPr>
        <w:pStyle w:val="Heading5"/>
      </w:pPr>
      <w:bookmarkStart w:id="422" w:name="_Toc82684217"/>
      <w:bookmarkStart w:id="423" w:name="_Toc138334980"/>
      <w:bookmarkStart w:id="424" w:name="_Toc145941097"/>
      <w:r>
        <w:t>5.2.2.9</w:t>
      </w:r>
      <w:r w:rsidRPr="001F16C3">
        <w:t>.1</w:t>
      </w:r>
      <w:r w:rsidRPr="001F16C3">
        <w:tab/>
        <w:t>General</w:t>
      </w:r>
      <w:bookmarkEnd w:id="422"/>
      <w:bookmarkEnd w:id="423"/>
      <w:bookmarkEnd w:id="424"/>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Heading5"/>
        <w:rPr>
          <w:lang w:eastAsia="zh-CN"/>
        </w:rPr>
      </w:pPr>
      <w:bookmarkStart w:id="425" w:name="_Toc82684218"/>
      <w:bookmarkStart w:id="426" w:name="_Toc138334981"/>
      <w:bookmarkStart w:id="427" w:name="_Toc145941098"/>
      <w:r>
        <w:t>5.2.2.9</w:t>
      </w:r>
      <w:r w:rsidRPr="001F16C3">
        <w:t>.2</w:t>
      </w:r>
      <w:r w:rsidRPr="001F16C3">
        <w:tab/>
      </w:r>
      <w:r w:rsidRPr="001F16C3">
        <w:rPr>
          <w:lang w:eastAsia="zh-CN"/>
        </w:rPr>
        <w:t xml:space="preserve">Notification on </w:t>
      </w:r>
      <w:bookmarkEnd w:id="425"/>
      <w:r>
        <w:rPr>
          <w:lang w:eastAsia="zh-CN"/>
        </w:rPr>
        <w:t>Data Restoration</w:t>
      </w:r>
      <w:bookmarkEnd w:id="426"/>
      <w:bookmarkEnd w:id="427"/>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75pt;height:116.05pt" o:ole="">
            <v:imagedata r:id="rId38" o:title=""/>
          </v:shape>
          <o:OLEObject Type="Embed" ProgID="Visio.Drawing.11" ShapeID="_x0000_i1039" DrawAspect="Content" ObjectID="_1756553933"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8334982"/>
      <w:bookmarkStart w:id="435" w:name="_Toc145941099"/>
      <w:r w:rsidRPr="001F16C3">
        <w:t>5.</w:t>
      </w:r>
      <w:r>
        <w:t>3</w:t>
      </w:r>
      <w:r w:rsidRPr="001F16C3">
        <w:tab/>
        <w:t>Nudr_</w:t>
      </w:r>
      <w:r>
        <w:t>GroupIDmap</w:t>
      </w:r>
      <w:r w:rsidRPr="001F16C3">
        <w:t xml:space="preserve"> Service</w:t>
      </w:r>
      <w:bookmarkEnd w:id="428"/>
      <w:bookmarkEnd w:id="429"/>
      <w:bookmarkEnd w:id="430"/>
      <w:bookmarkEnd w:id="431"/>
      <w:bookmarkEnd w:id="432"/>
      <w:bookmarkEnd w:id="433"/>
      <w:bookmarkEnd w:id="434"/>
      <w:bookmarkEnd w:id="435"/>
    </w:p>
    <w:p w14:paraId="5B8A92D3" w14:textId="77777777" w:rsidR="00F71B73" w:rsidRPr="001F16C3" w:rsidRDefault="00F71B73" w:rsidP="00F71B73">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8334983"/>
      <w:bookmarkStart w:id="443" w:name="_Toc145941100"/>
      <w:r w:rsidRPr="001F16C3">
        <w:t>5.</w:t>
      </w:r>
      <w:r>
        <w:t>3</w:t>
      </w:r>
      <w:r w:rsidRPr="001F16C3">
        <w:t>.1</w:t>
      </w:r>
      <w:r w:rsidRPr="001F16C3">
        <w:tab/>
        <w:t>Service Description</w:t>
      </w:r>
      <w:bookmarkEnd w:id="436"/>
      <w:bookmarkEnd w:id="437"/>
      <w:bookmarkEnd w:id="438"/>
      <w:bookmarkEnd w:id="439"/>
      <w:bookmarkEnd w:id="440"/>
      <w:bookmarkEnd w:id="441"/>
      <w:bookmarkEnd w:id="442"/>
      <w:bookmarkEnd w:id="443"/>
    </w:p>
    <w:p w14:paraId="6E2F85C9" w14:textId="77777777" w:rsidR="00F71B73" w:rsidRPr="001F16C3" w:rsidRDefault="00F71B73" w:rsidP="00F71B73">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8334984"/>
      <w:bookmarkStart w:id="451" w:name="_Toc145941101"/>
      <w:r w:rsidRPr="001F16C3">
        <w:t>5.</w:t>
      </w:r>
      <w:r>
        <w:t>3</w:t>
      </w:r>
      <w:r w:rsidRPr="001F16C3">
        <w:t>.1.</w:t>
      </w:r>
      <w:r w:rsidRPr="001F16C3">
        <w:rPr>
          <w:lang w:eastAsia="zh-CN"/>
        </w:rPr>
        <w:t>1</w:t>
      </w:r>
      <w:r>
        <w:tab/>
      </w:r>
      <w:r w:rsidRPr="001F16C3">
        <w:rPr>
          <w:lang w:eastAsia="zh-CN"/>
        </w:rPr>
        <w:t>Service and operation description</w:t>
      </w:r>
      <w:bookmarkEnd w:id="444"/>
      <w:bookmarkEnd w:id="445"/>
      <w:bookmarkEnd w:id="446"/>
      <w:bookmarkEnd w:id="447"/>
      <w:bookmarkEnd w:id="448"/>
      <w:bookmarkEnd w:id="449"/>
      <w:bookmarkEnd w:id="450"/>
      <w:bookmarkEnd w:id="451"/>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8334985"/>
      <w:bookmarkStart w:id="459" w:name="_Toc145941102"/>
      <w:r w:rsidRPr="001F16C3">
        <w:t>5.</w:t>
      </w:r>
      <w:r>
        <w:t>3</w:t>
      </w:r>
      <w:r w:rsidRPr="001F16C3">
        <w:t>.2</w:t>
      </w:r>
      <w:r w:rsidRPr="001F16C3">
        <w:tab/>
        <w:t>Service Operations</w:t>
      </w:r>
      <w:bookmarkEnd w:id="452"/>
      <w:bookmarkEnd w:id="453"/>
      <w:bookmarkEnd w:id="454"/>
      <w:bookmarkEnd w:id="455"/>
      <w:bookmarkEnd w:id="456"/>
      <w:bookmarkEnd w:id="457"/>
      <w:bookmarkEnd w:id="458"/>
      <w:bookmarkEnd w:id="459"/>
    </w:p>
    <w:p w14:paraId="70C5DC15" w14:textId="77777777" w:rsidR="00F71B73" w:rsidRPr="001F16C3" w:rsidRDefault="00F71B73" w:rsidP="00F71B73">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8334986"/>
      <w:bookmarkStart w:id="467" w:name="_Toc145941103"/>
      <w:r w:rsidRPr="001F16C3">
        <w:t>5.2.2.1</w:t>
      </w:r>
      <w:r w:rsidRPr="001F16C3">
        <w:tab/>
        <w:t>Introduction</w:t>
      </w:r>
      <w:bookmarkEnd w:id="460"/>
      <w:bookmarkEnd w:id="461"/>
      <w:bookmarkEnd w:id="462"/>
      <w:bookmarkEnd w:id="463"/>
      <w:bookmarkEnd w:id="464"/>
      <w:bookmarkEnd w:id="465"/>
      <w:bookmarkEnd w:id="466"/>
      <w:bookmarkEnd w:id="467"/>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8334987"/>
      <w:bookmarkStart w:id="475" w:name="_Toc145941104"/>
      <w:r w:rsidRPr="001F16C3">
        <w:t>5.</w:t>
      </w:r>
      <w:r>
        <w:t>3</w:t>
      </w:r>
      <w:r w:rsidRPr="001F16C3">
        <w:t>.2.2</w:t>
      </w:r>
      <w:r w:rsidRPr="001F16C3">
        <w:tab/>
      </w:r>
      <w:r w:rsidRPr="001F16C3">
        <w:rPr>
          <w:lang w:eastAsia="zh-CN"/>
        </w:rPr>
        <w:t>Query</w:t>
      </w:r>
      <w:bookmarkEnd w:id="468"/>
      <w:bookmarkEnd w:id="469"/>
      <w:bookmarkEnd w:id="470"/>
      <w:bookmarkEnd w:id="471"/>
      <w:bookmarkEnd w:id="472"/>
      <w:bookmarkEnd w:id="473"/>
      <w:bookmarkEnd w:id="474"/>
      <w:bookmarkEnd w:id="475"/>
    </w:p>
    <w:p w14:paraId="12F01C59" w14:textId="77777777" w:rsidR="00F71B73" w:rsidRPr="001F16C3" w:rsidRDefault="00F71B73" w:rsidP="00F71B73">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8334988"/>
      <w:bookmarkStart w:id="483" w:name="_Toc145941105"/>
      <w:r w:rsidRPr="001F16C3">
        <w:t>5.</w:t>
      </w:r>
      <w:r>
        <w:t>3</w:t>
      </w:r>
      <w:r w:rsidRPr="001F16C3">
        <w:t>.2.2.1</w:t>
      </w:r>
      <w:r w:rsidRPr="001F16C3">
        <w:tab/>
        <w:t>General</w:t>
      </w:r>
      <w:bookmarkEnd w:id="476"/>
      <w:bookmarkEnd w:id="477"/>
      <w:bookmarkEnd w:id="478"/>
      <w:bookmarkEnd w:id="479"/>
      <w:bookmarkEnd w:id="480"/>
      <w:bookmarkEnd w:id="481"/>
      <w:bookmarkEnd w:id="482"/>
      <w:bookmarkEnd w:id="483"/>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8334989"/>
      <w:bookmarkStart w:id="491" w:name="_Toc145941106"/>
      <w:r w:rsidRPr="001F16C3">
        <w:t>5.</w:t>
      </w:r>
      <w:r>
        <w:t>3</w:t>
      </w:r>
      <w:r w:rsidRPr="001F16C3">
        <w:t>.2.2.2</w:t>
      </w:r>
      <w:r w:rsidRPr="001F16C3">
        <w:tab/>
      </w:r>
      <w:r>
        <w:t>NF-Group ID</w:t>
      </w:r>
      <w:r w:rsidRPr="001F16C3">
        <w:rPr>
          <w:lang w:eastAsia="zh-CN"/>
        </w:rPr>
        <w:t xml:space="preserve"> retrieval</w:t>
      </w:r>
      <w:bookmarkEnd w:id="484"/>
      <w:bookmarkEnd w:id="485"/>
      <w:bookmarkEnd w:id="486"/>
      <w:bookmarkEnd w:id="487"/>
      <w:bookmarkEnd w:id="488"/>
      <w:bookmarkEnd w:id="489"/>
      <w:bookmarkEnd w:id="490"/>
      <w:bookmarkEnd w:id="491"/>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7pt;height:120.35pt" o:ole="">
            <v:imagedata r:id="rId40" o:title=""/>
          </v:shape>
          <o:OLEObject Type="Embed" ProgID="Visio.Drawing.11" ShapeID="_x0000_i1040" DrawAspect="Content" ObjectID="_1756553934"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Heading1"/>
      </w:pPr>
      <w:bookmarkStart w:id="492" w:name="_Toc20120556"/>
      <w:bookmarkStart w:id="493" w:name="_Toc21623434"/>
      <w:bookmarkStart w:id="494" w:name="_Toc27587137"/>
      <w:bookmarkStart w:id="495" w:name="_Toc36459199"/>
      <w:bookmarkStart w:id="496" w:name="_Toc45028446"/>
      <w:bookmarkStart w:id="497" w:name="_Toc51870125"/>
      <w:bookmarkStart w:id="498" w:name="_Toc51870247"/>
      <w:bookmarkStart w:id="499" w:name="_Toc90582001"/>
      <w:bookmarkStart w:id="500" w:name="_Toc138334990"/>
      <w:bookmarkStart w:id="501" w:name="_Toc145941107"/>
      <w:r w:rsidRPr="001F16C3">
        <w:t>6</w:t>
      </w:r>
      <w:r w:rsidRPr="001F16C3">
        <w:tab/>
        <w:t>API Definitions</w:t>
      </w:r>
      <w:bookmarkEnd w:id="492"/>
      <w:bookmarkEnd w:id="493"/>
      <w:bookmarkEnd w:id="494"/>
      <w:bookmarkEnd w:id="495"/>
      <w:bookmarkEnd w:id="496"/>
      <w:bookmarkEnd w:id="497"/>
      <w:bookmarkEnd w:id="498"/>
      <w:bookmarkEnd w:id="499"/>
      <w:bookmarkEnd w:id="500"/>
      <w:bookmarkEnd w:id="501"/>
    </w:p>
    <w:p w14:paraId="7F9AAF16" w14:textId="77777777" w:rsidR="00F71B73" w:rsidRPr="001F16C3" w:rsidRDefault="00F71B73" w:rsidP="00F71B73">
      <w:pPr>
        <w:pStyle w:val="Heading2"/>
      </w:pPr>
      <w:bookmarkStart w:id="502" w:name="_Toc20120557"/>
      <w:bookmarkStart w:id="503" w:name="_Toc21623435"/>
      <w:bookmarkStart w:id="504" w:name="_Toc27587138"/>
      <w:bookmarkStart w:id="505" w:name="_Toc36459200"/>
      <w:bookmarkStart w:id="506" w:name="_Toc45028447"/>
      <w:bookmarkStart w:id="507" w:name="_Toc51870126"/>
      <w:bookmarkStart w:id="508" w:name="_Toc51870248"/>
      <w:bookmarkStart w:id="509" w:name="_Toc90582002"/>
      <w:bookmarkStart w:id="510" w:name="_Toc138334991"/>
      <w:bookmarkStart w:id="511" w:name="_Toc145941108"/>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2"/>
      <w:bookmarkEnd w:id="503"/>
      <w:bookmarkEnd w:id="504"/>
      <w:bookmarkEnd w:id="505"/>
      <w:bookmarkEnd w:id="506"/>
      <w:bookmarkEnd w:id="507"/>
      <w:bookmarkEnd w:id="508"/>
      <w:bookmarkEnd w:id="509"/>
      <w:bookmarkEnd w:id="510"/>
      <w:bookmarkEnd w:id="511"/>
    </w:p>
    <w:p w14:paraId="6C3BCE8F" w14:textId="77777777" w:rsidR="00F71B73" w:rsidRPr="001F16C3" w:rsidRDefault="00F71B73" w:rsidP="00F71B73">
      <w:pPr>
        <w:pStyle w:val="Heading3"/>
        <w:rPr>
          <w:lang w:eastAsia="zh-CN"/>
        </w:rPr>
      </w:pPr>
      <w:bookmarkStart w:id="512" w:name="_Toc20120558"/>
      <w:bookmarkStart w:id="513" w:name="_Toc21623436"/>
      <w:bookmarkStart w:id="514" w:name="_Toc27587139"/>
      <w:bookmarkStart w:id="515" w:name="_Toc36459201"/>
      <w:bookmarkStart w:id="516" w:name="_Toc45028448"/>
      <w:bookmarkStart w:id="517" w:name="_Toc51870127"/>
      <w:bookmarkStart w:id="518" w:name="_Toc51870249"/>
      <w:bookmarkStart w:id="519" w:name="_Toc90582003"/>
      <w:bookmarkStart w:id="520" w:name="_Toc138334992"/>
      <w:bookmarkStart w:id="521" w:name="_Toc145941109"/>
      <w:r w:rsidRPr="001F16C3">
        <w:t>6.1.1</w:t>
      </w:r>
      <w:r w:rsidRPr="001F16C3">
        <w:tab/>
        <w:t>API URI</w:t>
      </w:r>
      <w:bookmarkEnd w:id="512"/>
      <w:bookmarkEnd w:id="513"/>
      <w:bookmarkEnd w:id="514"/>
      <w:bookmarkEnd w:id="515"/>
      <w:bookmarkEnd w:id="516"/>
      <w:bookmarkEnd w:id="517"/>
      <w:bookmarkEnd w:id="518"/>
      <w:bookmarkEnd w:id="519"/>
      <w:bookmarkEnd w:id="520"/>
      <w:bookmarkEnd w:id="521"/>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Heading3"/>
      </w:pPr>
      <w:bookmarkStart w:id="522" w:name="_Toc20120559"/>
      <w:bookmarkStart w:id="523" w:name="_Toc21623437"/>
      <w:bookmarkStart w:id="524" w:name="_Toc27587140"/>
      <w:bookmarkStart w:id="525" w:name="_Toc36459202"/>
      <w:bookmarkStart w:id="526" w:name="_Toc45028449"/>
      <w:bookmarkStart w:id="527" w:name="_Toc51870128"/>
      <w:bookmarkStart w:id="528" w:name="_Toc51870250"/>
      <w:bookmarkStart w:id="529" w:name="_Toc90582004"/>
      <w:bookmarkStart w:id="530" w:name="_Toc138334993"/>
      <w:bookmarkStart w:id="531" w:name="_Toc145941110"/>
      <w:r w:rsidRPr="001F16C3">
        <w:t>6.1.2</w:t>
      </w:r>
      <w:r w:rsidRPr="001F16C3">
        <w:tab/>
        <w:t>Usage of HTTP</w:t>
      </w:r>
      <w:bookmarkEnd w:id="522"/>
      <w:bookmarkEnd w:id="523"/>
      <w:bookmarkEnd w:id="524"/>
      <w:bookmarkEnd w:id="525"/>
      <w:bookmarkEnd w:id="526"/>
      <w:bookmarkEnd w:id="527"/>
      <w:bookmarkEnd w:id="528"/>
      <w:bookmarkEnd w:id="529"/>
      <w:bookmarkEnd w:id="530"/>
      <w:bookmarkEnd w:id="531"/>
    </w:p>
    <w:p w14:paraId="24B45DDD" w14:textId="77777777" w:rsidR="00F71B73" w:rsidRPr="001F16C3" w:rsidRDefault="00F71B73" w:rsidP="00F71B73">
      <w:pPr>
        <w:pStyle w:val="Heading4"/>
      </w:pPr>
      <w:bookmarkStart w:id="532" w:name="_Toc20120560"/>
      <w:bookmarkStart w:id="533" w:name="_Toc21623438"/>
      <w:bookmarkStart w:id="534" w:name="_Toc27587141"/>
      <w:bookmarkStart w:id="535" w:name="_Toc36459203"/>
      <w:bookmarkStart w:id="536" w:name="_Toc45028450"/>
      <w:bookmarkStart w:id="537" w:name="_Toc51870129"/>
      <w:bookmarkStart w:id="538" w:name="_Toc51870251"/>
      <w:bookmarkStart w:id="539" w:name="_Toc90582005"/>
      <w:bookmarkStart w:id="540" w:name="_Toc138334994"/>
      <w:bookmarkStart w:id="541" w:name="_Toc145941111"/>
      <w:r w:rsidRPr="001F16C3">
        <w:t>6.1.2.1</w:t>
      </w:r>
      <w:r w:rsidRPr="001F16C3">
        <w:tab/>
        <w:t>General</w:t>
      </w:r>
      <w:bookmarkEnd w:id="532"/>
      <w:bookmarkEnd w:id="533"/>
      <w:bookmarkEnd w:id="534"/>
      <w:bookmarkEnd w:id="535"/>
      <w:bookmarkEnd w:id="536"/>
      <w:bookmarkEnd w:id="537"/>
      <w:bookmarkEnd w:id="538"/>
      <w:bookmarkEnd w:id="539"/>
      <w:bookmarkEnd w:id="540"/>
      <w:bookmarkEnd w:id="541"/>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Heading4"/>
      </w:pPr>
      <w:bookmarkStart w:id="542" w:name="_Toc20120561"/>
      <w:bookmarkStart w:id="543" w:name="_Toc21623439"/>
      <w:bookmarkStart w:id="544" w:name="_Toc27587142"/>
      <w:bookmarkStart w:id="545" w:name="_Toc36459204"/>
      <w:bookmarkStart w:id="546" w:name="_Toc45028451"/>
      <w:bookmarkStart w:id="547" w:name="_Toc51870130"/>
      <w:bookmarkStart w:id="548" w:name="_Toc51870252"/>
      <w:bookmarkStart w:id="549" w:name="_Toc90582006"/>
      <w:bookmarkStart w:id="550" w:name="_Toc138334995"/>
      <w:bookmarkStart w:id="551" w:name="_Toc145941112"/>
      <w:r w:rsidRPr="001F16C3">
        <w:lastRenderedPageBreak/>
        <w:t>6.1.2.2</w:t>
      </w:r>
      <w:r w:rsidRPr="001F16C3">
        <w:tab/>
        <w:t>HTTP standard headers</w:t>
      </w:r>
      <w:bookmarkEnd w:id="542"/>
      <w:bookmarkEnd w:id="543"/>
      <w:bookmarkEnd w:id="544"/>
      <w:bookmarkEnd w:id="545"/>
      <w:bookmarkEnd w:id="546"/>
      <w:bookmarkEnd w:id="547"/>
      <w:bookmarkEnd w:id="548"/>
      <w:bookmarkEnd w:id="549"/>
      <w:bookmarkEnd w:id="550"/>
      <w:bookmarkEnd w:id="551"/>
    </w:p>
    <w:p w14:paraId="128F5600" w14:textId="77777777" w:rsidR="00F71B73" w:rsidRPr="001F16C3" w:rsidRDefault="00F71B73" w:rsidP="00F71B73">
      <w:pPr>
        <w:pStyle w:val="Heading5"/>
        <w:rPr>
          <w:lang w:eastAsia="zh-CN"/>
        </w:rPr>
      </w:pPr>
      <w:bookmarkStart w:id="552" w:name="_Toc20120562"/>
      <w:bookmarkStart w:id="553" w:name="_Toc21623440"/>
      <w:bookmarkStart w:id="554" w:name="_Toc27587143"/>
      <w:bookmarkStart w:id="555" w:name="_Toc36459205"/>
      <w:bookmarkStart w:id="556" w:name="_Toc45028452"/>
      <w:bookmarkStart w:id="557" w:name="_Toc51870131"/>
      <w:bookmarkStart w:id="558" w:name="_Toc51870253"/>
      <w:bookmarkStart w:id="559" w:name="_Toc90582007"/>
      <w:bookmarkStart w:id="560" w:name="_Toc138334996"/>
      <w:bookmarkStart w:id="561" w:name="_Toc145941113"/>
      <w:r w:rsidRPr="001F16C3">
        <w:t>6.1.2.2.1</w:t>
      </w:r>
      <w:r w:rsidRPr="001F16C3">
        <w:rPr>
          <w:lang w:eastAsia="zh-CN"/>
        </w:rPr>
        <w:tab/>
        <w:t>General</w:t>
      </w:r>
      <w:bookmarkEnd w:id="552"/>
      <w:bookmarkEnd w:id="553"/>
      <w:bookmarkEnd w:id="554"/>
      <w:bookmarkEnd w:id="555"/>
      <w:bookmarkEnd w:id="556"/>
      <w:bookmarkEnd w:id="557"/>
      <w:bookmarkEnd w:id="558"/>
      <w:bookmarkEnd w:id="559"/>
      <w:bookmarkEnd w:id="560"/>
      <w:bookmarkEnd w:id="561"/>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Heading5"/>
      </w:pPr>
      <w:bookmarkStart w:id="562" w:name="_Toc20120563"/>
      <w:bookmarkStart w:id="563" w:name="_Toc21623441"/>
      <w:bookmarkStart w:id="564" w:name="_Toc27587144"/>
      <w:bookmarkStart w:id="565" w:name="_Toc36459206"/>
      <w:bookmarkStart w:id="566" w:name="_Toc45028453"/>
      <w:bookmarkStart w:id="567" w:name="_Toc51870132"/>
      <w:bookmarkStart w:id="568" w:name="_Toc51870254"/>
      <w:bookmarkStart w:id="569" w:name="_Toc90582008"/>
      <w:bookmarkStart w:id="570" w:name="_Toc138334997"/>
      <w:bookmarkStart w:id="571" w:name="_Toc145941114"/>
      <w:r w:rsidRPr="001F16C3">
        <w:t>6.1.2.2.2</w:t>
      </w:r>
      <w:r w:rsidRPr="001F16C3">
        <w:tab/>
        <w:t>Content type</w:t>
      </w:r>
      <w:bookmarkEnd w:id="562"/>
      <w:bookmarkEnd w:id="563"/>
      <w:bookmarkEnd w:id="564"/>
      <w:bookmarkEnd w:id="565"/>
      <w:bookmarkEnd w:id="566"/>
      <w:bookmarkEnd w:id="567"/>
      <w:bookmarkEnd w:id="568"/>
      <w:bookmarkEnd w:id="569"/>
      <w:bookmarkEnd w:id="570"/>
      <w:bookmarkEnd w:id="571"/>
    </w:p>
    <w:p w14:paraId="677E859E" w14:textId="77777777" w:rsidR="00F71B73" w:rsidRPr="001F16C3" w:rsidRDefault="00F71B73" w:rsidP="00F71B73">
      <w:r>
        <w:t>The following content types shall be supported:</w:t>
      </w:r>
    </w:p>
    <w:p w14:paraId="7BD8DA7B" w14:textId="77777777"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Heading5"/>
        <w:rPr>
          <w:lang w:val="es-ES"/>
        </w:rPr>
      </w:pPr>
      <w:bookmarkStart w:id="572" w:name="_Toc20120564"/>
      <w:bookmarkStart w:id="573" w:name="_Toc21623442"/>
      <w:bookmarkStart w:id="574" w:name="_Toc27587145"/>
      <w:bookmarkStart w:id="575" w:name="_Toc36459207"/>
      <w:bookmarkStart w:id="576" w:name="_Toc45028454"/>
      <w:bookmarkStart w:id="577" w:name="_Toc51870133"/>
      <w:bookmarkStart w:id="578" w:name="_Toc51870255"/>
      <w:bookmarkStart w:id="579" w:name="_Toc90582009"/>
      <w:bookmarkStart w:id="580" w:name="_Toc138334998"/>
      <w:bookmarkStart w:id="581" w:name="_Toc145941115"/>
      <w:r w:rsidRPr="001F16C3">
        <w:rPr>
          <w:lang w:val="es-ES"/>
        </w:rPr>
        <w:t>6.1.2.2.3</w:t>
      </w:r>
      <w:r w:rsidRPr="001F16C3">
        <w:rPr>
          <w:lang w:val="es-ES"/>
        </w:rPr>
        <w:tab/>
        <w:t>Cache-Control</w:t>
      </w:r>
      <w:bookmarkEnd w:id="572"/>
      <w:bookmarkEnd w:id="573"/>
      <w:bookmarkEnd w:id="574"/>
      <w:bookmarkEnd w:id="575"/>
      <w:bookmarkEnd w:id="576"/>
      <w:bookmarkEnd w:id="577"/>
      <w:bookmarkEnd w:id="578"/>
      <w:bookmarkEnd w:id="579"/>
      <w:bookmarkEnd w:id="580"/>
      <w:bookmarkEnd w:id="581"/>
    </w:p>
    <w:p w14:paraId="365AC8AC" w14:textId="77777777" w:rsidR="00F71B73" w:rsidRPr="001F16C3" w:rsidRDefault="00F71B73" w:rsidP="00F71B73">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Heading5"/>
      </w:pPr>
      <w:bookmarkStart w:id="582" w:name="_Toc20120565"/>
      <w:bookmarkStart w:id="583" w:name="_Toc21623443"/>
      <w:bookmarkStart w:id="584" w:name="_Toc27587146"/>
      <w:bookmarkStart w:id="585" w:name="_Toc36459208"/>
      <w:bookmarkStart w:id="586" w:name="_Toc45028455"/>
      <w:bookmarkStart w:id="587" w:name="_Toc51870134"/>
      <w:bookmarkStart w:id="588" w:name="_Toc51870256"/>
      <w:bookmarkStart w:id="589" w:name="_Toc90582010"/>
      <w:bookmarkStart w:id="590" w:name="_Toc138334999"/>
      <w:bookmarkStart w:id="591" w:name="_Toc145941116"/>
      <w:r w:rsidRPr="001F16C3">
        <w:t>6.1.2.2.4</w:t>
      </w:r>
      <w:r w:rsidRPr="001F16C3">
        <w:tab/>
        <w:t>ETag</w:t>
      </w:r>
      <w:bookmarkEnd w:id="582"/>
      <w:bookmarkEnd w:id="583"/>
      <w:bookmarkEnd w:id="584"/>
      <w:bookmarkEnd w:id="585"/>
      <w:bookmarkEnd w:id="586"/>
      <w:bookmarkEnd w:id="587"/>
      <w:bookmarkEnd w:id="588"/>
      <w:bookmarkEnd w:id="589"/>
      <w:bookmarkEnd w:id="590"/>
      <w:bookmarkEnd w:id="591"/>
    </w:p>
    <w:p w14:paraId="32F628B9" w14:textId="77777777" w:rsidR="00F71B73" w:rsidRPr="001F16C3" w:rsidRDefault="00F71B73" w:rsidP="00F71B73">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Heading5"/>
      </w:pPr>
      <w:bookmarkStart w:id="592" w:name="_Toc20120566"/>
      <w:bookmarkStart w:id="593" w:name="_Toc21623444"/>
      <w:bookmarkStart w:id="594" w:name="_Toc27587147"/>
      <w:bookmarkStart w:id="595" w:name="_Toc36459209"/>
      <w:bookmarkStart w:id="596" w:name="_Toc45028456"/>
      <w:bookmarkStart w:id="597" w:name="_Toc51870135"/>
      <w:bookmarkStart w:id="598" w:name="_Toc51870257"/>
      <w:bookmarkStart w:id="599" w:name="_Toc90582011"/>
      <w:bookmarkStart w:id="600" w:name="_Toc138335000"/>
      <w:bookmarkStart w:id="601" w:name="_Toc145941117"/>
      <w:r w:rsidRPr="001F16C3">
        <w:t>6.1.2.2.5</w:t>
      </w:r>
      <w:r w:rsidRPr="001F16C3">
        <w:tab/>
        <w:t>If-None-Match</w:t>
      </w:r>
      <w:bookmarkEnd w:id="592"/>
      <w:bookmarkEnd w:id="593"/>
      <w:bookmarkEnd w:id="594"/>
      <w:bookmarkEnd w:id="595"/>
      <w:bookmarkEnd w:id="596"/>
      <w:bookmarkEnd w:id="597"/>
      <w:bookmarkEnd w:id="598"/>
      <w:bookmarkEnd w:id="599"/>
      <w:bookmarkEnd w:id="600"/>
      <w:bookmarkEnd w:id="601"/>
    </w:p>
    <w:p w14:paraId="1512510B" w14:textId="77777777" w:rsidR="00F71B73" w:rsidRPr="001F16C3" w:rsidRDefault="00F71B73" w:rsidP="00F71B7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Heading5"/>
      </w:pPr>
      <w:bookmarkStart w:id="602" w:name="_Toc20120567"/>
      <w:bookmarkStart w:id="603" w:name="_Toc21623445"/>
      <w:bookmarkStart w:id="604" w:name="_Toc27587148"/>
      <w:bookmarkStart w:id="605" w:name="_Toc36459210"/>
      <w:bookmarkStart w:id="606" w:name="_Toc45028457"/>
      <w:bookmarkStart w:id="607" w:name="_Toc51870136"/>
      <w:bookmarkStart w:id="608" w:name="_Toc51870258"/>
      <w:bookmarkStart w:id="609" w:name="_Toc90582012"/>
      <w:bookmarkStart w:id="610" w:name="_Toc138335001"/>
      <w:bookmarkStart w:id="611" w:name="_Toc145941118"/>
      <w:r w:rsidRPr="001F16C3">
        <w:t>6.1.2.2.5a</w:t>
      </w:r>
      <w:r w:rsidRPr="001F16C3">
        <w:tab/>
        <w:t>If-Match</w:t>
      </w:r>
      <w:bookmarkEnd w:id="602"/>
      <w:bookmarkEnd w:id="603"/>
      <w:bookmarkEnd w:id="604"/>
      <w:bookmarkEnd w:id="605"/>
      <w:bookmarkEnd w:id="606"/>
      <w:bookmarkEnd w:id="607"/>
      <w:bookmarkEnd w:id="608"/>
      <w:bookmarkEnd w:id="609"/>
      <w:bookmarkEnd w:id="610"/>
      <w:bookmarkEnd w:id="611"/>
    </w:p>
    <w:p w14:paraId="128E6C8D" w14:textId="77777777" w:rsidR="00F71B73" w:rsidRPr="001F16C3" w:rsidRDefault="00F71B73" w:rsidP="00F71B73">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Heading5"/>
      </w:pPr>
      <w:bookmarkStart w:id="612" w:name="_Toc20120568"/>
      <w:bookmarkStart w:id="613" w:name="_Toc21623446"/>
      <w:bookmarkStart w:id="614" w:name="_Toc27587149"/>
      <w:bookmarkStart w:id="615" w:name="_Toc36459211"/>
      <w:bookmarkStart w:id="616" w:name="_Toc45028458"/>
      <w:bookmarkStart w:id="617" w:name="_Toc51870137"/>
      <w:bookmarkStart w:id="618" w:name="_Toc51870259"/>
      <w:bookmarkStart w:id="619" w:name="_Toc90582013"/>
      <w:bookmarkStart w:id="620" w:name="_Toc138335002"/>
      <w:bookmarkStart w:id="621" w:name="_Toc145941119"/>
      <w:r w:rsidRPr="001F16C3">
        <w:t>6.1.2.2.6</w:t>
      </w:r>
      <w:r w:rsidRPr="001F16C3">
        <w:tab/>
        <w:t>Last-Modified</w:t>
      </w:r>
      <w:bookmarkEnd w:id="612"/>
      <w:bookmarkEnd w:id="613"/>
      <w:bookmarkEnd w:id="614"/>
      <w:bookmarkEnd w:id="615"/>
      <w:bookmarkEnd w:id="616"/>
      <w:bookmarkEnd w:id="617"/>
      <w:bookmarkEnd w:id="618"/>
      <w:bookmarkEnd w:id="619"/>
      <w:bookmarkEnd w:id="620"/>
      <w:bookmarkEnd w:id="621"/>
    </w:p>
    <w:p w14:paraId="4A3B94E2" w14:textId="77777777" w:rsidR="00F71B73" w:rsidRPr="001F16C3" w:rsidRDefault="00F71B73" w:rsidP="00F71B7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Heading5"/>
      </w:pPr>
      <w:bookmarkStart w:id="622" w:name="_Toc20120569"/>
      <w:bookmarkStart w:id="623" w:name="_Toc21623447"/>
      <w:bookmarkStart w:id="624" w:name="_Toc27587150"/>
      <w:bookmarkStart w:id="625" w:name="_Toc36459212"/>
      <w:bookmarkStart w:id="626" w:name="_Toc45028459"/>
      <w:bookmarkStart w:id="627" w:name="_Toc51870138"/>
      <w:bookmarkStart w:id="628" w:name="_Toc51870260"/>
      <w:bookmarkStart w:id="629" w:name="_Toc90582014"/>
      <w:bookmarkStart w:id="630" w:name="_Toc138335003"/>
      <w:bookmarkStart w:id="631" w:name="_Toc145941120"/>
      <w:r w:rsidRPr="001F16C3">
        <w:lastRenderedPageBreak/>
        <w:t>6.1.2.2.7</w:t>
      </w:r>
      <w:r w:rsidRPr="001F16C3">
        <w:tab/>
        <w:t>If-Modified-Since</w:t>
      </w:r>
      <w:bookmarkEnd w:id="622"/>
      <w:bookmarkEnd w:id="623"/>
      <w:bookmarkEnd w:id="624"/>
      <w:bookmarkEnd w:id="625"/>
      <w:bookmarkEnd w:id="626"/>
      <w:bookmarkEnd w:id="627"/>
      <w:bookmarkEnd w:id="628"/>
      <w:bookmarkEnd w:id="629"/>
      <w:bookmarkEnd w:id="630"/>
      <w:bookmarkEnd w:id="631"/>
    </w:p>
    <w:p w14:paraId="1E9A78FB" w14:textId="77777777" w:rsidR="00F71B73" w:rsidRPr="001F16C3" w:rsidRDefault="00F71B73" w:rsidP="00F71B73">
      <w:pPr>
        <w:rPr>
          <w:lang w:val="en-US"/>
        </w:rPr>
      </w:pPr>
      <w:r>
        <w:rPr>
          <w:lang w:val="en-US"/>
        </w:rPr>
        <w:t>As described in IETF RFC 7232 [15] clause 3.3, an NF Service Consumer may issue conditional GET request towards UDR, by including an "If-Modified-Since" header in HTTP requests.</w:t>
      </w:r>
    </w:p>
    <w:p w14:paraId="271FEAC2" w14:textId="77777777" w:rsidR="00F71B73" w:rsidRPr="001F16C3" w:rsidRDefault="00F71B73" w:rsidP="00F71B73">
      <w:pPr>
        <w:pStyle w:val="Heading5"/>
      </w:pPr>
      <w:bookmarkStart w:id="632" w:name="_Toc20120570"/>
      <w:bookmarkStart w:id="633" w:name="_Toc21623448"/>
      <w:bookmarkStart w:id="634" w:name="_Toc27587151"/>
      <w:bookmarkStart w:id="635" w:name="_Toc36459213"/>
      <w:bookmarkStart w:id="636" w:name="_Toc45028460"/>
      <w:bookmarkStart w:id="637" w:name="_Toc51870139"/>
      <w:bookmarkStart w:id="638" w:name="_Toc51870261"/>
      <w:bookmarkStart w:id="639" w:name="_Toc90582015"/>
      <w:bookmarkStart w:id="640" w:name="_Toc138335004"/>
      <w:bookmarkStart w:id="641" w:name="_Toc145941121"/>
      <w:r w:rsidRPr="001F16C3">
        <w:t>6.1.2.2.8</w:t>
      </w:r>
      <w:r w:rsidRPr="001F16C3">
        <w:tab/>
        <w:t>When to Use Entity-Tags and Last-Modified Dates</w:t>
      </w:r>
      <w:bookmarkEnd w:id="632"/>
      <w:bookmarkEnd w:id="633"/>
      <w:bookmarkEnd w:id="634"/>
      <w:bookmarkEnd w:id="635"/>
      <w:bookmarkEnd w:id="636"/>
      <w:bookmarkEnd w:id="637"/>
      <w:bookmarkEnd w:id="638"/>
      <w:bookmarkEnd w:id="639"/>
      <w:bookmarkEnd w:id="640"/>
      <w:bookmarkEnd w:id="641"/>
    </w:p>
    <w:p w14:paraId="0E7DE973" w14:textId="77777777" w:rsidR="00F71B73" w:rsidRPr="001F16C3" w:rsidRDefault="00F71B73" w:rsidP="00F71B73">
      <w:pPr>
        <w:rPr>
          <w:noProof/>
        </w:rPr>
      </w:pPr>
      <w:r>
        <w:rPr>
          <w:noProof/>
        </w:rPr>
        <w:t xml:space="preserve">Both "ETag" and "Last-Modified" headers should be sent in the same HTTP response as stated in </w:t>
      </w:r>
      <w:r>
        <w:rPr>
          <w:lang w:val="en-US"/>
        </w:rPr>
        <w:t>IETF RFC 7232 [15] clause 2.4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Heading4"/>
      </w:pPr>
      <w:bookmarkStart w:id="642" w:name="_Toc20120571"/>
      <w:bookmarkStart w:id="643" w:name="_Toc21623449"/>
      <w:bookmarkStart w:id="644" w:name="_Toc27587152"/>
      <w:bookmarkStart w:id="645" w:name="_Toc36459214"/>
      <w:bookmarkStart w:id="646" w:name="_Toc45028461"/>
      <w:bookmarkStart w:id="647" w:name="_Toc51870140"/>
      <w:bookmarkStart w:id="648" w:name="_Toc51870262"/>
      <w:bookmarkStart w:id="649" w:name="_Toc90582016"/>
      <w:bookmarkStart w:id="650" w:name="_Toc138335005"/>
      <w:bookmarkStart w:id="651" w:name="_Toc145941122"/>
      <w:r w:rsidRPr="001F16C3">
        <w:t>6.1.2.3</w:t>
      </w:r>
      <w:r w:rsidRPr="001F16C3">
        <w:tab/>
        <w:t>HTTP custom headers</w:t>
      </w:r>
      <w:bookmarkEnd w:id="642"/>
      <w:bookmarkEnd w:id="643"/>
      <w:bookmarkEnd w:id="644"/>
      <w:bookmarkEnd w:id="645"/>
      <w:bookmarkEnd w:id="646"/>
      <w:bookmarkEnd w:id="647"/>
      <w:bookmarkEnd w:id="648"/>
      <w:bookmarkEnd w:id="649"/>
      <w:bookmarkEnd w:id="650"/>
      <w:bookmarkEnd w:id="651"/>
    </w:p>
    <w:p w14:paraId="7BCFC6D7" w14:textId="77777777" w:rsidR="00F71B73" w:rsidRPr="001F16C3" w:rsidRDefault="00F71B73" w:rsidP="00F71B73">
      <w:pPr>
        <w:pStyle w:val="Heading5"/>
        <w:rPr>
          <w:lang w:eastAsia="zh-CN"/>
        </w:rPr>
      </w:pPr>
      <w:bookmarkStart w:id="652" w:name="_Toc20120572"/>
      <w:bookmarkStart w:id="653" w:name="_Toc21623450"/>
      <w:bookmarkStart w:id="654" w:name="_Toc27587153"/>
      <w:bookmarkStart w:id="655" w:name="_Toc36459215"/>
      <w:bookmarkStart w:id="656" w:name="_Toc45028462"/>
      <w:bookmarkStart w:id="657" w:name="_Toc51870141"/>
      <w:bookmarkStart w:id="658" w:name="_Toc51870263"/>
      <w:bookmarkStart w:id="659" w:name="_Toc90582017"/>
      <w:bookmarkStart w:id="660" w:name="_Toc138335006"/>
      <w:bookmarkStart w:id="661" w:name="_Toc145941123"/>
      <w:r w:rsidRPr="001F16C3">
        <w:t>6.1.2.3.1</w:t>
      </w:r>
      <w:r w:rsidRPr="001F16C3">
        <w:rPr>
          <w:lang w:eastAsia="zh-CN"/>
        </w:rPr>
        <w:tab/>
        <w:t>General</w:t>
      </w:r>
      <w:bookmarkEnd w:id="652"/>
      <w:bookmarkEnd w:id="653"/>
      <w:bookmarkEnd w:id="654"/>
      <w:bookmarkEnd w:id="655"/>
      <w:bookmarkEnd w:id="656"/>
      <w:bookmarkEnd w:id="657"/>
      <w:bookmarkEnd w:id="658"/>
      <w:bookmarkEnd w:id="659"/>
      <w:bookmarkEnd w:id="660"/>
      <w:bookmarkEnd w:id="661"/>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Heading5"/>
        <w:rPr>
          <w:lang w:eastAsia="zh-CN"/>
        </w:rPr>
      </w:pPr>
      <w:bookmarkStart w:id="662" w:name="_Toc20120573"/>
      <w:bookmarkStart w:id="663" w:name="_Toc21623451"/>
      <w:bookmarkStart w:id="664" w:name="_Toc27587154"/>
      <w:bookmarkStart w:id="665" w:name="_Toc36459216"/>
      <w:bookmarkStart w:id="666" w:name="_Toc45028463"/>
      <w:bookmarkStart w:id="667" w:name="_Toc51870142"/>
      <w:bookmarkStart w:id="668" w:name="_Toc51870264"/>
      <w:bookmarkStart w:id="669" w:name="_Toc90582018"/>
      <w:bookmarkStart w:id="670" w:name="_Toc138335007"/>
      <w:bookmarkStart w:id="671" w:name="_Toc145941124"/>
      <w:r w:rsidRPr="001F16C3">
        <w:t>6.1.2.3.</w:t>
      </w:r>
      <w:r w:rsidRPr="001F16C3">
        <w:rPr>
          <w:lang w:eastAsia="zh-CN"/>
        </w:rPr>
        <w:t>2</w:t>
      </w:r>
      <w:r w:rsidRPr="001F16C3">
        <w:rPr>
          <w:lang w:eastAsia="zh-CN"/>
        </w:rPr>
        <w:tab/>
        <w:t>3gpp-Sbi-Message-Priority</w:t>
      </w:r>
      <w:bookmarkEnd w:id="662"/>
      <w:bookmarkEnd w:id="663"/>
      <w:bookmarkEnd w:id="664"/>
      <w:bookmarkEnd w:id="665"/>
      <w:bookmarkEnd w:id="666"/>
      <w:bookmarkEnd w:id="667"/>
      <w:bookmarkEnd w:id="668"/>
      <w:bookmarkEnd w:id="669"/>
      <w:bookmarkEnd w:id="670"/>
      <w:bookmarkEnd w:id="671"/>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Heading5"/>
        <w:rPr>
          <w:lang w:eastAsia="zh-CN"/>
        </w:rPr>
      </w:pPr>
      <w:bookmarkStart w:id="672" w:name="_Toc20130875"/>
      <w:bookmarkStart w:id="673" w:name="_Toc36459217"/>
      <w:bookmarkStart w:id="674" w:name="_Toc45028464"/>
      <w:bookmarkStart w:id="675" w:name="_Toc51870143"/>
      <w:bookmarkStart w:id="676" w:name="_Toc51870265"/>
      <w:bookmarkStart w:id="677" w:name="_Toc90582019"/>
      <w:bookmarkStart w:id="678" w:name="_Toc138335008"/>
      <w:bookmarkStart w:id="679" w:name="_Toc145941125"/>
      <w:r>
        <w:t>6.1.2.3.</w:t>
      </w:r>
      <w:r>
        <w:rPr>
          <w:rFonts w:hint="eastAsia"/>
          <w:lang w:eastAsia="zh-CN"/>
        </w:rPr>
        <w:t>3</w:t>
      </w:r>
      <w:r>
        <w:rPr>
          <w:rFonts w:hint="eastAsia"/>
          <w:lang w:eastAsia="zh-CN"/>
        </w:rPr>
        <w:tab/>
      </w:r>
      <w:r>
        <w:rPr>
          <w:lang w:eastAsia="zh-CN"/>
        </w:rPr>
        <w:t>3gpp-Sbi-Notification-</w:t>
      </w:r>
      <w:bookmarkEnd w:id="672"/>
      <w:r>
        <w:rPr>
          <w:lang w:eastAsia="zh-CN"/>
        </w:rPr>
        <w:t>Correlation</w:t>
      </w:r>
      <w:bookmarkEnd w:id="673"/>
      <w:bookmarkEnd w:id="674"/>
      <w:bookmarkEnd w:id="675"/>
      <w:bookmarkEnd w:id="676"/>
      <w:bookmarkEnd w:id="677"/>
      <w:bookmarkEnd w:id="678"/>
      <w:bookmarkEnd w:id="679"/>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77777777" w:rsidR="00F71B73" w:rsidRDefault="00F71B73" w:rsidP="00F71B73">
      <w:pPr>
        <w:rPr>
          <w:lang w:eastAsia="zh-CN"/>
        </w:rPr>
      </w:pPr>
      <w:r w:rsidRPr="00F3074B">
        <w:t>See clause 3.2.6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Heading3"/>
      </w:pPr>
      <w:bookmarkStart w:id="680" w:name="_Toc20120574"/>
      <w:bookmarkStart w:id="681" w:name="_Toc21623452"/>
      <w:bookmarkStart w:id="682" w:name="_Toc27587155"/>
      <w:bookmarkStart w:id="683" w:name="_Toc36459218"/>
      <w:bookmarkStart w:id="684" w:name="_Toc45028465"/>
      <w:bookmarkStart w:id="685" w:name="_Toc51870144"/>
      <w:bookmarkStart w:id="686" w:name="_Toc51870266"/>
      <w:bookmarkStart w:id="687" w:name="_Toc90582020"/>
      <w:bookmarkStart w:id="688" w:name="_Toc138335009"/>
      <w:bookmarkStart w:id="689" w:name="_Toc145941126"/>
      <w:r w:rsidRPr="001F16C3">
        <w:lastRenderedPageBreak/>
        <w:t>6.1.3</w:t>
      </w:r>
      <w:r w:rsidRPr="001F16C3">
        <w:tab/>
        <w:t>Resources</w:t>
      </w:r>
      <w:bookmarkEnd w:id="680"/>
      <w:bookmarkEnd w:id="681"/>
      <w:bookmarkEnd w:id="682"/>
      <w:bookmarkEnd w:id="683"/>
      <w:bookmarkEnd w:id="684"/>
      <w:bookmarkEnd w:id="685"/>
      <w:bookmarkEnd w:id="686"/>
      <w:bookmarkEnd w:id="687"/>
      <w:bookmarkEnd w:id="688"/>
      <w:bookmarkEnd w:id="689"/>
    </w:p>
    <w:p w14:paraId="36A7CE62" w14:textId="77777777" w:rsidR="00F71B73" w:rsidRPr="001F16C3" w:rsidRDefault="00F71B73" w:rsidP="00F71B73">
      <w:pPr>
        <w:pStyle w:val="Heading4"/>
        <w:rPr>
          <w:lang w:eastAsia="zh-CN"/>
        </w:rPr>
      </w:pPr>
      <w:bookmarkStart w:id="690" w:name="_Toc20120575"/>
      <w:bookmarkStart w:id="691" w:name="_Toc21623453"/>
      <w:bookmarkStart w:id="692" w:name="_Toc27587156"/>
      <w:bookmarkStart w:id="693" w:name="_Toc36459219"/>
      <w:bookmarkStart w:id="694" w:name="_Toc45028466"/>
      <w:bookmarkStart w:id="695" w:name="_Toc51870145"/>
      <w:bookmarkStart w:id="696" w:name="_Toc51870267"/>
      <w:bookmarkStart w:id="697" w:name="_Toc90582021"/>
      <w:bookmarkStart w:id="698" w:name="_Toc138335010"/>
      <w:bookmarkStart w:id="699" w:name="_Toc145941127"/>
      <w:r w:rsidRPr="001F16C3">
        <w:t>6.1.3.1</w:t>
      </w:r>
      <w:r w:rsidRPr="001F16C3">
        <w:tab/>
        <w:t>Overview</w:t>
      </w:r>
      <w:bookmarkEnd w:id="690"/>
      <w:bookmarkEnd w:id="691"/>
      <w:bookmarkEnd w:id="692"/>
      <w:bookmarkEnd w:id="693"/>
      <w:bookmarkEnd w:id="694"/>
      <w:bookmarkEnd w:id="695"/>
      <w:bookmarkEnd w:id="696"/>
      <w:bookmarkEnd w:id="697"/>
      <w:bookmarkEnd w:id="698"/>
      <w:bookmarkEnd w:id="699"/>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10.55pt;height:426.65pt" o:ole="">
            <v:imagedata r:id="rId42" o:title=""/>
          </v:shape>
          <o:OLEObject Type="Embed" ProgID="Visio.Drawing.15" ShapeID="_x0000_i1041" DrawAspect="Content" ObjectID="_1756553935"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Heading4"/>
      </w:pPr>
      <w:bookmarkStart w:id="700" w:name="_Toc20120576"/>
      <w:bookmarkStart w:id="701" w:name="_Toc21623454"/>
      <w:bookmarkStart w:id="702" w:name="_Toc27587157"/>
      <w:bookmarkStart w:id="703" w:name="_Toc36459220"/>
      <w:bookmarkStart w:id="704" w:name="_Toc45028467"/>
      <w:bookmarkStart w:id="705" w:name="_Toc51870146"/>
      <w:bookmarkStart w:id="706" w:name="_Toc51870268"/>
      <w:bookmarkStart w:id="707" w:name="_Toc90582022"/>
      <w:bookmarkStart w:id="708" w:name="_Toc138335011"/>
      <w:bookmarkStart w:id="709" w:name="_Toc145941128"/>
      <w:r w:rsidRPr="001F16C3">
        <w:t>6.1.3.2</w:t>
      </w:r>
      <w:r w:rsidRPr="001F16C3">
        <w:tab/>
        <w:t>SubscriptionData</w:t>
      </w:r>
      <w:bookmarkEnd w:id="700"/>
      <w:bookmarkEnd w:id="701"/>
      <w:bookmarkEnd w:id="702"/>
      <w:bookmarkEnd w:id="703"/>
      <w:bookmarkEnd w:id="704"/>
      <w:bookmarkEnd w:id="705"/>
      <w:bookmarkEnd w:id="706"/>
      <w:bookmarkEnd w:id="707"/>
      <w:bookmarkEnd w:id="708"/>
      <w:bookmarkEnd w:id="709"/>
    </w:p>
    <w:p w14:paraId="7032C55F" w14:textId="77777777" w:rsidR="00F71B73" w:rsidRPr="001F16C3" w:rsidRDefault="00F71B73" w:rsidP="00F71B73">
      <w:r>
        <w:t>See 3GPP TS 29.505 [2].</w:t>
      </w:r>
    </w:p>
    <w:p w14:paraId="66CAC612" w14:textId="77777777" w:rsidR="00F71B73" w:rsidRPr="001F16C3" w:rsidRDefault="00F71B73" w:rsidP="00F71B73">
      <w:pPr>
        <w:pStyle w:val="Heading4"/>
      </w:pPr>
      <w:bookmarkStart w:id="710" w:name="_Toc20120577"/>
      <w:bookmarkStart w:id="711" w:name="_Toc21623455"/>
      <w:bookmarkStart w:id="712" w:name="_Toc27587158"/>
      <w:bookmarkStart w:id="713" w:name="_Toc36459221"/>
      <w:bookmarkStart w:id="714" w:name="_Toc45028468"/>
      <w:bookmarkStart w:id="715" w:name="_Toc51870147"/>
      <w:bookmarkStart w:id="716" w:name="_Toc51870269"/>
      <w:bookmarkStart w:id="717" w:name="_Toc90582023"/>
      <w:bookmarkStart w:id="718" w:name="_Toc138335012"/>
      <w:bookmarkStart w:id="719" w:name="_Toc145941129"/>
      <w:r w:rsidRPr="001F16C3">
        <w:t>6.1.3.3</w:t>
      </w:r>
      <w:r w:rsidRPr="001F16C3">
        <w:tab/>
        <w:t>PolicyData</w:t>
      </w:r>
      <w:bookmarkEnd w:id="710"/>
      <w:bookmarkEnd w:id="711"/>
      <w:bookmarkEnd w:id="712"/>
      <w:bookmarkEnd w:id="713"/>
      <w:bookmarkEnd w:id="714"/>
      <w:bookmarkEnd w:id="715"/>
      <w:bookmarkEnd w:id="716"/>
      <w:bookmarkEnd w:id="717"/>
      <w:bookmarkEnd w:id="718"/>
      <w:bookmarkEnd w:id="719"/>
    </w:p>
    <w:p w14:paraId="0C1D846C" w14:textId="77777777" w:rsidR="00F71B73" w:rsidRPr="001F16C3" w:rsidRDefault="00F71B73" w:rsidP="00F71B73">
      <w:r>
        <w:t>See 3GPP TS 29.519 [3].</w:t>
      </w:r>
    </w:p>
    <w:p w14:paraId="636DDB94" w14:textId="77777777" w:rsidR="00F71B73" w:rsidRPr="001F16C3" w:rsidRDefault="00F71B73" w:rsidP="00F71B73">
      <w:pPr>
        <w:pStyle w:val="Heading4"/>
      </w:pPr>
      <w:bookmarkStart w:id="720" w:name="_Toc20120578"/>
      <w:bookmarkStart w:id="721" w:name="_Toc21623456"/>
      <w:bookmarkStart w:id="722" w:name="_Toc27587159"/>
      <w:bookmarkStart w:id="723" w:name="_Toc36459222"/>
      <w:bookmarkStart w:id="724" w:name="_Toc45028469"/>
      <w:bookmarkStart w:id="725" w:name="_Toc51870148"/>
      <w:bookmarkStart w:id="726" w:name="_Toc51870270"/>
      <w:bookmarkStart w:id="727" w:name="_Toc90582024"/>
      <w:bookmarkStart w:id="728" w:name="_Toc138335013"/>
      <w:bookmarkStart w:id="729" w:name="_Toc145941130"/>
      <w:r w:rsidRPr="001F16C3">
        <w:t>6.1.3.4</w:t>
      </w:r>
      <w:r w:rsidRPr="001F16C3">
        <w:tab/>
        <w:t>StructuredDataForExposure</w:t>
      </w:r>
      <w:bookmarkEnd w:id="720"/>
      <w:bookmarkEnd w:id="721"/>
      <w:bookmarkEnd w:id="722"/>
      <w:bookmarkEnd w:id="723"/>
      <w:bookmarkEnd w:id="724"/>
      <w:bookmarkEnd w:id="725"/>
      <w:bookmarkEnd w:id="726"/>
      <w:bookmarkEnd w:id="727"/>
      <w:bookmarkEnd w:id="728"/>
      <w:bookmarkEnd w:id="729"/>
    </w:p>
    <w:p w14:paraId="088DAD63" w14:textId="77777777" w:rsidR="00F71B73" w:rsidRPr="001F16C3" w:rsidRDefault="00F71B73" w:rsidP="00F71B73">
      <w:r>
        <w:t>See 3GPP TS 29.519 [3].</w:t>
      </w:r>
    </w:p>
    <w:p w14:paraId="3E4162AA" w14:textId="77777777" w:rsidR="00F71B73" w:rsidRPr="001F16C3" w:rsidRDefault="00F71B73" w:rsidP="00F71B73">
      <w:pPr>
        <w:pStyle w:val="Heading4"/>
      </w:pPr>
      <w:bookmarkStart w:id="730" w:name="_Toc20120579"/>
      <w:bookmarkStart w:id="731" w:name="_Toc21623457"/>
      <w:bookmarkStart w:id="732" w:name="_Toc27587160"/>
      <w:bookmarkStart w:id="733" w:name="_Toc36459223"/>
      <w:bookmarkStart w:id="734" w:name="_Toc45028470"/>
      <w:bookmarkStart w:id="735" w:name="_Toc51870149"/>
      <w:bookmarkStart w:id="736" w:name="_Toc51870271"/>
      <w:bookmarkStart w:id="737" w:name="_Toc90582025"/>
      <w:bookmarkStart w:id="738" w:name="_Toc138335014"/>
      <w:bookmarkStart w:id="739" w:name="_Toc145941131"/>
      <w:r w:rsidRPr="001F16C3">
        <w:t>6.1.3.5</w:t>
      </w:r>
      <w:r w:rsidRPr="001F16C3">
        <w:tab/>
        <w:t>ApplicationData</w:t>
      </w:r>
      <w:bookmarkEnd w:id="730"/>
      <w:bookmarkEnd w:id="731"/>
      <w:bookmarkEnd w:id="732"/>
      <w:bookmarkEnd w:id="733"/>
      <w:bookmarkEnd w:id="734"/>
      <w:bookmarkEnd w:id="735"/>
      <w:bookmarkEnd w:id="736"/>
      <w:bookmarkEnd w:id="737"/>
      <w:bookmarkEnd w:id="738"/>
      <w:bookmarkEnd w:id="739"/>
    </w:p>
    <w:p w14:paraId="6D72FA55" w14:textId="77777777" w:rsidR="00F71B73" w:rsidRDefault="00F71B73" w:rsidP="00F71B73">
      <w:r>
        <w:t>See 3GPP TS 29.519 [3].</w:t>
      </w:r>
    </w:p>
    <w:p w14:paraId="6EFA8244" w14:textId="77777777" w:rsidR="00F71B73" w:rsidRPr="001F16C3" w:rsidRDefault="00F71B73" w:rsidP="00F71B73">
      <w:pPr>
        <w:pStyle w:val="Heading4"/>
      </w:pPr>
      <w:bookmarkStart w:id="740" w:name="_Toc82684252"/>
      <w:bookmarkStart w:id="741" w:name="_Toc138335015"/>
      <w:bookmarkStart w:id="742" w:name="_Toc145941132"/>
      <w:r>
        <w:t>6.1.3.6</w:t>
      </w:r>
      <w:r w:rsidRPr="001F16C3">
        <w:tab/>
      </w:r>
      <w:bookmarkEnd w:id="740"/>
      <w:r>
        <w:t>Resource: DataRestorationEvents</w:t>
      </w:r>
      <w:bookmarkEnd w:id="741"/>
      <w:bookmarkEnd w:id="742"/>
    </w:p>
    <w:p w14:paraId="1B64606B" w14:textId="77777777" w:rsidR="00F71B73" w:rsidRDefault="00F71B73" w:rsidP="00F71B73">
      <w:pPr>
        <w:pStyle w:val="Heading5"/>
      </w:pPr>
      <w:bookmarkStart w:id="743" w:name="_Toc510696610"/>
      <w:bookmarkStart w:id="744" w:name="_Toc35971401"/>
      <w:bookmarkStart w:id="745" w:name="_Toc82676366"/>
      <w:bookmarkStart w:id="746" w:name="_Toc82676725"/>
      <w:bookmarkStart w:id="747" w:name="_Toc138335016"/>
      <w:bookmarkStart w:id="748" w:name="_Toc145941133"/>
      <w:r>
        <w:t>6.1.3.6.1</w:t>
      </w:r>
      <w:r>
        <w:tab/>
        <w:t>Description</w:t>
      </w:r>
      <w:bookmarkEnd w:id="743"/>
      <w:bookmarkEnd w:id="744"/>
      <w:bookmarkEnd w:id="745"/>
      <w:bookmarkEnd w:id="746"/>
      <w:bookmarkEnd w:id="747"/>
      <w:bookmarkEnd w:id="748"/>
    </w:p>
    <w:p w14:paraId="74D3AA21" w14:textId="77777777" w:rsidR="00F71B73" w:rsidRDefault="00F71B73" w:rsidP="00F71B73">
      <w:pPr>
        <w:pStyle w:val="Heading5"/>
      </w:pPr>
      <w:bookmarkStart w:id="749" w:name="_Toc35971402"/>
      <w:bookmarkStart w:id="750" w:name="_Toc82676367"/>
      <w:bookmarkStart w:id="751" w:name="_Toc82676726"/>
      <w:bookmarkStart w:id="752" w:name="_Toc138335017"/>
      <w:bookmarkStart w:id="753" w:name="_Toc510696612"/>
      <w:bookmarkStart w:id="754" w:name="_Toc145941134"/>
      <w:r>
        <w:t>6.1.3.6.2</w:t>
      </w:r>
      <w:r>
        <w:tab/>
        <w:t>Resource Definition</w:t>
      </w:r>
      <w:bookmarkEnd w:id="749"/>
      <w:bookmarkEnd w:id="750"/>
      <w:bookmarkEnd w:id="751"/>
      <w:bookmarkEnd w:id="752"/>
      <w:bookmarkEnd w:id="754"/>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Heading5"/>
      </w:pPr>
      <w:bookmarkStart w:id="755" w:name="_Toc35971403"/>
      <w:bookmarkStart w:id="756" w:name="_Toc82676368"/>
      <w:bookmarkStart w:id="757" w:name="_Toc82676727"/>
      <w:bookmarkStart w:id="758" w:name="_Toc138335018"/>
      <w:bookmarkStart w:id="759" w:name="_Toc145941135"/>
      <w:r>
        <w:t>6.1.3.6.3</w:t>
      </w:r>
      <w:r>
        <w:tab/>
        <w:t>Resource Standard Methods</w:t>
      </w:r>
      <w:bookmarkEnd w:id="753"/>
      <w:bookmarkEnd w:id="755"/>
      <w:bookmarkEnd w:id="756"/>
      <w:bookmarkEnd w:id="757"/>
      <w:bookmarkEnd w:id="758"/>
      <w:bookmarkEnd w:id="759"/>
    </w:p>
    <w:p w14:paraId="085DF006" w14:textId="77777777" w:rsidR="00F71B73" w:rsidRPr="00384E92" w:rsidRDefault="00F71B73" w:rsidP="00F71B73">
      <w:pPr>
        <w:pStyle w:val="H6"/>
      </w:pPr>
      <w:bookmarkStart w:id="760" w:name="_Toc510696613"/>
      <w:bookmarkStart w:id="761" w:name="_Toc35971404"/>
      <w:r>
        <w:t>6.1.3.6.3</w:t>
      </w:r>
      <w:r w:rsidRPr="00384E92">
        <w:t>.1</w:t>
      </w:r>
      <w:r w:rsidRPr="00384E92">
        <w:tab/>
      </w:r>
      <w:r>
        <w:t>POST</w:t>
      </w:r>
      <w:bookmarkEnd w:id="760"/>
      <w:bookmarkEnd w:id="761"/>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Heading3"/>
      </w:pPr>
      <w:bookmarkStart w:id="762" w:name="_Toc82680264"/>
      <w:bookmarkStart w:id="763" w:name="_Toc90582026"/>
      <w:bookmarkStart w:id="764" w:name="_Toc138335019"/>
      <w:bookmarkStart w:id="765" w:name="_Toc145941136"/>
      <w:r w:rsidRPr="00B06F7A">
        <w:t>6.1.4</w:t>
      </w:r>
      <w:r w:rsidRPr="00B06F7A">
        <w:tab/>
        <w:t>Custom Operations without associated resources</w:t>
      </w:r>
      <w:bookmarkEnd w:id="762"/>
      <w:bookmarkEnd w:id="763"/>
      <w:bookmarkEnd w:id="764"/>
      <w:bookmarkEnd w:id="765"/>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Heading3"/>
      </w:pPr>
      <w:bookmarkStart w:id="766" w:name="_Toc20120580"/>
      <w:bookmarkStart w:id="767" w:name="_Toc21623458"/>
      <w:bookmarkStart w:id="768" w:name="_Toc27587161"/>
      <w:bookmarkStart w:id="769" w:name="_Toc36459224"/>
      <w:bookmarkStart w:id="770" w:name="_Toc45028471"/>
      <w:bookmarkStart w:id="771" w:name="_Toc51870150"/>
      <w:bookmarkStart w:id="772" w:name="_Toc51870272"/>
      <w:bookmarkStart w:id="773" w:name="_Toc90582027"/>
      <w:bookmarkStart w:id="774" w:name="_Toc138335020"/>
      <w:bookmarkStart w:id="775" w:name="_Toc145941137"/>
      <w:r w:rsidRPr="001F16C3">
        <w:t>6.1.5</w:t>
      </w:r>
      <w:r w:rsidRPr="001F16C3">
        <w:tab/>
        <w:t>Notifications</w:t>
      </w:r>
      <w:bookmarkEnd w:id="766"/>
      <w:bookmarkEnd w:id="767"/>
      <w:bookmarkEnd w:id="768"/>
      <w:bookmarkEnd w:id="769"/>
      <w:bookmarkEnd w:id="770"/>
      <w:bookmarkEnd w:id="771"/>
      <w:bookmarkEnd w:id="772"/>
      <w:bookmarkEnd w:id="773"/>
      <w:bookmarkEnd w:id="774"/>
      <w:bookmarkEnd w:id="775"/>
    </w:p>
    <w:p w14:paraId="06ED01AB" w14:textId="77777777" w:rsidR="00F71B73" w:rsidRPr="001F16C3" w:rsidRDefault="00F71B73" w:rsidP="00F71B73">
      <w:pPr>
        <w:pStyle w:val="Heading4"/>
      </w:pPr>
      <w:bookmarkStart w:id="776" w:name="_Toc20120581"/>
      <w:bookmarkStart w:id="777" w:name="_Toc21623459"/>
      <w:bookmarkStart w:id="778" w:name="_Toc27587162"/>
      <w:bookmarkStart w:id="779" w:name="_Toc36459225"/>
      <w:bookmarkStart w:id="780" w:name="_Toc45028472"/>
      <w:bookmarkStart w:id="781" w:name="_Toc51870151"/>
      <w:bookmarkStart w:id="782" w:name="_Toc51870273"/>
      <w:bookmarkStart w:id="783" w:name="_Toc90582028"/>
      <w:bookmarkStart w:id="784" w:name="_Toc138335021"/>
      <w:bookmarkStart w:id="785" w:name="_Toc145941138"/>
      <w:r w:rsidRPr="001F16C3">
        <w:t>6.1.5.1</w:t>
      </w:r>
      <w:r w:rsidRPr="001F16C3">
        <w:tab/>
        <w:t>General</w:t>
      </w:r>
      <w:bookmarkEnd w:id="776"/>
      <w:bookmarkEnd w:id="777"/>
      <w:bookmarkEnd w:id="778"/>
      <w:bookmarkEnd w:id="779"/>
      <w:bookmarkEnd w:id="780"/>
      <w:bookmarkEnd w:id="781"/>
      <w:bookmarkEnd w:id="782"/>
      <w:bookmarkEnd w:id="783"/>
      <w:bookmarkEnd w:id="784"/>
      <w:bookmarkEnd w:id="785"/>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Heading4"/>
        <w:rPr>
          <w:lang w:eastAsia="zh-CN"/>
        </w:rPr>
      </w:pPr>
      <w:bookmarkStart w:id="786" w:name="_Toc20120582"/>
      <w:bookmarkStart w:id="787" w:name="_Toc21623460"/>
      <w:bookmarkStart w:id="788" w:name="_Toc27587163"/>
      <w:bookmarkStart w:id="789" w:name="_Toc36459226"/>
      <w:bookmarkStart w:id="790" w:name="_Toc45028473"/>
      <w:bookmarkStart w:id="791" w:name="_Toc51870152"/>
      <w:bookmarkStart w:id="792" w:name="_Toc51870274"/>
      <w:bookmarkStart w:id="793" w:name="_Toc90582029"/>
      <w:bookmarkStart w:id="794" w:name="_Toc138335022"/>
      <w:bookmarkStart w:id="795" w:name="_Toc145941139"/>
      <w:r w:rsidRPr="001F16C3">
        <w:t>6.1.5.2</w:t>
      </w:r>
      <w:r w:rsidRPr="001F16C3">
        <w:tab/>
      </w:r>
      <w:r w:rsidRPr="001F16C3">
        <w:rPr>
          <w:lang w:eastAsia="zh-CN"/>
        </w:rPr>
        <w:t>Data Change Notification</w:t>
      </w:r>
      <w:bookmarkEnd w:id="786"/>
      <w:bookmarkEnd w:id="787"/>
      <w:bookmarkEnd w:id="788"/>
      <w:bookmarkEnd w:id="789"/>
      <w:bookmarkEnd w:id="790"/>
      <w:bookmarkEnd w:id="791"/>
      <w:bookmarkEnd w:id="792"/>
      <w:bookmarkEnd w:id="793"/>
      <w:bookmarkEnd w:id="794"/>
      <w:bookmarkEnd w:id="795"/>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Heading4"/>
      </w:pPr>
      <w:bookmarkStart w:id="796" w:name="_Toc82684255"/>
      <w:bookmarkStart w:id="797" w:name="_Toc138335023"/>
      <w:bookmarkStart w:id="798" w:name="_Toc145941140"/>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796"/>
      <w:bookmarkEnd w:id="797"/>
      <w:bookmarkEnd w:id="798"/>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Heading3"/>
      </w:pPr>
      <w:bookmarkStart w:id="799" w:name="_Toc24937649"/>
      <w:bookmarkStart w:id="800" w:name="_Toc33962464"/>
      <w:bookmarkStart w:id="801" w:name="_Toc42883226"/>
      <w:bookmarkStart w:id="802" w:name="_Toc49733094"/>
      <w:bookmarkStart w:id="803" w:name="_Toc56690719"/>
      <w:bookmarkStart w:id="804" w:name="_Toc90630029"/>
      <w:bookmarkStart w:id="805" w:name="_Toc138335024"/>
      <w:bookmarkStart w:id="806" w:name="_Toc145941141"/>
      <w:r w:rsidRPr="00690A26">
        <w:lastRenderedPageBreak/>
        <w:t>6.1.</w:t>
      </w:r>
      <w:r>
        <w:t>5a</w:t>
      </w:r>
      <w:r w:rsidRPr="00690A26">
        <w:tab/>
        <w:t>Data Model</w:t>
      </w:r>
      <w:bookmarkEnd w:id="799"/>
      <w:bookmarkEnd w:id="800"/>
      <w:bookmarkEnd w:id="801"/>
      <w:bookmarkEnd w:id="802"/>
      <w:bookmarkEnd w:id="803"/>
      <w:bookmarkEnd w:id="804"/>
      <w:bookmarkEnd w:id="805"/>
      <w:bookmarkEnd w:id="806"/>
    </w:p>
    <w:p w14:paraId="27080012" w14:textId="77777777" w:rsidR="00F71B73" w:rsidRPr="00690A26" w:rsidRDefault="00F71B73" w:rsidP="00F71B73">
      <w:pPr>
        <w:pStyle w:val="Heading4"/>
      </w:pPr>
      <w:bookmarkStart w:id="807" w:name="_Toc24937650"/>
      <w:bookmarkStart w:id="808" w:name="_Toc33962465"/>
      <w:bookmarkStart w:id="809" w:name="_Toc42883227"/>
      <w:bookmarkStart w:id="810" w:name="_Toc49733095"/>
      <w:bookmarkStart w:id="811" w:name="_Toc56690720"/>
      <w:bookmarkStart w:id="812" w:name="_Toc90630030"/>
      <w:bookmarkStart w:id="813" w:name="_Toc138335025"/>
      <w:bookmarkStart w:id="814" w:name="_Toc145941142"/>
      <w:r w:rsidRPr="00690A26">
        <w:t>6.1.</w:t>
      </w:r>
      <w:r>
        <w:t>5a</w:t>
      </w:r>
      <w:r w:rsidRPr="00690A26">
        <w:t>.1</w:t>
      </w:r>
      <w:r w:rsidRPr="00690A26">
        <w:tab/>
        <w:t>General</w:t>
      </w:r>
      <w:bookmarkEnd w:id="807"/>
      <w:bookmarkEnd w:id="808"/>
      <w:bookmarkEnd w:id="809"/>
      <w:bookmarkEnd w:id="810"/>
      <w:bookmarkEnd w:id="811"/>
      <w:bookmarkEnd w:id="812"/>
      <w:bookmarkEnd w:id="813"/>
      <w:bookmarkEnd w:id="814"/>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Heading4"/>
        <w:rPr>
          <w:lang w:val="en-US"/>
        </w:rPr>
      </w:pPr>
      <w:bookmarkStart w:id="815" w:name="_Toc24937651"/>
      <w:bookmarkStart w:id="816" w:name="_Toc33962466"/>
      <w:bookmarkStart w:id="817" w:name="_Toc42883228"/>
      <w:bookmarkStart w:id="818" w:name="_Toc49733096"/>
      <w:bookmarkStart w:id="819" w:name="_Toc56690721"/>
      <w:bookmarkStart w:id="820" w:name="_Toc90630031"/>
      <w:bookmarkStart w:id="821" w:name="_Toc138335026"/>
      <w:bookmarkStart w:id="822" w:name="_Toc145941143"/>
      <w:r w:rsidRPr="00690A26">
        <w:rPr>
          <w:lang w:val="en-US"/>
        </w:rPr>
        <w:t>6.1.</w:t>
      </w:r>
      <w:r>
        <w:rPr>
          <w:lang w:val="en-US"/>
        </w:rPr>
        <w:t>5a</w:t>
      </w:r>
      <w:r w:rsidRPr="00690A26">
        <w:rPr>
          <w:lang w:val="en-US"/>
        </w:rPr>
        <w:t>.2</w:t>
      </w:r>
      <w:r w:rsidRPr="00690A26">
        <w:rPr>
          <w:lang w:val="en-US"/>
        </w:rPr>
        <w:tab/>
        <w:t>Structured data types</w:t>
      </w:r>
      <w:bookmarkEnd w:id="815"/>
      <w:bookmarkEnd w:id="816"/>
      <w:bookmarkEnd w:id="817"/>
      <w:bookmarkEnd w:id="818"/>
      <w:bookmarkEnd w:id="819"/>
      <w:bookmarkEnd w:id="820"/>
      <w:bookmarkEnd w:id="821"/>
      <w:bookmarkEnd w:id="822"/>
    </w:p>
    <w:p w14:paraId="105F5AD5" w14:textId="77777777" w:rsidR="00F71B73" w:rsidRPr="00690A26" w:rsidRDefault="00F71B73" w:rsidP="00F71B73">
      <w:pPr>
        <w:pStyle w:val="Heading5"/>
      </w:pPr>
      <w:bookmarkStart w:id="823" w:name="_Toc24937652"/>
      <w:bookmarkStart w:id="824" w:name="_Toc33962467"/>
      <w:bookmarkStart w:id="825" w:name="_Toc42883229"/>
      <w:bookmarkStart w:id="826" w:name="_Toc49733097"/>
      <w:bookmarkStart w:id="827" w:name="_Toc56690722"/>
      <w:bookmarkStart w:id="828" w:name="_Toc90630032"/>
      <w:bookmarkStart w:id="829" w:name="_Toc138335027"/>
      <w:bookmarkStart w:id="830" w:name="_Toc145941144"/>
      <w:r w:rsidRPr="00690A26">
        <w:t>6.1.</w:t>
      </w:r>
      <w:r>
        <w:t>5a</w:t>
      </w:r>
      <w:r w:rsidRPr="00690A26">
        <w:t>.2.1</w:t>
      </w:r>
      <w:r w:rsidRPr="00690A26">
        <w:tab/>
        <w:t>Introduction</w:t>
      </w:r>
      <w:bookmarkEnd w:id="823"/>
      <w:bookmarkEnd w:id="824"/>
      <w:bookmarkEnd w:id="825"/>
      <w:bookmarkEnd w:id="826"/>
      <w:bookmarkEnd w:id="827"/>
      <w:bookmarkEnd w:id="828"/>
      <w:bookmarkEnd w:id="829"/>
      <w:bookmarkEnd w:id="830"/>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Heading5"/>
        <w:rPr>
          <w:lang w:eastAsia="zh-CN"/>
        </w:rPr>
      </w:pPr>
      <w:bookmarkStart w:id="831" w:name="_Toc138335028"/>
      <w:bookmarkStart w:id="832" w:name="_Toc145941145"/>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1"/>
      <w:bookmarkEnd w:id="832"/>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Heading3"/>
      </w:pPr>
      <w:bookmarkStart w:id="833" w:name="_Toc20120583"/>
      <w:bookmarkStart w:id="834" w:name="_Toc21623461"/>
      <w:bookmarkStart w:id="835" w:name="_Toc27587164"/>
      <w:bookmarkStart w:id="836" w:name="_Toc36459227"/>
      <w:bookmarkStart w:id="837" w:name="_Toc45028474"/>
      <w:bookmarkStart w:id="838" w:name="_Toc51870153"/>
      <w:bookmarkStart w:id="839" w:name="_Toc51870275"/>
      <w:bookmarkStart w:id="840" w:name="_Toc90582030"/>
      <w:bookmarkStart w:id="841" w:name="_Toc138335029"/>
      <w:bookmarkStart w:id="842" w:name="_Toc145941146"/>
      <w:r w:rsidRPr="001F16C3">
        <w:t>6.1.</w:t>
      </w:r>
      <w:r w:rsidRPr="001F16C3">
        <w:rPr>
          <w:lang w:eastAsia="zh-CN"/>
        </w:rPr>
        <w:t>6</w:t>
      </w:r>
      <w:r w:rsidRPr="001F16C3">
        <w:tab/>
        <w:t>Error Handling</w:t>
      </w:r>
      <w:bookmarkEnd w:id="833"/>
      <w:bookmarkEnd w:id="834"/>
      <w:bookmarkEnd w:id="835"/>
      <w:bookmarkEnd w:id="836"/>
      <w:bookmarkEnd w:id="837"/>
      <w:bookmarkEnd w:id="838"/>
      <w:bookmarkEnd w:id="839"/>
      <w:bookmarkEnd w:id="840"/>
      <w:bookmarkEnd w:id="841"/>
      <w:bookmarkEnd w:id="842"/>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Heading3"/>
      </w:pPr>
      <w:bookmarkStart w:id="843" w:name="_Toc20120584"/>
      <w:bookmarkStart w:id="844" w:name="_Toc21623462"/>
      <w:bookmarkStart w:id="845" w:name="_Toc27587165"/>
      <w:bookmarkStart w:id="846" w:name="_Toc36459228"/>
      <w:bookmarkStart w:id="847" w:name="_Toc45028475"/>
      <w:bookmarkStart w:id="848" w:name="_Toc51870154"/>
      <w:bookmarkStart w:id="849" w:name="_Toc51870276"/>
      <w:bookmarkStart w:id="850" w:name="_Toc90582031"/>
      <w:bookmarkStart w:id="851" w:name="_Toc138335030"/>
      <w:bookmarkStart w:id="852" w:name="_Toc145941147"/>
      <w:r w:rsidRPr="001F16C3">
        <w:t>6.1.</w:t>
      </w:r>
      <w:r w:rsidRPr="001F16C3">
        <w:rPr>
          <w:lang w:eastAsia="zh-CN"/>
        </w:rPr>
        <w:t>7</w:t>
      </w:r>
      <w:r w:rsidRPr="001F16C3">
        <w:tab/>
        <w:t>Security</w:t>
      </w:r>
      <w:bookmarkEnd w:id="843"/>
      <w:bookmarkEnd w:id="844"/>
      <w:bookmarkEnd w:id="845"/>
      <w:bookmarkEnd w:id="846"/>
      <w:bookmarkEnd w:id="847"/>
      <w:bookmarkEnd w:id="848"/>
      <w:bookmarkEnd w:id="849"/>
      <w:bookmarkEnd w:id="850"/>
      <w:bookmarkEnd w:id="851"/>
      <w:bookmarkEnd w:id="852"/>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77777777"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77777777" w:rsidR="00F71B73" w:rsidRPr="003B2883" w:rsidRDefault="00F71B73" w:rsidP="00F71B73">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F71B73"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F71B73" w:rsidRPr="00CB6975" w:rsidRDefault="00F71B73" w:rsidP="0045359B">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F71B73" w:rsidRPr="00CB6975" w:rsidRDefault="00F71B73" w:rsidP="0045359B">
            <w:pPr>
              <w:pStyle w:val="TAL"/>
            </w:pPr>
            <w:r w:rsidRPr="00CB6975">
              <w:t xml:space="preserve">Access to </w:t>
            </w:r>
            <w:r>
              <w:t>read Slice specific Policy Control Data</w:t>
            </w:r>
            <w:r w:rsidRPr="00CB6975">
              <w:t>.</w:t>
            </w:r>
          </w:p>
        </w:tc>
      </w:tr>
      <w:tr w:rsidR="00F71B73"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F71B73" w:rsidRPr="00CB6975" w:rsidRDefault="00F71B73" w:rsidP="0045359B">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F71B73" w:rsidRPr="00CB6975" w:rsidRDefault="00F71B73" w:rsidP="0045359B">
            <w:pPr>
              <w:pStyle w:val="TAL"/>
            </w:pPr>
            <w:r w:rsidRPr="00CB6975">
              <w:t xml:space="preserve">Access to </w:t>
            </w:r>
            <w:r>
              <w:t>update Slice specific Policy Control Data</w:t>
            </w:r>
            <w:r w:rsidRPr="00CB6975">
              <w:t>.</w:t>
            </w:r>
          </w:p>
        </w:tc>
      </w:tr>
      <w:tr w:rsidR="00F71B73"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F71B73" w:rsidRPr="00CB6975" w:rsidRDefault="00F71B73" w:rsidP="0045359B">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F71B73" w:rsidRPr="00CB6975" w:rsidRDefault="00F71B73" w:rsidP="0045359B">
            <w:pPr>
              <w:pStyle w:val="TAL"/>
            </w:pPr>
            <w:r w:rsidRPr="00CB6975">
              <w:t>Access to the ExposureData data set.</w:t>
            </w:r>
          </w:p>
        </w:tc>
      </w:tr>
      <w:tr w:rsidR="00F71B73"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F71B73" w:rsidRPr="00CB6975" w:rsidRDefault="00F71B73" w:rsidP="0045359B">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F71B73" w:rsidRPr="00CB6975" w:rsidRDefault="00F71B73" w:rsidP="0045359B">
            <w:pPr>
              <w:pStyle w:val="TAL"/>
            </w:pPr>
            <w:r w:rsidRPr="00CB6975">
              <w:t xml:space="preserve">Access to </w:t>
            </w:r>
            <w:r>
              <w:t>create Access and Mobility data</w:t>
            </w:r>
            <w:r w:rsidRPr="00CB6975">
              <w:t>.</w:t>
            </w:r>
          </w:p>
        </w:tc>
      </w:tr>
      <w:tr w:rsidR="00F71B73"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F71B73" w:rsidRPr="00CB6975" w:rsidRDefault="00F71B73" w:rsidP="0045359B">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F71B73" w:rsidRPr="00CB6975" w:rsidRDefault="00F71B73" w:rsidP="0045359B">
            <w:pPr>
              <w:pStyle w:val="TAL"/>
            </w:pPr>
            <w:r w:rsidRPr="00CB6975">
              <w:t xml:space="preserve">Access to </w:t>
            </w:r>
            <w:r>
              <w:t>read Access and Mobility data</w:t>
            </w:r>
            <w:r w:rsidRPr="00CB6975">
              <w:t>.</w:t>
            </w:r>
          </w:p>
        </w:tc>
      </w:tr>
      <w:tr w:rsidR="00F71B73"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F71B73" w:rsidRPr="00CB6975" w:rsidRDefault="00F71B73" w:rsidP="0045359B">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F71B73" w:rsidRPr="00CB6975" w:rsidRDefault="00F71B73" w:rsidP="0045359B">
            <w:pPr>
              <w:pStyle w:val="TAL"/>
            </w:pPr>
            <w:r w:rsidRPr="00CB6975">
              <w:t xml:space="preserve">Access to </w:t>
            </w:r>
            <w:r>
              <w:t>update Access and Mobility data</w:t>
            </w:r>
            <w:r w:rsidRPr="00CB6975">
              <w:t>.</w:t>
            </w:r>
          </w:p>
        </w:tc>
      </w:tr>
      <w:tr w:rsidR="00F71B73"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F71B73" w:rsidRPr="00CB6975" w:rsidRDefault="00F71B73" w:rsidP="0045359B">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F71B73" w:rsidRPr="00CB6975" w:rsidRDefault="00F71B73" w:rsidP="0045359B">
            <w:pPr>
              <w:pStyle w:val="TAL"/>
            </w:pPr>
            <w:r w:rsidRPr="00CB6975">
              <w:t xml:space="preserve">Access to </w:t>
            </w:r>
            <w:r>
              <w:t>create Session Management data</w:t>
            </w:r>
            <w:r w:rsidRPr="00CB6975">
              <w:t>.</w:t>
            </w:r>
          </w:p>
        </w:tc>
      </w:tr>
      <w:tr w:rsidR="00F71B73"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F71B73" w:rsidRPr="00CB6975" w:rsidRDefault="00F71B73" w:rsidP="0045359B">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F71B73" w:rsidRPr="00CB6975" w:rsidRDefault="00F71B73" w:rsidP="0045359B">
            <w:pPr>
              <w:pStyle w:val="TAL"/>
            </w:pPr>
            <w:r w:rsidRPr="00CB6975">
              <w:t xml:space="preserve">Access to </w:t>
            </w:r>
            <w:r>
              <w:t>read Session Management data</w:t>
            </w:r>
            <w:r w:rsidRPr="00CB6975">
              <w:t>.</w:t>
            </w:r>
          </w:p>
        </w:tc>
      </w:tr>
      <w:tr w:rsidR="00F71B73"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F71B73" w:rsidRPr="00CB6975" w:rsidRDefault="00F71B73" w:rsidP="0045359B">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F71B73" w:rsidRPr="00CB6975" w:rsidRDefault="00F71B73" w:rsidP="0045359B">
            <w:pPr>
              <w:pStyle w:val="TAL"/>
            </w:pPr>
            <w:r w:rsidRPr="00CB6975">
              <w:t xml:space="preserve">Access to </w:t>
            </w:r>
            <w:r>
              <w:t>update Session Management data</w:t>
            </w:r>
            <w:r w:rsidRPr="00CB6975">
              <w:t>.</w:t>
            </w:r>
          </w:p>
        </w:tc>
      </w:tr>
      <w:tr w:rsidR="00F71B73"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F71B73" w:rsidRPr="00CB6975" w:rsidRDefault="00F71B73" w:rsidP="0045359B">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F71B73" w:rsidRPr="00CB6975" w:rsidRDefault="00F71B73" w:rsidP="0045359B">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F71B73" w:rsidRPr="00CB6975" w:rsidRDefault="00F71B73" w:rsidP="0045359B">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F71B73" w:rsidRPr="00CB6975" w:rsidRDefault="00F71B73" w:rsidP="0045359B">
            <w:pPr>
              <w:pStyle w:val="TAL"/>
            </w:pPr>
            <w:r w:rsidRPr="00CB6975">
              <w:t>Access to the ApplicationData data set.</w:t>
            </w:r>
          </w:p>
        </w:tc>
      </w:tr>
      <w:tr w:rsidR="00F71B73"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F71B73" w:rsidRPr="00CB6975" w:rsidRDefault="00F71B73" w:rsidP="0045359B">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F71B73" w:rsidRPr="00CB6975" w:rsidRDefault="00F71B73" w:rsidP="0045359B">
            <w:pPr>
              <w:pStyle w:val="TAL"/>
            </w:pPr>
            <w:r w:rsidRPr="00CB6975">
              <w:t xml:space="preserve">Access to </w:t>
            </w:r>
            <w:r>
              <w:t>read PFDData</w:t>
            </w:r>
            <w:r w:rsidRPr="00CB6975">
              <w:t>.</w:t>
            </w:r>
          </w:p>
        </w:tc>
      </w:tr>
      <w:tr w:rsidR="00F71B73"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F71B73" w:rsidRPr="00CB6975" w:rsidRDefault="00F71B73" w:rsidP="0045359B">
            <w:pPr>
              <w:pStyle w:val="TAL"/>
            </w:pPr>
            <w:r w:rsidRPr="00CB6975">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F71B73" w:rsidRPr="00CB6975" w:rsidRDefault="00F71B73" w:rsidP="0045359B">
            <w:pPr>
              <w:pStyle w:val="TAL"/>
            </w:pPr>
            <w:r w:rsidRPr="00CB6975">
              <w:t xml:space="preserve">Access to </w:t>
            </w:r>
            <w:r>
              <w:t>update PFDData</w:t>
            </w:r>
            <w:r w:rsidRPr="00CB6975">
              <w:t>.</w:t>
            </w:r>
          </w:p>
        </w:tc>
      </w:tr>
      <w:tr w:rsidR="00F71B73"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F71B73" w:rsidRPr="00CB6975" w:rsidRDefault="00F71B73" w:rsidP="0045359B">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F71B73" w:rsidRPr="00CB6975" w:rsidRDefault="00F71B73" w:rsidP="0045359B">
            <w:pPr>
              <w:pStyle w:val="TAL"/>
            </w:pPr>
            <w:r w:rsidRPr="00CB6975">
              <w:t xml:space="preserve">Access to </w:t>
            </w:r>
            <w:r>
              <w:t>create PFDData</w:t>
            </w:r>
            <w:r w:rsidRPr="00CB6975">
              <w:t>.</w:t>
            </w:r>
          </w:p>
        </w:tc>
      </w:tr>
      <w:tr w:rsidR="00F71B73"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F71B73" w:rsidRPr="00CB6975" w:rsidRDefault="00F71B73" w:rsidP="0045359B">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F71B73" w:rsidRPr="00CB6975" w:rsidRDefault="00F71B73" w:rsidP="0045359B">
            <w:pPr>
              <w:pStyle w:val="TAL"/>
            </w:pPr>
            <w:r w:rsidRPr="00CB6975">
              <w:t xml:space="preserve">Access to </w:t>
            </w:r>
            <w:r>
              <w:t>read Traffic Influence Data</w:t>
            </w:r>
            <w:r w:rsidRPr="00CB6975">
              <w:t>.</w:t>
            </w:r>
          </w:p>
        </w:tc>
      </w:tr>
      <w:tr w:rsidR="00F71B73"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F71B73" w:rsidRPr="00CB6975" w:rsidRDefault="00F71B73" w:rsidP="0045359B">
            <w:pPr>
              <w:pStyle w:val="TAL"/>
            </w:pPr>
            <w:r w:rsidRPr="00CB6975">
              <w:lastRenderedPageBreak/>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F71B73" w:rsidRPr="00CB6975" w:rsidRDefault="00F71B73" w:rsidP="0045359B">
            <w:pPr>
              <w:pStyle w:val="TAL"/>
            </w:pPr>
            <w:r w:rsidRPr="00CB6975">
              <w:t xml:space="preserve">Access to </w:t>
            </w:r>
            <w:r>
              <w:t>create Traffic Influence Data</w:t>
            </w:r>
            <w:r w:rsidRPr="00CB6975">
              <w:t>.</w:t>
            </w:r>
          </w:p>
        </w:tc>
      </w:tr>
      <w:tr w:rsidR="00F71B73"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F71B73" w:rsidRPr="00CB6975" w:rsidRDefault="00F71B73" w:rsidP="0045359B">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F71B73" w:rsidRPr="00CB6975" w:rsidRDefault="00F71B73" w:rsidP="0045359B">
            <w:pPr>
              <w:pStyle w:val="TAL"/>
            </w:pPr>
            <w:r w:rsidRPr="00CB6975">
              <w:t xml:space="preserve">Access to </w:t>
            </w:r>
            <w:r>
              <w:t>update Traffic Influence Data</w:t>
            </w:r>
            <w:r w:rsidRPr="00CB6975">
              <w:t>.</w:t>
            </w:r>
          </w:p>
        </w:tc>
      </w:tr>
      <w:tr w:rsidR="00F71B73"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F71B73" w:rsidRPr="00CB6975" w:rsidRDefault="00F71B73" w:rsidP="0045359B">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F71B73" w:rsidRPr="00CB6975" w:rsidRDefault="00F71B73" w:rsidP="0045359B">
            <w:pPr>
              <w:pStyle w:val="TAL"/>
            </w:pPr>
            <w:r w:rsidRPr="00CB6975">
              <w:t xml:space="preserve">Access to </w:t>
            </w:r>
            <w:r>
              <w:t>create Traffic Influence Data Subscriptions</w:t>
            </w:r>
            <w:r w:rsidRPr="00CB6975">
              <w:t>.</w:t>
            </w:r>
          </w:p>
        </w:tc>
      </w:tr>
      <w:tr w:rsidR="00F71B73"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F71B73" w:rsidRPr="00CB6975" w:rsidRDefault="00F71B73" w:rsidP="0045359B">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F71B73" w:rsidRPr="00CB6975" w:rsidRDefault="00F71B73" w:rsidP="0045359B">
            <w:pPr>
              <w:pStyle w:val="TAL"/>
            </w:pPr>
            <w:r w:rsidRPr="00CB6975">
              <w:t xml:space="preserve">Access to </w:t>
            </w:r>
            <w:r>
              <w:t>read Traffic Influence Data Subscriptions</w:t>
            </w:r>
            <w:r w:rsidRPr="00CB6975">
              <w:t>.</w:t>
            </w:r>
          </w:p>
        </w:tc>
      </w:tr>
      <w:tr w:rsidR="00F71B73"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F71B73" w:rsidRPr="00CB6975" w:rsidRDefault="00F71B73" w:rsidP="0045359B">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F71B73" w:rsidRPr="00CB6975" w:rsidRDefault="00F71B73" w:rsidP="0045359B">
            <w:pPr>
              <w:pStyle w:val="TAL"/>
            </w:pPr>
            <w:r w:rsidRPr="00CB6975">
              <w:t xml:space="preserve">Access to </w:t>
            </w:r>
            <w:r>
              <w:t>update Traffic Influence Data Subscriptions</w:t>
            </w:r>
            <w:r w:rsidRPr="00CB6975">
              <w:t>.</w:t>
            </w:r>
          </w:p>
        </w:tc>
      </w:tr>
      <w:tr w:rsidR="00F71B73"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F71B73" w:rsidRPr="00CB6975" w:rsidRDefault="00F71B73" w:rsidP="0045359B">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F71B73" w:rsidRPr="00CB6975" w:rsidRDefault="00F71B73" w:rsidP="0045359B">
            <w:pPr>
              <w:pStyle w:val="TAL"/>
            </w:pPr>
            <w:r w:rsidRPr="00CB6975">
              <w:t xml:space="preserve">Access to </w:t>
            </w:r>
            <w:r>
              <w:t>read BDT Policy Data</w:t>
            </w:r>
            <w:r w:rsidRPr="00CB6975">
              <w:t>.</w:t>
            </w:r>
          </w:p>
        </w:tc>
      </w:tr>
      <w:tr w:rsidR="00F71B73"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F71B73" w:rsidRPr="00CB6975" w:rsidRDefault="00F71B73" w:rsidP="0045359B">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F71B73" w:rsidRPr="00CB6975" w:rsidRDefault="00F71B73" w:rsidP="0045359B">
            <w:pPr>
              <w:pStyle w:val="TAL"/>
            </w:pPr>
            <w:r w:rsidRPr="00CB6975">
              <w:t xml:space="preserve">Access to </w:t>
            </w:r>
            <w:r>
              <w:t>create BDT Policy Data</w:t>
            </w:r>
            <w:r w:rsidRPr="00CB6975">
              <w:t>.</w:t>
            </w:r>
          </w:p>
        </w:tc>
      </w:tr>
      <w:tr w:rsidR="00F71B73"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F71B73" w:rsidRPr="00CB6975" w:rsidRDefault="00F71B73" w:rsidP="0045359B">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F71B73" w:rsidRPr="00CB6975" w:rsidRDefault="00F71B73" w:rsidP="0045359B">
            <w:pPr>
              <w:pStyle w:val="TAL"/>
            </w:pPr>
            <w:r w:rsidRPr="00CB6975">
              <w:t xml:space="preserve">Access to </w:t>
            </w:r>
            <w:r>
              <w:t>update BDT Policy Data</w:t>
            </w:r>
            <w:r w:rsidRPr="00CB6975">
              <w:t>.</w:t>
            </w:r>
          </w:p>
        </w:tc>
      </w:tr>
      <w:tr w:rsidR="00F71B73"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F71B73" w:rsidRPr="00CB6975" w:rsidRDefault="00F71B73" w:rsidP="0045359B">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F71B73" w:rsidRPr="00CB6975" w:rsidRDefault="00F71B73" w:rsidP="0045359B">
            <w:pPr>
              <w:pStyle w:val="TAL"/>
            </w:pPr>
            <w:r w:rsidRPr="00CB6975">
              <w:t xml:space="preserve">Access to </w:t>
            </w:r>
            <w:r>
              <w:t>read IPTV Configuration Data</w:t>
            </w:r>
            <w:r w:rsidRPr="00CB6975">
              <w:t>.</w:t>
            </w:r>
          </w:p>
        </w:tc>
      </w:tr>
      <w:tr w:rsidR="00F71B73"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F71B73" w:rsidRPr="00CB6975" w:rsidRDefault="00F71B73" w:rsidP="0045359B">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F71B73" w:rsidRPr="00CB6975" w:rsidRDefault="00F71B73" w:rsidP="0045359B">
            <w:pPr>
              <w:pStyle w:val="TAL"/>
            </w:pPr>
            <w:r w:rsidRPr="00CB6975">
              <w:t xml:space="preserve">Access to </w:t>
            </w:r>
            <w:r>
              <w:t>create IPTV Configuration Data</w:t>
            </w:r>
            <w:r w:rsidRPr="00CB6975">
              <w:t>.</w:t>
            </w:r>
          </w:p>
        </w:tc>
      </w:tr>
      <w:tr w:rsidR="00F71B73"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F71B73" w:rsidRPr="00CB6975" w:rsidRDefault="00F71B73" w:rsidP="0045359B">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F71B73" w:rsidRPr="00CB6975" w:rsidRDefault="00F71B73" w:rsidP="0045359B">
            <w:pPr>
              <w:pStyle w:val="TAL"/>
            </w:pPr>
            <w:r w:rsidRPr="00CB6975">
              <w:t xml:space="preserve">Access to </w:t>
            </w:r>
            <w:r>
              <w:t>update IPTV Configuration Data</w:t>
            </w:r>
            <w:r w:rsidRPr="00CB6975">
              <w:t>.</w:t>
            </w:r>
          </w:p>
        </w:tc>
      </w:tr>
      <w:tr w:rsidR="00F71B73"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F71B73" w:rsidRPr="00CB6975" w:rsidRDefault="00F71B73" w:rsidP="0045359B">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F71B73" w:rsidRPr="00CB6975" w:rsidRDefault="00F71B73" w:rsidP="0045359B">
            <w:pPr>
              <w:pStyle w:val="TAL"/>
            </w:pPr>
            <w:r w:rsidRPr="00CB6975">
              <w:t xml:space="preserve">Access to </w:t>
            </w:r>
            <w:r>
              <w:t>read Service Parameter Data</w:t>
            </w:r>
            <w:r w:rsidRPr="00CB6975">
              <w:t>.</w:t>
            </w:r>
          </w:p>
        </w:tc>
      </w:tr>
      <w:tr w:rsidR="00F71B73"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F71B73" w:rsidRPr="00CB6975" w:rsidRDefault="00F71B73" w:rsidP="0045359B">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F71B73" w:rsidRPr="00CB6975" w:rsidRDefault="00F71B73" w:rsidP="0045359B">
            <w:pPr>
              <w:pStyle w:val="TAL"/>
            </w:pPr>
            <w:r w:rsidRPr="00CB6975">
              <w:t xml:space="preserve">Access to </w:t>
            </w:r>
            <w:r>
              <w:t>create Service Parameter Data</w:t>
            </w:r>
            <w:r w:rsidRPr="00CB6975">
              <w:t>.</w:t>
            </w:r>
          </w:p>
        </w:tc>
      </w:tr>
      <w:tr w:rsidR="00F71B73"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F71B73" w:rsidRPr="00CB6975" w:rsidRDefault="00F71B73" w:rsidP="0045359B">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F71B73" w:rsidRPr="00CB6975" w:rsidRDefault="00F71B73" w:rsidP="0045359B">
            <w:pPr>
              <w:pStyle w:val="TAL"/>
            </w:pPr>
            <w:r w:rsidRPr="00CB6975">
              <w:t xml:space="preserve">Access to </w:t>
            </w:r>
            <w:r>
              <w:t>update Service Parameter Data</w:t>
            </w:r>
            <w:r w:rsidRPr="00CB6975">
              <w:t>.</w:t>
            </w:r>
          </w:p>
        </w:tc>
      </w:tr>
      <w:tr w:rsidR="00F71B73"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F71B73" w:rsidRPr="00CB6975" w:rsidRDefault="00F71B73" w:rsidP="0045359B">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F71B73" w:rsidRPr="00CB6975" w:rsidRDefault="00F71B73" w:rsidP="0045359B">
            <w:pPr>
              <w:pStyle w:val="TAL"/>
            </w:pPr>
            <w:r w:rsidRPr="00CB6975">
              <w:t xml:space="preserve">Access to </w:t>
            </w:r>
            <w:r>
              <w:t>read AM Influence Data</w:t>
            </w:r>
            <w:r w:rsidRPr="00CB6975">
              <w:t>.</w:t>
            </w:r>
          </w:p>
        </w:tc>
      </w:tr>
      <w:tr w:rsidR="00F71B73"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F71B73" w:rsidRPr="00CB6975" w:rsidRDefault="00F71B73" w:rsidP="0045359B">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F71B73" w:rsidRPr="00CB6975" w:rsidRDefault="00F71B73" w:rsidP="0045359B">
            <w:pPr>
              <w:pStyle w:val="TAL"/>
            </w:pPr>
            <w:r w:rsidRPr="00CB6975">
              <w:t xml:space="preserve">Access to </w:t>
            </w:r>
            <w:r>
              <w:t>create AM Influence Data</w:t>
            </w:r>
            <w:r w:rsidRPr="00CB6975">
              <w:t>.</w:t>
            </w:r>
          </w:p>
        </w:tc>
      </w:tr>
      <w:tr w:rsidR="00F71B73"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F71B73" w:rsidRPr="00CB6975" w:rsidRDefault="00F71B73" w:rsidP="0045359B">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F71B73" w:rsidRPr="00CB6975" w:rsidRDefault="00F71B73" w:rsidP="0045359B">
            <w:pPr>
              <w:pStyle w:val="TAL"/>
            </w:pPr>
            <w:r w:rsidRPr="00CB6975">
              <w:t xml:space="preserve">Access to </w:t>
            </w:r>
            <w:r>
              <w:t>update AM Influence Data</w:t>
            </w:r>
            <w:r w:rsidRPr="00CB6975">
              <w:t>.</w:t>
            </w:r>
          </w:p>
        </w:tc>
      </w:tr>
      <w:tr w:rsidR="00F71B73"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F71B73" w:rsidRPr="00CB6975" w:rsidRDefault="00F71B73" w:rsidP="0045359B">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F71B73" w:rsidRPr="00CB6975" w:rsidRDefault="00F71B73" w:rsidP="0045359B">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F71B73" w:rsidRPr="00CB6975" w:rsidRDefault="00F71B73" w:rsidP="0045359B">
            <w:pPr>
              <w:pStyle w:val="TAL"/>
            </w:pPr>
            <w:r w:rsidRPr="00CB6975">
              <w:t xml:space="preserve">Access to </w:t>
            </w:r>
            <w:r>
              <w:t>read Subscriptions resources</w:t>
            </w:r>
            <w:r w:rsidRPr="00CB6975">
              <w:t>.</w:t>
            </w:r>
          </w:p>
        </w:tc>
      </w:tr>
      <w:tr w:rsidR="00F71B73"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F71B73" w:rsidRPr="00CB6975" w:rsidRDefault="00F71B73" w:rsidP="0045359B">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F71B73" w:rsidRPr="00CB6975" w:rsidRDefault="00F71B73" w:rsidP="0045359B">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F71B73" w:rsidRPr="00CB6975" w:rsidRDefault="00F71B73" w:rsidP="0045359B">
            <w:pPr>
              <w:pStyle w:val="TAL"/>
            </w:pPr>
            <w:r w:rsidRPr="00CB6975">
              <w:t xml:space="preserve">Access to </w:t>
            </w:r>
            <w:r>
              <w:t>read EAS Deployment Information Data</w:t>
            </w:r>
            <w:r w:rsidRPr="00CB6975">
              <w:t>.</w:t>
            </w:r>
          </w:p>
        </w:tc>
      </w:tr>
      <w:tr w:rsidR="00F71B73"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F71B73" w:rsidRPr="00CB6975" w:rsidRDefault="00F71B73" w:rsidP="0045359B">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F71B73" w:rsidRPr="00CB6975" w:rsidRDefault="00F71B73" w:rsidP="0045359B">
            <w:pPr>
              <w:pStyle w:val="TAL"/>
            </w:pPr>
            <w:r w:rsidRPr="00CB6975">
              <w:t xml:space="preserve">Access to </w:t>
            </w:r>
            <w:r>
              <w:t>create EAS Deployment Information Data</w:t>
            </w:r>
            <w:r w:rsidRPr="00CB6975">
              <w:t>.</w:t>
            </w:r>
          </w:p>
        </w:tc>
      </w:tr>
      <w:tr w:rsidR="00F71B73"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F71B73" w:rsidRPr="00CB6975" w:rsidRDefault="00F71B73" w:rsidP="0045359B">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F71B73" w:rsidRPr="00CB6975" w:rsidRDefault="00F71B73" w:rsidP="0045359B">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Heading3"/>
      </w:pPr>
      <w:bookmarkStart w:id="853" w:name="_Toc20120585"/>
      <w:bookmarkStart w:id="854" w:name="_Toc21623463"/>
      <w:bookmarkStart w:id="855" w:name="_Toc27587166"/>
      <w:bookmarkStart w:id="856" w:name="_Toc36459229"/>
      <w:bookmarkStart w:id="857" w:name="_Toc45028476"/>
      <w:bookmarkStart w:id="858" w:name="_Toc51870155"/>
      <w:bookmarkStart w:id="859" w:name="_Toc51870277"/>
      <w:bookmarkStart w:id="860" w:name="_Toc90582032"/>
      <w:bookmarkStart w:id="861" w:name="_Toc138335031"/>
      <w:bookmarkStart w:id="862" w:name="_Toc145941148"/>
      <w:r w:rsidRPr="001F16C3">
        <w:t>6.1.</w:t>
      </w:r>
      <w:r w:rsidRPr="001F16C3">
        <w:rPr>
          <w:lang w:eastAsia="zh-CN"/>
        </w:rPr>
        <w:t>8</w:t>
      </w:r>
      <w:r w:rsidRPr="001F16C3">
        <w:tab/>
        <w:t>Feature negotiation</w:t>
      </w:r>
      <w:bookmarkEnd w:id="853"/>
      <w:bookmarkEnd w:id="854"/>
      <w:bookmarkEnd w:id="855"/>
      <w:bookmarkEnd w:id="856"/>
      <w:bookmarkEnd w:id="857"/>
      <w:bookmarkEnd w:id="858"/>
      <w:bookmarkEnd w:id="859"/>
      <w:bookmarkEnd w:id="860"/>
      <w:bookmarkEnd w:id="861"/>
      <w:bookmarkEnd w:id="862"/>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Heading2"/>
      </w:pPr>
      <w:bookmarkStart w:id="863" w:name="_Toc27587167"/>
      <w:bookmarkStart w:id="864" w:name="_Toc36459230"/>
      <w:bookmarkStart w:id="865" w:name="_Toc45028477"/>
      <w:bookmarkStart w:id="866" w:name="_Toc51870156"/>
      <w:bookmarkStart w:id="867" w:name="_Toc51870278"/>
      <w:bookmarkStart w:id="868" w:name="_Toc90582033"/>
      <w:bookmarkStart w:id="869" w:name="_Toc138335032"/>
      <w:bookmarkStart w:id="870" w:name="_Toc145941149"/>
      <w:r w:rsidRPr="001F16C3">
        <w:t>6.</w:t>
      </w:r>
      <w:r>
        <w:t>2</w:t>
      </w:r>
      <w:r w:rsidRPr="001F16C3">
        <w:tab/>
        <w:t>Nud</w:t>
      </w:r>
      <w:r w:rsidRPr="001F16C3">
        <w:rPr>
          <w:lang w:eastAsia="zh-CN"/>
        </w:rPr>
        <w:t>r</w:t>
      </w:r>
      <w:r w:rsidRPr="001F16C3">
        <w:t>_</w:t>
      </w:r>
      <w:r>
        <w:t>GroupIDmap</w:t>
      </w:r>
      <w:r w:rsidRPr="001F16C3">
        <w:t xml:space="preserve"> Service API</w:t>
      </w:r>
      <w:bookmarkEnd w:id="863"/>
      <w:bookmarkEnd w:id="864"/>
      <w:bookmarkEnd w:id="865"/>
      <w:bookmarkEnd w:id="866"/>
      <w:bookmarkEnd w:id="867"/>
      <w:bookmarkEnd w:id="868"/>
      <w:bookmarkEnd w:id="869"/>
      <w:bookmarkEnd w:id="870"/>
    </w:p>
    <w:p w14:paraId="17E7EA3C" w14:textId="77777777" w:rsidR="00F71B73" w:rsidRPr="001F16C3" w:rsidRDefault="00F71B73" w:rsidP="00F71B73">
      <w:pPr>
        <w:pStyle w:val="Heading3"/>
        <w:rPr>
          <w:lang w:eastAsia="zh-CN"/>
        </w:rPr>
      </w:pPr>
      <w:bookmarkStart w:id="871" w:name="_Toc27587168"/>
      <w:bookmarkStart w:id="872" w:name="_Toc36459231"/>
      <w:bookmarkStart w:id="873" w:name="_Toc45028478"/>
      <w:bookmarkStart w:id="874" w:name="_Toc51870157"/>
      <w:bookmarkStart w:id="875" w:name="_Toc51870279"/>
      <w:bookmarkStart w:id="876" w:name="_Toc90582034"/>
      <w:bookmarkStart w:id="877" w:name="_Toc138335033"/>
      <w:bookmarkStart w:id="878" w:name="_Toc145941150"/>
      <w:r w:rsidRPr="001F16C3">
        <w:t>6.</w:t>
      </w:r>
      <w:r>
        <w:t>2</w:t>
      </w:r>
      <w:r w:rsidRPr="001F16C3">
        <w:t>.1</w:t>
      </w:r>
      <w:r w:rsidRPr="001F16C3">
        <w:tab/>
        <w:t>API URI</w:t>
      </w:r>
      <w:bookmarkEnd w:id="871"/>
      <w:bookmarkEnd w:id="872"/>
      <w:bookmarkEnd w:id="873"/>
      <w:bookmarkEnd w:id="874"/>
      <w:bookmarkEnd w:id="875"/>
      <w:bookmarkEnd w:id="876"/>
      <w:bookmarkEnd w:id="877"/>
      <w:bookmarkEnd w:id="878"/>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77777777" w:rsidR="00F71B73" w:rsidRDefault="00F71B73" w:rsidP="00F71B73">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Heading3"/>
      </w:pPr>
      <w:bookmarkStart w:id="879" w:name="_Toc27587169"/>
      <w:bookmarkStart w:id="880" w:name="_Toc36459232"/>
      <w:bookmarkStart w:id="881" w:name="_Toc45028479"/>
      <w:bookmarkStart w:id="882" w:name="_Toc51870158"/>
      <w:bookmarkStart w:id="883" w:name="_Toc51870280"/>
      <w:bookmarkStart w:id="884" w:name="_Toc90582035"/>
      <w:bookmarkStart w:id="885" w:name="_Toc138335034"/>
      <w:bookmarkStart w:id="886" w:name="_Toc145941151"/>
      <w:r w:rsidRPr="001F16C3">
        <w:t>6.</w:t>
      </w:r>
      <w:r>
        <w:t>2</w:t>
      </w:r>
      <w:r w:rsidRPr="001F16C3">
        <w:t>.2</w:t>
      </w:r>
      <w:r w:rsidRPr="001F16C3">
        <w:tab/>
        <w:t>Usage of HTTP</w:t>
      </w:r>
      <w:bookmarkEnd w:id="879"/>
      <w:bookmarkEnd w:id="880"/>
      <w:bookmarkEnd w:id="881"/>
      <w:bookmarkEnd w:id="882"/>
      <w:bookmarkEnd w:id="883"/>
      <w:bookmarkEnd w:id="884"/>
      <w:bookmarkEnd w:id="885"/>
      <w:bookmarkEnd w:id="886"/>
    </w:p>
    <w:p w14:paraId="410A4BBD" w14:textId="77777777" w:rsidR="00F71B73" w:rsidRPr="001F16C3" w:rsidRDefault="00F71B73" w:rsidP="00F71B73">
      <w:pPr>
        <w:pStyle w:val="Heading4"/>
      </w:pPr>
      <w:bookmarkStart w:id="887" w:name="_Toc27587170"/>
      <w:bookmarkStart w:id="888" w:name="_Toc36459233"/>
      <w:bookmarkStart w:id="889" w:name="_Toc45028480"/>
      <w:bookmarkStart w:id="890" w:name="_Toc51870159"/>
      <w:bookmarkStart w:id="891" w:name="_Toc51870281"/>
      <w:bookmarkStart w:id="892" w:name="_Toc90582036"/>
      <w:bookmarkStart w:id="893" w:name="_Toc138335035"/>
      <w:bookmarkStart w:id="894" w:name="_Toc145941152"/>
      <w:r w:rsidRPr="001F16C3">
        <w:t>6.</w:t>
      </w:r>
      <w:r>
        <w:t>2</w:t>
      </w:r>
      <w:r w:rsidRPr="001F16C3">
        <w:t>.2.1</w:t>
      </w:r>
      <w:r w:rsidRPr="001F16C3">
        <w:tab/>
        <w:t>General</w:t>
      </w:r>
      <w:bookmarkEnd w:id="887"/>
      <w:bookmarkEnd w:id="888"/>
      <w:bookmarkEnd w:id="889"/>
      <w:bookmarkEnd w:id="890"/>
      <w:bookmarkEnd w:id="891"/>
      <w:bookmarkEnd w:id="892"/>
      <w:bookmarkEnd w:id="893"/>
      <w:bookmarkEnd w:id="894"/>
    </w:p>
    <w:p w14:paraId="43085FBC" w14:textId="77777777" w:rsidR="00F71B73" w:rsidRPr="00D67AB2" w:rsidRDefault="00F71B73" w:rsidP="00F71B73">
      <w:r w:rsidRPr="00D67AB2">
        <w:t>HTTP/2, as defined in IETF RFC 7540 [13], shall be used as specified in clause 5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Heading4"/>
      </w:pPr>
      <w:bookmarkStart w:id="895" w:name="_Toc27587171"/>
      <w:bookmarkStart w:id="896" w:name="_Toc36459234"/>
      <w:bookmarkStart w:id="897" w:name="_Toc45028481"/>
      <w:bookmarkStart w:id="898" w:name="_Toc51870160"/>
      <w:bookmarkStart w:id="899" w:name="_Toc51870282"/>
      <w:bookmarkStart w:id="900" w:name="_Toc90582037"/>
      <w:bookmarkStart w:id="901" w:name="_Toc138335036"/>
      <w:bookmarkStart w:id="902" w:name="_Toc145941153"/>
      <w:r w:rsidRPr="001F16C3">
        <w:lastRenderedPageBreak/>
        <w:t>6.</w:t>
      </w:r>
      <w:r>
        <w:t>2</w:t>
      </w:r>
      <w:r w:rsidRPr="001F16C3">
        <w:t>.2.2</w:t>
      </w:r>
      <w:r w:rsidRPr="001F16C3">
        <w:tab/>
        <w:t>HTTP standard headers</w:t>
      </w:r>
      <w:bookmarkEnd w:id="895"/>
      <w:bookmarkEnd w:id="896"/>
      <w:bookmarkEnd w:id="897"/>
      <w:bookmarkEnd w:id="898"/>
      <w:bookmarkEnd w:id="899"/>
      <w:bookmarkEnd w:id="900"/>
      <w:bookmarkEnd w:id="901"/>
      <w:bookmarkEnd w:id="902"/>
    </w:p>
    <w:p w14:paraId="5CD07D44" w14:textId="77777777" w:rsidR="00F71B73" w:rsidRPr="001F16C3" w:rsidRDefault="00F71B73" w:rsidP="00F71B73">
      <w:pPr>
        <w:pStyle w:val="Heading5"/>
        <w:rPr>
          <w:lang w:eastAsia="zh-CN"/>
        </w:rPr>
      </w:pPr>
      <w:bookmarkStart w:id="903" w:name="_Toc27587172"/>
      <w:bookmarkStart w:id="904" w:name="_Toc36459235"/>
      <w:bookmarkStart w:id="905" w:name="_Toc45028482"/>
      <w:bookmarkStart w:id="906" w:name="_Toc51870161"/>
      <w:bookmarkStart w:id="907" w:name="_Toc51870283"/>
      <w:bookmarkStart w:id="908" w:name="_Toc90582038"/>
      <w:bookmarkStart w:id="909" w:name="_Toc138335037"/>
      <w:bookmarkStart w:id="910" w:name="_Toc145941154"/>
      <w:r w:rsidRPr="001F16C3">
        <w:t>6.</w:t>
      </w:r>
      <w:r>
        <w:t>2</w:t>
      </w:r>
      <w:r w:rsidRPr="001F16C3">
        <w:t>.2.2.1</w:t>
      </w:r>
      <w:r w:rsidRPr="001F16C3">
        <w:rPr>
          <w:lang w:eastAsia="zh-CN"/>
        </w:rPr>
        <w:tab/>
        <w:t>General</w:t>
      </w:r>
      <w:bookmarkEnd w:id="903"/>
      <w:bookmarkEnd w:id="904"/>
      <w:bookmarkEnd w:id="905"/>
      <w:bookmarkEnd w:id="906"/>
      <w:bookmarkEnd w:id="907"/>
      <w:bookmarkEnd w:id="908"/>
      <w:bookmarkEnd w:id="909"/>
      <w:bookmarkEnd w:id="910"/>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Heading5"/>
      </w:pPr>
      <w:bookmarkStart w:id="911" w:name="_Toc27587173"/>
      <w:bookmarkStart w:id="912" w:name="_Toc36459236"/>
      <w:bookmarkStart w:id="913" w:name="_Toc45028483"/>
      <w:bookmarkStart w:id="914" w:name="_Toc51870162"/>
      <w:bookmarkStart w:id="915" w:name="_Toc51870284"/>
      <w:bookmarkStart w:id="916" w:name="_Toc90582039"/>
      <w:bookmarkStart w:id="917" w:name="_Toc138335038"/>
      <w:bookmarkStart w:id="918" w:name="_Toc145941155"/>
      <w:r w:rsidRPr="001F16C3">
        <w:t>6.</w:t>
      </w:r>
      <w:r>
        <w:t>2</w:t>
      </w:r>
      <w:r w:rsidRPr="001F16C3">
        <w:t>.2.2.2</w:t>
      </w:r>
      <w:r w:rsidRPr="001F16C3">
        <w:tab/>
        <w:t>Content type</w:t>
      </w:r>
      <w:bookmarkEnd w:id="911"/>
      <w:bookmarkEnd w:id="912"/>
      <w:bookmarkEnd w:id="913"/>
      <w:bookmarkEnd w:id="914"/>
      <w:bookmarkEnd w:id="915"/>
      <w:bookmarkEnd w:id="916"/>
      <w:bookmarkEnd w:id="917"/>
      <w:bookmarkEnd w:id="918"/>
    </w:p>
    <w:p w14:paraId="2A3071FB" w14:textId="77777777" w:rsidR="00F71B73" w:rsidRPr="001F16C3" w:rsidRDefault="00F71B73" w:rsidP="00F71B73">
      <w:r>
        <w:t>The following content types shall be supported:</w:t>
      </w:r>
    </w:p>
    <w:p w14:paraId="1F9171BE" w14:textId="77777777"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Heading5"/>
        <w:rPr>
          <w:lang w:val="es-ES"/>
        </w:rPr>
      </w:pPr>
      <w:bookmarkStart w:id="919" w:name="_Toc27587174"/>
      <w:bookmarkStart w:id="920" w:name="_Toc36459237"/>
      <w:bookmarkStart w:id="921" w:name="_Toc45028484"/>
      <w:bookmarkStart w:id="922" w:name="_Toc51870163"/>
      <w:bookmarkStart w:id="923" w:name="_Toc51870285"/>
      <w:bookmarkStart w:id="924" w:name="_Toc90582040"/>
      <w:bookmarkStart w:id="925" w:name="_Toc138335039"/>
      <w:bookmarkStart w:id="926" w:name="_Toc145941156"/>
      <w:r w:rsidRPr="001F16C3">
        <w:rPr>
          <w:lang w:val="es-ES"/>
        </w:rPr>
        <w:t>6.</w:t>
      </w:r>
      <w:r>
        <w:rPr>
          <w:lang w:val="es-ES"/>
        </w:rPr>
        <w:t>2</w:t>
      </w:r>
      <w:r w:rsidRPr="001F16C3">
        <w:rPr>
          <w:lang w:val="es-ES"/>
        </w:rPr>
        <w:t>.2.2.3</w:t>
      </w:r>
      <w:r w:rsidRPr="001F16C3">
        <w:rPr>
          <w:lang w:val="es-ES"/>
        </w:rPr>
        <w:tab/>
        <w:t>Cache-Control</w:t>
      </w:r>
      <w:bookmarkEnd w:id="919"/>
      <w:bookmarkEnd w:id="920"/>
      <w:bookmarkEnd w:id="921"/>
      <w:bookmarkEnd w:id="922"/>
      <w:bookmarkEnd w:id="923"/>
      <w:bookmarkEnd w:id="924"/>
      <w:bookmarkEnd w:id="925"/>
      <w:bookmarkEnd w:id="926"/>
    </w:p>
    <w:p w14:paraId="175F0E3F" w14:textId="77777777" w:rsidR="00F71B73" w:rsidRPr="001F16C3" w:rsidRDefault="00F71B73" w:rsidP="00F71B73">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Heading5"/>
      </w:pPr>
      <w:bookmarkStart w:id="927" w:name="_Toc27587175"/>
      <w:bookmarkStart w:id="928" w:name="_Toc36459238"/>
      <w:bookmarkStart w:id="929" w:name="_Toc45028485"/>
      <w:bookmarkStart w:id="930" w:name="_Toc51870164"/>
      <w:bookmarkStart w:id="931" w:name="_Toc51870286"/>
      <w:bookmarkStart w:id="932" w:name="_Toc90582041"/>
      <w:bookmarkStart w:id="933" w:name="_Toc138335040"/>
      <w:bookmarkStart w:id="934" w:name="_Toc145941157"/>
      <w:r w:rsidRPr="001F16C3">
        <w:t>6.</w:t>
      </w:r>
      <w:r>
        <w:t>2</w:t>
      </w:r>
      <w:r w:rsidRPr="001F16C3">
        <w:t>.2.2.4</w:t>
      </w:r>
      <w:r w:rsidRPr="001F16C3">
        <w:tab/>
        <w:t>ETag</w:t>
      </w:r>
      <w:bookmarkEnd w:id="927"/>
      <w:bookmarkEnd w:id="928"/>
      <w:bookmarkEnd w:id="929"/>
      <w:bookmarkEnd w:id="930"/>
      <w:bookmarkEnd w:id="931"/>
      <w:bookmarkEnd w:id="932"/>
      <w:bookmarkEnd w:id="933"/>
      <w:bookmarkEnd w:id="934"/>
    </w:p>
    <w:p w14:paraId="0BA4A726" w14:textId="77777777" w:rsidR="00F71B73" w:rsidRPr="001F16C3" w:rsidRDefault="00F71B73" w:rsidP="00F71B73">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Heading5"/>
      </w:pPr>
      <w:bookmarkStart w:id="935" w:name="_Toc27587176"/>
      <w:bookmarkStart w:id="936" w:name="_Toc36459239"/>
      <w:bookmarkStart w:id="937" w:name="_Toc45028486"/>
      <w:bookmarkStart w:id="938" w:name="_Toc51870165"/>
      <w:bookmarkStart w:id="939" w:name="_Toc51870287"/>
      <w:bookmarkStart w:id="940" w:name="_Toc90582042"/>
      <w:bookmarkStart w:id="941" w:name="_Toc138335041"/>
      <w:bookmarkStart w:id="942" w:name="_Toc145941158"/>
      <w:r w:rsidRPr="001F16C3">
        <w:t>6.</w:t>
      </w:r>
      <w:r>
        <w:t>2</w:t>
      </w:r>
      <w:r w:rsidRPr="001F16C3">
        <w:t>.2.2.5</w:t>
      </w:r>
      <w:r w:rsidRPr="001F16C3">
        <w:tab/>
        <w:t>If-None-Match</w:t>
      </w:r>
      <w:bookmarkEnd w:id="935"/>
      <w:bookmarkEnd w:id="936"/>
      <w:bookmarkEnd w:id="937"/>
      <w:bookmarkEnd w:id="938"/>
      <w:bookmarkEnd w:id="939"/>
      <w:bookmarkEnd w:id="940"/>
      <w:bookmarkEnd w:id="941"/>
      <w:bookmarkEnd w:id="942"/>
    </w:p>
    <w:p w14:paraId="777ED586" w14:textId="77777777" w:rsidR="00F71B73" w:rsidRPr="001F16C3" w:rsidRDefault="00F71B73" w:rsidP="00F71B7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Heading5"/>
      </w:pPr>
      <w:bookmarkStart w:id="943" w:name="_Toc27587177"/>
      <w:bookmarkStart w:id="944" w:name="_Toc36459240"/>
      <w:bookmarkStart w:id="945" w:name="_Toc45028487"/>
      <w:bookmarkStart w:id="946" w:name="_Toc51870166"/>
      <w:bookmarkStart w:id="947" w:name="_Toc51870288"/>
      <w:bookmarkStart w:id="948" w:name="_Toc90582043"/>
      <w:bookmarkStart w:id="949" w:name="_Toc138335042"/>
      <w:bookmarkStart w:id="950" w:name="_Toc145941159"/>
      <w:r w:rsidRPr="001F16C3">
        <w:t>6.</w:t>
      </w:r>
      <w:r>
        <w:t>2</w:t>
      </w:r>
      <w:r w:rsidRPr="001F16C3">
        <w:t>.2.2.6</w:t>
      </w:r>
      <w:r w:rsidRPr="001F16C3">
        <w:tab/>
        <w:t>Last-Modified</w:t>
      </w:r>
      <w:bookmarkEnd w:id="943"/>
      <w:bookmarkEnd w:id="944"/>
      <w:bookmarkEnd w:id="945"/>
      <w:bookmarkEnd w:id="946"/>
      <w:bookmarkEnd w:id="947"/>
      <w:bookmarkEnd w:id="948"/>
      <w:bookmarkEnd w:id="949"/>
      <w:bookmarkEnd w:id="950"/>
    </w:p>
    <w:p w14:paraId="40434DF3" w14:textId="77777777" w:rsidR="00F71B73" w:rsidRPr="001F16C3" w:rsidRDefault="00F71B73" w:rsidP="00F71B7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Heading5"/>
      </w:pPr>
      <w:bookmarkStart w:id="951" w:name="_Toc27587178"/>
      <w:bookmarkStart w:id="952" w:name="_Toc36459241"/>
      <w:bookmarkStart w:id="953" w:name="_Toc45028488"/>
      <w:bookmarkStart w:id="954" w:name="_Toc51870167"/>
      <w:bookmarkStart w:id="955" w:name="_Toc51870289"/>
      <w:bookmarkStart w:id="956" w:name="_Toc90582044"/>
      <w:bookmarkStart w:id="957" w:name="_Toc138335043"/>
      <w:bookmarkStart w:id="958" w:name="_Toc145941160"/>
      <w:r w:rsidRPr="001F16C3">
        <w:t>6.</w:t>
      </w:r>
      <w:r>
        <w:t>2</w:t>
      </w:r>
      <w:r w:rsidRPr="001F16C3">
        <w:t>.2.2.7</w:t>
      </w:r>
      <w:r w:rsidRPr="001F16C3">
        <w:tab/>
        <w:t>If-Modified-Since</w:t>
      </w:r>
      <w:bookmarkEnd w:id="951"/>
      <w:bookmarkEnd w:id="952"/>
      <w:bookmarkEnd w:id="953"/>
      <w:bookmarkEnd w:id="954"/>
      <w:bookmarkEnd w:id="955"/>
      <w:bookmarkEnd w:id="956"/>
      <w:bookmarkEnd w:id="957"/>
      <w:bookmarkEnd w:id="958"/>
    </w:p>
    <w:p w14:paraId="63102175" w14:textId="77777777" w:rsidR="00F71B73" w:rsidRPr="001F16C3" w:rsidRDefault="00F71B73" w:rsidP="00F71B73">
      <w:pPr>
        <w:rPr>
          <w:lang w:val="en-US"/>
        </w:rPr>
      </w:pPr>
      <w:r>
        <w:rPr>
          <w:lang w:val="en-US"/>
        </w:rPr>
        <w:t>As described in IETF RFC 7232 [15] clause 3.3, an NF Service Consumer may issue conditional GET request towards UDR, by including an "If-Modified-Since" header in HTTP requests.</w:t>
      </w:r>
    </w:p>
    <w:p w14:paraId="7CE0742B" w14:textId="77777777" w:rsidR="00F71B73" w:rsidRPr="001F16C3" w:rsidRDefault="00F71B73" w:rsidP="00F71B73">
      <w:pPr>
        <w:pStyle w:val="Heading5"/>
      </w:pPr>
      <w:bookmarkStart w:id="959" w:name="_Toc27587179"/>
      <w:bookmarkStart w:id="960" w:name="_Toc36459242"/>
      <w:bookmarkStart w:id="961" w:name="_Toc45028489"/>
      <w:bookmarkStart w:id="962" w:name="_Toc51870168"/>
      <w:bookmarkStart w:id="963" w:name="_Toc51870290"/>
      <w:bookmarkStart w:id="964" w:name="_Toc90582045"/>
      <w:bookmarkStart w:id="965" w:name="_Toc138335044"/>
      <w:bookmarkStart w:id="966" w:name="_Toc145941161"/>
      <w:r w:rsidRPr="001F16C3">
        <w:t>6.</w:t>
      </w:r>
      <w:r>
        <w:t>2</w:t>
      </w:r>
      <w:r w:rsidRPr="001F16C3">
        <w:t>.2.2.8</w:t>
      </w:r>
      <w:r w:rsidRPr="001F16C3">
        <w:tab/>
        <w:t>When to Use Entity-Tags and Last-Modified Dates</w:t>
      </w:r>
      <w:bookmarkEnd w:id="959"/>
      <w:bookmarkEnd w:id="960"/>
      <w:bookmarkEnd w:id="961"/>
      <w:bookmarkEnd w:id="962"/>
      <w:bookmarkEnd w:id="963"/>
      <w:bookmarkEnd w:id="964"/>
      <w:bookmarkEnd w:id="965"/>
      <w:bookmarkEnd w:id="966"/>
    </w:p>
    <w:p w14:paraId="49D5A0B0" w14:textId="77777777" w:rsidR="00F71B73" w:rsidRPr="001F16C3" w:rsidRDefault="00F71B73" w:rsidP="00F71B73">
      <w:pPr>
        <w:rPr>
          <w:noProof/>
        </w:rPr>
      </w:pPr>
      <w:r>
        <w:rPr>
          <w:noProof/>
        </w:rPr>
        <w:t xml:space="preserve">Both "ETag" and "Last-Modified" headers should be sent in the same HTTP response as stated in </w:t>
      </w:r>
      <w:r>
        <w:rPr>
          <w:lang w:val="en-US"/>
        </w:rPr>
        <w:t>IETF RFC 7232 [15] clause 2.4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Heading4"/>
      </w:pPr>
      <w:bookmarkStart w:id="967" w:name="_Toc27587180"/>
      <w:bookmarkStart w:id="968" w:name="_Toc36459243"/>
      <w:bookmarkStart w:id="969" w:name="_Toc45028490"/>
      <w:bookmarkStart w:id="970" w:name="_Toc51870169"/>
      <w:bookmarkStart w:id="971" w:name="_Toc51870291"/>
      <w:bookmarkStart w:id="972" w:name="_Toc90582046"/>
      <w:bookmarkStart w:id="973" w:name="_Toc138335045"/>
      <w:bookmarkStart w:id="974" w:name="_Toc145941162"/>
      <w:r w:rsidRPr="001F16C3">
        <w:lastRenderedPageBreak/>
        <w:t>6.</w:t>
      </w:r>
      <w:r>
        <w:t>2</w:t>
      </w:r>
      <w:r w:rsidRPr="001F16C3">
        <w:t>.2.3</w:t>
      </w:r>
      <w:r w:rsidRPr="001F16C3">
        <w:tab/>
        <w:t>HTTP custom headers</w:t>
      </w:r>
      <w:bookmarkEnd w:id="967"/>
      <w:bookmarkEnd w:id="968"/>
      <w:bookmarkEnd w:id="969"/>
      <w:bookmarkEnd w:id="970"/>
      <w:bookmarkEnd w:id="971"/>
      <w:bookmarkEnd w:id="972"/>
      <w:bookmarkEnd w:id="973"/>
      <w:bookmarkEnd w:id="974"/>
    </w:p>
    <w:p w14:paraId="03F58178" w14:textId="77777777" w:rsidR="00F71B73" w:rsidRPr="001F16C3" w:rsidRDefault="00F71B73" w:rsidP="00F71B73">
      <w:pPr>
        <w:pStyle w:val="Heading5"/>
        <w:rPr>
          <w:lang w:eastAsia="zh-CN"/>
        </w:rPr>
      </w:pPr>
      <w:bookmarkStart w:id="975" w:name="_Toc27587181"/>
      <w:bookmarkStart w:id="976" w:name="_Toc36459244"/>
      <w:bookmarkStart w:id="977" w:name="_Toc45028491"/>
      <w:bookmarkStart w:id="978" w:name="_Toc51870170"/>
      <w:bookmarkStart w:id="979" w:name="_Toc51870292"/>
      <w:bookmarkStart w:id="980" w:name="_Toc90582047"/>
      <w:bookmarkStart w:id="981" w:name="_Toc138335046"/>
      <w:bookmarkStart w:id="982" w:name="_Toc145941163"/>
      <w:r w:rsidRPr="001F16C3">
        <w:t>6.</w:t>
      </w:r>
      <w:r>
        <w:t>2</w:t>
      </w:r>
      <w:r w:rsidRPr="001F16C3">
        <w:t>.2.3.1</w:t>
      </w:r>
      <w:r w:rsidRPr="001F16C3">
        <w:rPr>
          <w:lang w:eastAsia="zh-CN"/>
        </w:rPr>
        <w:tab/>
        <w:t>General</w:t>
      </w:r>
      <w:bookmarkEnd w:id="975"/>
      <w:bookmarkEnd w:id="976"/>
      <w:bookmarkEnd w:id="977"/>
      <w:bookmarkEnd w:id="978"/>
      <w:bookmarkEnd w:id="979"/>
      <w:bookmarkEnd w:id="980"/>
      <w:bookmarkEnd w:id="981"/>
      <w:bookmarkEnd w:id="982"/>
    </w:p>
    <w:p w14:paraId="7C7482C6" w14:textId="77777777"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Heading3"/>
      </w:pPr>
      <w:bookmarkStart w:id="983" w:name="_Toc27587182"/>
      <w:bookmarkStart w:id="984" w:name="_Toc36459245"/>
      <w:bookmarkStart w:id="985" w:name="_Toc45028492"/>
      <w:bookmarkStart w:id="986" w:name="_Toc51870171"/>
      <w:bookmarkStart w:id="987" w:name="_Toc51870293"/>
      <w:bookmarkStart w:id="988" w:name="_Toc90582048"/>
      <w:bookmarkStart w:id="989" w:name="_Toc138335047"/>
      <w:bookmarkStart w:id="990" w:name="_Toc145941164"/>
      <w:r w:rsidRPr="001F16C3">
        <w:t>6.</w:t>
      </w:r>
      <w:r>
        <w:t>2</w:t>
      </w:r>
      <w:r w:rsidRPr="001F16C3">
        <w:t>.3</w:t>
      </w:r>
      <w:r w:rsidRPr="001F16C3">
        <w:tab/>
        <w:t>Resources</w:t>
      </w:r>
      <w:bookmarkEnd w:id="983"/>
      <w:bookmarkEnd w:id="984"/>
      <w:bookmarkEnd w:id="985"/>
      <w:bookmarkEnd w:id="986"/>
      <w:bookmarkEnd w:id="987"/>
      <w:bookmarkEnd w:id="988"/>
      <w:bookmarkEnd w:id="989"/>
      <w:bookmarkEnd w:id="990"/>
    </w:p>
    <w:p w14:paraId="0A1286B8" w14:textId="77777777" w:rsidR="00F71B73" w:rsidRPr="001F16C3" w:rsidRDefault="00F71B73" w:rsidP="00F71B73">
      <w:pPr>
        <w:pStyle w:val="Heading4"/>
        <w:rPr>
          <w:lang w:eastAsia="zh-CN"/>
        </w:rPr>
      </w:pPr>
      <w:bookmarkStart w:id="991" w:name="_Toc27587183"/>
      <w:bookmarkStart w:id="992" w:name="_Toc36459246"/>
      <w:bookmarkStart w:id="993" w:name="_Toc45028493"/>
      <w:bookmarkStart w:id="994" w:name="_Toc51870172"/>
      <w:bookmarkStart w:id="995" w:name="_Toc51870294"/>
      <w:bookmarkStart w:id="996" w:name="_Toc90582049"/>
      <w:bookmarkStart w:id="997" w:name="_Toc138335048"/>
      <w:bookmarkStart w:id="998" w:name="_Toc145941165"/>
      <w:r w:rsidRPr="001F16C3">
        <w:t>6.</w:t>
      </w:r>
      <w:r>
        <w:t>2</w:t>
      </w:r>
      <w:r w:rsidRPr="001F16C3">
        <w:t>.3.1</w:t>
      </w:r>
      <w:r w:rsidRPr="001F16C3">
        <w:tab/>
        <w:t>Overview</w:t>
      </w:r>
      <w:bookmarkEnd w:id="991"/>
      <w:bookmarkEnd w:id="992"/>
      <w:bookmarkEnd w:id="993"/>
      <w:bookmarkEnd w:id="994"/>
      <w:bookmarkEnd w:id="995"/>
      <w:bookmarkEnd w:id="996"/>
      <w:bookmarkEnd w:id="997"/>
      <w:bookmarkEnd w:id="998"/>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4.95pt;height:145.6pt" o:ole="">
            <v:imagedata r:id="rId44" o:title=""/>
          </v:shape>
          <o:OLEObject Type="Embed" ProgID="Visio.Drawing.11" ShapeID="_x0000_i1042" DrawAspect="Content" ObjectID="_1756553936"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Heading4"/>
      </w:pPr>
      <w:bookmarkStart w:id="999" w:name="_Toc27587184"/>
      <w:bookmarkStart w:id="1000" w:name="_Toc36459247"/>
      <w:bookmarkStart w:id="1001" w:name="_Toc45028494"/>
      <w:bookmarkStart w:id="1002" w:name="_Toc51870173"/>
      <w:bookmarkStart w:id="1003" w:name="_Toc51870295"/>
      <w:bookmarkStart w:id="1004" w:name="_Toc90582050"/>
      <w:bookmarkStart w:id="1005" w:name="_Toc138335049"/>
      <w:bookmarkStart w:id="1006" w:name="_Toc145941166"/>
      <w:r w:rsidRPr="001F16C3">
        <w:t>6.</w:t>
      </w:r>
      <w:r>
        <w:t>2</w:t>
      </w:r>
      <w:r w:rsidRPr="001F16C3">
        <w:t>.3.2</w:t>
      </w:r>
      <w:r w:rsidRPr="001F16C3">
        <w:tab/>
      </w:r>
      <w:r>
        <w:t>Resource NfGroupIds</w:t>
      </w:r>
      <w:bookmarkEnd w:id="999"/>
      <w:bookmarkEnd w:id="1000"/>
      <w:bookmarkEnd w:id="1001"/>
      <w:bookmarkEnd w:id="1002"/>
      <w:bookmarkEnd w:id="1003"/>
      <w:bookmarkEnd w:id="1004"/>
      <w:bookmarkEnd w:id="1005"/>
      <w:bookmarkEnd w:id="1006"/>
    </w:p>
    <w:p w14:paraId="09987453" w14:textId="77777777" w:rsidR="00F71B73" w:rsidRPr="00D67AB2" w:rsidRDefault="00F71B73" w:rsidP="00F71B73">
      <w:pPr>
        <w:pStyle w:val="Heading5"/>
      </w:pPr>
      <w:bookmarkStart w:id="1007" w:name="_Toc11338640"/>
      <w:bookmarkStart w:id="1008" w:name="_Toc27587185"/>
      <w:bookmarkStart w:id="1009" w:name="_Toc36459248"/>
      <w:bookmarkStart w:id="1010" w:name="_Toc45028495"/>
      <w:bookmarkStart w:id="1011" w:name="_Toc51870174"/>
      <w:bookmarkStart w:id="1012" w:name="_Toc51870296"/>
      <w:bookmarkStart w:id="1013" w:name="_Toc90582051"/>
      <w:bookmarkStart w:id="1014" w:name="_Toc138335050"/>
      <w:bookmarkStart w:id="1015" w:name="_Toc145941167"/>
      <w:r w:rsidRPr="00D67AB2">
        <w:t>6.2.3.2.1</w:t>
      </w:r>
      <w:r w:rsidRPr="00D67AB2">
        <w:tab/>
        <w:t>Description</w:t>
      </w:r>
      <w:bookmarkEnd w:id="1007"/>
      <w:bookmarkEnd w:id="1008"/>
      <w:bookmarkEnd w:id="1009"/>
      <w:bookmarkEnd w:id="1010"/>
      <w:bookmarkEnd w:id="1011"/>
      <w:bookmarkEnd w:id="1012"/>
      <w:bookmarkEnd w:id="1013"/>
      <w:bookmarkEnd w:id="1014"/>
      <w:bookmarkEnd w:id="1015"/>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Heading5"/>
      </w:pPr>
      <w:bookmarkStart w:id="1016" w:name="_Toc11338641"/>
      <w:bookmarkStart w:id="1017" w:name="_Toc27587186"/>
      <w:bookmarkStart w:id="1018" w:name="_Toc36459249"/>
      <w:bookmarkStart w:id="1019" w:name="_Toc45028496"/>
      <w:bookmarkStart w:id="1020" w:name="_Toc51870175"/>
      <w:bookmarkStart w:id="1021" w:name="_Toc51870297"/>
      <w:bookmarkStart w:id="1022" w:name="_Toc90582052"/>
      <w:bookmarkStart w:id="1023" w:name="_Toc138335051"/>
      <w:bookmarkStart w:id="1024" w:name="_Toc145941168"/>
      <w:r w:rsidRPr="00D67AB2">
        <w:t>6.2.3.2.2</w:t>
      </w:r>
      <w:r w:rsidRPr="00D67AB2">
        <w:tab/>
        <w:t>Resource Definition</w:t>
      </w:r>
      <w:bookmarkEnd w:id="1016"/>
      <w:bookmarkEnd w:id="1017"/>
      <w:bookmarkEnd w:id="1018"/>
      <w:bookmarkEnd w:id="1019"/>
      <w:bookmarkEnd w:id="1020"/>
      <w:bookmarkEnd w:id="1021"/>
      <w:bookmarkEnd w:id="1022"/>
      <w:bookmarkEnd w:id="1023"/>
      <w:bookmarkEnd w:id="1024"/>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Heading5"/>
      </w:pPr>
      <w:bookmarkStart w:id="1025" w:name="_Toc11338642"/>
      <w:bookmarkStart w:id="1026" w:name="_Toc27587187"/>
      <w:bookmarkStart w:id="1027" w:name="_Toc36459250"/>
      <w:bookmarkStart w:id="1028" w:name="_Toc45028497"/>
      <w:bookmarkStart w:id="1029" w:name="_Toc51870176"/>
      <w:bookmarkStart w:id="1030" w:name="_Toc51870298"/>
      <w:bookmarkStart w:id="1031" w:name="_Toc90582053"/>
      <w:bookmarkStart w:id="1032" w:name="_Toc138335052"/>
      <w:bookmarkStart w:id="1033" w:name="_Toc145941169"/>
      <w:r w:rsidRPr="00D67AB2">
        <w:t>6.2.3.2.3</w:t>
      </w:r>
      <w:r w:rsidRPr="00D67AB2">
        <w:tab/>
        <w:t>Resource Standard Methods</w:t>
      </w:r>
      <w:bookmarkEnd w:id="1025"/>
      <w:bookmarkEnd w:id="1026"/>
      <w:bookmarkEnd w:id="1027"/>
      <w:bookmarkEnd w:id="1028"/>
      <w:bookmarkEnd w:id="1029"/>
      <w:bookmarkEnd w:id="1030"/>
      <w:bookmarkEnd w:id="1031"/>
      <w:bookmarkEnd w:id="1032"/>
      <w:bookmarkEnd w:id="1033"/>
    </w:p>
    <w:p w14:paraId="565EFA91" w14:textId="77777777" w:rsidR="00F71B73" w:rsidRPr="00D67AB2" w:rsidRDefault="00F71B73" w:rsidP="00F71B73">
      <w:pPr>
        <w:pStyle w:val="H6"/>
      </w:pPr>
      <w:bookmarkStart w:id="1034" w:name="_Toc11338645"/>
      <w:bookmarkStart w:id="1035" w:name="_Toc27587188"/>
      <w:bookmarkStart w:id="1036" w:name="_Toc36459251"/>
      <w:bookmarkStart w:id="1037" w:name="_Toc45028498"/>
      <w:bookmarkStart w:id="1038" w:name="_Toc51870177"/>
      <w:bookmarkStart w:id="1039" w:name="_Toc51870299"/>
      <w:bookmarkStart w:id="1040" w:name="_Toc90582054"/>
      <w:r w:rsidRPr="00D67AB2">
        <w:t>6.2.3.2.3.</w:t>
      </w:r>
      <w:r>
        <w:t>1</w:t>
      </w:r>
      <w:r w:rsidRPr="00D67AB2">
        <w:tab/>
        <w:t>GET</w:t>
      </w:r>
      <w:bookmarkEnd w:id="1034"/>
      <w:bookmarkEnd w:id="1035"/>
      <w:bookmarkEnd w:id="1036"/>
      <w:bookmarkEnd w:id="1037"/>
      <w:bookmarkEnd w:id="1038"/>
      <w:bookmarkEnd w:id="1039"/>
      <w:bookmarkEnd w:id="1040"/>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lastRenderedPageBreak/>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77777777"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clause 5.9.2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77777777" w:rsidR="00F71B73" w:rsidRPr="00CB6975" w:rsidRDefault="00F71B73" w:rsidP="0045359B">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77777777" w:rsidR="00F71B73" w:rsidRPr="00CB6975" w:rsidRDefault="00F71B73" w:rsidP="0045359B">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F8BFA" w14:textId="77777777" w:rsidR="00F71B73" w:rsidRPr="00CB6975" w:rsidRDefault="00F71B73" w:rsidP="0045359B">
            <w:pPr>
              <w:pStyle w:val="TAL"/>
            </w:pPr>
            <w:r w:rsidRPr="00CB6975">
              <w:t>Upon success, a response body containing the NF-Group IDs for the requested NF types shall be returned.</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Heading3"/>
      </w:pPr>
      <w:bookmarkStart w:id="1041" w:name="_Toc90582055"/>
      <w:bookmarkStart w:id="1042" w:name="_Toc138335053"/>
      <w:bookmarkStart w:id="1043" w:name="_Toc27587189"/>
      <w:bookmarkStart w:id="1044" w:name="_Toc36459252"/>
      <w:bookmarkStart w:id="1045" w:name="_Toc45028499"/>
      <w:bookmarkStart w:id="1046" w:name="_Toc51870178"/>
      <w:bookmarkStart w:id="1047" w:name="_Toc51870300"/>
      <w:bookmarkStart w:id="1048" w:name="_Toc145941170"/>
      <w:r w:rsidRPr="00B06F7A">
        <w:t>6.</w:t>
      </w:r>
      <w:r>
        <w:t>2</w:t>
      </w:r>
      <w:r w:rsidRPr="00B06F7A">
        <w:t>.4</w:t>
      </w:r>
      <w:r w:rsidRPr="00B06F7A">
        <w:tab/>
        <w:t>Custom Operations without associated resources</w:t>
      </w:r>
      <w:bookmarkEnd w:id="1041"/>
      <w:bookmarkEnd w:id="1042"/>
      <w:bookmarkEnd w:id="1048"/>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Heading3"/>
      </w:pPr>
      <w:bookmarkStart w:id="1049" w:name="_Toc90582056"/>
      <w:bookmarkStart w:id="1050" w:name="_Toc138335054"/>
      <w:bookmarkStart w:id="1051" w:name="_Toc145941171"/>
      <w:r w:rsidRPr="001F16C3">
        <w:t>6.</w:t>
      </w:r>
      <w:r>
        <w:t>2</w:t>
      </w:r>
      <w:r w:rsidRPr="001F16C3">
        <w:t>.5</w:t>
      </w:r>
      <w:r w:rsidRPr="001F16C3">
        <w:tab/>
        <w:t>Notifications</w:t>
      </w:r>
      <w:bookmarkEnd w:id="1043"/>
      <w:bookmarkEnd w:id="1044"/>
      <w:bookmarkEnd w:id="1045"/>
      <w:bookmarkEnd w:id="1046"/>
      <w:bookmarkEnd w:id="1047"/>
      <w:bookmarkEnd w:id="1049"/>
      <w:bookmarkEnd w:id="1050"/>
      <w:bookmarkEnd w:id="1051"/>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Heading3"/>
      </w:pPr>
      <w:bookmarkStart w:id="1052" w:name="_Toc11338733"/>
      <w:bookmarkStart w:id="1053" w:name="_Toc27587190"/>
      <w:bookmarkStart w:id="1054" w:name="_Toc36459253"/>
      <w:bookmarkStart w:id="1055" w:name="_Toc45028500"/>
      <w:bookmarkStart w:id="1056" w:name="_Toc51870179"/>
      <w:bookmarkStart w:id="1057" w:name="_Toc51870301"/>
      <w:bookmarkStart w:id="1058" w:name="_Toc90582057"/>
      <w:bookmarkStart w:id="1059" w:name="_Toc138335055"/>
      <w:bookmarkStart w:id="1060" w:name="_Toc145941172"/>
      <w:r w:rsidRPr="00D67AB2">
        <w:t>6.</w:t>
      </w:r>
      <w:r>
        <w:t>2</w:t>
      </w:r>
      <w:r w:rsidRPr="00D67AB2">
        <w:t>.6</w:t>
      </w:r>
      <w:r w:rsidRPr="00D67AB2">
        <w:tab/>
        <w:t>Data Model</w:t>
      </w:r>
      <w:bookmarkEnd w:id="1052"/>
      <w:bookmarkEnd w:id="1053"/>
      <w:bookmarkEnd w:id="1054"/>
      <w:bookmarkEnd w:id="1055"/>
      <w:bookmarkEnd w:id="1056"/>
      <w:bookmarkEnd w:id="1057"/>
      <w:bookmarkEnd w:id="1058"/>
      <w:bookmarkEnd w:id="1059"/>
      <w:bookmarkEnd w:id="1060"/>
    </w:p>
    <w:p w14:paraId="1976C83C" w14:textId="77777777" w:rsidR="00F71B73" w:rsidRPr="00D67AB2" w:rsidRDefault="00F71B73" w:rsidP="00F71B73">
      <w:pPr>
        <w:pStyle w:val="Heading4"/>
      </w:pPr>
      <w:bookmarkStart w:id="1061" w:name="_Toc11338734"/>
      <w:bookmarkStart w:id="1062" w:name="_Toc27587191"/>
      <w:bookmarkStart w:id="1063" w:name="_Toc36459254"/>
      <w:bookmarkStart w:id="1064" w:name="_Toc45028501"/>
      <w:bookmarkStart w:id="1065" w:name="_Toc51870180"/>
      <w:bookmarkStart w:id="1066" w:name="_Toc51870302"/>
      <w:bookmarkStart w:id="1067" w:name="_Toc90582058"/>
      <w:bookmarkStart w:id="1068" w:name="_Toc138335056"/>
      <w:bookmarkStart w:id="1069" w:name="_Toc145941173"/>
      <w:r w:rsidRPr="00D67AB2">
        <w:t>6.</w:t>
      </w:r>
      <w:r>
        <w:t>2</w:t>
      </w:r>
      <w:r w:rsidRPr="00D67AB2">
        <w:t>.6.1</w:t>
      </w:r>
      <w:r w:rsidRPr="00D67AB2">
        <w:tab/>
        <w:t>General</w:t>
      </w:r>
      <w:bookmarkEnd w:id="1061"/>
      <w:bookmarkEnd w:id="1062"/>
      <w:bookmarkEnd w:id="1063"/>
      <w:bookmarkEnd w:id="1064"/>
      <w:bookmarkEnd w:id="1065"/>
      <w:bookmarkEnd w:id="1066"/>
      <w:bookmarkEnd w:id="1067"/>
      <w:bookmarkEnd w:id="1068"/>
      <w:bookmarkEnd w:id="1069"/>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2D7B4DF0"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150833B4" w14:textId="77777777" w:rsidR="00F71B73" w:rsidRPr="00CB6975" w:rsidRDefault="00F71B73" w:rsidP="0045359B">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6B44745" w14:textId="77777777" w:rsidR="00F71B73" w:rsidRPr="00CB6975" w:rsidRDefault="00F71B73" w:rsidP="0045359B">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7D1F1BD2" w14:textId="77777777" w:rsidR="00F71B73" w:rsidRPr="00CB6975" w:rsidRDefault="00F71B73" w:rsidP="0045359B">
            <w:pPr>
              <w:pStyle w:val="TAL"/>
              <w:rPr>
                <w:rFonts w:cs="Arial"/>
                <w:szCs w:val="18"/>
              </w:rPr>
            </w:pPr>
            <w:r w:rsidRPr="00CB6975">
              <w:t>NF-Group IDs for the requested NF types</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lastRenderedPageBreak/>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Heading4"/>
      </w:pPr>
      <w:bookmarkStart w:id="1070" w:name="_Toc11338735"/>
      <w:bookmarkStart w:id="1071" w:name="_Toc27587192"/>
      <w:bookmarkStart w:id="1072" w:name="_Toc36459255"/>
      <w:bookmarkStart w:id="1073" w:name="_Toc45028502"/>
      <w:bookmarkStart w:id="1074" w:name="_Toc51870181"/>
      <w:bookmarkStart w:id="1075" w:name="_Toc51870303"/>
      <w:bookmarkStart w:id="1076" w:name="_Toc90582059"/>
      <w:bookmarkStart w:id="1077" w:name="_Toc138335057"/>
      <w:bookmarkStart w:id="1078" w:name="_Toc145941174"/>
      <w:r w:rsidRPr="00D67AB2">
        <w:t>6.</w:t>
      </w:r>
      <w:r>
        <w:t>2</w:t>
      </w:r>
      <w:r w:rsidRPr="00D67AB2">
        <w:t>.6.2</w:t>
      </w:r>
      <w:r w:rsidRPr="00D67AB2">
        <w:tab/>
        <w:t>Structured data types</w:t>
      </w:r>
      <w:bookmarkEnd w:id="1070"/>
      <w:bookmarkEnd w:id="1071"/>
      <w:bookmarkEnd w:id="1072"/>
      <w:bookmarkEnd w:id="1073"/>
      <w:bookmarkEnd w:id="1074"/>
      <w:bookmarkEnd w:id="1075"/>
      <w:bookmarkEnd w:id="1076"/>
      <w:bookmarkEnd w:id="1077"/>
      <w:bookmarkEnd w:id="1078"/>
    </w:p>
    <w:p w14:paraId="1A1B340C" w14:textId="77777777" w:rsidR="00F71B73" w:rsidRPr="00D67AB2" w:rsidRDefault="00F71B73" w:rsidP="00F71B73">
      <w:pPr>
        <w:pStyle w:val="Heading5"/>
      </w:pPr>
      <w:bookmarkStart w:id="1079" w:name="_Toc11338736"/>
      <w:bookmarkStart w:id="1080" w:name="_Toc27587193"/>
      <w:bookmarkStart w:id="1081" w:name="_Toc36459256"/>
      <w:bookmarkStart w:id="1082" w:name="_Toc45028503"/>
      <w:bookmarkStart w:id="1083" w:name="_Toc51870182"/>
      <w:bookmarkStart w:id="1084" w:name="_Toc51870304"/>
      <w:bookmarkStart w:id="1085" w:name="_Toc90582060"/>
      <w:bookmarkStart w:id="1086" w:name="_Toc138335058"/>
      <w:bookmarkStart w:id="1087" w:name="_Toc145941175"/>
      <w:r w:rsidRPr="00D67AB2">
        <w:t>6.</w:t>
      </w:r>
      <w:r>
        <w:t>2</w:t>
      </w:r>
      <w:r w:rsidRPr="00D67AB2">
        <w:t>.6.2.1</w:t>
      </w:r>
      <w:r w:rsidRPr="00D67AB2">
        <w:tab/>
        <w:t>Introduction</w:t>
      </w:r>
      <w:bookmarkEnd w:id="1079"/>
      <w:bookmarkEnd w:id="1080"/>
      <w:bookmarkEnd w:id="1081"/>
      <w:bookmarkEnd w:id="1082"/>
      <w:bookmarkEnd w:id="1083"/>
      <w:bookmarkEnd w:id="1084"/>
      <w:bookmarkEnd w:id="1085"/>
      <w:bookmarkEnd w:id="1086"/>
      <w:bookmarkEnd w:id="1087"/>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77777777" w:rsidR="00F71B73" w:rsidRPr="00D67AB2" w:rsidRDefault="00F71B73" w:rsidP="00F71B73">
      <w:pPr>
        <w:pStyle w:val="Heading5"/>
      </w:pPr>
      <w:bookmarkStart w:id="1088" w:name="_Toc11338737"/>
      <w:bookmarkStart w:id="1089" w:name="_Toc27587194"/>
      <w:bookmarkStart w:id="1090" w:name="_Toc36459257"/>
      <w:bookmarkStart w:id="1091" w:name="_Toc45028504"/>
      <w:bookmarkStart w:id="1092" w:name="_Toc51870183"/>
      <w:bookmarkStart w:id="1093" w:name="_Toc51870305"/>
      <w:bookmarkStart w:id="1094" w:name="_Toc90582061"/>
      <w:bookmarkStart w:id="1095" w:name="_Toc138335059"/>
      <w:bookmarkStart w:id="1096" w:name="_Toc145941176"/>
      <w:r w:rsidRPr="00D67AB2">
        <w:t>6.</w:t>
      </w:r>
      <w:r>
        <w:t>2</w:t>
      </w:r>
      <w:r w:rsidRPr="00D67AB2">
        <w:t>.6.2.2</w:t>
      </w:r>
      <w:r w:rsidRPr="00D67AB2">
        <w:tab/>
        <w:t xml:space="preserve">Type: </w:t>
      </w:r>
      <w:r>
        <w:t>NfGroupIdMap</w:t>
      </w:r>
      <w:bookmarkEnd w:id="1088"/>
      <w:r>
        <w:t>Result</w:t>
      </w:r>
      <w:bookmarkEnd w:id="1089"/>
      <w:bookmarkEnd w:id="1090"/>
      <w:bookmarkEnd w:id="1091"/>
      <w:bookmarkEnd w:id="1092"/>
      <w:bookmarkEnd w:id="1093"/>
      <w:bookmarkEnd w:id="1094"/>
      <w:bookmarkEnd w:id="1095"/>
      <w:bookmarkEnd w:id="1096"/>
    </w:p>
    <w:p w14:paraId="0F9FF729" w14:textId="77777777" w:rsidR="00F71B73" w:rsidRPr="00D67AB2" w:rsidRDefault="00F71B73" w:rsidP="00F71B73">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14:paraId="3F7516DE"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77777777" w:rsidR="00F71B73" w:rsidRPr="00CB6975" w:rsidRDefault="00F71B73" w:rsidP="0045359B">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77777777" w:rsidR="00F71B73" w:rsidRPr="00CB6975" w:rsidRDefault="00F71B73" w:rsidP="0045359B">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77777777" w:rsidR="00F71B73" w:rsidRPr="00CB6975" w:rsidRDefault="00F71B73" w:rsidP="0045359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3A8E310F"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tcPr>
          <w:p w14:paraId="09FB0736" w14:textId="77777777" w:rsidR="00F71B73" w:rsidRPr="00CB6975" w:rsidRDefault="00F71B73" w:rsidP="0045359B">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7E505DCF" w14:textId="77777777" w:rsidR="00F71B73" w:rsidRPr="00CB6975" w:rsidRDefault="00F71B73" w:rsidP="0045359B">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6C2BBB11" w14:textId="77777777" w:rsidR="00F71B73" w:rsidRPr="00CB6975" w:rsidRDefault="00F71B73" w:rsidP="0045359B">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4B47887" w14:textId="77777777" w:rsidR="00F71B73" w:rsidRPr="00CB6975" w:rsidRDefault="00F71B73" w:rsidP="0045359B">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A80CEE5" w14:textId="77777777" w:rsidR="00F71B73" w:rsidRPr="00CB6975" w:rsidRDefault="00F71B73" w:rsidP="0045359B">
            <w:pPr>
              <w:pStyle w:val="TAL"/>
              <w:rPr>
                <w:rFonts w:cs="Arial"/>
                <w:szCs w:val="18"/>
              </w:rPr>
            </w:pPr>
            <w:r w:rsidRPr="00CB6975">
              <w:rPr>
                <w:rFonts w:cs="Arial"/>
                <w:szCs w:val="18"/>
              </w:rPr>
              <w:t>A map (list of key-value pairs where NFType serves as key) of NFGroupIds</w:t>
            </w:r>
          </w:p>
        </w:tc>
      </w:tr>
    </w:tbl>
    <w:p w14:paraId="7BFCEEAD" w14:textId="77777777" w:rsidR="00F71B73" w:rsidRPr="00D67AB2" w:rsidRDefault="00F71B73" w:rsidP="00F71B73"/>
    <w:p w14:paraId="315D6812" w14:textId="77777777" w:rsidR="00F71B73" w:rsidRPr="00D67AB2" w:rsidRDefault="00F71B73" w:rsidP="00F71B73">
      <w:pPr>
        <w:pStyle w:val="Heading4"/>
      </w:pPr>
      <w:bookmarkStart w:id="1097" w:name="_Toc11338744"/>
      <w:bookmarkStart w:id="1098" w:name="_Toc27587195"/>
      <w:bookmarkStart w:id="1099" w:name="_Toc36459258"/>
      <w:bookmarkStart w:id="1100" w:name="_Toc45028505"/>
      <w:bookmarkStart w:id="1101" w:name="_Toc51870184"/>
      <w:bookmarkStart w:id="1102" w:name="_Toc51870306"/>
      <w:bookmarkStart w:id="1103" w:name="_Toc90582062"/>
      <w:bookmarkStart w:id="1104" w:name="_Toc138335060"/>
      <w:bookmarkStart w:id="1105" w:name="_Toc145941177"/>
      <w:r w:rsidRPr="00D67AB2">
        <w:t>6.</w:t>
      </w:r>
      <w:r>
        <w:t>2</w:t>
      </w:r>
      <w:r w:rsidRPr="00D67AB2">
        <w:t>.6.3</w:t>
      </w:r>
      <w:r w:rsidRPr="00D67AB2">
        <w:tab/>
        <w:t>Simple data types and enumerations</w:t>
      </w:r>
      <w:bookmarkEnd w:id="1097"/>
      <w:bookmarkEnd w:id="1098"/>
      <w:bookmarkEnd w:id="1099"/>
      <w:bookmarkEnd w:id="1100"/>
      <w:bookmarkEnd w:id="1101"/>
      <w:bookmarkEnd w:id="1102"/>
      <w:bookmarkEnd w:id="1103"/>
      <w:bookmarkEnd w:id="1104"/>
      <w:bookmarkEnd w:id="1105"/>
    </w:p>
    <w:p w14:paraId="676E52E1" w14:textId="77777777" w:rsidR="00F71B73" w:rsidRPr="00D67AB2" w:rsidRDefault="00F71B73" w:rsidP="00F71B73">
      <w:pPr>
        <w:pStyle w:val="Heading5"/>
      </w:pPr>
      <w:bookmarkStart w:id="1106" w:name="_Toc11338868"/>
      <w:bookmarkStart w:id="1107" w:name="_Toc27587196"/>
      <w:bookmarkStart w:id="1108" w:name="_Toc36459259"/>
      <w:bookmarkStart w:id="1109" w:name="_Toc45028506"/>
      <w:bookmarkStart w:id="1110" w:name="_Toc51870185"/>
      <w:bookmarkStart w:id="1111" w:name="_Toc51870307"/>
      <w:bookmarkStart w:id="1112" w:name="_Toc90582063"/>
      <w:bookmarkStart w:id="1113" w:name="_Toc138335061"/>
      <w:bookmarkStart w:id="1114" w:name="_Toc145941178"/>
      <w:r w:rsidRPr="00D67AB2">
        <w:t>6.</w:t>
      </w:r>
      <w:r>
        <w:t>2</w:t>
      </w:r>
      <w:r w:rsidRPr="00D67AB2">
        <w:t>.6.3.1</w:t>
      </w:r>
      <w:r w:rsidRPr="00D67AB2">
        <w:tab/>
        <w:t>Introduction</w:t>
      </w:r>
      <w:bookmarkEnd w:id="1106"/>
      <w:bookmarkEnd w:id="1107"/>
      <w:bookmarkEnd w:id="1108"/>
      <w:bookmarkEnd w:id="1109"/>
      <w:bookmarkEnd w:id="1110"/>
      <w:bookmarkEnd w:id="1111"/>
      <w:bookmarkEnd w:id="1112"/>
      <w:bookmarkEnd w:id="1113"/>
      <w:bookmarkEnd w:id="1114"/>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Heading5"/>
      </w:pPr>
      <w:bookmarkStart w:id="1115" w:name="_Toc11338869"/>
      <w:bookmarkStart w:id="1116" w:name="_Toc27587197"/>
      <w:bookmarkStart w:id="1117" w:name="_Toc36459260"/>
      <w:bookmarkStart w:id="1118" w:name="_Toc45028507"/>
      <w:bookmarkStart w:id="1119" w:name="_Toc51870186"/>
      <w:bookmarkStart w:id="1120" w:name="_Toc51870308"/>
      <w:bookmarkStart w:id="1121" w:name="_Toc90582064"/>
      <w:bookmarkStart w:id="1122" w:name="_Toc138335062"/>
      <w:bookmarkStart w:id="1123" w:name="_Toc145941179"/>
      <w:r w:rsidRPr="00D67AB2">
        <w:t>6.</w:t>
      </w:r>
      <w:r>
        <w:t>2</w:t>
      </w:r>
      <w:r w:rsidRPr="00D67AB2">
        <w:t>.6.3.2</w:t>
      </w:r>
      <w:r w:rsidRPr="00D67AB2">
        <w:tab/>
        <w:t>Simple data types</w:t>
      </w:r>
      <w:bookmarkEnd w:id="1115"/>
      <w:bookmarkEnd w:id="1116"/>
      <w:bookmarkEnd w:id="1117"/>
      <w:bookmarkEnd w:id="1118"/>
      <w:bookmarkEnd w:id="1119"/>
      <w:bookmarkEnd w:id="1120"/>
      <w:bookmarkEnd w:id="1121"/>
      <w:bookmarkEnd w:id="1122"/>
      <w:bookmarkEnd w:id="1123"/>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CB6975"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CB6975" w:rsidRDefault="00F71B73" w:rsidP="0045359B">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48BBFAC1" w14:textId="77777777" w:rsidR="00F71B73" w:rsidRDefault="00F71B73" w:rsidP="00F71B73"/>
    <w:p w14:paraId="6E8F90C2" w14:textId="77777777" w:rsidR="00F71B73" w:rsidRPr="00D67AB2" w:rsidRDefault="00F71B73" w:rsidP="00F71B73">
      <w:pPr>
        <w:pStyle w:val="Heading3"/>
      </w:pPr>
      <w:bookmarkStart w:id="1124" w:name="_Toc11338700"/>
      <w:bookmarkStart w:id="1125" w:name="_Toc27587198"/>
      <w:bookmarkStart w:id="1126" w:name="_Toc36459261"/>
      <w:bookmarkStart w:id="1127" w:name="_Toc45028508"/>
      <w:bookmarkStart w:id="1128" w:name="_Toc51870187"/>
      <w:bookmarkStart w:id="1129" w:name="_Toc51870309"/>
      <w:bookmarkStart w:id="1130" w:name="_Toc90582065"/>
      <w:bookmarkStart w:id="1131" w:name="_Toc138335063"/>
      <w:bookmarkStart w:id="1132" w:name="_Toc145941180"/>
      <w:r w:rsidRPr="00D67AB2">
        <w:t>6.2.7</w:t>
      </w:r>
      <w:r w:rsidRPr="00D67AB2">
        <w:tab/>
        <w:t>Error Handling</w:t>
      </w:r>
      <w:bookmarkEnd w:id="1124"/>
      <w:bookmarkEnd w:id="1125"/>
      <w:bookmarkEnd w:id="1126"/>
      <w:bookmarkEnd w:id="1127"/>
      <w:bookmarkEnd w:id="1128"/>
      <w:bookmarkEnd w:id="1129"/>
      <w:bookmarkEnd w:id="1130"/>
      <w:bookmarkEnd w:id="1131"/>
      <w:bookmarkEnd w:id="1132"/>
    </w:p>
    <w:p w14:paraId="14B149BB" w14:textId="77777777" w:rsidR="00F71B73" w:rsidRPr="00D67AB2" w:rsidRDefault="00F71B73" w:rsidP="00F71B73">
      <w:pPr>
        <w:pStyle w:val="Heading4"/>
      </w:pPr>
      <w:bookmarkStart w:id="1133" w:name="_Toc11338701"/>
      <w:bookmarkStart w:id="1134" w:name="_Toc27587199"/>
      <w:bookmarkStart w:id="1135" w:name="_Toc36459262"/>
      <w:bookmarkStart w:id="1136" w:name="_Toc45028509"/>
      <w:bookmarkStart w:id="1137" w:name="_Toc51870188"/>
      <w:bookmarkStart w:id="1138" w:name="_Toc51870310"/>
      <w:bookmarkStart w:id="1139" w:name="_Toc90582066"/>
      <w:bookmarkStart w:id="1140" w:name="_Toc138335064"/>
      <w:bookmarkStart w:id="1141" w:name="_Toc145941181"/>
      <w:r w:rsidRPr="00D67AB2">
        <w:t>6.2.7.1</w:t>
      </w:r>
      <w:r w:rsidRPr="00D67AB2">
        <w:tab/>
        <w:t>General</w:t>
      </w:r>
      <w:bookmarkEnd w:id="1133"/>
      <w:bookmarkEnd w:id="1134"/>
      <w:bookmarkEnd w:id="1135"/>
      <w:bookmarkEnd w:id="1136"/>
      <w:bookmarkEnd w:id="1137"/>
      <w:bookmarkEnd w:id="1138"/>
      <w:bookmarkEnd w:id="1139"/>
      <w:bookmarkEnd w:id="1140"/>
      <w:bookmarkEnd w:id="1141"/>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Heading4"/>
      </w:pPr>
      <w:bookmarkStart w:id="1142" w:name="_Toc11338702"/>
      <w:bookmarkStart w:id="1143" w:name="_Toc27587200"/>
      <w:bookmarkStart w:id="1144" w:name="_Toc36459263"/>
      <w:bookmarkStart w:id="1145" w:name="_Toc45028510"/>
      <w:bookmarkStart w:id="1146" w:name="_Toc51870189"/>
      <w:bookmarkStart w:id="1147" w:name="_Toc51870311"/>
      <w:bookmarkStart w:id="1148" w:name="_Toc90582067"/>
      <w:bookmarkStart w:id="1149" w:name="_Toc138335065"/>
      <w:bookmarkStart w:id="1150" w:name="_Toc145941182"/>
      <w:r w:rsidRPr="00D67AB2">
        <w:t>6.2.7.2</w:t>
      </w:r>
      <w:r w:rsidRPr="00D67AB2">
        <w:tab/>
        <w:t>Protocol Errors</w:t>
      </w:r>
      <w:bookmarkEnd w:id="1142"/>
      <w:bookmarkEnd w:id="1143"/>
      <w:bookmarkEnd w:id="1144"/>
      <w:bookmarkEnd w:id="1145"/>
      <w:bookmarkEnd w:id="1146"/>
      <w:bookmarkEnd w:id="1147"/>
      <w:bookmarkEnd w:id="1148"/>
      <w:bookmarkEnd w:id="1149"/>
      <w:bookmarkEnd w:id="1150"/>
    </w:p>
    <w:p w14:paraId="626E9968" w14:textId="77777777" w:rsidR="00F71B73" w:rsidRPr="00D67AB2" w:rsidRDefault="00F71B73" w:rsidP="00F71B73">
      <w:r w:rsidRPr="00D67AB2">
        <w:t>Protocol errors handling shall be supported as specified in clause 5.2.7 of 3GPP TS 29.500 [</w:t>
      </w:r>
      <w:r>
        <w:t>7</w:t>
      </w:r>
      <w:r w:rsidRPr="00D67AB2">
        <w:t>].</w:t>
      </w:r>
    </w:p>
    <w:p w14:paraId="48001B06" w14:textId="77777777" w:rsidR="00F71B73" w:rsidRPr="00D67AB2" w:rsidRDefault="00F71B73" w:rsidP="00F71B73">
      <w:pPr>
        <w:pStyle w:val="Heading4"/>
      </w:pPr>
      <w:bookmarkStart w:id="1151" w:name="_Toc11338703"/>
      <w:bookmarkStart w:id="1152" w:name="_Toc27587201"/>
      <w:bookmarkStart w:id="1153" w:name="_Toc36459264"/>
      <w:bookmarkStart w:id="1154" w:name="_Toc45028511"/>
      <w:bookmarkStart w:id="1155" w:name="_Toc51870190"/>
      <w:bookmarkStart w:id="1156" w:name="_Toc51870312"/>
      <w:bookmarkStart w:id="1157" w:name="_Toc90582068"/>
      <w:bookmarkStart w:id="1158" w:name="_Toc138335066"/>
      <w:bookmarkStart w:id="1159" w:name="_Toc145941183"/>
      <w:r w:rsidRPr="00D67AB2">
        <w:t>6.2.7.3</w:t>
      </w:r>
      <w:r w:rsidRPr="00D67AB2">
        <w:tab/>
        <w:t>Application Errors</w:t>
      </w:r>
      <w:bookmarkEnd w:id="1151"/>
      <w:bookmarkEnd w:id="1152"/>
      <w:bookmarkEnd w:id="1153"/>
      <w:bookmarkEnd w:id="1154"/>
      <w:bookmarkEnd w:id="1155"/>
      <w:bookmarkEnd w:id="1156"/>
      <w:bookmarkEnd w:id="1157"/>
      <w:bookmarkEnd w:id="1158"/>
      <w:bookmarkEnd w:id="1159"/>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Heading3"/>
      </w:pPr>
      <w:bookmarkStart w:id="1160" w:name="_Toc27587202"/>
      <w:bookmarkStart w:id="1161" w:name="_Toc36459265"/>
      <w:bookmarkStart w:id="1162" w:name="_Toc45028512"/>
      <w:bookmarkStart w:id="1163" w:name="_Toc51870191"/>
      <w:bookmarkStart w:id="1164" w:name="_Toc51870313"/>
      <w:bookmarkStart w:id="1165" w:name="_Toc90582069"/>
      <w:bookmarkStart w:id="1166" w:name="_Toc138335067"/>
      <w:bookmarkStart w:id="1167" w:name="_Toc145941184"/>
      <w:r w:rsidRPr="001F16C3">
        <w:t>6.</w:t>
      </w:r>
      <w:r>
        <w:t>2</w:t>
      </w:r>
      <w:r w:rsidRPr="001F16C3">
        <w:t>.</w:t>
      </w:r>
      <w:r>
        <w:t>8</w:t>
      </w:r>
      <w:r w:rsidRPr="001F16C3">
        <w:tab/>
        <w:t>Security</w:t>
      </w:r>
      <w:bookmarkEnd w:id="1160"/>
      <w:bookmarkEnd w:id="1161"/>
      <w:bookmarkEnd w:id="1162"/>
      <w:bookmarkEnd w:id="1163"/>
      <w:bookmarkEnd w:id="1164"/>
      <w:bookmarkEnd w:id="1165"/>
      <w:bookmarkEnd w:id="1166"/>
      <w:bookmarkEnd w:id="1167"/>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77777777"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Heading3"/>
      </w:pPr>
      <w:bookmarkStart w:id="1168" w:name="_Toc11338753"/>
      <w:bookmarkStart w:id="1169" w:name="_Toc27587203"/>
      <w:bookmarkStart w:id="1170" w:name="_Toc36459266"/>
      <w:bookmarkStart w:id="1171" w:name="_Toc45028513"/>
      <w:bookmarkStart w:id="1172" w:name="_Toc51870192"/>
      <w:bookmarkStart w:id="1173" w:name="_Toc51870314"/>
      <w:bookmarkStart w:id="1174" w:name="_Toc90582070"/>
      <w:bookmarkStart w:id="1175" w:name="_Toc138335068"/>
      <w:bookmarkStart w:id="1176" w:name="_Toc145941185"/>
      <w:r w:rsidRPr="00D67AB2">
        <w:t>6.</w:t>
      </w:r>
      <w:r>
        <w:t>2</w:t>
      </w:r>
      <w:r w:rsidRPr="00D67AB2">
        <w:t>.</w:t>
      </w:r>
      <w:r>
        <w:t>9</w:t>
      </w:r>
      <w:r w:rsidRPr="00D67AB2">
        <w:tab/>
        <w:t>Feature Negotiation</w:t>
      </w:r>
      <w:bookmarkEnd w:id="1168"/>
      <w:bookmarkEnd w:id="1169"/>
      <w:bookmarkEnd w:id="1170"/>
      <w:bookmarkEnd w:id="1171"/>
      <w:bookmarkEnd w:id="1172"/>
      <w:bookmarkEnd w:id="1173"/>
      <w:bookmarkEnd w:id="1174"/>
      <w:bookmarkEnd w:id="1175"/>
      <w:bookmarkEnd w:id="1176"/>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Heading8"/>
      </w:pPr>
      <w:r>
        <w:br w:type="page"/>
      </w:r>
      <w:bookmarkStart w:id="1177" w:name="_Toc20120586"/>
      <w:bookmarkStart w:id="1178" w:name="_Toc21623464"/>
      <w:bookmarkStart w:id="1179" w:name="_Toc27587204"/>
      <w:bookmarkStart w:id="1180" w:name="_Toc36459267"/>
      <w:bookmarkStart w:id="1181" w:name="_Toc45028514"/>
      <w:bookmarkStart w:id="1182" w:name="_Toc51870193"/>
      <w:bookmarkStart w:id="1183" w:name="_Toc51870315"/>
      <w:bookmarkStart w:id="1184" w:name="_Toc90582071"/>
      <w:bookmarkStart w:id="1185" w:name="_Toc138335069"/>
      <w:bookmarkStart w:id="1186" w:name="_Toc145941186"/>
      <w:r>
        <w:lastRenderedPageBreak/>
        <w:t>Annex A (normative):</w:t>
      </w:r>
      <w:r>
        <w:br/>
        <w:t>OpenAPI specification</w:t>
      </w:r>
      <w:bookmarkEnd w:id="1177"/>
      <w:bookmarkEnd w:id="1178"/>
      <w:bookmarkEnd w:id="1179"/>
      <w:bookmarkEnd w:id="1180"/>
      <w:bookmarkEnd w:id="1181"/>
      <w:bookmarkEnd w:id="1182"/>
      <w:bookmarkEnd w:id="1183"/>
      <w:bookmarkEnd w:id="1184"/>
      <w:bookmarkEnd w:id="1185"/>
      <w:bookmarkEnd w:id="1186"/>
    </w:p>
    <w:p w14:paraId="08BB43D4" w14:textId="77777777" w:rsidR="00F71B73" w:rsidRPr="001F16C3" w:rsidRDefault="00F71B73" w:rsidP="00F71B73">
      <w:pPr>
        <w:pStyle w:val="Heading1"/>
      </w:pPr>
      <w:bookmarkStart w:id="1187" w:name="_Toc20120587"/>
      <w:bookmarkStart w:id="1188" w:name="_Toc21623465"/>
      <w:bookmarkStart w:id="1189" w:name="_Toc27587205"/>
      <w:bookmarkStart w:id="1190" w:name="_Toc36459268"/>
      <w:bookmarkStart w:id="1191" w:name="_Toc45028515"/>
      <w:bookmarkStart w:id="1192" w:name="_Toc51870194"/>
      <w:bookmarkStart w:id="1193" w:name="_Toc51870316"/>
      <w:bookmarkStart w:id="1194" w:name="_Toc90582072"/>
      <w:bookmarkStart w:id="1195" w:name="_Toc138335070"/>
      <w:bookmarkStart w:id="1196" w:name="_Toc145941187"/>
      <w:r w:rsidRPr="001F16C3">
        <w:t>A.1</w:t>
      </w:r>
      <w:r w:rsidRPr="001F16C3">
        <w:tab/>
        <w:t>General</w:t>
      </w:r>
      <w:bookmarkEnd w:id="1187"/>
      <w:bookmarkEnd w:id="1188"/>
      <w:bookmarkEnd w:id="1189"/>
      <w:bookmarkEnd w:id="1190"/>
      <w:bookmarkEnd w:id="1191"/>
      <w:bookmarkEnd w:id="1192"/>
      <w:bookmarkEnd w:id="1193"/>
      <w:bookmarkEnd w:id="1194"/>
      <w:bookmarkEnd w:id="1195"/>
      <w:bookmarkEnd w:id="1196"/>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77777777" w:rsidR="00F71B73" w:rsidRDefault="00F71B73" w:rsidP="00F71B73">
      <w:pPr>
        <w:rPr>
          <w:lang w:eastAsia="zh-CN"/>
        </w:rPr>
      </w:pPr>
      <w:r>
        <w:t>Informative copies of the OpenAPI specification files contained in this 3GPP Technical Specification are available on a Git-based repository, that uses the GitLab software version control system (see 3GPP TS 29.501 [8] clause 5.3.1 and 3GPP TR 21.900 [20] clause 5B).</w:t>
      </w:r>
    </w:p>
    <w:p w14:paraId="05DE827E" w14:textId="77777777" w:rsidR="00F71B73" w:rsidRPr="001F16C3" w:rsidRDefault="00F71B73" w:rsidP="00F71B73">
      <w:pPr>
        <w:pStyle w:val="Heading1"/>
      </w:pPr>
      <w:bookmarkStart w:id="1197" w:name="_Toc20120588"/>
      <w:bookmarkStart w:id="1198" w:name="_Toc21623466"/>
      <w:bookmarkStart w:id="1199" w:name="_Toc27587206"/>
      <w:bookmarkStart w:id="1200" w:name="_Toc36459269"/>
      <w:bookmarkStart w:id="1201" w:name="_Toc45028516"/>
      <w:bookmarkStart w:id="1202" w:name="_Toc51870195"/>
      <w:bookmarkStart w:id="1203" w:name="_Toc51870317"/>
      <w:bookmarkStart w:id="1204" w:name="_Toc90582073"/>
      <w:bookmarkStart w:id="1205" w:name="_Toc138335071"/>
      <w:bookmarkStart w:id="1206" w:name="_Toc145941188"/>
      <w:r w:rsidRPr="001F16C3">
        <w:t>A.2</w:t>
      </w:r>
      <w:r w:rsidRPr="001F16C3">
        <w:tab/>
        <w:t>Nud</w:t>
      </w:r>
      <w:r w:rsidRPr="001F16C3">
        <w:rPr>
          <w:lang w:eastAsia="zh-CN"/>
        </w:rPr>
        <w:t>r</w:t>
      </w:r>
      <w:r w:rsidRPr="001F16C3">
        <w:t>_DataRepository API</w:t>
      </w:r>
      <w:bookmarkEnd w:id="1197"/>
      <w:bookmarkEnd w:id="1198"/>
      <w:bookmarkEnd w:id="1199"/>
      <w:bookmarkEnd w:id="1200"/>
      <w:bookmarkEnd w:id="1201"/>
      <w:bookmarkEnd w:id="1202"/>
      <w:bookmarkEnd w:id="1203"/>
      <w:bookmarkEnd w:id="1204"/>
      <w:bookmarkEnd w:id="1205"/>
      <w:bookmarkEnd w:id="1206"/>
    </w:p>
    <w:p w14:paraId="4440D23F" w14:textId="77777777" w:rsidR="00F71B73" w:rsidRPr="001F16C3" w:rsidRDefault="00F71B73" w:rsidP="00F71B73">
      <w:pPr>
        <w:rPr>
          <w:lang w:val="en-US" w:eastAsia="zh-CN"/>
        </w:rPr>
      </w:pPr>
      <w:bookmarkStart w:id="1207"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3D219679" w:rsidR="00F71B73" w:rsidRDefault="00F71B73" w:rsidP="00F71B73">
      <w:pPr>
        <w:pStyle w:val="PL"/>
        <w:rPr>
          <w:lang w:eastAsia="zh-CN"/>
        </w:rPr>
      </w:pPr>
      <w:r>
        <w:t xml:space="preserve">  version: 2.</w:t>
      </w:r>
      <w:r>
        <w:rPr>
          <w:rFonts w:hint="eastAsia"/>
          <w:lang w:eastAsia="zh-CN"/>
        </w:rPr>
        <w:t>2</w:t>
      </w:r>
      <w:r>
        <w:t>.</w:t>
      </w:r>
      <w:r w:rsidR="009F1E48">
        <w:rPr>
          <w:lang w:eastAsia="zh-CN"/>
        </w:rPr>
        <w:t>4</w:t>
      </w:r>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77777777" w:rsidR="00F71B73" w:rsidRDefault="00F71B73" w:rsidP="00F71B73">
      <w:pPr>
        <w:pStyle w:val="PL"/>
      </w:pPr>
      <w:r>
        <w:t xml:space="preserve">    © 20</w:t>
      </w:r>
      <w:r>
        <w:rPr>
          <w:rFonts w:hint="eastAsia"/>
          <w:lang w:eastAsia="zh-CN"/>
        </w:rPr>
        <w:t>2</w:t>
      </w:r>
      <w:r>
        <w:rPr>
          <w:lang w:eastAsia="zh-CN"/>
        </w:rPr>
        <w:t>3</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4C967680" w:rsidR="00F71B73" w:rsidRDefault="00F71B73" w:rsidP="00F71B73">
      <w:pPr>
        <w:pStyle w:val="PL"/>
      </w:pPr>
      <w:r>
        <w:t xml:space="preserve">  description: 3GPP TS 29.504 V1</w:t>
      </w:r>
      <w:r>
        <w:rPr>
          <w:rFonts w:hint="eastAsia"/>
          <w:lang w:eastAsia="zh-CN"/>
        </w:rPr>
        <w:t>7</w:t>
      </w:r>
      <w:r>
        <w:t>.</w:t>
      </w:r>
      <w:r>
        <w:rPr>
          <w:lang w:eastAsia="zh-CN"/>
        </w:rPr>
        <w:t>1</w:t>
      </w:r>
      <w:r w:rsidR="009F1E48">
        <w:rPr>
          <w:lang w:eastAsia="zh-CN"/>
        </w:rPr>
        <w:t>2</w:t>
      </w:r>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lastRenderedPageBreak/>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lastRenderedPageBreak/>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lastRenderedPageBreak/>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lastRenderedPageBreak/>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lastRenderedPageBreak/>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2EF6880F" w14:textId="77777777" w:rsidR="00F71B73" w:rsidRDefault="00F71B73" w:rsidP="00F71B73">
      <w:pPr>
        <w:pStyle w:val="PL"/>
      </w:pPr>
      <w:r>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lastRenderedPageBreak/>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lastRenderedPageBreak/>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Heading1"/>
      </w:pPr>
      <w:bookmarkStart w:id="1208" w:name="_Toc27587207"/>
      <w:bookmarkStart w:id="1209" w:name="_Toc36459270"/>
      <w:bookmarkStart w:id="1210" w:name="_Toc45028517"/>
      <w:bookmarkStart w:id="1211" w:name="_Toc51870196"/>
      <w:bookmarkStart w:id="1212" w:name="_Toc51870318"/>
      <w:bookmarkStart w:id="1213" w:name="_Toc90582074"/>
      <w:bookmarkStart w:id="1214" w:name="_Toc138335072"/>
      <w:bookmarkStart w:id="1215" w:name="_Toc145941189"/>
      <w:r w:rsidRPr="001F16C3">
        <w:t>A.</w:t>
      </w:r>
      <w:r>
        <w:t>3</w:t>
      </w:r>
      <w:r w:rsidRPr="001F16C3">
        <w:tab/>
        <w:t>Nud</w:t>
      </w:r>
      <w:r w:rsidRPr="001F16C3">
        <w:rPr>
          <w:lang w:eastAsia="zh-CN"/>
        </w:rPr>
        <w:t>r</w:t>
      </w:r>
      <w:r w:rsidRPr="001F16C3">
        <w:t>_</w:t>
      </w:r>
      <w:r>
        <w:t>GroupIDmap</w:t>
      </w:r>
      <w:r w:rsidRPr="001F16C3">
        <w:t xml:space="preserve"> API</w:t>
      </w:r>
      <w:bookmarkEnd w:id="1208"/>
      <w:bookmarkEnd w:id="1209"/>
      <w:bookmarkEnd w:id="1210"/>
      <w:bookmarkEnd w:id="1211"/>
      <w:bookmarkEnd w:id="1212"/>
      <w:bookmarkEnd w:id="1213"/>
      <w:bookmarkEnd w:id="1214"/>
      <w:bookmarkEnd w:id="1215"/>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7777777" w:rsidR="00F71B73" w:rsidRDefault="00F71B73" w:rsidP="00F71B73">
      <w:pPr>
        <w:pStyle w:val="PL"/>
        <w:rPr>
          <w:lang w:eastAsia="zh-CN"/>
        </w:rPr>
      </w:pPr>
      <w:r>
        <w:t xml:space="preserve">  version: 1.1.0</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77777777" w:rsidR="00F71B73" w:rsidRDefault="00F71B73" w:rsidP="00F71B73">
      <w:pPr>
        <w:pStyle w:val="PL"/>
      </w:pPr>
      <w:r>
        <w:t xml:space="preserve">    © 20</w:t>
      </w:r>
      <w:r>
        <w:rPr>
          <w:rFonts w:hint="eastAsia"/>
          <w:lang w:eastAsia="zh-CN"/>
        </w:rPr>
        <w:t>2</w:t>
      </w:r>
      <w:r>
        <w:rPr>
          <w:lang w:eastAsia="zh-CN"/>
        </w:rPr>
        <w:t>2</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777777" w:rsidR="00F71B73" w:rsidRDefault="00F71B73" w:rsidP="00F71B73">
      <w:pPr>
        <w:pStyle w:val="PL"/>
      </w:pPr>
      <w:r>
        <w:t xml:space="preserve">  description: 3GPP TS 29.504 V17.</w:t>
      </w:r>
      <w:r>
        <w:rPr>
          <w:lang w:eastAsia="zh-CN"/>
        </w:rPr>
        <w:t>7</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Default="00F71B73" w:rsidP="00F71B73">
      <w:pPr>
        <w:pStyle w:val="PL"/>
      </w:pPr>
      <w:r w:rsidRPr="002857AD">
        <w:t xml:space="preserve">          </w:t>
      </w:r>
      <w:r>
        <w:t>style: form</w:t>
      </w:r>
    </w:p>
    <w:p w14:paraId="143102A0" w14:textId="77777777" w:rsidR="00F71B73" w:rsidRDefault="00F71B73" w:rsidP="00F71B73">
      <w:pPr>
        <w:pStyle w:val="PL"/>
      </w:pPr>
      <w:r>
        <w:t xml:space="preserve">          explode: false</w:t>
      </w:r>
    </w:p>
    <w:p w14:paraId="373E7C95" w14:textId="77777777" w:rsidR="00F71B73" w:rsidRPr="002857AD" w:rsidRDefault="00F71B73" w:rsidP="00F71B73">
      <w:pPr>
        <w:pStyle w:val="PL"/>
      </w:pPr>
      <w:r>
        <w:t xml:space="preserve">          </w:t>
      </w:r>
      <w:r w:rsidRPr="002857AD">
        <w:t>schema:</w:t>
      </w:r>
    </w:p>
    <w:p w14:paraId="733E2C67" w14:textId="77777777" w:rsidR="00F71B73" w:rsidRDefault="00F71B73" w:rsidP="00F71B73">
      <w:pPr>
        <w:pStyle w:val="PL"/>
      </w:pPr>
      <w:r w:rsidRPr="002857AD">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401448F3" w14:textId="77777777" w:rsidR="00F71B73" w:rsidRPr="00D67AB2" w:rsidRDefault="00F71B73" w:rsidP="00F71B73">
      <w:pPr>
        <w:pStyle w:val="PL"/>
      </w:pPr>
      <w:r w:rsidRPr="00D67AB2">
        <w:t xml:space="preserve">          description: Expected response to a valid request</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6C8CDB35" w14:textId="77777777" w:rsidR="00F71B73" w:rsidRPr="00BB3BBF" w:rsidRDefault="00F71B73" w:rsidP="00F71B73">
      <w:pPr>
        <w:pStyle w:val="PL"/>
      </w:pPr>
      <w:r w:rsidRPr="00D67AB2">
        <w:t xml:space="preserve">                </w:t>
      </w:r>
      <w:r w:rsidRPr="00211740">
        <w:t>$ref: '#/components/schemas/NfGroupIdMapResult'</w:t>
      </w:r>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lastRenderedPageBreak/>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77777777" w:rsidR="00F71B73" w:rsidRPr="00D67AB2" w:rsidRDefault="00F71B73" w:rsidP="00F71B73">
      <w:pPr>
        <w:pStyle w:val="PL"/>
      </w:pPr>
      <w:r w:rsidRPr="00D67AB2">
        <w:t xml:space="preserve">    </w:t>
      </w:r>
      <w:r>
        <w:t>NfGroupIdMapResult</w:t>
      </w:r>
      <w:r w:rsidRPr="00D67AB2">
        <w:t>:</w:t>
      </w:r>
    </w:p>
    <w:p w14:paraId="428AF244" w14:textId="77777777" w:rsidR="00F71B73" w:rsidRDefault="00F71B73" w:rsidP="00F71B73">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77CF6F0" w14:textId="77777777" w:rsidR="00F71B73" w:rsidRPr="00D67AB2" w:rsidRDefault="00F71B73" w:rsidP="00F71B73">
      <w:pPr>
        <w:pStyle w:val="PL"/>
      </w:pPr>
      <w:r w:rsidRPr="00D67AB2">
        <w:t xml:space="preserve">      type: object</w:t>
      </w:r>
    </w:p>
    <w:p w14:paraId="401A4608" w14:textId="77777777" w:rsidR="00F71B73" w:rsidRPr="00D67AB2" w:rsidRDefault="00F71B73" w:rsidP="00F71B73">
      <w:pPr>
        <w:pStyle w:val="PL"/>
      </w:pPr>
      <w:r w:rsidRPr="00D67AB2">
        <w:t xml:space="preserve">      </w:t>
      </w:r>
      <w:r>
        <w:t>additionalProperties</w:t>
      </w:r>
      <w:r w:rsidRPr="00D67AB2">
        <w:t>:</w:t>
      </w:r>
    </w:p>
    <w:p w14:paraId="4AFD6983" w14:textId="77777777" w:rsidR="00F71B73" w:rsidRPr="00D67AB2" w:rsidRDefault="00F71B73" w:rsidP="00F71B73">
      <w:pPr>
        <w:pStyle w:val="PL"/>
      </w:pPr>
      <w:r w:rsidRPr="00D67AB2">
        <w:t xml:space="preserve">        $ref: 'TS29571_CommonData.yaml#/components/schemas/</w:t>
      </w:r>
      <w:r>
        <w:t>NfGroupId</w:t>
      </w:r>
      <w:r w:rsidRPr="00D67AB2">
        <w:t>'</w:t>
      </w:r>
    </w:p>
    <w:p w14:paraId="76C5A0CD" w14:textId="77777777" w:rsidR="00F71B73" w:rsidRPr="00D67AB2" w:rsidRDefault="00F71B73" w:rsidP="00F71B73">
      <w:pPr>
        <w:pStyle w:val="PL"/>
      </w:pPr>
      <w:r w:rsidRPr="00D67AB2">
        <w:t xml:space="preserve">      minProperties: 1</w:t>
      </w: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Heading8"/>
      </w:pPr>
      <w:r>
        <w:br w:type="page"/>
      </w:r>
      <w:bookmarkStart w:id="1216" w:name="_Toc20120589"/>
      <w:bookmarkStart w:id="1217" w:name="_Toc21623467"/>
      <w:bookmarkStart w:id="1218" w:name="_Toc27587208"/>
      <w:bookmarkStart w:id="1219" w:name="_Toc36459271"/>
      <w:bookmarkStart w:id="1220" w:name="_Toc45028518"/>
      <w:bookmarkStart w:id="1221" w:name="_Toc51870197"/>
      <w:bookmarkStart w:id="1222" w:name="_Toc51870319"/>
      <w:bookmarkStart w:id="1223" w:name="_Toc90582075"/>
      <w:bookmarkStart w:id="1224" w:name="_Toc138335073"/>
      <w:bookmarkStart w:id="1225" w:name="_Toc145941190"/>
      <w:r>
        <w:lastRenderedPageBreak/>
        <w:t>Annex B (informative):</w:t>
      </w:r>
      <w:r>
        <w:br/>
        <w:t>Change history</w:t>
      </w:r>
      <w:bookmarkEnd w:id="1216"/>
      <w:bookmarkEnd w:id="1217"/>
      <w:bookmarkEnd w:id="1218"/>
      <w:bookmarkEnd w:id="1219"/>
      <w:bookmarkEnd w:id="1220"/>
      <w:bookmarkEnd w:id="1221"/>
      <w:bookmarkEnd w:id="1222"/>
      <w:bookmarkEnd w:id="1223"/>
      <w:bookmarkEnd w:id="1224"/>
      <w:bookmarkEnd w:id="1225"/>
    </w:p>
    <w:bookmarkEnd w:id="1207"/>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lastRenderedPageBreak/>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lastRenderedPageBreak/>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9732C" w14:textId="77777777" w:rsidR="00234C4C" w:rsidRDefault="00234C4C">
      <w:r>
        <w:separator/>
      </w:r>
    </w:p>
  </w:endnote>
  <w:endnote w:type="continuationSeparator" w:id="0">
    <w:p w14:paraId="59A32186" w14:textId="77777777" w:rsidR="00234C4C" w:rsidRDefault="00234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666E9" w14:textId="77777777" w:rsidR="00234C4C" w:rsidRDefault="00234C4C">
      <w:r>
        <w:separator/>
      </w:r>
    </w:p>
  </w:footnote>
  <w:footnote w:type="continuationSeparator" w:id="0">
    <w:p w14:paraId="5083C99B" w14:textId="77777777" w:rsidR="00234C4C" w:rsidRDefault="00234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91C8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4DA9">
      <w:rPr>
        <w:rFonts w:ascii="Arial" w:hAnsi="Arial" w:cs="Arial"/>
        <w:b/>
        <w:noProof/>
        <w:sz w:val="18"/>
        <w:szCs w:val="18"/>
      </w:rPr>
      <w:t>3GPP TS 29.504 V17.12.0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5A177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4DA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721"/>
    <w:rsid w:val="00080512"/>
    <w:rsid w:val="000C47C3"/>
    <w:rsid w:val="000D58AB"/>
    <w:rsid w:val="00133525"/>
    <w:rsid w:val="00173E3B"/>
    <w:rsid w:val="00174E78"/>
    <w:rsid w:val="001A4C42"/>
    <w:rsid w:val="001A7420"/>
    <w:rsid w:val="001B6637"/>
    <w:rsid w:val="001C21C3"/>
    <w:rsid w:val="001D02C2"/>
    <w:rsid w:val="001F0C1D"/>
    <w:rsid w:val="001F1132"/>
    <w:rsid w:val="001F168B"/>
    <w:rsid w:val="001F4DA9"/>
    <w:rsid w:val="002347A2"/>
    <w:rsid w:val="00234C4C"/>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562E"/>
    <w:rsid w:val="007B600E"/>
    <w:rsid w:val="007B61D8"/>
    <w:rsid w:val="007F0F4A"/>
    <w:rsid w:val="008028A4"/>
    <w:rsid w:val="00830747"/>
    <w:rsid w:val="00830904"/>
    <w:rsid w:val="00833676"/>
    <w:rsid w:val="008768CA"/>
    <w:rsid w:val="008C384C"/>
    <w:rsid w:val="008C7B64"/>
    <w:rsid w:val="008E2D68"/>
    <w:rsid w:val="008E6005"/>
    <w:rsid w:val="008E6756"/>
    <w:rsid w:val="0090271F"/>
    <w:rsid w:val="00902E23"/>
    <w:rsid w:val="009114D7"/>
    <w:rsid w:val="0091348E"/>
    <w:rsid w:val="00917CCB"/>
    <w:rsid w:val="00933FB0"/>
    <w:rsid w:val="00942EC2"/>
    <w:rsid w:val="00975DAE"/>
    <w:rsid w:val="009D65A4"/>
    <w:rsid w:val="009F1E48"/>
    <w:rsid w:val="009F37B7"/>
    <w:rsid w:val="00A10F02"/>
    <w:rsid w:val="00A164B4"/>
    <w:rsid w:val="00A2690E"/>
    <w:rsid w:val="00A26956"/>
    <w:rsid w:val="00A26A2B"/>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E7986"/>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68FB"/>
    <w:rsid w:val="00EA15B0"/>
    <w:rsid w:val="00EA5EA7"/>
    <w:rsid w:val="00EA6550"/>
    <w:rsid w:val="00EA66BD"/>
    <w:rsid w:val="00EC4A25"/>
    <w:rsid w:val="00EF608C"/>
    <w:rsid w:val="00F025A2"/>
    <w:rsid w:val="00F04712"/>
    <w:rsid w:val="00F13360"/>
    <w:rsid w:val="00F22EC7"/>
    <w:rsid w:val="00F325C8"/>
    <w:rsid w:val="00F34834"/>
    <w:rsid w:val="00F653B8"/>
    <w:rsid w:val="00F71B7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71B73"/>
    <w:rPr>
      <w:rFonts w:ascii="Arial" w:hAnsi="Arial"/>
      <w:sz w:val="36"/>
      <w:lang w:eastAsia="en-US"/>
    </w:rPr>
  </w:style>
  <w:style w:type="character" w:customStyle="1" w:styleId="Heading2Char">
    <w:name w:val="Heading 2 Char"/>
    <w:basedOn w:val="DefaultParagraphFont"/>
    <w:link w:val="Heading2"/>
    <w:rsid w:val="00F71B73"/>
    <w:rPr>
      <w:rFonts w:ascii="Arial" w:hAnsi="Arial"/>
      <w:sz w:val="32"/>
      <w:lang w:eastAsia="en-US"/>
    </w:rPr>
  </w:style>
  <w:style w:type="character" w:customStyle="1" w:styleId="Heading3Char">
    <w:name w:val="Heading 3 Char"/>
    <w:basedOn w:val="DefaultParagraphFont"/>
    <w:link w:val="Heading3"/>
    <w:rsid w:val="00F71B73"/>
    <w:rPr>
      <w:rFonts w:ascii="Arial" w:hAnsi="Arial"/>
      <w:sz w:val="28"/>
      <w:lang w:eastAsia="en-US"/>
    </w:rPr>
  </w:style>
  <w:style w:type="character" w:customStyle="1" w:styleId="Heading4Char">
    <w:name w:val="Heading 4 Char"/>
    <w:basedOn w:val="DefaultParagraphFont"/>
    <w:link w:val="Heading4"/>
    <w:rsid w:val="00F71B73"/>
    <w:rPr>
      <w:rFonts w:ascii="Arial" w:hAnsi="Arial"/>
      <w:sz w:val="24"/>
      <w:lang w:eastAsia="en-US"/>
    </w:rPr>
  </w:style>
  <w:style w:type="character" w:customStyle="1" w:styleId="Heading5Char">
    <w:name w:val="Heading 5 Char"/>
    <w:basedOn w:val="DefaultParagraphFont"/>
    <w:link w:val="Heading5"/>
    <w:rsid w:val="00F71B73"/>
    <w:rPr>
      <w:rFonts w:ascii="Arial" w:hAnsi="Arial"/>
      <w:sz w:val="22"/>
      <w:lang w:eastAsia="en-US"/>
    </w:rPr>
  </w:style>
  <w:style w:type="character" w:customStyle="1" w:styleId="Heading6Char">
    <w:name w:val="Heading 6 Char"/>
    <w:basedOn w:val="DefaultParagraphFont"/>
    <w:link w:val="Heading6"/>
    <w:rsid w:val="00F71B73"/>
    <w:rPr>
      <w:rFonts w:ascii="Arial" w:hAnsi="Arial"/>
      <w:lang w:eastAsia="en-US"/>
    </w:rPr>
  </w:style>
  <w:style w:type="character" w:customStyle="1" w:styleId="Heading7Char">
    <w:name w:val="Heading 7 Char"/>
    <w:basedOn w:val="DefaultParagraphFont"/>
    <w:link w:val="Heading7"/>
    <w:rsid w:val="00F71B73"/>
    <w:rPr>
      <w:rFonts w:ascii="Arial" w:hAnsi="Arial"/>
      <w:lang w:eastAsia="en-US"/>
    </w:rPr>
  </w:style>
  <w:style w:type="character" w:customStyle="1" w:styleId="Heading8Char">
    <w:name w:val="Heading 8 Char"/>
    <w:basedOn w:val="DefaultParagraphFont"/>
    <w:link w:val="Heading8"/>
    <w:rsid w:val="00F71B73"/>
    <w:rPr>
      <w:rFonts w:ascii="Arial" w:hAnsi="Arial"/>
      <w:sz w:val="36"/>
      <w:lang w:eastAsia="en-US"/>
    </w:rPr>
  </w:style>
  <w:style w:type="character" w:customStyle="1" w:styleId="Heading9Char">
    <w:name w:val="Heading 9 Char"/>
    <w:basedOn w:val="DefaultParagraphFont"/>
    <w:link w:val="Heading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Revision">
    <w:name w:val="Revision"/>
    <w:hidden/>
    <w:uiPriority w:val="99"/>
    <w:semiHidden/>
    <w:rsid w:val="00F71B73"/>
    <w:rPr>
      <w:rFonts w:eastAsia="DengXian"/>
    </w:rPr>
  </w:style>
  <w:style w:type="character" w:customStyle="1" w:styleId="HeaderChar">
    <w:name w:val="Header Char"/>
    <w:basedOn w:val="DefaultParagraphFont"/>
    <w:link w:val="Header"/>
    <w:rsid w:val="00F71B73"/>
    <w:rPr>
      <w:rFonts w:ascii="Arial" w:hAnsi="Arial"/>
      <w:b/>
      <w:sz w:val="18"/>
      <w:lang w:eastAsia="ja-JP"/>
    </w:rPr>
  </w:style>
  <w:style w:type="character" w:customStyle="1" w:styleId="FooterChar">
    <w:name w:val="Footer Char"/>
    <w:basedOn w:val="DefaultParagraphFont"/>
    <w:link w:val="Footer"/>
    <w:rsid w:val="00F71B73"/>
    <w:rPr>
      <w:rFonts w:ascii="Arial" w:hAnsi="Arial"/>
      <w:b/>
      <w:i/>
      <w:sz w:val="18"/>
      <w:lang w:eastAsia="ja-JP"/>
    </w:rPr>
  </w:style>
  <w:style w:type="character" w:styleId="CommentReference">
    <w:name w:val="annotation reference"/>
    <w:basedOn w:val="DefaultParagraphFont"/>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19134</Words>
  <Characters>109065</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11</cp:revision>
  <cp:lastPrinted>2019-02-25T14:05:00Z</cp:lastPrinted>
  <dcterms:created xsi:type="dcterms:W3CDTF">2023-06-22T12:10:00Z</dcterms:created>
  <dcterms:modified xsi:type="dcterms:W3CDTF">2023-09-18T12:51:00Z</dcterms:modified>
</cp:coreProperties>
</file>