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4BC92F60" w14:textId="77777777" w:rsidTr="005E4BB2">
        <w:tc>
          <w:tcPr>
            <w:tcW w:w="10423" w:type="dxa"/>
            <w:gridSpan w:val="2"/>
            <w:shd w:val="clear" w:color="auto" w:fill="auto"/>
          </w:tcPr>
          <w:p w14:paraId="3603D32D" w14:textId="789114E2"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A852E0">
              <w:rPr>
                <w:lang w:eastAsia="zh-CN"/>
              </w:rPr>
              <w:t>10</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A852E0">
              <w:rPr>
                <w:sz w:val="32"/>
                <w:lang w:eastAsia="zh-CN"/>
              </w:rPr>
              <w:t>3</w:t>
            </w:r>
            <w:r w:rsidRPr="00CB6975">
              <w:rPr>
                <w:sz w:val="32"/>
              </w:rPr>
              <w:t>-</w:t>
            </w:r>
            <w:r w:rsidR="00A852E0">
              <w:rPr>
                <w:sz w:val="32"/>
                <w:lang w:eastAsia="zh-CN"/>
              </w:rPr>
              <w:t>03</w:t>
            </w:r>
            <w:r w:rsidR="004F0988" w:rsidRPr="00CB6975">
              <w:rPr>
                <w:sz w:val="32"/>
              </w:rPr>
              <w:t>)</w:t>
            </w:r>
          </w:p>
        </w:tc>
      </w:tr>
      <w:tr w:rsidR="004F0988" w:rsidRPr="00CB6975" w14:paraId="2722DCC2" w14:textId="77777777" w:rsidTr="005E4BB2">
        <w:trPr>
          <w:trHeight w:hRule="exact" w:val="1134"/>
        </w:trPr>
        <w:tc>
          <w:tcPr>
            <w:tcW w:w="10423" w:type="dxa"/>
            <w:gridSpan w:val="2"/>
            <w:shd w:val="clear" w:color="auto" w:fill="auto"/>
          </w:tcPr>
          <w:p w14:paraId="002B6167" w14:textId="77777777"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1B4452A2" w14:textId="77777777" w:rsidR="00BA4B8D" w:rsidRPr="00CB6975" w:rsidRDefault="00BA4B8D" w:rsidP="003133A5"/>
        </w:tc>
      </w:tr>
      <w:tr w:rsidR="004F0988" w:rsidRPr="00CB6975" w14:paraId="39D164C8" w14:textId="77777777" w:rsidTr="005E4BB2">
        <w:trPr>
          <w:trHeight w:hRule="exact" w:val="3686"/>
        </w:trPr>
        <w:tc>
          <w:tcPr>
            <w:tcW w:w="10423" w:type="dxa"/>
            <w:gridSpan w:val="2"/>
            <w:shd w:val="clear" w:color="auto" w:fill="auto"/>
          </w:tcPr>
          <w:p w14:paraId="7F7BC069" w14:textId="77777777" w:rsidR="004F0988" w:rsidRPr="00CB6975" w:rsidRDefault="004F0988" w:rsidP="00133525">
            <w:pPr>
              <w:pStyle w:val="ZT"/>
              <w:framePr w:wrap="auto" w:hAnchor="text" w:yAlign="inline"/>
            </w:pPr>
            <w:r w:rsidRPr="00CB6975">
              <w:t>3rd Generation Partnership Project;</w:t>
            </w:r>
          </w:p>
          <w:p w14:paraId="4991765A" w14:textId="77777777" w:rsidR="003133A5" w:rsidRPr="00CB6975" w:rsidRDefault="003133A5" w:rsidP="003133A5">
            <w:pPr>
              <w:pStyle w:val="ZT"/>
              <w:framePr w:wrap="auto" w:hAnchor="text" w:yAlign="inline"/>
            </w:pPr>
            <w:r w:rsidRPr="00CB6975">
              <w:t>Technical Specification Group Core Network and Terminals;</w:t>
            </w:r>
          </w:p>
          <w:p w14:paraId="6C763E6C" w14:textId="77777777" w:rsidR="003133A5" w:rsidRPr="00CB6975" w:rsidRDefault="003133A5" w:rsidP="003133A5">
            <w:pPr>
              <w:pStyle w:val="ZT"/>
              <w:framePr w:wrap="auto" w:hAnchor="text" w:yAlign="inline"/>
            </w:pPr>
            <w:r w:rsidRPr="00CB6975">
              <w:t>5G System; Unified Data Repository Services;</w:t>
            </w:r>
          </w:p>
          <w:p w14:paraId="0F45AC60" w14:textId="77777777" w:rsidR="003133A5" w:rsidRPr="00CB6975" w:rsidRDefault="003133A5" w:rsidP="003133A5">
            <w:pPr>
              <w:pStyle w:val="ZT"/>
              <w:framePr w:wrap="auto" w:hAnchor="text" w:yAlign="inline"/>
            </w:pPr>
            <w:r w:rsidRPr="00CB6975">
              <w:t>Stage 3</w:t>
            </w:r>
          </w:p>
          <w:p w14:paraId="7EF28B27" w14:textId="77777777" w:rsidR="004F0988" w:rsidRPr="00CB6975" w:rsidRDefault="003133A5" w:rsidP="00133525">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BF128E" w:rsidRPr="00CB6975" w14:paraId="6ED613A2" w14:textId="77777777" w:rsidTr="005E4BB2">
        <w:tc>
          <w:tcPr>
            <w:tcW w:w="10423" w:type="dxa"/>
            <w:gridSpan w:val="2"/>
            <w:shd w:val="clear" w:color="auto" w:fill="auto"/>
          </w:tcPr>
          <w:p w14:paraId="3114322F"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tr w:rsidR="00D82E6F" w:rsidRPr="00CB6975" w14:paraId="4EAAF2D1" w14:textId="77777777" w:rsidTr="005E4BB2">
        <w:trPr>
          <w:trHeight w:hRule="exact" w:val="1531"/>
        </w:trPr>
        <w:tc>
          <w:tcPr>
            <w:tcW w:w="4883" w:type="dxa"/>
            <w:shd w:val="clear" w:color="auto" w:fill="auto"/>
          </w:tcPr>
          <w:p w14:paraId="25BC1089" w14:textId="77777777" w:rsidR="00D82E6F" w:rsidRPr="00CB6975" w:rsidRDefault="000D6172" w:rsidP="00D82E6F">
            <w:r>
              <w:rPr>
                <w:i/>
                <w:noProof/>
                <w:lang w:val="en-US" w:eastAsia="zh-CN"/>
              </w:rPr>
              <w:drawing>
                <wp:inline distT="0" distB="0" distL="0" distR="0" wp14:anchorId="556E88B0" wp14:editId="0C7EA6E0">
                  <wp:extent cx="1215390" cy="83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5390" cy="837565"/>
                          </a:xfrm>
                          <a:prstGeom prst="rect">
                            <a:avLst/>
                          </a:prstGeom>
                          <a:noFill/>
                          <a:ln>
                            <a:noFill/>
                          </a:ln>
                        </pic:spPr>
                      </pic:pic>
                    </a:graphicData>
                  </a:graphic>
                </wp:inline>
              </w:drawing>
            </w:r>
          </w:p>
        </w:tc>
        <w:tc>
          <w:tcPr>
            <w:tcW w:w="5540" w:type="dxa"/>
            <w:shd w:val="clear" w:color="auto" w:fill="auto"/>
          </w:tcPr>
          <w:p w14:paraId="3AD313CA" w14:textId="77777777" w:rsidR="00D82E6F" w:rsidRPr="00CB6975" w:rsidRDefault="000D6172" w:rsidP="00D82E6F">
            <w:pPr>
              <w:jc w:val="right"/>
            </w:pPr>
            <w:bookmarkStart w:id="2" w:name="logos"/>
            <w:r>
              <w:rPr>
                <w:noProof/>
                <w:lang w:val="en-US" w:eastAsia="zh-CN"/>
              </w:rPr>
              <w:drawing>
                <wp:inline distT="0" distB="0" distL="0" distR="0" wp14:anchorId="71D4982B" wp14:editId="03DE9DB0">
                  <wp:extent cx="161036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0360" cy="961390"/>
                          </a:xfrm>
                          <a:prstGeom prst="rect">
                            <a:avLst/>
                          </a:prstGeom>
                          <a:noFill/>
                          <a:ln>
                            <a:noFill/>
                          </a:ln>
                        </pic:spPr>
                      </pic:pic>
                    </a:graphicData>
                  </a:graphic>
                </wp:inline>
              </w:drawing>
            </w:r>
            <w:bookmarkEnd w:id="2"/>
          </w:p>
        </w:tc>
      </w:tr>
      <w:tr w:rsidR="00D82E6F" w:rsidRPr="00CB6975" w14:paraId="0DFE62F3" w14:textId="77777777" w:rsidTr="005E4BB2">
        <w:trPr>
          <w:trHeight w:hRule="exact" w:val="5783"/>
        </w:trPr>
        <w:tc>
          <w:tcPr>
            <w:tcW w:w="10423" w:type="dxa"/>
            <w:gridSpan w:val="2"/>
            <w:shd w:val="clear" w:color="auto" w:fill="auto"/>
          </w:tcPr>
          <w:p w14:paraId="0F320BE1" w14:textId="77777777" w:rsidR="00D82E6F" w:rsidRPr="00CB6975" w:rsidRDefault="00D82E6F" w:rsidP="003133A5"/>
        </w:tc>
      </w:tr>
      <w:tr w:rsidR="00D82E6F" w:rsidRPr="00CB6975" w14:paraId="71338BCE" w14:textId="77777777" w:rsidTr="005E4BB2">
        <w:trPr>
          <w:cantSplit/>
          <w:trHeight w:hRule="exact" w:val="964"/>
        </w:trPr>
        <w:tc>
          <w:tcPr>
            <w:tcW w:w="10423" w:type="dxa"/>
            <w:gridSpan w:val="2"/>
            <w:shd w:val="clear" w:color="auto" w:fill="auto"/>
          </w:tcPr>
          <w:p w14:paraId="7326BE32" w14:textId="77777777" w:rsidR="00D82E6F" w:rsidRPr="00CB6975" w:rsidRDefault="00D82E6F" w:rsidP="00D82E6F">
            <w:pPr>
              <w:rPr>
                <w:sz w:val="16"/>
              </w:rPr>
            </w:pPr>
            <w:bookmarkStart w:id="3"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3"/>
          </w:p>
          <w:p w14:paraId="305B6DAA" w14:textId="77777777" w:rsidR="00D82E6F" w:rsidRPr="00CB6975" w:rsidRDefault="00D82E6F" w:rsidP="00D82E6F">
            <w:pPr>
              <w:pStyle w:val="ZV"/>
              <w:framePr w:w="0" w:wrap="auto" w:vAnchor="margin" w:hAnchor="text" w:yAlign="inline"/>
            </w:pPr>
          </w:p>
          <w:p w14:paraId="3E8AE302" w14:textId="77777777" w:rsidR="00D82E6F" w:rsidRPr="00CB6975" w:rsidRDefault="00D82E6F" w:rsidP="00D82E6F">
            <w:pPr>
              <w:rPr>
                <w:sz w:val="16"/>
              </w:rPr>
            </w:pPr>
          </w:p>
        </w:tc>
      </w:tr>
      <w:bookmarkEnd w:id="0"/>
    </w:tbl>
    <w:p w14:paraId="618753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7C28373E" w14:textId="77777777" w:rsidTr="00133525">
        <w:trPr>
          <w:trHeight w:hRule="exact" w:val="5670"/>
        </w:trPr>
        <w:tc>
          <w:tcPr>
            <w:tcW w:w="10423" w:type="dxa"/>
            <w:shd w:val="clear" w:color="auto" w:fill="auto"/>
          </w:tcPr>
          <w:p w14:paraId="1FAE48B6" w14:textId="77777777" w:rsidR="00E16509" w:rsidRPr="00CB6975" w:rsidRDefault="00E16509" w:rsidP="00E16509">
            <w:pPr>
              <w:pStyle w:val="Guidance"/>
            </w:pPr>
            <w:bookmarkStart w:id="4" w:name="page2"/>
          </w:p>
        </w:tc>
      </w:tr>
      <w:tr w:rsidR="00E16509" w:rsidRPr="00CB6975" w14:paraId="6C1C6092" w14:textId="77777777" w:rsidTr="00C074DD">
        <w:trPr>
          <w:trHeight w:hRule="exact" w:val="5387"/>
        </w:trPr>
        <w:tc>
          <w:tcPr>
            <w:tcW w:w="10423" w:type="dxa"/>
            <w:shd w:val="clear" w:color="auto" w:fill="auto"/>
          </w:tcPr>
          <w:p w14:paraId="2DDC5084" w14:textId="77777777" w:rsidR="00E16509" w:rsidRPr="00CB6975" w:rsidRDefault="00E16509" w:rsidP="00133525">
            <w:pPr>
              <w:pStyle w:val="FP"/>
              <w:spacing w:after="240"/>
              <w:ind w:left="2835" w:right="2835"/>
              <w:jc w:val="center"/>
              <w:rPr>
                <w:rFonts w:ascii="Arial" w:hAnsi="Arial"/>
                <w:b/>
                <w:i/>
              </w:rPr>
            </w:pPr>
            <w:bookmarkStart w:id="5" w:name="coords3gpp"/>
            <w:r w:rsidRPr="00CB6975">
              <w:rPr>
                <w:rFonts w:ascii="Arial" w:hAnsi="Arial"/>
                <w:b/>
                <w:i/>
              </w:rPr>
              <w:t>3GPP</w:t>
            </w:r>
          </w:p>
          <w:p w14:paraId="7809AFB1" w14:textId="77777777" w:rsidR="00E16509" w:rsidRPr="00CB6975" w:rsidRDefault="00E16509" w:rsidP="00133525">
            <w:pPr>
              <w:pStyle w:val="FP"/>
              <w:pBdr>
                <w:bottom w:val="single" w:sz="6" w:space="1" w:color="auto"/>
              </w:pBdr>
              <w:ind w:left="2835" w:right="2835"/>
              <w:jc w:val="center"/>
            </w:pPr>
            <w:r w:rsidRPr="00CB6975">
              <w:t>Postal address</w:t>
            </w:r>
          </w:p>
          <w:p w14:paraId="26A60E0A" w14:textId="77777777" w:rsidR="00E16509" w:rsidRPr="00CB6975" w:rsidRDefault="00E16509" w:rsidP="00133525">
            <w:pPr>
              <w:pStyle w:val="FP"/>
              <w:ind w:left="2835" w:right="2835"/>
              <w:jc w:val="center"/>
              <w:rPr>
                <w:rFonts w:ascii="Arial" w:hAnsi="Arial"/>
                <w:sz w:val="18"/>
              </w:rPr>
            </w:pPr>
          </w:p>
          <w:p w14:paraId="4B756F79"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734246A0"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509C67E1"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1B49F10A"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7EB0DF5A"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62756DEA"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5"/>
          </w:p>
          <w:p w14:paraId="4E068B57" w14:textId="77777777" w:rsidR="00E16509" w:rsidRPr="00CB6975" w:rsidRDefault="00E16509" w:rsidP="00133525"/>
        </w:tc>
      </w:tr>
      <w:tr w:rsidR="00E16509" w:rsidRPr="00CB6975" w14:paraId="66390ADF" w14:textId="77777777" w:rsidTr="00C074DD">
        <w:tc>
          <w:tcPr>
            <w:tcW w:w="10423" w:type="dxa"/>
            <w:shd w:val="clear" w:color="auto" w:fill="auto"/>
            <w:vAlign w:val="bottom"/>
          </w:tcPr>
          <w:p w14:paraId="17B1A452" w14:textId="77777777" w:rsidR="00E16509" w:rsidRPr="00CB6975" w:rsidRDefault="00E16509" w:rsidP="00133525">
            <w:pPr>
              <w:pStyle w:val="FP"/>
              <w:pBdr>
                <w:bottom w:val="single" w:sz="6" w:space="1" w:color="auto"/>
              </w:pBdr>
              <w:spacing w:after="240"/>
              <w:jc w:val="center"/>
              <w:rPr>
                <w:rFonts w:ascii="Arial" w:hAnsi="Arial"/>
                <w:b/>
                <w:i/>
                <w:noProof/>
              </w:rPr>
            </w:pPr>
            <w:bookmarkStart w:id="6" w:name="copyrightNotification"/>
            <w:r w:rsidRPr="00CB6975">
              <w:rPr>
                <w:rFonts w:ascii="Arial" w:hAnsi="Arial"/>
                <w:b/>
                <w:i/>
                <w:noProof/>
              </w:rPr>
              <w:t>Copyright Notification</w:t>
            </w:r>
          </w:p>
          <w:p w14:paraId="14F9AB31"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492942A1" w14:textId="77777777" w:rsidR="00E16509" w:rsidRPr="00CB6975" w:rsidRDefault="00E16509" w:rsidP="00133525">
            <w:pPr>
              <w:pStyle w:val="FP"/>
              <w:jc w:val="center"/>
              <w:rPr>
                <w:noProof/>
              </w:rPr>
            </w:pPr>
          </w:p>
          <w:p w14:paraId="4EEDED6F" w14:textId="29702E4F" w:rsidR="00E16509" w:rsidRPr="00CB6975" w:rsidRDefault="00E16509" w:rsidP="00133525">
            <w:pPr>
              <w:pStyle w:val="FP"/>
              <w:jc w:val="center"/>
              <w:rPr>
                <w:noProof/>
                <w:sz w:val="18"/>
              </w:rPr>
            </w:pPr>
            <w:r w:rsidRPr="00CB6975">
              <w:rPr>
                <w:noProof/>
                <w:sz w:val="18"/>
              </w:rPr>
              <w:t xml:space="preserve">© </w:t>
            </w:r>
            <w:bookmarkStart w:id="7" w:name="copyrightDate"/>
            <w:r w:rsidRPr="00CB6975">
              <w:rPr>
                <w:noProof/>
                <w:sz w:val="18"/>
              </w:rPr>
              <w:t>2</w:t>
            </w:r>
            <w:r w:rsidR="008E2D68" w:rsidRPr="00CB6975">
              <w:rPr>
                <w:noProof/>
                <w:sz w:val="18"/>
              </w:rPr>
              <w:t>02</w:t>
            </w:r>
            <w:bookmarkEnd w:id="7"/>
            <w:r w:rsidR="002C79A5">
              <w:rPr>
                <w:noProof/>
                <w:sz w:val="18"/>
              </w:rPr>
              <w:t>3</w:t>
            </w:r>
            <w:r w:rsidRPr="00CB6975">
              <w:rPr>
                <w:noProof/>
                <w:sz w:val="18"/>
              </w:rPr>
              <w:t>, 3GPP Organizational Partners (ARIB, ATIS, CCSA, ETSI, TSDSI, TTA, TTC).</w:t>
            </w:r>
            <w:bookmarkStart w:id="8" w:name="copyrightaddon"/>
            <w:bookmarkEnd w:id="8"/>
          </w:p>
          <w:p w14:paraId="18BA9817" w14:textId="77777777" w:rsidR="00E16509" w:rsidRPr="00CB6975" w:rsidRDefault="00E16509" w:rsidP="00133525">
            <w:pPr>
              <w:pStyle w:val="FP"/>
              <w:jc w:val="center"/>
              <w:rPr>
                <w:noProof/>
                <w:sz w:val="18"/>
              </w:rPr>
            </w:pPr>
            <w:r w:rsidRPr="00CB6975">
              <w:rPr>
                <w:noProof/>
                <w:sz w:val="18"/>
              </w:rPr>
              <w:t>All rights reserved.</w:t>
            </w:r>
          </w:p>
          <w:p w14:paraId="496958E3" w14:textId="77777777" w:rsidR="00E16509" w:rsidRPr="00CB6975" w:rsidRDefault="00E16509" w:rsidP="00E16509">
            <w:pPr>
              <w:pStyle w:val="FP"/>
              <w:rPr>
                <w:noProof/>
                <w:sz w:val="18"/>
              </w:rPr>
            </w:pPr>
          </w:p>
          <w:p w14:paraId="6983CE96"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00992D55"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0F6CCB62"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6"/>
          </w:p>
          <w:p w14:paraId="5BC3163D" w14:textId="77777777" w:rsidR="00E16509" w:rsidRPr="00CB6975" w:rsidRDefault="00E16509" w:rsidP="00133525"/>
        </w:tc>
      </w:tr>
      <w:bookmarkEnd w:id="4"/>
    </w:tbl>
    <w:p w14:paraId="3562F3F7" w14:textId="77777777" w:rsidR="00080512" w:rsidRPr="004D3578" w:rsidRDefault="00080512" w:rsidP="00F3074B">
      <w:pPr>
        <w:pStyle w:val="TT"/>
      </w:pPr>
      <w:r w:rsidRPr="004D3578">
        <w:br w:type="page"/>
      </w:r>
      <w:bookmarkStart w:id="9" w:name="tableOfContents"/>
      <w:bookmarkEnd w:id="9"/>
      <w:r w:rsidRPr="004D3578">
        <w:lastRenderedPageBreak/>
        <w:t>Contents</w:t>
      </w:r>
    </w:p>
    <w:p w14:paraId="22BD586F" w14:textId="00D28B2A" w:rsidR="002C79A5" w:rsidRDefault="00EB0B59">
      <w:pPr>
        <w:pStyle w:val="TOC1"/>
        <w:rPr>
          <w:rFonts w:asciiTheme="minorHAnsi" w:eastAsiaTheme="minorEastAsia"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2C79A5">
        <w:rPr>
          <w:noProof/>
        </w:rPr>
        <w:t>Foreword</w:t>
      </w:r>
      <w:r w:rsidR="002C79A5">
        <w:rPr>
          <w:noProof/>
        </w:rPr>
        <w:tab/>
      </w:r>
      <w:r w:rsidR="002C79A5">
        <w:rPr>
          <w:noProof/>
        </w:rPr>
        <w:fldChar w:fldCharType="begin" w:fldLock="1"/>
      </w:r>
      <w:r w:rsidR="002C79A5">
        <w:rPr>
          <w:noProof/>
        </w:rPr>
        <w:instrText xml:space="preserve"> PAGEREF _Toc130815724 \h </w:instrText>
      </w:r>
      <w:r w:rsidR="002C79A5">
        <w:rPr>
          <w:noProof/>
        </w:rPr>
      </w:r>
      <w:r w:rsidR="002C79A5">
        <w:rPr>
          <w:noProof/>
        </w:rPr>
        <w:fldChar w:fldCharType="separate"/>
      </w:r>
      <w:r w:rsidR="002C79A5">
        <w:rPr>
          <w:noProof/>
        </w:rPr>
        <w:t>7</w:t>
      </w:r>
      <w:r w:rsidR="002C79A5">
        <w:rPr>
          <w:noProof/>
        </w:rPr>
        <w:fldChar w:fldCharType="end"/>
      </w:r>
    </w:p>
    <w:p w14:paraId="54F64E67" w14:textId="5A33A527" w:rsidR="002C79A5" w:rsidRDefault="002C79A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_Toc130815725 \h </w:instrText>
      </w:r>
      <w:r>
        <w:rPr>
          <w:noProof/>
        </w:rPr>
      </w:r>
      <w:r>
        <w:rPr>
          <w:noProof/>
        </w:rPr>
        <w:fldChar w:fldCharType="separate"/>
      </w:r>
      <w:r>
        <w:rPr>
          <w:noProof/>
        </w:rPr>
        <w:t>8</w:t>
      </w:r>
      <w:r>
        <w:rPr>
          <w:noProof/>
        </w:rPr>
        <w:fldChar w:fldCharType="end"/>
      </w:r>
    </w:p>
    <w:p w14:paraId="082A991E" w14:textId="0A68A4D1" w:rsidR="002C79A5" w:rsidRDefault="002C79A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_Toc130815726 \h </w:instrText>
      </w:r>
      <w:r>
        <w:rPr>
          <w:noProof/>
        </w:rPr>
      </w:r>
      <w:r>
        <w:rPr>
          <w:noProof/>
        </w:rPr>
        <w:fldChar w:fldCharType="separate"/>
      </w:r>
      <w:r>
        <w:rPr>
          <w:noProof/>
        </w:rPr>
        <w:t>8</w:t>
      </w:r>
      <w:r>
        <w:rPr>
          <w:noProof/>
        </w:rPr>
        <w:fldChar w:fldCharType="end"/>
      </w:r>
    </w:p>
    <w:p w14:paraId="6540C340" w14:textId="681F9FED" w:rsidR="002C79A5" w:rsidRDefault="002C79A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_Toc130815727 \h </w:instrText>
      </w:r>
      <w:r>
        <w:rPr>
          <w:noProof/>
        </w:rPr>
      </w:r>
      <w:r>
        <w:rPr>
          <w:noProof/>
        </w:rPr>
        <w:fldChar w:fldCharType="separate"/>
      </w:r>
      <w:r>
        <w:rPr>
          <w:noProof/>
        </w:rPr>
        <w:t>9</w:t>
      </w:r>
      <w:r>
        <w:rPr>
          <w:noProof/>
        </w:rPr>
        <w:fldChar w:fldCharType="end"/>
      </w:r>
    </w:p>
    <w:p w14:paraId="008F66AA" w14:textId="2474AAA9" w:rsidR="002C79A5" w:rsidRDefault="002C79A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_Toc130815728 \h </w:instrText>
      </w:r>
      <w:r>
        <w:rPr>
          <w:noProof/>
        </w:rPr>
      </w:r>
      <w:r>
        <w:rPr>
          <w:noProof/>
        </w:rPr>
        <w:fldChar w:fldCharType="separate"/>
      </w:r>
      <w:r>
        <w:rPr>
          <w:noProof/>
        </w:rPr>
        <w:t>9</w:t>
      </w:r>
      <w:r>
        <w:rPr>
          <w:noProof/>
        </w:rPr>
        <w:fldChar w:fldCharType="end"/>
      </w:r>
    </w:p>
    <w:p w14:paraId="18623744" w14:textId="2848008F" w:rsidR="002C79A5" w:rsidRDefault="002C79A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_Toc130815729 \h </w:instrText>
      </w:r>
      <w:r>
        <w:rPr>
          <w:noProof/>
        </w:rPr>
      </w:r>
      <w:r>
        <w:rPr>
          <w:noProof/>
        </w:rPr>
        <w:fldChar w:fldCharType="separate"/>
      </w:r>
      <w:r>
        <w:rPr>
          <w:noProof/>
        </w:rPr>
        <w:t>10</w:t>
      </w:r>
      <w:r>
        <w:rPr>
          <w:noProof/>
        </w:rPr>
        <w:fldChar w:fldCharType="end"/>
      </w:r>
    </w:p>
    <w:p w14:paraId="0AEEE554" w14:textId="1B7C6F79" w:rsidR="002C79A5" w:rsidRDefault="002C79A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_Toc130815730 \h </w:instrText>
      </w:r>
      <w:r>
        <w:rPr>
          <w:noProof/>
        </w:rPr>
      </w:r>
      <w:r>
        <w:rPr>
          <w:noProof/>
        </w:rPr>
        <w:fldChar w:fldCharType="separate"/>
      </w:r>
      <w:r>
        <w:rPr>
          <w:noProof/>
        </w:rPr>
        <w:t>10</w:t>
      </w:r>
      <w:r>
        <w:rPr>
          <w:noProof/>
        </w:rPr>
        <w:fldChar w:fldCharType="end"/>
      </w:r>
    </w:p>
    <w:p w14:paraId="09E07A48" w14:textId="7677506C" w:rsidR="002C79A5" w:rsidRDefault="002C79A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_Toc130815731 \h </w:instrText>
      </w:r>
      <w:r>
        <w:rPr>
          <w:noProof/>
        </w:rPr>
      </w:r>
      <w:r>
        <w:rPr>
          <w:noProof/>
        </w:rPr>
        <w:fldChar w:fldCharType="separate"/>
      </w:r>
      <w:r>
        <w:rPr>
          <w:noProof/>
        </w:rPr>
        <w:t>11</w:t>
      </w:r>
      <w:r>
        <w:rPr>
          <w:noProof/>
        </w:rPr>
        <w:fldChar w:fldCharType="end"/>
      </w:r>
    </w:p>
    <w:p w14:paraId="03BFE52E" w14:textId="74519595" w:rsidR="002C79A5" w:rsidRDefault="002C79A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_Toc130815732 \h </w:instrText>
      </w:r>
      <w:r>
        <w:rPr>
          <w:noProof/>
        </w:rPr>
      </w:r>
      <w:r>
        <w:rPr>
          <w:noProof/>
        </w:rPr>
        <w:fldChar w:fldCharType="separate"/>
      </w:r>
      <w:r>
        <w:rPr>
          <w:noProof/>
        </w:rPr>
        <w:t>11</w:t>
      </w:r>
      <w:r>
        <w:rPr>
          <w:noProof/>
        </w:rPr>
        <w:fldChar w:fldCharType="end"/>
      </w:r>
    </w:p>
    <w:p w14:paraId="73C7B657" w14:textId="680F8A0F" w:rsidR="002C79A5" w:rsidRDefault="002C79A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Nudr_DataRepository Service</w:t>
      </w:r>
      <w:r>
        <w:rPr>
          <w:noProof/>
        </w:rPr>
        <w:tab/>
      </w:r>
      <w:r>
        <w:rPr>
          <w:noProof/>
        </w:rPr>
        <w:fldChar w:fldCharType="begin" w:fldLock="1"/>
      </w:r>
      <w:r>
        <w:rPr>
          <w:noProof/>
        </w:rPr>
        <w:instrText xml:space="preserve"> PAGEREF _Toc130815733 \h </w:instrText>
      </w:r>
      <w:r>
        <w:rPr>
          <w:noProof/>
        </w:rPr>
      </w:r>
      <w:r>
        <w:rPr>
          <w:noProof/>
        </w:rPr>
        <w:fldChar w:fldCharType="separate"/>
      </w:r>
      <w:r>
        <w:rPr>
          <w:noProof/>
        </w:rPr>
        <w:t>12</w:t>
      </w:r>
      <w:r>
        <w:rPr>
          <w:noProof/>
        </w:rPr>
        <w:fldChar w:fldCharType="end"/>
      </w:r>
    </w:p>
    <w:p w14:paraId="4FAB18A2" w14:textId="68C8EF2A" w:rsidR="002C79A5" w:rsidRDefault="002C79A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_Toc130815734 \h </w:instrText>
      </w:r>
      <w:r>
        <w:rPr>
          <w:noProof/>
        </w:rPr>
      </w:r>
      <w:r>
        <w:rPr>
          <w:noProof/>
        </w:rPr>
        <w:fldChar w:fldCharType="separate"/>
      </w:r>
      <w:r>
        <w:rPr>
          <w:noProof/>
        </w:rPr>
        <w:t>12</w:t>
      </w:r>
      <w:r>
        <w:rPr>
          <w:noProof/>
        </w:rPr>
        <w:fldChar w:fldCharType="end"/>
      </w:r>
    </w:p>
    <w:p w14:paraId="71DCEC2B" w14:textId="686CB078" w:rsidR="002C79A5" w:rsidRDefault="002C79A5">
      <w:pPr>
        <w:pStyle w:val="TOC4"/>
        <w:rPr>
          <w:rFonts w:asciiTheme="minorHAnsi" w:eastAsiaTheme="minorEastAsia" w:hAnsiTheme="minorHAnsi" w:cstheme="minorBidi"/>
          <w:noProof/>
          <w:sz w:val="22"/>
          <w:szCs w:val="22"/>
          <w:lang w:eastAsia="en-GB"/>
        </w:rPr>
      </w:pPr>
      <w:r>
        <w:rPr>
          <w:noProof/>
        </w:rPr>
        <w:t>5.2.1.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_Toc130815735 \h </w:instrText>
      </w:r>
      <w:r>
        <w:rPr>
          <w:noProof/>
        </w:rPr>
      </w:r>
      <w:r>
        <w:rPr>
          <w:noProof/>
        </w:rPr>
        <w:fldChar w:fldCharType="separate"/>
      </w:r>
      <w:r>
        <w:rPr>
          <w:noProof/>
        </w:rPr>
        <w:t>12</w:t>
      </w:r>
      <w:r>
        <w:rPr>
          <w:noProof/>
        </w:rPr>
        <w:fldChar w:fldCharType="end"/>
      </w:r>
    </w:p>
    <w:p w14:paraId="435D2E59" w14:textId="1B644D46" w:rsidR="002C79A5" w:rsidRDefault="002C79A5">
      <w:pPr>
        <w:pStyle w:val="TOC4"/>
        <w:rPr>
          <w:rFonts w:asciiTheme="minorHAnsi" w:eastAsiaTheme="minorEastAsia" w:hAnsiTheme="minorHAnsi" w:cstheme="minorBidi"/>
          <w:noProof/>
          <w:sz w:val="22"/>
          <w:szCs w:val="22"/>
          <w:lang w:eastAsia="en-GB"/>
        </w:rPr>
      </w:pPr>
      <w:r>
        <w:rPr>
          <w:noProof/>
        </w:rPr>
        <w:t>5.2.1.</w:t>
      </w:r>
      <w:r>
        <w:rPr>
          <w:noProof/>
          <w:lang w:eastAsia="zh-CN"/>
        </w:rPr>
        <w:t>2</w:t>
      </w:r>
      <w:r>
        <w:rPr>
          <w:rFonts w:asciiTheme="minorHAnsi" w:eastAsiaTheme="minorEastAsia" w:hAnsiTheme="minorHAnsi" w:cstheme="minorBidi"/>
          <w:noProof/>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_Toc130815736 \h </w:instrText>
      </w:r>
      <w:r>
        <w:rPr>
          <w:noProof/>
        </w:rPr>
      </w:r>
      <w:r>
        <w:rPr>
          <w:noProof/>
        </w:rPr>
        <w:fldChar w:fldCharType="separate"/>
      </w:r>
      <w:r>
        <w:rPr>
          <w:noProof/>
        </w:rPr>
        <w:t>12</w:t>
      </w:r>
      <w:r>
        <w:rPr>
          <w:noProof/>
        </w:rPr>
        <w:fldChar w:fldCharType="end"/>
      </w:r>
    </w:p>
    <w:p w14:paraId="68C7E891" w14:textId="30C2FD50" w:rsidR="002C79A5" w:rsidRDefault="002C79A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_Toc130815737 \h </w:instrText>
      </w:r>
      <w:r>
        <w:rPr>
          <w:noProof/>
        </w:rPr>
      </w:r>
      <w:r>
        <w:rPr>
          <w:noProof/>
        </w:rPr>
        <w:fldChar w:fldCharType="separate"/>
      </w:r>
      <w:r>
        <w:rPr>
          <w:noProof/>
        </w:rPr>
        <w:t>13</w:t>
      </w:r>
      <w:r>
        <w:rPr>
          <w:noProof/>
        </w:rPr>
        <w:fldChar w:fldCharType="end"/>
      </w:r>
    </w:p>
    <w:p w14:paraId="5831F384" w14:textId="48B64C78" w:rsidR="002C79A5" w:rsidRDefault="002C79A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_Toc130815738 \h </w:instrText>
      </w:r>
      <w:r>
        <w:rPr>
          <w:noProof/>
        </w:rPr>
      </w:r>
      <w:r>
        <w:rPr>
          <w:noProof/>
        </w:rPr>
        <w:fldChar w:fldCharType="separate"/>
      </w:r>
      <w:r>
        <w:rPr>
          <w:noProof/>
        </w:rPr>
        <w:t>13</w:t>
      </w:r>
      <w:r>
        <w:rPr>
          <w:noProof/>
        </w:rPr>
        <w:fldChar w:fldCharType="end"/>
      </w:r>
    </w:p>
    <w:p w14:paraId="0F57FDED" w14:textId="05C17426" w:rsidR="002C79A5" w:rsidRDefault="002C79A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_Toc130815739 \h </w:instrText>
      </w:r>
      <w:r>
        <w:rPr>
          <w:noProof/>
        </w:rPr>
      </w:r>
      <w:r>
        <w:rPr>
          <w:noProof/>
        </w:rPr>
        <w:fldChar w:fldCharType="separate"/>
      </w:r>
      <w:r>
        <w:rPr>
          <w:noProof/>
        </w:rPr>
        <w:t>14</w:t>
      </w:r>
      <w:r>
        <w:rPr>
          <w:noProof/>
        </w:rPr>
        <w:fldChar w:fldCharType="end"/>
      </w:r>
    </w:p>
    <w:p w14:paraId="3DB520F3" w14:textId="082465FC" w:rsidR="002C79A5" w:rsidRDefault="002C79A5">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_Toc130815740 \h </w:instrText>
      </w:r>
      <w:r>
        <w:rPr>
          <w:noProof/>
        </w:rPr>
      </w:r>
      <w:r>
        <w:rPr>
          <w:noProof/>
        </w:rPr>
        <w:fldChar w:fldCharType="separate"/>
      </w:r>
      <w:r>
        <w:rPr>
          <w:noProof/>
        </w:rPr>
        <w:t>14</w:t>
      </w:r>
      <w:r>
        <w:rPr>
          <w:noProof/>
        </w:rPr>
        <w:fldChar w:fldCharType="end"/>
      </w:r>
    </w:p>
    <w:p w14:paraId="68BDD86D" w14:textId="2479986F" w:rsidR="002C79A5" w:rsidRDefault="002C79A5">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Data retrieval</w:t>
      </w:r>
      <w:r>
        <w:rPr>
          <w:noProof/>
        </w:rPr>
        <w:tab/>
      </w:r>
      <w:r>
        <w:rPr>
          <w:noProof/>
        </w:rPr>
        <w:fldChar w:fldCharType="begin" w:fldLock="1"/>
      </w:r>
      <w:r>
        <w:rPr>
          <w:noProof/>
        </w:rPr>
        <w:instrText xml:space="preserve"> PAGEREF _Toc130815741 \h </w:instrText>
      </w:r>
      <w:r>
        <w:rPr>
          <w:noProof/>
        </w:rPr>
      </w:r>
      <w:r>
        <w:rPr>
          <w:noProof/>
        </w:rPr>
        <w:fldChar w:fldCharType="separate"/>
      </w:r>
      <w:r>
        <w:rPr>
          <w:noProof/>
        </w:rPr>
        <w:t>14</w:t>
      </w:r>
      <w:r>
        <w:rPr>
          <w:noProof/>
        </w:rPr>
        <w:fldChar w:fldCharType="end"/>
      </w:r>
    </w:p>
    <w:p w14:paraId="5624B8BE" w14:textId="35ED1304" w:rsidR="002C79A5" w:rsidRDefault="002C79A5">
      <w:pPr>
        <w:pStyle w:val="TOC5"/>
        <w:rPr>
          <w:rFonts w:asciiTheme="minorHAnsi" w:eastAsiaTheme="minorEastAsia" w:hAnsiTheme="minorHAnsi" w:cstheme="minorBidi"/>
          <w:noProof/>
          <w:sz w:val="22"/>
          <w:szCs w:val="22"/>
          <w:lang w:eastAsia="en-GB"/>
        </w:rPr>
      </w:pPr>
      <w:r>
        <w:rPr>
          <w:noProof/>
        </w:rPr>
        <w:t>5.2.2.2.</w:t>
      </w:r>
      <w:r>
        <w:rPr>
          <w:noProof/>
          <w:lang w:eastAsia="zh-CN"/>
        </w:rPr>
        <w:t>3</w:t>
      </w:r>
      <w:r>
        <w:rPr>
          <w:rFonts w:asciiTheme="minorHAnsi" w:eastAsiaTheme="minorEastAsia" w:hAnsiTheme="minorHAnsi" w:cstheme="minorBidi"/>
          <w:noProof/>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_Toc130815742 \h </w:instrText>
      </w:r>
      <w:r>
        <w:rPr>
          <w:noProof/>
        </w:rPr>
      </w:r>
      <w:r>
        <w:rPr>
          <w:noProof/>
        </w:rPr>
        <w:fldChar w:fldCharType="separate"/>
      </w:r>
      <w:r>
        <w:rPr>
          <w:noProof/>
        </w:rPr>
        <w:t>15</w:t>
      </w:r>
      <w:r>
        <w:rPr>
          <w:noProof/>
        </w:rPr>
        <w:fldChar w:fldCharType="end"/>
      </w:r>
    </w:p>
    <w:p w14:paraId="59D0477C" w14:textId="1A0B8F94" w:rsidR="002C79A5" w:rsidRDefault="002C79A5">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Create</w:t>
      </w:r>
      <w:r>
        <w:rPr>
          <w:noProof/>
        </w:rPr>
        <w:tab/>
      </w:r>
      <w:r>
        <w:rPr>
          <w:noProof/>
        </w:rPr>
        <w:fldChar w:fldCharType="begin" w:fldLock="1"/>
      </w:r>
      <w:r>
        <w:rPr>
          <w:noProof/>
        </w:rPr>
        <w:instrText xml:space="preserve"> PAGEREF _Toc130815743 \h </w:instrText>
      </w:r>
      <w:r>
        <w:rPr>
          <w:noProof/>
        </w:rPr>
      </w:r>
      <w:r>
        <w:rPr>
          <w:noProof/>
        </w:rPr>
        <w:fldChar w:fldCharType="separate"/>
      </w:r>
      <w:r>
        <w:rPr>
          <w:noProof/>
        </w:rPr>
        <w:t>16</w:t>
      </w:r>
      <w:r>
        <w:rPr>
          <w:noProof/>
        </w:rPr>
        <w:fldChar w:fldCharType="end"/>
      </w:r>
    </w:p>
    <w:p w14:paraId="2653408E" w14:textId="23DFFE79" w:rsidR="002C79A5" w:rsidRDefault="002C79A5">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_Toc130815744 \h </w:instrText>
      </w:r>
      <w:r>
        <w:rPr>
          <w:noProof/>
        </w:rPr>
      </w:r>
      <w:r>
        <w:rPr>
          <w:noProof/>
        </w:rPr>
        <w:fldChar w:fldCharType="separate"/>
      </w:r>
      <w:r>
        <w:rPr>
          <w:noProof/>
        </w:rPr>
        <w:t>16</w:t>
      </w:r>
      <w:r>
        <w:rPr>
          <w:noProof/>
        </w:rPr>
        <w:fldChar w:fldCharType="end"/>
      </w:r>
    </w:p>
    <w:p w14:paraId="62E05FA0" w14:textId="64C67F84" w:rsidR="002C79A5" w:rsidRDefault="002C79A5">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Data Creation using PUT</w:t>
      </w:r>
      <w:r>
        <w:rPr>
          <w:noProof/>
        </w:rPr>
        <w:tab/>
      </w:r>
      <w:r>
        <w:rPr>
          <w:noProof/>
        </w:rPr>
        <w:fldChar w:fldCharType="begin" w:fldLock="1"/>
      </w:r>
      <w:r>
        <w:rPr>
          <w:noProof/>
        </w:rPr>
        <w:instrText xml:space="preserve"> PAGEREF _Toc130815745 \h </w:instrText>
      </w:r>
      <w:r>
        <w:rPr>
          <w:noProof/>
        </w:rPr>
      </w:r>
      <w:r>
        <w:rPr>
          <w:noProof/>
        </w:rPr>
        <w:fldChar w:fldCharType="separate"/>
      </w:r>
      <w:r>
        <w:rPr>
          <w:noProof/>
        </w:rPr>
        <w:t>17</w:t>
      </w:r>
      <w:r>
        <w:rPr>
          <w:noProof/>
        </w:rPr>
        <w:fldChar w:fldCharType="end"/>
      </w:r>
    </w:p>
    <w:p w14:paraId="54C1675F" w14:textId="07A855A5" w:rsidR="002C79A5" w:rsidRDefault="002C79A5">
      <w:pPr>
        <w:pStyle w:val="TOC5"/>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Data Creation using POST</w:t>
      </w:r>
      <w:r>
        <w:rPr>
          <w:noProof/>
        </w:rPr>
        <w:tab/>
      </w:r>
      <w:r>
        <w:rPr>
          <w:noProof/>
        </w:rPr>
        <w:fldChar w:fldCharType="begin" w:fldLock="1"/>
      </w:r>
      <w:r>
        <w:rPr>
          <w:noProof/>
        </w:rPr>
        <w:instrText xml:space="preserve"> PAGEREF _Toc130815746 \h </w:instrText>
      </w:r>
      <w:r>
        <w:rPr>
          <w:noProof/>
        </w:rPr>
      </w:r>
      <w:r>
        <w:rPr>
          <w:noProof/>
        </w:rPr>
        <w:fldChar w:fldCharType="separate"/>
      </w:r>
      <w:r>
        <w:rPr>
          <w:noProof/>
        </w:rPr>
        <w:t>17</w:t>
      </w:r>
      <w:r>
        <w:rPr>
          <w:noProof/>
        </w:rPr>
        <w:fldChar w:fldCharType="end"/>
      </w:r>
    </w:p>
    <w:p w14:paraId="1AA79715" w14:textId="711638B4" w:rsidR="002C79A5" w:rsidRDefault="002C79A5">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Delete</w:t>
      </w:r>
      <w:r>
        <w:rPr>
          <w:noProof/>
        </w:rPr>
        <w:tab/>
      </w:r>
      <w:r>
        <w:rPr>
          <w:noProof/>
        </w:rPr>
        <w:fldChar w:fldCharType="begin" w:fldLock="1"/>
      </w:r>
      <w:r>
        <w:rPr>
          <w:noProof/>
        </w:rPr>
        <w:instrText xml:space="preserve"> PAGEREF _Toc130815747 \h </w:instrText>
      </w:r>
      <w:r>
        <w:rPr>
          <w:noProof/>
        </w:rPr>
      </w:r>
      <w:r>
        <w:rPr>
          <w:noProof/>
        </w:rPr>
        <w:fldChar w:fldCharType="separate"/>
      </w:r>
      <w:r>
        <w:rPr>
          <w:noProof/>
        </w:rPr>
        <w:t>18</w:t>
      </w:r>
      <w:r>
        <w:rPr>
          <w:noProof/>
        </w:rPr>
        <w:fldChar w:fldCharType="end"/>
      </w:r>
    </w:p>
    <w:p w14:paraId="2A5BC5DD" w14:textId="7FECAE3E"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_Toc130815748 \h </w:instrText>
      </w:r>
      <w:r>
        <w:rPr>
          <w:noProof/>
        </w:rPr>
      </w:r>
      <w:r>
        <w:rPr>
          <w:noProof/>
        </w:rPr>
        <w:fldChar w:fldCharType="separate"/>
      </w:r>
      <w:r>
        <w:rPr>
          <w:noProof/>
        </w:rPr>
        <w:t>18</w:t>
      </w:r>
      <w:r>
        <w:rPr>
          <w:noProof/>
        </w:rPr>
        <w:fldChar w:fldCharType="end"/>
      </w:r>
    </w:p>
    <w:p w14:paraId="1DC282D5" w14:textId="1A50C12F"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Deleting Data</w:t>
      </w:r>
      <w:r>
        <w:rPr>
          <w:noProof/>
        </w:rPr>
        <w:tab/>
      </w:r>
      <w:r>
        <w:rPr>
          <w:noProof/>
        </w:rPr>
        <w:fldChar w:fldCharType="begin" w:fldLock="1"/>
      </w:r>
      <w:r>
        <w:rPr>
          <w:noProof/>
        </w:rPr>
        <w:instrText xml:space="preserve"> PAGEREF _Toc130815749 \h </w:instrText>
      </w:r>
      <w:r>
        <w:rPr>
          <w:noProof/>
        </w:rPr>
      </w:r>
      <w:r>
        <w:rPr>
          <w:noProof/>
        </w:rPr>
        <w:fldChar w:fldCharType="separate"/>
      </w:r>
      <w:r>
        <w:rPr>
          <w:noProof/>
        </w:rPr>
        <w:t>18</w:t>
      </w:r>
      <w:r>
        <w:rPr>
          <w:noProof/>
        </w:rPr>
        <w:fldChar w:fldCharType="end"/>
      </w:r>
    </w:p>
    <w:p w14:paraId="4A21ED29" w14:textId="3155FBE0" w:rsidR="002C79A5" w:rsidRDefault="002C79A5">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rFonts w:asciiTheme="minorHAnsi" w:eastAsiaTheme="minorEastAsia" w:hAnsiTheme="minorHAnsi" w:cstheme="minorBidi"/>
          <w:noProof/>
          <w:sz w:val="22"/>
          <w:szCs w:val="22"/>
          <w:lang w:eastAsia="en-GB"/>
        </w:rPr>
        <w:tab/>
      </w:r>
      <w:r>
        <w:rPr>
          <w:noProof/>
          <w:lang w:eastAsia="zh-CN"/>
        </w:rPr>
        <w:t>Update</w:t>
      </w:r>
      <w:r>
        <w:rPr>
          <w:noProof/>
        </w:rPr>
        <w:tab/>
      </w:r>
      <w:r>
        <w:rPr>
          <w:noProof/>
        </w:rPr>
        <w:fldChar w:fldCharType="begin" w:fldLock="1"/>
      </w:r>
      <w:r>
        <w:rPr>
          <w:noProof/>
        </w:rPr>
        <w:instrText xml:space="preserve"> PAGEREF _Toc130815750 \h </w:instrText>
      </w:r>
      <w:r>
        <w:rPr>
          <w:noProof/>
        </w:rPr>
      </w:r>
      <w:r>
        <w:rPr>
          <w:noProof/>
        </w:rPr>
        <w:fldChar w:fldCharType="separate"/>
      </w:r>
      <w:r>
        <w:rPr>
          <w:noProof/>
        </w:rPr>
        <w:t>18</w:t>
      </w:r>
      <w:r>
        <w:rPr>
          <w:noProof/>
        </w:rPr>
        <w:fldChar w:fldCharType="end"/>
      </w:r>
    </w:p>
    <w:p w14:paraId="12941830" w14:textId="36F38D69"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_Toc130815751 \h </w:instrText>
      </w:r>
      <w:r>
        <w:rPr>
          <w:noProof/>
        </w:rPr>
      </w:r>
      <w:r>
        <w:rPr>
          <w:noProof/>
        </w:rPr>
        <w:fldChar w:fldCharType="separate"/>
      </w:r>
      <w:r>
        <w:rPr>
          <w:noProof/>
        </w:rPr>
        <w:t>18</w:t>
      </w:r>
      <w:r>
        <w:rPr>
          <w:noProof/>
        </w:rPr>
        <w:fldChar w:fldCharType="end"/>
      </w:r>
    </w:p>
    <w:p w14:paraId="56709831" w14:textId="60842178"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.2</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_Toc130815752 \h </w:instrText>
      </w:r>
      <w:r>
        <w:rPr>
          <w:noProof/>
        </w:rPr>
      </w:r>
      <w:r>
        <w:rPr>
          <w:noProof/>
        </w:rPr>
        <w:fldChar w:fldCharType="separate"/>
      </w:r>
      <w:r>
        <w:rPr>
          <w:noProof/>
        </w:rPr>
        <w:t>19</w:t>
      </w:r>
      <w:r>
        <w:rPr>
          <w:noProof/>
        </w:rPr>
        <w:fldChar w:fldCharType="end"/>
      </w:r>
    </w:p>
    <w:p w14:paraId="388B76D4" w14:textId="5D60D3BC"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_Toc130815753 \h </w:instrText>
      </w:r>
      <w:r>
        <w:rPr>
          <w:noProof/>
        </w:rPr>
      </w:r>
      <w:r>
        <w:rPr>
          <w:noProof/>
        </w:rPr>
        <w:fldChar w:fldCharType="separate"/>
      </w:r>
      <w:r>
        <w:rPr>
          <w:noProof/>
        </w:rPr>
        <w:t>19</w:t>
      </w:r>
      <w:r>
        <w:rPr>
          <w:noProof/>
        </w:rPr>
        <w:fldChar w:fldCharType="end"/>
      </w:r>
    </w:p>
    <w:p w14:paraId="595A737D" w14:textId="6470C89E" w:rsidR="002C79A5" w:rsidRDefault="002C79A5">
      <w:pPr>
        <w:pStyle w:val="TOC4"/>
        <w:rPr>
          <w:rFonts w:asciiTheme="minorHAnsi" w:eastAsiaTheme="minorEastAsia" w:hAnsiTheme="minorHAnsi" w:cstheme="minorBidi"/>
          <w:noProof/>
          <w:sz w:val="22"/>
          <w:szCs w:val="22"/>
          <w:lang w:eastAsia="en-GB"/>
        </w:rPr>
      </w:pPr>
      <w:r>
        <w:rPr>
          <w:noProof/>
        </w:rPr>
        <w:t>5.2.2.</w:t>
      </w:r>
      <w:r>
        <w:rPr>
          <w:noProof/>
          <w:lang w:eastAsia="zh-CN"/>
        </w:rPr>
        <w:t>6</w:t>
      </w:r>
      <w:r>
        <w:rPr>
          <w:rFonts w:asciiTheme="minorHAnsi" w:eastAsiaTheme="minorEastAsia" w:hAnsiTheme="minorHAnsi" w:cstheme="minorBidi"/>
          <w:noProof/>
          <w:sz w:val="22"/>
          <w:szCs w:val="22"/>
          <w:lang w:eastAsia="en-GB"/>
        </w:rPr>
        <w:tab/>
      </w:r>
      <w:r>
        <w:rPr>
          <w:noProof/>
          <w:lang w:eastAsia="zh-CN"/>
        </w:rPr>
        <w:t>Subscribe</w:t>
      </w:r>
      <w:r>
        <w:rPr>
          <w:noProof/>
        </w:rPr>
        <w:tab/>
      </w:r>
      <w:r>
        <w:rPr>
          <w:noProof/>
        </w:rPr>
        <w:fldChar w:fldCharType="begin" w:fldLock="1"/>
      </w:r>
      <w:r>
        <w:rPr>
          <w:noProof/>
        </w:rPr>
        <w:instrText xml:space="preserve"> PAGEREF _Toc130815754 \h </w:instrText>
      </w:r>
      <w:r>
        <w:rPr>
          <w:noProof/>
        </w:rPr>
      </w:r>
      <w:r>
        <w:rPr>
          <w:noProof/>
        </w:rPr>
        <w:fldChar w:fldCharType="separate"/>
      </w:r>
      <w:r>
        <w:rPr>
          <w:noProof/>
        </w:rPr>
        <w:t>20</w:t>
      </w:r>
      <w:r>
        <w:rPr>
          <w:noProof/>
        </w:rPr>
        <w:fldChar w:fldCharType="end"/>
      </w:r>
    </w:p>
    <w:p w14:paraId="7E0D5F65" w14:textId="3A4F7CFC"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_Toc130815755 \h </w:instrText>
      </w:r>
      <w:r>
        <w:rPr>
          <w:noProof/>
        </w:rPr>
      </w:r>
      <w:r>
        <w:rPr>
          <w:noProof/>
        </w:rPr>
        <w:fldChar w:fldCharType="separate"/>
      </w:r>
      <w:r>
        <w:rPr>
          <w:noProof/>
        </w:rPr>
        <w:t>20</w:t>
      </w:r>
      <w:r>
        <w:rPr>
          <w:noProof/>
        </w:rPr>
        <w:fldChar w:fldCharType="end"/>
      </w:r>
    </w:p>
    <w:p w14:paraId="62118F7D" w14:textId="76E63E91"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_Toc130815756 \h </w:instrText>
      </w:r>
      <w:r>
        <w:rPr>
          <w:noProof/>
        </w:rPr>
      </w:r>
      <w:r>
        <w:rPr>
          <w:noProof/>
        </w:rPr>
        <w:fldChar w:fldCharType="separate"/>
      </w:r>
      <w:r>
        <w:rPr>
          <w:noProof/>
        </w:rPr>
        <w:t>20</w:t>
      </w:r>
      <w:r>
        <w:rPr>
          <w:noProof/>
        </w:rPr>
        <w:fldChar w:fldCharType="end"/>
      </w:r>
    </w:p>
    <w:p w14:paraId="56BA9A88" w14:textId="29909B28"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6</w:t>
      </w:r>
      <w:r>
        <w:rPr>
          <w:noProof/>
        </w:rPr>
        <w:t>.3</w:t>
      </w:r>
      <w:r>
        <w:rPr>
          <w:rFonts w:asciiTheme="minorHAnsi" w:eastAsiaTheme="minorEastAsia" w:hAnsiTheme="minorHAnsi" w:cstheme="minorBidi"/>
          <w:noProof/>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_Toc130815757 \h </w:instrText>
      </w:r>
      <w:r>
        <w:rPr>
          <w:noProof/>
        </w:rPr>
      </w:r>
      <w:r>
        <w:rPr>
          <w:noProof/>
        </w:rPr>
        <w:fldChar w:fldCharType="separate"/>
      </w:r>
      <w:r>
        <w:rPr>
          <w:noProof/>
        </w:rPr>
        <w:t>21</w:t>
      </w:r>
      <w:r>
        <w:rPr>
          <w:noProof/>
        </w:rPr>
        <w:fldChar w:fldCharType="end"/>
      </w:r>
    </w:p>
    <w:p w14:paraId="4FC7315E" w14:textId="5DDE2FAE" w:rsidR="002C79A5" w:rsidRDefault="002C79A5">
      <w:pPr>
        <w:pStyle w:val="TOC4"/>
        <w:rPr>
          <w:rFonts w:asciiTheme="minorHAnsi" w:eastAsiaTheme="minorEastAsia" w:hAnsiTheme="minorHAnsi" w:cstheme="minorBidi"/>
          <w:noProof/>
          <w:sz w:val="22"/>
          <w:szCs w:val="22"/>
          <w:lang w:eastAsia="en-GB"/>
        </w:rPr>
      </w:pPr>
      <w:r>
        <w:rPr>
          <w:noProof/>
        </w:rPr>
        <w:t>5.2.2.</w:t>
      </w:r>
      <w:r>
        <w:rPr>
          <w:noProof/>
          <w:lang w:eastAsia="zh-CN"/>
        </w:rPr>
        <w:t>7</w:t>
      </w:r>
      <w:r>
        <w:rPr>
          <w:rFonts w:asciiTheme="minorHAnsi" w:eastAsiaTheme="minorEastAsia" w:hAnsiTheme="minorHAnsi" w:cstheme="minorBidi"/>
          <w:noProof/>
          <w:sz w:val="22"/>
          <w:szCs w:val="22"/>
          <w:lang w:eastAsia="en-GB"/>
        </w:rPr>
        <w:tab/>
      </w:r>
      <w:r>
        <w:rPr>
          <w:noProof/>
          <w:lang w:eastAsia="zh-CN"/>
        </w:rPr>
        <w:t>Unsubscribe</w:t>
      </w:r>
      <w:r>
        <w:rPr>
          <w:noProof/>
        </w:rPr>
        <w:tab/>
      </w:r>
      <w:r>
        <w:rPr>
          <w:noProof/>
        </w:rPr>
        <w:fldChar w:fldCharType="begin" w:fldLock="1"/>
      </w:r>
      <w:r>
        <w:rPr>
          <w:noProof/>
        </w:rPr>
        <w:instrText xml:space="preserve"> PAGEREF _Toc130815758 \h </w:instrText>
      </w:r>
      <w:r>
        <w:rPr>
          <w:noProof/>
        </w:rPr>
      </w:r>
      <w:r>
        <w:rPr>
          <w:noProof/>
        </w:rPr>
        <w:fldChar w:fldCharType="separate"/>
      </w:r>
      <w:r>
        <w:rPr>
          <w:noProof/>
        </w:rPr>
        <w:t>22</w:t>
      </w:r>
      <w:r>
        <w:rPr>
          <w:noProof/>
        </w:rPr>
        <w:fldChar w:fldCharType="end"/>
      </w:r>
    </w:p>
    <w:p w14:paraId="27BDB473" w14:textId="502BEA36"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_Toc130815759 \h </w:instrText>
      </w:r>
      <w:r>
        <w:rPr>
          <w:noProof/>
        </w:rPr>
      </w:r>
      <w:r>
        <w:rPr>
          <w:noProof/>
        </w:rPr>
        <w:fldChar w:fldCharType="separate"/>
      </w:r>
      <w:r>
        <w:rPr>
          <w:noProof/>
        </w:rPr>
        <w:t>22</w:t>
      </w:r>
      <w:r>
        <w:rPr>
          <w:noProof/>
        </w:rPr>
        <w:fldChar w:fldCharType="end"/>
      </w:r>
    </w:p>
    <w:p w14:paraId="33C05654" w14:textId="2E17D254"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7</w:t>
      </w:r>
      <w:r>
        <w:rPr>
          <w:noProof/>
        </w:rPr>
        <w:t>.2</w:t>
      </w:r>
      <w:r>
        <w:rPr>
          <w:rFonts w:asciiTheme="minorHAnsi" w:eastAsiaTheme="minorEastAsia" w:hAnsiTheme="minorHAnsi" w:cstheme="minorBidi"/>
          <w:noProof/>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_Toc130815760 \h </w:instrText>
      </w:r>
      <w:r>
        <w:rPr>
          <w:noProof/>
        </w:rPr>
      </w:r>
      <w:r>
        <w:rPr>
          <w:noProof/>
        </w:rPr>
        <w:fldChar w:fldCharType="separate"/>
      </w:r>
      <w:r>
        <w:rPr>
          <w:noProof/>
        </w:rPr>
        <w:t>22</w:t>
      </w:r>
      <w:r>
        <w:rPr>
          <w:noProof/>
        </w:rPr>
        <w:fldChar w:fldCharType="end"/>
      </w:r>
    </w:p>
    <w:p w14:paraId="74BC90FB" w14:textId="65064C2A" w:rsidR="002C79A5" w:rsidRDefault="002C79A5">
      <w:pPr>
        <w:pStyle w:val="TOC4"/>
        <w:rPr>
          <w:rFonts w:asciiTheme="minorHAnsi" w:eastAsiaTheme="minorEastAsia" w:hAnsiTheme="minorHAnsi" w:cstheme="minorBidi"/>
          <w:noProof/>
          <w:sz w:val="22"/>
          <w:szCs w:val="22"/>
          <w:lang w:eastAsia="en-GB"/>
        </w:rPr>
      </w:pPr>
      <w:r>
        <w:rPr>
          <w:noProof/>
        </w:rPr>
        <w:t>5.2.2.</w:t>
      </w:r>
      <w:r>
        <w:rPr>
          <w:noProof/>
          <w:lang w:eastAsia="zh-CN"/>
        </w:rPr>
        <w:t>8</w:t>
      </w:r>
      <w:r>
        <w:rPr>
          <w:rFonts w:asciiTheme="minorHAnsi" w:eastAsiaTheme="minorEastAsia" w:hAnsiTheme="minorHAnsi" w:cstheme="minorBidi"/>
          <w:noProof/>
          <w:sz w:val="22"/>
          <w:szCs w:val="22"/>
          <w:lang w:eastAsia="en-GB"/>
        </w:rPr>
        <w:tab/>
      </w:r>
      <w:r>
        <w:rPr>
          <w:noProof/>
          <w:lang w:eastAsia="zh-CN"/>
        </w:rPr>
        <w:t>Notify</w:t>
      </w:r>
      <w:r>
        <w:rPr>
          <w:noProof/>
        </w:rPr>
        <w:tab/>
      </w:r>
      <w:r>
        <w:rPr>
          <w:noProof/>
        </w:rPr>
        <w:fldChar w:fldCharType="begin" w:fldLock="1"/>
      </w:r>
      <w:r>
        <w:rPr>
          <w:noProof/>
        </w:rPr>
        <w:instrText xml:space="preserve"> PAGEREF _Toc130815761 \h </w:instrText>
      </w:r>
      <w:r>
        <w:rPr>
          <w:noProof/>
        </w:rPr>
      </w:r>
      <w:r>
        <w:rPr>
          <w:noProof/>
        </w:rPr>
        <w:fldChar w:fldCharType="separate"/>
      </w:r>
      <w:r>
        <w:rPr>
          <w:noProof/>
        </w:rPr>
        <w:t>22</w:t>
      </w:r>
      <w:r>
        <w:rPr>
          <w:noProof/>
        </w:rPr>
        <w:fldChar w:fldCharType="end"/>
      </w:r>
    </w:p>
    <w:p w14:paraId="0112DD6E" w14:textId="35D683AF"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_Toc130815762 \h </w:instrText>
      </w:r>
      <w:r>
        <w:rPr>
          <w:noProof/>
        </w:rPr>
      </w:r>
      <w:r>
        <w:rPr>
          <w:noProof/>
        </w:rPr>
        <w:fldChar w:fldCharType="separate"/>
      </w:r>
      <w:r>
        <w:rPr>
          <w:noProof/>
        </w:rPr>
        <w:t>22</w:t>
      </w:r>
      <w:r>
        <w:rPr>
          <w:noProof/>
        </w:rPr>
        <w:fldChar w:fldCharType="end"/>
      </w:r>
    </w:p>
    <w:p w14:paraId="4BC57C55" w14:textId="375C68EA" w:rsidR="002C79A5" w:rsidRDefault="002C79A5">
      <w:pPr>
        <w:pStyle w:val="TOC5"/>
        <w:rPr>
          <w:rFonts w:asciiTheme="minorHAnsi" w:eastAsiaTheme="minorEastAsia" w:hAnsiTheme="minorHAnsi" w:cstheme="minorBidi"/>
          <w:noProof/>
          <w:sz w:val="22"/>
          <w:szCs w:val="22"/>
          <w:lang w:eastAsia="en-GB"/>
        </w:rPr>
      </w:pPr>
      <w:r>
        <w:rPr>
          <w:noProof/>
        </w:rPr>
        <w:lastRenderedPageBreak/>
        <w:t>5.2.2.</w:t>
      </w:r>
      <w:r>
        <w:rPr>
          <w:noProof/>
          <w:lang w:eastAsia="zh-CN"/>
        </w:rPr>
        <w:t>8</w:t>
      </w:r>
      <w:r>
        <w:rPr>
          <w:noProof/>
        </w:rPr>
        <w:t>.2</w:t>
      </w:r>
      <w:r>
        <w:rPr>
          <w:rFonts w:asciiTheme="minorHAnsi" w:eastAsiaTheme="minorEastAsia" w:hAnsiTheme="minorHAnsi" w:cstheme="minorBidi"/>
          <w:noProof/>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_Toc130815763 \h </w:instrText>
      </w:r>
      <w:r>
        <w:rPr>
          <w:noProof/>
        </w:rPr>
      </w:r>
      <w:r>
        <w:rPr>
          <w:noProof/>
        </w:rPr>
        <w:fldChar w:fldCharType="separate"/>
      </w:r>
      <w:r>
        <w:rPr>
          <w:noProof/>
        </w:rPr>
        <w:t>23</w:t>
      </w:r>
      <w:r>
        <w:rPr>
          <w:noProof/>
        </w:rPr>
        <w:fldChar w:fldCharType="end"/>
      </w:r>
    </w:p>
    <w:p w14:paraId="723FABA2" w14:textId="17DD1FB0" w:rsidR="002C79A5" w:rsidRDefault="002C79A5">
      <w:pPr>
        <w:pStyle w:val="TOC5"/>
        <w:rPr>
          <w:rFonts w:asciiTheme="minorHAnsi" w:eastAsiaTheme="minorEastAsia" w:hAnsiTheme="minorHAnsi" w:cstheme="minorBidi"/>
          <w:noProof/>
          <w:sz w:val="22"/>
          <w:szCs w:val="22"/>
          <w:lang w:eastAsia="en-GB"/>
        </w:rPr>
      </w:pPr>
      <w:r>
        <w:rPr>
          <w:noProof/>
        </w:rPr>
        <w:t>5.2.2.</w:t>
      </w:r>
      <w:r>
        <w:rPr>
          <w:noProof/>
          <w:lang w:eastAsia="zh-CN"/>
        </w:rPr>
        <w:t>8</w:t>
      </w:r>
      <w:r>
        <w:rPr>
          <w:noProof/>
        </w:rPr>
        <w:t>.3</w:t>
      </w:r>
      <w:r>
        <w:rPr>
          <w:rFonts w:asciiTheme="minorHAnsi" w:eastAsiaTheme="minorEastAsia" w:hAnsiTheme="minorHAnsi" w:cstheme="minorBidi"/>
          <w:noProof/>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_Toc130815764 \h </w:instrText>
      </w:r>
      <w:r>
        <w:rPr>
          <w:noProof/>
        </w:rPr>
      </w:r>
      <w:r>
        <w:rPr>
          <w:noProof/>
        </w:rPr>
        <w:fldChar w:fldCharType="separate"/>
      </w:r>
      <w:r>
        <w:rPr>
          <w:noProof/>
        </w:rPr>
        <w:t>23</w:t>
      </w:r>
      <w:r>
        <w:rPr>
          <w:noProof/>
        </w:rPr>
        <w:fldChar w:fldCharType="end"/>
      </w:r>
    </w:p>
    <w:p w14:paraId="0FA85A98" w14:textId="550134D8" w:rsidR="002C79A5" w:rsidRDefault="002C79A5">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lang w:eastAsia="zh-CN"/>
        </w:rPr>
        <w:t>DataRestorationNotification</w:t>
      </w:r>
      <w:r>
        <w:rPr>
          <w:noProof/>
        </w:rPr>
        <w:tab/>
      </w:r>
      <w:r>
        <w:rPr>
          <w:noProof/>
        </w:rPr>
        <w:fldChar w:fldCharType="begin" w:fldLock="1"/>
      </w:r>
      <w:r>
        <w:rPr>
          <w:noProof/>
        </w:rPr>
        <w:instrText xml:space="preserve"> PAGEREF _Toc130815765 \h </w:instrText>
      </w:r>
      <w:r>
        <w:rPr>
          <w:noProof/>
        </w:rPr>
      </w:r>
      <w:r>
        <w:rPr>
          <w:noProof/>
        </w:rPr>
        <w:fldChar w:fldCharType="separate"/>
      </w:r>
      <w:r>
        <w:rPr>
          <w:noProof/>
        </w:rPr>
        <w:t>24</w:t>
      </w:r>
      <w:r>
        <w:rPr>
          <w:noProof/>
        </w:rPr>
        <w:fldChar w:fldCharType="end"/>
      </w:r>
    </w:p>
    <w:p w14:paraId="48A82CB2" w14:textId="3BE52C87" w:rsidR="002C79A5" w:rsidRDefault="002C79A5">
      <w:pPr>
        <w:pStyle w:val="TOC5"/>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_Toc130815766 \h </w:instrText>
      </w:r>
      <w:r>
        <w:rPr>
          <w:noProof/>
        </w:rPr>
      </w:r>
      <w:r>
        <w:rPr>
          <w:noProof/>
        </w:rPr>
        <w:fldChar w:fldCharType="separate"/>
      </w:r>
      <w:r>
        <w:rPr>
          <w:noProof/>
        </w:rPr>
        <w:t>24</w:t>
      </w:r>
      <w:r>
        <w:rPr>
          <w:noProof/>
        </w:rPr>
        <w:fldChar w:fldCharType="end"/>
      </w:r>
    </w:p>
    <w:p w14:paraId="76C77A55" w14:textId="120CE864" w:rsidR="002C79A5" w:rsidRDefault="002C79A5">
      <w:pPr>
        <w:pStyle w:val="TOC5"/>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lang w:eastAsia="zh-CN"/>
        </w:rPr>
        <w:t>Notification on Data Restoration</w:t>
      </w:r>
      <w:r>
        <w:rPr>
          <w:noProof/>
        </w:rPr>
        <w:tab/>
      </w:r>
      <w:r>
        <w:rPr>
          <w:noProof/>
        </w:rPr>
        <w:fldChar w:fldCharType="begin" w:fldLock="1"/>
      </w:r>
      <w:r>
        <w:rPr>
          <w:noProof/>
        </w:rPr>
        <w:instrText xml:space="preserve"> PAGEREF _Toc130815767 \h </w:instrText>
      </w:r>
      <w:r>
        <w:rPr>
          <w:noProof/>
        </w:rPr>
      </w:r>
      <w:r>
        <w:rPr>
          <w:noProof/>
        </w:rPr>
        <w:fldChar w:fldCharType="separate"/>
      </w:r>
      <w:r>
        <w:rPr>
          <w:noProof/>
        </w:rPr>
        <w:t>24</w:t>
      </w:r>
      <w:r>
        <w:rPr>
          <w:noProof/>
        </w:rPr>
        <w:fldChar w:fldCharType="end"/>
      </w:r>
    </w:p>
    <w:p w14:paraId="5DAD0EA1" w14:textId="7D35AEF5" w:rsidR="002C79A5" w:rsidRDefault="002C79A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Nudr_GroupIDmap Service</w:t>
      </w:r>
      <w:r>
        <w:rPr>
          <w:noProof/>
        </w:rPr>
        <w:tab/>
      </w:r>
      <w:r>
        <w:rPr>
          <w:noProof/>
        </w:rPr>
        <w:fldChar w:fldCharType="begin" w:fldLock="1"/>
      </w:r>
      <w:r>
        <w:rPr>
          <w:noProof/>
        </w:rPr>
        <w:instrText xml:space="preserve"> PAGEREF _Toc130815768 \h </w:instrText>
      </w:r>
      <w:r>
        <w:rPr>
          <w:noProof/>
        </w:rPr>
      </w:r>
      <w:r>
        <w:rPr>
          <w:noProof/>
        </w:rPr>
        <w:fldChar w:fldCharType="separate"/>
      </w:r>
      <w:r>
        <w:rPr>
          <w:noProof/>
        </w:rPr>
        <w:t>25</w:t>
      </w:r>
      <w:r>
        <w:rPr>
          <w:noProof/>
        </w:rPr>
        <w:fldChar w:fldCharType="end"/>
      </w:r>
    </w:p>
    <w:p w14:paraId="53172B27" w14:textId="114AF7E6" w:rsidR="002C79A5" w:rsidRDefault="002C79A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_Toc130815769 \h </w:instrText>
      </w:r>
      <w:r>
        <w:rPr>
          <w:noProof/>
        </w:rPr>
      </w:r>
      <w:r>
        <w:rPr>
          <w:noProof/>
        </w:rPr>
        <w:fldChar w:fldCharType="separate"/>
      </w:r>
      <w:r>
        <w:rPr>
          <w:noProof/>
        </w:rPr>
        <w:t>25</w:t>
      </w:r>
      <w:r>
        <w:rPr>
          <w:noProof/>
        </w:rPr>
        <w:fldChar w:fldCharType="end"/>
      </w:r>
    </w:p>
    <w:p w14:paraId="3ADF49E4" w14:textId="78E47E80" w:rsidR="002C79A5" w:rsidRDefault="002C79A5">
      <w:pPr>
        <w:pStyle w:val="TOC4"/>
        <w:rPr>
          <w:rFonts w:asciiTheme="minorHAnsi" w:eastAsiaTheme="minorEastAsia" w:hAnsiTheme="minorHAnsi" w:cstheme="minorBidi"/>
          <w:noProof/>
          <w:sz w:val="22"/>
          <w:szCs w:val="22"/>
          <w:lang w:eastAsia="en-GB"/>
        </w:rPr>
      </w:pPr>
      <w:r>
        <w:rPr>
          <w:noProof/>
        </w:rPr>
        <w:t>5.3.1.</w:t>
      </w:r>
      <w:r>
        <w:rPr>
          <w:noProof/>
          <w:lang w:eastAsia="zh-CN"/>
        </w:rPr>
        <w:t>1</w:t>
      </w:r>
      <w:r>
        <w:rPr>
          <w:rFonts w:asciiTheme="minorHAnsi" w:eastAsiaTheme="minorEastAsia" w:hAnsiTheme="minorHAnsi" w:cstheme="minorBidi"/>
          <w:noProof/>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_Toc130815770 \h </w:instrText>
      </w:r>
      <w:r>
        <w:rPr>
          <w:noProof/>
        </w:rPr>
      </w:r>
      <w:r>
        <w:rPr>
          <w:noProof/>
        </w:rPr>
        <w:fldChar w:fldCharType="separate"/>
      </w:r>
      <w:r>
        <w:rPr>
          <w:noProof/>
        </w:rPr>
        <w:t>25</w:t>
      </w:r>
      <w:r>
        <w:rPr>
          <w:noProof/>
        </w:rPr>
        <w:fldChar w:fldCharType="end"/>
      </w:r>
    </w:p>
    <w:p w14:paraId="232277B0" w14:textId="449F8FB1" w:rsidR="002C79A5" w:rsidRDefault="002C79A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_Toc130815771 \h </w:instrText>
      </w:r>
      <w:r>
        <w:rPr>
          <w:noProof/>
        </w:rPr>
      </w:r>
      <w:r>
        <w:rPr>
          <w:noProof/>
        </w:rPr>
        <w:fldChar w:fldCharType="separate"/>
      </w:r>
      <w:r>
        <w:rPr>
          <w:noProof/>
        </w:rPr>
        <w:t>25</w:t>
      </w:r>
      <w:r>
        <w:rPr>
          <w:noProof/>
        </w:rPr>
        <w:fldChar w:fldCharType="end"/>
      </w:r>
    </w:p>
    <w:p w14:paraId="7C5655D4" w14:textId="633C774E" w:rsidR="002C79A5" w:rsidRDefault="002C79A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_Toc130815772 \h </w:instrText>
      </w:r>
      <w:r>
        <w:rPr>
          <w:noProof/>
        </w:rPr>
      </w:r>
      <w:r>
        <w:rPr>
          <w:noProof/>
        </w:rPr>
        <w:fldChar w:fldCharType="separate"/>
      </w:r>
      <w:r>
        <w:rPr>
          <w:noProof/>
        </w:rPr>
        <w:t>25</w:t>
      </w:r>
      <w:r>
        <w:rPr>
          <w:noProof/>
        </w:rPr>
        <w:fldChar w:fldCharType="end"/>
      </w:r>
    </w:p>
    <w:p w14:paraId="17279D61" w14:textId="23F05506" w:rsidR="002C79A5" w:rsidRDefault="002C79A5">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lang w:eastAsia="zh-CN"/>
        </w:rPr>
        <w:t>Query</w:t>
      </w:r>
      <w:r>
        <w:rPr>
          <w:noProof/>
        </w:rPr>
        <w:tab/>
      </w:r>
      <w:r>
        <w:rPr>
          <w:noProof/>
        </w:rPr>
        <w:fldChar w:fldCharType="begin" w:fldLock="1"/>
      </w:r>
      <w:r>
        <w:rPr>
          <w:noProof/>
        </w:rPr>
        <w:instrText xml:space="preserve"> PAGEREF _Toc130815773 \h </w:instrText>
      </w:r>
      <w:r>
        <w:rPr>
          <w:noProof/>
        </w:rPr>
      </w:r>
      <w:r>
        <w:rPr>
          <w:noProof/>
        </w:rPr>
        <w:fldChar w:fldCharType="separate"/>
      </w:r>
      <w:r>
        <w:rPr>
          <w:noProof/>
        </w:rPr>
        <w:t>25</w:t>
      </w:r>
      <w:r>
        <w:rPr>
          <w:noProof/>
        </w:rPr>
        <w:fldChar w:fldCharType="end"/>
      </w:r>
    </w:p>
    <w:p w14:paraId="65CD5359" w14:textId="248EE9B3" w:rsidR="002C79A5" w:rsidRDefault="002C79A5">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_Toc130815774 \h </w:instrText>
      </w:r>
      <w:r>
        <w:rPr>
          <w:noProof/>
        </w:rPr>
      </w:r>
      <w:r>
        <w:rPr>
          <w:noProof/>
        </w:rPr>
        <w:fldChar w:fldCharType="separate"/>
      </w:r>
      <w:r>
        <w:rPr>
          <w:noProof/>
        </w:rPr>
        <w:t>25</w:t>
      </w:r>
      <w:r>
        <w:rPr>
          <w:noProof/>
        </w:rPr>
        <w:fldChar w:fldCharType="end"/>
      </w:r>
    </w:p>
    <w:p w14:paraId="1103779E" w14:textId="28C467A7" w:rsidR="002C79A5" w:rsidRDefault="002C79A5">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_Toc130815775 \h </w:instrText>
      </w:r>
      <w:r>
        <w:rPr>
          <w:noProof/>
        </w:rPr>
      </w:r>
      <w:r>
        <w:rPr>
          <w:noProof/>
        </w:rPr>
        <w:fldChar w:fldCharType="separate"/>
      </w:r>
      <w:r>
        <w:rPr>
          <w:noProof/>
        </w:rPr>
        <w:t>25</w:t>
      </w:r>
      <w:r>
        <w:rPr>
          <w:noProof/>
        </w:rPr>
        <w:fldChar w:fldCharType="end"/>
      </w:r>
    </w:p>
    <w:p w14:paraId="4D10ACA8" w14:textId="24FE6E4E" w:rsidR="002C79A5" w:rsidRDefault="002C79A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_Toc130815776 \h </w:instrText>
      </w:r>
      <w:r>
        <w:rPr>
          <w:noProof/>
        </w:rPr>
      </w:r>
      <w:r>
        <w:rPr>
          <w:noProof/>
        </w:rPr>
        <w:fldChar w:fldCharType="separate"/>
      </w:r>
      <w:r>
        <w:rPr>
          <w:noProof/>
        </w:rPr>
        <w:t>26</w:t>
      </w:r>
      <w:r>
        <w:rPr>
          <w:noProof/>
        </w:rPr>
        <w:fldChar w:fldCharType="end"/>
      </w:r>
    </w:p>
    <w:p w14:paraId="13BC9515" w14:textId="016DEDEC" w:rsidR="002C79A5" w:rsidRDefault="002C79A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_Toc130815777 \h </w:instrText>
      </w:r>
      <w:r>
        <w:rPr>
          <w:noProof/>
        </w:rPr>
      </w:r>
      <w:r>
        <w:rPr>
          <w:noProof/>
        </w:rPr>
        <w:fldChar w:fldCharType="separate"/>
      </w:r>
      <w:r>
        <w:rPr>
          <w:noProof/>
        </w:rPr>
        <w:t>26</w:t>
      </w:r>
      <w:r>
        <w:rPr>
          <w:noProof/>
        </w:rPr>
        <w:fldChar w:fldCharType="end"/>
      </w:r>
    </w:p>
    <w:p w14:paraId="44AFF742" w14:textId="6214A56C" w:rsidR="002C79A5" w:rsidRDefault="002C79A5">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_Toc130815778 \h </w:instrText>
      </w:r>
      <w:r>
        <w:rPr>
          <w:noProof/>
        </w:rPr>
      </w:r>
      <w:r>
        <w:rPr>
          <w:noProof/>
        </w:rPr>
        <w:fldChar w:fldCharType="separate"/>
      </w:r>
      <w:r>
        <w:rPr>
          <w:noProof/>
        </w:rPr>
        <w:t>26</w:t>
      </w:r>
      <w:r>
        <w:rPr>
          <w:noProof/>
        </w:rPr>
        <w:fldChar w:fldCharType="end"/>
      </w:r>
    </w:p>
    <w:p w14:paraId="2DAD7465" w14:textId="027209D9" w:rsidR="002C79A5" w:rsidRDefault="002C79A5">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_Toc130815779 \h </w:instrText>
      </w:r>
      <w:r>
        <w:rPr>
          <w:noProof/>
        </w:rPr>
      </w:r>
      <w:r>
        <w:rPr>
          <w:noProof/>
        </w:rPr>
        <w:fldChar w:fldCharType="separate"/>
      </w:r>
      <w:r>
        <w:rPr>
          <w:noProof/>
        </w:rPr>
        <w:t>27</w:t>
      </w:r>
      <w:r>
        <w:rPr>
          <w:noProof/>
        </w:rPr>
        <w:fldChar w:fldCharType="end"/>
      </w:r>
    </w:p>
    <w:p w14:paraId="7257233A" w14:textId="30D0062C" w:rsidR="002C79A5" w:rsidRDefault="002C79A5">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_Toc130815780 \h </w:instrText>
      </w:r>
      <w:r>
        <w:rPr>
          <w:noProof/>
        </w:rPr>
      </w:r>
      <w:r>
        <w:rPr>
          <w:noProof/>
        </w:rPr>
        <w:fldChar w:fldCharType="separate"/>
      </w:r>
      <w:r>
        <w:rPr>
          <w:noProof/>
        </w:rPr>
        <w:t>27</w:t>
      </w:r>
      <w:r>
        <w:rPr>
          <w:noProof/>
        </w:rPr>
        <w:fldChar w:fldCharType="end"/>
      </w:r>
    </w:p>
    <w:p w14:paraId="13EF4E6D" w14:textId="24ACB37E" w:rsidR="002C79A5" w:rsidRDefault="002C79A5">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_Toc130815781 \h </w:instrText>
      </w:r>
      <w:r>
        <w:rPr>
          <w:noProof/>
        </w:rPr>
      </w:r>
      <w:r>
        <w:rPr>
          <w:noProof/>
        </w:rPr>
        <w:fldChar w:fldCharType="separate"/>
      </w:r>
      <w:r>
        <w:rPr>
          <w:noProof/>
        </w:rPr>
        <w:t>27</w:t>
      </w:r>
      <w:r>
        <w:rPr>
          <w:noProof/>
        </w:rPr>
        <w:fldChar w:fldCharType="end"/>
      </w:r>
    </w:p>
    <w:p w14:paraId="5EA063DE" w14:textId="37A35CD9" w:rsidR="002C79A5" w:rsidRDefault="002C79A5">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_Toc130815782 \h </w:instrText>
      </w:r>
      <w:r>
        <w:rPr>
          <w:noProof/>
        </w:rPr>
      </w:r>
      <w:r>
        <w:rPr>
          <w:noProof/>
        </w:rPr>
        <w:fldChar w:fldCharType="separate"/>
      </w:r>
      <w:r>
        <w:rPr>
          <w:noProof/>
        </w:rPr>
        <w:t>27</w:t>
      </w:r>
      <w:r>
        <w:rPr>
          <w:noProof/>
        </w:rPr>
        <w:fldChar w:fldCharType="end"/>
      </w:r>
    </w:p>
    <w:p w14:paraId="4A24254C" w14:textId="45D4975A" w:rsidR="002C79A5" w:rsidRDefault="002C79A5">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_Toc130815783 \h </w:instrText>
      </w:r>
      <w:r>
        <w:rPr>
          <w:noProof/>
        </w:rPr>
      </w:r>
      <w:r>
        <w:rPr>
          <w:noProof/>
        </w:rPr>
        <w:fldChar w:fldCharType="separate"/>
      </w:r>
      <w:r>
        <w:rPr>
          <w:noProof/>
        </w:rPr>
        <w:t>27</w:t>
      </w:r>
      <w:r>
        <w:rPr>
          <w:noProof/>
        </w:rPr>
        <w:fldChar w:fldCharType="end"/>
      </w:r>
    </w:p>
    <w:p w14:paraId="67B7B2CB" w14:textId="6433AC93" w:rsidR="002C79A5" w:rsidRDefault="002C79A5">
      <w:pPr>
        <w:pStyle w:val="TOC5"/>
        <w:rPr>
          <w:rFonts w:asciiTheme="minorHAnsi" w:eastAsiaTheme="minorEastAsia" w:hAnsiTheme="minorHAnsi" w:cstheme="minorBidi"/>
          <w:noProof/>
          <w:sz w:val="22"/>
          <w:szCs w:val="22"/>
          <w:lang w:eastAsia="en-GB"/>
        </w:rPr>
      </w:pPr>
      <w:r w:rsidRPr="00946E18">
        <w:rPr>
          <w:noProof/>
          <w:lang w:val="es-ES"/>
        </w:rPr>
        <w:t>6.1.2.2.3</w:t>
      </w:r>
      <w:r>
        <w:rPr>
          <w:rFonts w:asciiTheme="minorHAnsi" w:eastAsiaTheme="minorEastAsia" w:hAnsiTheme="minorHAnsi" w:cstheme="minorBidi"/>
          <w:noProof/>
          <w:sz w:val="22"/>
          <w:szCs w:val="22"/>
          <w:lang w:eastAsia="en-GB"/>
        </w:rPr>
        <w:tab/>
      </w:r>
      <w:r w:rsidRPr="00946E18">
        <w:rPr>
          <w:noProof/>
          <w:lang w:val="es-ES"/>
        </w:rPr>
        <w:t>Cache-Control</w:t>
      </w:r>
      <w:r>
        <w:rPr>
          <w:noProof/>
        </w:rPr>
        <w:tab/>
      </w:r>
      <w:r>
        <w:rPr>
          <w:noProof/>
        </w:rPr>
        <w:fldChar w:fldCharType="begin" w:fldLock="1"/>
      </w:r>
      <w:r>
        <w:rPr>
          <w:noProof/>
        </w:rPr>
        <w:instrText xml:space="preserve"> PAGEREF _Toc130815784 \h </w:instrText>
      </w:r>
      <w:r>
        <w:rPr>
          <w:noProof/>
        </w:rPr>
      </w:r>
      <w:r>
        <w:rPr>
          <w:noProof/>
        </w:rPr>
        <w:fldChar w:fldCharType="separate"/>
      </w:r>
      <w:r>
        <w:rPr>
          <w:noProof/>
        </w:rPr>
        <w:t>27</w:t>
      </w:r>
      <w:r>
        <w:rPr>
          <w:noProof/>
        </w:rPr>
        <w:fldChar w:fldCharType="end"/>
      </w:r>
    </w:p>
    <w:p w14:paraId="0D52FBF4" w14:textId="01846A3A" w:rsidR="002C79A5" w:rsidRDefault="002C79A5">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_Toc130815785 \h </w:instrText>
      </w:r>
      <w:r>
        <w:rPr>
          <w:noProof/>
        </w:rPr>
      </w:r>
      <w:r>
        <w:rPr>
          <w:noProof/>
        </w:rPr>
        <w:fldChar w:fldCharType="separate"/>
      </w:r>
      <w:r>
        <w:rPr>
          <w:noProof/>
        </w:rPr>
        <w:t>27</w:t>
      </w:r>
      <w:r>
        <w:rPr>
          <w:noProof/>
        </w:rPr>
        <w:fldChar w:fldCharType="end"/>
      </w:r>
    </w:p>
    <w:p w14:paraId="439869D3" w14:textId="5E6DEB7D" w:rsidR="002C79A5" w:rsidRDefault="002C79A5">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_Toc130815786 \h </w:instrText>
      </w:r>
      <w:r>
        <w:rPr>
          <w:noProof/>
        </w:rPr>
      </w:r>
      <w:r>
        <w:rPr>
          <w:noProof/>
        </w:rPr>
        <w:fldChar w:fldCharType="separate"/>
      </w:r>
      <w:r>
        <w:rPr>
          <w:noProof/>
        </w:rPr>
        <w:t>28</w:t>
      </w:r>
      <w:r>
        <w:rPr>
          <w:noProof/>
        </w:rPr>
        <w:fldChar w:fldCharType="end"/>
      </w:r>
    </w:p>
    <w:p w14:paraId="4920A79B" w14:textId="177D83F6" w:rsidR="002C79A5" w:rsidRDefault="002C79A5">
      <w:pPr>
        <w:pStyle w:val="TOC5"/>
        <w:rPr>
          <w:rFonts w:asciiTheme="minorHAnsi" w:eastAsiaTheme="minorEastAsia" w:hAnsiTheme="minorHAnsi" w:cstheme="minorBidi"/>
          <w:noProof/>
          <w:sz w:val="22"/>
          <w:szCs w:val="22"/>
          <w:lang w:eastAsia="en-GB"/>
        </w:rPr>
      </w:pPr>
      <w:r>
        <w:rPr>
          <w:noProof/>
        </w:rPr>
        <w:t>6.1.2.2.5a</w:t>
      </w:r>
      <w:r>
        <w:rPr>
          <w:rFonts w:asciiTheme="minorHAnsi" w:eastAsiaTheme="minorEastAsia" w:hAnsiTheme="minorHAnsi" w:cstheme="minorBidi"/>
          <w:noProof/>
          <w:sz w:val="22"/>
          <w:szCs w:val="22"/>
          <w:lang w:eastAsia="en-GB"/>
        </w:rPr>
        <w:tab/>
      </w:r>
      <w:r>
        <w:rPr>
          <w:noProof/>
        </w:rPr>
        <w:t>If-Match</w:t>
      </w:r>
      <w:r>
        <w:rPr>
          <w:noProof/>
        </w:rPr>
        <w:tab/>
      </w:r>
      <w:r>
        <w:rPr>
          <w:noProof/>
        </w:rPr>
        <w:fldChar w:fldCharType="begin" w:fldLock="1"/>
      </w:r>
      <w:r>
        <w:rPr>
          <w:noProof/>
        </w:rPr>
        <w:instrText xml:space="preserve"> PAGEREF _Toc130815787 \h </w:instrText>
      </w:r>
      <w:r>
        <w:rPr>
          <w:noProof/>
        </w:rPr>
      </w:r>
      <w:r>
        <w:rPr>
          <w:noProof/>
        </w:rPr>
        <w:fldChar w:fldCharType="separate"/>
      </w:r>
      <w:r>
        <w:rPr>
          <w:noProof/>
        </w:rPr>
        <w:t>28</w:t>
      </w:r>
      <w:r>
        <w:rPr>
          <w:noProof/>
        </w:rPr>
        <w:fldChar w:fldCharType="end"/>
      </w:r>
    </w:p>
    <w:p w14:paraId="04CACAFD" w14:textId="62171C90" w:rsidR="002C79A5" w:rsidRDefault="002C79A5">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_Toc130815788 \h </w:instrText>
      </w:r>
      <w:r>
        <w:rPr>
          <w:noProof/>
        </w:rPr>
      </w:r>
      <w:r>
        <w:rPr>
          <w:noProof/>
        </w:rPr>
        <w:fldChar w:fldCharType="separate"/>
      </w:r>
      <w:r>
        <w:rPr>
          <w:noProof/>
        </w:rPr>
        <w:t>28</w:t>
      </w:r>
      <w:r>
        <w:rPr>
          <w:noProof/>
        </w:rPr>
        <w:fldChar w:fldCharType="end"/>
      </w:r>
    </w:p>
    <w:p w14:paraId="72DA120A" w14:textId="6F424EEE" w:rsidR="002C79A5" w:rsidRDefault="002C79A5">
      <w:pPr>
        <w:pStyle w:val="TOC5"/>
        <w:rPr>
          <w:rFonts w:asciiTheme="minorHAnsi" w:eastAsiaTheme="minorEastAsia" w:hAnsiTheme="minorHAnsi" w:cstheme="minorBidi"/>
          <w:noProof/>
          <w:sz w:val="22"/>
          <w:szCs w:val="22"/>
          <w:lang w:eastAsia="en-GB"/>
        </w:rPr>
      </w:pPr>
      <w:r>
        <w:rPr>
          <w:noProof/>
        </w:rPr>
        <w:t>6.1.2.2.7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_Toc130815789 \h </w:instrText>
      </w:r>
      <w:r>
        <w:rPr>
          <w:noProof/>
        </w:rPr>
      </w:r>
      <w:r>
        <w:rPr>
          <w:noProof/>
        </w:rPr>
        <w:fldChar w:fldCharType="separate"/>
      </w:r>
      <w:r>
        <w:rPr>
          <w:noProof/>
        </w:rPr>
        <w:t>28</w:t>
      </w:r>
      <w:r>
        <w:rPr>
          <w:noProof/>
        </w:rPr>
        <w:fldChar w:fldCharType="end"/>
      </w:r>
    </w:p>
    <w:p w14:paraId="32F30A70" w14:textId="776ADF48" w:rsidR="002C79A5" w:rsidRDefault="002C79A5">
      <w:pPr>
        <w:pStyle w:val="TOC5"/>
        <w:rPr>
          <w:rFonts w:asciiTheme="minorHAnsi" w:eastAsiaTheme="minorEastAsia" w:hAnsiTheme="minorHAnsi" w:cstheme="minorBidi"/>
          <w:noProof/>
          <w:sz w:val="22"/>
          <w:szCs w:val="22"/>
          <w:lang w:eastAsia="en-GB"/>
        </w:rPr>
      </w:pPr>
      <w:r>
        <w:rPr>
          <w:noProof/>
        </w:rPr>
        <w:t>6.1.2.2.8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_Toc130815790 \h </w:instrText>
      </w:r>
      <w:r>
        <w:rPr>
          <w:noProof/>
        </w:rPr>
      </w:r>
      <w:r>
        <w:rPr>
          <w:noProof/>
        </w:rPr>
        <w:fldChar w:fldCharType="separate"/>
      </w:r>
      <w:r>
        <w:rPr>
          <w:noProof/>
        </w:rPr>
        <w:t>28</w:t>
      </w:r>
      <w:r>
        <w:rPr>
          <w:noProof/>
        </w:rPr>
        <w:fldChar w:fldCharType="end"/>
      </w:r>
    </w:p>
    <w:p w14:paraId="30E42775" w14:textId="4E98D03F" w:rsidR="002C79A5" w:rsidRDefault="002C79A5">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_Toc130815791 \h </w:instrText>
      </w:r>
      <w:r>
        <w:rPr>
          <w:noProof/>
        </w:rPr>
      </w:r>
      <w:r>
        <w:rPr>
          <w:noProof/>
        </w:rPr>
        <w:fldChar w:fldCharType="separate"/>
      </w:r>
      <w:r>
        <w:rPr>
          <w:noProof/>
        </w:rPr>
        <w:t>28</w:t>
      </w:r>
      <w:r>
        <w:rPr>
          <w:noProof/>
        </w:rPr>
        <w:fldChar w:fldCharType="end"/>
      </w:r>
    </w:p>
    <w:p w14:paraId="3BCA72E5" w14:textId="37AECD81" w:rsidR="002C79A5" w:rsidRDefault="002C79A5">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_Toc130815792 \h </w:instrText>
      </w:r>
      <w:r>
        <w:rPr>
          <w:noProof/>
        </w:rPr>
      </w:r>
      <w:r>
        <w:rPr>
          <w:noProof/>
        </w:rPr>
        <w:fldChar w:fldCharType="separate"/>
      </w:r>
      <w:r>
        <w:rPr>
          <w:noProof/>
        </w:rPr>
        <w:t>28</w:t>
      </w:r>
      <w:r>
        <w:rPr>
          <w:noProof/>
        </w:rPr>
        <w:fldChar w:fldCharType="end"/>
      </w:r>
    </w:p>
    <w:p w14:paraId="60A6884A" w14:textId="700C9634" w:rsidR="002C79A5" w:rsidRDefault="002C79A5">
      <w:pPr>
        <w:pStyle w:val="TOC5"/>
        <w:rPr>
          <w:rFonts w:asciiTheme="minorHAnsi" w:eastAsiaTheme="minorEastAsia" w:hAnsiTheme="minorHAnsi" w:cstheme="minorBidi"/>
          <w:noProof/>
          <w:sz w:val="22"/>
          <w:szCs w:val="22"/>
          <w:lang w:eastAsia="en-GB"/>
        </w:rPr>
      </w:pPr>
      <w:r>
        <w:rPr>
          <w:noProof/>
        </w:rPr>
        <w:t>6.1.2.3.</w:t>
      </w:r>
      <w:r>
        <w:rPr>
          <w:noProof/>
          <w:lang w:eastAsia="zh-CN"/>
        </w:rPr>
        <w:t>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_Toc130815793 \h </w:instrText>
      </w:r>
      <w:r>
        <w:rPr>
          <w:noProof/>
        </w:rPr>
      </w:r>
      <w:r>
        <w:rPr>
          <w:noProof/>
        </w:rPr>
        <w:fldChar w:fldCharType="separate"/>
      </w:r>
      <w:r>
        <w:rPr>
          <w:noProof/>
        </w:rPr>
        <w:t>28</w:t>
      </w:r>
      <w:r>
        <w:rPr>
          <w:noProof/>
        </w:rPr>
        <w:fldChar w:fldCharType="end"/>
      </w:r>
    </w:p>
    <w:p w14:paraId="6FC77B90" w14:textId="0E476A6C" w:rsidR="002C79A5" w:rsidRDefault="002C79A5">
      <w:pPr>
        <w:pStyle w:val="TOC5"/>
        <w:rPr>
          <w:rFonts w:asciiTheme="minorHAnsi" w:eastAsiaTheme="minorEastAsia" w:hAnsiTheme="minorHAnsi" w:cstheme="minorBidi"/>
          <w:noProof/>
          <w:sz w:val="22"/>
          <w:szCs w:val="22"/>
          <w:lang w:eastAsia="en-GB"/>
        </w:rPr>
      </w:pPr>
      <w:r>
        <w:rPr>
          <w:noProof/>
        </w:rPr>
        <w:t>6.1.2.3.</w:t>
      </w:r>
      <w:r>
        <w:rPr>
          <w:noProof/>
          <w:lang w:eastAsia="zh-CN"/>
        </w:rPr>
        <w:t>3</w:t>
      </w:r>
      <w:r>
        <w:rPr>
          <w:rFonts w:asciiTheme="minorHAnsi" w:eastAsiaTheme="minorEastAsia" w:hAnsiTheme="minorHAnsi" w:cstheme="minorBidi"/>
          <w:noProof/>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_Toc130815794 \h </w:instrText>
      </w:r>
      <w:r>
        <w:rPr>
          <w:noProof/>
        </w:rPr>
      </w:r>
      <w:r>
        <w:rPr>
          <w:noProof/>
        </w:rPr>
        <w:fldChar w:fldCharType="separate"/>
      </w:r>
      <w:r>
        <w:rPr>
          <w:noProof/>
        </w:rPr>
        <w:t>28</w:t>
      </w:r>
      <w:r>
        <w:rPr>
          <w:noProof/>
        </w:rPr>
        <w:fldChar w:fldCharType="end"/>
      </w:r>
    </w:p>
    <w:p w14:paraId="52DC26BE" w14:textId="1C96A9F7" w:rsidR="002C79A5" w:rsidRDefault="002C79A5">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_Toc130815795 \h </w:instrText>
      </w:r>
      <w:r>
        <w:rPr>
          <w:noProof/>
        </w:rPr>
      </w:r>
      <w:r>
        <w:rPr>
          <w:noProof/>
        </w:rPr>
        <w:fldChar w:fldCharType="separate"/>
      </w:r>
      <w:r>
        <w:rPr>
          <w:noProof/>
        </w:rPr>
        <w:t>30</w:t>
      </w:r>
      <w:r>
        <w:rPr>
          <w:noProof/>
        </w:rPr>
        <w:fldChar w:fldCharType="end"/>
      </w:r>
    </w:p>
    <w:p w14:paraId="62C7225C" w14:textId="03891365" w:rsidR="002C79A5" w:rsidRDefault="002C79A5">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_Toc130815796 \h </w:instrText>
      </w:r>
      <w:r>
        <w:rPr>
          <w:noProof/>
        </w:rPr>
      </w:r>
      <w:r>
        <w:rPr>
          <w:noProof/>
        </w:rPr>
        <w:fldChar w:fldCharType="separate"/>
      </w:r>
      <w:r>
        <w:rPr>
          <w:noProof/>
        </w:rPr>
        <w:t>30</w:t>
      </w:r>
      <w:r>
        <w:rPr>
          <w:noProof/>
        </w:rPr>
        <w:fldChar w:fldCharType="end"/>
      </w:r>
    </w:p>
    <w:p w14:paraId="0C7E0D60" w14:textId="6AC49D0C" w:rsidR="002C79A5" w:rsidRDefault="002C79A5">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SubscriptionData</w:t>
      </w:r>
      <w:r>
        <w:rPr>
          <w:noProof/>
        </w:rPr>
        <w:tab/>
      </w:r>
      <w:r>
        <w:rPr>
          <w:noProof/>
        </w:rPr>
        <w:fldChar w:fldCharType="begin" w:fldLock="1"/>
      </w:r>
      <w:r>
        <w:rPr>
          <w:noProof/>
        </w:rPr>
        <w:instrText xml:space="preserve"> PAGEREF _Toc130815797 \h </w:instrText>
      </w:r>
      <w:r>
        <w:rPr>
          <w:noProof/>
        </w:rPr>
      </w:r>
      <w:r>
        <w:rPr>
          <w:noProof/>
        </w:rPr>
        <w:fldChar w:fldCharType="separate"/>
      </w:r>
      <w:r>
        <w:rPr>
          <w:noProof/>
        </w:rPr>
        <w:t>31</w:t>
      </w:r>
      <w:r>
        <w:rPr>
          <w:noProof/>
        </w:rPr>
        <w:fldChar w:fldCharType="end"/>
      </w:r>
    </w:p>
    <w:p w14:paraId="5AD3C935" w14:textId="27EED1EC" w:rsidR="002C79A5" w:rsidRDefault="002C79A5">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PolicyData</w:t>
      </w:r>
      <w:r>
        <w:rPr>
          <w:noProof/>
        </w:rPr>
        <w:tab/>
      </w:r>
      <w:r>
        <w:rPr>
          <w:noProof/>
        </w:rPr>
        <w:fldChar w:fldCharType="begin" w:fldLock="1"/>
      </w:r>
      <w:r>
        <w:rPr>
          <w:noProof/>
        </w:rPr>
        <w:instrText xml:space="preserve"> PAGEREF _Toc130815798 \h </w:instrText>
      </w:r>
      <w:r>
        <w:rPr>
          <w:noProof/>
        </w:rPr>
      </w:r>
      <w:r>
        <w:rPr>
          <w:noProof/>
        </w:rPr>
        <w:fldChar w:fldCharType="separate"/>
      </w:r>
      <w:r>
        <w:rPr>
          <w:noProof/>
        </w:rPr>
        <w:t>31</w:t>
      </w:r>
      <w:r>
        <w:rPr>
          <w:noProof/>
        </w:rPr>
        <w:fldChar w:fldCharType="end"/>
      </w:r>
    </w:p>
    <w:p w14:paraId="09DACBFA" w14:textId="1454112A" w:rsidR="002C79A5" w:rsidRDefault="002C79A5">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StructuredDataForExposure</w:t>
      </w:r>
      <w:r>
        <w:rPr>
          <w:noProof/>
        </w:rPr>
        <w:tab/>
      </w:r>
      <w:r>
        <w:rPr>
          <w:noProof/>
        </w:rPr>
        <w:fldChar w:fldCharType="begin" w:fldLock="1"/>
      </w:r>
      <w:r>
        <w:rPr>
          <w:noProof/>
        </w:rPr>
        <w:instrText xml:space="preserve"> PAGEREF _Toc130815799 \h </w:instrText>
      </w:r>
      <w:r>
        <w:rPr>
          <w:noProof/>
        </w:rPr>
      </w:r>
      <w:r>
        <w:rPr>
          <w:noProof/>
        </w:rPr>
        <w:fldChar w:fldCharType="separate"/>
      </w:r>
      <w:r>
        <w:rPr>
          <w:noProof/>
        </w:rPr>
        <w:t>31</w:t>
      </w:r>
      <w:r>
        <w:rPr>
          <w:noProof/>
        </w:rPr>
        <w:fldChar w:fldCharType="end"/>
      </w:r>
    </w:p>
    <w:p w14:paraId="29CFE181" w14:textId="7FF77FE1" w:rsidR="002C79A5" w:rsidRDefault="002C79A5">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ApplicationData</w:t>
      </w:r>
      <w:r>
        <w:rPr>
          <w:noProof/>
        </w:rPr>
        <w:tab/>
      </w:r>
      <w:r>
        <w:rPr>
          <w:noProof/>
        </w:rPr>
        <w:fldChar w:fldCharType="begin" w:fldLock="1"/>
      </w:r>
      <w:r>
        <w:rPr>
          <w:noProof/>
        </w:rPr>
        <w:instrText xml:space="preserve"> PAGEREF _Toc130815800 \h </w:instrText>
      </w:r>
      <w:r>
        <w:rPr>
          <w:noProof/>
        </w:rPr>
      </w:r>
      <w:r>
        <w:rPr>
          <w:noProof/>
        </w:rPr>
        <w:fldChar w:fldCharType="separate"/>
      </w:r>
      <w:r>
        <w:rPr>
          <w:noProof/>
        </w:rPr>
        <w:t>31</w:t>
      </w:r>
      <w:r>
        <w:rPr>
          <w:noProof/>
        </w:rPr>
        <w:fldChar w:fldCharType="end"/>
      </w:r>
    </w:p>
    <w:p w14:paraId="270AE7BC" w14:textId="4512DF46" w:rsidR="002C79A5" w:rsidRDefault="002C79A5">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DataRestorationEvents</w:t>
      </w:r>
      <w:r>
        <w:rPr>
          <w:noProof/>
        </w:rPr>
        <w:tab/>
      </w:r>
      <w:r>
        <w:rPr>
          <w:noProof/>
        </w:rPr>
        <w:fldChar w:fldCharType="begin" w:fldLock="1"/>
      </w:r>
      <w:r>
        <w:rPr>
          <w:noProof/>
        </w:rPr>
        <w:instrText xml:space="preserve"> PAGEREF _Toc130815801 \h </w:instrText>
      </w:r>
      <w:r>
        <w:rPr>
          <w:noProof/>
        </w:rPr>
      </w:r>
      <w:r>
        <w:rPr>
          <w:noProof/>
        </w:rPr>
        <w:fldChar w:fldCharType="separate"/>
      </w:r>
      <w:r>
        <w:rPr>
          <w:noProof/>
        </w:rPr>
        <w:t>31</w:t>
      </w:r>
      <w:r>
        <w:rPr>
          <w:noProof/>
        </w:rPr>
        <w:fldChar w:fldCharType="end"/>
      </w:r>
    </w:p>
    <w:p w14:paraId="6868D0EA" w14:textId="73FE2892" w:rsidR="002C79A5" w:rsidRDefault="002C79A5">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_Toc130815802 \h </w:instrText>
      </w:r>
      <w:r>
        <w:rPr>
          <w:noProof/>
        </w:rPr>
      </w:r>
      <w:r>
        <w:rPr>
          <w:noProof/>
        </w:rPr>
        <w:fldChar w:fldCharType="separate"/>
      </w:r>
      <w:r>
        <w:rPr>
          <w:noProof/>
        </w:rPr>
        <w:t>31</w:t>
      </w:r>
      <w:r>
        <w:rPr>
          <w:noProof/>
        </w:rPr>
        <w:fldChar w:fldCharType="end"/>
      </w:r>
    </w:p>
    <w:p w14:paraId="18239500" w14:textId="6D0AEE17" w:rsidR="002C79A5" w:rsidRDefault="002C79A5">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_Toc130815803 \h </w:instrText>
      </w:r>
      <w:r>
        <w:rPr>
          <w:noProof/>
        </w:rPr>
      </w:r>
      <w:r>
        <w:rPr>
          <w:noProof/>
        </w:rPr>
        <w:fldChar w:fldCharType="separate"/>
      </w:r>
      <w:r>
        <w:rPr>
          <w:noProof/>
        </w:rPr>
        <w:t>31</w:t>
      </w:r>
      <w:r>
        <w:rPr>
          <w:noProof/>
        </w:rPr>
        <w:fldChar w:fldCharType="end"/>
      </w:r>
    </w:p>
    <w:p w14:paraId="2817DB5F" w14:textId="4F3CD2EA" w:rsidR="002C79A5" w:rsidRDefault="002C79A5">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_Toc130815804 \h </w:instrText>
      </w:r>
      <w:r>
        <w:rPr>
          <w:noProof/>
        </w:rPr>
      </w:r>
      <w:r>
        <w:rPr>
          <w:noProof/>
        </w:rPr>
        <w:fldChar w:fldCharType="separate"/>
      </w:r>
      <w:r>
        <w:rPr>
          <w:noProof/>
        </w:rPr>
        <w:t>32</w:t>
      </w:r>
      <w:r>
        <w:rPr>
          <w:noProof/>
        </w:rPr>
        <w:fldChar w:fldCharType="end"/>
      </w:r>
    </w:p>
    <w:p w14:paraId="36479218" w14:textId="5E8E710B" w:rsidR="002C79A5" w:rsidRDefault="002C79A5">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_Toc130815805 \h </w:instrText>
      </w:r>
      <w:r>
        <w:rPr>
          <w:noProof/>
        </w:rPr>
      </w:r>
      <w:r>
        <w:rPr>
          <w:noProof/>
        </w:rPr>
        <w:fldChar w:fldCharType="separate"/>
      </w:r>
      <w:r>
        <w:rPr>
          <w:noProof/>
        </w:rPr>
        <w:t>32</w:t>
      </w:r>
      <w:r>
        <w:rPr>
          <w:noProof/>
        </w:rPr>
        <w:fldChar w:fldCharType="end"/>
      </w:r>
    </w:p>
    <w:p w14:paraId="72BC809A" w14:textId="43DE65C6" w:rsidR="002C79A5" w:rsidRDefault="002C79A5">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_Toc130815806 \h </w:instrText>
      </w:r>
      <w:r>
        <w:rPr>
          <w:noProof/>
        </w:rPr>
      </w:r>
      <w:r>
        <w:rPr>
          <w:noProof/>
        </w:rPr>
        <w:fldChar w:fldCharType="separate"/>
      </w:r>
      <w:r>
        <w:rPr>
          <w:noProof/>
        </w:rPr>
        <w:t>32</w:t>
      </w:r>
      <w:r>
        <w:rPr>
          <w:noProof/>
        </w:rPr>
        <w:fldChar w:fldCharType="end"/>
      </w:r>
    </w:p>
    <w:p w14:paraId="449E84A3" w14:textId="5A0123CC" w:rsidR="002C79A5" w:rsidRDefault="002C79A5">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_Toc130815807 \h </w:instrText>
      </w:r>
      <w:r>
        <w:rPr>
          <w:noProof/>
        </w:rPr>
      </w:r>
      <w:r>
        <w:rPr>
          <w:noProof/>
        </w:rPr>
        <w:fldChar w:fldCharType="separate"/>
      </w:r>
      <w:r>
        <w:rPr>
          <w:noProof/>
        </w:rPr>
        <w:t>32</w:t>
      </w:r>
      <w:r>
        <w:rPr>
          <w:noProof/>
        </w:rPr>
        <w:fldChar w:fldCharType="end"/>
      </w:r>
    </w:p>
    <w:p w14:paraId="10534240" w14:textId="6777C9F2" w:rsidR="002C79A5" w:rsidRDefault="002C79A5">
      <w:pPr>
        <w:pStyle w:val="TOC4"/>
        <w:rPr>
          <w:rFonts w:asciiTheme="minorHAnsi" w:eastAsiaTheme="minorEastAsia" w:hAnsiTheme="minorHAnsi" w:cstheme="minorBidi"/>
          <w:noProof/>
          <w:sz w:val="22"/>
          <w:szCs w:val="22"/>
          <w:lang w:eastAsia="en-GB"/>
        </w:rPr>
      </w:pPr>
      <w:r>
        <w:rPr>
          <w:noProof/>
        </w:rPr>
        <w:lastRenderedPageBreak/>
        <w:t>6.1.5.2</w:t>
      </w:r>
      <w:r>
        <w:rPr>
          <w:rFonts w:asciiTheme="minorHAnsi" w:eastAsiaTheme="minorEastAsia" w:hAnsiTheme="minorHAnsi" w:cstheme="minorBidi"/>
          <w:noProof/>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_Toc130815808 \h </w:instrText>
      </w:r>
      <w:r>
        <w:rPr>
          <w:noProof/>
        </w:rPr>
      </w:r>
      <w:r>
        <w:rPr>
          <w:noProof/>
        </w:rPr>
        <w:fldChar w:fldCharType="separate"/>
      </w:r>
      <w:r>
        <w:rPr>
          <w:noProof/>
        </w:rPr>
        <w:t>32</w:t>
      </w:r>
      <w:r>
        <w:rPr>
          <w:noProof/>
        </w:rPr>
        <w:fldChar w:fldCharType="end"/>
      </w:r>
    </w:p>
    <w:p w14:paraId="65214D57" w14:textId="7994A84C" w:rsidR="002C79A5" w:rsidRDefault="002C79A5">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lang w:eastAsia="zh-CN"/>
        </w:rPr>
        <w:t>Data Restoration Notification</w:t>
      </w:r>
      <w:r>
        <w:rPr>
          <w:noProof/>
        </w:rPr>
        <w:tab/>
      </w:r>
      <w:r>
        <w:rPr>
          <w:noProof/>
        </w:rPr>
        <w:fldChar w:fldCharType="begin" w:fldLock="1"/>
      </w:r>
      <w:r>
        <w:rPr>
          <w:noProof/>
        </w:rPr>
        <w:instrText xml:space="preserve"> PAGEREF _Toc130815809 \h </w:instrText>
      </w:r>
      <w:r>
        <w:rPr>
          <w:noProof/>
        </w:rPr>
      </w:r>
      <w:r>
        <w:rPr>
          <w:noProof/>
        </w:rPr>
        <w:fldChar w:fldCharType="separate"/>
      </w:r>
      <w:r>
        <w:rPr>
          <w:noProof/>
        </w:rPr>
        <w:t>33</w:t>
      </w:r>
      <w:r>
        <w:rPr>
          <w:noProof/>
        </w:rPr>
        <w:fldChar w:fldCharType="end"/>
      </w:r>
    </w:p>
    <w:p w14:paraId="49A0F65F" w14:textId="0B5F27B7" w:rsidR="002C79A5" w:rsidRDefault="002C79A5">
      <w:pPr>
        <w:pStyle w:val="TOC3"/>
        <w:rPr>
          <w:rFonts w:asciiTheme="minorHAnsi" w:eastAsiaTheme="minorEastAsia" w:hAnsiTheme="minorHAnsi" w:cstheme="minorBidi"/>
          <w:noProof/>
          <w:sz w:val="22"/>
          <w:szCs w:val="22"/>
          <w:lang w:eastAsia="en-GB"/>
        </w:rPr>
      </w:pPr>
      <w:r>
        <w:rPr>
          <w:noProof/>
        </w:rPr>
        <w:t>6.1.5a</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_Toc130815810 \h </w:instrText>
      </w:r>
      <w:r>
        <w:rPr>
          <w:noProof/>
        </w:rPr>
      </w:r>
      <w:r>
        <w:rPr>
          <w:noProof/>
        </w:rPr>
        <w:fldChar w:fldCharType="separate"/>
      </w:r>
      <w:r>
        <w:rPr>
          <w:noProof/>
        </w:rPr>
        <w:t>34</w:t>
      </w:r>
      <w:r>
        <w:rPr>
          <w:noProof/>
        </w:rPr>
        <w:fldChar w:fldCharType="end"/>
      </w:r>
    </w:p>
    <w:p w14:paraId="3F186657" w14:textId="47DCCA7F" w:rsidR="002C79A5" w:rsidRDefault="002C79A5">
      <w:pPr>
        <w:pStyle w:val="TOC4"/>
        <w:rPr>
          <w:rFonts w:asciiTheme="minorHAnsi" w:eastAsiaTheme="minorEastAsia" w:hAnsiTheme="minorHAnsi" w:cstheme="minorBidi"/>
          <w:noProof/>
          <w:sz w:val="22"/>
          <w:szCs w:val="22"/>
          <w:lang w:eastAsia="en-GB"/>
        </w:rPr>
      </w:pPr>
      <w:r>
        <w:rPr>
          <w:noProof/>
        </w:rPr>
        <w:t>6.1.5a.1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_Toc130815811 \h </w:instrText>
      </w:r>
      <w:r>
        <w:rPr>
          <w:noProof/>
        </w:rPr>
      </w:r>
      <w:r>
        <w:rPr>
          <w:noProof/>
        </w:rPr>
        <w:fldChar w:fldCharType="separate"/>
      </w:r>
      <w:r>
        <w:rPr>
          <w:noProof/>
        </w:rPr>
        <w:t>34</w:t>
      </w:r>
      <w:r>
        <w:rPr>
          <w:noProof/>
        </w:rPr>
        <w:fldChar w:fldCharType="end"/>
      </w:r>
    </w:p>
    <w:p w14:paraId="261AEA8E" w14:textId="02215C74" w:rsidR="002C79A5" w:rsidRDefault="002C79A5">
      <w:pPr>
        <w:pStyle w:val="TOC4"/>
        <w:rPr>
          <w:rFonts w:asciiTheme="minorHAnsi" w:eastAsiaTheme="minorEastAsia" w:hAnsiTheme="minorHAnsi" w:cstheme="minorBidi"/>
          <w:noProof/>
          <w:sz w:val="22"/>
          <w:szCs w:val="22"/>
          <w:lang w:eastAsia="en-GB"/>
        </w:rPr>
      </w:pPr>
      <w:r w:rsidRPr="00946E18">
        <w:rPr>
          <w:noProof/>
          <w:lang w:val="en-US"/>
        </w:rPr>
        <w:t>6.1.5a.2</w:t>
      </w:r>
      <w:r>
        <w:rPr>
          <w:rFonts w:asciiTheme="minorHAnsi" w:eastAsiaTheme="minorEastAsia" w:hAnsiTheme="minorHAnsi" w:cstheme="minorBidi"/>
          <w:noProof/>
          <w:sz w:val="22"/>
          <w:szCs w:val="22"/>
          <w:lang w:eastAsia="en-GB"/>
        </w:rPr>
        <w:tab/>
      </w:r>
      <w:r w:rsidRPr="00946E18">
        <w:rPr>
          <w:noProof/>
          <w:lang w:val="en-US"/>
        </w:rPr>
        <w:t>Structured data types</w:t>
      </w:r>
      <w:r>
        <w:rPr>
          <w:noProof/>
        </w:rPr>
        <w:tab/>
      </w:r>
      <w:r>
        <w:rPr>
          <w:noProof/>
        </w:rPr>
        <w:fldChar w:fldCharType="begin" w:fldLock="1"/>
      </w:r>
      <w:r>
        <w:rPr>
          <w:noProof/>
        </w:rPr>
        <w:instrText xml:space="preserve"> PAGEREF _Toc130815812 \h </w:instrText>
      </w:r>
      <w:r>
        <w:rPr>
          <w:noProof/>
        </w:rPr>
      </w:r>
      <w:r>
        <w:rPr>
          <w:noProof/>
        </w:rPr>
        <w:fldChar w:fldCharType="separate"/>
      </w:r>
      <w:r>
        <w:rPr>
          <w:noProof/>
        </w:rPr>
        <w:t>34</w:t>
      </w:r>
      <w:r>
        <w:rPr>
          <w:noProof/>
        </w:rPr>
        <w:fldChar w:fldCharType="end"/>
      </w:r>
    </w:p>
    <w:p w14:paraId="71A4FFFB" w14:textId="040930BA" w:rsidR="002C79A5" w:rsidRDefault="002C79A5">
      <w:pPr>
        <w:pStyle w:val="TOC5"/>
        <w:rPr>
          <w:rFonts w:asciiTheme="minorHAnsi" w:eastAsiaTheme="minorEastAsia" w:hAnsiTheme="minorHAnsi" w:cstheme="minorBidi"/>
          <w:noProof/>
          <w:sz w:val="22"/>
          <w:szCs w:val="22"/>
          <w:lang w:eastAsia="en-GB"/>
        </w:rPr>
      </w:pPr>
      <w:r>
        <w:rPr>
          <w:noProof/>
        </w:rPr>
        <w:t>6.1.5a.2.1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_Toc130815813 \h </w:instrText>
      </w:r>
      <w:r>
        <w:rPr>
          <w:noProof/>
        </w:rPr>
      </w:r>
      <w:r>
        <w:rPr>
          <w:noProof/>
        </w:rPr>
        <w:fldChar w:fldCharType="separate"/>
      </w:r>
      <w:r>
        <w:rPr>
          <w:noProof/>
        </w:rPr>
        <w:t>34</w:t>
      </w:r>
      <w:r>
        <w:rPr>
          <w:noProof/>
        </w:rPr>
        <w:fldChar w:fldCharType="end"/>
      </w:r>
    </w:p>
    <w:p w14:paraId="61FD3B70" w14:textId="3FB2DC89" w:rsidR="002C79A5" w:rsidRDefault="002C79A5">
      <w:pPr>
        <w:pStyle w:val="TOC5"/>
        <w:rPr>
          <w:rFonts w:asciiTheme="minorHAnsi" w:eastAsiaTheme="minorEastAsia" w:hAnsiTheme="minorHAnsi" w:cstheme="minorBidi"/>
          <w:noProof/>
          <w:sz w:val="22"/>
          <w:szCs w:val="22"/>
          <w:lang w:eastAsia="en-GB"/>
        </w:rPr>
      </w:pPr>
      <w:r>
        <w:rPr>
          <w:noProof/>
        </w:rPr>
        <w:t>6.1.5a.2.2</w:t>
      </w:r>
      <w:r>
        <w:rPr>
          <w:rFonts w:asciiTheme="minorHAnsi" w:eastAsiaTheme="minorEastAsia" w:hAnsiTheme="minorHAnsi" w:cstheme="minorBidi"/>
          <w:noProof/>
          <w:sz w:val="22"/>
          <w:szCs w:val="22"/>
          <w:lang w:eastAsia="en-GB"/>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_Toc130815814 \h </w:instrText>
      </w:r>
      <w:r>
        <w:rPr>
          <w:noProof/>
        </w:rPr>
      </w:r>
      <w:r>
        <w:rPr>
          <w:noProof/>
        </w:rPr>
        <w:fldChar w:fldCharType="separate"/>
      </w:r>
      <w:r>
        <w:rPr>
          <w:noProof/>
        </w:rPr>
        <w:t>35</w:t>
      </w:r>
      <w:r>
        <w:rPr>
          <w:noProof/>
        </w:rPr>
        <w:fldChar w:fldCharType="end"/>
      </w:r>
    </w:p>
    <w:p w14:paraId="4ADE303F" w14:textId="348BDF02" w:rsidR="002C79A5" w:rsidRDefault="002C79A5">
      <w:pPr>
        <w:pStyle w:val="TOC3"/>
        <w:rPr>
          <w:rFonts w:asciiTheme="minorHAnsi" w:eastAsiaTheme="minorEastAsia" w:hAnsiTheme="minorHAnsi" w:cstheme="minorBidi"/>
          <w:noProof/>
          <w:sz w:val="22"/>
          <w:szCs w:val="22"/>
          <w:lang w:eastAsia="en-GB"/>
        </w:rPr>
      </w:pPr>
      <w:r>
        <w:rPr>
          <w:noProof/>
        </w:rPr>
        <w:t>6.1.</w:t>
      </w:r>
      <w:r>
        <w:rPr>
          <w:noProof/>
          <w:lang w:eastAsia="zh-CN"/>
        </w:rPr>
        <w:t>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_Toc130815815 \h </w:instrText>
      </w:r>
      <w:r>
        <w:rPr>
          <w:noProof/>
        </w:rPr>
      </w:r>
      <w:r>
        <w:rPr>
          <w:noProof/>
        </w:rPr>
        <w:fldChar w:fldCharType="separate"/>
      </w:r>
      <w:r>
        <w:rPr>
          <w:noProof/>
        </w:rPr>
        <w:t>35</w:t>
      </w:r>
      <w:r>
        <w:rPr>
          <w:noProof/>
        </w:rPr>
        <w:fldChar w:fldCharType="end"/>
      </w:r>
    </w:p>
    <w:p w14:paraId="48EDC4B1" w14:textId="58E5A0DE" w:rsidR="002C79A5" w:rsidRDefault="002C79A5">
      <w:pPr>
        <w:pStyle w:val="TOC3"/>
        <w:rPr>
          <w:rFonts w:asciiTheme="minorHAnsi" w:eastAsiaTheme="minorEastAsia" w:hAnsiTheme="minorHAnsi" w:cstheme="minorBidi"/>
          <w:noProof/>
          <w:sz w:val="22"/>
          <w:szCs w:val="22"/>
          <w:lang w:eastAsia="en-GB"/>
        </w:rPr>
      </w:pPr>
      <w:r>
        <w:rPr>
          <w:noProof/>
        </w:rPr>
        <w:t>6.1.</w:t>
      </w:r>
      <w:r>
        <w:rPr>
          <w:noProof/>
          <w:lang w:eastAsia="zh-CN"/>
        </w:rPr>
        <w:t>7</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_Toc130815816 \h </w:instrText>
      </w:r>
      <w:r>
        <w:rPr>
          <w:noProof/>
        </w:rPr>
      </w:r>
      <w:r>
        <w:rPr>
          <w:noProof/>
        </w:rPr>
        <w:fldChar w:fldCharType="separate"/>
      </w:r>
      <w:r>
        <w:rPr>
          <w:noProof/>
        </w:rPr>
        <w:t>36</w:t>
      </w:r>
      <w:r>
        <w:rPr>
          <w:noProof/>
        </w:rPr>
        <w:fldChar w:fldCharType="end"/>
      </w:r>
    </w:p>
    <w:p w14:paraId="649F920A" w14:textId="14D115D4" w:rsidR="002C79A5" w:rsidRDefault="002C79A5">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_Toc130815817 \h </w:instrText>
      </w:r>
      <w:r>
        <w:rPr>
          <w:noProof/>
        </w:rPr>
      </w:r>
      <w:r>
        <w:rPr>
          <w:noProof/>
        </w:rPr>
        <w:fldChar w:fldCharType="separate"/>
      </w:r>
      <w:r>
        <w:rPr>
          <w:noProof/>
        </w:rPr>
        <w:t>38</w:t>
      </w:r>
      <w:r>
        <w:rPr>
          <w:noProof/>
        </w:rPr>
        <w:fldChar w:fldCharType="end"/>
      </w:r>
    </w:p>
    <w:p w14:paraId="58B27E5F" w14:textId="1393A843" w:rsidR="002C79A5" w:rsidRDefault="002C79A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_Toc130815818 \h </w:instrText>
      </w:r>
      <w:r>
        <w:rPr>
          <w:noProof/>
        </w:rPr>
      </w:r>
      <w:r>
        <w:rPr>
          <w:noProof/>
        </w:rPr>
        <w:fldChar w:fldCharType="separate"/>
      </w:r>
      <w:r>
        <w:rPr>
          <w:noProof/>
        </w:rPr>
        <w:t>40</w:t>
      </w:r>
      <w:r>
        <w:rPr>
          <w:noProof/>
        </w:rPr>
        <w:fldChar w:fldCharType="end"/>
      </w:r>
    </w:p>
    <w:p w14:paraId="52A6DC33" w14:textId="2AAF38F8" w:rsidR="002C79A5" w:rsidRDefault="002C79A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_Toc130815819 \h </w:instrText>
      </w:r>
      <w:r>
        <w:rPr>
          <w:noProof/>
        </w:rPr>
      </w:r>
      <w:r>
        <w:rPr>
          <w:noProof/>
        </w:rPr>
        <w:fldChar w:fldCharType="separate"/>
      </w:r>
      <w:r>
        <w:rPr>
          <w:noProof/>
        </w:rPr>
        <w:t>40</w:t>
      </w:r>
      <w:r>
        <w:rPr>
          <w:noProof/>
        </w:rPr>
        <w:fldChar w:fldCharType="end"/>
      </w:r>
    </w:p>
    <w:p w14:paraId="665A7AA0" w14:textId="30A71F78" w:rsidR="002C79A5" w:rsidRDefault="002C79A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_Toc130815820 \h </w:instrText>
      </w:r>
      <w:r>
        <w:rPr>
          <w:noProof/>
        </w:rPr>
      </w:r>
      <w:r>
        <w:rPr>
          <w:noProof/>
        </w:rPr>
        <w:fldChar w:fldCharType="separate"/>
      </w:r>
      <w:r>
        <w:rPr>
          <w:noProof/>
        </w:rPr>
        <w:t>40</w:t>
      </w:r>
      <w:r>
        <w:rPr>
          <w:noProof/>
        </w:rPr>
        <w:fldChar w:fldCharType="end"/>
      </w:r>
    </w:p>
    <w:p w14:paraId="381F2DC2" w14:textId="388F9EBF" w:rsidR="002C79A5" w:rsidRDefault="002C79A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_Toc130815821 \h </w:instrText>
      </w:r>
      <w:r>
        <w:rPr>
          <w:noProof/>
        </w:rPr>
      </w:r>
      <w:r>
        <w:rPr>
          <w:noProof/>
        </w:rPr>
        <w:fldChar w:fldCharType="separate"/>
      </w:r>
      <w:r>
        <w:rPr>
          <w:noProof/>
        </w:rPr>
        <w:t>40</w:t>
      </w:r>
      <w:r>
        <w:rPr>
          <w:noProof/>
        </w:rPr>
        <w:fldChar w:fldCharType="end"/>
      </w:r>
    </w:p>
    <w:p w14:paraId="1F2B38F4" w14:textId="65043505" w:rsidR="002C79A5" w:rsidRDefault="002C79A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_Toc130815822 \h </w:instrText>
      </w:r>
      <w:r>
        <w:rPr>
          <w:noProof/>
        </w:rPr>
      </w:r>
      <w:r>
        <w:rPr>
          <w:noProof/>
        </w:rPr>
        <w:fldChar w:fldCharType="separate"/>
      </w:r>
      <w:r>
        <w:rPr>
          <w:noProof/>
        </w:rPr>
        <w:t>41</w:t>
      </w:r>
      <w:r>
        <w:rPr>
          <w:noProof/>
        </w:rPr>
        <w:fldChar w:fldCharType="end"/>
      </w:r>
    </w:p>
    <w:p w14:paraId="5834BB6F" w14:textId="6B59FF33" w:rsidR="002C79A5" w:rsidRDefault="002C79A5">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_Toc130815823 \h </w:instrText>
      </w:r>
      <w:r>
        <w:rPr>
          <w:noProof/>
        </w:rPr>
      </w:r>
      <w:r>
        <w:rPr>
          <w:noProof/>
        </w:rPr>
        <w:fldChar w:fldCharType="separate"/>
      </w:r>
      <w:r>
        <w:rPr>
          <w:noProof/>
        </w:rPr>
        <w:t>41</w:t>
      </w:r>
      <w:r>
        <w:rPr>
          <w:noProof/>
        </w:rPr>
        <w:fldChar w:fldCharType="end"/>
      </w:r>
    </w:p>
    <w:p w14:paraId="7A078682" w14:textId="1E57A882" w:rsidR="002C79A5" w:rsidRDefault="002C79A5">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_Toc130815824 \h </w:instrText>
      </w:r>
      <w:r>
        <w:rPr>
          <w:noProof/>
        </w:rPr>
      </w:r>
      <w:r>
        <w:rPr>
          <w:noProof/>
        </w:rPr>
        <w:fldChar w:fldCharType="separate"/>
      </w:r>
      <w:r>
        <w:rPr>
          <w:noProof/>
        </w:rPr>
        <w:t>41</w:t>
      </w:r>
      <w:r>
        <w:rPr>
          <w:noProof/>
        </w:rPr>
        <w:fldChar w:fldCharType="end"/>
      </w:r>
    </w:p>
    <w:p w14:paraId="0DC02CBB" w14:textId="3C22CF44" w:rsidR="002C79A5" w:rsidRDefault="002C79A5">
      <w:pPr>
        <w:pStyle w:val="TOC5"/>
        <w:rPr>
          <w:rFonts w:asciiTheme="minorHAnsi" w:eastAsiaTheme="minorEastAsia" w:hAnsiTheme="minorHAnsi" w:cstheme="minorBidi"/>
          <w:noProof/>
          <w:sz w:val="22"/>
          <w:szCs w:val="22"/>
          <w:lang w:eastAsia="en-GB"/>
        </w:rPr>
      </w:pPr>
      <w:r w:rsidRPr="00946E18">
        <w:rPr>
          <w:noProof/>
          <w:lang w:val="es-ES"/>
        </w:rPr>
        <w:t>6.2.2.2.3</w:t>
      </w:r>
      <w:r>
        <w:rPr>
          <w:rFonts w:asciiTheme="minorHAnsi" w:eastAsiaTheme="minorEastAsia" w:hAnsiTheme="minorHAnsi" w:cstheme="minorBidi"/>
          <w:noProof/>
          <w:sz w:val="22"/>
          <w:szCs w:val="22"/>
          <w:lang w:eastAsia="en-GB"/>
        </w:rPr>
        <w:tab/>
      </w:r>
      <w:r w:rsidRPr="00946E18">
        <w:rPr>
          <w:noProof/>
          <w:lang w:val="es-ES"/>
        </w:rPr>
        <w:t>Cache-Control</w:t>
      </w:r>
      <w:r>
        <w:rPr>
          <w:noProof/>
        </w:rPr>
        <w:tab/>
      </w:r>
      <w:r>
        <w:rPr>
          <w:noProof/>
        </w:rPr>
        <w:fldChar w:fldCharType="begin" w:fldLock="1"/>
      </w:r>
      <w:r>
        <w:rPr>
          <w:noProof/>
        </w:rPr>
        <w:instrText xml:space="preserve"> PAGEREF _Toc130815825 \h </w:instrText>
      </w:r>
      <w:r>
        <w:rPr>
          <w:noProof/>
        </w:rPr>
      </w:r>
      <w:r>
        <w:rPr>
          <w:noProof/>
        </w:rPr>
        <w:fldChar w:fldCharType="separate"/>
      </w:r>
      <w:r>
        <w:rPr>
          <w:noProof/>
        </w:rPr>
        <w:t>41</w:t>
      </w:r>
      <w:r>
        <w:rPr>
          <w:noProof/>
        </w:rPr>
        <w:fldChar w:fldCharType="end"/>
      </w:r>
    </w:p>
    <w:p w14:paraId="2080AD05" w14:textId="1AAB7844" w:rsidR="002C79A5" w:rsidRDefault="002C79A5">
      <w:pPr>
        <w:pStyle w:val="TOC5"/>
        <w:rPr>
          <w:rFonts w:asciiTheme="minorHAnsi" w:eastAsiaTheme="minorEastAsia" w:hAnsiTheme="minorHAnsi" w:cstheme="minorBidi"/>
          <w:noProof/>
          <w:sz w:val="22"/>
          <w:szCs w:val="22"/>
          <w:lang w:eastAsia="en-GB"/>
        </w:rPr>
      </w:pPr>
      <w:r>
        <w:rPr>
          <w:noProof/>
        </w:rPr>
        <w:t>6.2.2.2.4</w:t>
      </w:r>
      <w:r>
        <w:rPr>
          <w:rFonts w:asciiTheme="minorHAnsi" w:eastAsiaTheme="minorEastAsia" w:hAnsiTheme="minorHAnsi" w:cstheme="minorBidi"/>
          <w:noProof/>
          <w:sz w:val="22"/>
          <w:szCs w:val="22"/>
          <w:lang w:eastAsia="en-GB"/>
        </w:rPr>
        <w:tab/>
      </w:r>
      <w:r>
        <w:rPr>
          <w:noProof/>
        </w:rPr>
        <w:t>ETag</w:t>
      </w:r>
      <w:r>
        <w:rPr>
          <w:noProof/>
        </w:rPr>
        <w:tab/>
      </w:r>
      <w:r>
        <w:rPr>
          <w:noProof/>
        </w:rPr>
        <w:fldChar w:fldCharType="begin" w:fldLock="1"/>
      </w:r>
      <w:r>
        <w:rPr>
          <w:noProof/>
        </w:rPr>
        <w:instrText xml:space="preserve"> PAGEREF _Toc130815826 \h </w:instrText>
      </w:r>
      <w:r>
        <w:rPr>
          <w:noProof/>
        </w:rPr>
      </w:r>
      <w:r>
        <w:rPr>
          <w:noProof/>
        </w:rPr>
        <w:fldChar w:fldCharType="separate"/>
      </w:r>
      <w:r>
        <w:rPr>
          <w:noProof/>
        </w:rPr>
        <w:t>41</w:t>
      </w:r>
      <w:r>
        <w:rPr>
          <w:noProof/>
        </w:rPr>
        <w:fldChar w:fldCharType="end"/>
      </w:r>
    </w:p>
    <w:p w14:paraId="037A5D4E" w14:textId="17A7E94A" w:rsidR="002C79A5" w:rsidRDefault="002C79A5">
      <w:pPr>
        <w:pStyle w:val="TOC5"/>
        <w:rPr>
          <w:rFonts w:asciiTheme="minorHAnsi" w:eastAsiaTheme="minorEastAsia" w:hAnsiTheme="minorHAnsi" w:cstheme="minorBidi"/>
          <w:noProof/>
          <w:sz w:val="22"/>
          <w:szCs w:val="22"/>
          <w:lang w:eastAsia="en-GB"/>
        </w:rPr>
      </w:pPr>
      <w:r>
        <w:rPr>
          <w:noProof/>
        </w:rPr>
        <w:t>6.2.2.2.5</w:t>
      </w:r>
      <w:r>
        <w:rPr>
          <w:rFonts w:asciiTheme="minorHAnsi" w:eastAsiaTheme="minorEastAsia" w:hAnsiTheme="minorHAnsi" w:cstheme="minorBidi"/>
          <w:noProof/>
          <w:sz w:val="22"/>
          <w:szCs w:val="22"/>
          <w:lang w:eastAsia="en-GB"/>
        </w:rPr>
        <w:tab/>
      </w:r>
      <w:r>
        <w:rPr>
          <w:noProof/>
        </w:rPr>
        <w:t>If-None-Match</w:t>
      </w:r>
      <w:r>
        <w:rPr>
          <w:noProof/>
        </w:rPr>
        <w:tab/>
      </w:r>
      <w:r>
        <w:rPr>
          <w:noProof/>
        </w:rPr>
        <w:fldChar w:fldCharType="begin" w:fldLock="1"/>
      </w:r>
      <w:r>
        <w:rPr>
          <w:noProof/>
        </w:rPr>
        <w:instrText xml:space="preserve"> PAGEREF _Toc130815827 \h </w:instrText>
      </w:r>
      <w:r>
        <w:rPr>
          <w:noProof/>
        </w:rPr>
      </w:r>
      <w:r>
        <w:rPr>
          <w:noProof/>
        </w:rPr>
        <w:fldChar w:fldCharType="separate"/>
      </w:r>
      <w:r>
        <w:rPr>
          <w:noProof/>
        </w:rPr>
        <w:t>41</w:t>
      </w:r>
      <w:r>
        <w:rPr>
          <w:noProof/>
        </w:rPr>
        <w:fldChar w:fldCharType="end"/>
      </w:r>
    </w:p>
    <w:p w14:paraId="085A2D91" w14:textId="6FE15C5F" w:rsidR="002C79A5" w:rsidRDefault="002C79A5">
      <w:pPr>
        <w:pStyle w:val="TOC5"/>
        <w:rPr>
          <w:rFonts w:asciiTheme="minorHAnsi" w:eastAsiaTheme="minorEastAsia" w:hAnsiTheme="minorHAnsi" w:cstheme="minorBidi"/>
          <w:noProof/>
          <w:sz w:val="22"/>
          <w:szCs w:val="22"/>
          <w:lang w:eastAsia="en-GB"/>
        </w:rPr>
      </w:pPr>
      <w:r>
        <w:rPr>
          <w:noProof/>
        </w:rPr>
        <w:t>6.2.2.2.6</w:t>
      </w:r>
      <w:r>
        <w:rPr>
          <w:rFonts w:asciiTheme="minorHAnsi" w:eastAsiaTheme="minorEastAsia" w:hAnsiTheme="minorHAnsi" w:cstheme="minorBidi"/>
          <w:noProof/>
          <w:sz w:val="22"/>
          <w:szCs w:val="22"/>
          <w:lang w:eastAsia="en-GB"/>
        </w:rPr>
        <w:tab/>
      </w:r>
      <w:r>
        <w:rPr>
          <w:noProof/>
        </w:rPr>
        <w:t>Last-Modified</w:t>
      </w:r>
      <w:r>
        <w:rPr>
          <w:noProof/>
        </w:rPr>
        <w:tab/>
      </w:r>
      <w:r>
        <w:rPr>
          <w:noProof/>
        </w:rPr>
        <w:fldChar w:fldCharType="begin" w:fldLock="1"/>
      </w:r>
      <w:r>
        <w:rPr>
          <w:noProof/>
        </w:rPr>
        <w:instrText xml:space="preserve"> PAGEREF _Toc130815828 \h </w:instrText>
      </w:r>
      <w:r>
        <w:rPr>
          <w:noProof/>
        </w:rPr>
      </w:r>
      <w:r>
        <w:rPr>
          <w:noProof/>
        </w:rPr>
        <w:fldChar w:fldCharType="separate"/>
      </w:r>
      <w:r>
        <w:rPr>
          <w:noProof/>
        </w:rPr>
        <w:t>41</w:t>
      </w:r>
      <w:r>
        <w:rPr>
          <w:noProof/>
        </w:rPr>
        <w:fldChar w:fldCharType="end"/>
      </w:r>
    </w:p>
    <w:p w14:paraId="0692B7F2" w14:textId="3B0427C1" w:rsidR="002C79A5" w:rsidRDefault="002C79A5">
      <w:pPr>
        <w:pStyle w:val="TOC5"/>
        <w:rPr>
          <w:rFonts w:asciiTheme="minorHAnsi" w:eastAsiaTheme="minorEastAsia" w:hAnsiTheme="minorHAnsi" w:cstheme="minorBidi"/>
          <w:noProof/>
          <w:sz w:val="22"/>
          <w:szCs w:val="22"/>
          <w:lang w:eastAsia="en-GB"/>
        </w:rPr>
      </w:pPr>
      <w:r>
        <w:rPr>
          <w:noProof/>
        </w:rPr>
        <w:t>6.2.2.2.7</w:t>
      </w:r>
      <w:r>
        <w:rPr>
          <w:rFonts w:asciiTheme="minorHAnsi" w:eastAsiaTheme="minorEastAsia" w:hAnsiTheme="minorHAnsi" w:cstheme="minorBidi"/>
          <w:noProof/>
          <w:sz w:val="22"/>
          <w:szCs w:val="22"/>
          <w:lang w:eastAsia="en-GB"/>
        </w:rPr>
        <w:tab/>
      </w:r>
      <w:r>
        <w:rPr>
          <w:noProof/>
        </w:rPr>
        <w:t>If-Modified-Since</w:t>
      </w:r>
      <w:r>
        <w:rPr>
          <w:noProof/>
        </w:rPr>
        <w:tab/>
      </w:r>
      <w:r>
        <w:rPr>
          <w:noProof/>
        </w:rPr>
        <w:fldChar w:fldCharType="begin" w:fldLock="1"/>
      </w:r>
      <w:r>
        <w:rPr>
          <w:noProof/>
        </w:rPr>
        <w:instrText xml:space="preserve"> PAGEREF _Toc130815829 \h </w:instrText>
      </w:r>
      <w:r>
        <w:rPr>
          <w:noProof/>
        </w:rPr>
      </w:r>
      <w:r>
        <w:rPr>
          <w:noProof/>
        </w:rPr>
        <w:fldChar w:fldCharType="separate"/>
      </w:r>
      <w:r>
        <w:rPr>
          <w:noProof/>
        </w:rPr>
        <w:t>42</w:t>
      </w:r>
      <w:r>
        <w:rPr>
          <w:noProof/>
        </w:rPr>
        <w:fldChar w:fldCharType="end"/>
      </w:r>
    </w:p>
    <w:p w14:paraId="45A76F18" w14:textId="1C367C6B" w:rsidR="002C79A5" w:rsidRDefault="002C79A5">
      <w:pPr>
        <w:pStyle w:val="TOC5"/>
        <w:rPr>
          <w:rFonts w:asciiTheme="minorHAnsi" w:eastAsiaTheme="minorEastAsia" w:hAnsiTheme="minorHAnsi" w:cstheme="minorBidi"/>
          <w:noProof/>
          <w:sz w:val="22"/>
          <w:szCs w:val="22"/>
          <w:lang w:eastAsia="en-GB"/>
        </w:rPr>
      </w:pPr>
      <w:r>
        <w:rPr>
          <w:noProof/>
        </w:rPr>
        <w:t>6.2.2.2.8</w:t>
      </w:r>
      <w:r>
        <w:rPr>
          <w:rFonts w:asciiTheme="minorHAnsi" w:eastAsiaTheme="minorEastAsia" w:hAnsiTheme="minorHAnsi" w:cstheme="minorBidi"/>
          <w:noProof/>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_Toc130815830 \h </w:instrText>
      </w:r>
      <w:r>
        <w:rPr>
          <w:noProof/>
        </w:rPr>
      </w:r>
      <w:r>
        <w:rPr>
          <w:noProof/>
        </w:rPr>
        <w:fldChar w:fldCharType="separate"/>
      </w:r>
      <w:r>
        <w:rPr>
          <w:noProof/>
        </w:rPr>
        <w:t>42</w:t>
      </w:r>
      <w:r>
        <w:rPr>
          <w:noProof/>
        </w:rPr>
        <w:fldChar w:fldCharType="end"/>
      </w:r>
    </w:p>
    <w:p w14:paraId="435DBDB1" w14:textId="4C050EA1" w:rsidR="002C79A5" w:rsidRDefault="002C79A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_Toc130815831 \h </w:instrText>
      </w:r>
      <w:r>
        <w:rPr>
          <w:noProof/>
        </w:rPr>
      </w:r>
      <w:r>
        <w:rPr>
          <w:noProof/>
        </w:rPr>
        <w:fldChar w:fldCharType="separate"/>
      </w:r>
      <w:r>
        <w:rPr>
          <w:noProof/>
        </w:rPr>
        <w:t>42</w:t>
      </w:r>
      <w:r>
        <w:rPr>
          <w:noProof/>
        </w:rPr>
        <w:fldChar w:fldCharType="end"/>
      </w:r>
    </w:p>
    <w:p w14:paraId="7E42FE32" w14:textId="73AA6FAB" w:rsidR="002C79A5" w:rsidRDefault="002C79A5">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_Toc130815832 \h </w:instrText>
      </w:r>
      <w:r>
        <w:rPr>
          <w:noProof/>
        </w:rPr>
      </w:r>
      <w:r>
        <w:rPr>
          <w:noProof/>
        </w:rPr>
        <w:fldChar w:fldCharType="separate"/>
      </w:r>
      <w:r>
        <w:rPr>
          <w:noProof/>
        </w:rPr>
        <w:t>42</w:t>
      </w:r>
      <w:r>
        <w:rPr>
          <w:noProof/>
        </w:rPr>
        <w:fldChar w:fldCharType="end"/>
      </w:r>
    </w:p>
    <w:p w14:paraId="6B1ECEA1" w14:textId="290B7278" w:rsidR="002C79A5" w:rsidRDefault="002C79A5">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_Toc130815833 \h </w:instrText>
      </w:r>
      <w:r>
        <w:rPr>
          <w:noProof/>
        </w:rPr>
      </w:r>
      <w:r>
        <w:rPr>
          <w:noProof/>
        </w:rPr>
        <w:fldChar w:fldCharType="separate"/>
      </w:r>
      <w:r>
        <w:rPr>
          <w:noProof/>
        </w:rPr>
        <w:t>42</w:t>
      </w:r>
      <w:r>
        <w:rPr>
          <w:noProof/>
        </w:rPr>
        <w:fldChar w:fldCharType="end"/>
      </w:r>
    </w:p>
    <w:p w14:paraId="17E9EA1B" w14:textId="2F0A45E3" w:rsidR="002C79A5" w:rsidRDefault="002C79A5">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_Toc130815834 \h </w:instrText>
      </w:r>
      <w:r>
        <w:rPr>
          <w:noProof/>
        </w:rPr>
      </w:r>
      <w:r>
        <w:rPr>
          <w:noProof/>
        </w:rPr>
        <w:fldChar w:fldCharType="separate"/>
      </w:r>
      <w:r>
        <w:rPr>
          <w:noProof/>
        </w:rPr>
        <w:t>42</w:t>
      </w:r>
      <w:r>
        <w:rPr>
          <w:noProof/>
        </w:rPr>
        <w:fldChar w:fldCharType="end"/>
      </w:r>
    </w:p>
    <w:p w14:paraId="03C6CBC7" w14:textId="180AC15C" w:rsidR="002C79A5" w:rsidRDefault="002C79A5">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NfGroupIds</w:t>
      </w:r>
      <w:r>
        <w:rPr>
          <w:noProof/>
        </w:rPr>
        <w:tab/>
      </w:r>
      <w:r>
        <w:rPr>
          <w:noProof/>
        </w:rPr>
        <w:fldChar w:fldCharType="begin" w:fldLock="1"/>
      </w:r>
      <w:r>
        <w:rPr>
          <w:noProof/>
        </w:rPr>
        <w:instrText xml:space="preserve"> PAGEREF _Toc130815835 \h </w:instrText>
      </w:r>
      <w:r>
        <w:rPr>
          <w:noProof/>
        </w:rPr>
      </w:r>
      <w:r>
        <w:rPr>
          <w:noProof/>
        </w:rPr>
        <w:fldChar w:fldCharType="separate"/>
      </w:r>
      <w:r>
        <w:rPr>
          <w:noProof/>
        </w:rPr>
        <w:t>43</w:t>
      </w:r>
      <w:r>
        <w:rPr>
          <w:noProof/>
        </w:rPr>
        <w:fldChar w:fldCharType="end"/>
      </w:r>
    </w:p>
    <w:p w14:paraId="7C844D15" w14:textId="317D7890" w:rsidR="002C79A5" w:rsidRDefault="002C79A5">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_Toc130815836 \h </w:instrText>
      </w:r>
      <w:r>
        <w:rPr>
          <w:noProof/>
        </w:rPr>
      </w:r>
      <w:r>
        <w:rPr>
          <w:noProof/>
        </w:rPr>
        <w:fldChar w:fldCharType="separate"/>
      </w:r>
      <w:r>
        <w:rPr>
          <w:noProof/>
        </w:rPr>
        <w:t>43</w:t>
      </w:r>
      <w:r>
        <w:rPr>
          <w:noProof/>
        </w:rPr>
        <w:fldChar w:fldCharType="end"/>
      </w:r>
    </w:p>
    <w:p w14:paraId="7A8E1CE1" w14:textId="067EE7E9" w:rsidR="002C79A5" w:rsidRDefault="002C79A5">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_Toc130815837 \h </w:instrText>
      </w:r>
      <w:r>
        <w:rPr>
          <w:noProof/>
        </w:rPr>
      </w:r>
      <w:r>
        <w:rPr>
          <w:noProof/>
        </w:rPr>
        <w:fldChar w:fldCharType="separate"/>
      </w:r>
      <w:r>
        <w:rPr>
          <w:noProof/>
        </w:rPr>
        <w:t>43</w:t>
      </w:r>
      <w:r>
        <w:rPr>
          <w:noProof/>
        </w:rPr>
        <w:fldChar w:fldCharType="end"/>
      </w:r>
    </w:p>
    <w:p w14:paraId="38F6E67D" w14:textId="15EEFD48" w:rsidR="002C79A5" w:rsidRDefault="002C79A5">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_Toc130815838 \h </w:instrText>
      </w:r>
      <w:r>
        <w:rPr>
          <w:noProof/>
        </w:rPr>
      </w:r>
      <w:r>
        <w:rPr>
          <w:noProof/>
        </w:rPr>
        <w:fldChar w:fldCharType="separate"/>
      </w:r>
      <w:r>
        <w:rPr>
          <w:noProof/>
        </w:rPr>
        <w:t>43</w:t>
      </w:r>
      <w:r>
        <w:rPr>
          <w:noProof/>
        </w:rPr>
        <w:fldChar w:fldCharType="end"/>
      </w:r>
    </w:p>
    <w:p w14:paraId="72F521E6" w14:textId="48181356" w:rsidR="002C79A5" w:rsidRDefault="002C79A5">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_Toc130815839 \h </w:instrText>
      </w:r>
      <w:r>
        <w:rPr>
          <w:noProof/>
        </w:rPr>
      </w:r>
      <w:r>
        <w:rPr>
          <w:noProof/>
        </w:rPr>
        <w:fldChar w:fldCharType="separate"/>
      </w:r>
      <w:r>
        <w:rPr>
          <w:noProof/>
        </w:rPr>
        <w:t>44</w:t>
      </w:r>
      <w:r>
        <w:rPr>
          <w:noProof/>
        </w:rPr>
        <w:fldChar w:fldCharType="end"/>
      </w:r>
    </w:p>
    <w:p w14:paraId="41226240" w14:textId="0D5D79A5" w:rsidR="002C79A5" w:rsidRDefault="002C79A5">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_Toc130815840 \h </w:instrText>
      </w:r>
      <w:r>
        <w:rPr>
          <w:noProof/>
        </w:rPr>
      </w:r>
      <w:r>
        <w:rPr>
          <w:noProof/>
        </w:rPr>
        <w:fldChar w:fldCharType="separate"/>
      </w:r>
      <w:r>
        <w:rPr>
          <w:noProof/>
        </w:rPr>
        <w:t>44</w:t>
      </w:r>
      <w:r>
        <w:rPr>
          <w:noProof/>
        </w:rPr>
        <w:fldChar w:fldCharType="end"/>
      </w:r>
    </w:p>
    <w:p w14:paraId="5F200817" w14:textId="311F7141" w:rsidR="002C79A5" w:rsidRDefault="002C79A5">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_Toc130815841 \h </w:instrText>
      </w:r>
      <w:r>
        <w:rPr>
          <w:noProof/>
        </w:rPr>
      </w:r>
      <w:r>
        <w:rPr>
          <w:noProof/>
        </w:rPr>
        <w:fldChar w:fldCharType="separate"/>
      </w:r>
      <w:r>
        <w:rPr>
          <w:noProof/>
        </w:rPr>
        <w:t>44</w:t>
      </w:r>
      <w:r>
        <w:rPr>
          <w:noProof/>
        </w:rPr>
        <w:fldChar w:fldCharType="end"/>
      </w:r>
    </w:p>
    <w:p w14:paraId="6AE34833" w14:textId="2D37BFB3" w:rsidR="002C79A5" w:rsidRDefault="002C79A5">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_Toc130815842 \h </w:instrText>
      </w:r>
      <w:r>
        <w:rPr>
          <w:noProof/>
        </w:rPr>
      </w:r>
      <w:r>
        <w:rPr>
          <w:noProof/>
        </w:rPr>
        <w:fldChar w:fldCharType="separate"/>
      </w:r>
      <w:r>
        <w:rPr>
          <w:noProof/>
        </w:rPr>
        <w:t>44</w:t>
      </w:r>
      <w:r>
        <w:rPr>
          <w:noProof/>
        </w:rPr>
        <w:fldChar w:fldCharType="end"/>
      </w:r>
    </w:p>
    <w:p w14:paraId="2C55B14F" w14:textId="40B3C1DE" w:rsidR="002C79A5" w:rsidRDefault="002C79A5">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_Toc130815843 \h </w:instrText>
      </w:r>
      <w:r>
        <w:rPr>
          <w:noProof/>
        </w:rPr>
      </w:r>
      <w:r>
        <w:rPr>
          <w:noProof/>
        </w:rPr>
        <w:fldChar w:fldCharType="separate"/>
      </w:r>
      <w:r>
        <w:rPr>
          <w:noProof/>
        </w:rPr>
        <w:t>44</w:t>
      </w:r>
      <w:r>
        <w:rPr>
          <w:noProof/>
        </w:rPr>
        <w:fldChar w:fldCharType="end"/>
      </w:r>
    </w:p>
    <w:p w14:paraId="6E7FE303" w14:textId="4C0146C9" w:rsidR="002C79A5" w:rsidRDefault="002C79A5">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_Toc130815844 \h </w:instrText>
      </w:r>
      <w:r>
        <w:rPr>
          <w:noProof/>
        </w:rPr>
      </w:r>
      <w:r>
        <w:rPr>
          <w:noProof/>
        </w:rPr>
        <w:fldChar w:fldCharType="separate"/>
      </w:r>
      <w:r>
        <w:rPr>
          <w:noProof/>
        </w:rPr>
        <w:t>44</w:t>
      </w:r>
      <w:r>
        <w:rPr>
          <w:noProof/>
        </w:rPr>
        <w:fldChar w:fldCharType="end"/>
      </w:r>
    </w:p>
    <w:p w14:paraId="3B34D696" w14:textId="00D07CB7" w:rsidR="002C79A5" w:rsidRDefault="002C79A5">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NfGroupIdMapResult</w:t>
      </w:r>
      <w:r>
        <w:rPr>
          <w:noProof/>
        </w:rPr>
        <w:tab/>
      </w:r>
      <w:r>
        <w:rPr>
          <w:noProof/>
        </w:rPr>
        <w:fldChar w:fldCharType="begin" w:fldLock="1"/>
      </w:r>
      <w:r>
        <w:rPr>
          <w:noProof/>
        </w:rPr>
        <w:instrText xml:space="preserve"> PAGEREF _Toc130815845 \h </w:instrText>
      </w:r>
      <w:r>
        <w:rPr>
          <w:noProof/>
        </w:rPr>
      </w:r>
      <w:r>
        <w:rPr>
          <w:noProof/>
        </w:rPr>
        <w:fldChar w:fldCharType="separate"/>
      </w:r>
      <w:r>
        <w:rPr>
          <w:noProof/>
        </w:rPr>
        <w:t>45</w:t>
      </w:r>
      <w:r>
        <w:rPr>
          <w:noProof/>
        </w:rPr>
        <w:fldChar w:fldCharType="end"/>
      </w:r>
    </w:p>
    <w:p w14:paraId="751912ED" w14:textId="79B2151F" w:rsidR="002C79A5" w:rsidRDefault="002C79A5">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_Toc130815846 \h </w:instrText>
      </w:r>
      <w:r>
        <w:rPr>
          <w:noProof/>
        </w:rPr>
      </w:r>
      <w:r>
        <w:rPr>
          <w:noProof/>
        </w:rPr>
        <w:fldChar w:fldCharType="separate"/>
      </w:r>
      <w:r>
        <w:rPr>
          <w:noProof/>
        </w:rPr>
        <w:t>45</w:t>
      </w:r>
      <w:r>
        <w:rPr>
          <w:noProof/>
        </w:rPr>
        <w:fldChar w:fldCharType="end"/>
      </w:r>
    </w:p>
    <w:p w14:paraId="5DF81784" w14:textId="32518228" w:rsidR="002C79A5" w:rsidRDefault="002C79A5">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_Toc130815847 \h </w:instrText>
      </w:r>
      <w:r>
        <w:rPr>
          <w:noProof/>
        </w:rPr>
      </w:r>
      <w:r>
        <w:rPr>
          <w:noProof/>
        </w:rPr>
        <w:fldChar w:fldCharType="separate"/>
      </w:r>
      <w:r>
        <w:rPr>
          <w:noProof/>
        </w:rPr>
        <w:t>45</w:t>
      </w:r>
      <w:r>
        <w:rPr>
          <w:noProof/>
        </w:rPr>
        <w:fldChar w:fldCharType="end"/>
      </w:r>
    </w:p>
    <w:p w14:paraId="11AB01E4" w14:textId="0E814FCE" w:rsidR="002C79A5" w:rsidRDefault="002C79A5">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_Toc130815848 \h </w:instrText>
      </w:r>
      <w:r>
        <w:rPr>
          <w:noProof/>
        </w:rPr>
      </w:r>
      <w:r>
        <w:rPr>
          <w:noProof/>
        </w:rPr>
        <w:fldChar w:fldCharType="separate"/>
      </w:r>
      <w:r>
        <w:rPr>
          <w:noProof/>
        </w:rPr>
        <w:t>45</w:t>
      </w:r>
      <w:r>
        <w:rPr>
          <w:noProof/>
        </w:rPr>
        <w:fldChar w:fldCharType="end"/>
      </w:r>
    </w:p>
    <w:p w14:paraId="6874409F" w14:textId="1A07DB3F" w:rsidR="002C79A5" w:rsidRDefault="002C79A5">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_Toc130815849 \h </w:instrText>
      </w:r>
      <w:r>
        <w:rPr>
          <w:noProof/>
        </w:rPr>
      </w:r>
      <w:r>
        <w:rPr>
          <w:noProof/>
        </w:rPr>
        <w:fldChar w:fldCharType="separate"/>
      </w:r>
      <w:r>
        <w:rPr>
          <w:noProof/>
        </w:rPr>
        <w:t>45</w:t>
      </w:r>
      <w:r>
        <w:rPr>
          <w:noProof/>
        </w:rPr>
        <w:fldChar w:fldCharType="end"/>
      </w:r>
    </w:p>
    <w:p w14:paraId="4EE007D3" w14:textId="48997995" w:rsidR="002C79A5" w:rsidRDefault="002C79A5">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_Toc130815850 \h </w:instrText>
      </w:r>
      <w:r>
        <w:rPr>
          <w:noProof/>
        </w:rPr>
      </w:r>
      <w:r>
        <w:rPr>
          <w:noProof/>
        </w:rPr>
        <w:fldChar w:fldCharType="separate"/>
      </w:r>
      <w:r>
        <w:rPr>
          <w:noProof/>
        </w:rPr>
        <w:t>45</w:t>
      </w:r>
      <w:r>
        <w:rPr>
          <w:noProof/>
        </w:rPr>
        <w:fldChar w:fldCharType="end"/>
      </w:r>
    </w:p>
    <w:p w14:paraId="0399115B" w14:textId="39D62AFE" w:rsidR="002C79A5" w:rsidRDefault="002C79A5">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_Toc130815851 \h </w:instrText>
      </w:r>
      <w:r>
        <w:rPr>
          <w:noProof/>
        </w:rPr>
      </w:r>
      <w:r>
        <w:rPr>
          <w:noProof/>
        </w:rPr>
        <w:fldChar w:fldCharType="separate"/>
      </w:r>
      <w:r>
        <w:rPr>
          <w:noProof/>
        </w:rPr>
        <w:t>45</w:t>
      </w:r>
      <w:r>
        <w:rPr>
          <w:noProof/>
        </w:rPr>
        <w:fldChar w:fldCharType="end"/>
      </w:r>
    </w:p>
    <w:p w14:paraId="223B9286" w14:textId="516D428C" w:rsidR="002C79A5" w:rsidRDefault="002C79A5">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_Toc130815852 \h </w:instrText>
      </w:r>
      <w:r>
        <w:rPr>
          <w:noProof/>
        </w:rPr>
      </w:r>
      <w:r>
        <w:rPr>
          <w:noProof/>
        </w:rPr>
        <w:fldChar w:fldCharType="separate"/>
      </w:r>
      <w:r>
        <w:rPr>
          <w:noProof/>
        </w:rPr>
        <w:t>45</w:t>
      </w:r>
      <w:r>
        <w:rPr>
          <w:noProof/>
        </w:rPr>
        <w:fldChar w:fldCharType="end"/>
      </w:r>
    </w:p>
    <w:p w14:paraId="6270D693" w14:textId="2099FAE8" w:rsidR="002C79A5" w:rsidRDefault="002C79A5">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_Toc130815853 \h </w:instrText>
      </w:r>
      <w:r>
        <w:rPr>
          <w:noProof/>
        </w:rPr>
      </w:r>
      <w:r>
        <w:rPr>
          <w:noProof/>
        </w:rPr>
        <w:fldChar w:fldCharType="separate"/>
      </w:r>
      <w:r>
        <w:rPr>
          <w:noProof/>
        </w:rPr>
        <w:t>46</w:t>
      </w:r>
      <w:r>
        <w:rPr>
          <w:noProof/>
        </w:rPr>
        <w:fldChar w:fldCharType="end"/>
      </w:r>
    </w:p>
    <w:p w14:paraId="1DE4B293" w14:textId="76978194" w:rsidR="002C79A5" w:rsidRDefault="002C79A5">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_Toc130815854 \h </w:instrText>
      </w:r>
      <w:r>
        <w:rPr>
          <w:noProof/>
        </w:rPr>
      </w:r>
      <w:r>
        <w:rPr>
          <w:noProof/>
        </w:rPr>
        <w:fldChar w:fldCharType="separate"/>
      </w:r>
      <w:r>
        <w:rPr>
          <w:noProof/>
        </w:rPr>
        <w:t>46</w:t>
      </w:r>
      <w:r>
        <w:rPr>
          <w:noProof/>
        </w:rPr>
        <w:fldChar w:fldCharType="end"/>
      </w:r>
    </w:p>
    <w:p w14:paraId="69A37DD4" w14:textId="681EE368" w:rsidR="002C79A5" w:rsidRDefault="002C79A5" w:rsidP="002C79A5">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_Toc130815855 \h </w:instrText>
      </w:r>
      <w:r>
        <w:rPr>
          <w:noProof/>
        </w:rPr>
      </w:r>
      <w:r>
        <w:rPr>
          <w:noProof/>
        </w:rPr>
        <w:fldChar w:fldCharType="separate"/>
      </w:r>
      <w:r>
        <w:rPr>
          <w:noProof/>
        </w:rPr>
        <w:t>47</w:t>
      </w:r>
      <w:r>
        <w:rPr>
          <w:noProof/>
        </w:rPr>
        <w:fldChar w:fldCharType="end"/>
      </w:r>
    </w:p>
    <w:p w14:paraId="401F1258" w14:textId="6F9D2ED2" w:rsidR="002C79A5" w:rsidRDefault="002C79A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_Toc130815856 \h </w:instrText>
      </w:r>
      <w:r>
        <w:rPr>
          <w:noProof/>
        </w:rPr>
      </w:r>
      <w:r>
        <w:rPr>
          <w:noProof/>
        </w:rPr>
        <w:fldChar w:fldCharType="separate"/>
      </w:r>
      <w:r>
        <w:rPr>
          <w:noProof/>
        </w:rPr>
        <w:t>47</w:t>
      </w:r>
      <w:r>
        <w:rPr>
          <w:noProof/>
        </w:rPr>
        <w:fldChar w:fldCharType="end"/>
      </w:r>
    </w:p>
    <w:p w14:paraId="030F9C21" w14:textId="272A730B" w:rsidR="002C79A5" w:rsidRDefault="002C79A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_Toc130815857 \h </w:instrText>
      </w:r>
      <w:r>
        <w:rPr>
          <w:noProof/>
        </w:rPr>
      </w:r>
      <w:r>
        <w:rPr>
          <w:noProof/>
        </w:rPr>
        <w:fldChar w:fldCharType="separate"/>
      </w:r>
      <w:r>
        <w:rPr>
          <w:noProof/>
        </w:rPr>
        <w:t>47</w:t>
      </w:r>
      <w:r>
        <w:rPr>
          <w:noProof/>
        </w:rPr>
        <w:fldChar w:fldCharType="end"/>
      </w:r>
    </w:p>
    <w:p w14:paraId="08E54F85" w14:textId="76BE20CF" w:rsidR="002C79A5" w:rsidRDefault="002C79A5">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_Toc130815858 \h </w:instrText>
      </w:r>
      <w:r>
        <w:rPr>
          <w:noProof/>
        </w:rPr>
      </w:r>
      <w:r>
        <w:rPr>
          <w:noProof/>
        </w:rPr>
        <w:fldChar w:fldCharType="separate"/>
      </w:r>
      <w:r>
        <w:rPr>
          <w:noProof/>
        </w:rPr>
        <w:t>58</w:t>
      </w:r>
      <w:r>
        <w:rPr>
          <w:noProof/>
        </w:rPr>
        <w:fldChar w:fldCharType="end"/>
      </w:r>
    </w:p>
    <w:p w14:paraId="60285744" w14:textId="5209A03D" w:rsidR="002C79A5" w:rsidRDefault="002C79A5" w:rsidP="002C79A5">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_Toc130815859 \h </w:instrText>
      </w:r>
      <w:r>
        <w:rPr>
          <w:noProof/>
        </w:rPr>
      </w:r>
      <w:r>
        <w:rPr>
          <w:noProof/>
        </w:rPr>
        <w:fldChar w:fldCharType="separate"/>
      </w:r>
      <w:r>
        <w:rPr>
          <w:noProof/>
        </w:rPr>
        <w:t>61</w:t>
      </w:r>
      <w:r>
        <w:rPr>
          <w:noProof/>
        </w:rPr>
        <w:fldChar w:fldCharType="end"/>
      </w:r>
    </w:p>
    <w:p w14:paraId="3CA8C4BB" w14:textId="06A8B426" w:rsidR="00080512" w:rsidRPr="004D3578" w:rsidRDefault="00EB0B59">
      <w:r w:rsidRPr="004D3578">
        <w:rPr>
          <w:noProof/>
          <w:sz w:val="22"/>
        </w:rPr>
        <w:fldChar w:fldCharType="end"/>
      </w:r>
    </w:p>
    <w:p w14:paraId="31901D4A" w14:textId="77777777" w:rsidR="00080512" w:rsidRPr="003133A5" w:rsidRDefault="00080512" w:rsidP="00F3074B">
      <w:pPr>
        <w:pStyle w:val="Heading1"/>
      </w:pPr>
      <w:r w:rsidRPr="004D3578">
        <w:br w:type="page"/>
      </w:r>
      <w:bookmarkStart w:id="10" w:name="foreword"/>
      <w:bookmarkStart w:id="11" w:name="_Toc130815724"/>
      <w:bookmarkEnd w:id="10"/>
      <w:r w:rsidRPr="004D3578">
        <w:lastRenderedPageBreak/>
        <w:t>Fore</w:t>
      </w:r>
      <w:r w:rsidRPr="003133A5">
        <w:t>word</w:t>
      </w:r>
      <w:bookmarkEnd w:id="11"/>
    </w:p>
    <w:p w14:paraId="00C0742E" w14:textId="77777777" w:rsidR="00080512" w:rsidRPr="004D3578" w:rsidRDefault="00080512">
      <w:r w:rsidRPr="003133A5">
        <w:t xml:space="preserve">This Technical </w:t>
      </w:r>
      <w:bookmarkStart w:id="12" w:name="spectype3"/>
      <w:r w:rsidRPr="003133A5">
        <w:t>Specification</w:t>
      </w:r>
      <w:bookmarkEnd w:id="12"/>
      <w:r w:rsidRPr="003133A5">
        <w:t xml:space="preserve"> has b</w:t>
      </w:r>
      <w:r w:rsidRPr="004D3578">
        <w:t>een produced by the 3</w:t>
      </w:r>
      <w:r w:rsidR="00F04712">
        <w:t>rd</w:t>
      </w:r>
      <w:r w:rsidRPr="004D3578">
        <w:t xml:space="preserve"> Generation Partnership Project (3GPP).</w:t>
      </w:r>
    </w:p>
    <w:p w14:paraId="7235C9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7E1839" w14:textId="77777777" w:rsidR="00080512" w:rsidRPr="004D3578" w:rsidRDefault="00080512">
      <w:pPr>
        <w:pStyle w:val="B1"/>
      </w:pPr>
      <w:r w:rsidRPr="004D3578">
        <w:t>Version x.y.z</w:t>
      </w:r>
    </w:p>
    <w:p w14:paraId="447400D3" w14:textId="77777777" w:rsidR="00080512" w:rsidRPr="004D3578" w:rsidRDefault="00080512">
      <w:pPr>
        <w:pStyle w:val="B1"/>
      </w:pPr>
      <w:r w:rsidRPr="004D3578">
        <w:t>where:</w:t>
      </w:r>
    </w:p>
    <w:p w14:paraId="31506862" w14:textId="77777777" w:rsidR="00080512" w:rsidRPr="004D3578" w:rsidRDefault="00080512">
      <w:pPr>
        <w:pStyle w:val="B2"/>
      </w:pPr>
      <w:r w:rsidRPr="004D3578">
        <w:t>x</w:t>
      </w:r>
      <w:r w:rsidRPr="004D3578">
        <w:tab/>
        <w:t>the first digit:</w:t>
      </w:r>
    </w:p>
    <w:p w14:paraId="74C1473F" w14:textId="77777777" w:rsidR="00080512" w:rsidRPr="004D3578" w:rsidRDefault="00080512">
      <w:pPr>
        <w:pStyle w:val="B3"/>
      </w:pPr>
      <w:r w:rsidRPr="004D3578">
        <w:t>1</w:t>
      </w:r>
      <w:r w:rsidRPr="004D3578">
        <w:tab/>
        <w:t>presented to TSG for information;</w:t>
      </w:r>
    </w:p>
    <w:p w14:paraId="35D73F50" w14:textId="77777777" w:rsidR="00080512" w:rsidRPr="004D3578" w:rsidRDefault="00080512">
      <w:pPr>
        <w:pStyle w:val="B3"/>
      </w:pPr>
      <w:r w:rsidRPr="004D3578">
        <w:t>2</w:t>
      </w:r>
      <w:r w:rsidRPr="004D3578">
        <w:tab/>
        <w:t>presented to TSG for approval;</w:t>
      </w:r>
    </w:p>
    <w:p w14:paraId="1DA4AA9E" w14:textId="77777777" w:rsidR="00080512" w:rsidRPr="004D3578" w:rsidRDefault="00080512">
      <w:pPr>
        <w:pStyle w:val="B3"/>
      </w:pPr>
      <w:r w:rsidRPr="004D3578">
        <w:t>3</w:t>
      </w:r>
      <w:r w:rsidRPr="004D3578">
        <w:tab/>
        <w:t>or greater indicates TSG approved document under change control.</w:t>
      </w:r>
    </w:p>
    <w:p w14:paraId="51323EF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A6AC8E" w14:textId="77777777" w:rsidR="00080512" w:rsidRDefault="00080512">
      <w:pPr>
        <w:pStyle w:val="B2"/>
      </w:pPr>
      <w:r w:rsidRPr="004D3578">
        <w:t>z</w:t>
      </w:r>
      <w:r w:rsidRPr="004D3578">
        <w:tab/>
        <w:t>the third digit is incremented when editorial only changes have been incorporated in the document.</w:t>
      </w:r>
    </w:p>
    <w:p w14:paraId="08366BC0" w14:textId="77777777" w:rsidR="008C384C" w:rsidRDefault="008C384C" w:rsidP="008C384C">
      <w:r>
        <w:t xml:space="preserve">In </w:t>
      </w:r>
      <w:r w:rsidR="0074026F">
        <w:t>the present</w:t>
      </w:r>
      <w:r>
        <w:t xml:space="preserve"> document, modal verbs have the following meanings:</w:t>
      </w:r>
    </w:p>
    <w:p w14:paraId="2AD06604" w14:textId="77777777" w:rsidR="008C384C" w:rsidRDefault="008C384C" w:rsidP="00774DA4">
      <w:pPr>
        <w:pStyle w:val="EX"/>
      </w:pPr>
      <w:r w:rsidRPr="008C384C">
        <w:rPr>
          <w:b/>
        </w:rPr>
        <w:t>shall</w:t>
      </w:r>
      <w:r w:rsidR="00F3074B">
        <w:tab/>
      </w:r>
      <w:r>
        <w:t>indicates a mandatory requirement to do something</w:t>
      </w:r>
    </w:p>
    <w:p w14:paraId="17E662F3" w14:textId="77777777" w:rsidR="008C384C" w:rsidRDefault="008C384C" w:rsidP="00774DA4">
      <w:pPr>
        <w:pStyle w:val="EX"/>
      </w:pPr>
      <w:r w:rsidRPr="008C384C">
        <w:rPr>
          <w:b/>
        </w:rPr>
        <w:t>shall not</w:t>
      </w:r>
      <w:r>
        <w:tab/>
        <w:t>indicates an interdiction (</w:t>
      </w:r>
      <w:r w:rsidR="001F1132">
        <w:t>prohibition</w:t>
      </w:r>
      <w:r>
        <w:t>) to do something</w:t>
      </w:r>
    </w:p>
    <w:p w14:paraId="7C6EC04B" w14:textId="77777777" w:rsidR="00BA19ED" w:rsidRPr="004D3578" w:rsidRDefault="00BA19ED" w:rsidP="00A27486">
      <w:r>
        <w:t>The constructions "shall" and "shall not" are confined to the context of normative provisions, and do not appear in Technical Reports.</w:t>
      </w:r>
    </w:p>
    <w:p w14:paraId="3FD3EA0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C677F2" w14:textId="77777777" w:rsidR="008C384C" w:rsidRDefault="008C384C" w:rsidP="00774DA4">
      <w:pPr>
        <w:pStyle w:val="EX"/>
      </w:pPr>
      <w:r w:rsidRPr="008C384C">
        <w:rPr>
          <w:b/>
        </w:rPr>
        <w:t>should</w:t>
      </w:r>
      <w:r w:rsidR="00F3074B">
        <w:tab/>
      </w:r>
      <w:r>
        <w:t>indicates a recommendation to do something</w:t>
      </w:r>
    </w:p>
    <w:p w14:paraId="3BF4517C" w14:textId="77777777" w:rsidR="008C384C" w:rsidRDefault="008C384C" w:rsidP="00774DA4">
      <w:pPr>
        <w:pStyle w:val="EX"/>
      </w:pPr>
      <w:r w:rsidRPr="008C384C">
        <w:rPr>
          <w:b/>
        </w:rPr>
        <w:t>should not</w:t>
      </w:r>
      <w:r>
        <w:tab/>
        <w:t>indicates a recommendation not to do something</w:t>
      </w:r>
    </w:p>
    <w:p w14:paraId="26E6E255" w14:textId="77777777" w:rsidR="008C384C" w:rsidRDefault="008C384C" w:rsidP="00774DA4">
      <w:pPr>
        <w:pStyle w:val="EX"/>
      </w:pPr>
      <w:r w:rsidRPr="00774DA4">
        <w:rPr>
          <w:b/>
        </w:rPr>
        <w:t>may</w:t>
      </w:r>
      <w:r w:rsidR="00F3074B">
        <w:tab/>
      </w:r>
      <w:r>
        <w:t>indicates permission to do something</w:t>
      </w:r>
    </w:p>
    <w:p w14:paraId="02859A05" w14:textId="77777777" w:rsidR="008C384C" w:rsidRDefault="008C384C" w:rsidP="00774DA4">
      <w:pPr>
        <w:pStyle w:val="EX"/>
      </w:pPr>
      <w:r w:rsidRPr="00774DA4">
        <w:rPr>
          <w:b/>
        </w:rPr>
        <w:t>need not</w:t>
      </w:r>
      <w:r>
        <w:tab/>
        <w:t>indicates permission not to do something</w:t>
      </w:r>
    </w:p>
    <w:p w14:paraId="5A725B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034D079" w14:textId="77777777" w:rsidR="008C384C" w:rsidRDefault="008C384C" w:rsidP="00774DA4">
      <w:pPr>
        <w:pStyle w:val="EX"/>
      </w:pPr>
      <w:r w:rsidRPr="00774DA4">
        <w:rPr>
          <w:b/>
        </w:rPr>
        <w:t>can</w:t>
      </w:r>
      <w:r w:rsidR="00F3074B">
        <w:tab/>
      </w:r>
      <w:r>
        <w:t>indicates</w:t>
      </w:r>
      <w:r w:rsidR="00774DA4">
        <w:t xml:space="preserve"> that something is possible</w:t>
      </w:r>
    </w:p>
    <w:p w14:paraId="352E98C2" w14:textId="77777777" w:rsidR="00774DA4" w:rsidRDefault="00774DA4" w:rsidP="00774DA4">
      <w:pPr>
        <w:pStyle w:val="EX"/>
      </w:pPr>
      <w:r w:rsidRPr="00774DA4">
        <w:rPr>
          <w:b/>
        </w:rPr>
        <w:t>cannot</w:t>
      </w:r>
      <w:r w:rsidR="00F3074B">
        <w:tab/>
      </w:r>
      <w:r>
        <w:t>indicates that something is impossible</w:t>
      </w:r>
    </w:p>
    <w:p w14:paraId="57A72C68"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435F7B21" w14:textId="77777777"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0389AA" w14:textId="77777777"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FC50F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E067A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F649E4" w14:textId="77777777" w:rsidR="001F1132" w:rsidRDefault="001F1132" w:rsidP="001F1132">
      <w:r>
        <w:t>In addition:</w:t>
      </w:r>
    </w:p>
    <w:p w14:paraId="5F7D74D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F81AB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26E588" w14:textId="77777777" w:rsidR="00774DA4" w:rsidRPr="004D3578" w:rsidRDefault="00647114" w:rsidP="00A27486">
      <w:r>
        <w:t>The constructions "is" and "is not" do not indicate requirements.</w:t>
      </w:r>
    </w:p>
    <w:p w14:paraId="2E406BA6" w14:textId="77777777" w:rsidR="003133A5" w:rsidRPr="001F16C3" w:rsidRDefault="003133A5" w:rsidP="00F3074B">
      <w:pPr>
        <w:pStyle w:val="Heading1"/>
      </w:pPr>
      <w:bookmarkStart w:id="13" w:name="introduction"/>
      <w:bookmarkStart w:id="14" w:name="_Toc20120516"/>
      <w:bookmarkStart w:id="15" w:name="_Toc21623394"/>
      <w:bookmarkStart w:id="16" w:name="_Toc27587089"/>
      <w:bookmarkStart w:id="17" w:name="_Toc36459151"/>
      <w:bookmarkStart w:id="18" w:name="_Toc45028398"/>
      <w:bookmarkStart w:id="19" w:name="_Toc51870077"/>
      <w:bookmarkStart w:id="20" w:name="_Toc51870199"/>
      <w:bookmarkStart w:id="21" w:name="_Toc90581953"/>
      <w:bookmarkStart w:id="22" w:name="_Toc130815725"/>
      <w:bookmarkEnd w:id="13"/>
      <w:r w:rsidRPr="001F16C3">
        <w:t>1</w:t>
      </w:r>
      <w:r w:rsidRPr="001F16C3">
        <w:tab/>
        <w:t>Scope</w:t>
      </w:r>
      <w:bookmarkEnd w:id="14"/>
      <w:bookmarkEnd w:id="15"/>
      <w:bookmarkEnd w:id="16"/>
      <w:bookmarkEnd w:id="17"/>
      <w:bookmarkEnd w:id="18"/>
      <w:bookmarkEnd w:id="19"/>
      <w:bookmarkEnd w:id="20"/>
      <w:bookmarkEnd w:id="21"/>
      <w:bookmarkEnd w:id="22"/>
    </w:p>
    <w:p w14:paraId="786E7F97"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221BE37"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238B0F49"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8D62C0D" w14:textId="77777777" w:rsidR="003133A5" w:rsidRPr="001F16C3" w:rsidRDefault="003133A5" w:rsidP="00F3074B">
      <w:pPr>
        <w:pStyle w:val="Heading1"/>
      </w:pPr>
      <w:bookmarkStart w:id="23" w:name="_Toc20120517"/>
      <w:bookmarkStart w:id="24" w:name="_Toc21623395"/>
      <w:bookmarkStart w:id="25" w:name="_Toc27587090"/>
      <w:bookmarkStart w:id="26" w:name="_Toc36459152"/>
      <w:bookmarkStart w:id="27" w:name="_Toc45028399"/>
      <w:bookmarkStart w:id="28" w:name="_Toc51870078"/>
      <w:bookmarkStart w:id="29" w:name="_Toc51870200"/>
      <w:bookmarkStart w:id="30" w:name="_Toc90581954"/>
      <w:bookmarkStart w:id="31" w:name="_Toc130815726"/>
      <w:r w:rsidRPr="001F16C3">
        <w:t>2</w:t>
      </w:r>
      <w:r w:rsidRPr="001F16C3">
        <w:tab/>
        <w:t>References</w:t>
      </w:r>
      <w:bookmarkEnd w:id="23"/>
      <w:bookmarkEnd w:id="24"/>
      <w:bookmarkEnd w:id="25"/>
      <w:bookmarkEnd w:id="26"/>
      <w:bookmarkEnd w:id="27"/>
      <w:bookmarkEnd w:id="28"/>
      <w:bookmarkEnd w:id="29"/>
      <w:bookmarkEnd w:id="30"/>
      <w:bookmarkEnd w:id="31"/>
    </w:p>
    <w:p w14:paraId="3B64C1F8" w14:textId="77777777" w:rsidR="003133A5" w:rsidRPr="001F16C3" w:rsidRDefault="003133A5" w:rsidP="003133A5">
      <w:r>
        <w:t>The following documents contain provisions which, through reference in this text, constitute provisions of the present document.</w:t>
      </w:r>
    </w:p>
    <w:p w14:paraId="2372195E" w14:textId="77777777" w:rsidR="003133A5" w:rsidRDefault="003133A5" w:rsidP="003133A5">
      <w:pPr>
        <w:pStyle w:val="B1"/>
      </w:pPr>
      <w:r>
        <w:t>-</w:t>
      </w:r>
      <w:r>
        <w:tab/>
        <w:t>References are either specific (identified by date of publication, edition number, version number, etc.) or non</w:t>
      </w:r>
      <w:r>
        <w:noBreakHyphen/>
        <w:t>specific.</w:t>
      </w:r>
    </w:p>
    <w:p w14:paraId="6B43EF8E" w14:textId="77777777" w:rsidR="003133A5" w:rsidRDefault="003133A5" w:rsidP="003133A5">
      <w:pPr>
        <w:pStyle w:val="B1"/>
      </w:pPr>
      <w:r>
        <w:t>-</w:t>
      </w:r>
      <w:r>
        <w:tab/>
        <w:t>For a specific reference, subsequent revisions do not apply.</w:t>
      </w:r>
    </w:p>
    <w:p w14:paraId="284A1492"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03F3CA" w14:textId="77777777" w:rsidR="003133A5" w:rsidRDefault="003133A5" w:rsidP="003133A5">
      <w:pPr>
        <w:pStyle w:val="EX"/>
      </w:pPr>
      <w:r>
        <w:lastRenderedPageBreak/>
        <w:t>[1]</w:t>
      </w:r>
      <w:r>
        <w:tab/>
        <w:t>3GPP TR 21.905: "Vocabulary for 3GPP Specifications".</w:t>
      </w:r>
    </w:p>
    <w:p w14:paraId="5BAC628D"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7F4D90B6"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DB59FFC"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1BC768C8"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4C0B7927"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6F33A55B"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B5B8C3F"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72200DD9"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52C02A2D"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311EF35D"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0B6B09A9" w14:textId="77777777" w:rsidR="003133A5" w:rsidRDefault="003133A5" w:rsidP="003133A5">
      <w:pPr>
        <w:pStyle w:val="EX"/>
        <w:rPr>
          <w:lang w:eastAsia="zh-CN"/>
        </w:rPr>
      </w:pPr>
      <w:r>
        <w:rPr>
          <w:lang w:eastAsia="zh-CN"/>
        </w:rPr>
        <w:t>[12]</w:t>
      </w:r>
      <w:r>
        <w:rPr>
          <w:lang w:eastAsia="zh-CN"/>
        </w:rPr>
        <w:tab/>
        <w:t>3GPP TS 33.501: "Security architecture and procedures for 5G system".</w:t>
      </w:r>
    </w:p>
    <w:p w14:paraId="245E47D3"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4FF642AB"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35686BDE"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01FF0403"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2F498AD5" w14:textId="77777777" w:rsidR="003133A5" w:rsidRDefault="003133A5" w:rsidP="003133A5">
      <w:pPr>
        <w:pStyle w:val="EX"/>
      </w:pPr>
      <w:r>
        <w:t>[</w:t>
      </w:r>
      <w:r>
        <w:rPr>
          <w:lang w:eastAsia="zh-CN"/>
        </w:rPr>
        <w:t>17</w:t>
      </w:r>
      <w:r>
        <w:t>]</w:t>
      </w:r>
      <w:r>
        <w:tab/>
        <w:t>IETF RFC 7807: "Problem Details for HTTP APIs".</w:t>
      </w:r>
    </w:p>
    <w:p w14:paraId="335FD982" w14:textId="77777777" w:rsidR="003133A5" w:rsidRDefault="003133A5" w:rsidP="003133A5">
      <w:pPr>
        <w:pStyle w:val="EX"/>
      </w:pPr>
      <w:r>
        <w:t>[</w:t>
      </w:r>
      <w:r>
        <w:rPr>
          <w:lang w:eastAsia="zh-CN"/>
        </w:rPr>
        <w:t>18</w:t>
      </w:r>
      <w:r>
        <w:t>]</w:t>
      </w:r>
      <w:r>
        <w:tab/>
        <w:t>IETF RFC 7396: "JSON Merge Patch".</w:t>
      </w:r>
    </w:p>
    <w:p w14:paraId="7F282FAF"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43BA3626"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59BC2718"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1" w:history="1">
        <w:r w:rsidRPr="00F3074B">
          <w:rPr>
            <w:color w:val="0000FF"/>
            <w:u w:val="single"/>
          </w:rPr>
          <w:t>https://spec.openapis.org/oas/v3.0.0</w:t>
        </w:r>
      </w:hyperlink>
    </w:p>
    <w:p w14:paraId="2234B503" w14:textId="77777777" w:rsidR="003133A5" w:rsidRPr="001F16C3" w:rsidRDefault="003133A5" w:rsidP="00F3074B">
      <w:pPr>
        <w:pStyle w:val="Heading1"/>
      </w:pPr>
      <w:bookmarkStart w:id="32" w:name="_Toc20120518"/>
      <w:bookmarkStart w:id="33" w:name="_Toc21623396"/>
      <w:bookmarkStart w:id="34" w:name="_Toc27587091"/>
      <w:bookmarkStart w:id="35" w:name="_Toc36459153"/>
      <w:bookmarkStart w:id="36" w:name="_Toc45028400"/>
      <w:bookmarkStart w:id="37" w:name="_Toc51870079"/>
      <w:bookmarkStart w:id="38" w:name="_Toc51870201"/>
      <w:bookmarkStart w:id="39" w:name="_Toc90581955"/>
      <w:bookmarkStart w:id="40" w:name="_Toc130815727"/>
      <w:r w:rsidRPr="001F16C3">
        <w:t>3</w:t>
      </w:r>
      <w:r w:rsidRPr="001F16C3">
        <w:tab/>
        <w:t>Definitions and abbreviations</w:t>
      </w:r>
      <w:bookmarkEnd w:id="32"/>
      <w:bookmarkEnd w:id="33"/>
      <w:bookmarkEnd w:id="34"/>
      <w:bookmarkEnd w:id="35"/>
      <w:bookmarkEnd w:id="36"/>
      <w:bookmarkEnd w:id="37"/>
      <w:bookmarkEnd w:id="38"/>
      <w:bookmarkEnd w:id="39"/>
      <w:bookmarkEnd w:id="40"/>
    </w:p>
    <w:p w14:paraId="5B110024" w14:textId="77777777" w:rsidR="003133A5" w:rsidRPr="001F16C3" w:rsidRDefault="003133A5" w:rsidP="00F3074B">
      <w:pPr>
        <w:pStyle w:val="Heading2"/>
      </w:pPr>
      <w:bookmarkStart w:id="41" w:name="_Toc20120519"/>
      <w:bookmarkStart w:id="42" w:name="_Toc21623397"/>
      <w:bookmarkStart w:id="43" w:name="_Toc27587092"/>
      <w:bookmarkStart w:id="44" w:name="_Toc36459154"/>
      <w:bookmarkStart w:id="45" w:name="_Toc45028401"/>
      <w:bookmarkStart w:id="46" w:name="_Toc51870080"/>
      <w:bookmarkStart w:id="47" w:name="_Toc51870202"/>
      <w:bookmarkStart w:id="48" w:name="_Toc90581956"/>
      <w:bookmarkStart w:id="49" w:name="_Toc130815728"/>
      <w:r w:rsidRPr="001F16C3">
        <w:t>3.1</w:t>
      </w:r>
      <w:r w:rsidRPr="001F16C3">
        <w:tab/>
        <w:t>Definitions</w:t>
      </w:r>
      <w:bookmarkEnd w:id="41"/>
      <w:bookmarkEnd w:id="42"/>
      <w:bookmarkEnd w:id="43"/>
      <w:bookmarkEnd w:id="44"/>
      <w:bookmarkEnd w:id="45"/>
      <w:bookmarkEnd w:id="46"/>
      <w:bookmarkEnd w:id="47"/>
      <w:bookmarkEnd w:id="48"/>
      <w:bookmarkEnd w:id="49"/>
    </w:p>
    <w:p w14:paraId="363F4CEE"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357716DC" w14:textId="77777777" w:rsidR="003133A5" w:rsidRPr="001F16C3" w:rsidRDefault="003133A5" w:rsidP="00F3074B">
      <w:pPr>
        <w:pStyle w:val="Heading2"/>
      </w:pPr>
      <w:bookmarkStart w:id="50" w:name="_Toc20120520"/>
      <w:bookmarkStart w:id="51" w:name="_Toc21623398"/>
      <w:bookmarkStart w:id="52" w:name="_Toc27587093"/>
      <w:bookmarkStart w:id="53" w:name="_Toc36459155"/>
      <w:bookmarkStart w:id="54" w:name="_Toc45028402"/>
      <w:bookmarkStart w:id="55" w:name="_Toc51870081"/>
      <w:bookmarkStart w:id="56" w:name="_Toc51870203"/>
      <w:bookmarkStart w:id="57" w:name="_Toc90581957"/>
      <w:bookmarkStart w:id="58" w:name="_Toc130815729"/>
      <w:r w:rsidRPr="001F16C3">
        <w:lastRenderedPageBreak/>
        <w:t>3.2</w:t>
      </w:r>
      <w:r w:rsidRPr="001F16C3">
        <w:tab/>
        <w:t>Abbreviations</w:t>
      </w:r>
      <w:bookmarkEnd w:id="50"/>
      <w:bookmarkEnd w:id="51"/>
      <w:bookmarkEnd w:id="52"/>
      <w:bookmarkEnd w:id="53"/>
      <w:bookmarkEnd w:id="54"/>
      <w:bookmarkEnd w:id="55"/>
      <w:bookmarkEnd w:id="56"/>
      <w:bookmarkEnd w:id="57"/>
      <w:bookmarkEnd w:id="58"/>
    </w:p>
    <w:p w14:paraId="34B4CBF1"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700A41C" w14:textId="77777777" w:rsidR="003133A5" w:rsidRDefault="003133A5" w:rsidP="003133A5">
      <w:pPr>
        <w:pStyle w:val="EW"/>
        <w:rPr>
          <w:lang w:eastAsia="zh-CN"/>
        </w:rPr>
      </w:pPr>
      <w:r>
        <w:rPr>
          <w:lang w:eastAsia="zh-CN"/>
        </w:rPr>
        <w:t>GPSI</w:t>
      </w:r>
      <w:r>
        <w:rPr>
          <w:lang w:eastAsia="zh-CN"/>
        </w:rPr>
        <w:tab/>
        <w:t>Generic Public Subscription Identifier</w:t>
      </w:r>
    </w:p>
    <w:p w14:paraId="0EA48B8F" w14:textId="77777777" w:rsidR="003133A5" w:rsidRDefault="003133A5" w:rsidP="003133A5">
      <w:pPr>
        <w:pStyle w:val="EW"/>
        <w:rPr>
          <w:lang w:eastAsia="zh-CN"/>
        </w:rPr>
      </w:pPr>
      <w:r>
        <w:rPr>
          <w:lang w:eastAsia="zh-CN"/>
        </w:rPr>
        <w:t>NEF</w:t>
      </w:r>
      <w:r>
        <w:rPr>
          <w:lang w:eastAsia="zh-CN"/>
        </w:rPr>
        <w:tab/>
      </w:r>
      <w:r>
        <w:t>Network Exposure Function</w:t>
      </w:r>
    </w:p>
    <w:p w14:paraId="598AA811" w14:textId="77777777" w:rsidR="003133A5" w:rsidRDefault="003133A5" w:rsidP="003133A5">
      <w:pPr>
        <w:pStyle w:val="EW"/>
        <w:rPr>
          <w:lang w:eastAsia="zh-CN"/>
        </w:rPr>
      </w:pPr>
      <w:r>
        <w:rPr>
          <w:lang w:eastAsia="zh-CN"/>
        </w:rPr>
        <w:t>PCF</w:t>
      </w:r>
      <w:r>
        <w:rPr>
          <w:lang w:eastAsia="zh-CN"/>
        </w:rPr>
        <w:tab/>
      </w:r>
      <w:r>
        <w:t>Policy Control Function</w:t>
      </w:r>
    </w:p>
    <w:p w14:paraId="375E7A14" w14:textId="77777777" w:rsidR="003133A5" w:rsidRDefault="003133A5" w:rsidP="003133A5">
      <w:pPr>
        <w:pStyle w:val="EW"/>
        <w:rPr>
          <w:lang w:eastAsia="zh-CN"/>
        </w:rPr>
      </w:pPr>
      <w:r>
        <w:rPr>
          <w:lang w:eastAsia="zh-CN"/>
        </w:rPr>
        <w:t>SUPI</w:t>
      </w:r>
      <w:r>
        <w:rPr>
          <w:lang w:eastAsia="zh-CN"/>
        </w:rPr>
        <w:tab/>
      </w:r>
      <w:r>
        <w:t>Subscription Permanent Identifier</w:t>
      </w:r>
    </w:p>
    <w:p w14:paraId="3E7E2C4E" w14:textId="77777777" w:rsidR="003133A5" w:rsidRDefault="003133A5" w:rsidP="003133A5">
      <w:pPr>
        <w:pStyle w:val="EW"/>
        <w:rPr>
          <w:lang w:eastAsia="zh-CN"/>
        </w:rPr>
      </w:pPr>
      <w:r>
        <w:rPr>
          <w:lang w:eastAsia="zh-CN"/>
        </w:rPr>
        <w:t>UDM</w:t>
      </w:r>
      <w:r>
        <w:rPr>
          <w:lang w:eastAsia="zh-CN"/>
        </w:rPr>
        <w:tab/>
        <w:t>Unified Data Management</w:t>
      </w:r>
    </w:p>
    <w:p w14:paraId="09767A6A" w14:textId="77777777" w:rsidR="003133A5" w:rsidRDefault="003133A5" w:rsidP="003133A5">
      <w:pPr>
        <w:pStyle w:val="EW"/>
      </w:pPr>
      <w:r>
        <w:rPr>
          <w:lang w:eastAsia="zh-CN"/>
        </w:rPr>
        <w:t>UDR</w:t>
      </w:r>
      <w:r>
        <w:rPr>
          <w:lang w:eastAsia="zh-CN"/>
        </w:rPr>
        <w:tab/>
        <w:t>Unified Data Repository</w:t>
      </w:r>
    </w:p>
    <w:p w14:paraId="2142F253" w14:textId="77777777" w:rsidR="003133A5" w:rsidRPr="001F16C3" w:rsidRDefault="003133A5" w:rsidP="00F3074B">
      <w:pPr>
        <w:pStyle w:val="Heading1"/>
      </w:pPr>
      <w:bookmarkStart w:id="59" w:name="_Toc20120521"/>
      <w:bookmarkStart w:id="60" w:name="_Toc21623399"/>
      <w:bookmarkStart w:id="61" w:name="_Toc27587094"/>
      <w:bookmarkStart w:id="62" w:name="_Toc36459156"/>
      <w:bookmarkStart w:id="63" w:name="_Toc45028403"/>
      <w:bookmarkStart w:id="64" w:name="_Toc51870082"/>
      <w:bookmarkStart w:id="65" w:name="_Toc51870204"/>
      <w:bookmarkStart w:id="66" w:name="_Toc90581958"/>
      <w:bookmarkStart w:id="67" w:name="_Toc130815730"/>
      <w:r w:rsidRPr="001F16C3">
        <w:t>4</w:t>
      </w:r>
      <w:r w:rsidRPr="001F16C3">
        <w:tab/>
        <w:t>Overview</w:t>
      </w:r>
      <w:bookmarkEnd w:id="59"/>
      <w:bookmarkEnd w:id="60"/>
      <w:bookmarkEnd w:id="61"/>
      <w:bookmarkEnd w:id="62"/>
      <w:bookmarkEnd w:id="63"/>
      <w:bookmarkEnd w:id="64"/>
      <w:bookmarkEnd w:id="65"/>
      <w:bookmarkEnd w:id="66"/>
      <w:bookmarkEnd w:id="67"/>
    </w:p>
    <w:p w14:paraId="20572E60"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4B9AD2A5"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D8FDF82"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637E305A"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7B11DA63"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76F4052B"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0A77308B"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198E09F5"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7920BE16" w14:textId="77777777" w:rsidR="003133A5" w:rsidRDefault="00EF3286" w:rsidP="003133A5">
      <w:pPr>
        <w:pStyle w:val="TH"/>
        <w:rPr>
          <w:lang w:eastAsia="zh-CN"/>
        </w:rPr>
      </w:pPr>
      <w:r w:rsidRPr="001F16C3">
        <w:object w:dxaOrig="7396" w:dyaOrig="7396" w14:anchorId="0E54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321.3pt" o:ole="">
            <v:imagedata r:id="rId12" o:title="" cropbottom="8510f"/>
          </v:shape>
          <o:OLEObject Type="Embed" ProgID="Visio.Drawing.15" ShapeID="_x0000_i1025" DrawAspect="Content" ObjectID="_1741428545" r:id="rId13"/>
        </w:object>
      </w:r>
    </w:p>
    <w:p w14:paraId="78295A22" w14:textId="77777777" w:rsidR="003133A5" w:rsidRDefault="003133A5" w:rsidP="003133A5">
      <w:pPr>
        <w:pStyle w:val="TF"/>
        <w:rPr>
          <w:lang w:val="en-US"/>
        </w:rPr>
      </w:pPr>
      <w:r>
        <w:t>Figure 4-1: Data storage architecture</w:t>
      </w:r>
    </w:p>
    <w:p w14:paraId="6573CC33"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266DB87D" w14:textId="77777777"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5A4B65D4" w14:textId="77777777" w:rsidR="003133A5" w:rsidRPr="001F16C3" w:rsidRDefault="003133A5" w:rsidP="00F3074B">
      <w:pPr>
        <w:pStyle w:val="Heading1"/>
        <w:rPr>
          <w:lang w:eastAsia="zh-CN"/>
        </w:rPr>
      </w:pPr>
      <w:bookmarkStart w:id="68" w:name="_Toc20120522"/>
      <w:bookmarkStart w:id="69" w:name="_Toc21623400"/>
      <w:bookmarkStart w:id="70" w:name="_Toc27587095"/>
      <w:bookmarkStart w:id="71" w:name="_Toc36459157"/>
      <w:bookmarkStart w:id="72" w:name="_Toc45028404"/>
      <w:bookmarkStart w:id="73" w:name="_Toc51870083"/>
      <w:bookmarkStart w:id="74" w:name="_Toc51870205"/>
      <w:bookmarkStart w:id="75" w:name="_Toc90581959"/>
      <w:bookmarkStart w:id="76" w:name="_Toc130815731"/>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bookmarkEnd w:id="75"/>
      <w:bookmarkEnd w:id="76"/>
    </w:p>
    <w:p w14:paraId="198E6EBA" w14:textId="77777777" w:rsidR="003133A5" w:rsidRPr="001F16C3" w:rsidRDefault="003133A5" w:rsidP="00F3074B">
      <w:pPr>
        <w:pStyle w:val="Heading2"/>
        <w:rPr>
          <w:lang w:eastAsia="zh-CN"/>
        </w:rPr>
      </w:pPr>
      <w:bookmarkStart w:id="77" w:name="_Toc20120523"/>
      <w:bookmarkStart w:id="78" w:name="_Toc21623401"/>
      <w:bookmarkStart w:id="79" w:name="_Toc27587096"/>
      <w:bookmarkStart w:id="80" w:name="_Toc36459158"/>
      <w:bookmarkStart w:id="81" w:name="_Toc45028405"/>
      <w:bookmarkStart w:id="82" w:name="_Toc51870084"/>
      <w:bookmarkStart w:id="83" w:name="_Toc51870206"/>
      <w:bookmarkStart w:id="84" w:name="_Toc90581960"/>
      <w:bookmarkStart w:id="85" w:name="_Toc130815732"/>
      <w:r w:rsidRPr="001F16C3">
        <w:t>5.1</w:t>
      </w:r>
      <w:r w:rsidRPr="001F16C3">
        <w:tab/>
        <w:t>Introduction</w:t>
      </w:r>
      <w:bookmarkEnd w:id="77"/>
      <w:bookmarkEnd w:id="78"/>
      <w:bookmarkEnd w:id="79"/>
      <w:bookmarkEnd w:id="80"/>
      <w:bookmarkEnd w:id="81"/>
      <w:bookmarkEnd w:id="82"/>
      <w:bookmarkEnd w:id="83"/>
      <w:bookmarkEnd w:id="84"/>
      <w:bookmarkEnd w:id="85"/>
    </w:p>
    <w:p w14:paraId="083AA0F4"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4C3D59C7" w14:textId="77777777" w:rsidR="003133A5" w:rsidRDefault="003133A5" w:rsidP="003133A5">
      <w:pPr>
        <w:pStyle w:val="B1"/>
        <w:rPr>
          <w:i/>
          <w:lang w:eastAsia="zh-CN"/>
        </w:rPr>
      </w:pPr>
      <w:r>
        <w:t>-</w:t>
      </w:r>
      <w:r>
        <w:tab/>
        <w:t>Nudr_Data</w:t>
      </w:r>
      <w:r>
        <w:rPr>
          <w:lang w:eastAsia="zh-CN"/>
        </w:rPr>
        <w:t>Repository</w:t>
      </w:r>
      <w:r>
        <w:t xml:space="preserve"> Service</w:t>
      </w:r>
    </w:p>
    <w:p w14:paraId="68A9F66A"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5B5F3984" w14:textId="77777777" w:rsidR="003133A5" w:rsidRDefault="003133A5" w:rsidP="003133A5">
      <w:pPr>
        <w:pStyle w:val="B1"/>
        <w:rPr>
          <w:lang w:eastAsia="zh-CN"/>
        </w:rPr>
      </w:pPr>
      <w:r>
        <w:t>-</w:t>
      </w:r>
      <w:r>
        <w:tab/>
        <w:t>Nudr_GroupIDmap Service</w:t>
      </w:r>
    </w:p>
    <w:p w14:paraId="6F2E6434" w14:textId="77777777" w:rsidR="003133A5" w:rsidRPr="002D1C72" w:rsidRDefault="003133A5" w:rsidP="003133A5">
      <w:r w:rsidRPr="002D1C72">
        <w:t>Table 5.1-</w:t>
      </w:r>
      <w:r>
        <w:t>1</w:t>
      </w:r>
      <w:r w:rsidRPr="002D1C72">
        <w:t xml:space="preserve"> summarizes the corresponding APIs defined for this specification.</w:t>
      </w:r>
    </w:p>
    <w:p w14:paraId="61C70444"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3133A5" w:rsidRPr="00CB6975" w14:paraId="3909EFEE" w14:textId="77777777" w:rsidTr="00D14072">
        <w:tc>
          <w:tcPr>
            <w:tcW w:w="2875" w:type="dxa"/>
          </w:tcPr>
          <w:p w14:paraId="2AFB9BC4" w14:textId="77777777" w:rsidR="003133A5" w:rsidRPr="00CB6975" w:rsidRDefault="003133A5" w:rsidP="00F3074B">
            <w:pPr>
              <w:pStyle w:val="TAH"/>
            </w:pPr>
            <w:r w:rsidRPr="00CB6975">
              <w:t>Service Name</w:t>
            </w:r>
          </w:p>
        </w:tc>
        <w:tc>
          <w:tcPr>
            <w:tcW w:w="810" w:type="dxa"/>
          </w:tcPr>
          <w:p w14:paraId="119379BC" w14:textId="77777777" w:rsidR="003133A5" w:rsidRPr="00CB6975" w:rsidRDefault="003133A5" w:rsidP="00F3074B">
            <w:pPr>
              <w:pStyle w:val="TAH"/>
            </w:pPr>
            <w:r w:rsidRPr="00CB6975">
              <w:t>Clause</w:t>
            </w:r>
          </w:p>
        </w:tc>
        <w:tc>
          <w:tcPr>
            <w:tcW w:w="2520" w:type="dxa"/>
          </w:tcPr>
          <w:p w14:paraId="61B1D85E" w14:textId="77777777" w:rsidR="003133A5" w:rsidRPr="00CB6975" w:rsidRDefault="003133A5" w:rsidP="00F3074B">
            <w:pPr>
              <w:pStyle w:val="TAH"/>
            </w:pPr>
            <w:r w:rsidRPr="00CB6975">
              <w:t>Description</w:t>
            </w:r>
          </w:p>
        </w:tc>
        <w:tc>
          <w:tcPr>
            <w:tcW w:w="2578" w:type="dxa"/>
          </w:tcPr>
          <w:p w14:paraId="7EC67B64" w14:textId="77777777" w:rsidR="003133A5" w:rsidRPr="00CB6975" w:rsidRDefault="003133A5" w:rsidP="00F3074B">
            <w:pPr>
              <w:pStyle w:val="TAH"/>
            </w:pPr>
            <w:r w:rsidRPr="00CB6975">
              <w:t>OpenAPI Specification File</w:t>
            </w:r>
          </w:p>
        </w:tc>
        <w:tc>
          <w:tcPr>
            <w:tcW w:w="1063" w:type="dxa"/>
          </w:tcPr>
          <w:p w14:paraId="1F78A517" w14:textId="77777777" w:rsidR="003133A5" w:rsidRPr="00CB6975" w:rsidRDefault="003133A5" w:rsidP="00F3074B">
            <w:pPr>
              <w:pStyle w:val="TAH"/>
            </w:pPr>
            <w:r w:rsidRPr="00CB6975">
              <w:t>apiName</w:t>
            </w:r>
          </w:p>
        </w:tc>
        <w:tc>
          <w:tcPr>
            <w:tcW w:w="856" w:type="dxa"/>
          </w:tcPr>
          <w:p w14:paraId="72621D46"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0B410B26" w14:textId="77777777" w:rsidTr="00D14072">
        <w:tc>
          <w:tcPr>
            <w:tcW w:w="2875" w:type="dxa"/>
          </w:tcPr>
          <w:p w14:paraId="4D464DB5" w14:textId="77777777" w:rsidR="003133A5" w:rsidRPr="00CB6975" w:rsidRDefault="003133A5" w:rsidP="00F3074B">
            <w:pPr>
              <w:pStyle w:val="TAL"/>
            </w:pPr>
            <w:r w:rsidRPr="00CB6975">
              <w:t>Nudr_DataRepository</w:t>
            </w:r>
          </w:p>
        </w:tc>
        <w:tc>
          <w:tcPr>
            <w:tcW w:w="810" w:type="dxa"/>
          </w:tcPr>
          <w:p w14:paraId="1D200733" w14:textId="77777777" w:rsidR="003133A5" w:rsidRPr="00CB6975" w:rsidRDefault="003133A5" w:rsidP="00F3074B">
            <w:pPr>
              <w:pStyle w:val="TAL"/>
            </w:pPr>
            <w:r w:rsidRPr="00CB6975">
              <w:t>6.1</w:t>
            </w:r>
          </w:p>
        </w:tc>
        <w:tc>
          <w:tcPr>
            <w:tcW w:w="2520" w:type="dxa"/>
          </w:tcPr>
          <w:p w14:paraId="70C0FF53" w14:textId="77777777" w:rsidR="003133A5" w:rsidRPr="00CB6975" w:rsidRDefault="003133A5" w:rsidP="00F3074B">
            <w:pPr>
              <w:pStyle w:val="TAL"/>
            </w:pPr>
            <w:r w:rsidRPr="00CB6975">
              <w:t>Unified Data Repository Service</w:t>
            </w:r>
          </w:p>
        </w:tc>
        <w:tc>
          <w:tcPr>
            <w:tcW w:w="2578" w:type="dxa"/>
          </w:tcPr>
          <w:p w14:paraId="370FFE27" w14:textId="77777777" w:rsidR="003133A5" w:rsidRPr="00CB6975" w:rsidRDefault="003133A5" w:rsidP="00F3074B">
            <w:pPr>
              <w:pStyle w:val="TAL"/>
            </w:pPr>
            <w:r w:rsidRPr="00CB6975">
              <w:t>TS29504_Nudr_DR.yaml</w:t>
            </w:r>
          </w:p>
        </w:tc>
        <w:tc>
          <w:tcPr>
            <w:tcW w:w="1063" w:type="dxa"/>
          </w:tcPr>
          <w:p w14:paraId="7B95E054" w14:textId="77777777" w:rsidR="003133A5" w:rsidRPr="00CB6975" w:rsidRDefault="003133A5" w:rsidP="00F3074B">
            <w:pPr>
              <w:pStyle w:val="TAL"/>
            </w:pPr>
            <w:r w:rsidRPr="00CB6975">
              <w:t>nudr-dr</w:t>
            </w:r>
          </w:p>
        </w:tc>
        <w:tc>
          <w:tcPr>
            <w:tcW w:w="856" w:type="dxa"/>
          </w:tcPr>
          <w:p w14:paraId="3FCBDF44"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7FFE9144" w14:textId="77777777" w:rsidTr="00D14072">
        <w:tc>
          <w:tcPr>
            <w:tcW w:w="2875" w:type="dxa"/>
          </w:tcPr>
          <w:p w14:paraId="5955634E" w14:textId="77777777" w:rsidR="003133A5" w:rsidRPr="00CB6975" w:rsidRDefault="003133A5" w:rsidP="00F3074B">
            <w:pPr>
              <w:pStyle w:val="TAL"/>
            </w:pPr>
            <w:r w:rsidRPr="00CB6975">
              <w:t>Nudr_GroupIDmap</w:t>
            </w:r>
          </w:p>
        </w:tc>
        <w:tc>
          <w:tcPr>
            <w:tcW w:w="810" w:type="dxa"/>
          </w:tcPr>
          <w:p w14:paraId="3BCF9183" w14:textId="77777777" w:rsidR="003133A5" w:rsidRPr="00CB6975" w:rsidRDefault="003133A5" w:rsidP="00F3074B">
            <w:pPr>
              <w:pStyle w:val="TAL"/>
            </w:pPr>
            <w:r w:rsidRPr="00CB6975">
              <w:t>6.2</w:t>
            </w:r>
          </w:p>
        </w:tc>
        <w:tc>
          <w:tcPr>
            <w:tcW w:w="2520" w:type="dxa"/>
          </w:tcPr>
          <w:p w14:paraId="250E10D4" w14:textId="77777777" w:rsidR="003133A5" w:rsidRPr="00CB6975" w:rsidRDefault="003133A5" w:rsidP="00F3074B">
            <w:pPr>
              <w:pStyle w:val="TAL"/>
            </w:pPr>
            <w:r w:rsidRPr="00CB6975">
              <w:t>Unified Data Repository Service for NF-Group ID retrieval</w:t>
            </w:r>
          </w:p>
        </w:tc>
        <w:tc>
          <w:tcPr>
            <w:tcW w:w="2578" w:type="dxa"/>
          </w:tcPr>
          <w:p w14:paraId="27A85E5F" w14:textId="77777777" w:rsidR="003133A5" w:rsidRPr="00CB6975" w:rsidRDefault="003133A5" w:rsidP="00F3074B">
            <w:pPr>
              <w:pStyle w:val="TAL"/>
            </w:pPr>
            <w:r w:rsidRPr="00CB6975">
              <w:t>TS29504_Nudr_GroupIDmap.yaml</w:t>
            </w:r>
          </w:p>
        </w:tc>
        <w:tc>
          <w:tcPr>
            <w:tcW w:w="1063" w:type="dxa"/>
          </w:tcPr>
          <w:p w14:paraId="013935B0" w14:textId="77777777" w:rsidR="003133A5" w:rsidRPr="00CB6975" w:rsidRDefault="003133A5" w:rsidP="00F3074B">
            <w:pPr>
              <w:pStyle w:val="TAL"/>
            </w:pPr>
            <w:r w:rsidRPr="00CB6975">
              <w:t>nudr-group-id-map</w:t>
            </w:r>
          </w:p>
        </w:tc>
        <w:tc>
          <w:tcPr>
            <w:tcW w:w="856" w:type="dxa"/>
          </w:tcPr>
          <w:p w14:paraId="0ACD45E1"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6417E2D0" w14:textId="77777777" w:rsidR="003133A5" w:rsidRDefault="003133A5" w:rsidP="003133A5">
      <w:pPr>
        <w:rPr>
          <w:lang w:eastAsia="zh-CN"/>
        </w:rPr>
      </w:pPr>
    </w:p>
    <w:p w14:paraId="03652699" w14:textId="77777777" w:rsidR="003133A5" w:rsidRPr="001F16C3" w:rsidRDefault="003133A5" w:rsidP="00F3074B">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bookmarkStart w:id="93" w:name="_Toc90581961"/>
      <w:bookmarkStart w:id="94" w:name="_Toc130815733"/>
      <w:r w:rsidRPr="001F16C3">
        <w:t>5.2</w:t>
      </w:r>
      <w:r w:rsidRPr="001F16C3">
        <w:tab/>
        <w:t>Nudr_DataRepository Service</w:t>
      </w:r>
      <w:bookmarkEnd w:id="86"/>
      <w:bookmarkEnd w:id="87"/>
      <w:bookmarkEnd w:id="88"/>
      <w:bookmarkEnd w:id="89"/>
      <w:bookmarkEnd w:id="90"/>
      <w:bookmarkEnd w:id="91"/>
      <w:bookmarkEnd w:id="92"/>
      <w:bookmarkEnd w:id="93"/>
      <w:bookmarkEnd w:id="94"/>
    </w:p>
    <w:p w14:paraId="5A8677AC" w14:textId="77777777" w:rsidR="003133A5" w:rsidRPr="001F16C3" w:rsidRDefault="003133A5" w:rsidP="00F3074B">
      <w:pPr>
        <w:pStyle w:val="Heading3"/>
        <w:rPr>
          <w:lang w:eastAsia="zh-CN"/>
        </w:rPr>
      </w:pPr>
      <w:bookmarkStart w:id="95" w:name="_Toc20120525"/>
      <w:bookmarkStart w:id="96" w:name="_Toc21623403"/>
      <w:bookmarkStart w:id="97" w:name="_Toc27587098"/>
      <w:bookmarkStart w:id="98" w:name="_Toc36459160"/>
      <w:bookmarkStart w:id="99" w:name="_Toc45028407"/>
      <w:bookmarkStart w:id="100" w:name="_Toc51870086"/>
      <w:bookmarkStart w:id="101" w:name="_Toc51870208"/>
      <w:bookmarkStart w:id="102" w:name="_Toc90581962"/>
      <w:bookmarkStart w:id="103" w:name="_Toc130815734"/>
      <w:r w:rsidRPr="001F16C3">
        <w:t>5.2.1</w:t>
      </w:r>
      <w:r w:rsidRPr="001F16C3">
        <w:tab/>
        <w:t>Service Description</w:t>
      </w:r>
      <w:bookmarkEnd w:id="95"/>
      <w:bookmarkEnd w:id="96"/>
      <w:bookmarkEnd w:id="97"/>
      <w:bookmarkEnd w:id="98"/>
      <w:bookmarkEnd w:id="99"/>
      <w:bookmarkEnd w:id="100"/>
      <w:bookmarkEnd w:id="101"/>
      <w:bookmarkEnd w:id="102"/>
      <w:bookmarkEnd w:id="103"/>
    </w:p>
    <w:p w14:paraId="73A9F53F" w14:textId="77777777" w:rsidR="003133A5" w:rsidRPr="001F16C3" w:rsidRDefault="003133A5" w:rsidP="006E19FE">
      <w:pPr>
        <w:pStyle w:val="Heading4"/>
        <w:rPr>
          <w:lang w:eastAsia="zh-CN"/>
        </w:rPr>
      </w:pPr>
      <w:bookmarkStart w:id="104" w:name="_Toc20120526"/>
      <w:bookmarkStart w:id="105" w:name="_Toc21623404"/>
      <w:bookmarkStart w:id="106" w:name="_Toc27587099"/>
      <w:bookmarkStart w:id="107" w:name="_Toc36459161"/>
      <w:bookmarkStart w:id="108" w:name="_Toc45028408"/>
      <w:bookmarkStart w:id="109" w:name="_Toc51870087"/>
      <w:bookmarkStart w:id="110" w:name="_Toc51870209"/>
      <w:bookmarkStart w:id="111" w:name="_Toc90581963"/>
      <w:bookmarkStart w:id="112" w:name="_Toc130815735"/>
      <w:r w:rsidRPr="001F16C3">
        <w:t>5.2.1.</w:t>
      </w:r>
      <w:r w:rsidRPr="001F16C3">
        <w:rPr>
          <w:lang w:eastAsia="zh-CN"/>
        </w:rPr>
        <w:t>1</w:t>
      </w:r>
      <w:r>
        <w:tab/>
      </w:r>
      <w:r w:rsidRPr="001F16C3">
        <w:rPr>
          <w:lang w:eastAsia="zh-CN"/>
        </w:rPr>
        <w:t>Service and operation description</w:t>
      </w:r>
      <w:bookmarkEnd w:id="104"/>
      <w:bookmarkEnd w:id="105"/>
      <w:bookmarkEnd w:id="106"/>
      <w:bookmarkEnd w:id="107"/>
      <w:bookmarkEnd w:id="108"/>
      <w:bookmarkEnd w:id="109"/>
      <w:bookmarkEnd w:id="110"/>
      <w:bookmarkEnd w:id="111"/>
      <w:bookmarkEnd w:id="112"/>
    </w:p>
    <w:p w14:paraId="5A326413" w14:textId="77777777"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5A362636"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6A64C260" w14:textId="77777777" w:rsidR="003133A5" w:rsidRDefault="003133A5" w:rsidP="003133A5">
      <w:pPr>
        <w:pStyle w:val="B1"/>
        <w:rPr>
          <w:lang w:eastAsia="zh-CN"/>
        </w:rPr>
      </w:pPr>
      <w:r>
        <w:rPr>
          <w:lang w:eastAsia="zh-CN"/>
        </w:rPr>
        <w:t>-</w:t>
      </w:r>
      <w:r>
        <w:rPr>
          <w:lang w:eastAsia="zh-CN"/>
        </w:rPr>
        <w:tab/>
        <w:t>Query</w:t>
      </w:r>
    </w:p>
    <w:p w14:paraId="3681D822" w14:textId="77777777" w:rsidR="003133A5" w:rsidRDefault="003133A5" w:rsidP="003133A5">
      <w:pPr>
        <w:pStyle w:val="B1"/>
        <w:rPr>
          <w:lang w:eastAsia="zh-CN"/>
        </w:rPr>
      </w:pPr>
      <w:r>
        <w:rPr>
          <w:lang w:eastAsia="zh-CN"/>
        </w:rPr>
        <w:t>-</w:t>
      </w:r>
      <w:r>
        <w:rPr>
          <w:lang w:eastAsia="zh-CN"/>
        </w:rPr>
        <w:tab/>
        <w:t>Create</w:t>
      </w:r>
    </w:p>
    <w:p w14:paraId="2E4D6279" w14:textId="77777777" w:rsidR="003133A5" w:rsidRDefault="003133A5" w:rsidP="003133A5">
      <w:pPr>
        <w:pStyle w:val="B1"/>
        <w:rPr>
          <w:lang w:eastAsia="zh-CN"/>
        </w:rPr>
      </w:pPr>
      <w:r>
        <w:rPr>
          <w:lang w:eastAsia="zh-CN"/>
        </w:rPr>
        <w:t>-</w:t>
      </w:r>
      <w:r>
        <w:rPr>
          <w:lang w:eastAsia="zh-CN"/>
        </w:rPr>
        <w:tab/>
        <w:t>Delete</w:t>
      </w:r>
    </w:p>
    <w:p w14:paraId="69C798CA" w14:textId="77777777" w:rsidR="003133A5" w:rsidRDefault="003133A5" w:rsidP="003133A5">
      <w:pPr>
        <w:pStyle w:val="B1"/>
        <w:rPr>
          <w:lang w:eastAsia="zh-CN"/>
        </w:rPr>
      </w:pPr>
      <w:r>
        <w:rPr>
          <w:lang w:eastAsia="zh-CN"/>
        </w:rPr>
        <w:t>-</w:t>
      </w:r>
      <w:r>
        <w:rPr>
          <w:lang w:eastAsia="zh-CN"/>
        </w:rPr>
        <w:tab/>
        <w:t>Update</w:t>
      </w:r>
    </w:p>
    <w:p w14:paraId="293D7F9C" w14:textId="77777777" w:rsidR="003133A5" w:rsidRDefault="003133A5" w:rsidP="003133A5">
      <w:pPr>
        <w:pStyle w:val="B1"/>
        <w:rPr>
          <w:lang w:eastAsia="zh-CN"/>
        </w:rPr>
      </w:pPr>
      <w:r>
        <w:rPr>
          <w:lang w:eastAsia="zh-CN"/>
        </w:rPr>
        <w:t>-</w:t>
      </w:r>
      <w:r>
        <w:rPr>
          <w:lang w:eastAsia="zh-CN"/>
        </w:rPr>
        <w:tab/>
        <w:t>Subscribe</w:t>
      </w:r>
    </w:p>
    <w:p w14:paraId="375551AC" w14:textId="77777777" w:rsidR="003133A5" w:rsidRDefault="003133A5" w:rsidP="003133A5">
      <w:pPr>
        <w:pStyle w:val="B1"/>
        <w:rPr>
          <w:lang w:eastAsia="zh-CN"/>
        </w:rPr>
      </w:pPr>
      <w:r>
        <w:rPr>
          <w:lang w:eastAsia="zh-CN"/>
        </w:rPr>
        <w:t>-</w:t>
      </w:r>
      <w:r>
        <w:rPr>
          <w:lang w:eastAsia="zh-CN"/>
        </w:rPr>
        <w:tab/>
        <w:t>Unsubscribe</w:t>
      </w:r>
    </w:p>
    <w:p w14:paraId="5F2B10B2" w14:textId="77777777" w:rsidR="003133A5" w:rsidRDefault="003133A5" w:rsidP="003133A5">
      <w:pPr>
        <w:pStyle w:val="B1"/>
        <w:rPr>
          <w:lang w:eastAsia="zh-CN"/>
        </w:rPr>
      </w:pPr>
      <w:r>
        <w:rPr>
          <w:lang w:eastAsia="zh-CN"/>
        </w:rPr>
        <w:t>-</w:t>
      </w:r>
      <w:r>
        <w:rPr>
          <w:lang w:eastAsia="zh-CN"/>
        </w:rPr>
        <w:tab/>
        <w:t>Notify</w:t>
      </w:r>
    </w:p>
    <w:p w14:paraId="122C5502" w14:textId="77777777"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49C5E71F"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48406F58" w14:textId="77777777"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6AFC7010" w14:textId="77777777"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716401A2" w14:textId="77777777" w:rsidR="003133A5" w:rsidRPr="001F16C3" w:rsidRDefault="003133A5" w:rsidP="006E19FE">
      <w:pPr>
        <w:pStyle w:val="Heading4"/>
        <w:rPr>
          <w:lang w:eastAsia="zh-CN"/>
        </w:rPr>
      </w:pPr>
      <w:bookmarkStart w:id="113" w:name="_Toc20120527"/>
      <w:bookmarkStart w:id="114" w:name="_Toc21623405"/>
      <w:bookmarkStart w:id="115" w:name="_Toc27587100"/>
      <w:bookmarkStart w:id="116" w:name="_Toc36459162"/>
      <w:bookmarkStart w:id="117" w:name="_Toc45028409"/>
      <w:bookmarkStart w:id="118" w:name="_Toc51870088"/>
      <w:bookmarkStart w:id="119" w:name="_Toc51870210"/>
      <w:bookmarkStart w:id="120" w:name="_Toc90581964"/>
      <w:bookmarkStart w:id="121" w:name="_Toc130815736"/>
      <w:r w:rsidRPr="001F16C3">
        <w:t>5.2.1.</w:t>
      </w:r>
      <w:r w:rsidRPr="001F16C3">
        <w:rPr>
          <w:lang w:eastAsia="zh-CN"/>
        </w:rPr>
        <w:t>2</w:t>
      </w:r>
      <w:r>
        <w:tab/>
      </w:r>
      <w:r w:rsidRPr="001F16C3">
        <w:rPr>
          <w:lang w:eastAsia="zh-CN"/>
        </w:rPr>
        <w:t>Service operation and data access authorization</w:t>
      </w:r>
      <w:bookmarkEnd w:id="113"/>
      <w:bookmarkEnd w:id="114"/>
      <w:bookmarkEnd w:id="115"/>
      <w:bookmarkEnd w:id="116"/>
      <w:bookmarkEnd w:id="117"/>
      <w:bookmarkEnd w:id="118"/>
      <w:bookmarkEnd w:id="119"/>
      <w:bookmarkEnd w:id="120"/>
      <w:bookmarkEnd w:id="121"/>
    </w:p>
    <w:p w14:paraId="249F8C61"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7D927B4" w14:textId="77777777" w:rsidR="003133A5" w:rsidRDefault="003133A5" w:rsidP="003133A5">
      <w:pPr>
        <w:rPr>
          <w:lang w:val="en-US" w:eastAsia="zh-CN"/>
        </w:rPr>
      </w:pPr>
      <w:r>
        <w:rPr>
          <w:lang w:val="en-US" w:eastAsia="zh-CN"/>
        </w:rPr>
        <w:lastRenderedPageBreak/>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00D4DC4B"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113C9B2"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6F2D57BA" w14:textId="77777777" w:rsidR="003133A5" w:rsidRPr="001F16C3" w:rsidRDefault="003133A5" w:rsidP="00F3074B">
      <w:pPr>
        <w:pStyle w:val="Heading3"/>
      </w:pPr>
      <w:bookmarkStart w:id="122" w:name="_Toc20120528"/>
      <w:bookmarkStart w:id="123" w:name="_Toc21623406"/>
      <w:bookmarkStart w:id="124" w:name="_Toc27587101"/>
      <w:bookmarkStart w:id="125" w:name="_Toc36459163"/>
      <w:bookmarkStart w:id="126" w:name="_Toc45028410"/>
      <w:bookmarkStart w:id="127" w:name="_Toc51870089"/>
      <w:bookmarkStart w:id="128" w:name="_Toc51870211"/>
      <w:bookmarkStart w:id="129" w:name="_Toc90581965"/>
      <w:bookmarkStart w:id="130" w:name="_Toc130815737"/>
      <w:r w:rsidRPr="001F16C3">
        <w:t>5.2.2</w:t>
      </w:r>
      <w:r w:rsidRPr="001F16C3">
        <w:tab/>
        <w:t>Service Operations</w:t>
      </w:r>
      <w:bookmarkEnd w:id="122"/>
      <w:bookmarkEnd w:id="123"/>
      <w:bookmarkEnd w:id="124"/>
      <w:bookmarkEnd w:id="125"/>
      <w:bookmarkEnd w:id="126"/>
      <w:bookmarkEnd w:id="127"/>
      <w:bookmarkEnd w:id="128"/>
      <w:bookmarkEnd w:id="129"/>
      <w:bookmarkEnd w:id="130"/>
    </w:p>
    <w:p w14:paraId="398B6A66" w14:textId="77777777" w:rsidR="003133A5" w:rsidRPr="001F16C3" w:rsidRDefault="003133A5" w:rsidP="00F3074B">
      <w:pPr>
        <w:pStyle w:val="Heading4"/>
      </w:pPr>
      <w:bookmarkStart w:id="131" w:name="_Toc20120529"/>
      <w:bookmarkStart w:id="132" w:name="_Toc21623407"/>
      <w:bookmarkStart w:id="133" w:name="_Toc27587102"/>
      <w:bookmarkStart w:id="134" w:name="_Toc36459164"/>
      <w:bookmarkStart w:id="135" w:name="_Toc45028411"/>
      <w:bookmarkStart w:id="136" w:name="_Toc51870090"/>
      <w:bookmarkStart w:id="137" w:name="_Toc51870212"/>
      <w:bookmarkStart w:id="138" w:name="_Toc90581966"/>
      <w:bookmarkStart w:id="139" w:name="_Toc130815738"/>
      <w:r w:rsidRPr="001F16C3">
        <w:t>5.2.2.1</w:t>
      </w:r>
      <w:r w:rsidRPr="001F16C3">
        <w:tab/>
        <w:t>Introduction</w:t>
      </w:r>
      <w:bookmarkEnd w:id="131"/>
      <w:bookmarkEnd w:id="132"/>
      <w:bookmarkEnd w:id="133"/>
      <w:bookmarkEnd w:id="134"/>
      <w:bookmarkEnd w:id="135"/>
      <w:bookmarkEnd w:id="136"/>
      <w:bookmarkEnd w:id="137"/>
      <w:bookmarkEnd w:id="138"/>
      <w:bookmarkEnd w:id="139"/>
    </w:p>
    <w:p w14:paraId="347DA4E5"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32BB6DD" w14:textId="77777777"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sidR="00EF5D76">
        <w:rPr>
          <w:lang w:eastAsia="zh-CN"/>
        </w:rPr>
        <w:t>where</w:t>
      </w:r>
      <w:r>
        <w:rPr>
          <w:lang w:eastAsia="zh-CN"/>
        </w:rPr>
        <w:t xml:space="preserv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r w:rsidR="001F70AA">
        <w:rPr>
          <w:lang w:eastAsia="zh-CN"/>
        </w:rPr>
        <w:t>, followed by query parameters (optional or required)</w:t>
      </w:r>
      <w:r>
        <w:rPr>
          <w:lang w:eastAsia="zh-CN"/>
        </w:rPr>
        <w:t>.</w:t>
      </w:r>
    </w:p>
    <w:p w14:paraId="4F1315AD" w14:textId="77777777" w:rsidR="001564D1" w:rsidRDefault="001564D1" w:rsidP="001564D1">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A335C13" w14:textId="77777777" w:rsidR="001564D1" w:rsidRDefault="001564D1" w:rsidP="001564D1">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0F6010A8"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736BC901"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90B329D"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DA15F45" w14:textId="77777777" w:rsidR="003133A5" w:rsidRPr="001F16C3" w:rsidRDefault="003133A5" w:rsidP="00F3074B">
      <w:pPr>
        <w:pStyle w:val="Heading4"/>
        <w:rPr>
          <w:lang w:eastAsia="zh-CN"/>
        </w:rPr>
      </w:pPr>
      <w:bookmarkStart w:id="140" w:name="_Toc20120530"/>
      <w:bookmarkStart w:id="141" w:name="_Toc21623408"/>
      <w:bookmarkStart w:id="142" w:name="_Toc27587103"/>
      <w:bookmarkStart w:id="143" w:name="_Toc36459165"/>
      <w:bookmarkStart w:id="144" w:name="_Toc45028412"/>
      <w:bookmarkStart w:id="145" w:name="_Toc51870091"/>
      <w:bookmarkStart w:id="146" w:name="_Toc51870213"/>
      <w:bookmarkStart w:id="147" w:name="_Toc90581967"/>
      <w:bookmarkStart w:id="148" w:name="_Toc130815739"/>
      <w:r w:rsidRPr="001F16C3">
        <w:lastRenderedPageBreak/>
        <w:t>5.2.2.2</w:t>
      </w:r>
      <w:r w:rsidRPr="001F16C3">
        <w:tab/>
      </w:r>
      <w:r w:rsidRPr="001F16C3">
        <w:rPr>
          <w:lang w:eastAsia="zh-CN"/>
        </w:rPr>
        <w:t>Query</w:t>
      </w:r>
      <w:bookmarkEnd w:id="140"/>
      <w:bookmarkEnd w:id="141"/>
      <w:bookmarkEnd w:id="142"/>
      <w:bookmarkEnd w:id="143"/>
      <w:bookmarkEnd w:id="144"/>
      <w:bookmarkEnd w:id="145"/>
      <w:bookmarkEnd w:id="146"/>
      <w:bookmarkEnd w:id="147"/>
      <w:bookmarkEnd w:id="148"/>
    </w:p>
    <w:p w14:paraId="02D09052" w14:textId="77777777" w:rsidR="003133A5" w:rsidRPr="001F16C3" w:rsidRDefault="003133A5" w:rsidP="00F3074B">
      <w:pPr>
        <w:pStyle w:val="Heading5"/>
        <w:rPr>
          <w:lang w:eastAsia="zh-CN"/>
        </w:rPr>
      </w:pPr>
      <w:bookmarkStart w:id="149" w:name="_Toc20120531"/>
      <w:bookmarkStart w:id="150" w:name="_Toc21623409"/>
      <w:bookmarkStart w:id="151" w:name="_Toc27587104"/>
      <w:bookmarkStart w:id="152" w:name="_Toc36459166"/>
      <w:bookmarkStart w:id="153" w:name="_Toc45028413"/>
      <w:bookmarkStart w:id="154" w:name="_Toc51870092"/>
      <w:bookmarkStart w:id="155" w:name="_Toc51870214"/>
      <w:bookmarkStart w:id="156" w:name="_Toc90581968"/>
      <w:bookmarkStart w:id="157" w:name="_Toc130815740"/>
      <w:r w:rsidRPr="001F16C3">
        <w:t>5.2.2.2.1</w:t>
      </w:r>
      <w:r w:rsidRPr="001F16C3">
        <w:tab/>
        <w:t>General</w:t>
      </w:r>
      <w:bookmarkEnd w:id="149"/>
      <w:bookmarkEnd w:id="150"/>
      <w:bookmarkEnd w:id="151"/>
      <w:bookmarkEnd w:id="152"/>
      <w:bookmarkEnd w:id="153"/>
      <w:bookmarkEnd w:id="154"/>
      <w:bookmarkEnd w:id="155"/>
      <w:bookmarkEnd w:id="156"/>
      <w:bookmarkEnd w:id="157"/>
    </w:p>
    <w:p w14:paraId="163D3A63"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45F59BF8" w14:textId="77777777" w:rsidR="003133A5" w:rsidRPr="001F16C3" w:rsidRDefault="003133A5" w:rsidP="00F3074B">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90581969"/>
      <w:bookmarkStart w:id="166" w:name="_Toc130815741"/>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bookmarkEnd w:id="166"/>
    </w:p>
    <w:p w14:paraId="7A6D45D1" w14:textId="77777777" w:rsidR="003133A5" w:rsidRPr="001F16C3" w:rsidRDefault="003133A5" w:rsidP="003133A5">
      <w:pPr>
        <w:rPr>
          <w:lang w:eastAsia="zh-CN"/>
        </w:rPr>
      </w:pPr>
      <w:r>
        <w:t>Figure 5.2.2.2.2-1 shows a scenario where the NF service consumer (e.g. UDM, PCF or NEF) sends a request to the UDR to retrieve data.</w:t>
      </w:r>
    </w:p>
    <w:p w14:paraId="4D1C6321" w14:textId="77777777" w:rsidR="003133A5" w:rsidRDefault="003133A5" w:rsidP="003133A5">
      <w:pPr>
        <w:rPr>
          <w:lang w:eastAsia="zh-CN"/>
        </w:rPr>
      </w:pPr>
      <w:r>
        <w:rPr>
          <w:lang w:eastAsia="zh-CN"/>
        </w:rPr>
        <w:t>Query parameters may be used for data retrieval:</w:t>
      </w:r>
    </w:p>
    <w:p w14:paraId="5513BABC"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70EF9EA7"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33A65D23" w14:textId="77777777" w:rsidR="003133A5" w:rsidRDefault="003133A5" w:rsidP="003133A5">
      <w:pPr>
        <w:pStyle w:val="TH"/>
        <w:rPr>
          <w:lang w:eastAsia="zh-CN"/>
        </w:rPr>
      </w:pPr>
    </w:p>
    <w:p w14:paraId="104FD3EC" w14:textId="77777777" w:rsidR="003133A5" w:rsidRDefault="003133A5" w:rsidP="003133A5">
      <w:pPr>
        <w:pStyle w:val="TH"/>
        <w:rPr>
          <w:lang w:eastAsia="zh-CN"/>
        </w:rPr>
      </w:pPr>
      <w:r w:rsidRPr="001F16C3">
        <w:object w:dxaOrig="8700" w:dyaOrig="2400" w14:anchorId="4DE98820">
          <v:shape id="_x0000_i1026" type="#_x0000_t75" style="width:433.35pt;height:120.25pt" o:ole="">
            <v:imagedata r:id="rId14" o:title=""/>
          </v:shape>
          <o:OLEObject Type="Embed" ProgID="Visio.Drawing.11" ShapeID="_x0000_i1026" DrawAspect="Content" ObjectID="_1741428546" r:id="rId15"/>
        </w:object>
      </w:r>
    </w:p>
    <w:p w14:paraId="6181ADCB" w14:textId="77777777" w:rsidR="003133A5" w:rsidRDefault="003133A5" w:rsidP="003133A5">
      <w:pPr>
        <w:pStyle w:val="TF"/>
      </w:pPr>
      <w:r>
        <w:t>Figure 5.2.2.2.2-1: Retrieving Data</w:t>
      </w:r>
    </w:p>
    <w:p w14:paraId="46F53344"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47BC8E78"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7B27879"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04C47C7F"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0E8D301" w14:textId="77777777" w:rsidR="003133A5" w:rsidRPr="001F16C3" w:rsidRDefault="003133A5" w:rsidP="00F3074B">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90581970"/>
      <w:bookmarkStart w:id="175" w:name="_Toc130815742"/>
      <w:r w:rsidRPr="001F16C3">
        <w:lastRenderedPageBreak/>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bookmarkEnd w:id="175"/>
    </w:p>
    <w:p w14:paraId="7EF3900C"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60EA0F86" w14:textId="77777777" w:rsidR="003133A5" w:rsidRDefault="003133A5" w:rsidP="003133A5">
      <w:pPr>
        <w:pStyle w:val="B1"/>
        <w:rPr>
          <w:lang w:eastAsia="zh-CN"/>
        </w:rPr>
      </w:pPr>
      <w:r>
        <w:rPr>
          <w:lang w:eastAsia="zh-CN"/>
        </w:rPr>
        <w:t>1)</w:t>
      </w:r>
      <w:r>
        <w:rPr>
          <w:lang w:eastAsia="zh-CN"/>
        </w:rPr>
        <w:tab/>
        <w:t>"fields" query parameter is of type array; and</w:t>
      </w:r>
    </w:p>
    <w:p w14:paraId="0E62741B"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20CDCEA"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283E42E"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48D5BD8F" w14:textId="77777777" w:rsidR="003133A5" w:rsidRDefault="003133A5" w:rsidP="003133A5">
      <w:pPr>
        <w:pStyle w:val="NO"/>
        <w:rPr>
          <w:lang w:eastAsia="zh-CN"/>
        </w:rPr>
      </w:pPr>
      <w:r>
        <w:rPr>
          <w:lang w:eastAsia="zh-CN"/>
        </w:rPr>
        <w:t>EXAMPLE 1:</w:t>
      </w:r>
    </w:p>
    <w:p w14:paraId="4AD5F2BC" w14:textId="77777777" w:rsidR="003133A5" w:rsidRDefault="003133A5" w:rsidP="003133A5">
      <w:pPr>
        <w:rPr>
          <w:lang w:eastAsia="zh-CN"/>
        </w:rPr>
      </w:pPr>
      <w:r>
        <w:rPr>
          <w:lang w:eastAsia="zh-CN"/>
        </w:rPr>
        <w:t>Given the following representation of ExResource:</w:t>
      </w:r>
    </w:p>
    <w:p w14:paraId="0CCE03B2" w14:textId="77777777" w:rsidR="003133A5" w:rsidRDefault="003133A5" w:rsidP="003133A5">
      <w:pPr>
        <w:rPr>
          <w:lang w:eastAsia="zh-CN"/>
        </w:rPr>
      </w:pPr>
      <w:r>
        <w:rPr>
          <w:lang w:eastAsia="zh-CN"/>
        </w:rPr>
        <w:t>{</w:t>
      </w:r>
    </w:p>
    <w:p w14:paraId="56707EA2" w14:textId="77777777" w:rsidR="003133A5" w:rsidRDefault="003133A5" w:rsidP="003133A5">
      <w:pPr>
        <w:rPr>
          <w:lang w:eastAsia="zh-CN"/>
        </w:rPr>
      </w:pPr>
      <w:r>
        <w:rPr>
          <w:lang w:eastAsia="zh-CN"/>
        </w:rPr>
        <w:t xml:space="preserve">  "lv1Attr1": "value1"</w:t>
      </w:r>
    </w:p>
    <w:p w14:paraId="34B6E4D2" w14:textId="77777777" w:rsidR="003133A5" w:rsidRDefault="003133A5" w:rsidP="003133A5">
      <w:pPr>
        <w:rPr>
          <w:lang w:eastAsia="zh-CN"/>
        </w:rPr>
      </w:pPr>
      <w:r>
        <w:rPr>
          <w:lang w:eastAsia="zh-CN"/>
        </w:rPr>
        <w:t xml:space="preserve">  "lv1Attr2": "value2"</w:t>
      </w:r>
    </w:p>
    <w:p w14:paraId="67750934" w14:textId="77777777" w:rsidR="003133A5" w:rsidRDefault="003133A5" w:rsidP="003133A5">
      <w:pPr>
        <w:rPr>
          <w:lang w:eastAsia="zh-CN"/>
        </w:rPr>
      </w:pPr>
      <w:r>
        <w:rPr>
          <w:lang w:eastAsia="zh-CN"/>
        </w:rPr>
        <w:t xml:space="preserve">  "lv1Attr3": {</w:t>
      </w:r>
    </w:p>
    <w:p w14:paraId="0FEF0395" w14:textId="77777777" w:rsidR="003133A5" w:rsidRDefault="003133A5" w:rsidP="003133A5">
      <w:pPr>
        <w:rPr>
          <w:lang w:eastAsia="zh-CN"/>
        </w:rPr>
      </w:pPr>
      <w:r>
        <w:rPr>
          <w:lang w:eastAsia="zh-CN"/>
        </w:rPr>
        <w:t xml:space="preserve">    "lv2Attr1": "value3"</w:t>
      </w:r>
    </w:p>
    <w:p w14:paraId="5F692FFD" w14:textId="77777777" w:rsidR="003133A5" w:rsidRDefault="003133A5" w:rsidP="003133A5">
      <w:pPr>
        <w:rPr>
          <w:lang w:eastAsia="zh-CN"/>
        </w:rPr>
      </w:pPr>
      <w:r>
        <w:rPr>
          <w:lang w:eastAsia="zh-CN"/>
        </w:rPr>
        <w:t xml:space="preserve">    "lv2Attr2": "value4"</w:t>
      </w:r>
    </w:p>
    <w:p w14:paraId="6162D3FA" w14:textId="77777777" w:rsidR="003133A5" w:rsidRDefault="003133A5" w:rsidP="003133A5">
      <w:pPr>
        <w:rPr>
          <w:lang w:eastAsia="zh-CN"/>
        </w:rPr>
      </w:pPr>
      <w:r>
        <w:rPr>
          <w:lang w:eastAsia="zh-CN"/>
        </w:rPr>
        <w:t xml:space="preserve">  }</w:t>
      </w:r>
    </w:p>
    <w:p w14:paraId="276AFA35" w14:textId="77777777" w:rsidR="003133A5" w:rsidRDefault="003133A5" w:rsidP="003133A5">
      <w:pPr>
        <w:rPr>
          <w:lang w:eastAsia="zh-CN"/>
        </w:rPr>
      </w:pPr>
      <w:r>
        <w:rPr>
          <w:lang w:eastAsia="zh-CN"/>
        </w:rPr>
        <w:t>}</w:t>
      </w:r>
    </w:p>
    <w:p w14:paraId="4E0D9BAB" w14:textId="77777777" w:rsidR="003133A5" w:rsidRDefault="003133A5" w:rsidP="003133A5">
      <w:pPr>
        <w:rPr>
          <w:lang w:eastAsia="zh-CN"/>
        </w:rPr>
      </w:pPr>
      <w:r>
        <w:rPr>
          <w:lang w:eastAsia="zh-CN"/>
        </w:rPr>
        <w:t>To retrieve "lv1Attr1" and "lv2Attr2", the NF sends the following request:</w:t>
      </w:r>
    </w:p>
    <w:p w14:paraId="7B19D5D8" w14:textId="77777777" w:rsidR="003133A5" w:rsidRDefault="003133A5" w:rsidP="003133A5">
      <w:pPr>
        <w:rPr>
          <w:lang w:eastAsia="zh-CN"/>
        </w:rPr>
      </w:pPr>
      <w:r>
        <w:rPr>
          <w:lang w:eastAsia="zh-CN"/>
        </w:rPr>
        <w:t>GET /ExResource?fields=/lv1Attr1, /lv1Attr3/lv2Attr2</w:t>
      </w:r>
    </w:p>
    <w:p w14:paraId="292DC0CC" w14:textId="77777777" w:rsidR="003133A5" w:rsidRDefault="003133A5" w:rsidP="003133A5">
      <w:pPr>
        <w:rPr>
          <w:lang w:eastAsia="zh-CN"/>
        </w:rPr>
      </w:pPr>
      <w:r>
        <w:rPr>
          <w:lang w:eastAsia="zh-CN"/>
        </w:rPr>
        <w:t>Upon success, the UDR then returns the following representation:</w:t>
      </w:r>
    </w:p>
    <w:p w14:paraId="5B4A195D" w14:textId="77777777" w:rsidR="003133A5" w:rsidRDefault="003133A5" w:rsidP="003133A5">
      <w:pPr>
        <w:rPr>
          <w:lang w:eastAsia="zh-CN"/>
        </w:rPr>
      </w:pPr>
      <w:r>
        <w:rPr>
          <w:lang w:eastAsia="zh-CN"/>
        </w:rPr>
        <w:t>{</w:t>
      </w:r>
    </w:p>
    <w:p w14:paraId="44BBFB06" w14:textId="77777777" w:rsidR="003133A5" w:rsidRDefault="003133A5" w:rsidP="003133A5">
      <w:pPr>
        <w:rPr>
          <w:lang w:eastAsia="zh-CN"/>
        </w:rPr>
      </w:pPr>
      <w:r>
        <w:rPr>
          <w:lang w:eastAsia="zh-CN"/>
        </w:rPr>
        <w:t xml:space="preserve">  "lv1Attr1": "value1"</w:t>
      </w:r>
    </w:p>
    <w:p w14:paraId="7A99E0C7" w14:textId="77777777" w:rsidR="003133A5" w:rsidRDefault="003133A5" w:rsidP="003133A5">
      <w:pPr>
        <w:rPr>
          <w:lang w:eastAsia="zh-CN"/>
        </w:rPr>
      </w:pPr>
      <w:r>
        <w:rPr>
          <w:lang w:eastAsia="zh-CN"/>
        </w:rPr>
        <w:t xml:space="preserve">  "lv1Attr3": {</w:t>
      </w:r>
    </w:p>
    <w:p w14:paraId="7C513D0F" w14:textId="77777777" w:rsidR="003133A5" w:rsidRDefault="003133A5" w:rsidP="003133A5">
      <w:pPr>
        <w:rPr>
          <w:lang w:eastAsia="zh-CN"/>
        </w:rPr>
      </w:pPr>
      <w:r>
        <w:rPr>
          <w:lang w:eastAsia="zh-CN"/>
        </w:rPr>
        <w:t xml:space="preserve">    "lv2Attr2": "value4"</w:t>
      </w:r>
    </w:p>
    <w:p w14:paraId="53A05193" w14:textId="77777777" w:rsidR="003133A5" w:rsidRDefault="003133A5" w:rsidP="003133A5">
      <w:pPr>
        <w:rPr>
          <w:lang w:eastAsia="zh-CN"/>
        </w:rPr>
      </w:pPr>
      <w:r>
        <w:rPr>
          <w:lang w:eastAsia="zh-CN"/>
        </w:rPr>
        <w:t xml:space="preserve">  }</w:t>
      </w:r>
    </w:p>
    <w:p w14:paraId="4866483F" w14:textId="77777777" w:rsidR="003133A5" w:rsidRDefault="003133A5" w:rsidP="003133A5">
      <w:pPr>
        <w:rPr>
          <w:lang w:eastAsia="zh-CN"/>
        </w:rPr>
      </w:pPr>
      <w:r>
        <w:rPr>
          <w:lang w:eastAsia="zh-CN"/>
        </w:rPr>
        <w:t>}</w:t>
      </w:r>
    </w:p>
    <w:p w14:paraId="16EE7C8B" w14:textId="77777777" w:rsidR="003133A5" w:rsidRDefault="003133A5" w:rsidP="003133A5">
      <w:pPr>
        <w:rPr>
          <w:lang w:eastAsia="zh-CN"/>
        </w:rPr>
      </w:pPr>
    </w:p>
    <w:p w14:paraId="562CAA4D" w14:textId="77777777" w:rsidR="003133A5" w:rsidRDefault="003133A5" w:rsidP="003133A5">
      <w:pPr>
        <w:pStyle w:val="NO"/>
        <w:rPr>
          <w:lang w:eastAsia="zh-CN"/>
        </w:rPr>
      </w:pPr>
      <w:r>
        <w:rPr>
          <w:lang w:eastAsia="zh-CN"/>
        </w:rPr>
        <w:lastRenderedPageBreak/>
        <w:t>EXAMPLE 2:</w:t>
      </w:r>
    </w:p>
    <w:p w14:paraId="0A8E2298" w14:textId="77777777" w:rsidR="003133A5" w:rsidRDefault="003133A5" w:rsidP="003133A5">
      <w:pPr>
        <w:rPr>
          <w:lang w:eastAsia="zh-CN"/>
        </w:rPr>
      </w:pPr>
      <w:r>
        <w:rPr>
          <w:lang w:eastAsia="zh-CN"/>
        </w:rPr>
        <w:t>Given the following representation of ExResource:</w:t>
      </w:r>
    </w:p>
    <w:p w14:paraId="09D1D3CD" w14:textId="77777777" w:rsidR="003133A5" w:rsidRDefault="003133A5" w:rsidP="003133A5">
      <w:pPr>
        <w:rPr>
          <w:lang w:eastAsia="zh-CN"/>
        </w:rPr>
      </w:pPr>
      <w:r>
        <w:rPr>
          <w:lang w:eastAsia="zh-CN"/>
        </w:rPr>
        <w:t>{</w:t>
      </w:r>
    </w:p>
    <w:p w14:paraId="51B703E3" w14:textId="77777777" w:rsidR="003133A5" w:rsidRDefault="003133A5" w:rsidP="003133A5">
      <w:pPr>
        <w:rPr>
          <w:lang w:eastAsia="zh-CN"/>
        </w:rPr>
      </w:pPr>
      <w:r>
        <w:rPr>
          <w:lang w:eastAsia="zh-CN"/>
        </w:rPr>
        <w:t xml:space="preserve">  "Attr1": "value1"</w:t>
      </w:r>
    </w:p>
    <w:p w14:paraId="751CFFF1" w14:textId="77777777" w:rsidR="003133A5" w:rsidRDefault="003133A5" w:rsidP="003133A5">
      <w:pPr>
        <w:rPr>
          <w:lang w:eastAsia="zh-CN"/>
        </w:rPr>
      </w:pPr>
      <w:r>
        <w:rPr>
          <w:lang w:eastAsia="zh-CN"/>
        </w:rPr>
        <w:t xml:space="preserve">  "Attr2": "value2"</w:t>
      </w:r>
    </w:p>
    <w:p w14:paraId="7493B0A4" w14:textId="77777777" w:rsidR="003133A5" w:rsidRDefault="003133A5" w:rsidP="003133A5">
      <w:pPr>
        <w:rPr>
          <w:lang w:eastAsia="zh-CN"/>
        </w:rPr>
      </w:pPr>
      <w:r>
        <w:rPr>
          <w:lang w:eastAsia="zh-CN"/>
        </w:rPr>
        <w:t xml:space="preserve">  "AttrMap": {</w:t>
      </w:r>
    </w:p>
    <w:p w14:paraId="60EC7997" w14:textId="77777777" w:rsidR="003133A5" w:rsidRDefault="003133A5" w:rsidP="003133A5">
      <w:pPr>
        <w:rPr>
          <w:lang w:eastAsia="zh-CN"/>
        </w:rPr>
      </w:pPr>
      <w:r>
        <w:rPr>
          <w:lang w:eastAsia="zh-CN"/>
        </w:rPr>
        <w:t xml:space="preserve">    "Key1": {ExObject1}</w:t>
      </w:r>
    </w:p>
    <w:p w14:paraId="6B0172FD" w14:textId="77777777" w:rsidR="003133A5" w:rsidRDefault="003133A5" w:rsidP="003133A5">
      <w:pPr>
        <w:rPr>
          <w:lang w:eastAsia="zh-CN"/>
        </w:rPr>
      </w:pPr>
      <w:r>
        <w:rPr>
          <w:lang w:eastAsia="zh-CN"/>
        </w:rPr>
        <w:t xml:space="preserve">    "Key2": {ExObject2}</w:t>
      </w:r>
    </w:p>
    <w:p w14:paraId="31A54BA6" w14:textId="77777777" w:rsidR="003133A5" w:rsidRDefault="003133A5" w:rsidP="003133A5">
      <w:pPr>
        <w:rPr>
          <w:lang w:eastAsia="zh-CN"/>
        </w:rPr>
      </w:pPr>
      <w:r>
        <w:rPr>
          <w:lang w:eastAsia="zh-CN"/>
        </w:rPr>
        <w:t xml:space="preserve">  }</w:t>
      </w:r>
    </w:p>
    <w:p w14:paraId="2D53DCF9" w14:textId="77777777" w:rsidR="003133A5" w:rsidRDefault="003133A5" w:rsidP="003133A5">
      <w:pPr>
        <w:rPr>
          <w:lang w:eastAsia="zh-CN"/>
        </w:rPr>
      </w:pPr>
      <w:r>
        <w:rPr>
          <w:lang w:eastAsia="zh-CN"/>
        </w:rPr>
        <w:t>}</w:t>
      </w:r>
    </w:p>
    <w:p w14:paraId="055102BE" w14:textId="77777777" w:rsidR="003133A5" w:rsidRDefault="003133A5" w:rsidP="003133A5">
      <w:pPr>
        <w:rPr>
          <w:lang w:eastAsia="zh-CN"/>
        </w:rPr>
      </w:pPr>
      <w:r>
        <w:rPr>
          <w:lang w:eastAsia="zh-CN"/>
        </w:rPr>
        <w:t>To retrieve "Attr1" and the second member of "AttrMap ", the NF sends the following request:</w:t>
      </w:r>
    </w:p>
    <w:p w14:paraId="0FE2F50A" w14:textId="77777777" w:rsidR="003133A5" w:rsidRDefault="003133A5" w:rsidP="003133A5">
      <w:pPr>
        <w:rPr>
          <w:lang w:eastAsia="zh-CN"/>
        </w:rPr>
      </w:pPr>
      <w:r>
        <w:rPr>
          <w:lang w:eastAsia="zh-CN"/>
        </w:rPr>
        <w:t>GET /ExResource?fields=/Attr1, /AttrMap/Key2</w:t>
      </w:r>
    </w:p>
    <w:p w14:paraId="10DF3516" w14:textId="77777777" w:rsidR="003133A5" w:rsidRDefault="003133A5" w:rsidP="003133A5">
      <w:pPr>
        <w:rPr>
          <w:lang w:eastAsia="zh-CN"/>
        </w:rPr>
      </w:pPr>
      <w:r>
        <w:rPr>
          <w:lang w:eastAsia="zh-CN"/>
        </w:rPr>
        <w:t>Upon success, the UDR then returns the following representation:</w:t>
      </w:r>
    </w:p>
    <w:p w14:paraId="5E044629" w14:textId="77777777" w:rsidR="003133A5" w:rsidRDefault="003133A5" w:rsidP="003133A5">
      <w:pPr>
        <w:rPr>
          <w:lang w:eastAsia="zh-CN"/>
        </w:rPr>
      </w:pPr>
      <w:r>
        <w:rPr>
          <w:lang w:eastAsia="zh-CN"/>
        </w:rPr>
        <w:t>{</w:t>
      </w:r>
    </w:p>
    <w:p w14:paraId="6504836F" w14:textId="77777777" w:rsidR="003133A5" w:rsidRDefault="003133A5" w:rsidP="003133A5">
      <w:pPr>
        <w:rPr>
          <w:lang w:eastAsia="zh-CN"/>
        </w:rPr>
      </w:pPr>
      <w:r>
        <w:rPr>
          <w:lang w:eastAsia="zh-CN"/>
        </w:rPr>
        <w:t xml:space="preserve">  "Attr1": "value1"</w:t>
      </w:r>
    </w:p>
    <w:p w14:paraId="793332C8" w14:textId="77777777" w:rsidR="003133A5" w:rsidRDefault="003133A5" w:rsidP="003133A5">
      <w:pPr>
        <w:rPr>
          <w:lang w:eastAsia="zh-CN"/>
        </w:rPr>
      </w:pPr>
      <w:r>
        <w:rPr>
          <w:lang w:eastAsia="zh-CN"/>
        </w:rPr>
        <w:t xml:space="preserve">  "AttrMap": {</w:t>
      </w:r>
    </w:p>
    <w:p w14:paraId="3C300D5B" w14:textId="77777777" w:rsidR="003133A5" w:rsidRDefault="003133A5" w:rsidP="003133A5">
      <w:pPr>
        <w:rPr>
          <w:lang w:eastAsia="zh-CN"/>
        </w:rPr>
      </w:pPr>
      <w:r>
        <w:rPr>
          <w:lang w:eastAsia="zh-CN"/>
        </w:rPr>
        <w:t xml:space="preserve">    "Key2": {ExObject2}</w:t>
      </w:r>
    </w:p>
    <w:p w14:paraId="1A7D28B6" w14:textId="77777777" w:rsidR="003133A5" w:rsidRDefault="003133A5" w:rsidP="003133A5">
      <w:pPr>
        <w:rPr>
          <w:lang w:eastAsia="zh-CN"/>
        </w:rPr>
      </w:pPr>
      <w:r>
        <w:rPr>
          <w:lang w:eastAsia="zh-CN"/>
        </w:rPr>
        <w:t xml:space="preserve">  }</w:t>
      </w:r>
    </w:p>
    <w:p w14:paraId="4E8FA0FD" w14:textId="77777777" w:rsidR="003133A5" w:rsidRDefault="003133A5" w:rsidP="003133A5">
      <w:pPr>
        <w:rPr>
          <w:lang w:eastAsia="zh-CN"/>
        </w:rPr>
      </w:pPr>
      <w:r>
        <w:rPr>
          <w:lang w:eastAsia="zh-CN"/>
        </w:rPr>
        <w:t>}</w:t>
      </w:r>
    </w:p>
    <w:p w14:paraId="771FDFB3" w14:textId="77777777" w:rsidR="003133A5" w:rsidRDefault="003133A5" w:rsidP="003133A5">
      <w:pPr>
        <w:rPr>
          <w:lang w:eastAsia="zh-CN"/>
        </w:rPr>
      </w:pPr>
    </w:p>
    <w:p w14:paraId="1CD5D568" w14:textId="77777777" w:rsidR="003133A5" w:rsidRPr="001F16C3" w:rsidRDefault="003133A5" w:rsidP="00F3074B">
      <w:pPr>
        <w:pStyle w:val="Heading4"/>
        <w:rPr>
          <w:lang w:eastAsia="zh-CN"/>
        </w:rPr>
      </w:pPr>
      <w:bookmarkStart w:id="176" w:name="_Toc20120534"/>
      <w:bookmarkStart w:id="177" w:name="_Toc21623412"/>
      <w:bookmarkStart w:id="178" w:name="_Toc27587107"/>
      <w:bookmarkStart w:id="179" w:name="_Toc36459169"/>
      <w:bookmarkStart w:id="180" w:name="_Toc45028416"/>
      <w:bookmarkStart w:id="181" w:name="_Toc51870095"/>
      <w:bookmarkStart w:id="182" w:name="_Toc51870217"/>
      <w:bookmarkStart w:id="183" w:name="_Toc90581971"/>
      <w:bookmarkStart w:id="184" w:name="_Toc130815743"/>
      <w:r w:rsidRPr="001F16C3">
        <w:t>5.2.2.3</w:t>
      </w:r>
      <w:r w:rsidRPr="001F16C3">
        <w:tab/>
      </w:r>
      <w:r w:rsidRPr="001F16C3">
        <w:rPr>
          <w:lang w:eastAsia="zh-CN"/>
        </w:rPr>
        <w:t>Create</w:t>
      </w:r>
      <w:bookmarkEnd w:id="176"/>
      <w:bookmarkEnd w:id="177"/>
      <w:bookmarkEnd w:id="178"/>
      <w:bookmarkEnd w:id="179"/>
      <w:bookmarkEnd w:id="180"/>
      <w:bookmarkEnd w:id="181"/>
      <w:bookmarkEnd w:id="182"/>
      <w:bookmarkEnd w:id="183"/>
      <w:bookmarkEnd w:id="184"/>
    </w:p>
    <w:p w14:paraId="5268C887" w14:textId="77777777" w:rsidR="003133A5" w:rsidRPr="001F16C3" w:rsidRDefault="003133A5" w:rsidP="00F3074B">
      <w:pPr>
        <w:pStyle w:val="Heading5"/>
      </w:pPr>
      <w:bookmarkStart w:id="185" w:name="_Toc20120535"/>
      <w:bookmarkStart w:id="186" w:name="_Toc21623413"/>
      <w:bookmarkStart w:id="187" w:name="_Toc27587108"/>
      <w:bookmarkStart w:id="188" w:name="_Toc36459170"/>
      <w:bookmarkStart w:id="189" w:name="_Toc45028417"/>
      <w:bookmarkStart w:id="190" w:name="_Toc51870096"/>
      <w:bookmarkStart w:id="191" w:name="_Toc51870218"/>
      <w:bookmarkStart w:id="192" w:name="_Toc90581972"/>
      <w:bookmarkStart w:id="193" w:name="_Toc130815744"/>
      <w:r w:rsidRPr="001F16C3">
        <w:t>5.2.2.3.1</w:t>
      </w:r>
      <w:r w:rsidRPr="001F16C3">
        <w:tab/>
        <w:t>General</w:t>
      </w:r>
      <w:bookmarkEnd w:id="185"/>
      <w:bookmarkEnd w:id="186"/>
      <w:bookmarkEnd w:id="187"/>
      <w:bookmarkEnd w:id="188"/>
      <w:bookmarkEnd w:id="189"/>
      <w:bookmarkEnd w:id="190"/>
      <w:bookmarkEnd w:id="191"/>
      <w:bookmarkEnd w:id="192"/>
      <w:bookmarkEnd w:id="193"/>
    </w:p>
    <w:p w14:paraId="18E1C367"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28121086" w14:textId="77777777" w:rsidR="003133A5" w:rsidRDefault="003133A5" w:rsidP="003133A5">
      <w:r>
        <w:t>The following procedures using the Create service operation are supported:</w:t>
      </w:r>
    </w:p>
    <w:p w14:paraId="5810B0CE" w14:textId="77777777" w:rsidR="003133A5" w:rsidRDefault="003133A5" w:rsidP="003133A5">
      <w:pPr>
        <w:pStyle w:val="B1"/>
      </w:pPr>
      <w:r>
        <w:t>-</w:t>
      </w:r>
      <w:r>
        <w:tab/>
        <w:t>Data creation using PUT</w:t>
      </w:r>
    </w:p>
    <w:p w14:paraId="135BBDA8" w14:textId="77777777" w:rsidR="003133A5" w:rsidRDefault="003133A5" w:rsidP="003133A5">
      <w:pPr>
        <w:pStyle w:val="B1"/>
      </w:pPr>
      <w:r>
        <w:t>-</w:t>
      </w:r>
      <w:r>
        <w:tab/>
        <w:t>Data creation using POST</w:t>
      </w:r>
    </w:p>
    <w:p w14:paraId="4187A24F" w14:textId="77777777" w:rsidR="003133A5" w:rsidRPr="001F16C3" w:rsidRDefault="003133A5" w:rsidP="00F3074B">
      <w:pPr>
        <w:pStyle w:val="Heading5"/>
        <w:rPr>
          <w:lang w:eastAsia="zh-CN"/>
        </w:rPr>
      </w:pPr>
      <w:bookmarkStart w:id="194" w:name="_Toc20120536"/>
      <w:bookmarkStart w:id="195" w:name="_Toc21623414"/>
      <w:bookmarkStart w:id="196" w:name="_Toc27587109"/>
      <w:bookmarkStart w:id="197" w:name="_Toc36459171"/>
      <w:bookmarkStart w:id="198" w:name="_Toc45028418"/>
      <w:bookmarkStart w:id="199" w:name="_Toc51870097"/>
      <w:bookmarkStart w:id="200" w:name="_Toc51870219"/>
      <w:bookmarkStart w:id="201" w:name="_Toc90581973"/>
      <w:bookmarkStart w:id="202" w:name="_Toc130815745"/>
      <w:r w:rsidRPr="001F16C3">
        <w:lastRenderedPageBreak/>
        <w:t>5.2.2.3.2</w:t>
      </w:r>
      <w:r w:rsidRPr="001F16C3">
        <w:tab/>
        <w:t>Data Creation using PUT</w:t>
      </w:r>
      <w:bookmarkEnd w:id="194"/>
      <w:bookmarkEnd w:id="195"/>
      <w:bookmarkEnd w:id="196"/>
      <w:bookmarkEnd w:id="197"/>
      <w:bookmarkEnd w:id="198"/>
      <w:bookmarkEnd w:id="199"/>
      <w:bookmarkEnd w:id="200"/>
      <w:bookmarkEnd w:id="201"/>
      <w:bookmarkEnd w:id="202"/>
    </w:p>
    <w:p w14:paraId="0B6A8718"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10CD67C2" w14:textId="77777777" w:rsidR="003133A5" w:rsidRDefault="003133A5" w:rsidP="003133A5">
      <w:pPr>
        <w:pStyle w:val="TH"/>
      </w:pPr>
      <w:r w:rsidRPr="001F16C3">
        <w:object w:dxaOrig="8700" w:dyaOrig="2400" w14:anchorId="13180DC4">
          <v:shape id="_x0000_i1027" type="#_x0000_t75" style="width:433.35pt;height:120.25pt" o:ole="">
            <v:imagedata r:id="rId16" o:title=""/>
          </v:shape>
          <o:OLEObject Type="Embed" ProgID="Visio.Drawing.11" ShapeID="_x0000_i1027" DrawAspect="Content" ObjectID="_1741428547" r:id="rId17"/>
        </w:object>
      </w:r>
    </w:p>
    <w:p w14:paraId="33122E42" w14:textId="77777777" w:rsidR="003133A5" w:rsidRDefault="003133A5" w:rsidP="003133A5">
      <w:pPr>
        <w:pStyle w:val="TF"/>
      </w:pPr>
      <w:r>
        <w:t>Figure 5.2.2.3.2-1: Creating Data using PUT</w:t>
      </w:r>
    </w:p>
    <w:p w14:paraId="5B8556F8"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25663C64"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E278911" w14:textId="77777777" w:rsidR="003133A5" w:rsidRDefault="003133A5" w:rsidP="003133A5">
      <w:pPr>
        <w:pStyle w:val="B1"/>
        <w:rPr>
          <w:lang w:eastAsia="zh-CN"/>
        </w:rPr>
      </w:pPr>
      <w:r>
        <w:rPr>
          <w:lang w:eastAsia="zh-CN"/>
        </w:rPr>
        <w:tab/>
        <w:t>On failure, the UDR shall return an appropriated error code with the error cause information.</w:t>
      </w:r>
    </w:p>
    <w:p w14:paraId="2DC2289E" w14:textId="77777777" w:rsidR="003133A5" w:rsidRPr="001F16C3" w:rsidRDefault="003133A5" w:rsidP="00F3074B">
      <w:pPr>
        <w:pStyle w:val="Heading5"/>
      </w:pPr>
      <w:bookmarkStart w:id="203" w:name="_Toc20120537"/>
      <w:bookmarkStart w:id="204" w:name="_Toc21623415"/>
      <w:bookmarkStart w:id="205" w:name="_Toc27587110"/>
      <w:bookmarkStart w:id="206" w:name="_Toc36459172"/>
      <w:bookmarkStart w:id="207" w:name="_Toc45028419"/>
      <w:bookmarkStart w:id="208" w:name="_Toc51870098"/>
      <w:bookmarkStart w:id="209" w:name="_Toc51870220"/>
      <w:bookmarkStart w:id="210" w:name="_Toc90581974"/>
      <w:bookmarkStart w:id="211" w:name="_Toc130815746"/>
      <w:r w:rsidRPr="001F16C3">
        <w:t>5.2.2.3.3</w:t>
      </w:r>
      <w:r w:rsidRPr="001F16C3">
        <w:tab/>
        <w:t>Data Creation using POST</w:t>
      </w:r>
      <w:bookmarkEnd w:id="203"/>
      <w:bookmarkEnd w:id="204"/>
      <w:bookmarkEnd w:id="205"/>
      <w:bookmarkEnd w:id="206"/>
      <w:bookmarkEnd w:id="207"/>
      <w:bookmarkEnd w:id="208"/>
      <w:bookmarkEnd w:id="209"/>
      <w:bookmarkEnd w:id="210"/>
      <w:bookmarkEnd w:id="211"/>
    </w:p>
    <w:p w14:paraId="0C9D0E44"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00390A84" w14:textId="77777777" w:rsidR="003133A5" w:rsidRDefault="003133A5" w:rsidP="003133A5">
      <w:pPr>
        <w:rPr>
          <w:lang w:eastAsia="zh-CN"/>
        </w:rPr>
      </w:pPr>
    </w:p>
    <w:p w14:paraId="27552C31" w14:textId="77777777" w:rsidR="003133A5" w:rsidRDefault="003133A5" w:rsidP="003133A5">
      <w:pPr>
        <w:pStyle w:val="TH"/>
      </w:pPr>
      <w:r w:rsidRPr="001F16C3">
        <w:object w:dxaOrig="8700" w:dyaOrig="2400" w14:anchorId="1CD4DF63">
          <v:shape id="_x0000_i1028" type="#_x0000_t75" style="width:433.35pt;height:120.25pt" o:ole="">
            <v:imagedata r:id="rId18" o:title=""/>
          </v:shape>
          <o:OLEObject Type="Embed" ProgID="Visio.Drawing.11" ShapeID="_x0000_i1028" DrawAspect="Content" ObjectID="_1741428548" r:id="rId19"/>
        </w:object>
      </w:r>
    </w:p>
    <w:p w14:paraId="098D1D29" w14:textId="77777777" w:rsidR="003133A5" w:rsidRDefault="003133A5" w:rsidP="003133A5">
      <w:pPr>
        <w:pStyle w:val="TF"/>
      </w:pPr>
      <w:r>
        <w:t>Figure 5.2.2.3.3-1: Creating Data using POST</w:t>
      </w:r>
    </w:p>
    <w:p w14:paraId="05A46917"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0F605DDE"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EFDBE33" w14:textId="77777777" w:rsidR="003133A5" w:rsidRDefault="003133A5" w:rsidP="003133A5">
      <w:pPr>
        <w:pStyle w:val="B1"/>
        <w:rPr>
          <w:lang w:eastAsia="zh-CN"/>
        </w:rPr>
      </w:pPr>
      <w:r>
        <w:rPr>
          <w:lang w:eastAsia="zh-CN"/>
        </w:rPr>
        <w:lastRenderedPageBreak/>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7769F57" w14:textId="77777777" w:rsidR="003133A5" w:rsidRDefault="003133A5" w:rsidP="003133A5">
      <w:pPr>
        <w:pStyle w:val="B1"/>
        <w:rPr>
          <w:lang w:eastAsia="zh-CN"/>
        </w:rPr>
      </w:pPr>
      <w:r>
        <w:rPr>
          <w:lang w:eastAsia="zh-CN"/>
        </w:rPr>
        <w:tab/>
        <w:t>On failure, the UDR shall return an appropriated error code with the error cause information.</w:t>
      </w:r>
    </w:p>
    <w:p w14:paraId="4CCBAD56" w14:textId="77777777" w:rsidR="003133A5" w:rsidRPr="001F16C3" w:rsidRDefault="003133A5" w:rsidP="00F3074B">
      <w:pPr>
        <w:pStyle w:val="Heading4"/>
        <w:rPr>
          <w:lang w:eastAsia="zh-CN"/>
        </w:rPr>
      </w:pPr>
      <w:bookmarkStart w:id="212" w:name="_Toc20120538"/>
      <w:bookmarkStart w:id="213" w:name="_Toc21623416"/>
      <w:bookmarkStart w:id="214" w:name="_Toc27587111"/>
      <w:bookmarkStart w:id="215" w:name="_Toc36459173"/>
      <w:bookmarkStart w:id="216" w:name="_Toc45028420"/>
      <w:bookmarkStart w:id="217" w:name="_Toc51870099"/>
      <w:bookmarkStart w:id="218" w:name="_Toc51870221"/>
      <w:bookmarkStart w:id="219" w:name="_Toc90581975"/>
      <w:bookmarkStart w:id="220" w:name="_Toc130815747"/>
      <w:r w:rsidRPr="001F16C3">
        <w:t>5.2.2.</w:t>
      </w:r>
      <w:r w:rsidRPr="001F16C3">
        <w:rPr>
          <w:lang w:eastAsia="zh-CN"/>
        </w:rPr>
        <w:t>4</w:t>
      </w:r>
      <w:r w:rsidRPr="001F16C3">
        <w:tab/>
      </w:r>
      <w:r w:rsidRPr="001F16C3">
        <w:rPr>
          <w:lang w:eastAsia="zh-CN"/>
        </w:rPr>
        <w:t>Delete</w:t>
      </w:r>
      <w:bookmarkEnd w:id="212"/>
      <w:bookmarkEnd w:id="213"/>
      <w:bookmarkEnd w:id="214"/>
      <w:bookmarkEnd w:id="215"/>
      <w:bookmarkEnd w:id="216"/>
      <w:bookmarkEnd w:id="217"/>
      <w:bookmarkEnd w:id="218"/>
      <w:bookmarkEnd w:id="219"/>
      <w:bookmarkEnd w:id="220"/>
    </w:p>
    <w:p w14:paraId="3CC5A930" w14:textId="77777777" w:rsidR="003133A5" w:rsidRPr="001F16C3" w:rsidRDefault="003133A5" w:rsidP="00F3074B">
      <w:pPr>
        <w:pStyle w:val="Heading5"/>
      </w:pPr>
      <w:bookmarkStart w:id="221" w:name="_Toc20120539"/>
      <w:bookmarkStart w:id="222" w:name="_Toc21623417"/>
      <w:bookmarkStart w:id="223" w:name="_Toc27587112"/>
      <w:bookmarkStart w:id="224" w:name="_Toc36459174"/>
      <w:bookmarkStart w:id="225" w:name="_Toc45028421"/>
      <w:bookmarkStart w:id="226" w:name="_Toc51870100"/>
      <w:bookmarkStart w:id="227" w:name="_Toc51870222"/>
      <w:bookmarkStart w:id="228" w:name="_Toc90581976"/>
      <w:bookmarkStart w:id="229" w:name="_Toc130815748"/>
      <w:r w:rsidRPr="001F16C3">
        <w:t>5.2.2.</w:t>
      </w:r>
      <w:r w:rsidRPr="001F16C3">
        <w:rPr>
          <w:lang w:eastAsia="zh-CN"/>
        </w:rPr>
        <w:t>4</w:t>
      </w:r>
      <w:r w:rsidRPr="001F16C3">
        <w:t>.1</w:t>
      </w:r>
      <w:r w:rsidRPr="001F16C3">
        <w:tab/>
        <w:t>General</w:t>
      </w:r>
      <w:bookmarkEnd w:id="221"/>
      <w:bookmarkEnd w:id="222"/>
      <w:bookmarkEnd w:id="223"/>
      <w:bookmarkEnd w:id="224"/>
      <w:bookmarkEnd w:id="225"/>
      <w:bookmarkEnd w:id="226"/>
      <w:bookmarkEnd w:id="227"/>
      <w:bookmarkEnd w:id="228"/>
      <w:bookmarkEnd w:id="229"/>
    </w:p>
    <w:p w14:paraId="05F87454"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27935E7C" w14:textId="77777777" w:rsidR="003133A5" w:rsidRDefault="003133A5" w:rsidP="003133A5">
      <w:r>
        <w:t>The following procedures using the Delete service operation are supported:</w:t>
      </w:r>
    </w:p>
    <w:p w14:paraId="5B9C75B7" w14:textId="77777777" w:rsidR="003133A5" w:rsidRDefault="003133A5" w:rsidP="003133A5">
      <w:pPr>
        <w:pStyle w:val="B1"/>
      </w:pPr>
      <w:r>
        <w:t>-</w:t>
      </w:r>
      <w:r>
        <w:tab/>
        <w:t>Data Deletion</w:t>
      </w:r>
    </w:p>
    <w:p w14:paraId="1C5CCFF0"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2FA1F797" w14:textId="77777777" w:rsidR="003133A5" w:rsidRPr="001F16C3" w:rsidRDefault="003133A5" w:rsidP="00F3074B">
      <w:pPr>
        <w:pStyle w:val="Heading5"/>
        <w:rPr>
          <w:lang w:eastAsia="zh-CN"/>
        </w:rPr>
      </w:pPr>
      <w:bookmarkStart w:id="230" w:name="_Toc20120540"/>
      <w:bookmarkStart w:id="231" w:name="_Toc21623418"/>
      <w:bookmarkStart w:id="232" w:name="_Toc27587113"/>
      <w:bookmarkStart w:id="233" w:name="_Toc36459175"/>
      <w:bookmarkStart w:id="234" w:name="_Toc45028422"/>
      <w:bookmarkStart w:id="235" w:name="_Toc51870101"/>
      <w:bookmarkStart w:id="236" w:name="_Toc51870223"/>
      <w:bookmarkStart w:id="237" w:name="_Toc90581977"/>
      <w:bookmarkStart w:id="238" w:name="_Toc130815749"/>
      <w:r w:rsidRPr="001F16C3">
        <w:t>5.2.2.</w:t>
      </w:r>
      <w:r w:rsidRPr="001F16C3">
        <w:rPr>
          <w:lang w:eastAsia="zh-CN"/>
        </w:rPr>
        <w:t>4</w:t>
      </w:r>
      <w:r w:rsidRPr="001F16C3">
        <w:t>.2</w:t>
      </w:r>
      <w:r w:rsidRPr="001F16C3">
        <w:tab/>
        <w:t>Deleting Data</w:t>
      </w:r>
      <w:bookmarkEnd w:id="230"/>
      <w:bookmarkEnd w:id="231"/>
      <w:bookmarkEnd w:id="232"/>
      <w:bookmarkEnd w:id="233"/>
      <w:bookmarkEnd w:id="234"/>
      <w:bookmarkEnd w:id="235"/>
      <w:bookmarkEnd w:id="236"/>
      <w:bookmarkEnd w:id="237"/>
      <w:bookmarkEnd w:id="238"/>
    </w:p>
    <w:p w14:paraId="73A427AE"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7B933784" w14:textId="77777777" w:rsidR="003133A5" w:rsidRDefault="003133A5" w:rsidP="003133A5">
      <w:pPr>
        <w:pStyle w:val="TH"/>
      </w:pPr>
      <w:r w:rsidRPr="001F16C3">
        <w:object w:dxaOrig="8700" w:dyaOrig="2400" w14:anchorId="2D8AA1DF">
          <v:shape id="_x0000_i1029" type="#_x0000_t75" style="width:433.35pt;height:120.25pt" o:ole="">
            <v:imagedata r:id="rId20" o:title=""/>
          </v:shape>
          <o:OLEObject Type="Embed" ProgID="Visio.Drawing.11" ShapeID="_x0000_i1029" DrawAspect="Content" ObjectID="_1741428549" r:id="rId21"/>
        </w:object>
      </w:r>
    </w:p>
    <w:p w14:paraId="59C5C627" w14:textId="77777777" w:rsidR="003133A5" w:rsidRDefault="003133A5" w:rsidP="003133A5">
      <w:pPr>
        <w:pStyle w:val="TF"/>
      </w:pPr>
      <w:r>
        <w:t>Figure 5.2.2.4.2-1: Deleting Data</w:t>
      </w:r>
    </w:p>
    <w:p w14:paraId="134FA21C"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710ABAC6"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3AC3D62" w14:textId="77777777" w:rsidR="003133A5" w:rsidRDefault="003133A5" w:rsidP="003133A5">
      <w:pPr>
        <w:pStyle w:val="B1"/>
        <w:rPr>
          <w:lang w:eastAsia="zh-CN"/>
        </w:rPr>
      </w:pPr>
      <w:r>
        <w:rPr>
          <w:lang w:eastAsia="zh-CN"/>
        </w:rPr>
        <w:tab/>
        <w:t>On failure, the UDR shall return an appropriated error code with the error cause information.</w:t>
      </w:r>
    </w:p>
    <w:p w14:paraId="41BBB164" w14:textId="77777777" w:rsidR="003133A5" w:rsidRPr="001F16C3" w:rsidRDefault="003133A5" w:rsidP="00F3074B">
      <w:pPr>
        <w:pStyle w:val="Heading4"/>
        <w:rPr>
          <w:lang w:eastAsia="zh-CN"/>
        </w:rPr>
      </w:pPr>
      <w:bookmarkStart w:id="239" w:name="_Toc20120541"/>
      <w:bookmarkStart w:id="240" w:name="_Toc21623419"/>
      <w:bookmarkStart w:id="241" w:name="_Toc27587114"/>
      <w:bookmarkStart w:id="242" w:name="_Toc36459176"/>
      <w:bookmarkStart w:id="243" w:name="_Toc45028423"/>
      <w:bookmarkStart w:id="244" w:name="_Toc51870102"/>
      <w:bookmarkStart w:id="245" w:name="_Toc51870224"/>
      <w:bookmarkStart w:id="246" w:name="_Toc90581978"/>
      <w:bookmarkStart w:id="247" w:name="_Toc130815750"/>
      <w:r w:rsidRPr="001F16C3">
        <w:t>5.2.2.</w:t>
      </w:r>
      <w:r w:rsidRPr="001F16C3">
        <w:rPr>
          <w:lang w:eastAsia="zh-CN"/>
        </w:rPr>
        <w:t>5</w:t>
      </w:r>
      <w:r w:rsidRPr="001F16C3">
        <w:tab/>
      </w:r>
      <w:r w:rsidRPr="001F16C3">
        <w:rPr>
          <w:lang w:eastAsia="zh-CN"/>
        </w:rPr>
        <w:t>Update</w:t>
      </w:r>
      <w:bookmarkEnd w:id="239"/>
      <w:bookmarkEnd w:id="240"/>
      <w:bookmarkEnd w:id="241"/>
      <w:bookmarkEnd w:id="242"/>
      <w:bookmarkEnd w:id="243"/>
      <w:bookmarkEnd w:id="244"/>
      <w:bookmarkEnd w:id="245"/>
      <w:bookmarkEnd w:id="246"/>
      <w:bookmarkEnd w:id="247"/>
    </w:p>
    <w:p w14:paraId="58912C88" w14:textId="77777777" w:rsidR="003133A5" w:rsidRPr="001F16C3" w:rsidRDefault="003133A5" w:rsidP="00F3074B">
      <w:pPr>
        <w:pStyle w:val="Heading5"/>
      </w:pPr>
      <w:bookmarkStart w:id="248" w:name="_Toc20120542"/>
      <w:bookmarkStart w:id="249" w:name="_Toc21623420"/>
      <w:bookmarkStart w:id="250" w:name="_Toc27587115"/>
      <w:bookmarkStart w:id="251" w:name="_Toc36459177"/>
      <w:bookmarkStart w:id="252" w:name="_Toc45028424"/>
      <w:bookmarkStart w:id="253" w:name="_Toc51870103"/>
      <w:bookmarkStart w:id="254" w:name="_Toc51870225"/>
      <w:bookmarkStart w:id="255" w:name="_Toc90581979"/>
      <w:bookmarkStart w:id="256" w:name="_Toc130815751"/>
      <w:r w:rsidRPr="001F16C3">
        <w:t>5.2.2.</w:t>
      </w:r>
      <w:r w:rsidRPr="001F16C3">
        <w:rPr>
          <w:lang w:eastAsia="zh-CN"/>
        </w:rPr>
        <w:t>5</w:t>
      </w:r>
      <w:r w:rsidRPr="001F16C3">
        <w:t>.1</w:t>
      </w:r>
      <w:r w:rsidRPr="001F16C3">
        <w:tab/>
        <w:t>General</w:t>
      </w:r>
      <w:bookmarkEnd w:id="248"/>
      <w:bookmarkEnd w:id="249"/>
      <w:bookmarkEnd w:id="250"/>
      <w:bookmarkEnd w:id="251"/>
      <w:bookmarkEnd w:id="252"/>
      <w:bookmarkEnd w:id="253"/>
      <w:bookmarkEnd w:id="254"/>
      <w:bookmarkEnd w:id="255"/>
      <w:bookmarkEnd w:id="256"/>
    </w:p>
    <w:p w14:paraId="54664A20"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73369CF7" w14:textId="77777777" w:rsidR="003133A5" w:rsidRDefault="003133A5" w:rsidP="003133A5">
      <w:r>
        <w:t>The following procedures using the Update service operation are supported:</w:t>
      </w:r>
    </w:p>
    <w:p w14:paraId="1130ACCA" w14:textId="77777777" w:rsidR="003133A5" w:rsidRDefault="003133A5" w:rsidP="003133A5">
      <w:pPr>
        <w:pStyle w:val="B1"/>
      </w:pPr>
      <w:r>
        <w:t>-</w:t>
      </w:r>
      <w:r>
        <w:tab/>
        <w:t>Data Update using PATCH</w:t>
      </w:r>
    </w:p>
    <w:p w14:paraId="13617B01" w14:textId="77777777" w:rsidR="003133A5" w:rsidRDefault="003133A5" w:rsidP="003133A5">
      <w:pPr>
        <w:pStyle w:val="B1"/>
      </w:pPr>
      <w:r>
        <w:lastRenderedPageBreak/>
        <w:t>-</w:t>
      </w:r>
      <w:r>
        <w:tab/>
        <w:t>Data Update using PUT</w:t>
      </w:r>
    </w:p>
    <w:p w14:paraId="1DB8A2FE"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F51A4A4" w14:textId="77777777" w:rsidR="003133A5" w:rsidRPr="001F16C3" w:rsidRDefault="003133A5" w:rsidP="00F3074B">
      <w:pPr>
        <w:pStyle w:val="Heading5"/>
        <w:rPr>
          <w:lang w:eastAsia="zh-CN"/>
        </w:rPr>
      </w:pPr>
      <w:bookmarkStart w:id="257" w:name="_Toc20120543"/>
      <w:bookmarkStart w:id="258" w:name="_Toc21623421"/>
      <w:bookmarkStart w:id="259" w:name="_Toc27587116"/>
      <w:bookmarkStart w:id="260" w:name="_Toc36459178"/>
      <w:bookmarkStart w:id="261" w:name="_Toc45028425"/>
      <w:bookmarkStart w:id="262" w:name="_Toc51870104"/>
      <w:bookmarkStart w:id="263" w:name="_Toc51870226"/>
      <w:bookmarkStart w:id="264" w:name="_Toc90581980"/>
      <w:bookmarkStart w:id="265" w:name="_Toc130815752"/>
      <w:r w:rsidRPr="001F16C3">
        <w:t>5.2.2.</w:t>
      </w:r>
      <w:r w:rsidRPr="001F16C3">
        <w:rPr>
          <w:lang w:eastAsia="zh-CN"/>
        </w:rPr>
        <w:t>5</w:t>
      </w:r>
      <w:r w:rsidRPr="001F16C3">
        <w:t>.2</w:t>
      </w:r>
      <w:r w:rsidRPr="001F16C3">
        <w:tab/>
        <w:t>Data Update</w:t>
      </w:r>
      <w:r w:rsidRPr="001F16C3">
        <w:rPr>
          <w:lang w:eastAsia="zh-CN"/>
        </w:rPr>
        <w:t xml:space="preserve"> using PATCH</w:t>
      </w:r>
      <w:bookmarkEnd w:id="257"/>
      <w:bookmarkEnd w:id="258"/>
      <w:bookmarkEnd w:id="259"/>
      <w:bookmarkEnd w:id="260"/>
      <w:bookmarkEnd w:id="261"/>
      <w:bookmarkEnd w:id="262"/>
      <w:bookmarkEnd w:id="263"/>
      <w:bookmarkEnd w:id="264"/>
      <w:bookmarkEnd w:id="265"/>
    </w:p>
    <w:p w14:paraId="0A261487"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71EE3690" w14:textId="77777777" w:rsidR="003133A5" w:rsidRDefault="003133A5" w:rsidP="003133A5">
      <w:pPr>
        <w:pStyle w:val="TH"/>
      </w:pPr>
      <w:r w:rsidRPr="001F16C3">
        <w:object w:dxaOrig="8700" w:dyaOrig="2400" w14:anchorId="3A70B7BC">
          <v:shape id="_x0000_i1030" type="#_x0000_t75" style="width:433.35pt;height:118.85pt" o:ole="">
            <v:imagedata r:id="rId22" o:title=""/>
          </v:shape>
          <o:OLEObject Type="Embed" ProgID="Visio.Drawing.11" ShapeID="_x0000_i1030" DrawAspect="Content" ObjectID="_1741428550" r:id="rId23"/>
        </w:object>
      </w:r>
    </w:p>
    <w:p w14:paraId="5AB02301"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323BBE66"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39040B26"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6B2C7E34" w14:textId="77777777" w:rsidR="003133A5" w:rsidRDefault="003133A5" w:rsidP="003133A5">
      <w:pPr>
        <w:pStyle w:val="B1"/>
        <w:rPr>
          <w:lang w:eastAsia="zh-CN"/>
        </w:rPr>
      </w:pPr>
      <w:r>
        <w:rPr>
          <w:lang w:eastAsia="zh-CN"/>
        </w:rPr>
        <w:tab/>
        <w:t>On failure, the UDR shall return an appropriated error code with the error cause information.</w:t>
      </w:r>
    </w:p>
    <w:p w14:paraId="24F28315" w14:textId="77777777" w:rsidR="003133A5" w:rsidRPr="001F16C3" w:rsidRDefault="003133A5" w:rsidP="00F3074B">
      <w:pPr>
        <w:pStyle w:val="Heading5"/>
      </w:pPr>
      <w:bookmarkStart w:id="266" w:name="_Toc20120544"/>
      <w:bookmarkStart w:id="267" w:name="_Toc21623422"/>
      <w:bookmarkStart w:id="268" w:name="_Toc27587117"/>
      <w:bookmarkStart w:id="269" w:name="_Toc36459179"/>
      <w:bookmarkStart w:id="270" w:name="_Toc45028426"/>
      <w:bookmarkStart w:id="271" w:name="_Toc51870105"/>
      <w:bookmarkStart w:id="272" w:name="_Toc51870227"/>
      <w:bookmarkStart w:id="273" w:name="_Toc90581981"/>
      <w:bookmarkStart w:id="274" w:name="_Toc130815753"/>
      <w:r w:rsidRPr="001F16C3">
        <w:t>5.2.2.</w:t>
      </w:r>
      <w:r w:rsidRPr="001F16C3">
        <w:rPr>
          <w:lang w:eastAsia="zh-CN"/>
        </w:rPr>
        <w:t>5</w:t>
      </w:r>
      <w:r w:rsidRPr="001F16C3">
        <w:t>.3</w:t>
      </w:r>
      <w:r w:rsidRPr="001F16C3">
        <w:tab/>
        <w:t>Data Update</w:t>
      </w:r>
      <w:r w:rsidRPr="001F16C3">
        <w:rPr>
          <w:lang w:eastAsia="zh-CN"/>
        </w:rPr>
        <w:t xml:space="preserve"> using PUT</w:t>
      </w:r>
      <w:bookmarkEnd w:id="266"/>
      <w:bookmarkEnd w:id="267"/>
      <w:bookmarkEnd w:id="268"/>
      <w:bookmarkEnd w:id="269"/>
      <w:bookmarkEnd w:id="270"/>
      <w:bookmarkEnd w:id="271"/>
      <w:bookmarkEnd w:id="272"/>
      <w:bookmarkEnd w:id="273"/>
      <w:bookmarkEnd w:id="274"/>
    </w:p>
    <w:p w14:paraId="069B8F94"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18DFD72B" w14:textId="77777777" w:rsidR="003133A5" w:rsidRDefault="003133A5" w:rsidP="003133A5">
      <w:pPr>
        <w:pStyle w:val="TH"/>
        <w:rPr>
          <w:lang w:eastAsia="zh-CN"/>
        </w:rPr>
      </w:pPr>
      <w:r w:rsidRPr="001F16C3">
        <w:object w:dxaOrig="8700" w:dyaOrig="2400" w14:anchorId="11458B54">
          <v:shape id="_x0000_i1031" type="#_x0000_t75" style="width:434.7pt;height:118.85pt" o:ole="">
            <v:imagedata r:id="rId24" o:title=""/>
          </v:shape>
          <o:OLEObject Type="Embed" ProgID="Visio.Drawing.11" ShapeID="_x0000_i1031" DrawAspect="Content" ObjectID="_1741428551" r:id="rId25"/>
        </w:object>
      </w:r>
    </w:p>
    <w:p w14:paraId="5E4E3B26"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7A401949"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1708B9"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76B656C7" w14:textId="77777777" w:rsidR="003133A5" w:rsidRDefault="003133A5" w:rsidP="003133A5">
      <w:pPr>
        <w:pStyle w:val="B1"/>
        <w:rPr>
          <w:lang w:eastAsia="zh-CN"/>
        </w:rPr>
      </w:pPr>
      <w:r>
        <w:rPr>
          <w:lang w:eastAsia="zh-CN"/>
        </w:rPr>
        <w:tab/>
        <w:t>On failure, the UDR shall return an appropriated error code with the error cause information.</w:t>
      </w:r>
    </w:p>
    <w:p w14:paraId="4C2C0BA0" w14:textId="77777777" w:rsidR="003133A5" w:rsidRPr="001F16C3" w:rsidRDefault="003133A5" w:rsidP="00F3074B">
      <w:pPr>
        <w:pStyle w:val="Heading4"/>
        <w:rPr>
          <w:lang w:eastAsia="zh-CN"/>
        </w:rPr>
      </w:pPr>
      <w:bookmarkStart w:id="275" w:name="_Toc20120545"/>
      <w:bookmarkStart w:id="276" w:name="_Toc21623423"/>
      <w:bookmarkStart w:id="277" w:name="_Toc27587118"/>
      <w:bookmarkStart w:id="278" w:name="_Toc36459180"/>
      <w:bookmarkStart w:id="279" w:name="_Toc45028427"/>
      <w:bookmarkStart w:id="280" w:name="_Toc51870106"/>
      <w:bookmarkStart w:id="281" w:name="_Toc51870228"/>
      <w:bookmarkStart w:id="282" w:name="_Toc90581982"/>
      <w:bookmarkStart w:id="283" w:name="_Toc130815754"/>
      <w:r w:rsidRPr="001F16C3">
        <w:lastRenderedPageBreak/>
        <w:t>5.2.2.</w:t>
      </w:r>
      <w:r w:rsidRPr="001F16C3">
        <w:rPr>
          <w:lang w:eastAsia="zh-CN"/>
        </w:rPr>
        <w:t>6</w:t>
      </w:r>
      <w:r w:rsidRPr="001F16C3">
        <w:tab/>
      </w:r>
      <w:r w:rsidRPr="001F16C3">
        <w:rPr>
          <w:lang w:eastAsia="zh-CN"/>
        </w:rPr>
        <w:t>Subscribe</w:t>
      </w:r>
      <w:bookmarkEnd w:id="275"/>
      <w:bookmarkEnd w:id="276"/>
      <w:bookmarkEnd w:id="277"/>
      <w:bookmarkEnd w:id="278"/>
      <w:bookmarkEnd w:id="279"/>
      <w:bookmarkEnd w:id="280"/>
      <w:bookmarkEnd w:id="281"/>
      <w:bookmarkEnd w:id="282"/>
      <w:bookmarkEnd w:id="283"/>
    </w:p>
    <w:p w14:paraId="50C6D25D" w14:textId="77777777" w:rsidR="003133A5" w:rsidRPr="001F16C3" w:rsidRDefault="003133A5" w:rsidP="00F3074B">
      <w:pPr>
        <w:pStyle w:val="Heading5"/>
      </w:pPr>
      <w:bookmarkStart w:id="284" w:name="_Toc20120546"/>
      <w:bookmarkStart w:id="285" w:name="_Toc21623424"/>
      <w:bookmarkStart w:id="286" w:name="_Toc27587119"/>
      <w:bookmarkStart w:id="287" w:name="_Toc36459181"/>
      <w:bookmarkStart w:id="288" w:name="_Toc45028428"/>
      <w:bookmarkStart w:id="289" w:name="_Toc51870107"/>
      <w:bookmarkStart w:id="290" w:name="_Toc51870229"/>
      <w:bookmarkStart w:id="291" w:name="_Toc90581983"/>
      <w:bookmarkStart w:id="292" w:name="_Toc130815755"/>
      <w:r w:rsidRPr="001F16C3">
        <w:t>5.2.2.</w:t>
      </w:r>
      <w:r w:rsidRPr="001F16C3">
        <w:rPr>
          <w:lang w:eastAsia="zh-CN"/>
        </w:rPr>
        <w:t>6</w:t>
      </w:r>
      <w:r w:rsidRPr="001F16C3">
        <w:t>.1</w:t>
      </w:r>
      <w:r w:rsidRPr="001F16C3">
        <w:tab/>
        <w:t>General</w:t>
      </w:r>
      <w:bookmarkEnd w:id="284"/>
      <w:bookmarkEnd w:id="285"/>
      <w:bookmarkEnd w:id="286"/>
      <w:bookmarkEnd w:id="287"/>
      <w:bookmarkEnd w:id="288"/>
      <w:bookmarkEnd w:id="289"/>
      <w:bookmarkEnd w:id="290"/>
      <w:bookmarkEnd w:id="291"/>
      <w:bookmarkEnd w:id="292"/>
    </w:p>
    <w:p w14:paraId="7681206F"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52C63CAE"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A12D0E1" w14:textId="77777777" w:rsidR="003133A5" w:rsidRPr="001F16C3" w:rsidRDefault="003133A5" w:rsidP="00F3074B">
      <w:pPr>
        <w:pStyle w:val="Heading5"/>
        <w:rPr>
          <w:lang w:eastAsia="zh-CN"/>
        </w:rPr>
      </w:pPr>
      <w:bookmarkStart w:id="293" w:name="_Toc20120547"/>
      <w:bookmarkStart w:id="294" w:name="_Toc21623425"/>
      <w:bookmarkStart w:id="295" w:name="_Toc27587120"/>
      <w:bookmarkStart w:id="296" w:name="_Toc36459182"/>
      <w:bookmarkStart w:id="297" w:name="_Toc45028429"/>
      <w:bookmarkStart w:id="298" w:name="_Toc51870108"/>
      <w:bookmarkStart w:id="299" w:name="_Toc51870230"/>
      <w:bookmarkStart w:id="300" w:name="_Toc90581984"/>
      <w:bookmarkStart w:id="301" w:name="_Toc130815756"/>
      <w:r w:rsidRPr="001F16C3">
        <w:t>5.2.2.</w:t>
      </w:r>
      <w:r w:rsidRPr="001F16C3">
        <w:rPr>
          <w:lang w:eastAsia="zh-CN"/>
        </w:rPr>
        <w:t>6</w:t>
      </w:r>
      <w:r w:rsidRPr="001F16C3">
        <w:t>.2</w:t>
      </w:r>
      <w:r w:rsidRPr="001F16C3">
        <w:tab/>
      </w:r>
      <w:r w:rsidRPr="001F16C3">
        <w:rPr>
          <w:lang w:eastAsia="zh-CN"/>
        </w:rPr>
        <w:t>NF service consumer subscribes to notifications to UDR</w:t>
      </w:r>
      <w:bookmarkEnd w:id="293"/>
      <w:bookmarkEnd w:id="294"/>
      <w:bookmarkEnd w:id="295"/>
      <w:bookmarkEnd w:id="296"/>
      <w:bookmarkEnd w:id="297"/>
      <w:bookmarkEnd w:id="298"/>
      <w:bookmarkEnd w:id="299"/>
      <w:bookmarkEnd w:id="300"/>
      <w:bookmarkEnd w:id="301"/>
    </w:p>
    <w:p w14:paraId="5EE41044"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6E50FA4F" w14:textId="77777777" w:rsidR="003133A5" w:rsidRDefault="003133A5" w:rsidP="003133A5">
      <w:pPr>
        <w:pStyle w:val="TH"/>
        <w:rPr>
          <w:lang w:eastAsia="zh-CN"/>
        </w:rPr>
      </w:pPr>
      <w:r w:rsidRPr="001F16C3">
        <w:object w:dxaOrig="8685" w:dyaOrig="2415" w14:anchorId="33FEDBCD">
          <v:shape id="_x0000_i1032" type="#_x0000_t75" style="width:435.4pt;height:118.85pt" o:ole="">
            <v:imagedata r:id="rId26" o:title=""/>
          </v:shape>
          <o:OLEObject Type="Embed" ProgID="Visio.Drawing.11" ShapeID="_x0000_i1032" DrawAspect="Content" ObjectID="_1741428552" r:id="rId27"/>
        </w:object>
      </w:r>
    </w:p>
    <w:p w14:paraId="339FA156"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0DFD24CE"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4379AE08"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E162F6A" w14:textId="77777777" w:rsidR="003133A5" w:rsidRDefault="003133A5" w:rsidP="003133A5">
      <w:pPr>
        <w:pStyle w:val="B1"/>
        <w:ind w:firstLine="0"/>
        <w:rPr>
          <w:lang w:eastAsia="zh-CN"/>
        </w:rPr>
      </w:pPr>
      <w:bookmarkStart w:id="302"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2"/>
    <w:p w14:paraId="2425CC6D" w14:textId="77777777" w:rsidR="003133A5" w:rsidRDefault="003133A5" w:rsidP="003133A5">
      <w:pPr>
        <w:pStyle w:val="B1"/>
        <w:rPr>
          <w:lang w:eastAsia="zh-CN"/>
        </w:rPr>
      </w:pPr>
      <w:r>
        <w:lastRenderedPageBreak/>
        <w:tab/>
      </w:r>
      <w:r>
        <w:rPr>
          <w:lang w:eastAsia="zh-CN"/>
        </w:rPr>
        <w:t>On failure, the UDR returns an appropriated error code with the error cause information.</w:t>
      </w:r>
    </w:p>
    <w:p w14:paraId="5920400C"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3" w:name="_Toc20120548"/>
      <w:bookmarkStart w:id="304" w:name="_Toc21623426"/>
      <w:bookmarkStart w:id="305" w:name="_Toc27587121"/>
      <w:bookmarkStart w:id="306" w:name="_Toc36459183"/>
      <w:bookmarkStart w:id="307" w:name="_Toc45028430"/>
      <w:bookmarkStart w:id="308" w:name="_Toc51870109"/>
      <w:bookmarkStart w:id="309" w:name="_Toc51870231"/>
      <w:bookmarkStart w:id="310" w:name="_Toc90581985"/>
    </w:p>
    <w:p w14:paraId="4545ED04" w14:textId="77777777" w:rsidR="003133A5" w:rsidRPr="001F16C3" w:rsidRDefault="003133A5" w:rsidP="00F3074B">
      <w:pPr>
        <w:pStyle w:val="Heading5"/>
      </w:pPr>
      <w:bookmarkStart w:id="311" w:name="_Toc130815757"/>
      <w:r w:rsidRPr="001F16C3">
        <w:t>5.2.2.</w:t>
      </w:r>
      <w:r w:rsidRPr="001F16C3">
        <w:rPr>
          <w:lang w:eastAsia="zh-CN"/>
        </w:rPr>
        <w:t>6</w:t>
      </w:r>
      <w:r w:rsidRPr="001F16C3">
        <w:t>.3</w:t>
      </w:r>
      <w:r w:rsidRPr="001F16C3">
        <w:tab/>
      </w:r>
      <w:r w:rsidRPr="001F16C3">
        <w:rPr>
          <w:lang w:eastAsia="zh-CN"/>
        </w:rPr>
        <w:t>Stateless UDM subscribes to notifications to UDR</w:t>
      </w:r>
      <w:bookmarkEnd w:id="303"/>
      <w:bookmarkEnd w:id="304"/>
      <w:bookmarkEnd w:id="305"/>
      <w:bookmarkEnd w:id="306"/>
      <w:bookmarkEnd w:id="307"/>
      <w:bookmarkEnd w:id="308"/>
      <w:bookmarkEnd w:id="309"/>
      <w:bookmarkEnd w:id="310"/>
      <w:bookmarkEnd w:id="311"/>
    </w:p>
    <w:p w14:paraId="26A2986F"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46BE95F8" w14:textId="77777777" w:rsidR="003133A5" w:rsidRDefault="003133A5" w:rsidP="003133A5">
      <w:pPr>
        <w:pStyle w:val="TH"/>
        <w:rPr>
          <w:lang w:eastAsia="zh-CN"/>
        </w:rPr>
      </w:pPr>
      <w:r w:rsidRPr="001F16C3">
        <w:object w:dxaOrig="5865" w:dyaOrig="3210" w14:anchorId="5343097C">
          <v:shape id="_x0000_i1033" type="#_x0000_t75" style="width:296.15pt;height:161.65pt" o:ole="">
            <v:imagedata r:id="rId28" o:title=""/>
          </v:shape>
          <o:OLEObject Type="Embed" ProgID="Visio.Drawing.11" ShapeID="_x0000_i1033" DrawAspect="Content" ObjectID="_1741428553" r:id="rId29"/>
        </w:object>
      </w:r>
    </w:p>
    <w:p w14:paraId="188C150D"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511051EA"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7A234EB4"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378F4148"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0DC84498"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6FC421A" w14:textId="77777777" w:rsidR="003133A5" w:rsidRDefault="003133A5" w:rsidP="003133A5">
      <w:pPr>
        <w:pStyle w:val="B1"/>
        <w:ind w:firstLine="0"/>
        <w:rPr>
          <w:lang w:eastAsia="zh-CN"/>
        </w:rPr>
      </w:pPr>
      <w:bookmarkStart w:id="312" w:name="_PERM_MCCTEMPBM_CRPT71890007___3"/>
      <w:r>
        <w:rPr>
          <w:rStyle w:val="B1Char"/>
        </w:rPr>
        <w:t>The request may contain an expiry time, suggested by the NF Service Consumer as a hint, representing the time upto which the subscription is desired to be kept active.</w:t>
      </w:r>
    </w:p>
    <w:bookmarkEnd w:id="312"/>
    <w:p w14:paraId="2680B2D8"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3259C251" w14:textId="77777777" w:rsidR="003133A5" w:rsidRDefault="003133A5" w:rsidP="003133A5">
      <w:pPr>
        <w:pStyle w:val="B1"/>
        <w:ind w:firstLine="0"/>
        <w:rPr>
          <w:lang w:eastAsia="zh-CN"/>
        </w:rPr>
      </w:pPr>
      <w:bookmarkStart w:id="313" w:name="_PERM_MCCTEMPBM_CRPT7189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313"/>
    <w:p w14:paraId="38805998" w14:textId="77777777" w:rsidR="003133A5" w:rsidRDefault="003133A5" w:rsidP="003133A5">
      <w:pPr>
        <w:pStyle w:val="B1"/>
        <w:rPr>
          <w:lang w:eastAsia="zh-CN"/>
        </w:rPr>
      </w:pPr>
      <w:r>
        <w:rPr>
          <w:lang w:eastAsia="zh-CN"/>
        </w:rPr>
        <w:tab/>
        <w:t>On failure, the UDR returns an appropriated error code with the error cause information.</w:t>
      </w:r>
    </w:p>
    <w:p w14:paraId="2EF9F097"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4" w:name="_Toc20120549"/>
      <w:bookmarkStart w:id="315" w:name="_Toc21623427"/>
      <w:bookmarkStart w:id="316" w:name="_Toc27587122"/>
      <w:bookmarkStart w:id="317" w:name="_Toc36459184"/>
      <w:bookmarkStart w:id="318" w:name="_Toc45028431"/>
      <w:bookmarkStart w:id="319" w:name="_Toc51870110"/>
      <w:bookmarkStart w:id="320" w:name="_Toc51870232"/>
      <w:bookmarkStart w:id="321" w:name="_Toc90581986"/>
    </w:p>
    <w:p w14:paraId="458F9890" w14:textId="77777777" w:rsidR="003133A5" w:rsidRPr="001F16C3" w:rsidRDefault="003133A5" w:rsidP="00F3074B">
      <w:pPr>
        <w:pStyle w:val="Heading4"/>
        <w:rPr>
          <w:lang w:eastAsia="zh-CN"/>
        </w:rPr>
      </w:pPr>
      <w:bookmarkStart w:id="322" w:name="_Toc130815758"/>
      <w:r w:rsidRPr="001F16C3">
        <w:t>5.2.2.</w:t>
      </w:r>
      <w:r w:rsidRPr="001F16C3">
        <w:rPr>
          <w:lang w:eastAsia="zh-CN"/>
        </w:rPr>
        <w:t>7</w:t>
      </w:r>
      <w:r w:rsidRPr="001F16C3">
        <w:tab/>
      </w:r>
      <w:r w:rsidRPr="001F16C3">
        <w:rPr>
          <w:lang w:eastAsia="zh-CN"/>
        </w:rPr>
        <w:t>Unsubscribe</w:t>
      </w:r>
      <w:bookmarkEnd w:id="314"/>
      <w:bookmarkEnd w:id="315"/>
      <w:bookmarkEnd w:id="316"/>
      <w:bookmarkEnd w:id="317"/>
      <w:bookmarkEnd w:id="318"/>
      <w:bookmarkEnd w:id="319"/>
      <w:bookmarkEnd w:id="320"/>
      <w:bookmarkEnd w:id="321"/>
      <w:bookmarkEnd w:id="322"/>
    </w:p>
    <w:p w14:paraId="30DC9FA2" w14:textId="77777777" w:rsidR="003133A5" w:rsidRPr="001F16C3" w:rsidRDefault="003133A5" w:rsidP="00F3074B">
      <w:pPr>
        <w:pStyle w:val="Heading5"/>
      </w:pPr>
      <w:bookmarkStart w:id="323" w:name="_Toc20120550"/>
      <w:bookmarkStart w:id="324" w:name="_Toc21623428"/>
      <w:bookmarkStart w:id="325" w:name="_Toc27587123"/>
      <w:bookmarkStart w:id="326" w:name="_Toc36459185"/>
      <w:bookmarkStart w:id="327" w:name="_Toc45028432"/>
      <w:bookmarkStart w:id="328" w:name="_Toc51870111"/>
      <w:bookmarkStart w:id="329" w:name="_Toc51870233"/>
      <w:bookmarkStart w:id="330" w:name="_Toc90581987"/>
      <w:bookmarkStart w:id="331" w:name="_Toc130815759"/>
      <w:r w:rsidRPr="001F16C3">
        <w:t>5.2.2.</w:t>
      </w:r>
      <w:r w:rsidRPr="001F16C3">
        <w:rPr>
          <w:lang w:eastAsia="zh-CN"/>
        </w:rPr>
        <w:t>7</w:t>
      </w:r>
      <w:r w:rsidRPr="001F16C3">
        <w:t>.1</w:t>
      </w:r>
      <w:r w:rsidRPr="001F16C3">
        <w:tab/>
        <w:t>General</w:t>
      </w:r>
      <w:bookmarkEnd w:id="323"/>
      <w:bookmarkEnd w:id="324"/>
      <w:bookmarkEnd w:id="325"/>
      <w:bookmarkEnd w:id="326"/>
      <w:bookmarkEnd w:id="327"/>
      <w:bookmarkEnd w:id="328"/>
      <w:bookmarkEnd w:id="329"/>
      <w:bookmarkEnd w:id="330"/>
      <w:bookmarkEnd w:id="331"/>
    </w:p>
    <w:p w14:paraId="1AE4E318"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9E8D002" w14:textId="77777777" w:rsidR="003133A5" w:rsidRPr="001F16C3" w:rsidRDefault="003133A5" w:rsidP="00F3074B">
      <w:pPr>
        <w:pStyle w:val="Heading5"/>
        <w:rPr>
          <w:lang w:eastAsia="zh-CN"/>
        </w:rPr>
      </w:pPr>
      <w:bookmarkStart w:id="332" w:name="_Toc20120551"/>
      <w:bookmarkStart w:id="333" w:name="_Toc21623429"/>
      <w:bookmarkStart w:id="334" w:name="_Toc27587124"/>
      <w:bookmarkStart w:id="335" w:name="_Toc36459186"/>
      <w:bookmarkStart w:id="336" w:name="_Toc45028433"/>
      <w:bookmarkStart w:id="337" w:name="_Toc51870112"/>
      <w:bookmarkStart w:id="338" w:name="_Toc51870234"/>
      <w:bookmarkStart w:id="339" w:name="_Toc90581988"/>
      <w:bookmarkStart w:id="340" w:name="_Toc130815760"/>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2"/>
      <w:bookmarkEnd w:id="333"/>
      <w:bookmarkEnd w:id="334"/>
      <w:bookmarkEnd w:id="335"/>
      <w:bookmarkEnd w:id="336"/>
      <w:bookmarkEnd w:id="337"/>
      <w:bookmarkEnd w:id="338"/>
      <w:bookmarkEnd w:id="339"/>
      <w:bookmarkEnd w:id="340"/>
    </w:p>
    <w:p w14:paraId="5380B0B8"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0B087470" w14:textId="77777777" w:rsidR="003133A5" w:rsidRDefault="003133A5" w:rsidP="003133A5">
      <w:pPr>
        <w:rPr>
          <w:lang w:eastAsia="zh-CN"/>
        </w:rPr>
      </w:pPr>
    </w:p>
    <w:p w14:paraId="5E67AE40" w14:textId="77777777" w:rsidR="003133A5" w:rsidRDefault="003133A5" w:rsidP="003133A5">
      <w:pPr>
        <w:pStyle w:val="TH"/>
      </w:pPr>
      <w:r w:rsidRPr="001F16C3">
        <w:object w:dxaOrig="8700" w:dyaOrig="2400" w14:anchorId="4DCFB4DC">
          <v:shape id="_x0000_i1034" type="#_x0000_t75" style="width:434.7pt;height:118.85pt" o:ole="">
            <v:imagedata r:id="rId30" o:title=""/>
          </v:shape>
          <o:OLEObject Type="Embed" ProgID="Visio.Drawing.11" ShapeID="_x0000_i1034" DrawAspect="Content" ObjectID="_1741428554" r:id="rId31"/>
        </w:object>
      </w:r>
    </w:p>
    <w:p w14:paraId="4A94A49E"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437C134C"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09FD128B"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4CBD205C" w14:textId="77777777" w:rsidR="003133A5" w:rsidRDefault="003133A5" w:rsidP="003133A5">
      <w:pPr>
        <w:pStyle w:val="B1"/>
        <w:rPr>
          <w:lang w:eastAsia="zh-CN"/>
        </w:rPr>
      </w:pPr>
      <w:r>
        <w:rPr>
          <w:lang w:eastAsia="zh-CN"/>
        </w:rPr>
        <w:tab/>
        <w:t>On failure, the UDR returns an appropriated error code with the error cause information.</w:t>
      </w:r>
    </w:p>
    <w:p w14:paraId="0E8F364D" w14:textId="77777777" w:rsidR="003133A5" w:rsidRPr="001F16C3" w:rsidRDefault="003133A5" w:rsidP="00F3074B">
      <w:pPr>
        <w:pStyle w:val="Heading4"/>
        <w:rPr>
          <w:lang w:eastAsia="zh-CN"/>
        </w:rPr>
      </w:pPr>
      <w:bookmarkStart w:id="341" w:name="_Toc20120552"/>
      <w:bookmarkStart w:id="342" w:name="_Toc21623430"/>
      <w:bookmarkStart w:id="343" w:name="_Toc27587125"/>
      <w:bookmarkStart w:id="344" w:name="_Toc36459187"/>
      <w:bookmarkStart w:id="345" w:name="_Toc45028434"/>
      <w:bookmarkStart w:id="346" w:name="_Toc51870113"/>
      <w:bookmarkStart w:id="347" w:name="_Toc51870235"/>
      <w:bookmarkStart w:id="348" w:name="_Toc90581989"/>
      <w:bookmarkStart w:id="349" w:name="_Toc130815761"/>
      <w:r w:rsidRPr="001F16C3">
        <w:t>5.2.2.</w:t>
      </w:r>
      <w:r w:rsidRPr="001F16C3">
        <w:rPr>
          <w:lang w:eastAsia="zh-CN"/>
        </w:rPr>
        <w:t>8</w:t>
      </w:r>
      <w:r w:rsidRPr="001F16C3">
        <w:tab/>
      </w:r>
      <w:r w:rsidRPr="001F16C3">
        <w:rPr>
          <w:lang w:eastAsia="zh-CN"/>
        </w:rPr>
        <w:t>Notify</w:t>
      </w:r>
      <w:bookmarkEnd w:id="341"/>
      <w:bookmarkEnd w:id="342"/>
      <w:bookmarkEnd w:id="343"/>
      <w:bookmarkEnd w:id="344"/>
      <w:bookmarkEnd w:id="345"/>
      <w:bookmarkEnd w:id="346"/>
      <w:bookmarkEnd w:id="347"/>
      <w:bookmarkEnd w:id="348"/>
      <w:bookmarkEnd w:id="349"/>
    </w:p>
    <w:p w14:paraId="2722E963" w14:textId="77777777" w:rsidR="003133A5" w:rsidRPr="001F16C3" w:rsidRDefault="003133A5" w:rsidP="00F3074B">
      <w:pPr>
        <w:pStyle w:val="Heading5"/>
      </w:pPr>
      <w:bookmarkStart w:id="350" w:name="_Toc20120553"/>
      <w:bookmarkStart w:id="351" w:name="_Toc21623431"/>
      <w:bookmarkStart w:id="352" w:name="_Toc27587126"/>
      <w:bookmarkStart w:id="353" w:name="_Toc36459188"/>
      <w:bookmarkStart w:id="354" w:name="_Toc45028435"/>
      <w:bookmarkStart w:id="355" w:name="_Toc51870114"/>
      <w:bookmarkStart w:id="356" w:name="_Toc51870236"/>
      <w:bookmarkStart w:id="357" w:name="_Toc90581990"/>
      <w:bookmarkStart w:id="358" w:name="_Toc130815762"/>
      <w:r w:rsidRPr="001F16C3">
        <w:t>5.2.2.</w:t>
      </w:r>
      <w:r w:rsidRPr="001F16C3">
        <w:rPr>
          <w:lang w:eastAsia="zh-CN"/>
        </w:rPr>
        <w:t>8</w:t>
      </w:r>
      <w:r w:rsidRPr="001F16C3">
        <w:t>.1</w:t>
      </w:r>
      <w:r w:rsidRPr="001F16C3">
        <w:tab/>
        <w:t>General</w:t>
      </w:r>
      <w:bookmarkEnd w:id="350"/>
      <w:bookmarkEnd w:id="351"/>
      <w:bookmarkEnd w:id="352"/>
      <w:bookmarkEnd w:id="353"/>
      <w:bookmarkEnd w:id="354"/>
      <w:bookmarkEnd w:id="355"/>
      <w:bookmarkEnd w:id="356"/>
      <w:bookmarkEnd w:id="357"/>
      <w:bookmarkEnd w:id="358"/>
    </w:p>
    <w:p w14:paraId="01604466"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652CB0D4" w14:textId="77777777" w:rsidR="003133A5" w:rsidRPr="001F16C3" w:rsidRDefault="003133A5" w:rsidP="00F3074B">
      <w:pPr>
        <w:pStyle w:val="Heading5"/>
        <w:rPr>
          <w:lang w:eastAsia="zh-CN"/>
        </w:rPr>
      </w:pPr>
      <w:bookmarkStart w:id="359" w:name="_Toc20120554"/>
      <w:bookmarkStart w:id="360" w:name="_Toc21623432"/>
      <w:bookmarkStart w:id="361" w:name="_Toc27587127"/>
      <w:bookmarkStart w:id="362" w:name="_Toc36459189"/>
      <w:bookmarkStart w:id="363" w:name="_Toc45028436"/>
      <w:bookmarkStart w:id="364" w:name="_Toc51870115"/>
      <w:bookmarkStart w:id="365" w:name="_Toc51870237"/>
      <w:bookmarkStart w:id="366" w:name="_Toc90581991"/>
      <w:bookmarkStart w:id="367" w:name="_Toc130815763"/>
      <w:r w:rsidRPr="001F16C3">
        <w:lastRenderedPageBreak/>
        <w:t>5.2.2.</w:t>
      </w:r>
      <w:r w:rsidRPr="001F16C3">
        <w:rPr>
          <w:lang w:eastAsia="zh-CN"/>
        </w:rPr>
        <w:t>8</w:t>
      </w:r>
      <w:r w:rsidRPr="001F16C3">
        <w:t>.2</w:t>
      </w:r>
      <w:r w:rsidRPr="001F16C3">
        <w:tab/>
      </w:r>
      <w:r w:rsidRPr="001F16C3">
        <w:rPr>
          <w:lang w:eastAsia="zh-CN"/>
        </w:rPr>
        <w:t>Notification to NF service consumer on data change</w:t>
      </w:r>
      <w:bookmarkEnd w:id="359"/>
      <w:bookmarkEnd w:id="360"/>
      <w:bookmarkEnd w:id="361"/>
      <w:bookmarkEnd w:id="362"/>
      <w:bookmarkEnd w:id="363"/>
      <w:bookmarkEnd w:id="364"/>
      <w:bookmarkEnd w:id="365"/>
      <w:bookmarkEnd w:id="366"/>
      <w:bookmarkEnd w:id="367"/>
    </w:p>
    <w:p w14:paraId="7E88A28F"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AD142AE" w14:textId="77777777" w:rsidR="003133A5" w:rsidRDefault="003133A5" w:rsidP="003133A5">
      <w:pPr>
        <w:pStyle w:val="TH"/>
      </w:pPr>
      <w:r w:rsidRPr="001F16C3">
        <w:object w:dxaOrig="8700" w:dyaOrig="2355" w14:anchorId="345A3B75">
          <v:shape id="_x0000_i1035" type="#_x0000_t75" style="width:434.7pt;height:117.5pt" o:ole="">
            <v:imagedata r:id="rId32" o:title=""/>
          </v:shape>
          <o:OLEObject Type="Embed" ProgID="Visio.Drawing.11" ShapeID="_x0000_i1035" DrawAspect="Content" ObjectID="_1741428555" r:id="rId33"/>
        </w:object>
      </w:r>
    </w:p>
    <w:p w14:paraId="28F7FB6F" w14:textId="77777777" w:rsidR="003133A5" w:rsidRDefault="003133A5" w:rsidP="003133A5">
      <w:pPr>
        <w:pStyle w:val="TF"/>
      </w:pPr>
      <w:r>
        <w:t>Figure 5.2.2.8.2-1: Data Change Notification</w:t>
      </w:r>
    </w:p>
    <w:p w14:paraId="4C758C38"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54911157"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5C531E01" w14:textId="77777777" w:rsidR="003133A5" w:rsidRPr="001F16C3" w:rsidRDefault="003133A5" w:rsidP="00F3074B">
      <w:pPr>
        <w:pStyle w:val="Heading5"/>
      </w:pPr>
      <w:bookmarkStart w:id="368" w:name="_Toc20120555"/>
      <w:bookmarkStart w:id="369" w:name="_Toc21623433"/>
      <w:bookmarkStart w:id="370" w:name="_Toc27587128"/>
      <w:bookmarkStart w:id="371" w:name="_Toc36459190"/>
      <w:bookmarkStart w:id="372" w:name="_Toc45028437"/>
      <w:bookmarkStart w:id="373" w:name="_Toc51870116"/>
      <w:bookmarkStart w:id="374" w:name="_Toc51870238"/>
      <w:bookmarkStart w:id="375" w:name="_Toc90581992"/>
      <w:bookmarkStart w:id="376" w:name="_Toc130815764"/>
      <w:r w:rsidRPr="001F16C3">
        <w:t>5.2.2.</w:t>
      </w:r>
      <w:r w:rsidRPr="001F16C3">
        <w:rPr>
          <w:lang w:eastAsia="zh-CN"/>
        </w:rPr>
        <w:t>8</w:t>
      </w:r>
      <w:r w:rsidRPr="001F16C3">
        <w:t>.3</w:t>
      </w:r>
      <w:r w:rsidRPr="001F16C3">
        <w:tab/>
      </w:r>
      <w:r w:rsidRPr="001F16C3">
        <w:rPr>
          <w:lang w:eastAsia="zh-CN"/>
        </w:rPr>
        <w:t>Notification to stateless UDM on data change</w:t>
      </w:r>
      <w:bookmarkEnd w:id="368"/>
      <w:bookmarkEnd w:id="369"/>
      <w:bookmarkEnd w:id="370"/>
      <w:bookmarkEnd w:id="371"/>
      <w:bookmarkEnd w:id="372"/>
      <w:bookmarkEnd w:id="373"/>
      <w:bookmarkEnd w:id="374"/>
      <w:bookmarkEnd w:id="375"/>
      <w:bookmarkEnd w:id="376"/>
    </w:p>
    <w:p w14:paraId="7BB2FFAD"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D077E98" w14:textId="77777777" w:rsidR="003133A5" w:rsidRDefault="003133A5" w:rsidP="003133A5">
      <w:pPr>
        <w:pStyle w:val="TH"/>
        <w:rPr>
          <w:lang w:eastAsia="zh-CN"/>
        </w:rPr>
      </w:pPr>
      <w:r w:rsidRPr="001F16C3">
        <w:object w:dxaOrig="5865" w:dyaOrig="3210" w14:anchorId="04A7C1B0">
          <v:shape id="_x0000_i1036" type="#_x0000_t75" style="width:296.15pt;height:161.65pt" o:ole="">
            <v:imagedata r:id="rId34" o:title=""/>
          </v:shape>
          <o:OLEObject Type="Embed" ProgID="Visio.Drawing.11" ShapeID="_x0000_i1036" DrawAspect="Content" ObjectID="_1741428556" r:id="rId35"/>
        </w:object>
      </w:r>
    </w:p>
    <w:p w14:paraId="439052AD"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12C09F4D"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02AC0865"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CCABFBE"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92AA695" w14:textId="77777777" w:rsidR="003133A5" w:rsidRDefault="003133A5" w:rsidP="00F3074B">
      <w:pPr>
        <w:pStyle w:val="B1"/>
        <w:rPr>
          <w:lang w:eastAsia="zh-CN"/>
        </w:rPr>
      </w:pPr>
      <w:r w:rsidRPr="00F3074B">
        <w:lastRenderedPageBreak/>
        <w:tab/>
        <w:t>When the notification in the POST request body includes one or more arrays where all the array elements have been removed, the UDR shall include the original array representation, i.e. in the origValue attribute of the ChangeItem.</w:t>
      </w:r>
    </w:p>
    <w:p w14:paraId="64456257"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54DA96FE" w14:textId="77777777" w:rsidR="003133A5" w:rsidRDefault="003133A5" w:rsidP="003133A5">
      <w:pPr>
        <w:rPr>
          <w:lang w:eastAsia="zh-CN"/>
        </w:rPr>
      </w:pPr>
      <w:r>
        <w:rPr>
          <w:lang w:eastAsia="zh-CN"/>
        </w:rPr>
        <w:tab/>
        <w:t>On failure, the stateless UDM responds an appropriated error code with the error cause information.</w:t>
      </w:r>
    </w:p>
    <w:p w14:paraId="60DF83FC" w14:textId="77777777" w:rsidR="00153E7A" w:rsidRDefault="00C11921" w:rsidP="00496973">
      <w:pPr>
        <w:pStyle w:val="Heading4"/>
        <w:rPr>
          <w:lang w:eastAsia="zh-CN"/>
        </w:rPr>
      </w:pPr>
      <w:bookmarkStart w:id="377" w:name="_Toc82684219"/>
      <w:bookmarkStart w:id="378" w:name="_Toc130815765"/>
      <w:r>
        <w:t>5.2.2.9</w:t>
      </w:r>
      <w:r w:rsidR="00153E7A" w:rsidRPr="001F16C3">
        <w:tab/>
      </w:r>
      <w:bookmarkEnd w:id="377"/>
      <w:r w:rsidR="00153E7A">
        <w:rPr>
          <w:lang w:eastAsia="zh-CN"/>
        </w:rPr>
        <w:t>DataRestoration</w:t>
      </w:r>
      <w:r w:rsidR="00153E7A">
        <w:rPr>
          <w:rFonts w:hint="eastAsia"/>
          <w:lang w:eastAsia="zh-CN"/>
        </w:rPr>
        <w:t>Notification</w:t>
      </w:r>
      <w:bookmarkEnd w:id="378"/>
    </w:p>
    <w:p w14:paraId="79D74218" w14:textId="77777777" w:rsidR="00153E7A" w:rsidRPr="001F16C3" w:rsidRDefault="00C11921" w:rsidP="00153E7A">
      <w:pPr>
        <w:pStyle w:val="Heading5"/>
      </w:pPr>
      <w:bookmarkStart w:id="379" w:name="_Toc82684217"/>
      <w:bookmarkStart w:id="380" w:name="_Toc130815766"/>
      <w:r>
        <w:t>5.2.2.9</w:t>
      </w:r>
      <w:r w:rsidR="00153E7A" w:rsidRPr="001F16C3">
        <w:t>.1</w:t>
      </w:r>
      <w:r w:rsidR="00153E7A" w:rsidRPr="001F16C3">
        <w:tab/>
        <w:t>General</w:t>
      </w:r>
      <w:bookmarkEnd w:id="379"/>
      <w:bookmarkEnd w:id="380"/>
    </w:p>
    <w:p w14:paraId="520F93F8"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3AAC77AC" w14:textId="77777777" w:rsidR="00153E7A" w:rsidRPr="001F16C3" w:rsidRDefault="00C11921" w:rsidP="00153E7A">
      <w:pPr>
        <w:pStyle w:val="Heading5"/>
        <w:rPr>
          <w:lang w:eastAsia="zh-CN"/>
        </w:rPr>
      </w:pPr>
      <w:bookmarkStart w:id="381" w:name="_Toc82684218"/>
      <w:bookmarkStart w:id="382" w:name="_Toc130815767"/>
      <w:r>
        <w:t>5.2.2.9</w:t>
      </w:r>
      <w:r w:rsidR="00153E7A" w:rsidRPr="001F16C3">
        <w:t>.2</w:t>
      </w:r>
      <w:r w:rsidR="00153E7A" w:rsidRPr="001F16C3">
        <w:tab/>
      </w:r>
      <w:r w:rsidR="00153E7A" w:rsidRPr="001F16C3">
        <w:rPr>
          <w:lang w:eastAsia="zh-CN"/>
        </w:rPr>
        <w:t xml:space="preserve">Notification on </w:t>
      </w:r>
      <w:bookmarkEnd w:id="381"/>
      <w:r w:rsidR="00153E7A">
        <w:rPr>
          <w:lang w:eastAsia="zh-CN"/>
        </w:rPr>
        <w:t>Data Restoration</w:t>
      </w:r>
      <w:bookmarkEnd w:id="382"/>
    </w:p>
    <w:p w14:paraId="0577CE84"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03A46F0" w14:textId="77777777"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36C04CBD" w14:textId="77777777" w:rsidR="00153E7A" w:rsidRDefault="00153E7A" w:rsidP="00153E7A">
      <w:pPr>
        <w:pStyle w:val="TH"/>
      </w:pPr>
      <w:r w:rsidRPr="001F16C3">
        <w:object w:dxaOrig="8712" w:dyaOrig="2335" w14:anchorId="32BE29AC">
          <v:shape id="_x0000_i1037" type="#_x0000_t75" style="width:435.4pt;height:116.15pt" o:ole="">
            <v:imagedata r:id="rId36" o:title=""/>
          </v:shape>
          <o:OLEObject Type="Embed" ProgID="Visio.Drawing.11" ShapeID="_x0000_i1037" DrawAspect="Content" ObjectID="_1741428557" r:id="rId37"/>
        </w:object>
      </w:r>
    </w:p>
    <w:p w14:paraId="0A4CC98D" w14:textId="77777777" w:rsidR="00153E7A" w:rsidRDefault="00153E7A" w:rsidP="00153E7A">
      <w:pPr>
        <w:pStyle w:val="TF"/>
      </w:pPr>
      <w:r>
        <w:t xml:space="preserve">Figure </w:t>
      </w:r>
      <w:r w:rsidR="00C11921">
        <w:t>5.2.2.9</w:t>
      </w:r>
      <w:r>
        <w:t>.2-1: Data Restoration Notification</w:t>
      </w:r>
    </w:p>
    <w:p w14:paraId="3EDCE65D"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3B7E43D8" w14:textId="77777777"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75FD88F0" w14:textId="77777777" w:rsidR="003133A5" w:rsidRPr="001F16C3" w:rsidRDefault="003133A5" w:rsidP="00F3074B">
      <w:pPr>
        <w:pStyle w:val="Heading2"/>
      </w:pPr>
      <w:bookmarkStart w:id="383" w:name="_Toc27587129"/>
      <w:bookmarkStart w:id="384" w:name="_Toc36459191"/>
      <w:bookmarkStart w:id="385" w:name="_Toc45028438"/>
      <w:bookmarkStart w:id="386" w:name="_Toc51870117"/>
      <w:bookmarkStart w:id="387" w:name="_Toc51870239"/>
      <w:bookmarkStart w:id="388" w:name="_Toc90581993"/>
      <w:bookmarkStart w:id="389" w:name="_Toc130815768"/>
      <w:r w:rsidRPr="001F16C3">
        <w:lastRenderedPageBreak/>
        <w:t>5.</w:t>
      </w:r>
      <w:r>
        <w:t>3</w:t>
      </w:r>
      <w:r w:rsidRPr="001F16C3">
        <w:tab/>
        <w:t>Nudr_</w:t>
      </w:r>
      <w:r>
        <w:t>GroupIDmap</w:t>
      </w:r>
      <w:r w:rsidRPr="001F16C3">
        <w:t xml:space="preserve"> Service</w:t>
      </w:r>
      <w:bookmarkEnd w:id="383"/>
      <w:bookmarkEnd w:id="384"/>
      <w:bookmarkEnd w:id="385"/>
      <w:bookmarkEnd w:id="386"/>
      <w:bookmarkEnd w:id="387"/>
      <w:bookmarkEnd w:id="388"/>
      <w:bookmarkEnd w:id="389"/>
    </w:p>
    <w:p w14:paraId="1A7B465E" w14:textId="77777777" w:rsidR="003133A5" w:rsidRPr="001F16C3" w:rsidRDefault="003133A5" w:rsidP="00F3074B">
      <w:pPr>
        <w:pStyle w:val="Heading3"/>
        <w:rPr>
          <w:lang w:eastAsia="zh-CN"/>
        </w:rPr>
      </w:pPr>
      <w:bookmarkStart w:id="390" w:name="_Toc27587130"/>
      <w:bookmarkStart w:id="391" w:name="_Toc36459192"/>
      <w:bookmarkStart w:id="392" w:name="_Toc45028439"/>
      <w:bookmarkStart w:id="393" w:name="_Toc51870118"/>
      <w:bookmarkStart w:id="394" w:name="_Toc51870240"/>
      <w:bookmarkStart w:id="395" w:name="_Toc90581994"/>
      <w:bookmarkStart w:id="396" w:name="_Toc130815769"/>
      <w:r w:rsidRPr="001F16C3">
        <w:t>5.</w:t>
      </w:r>
      <w:r>
        <w:t>3</w:t>
      </w:r>
      <w:r w:rsidRPr="001F16C3">
        <w:t>.1</w:t>
      </w:r>
      <w:r w:rsidRPr="001F16C3">
        <w:tab/>
        <w:t>Service Description</w:t>
      </w:r>
      <w:bookmarkEnd w:id="390"/>
      <w:bookmarkEnd w:id="391"/>
      <w:bookmarkEnd w:id="392"/>
      <w:bookmarkEnd w:id="393"/>
      <w:bookmarkEnd w:id="394"/>
      <w:bookmarkEnd w:id="395"/>
      <w:bookmarkEnd w:id="396"/>
    </w:p>
    <w:p w14:paraId="06473C46" w14:textId="77777777" w:rsidR="003133A5" w:rsidRPr="001F16C3" w:rsidRDefault="003133A5" w:rsidP="006E19FE">
      <w:pPr>
        <w:pStyle w:val="Heading4"/>
        <w:rPr>
          <w:lang w:eastAsia="zh-CN"/>
        </w:rPr>
      </w:pPr>
      <w:bookmarkStart w:id="397" w:name="_Toc27587131"/>
      <w:bookmarkStart w:id="398" w:name="_Toc36459193"/>
      <w:bookmarkStart w:id="399" w:name="_Toc45028440"/>
      <w:bookmarkStart w:id="400" w:name="_Toc51870119"/>
      <w:bookmarkStart w:id="401" w:name="_Toc51870241"/>
      <w:bookmarkStart w:id="402" w:name="_Toc90581995"/>
      <w:bookmarkStart w:id="403" w:name="_Toc130815770"/>
      <w:r w:rsidRPr="001F16C3">
        <w:t>5.</w:t>
      </w:r>
      <w:r>
        <w:t>3</w:t>
      </w:r>
      <w:r w:rsidRPr="001F16C3">
        <w:t>.1.</w:t>
      </w:r>
      <w:r w:rsidRPr="001F16C3">
        <w:rPr>
          <w:lang w:eastAsia="zh-CN"/>
        </w:rPr>
        <w:t>1</w:t>
      </w:r>
      <w:r>
        <w:tab/>
      </w:r>
      <w:r w:rsidRPr="001F16C3">
        <w:rPr>
          <w:lang w:eastAsia="zh-CN"/>
        </w:rPr>
        <w:t>Service and operation description</w:t>
      </w:r>
      <w:bookmarkEnd w:id="397"/>
      <w:bookmarkEnd w:id="398"/>
      <w:bookmarkEnd w:id="399"/>
      <w:bookmarkEnd w:id="400"/>
      <w:bookmarkEnd w:id="401"/>
      <w:bookmarkEnd w:id="402"/>
      <w:bookmarkEnd w:id="403"/>
    </w:p>
    <w:p w14:paraId="75DFFEC7"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2D3DFEB9" w14:textId="77777777" w:rsidR="003133A5" w:rsidRDefault="003133A5" w:rsidP="003133A5">
      <w:pPr>
        <w:rPr>
          <w:lang w:eastAsia="zh-CN"/>
        </w:rPr>
      </w:pPr>
      <w:r>
        <w:rPr>
          <w:lang w:eastAsia="zh-CN"/>
        </w:rPr>
        <w:t>For the Nudr_GroupIDmap service, the following service operations are defined:</w:t>
      </w:r>
    </w:p>
    <w:p w14:paraId="3E61BE5F" w14:textId="77777777" w:rsidR="003133A5" w:rsidRDefault="003133A5" w:rsidP="003133A5">
      <w:pPr>
        <w:pStyle w:val="B1"/>
        <w:rPr>
          <w:lang w:eastAsia="zh-CN"/>
        </w:rPr>
      </w:pPr>
      <w:r>
        <w:rPr>
          <w:lang w:eastAsia="zh-CN"/>
        </w:rPr>
        <w:t>-</w:t>
      </w:r>
      <w:r>
        <w:rPr>
          <w:lang w:eastAsia="zh-CN"/>
        </w:rPr>
        <w:tab/>
        <w:t>Query</w:t>
      </w:r>
    </w:p>
    <w:p w14:paraId="46D12112" w14:textId="77777777" w:rsidR="003133A5" w:rsidRDefault="003133A5" w:rsidP="003133A5">
      <w:r>
        <w:t>This service allows NF service consumers to retrieve, NfGroupId data stored in the UDR.</w:t>
      </w:r>
    </w:p>
    <w:p w14:paraId="5FEE9238" w14:textId="77777777" w:rsidR="003133A5" w:rsidRPr="001F16C3" w:rsidRDefault="003133A5" w:rsidP="00F3074B">
      <w:pPr>
        <w:pStyle w:val="Heading3"/>
      </w:pPr>
      <w:bookmarkStart w:id="404" w:name="_Toc27587132"/>
      <w:bookmarkStart w:id="405" w:name="_Toc36459194"/>
      <w:bookmarkStart w:id="406" w:name="_Toc45028441"/>
      <w:bookmarkStart w:id="407" w:name="_Toc51870120"/>
      <w:bookmarkStart w:id="408" w:name="_Toc51870242"/>
      <w:bookmarkStart w:id="409" w:name="_Toc90581996"/>
      <w:bookmarkStart w:id="410" w:name="_Toc130815771"/>
      <w:r w:rsidRPr="001F16C3">
        <w:t>5.</w:t>
      </w:r>
      <w:r>
        <w:t>3</w:t>
      </w:r>
      <w:r w:rsidRPr="001F16C3">
        <w:t>.2</w:t>
      </w:r>
      <w:r w:rsidRPr="001F16C3">
        <w:tab/>
        <w:t>Service Operations</w:t>
      </w:r>
      <w:bookmarkEnd w:id="404"/>
      <w:bookmarkEnd w:id="405"/>
      <w:bookmarkEnd w:id="406"/>
      <w:bookmarkEnd w:id="407"/>
      <w:bookmarkEnd w:id="408"/>
      <w:bookmarkEnd w:id="409"/>
      <w:bookmarkEnd w:id="410"/>
    </w:p>
    <w:p w14:paraId="5E6C50A6" w14:textId="77777777" w:rsidR="003133A5" w:rsidRPr="001F16C3" w:rsidRDefault="003133A5" w:rsidP="00F3074B">
      <w:pPr>
        <w:pStyle w:val="Heading4"/>
      </w:pPr>
      <w:bookmarkStart w:id="411" w:name="_Toc27587133"/>
      <w:bookmarkStart w:id="412" w:name="_Toc36459195"/>
      <w:bookmarkStart w:id="413" w:name="_Toc45028442"/>
      <w:bookmarkStart w:id="414" w:name="_Toc51870121"/>
      <w:bookmarkStart w:id="415" w:name="_Toc51870243"/>
      <w:bookmarkStart w:id="416" w:name="_Toc90581997"/>
      <w:bookmarkStart w:id="417" w:name="_Toc130815772"/>
      <w:r w:rsidRPr="001F16C3">
        <w:t>5.2.2.1</w:t>
      </w:r>
      <w:r w:rsidRPr="001F16C3">
        <w:tab/>
        <w:t>Introduction</w:t>
      </w:r>
      <w:bookmarkEnd w:id="411"/>
      <w:bookmarkEnd w:id="412"/>
      <w:bookmarkEnd w:id="413"/>
      <w:bookmarkEnd w:id="414"/>
      <w:bookmarkEnd w:id="415"/>
      <w:bookmarkEnd w:id="416"/>
      <w:bookmarkEnd w:id="417"/>
    </w:p>
    <w:p w14:paraId="7C5ED621" w14:textId="77777777" w:rsidR="003133A5" w:rsidRDefault="003133A5" w:rsidP="003133A5">
      <w:pPr>
        <w:rPr>
          <w:lang w:eastAsia="zh-CN"/>
        </w:rPr>
      </w:pPr>
      <w:r>
        <w:rPr>
          <w:lang w:eastAsia="zh-CN"/>
        </w:rPr>
        <w:t>The service operations defined for the Nudr_GroupIDmap service are as follows:</w:t>
      </w:r>
    </w:p>
    <w:p w14:paraId="5D49AA6B"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6E1BC394" w14:textId="77777777" w:rsidR="003133A5" w:rsidRPr="001F16C3" w:rsidRDefault="003133A5" w:rsidP="00F3074B">
      <w:pPr>
        <w:pStyle w:val="Heading4"/>
        <w:rPr>
          <w:lang w:eastAsia="zh-CN"/>
        </w:rPr>
      </w:pPr>
      <w:bookmarkStart w:id="418" w:name="_Toc27587134"/>
      <w:bookmarkStart w:id="419" w:name="_Toc36459196"/>
      <w:bookmarkStart w:id="420" w:name="_Toc45028443"/>
      <w:bookmarkStart w:id="421" w:name="_Toc51870122"/>
      <w:bookmarkStart w:id="422" w:name="_Toc51870244"/>
      <w:bookmarkStart w:id="423" w:name="_Toc90581998"/>
      <w:bookmarkStart w:id="424" w:name="_Toc130815773"/>
      <w:r w:rsidRPr="001F16C3">
        <w:t>5.</w:t>
      </w:r>
      <w:r>
        <w:t>3</w:t>
      </w:r>
      <w:r w:rsidRPr="001F16C3">
        <w:t>.2.2</w:t>
      </w:r>
      <w:r w:rsidRPr="001F16C3">
        <w:tab/>
      </w:r>
      <w:r w:rsidRPr="001F16C3">
        <w:rPr>
          <w:lang w:eastAsia="zh-CN"/>
        </w:rPr>
        <w:t>Query</w:t>
      </w:r>
      <w:bookmarkEnd w:id="418"/>
      <w:bookmarkEnd w:id="419"/>
      <w:bookmarkEnd w:id="420"/>
      <w:bookmarkEnd w:id="421"/>
      <w:bookmarkEnd w:id="422"/>
      <w:bookmarkEnd w:id="423"/>
      <w:bookmarkEnd w:id="424"/>
    </w:p>
    <w:p w14:paraId="3A2AF682" w14:textId="77777777" w:rsidR="003133A5" w:rsidRPr="001F16C3" w:rsidRDefault="003133A5" w:rsidP="00F3074B">
      <w:pPr>
        <w:pStyle w:val="Heading5"/>
        <w:rPr>
          <w:lang w:eastAsia="zh-CN"/>
        </w:rPr>
      </w:pPr>
      <w:bookmarkStart w:id="425" w:name="_Toc27587135"/>
      <w:bookmarkStart w:id="426" w:name="_Toc36459197"/>
      <w:bookmarkStart w:id="427" w:name="_Toc45028444"/>
      <w:bookmarkStart w:id="428" w:name="_Toc51870123"/>
      <w:bookmarkStart w:id="429" w:name="_Toc51870245"/>
      <w:bookmarkStart w:id="430" w:name="_Toc90581999"/>
      <w:bookmarkStart w:id="431" w:name="_Toc130815774"/>
      <w:r w:rsidRPr="001F16C3">
        <w:t>5.</w:t>
      </w:r>
      <w:r>
        <w:t>3</w:t>
      </w:r>
      <w:r w:rsidRPr="001F16C3">
        <w:t>.2.2.1</w:t>
      </w:r>
      <w:r w:rsidRPr="001F16C3">
        <w:tab/>
        <w:t>General</w:t>
      </w:r>
      <w:bookmarkEnd w:id="425"/>
      <w:bookmarkEnd w:id="426"/>
      <w:bookmarkEnd w:id="427"/>
      <w:bookmarkEnd w:id="428"/>
      <w:bookmarkEnd w:id="429"/>
      <w:bookmarkEnd w:id="430"/>
      <w:bookmarkEnd w:id="431"/>
    </w:p>
    <w:p w14:paraId="1D3FA8E1"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2E3E7670" w14:textId="77777777" w:rsidR="003133A5" w:rsidRPr="00D67AB2" w:rsidRDefault="003133A5" w:rsidP="003133A5">
      <w:pPr>
        <w:pStyle w:val="B1"/>
      </w:pPr>
      <w:r w:rsidRPr="00D67AB2">
        <w:t>-</w:t>
      </w:r>
      <w:r w:rsidRPr="00D67AB2">
        <w:tab/>
      </w:r>
      <w:r>
        <w:t>NF-Group ID</w:t>
      </w:r>
      <w:r w:rsidRPr="00D67AB2">
        <w:t xml:space="preserve"> Retrieval</w:t>
      </w:r>
    </w:p>
    <w:p w14:paraId="2D527118" w14:textId="77777777" w:rsidR="003133A5" w:rsidRPr="001F16C3" w:rsidRDefault="003133A5" w:rsidP="00F3074B">
      <w:pPr>
        <w:pStyle w:val="Heading5"/>
        <w:rPr>
          <w:lang w:eastAsia="zh-CN"/>
        </w:rPr>
      </w:pPr>
      <w:bookmarkStart w:id="432" w:name="_Toc27587136"/>
      <w:bookmarkStart w:id="433" w:name="_Toc36459198"/>
      <w:bookmarkStart w:id="434" w:name="_Toc45028445"/>
      <w:bookmarkStart w:id="435" w:name="_Toc51870124"/>
      <w:bookmarkStart w:id="436" w:name="_Toc51870246"/>
      <w:bookmarkStart w:id="437" w:name="_Toc90582000"/>
      <w:bookmarkStart w:id="438" w:name="_Toc130815775"/>
      <w:r w:rsidRPr="001F16C3">
        <w:t>5.</w:t>
      </w:r>
      <w:r>
        <w:t>3</w:t>
      </w:r>
      <w:r w:rsidRPr="001F16C3">
        <w:t>.2.2.2</w:t>
      </w:r>
      <w:r w:rsidRPr="001F16C3">
        <w:tab/>
      </w:r>
      <w:r>
        <w:t>NF-Group ID</w:t>
      </w:r>
      <w:r w:rsidRPr="001F16C3">
        <w:rPr>
          <w:lang w:eastAsia="zh-CN"/>
        </w:rPr>
        <w:t xml:space="preserve"> retrieval</w:t>
      </w:r>
      <w:bookmarkEnd w:id="432"/>
      <w:bookmarkEnd w:id="433"/>
      <w:bookmarkEnd w:id="434"/>
      <w:bookmarkEnd w:id="435"/>
      <w:bookmarkEnd w:id="436"/>
      <w:bookmarkEnd w:id="437"/>
      <w:bookmarkEnd w:id="438"/>
    </w:p>
    <w:p w14:paraId="4EC9675B" w14:textId="77777777" w:rsidR="003133A5" w:rsidRPr="001F16C3" w:rsidRDefault="003133A5" w:rsidP="003133A5">
      <w:pPr>
        <w:rPr>
          <w:lang w:eastAsia="zh-CN"/>
        </w:rPr>
      </w:pPr>
      <w:r>
        <w:t>Figure 5.3.2.2.2-1 shows a scenario where the NF service consumer (e.g. NRF) sends a request to the UDR to retrieve the UDM-group ID.</w:t>
      </w:r>
    </w:p>
    <w:p w14:paraId="1F8EEC65" w14:textId="77777777" w:rsidR="003133A5" w:rsidRDefault="003133A5" w:rsidP="003133A5">
      <w:pPr>
        <w:pStyle w:val="TH"/>
        <w:rPr>
          <w:lang w:eastAsia="zh-CN"/>
        </w:rPr>
      </w:pPr>
    </w:p>
    <w:p w14:paraId="490FAC77" w14:textId="77777777" w:rsidR="003133A5" w:rsidRDefault="003133A5" w:rsidP="003133A5">
      <w:pPr>
        <w:pStyle w:val="TH"/>
        <w:rPr>
          <w:lang w:eastAsia="zh-CN"/>
        </w:rPr>
      </w:pPr>
      <w:r w:rsidRPr="001F16C3">
        <w:object w:dxaOrig="8701" w:dyaOrig="2381" w14:anchorId="44516FD2">
          <v:shape id="_x0000_i1038" type="#_x0000_t75" style="width:434.7pt;height:120.25pt" o:ole="">
            <v:imagedata r:id="rId38" o:title=""/>
          </v:shape>
          <o:OLEObject Type="Embed" ProgID="Visio.Drawing.11" ShapeID="_x0000_i1038" DrawAspect="Content" ObjectID="_1741428558" r:id="rId39"/>
        </w:object>
      </w:r>
    </w:p>
    <w:p w14:paraId="79583FE5" w14:textId="77777777" w:rsidR="003133A5" w:rsidRDefault="003133A5" w:rsidP="003133A5">
      <w:pPr>
        <w:pStyle w:val="TF"/>
      </w:pPr>
      <w:r>
        <w:t>Figure 5.3.2.2.2-1: Retrieving NF-Group Id</w:t>
      </w:r>
    </w:p>
    <w:p w14:paraId="49983F42"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0BFA5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3413B53"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788D971F" w14:textId="77777777" w:rsidR="003133A5" w:rsidRPr="001F16C3" w:rsidRDefault="003133A5" w:rsidP="00F3074B">
      <w:pPr>
        <w:pStyle w:val="Heading1"/>
      </w:pPr>
      <w:bookmarkStart w:id="439" w:name="_Toc20120556"/>
      <w:bookmarkStart w:id="440" w:name="_Toc21623434"/>
      <w:bookmarkStart w:id="441" w:name="_Toc27587137"/>
      <w:bookmarkStart w:id="442" w:name="_Toc36459199"/>
      <w:bookmarkStart w:id="443" w:name="_Toc45028446"/>
      <w:bookmarkStart w:id="444" w:name="_Toc51870125"/>
      <w:bookmarkStart w:id="445" w:name="_Toc51870247"/>
      <w:bookmarkStart w:id="446" w:name="_Toc90582001"/>
      <w:bookmarkStart w:id="447" w:name="_Toc130815776"/>
      <w:r w:rsidRPr="001F16C3">
        <w:t>6</w:t>
      </w:r>
      <w:r w:rsidRPr="001F16C3">
        <w:tab/>
        <w:t>API Definitions</w:t>
      </w:r>
      <w:bookmarkEnd w:id="439"/>
      <w:bookmarkEnd w:id="440"/>
      <w:bookmarkEnd w:id="441"/>
      <w:bookmarkEnd w:id="442"/>
      <w:bookmarkEnd w:id="443"/>
      <w:bookmarkEnd w:id="444"/>
      <w:bookmarkEnd w:id="445"/>
      <w:bookmarkEnd w:id="446"/>
      <w:bookmarkEnd w:id="447"/>
    </w:p>
    <w:p w14:paraId="6AEB7467" w14:textId="77777777" w:rsidR="003133A5" w:rsidRPr="001F16C3" w:rsidRDefault="003133A5" w:rsidP="00F3074B">
      <w:pPr>
        <w:pStyle w:val="Heading2"/>
      </w:pPr>
      <w:bookmarkStart w:id="448" w:name="_Toc20120557"/>
      <w:bookmarkStart w:id="449" w:name="_Toc21623435"/>
      <w:bookmarkStart w:id="450" w:name="_Toc27587138"/>
      <w:bookmarkStart w:id="451" w:name="_Toc36459200"/>
      <w:bookmarkStart w:id="452" w:name="_Toc45028447"/>
      <w:bookmarkStart w:id="453" w:name="_Toc51870126"/>
      <w:bookmarkStart w:id="454" w:name="_Toc51870248"/>
      <w:bookmarkStart w:id="455" w:name="_Toc90582002"/>
      <w:bookmarkStart w:id="456" w:name="_Toc130815777"/>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8"/>
      <w:bookmarkEnd w:id="449"/>
      <w:bookmarkEnd w:id="450"/>
      <w:bookmarkEnd w:id="451"/>
      <w:bookmarkEnd w:id="452"/>
      <w:bookmarkEnd w:id="453"/>
      <w:bookmarkEnd w:id="454"/>
      <w:bookmarkEnd w:id="455"/>
      <w:bookmarkEnd w:id="456"/>
    </w:p>
    <w:p w14:paraId="65DD72CD" w14:textId="77777777" w:rsidR="003133A5" w:rsidRPr="001F16C3" w:rsidRDefault="003133A5" w:rsidP="00F3074B">
      <w:pPr>
        <w:pStyle w:val="Heading3"/>
        <w:rPr>
          <w:lang w:eastAsia="zh-CN"/>
        </w:rPr>
      </w:pPr>
      <w:bookmarkStart w:id="457" w:name="_Toc20120558"/>
      <w:bookmarkStart w:id="458" w:name="_Toc21623436"/>
      <w:bookmarkStart w:id="459" w:name="_Toc27587139"/>
      <w:bookmarkStart w:id="460" w:name="_Toc36459201"/>
      <w:bookmarkStart w:id="461" w:name="_Toc45028448"/>
      <w:bookmarkStart w:id="462" w:name="_Toc51870127"/>
      <w:bookmarkStart w:id="463" w:name="_Toc51870249"/>
      <w:bookmarkStart w:id="464" w:name="_Toc90582003"/>
      <w:bookmarkStart w:id="465" w:name="_Toc130815778"/>
      <w:r w:rsidRPr="001F16C3">
        <w:t>6.1.1</w:t>
      </w:r>
      <w:r w:rsidRPr="001F16C3">
        <w:tab/>
        <w:t>API URI</w:t>
      </w:r>
      <w:bookmarkEnd w:id="457"/>
      <w:bookmarkEnd w:id="458"/>
      <w:bookmarkEnd w:id="459"/>
      <w:bookmarkEnd w:id="460"/>
      <w:bookmarkEnd w:id="461"/>
      <w:bookmarkEnd w:id="462"/>
      <w:bookmarkEnd w:id="463"/>
      <w:bookmarkEnd w:id="464"/>
      <w:bookmarkEnd w:id="465"/>
    </w:p>
    <w:p w14:paraId="7B8A0526"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78F48B79"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589786C9"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481AA12A" w14:textId="77777777" w:rsidR="003133A5" w:rsidRPr="00E23840" w:rsidRDefault="003133A5" w:rsidP="003133A5">
      <w:pPr>
        <w:rPr>
          <w:noProof/>
          <w:lang w:eastAsia="zh-CN"/>
        </w:rPr>
      </w:pPr>
      <w:r w:rsidRPr="00E23840">
        <w:rPr>
          <w:noProof/>
          <w:lang w:eastAsia="zh-CN"/>
        </w:rPr>
        <w:t>with the following components:</w:t>
      </w:r>
    </w:p>
    <w:p w14:paraId="40A5A16C"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2D2E8BEB"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6DBA8E7C"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8F91C44"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77BE21DC" w14:textId="77777777" w:rsidR="003133A5" w:rsidRPr="001F16C3" w:rsidRDefault="003133A5" w:rsidP="00F3074B">
      <w:pPr>
        <w:pStyle w:val="Heading3"/>
      </w:pPr>
      <w:bookmarkStart w:id="466" w:name="_Toc20120559"/>
      <w:bookmarkStart w:id="467" w:name="_Toc21623437"/>
      <w:bookmarkStart w:id="468" w:name="_Toc27587140"/>
      <w:bookmarkStart w:id="469" w:name="_Toc36459202"/>
      <w:bookmarkStart w:id="470" w:name="_Toc45028449"/>
      <w:bookmarkStart w:id="471" w:name="_Toc51870128"/>
      <w:bookmarkStart w:id="472" w:name="_Toc51870250"/>
      <w:bookmarkStart w:id="473" w:name="_Toc90582004"/>
      <w:bookmarkStart w:id="474" w:name="_Toc130815779"/>
      <w:r w:rsidRPr="001F16C3">
        <w:lastRenderedPageBreak/>
        <w:t>6.1.2</w:t>
      </w:r>
      <w:r w:rsidRPr="001F16C3">
        <w:tab/>
        <w:t>Usage of HTTP</w:t>
      </w:r>
      <w:bookmarkEnd w:id="466"/>
      <w:bookmarkEnd w:id="467"/>
      <w:bookmarkEnd w:id="468"/>
      <w:bookmarkEnd w:id="469"/>
      <w:bookmarkEnd w:id="470"/>
      <w:bookmarkEnd w:id="471"/>
      <w:bookmarkEnd w:id="472"/>
      <w:bookmarkEnd w:id="473"/>
      <w:bookmarkEnd w:id="474"/>
    </w:p>
    <w:p w14:paraId="5425E7DC" w14:textId="77777777" w:rsidR="003133A5" w:rsidRPr="001F16C3" w:rsidRDefault="003133A5" w:rsidP="00F3074B">
      <w:pPr>
        <w:pStyle w:val="Heading4"/>
      </w:pPr>
      <w:bookmarkStart w:id="475" w:name="_Toc20120560"/>
      <w:bookmarkStart w:id="476" w:name="_Toc21623438"/>
      <w:bookmarkStart w:id="477" w:name="_Toc27587141"/>
      <w:bookmarkStart w:id="478" w:name="_Toc36459203"/>
      <w:bookmarkStart w:id="479" w:name="_Toc45028450"/>
      <w:bookmarkStart w:id="480" w:name="_Toc51870129"/>
      <w:bookmarkStart w:id="481" w:name="_Toc51870251"/>
      <w:bookmarkStart w:id="482" w:name="_Toc90582005"/>
      <w:bookmarkStart w:id="483" w:name="_Toc130815780"/>
      <w:r w:rsidRPr="001F16C3">
        <w:t>6.1.2.1</w:t>
      </w:r>
      <w:r w:rsidRPr="001F16C3">
        <w:tab/>
        <w:t>General</w:t>
      </w:r>
      <w:bookmarkEnd w:id="475"/>
      <w:bookmarkEnd w:id="476"/>
      <w:bookmarkEnd w:id="477"/>
      <w:bookmarkEnd w:id="478"/>
      <w:bookmarkEnd w:id="479"/>
      <w:bookmarkEnd w:id="480"/>
      <w:bookmarkEnd w:id="481"/>
      <w:bookmarkEnd w:id="482"/>
      <w:bookmarkEnd w:id="483"/>
    </w:p>
    <w:p w14:paraId="4D3CD556"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31D12C18" w14:textId="77777777" w:rsidR="003133A5" w:rsidRPr="001F16C3" w:rsidRDefault="003133A5" w:rsidP="00F3074B">
      <w:pPr>
        <w:pStyle w:val="Heading4"/>
      </w:pPr>
      <w:bookmarkStart w:id="484" w:name="_Toc20120561"/>
      <w:bookmarkStart w:id="485" w:name="_Toc21623439"/>
      <w:bookmarkStart w:id="486" w:name="_Toc27587142"/>
      <w:bookmarkStart w:id="487" w:name="_Toc36459204"/>
      <w:bookmarkStart w:id="488" w:name="_Toc45028451"/>
      <w:bookmarkStart w:id="489" w:name="_Toc51870130"/>
      <w:bookmarkStart w:id="490" w:name="_Toc51870252"/>
      <w:bookmarkStart w:id="491" w:name="_Toc90582006"/>
      <w:bookmarkStart w:id="492" w:name="_Toc130815781"/>
      <w:r w:rsidRPr="001F16C3">
        <w:t>6.1.2.2</w:t>
      </w:r>
      <w:r w:rsidRPr="001F16C3">
        <w:tab/>
        <w:t>HTTP standard headers</w:t>
      </w:r>
      <w:bookmarkEnd w:id="484"/>
      <w:bookmarkEnd w:id="485"/>
      <w:bookmarkEnd w:id="486"/>
      <w:bookmarkEnd w:id="487"/>
      <w:bookmarkEnd w:id="488"/>
      <w:bookmarkEnd w:id="489"/>
      <w:bookmarkEnd w:id="490"/>
      <w:bookmarkEnd w:id="491"/>
      <w:bookmarkEnd w:id="492"/>
    </w:p>
    <w:p w14:paraId="4095651E" w14:textId="77777777" w:rsidR="003133A5" w:rsidRPr="001F16C3" w:rsidRDefault="003133A5" w:rsidP="00F3074B">
      <w:pPr>
        <w:pStyle w:val="Heading5"/>
        <w:rPr>
          <w:lang w:eastAsia="zh-CN"/>
        </w:rPr>
      </w:pPr>
      <w:bookmarkStart w:id="493" w:name="_Toc20120562"/>
      <w:bookmarkStart w:id="494" w:name="_Toc21623440"/>
      <w:bookmarkStart w:id="495" w:name="_Toc27587143"/>
      <w:bookmarkStart w:id="496" w:name="_Toc36459205"/>
      <w:bookmarkStart w:id="497" w:name="_Toc45028452"/>
      <w:bookmarkStart w:id="498" w:name="_Toc51870131"/>
      <w:bookmarkStart w:id="499" w:name="_Toc51870253"/>
      <w:bookmarkStart w:id="500" w:name="_Toc90582007"/>
      <w:bookmarkStart w:id="501" w:name="_Toc130815782"/>
      <w:r w:rsidRPr="001F16C3">
        <w:t>6.1.2.2.1</w:t>
      </w:r>
      <w:r w:rsidRPr="001F16C3">
        <w:rPr>
          <w:lang w:eastAsia="zh-CN"/>
        </w:rPr>
        <w:tab/>
        <w:t>General</w:t>
      </w:r>
      <w:bookmarkEnd w:id="493"/>
      <w:bookmarkEnd w:id="494"/>
      <w:bookmarkEnd w:id="495"/>
      <w:bookmarkEnd w:id="496"/>
      <w:bookmarkEnd w:id="497"/>
      <w:bookmarkEnd w:id="498"/>
      <w:bookmarkEnd w:id="499"/>
      <w:bookmarkEnd w:id="500"/>
      <w:bookmarkEnd w:id="501"/>
    </w:p>
    <w:p w14:paraId="3E5505EB"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ED0CFED" w14:textId="77777777" w:rsidR="003133A5" w:rsidRPr="001F16C3" w:rsidRDefault="003133A5" w:rsidP="00F3074B">
      <w:pPr>
        <w:pStyle w:val="Heading5"/>
      </w:pPr>
      <w:bookmarkStart w:id="502" w:name="_Toc20120563"/>
      <w:bookmarkStart w:id="503" w:name="_Toc21623441"/>
      <w:bookmarkStart w:id="504" w:name="_Toc27587144"/>
      <w:bookmarkStart w:id="505" w:name="_Toc36459206"/>
      <w:bookmarkStart w:id="506" w:name="_Toc45028453"/>
      <w:bookmarkStart w:id="507" w:name="_Toc51870132"/>
      <w:bookmarkStart w:id="508" w:name="_Toc51870254"/>
      <w:bookmarkStart w:id="509" w:name="_Toc90582008"/>
      <w:bookmarkStart w:id="510" w:name="_Toc130815783"/>
      <w:r w:rsidRPr="001F16C3">
        <w:t>6.1.2.2.2</w:t>
      </w:r>
      <w:r w:rsidRPr="001F16C3">
        <w:tab/>
        <w:t>Content type</w:t>
      </w:r>
      <w:bookmarkEnd w:id="502"/>
      <w:bookmarkEnd w:id="503"/>
      <w:bookmarkEnd w:id="504"/>
      <w:bookmarkEnd w:id="505"/>
      <w:bookmarkEnd w:id="506"/>
      <w:bookmarkEnd w:id="507"/>
      <w:bookmarkEnd w:id="508"/>
      <w:bookmarkEnd w:id="509"/>
      <w:bookmarkEnd w:id="510"/>
    </w:p>
    <w:p w14:paraId="0BC5A2D9" w14:textId="77777777" w:rsidR="003133A5" w:rsidRPr="001F16C3" w:rsidRDefault="003133A5" w:rsidP="003133A5">
      <w:r>
        <w:t>The following content types shall be supported:</w:t>
      </w:r>
    </w:p>
    <w:p w14:paraId="380519F4"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36C1652E"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45370C0"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001943D4"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644BD9D4" w14:textId="77777777" w:rsidR="003133A5" w:rsidRPr="001F16C3" w:rsidRDefault="003133A5" w:rsidP="00F3074B">
      <w:pPr>
        <w:pStyle w:val="Heading5"/>
        <w:rPr>
          <w:lang w:val="es-ES"/>
        </w:rPr>
      </w:pPr>
      <w:bookmarkStart w:id="511" w:name="_Toc20120564"/>
      <w:bookmarkStart w:id="512" w:name="_Toc21623442"/>
      <w:bookmarkStart w:id="513" w:name="_Toc27587145"/>
      <w:bookmarkStart w:id="514" w:name="_Toc36459207"/>
      <w:bookmarkStart w:id="515" w:name="_Toc45028454"/>
      <w:bookmarkStart w:id="516" w:name="_Toc51870133"/>
      <w:bookmarkStart w:id="517" w:name="_Toc51870255"/>
      <w:bookmarkStart w:id="518" w:name="_Toc90582009"/>
      <w:bookmarkStart w:id="519" w:name="_Toc130815784"/>
      <w:r w:rsidRPr="001F16C3">
        <w:rPr>
          <w:lang w:val="es-ES"/>
        </w:rPr>
        <w:t>6.1.2.2.3</w:t>
      </w:r>
      <w:r w:rsidRPr="001F16C3">
        <w:rPr>
          <w:lang w:val="es-ES"/>
        </w:rPr>
        <w:tab/>
        <w:t>Cache-Control</w:t>
      </w:r>
      <w:bookmarkEnd w:id="511"/>
      <w:bookmarkEnd w:id="512"/>
      <w:bookmarkEnd w:id="513"/>
      <w:bookmarkEnd w:id="514"/>
      <w:bookmarkEnd w:id="515"/>
      <w:bookmarkEnd w:id="516"/>
      <w:bookmarkEnd w:id="517"/>
      <w:bookmarkEnd w:id="518"/>
      <w:bookmarkEnd w:id="519"/>
    </w:p>
    <w:p w14:paraId="4CF09499"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44819F5A" w14:textId="77777777" w:rsidR="003133A5" w:rsidRDefault="003133A5" w:rsidP="003133A5">
      <w:pPr>
        <w:rPr>
          <w:lang w:val="en-US"/>
        </w:rPr>
      </w:pPr>
      <w:r>
        <w:rPr>
          <w:lang w:val="en-US"/>
        </w:rPr>
        <w:t>The "max-age" value shall be configurable by operator policy.</w:t>
      </w:r>
    </w:p>
    <w:p w14:paraId="3BCB1D82" w14:textId="77777777" w:rsidR="003133A5" w:rsidRPr="001F16C3" w:rsidRDefault="003133A5" w:rsidP="00F3074B">
      <w:pPr>
        <w:pStyle w:val="Heading5"/>
      </w:pPr>
      <w:bookmarkStart w:id="520" w:name="_Toc20120565"/>
      <w:bookmarkStart w:id="521" w:name="_Toc21623443"/>
      <w:bookmarkStart w:id="522" w:name="_Toc27587146"/>
      <w:bookmarkStart w:id="523" w:name="_Toc36459208"/>
      <w:bookmarkStart w:id="524" w:name="_Toc45028455"/>
      <w:bookmarkStart w:id="525" w:name="_Toc51870134"/>
      <w:bookmarkStart w:id="526" w:name="_Toc51870256"/>
      <w:bookmarkStart w:id="527" w:name="_Toc90582010"/>
      <w:bookmarkStart w:id="528" w:name="_Toc130815785"/>
      <w:r w:rsidRPr="001F16C3">
        <w:t>6.1.2.2.4</w:t>
      </w:r>
      <w:r w:rsidRPr="001F16C3">
        <w:tab/>
        <w:t>ETag</w:t>
      </w:r>
      <w:bookmarkEnd w:id="520"/>
      <w:bookmarkEnd w:id="521"/>
      <w:bookmarkEnd w:id="522"/>
      <w:bookmarkEnd w:id="523"/>
      <w:bookmarkEnd w:id="524"/>
      <w:bookmarkEnd w:id="525"/>
      <w:bookmarkEnd w:id="526"/>
      <w:bookmarkEnd w:id="527"/>
      <w:bookmarkEnd w:id="528"/>
    </w:p>
    <w:p w14:paraId="7A37C795"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48F0AAA5" w14:textId="77777777" w:rsidR="003133A5" w:rsidRPr="001F16C3" w:rsidRDefault="003133A5" w:rsidP="00F3074B">
      <w:pPr>
        <w:pStyle w:val="Heading5"/>
      </w:pPr>
      <w:bookmarkStart w:id="529" w:name="_Toc20120566"/>
      <w:bookmarkStart w:id="530" w:name="_Toc21623444"/>
      <w:bookmarkStart w:id="531" w:name="_Toc27587147"/>
      <w:bookmarkStart w:id="532" w:name="_Toc36459209"/>
      <w:bookmarkStart w:id="533" w:name="_Toc45028456"/>
      <w:bookmarkStart w:id="534" w:name="_Toc51870135"/>
      <w:bookmarkStart w:id="535" w:name="_Toc51870257"/>
      <w:bookmarkStart w:id="536" w:name="_Toc90582011"/>
      <w:bookmarkStart w:id="537" w:name="_Toc130815786"/>
      <w:r w:rsidRPr="001F16C3">
        <w:lastRenderedPageBreak/>
        <w:t>6.1.2.2.5</w:t>
      </w:r>
      <w:r w:rsidRPr="001F16C3">
        <w:tab/>
        <w:t>If-None-Match</w:t>
      </w:r>
      <w:bookmarkEnd w:id="529"/>
      <w:bookmarkEnd w:id="530"/>
      <w:bookmarkEnd w:id="531"/>
      <w:bookmarkEnd w:id="532"/>
      <w:bookmarkEnd w:id="533"/>
      <w:bookmarkEnd w:id="534"/>
      <w:bookmarkEnd w:id="535"/>
      <w:bookmarkEnd w:id="536"/>
      <w:bookmarkEnd w:id="537"/>
    </w:p>
    <w:p w14:paraId="53CF5E2C"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55C9CD8" w14:textId="77777777" w:rsidR="003133A5" w:rsidRPr="001F16C3" w:rsidRDefault="003133A5" w:rsidP="00F3074B">
      <w:pPr>
        <w:pStyle w:val="Heading5"/>
      </w:pPr>
      <w:bookmarkStart w:id="538" w:name="_Toc20120567"/>
      <w:bookmarkStart w:id="539" w:name="_Toc21623445"/>
      <w:bookmarkStart w:id="540" w:name="_Toc27587148"/>
      <w:bookmarkStart w:id="541" w:name="_Toc36459210"/>
      <w:bookmarkStart w:id="542" w:name="_Toc45028457"/>
      <w:bookmarkStart w:id="543" w:name="_Toc51870136"/>
      <w:bookmarkStart w:id="544" w:name="_Toc51870258"/>
      <w:bookmarkStart w:id="545" w:name="_Toc90582012"/>
      <w:bookmarkStart w:id="546" w:name="_Toc130815787"/>
      <w:r w:rsidRPr="001F16C3">
        <w:t>6.1.2.2.5a</w:t>
      </w:r>
      <w:r w:rsidRPr="001F16C3">
        <w:tab/>
        <w:t>If-Match</w:t>
      </w:r>
      <w:bookmarkEnd w:id="538"/>
      <w:bookmarkEnd w:id="539"/>
      <w:bookmarkEnd w:id="540"/>
      <w:bookmarkEnd w:id="541"/>
      <w:bookmarkEnd w:id="542"/>
      <w:bookmarkEnd w:id="543"/>
      <w:bookmarkEnd w:id="544"/>
      <w:bookmarkEnd w:id="545"/>
      <w:bookmarkEnd w:id="546"/>
    </w:p>
    <w:p w14:paraId="5CF9E2A8"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9793F37" w14:textId="77777777" w:rsidR="003133A5" w:rsidRPr="001F16C3" w:rsidRDefault="003133A5" w:rsidP="00F3074B">
      <w:pPr>
        <w:pStyle w:val="Heading5"/>
      </w:pPr>
      <w:bookmarkStart w:id="547" w:name="_Toc20120568"/>
      <w:bookmarkStart w:id="548" w:name="_Toc21623446"/>
      <w:bookmarkStart w:id="549" w:name="_Toc27587149"/>
      <w:bookmarkStart w:id="550" w:name="_Toc36459211"/>
      <w:bookmarkStart w:id="551" w:name="_Toc45028458"/>
      <w:bookmarkStart w:id="552" w:name="_Toc51870137"/>
      <w:bookmarkStart w:id="553" w:name="_Toc51870259"/>
      <w:bookmarkStart w:id="554" w:name="_Toc90582013"/>
      <w:bookmarkStart w:id="555" w:name="_Toc130815788"/>
      <w:r w:rsidRPr="001F16C3">
        <w:t>6.1.2.2.6</w:t>
      </w:r>
      <w:r w:rsidRPr="001F16C3">
        <w:tab/>
        <w:t>Last-Modified</w:t>
      </w:r>
      <w:bookmarkEnd w:id="547"/>
      <w:bookmarkEnd w:id="548"/>
      <w:bookmarkEnd w:id="549"/>
      <w:bookmarkEnd w:id="550"/>
      <w:bookmarkEnd w:id="551"/>
      <w:bookmarkEnd w:id="552"/>
      <w:bookmarkEnd w:id="553"/>
      <w:bookmarkEnd w:id="554"/>
      <w:bookmarkEnd w:id="555"/>
    </w:p>
    <w:p w14:paraId="3B7B084F"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9FA84C1" w14:textId="77777777" w:rsidR="003133A5" w:rsidRPr="001F16C3" w:rsidRDefault="003133A5" w:rsidP="00F3074B">
      <w:pPr>
        <w:pStyle w:val="Heading5"/>
      </w:pPr>
      <w:bookmarkStart w:id="556" w:name="_Toc20120569"/>
      <w:bookmarkStart w:id="557" w:name="_Toc21623447"/>
      <w:bookmarkStart w:id="558" w:name="_Toc27587150"/>
      <w:bookmarkStart w:id="559" w:name="_Toc36459212"/>
      <w:bookmarkStart w:id="560" w:name="_Toc45028459"/>
      <w:bookmarkStart w:id="561" w:name="_Toc51870138"/>
      <w:bookmarkStart w:id="562" w:name="_Toc51870260"/>
      <w:bookmarkStart w:id="563" w:name="_Toc90582014"/>
      <w:bookmarkStart w:id="564" w:name="_Toc130815789"/>
      <w:r w:rsidRPr="001F16C3">
        <w:t>6.1.2.2.7</w:t>
      </w:r>
      <w:r w:rsidRPr="001F16C3">
        <w:tab/>
        <w:t>If-Modified-Since</w:t>
      </w:r>
      <w:bookmarkEnd w:id="556"/>
      <w:bookmarkEnd w:id="557"/>
      <w:bookmarkEnd w:id="558"/>
      <w:bookmarkEnd w:id="559"/>
      <w:bookmarkEnd w:id="560"/>
      <w:bookmarkEnd w:id="561"/>
      <w:bookmarkEnd w:id="562"/>
      <w:bookmarkEnd w:id="563"/>
      <w:bookmarkEnd w:id="564"/>
    </w:p>
    <w:p w14:paraId="1AC3D9F3"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68D003D" w14:textId="77777777" w:rsidR="003133A5" w:rsidRPr="001F16C3" w:rsidRDefault="003133A5" w:rsidP="00F3074B">
      <w:pPr>
        <w:pStyle w:val="Heading5"/>
      </w:pPr>
      <w:bookmarkStart w:id="565" w:name="_Toc20120570"/>
      <w:bookmarkStart w:id="566" w:name="_Toc21623448"/>
      <w:bookmarkStart w:id="567" w:name="_Toc27587151"/>
      <w:bookmarkStart w:id="568" w:name="_Toc36459213"/>
      <w:bookmarkStart w:id="569" w:name="_Toc45028460"/>
      <w:bookmarkStart w:id="570" w:name="_Toc51870139"/>
      <w:bookmarkStart w:id="571" w:name="_Toc51870261"/>
      <w:bookmarkStart w:id="572" w:name="_Toc90582015"/>
      <w:bookmarkStart w:id="573" w:name="_Toc130815790"/>
      <w:r w:rsidRPr="001F16C3">
        <w:t>6.1.2.2.8</w:t>
      </w:r>
      <w:r w:rsidRPr="001F16C3">
        <w:tab/>
        <w:t>When to Use Entity-Tags and Last-Modified Dates</w:t>
      </w:r>
      <w:bookmarkEnd w:id="565"/>
      <w:bookmarkEnd w:id="566"/>
      <w:bookmarkEnd w:id="567"/>
      <w:bookmarkEnd w:id="568"/>
      <w:bookmarkEnd w:id="569"/>
      <w:bookmarkEnd w:id="570"/>
      <w:bookmarkEnd w:id="571"/>
      <w:bookmarkEnd w:id="572"/>
      <w:bookmarkEnd w:id="573"/>
    </w:p>
    <w:p w14:paraId="4A4F1082"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563917BA" w14:textId="77777777" w:rsidR="003133A5" w:rsidRDefault="003133A5" w:rsidP="003133A5">
      <w:pPr>
        <w:pStyle w:val="NO"/>
        <w:rPr>
          <w:noProof/>
        </w:rPr>
      </w:pPr>
      <w:r>
        <w:rPr>
          <w:noProof/>
        </w:rPr>
        <w:t>NOTE: "ETag" is a stronger validator than "Last-Modified" and is preferred.</w:t>
      </w:r>
    </w:p>
    <w:p w14:paraId="675025DE"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08C993B0" w14:textId="77777777" w:rsidR="003133A5" w:rsidRPr="001F16C3" w:rsidRDefault="003133A5" w:rsidP="00F3074B">
      <w:pPr>
        <w:pStyle w:val="Heading4"/>
      </w:pPr>
      <w:bookmarkStart w:id="574" w:name="_Toc20120571"/>
      <w:bookmarkStart w:id="575" w:name="_Toc21623449"/>
      <w:bookmarkStart w:id="576" w:name="_Toc27587152"/>
      <w:bookmarkStart w:id="577" w:name="_Toc36459214"/>
      <w:bookmarkStart w:id="578" w:name="_Toc45028461"/>
      <w:bookmarkStart w:id="579" w:name="_Toc51870140"/>
      <w:bookmarkStart w:id="580" w:name="_Toc51870262"/>
      <w:bookmarkStart w:id="581" w:name="_Toc90582016"/>
      <w:bookmarkStart w:id="582" w:name="_Toc130815791"/>
      <w:r w:rsidRPr="001F16C3">
        <w:t>6.1.2.3</w:t>
      </w:r>
      <w:r w:rsidRPr="001F16C3">
        <w:tab/>
        <w:t>HTTP custom headers</w:t>
      </w:r>
      <w:bookmarkEnd w:id="574"/>
      <w:bookmarkEnd w:id="575"/>
      <w:bookmarkEnd w:id="576"/>
      <w:bookmarkEnd w:id="577"/>
      <w:bookmarkEnd w:id="578"/>
      <w:bookmarkEnd w:id="579"/>
      <w:bookmarkEnd w:id="580"/>
      <w:bookmarkEnd w:id="581"/>
      <w:bookmarkEnd w:id="582"/>
    </w:p>
    <w:p w14:paraId="383378D7" w14:textId="77777777" w:rsidR="003133A5" w:rsidRPr="001F16C3" w:rsidRDefault="003133A5" w:rsidP="00F3074B">
      <w:pPr>
        <w:pStyle w:val="Heading5"/>
        <w:rPr>
          <w:lang w:eastAsia="zh-CN"/>
        </w:rPr>
      </w:pPr>
      <w:bookmarkStart w:id="583" w:name="_Toc20120572"/>
      <w:bookmarkStart w:id="584" w:name="_Toc21623450"/>
      <w:bookmarkStart w:id="585" w:name="_Toc27587153"/>
      <w:bookmarkStart w:id="586" w:name="_Toc36459215"/>
      <w:bookmarkStart w:id="587" w:name="_Toc45028462"/>
      <w:bookmarkStart w:id="588" w:name="_Toc51870141"/>
      <w:bookmarkStart w:id="589" w:name="_Toc51870263"/>
      <w:bookmarkStart w:id="590" w:name="_Toc90582017"/>
      <w:bookmarkStart w:id="591" w:name="_Toc130815792"/>
      <w:r w:rsidRPr="001F16C3">
        <w:t>6.1.2.3.1</w:t>
      </w:r>
      <w:r w:rsidRPr="001F16C3">
        <w:rPr>
          <w:lang w:eastAsia="zh-CN"/>
        </w:rPr>
        <w:tab/>
        <w:t>General</w:t>
      </w:r>
      <w:bookmarkEnd w:id="583"/>
      <w:bookmarkEnd w:id="584"/>
      <w:bookmarkEnd w:id="585"/>
      <w:bookmarkEnd w:id="586"/>
      <w:bookmarkEnd w:id="587"/>
      <w:bookmarkEnd w:id="588"/>
      <w:bookmarkEnd w:id="589"/>
      <w:bookmarkEnd w:id="590"/>
      <w:bookmarkEnd w:id="591"/>
    </w:p>
    <w:p w14:paraId="29AFA8E6" w14:textId="77777777" w:rsidR="003133A5" w:rsidRPr="001F16C3" w:rsidRDefault="003133A5" w:rsidP="003133A5">
      <w:pPr>
        <w:rPr>
          <w:lang w:eastAsia="zh-CN"/>
        </w:rPr>
      </w:pPr>
      <w:r>
        <w:rPr>
          <w:lang w:eastAsia="zh-CN"/>
        </w:rPr>
        <w:t>The custom HTTP headers applicable to Nudr service are specified in the following clauses.</w:t>
      </w:r>
    </w:p>
    <w:p w14:paraId="52EF3C65" w14:textId="77777777" w:rsidR="003133A5" w:rsidRPr="001F16C3" w:rsidRDefault="003133A5" w:rsidP="00F3074B">
      <w:pPr>
        <w:pStyle w:val="Heading5"/>
        <w:rPr>
          <w:lang w:eastAsia="zh-CN"/>
        </w:rPr>
      </w:pPr>
      <w:bookmarkStart w:id="592" w:name="_Toc20120573"/>
      <w:bookmarkStart w:id="593" w:name="_Toc21623451"/>
      <w:bookmarkStart w:id="594" w:name="_Toc27587154"/>
      <w:bookmarkStart w:id="595" w:name="_Toc36459216"/>
      <w:bookmarkStart w:id="596" w:name="_Toc45028463"/>
      <w:bookmarkStart w:id="597" w:name="_Toc51870142"/>
      <w:bookmarkStart w:id="598" w:name="_Toc51870264"/>
      <w:bookmarkStart w:id="599" w:name="_Toc90582018"/>
      <w:bookmarkStart w:id="600" w:name="_Toc130815793"/>
      <w:r w:rsidRPr="001F16C3">
        <w:t>6.1.2.3.</w:t>
      </w:r>
      <w:r w:rsidRPr="001F16C3">
        <w:rPr>
          <w:lang w:eastAsia="zh-CN"/>
        </w:rPr>
        <w:t>2</w:t>
      </w:r>
      <w:r w:rsidRPr="001F16C3">
        <w:rPr>
          <w:lang w:eastAsia="zh-CN"/>
        </w:rPr>
        <w:tab/>
        <w:t>3gpp-Sbi-Message-Priority</w:t>
      </w:r>
      <w:bookmarkEnd w:id="592"/>
      <w:bookmarkEnd w:id="593"/>
      <w:bookmarkEnd w:id="594"/>
      <w:bookmarkEnd w:id="595"/>
      <w:bookmarkEnd w:id="596"/>
      <w:bookmarkEnd w:id="597"/>
      <w:bookmarkEnd w:id="598"/>
      <w:bookmarkEnd w:id="599"/>
      <w:bookmarkEnd w:id="600"/>
    </w:p>
    <w:p w14:paraId="3EECDB6A"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FAA3A7E" w14:textId="77777777" w:rsidR="003133A5" w:rsidRDefault="003133A5" w:rsidP="00F3074B">
      <w:pPr>
        <w:pStyle w:val="Heading5"/>
        <w:rPr>
          <w:lang w:eastAsia="zh-CN"/>
        </w:rPr>
      </w:pPr>
      <w:bookmarkStart w:id="601" w:name="_Toc20130875"/>
      <w:bookmarkStart w:id="602" w:name="_Toc36459217"/>
      <w:bookmarkStart w:id="603" w:name="_Toc45028464"/>
      <w:bookmarkStart w:id="604" w:name="_Toc51870143"/>
      <w:bookmarkStart w:id="605" w:name="_Toc51870265"/>
      <w:bookmarkStart w:id="606" w:name="_Toc90582019"/>
      <w:bookmarkStart w:id="607" w:name="_Toc130815794"/>
      <w:r>
        <w:t>6.1.2.3.</w:t>
      </w:r>
      <w:r>
        <w:rPr>
          <w:rFonts w:hint="eastAsia"/>
          <w:lang w:eastAsia="zh-CN"/>
        </w:rPr>
        <w:t>3</w:t>
      </w:r>
      <w:r>
        <w:rPr>
          <w:rFonts w:hint="eastAsia"/>
          <w:lang w:eastAsia="zh-CN"/>
        </w:rPr>
        <w:tab/>
      </w:r>
      <w:r>
        <w:rPr>
          <w:lang w:eastAsia="zh-CN"/>
        </w:rPr>
        <w:t>3gpp-Sbi-Notification-</w:t>
      </w:r>
      <w:bookmarkEnd w:id="601"/>
      <w:r>
        <w:rPr>
          <w:lang w:eastAsia="zh-CN"/>
        </w:rPr>
        <w:t>Correlation</w:t>
      </w:r>
      <w:bookmarkEnd w:id="602"/>
      <w:bookmarkEnd w:id="603"/>
      <w:bookmarkEnd w:id="604"/>
      <w:bookmarkEnd w:id="605"/>
      <w:bookmarkEnd w:id="606"/>
      <w:bookmarkEnd w:id="607"/>
    </w:p>
    <w:p w14:paraId="6092A41A"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w:t>
      </w:r>
      <w:r>
        <w:rPr>
          <w:lang w:eastAsia="zh-CN"/>
        </w:rPr>
        <w:lastRenderedPageBreak/>
        <w:t>including this header. Subsequent create/update/delete requests that do not include the 3gpp-Sbi-Notification-Correlation header trigger the corresponding notifications as per currently defined procedures.</w:t>
      </w:r>
    </w:p>
    <w:p w14:paraId="74AE595A"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5FA6BEB7"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AEF5769"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6AF92452" w14:textId="77777777" w:rsidR="003133A5" w:rsidRDefault="003133A5" w:rsidP="003133A5">
      <w:pPr>
        <w:rPr>
          <w:lang w:eastAsia="zh-CN"/>
        </w:rPr>
      </w:pPr>
      <w:r>
        <w:t>subscriptionId = token</w:t>
      </w:r>
    </w:p>
    <w:p w14:paraId="72F33B12" w14:textId="77777777" w:rsidR="003133A5" w:rsidRDefault="003133A5" w:rsidP="00F3074B">
      <w:pPr>
        <w:rPr>
          <w:lang w:eastAsia="zh-CN"/>
        </w:rPr>
      </w:pPr>
      <w:r w:rsidRPr="00F3074B">
        <w:t>See clause 3.2.6 of IETF RFC 7230 [12] for the "token" definition.</w:t>
      </w:r>
    </w:p>
    <w:p w14:paraId="782E2748"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1DA5FE34" w14:textId="77777777" w:rsidR="003133A5" w:rsidRPr="008F678B" w:rsidRDefault="003133A5" w:rsidP="003133A5">
      <w:pPr>
        <w:rPr>
          <w:lang w:eastAsia="zh-CN"/>
        </w:rPr>
      </w:pPr>
    </w:p>
    <w:p w14:paraId="0415CCEA" w14:textId="77777777" w:rsidR="003133A5" w:rsidRPr="001F16C3" w:rsidRDefault="003133A5" w:rsidP="00F3074B">
      <w:pPr>
        <w:pStyle w:val="Heading3"/>
      </w:pPr>
      <w:bookmarkStart w:id="608" w:name="_Toc20120574"/>
      <w:bookmarkStart w:id="609" w:name="_Toc21623452"/>
      <w:bookmarkStart w:id="610" w:name="_Toc27587155"/>
      <w:bookmarkStart w:id="611" w:name="_Toc36459218"/>
      <w:bookmarkStart w:id="612" w:name="_Toc45028465"/>
      <w:bookmarkStart w:id="613" w:name="_Toc51870144"/>
      <w:bookmarkStart w:id="614" w:name="_Toc51870266"/>
      <w:bookmarkStart w:id="615" w:name="_Toc90582020"/>
      <w:bookmarkStart w:id="616" w:name="_Toc130815795"/>
      <w:r w:rsidRPr="001F16C3">
        <w:lastRenderedPageBreak/>
        <w:t>6.1.3</w:t>
      </w:r>
      <w:r w:rsidRPr="001F16C3">
        <w:tab/>
        <w:t>Resources</w:t>
      </w:r>
      <w:bookmarkEnd w:id="608"/>
      <w:bookmarkEnd w:id="609"/>
      <w:bookmarkEnd w:id="610"/>
      <w:bookmarkEnd w:id="611"/>
      <w:bookmarkEnd w:id="612"/>
      <w:bookmarkEnd w:id="613"/>
      <w:bookmarkEnd w:id="614"/>
      <w:bookmarkEnd w:id="615"/>
      <w:bookmarkEnd w:id="616"/>
    </w:p>
    <w:p w14:paraId="5362CD14" w14:textId="77777777" w:rsidR="003133A5" w:rsidRPr="001F16C3" w:rsidRDefault="003133A5" w:rsidP="00F3074B">
      <w:pPr>
        <w:pStyle w:val="Heading4"/>
        <w:rPr>
          <w:lang w:eastAsia="zh-CN"/>
        </w:rPr>
      </w:pPr>
      <w:bookmarkStart w:id="617" w:name="_Toc20120575"/>
      <w:bookmarkStart w:id="618" w:name="_Toc21623453"/>
      <w:bookmarkStart w:id="619" w:name="_Toc27587156"/>
      <w:bookmarkStart w:id="620" w:name="_Toc36459219"/>
      <w:bookmarkStart w:id="621" w:name="_Toc45028466"/>
      <w:bookmarkStart w:id="622" w:name="_Toc51870145"/>
      <w:bookmarkStart w:id="623" w:name="_Toc51870267"/>
      <w:bookmarkStart w:id="624" w:name="_Toc90582021"/>
      <w:bookmarkStart w:id="625" w:name="_Toc130815796"/>
      <w:r w:rsidRPr="001F16C3">
        <w:t>6.1.3.1</w:t>
      </w:r>
      <w:r w:rsidRPr="001F16C3">
        <w:tab/>
        <w:t>Overview</w:t>
      </w:r>
      <w:bookmarkEnd w:id="617"/>
      <w:bookmarkEnd w:id="618"/>
      <w:bookmarkEnd w:id="619"/>
      <w:bookmarkEnd w:id="620"/>
      <w:bookmarkEnd w:id="621"/>
      <w:bookmarkEnd w:id="622"/>
      <w:bookmarkEnd w:id="623"/>
      <w:bookmarkEnd w:id="624"/>
      <w:bookmarkEnd w:id="625"/>
    </w:p>
    <w:p w14:paraId="10624838" w14:textId="77777777" w:rsidR="003133A5" w:rsidRPr="001F16C3" w:rsidRDefault="000C4CAC" w:rsidP="003133A5">
      <w:pPr>
        <w:pStyle w:val="TH"/>
        <w:rPr>
          <w:lang w:val="en-US" w:eastAsia="zh-CN"/>
        </w:rPr>
      </w:pPr>
      <w:r>
        <w:object w:dxaOrig="6208" w:dyaOrig="8532" w14:anchorId="033B97F2">
          <v:shape id="_x0000_i1039" type="#_x0000_t75" style="width:310.4pt;height:426.55pt" o:ole="">
            <v:imagedata r:id="rId40" o:title=""/>
          </v:shape>
          <o:OLEObject Type="Embed" ProgID="Visio.Drawing.15" ShapeID="_x0000_i1039" DrawAspect="Content" ObjectID="_1741428559" r:id="rId41"/>
        </w:object>
      </w:r>
    </w:p>
    <w:p w14:paraId="2579388E" w14:textId="77777777"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367B5982" w14:textId="77777777" w:rsidR="003133A5" w:rsidRDefault="003133A5" w:rsidP="003133A5">
      <w:pPr>
        <w:rPr>
          <w:lang w:eastAsia="zh-CN"/>
        </w:rPr>
      </w:pPr>
      <w:r>
        <w:t>Table 6.1.3.1-1 provides an overview of the resources and applicable HTTP methods.</w:t>
      </w:r>
    </w:p>
    <w:p w14:paraId="3525935D"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4E3085D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32708"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4D4C5B"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6E8A4"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7D483" w14:textId="77777777" w:rsidR="003133A5" w:rsidRPr="00CB6975" w:rsidRDefault="003133A5" w:rsidP="00D14072">
            <w:pPr>
              <w:pStyle w:val="TAH"/>
              <w:rPr>
                <w:kern w:val="2"/>
              </w:rPr>
            </w:pPr>
            <w:r w:rsidRPr="00CB6975">
              <w:rPr>
                <w:kern w:val="2"/>
              </w:rPr>
              <w:t>Description</w:t>
            </w:r>
          </w:p>
        </w:tc>
      </w:tr>
      <w:tr w:rsidR="003133A5" w:rsidRPr="00CB6975" w14:paraId="3AF52FCC"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368CA583"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4CB662D6"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0BFA9A31"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7F9F33D"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4A99B34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6B376745"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4781AAD1"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5482EB5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D8C4E04"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141D4CB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57EF9F2"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3475BE7"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39DA674"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2077B98"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5CE142C2"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313C6F1"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8C3DE92"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3D3E6AC5"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1E92D857"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282541B"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05A73592"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48CAFA19" w14:textId="77777777"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2DE977F6" w14:textId="77777777"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70ABDAE7" w14:textId="77777777"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BF9B526" w14:textId="77777777" w:rsidR="008A705C" w:rsidRPr="00CB6975" w:rsidRDefault="008A705C" w:rsidP="008A705C">
            <w:pPr>
              <w:pStyle w:val="TAL"/>
              <w:rPr>
                <w:kern w:val="2"/>
                <w:lang w:eastAsia="zh-CN"/>
              </w:rPr>
            </w:pPr>
            <w:r w:rsidRPr="00CB6975">
              <w:t>This is a pseudo operation.</w:t>
            </w:r>
          </w:p>
        </w:tc>
      </w:tr>
    </w:tbl>
    <w:p w14:paraId="7ABECF71" w14:textId="77777777" w:rsidR="003133A5" w:rsidRDefault="003133A5" w:rsidP="003133A5">
      <w:pPr>
        <w:rPr>
          <w:lang w:eastAsia="zh-CN"/>
        </w:rPr>
      </w:pPr>
    </w:p>
    <w:p w14:paraId="0529251B" w14:textId="77777777" w:rsidR="003133A5" w:rsidRPr="001F16C3" w:rsidRDefault="003133A5" w:rsidP="00F3074B">
      <w:pPr>
        <w:pStyle w:val="Heading4"/>
      </w:pPr>
      <w:bookmarkStart w:id="626" w:name="_Toc20120576"/>
      <w:bookmarkStart w:id="627" w:name="_Toc21623454"/>
      <w:bookmarkStart w:id="628" w:name="_Toc27587157"/>
      <w:bookmarkStart w:id="629" w:name="_Toc36459220"/>
      <w:bookmarkStart w:id="630" w:name="_Toc45028467"/>
      <w:bookmarkStart w:id="631" w:name="_Toc51870146"/>
      <w:bookmarkStart w:id="632" w:name="_Toc51870268"/>
      <w:bookmarkStart w:id="633" w:name="_Toc90582022"/>
      <w:bookmarkStart w:id="634" w:name="_Toc130815797"/>
      <w:r w:rsidRPr="001F16C3">
        <w:t>6.1.3.2</w:t>
      </w:r>
      <w:r w:rsidRPr="001F16C3">
        <w:tab/>
        <w:t>SubscriptionData</w:t>
      </w:r>
      <w:bookmarkEnd w:id="626"/>
      <w:bookmarkEnd w:id="627"/>
      <w:bookmarkEnd w:id="628"/>
      <w:bookmarkEnd w:id="629"/>
      <w:bookmarkEnd w:id="630"/>
      <w:bookmarkEnd w:id="631"/>
      <w:bookmarkEnd w:id="632"/>
      <w:bookmarkEnd w:id="633"/>
      <w:bookmarkEnd w:id="634"/>
    </w:p>
    <w:p w14:paraId="16812473" w14:textId="77777777" w:rsidR="003133A5" w:rsidRPr="001F16C3" w:rsidRDefault="003133A5" w:rsidP="003133A5">
      <w:r>
        <w:t>See 3GPP TS 29.505 [2].</w:t>
      </w:r>
    </w:p>
    <w:p w14:paraId="7360069F" w14:textId="77777777" w:rsidR="003133A5" w:rsidRPr="001F16C3" w:rsidRDefault="003133A5" w:rsidP="00F3074B">
      <w:pPr>
        <w:pStyle w:val="Heading4"/>
      </w:pPr>
      <w:bookmarkStart w:id="635" w:name="_Toc20120577"/>
      <w:bookmarkStart w:id="636" w:name="_Toc21623455"/>
      <w:bookmarkStart w:id="637" w:name="_Toc27587158"/>
      <w:bookmarkStart w:id="638" w:name="_Toc36459221"/>
      <w:bookmarkStart w:id="639" w:name="_Toc45028468"/>
      <w:bookmarkStart w:id="640" w:name="_Toc51870147"/>
      <w:bookmarkStart w:id="641" w:name="_Toc51870269"/>
      <w:bookmarkStart w:id="642" w:name="_Toc90582023"/>
      <w:bookmarkStart w:id="643" w:name="_Toc130815798"/>
      <w:r w:rsidRPr="001F16C3">
        <w:t>6.1.3.3</w:t>
      </w:r>
      <w:r w:rsidRPr="001F16C3">
        <w:tab/>
        <w:t>PolicyData</w:t>
      </w:r>
      <w:bookmarkEnd w:id="635"/>
      <w:bookmarkEnd w:id="636"/>
      <w:bookmarkEnd w:id="637"/>
      <w:bookmarkEnd w:id="638"/>
      <w:bookmarkEnd w:id="639"/>
      <w:bookmarkEnd w:id="640"/>
      <w:bookmarkEnd w:id="641"/>
      <w:bookmarkEnd w:id="642"/>
      <w:bookmarkEnd w:id="643"/>
    </w:p>
    <w:p w14:paraId="45EB0077" w14:textId="77777777" w:rsidR="003133A5" w:rsidRPr="001F16C3" w:rsidRDefault="003133A5" w:rsidP="003133A5">
      <w:r>
        <w:t>See 3GPP TS 29.519 [3].</w:t>
      </w:r>
    </w:p>
    <w:p w14:paraId="637DB510" w14:textId="77777777" w:rsidR="003133A5" w:rsidRPr="001F16C3" w:rsidRDefault="003133A5" w:rsidP="00F3074B">
      <w:pPr>
        <w:pStyle w:val="Heading4"/>
      </w:pPr>
      <w:bookmarkStart w:id="644" w:name="_Toc20120578"/>
      <w:bookmarkStart w:id="645" w:name="_Toc21623456"/>
      <w:bookmarkStart w:id="646" w:name="_Toc27587159"/>
      <w:bookmarkStart w:id="647" w:name="_Toc36459222"/>
      <w:bookmarkStart w:id="648" w:name="_Toc45028469"/>
      <w:bookmarkStart w:id="649" w:name="_Toc51870148"/>
      <w:bookmarkStart w:id="650" w:name="_Toc51870270"/>
      <w:bookmarkStart w:id="651" w:name="_Toc90582024"/>
      <w:bookmarkStart w:id="652" w:name="_Toc130815799"/>
      <w:r w:rsidRPr="001F16C3">
        <w:t>6.1.3.4</w:t>
      </w:r>
      <w:r w:rsidRPr="001F16C3">
        <w:tab/>
        <w:t>StructuredDataForExposure</w:t>
      </w:r>
      <w:bookmarkEnd w:id="644"/>
      <w:bookmarkEnd w:id="645"/>
      <w:bookmarkEnd w:id="646"/>
      <w:bookmarkEnd w:id="647"/>
      <w:bookmarkEnd w:id="648"/>
      <w:bookmarkEnd w:id="649"/>
      <w:bookmarkEnd w:id="650"/>
      <w:bookmarkEnd w:id="651"/>
      <w:bookmarkEnd w:id="652"/>
    </w:p>
    <w:p w14:paraId="68980CDD" w14:textId="77777777" w:rsidR="003133A5" w:rsidRPr="001F16C3" w:rsidRDefault="003133A5" w:rsidP="003133A5">
      <w:r>
        <w:t>See 3GPP TS 29.519 [3].</w:t>
      </w:r>
    </w:p>
    <w:p w14:paraId="2C326343" w14:textId="77777777" w:rsidR="003133A5" w:rsidRPr="001F16C3" w:rsidRDefault="003133A5" w:rsidP="00F3074B">
      <w:pPr>
        <w:pStyle w:val="Heading4"/>
      </w:pPr>
      <w:bookmarkStart w:id="653" w:name="_Toc20120579"/>
      <w:bookmarkStart w:id="654" w:name="_Toc21623457"/>
      <w:bookmarkStart w:id="655" w:name="_Toc27587160"/>
      <w:bookmarkStart w:id="656" w:name="_Toc36459223"/>
      <w:bookmarkStart w:id="657" w:name="_Toc45028470"/>
      <w:bookmarkStart w:id="658" w:name="_Toc51870149"/>
      <w:bookmarkStart w:id="659" w:name="_Toc51870271"/>
      <w:bookmarkStart w:id="660" w:name="_Toc90582025"/>
      <w:bookmarkStart w:id="661" w:name="_Toc130815800"/>
      <w:r w:rsidRPr="001F16C3">
        <w:t>6.1.3.5</w:t>
      </w:r>
      <w:r w:rsidRPr="001F16C3">
        <w:tab/>
        <w:t>ApplicationData</w:t>
      </w:r>
      <w:bookmarkEnd w:id="653"/>
      <w:bookmarkEnd w:id="654"/>
      <w:bookmarkEnd w:id="655"/>
      <w:bookmarkEnd w:id="656"/>
      <w:bookmarkEnd w:id="657"/>
      <w:bookmarkEnd w:id="658"/>
      <w:bookmarkEnd w:id="659"/>
      <w:bookmarkEnd w:id="660"/>
      <w:bookmarkEnd w:id="661"/>
    </w:p>
    <w:p w14:paraId="2416C72D" w14:textId="77777777" w:rsidR="003133A5" w:rsidRDefault="003133A5" w:rsidP="003133A5">
      <w:r>
        <w:t>See 3GPP TS 29.519 [3].</w:t>
      </w:r>
    </w:p>
    <w:p w14:paraId="18E3C7EA" w14:textId="77777777" w:rsidR="008A705C" w:rsidRPr="001F16C3" w:rsidRDefault="00DB15E7" w:rsidP="008A705C">
      <w:pPr>
        <w:pStyle w:val="Heading4"/>
      </w:pPr>
      <w:bookmarkStart w:id="662" w:name="_Toc82684252"/>
      <w:bookmarkStart w:id="663" w:name="_Toc130815801"/>
      <w:r>
        <w:t>6.1.3.6</w:t>
      </w:r>
      <w:r w:rsidR="008A705C" w:rsidRPr="001F16C3">
        <w:tab/>
      </w:r>
      <w:bookmarkEnd w:id="662"/>
      <w:r w:rsidR="008A705C">
        <w:t>Resource: DataRestorationEvents</w:t>
      </w:r>
      <w:bookmarkEnd w:id="663"/>
    </w:p>
    <w:p w14:paraId="7579292E" w14:textId="77777777" w:rsidR="008A705C" w:rsidRDefault="00DB15E7" w:rsidP="008A705C">
      <w:pPr>
        <w:pStyle w:val="Heading5"/>
      </w:pPr>
      <w:bookmarkStart w:id="664" w:name="_Toc510696610"/>
      <w:bookmarkStart w:id="665" w:name="_Toc35971401"/>
      <w:bookmarkStart w:id="666" w:name="_Toc82676366"/>
      <w:bookmarkStart w:id="667" w:name="_Toc82676725"/>
      <w:bookmarkStart w:id="668" w:name="_Toc130815802"/>
      <w:r>
        <w:t>6.1.3.6</w:t>
      </w:r>
      <w:r w:rsidR="008A705C">
        <w:t>.1</w:t>
      </w:r>
      <w:r w:rsidR="008A705C">
        <w:tab/>
        <w:t>Description</w:t>
      </w:r>
      <w:bookmarkEnd w:id="664"/>
      <w:bookmarkEnd w:id="665"/>
      <w:bookmarkEnd w:id="666"/>
      <w:bookmarkEnd w:id="667"/>
      <w:bookmarkEnd w:id="668"/>
    </w:p>
    <w:p w14:paraId="442DCD5C" w14:textId="77777777" w:rsidR="008A705C" w:rsidRDefault="00DB15E7" w:rsidP="008A705C">
      <w:pPr>
        <w:pStyle w:val="Heading5"/>
      </w:pPr>
      <w:bookmarkStart w:id="669" w:name="_Toc35971402"/>
      <w:bookmarkStart w:id="670" w:name="_Toc82676367"/>
      <w:bookmarkStart w:id="671" w:name="_Toc82676726"/>
      <w:bookmarkStart w:id="672" w:name="_Toc510696612"/>
      <w:bookmarkStart w:id="673" w:name="_Toc130815803"/>
      <w:r>
        <w:t>6.1.3.6</w:t>
      </w:r>
      <w:r w:rsidR="008A705C">
        <w:t>.2</w:t>
      </w:r>
      <w:r w:rsidR="008A705C">
        <w:tab/>
        <w:t>Resource Definition</w:t>
      </w:r>
      <w:bookmarkEnd w:id="669"/>
      <w:bookmarkEnd w:id="670"/>
      <w:bookmarkEnd w:id="671"/>
      <w:bookmarkEnd w:id="673"/>
    </w:p>
    <w:p w14:paraId="2C2C21CF"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3419BE71" w14:textId="77777777"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5AABD063" w14:textId="77777777"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705C" w:rsidRPr="00CB6975" w14:paraId="79E6C637"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C664FEB"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C1497B4"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0CAA1C" w14:textId="77777777" w:rsidR="008A705C" w:rsidRPr="00CB6975" w:rsidRDefault="008A705C" w:rsidP="00BF6668">
            <w:pPr>
              <w:pStyle w:val="TAH"/>
            </w:pPr>
            <w:r w:rsidRPr="00CB6975">
              <w:t>Definition</w:t>
            </w:r>
          </w:p>
        </w:tc>
      </w:tr>
      <w:tr w:rsidR="008A705C" w:rsidRPr="00CB6975" w14:paraId="37BB098E"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4F2837"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68C67FBF"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1FC451"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627C01A5"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D6A53EC"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13223537"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604677" w14:textId="77777777" w:rsidR="008A705C" w:rsidRPr="00CB6975" w:rsidRDefault="008A705C" w:rsidP="00BF6668">
            <w:pPr>
              <w:pStyle w:val="TAL"/>
            </w:pPr>
            <w:r w:rsidRPr="00CB6975">
              <w:t>See clause 6.1.1</w:t>
            </w:r>
          </w:p>
        </w:tc>
      </w:tr>
    </w:tbl>
    <w:p w14:paraId="4A57FC8B" w14:textId="77777777" w:rsidR="008A705C" w:rsidRPr="00384E92" w:rsidRDefault="008A705C" w:rsidP="008A705C"/>
    <w:p w14:paraId="2C804607" w14:textId="77777777" w:rsidR="008A705C" w:rsidRDefault="00DB15E7" w:rsidP="008A705C">
      <w:pPr>
        <w:pStyle w:val="Heading5"/>
      </w:pPr>
      <w:bookmarkStart w:id="674" w:name="_Toc35971403"/>
      <w:bookmarkStart w:id="675" w:name="_Toc82676368"/>
      <w:bookmarkStart w:id="676" w:name="_Toc82676727"/>
      <w:bookmarkStart w:id="677" w:name="_Toc130815804"/>
      <w:r>
        <w:lastRenderedPageBreak/>
        <w:t>6.1.3.6</w:t>
      </w:r>
      <w:r w:rsidR="008A705C">
        <w:t>.3</w:t>
      </w:r>
      <w:r w:rsidR="008A705C">
        <w:tab/>
        <w:t>Resource Standard Methods</w:t>
      </w:r>
      <w:bookmarkEnd w:id="672"/>
      <w:bookmarkEnd w:id="674"/>
      <w:bookmarkEnd w:id="675"/>
      <w:bookmarkEnd w:id="676"/>
      <w:bookmarkEnd w:id="677"/>
    </w:p>
    <w:p w14:paraId="500B32BD" w14:textId="77777777" w:rsidR="008A705C" w:rsidRPr="00384E92" w:rsidRDefault="00DB15E7" w:rsidP="008A705C">
      <w:pPr>
        <w:pStyle w:val="H6"/>
      </w:pPr>
      <w:bookmarkStart w:id="678" w:name="_Toc510696613"/>
      <w:bookmarkStart w:id="679" w:name="_Toc35971404"/>
      <w:r>
        <w:t>6.1.3.6</w:t>
      </w:r>
      <w:r w:rsidR="008A705C">
        <w:t>.3</w:t>
      </w:r>
      <w:r w:rsidR="008A705C" w:rsidRPr="00384E92">
        <w:t>.1</w:t>
      </w:r>
      <w:r w:rsidR="008A705C" w:rsidRPr="00384E92">
        <w:tab/>
      </w:r>
      <w:r w:rsidR="008A705C">
        <w:t>POST</w:t>
      </w:r>
      <w:bookmarkEnd w:id="678"/>
      <w:bookmarkEnd w:id="679"/>
    </w:p>
    <w:p w14:paraId="58A65F57" w14:textId="77777777" w:rsidR="008A705C" w:rsidRDefault="008A705C" w:rsidP="008A705C">
      <w:r>
        <w:t>This method will not be actually invoked.</w:t>
      </w:r>
    </w:p>
    <w:p w14:paraId="01A46EEA" w14:textId="77777777" w:rsidR="008A705C" w:rsidRDefault="008A705C" w:rsidP="008A705C">
      <w:r>
        <w:t xml:space="preserve">This method shall support the URI query parameters specified in table </w:t>
      </w:r>
      <w:r w:rsidR="00DB15E7">
        <w:t>6.1.3.6</w:t>
      </w:r>
      <w:r>
        <w:t>.3.1-1.</w:t>
      </w:r>
    </w:p>
    <w:p w14:paraId="1C3FC679" w14:textId="77777777"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705C" w:rsidRPr="00CB6975" w14:paraId="46245B19"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ADE407"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11BE3F"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BC1CA7"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A3FB20"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E5C6E7"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0C6250" w14:textId="77777777" w:rsidR="008A705C" w:rsidRPr="00CB6975" w:rsidRDefault="008A705C" w:rsidP="00BF6668">
            <w:pPr>
              <w:pStyle w:val="TAH"/>
            </w:pPr>
            <w:r w:rsidRPr="00CB6975">
              <w:t>Applicability</w:t>
            </w:r>
          </w:p>
        </w:tc>
      </w:tr>
      <w:tr w:rsidR="008A705C" w:rsidRPr="00CB6975" w14:paraId="06B4D779"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7A538"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351A5F10"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4FBDBD42"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3D125BA7"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2E4DF"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7B22F242" w14:textId="77777777" w:rsidR="008A705C" w:rsidRPr="00CB6975" w:rsidRDefault="008A705C" w:rsidP="00BF6668">
            <w:pPr>
              <w:pStyle w:val="TAL"/>
            </w:pPr>
          </w:p>
        </w:tc>
      </w:tr>
    </w:tbl>
    <w:p w14:paraId="62BAFC6B" w14:textId="77777777" w:rsidR="008A705C" w:rsidRDefault="008A705C" w:rsidP="008A705C"/>
    <w:p w14:paraId="3A728F4E" w14:textId="77777777"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57F07588" w14:textId="77777777"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705C" w:rsidRPr="00CB6975" w14:paraId="0BC43B36"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D9C636"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95DD5C"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9E0CB"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11CBCC" w14:textId="77777777" w:rsidR="008A705C" w:rsidRPr="00CB6975" w:rsidRDefault="008A705C" w:rsidP="00BF6668">
            <w:pPr>
              <w:pStyle w:val="TAH"/>
            </w:pPr>
            <w:r w:rsidRPr="00CB6975">
              <w:t>Description</w:t>
            </w:r>
          </w:p>
        </w:tc>
      </w:tr>
      <w:tr w:rsidR="008A705C" w:rsidRPr="00CB6975" w14:paraId="17CD5AF8"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2041E4"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2A8C6EF1"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6888E659"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F9CA28" w14:textId="77777777" w:rsidR="008A705C" w:rsidRPr="00CB6975" w:rsidRDefault="008A705C" w:rsidP="00BF6668">
            <w:pPr>
              <w:pStyle w:val="TAL"/>
            </w:pPr>
          </w:p>
        </w:tc>
      </w:tr>
    </w:tbl>
    <w:p w14:paraId="3C2787ED" w14:textId="77777777" w:rsidR="008A705C" w:rsidRDefault="008A705C" w:rsidP="008A705C"/>
    <w:p w14:paraId="539672E7" w14:textId="77777777"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705C" w:rsidRPr="00CB6975" w14:paraId="06CDAFD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2DFA9"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0B24C5"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8E7341"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E86EB6" w14:textId="77777777" w:rsidR="008A705C" w:rsidRPr="00CB6975" w:rsidRDefault="008A705C" w:rsidP="00BF6668">
            <w:pPr>
              <w:pStyle w:val="TAH"/>
            </w:pPr>
            <w:r w:rsidRPr="00CB6975">
              <w:t>Response</w:t>
            </w:r>
          </w:p>
          <w:p w14:paraId="14EC1DC0"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3E1C3A" w14:textId="77777777" w:rsidR="008A705C" w:rsidRPr="00CB6975" w:rsidRDefault="008A705C" w:rsidP="00BF6668">
            <w:pPr>
              <w:pStyle w:val="TAH"/>
            </w:pPr>
            <w:r w:rsidRPr="00CB6975">
              <w:t>Description</w:t>
            </w:r>
          </w:p>
        </w:tc>
      </w:tr>
      <w:tr w:rsidR="008A705C" w:rsidRPr="00CB6975" w14:paraId="7BF5A67A"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0A67A"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145F4D19"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271D6318"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2D6F4D3D"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2D582" w14:textId="77777777" w:rsidR="008A705C" w:rsidRPr="00CB6975" w:rsidRDefault="008A705C" w:rsidP="00BF6668">
            <w:pPr>
              <w:pStyle w:val="TAL"/>
            </w:pPr>
          </w:p>
        </w:tc>
      </w:tr>
    </w:tbl>
    <w:p w14:paraId="1A0096C0" w14:textId="77777777" w:rsidR="008A705C" w:rsidRDefault="008A705C" w:rsidP="003133A5"/>
    <w:p w14:paraId="23A4041E" w14:textId="77777777" w:rsidR="003133A5" w:rsidRPr="00B06F7A" w:rsidRDefault="003133A5" w:rsidP="00F3074B">
      <w:pPr>
        <w:pStyle w:val="Heading3"/>
      </w:pPr>
      <w:bookmarkStart w:id="680" w:name="_Toc82680264"/>
      <w:bookmarkStart w:id="681" w:name="_Toc90582026"/>
      <w:bookmarkStart w:id="682" w:name="_Toc130815805"/>
      <w:r w:rsidRPr="00B06F7A">
        <w:t>6.1.4</w:t>
      </w:r>
      <w:r w:rsidRPr="00B06F7A">
        <w:tab/>
        <w:t>Custom Operations without associated resources</w:t>
      </w:r>
      <w:bookmarkEnd w:id="680"/>
      <w:bookmarkEnd w:id="681"/>
      <w:bookmarkEnd w:id="682"/>
    </w:p>
    <w:p w14:paraId="663EA77F"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0CACA09C" w14:textId="77777777" w:rsidR="003133A5" w:rsidRPr="001F16C3" w:rsidRDefault="003133A5" w:rsidP="00F3074B">
      <w:pPr>
        <w:pStyle w:val="Heading3"/>
      </w:pPr>
      <w:bookmarkStart w:id="683" w:name="_Toc20120580"/>
      <w:bookmarkStart w:id="684" w:name="_Toc21623458"/>
      <w:bookmarkStart w:id="685" w:name="_Toc27587161"/>
      <w:bookmarkStart w:id="686" w:name="_Toc36459224"/>
      <w:bookmarkStart w:id="687" w:name="_Toc45028471"/>
      <w:bookmarkStart w:id="688" w:name="_Toc51870150"/>
      <w:bookmarkStart w:id="689" w:name="_Toc51870272"/>
      <w:bookmarkStart w:id="690" w:name="_Toc90582027"/>
      <w:bookmarkStart w:id="691" w:name="_Toc130815806"/>
      <w:r w:rsidRPr="001F16C3">
        <w:t>6.1.5</w:t>
      </w:r>
      <w:r w:rsidRPr="001F16C3">
        <w:tab/>
        <w:t>Notifications</w:t>
      </w:r>
      <w:bookmarkEnd w:id="683"/>
      <w:bookmarkEnd w:id="684"/>
      <w:bookmarkEnd w:id="685"/>
      <w:bookmarkEnd w:id="686"/>
      <w:bookmarkEnd w:id="687"/>
      <w:bookmarkEnd w:id="688"/>
      <w:bookmarkEnd w:id="689"/>
      <w:bookmarkEnd w:id="690"/>
      <w:bookmarkEnd w:id="691"/>
    </w:p>
    <w:p w14:paraId="559A429C" w14:textId="77777777" w:rsidR="003133A5" w:rsidRPr="001F16C3" w:rsidRDefault="003133A5" w:rsidP="00F3074B">
      <w:pPr>
        <w:pStyle w:val="Heading4"/>
      </w:pPr>
      <w:bookmarkStart w:id="692" w:name="_Toc20120581"/>
      <w:bookmarkStart w:id="693" w:name="_Toc21623459"/>
      <w:bookmarkStart w:id="694" w:name="_Toc27587162"/>
      <w:bookmarkStart w:id="695" w:name="_Toc36459225"/>
      <w:bookmarkStart w:id="696" w:name="_Toc45028472"/>
      <w:bookmarkStart w:id="697" w:name="_Toc51870151"/>
      <w:bookmarkStart w:id="698" w:name="_Toc51870273"/>
      <w:bookmarkStart w:id="699" w:name="_Toc90582028"/>
      <w:bookmarkStart w:id="700" w:name="_Toc130815807"/>
      <w:r w:rsidRPr="001F16C3">
        <w:t>6.1.5.1</w:t>
      </w:r>
      <w:r w:rsidRPr="001F16C3">
        <w:tab/>
        <w:t>General</w:t>
      </w:r>
      <w:bookmarkEnd w:id="692"/>
      <w:bookmarkEnd w:id="693"/>
      <w:bookmarkEnd w:id="694"/>
      <w:bookmarkEnd w:id="695"/>
      <w:bookmarkEnd w:id="696"/>
      <w:bookmarkEnd w:id="697"/>
      <w:bookmarkEnd w:id="698"/>
      <w:bookmarkEnd w:id="699"/>
      <w:bookmarkEnd w:id="700"/>
    </w:p>
    <w:p w14:paraId="19FA2E85"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2DD7619C" w14:textId="77777777"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3AC8677A" w14:textId="77777777" w:rsidR="005936A3" w:rsidRDefault="005936A3" w:rsidP="005936A3">
      <w:pPr>
        <w:pStyle w:val="B1"/>
        <w:rPr>
          <w:lang w:eastAsia="zh-CN"/>
        </w:rPr>
      </w:pPr>
      <w:r>
        <w:rPr>
          <w:lang w:eastAsia="zh-CN"/>
        </w:rPr>
        <w:t>-</w:t>
      </w:r>
      <w:r>
        <w:rPr>
          <w:lang w:eastAsia="zh-CN"/>
        </w:rPr>
        <w:tab/>
        <w:t>notification of data restoration.</w:t>
      </w:r>
    </w:p>
    <w:p w14:paraId="353689F0" w14:textId="77777777"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08569522" w14:textId="77777777" w:rsidR="003133A5" w:rsidRPr="001F16C3" w:rsidRDefault="003133A5" w:rsidP="00F3074B">
      <w:pPr>
        <w:pStyle w:val="Heading4"/>
        <w:rPr>
          <w:lang w:eastAsia="zh-CN"/>
        </w:rPr>
      </w:pPr>
      <w:bookmarkStart w:id="701" w:name="_Toc20120582"/>
      <w:bookmarkStart w:id="702" w:name="_Toc21623460"/>
      <w:bookmarkStart w:id="703" w:name="_Toc27587163"/>
      <w:bookmarkStart w:id="704" w:name="_Toc36459226"/>
      <w:bookmarkStart w:id="705" w:name="_Toc45028473"/>
      <w:bookmarkStart w:id="706" w:name="_Toc51870152"/>
      <w:bookmarkStart w:id="707" w:name="_Toc51870274"/>
      <w:bookmarkStart w:id="708" w:name="_Toc90582029"/>
      <w:bookmarkStart w:id="709" w:name="_Toc130815808"/>
      <w:r w:rsidRPr="001F16C3">
        <w:t>6.1.5.2</w:t>
      </w:r>
      <w:r w:rsidRPr="001F16C3">
        <w:tab/>
      </w:r>
      <w:r w:rsidRPr="001F16C3">
        <w:rPr>
          <w:lang w:eastAsia="zh-CN"/>
        </w:rPr>
        <w:t>Data Change Notification</w:t>
      </w:r>
      <w:bookmarkEnd w:id="701"/>
      <w:bookmarkEnd w:id="702"/>
      <w:bookmarkEnd w:id="703"/>
      <w:bookmarkEnd w:id="704"/>
      <w:bookmarkEnd w:id="705"/>
      <w:bookmarkEnd w:id="706"/>
      <w:bookmarkEnd w:id="707"/>
      <w:bookmarkEnd w:id="708"/>
      <w:bookmarkEnd w:id="709"/>
    </w:p>
    <w:p w14:paraId="7CA3DDC3"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357F8CAF" w14:textId="77777777" w:rsidR="003133A5" w:rsidRDefault="003133A5" w:rsidP="003133A5">
      <w:r>
        <w:lastRenderedPageBreak/>
        <w:t>Resource URI: {callbackReference}</w:t>
      </w:r>
    </w:p>
    <w:p w14:paraId="7944DF60" w14:textId="77777777"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623A62DB" w14:textId="77777777" w:rsidR="00BB5ABB" w:rsidRPr="001F16C3" w:rsidRDefault="00BB5ABB" w:rsidP="00BB5ABB">
      <w:pPr>
        <w:pStyle w:val="Heading4"/>
      </w:pPr>
      <w:bookmarkStart w:id="710" w:name="_Toc82684255"/>
      <w:bookmarkStart w:id="711" w:name="_Toc130815809"/>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0"/>
      <w:bookmarkEnd w:id="711"/>
    </w:p>
    <w:p w14:paraId="74EF447F"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1A23AD48"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65BB616B" w14:textId="77777777" w:rsidR="00BB5ABB" w:rsidRPr="00B06F7A" w:rsidRDefault="00BB5ABB" w:rsidP="00BB5ABB">
      <w:r w:rsidRPr="00B06F7A">
        <w:t xml:space="preserve">Support of URI query parameters is specified in table </w:t>
      </w:r>
      <w:r>
        <w:t>6.1.5.3</w:t>
      </w:r>
      <w:r w:rsidRPr="00B06F7A">
        <w:t>-1.</w:t>
      </w:r>
    </w:p>
    <w:p w14:paraId="609543E6" w14:textId="77777777" w:rsidR="00BB5ABB" w:rsidRPr="00B06F7A" w:rsidRDefault="00BB5ABB" w:rsidP="00BB5ABB">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7DDB8B9E"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ABC53"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799F7"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A5C18"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BC382"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58344F" w14:textId="77777777" w:rsidR="00BB5ABB" w:rsidRPr="00CB6975" w:rsidRDefault="00BB5ABB" w:rsidP="00BF6668">
            <w:pPr>
              <w:pStyle w:val="TAH"/>
            </w:pPr>
            <w:r w:rsidRPr="00CB6975">
              <w:t>Description</w:t>
            </w:r>
          </w:p>
        </w:tc>
      </w:tr>
      <w:tr w:rsidR="00BB5ABB" w:rsidRPr="00CB6975" w14:paraId="52A22EB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883331"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0620D651"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34CA8A0A"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591E6657"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90718" w14:textId="77777777" w:rsidR="00BB5ABB" w:rsidRPr="00CB6975" w:rsidRDefault="00BB5ABB" w:rsidP="00BF6668">
            <w:pPr>
              <w:pStyle w:val="TAL"/>
            </w:pPr>
          </w:p>
        </w:tc>
      </w:tr>
    </w:tbl>
    <w:p w14:paraId="32E6D3DC" w14:textId="77777777" w:rsidR="00BB5ABB" w:rsidRPr="00B06F7A" w:rsidRDefault="00BB5ABB" w:rsidP="00BB5ABB"/>
    <w:p w14:paraId="5C5A6D4C" w14:textId="7777777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41FD64D" w14:textId="77777777"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B5ABB" w:rsidRPr="00CB6975" w14:paraId="44AF6BA8"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6D0BB6"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670064"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86A371"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38F8D9" w14:textId="77777777" w:rsidR="00BB5ABB" w:rsidRPr="00CB6975" w:rsidRDefault="00BB5ABB" w:rsidP="00BF6668">
            <w:pPr>
              <w:pStyle w:val="TAH"/>
            </w:pPr>
            <w:r w:rsidRPr="00CB6975">
              <w:t>Description</w:t>
            </w:r>
          </w:p>
        </w:tc>
      </w:tr>
      <w:tr w:rsidR="00BB5ABB" w:rsidRPr="00CB6975" w14:paraId="1122B6FF"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C1E92B"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1AE7FE"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D42DF27"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77B9E1" w14:textId="77777777" w:rsidR="00BB5ABB" w:rsidRPr="00CB6975" w:rsidRDefault="00BB5ABB" w:rsidP="00BF6668">
            <w:pPr>
              <w:pStyle w:val="TAL"/>
            </w:pPr>
            <w:r w:rsidRPr="00CB6975">
              <w:t>Contains identifiers representing those UEs potentially affected by a data-loss event at the UDR.</w:t>
            </w:r>
          </w:p>
        </w:tc>
      </w:tr>
    </w:tbl>
    <w:p w14:paraId="7BD30855" w14:textId="77777777" w:rsidR="00BB5ABB" w:rsidRPr="00B06F7A" w:rsidRDefault="00BB5ABB" w:rsidP="00BB5ABB"/>
    <w:p w14:paraId="69F3B1D1" w14:textId="77777777"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456"/>
        <w:gridCol w:w="1108"/>
        <w:gridCol w:w="1507"/>
        <w:gridCol w:w="4946"/>
      </w:tblGrid>
      <w:tr w:rsidR="00BB5ABB" w:rsidRPr="00CB6975" w14:paraId="52689BFE"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44F99264"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3571DCA6"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6C2A895E"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6E4DCC6" w14:textId="77777777" w:rsidR="00BB5ABB" w:rsidRPr="00CB6975" w:rsidRDefault="00BB5ABB" w:rsidP="00BF6668">
            <w:pPr>
              <w:pStyle w:val="TAH"/>
            </w:pPr>
            <w:r w:rsidRPr="00CB6975">
              <w:t>Response</w:t>
            </w:r>
          </w:p>
          <w:p w14:paraId="04F67B10"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7EDBD433" w14:textId="77777777" w:rsidR="00BB5ABB" w:rsidRPr="00CB6975" w:rsidRDefault="00BB5ABB" w:rsidP="00BF6668">
            <w:pPr>
              <w:pStyle w:val="TAH"/>
            </w:pPr>
            <w:r w:rsidRPr="00CB6975">
              <w:t>Description</w:t>
            </w:r>
          </w:p>
        </w:tc>
      </w:tr>
      <w:tr w:rsidR="00BB5ABB" w:rsidRPr="00CB6975" w14:paraId="7AE91B27"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23535AB"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1E58A529"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49C4C6AC"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1D0697D7"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20FBE767" w14:textId="77777777" w:rsidR="00BB5ABB" w:rsidRPr="00CB6975" w:rsidRDefault="00BB5ABB" w:rsidP="00BF6668">
            <w:pPr>
              <w:pStyle w:val="TAL"/>
            </w:pPr>
            <w:r w:rsidRPr="00CB6975">
              <w:t>Upon success, an empty response body shall be returned.</w:t>
            </w:r>
          </w:p>
        </w:tc>
      </w:tr>
      <w:tr w:rsidR="00BB5ABB" w:rsidRPr="00CB6975" w14:paraId="2EAD6EF8"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BC3A4F9"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7B9CBD65"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71ABCD5"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67CB1C01"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5FE5064"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385EFA19"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4977409D"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E86EA6C"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8DC1245"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DB59D29"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B5AFB4B"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C675E70"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49EC1A2"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4DA533ED"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EF69BED"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55C8CB95"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336EFF8"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DA0B298"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8F03F38" w14:textId="77777777" w:rsidR="00BB5ABB" w:rsidRPr="00CB6975" w:rsidRDefault="00BB5ABB" w:rsidP="00BF6668">
            <w:pPr>
              <w:pStyle w:val="TAL"/>
            </w:pPr>
            <w:r w:rsidRPr="00CB6975">
              <w:t>The "cause" attribute may be used to indicate one of the following application errors:</w:t>
            </w:r>
          </w:p>
          <w:p w14:paraId="13B6248F" w14:textId="77777777" w:rsidR="00BB5ABB" w:rsidRPr="00CB6975" w:rsidRDefault="00BB5ABB" w:rsidP="00BF6668">
            <w:pPr>
              <w:pStyle w:val="TAL"/>
            </w:pPr>
            <w:r w:rsidRPr="00CB6975">
              <w:t>- CONTEXT_NOT_FOUND</w:t>
            </w:r>
          </w:p>
        </w:tc>
      </w:tr>
      <w:tr w:rsidR="00BB5ABB" w:rsidRPr="00CB6975" w14:paraId="24CFB2A5"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C5EADB"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4F052AAC" w14:textId="77777777" w:rsidR="00BB5ABB" w:rsidRPr="00B06F7A" w:rsidRDefault="00BB5ABB" w:rsidP="00BB5ABB"/>
    <w:p w14:paraId="1442F44F" w14:textId="77777777" w:rsidR="00BB5ABB" w:rsidRPr="00B06F7A" w:rsidRDefault="00BB5ABB" w:rsidP="00BB5ABB">
      <w:pPr>
        <w:pStyle w:val="TH"/>
      </w:pPr>
      <w:r w:rsidRPr="00B06F7A">
        <w:lastRenderedPageBreak/>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1AD1CE6B"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33CC9"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FCCCC"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40AFE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86206"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52966" w14:textId="77777777" w:rsidR="00BB5ABB" w:rsidRPr="00CB6975" w:rsidRDefault="00BB5ABB" w:rsidP="00BF6668">
            <w:pPr>
              <w:pStyle w:val="TAH"/>
            </w:pPr>
            <w:r w:rsidRPr="00CB6975">
              <w:t>Description</w:t>
            </w:r>
          </w:p>
        </w:tc>
      </w:tr>
      <w:tr w:rsidR="00BB5ABB" w:rsidRPr="00CB6975" w14:paraId="584AFA3E"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E89512"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EABC14F"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7E23D195"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F2C31D2"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802653"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3CB52CC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6F1049"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2D0B2B5"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64C310"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39C19A5"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0D12B" w14:textId="77777777" w:rsidR="00BB5ABB" w:rsidRPr="00CB6975" w:rsidRDefault="00BB5ABB" w:rsidP="00BF6668">
            <w:pPr>
              <w:pStyle w:val="TAL"/>
            </w:pPr>
            <w:r w:rsidRPr="00CB6975">
              <w:t>Identifier of the target NF (service) instance ID towards which the request is redirected</w:t>
            </w:r>
          </w:p>
        </w:tc>
      </w:tr>
    </w:tbl>
    <w:p w14:paraId="0D836CB8" w14:textId="77777777" w:rsidR="00BB5ABB" w:rsidRPr="00B06F7A" w:rsidRDefault="00BB5ABB" w:rsidP="00BB5ABB"/>
    <w:p w14:paraId="05EE7895" w14:textId="77777777"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1610CE2D"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4A646"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BBA378"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B1CD7"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E53AD"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CD915" w14:textId="77777777" w:rsidR="00BB5ABB" w:rsidRPr="00CB6975" w:rsidRDefault="00BB5ABB" w:rsidP="00BF6668">
            <w:pPr>
              <w:pStyle w:val="TAH"/>
            </w:pPr>
            <w:r w:rsidRPr="00CB6975">
              <w:t>Description</w:t>
            </w:r>
          </w:p>
        </w:tc>
      </w:tr>
      <w:tr w:rsidR="00BB5ABB" w:rsidRPr="00CB6975" w14:paraId="1FA23AFE"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25C22"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4553847"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45CD0EA"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7C761AC"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AD3F5"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64A982D3"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DE5B6"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69223CE0"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1863B55"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59F2389"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3420A" w14:textId="77777777" w:rsidR="00BB5ABB" w:rsidRPr="00CB6975" w:rsidRDefault="00BB5ABB" w:rsidP="00BF6668">
            <w:pPr>
              <w:pStyle w:val="TAL"/>
            </w:pPr>
            <w:r w:rsidRPr="00CB6975">
              <w:t>Identifier of the target NF (service) instance ID towards which the request is redirected</w:t>
            </w:r>
          </w:p>
        </w:tc>
      </w:tr>
    </w:tbl>
    <w:p w14:paraId="560CC8F8" w14:textId="77777777" w:rsidR="00BB5ABB" w:rsidRDefault="00BB5ABB" w:rsidP="003133A5">
      <w:pPr>
        <w:rPr>
          <w:lang w:eastAsia="zh-CN"/>
        </w:rPr>
      </w:pPr>
    </w:p>
    <w:p w14:paraId="4386B6A6" w14:textId="77777777" w:rsidR="00E37C98" w:rsidRPr="00690A26" w:rsidRDefault="00E37C98" w:rsidP="00E37C98">
      <w:pPr>
        <w:pStyle w:val="Heading3"/>
      </w:pPr>
      <w:bookmarkStart w:id="712" w:name="_Toc24937649"/>
      <w:bookmarkStart w:id="713" w:name="_Toc33962464"/>
      <w:bookmarkStart w:id="714" w:name="_Toc42883226"/>
      <w:bookmarkStart w:id="715" w:name="_Toc49733094"/>
      <w:bookmarkStart w:id="716" w:name="_Toc56690719"/>
      <w:bookmarkStart w:id="717" w:name="_Toc90630029"/>
      <w:bookmarkStart w:id="718" w:name="_Toc130815810"/>
      <w:r w:rsidRPr="00690A26">
        <w:t>6.1.</w:t>
      </w:r>
      <w:r>
        <w:t>5a</w:t>
      </w:r>
      <w:r w:rsidRPr="00690A26">
        <w:tab/>
        <w:t>Data Model</w:t>
      </w:r>
      <w:bookmarkEnd w:id="712"/>
      <w:bookmarkEnd w:id="713"/>
      <w:bookmarkEnd w:id="714"/>
      <w:bookmarkEnd w:id="715"/>
      <w:bookmarkEnd w:id="716"/>
      <w:bookmarkEnd w:id="717"/>
      <w:bookmarkEnd w:id="718"/>
    </w:p>
    <w:p w14:paraId="2219CF01" w14:textId="77777777" w:rsidR="00E37C98" w:rsidRPr="00690A26" w:rsidRDefault="00E37C98" w:rsidP="00E37C98">
      <w:pPr>
        <w:pStyle w:val="Heading4"/>
      </w:pPr>
      <w:bookmarkStart w:id="719" w:name="_Toc24937650"/>
      <w:bookmarkStart w:id="720" w:name="_Toc33962465"/>
      <w:bookmarkStart w:id="721" w:name="_Toc42883227"/>
      <w:bookmarkStart w:id="722" w:name="_Toc49733095"/>
      <w:bookmarkStart w:id="723" w:name="_Toc56690720"/>
      <w:bookmarkStart w:id="724" w:name="_Toc90630030"/>
      <w:bookmarkStart w:id="725" w:name="_Toc130815811"/>
      <w:r w:rsidRPr="00690A26">
        <w:t>6.1.</w:t>
      </w:r>
      <w:r>
        <w:t>5a</w:t>
      </w:r>
      <w:r w:rsidRPr="00690A26">
        <w:t>.1</w:t>
      </w:r>
      <w:r w:rsidRPr="00690A26">
        <w:tab/>
        <w:t>General</w:t>
      </w:r>
      <w:bookmarkEnd w:id="719"/>
      <w:bookmarkEnd w:id="720"/>
      <w:bookmarkEnd w:id="721"/>
      <w:bookmarkEnd w:id="722"/>
      <w:bookmarkEnd w:id="723"/>
      <w:bookmarkEnd w:id="724"/>
      <w:bookmarkEnd w:id="725"/>
    </w:p>
    <w:p w14:paraId="532724E4" w14:textId="77777777" w:rsidR="00E37C98" w:rsidRPr="00690A26" w:rsidRDefault="00E37C98" w:rsidP="00E37C98">
      <w:r w:rsidRPr="00690A26">
        <w:t>This clause specifies the application data model supported by the API.</w:t>
      </w:r>
    </w:p>
    <w:p w14:paraId="1FBF1C44"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01AC2397"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5D3C631E"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3DE04E3"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76E58AD"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F4CB805" w14:textId="77777777" w:rsidR="00E37C98" w:rsidRPr="00CB6975" w:rsidRDefault="00E37C98" w:rsidP="00BF6668">
            <w:pPr>
              <w:pStyle w:val="TAH"/>
            </w:pPr>
            <w:r w:rsidRPr="00CB6975">
              <w:t>Description</w:t>
            </w:r>
          </w:p>
        </w:tc>
      </w:tr>
      <w:tr w:rsidR="00E37C98" w:rsidRPr="00CB6975" w14:paraId="53875B24"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70B364CA"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2D2E92FE"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6EC9EC9E"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0AC043BB" w14:textId="77777777" w:rsidR="00E37C98" w:rsidRPr="00435821" w:rsidRDefault="00E37C98" w:rsidP="00E37C98"/>
    <w:p w14:paraId="0CF313A2"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6444F841"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53FA7F56"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4F4BD9D"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C1B0E5E"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503204A" w14:textId="77777777" w:rsidR="00E37C98" w:rsidRPr="00CB6975" w:rsidRDefault="00E37C98" w:rsidP="00BF6668">
            <w:pPr>
              <w:pStyle w:val="TAH"/>
            </w:pPr>
            <w:r w:rsidRPr="00CB6975">
              <w:t>Comments</w:t>
            </w:r>
          </w:p>
        </w:tc>
      </w:tr>
      <w:tr w:rsidR="00E37C98" w:rsidRPr="00CB6975" w14:paraId="49FBB720"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BF3F8E2"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699FCC7E"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274E82C"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4BDC9FAD"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58AD29FB"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630567B"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7726D6D" w14:textId="77777777" w:rsidR="00E37C98" w:rsidRPr="00CB6975" w:rsidRDefault="00E37C98" w:rsidP="00BF6668">
            <w:pPr>
              <w:pStyle w:val="TAL"/>
              <w:rPr>
                <w:rFonts w:cs="Arial"/>
                <w:szCs w:val="18"/>
              </w:rPr>
            </w:pPr>
            <w:r w:rsidRPr="00CB6975">
              <w:rPr>
                <w:rFonts w:cs="Arial"/>
                <w:szCs w:val="18"/>
              </w:rPr>
              <w:t>Single NSSAI</w:t>
            </w:r>
          </w:p>
        </w:tc>
      </w:tr>
      <w:tr w:rsidR="001B79E1" w:rsidRPr="00CB6975" w14:paraId="146F596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69E688B6" w14:textId="77777777" w:rsidR="001B79E1" w:rsidRPr="00CB6975" w:rsidRDefault="001B79E1" w:rsidP="001B79E1">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4C17984A" w14:textId="77777777" w:rsidR="001B79E1" w:rsidRPr="00CB6975" w:rsidRDefault="001B79E1" w:rsidP="001B79E1">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403A377C" w14:textId="77777777" w:rsidR="001B79E1" w:rsidRPr="00CB6975" w:rsidRDefault="001B79E1" w:rsidP="001B79E1">
            <w:pPr>
              <w:pStyle w:val="TAL"/>
              <w:rPr>
                <w:rFonts w:cs="Arial"/>
                <w:szCs w:val="18"/>
              </w:rPr>
            </w:pPr>
            <w:r>
              <w:rPr>
                <w:rFonts w:cs="Arial"/>
                <w:szCs w:val="18"/>
              </w:rPr>
              <w:t>NF Group ID</w:t>
            </w:r>
          </w:p>
        </w:tc>
      </w:tr>
      <w:tr w:rsidR="001B79E1" w:rsidRPr="00CB6975" w14:paraId="668B00D7"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0EC59797" w14:textId="77777777" w:rsidR="001B79E1" w:rsidRPr="00CB6975" w:rsidRDefault="001B79E1" w:rsidP="001B79E1">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4D554728" w14:textId="77777777" w:rsidR="001B79E1" w:rsidRPr="00CB6975" w:rsidRDefault="001B79E1" w:rsidP="001B79E1">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5B97B86C" w14:textId="77777777" w:rsidR="001B79E1" w:rsidRPr="00CB6975" w:rsidRDefault="001B79E1" w:rsidP="001B79E1">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1B79E1" w:rsidRPr="00CB6975" w14:paraId="268C4889"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7DAC30BD" w14:textId="77777777" w:rsidR="001B79E1" w:rsidRPr="00CB6975" w:rsidRDefault="001B79E1" w:rsidP="001B79E1">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51D6AD6F" w14:textId="77777777" w:rsidR="001B79E1" w:rsidRPr="00CB6975" w:rsidRDefault="001B79E1" w:rsidP="001B79E1">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3C84F05" w14:textId="77777777" w:rsidR="001B79E1" w:rsidRPr="00CB6975" w:rsidRDefault="001B79E1" w:rsidP="001B79E1">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6EC781D0" w14:textId="77777777" w:rsidR="00E37C98" w:rsidRPr="00690A26" w:rsidRDefault="00E37C98" w:rsidP="00E37C98"/>
    <w:p w14:paraId="76CC04CA" w14:textId="77777777" w:rsidR="00E37C98" w:rsidRPr="00690A26" w:rsidRDefault="00E37C98" w:rsidP="00E37C98">
      <w:pPr>
        <w:pStyle w:val="Heading4"/>
        <w:rPr>
          <w:lang w:val="en-US"/>
        </w:rPr>
      </w:pPr>
      <w:bookmarkStart w:id="726" w:name="_Toc24937651"/>
      <w:bookmarkStart w:id="727" w:name="_Toc33962466"/>
      <w:bookmarkStart w:id="728" w:name="_Toc42883228"/>
      <w:bookmarkStart w:id="729" w:name="_Toc49733096"/>
      <w:bookmarkStart w:id="730" w:name="_Toc56690721"/>
      <w:bookmarkStart w:id="731" w:name="_Toc90630031"/>
      <w:bookmarkStart w:id="732" w:name="_Toc130815812"/>
      <w:r w:rsidRPr="00690A26">
        <w:rPr>
          <w:lang w:val="en-US"/>
        </w:rPr>
        <w:t>6.1.</w:t>
      </w:r>
      <w:r>
        <w:rPr>
          <w:lang w:val="en-US"/>
        </w:rPr>
        <w:t>5a</w:t>
      </w:r>
      <w:r w:rsidRPr="00690A26">
        <w:rPr>
          <w:lang w:val="en-US"/>
        </w:rPr>
        <w:t>.2</w:t>
      </w:r>
      <w:r w:rsidRPr="00690A26">
        <w:rPr>
          <w:lang w:val="en-US"/>
        </w:rPr>
        <w:tab/>
        <w:t>Structured data types</w:t>
      </w:r>
      <w:bookmarkEnd w:id="726"/>
      <w:bookmarkEnd w:id="727"/>
      <w:bookmarkEnd w:id="728"/>
      <w:bookmarkEnd w:id="729"/>
      <w:bookmarkEnd w:id="730"/>
      <w:bookmarkEnd w:id="731"/>
      <w:bookmarkEnd w:id="732"/>
    </w:p>
    <w:p w14:paraId="0BE0BFE2" w14:textId="77777777" w:rsidR="00E37C98" w:rsidRPr="00690A26" w:rsidRDefault="00E37C98" w:rsidP="00E37C98">
      <w:pPr>
        <w:pStyle w:val="Heading5"/>
      </w:pPr>
      <w:bookmarkStart w:id="733" w:name="_Toc24937652"/>
      <w:bookmarkStart w:id="734" w:name="_Toc33962467"/>
      <w:bookmarkStart w:id="735" w:name="_Toc42883229"/>
      <w:bookmarkStart w:id="736" w:name="_Toc49733097"/>
      <w:bookmarkStart w:id="737" w:name="_Toc56690722"/>
      <w:bookmarkStart w:id="738" w:name="_Toc90630032"/>
      <w:bookmarkStart w:id="739" w:name="_Toc130815813"/>
      <w:r w:rsidRPr="00690A26">
        <w:t>6.1.</w:t>
      </w:r>
      <w:r>
        <w:t>5a</w:t>
      </w:r>
      <w:r w:rsidRPr="00690A26">
        <w:t>.2.1</w:t>
      </w:r>
      <w:r w:rsidRPr="00690A26">
        <w:tab/>
        <w:t>Introduction</w:t>
      </w:r>
      <w:bookmarkEnd w:id="733"/>
      <w:bookmarkEnd w:id="734"/>
      <w:bookmarkEnd w:id="735"/>
      <w:bookmarkEnd w:id="736"/>
      <w:bookmarkEnd w:id="737"/>
      <w:bookmarkEnd w:id="738"/>
      <w:bookmarkEnd w:id="739"/>
    </w:p>
    <w:p w14:paraId="482DF660" w14:textId="77777777" w:rsidR="00E37C98" w:rsidRPr="00690A26" w:rsidRDefault="00E37C98" w:rsidP="00E37C98">
      <w:r w:rsidRPr="00690A26">
        <w:t>This clause defines the structures to be used in resource representations.</w:t>
      </w:r>
    </w:p>
    <w:p w14:paraId="2651A056" w14:textId="77777777" w:rsidR="00E37C98" w:rsidRPr="00B06F7A" w:rsidRDefault="00E37C98" w:rsidP="00E37C98">
      <w:pPr>
        <w:pStyle w:val="Heading5"/>
        <w:rPr>
          <w:lang w:eastAsia="zh-CN"/>
        </w:rPr>
      </w:pPr>
      <w:bookmarkStart w:id="740" w:name="_Toc130815814"/>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0"/>
    </w:p>
    <w:p w14:paraId="2480C674"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58C450D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B4A275B"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66D4B861"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9B257DA"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9E10E47"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69ED8997"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5A60647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E5EA3B8"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0FBBB299"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2EBF48A9"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B535442"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46D45226"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719713F0"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EFB9302"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544382C6"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3CFCD7F9"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AF63077"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1AE2A3B"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41309C2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4BE4DDB7"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261A9551"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64DF041D"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ADB582"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519286C"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1264033C"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0E3C47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CF3B39C"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6C3E46FB"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C35F249"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C9CB1F6"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667DBF69"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21DCD89C"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06E9AE9"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1E39A60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4A2212C"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ADF6049"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534D64E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12518C2"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7337663"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5C51786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3D9FF"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94EE900"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251A65CD"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B253C86"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E8FC083"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BD947A5"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99E478D"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82BD86B"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1B79E1" w:rsidRPr="00CB6975" w14:paraId="6DBC2426"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0C036A7" w14:textId="77777777" w:rsidR="001B79E1" w:rsidRPr="00CB6975" w:rsidRDefault="001B79E1" w:rsidP="001B79E1">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8FD5B97" w14:textId="77777777" w:rsidR="001B79E1" w:rsidRPr="00CB6975" w:rsidRDefault="001B79E1" w:rsidP="001B79E1">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5AAF8F2A" w14:textId="77777777" w:rsidR="001B79E1" w:rsidRPr="00CB6975" w:rsidRDefault="001B79E1" w:rsidP="001B79E1">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C14255D" w14:textId="77777777" w:rsidR="001B79E1" w:rsidRPr="00CB6975" w:rsidRDefault="001B79E1" w:rsidP="001B79E1">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BEA11DD" w14:textId="77777777" w:rsidR="001B79E1" w:rsidRPr="00CB6975" w:rsidRDefault="001B79E1" w:rsidP="001B79E1">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65C3AFFA" w14:textId="77777777" w:rsidR="00E37C98" w:rsidRPr="00BB5ABB" w:rsidRDefault="00E37C98" w:rsidP="003133A5">
      <w:pPr>
        <w:rPr>
          <w:lang w:eastAsia="zh-CN"/>
        </w:rPr>
      </w:pPr>
    </w:p>
    <w:p w14:paraId="1F42F27F" w14:textId="77777777" w:rsidR="003133A5" w:rsidRPr="001F16C3" w:rsidRDefault="003133A5" w:rsidP="00F3074B">
      <w:pPr>
        <w:pStyle w:val="Heading3"/>
      </w:pPr>
      <w:bookmarkStart w:id="741" w:name="_Toc20120583"/>
      <w:bookmarkStart w:id="742" w:name="_Toc21623461"/>
      <w:bookmarkStart w:id="743" w:name="_Toc27587164"/>
      <w:bookmarkStart w:id="744" w:name="_Toc36459227"/>
      <w:bookmarkStart w:id="745" w:name="_Toc45028474"/>
      <w:bookmarkStart w:id="746" w:name="_Toc51870153"/>
      <w:bookmarkStart w:id="747" w:name="_Toc51870275"/>
      <w:bookmarkStart w:id="748" w:name="_Toc90582030"/>
      <w:bookmarkStart w:id="749" w:name="_Toc130815815"/>
      <w:r w:rsidRPr="001F16C3">
        <w:t>6.1.</w:t>
      </w:r>
      <w:r w:rsidRPr="001F16C3">
        <w:rPr>
          <w:lang w:eastAsia="zh-CN"/>
        </w:rPr>
        <w:t>6</w:t>
      </w:r>
      <w:r w:rsidRPr="001F16C3">
        <w:tab/>
        <w:t>Error Handling</w:t>
      </w:r>
      <w:bookmarkEnd w:id="741"/>
      <w:bookmarkEnd w:id="742"/>
      <w:bookmarkEnd w:id="743"/>
      <w:bookmarkEnd w:id="744"/>
      <w:bookmarkEnd w:id="745"/>
      <w:bookmarkEnd w:id="746"/>
      <w:bookmarkEnd w:id="747"/>
      <w:bookmarkEnd w:id="748"/>
      <w:bookmarkEnd w:id="749"/>
    </w:p>
    <w:p w14:paraId="665DC275" w14:textId="77777777"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35F9F7EB"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3133A5" w:rsidRPr="00CB6975" w14:paraId="0CF6FC55"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A8BE0C"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518FBDBB"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126E93F1"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372E3255" w14:textId="77777777" w:rsidR="003133A5" w:rsidRPr="00CB6975" w:rsidRDefault="003133A5" w:rsidP="00D14072">
            <w:pPr>
              <w:pStyle w:val="TAL"/>
              <w:rPr>
                <w:b/>
              </w:rPr>
            </w:pPr>
            <w:r w:rsidRPr="00CB6975">
              <w:rPr>
                <w:b/>
              </w:rPr>
              <w:t>Response</w:t>
            </w:r>
          </w:p>
          <w:p w14:paraId="024DC00C"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7BCD45AD" w14:textId="77777777" w:rsidR="003133A5" w:rsidRPr="00CB6975" w:rsidRDefault="003133A5" w:rsidP="00D14072">
            <w:pPr>
              <w:pStyle w:val="TAL"/>
              <w:rPr>
                <w:b/>
              </w:rPr>
            </w:pPr>
            <w:r w:rsidRPr="00CB6975">
              <w:rPr>
                <w:b/>
              </w:rPr>
              <w:t>Description</w:t>
            </w:r>
          </w:p>
        </w:tc>
      </w:tr>
      <w:tr w:rsidR="003133A5" w:rsidRPr="00CB6975" w14:paraId="09E7035F"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3B0472"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52672C3"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F0D8BA9"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5B3D704"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0F4CA1C7"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056F79AE"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791033"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09BB326" w14:textId="77777777" w:rsidR="003133A5" w:rsidRDefault="003133A5" w:rsidP="003133A5">
      <w:pPr>
        <w:rPr>
          <w:lang w:eastAsia="zh-CN"/>
        </w:rPr>
      </w:pPr>
    </w:p>
    <w:p w14:paraId="10346F5B"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46A0B287"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8"/>
        <w:gridCol w:w="1417"/>
        <w:gridCol w:w="4086"/>
      </w:tblGrid>
      <w:tr w:rsidR="003133A5" w:rsidRPr="00CB6975" w14:paraId="56B9CAD3"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DEDAEED"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25C7152"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F742B9B" w14:textId="77777777" w:rsidR="003133A5" w:rsidRPr="00CB6975" w:rsidRDefault="003133A5" w:rsidP="00D14072">
            <w:pPr>
              <w:pStyle w:val="TAH"/>
            </w:pPr>
            <w:r w:rsidRPr="00CB6975">
              <w:t>Description</w:t>
            </w:r>
          </w:p>
        </w:tc>
      </w:tr>
      <w:tr w:rsidR="003133A5" w:rsidRPr="00CB6975" w14:paraId="5E9A0386"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A6E1B0"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D2CD909"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C8ED550"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67EDD45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8624FD"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645DAAD"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0E2CD62" w14:textId="77777777"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6EDA6004"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9F8AA42"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3A881D7"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289E31B"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0C2D01B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AA27828"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5E8765D"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11B3D6"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76AA3E0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5A7B5AE"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DF192C6"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798A978"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06E8C1B0"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C1A7FC9"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FA53BEE"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0F8E152" w14:textId="77777777"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41F905B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A5B2793"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609F372"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CD0301"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0D222741"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95E35B3"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E3EC82D"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992505F"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4E70CC79"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2489AD0"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6681239"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1900DDE"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28EBDB8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611B17"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0593918"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9F00B3D"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08F68D80"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50D47A"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6F44CBF"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531221D"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438427A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759F2E9B" w14:textId="77777777"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76CBD89B" w14:textId="77777777"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541AC85" w14:textId="77777777"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705269D3"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3FF33559"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24B2C355" w14:textId="77777777" w:rsidR="003133A5" w:rsidRDefault="003133A5" w:rsidP="003133A5">
      <w:pPr>
        <w:rPr>
          <w:lang w:eastAsia="zh-CN"/>
        </w:rPr>
      </w:pPr>
    </w:p>
    <w:p w14:paraId="78FC5B22" w14:textId="77777777" w:rsidR="003133A5" w:rsidRPr="001F16C3" w:rsidRDefault="003133A5" w:rsidP="00F3074B">
      <w:pPr>
        <w:pStyle w:val="Heading3"/>
      </w:pPr>
      <w:bookmarkStart w:id="750" w:name="_Toc20120584"/>
      <w:bookmarkStart w:id="751" w:name="_Toc21623462"/>
      <w:bookmarkStart w:id="752" w:name="_Toc27587165"/>
      <w:bookmarkStart w:id="753" w:name="_Toc36459228"/>
      <w:bookmarkStart w:id="754" w:name="_Toc45028475"/>
      <w:bookmarkStart w:id="755" w:name="_Toc51870154"/>
      <w:bookmarkStart w:id="756" w:name="_Toc51870276"/>
      <w:bookmarkStart w:id="757" w:name="_Toc90582031"/>
      <w:bookmarkStart w:id="758" w:name="_Toc130815816"/>
      <w:r w:rsidRPr="001F16C3">
        <w:t>6.1.</w:t>
      </w:r>
      <w:r w:rsidRPr="001F16C3">
        <w:rPr>
          <w:lang w:eastAsia="zh-CN"/>
        </w:rPr>
        <w:t>7</w:t>
      </w:r>
      <w:r w:rsidRPr="001F16C3">
        <w:tab/>
        <w:t>Security</w:t>
      </w:r>
      <w:bookmarkEnd w:id="750"/>
      <w:bookmarkEnd w:id="751"/>
      <w:bookmarkEnd w:id="752"/>
      <w:bookmarkEnd w:id="753"/>
      <w:bookmarkEnd w:id="754"/>
      <w:bookmarkEnd w:id="755"/>
      <w:bookmarkEnd w:id="756"/>
      <w:bookmarkEnd w:id="757"/>
      <w:bookmarkEnd w:id="758"/>
    </w:p>
    <w:p w14:paraId="04411D98"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118F59B"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5932DA6"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3A4B1A30" w14:textId="77777777" w:rsidR="003133A5" w:rsidRDefault="003133A5" w:rsidP="003133A5">
      <w:pPr>
        <w:rPr>
          <w:lang w:val="en-US"/>
        </w:rPr>
      </w:pPr>
      <w:r>
        <w:rPr>
          <w:lang w:val="en-US"/>
        </w:rPr>
        <w:t>The Nudr_DataRepository API defines the following scopes for OAuth2 authorization:</w:t>
      </w:r>
    </w:p>
    <w:p w14:paraId="6E3877F4"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3133A5" w:rsidRPr="00CB6975" w14:paraId="4A84C776"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EC7A7" w14:textId="77777777" w:rsidR="003133A5" w:rsidRPr="00CB6975" w:rsidRDefault="003133A5" w:rsidP="00D14072">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DF675" w14:textId="77777777" w:rsidR="003133A5" w:rsidRPr="00CB6975" w:rsidRDefault="003133A5" w:rsidP="00D14072">
            <w:pPr>
              <w:pStyle w:val="TAH"/>
            </w:pPr>
            <w:r w:rsidRPr="00CB6975">
              <w:t>Description</w:t>
            </w:r>
          </w:p>
        </w:tc>
      </w:tr>
      <w:tr w:rsidR="003133A5" w:rsidRPr="00CB6975" w14:paraId="62E3809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4D55A"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9D594" w14:textId="77777777" w:rsidR="003133A5" w:rsidRPr="00CB6975" w:rsidRDefault="003133A5" w:rsidP="00D14072">
            <w:pPr>
              <w:pStyle w:val="TAL"/>
            </w:pPr>
            <w:r w:rsidRPr="00CB6975">
              <w:t>Access to the Nudr DataRepository API</w:t>
            </w:r>
          </w:p>
        </w:tc>
      </w:tr>
      <w:tr w:rsidR="003133A5" w:rsidRPr="00CB6975" w14:paraId="77C3096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8AAAC"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85A75" w14:textId="77777777" w:rsidR="003133A5" w:rsidRPr="00CB6975" w:rsidRDefault="003133A5" w:rsidP="00D14072">
            <w:pPr>
              <w:pStyle w:val="TAL"/>
            </w:pPr>
            <w:r w:rsidRPr="00CB6975">
              <w:t>Access to the SubscriptionData data set.</w:t>
            </w:r>
          </w:p>
        </w:tc>
      </w:tr>
      <w:tr w:rsidR="003133A5" w:rsidRPr="00CB6975" w14:paraId="17E3A3B8"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C9887"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419EE"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5E49EE49"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C7EAC"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44222"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42E0E63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761DA"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1C149" w14:textId="77777777" w:rsidR="003133A5" w:rsidRPr="00CB6975" w:rsidRDefault="003133A5" w:rsidP="00D14072">
            <w:pPr>
              <w:pStyle w:val="TAL"/>
            </w:pPr>
            <w:r w:rsidRPr="00CB6975">
              <w:t>Write access to NF registration resources of the SubscriptionData data set.</w:t>
            </w:r>
          </w:p>
        </w:tc>
      </w:tr>
      <w:tr w:rsidR="003133A5" w:rsidRPr="00CB6975" w14:paraId="28ACED5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6809"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CEBBF" w14:textId="77777777" w:rsidR="003133A5" w:rsidRPr="00CB6975" w:rsidRDefault="003133A5" w:rsidP="00D14072">
            <w:pPr>
              <w:pStyle w:val="TAL"/>
            </w:pPr>
            <w:r w:rsidRPr="00CB6975">
              <w:t>Access to the PolicyData data set.</w:t>
            </w:r>
          </w:p>
        </w:tc>
      </w:tr>
      <w:tr w:rsidR="0010282E" w:rsidRPr="00CB6975" w14:paraId="3C591DEA"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9647" w14:textId="77777777" w:rsidR="0010282E" w:rsidRPr="00CB6975" w:rsidRDefault="0010282E" w:rsidP="0010282E">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C994" w14:textId="77777777" w:rsidR="0010282E" w:rsidRPr="00CB6975" w:rsidRDefault="0010282E" w:rsidP="0010282E">
            <w:pPr>
              <w:pStyle w:val="TAL"/>
            </w:pPr>
            <w:r w:rsidRPr="00CB6975">
              <w:t xml:space="preserve">Access to </w:t>
            </w:r>
            <w:r>
              <w:t>read the UEs resource</w:t>
            </w:r>
            <w:r w:rsidRPr="00CB6975">
              <w:t>.</w:t>
            </w:r>
          </w:p>
        </w:tc>
      </w:tr>
      <w:tr w:rsidR="0010282E" w:rsidRPr="00CB6975" w14:paraId="3760F178"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D6A1B" w14:textId="77777777" w:rsidR="0010282E" w:rsidRPr="00CB6975" w:rsidRDefault="0010282E" w:rsidP="0010282E">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C6E50" w14:textId="77777777" w:rsidR="0010282E" w:rsidRPr="00CB6975" w:rsidRDefault="0010282E" w:rsidP="0010282E">
            <w:pPr>
              <w:pStyle w:val="TAL"/>
            </w:pPr>
            <w:r w:rsidRPr="00CB6975">
              <w:t xml:space="preserve">Access to </w:t>
            </w:r>
            <w:r>
              <w:t>read the UEs Access and Mobility Policy data</w:t>
            </w:r>
            <w:r w:rsidRPr="00CB6975">
              <w:t>.</w:t>
            </w:r>
          </w:p>
        </w:tc>
      </w:tr>
      <w:tr w:rsidR="0010282E" w:rsidRPr="00CB6975" w14:paraId="0B039711"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1C4C7B" w14:textId="77777777" w:rsidR="0010282E" w:rsidRPr="00CB6975" w:rsidRDefault="0010282E" w:rsidP="0010282E">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ED3E3" w14:textId="77777777" w:rsidR="0010282E" w:rsidRPr="00CB6975" w:rsidRDefault="0010282E" w:rsidP="0010282E">
            <w:pPr>
              <w:pStyle w:val="TAL"/>
            </w:pPr>
            <w:r w:rsidRPr="00CB6975">
              <w:t xml:space="preserve">Access to </w:t>
            </w:r>
            <w:r>
              <w:t>read the UEs Policy Set data</w:t>
            </w:r>
            <w:r w:rsidRPr="00CB6975">
              <w:t>.</w:t>
            </w:r>
          </w:p>
        </w:tc>
      </w:tr>
      <w:tr w:rsidR="0010282E" w:rsidRPr="00CB6975" w14:paraId="6254062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7145C" w14:textId="77777777" w:rsidR="0010282E" w:rsidRPr="00CB6975" w:rsidRDefault="0010282E" w:rsidP="0010282E">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4D534" w14:textId="77777777" w:rsidR="0010282E" w:rsidRPr="00CB6975" w:rsidRDefault="0010282E" w:rsidP="0010282E">
            <w:pPr>
              <w:pStyle w:val="TAL"/>
            </w:pPr>
            <w:r w:rsidRPr="00CB6975">
              <w:t xml:space="preserve">Access to </w:t>
            </w:r>
            <w:r>
              <w:t>create the UEs Policy Set data</w:t>
            </w:r>
            <w:r w:rsidRPr="00CB6975">
              <w:t>.</w:t>
            </w:r>
          </w:p>
        </w:tc>
      </w:tr>
      <w:tr w:rsidR="0010282E" w:rsidRPr="00CB6975" w14:paraId="77365177"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E7D4" w14:textId="77777777" w:rsidR="0010282E" w:rsidRPr="00CB6975" w:rsidRDefault="0010282E" w:rsidP="0010282E">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3970C" w14:textId="77777777" w:rsidR="0010282E" w:rsidRPr="00CB6975" w:rsidRDefault="0010282E" w:rsidP="0010282E">
            <w:pPr>
              <w:pStyle w:val="TAL"/>
            </w:pPr>
            <w:r w:rsidRPr="00CB6975">
              <w:t xml:space="preserve">Access to </w:t>
            </w:r>
            <w:r>
              <w:t>update the UEs Policy Set data</w:t>
            </w:r>
            <w:r w:rsidRPr="00CB6975">
              <w:t>.</w:t>
            </w:r>
          </w:p>
        </w:tc>
      </w:tr>
      <w:tr w:rsidR="0010282E" w:rsidRPr="00CB6975" w14:paraId="6B55E861"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04594" w14:textId="77777777" w:rsidR="0010282E" w:rsidRPr="00CB6975" w:rsidRDefault="0010282E" w:rsidP="0010282E">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A28A4" w14:textId="77777777" w:rsidR="0010282E" w:rsidRPr="00CB6975" w:rsidRDefault="0010282E" w:rsidP="0010282E">
            <w:pPr>
              <w:pStyle w:val="TAL"/>
            </w:pPr>
            <w:r w:rsidRPr="00CB6975">
              <w:t xml:space="preserve">Access to </w:t>
            </w:r>
            <w:r>
              <w:t>read the UEs Session Management policy data</w:t>
            </w:r>
            <w:r w:rsidRPr="00CB6975">
              <w:t>.</w:t>
            </w:r>
          </w:p>
        </w:tc>
      </w:tr>
      <w:tr w:rsidR="0010282E" w:rsidRPr="00CB6975" w14:paraId="23E91B69"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0B20B" w14:textId="77777777" w:rsidR="0010282E" w:rsidRPr="00CB6975" w:rsidRDefault="0010282E" w:rsidP="0010282E">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B43E9" w14:textId="77777777" w:rsidR="0010282E" w:rsidRPr="00CB6975" w:rsidRDefault="0010282E" w:rsidP="0010282E">
            <w:pPr>
              <w:pStyle w:val="TAL"/>
            </w:pPr>
            <w:r w:rsidRPr="00CB6975">
              <w:t xml:space="preserve">Access to </w:t>
            </w:r>
            <w:r>
              <w:t>update the UEs Session Management policy data</w:t>
            </w:r>
            <w:r w:rsidRPr="00CB6975">
              <w:t>.</w:t>
            </w:r>
          </w:p>
        </w:tc>
      </w:tr>
      <w:tr w:rsidR="0010282E" w:rsidRPr="00CB6975" w14:paraId="1B1B54D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D55D9" w14:textId="77777777" w:rsidR="0010282E" w:rsidRPr="00CB6975" w:rsidRDefault="0010282E" w:rsidP="0010282E">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34358" w14:textId="77777777" w:rsidR="0010282E" w:rsidRPr="00CB6975" w:rsidRDefault="0010282E" w:rsidP="0010282E">
            <w:pPr>
              <w:pStyle w:val="TAL"/>
            </w:pPr>
            <w:r w:rsidRPr="00CB6975">
              <w:t xml:space="preserve">Access to </w:t>
            </w:r>
            <w:r>
              <w:t>create the UEs Session Management policy data</w:t>
            </w:r>
            <w:r w:rsidRPr="00CB6975">
              <w:t>.</w:t>
            </w:r>
          </w:p>
        </w:tc>
      </w:tr>
      <w:tr w:rsidR="0010282E" w:rsidRPr="00CB6975" w14:paraId="3042B73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1CB91" w14:textId="77777777" w:rsidR="0010282E" w:rsidRPr="00CB6975" w:rsidRDefault="0010282E" w:rsidP="0010282E">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B33E5" w14:textId="77777777" w:rsidR="0010282E" w:rsidRPr="00CB6975" w:rsidRDefault="0010282E" w:rsidP="0010282E">
            <w:pPr>
              <w:pStyle w:val="TAL"/>
            </w:pPr>
            <w:r w:rsidRPr="00CB6975">
              <w:t xml:space="preserve">Access to </w:t>
            </w:r>
            <w:r>
              <w:t>read the sponsored connectivity data</w:t>
            </w:r>
            <w:r w:rsidRPr="00CB6975">
              <w:t>.</w:t>
            </w:r>
          </w:p>
        </w:tc>
      </w:tr>
      <w:tr w:rsidR="0010282E" w:rsidRPr="00CB6975" w14:paraId="212B902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B1CA9" w14:textId="77777777" w:rsidR="0010282E" w:rsidRPr="00CB6975" w:rsidRDefault="0010282E" w:rsidP="0010282E">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73FE9" w14:textId="77777777" w:rsidR="0010282E" w:rsidRPr="00CB6975" w:rsidRDefault="0010282E" w:rsidP="0010282E">
            <w:pPr>
              <w:pStyle w:val="TAL"/>
            </w:pPr>
            <w:r w:rsidRPr="00CB6975">
              <w:t xml:space="preserve">Access to </w:t>
            </w:r>
            <w:r>
              <w:t>read the BDT data resource</w:t>
            </w:r>
            <w:r w:rsidRPr="00CB6975">
              <w:t>.</w:t>
            </w:r>
          </w:p>
        </w:tc>
      </w:tr>
      <w:tr w:rsidR="0010282E" w:rsidRPr="00CB6975" w14:paraId="705EF1F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719F1" w14:textId="77777777" w:rsidR="0010282E" w:rsidRPr="00CB6975" w:rsidRDefault="0010282E" w:rsidP="0010282E">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AF53E" w14:textId="77777777" w:rsidR="0010282E" w:rsidRPr="00CB6975" w:rsidRDefault="0010282E" w:rsidP="0010282E">
            <w:pPr>
              <w:pStyle w:val="TAL"/>
            </w:pPr>
            <w:r w:rsidRPr="00CB6975">
              <w:t xml:space="preserve">Access to </w:t>
            </w:r>
            <w:r>
              <w:t>create the BDT data resource</w:t>
            </w:r>
            <w:r w:rsidRPr="00CB6975">
              <w:t>.</w:t>
            </w:r>
          </w:p>
        </w:tc>
      </w:tr>
      <w:tr w:rsidR="0010282E" w:rsidRPr="00CB6975" w14:paraId="2E61B352"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54B2E" w14:textId="77777777" w:rsidR="0010282E" w:rsidRPr="00CB6975" w:rsidRDefault="0010282E" w:rsidP="0010282E">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1CAE5" w14:textId="77777777" w:rsidR="0010282E" w:rsidRPr="00CB6975" w:rsidRDefault="0010282E" w:rsidP="0010282E">
            <w:pPr>
              <w:pStyle w:val="TAL"/>
            </w:pPr>
            <w:r w:rsidRPr="00CB6975">
              <w:t xml:space="preserve">Access to </w:t>
            </w:r>
            <w:r>
              <w:t>update the BDT data resource</w:t>
            </w:r>
            <w:r w:rsidRPr="00CB6975">
              <w:t>.</w:t>
            </w:r>
          </w:p>
        </w:tc>
      </w:tr>
      <w:tr w:rsidR="0010282E" w:rsidRPr="00CB6975" w14:paraId="03BC284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91BA4" w14:textId="77777777" w:rsidR="0010282E" w:rsidRPr="00CB6975" w:rsidRDefault="0010282E" w:rsidP="0010282E">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64E06" w14:textId="77777777" w:rsidR="0010282E" w:rsidRPr="00CB6975" w:rsidRDefault="0010282E" w:rsidP="0010282E">
            <w:pPr>
              <w:pStyle w:val="TAL"/>
            </w:pPr>
            <w:r w:rsidRPr="00CB6975">
              <w:t xml:space="preserve">Access to </w:t>
            </w:r>
            <w:r>
              <w:t>create Subscriptions resources</w:t>
            </w:r>
            <w:r w:rsidRPr="00CB6975">
              <w:t>.</w:t>
            </w:r>
          </w:p>
        </w:tc>
      </w:tr>
      <w:tr w:rsidR="0010282E" w:rsidRPr="00CB6975" w14:paraId="60E9032C"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2EFEE" w14:textId="77777777" w:rsidR="0010282E" w:rsidRPr="00CB6975" w:rsidRDefault="0010282E" w:rsidP="0010282E">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9B751F" w14:textId="77777777" w:rsidR="0010282E" w:rsidRPr="00CB6975" w:rsidRDefault="0010282E" w:rsidP="0010282E">
            <w:pPr>
              <w:pStyle w:val="TAL"/>
            </w:pPr>
            <w:r w:rsidRPr="00CB6975">
              <w:t xml:space="preserve">Access to </w:t>
            </w:r>
            <w:r>
              <w:t>update Subscriptions resources</w:t>
            </w:r>
            <w:r w:rsidRPr="00CB6975">
              <w:t>.</w:t>
            </w:r>
          </w:p>
        </w:tc>
      </w:tr>
      <w:tr w:rsidR="0010282E" w:rsidRPr="00CB6975" w14:paraId="1775646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91D0" w14:textId="77777777" w:rsidR="0010282E" w:rsidRPr="00CB6975" w:rsidRDefault="0010282E" w:rsidP="0010282E">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8CE" w14:textId="77777777" w:rsidR="0010282E" w:rsidRPr="00CB6975" w:rsidRDefault="0010282E" w:rsidP="0010282E">
            <w:pPr>
              <w:pStyle w:val="TAL"/>
            </w:pPr>
            <w:r w:rsidRPr="00CB6975">
              <w:t xml:space="preserve">Access to </w:t>
            </w:r>
            <w:r>
              <w:t>read the UEs operator specific policy data</w:t>
            </w:r>
            <w:r w:rsidRPr="00CB6975">
              <w:t>.</w:t>
            </w:r>
          </w:p>
        </w:tc>
      </w:tr>
      <w:tr w:rsidR="0010282E" w:rsidRPr="00CB6975" w14:paraId="6E7DF11D"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A580E" w14:textId="77777777" w:rsidR="0010282E" w:rsidRPr="00CB6975" w:rsidRDefault="0010282E" w:rsidP="0010282E">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0DC3C" w14:textId="77777777" w:rsidR="0010282E" w:rsidRPr="00CB6975" w:rsidRDefault="0010282E" w:rsidP="0010282E">
            <w:pPr>
              <w:pStyle w:val="TAL"/>
            </w:pPr>
            <w:r w:rsidRPr="00CB6975">
              <w:t xml:space="preserve">Access to </w:t>
            </w:r>
            <w:r>
              <w:t>update the UEs operator specific policy data</w:t>
            </w:r>
            <w:r w:rsidRPr="00CB6975">
              <w:t>.</w:t>
            </w:r>
          </w:p>
        </w:tc>
      </w:tr>
      <w:tr w:rsidR="0010282E" w:rsidRPr="00CB6975" w14:paraId="51544497"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7E788" w14:textId="77777777" w:rsidR="0010282E" w:rsidRPr="00CB6975" w:rsidRDefault="0010282E" w:rsidP="0010282E">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A524E" w14:textId="77777777" w:rsidR="0010282E" w:rsidRPr="00CB6975" w:rsidRDefault="0010282E" w:rsidP="0010282E">
            <w:pPr>
              <w:pStyle w:val="TAL"/>
            </w:pPr>
            <w:r w:rsidRPr="00CB6975">
              <w:t xml:space="preserve">Access to </w:t>
            </w:r>
            <w:r>
              <w:t>create the UEs operator specific policy data</w:t>
            </w:r>
            <w:r w:rsidRPr="00CB6975">
              <w:t>.</w:t>
            </w:r>
          </w:p>
        </w:tc>
      </w:tr>
      <w:tr w:rsidR="0010282E" w:rsidRPr="00CB6975" w14:paraId="1DABDE4E"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82EEC" w14:textId="77777777" w:rsidR="0010282E" w:rsidRPr="00CB6975" w:rsidRDefault="0010282E" w:rsidP="0010282E">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CD3F4" w14:textId="77777777" w:rsidR="0010282E" w:rsidRPr="00CB6975" w:rsidRDefault="0010282E" w:rsidP="0010282E">
            <w:pPr>
              <w:pStyle w:val="TAL"/>
            </w:pPr>
            <w:r w:rsidRPr="00CB6975">
              <w:t xml:space="preserve">Access to </w:t>
            </w:r>
            <w:r>
              <w:t>read Slice specific Policy Control Data</w:t>
            </w:r>
            <w:r w:rsidRPr="00CB6975">
              <w:t>.</w:t>
            </w:r>
          </w:p>
        </w:tc>
      </w:tr>
      <w:tr w:rsidR="0010282E" w:rsidRPr="00CB6975" w14:paraId="37F8B084"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C25AF" w14:textId="77777777" w:rsidR="0010282E" w:rsidRPr="00CB6975" w:rsidRDefault="0010282E" w:rsidP="0010282E">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E9220" w14:textId="77777777" w:rsidR="0010282E" w:rsidRPr="00CB6975" w:rsidRDefault="0010282E" w:rsidP="0010282E">
            <w:pPr>
              <w:pStyle w:val="TAL"/>
            </w:pPr>
            <w:r w:rsidRPr="00CB6975">
              <w:t xml:space="preserve">Access to </w:t>
            </w:r>
            <w:r>
              <w:t>update Slice specific Policy Control Data</w:t>
            </w:r>
            <w:r w:rsidRPr="00CB6975">
              <w:t>.</w:t>
            </w:r>
          </w:p>
        </w:tc>
      </w:tr>
      <w:tr w:rsidR="00DD3F04" w:rsidRPr="00CB6975" w14:paraId="185F03C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87817" w14:textId="77777777" w:rsidR="00DD3F04" w:rsidRPr="00CB6975" w:rsidRDefault="00DD3F04" w:rsidP="00C561CC">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3F6C7" w14:textId="77777777" w:rsidR="00DD3F04" w:rsidRPr="00CB6975" w:rsidRDefault="00DD3F04" w:rsidP="00C561CC">
            <w:pPr>
              <w:pStyle w:val="TAL"/>
            </w:pPr>
            <w:r w:rsidRPr="00CB6975">
              <w:t>Access to the ExposureData data set.</w:t>
            </w:r>
          </w:p>
        </w:tc>
      </w:tr>
      <w:tr w:rsidR="00DD3F04" w:rsidRPr="00CB6975" w14:paraId="69A25D0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03705" w14:textId="77777777" w:rsidR="00DD3F04" w:rsidRPr="00CB6975" w:rsidRDefault="00DD3F04" w:rsidP="00DD3F04">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B72DD" w14:textId="77777777" w:rsidR="00DD3F04" w:rsidRPr="00CB6975" w:rsidRDefault="00DD3F04" w:rsidP="00DD3F04">
            <w:pPr>
              <w:pStyle w:val="TAL"/>
            </w:pPr>
            <w:r w:rsidRPr="00CB6975">
              <w:t xml:space="preserve">Access to </w:t>
            </w:r>
            <w:r>
              <w:t>create Access and Mobility data</w:t>
            </w:r>
            <w:r w:rsidRPr="00CB6975">
              <w:t>.</w:t>
            </w:r>
          </w:p>
        </w:tc>
      </w:tr>
      <w:tr w:rsidR="00DD3F04" w:rsidRPr="00CB6975" w14:paraId="431CD87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7C018" w14:textId="77777777" w:rsidR="00DD3F04" w:rsidRPr="00CB6975" w:rsidRDefault="00DD3F04" w:rsidP="00DD3F04">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1176F" w14:textId="77777777" w:rsidR="00DD3F04" w:rsidRPr="00CB6975" w:rsidRDefault="00DD3F04" w:rsidP="00DD3F04">
            <w:pPr>
              <w:pStyle w:val="TAL"/>
            </w:pPr>
            <w:r w:rsidRPr="00CB6975">
              <w:t xml:space="preserve">Access to </w:t>
            </w:r>
            <w:r>
              <w:t>read Access and Mobility data</w:t>
            </w:r>
            <w:r w:rsidRPr="00CB6975">
              <w:t>.</w:t>
            </w:r>
          </w:p>
        </w:tc>
      </w:tr>
      <w:tr w:rsidR="00DD3F04" w:rsidRPr="00CB6975" w14:paraId="358592D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815BB" w14:textId="77777777" w:rsidR="00DD3F04" w:rsidRPr="00CB6975" w:rsidRDefault="00DD3F04" w:rsidP="00DD3F04">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86FD" w14:textId="77777777" w:rsidR="00DD3F04" w:rsidRPr="00CB6975" w:rsidRDefault="00DD3F04" w:rsidP="00DD3F04">
            <w:pPr>
              <w:pStyle w:val="TAL"/>
            </w:pPr>
            <w:r w:rsidRPr="00CB6975">
              <w:t xml:space="preserve">Access to </w:t>
            </w:r>
            <w:r>
              <w:t>update Access and Mobility data</w:t>
            </w:r>
            <w:r w:rsidRPr="00CB6975">
              <w:t>.</w:t>
            </w:r>
          </w:p>
        </w:tc>
      </w:tr>
      <w:tr w:rsidR="00DD3F04" w:rsidRPr="00CB6975" w14:paraId="03EF57D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02B55" w14:textId="77777777" w:rsidR="00DD3F04" w:rsidRPr="00CB6975" w:rsidRDefault="00DD3F04" w:rsidP="00DD3F04">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B502A" w14:textId="77777777" w:rsidR="00DD3F04" w:rsidRPr="00CB6975" w:rsidRDefault="00DD3F04" w:rsidP="00DD3F04">
            <w:pPr>
              <w:pStyle w:val="TAL"/>
            </w:pPr>
            <w:r w:rsidRPr="00CB6975">
              <w:t xml:space="preserve">Access to </w:t>
            </w:r>
            <w:r>
              <w:t>create Session Management data</w:t>
            </w:r>
            <w:r w:rsidRPr="00CB6975">
              <w:t>.</w:t>
            </w:r>
          </w:p>
        </w:tc>
      </w:tr>
      <w:tr w:rsidR="00DD3F04" w:rsidRPr="00CB6975" w14:paraId="35412B2C"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A95C0" w14:textId="77777777" w:rsidR="00DD3F04" w:rsidRPr="00CB6975" w:rsidRDefault="00DD3F04" w:rsidP="00DD3F04">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F9FC6" w14:textId="77777777" w:rsidR="00DD3F04" w:rsidRPr="00CB6975" w:rsidRDefault="00DD3F04" w:rsidP="00DD3F04">
            <w:pPr>
              <w:pStyle w:val="TAL"/>
            </w:pPr>
            <w:r w:rsidRPr="00CB6975">
              <w:t xml:space="preserve">Access to </w:t>
            </w:r>
            <w:r>
              <w:t>read Session Management data</w:t>
            </w:r>
            <w:r w:rsidRPr="00CB6975">
              <w:t>.</w:t>
            </w:r>
          </w:p>
        </w:tc>
      </w:tr>
      <w:tr w:rsidR="00DD3F04" w:rsidRPr="00CB6975" w14:paraId="02A60B8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21253" w14:textId="77777777" w:rsidR="00DD3F04" w:rsidRPr="00CB6975" w:rsidRDefault="00DD3F04" w:rsidP="00DD3F04">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5C93D" w14:textId="77777777" w:rsidR="00DD3F04" w:rsidRPr="00CB6975" w:rsidRDefault="00DD3F04" w:rsidP="00DD3F04">
            <w:pPr>
              <w:pStyle w:val="TAL"/>
            </w:pPr>
            <w:r w:rsidRPr="00CB6975">
              <w:t xml:space="preserve">Access to </w:t>
            </w:r>
            <w:r>
              <w:t>update Session Management data</w:t>
            </w:r>
            <w:r w:rsidRPr="00CB6975">
              <w:t>.</w:t>
            </w:r>
          </w:p>
        </w:tc>
      </w:tr>
      <w:tr w:rsidR="00DD3F04" w:rsidRPr="00CB6975" w14:paraId="7C3C258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42A08" w14:textId="77777777" w:rsidR="00DD3F04" w:rsidRPr="00CB6975" w:rsidRDefault="00DD3F04" w:rsidP="00DD3F04">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4A68" w14:textId="77777777" w:rsidR="00DD3F04" w:rsidRPr="00CB6975" w:rsidRDefault="00DD3F04" w:rsidP="00DD3F04">
            <w:pPr>
              <w:pStyle w:val="TAL"/>
            </w:pPr>
            <w:r w:rsidRPr="00CB6975">
              <w:t xml:space="preserve">Access to </w:t>
            </w:r>
            <w:r>
              <w:t>create Subscriptions resources</w:t>
            </w:r>
            <w:r w:rsidRPr="00CB6975">
              <w:t>.</w:t>
            </w:r>
          </w:p>
        </w:tc>
      </w:tr>
      <w:tr w:rsidR="00DD3F04" w:rsidRPr="00CB6975" w14:paraId="09E9943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9DE7B" w14:textId="77777777" w:rsidR="00DD3F04" w:rsidRPr="00CB6975" w:rsidRDefault="00DD3F04" w:rsidP="00DD3F04">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8CE28" w14:textId="77777777" w:rsidR="00DD3F04" w:rsidRPr="00CB6975" w:rsidRDefault="00DD3F04" w:rsidP="00DD3F04">
            <w:pPr>
              <w:pStyle w:val="TAL"/>
            </w:pPr>
            <w:r w:rsidRPr="00CB6975">
              <w:t xml:space="preserve">Access to </w:t>
            </w:r>
            <w:r>
              <w:t>update Subscriptions resources</w:t>
            </w:r>
            <w:r w:rsidRPr="00CB6975">
              <w:t>.</w:t>
            </w:r>
          </w:p>
        </w:tc>
      </w:tr>
      <w:tr w:rsidR="00DD3F04" w:rsidRPr="00CB6975" w14:paraId="453B84B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81151" w14:textId="77777777" w:rsidR="00DD3F04" w:rsidRPr="00CB6975" w:rsidRDefault="00DD3F04" w:rsidP="00C561CC">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3C9F" w14:textId="77777777" w:rsidR="00DD3F04" w:rsidRPr="00CB6975" w:rsidRDefault="00DD3F04" w:rsidP="00C561CC">
            <w:pPr>
              <w:pStyle w:val="TAL"/>
            </w:pPr>
            <w:r w:rsidRPr="00CB6975">
              <w:t>Access to the ApplicationData data set.</w:t>
            </w:r>
          </w:p>
        </w:tc>
      </w:tr>
      <w:tr w:rsidR="00530F49" w:rsidRPr="00CB6975" w14:paraId="0163499F"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E477B" w14:textId="77777777" w:rsidR="00530F49" w:rsidRPr="00CB6975" w:rsidRDefault="00530F49" w:rsidP="00530F49">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8F09C" w14:textId="77777777" w:rsidR="00530F49" w:rsidRPr="00CB6975" w:rsidRDefault="00530F49" w:rsidP="00530F49">
            <w:pPr>
              <w:pStyle w:val="TAL"/>
            </w:pPr>
            <w:r w:rsidRPr="00CB6975">
              <w:t xml:space="preserve">Access to </w:t>
            </w:r>
            <w:r>
              <w:t>read PFDData</w:t>
            </w:r>
            <w:r w:rsidRPr="00CB6975">
              <w:t>.</w:t>
            </w:r>
          </w:p>
        </w:tc>
      </w:tr>
      <w:tr w:rsidR="00530F49" w:rsidRPr="00CB6975" w14:paraId="4E702A9C"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C0E09" w14:textId="77777777" w:rsidR="00530F49" w:rsidRPr="00CB6975" w:rsidRDefault="00530F49" w:rsidP="00530F49">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34EBB" w14:textId="77777777" w:rsidR="00530F49" w:rsidRPr="00CB6975" w:rsidRDefault="00530F49" w:rsidP="00530F49">
            <w:pPr>
              <w:pStyle w:val="TAL"/>
            </w:pPr>
            <w:r w:rsidRPr="00CB6975">
              <w:t xml:space="preserve">Access to </w:t>
            </w:r>
            <w:r>
              <w:t>update PFDData</w:t>
            </w:r>
            <w:r w:rsidRPr="00CB6975">
              <w:t>.</w:t>
            </w:r>
          </w:p>
        </w:tc>
      </w:tr>
      <w:tr w:rsidR="00530F49" w:rsidRPr="00CB6975" w14:paraId="37284A4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F71DF" w14:textId="77777777" w:rsidR="00530F49" w:rsidRPr="00CB6975" w:rsidRDefault="00530F49" w:rsidP="00530F49">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051A1" w14:textId="77777777" w:rsidR="00530F49" w:rsidRPr="00CB6975" w:rsidRDefault="00530F49" w:rsidP="00530F49">
            <w:pPr>
              <w:pStyle w:val="TAL"/>
            </w:pPr>
            <w:r w:rsidRPr="00CB6975">
              <w:t xml:space="preserve">Access to </w:t>
            </w:r>
            <w:r>
              <w:t>create PFDData</w:t>
            </w:r>
            <w:r w:rsidRPr="00CB6975">
              <w:t>.</w:t>
            </w:r>
          </w:p>
        </w:tc>
      </w:tr>
      <w:tr w:rsidR="00530F49" w:rsidRPr="00CB6975" w14:paraId="1543519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5855E" w14:textId="77777777" w:rsidR="00530F49" w:rsidRPr="00CB6975" w:rsidRDefault="00530F49" w:rsidP="00530F49">
            <w:pPr>
              <w:pStyle w:val="TAL"/>
            </w:pPr>
            <w:r w:rsidRPr="00CB6975">
              <w:t>"nudr-dr:application-data</w:t>
            </w:r>
            <w:r>
              <w:t>:influence-</w:t>
            </w:r>
            <w:r>
              <w:lastRenderedPageBreak/>
              <w: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A3441" w14:textId="77777777" w:rsidR="00530F49" w:rsidRPr="00CB6975" w:rsidRDefault="00530F49" w:rsidP="00530F49">
            <w:pPr>
              <w:pStyle w:val="TAL"/>
            </w:pPr>
            <w:r w:rsidRPr="00CB6975">
              <w:lastRenderedPageBreak/>
              <w:t xml:space="preserve">Access to </w:t>
            </w:r>
            <w:r>
              <w:t>read Traffic Influence Data</w:t>
            </w:r>
            <w:r w:rsidRPr="00CB6975">
              <w:t>.</w:t>
            </w:r>
          </w:p>
        </w:tc>
      </w:tr>
      <w:tr w:rsidR="00530F49" w:rsidRPr="00CB6975" w14:paraId="75EA238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D0B1B" w14:textId="77777777" w:rsidR="00530F49" w:rsidRPr="00CB6975" w:rsidRDefault="00530F49" w:rsidP="00530F49">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FE612" w14:textId="77777777" w:rsidR="00530F49" w:rsidRPr="00CB6975" w:rsidRDefault="00530F49" w:rsidP="00530F49">
            <w:pPr>
              <w:pStyle w:val="TAL"/>
            </w:pPr>
            <w:r w:rsidRPr="00CB6975">
              <w:t xml:space="preserve">Access to </w:t>
            </w:r>
            <w:r>
              <w:t>create Traffic Influence Data</w:t>
            </w:r>
            <w:r w:rsidRPr="00CB6975">
              <w:t>.</w:t>
            </w:r>
          </w:p>
        </w:tc>
      </w:tr>
      <w:tr w:rsidR="00530F49" w:rsidRPr="00CB6975" w14:paraId="52F609F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17D35" w14:textId="77777777" w:rsidR="00530F49" w:rsidRPr="00CB6975" w:rsidRDefault="00530F49" w:rsidP="00530F49">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D36A4" w14:textId="77777777" w:rsidR="00530F49" w:rsidRPr="00CB6975" w:rsidRDefault="00530F49" w:rsidP="00530F49">
            <w:pPr>
              <w:pStyle w:val="TAL"/>
            </w:pPr>
            <w:r w:rsidRPr="00CB6975">
              <w:t xml:space="preserve">Access to </w:t>
            </w:r>
            <w:r>
              <w:t>update Traffic Influence Data</w:t>
            </w:r>
            <w:r w:rsidRPr="00CB6975">
              <w:t>.</w:t>
            </w:r>
          </w:p>
        </w:tc>
      </w:tr>
      <w:tr w:rsidR="00530F49" w:rsidRPr="00CB6975" w14:paraId="5C6E18D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EA3C00" w14:textId="77777777" w:rsidR="00530F49" w:rsidRPr="00CB6975" w:rsidRDefault="00530F49" w:rsidP="00530F49">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CA6F7" w14:textId="77777777" w:rsidR="00530F49" w:rsidRPr="00CB6975" w:rsidRDefault="00530F49" w:rsidP="00530F49">
            <w:pPr>
              <w:pStyle w:val="TAL"/>
            </w:pPr>
            <w:r w:rsidRPr="00CB6975">
              <w:t xml:space="preserve">Access to </w:t>
            </w:r>
            <w:r>
              <w:t>create Traffic Influence Data Subscriptions</w:t>
            </w:r>
            <w:r w:rsidRPr="00CB6975">
              <w:t>.</w:t>
            </w:r>
          </w:p>
        </w:tc>
      </w:tr>
      <w:tr w:rsidR="00530F49" w:rsidRPr="00CB6975" w14:paraId="3F2DD2C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BB20C" w14:textId="77777777" w:rsidR="00530F49" w:rsidRPr="00CB6975" w:rsidRDefault="00530F49" w:rsidP="00530F49">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A23D7" w14:textId="77777777" w:rsidR="00530F49" w:rsidRPr="00CB6975" w:rsidRDefault="00530F49" w:rsidP="00530F49">
            <w:pPr>
              <w:pStyle w:val="TAL"/>
            </w:pPr>
            <w:r w:rsidRPr="00CB6975">
              <w:t xml:space="preserve">Access to </w:t>
            </w:r>
            <w:r>
              <w:t>read Traffic Influence Data Subscriptions</w:t>
            </w:r>
            <w:r w:rsidRPr="00CB6975">
              <w:t>.</w:t>
            </w:r>
          </w:p>
        </w:tc>
      </w:tr>
      <w:tr w:rsidR="00530F49" w:rsidRPr="00CB6975" w14:paraId="7E9242E3"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B4CA5" w14:textId="77777777" w:rsidR="00530F49" w:rsidRPr="00CB6975" w:rsidRDefault="00530F49" w:rsidP="00530F49">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2C8F" w14:textId="77777777" w:rsidR="00530F49" w:rsidRPr="00CB6975" w:rsidRDefault="00530F49" w:rsidP="00530F49">
            <w:pPr>
              <w:pStyle w:val="TAL"/>
            </w:pPr>
            <w:r w:rsidRPr="00CB6975">
              <w:t xml:space="preserve">Access to </w:t>
            </w:r>
            <w:r>
              <w:t>update Traffic Influence Data Subscriptions</w:t>
            </w:r>
            <w:r w:rsidRPr="00CB6975">
              <w:t>.</w:t>
            </w:r>
          </w:p>
        </w:tc>
      </w:tr>
      <w:tr w:rsidR="00530F49" w:rsidRPr="00CB6975" w14:paraId="43EE5BD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CEF9B" w14:textId="77777777" w:rsidR="00530F49" w:rsidRPr="00CB6975" w:rsidRDefault="00530F49" w:rsidP="00530F49">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20F1F1" w14:textId="77777777" w:rsidR="00530F49" w:rsidRPr="00CB6975" w:rsidRDefault="00530F49" w:rsidP="00530F49">
            <w:pPr>
              <w:pStyle w:val="TAL"/>
            </w:pPr>
            <w:r w:rsidRPr="00CB6975">
              <w:t xml:space="preserve">Access to </w:t>
            </w:r>
            <w:r>
              <w:t>read BDT Policy Data</w:t>
            </w:r>
            <w:r w:rsidRPr="00CB6975">
              <w:t>.</w:t>
            </w:r>
          </w:p>
        </w:tc>
      </w:tr>
      <w:tr w:rsidR="00530F49" w:rsidRPr="00CB6975" w14:paraId="576A73DB"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6A7F8" w14:textId="77777777" w:rsidR="00530F49" w:rsidRPr="00CB6975" w:rsidRDefault="00530F49" w:rsidP="00530F49">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68C8A" w14:textId="77777777" w:rsidR="00530F49" w:rsidRPr="00CB6975" w:rsidRDefault="00530F49" w:rsidP="00530F49">
            <w:pPr>
              <w:pStyle w:val="TAL"/>
            </w:pPr>
            <w:r w:rsidRPr="00CB6975">
              <w:t xml:space="preserve">Access to </w:t>
            </w:r>
            <w:r>
              <w:t>create BDT Policy Data</w:t>
            </w:r>
            <w:r w:rsidRPr="00CB6975">
              <w:t>.</w:t>
            </w:r>
          </w:p>
        </w:tc>
      </w:tr>
      <w:tr w:rsidR="00530F49" w:rsidRPr="00CB6975" w14:paraId="650F8C5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7DCA" w14:textId="77777777" w:rsidR="00530F49" w:rsidRPr="00CB6975" w:rsidRDefault="00530F49" w:rsidP="00530F49">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7112" w14:textId="77777777" w:rsidR="00530F49" w:rsidRPr="00CB6975" w:rsidRDefault="00530F49" w:rsidP="00530F49">
            <w:pPr>
              <w:pStyle w:val="TAL"/>
            </w:pPr>
            <w:r w:rsidRPr="00CB6975">
              <w:t xml:space="preserve">Access to </w:t>
            </w:r>
            <w:r>
              <w:t>update BDT Policy Data</w:t>
            </w:r>
            <w:r w:rsidRPr="00CB6975">
              <w:t>.</w:t>
            </w:r>
          </w:p>
        </w:tc>
      </w:tr>
      <w:tr w:rsidR="00530F49" w:rsidRPr="00CB6975" w14:paraId="38637F37"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7C66A" w14:textId="77777777" w:rsidR="00530F49" w:rsidRPr="00CB6975" w:rsidRDefault="00530F49" w:rsidP="00530F49">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39E10" w14:textId="77777777" w:rsidR="00530F49" w:rsidRPr="00CB6975" w:rsidRDefault="00530F49" w:rsidP="00530F49">
            <w:pPr>
              <w:pStyle w:val="TAL"/>
            </w:pPr>
            <w:r w:rsidRPr="00CB6975">
              <w:t xml:space="preserve">Access to </w:t>
            </w:r>
            <w:r>
              <w:t>read IPTV Configuration Data</w:t>
            </w:r>
            <w:r w:rsidRPr="00CB6975">
              <w:t>.</w:t>
            </w:r>
          </w:p>
        </w:tc>
      </w:tr>
      <w:tr w:rsidR="00530F49" w:rsidRPr="00CB6975" w14:paraId="0A4237D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2BAF" w14:textId="77777777" w:rsidR="00530F49" w:rsidRPr="00CB6975" w:rsidRDefault="00530F49" w:rsidP="00530F49">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CB617" w14:textId="77777777" w:rsidR="00530F49" w:rsidRPr="00CB6975" w:rsidRDefault="00530F49" w:rsidP="00530F49">
            <w:pPr>
              <w:pStyle w:val="TAL"/>
            </w:pPr>
            <w:r w:rsidRPr="00CB6975">
              <w:t xml:space="preserve">Access to </w:t>
            </w:r>
            <w:r>
              <w:t>create IPTV Configuration Data</w:t>
            </w:r>
            <w:r w:rsidRPr="00CB6975">
              <w:t>.</w:t>
            </w:r>
          </w:p>
        </w:tc>
      </w:tr>
      <w:tr w:rsidR="00530F49" w:rsidRPr="00CB6975" w14:paraId="2353D652"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528BF" w14:textId="77777777" w:rsidR="00530F49" w:rsidRPr="00CB6975" w:rsidRDefault="00530F49" w:rsidP="00530F49">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8E19C" w14:textId="77777777" w:rsidR="00530F49" w:rsidRPr="00CB6975" w:rsidRDefault="00530F49" w:rsidP="00530F49">
            <w:pPr>
              <w:pStyle w:val="TAL"/>
            </w:pPr>
            <w:r w:rsidRPr="00CB6975">
              <w:t xml:space="preserve">Access to </w:t>
            </w:r>
            <w:r>
              <w:t>update IPTV Configuration Data</w:t>
            </w:r>
            <w:r w:rsidRPr="00CB6975">
              <w:t>.</w:t>
            </w:r>
          </w:p>
        </w:tc>
      </w:tr>
      <w:tr w:rsidR="00530F49" w:rsidRPr="00CB6975" w14:paraId="10199F5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1C78D" w14:textId="77777777" w:rsidR="00530F49" w:rsidRPr="00CB6975" w:rsidRDefault="00530F49" w:rsidP="00530F49">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15C2A" w14:textId="77777777" w:rsidR="00530F49" w:rsidRPr="00CB6975" w:rsidRDefault="00530F49" w:rsidP="00530F49">
            <w:pPr>
              <w:pStyle w:val="TAL"/>
            </w:pPr>
            <w:r w:rsidRPr="00CB6975">
              <w:t xml:space="preserve">Access to </w:t>
            </w:r>
            <w:r>
              <w:t>read Service Parameter Data</w:t>
            </w:r>
            <w:r w:rsidRPr="00CB6975">
              <w:t>.</w:t>
            </w:r>
          </w:p>
        </w:tc>
      </w:tr>
      <w:tr w:rsidR="00530F49" w:rsidRPr="00CB6975" w14:paraId="448D8981"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6542" w14:textId="77777777" w:rsidR="00530F49" w:rsidRPr="00CB6975" w:rsidRDefault="00530F49" w:rsidP="00530F49">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36599" w14:textId="77777777" w:rsidR="00530F49" w:rsidRPr="00CB6975" w:rsidRDefault="00530F49" w:rsidP="00530F49">
            <w:pPr>
              <w:pStyle w:val="TAL"/>
            </w:pPr>
            <w:r w:rsidRPr="00CB6975">
              <w:t xml:space="preserve">Access to </w:t>
            </w:r>
            <w:r>
              <w:t>create Service Parameter Data</w:t>
            </w:r>
            <w:r w:rsidRPr="00CB6975">
              <w:t>.</w:t>
            </w:r>
          </w:p>
        </w:tc>
      </w:tr>
      <w:tr w:rsidR="00530F49" w:rsidRPr="00CB6975" w14:paraId="6246CDD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FB80" w14:textId="77777777" w:rsidR="00530F49" w:rsidRPr="00CB6975" w:rsidRDefault="00530F49" w:rsidP="00530F49">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049D" w14:textId="77777777" w:rsidR="00530F49" w:rsidRPr="00CB6975" w:rsidRDefault="00530F49" w:rsidP="00530F49">
            <w:pPr>
              <w:pStyle w:val="TAL"/>
            </w:pPr>
            <w:r w:rsidRPr="00CB6975">
              <w:t xml:space="preserve">Access to </w:t>
            </w:r>
            <w:r>
              <w:t>update Service Parameter Data</w:t>
            </w:r>
            <w:r w:rsidRPr="00CB6975">
              <w:t>.</w:t>
            </w:r>
          </w:p>
        </w:tc>
      </w:tr>
      <w:tr w:rsidR="00530F49" w:rsidRPr="00CB6975" w14:paraId="5678F0EA"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33334" w14:textId="77777777" w:rsidR="00530F49" w:rsidRPr="00CB6975" w:rsidRDefault="00530F49" w:rsidP="00530F49">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02F06" w14:textId="77777777" w:rsidR="00530F49" w:rsidRPr="00CB6975" w:rsidRDefault="00530F49" w:rsidP="00530F49">
            <w:pPr>
              <w:pStyle w:val="TAL"/>
            </w:pPr>
            <w:r w:rsidRPr="00CB6975">
              <w:t xml:space="preserve">Access to </w:t>
            </w:r>
            <w:r>
              <w:t>read AM Influence Data</w:t>
            </w:r>
            <w:r w:rsidRPr="00CB6975">
              <w:t>.</w:t>
            </w:r>
          </w:p>
        </w:tc>
      </w:tr>
      <w:tr w:rsidR="00530F49" w:rsidRPr="00CB6975" w14:paraId="15021789"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F2509" w14:textId="77777777" w:rsidR="00530F49" w:rsidRPr="00CB6975" w:rsidRDefault="00530F49" w:rsidP="00530F49">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B6EA" w14:textId="77777777" w:rsidR="00530F49" w:rsidRPr="00CB6975" w:rsidRDefault="00530F49" w:rsidP="00530F49">
            <w:pPr>
              <w:pStyle w:val="TAL"/>
            </w:pPr>
            <w:r w:rsidRPr="00CB6975">
              <w:t xml:space="preserve">Access to </w:t>
            </w:r>
            <w:r>
              <w:t>create AM Influence Data</w:t>
            </w:r>
            <w:r w:rsidRPr="00CB6975">
              <w:t>.</w:t>
            </w:r>
          </w:p>
        </w:tc>
      </w:tr>
      <w:tr w:rsidR="00530F49" w:rsidRPr="00CB6975" w14:paraId="53695794"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DA529" w14:textId="77777777" w:rsidR="00530F49" w:rsidRPr="00CB6975" w:rsidRDefault="00530F49" w:rsidP="00530F49">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5C6D3" w14:textId="77777777" w:rsidR="00530F49" w:rsidRPr="00CB6975" w:rsidRDefault="00530F49" w:rsidP="00530F49">
            <w:pPr>
              <w:pStyle w:val="TAL"/>
            </w:pPr>
            <w:r w:rsidRPr="00CB6975">
              <w:t xml:space="preserve">Access to </w:t>
            </w:r>
            <w:r>
              <w:t>update AM Influence Data</w:t>
            </w:r>
            <w:r w:rsidRPr="00CB6975">
              <w:t>.</w:t>
            </w:r>
          </w:p>
        </w:tc>
      </w:tr>
      <w:tr w:rsidR="00530F49" w:rsidRPr="00CB6975" w14:paraId="20D653B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1BB2F" w14:textId="77777777" w:rsidR="00530F49" w:rsidRPr="00CB6975" w:rsidRDefault="00530F49" w:rsidP="00530F49">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6BB8F" w14:textId="77777777" w:rsidR="00530F49" w:rsidRPr="00CB6975" w:rsidRDefault="00530F49" w:rsidP="00530F49">
            <w:pPr>
              <w:pStyle w:val="TAL"/>
            </w:pPr>
            <w:r w:rsidRPr="00CB6975">
              <w:t xml:space="preserve">Access to </w:t>
            </w:r>
            <w:r>
              <w:t>create Subscriptions resources</w:t>
            </w:r>
            <w:r w:rsidRPr="00CB6975">
              <w:t>.</w:t>
            </w:r>
          </w:p>
        </w:tc>
      </w:tr>
      <w:tr w:rsidR="00530F49" w:rsidRPr="00CB6975" w14:paraId="6EB90BD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64322" w14:textId="77777777" w:rsidR="00530F49" w:rsidRPr="00CB6975" w:rsidRDefault="00530F49" w:rsidP="00530F49">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A5D45" w14:textId="77777777" w:rsidR="00530F49" w:rsidRPr="00CB6975" w:rsidRDefault="00530F49" w:rsidP="00530F49">
            <w:pPr>
              <w:pStyle w:val="TAL"/>
            </w:pPr>
            <w:r w:rsidRPr="00CB6975">
              <w:t xml:space="preserve">Access to </w:t>
            </w:r>
            <w:r>
              <w:t>read Subscriptions resources</w:t>
            </w:r>
            <w:r w:rsidRPr="00CB6975">
              <w:t>.</w:t>
            </w:r>
          </w:p>
        </w:tc>
      </w:tr>
      <w:tr w:rsidR="00530F49" w:rsidRPr="00CB6975" w14:paraId="71811D76"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70C0B" w14:textId="77777777" w:rsidR="00530F49" w:rsidRPr="00CB6975" w:rsidRDefault="00530F49" w:rsidP="00530F49">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5E7F9" w14:textId="77777777" w:rsidR="00530F49" w:rsidRPr="00CB6975" w:rsidRDefault="00530F49" w:rsidP="00530F49">
            <w:pPr>
              <w:pStyle w:val="TAL"/>
            </w:pPr>
            <w:r w:rsidRPr="00CB6975">
              <w:t xml:space="preserve">Access to </w:t>
            </w:r>
            <w:r>
              <w:t>update Subscriptions resources</w:t>
            </w:r>
            <w:r w:rsidRPr="00CB6975">
              <w:t>.</w:t>
            </w:r>
          </w:p>
        </w:tc>
      </w:tr>
      <w:tr w:rsidR="00530F49" w:rsidRPr="00CB6975" w14:paraId="6B7B0C0E"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42830" w14:textId="77777777" w:rsidR="00530F49" w:rsidRPr="00CB6975" w:rsidRDefault="00530F49" w:rsidP="00530F49">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677B5" w14:textId="77777777" w:rsidR="00530F49" w:rsidRPr="00CB6975" w:rsidRDefault="00530F49" w:rsidP="00530F49">
            <w:pPr>
              <w:pStyle w:val="TAL"/>
            </w:pPr>
            <w:r w:rsidRPr="00CB6975">
              <w:t xml:space="preserve">Access to </w:t>
            </w:r>
            <w:r>
              <w:t>read EAS Deployment Information Data</w:t>
            </w:r>
            <w:r w:rsidRPr="00CB6975">
              <w:t>.</w:t>
            </w:r>
          </w:p>
        </w:tc>
      </w:tr>
      <w:tr w:rsidR="00530F49" w:rsidRPr="00CB6975" w14:paraId="50EB52E5"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A6E5B" w14:textId="77777777" w:rsidR="00530F49" w:rsidRPr="00CB6975" w:rsidRDefault="00530F49" w:rsidP="00530F49">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885A1" w14:textId="77777777" w:rsidR="00530F49" w:rsidRPr="00CB6975" w:rsidRDefault="00530F49" w:rsidP="00530F49">
            <w:pPr>
              <w:pStyle w:val="TAL"/>
            </w:pPr>
            <w:r w:rsidRPr="00CB6975">
              <w:t xml:space="preserve">Access to </w:t>
            </w:r>
            <w:r>
              <w:t>create EAS Deployment Information Data</w:t>
            </w:r>
            <w:r w:rsidRPr="00CB6975">
              <w:t>.</w:t>
            </w:r>
          </w:p>
        </w:tc>
      </w:tr>
      <w:tr w:rsidR="00530F49" w:rsidRPr="00CB6975" w14:paraId="10F6F8E0" w14:textId="77777777" w:rsidTr="00C561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7FA1F" w14:textId="77777777" w:rsidR="00530F49" w:rsidRPr="00CB6975" w:rsidRDefault="00530F49" w:rsidP="00530F49">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37CC8" w14:textId="77777777" w:rsidR="00530F49" w:rsidRPr="00CB6975" w:rsidRDefault="00530F49" w:rsidP="00530F49">
            <w:pPr>
              <w:pStyle w:val="TAL"/>
            </w:pPr>
            <w:r w:rsidRPr="00CB6975">
              <w:t xml:space="preserve">Access to </w:t>
            </w:r>
            <w:r>
              <w:t>update EAS Deployment Information Data</w:t>
            </w:r>
            <w:r w:rsidRPr="00CB6975">
              <w:t>.</w:t>
            </w:r>
          </w:p>
        </w:tc>
      </w:tr>
    </w:tbl>
    <w:p w14:paraId="6DB6525C" w14:textId="77777777" w:rsidR="003133A5" w:rsidRPr="002F706E" w:rsidRDefault="003133A5" w:rsidP="003133A5">
      <w:pPr>
        <w:rPr>
          <w:lang w:eastAsia="zh-CN"/>
        </w:rPr>
      </w:pPr>
    </w:p>
    <w:p w14:paraId="06827AFA" w14:textId="77777777" w:rsidR="003133A5" w:rsidRPr="001F16C3" w:rsidRDefault="003133A5" w:rsidP="00F3074B">
      <w:pPr>
        <w:pStyle w:val="Heading3"/>
      </w:pPr>
      <w:bookmarkStart w:id="759" w:name="_Toc20120585"/>
      <w:bookmarkStart w:id="760" w:name="_Toc21623463"/>
      <w:bookmarkStart w:id="761" w:name="_Toc27587166"/>
      <w:bookmarkStart w:id="762" w:name="_Toc36459229"/>
      <w:bookmarkStart w:id="763" w:name="_Toc45028476"/>
      <w:bookmarkStart w:id="764" w:name="_Toc51870155"/>
      <w:bookmarkStart w:id="765" w:name="_Toc51870277"/>
      <w:bookmarkStart w:id="766" w:name="_Toc90582032"/>
      <w:bookmarkStart w:id="767" w:name="_Toc130815817"/>
      <w:r w:rsidRPr="001F16C3">
        <w:t>6.1.</w:t>
      </w:r>
      <w:r w:rsidRPr="001F16C3">
        <w:rPr>
          <w:lang w:eastAsia="zh-CN"/>
        </w:rPr>
        <w:t>8</w:t>
      </w:r>
      <w:r w:rsidRPr="001F16C3">
        <w:tab/>
        <w:t>Feature negotiation</w:t>
      </w:r>
      <w:bookmarkEnd w:id="759"/>
      <w:bookmarkEnd w:id="760"/>
      <w:bookmarkEnd w:id="761"/>
      <w:bookmarkEnd w:id="762"/>
      <w:bookmarkEnd w:id="763"/>
      <w:bookmarkEnd w:id="764"/>
      <w:bookmarkEnd w:id="765"/>
      <w:bookmarkEnd w:id="766"/>
      <w:bookmarkEnd w:id="767"/>
    </w:p>
    <w:p w14:paraId="56B47D7E"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53F3F36"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7BC705D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668DECC" w14:textId="77777777" w:rsidR="003133A5" w:rsidRPr="00CB6975" w:rsidRDefault="003133A5" w:rsidP="00F3074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0380C5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13DD2A6"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5653574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D38EE24"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C14A27D"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EAA4CDC"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8FDFD3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6484A4F"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E579AC8"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71D9BB93"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595958E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E75EAD"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127E1D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20F205D"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49B74F0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3B4EDA3"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F0D5DE1"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D76E83"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701905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5FF5FF"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46CF66D"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533695AE"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13124F4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E6C9CA"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2D7F52B"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41E54199"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2F1280F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078B960"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6C7C80"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46F13888"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25D2780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3EA491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E03BF03"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0C3E26E"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20A5EAD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6540EFF"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1D00DAD"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5A972CD"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39F7771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2F98DF"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5085729"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C04A9EB"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4535A33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5A145BC"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6FD31F5"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A727D16"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58A71F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5C32FE0"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C10756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E73A4E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578B4D2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B42B2BF"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D03536"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56961AB4"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2D5BBDF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61C6C66"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B774F9B" w14:textId="484EBDF1"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B35E340" w14:textId="2D63518D" w:rsidR="003133A5" w:rsidRPr="00CB6975" w:rsidRDefault="00F9074A" w:rsidP="00D14072">
            <w:pPr>
              <w:pStyle w:val="TAL"/>
              <w:rPr>
                <w:szCs w:val="18"/>
              </w:rPr>
            </w:pPr>
            <w:r>
              <w:rPr>
                <w:szCs w:val="18"/>
              </w:rPr>
              <w:t>Reserved</w:t>
            </w:r>
          </w:p>
        </w:tc>
      </w:tr>
      <w:tr w:rsidR="003133A5" w:rsidRPr="00CB6975" w14:paraId="4C053D1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39414B6"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2EB4B61"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27B7AA19"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DB9B6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005D4E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AC48BAF"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12FB182"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3F281DB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89914A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3BADBA3"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288A4D4"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04EBDE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10931B4"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8C484A8"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621F8B4"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642A1C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D7F65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3128D59"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9C56114"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6F1E68D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E98F03B"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C44D39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77503C5"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1967D5A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CA8FCD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9F96E64"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10CF6E0"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59FCAD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7C3F4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C93ADC8"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687E8D39"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2E82677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D87DAC3"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E03B29"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84A895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1E42A0F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BC7991E"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349F4C9"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740712E"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70073E1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D26FB59"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B8585AF"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2C666A42"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515F8FE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E5E992"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6F3E718F"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9976DE4"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571908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1F9296"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477B42"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95042A2"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4AE5EA0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6646986"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314187"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AB97A8"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29C3E1B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1504B96"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0709E0C"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6C0334"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DABF7D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B7253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1A7802"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757AA8D5"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bl>
    <w:p w14:paraId="4950456E" w14:textId="77777777" w:rsidR="003133A5" w:rsidRPr="00AB208A" w:rsidRDefault="003133A5" w:rsidP="003133A5">
      <w:pPr>
        <w:rPr>
          <w:lang w:eastAsia="zh-CN"/>
        </w:rPr>
      </w:pPr>
    </w:p>
    <w:p w14:paraId="278461B5" w14:textId="77777777" w:rsidR="003133A5" w:rsidRPr="001F16C3" w:rsidRDefault="003133A5" w:rsidP="00F3074B">
      <w:pPr>
        <w:pStyle w:val="Heading2"/>
      </w:pPr>
      <w:bookmarkStart w:id="768" w:name="_Toc27587167"/>
      <w:bookmarkStart w:id="769" w:name="_Toc36459230"/>
      <w:bookmarkStart w:id="770" w:name="_Toc45028477"/>
      <w:bookmarkStart w:id="771" w:name="_Toc51870156"/>
      <w:bookmarkStart w:id="772" w:name="_Toc51870278"/>
      <w:bookmarkStart w:id="773" w:name="_Toc90582033"/>
      <w:bookmarkStart w:id="774" w:name="_Toc130815818"/>
      <w:r w:rsidRPr="001F16C3">
        <w:t>6.</w:t>
      </w:r>
      <w:r>
        <w:t>2</w:t>
      </w:r>
      <w:r w:rsidRPr="001F16C3">
        <w:tab/>
        <w:t>Nud</w:t>
      </w:r>
      <w:r w:rsidRPr="001F16C3">
        <w:rPr>
          <w:lang w:eastAsia="zh-CN"/>
        </w:rPr>
        <w:t>r</w:t>
      </w:r>
      <w:r w:rsidRPr="001F16C3">
        <w:t>_</w:t>
      </w:r>
      <w:r>
        <w:t>GroupIDmap</w:t>
      </w:r>
      <w:r w:rsidRPr="001F16C3">
        <w:t xml:space="preserve"> Service API</w:t>
      </w:r>
      <w:bookmarkEnd w:id="768"/>
      <w:bookmarkEnd w:id="769"/>
      <w:bookmarkEnd w:id="770"/>
      <w:bookmarkEnd w:id="771"/>
      <w:bookmarkEnd w:id="772"/>
      <w:bookmarkEnd w:id="773"/>
      <w:bookmarkEnd w:id="774"/>
    </w:p>
    <w:p w14:paraId="1CA520F1" w14:textId="77777777" w:rsidR="003133A5" w:rsidRPr="001F16C3" w:rsidRDefault="003133A5" w:rsidP="00F3074B">
      <w:pPr>
        <w:pStyle w:val="Heading3"/>
        <w:rPr>
          <w:lang w:eastAsia="zh-CN"/>
        </w:rPr>
      </w:pPr>
      <w:bookmarkStart w:id="775" w:name="_Toc27587168"/>
      <w:bookmarkStart w:id="776" w:name="_Toc36459231"/>
      <w:bookmarkStart w:id="777" w:name="_Toc45028478"/>
      <w:bookmarkStart w:id="778" w:name="_Toc51870157"/>
      <w:bookmarkStart w:id="779" w:name="_Toc51870279"/>
      <w:bookmarkStart w:id="780" w:name="_Toc90582034"/>
      <w:bookmarkStart w:id="781" w:name="_Toc130815819"/>
      <w:r w:rsidRPr="001F16C3">
        <w:t>6.</w:t>
      </w:r>
      <w:r>
        <w:t>2</w:t>
      </w:r>
      <w:r w:rsidRPr="001F16C3">
        <w:t>.1</w:t>
      </w:r>
      <w:r w:rsidRPr="001F16C3">
        <w:tab/>
        <w:t>API URI</w:t>
      </w:r>
      <w:bookmarkEnd w:id="775"/>
      <w:bookmarkEnd w:id="776"/>
      <w:bookmarkEnd w:id="777"/>
      <w:bookmarkEnd w:id="778"/>
      <w:bookmarkEnd w:id="779"/>
      <w:bookmarkEnd w:id="780"/>
      <w:bookmarkEnd w:id="781"/>
    </w:p>
    <w:p w14:paraId="05ED7C45" w14:textId="77777777" w:rsidR="003133A5" w:rsidRPr="001F16C3" w:rsidRDefault="003133A5" w:rsidP="003133A5">
      <w:r>
        <w:t>URIs of this API shall have the following root:</w:t>
      </w:r>
    </w:p>
    <w:p w14:paraId="02C517D2"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5E2F81F8"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F99E727" w14:textId="77777777" w:rsidR="003133A5" w:rsidRPr="001F16C3" w:rsidRDefault="003133A5" w:rsidP="00F3074B">
      <w:pPr>
        <w:pStyle w:val="Heading3"/>
      </w:pPr>
      <w:bookmarkStart w:id="782" w:name="_Toc27587169"/>
      <w:bookmarkStart w:id="783" w:name="_Toc36459232"/>
      <w:bookmarkStart w:id="784" w:name="_Toc45028479"/>
      <w:bookmarkStart w:id="785" w:name="_Toc51870158"/>
      <w:bookmarkStart w:id="786" w:name="_Toc51870280"/>
      <w:bookmarkStart w:id="787" w:name="_Toc90582035"/>
      <w:bookmarkStart w:id="788" w:name="_Toc130815820"/>
      <w:r w:rsidRPr="001F16C3">
        <w:t>6.</w:t>
      </w:r>
      <w:r>
        <w:t>2</w:t>
      </w:r>
      <w:r w:rsidRPr="001F16C3">
        <w:t>.2</w:t>
      </w:r>
      <w:r w:rsidRPr="001F16C3">
        <w:tab/>
        <w:t>Usage of HTTP</w:t>
      </w:r>
      <w:bookmarkEnd w:id="782"/>
      <w:bookmarkEnd w:id="783"/>
      <w:bookmarkEnd w:id="784"/>
      <w:bookmarkEnd w:id="785"/>
      <w:bookmarkEnd w:id="786"/>
      <w:bookmarkEnd w:id="787"/>
      <w:bookmarkEnd w:id="788"/>
    </w:p>
    <w:p w14:paraId="2E45AEC4" w14:textId="77777777" w:rsidR="003133A5" w:rsidRPr="001F16C3" w:rsidRDefault="003133A5" w:rsidP="00F3074B">
      <w:pPr>
        <w:pStyle w:val="Heading4"/>
      </w:pPr>
      <w:bookmarkStart w:id="789" w:name="_Toc27587170"/>
      <w:bookmarkStart w:id="790" w:name="_Toc36459233"/>
      <w:bookmarkStart w:id="791" w:name="_Toc45028480"/>
      <w:bookmarkStart w:id="792" w:name="_Toc51870159"/>
      <w:bookmarkStart w:id="793" w:name="_Toc51870281"/>
      <w:bookmarkStart w:id="794" w:name="_Toc90582036"/>
      <w:bookmarkStart w:id="795" w:name="_Toc130815821"/>
      <w:r w:rsidRPr="001F16C3">
        <w:t>6.</w:t>
      </w:r>
      <w:r>
        <w:t>2</w:t>
      </w:r>
      <w:r w:rsidRPr="001F16C3">
        <w:t>.2.1</w:t>
      </w:r>
      <w:r w:rsidRPr="001F16C3">
        <w:tab/>
        <w:t>General</w:t>
      </w:r>
      <w:bookmarkEnd w:id="789"/>
      <w:bookmarkEnd w:id="790"/>
      <w:bookmarkEnd w:id="791"/>
      <w:bookmarkEnd w:id="792"/>
      <w:bookmarkEnd w:id="793"/>
      <w:bookmarkEnd w:id="794"/>
      <w:bookmarkEnd w:id="795"/>
    </w:p>
    <w:p w14:paraId="424E68C0" w14:textId="77777777" w:rsidR="003133A5" w:rsidRPr="00D67AB2" w:rsidRDefault="003133A5" w:rsidP="003133A5">
      <w:r w:rsidRPr="00D67AB2">
        <w:t>HTTP/2, as defined in IETF RFC 7540 [13], shall be used as specified in clause 5 of 3GPP TS 29.500 [</w:t>
      </w:r>
      <w:r>
        <w:t>7</w:t>
      </w:r>
      <w:r w:rsidRPr="00D67AB2">
        <w:t>].</w:t>
      </w:r>
    </w:p>
    <w:p w14:paraId="55155588"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2E7F1CB2" w14:textId="77777777" w:rsidR="003133A5" w:rsidRPr="00D67AB2" w:rsidRDefault="003133A5" w:rsidP="003133A5">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5D7CADC8" w14:textId="77777777" w:rsidR="003133A5" w:rsidRPr="001F16C3" w:rsidRDefault="003133A5" w:rsidP="00F3074B">
      <w:pPr>
        <w:pStyle w:val="Heading4"/>
      </w:pPr>
      <w:bookmarkStart w:id="796" w:name="_Toc27587171"/>
      <w:bookmarkStart w:id="797" w:name="_Toc36459234"/>
      <w:bookmarkStart w:id="798" w:name="_Toc45028481"/>
      <w:bookmarkStart w:id="799" w:name="_Toc51870160"/>
      <w:bookmarkStart w:id="800" w:name="_Toc51870282"/>
      <w:bookmarkStart w:id="801" w:name="_Toc90582037"/>
      <w:bookmarkStart w:id="802" w:name="_Toc130815822"/>
      <w:r w:rsidRPr="001F16C3">
        <w:t>6.</w:t>
      </w:r>
      <w:r>
        <w:t>2</w:t>
      </w:r>
      <w:r w:rsidRPr="001F16C3">
        <w:t>.2.2</w:t>
      </w:r>
      <w:r w:rsidRPr="001F16C3">
        <w:tab/>
        <w:t>HTTP standard headers</w:t>
      </w:r>
      <w:bookmarkEnd w:id="796"/>
      <w:bookmarkEnd w:id="797"/>
      <w:bookmarkEnd w:id="798"/>
      <w:bookmarkEnd w:id="799"/>
      <w:bookmarkEnd w:id="800"/>
      <w:bookmarkEnd w:id="801"/>
      <w:bookmarkEnd w:id="802"/>
    </w:p>
    <w:p w14:paraId="1323B8B0" w14:textId="77777777" w:rsidR="003133A5" w:rsidRPr="001F16C3" w:rsidRDefault="003133A5" w:rsidP="00F3074B">
      <w:pPr>
        <w:pStyle w:val="Heading5"/>
        <w:rPr>
          <w:lang w:eastAsia="zh-CN"/>
        </w:rPr>
      </w:pPr>
      <w:bookmarkStart w:id="803" w:name="_Toc27587172"/>
      <w:bookmarkStart w:id="804" w:name="_Toc36459235"/>
      <w:bookmarkStart w:id="805" w:name="_Toc45028482"/>
      <w:bookmarkStart w:id="806" w:name="_Toc51870161"/>
      <w:bookmarkStart w:id="807" w:name="_Toc51870283"/>
      <w:bookmarkStart w:id="808" w:name="_Toc90582038"/>
      <w:bookmarkStart w:id="809" w:name="_Toc130815823"/>
      <w:r w:rsidRPr="001F16C3">
        <w:t>6.</w:t>
      </w:r>
      <w:r>
        <w:t>2</w:t>
      </w:r>
      <w:r w:rsidRPr="001F16C3">
        <w:t>.2.2.1</w:t>
      </w:r>
      <w:r w:rsidRPr="001F16C3">
        <w:rPr>
          <w:lang w:eastAsia="zh-CN"/>
        </w:rPr>
        <w:tab/>
        <w:t>General</w:t>
      </w:r>
      <w:bookmarkEnd w:id="803"/>
      <w:bookmarkEnd w:id="804"/>
      <w:bookmarkEnd w:id="805"/>
      <w:bookmarkEnd w:id="806"/>
      <w:bookmarkEnd w:id="807"/>
      <w:bookmarkEnd w:id="808"/>
      <w:bookmarkEnd w:id="809"/>
    </w:p>
    <w:p w14:paraId="5C70E20C"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719CC358" w14:textId="77777777" w:rsidR="003133A5" w:rsidRPr="001F16C3" w:rsidRDefault="003133A5" w:rsidP="00F3074B">
      <w:pPr>
        <w:pStyle w:val="Heading5"/>
      </w:pPr>
      <w:bookmarkStart w:id="810" w:name="_Toc27587173"/>
      <w:bookmarkStart w:id="811" w:name="_Toc36459236"/>
      <w:bookmarkStart w:id="812" w:name="_Toc45028483"/>
      <w:bookmarkStart w:id="813" w:name="_Toc51870162"/>
      <w:bookmarkStart w:id="814" w:name="_Toc51870284"/>
      <w:bookmarkStart w:id="815" w:name="_Toc90582039"/>
      <w:bookmarkStart w:id="816" w:name="_Toc130815824"/>
      <w:r w:rsidRPr="001F16C3">
        <w:t>6.</w:t>
      </w:r>
      <w:r>
        <w:t>2</w:t>
      </w:r>
      <w:r w:rsidRPr="001F16C3">
        <w:t>.2.2.2</w:t>
      </w:r>
      <w:r w:rsidRPr="001F16C3">
        <w:tab/>
        <w:t>Content type</w:t>
      </w:r>
      <w:bookmarkEnd w:id="810"/>
      <w:bookmarkEnd w:id="811"/>
      <w:bookmarkEnd w:id="812"/>
      <w:bookmarkEnd w:id="813"/>
      <w:bookmarkEnd w:id="814"/>
      <w:bookmarkEnd w:id="815"/>
      <w:bookmarkEnd w:id="816"/>
    </w:p>
    <w:p w14:paraId="25FEF0C5" w14:textId="77777777" w:rsidR="003133A5" w:rsidRPr="001F16C3" w:rsidRDefault="003133A5" w:rsidP="003133A5">
      <w:r>
        <w:t>The following content types shall be supported:</w:t>
      </w:r>
    </w:p>
    <w:p w14:paraId="40677B53"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5CF2FD1C"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0E512D4" w14:textId="77777777" w:rsidR="003133A5" w:rsidRPr="001F16C3" w:rsidRDefault="003133A5" w:rsidP="00F3074B">
      <w:pPr>
        <w:pStyle w:val="Heading5"/>
        <w:rPr>
          <w:lang w:val="es-ES"/>
        </w:rPr>
      </w:pPr>
      <w:bookmarkStart w:id="817" w:name="_Toc27587174"/>
      <w:bookmarkStart w:id="818" w:name="_Toc36459237"/>
      <w:bookmarkStart w:id="819" w:name="_Toc45028484"/>
      <w:bookmarkStart w:id="820" w:name="_Toc51870163"/>
      <w:bookmarkStart w:id="821" w:name="_Toc51870285"/>
      <w:bookmarkStart w:id="822" w:name="_Toc90582040"/>
      <w:bookmarkStart w:id="823" w:name="_Toc130815825"/>
      <w:r w:rsidRPr="001F16C3">
        <w:rPr>
          <w:lang w:val="es-ES"/>
        </w:rPr>
        <w:t>6.</w:t>
      </w:r>
      <w:r>
        <w:rPr>
          <w:lang w:val="es-ES"/>
        </w:rPr>
        <w:t>2</w:t>
      </w:r>
      <w:r w:rsidRPr="001F16C3">
        <w:rPr>
          <w:lang w:val="es-ES"/>
        </w:rPr>
        <w:t>.2.2.3</w:t>
      </w:r>
      <w:r w:rsidRPr="001F16C3">
        <w:rPr>
          <w:lang w:val="es-ES"/>
        </w:rPr>
        <w:tab/>
        <w:t>Cache-Control</w:t>
      </w:r>
      <w:bookmarkEnd w:id="817"/>
      <w:bookmarkEnd w:id="818"/>
      <w:bookmarkEnd w:id="819"/>
      <w:bookmarkEnd w:id="820"/>
      <w:bookmarkEnd w:id="821"/>
      <w:bookmarkEnd w:id="822"/>
      <w:bookmarkEnd w:id="823"/>
    </w:p>
    <w:p w14:paraId="1F10524B"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031C3B6" w14:textId="77777777" w:rsidR="003133A5" w:rsidRDefault="003133A5" w:rsidP="003133A5">
      <w:pPr>
        <w:rPr>
          <w:lang w:val="en-US"/>
        </w:rPr>
      </w:pPr>
      <w:r>
        <w:rPr>
          <w:lang w:val="en-US"/>
        </w:rPr>
        <w:t>The "max-age" value shall be configurable by operator policy.</w:t>
      </w:r>
    </w:p>
    <w:p w14:paraId="202E0D5D" w14:textId="77777777" w:rsidR="003133A5" w:rsidRPr="001F16C3" w:rsidRDefault="003133A5" w:rsidP="00F3074B">
      <w:pPr>
        <w:pStyle w:val="Heading5"/>
      </w:pPr>
      <w:bookmarkStart w:id="824" w:name="_Toc27587175"/>
      <w:bookmarkStart w:id="825" w:name="_Toc36459238"/>
      <w:bookmarkStart w:id="826" w:name="_Toc45028485"/>
      <w:bookmarkStart w:id="827" w:name="_Toc51870164"/>
      <w:bookmarkStart w:id="828" w:name="_Toc51870286"/>
      <w:bookmarkStart w:id="829" w:name="_Toc90582041"/>
      <w:bookmarkStart w:id="830" w:name="_Toc130815826"/>
      <w:r w:rsidRPr="001F16C3">
        <w:t>6.</w:t>
      </w:r>
      <w:r>
        <w:t>2</w:t>
      </w:r>
      <w:r w:rsidRPr="001F16C3">
        <w:t>.2.2.4</w:t>
      </w:r>
      <w:r w:rsidRPr="001F16C3">
        <w:tab/>
        <w:t>ETag</w:t>
      </w:r>
      <w:bookmarkEnd w:id="824"/>
      <w:bookmarkEnd w:id="825"/>
      <w:bookmarkEnd w:id="826"/>
      <w:bookmarkEnd w:id="827"/>
      <w:bookmarkEnd w:id="828"/>
      <w:bookmarkEnd w:id="829"/>
      <w:bookmarkEnd w:id="830"/>
    </w:p>
    <w:p w14:paraId="21C36002"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F47018B" w14:textId="77777777" w:rsidR="003133A5" w:rsidRPr="001F16C3" w:rsidRDefault="003133A5" w:rsidP="00F3074B">
      <w:pPr>
        <w:pStyle w:val="Heading5"/>
      </w:pPr>
      <w:bookmarkStart w:id="831" w:name="_Toc27587176"/>
      <w:bookmarkStart w:id="832" w:name="_Toc36459239"/>
      <w:bookmarkStart w:id="833" w:name="_Toc45028486"/>
      <w:bookmarkStart w:id="834" w:name="_Toc51870165"/>
      <w:bookmarkStart w:id="835" w:name="_Toc51870287"/>
      <w:bookmarkStart w:id="836" w:name="_Toc90582042"/>
      <w:bookmarkStart w:id="837" w:name="_Toc130815827"/>
      <w:r w:rsidRPr="001F16C3">
        <w:t>6.</w:t>
      </w:r>
      <w:r>
        <w:t>2</w:t>
      </w:r>
      <w:r w:rsidRPr="001F16C3">
        <w:t>.2.2.5</w:t>
      </w:r>
      <w:r w:rsidRPr="001F16C3">
        <w:tab/>
        <w:t>If-None-Match</w:t>
      </w:r>
      <w:bookmarkEnd w:id="831"/>
      <w:bookmarkEnd w:id="832"/>
      <w:bookmarkEnd w:id="833"/>
      <w:bookmarkEnd w:id="834"/>
      <w:bookmarkEnd w:id="835"/>
      <w:bookmarkEnd w:id="836"/>
      <w:bookmarkEnd w:id="837"/>
    </w:p>
    <w:p w14:paraId="42132303"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73330B0B" w14:textId="77777777" w:rsidR="003133A5" w:rsidRPr="001F16C3" w:rsidRDefault="003133A5" w:rsidP="00F3074B">
      <w:pPr>
        <w:pStyle w:val="Heading5"/>
      </w:pPr>
      <w:bookmarkStart w:id="838" w:name="_Toc27587177"/>
      <w:bookmarkStart w:id="839" w:name="_Toc36459240"/>
      <w:bookmarkStart w:id="840" w:name="_Toc45028487"/>
      <w:bookmarkStart w:id="841" w:name="_Toc51870166"/>
      <w:bookmarkStart w:id="842" w:name="_Toc51870288"/>
      <w:bookmarkStart w:id="843" w:name="_Toc90582043"/>
      <w:bookmarkStart w:id="844" w:name="_Toc130815828"/>
      <w:r w:rsidRPr="001F16C3">
        <w:t>6.</w:t>
      </w:r>
      <w:r>
        <w:t>2</w:t>
      </w:r>
      <w:r w:rsidRPr="001F16C3">
        <w:t>.2.2.6</w:t>
      </w:r>
      <w:r w:rsidRPr="001F16C3">
        <w:tab/>
        <w:t>Last-Modified</w:t>
      </w:r>
      <w:bookmarkEnd w:id="838"/>
      <w:bookmarkEnd w:id="839"/>
      <w:bookmarkEnd w:id="840"/>
      <w:bookmarkEnd w:id="841"/>
      <w:bookmarkEnd w:id="842"/>
      <w:bookmarkEnd w:id="843"/>
      <w:bookmarkEnd w:id="844"/>
    </w:p>
    <w:p w14:paraId="083BA6DA"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37CA46D" w14:textId="77777777" w:rsidR="003133A5" w:rsidRPr="001F16C3" w:rsidRDefault="003133A5" w:rsidP="00F3074B">
      <w:pPr>
        <w:pStyle w:val="Heading5"/>
      </w:pPr>
      <w:bookmarkStart w:id="845" w:name="_Toc27587178"/>
      <w:bookmarkStart w:id="846" w:name="_Toc36459241"/>
      <w:bookmarkStart w:id="847" w:name="_Toc45028488"/>
      <w:bookmarkStart w:id="848" w:name="_Toc51870167"/>
      <w:bookmarkStart w:id="849" w:name="_Toc51870289"/>
      <w:bookmarkStart w:id="850" w:name="_Toc90582044"/>
      <w:bookmarkStart w:id="851" w:name="_Toc130815829"/>
      <w:r w:rsidRPr="001F16C3">
        <w:lastRenderedPageBreak/>
        <w:t>6.</w:t>
      </w:r>
      <w:r>
        <w:t>2</w:t>
      </w:r>
      <w:r w:rsidRPr="001F16C3">
        <w:t>.2.2.7</w:t>
      </w:r>
      <w:r w:rsidRPr="001F16C3">
        <w:tab/>
        <w:t>If-Modified-Since</w:t>
      </w:r>
      <w:bookmarkEnd w:id="845"/>
      <w:bookmarkEnd w:id="846"/>
      <w:bookmarkEnd w:id="847"/>
      <w:bookmarkEnd w:id="848"/>
      <w:bookmarkEnd w:id="849"/>
      <w:bookmarkEnd w:id="850"/>
      <w:bookmarkEnd w:id="851"/>
    </w:p>
    <w:p w14:paraId="0FBCE263"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5C459BF2" w14:textId="77777777" w:rsidR="003133A5" w:rsidRPr="001F16C3" w:rsidRDefault="003133A5" w:rsidP="00F3074B">
      <w:pPr>
        <w:pStyle w:val="Heading5"/>
      </w:pPr>
      <w:bookmarkStart w:id="852" w:name="_Toc27587179"/>
      <w:bookmarkStart w:id="853" w:name="_Toc36459242"/>
      <w:bookmarkStart w:id="854" w:name="_Toc45028489"/>
      <w:bookmarkStart w:id="855" w:name="_Toc51870168"/>
      <w:bookmarkStart w:id="856" w:name="_Toc51870290"/>
      <w:bookmarkStart w:id="857" w:name="_Toc90582045"/>
      <w:bookmarkStart w:id="858" w:name="_Toc130815830"/>
      <w:r w:rsidRPr="001F16C3">
        <w:t>6.</w:t>
      </w:r>
      <w:r>
        <w:t>2</w:t>
      </w:r>
      <w:r w:rsidRPr="001F16C3">
        <w:t>.2.2.8</w:t>
      </w:r>
      <w:r w:rsidRPr="001F16C3">
        <w:tab/>
        <w:t>When to Use Entity-Tags and Last-Modified Dates</w:t>
      </w:r>
      <w:bookmarkEnd w:id="852"/>
      <w:bookmarkEnd w:id="853"/>
      <w:bookmarkEnd w:id="854"/>
      <w:bookmarkEnd w:id="855"/>
      <w:bookmarkEnd w:id="856"/>
      <w:bookmarkEnd w:id="857"/>
      <w:bookmarkEnd w:id="858"/>
    </w:p>
    <w:p w14:paraId="757C84A7"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44F9F088" w14:textId="77777777" w:rsidR="003133A5" w:rsidRDefault="003133A5" w:rsidP="003133A5">
      <w:pPr>
        <w:pStyle w:val="NO"/>
        <w:rPr>
          <w:noProof/>
        </w:rPr>
      </w:pPr>
      <w:r>
        <w:rPr>
          <w:noProof/>
        </w:rPr>
        <w:t>NOTE: "ETag" is a stronger validator than "Last-Modified" and is preferred.</w:t>
      </w:r>
    </w:p>
    <w:p w14:paraId="438D609B"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21BFF3ED" w14:textId="77777777" w:rsidR="003133A5" w:rsidRPr="001F16C3" w:rsidRDefault="003133A5" w:rsidP="00F3074B">
      <w:pPr>
        <w:pStyle w:val="Heading4"/>
      </w:pPr>
      <w:bookmarkStart w:id="859" w:name="_Toc27587180"/>
      <w:bookmarkStart w:id="860" w:name="_Toc36459243"/>
      <w:bookmarkStart w:id="861" w:name="_Toc45028490"/>
      <w:bookmarkStart w:id="862" w:name="_Toc51870169"/>
      <w:bookmarkStart w:id="863" w:name="_Toc51870291"/>
      <w:bookmarkStart w:id="864" w:name="_Toc90582046"/>
      <w:bookmarkStart w:id="865" w:name="_Toc130815831"/>
      <w:r w:rsidRPr="001F16C3">
        <w:t>6.</w:t>
      </w:r>
      <w:r>
        <w:t>2</w:t>
      </w:r>
      <w:r w:rsidRPr="001F16C3">
        <w:t>.2.3</w:t>
      </w:r>
      <w:r w:rsidRPr="001F16C3">
        <w:tab/>
        <w:t>HTTP custom headers</w:t>
      </w:r>
      <w:bookmarkEnd w:id="859"/>
      <w:bookmarkEnd w:id="860"/>
      <w:bookmarkEnd w:id="861"/>
      <w:bookmarkEnd w:id="862"/>
      <w:bookmarkEnd w:id="863"/>
      <w:bookmarkEnd w:id="864"/>
      <w:bookmarkEnd w:id="865"/>
    </w:p>
    <w:p w14:paraId="5BFD87DD" w14:textId="77777777" w:rsidR="003133A5" w:rsidRPr="001F16C3" w:rsidRDefault="003133A5" w:rsidP="00F3074B">
      <w:pPr>
        <w:pStyle w:val="Heading5"/>
        <w:rPr>
          <w:lang w:eastAsia="zh-CN"/>
        </w:rPr>
      </w:pPr>
      <w:bookmarkStart w:id="866" w:name="_Toc27587181"/>
      <w:bookmarkStart w:id="867" w:name="_Toc36459244"/>
      <w:bookmarkStart w:id="868" w:name="_Toc45028491"/>
      <w:bookmarkStart w:id="869" w:name="_Toc51870170"/>
      <w:bookmarkStart w:id="870" w:name="_Toc51870292"/>
      <w:bookmarkStart w:id="871" w:name="_Toc90582047"/>
      <w:bookmarkStart w:id="872" w:name="_Toc130815832"/>
      <w:r w:rsidRPr="001F16C3">
        <w:t>6.</w:t>
      </w:r>
      <w:r>
        <w:t>2</w:t>
      </w:r>
      <w:r w:rsidRPr="001F16C3">
        <w:t>.2.3.1</w:t>
      </w:r>
      <w:r w:rsidRPr="001F16C3">
        <w:rPr>
          <w:lang w:eastAsia="zh-CN"/>
        </w:rPr>
        <w:tab/>
        <w:t>General</w:t>
      </w:r>
      <w:bookmarkEnd w:id="866"/>
      <w:bookmarkEnd w:id="867"/>
      <w:bookmarkEnd w:id="868"/>
      <w:bookmarkEnd w:id="869"/>
      <w:bookmarkEnd w:id="870"/>
      <w:bookmarkEnd w:id="871"/>
      <w:bookmarkEnd w:id="872"/>
    </w:p>
    <w:p w14:paraId="28520F0A"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6F17BFBB" w14:textId="77777777" w:rsidR="003133A5" w:rsidRPr="001F16C3" w:rsidRDefault="003133A5" w:rsidP="00F3074B">
      <w:pPr>
        <w:pStyle w:val="Heading3"/>
      </w:pPr>
      <w:bookmarkStart w:id="873" w:name="_Toc27587182"/>
      <w:bookmarkStart w:id="874" w:name="_Toc36459245"/>
      <w:bookmarkStart w:id="875" w:name="_Toc45028492"/>
      <w:bookmarkStart w:id="876" w:name="_Toc51870171"/>
      <w:bookmarkStart w:id="877" w:name="_Toc51870293"/>
      <w:bookmarkStart w:id="878" w:name="_Toc90582048"/>
      <w:bookmarkStart w:id="879" w:name="_Toc130815833"/>
      <w:r w:rsidRPr="001F16C3">
        <w:t>6.</w:t>
      </w:r>
      <w:r>
        <w:t>2</w:t>
      </w:r>
      <w:r w:rsidRPr="001F16C3">
        <w:t>.3</w:t>
      </w:r>
      <w:r w:rsidRPr="001F16C3">
        <w:tab/>
        <w:t>Resources</w:t>
      </w:r>
      <w:bookmarkEnd w:id="873"/>
      <w:bookmarkEnd w:id="874"/>
      <w:bookmarkEnd w:id="875"/>
      <w:bookmarkEnd w:id="876"/>
      <w:bookmarkEnd w:id="877"/>
      <w:bookmarkEnd w:id="878"/>
      <w:bookmarkEnd w:id="879"/>
    </w:p>
    <w:p w14:paraId="7D23659C" w14:textId="77777777" w:rsidR="003133A5" w:rsidRPr="001F16C3" w:rsidRDefault="003133A5" w:rsidP="00F3074B">
      <w:pPr>
        <w:pStyle w:val="Heading4"/>
        <w:rPr>
          <w:lang w:eastAsia="zh-CN"/>
        </w:rPr>
      </w:pPr>
      <w:bookmarkStart w:id="880" w:name="_Toc27587183"/>
      <w:bookmarkStart w:id="881" w:name="_Toc36459246"/>
      <w:bookmarkStart w:id="882" w:name="_Toc45028493"/>
      <w:bookmarkStart w:id="883" w:name="_Toc51870172"/>
      <w:bookmarkStart w:id="884" w:name="_Toc51870294"/>
      <w:bookmarkStart w:id="885" w:name="_Toc90582049"/>
      <w:bookmarkStart w:id="886" w:name="_Toc130815834"/>
      <w:r w:rsidRPr="001F16C3">
        <w:t>6.</w:t>
      </w:r>
      <w:r>
        <w:t>2</w:t>
      </w:r>
      <w:r w:rsidRPr="001F16C3">
        <w:t>.3.1</w:t>
      </w:r>
      <w:r w:rsidRPr="001F16C3">
        <w:tab/>
        <w:t>Overview</w:t>
      </w:r>
      <w:bookmarkEnd w:id="880"/>
      <w:bookmarkEnd w:id="881"/>
      <w:bookmarkEnd w:id="882"/>
      <w:bookmarkEnd w:id="883"/>
      <w:bookmarkEnd w:id="884"/>
      <w:bookmarkEnd w:id="885"/>
      <w:bookmarkEnd w:id="886"/>
    </w:p>
    <w:p w14:paraId="51FE1B77" w14:textId="77777777" w:rsidR="003133A5" w:rsidRPr="001F16C3" w:rsidRDefault="003133A5" w:rsidP="003133A5">
      <w:pPr>
        <w:pStyle w:val="TH"/>
        <w:rPr>
          <w:lang w:val="en-US" w:eastAsia="zh-CN"/>
        </w:rPr>
      </w:pPr>
      <w:r w:rsidRPr="001F16C3">
        <w:object w:dxaOrig="6921" w:dyaOrig="2930" w14:anchorId="2040CB6C">
          <v:shape id="_x0000_i1040" type="#_x0000_t75" style="width:345.05pt;height:146.05pt" o:ole="">
            <v:imagedata r:id="rId42" o:title=""/>
          </v:shape>
          <o:OLEObject Type="Embed" ProgID="Visio.Drawing.11" ShapeID="_x0000_i1040" DrawAspect="Content" ObjectID="_1741428560" r:id="rId43"/>
        </w:object>
      </w:r>
    </w:p>
    <w:p w14:paraId="1C707F92"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22DAC7A0" w14:textId="77777777" w:rsidR="003133A5" w:rsidRDefault="003133A5" w:rsidP="003133A5">
      <w:pPr>
        <w:rPr>
          <w:lang w:eastAsia="zh-CN"/>
        </w:rPr>
      </w:pPr>
      <w:r>
        <w:t>Table 6.2.3.1-1 provides an overview of the resources and applicable HTTP methods.</w:t>
      </w:r>
    </w:p>
    <w:p w14:paraId="3E2918D2"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2E4B9559"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A0602"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B54CC7"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4F1DCC"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6FB18" w14:textId="77777777" w:rsidR="003133A5" w:rsidRPr="00CB6975" w:rsidRDefault="003133A5" w:rsidP="00D14072">
            <w:pPr>
              <w:pStyle w:val="TAH"/>
              <w:rPr>
                <w:kern w:val="2"/>
              </w:rPr>
            </w:pPr>
            <w:r w:rsidRPr="00CB6975">
              <w:rPr>
                <w:kern w:val="2"/>
              </w:rPr>
              <w:t>Description</w:t>
            </w:r>
          </w:p>
        </w:tc>
      </w:tr>
      <w:tr w:rsidR="003133A5" w:rsidRPr="00CB6975" w14:paraId="491AF0A4"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24AD31B4"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23588CFA"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7250A58"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30A9C4D" w14:textId="77777777" w:rsidR="003133A5" w:rsidRPr="00CB6975" w:rsidRDefault="003133A5" w:rsidP="00D14072">
            <w:pPr>
              <w:pStyle w:val="TAL"/>
              <w:rPr>
                <w:kern w:val="2"/>
                <w:lang w:eastAsia="zh-CN"/>
              </w:rPr>
            </w:pPr>
          </w:p>
        </w:tc>
      </w:tr>
    </w:tbl>
    <w:p w14:paraId="298EA60A" w14:textId="77777777" w:rsidR="003133A5" w:rsidRDefault="003133A5" w:rsidP="003133A5">
      <w:pPr>
        <w:rPr>
          <w:lang w:eastAsia="zh-CN"/>
        </w:rPr>
      </w:pPr>
    </w:p>
    <w:p w14:paraId="60848BAC" w14:textId="77777777" w:rsidR="003133A5" w:rsidRPr="001F16C3" w:rsidRDefault="003133A5" w:rsidP="00F3074B">
      <w:pPr>
        <w:pStyle w:val="Heading4"/>
      </w:pPr>
      <w:bookmarkStart w:id="887" w:name="_Toc27587184"/>
      <w:bookmarkStart w:id="888" w:name="_Toc36459247"/>
      <w:bookmarkStart w:id="889" w:name="_Toc45028494"/>
      <w:bookmarkStart w:id="890" w:name="_Toc51870173"/>
      <w:bookmarkStart w:id="891" w:name="_Toc51870295"/>
      <w:bookmarkStart w:id="892" w:name="_Toc90582050"/>
      <w:bookmarkStart w:id="893" w:name="_Toc130815835"/>
      <w:r w:rsidRPr="001F16C3">
        <w:lastRenderedPageBreak/>
        <w:t>6.</w:t>
      </w:r>
      <w:r>
        <w:t>2</w:t>
      </w:r>
      <w:r w:rsidRPr="001F16C3">
        <w:t>.3.2</w:t>
      </w:r>
      <w:r w:rsidRPr="001F16C3">
        <w:tab/>
      </w:r>
      <w:r>
        <w:t>Resource NfGroupIds</w:t>
      </w:r>
      <w:bookmarkEnd w:id="887"/>
      <w:bookmarkEnd w:id="888"/>
      <w:bookmarkEnd w:id="889"/>
      <w:bookmarkEnd w:id="890"/>
      <w:bookmarkEnd w:id="891"/>
      <w:bookmarkEnd w:id="892"/>
      <w:bookmarkEnd w:id="893"/>
    </w:p>
    <w:p w14:paraId="57EF2E9C" w14:textId="77777777" w:rsidR="003133A5" w:rsidRPr="00D67AB2" w:rsidRDefault="003133A5" w:rsidP="00F3074B">
      <w:pPr>
        <w:pStyle w:val="Heading5"/>
      </w:pPr>
      <w:bookmarkStart w:id="894" w:name="_Toc11338640"/>
      <w:bookmarkStart w:id="895" w:name="_Toc27587185"/>
      <w:bookmarkStart w:id="896" w:name="_Toc36459248"/>
      <w:bookmarkStart w:id="897" w:name="_Toc45028495"/>
      <w:bookmarkStart w:id="898" w:name="_Toc51870174"/>
      <w:bookmarkStart w:id="899" w:name="_Toc51870296"/>
      <w:bookmarkStart w:id="900" w:name="_Toc90582051"/>
      <w:bookmarkStart w:id="901" w:name="_Toc130815836"/>
      <w:r w:rsidRPr="00D67AB2">
        <w:t>6.2.3.2.1</w:t>
      </w:r>
      <w:r w:rsidRPr="00D67AB2">
        <w:tab/>
        <w:t>Description</w:t>
      </w:r>
      <w:bookmarkEnd w:id="894"/>
      <w:bookmarkEnd w:id="895"/>
      <w:bookmarkEnd w:id="896"/>
      <w:bookmarkEnd w:id="897"/>
      <w:bookmarkEnd w:id="898"/>
      <w:bookmarkEnd w:id="899"/>
      <w:bookmarkEnd w:id="900"/>
      <w:bookmarkEnd w:id="901"/>
    </w:p>
    <w:p w14:paraId="0DDBEA72" w14:textId="77777777" w:rsidR="003133A5" w:rsidRPr="00D67AB2" w:rsidRDefault="003133A5" w:rsidP="003133A5">
      <w:r w:rsidRPr="00D67AB2">
        <w:t xml:space="preserve">This resource represents the </w:t>
      </w:r>
      <w:r>
        <w:t>NF-Group IDs for a subscriber</w:t>
      </w:r>
      <w:r w:rsidRPr="00D67AB2">
        <w:t>.</w:t>
      </w:r>
    </w:p>
    <w:p w14:paraId="48BDCDBD" w14:textId="77777777" w:rsidR="003133A5" w:rsidRPr="00D67AB2" w:rsidRDefault="003133A5" w:rsidP="00F3074B">
      <w:pPr>
        <w:pStyle w:val="Heading5"/>
      </w:pPr>
      <w:bookmarkStart w:id="902" w:name="_Toc11338641"/>
      <w:bookmarkStart w:id="903" w:name="_Toc27587186"/>
      <w:bookmarkStart w:id="904" w:name="_Toc36459249"/>
      <w:bookmarkStart w:id="905" w:name="_Toc45028496"/>
      <w:bookmarkStart w:id="906" w:name="_Toc51870175"/>
      <w:bookmarkStart w:id="907" w:name="_Toc51870297"/>
      <w:bookmarkStart w:id="908" w:name="_Toc90582052"/>
      <w:bookmarkStart w:id="909" w:name="_Toc130815837"/>
      <w:r w:rsidRPr="00D67AB2">
        <w:t>6.2.3.2.2</w:t>
      </w:r>
      <w:r w:rsidRPr="00D67AB2">
        <w:tab/>
        <w:t>Resource Definition</w:t>
      </w:r>
      <w:bookmarkEnd w:id="902"/>
      <w:bookmarkEnd w:id="903"/>
      <w:bookmarkEnd w:id="904"/>
      <w:bookmarkEnd w:id="905"/>
      <w:bookmarkEnd w:id="906"/>
      <w:bookmarkEnd w:id="907"/>
      <w:bookmarkEnd w:id="908"/>
      <w:bookmarkEnd w:id="909"/>
    </w:p>
    <w:p w14:paraId="348A9996"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4432E5BC" w14:textId="77777777" w:rsidR="003133A5" w:rsidRPr="00D67AB2" w:rsidRDefault="003133A5" w:rsidP="00F3074B">
      <w:pPr>
        <w:rPr>
          <w:rFonts w:ascii="Arial" w:hAnsi="Arial" w:cs="Arial"/>
        </w:rPr>
      </w:pPr>
      <w:r w:rsidRPr="00F3074B">
        <w:t>This resource shall support the resource URI variables defined in table 6.2.3.2.2-1.</w:t>
      </w:r>
    </w:p>
    <w:p w14:paraId="6FA439C1"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33A5" w:rsidRPr="00CB6975" w14:paraId="58C07E40"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48A6DD"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36289B" w14:textId="77777777" w:rsidR="003133A5" w:rsidRPr="00CB6975" w:rsidRDefault="003133A5" w:rsidP="00D14072">
            <w:pPr>
              <w:pStyle w:val="TAH"/>
            </w:pPr>
            <w:r w:rsidRPr="00CB6975">
              <w:t>Definition</w:t>
            </w:r>
          </w:p>
        </w:tc>
      </w:tr>
      <w:tr w:rsidR="003133A5" w:rsidRPr="00CB6975" w14:paraId="634EF796"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B84313"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F22A57" w14:textId="77777777" w:rsidR="003133A5" w:rsidRPr="00CB6975" w:rsidRDefault="003133A5" w:rsidP="00D14072">
            <w:pPr>
              <w:pStyle w:val="TAL"/>
            </w:pPr>
            <w:r w:rsidRPr="00CB6975">
              <w:t>See clause</w:t>
            </w:r>
            <w:r w:rsidRPr="00CB6975">
              <w:rPr>
                <w:lang w:val="en-US" w:eastAsia="zh-CN"/>
              </w:rPr>
              <w:t> </w:t>
            </w:r>
            <w:r w:rsidRPr="00CB6975">
              <w:t>6.2.1</w:t>
            </w:r>
          </w:p>
        </w:tc>
      </w:tr>
    </w:tbl>
    <w:p w14:paraId="677D273B" w14:textId="77777777" w:rsidR="003133A5" w:rsidRPr="00D67AB2" w:rsidRDefault="003133A5" w:rsidP="003133A5"/>
    <w:p w14:paraId="4756F84C" w14:textId="77777777" w:rsidR="003133A5" w:rsidRPr="00D67AB2" w:rsidRDefault="003133A5" w:rsidP="00F3074B">
      <w:pPr>
        <w:pStyle w:val="Heading5"/>
      </w:pPr>
      <w:bookmarkStart w:id="910" w:name="_Toc11338642"/>
      <w:bookmarkStart w:id="911" w:name="_Toc27587187"/>
      <w:bookmarkStart w:id="912" w:name="_Toc36459250"/>
      <w:bookmarkStart w:id="913" w:name="_Toc45028497"/>
      <w:bookmarkStart w:id="914" w:name="_Toc51870176"/>
      <w:bookmarkStart w:id="915" w:name="_Toc51870298"/>
      <w:bookmarkStart w:id="916" w:name="_Toc90582053"/>
      <w:bookmarkStart w:id="917" w:name="_Toc130815838"/>
      <w:r w:rsidRPr="00D67AB2">
        <w:t>6.2.3.2.3</w:t>
      </w:r>
      <w:r w:rsidRPr="00D67AB2">
        <w:tab/>
        <w:t>Resource Standard Methods</w:t>
      </w:r>
      <w:bookmarkEnd w:id="910"/>
      <w:bookmarkEnd w:id="911"/>
      <w:bookmarkEnd w:id="912"/>
      <w:bookmarkEnd w:id="913"/>
      <w:bookmarkEnd w:id="914"/>
      <w:bookmarkEnd w:id="915"/>
      <w:bookmarkEnd w:id="916"/>
      <w:bookmarkEnd w:id="917"/>
    </w:p>
    <w:p w14:paraId="6E804ABB" w14:textId="77777777" w:rsidR="003133A5" w:rsidRPr="00D67AB2" w:rsidRDefault="003133A5" w:rsidP="009D3646">
      <w:pPr>
        <w:pStyle w:val="H6"/>
      </w:pPr>
      <w:bookmarkStart w:id="918" w:name="_Toc11338645"/>
      <w:bookmarkStart w:id="919" w:name="_Toc27587188"/>
      <w:bookmarkStart w:id="920" w:name="_Toc36459251"/>
      <w:bookmarkStart w:id="921" w:name="_Toc45028498"/>
      <w:bookmarkStart w:id="922" w:name="_Toc51870177"/>
      <w:bookmarkStart w:id="923" w:name="_Toc51870299"/>
      <w:bookmarkStart w:id="924" w:name="_Toc90582054"/>
      <w:r w:rsidRPr="00D67AB2">
        <w:t>6.2.3.2.3.</w:t>
      </w:r>
      <w:r>
        <w:t>1</w:t>
      </w:r>
      <w:r w:rsidRPr="00D67AB2">
        <w:tab/>
        <w:t>GET</w:t>
      </w:r>
      <w:bookmarkEnd w:id="918"/>
      <w:bookmarkEnd w:id="919"/>
      <w:bookmarkEnd w:id="920"/>
      <w:bookmarkEnd w:id="921"/>
      <w:bookmarkEnd w:id="922"/>
      <w:bookmarkEnd w:id="923"/>
      <w:bookmarkEnd w:id="924"/>
    </w:p>
    <w:p w14:paraId="4ABFE0F1" w14:textId="77777777" w:rsidR="003133A5" w:rsidRPr="00D67AB2" w:rsidRDefault="003133A5" w:rsidP="003133A5">
      <w:r w:rsidRPr="00D67AB2">
        <w:t>This method shall support the URI query parameters specified in table 6.2.3.2.3.</w:t>
      </w:r>
      <w:r>
        <w:t>1</w:t>
      </w:r>
      <w:r w:rsidRPr="00D67AB2">
        <w:t>-1.</w:t>
      </w:r>
    </w:p>
    <w:p w14:paraId="3E2564E1" w14:textId="77777777" w:rsidR="003133A5" w:rsidRPr="00D67AB2" w:rsidRDefault="003133A5" w:rsidP="003133A5">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3133A5" w:rsidRPr="00CB6975" w14:paraId="3604ECD0"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B9BD1B9"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3C972B5"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2750D"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9151C3"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3FA57BF" w14:textId="77777777" w:rsidR="003133A5" w:rsidRPr="00CB6975" w:rsidRDefault="003133A5" w:rsidP="00D14072">
            <w:pPr>
              <w:pStyle w:val="TAH"/>
            </w:pPr>
            <w:r w:rsidRPr="00CB6975">
              <w:t>Description</w:t>
            </w:r>
          </w:p>
        </w:tc>
      </w:tr>
      <w:tr w:rsidR="003133A5" w:rsidRPr="00CB6975" w14:paraId="6B92609B"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5FDCAC4"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2458ADED"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79152626"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B6583D4"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7F37F4" w14:textId="77777777" w:rsidR="003133A5" w:rsidRPr="00CB6975" w:rsidRDefault="003133A5" w:rsidP="00D14072">
            <w:pPr>
              <w:pStyle w:val="TAL"/>
            </w:pPr>
            <w:r w:rsidRPr="00CB6975">
              <w:t xml:space="preserve">see 3GPP TS 29.510 [14] </w:t>
            </w:r>
          </w:p>
        </w:tc>
      </w:tr>
      <w:tr w:rsidR="003133A5" w:rsidRPr="00CB6975" w14:paraId="22D5EE97"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99119C2"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7E9626A0"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6154D1B1"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0DFD6006"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C598F29" w14:textId="18BA475E"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042ED068"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12FDC614"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2CA4ABC2"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33A5" w:rsidRPr="00CB6975" w14:paraId="29ACB827"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5DF7AF"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F3D5FB"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64DD1F"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3A70E" w14:textId="77777777" w:rsidR="003133A5" w:rsidRPr="00CB6975" w:rsidRDefault="003133A5" w:rsidP="00D14072">
            <w:pPr>
              <w:pStyle w:val="TAH"/>
            </w:pPr>
            <w:r w:rsidRPr="00CB6975">
              <w:t>Description</w:t>
            </w:r>
          </w:p>
        </w:tc>
      </w:tr>
      <w:tr w:rsidR="003133A5" w:rsidRPr="00CB6975" w14:paraId="3609AEAC"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217181"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380C4AB0"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4A9A2032"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D20B56" w14:textId="77777777" w:rsidR="003133A5" w:rsidRPr="00CB6975" w:rsidRDefault="003133A5" w:rsidP="00D14072">
            <w:pPr>
              <w:pStyle w:val="TAL"/>
            </w:pPr>
          </w:p>
        </w:tc>
      </w:tr>
    </w:tbl>
    <w:p w14:paraId="2C7EBA74" w14:textId="77777777" w:rsidR="003133A5" w:rsidRPr="00D67AB2" w:rsidRDefault="003133A5" w:rsidP="003133A5"/>
    <w:p w14:paraId="14C3AFF0"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33A5" w:rsidRPr="00CB6975" w14:paraId="1782A9D6"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13BB7"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9CB7CC"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43B832"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FE1AA6" w14:textId="77777777" w:rsidR="003133A5" w:rsidRPr="00CB6975" w:rsidRDefault="003133A5" w:rsidP="00D14072">
            <w:pPr>
              <w:pStyle w:val="TAH"/>
            </w:pPr>
            <w:r w:rsidRPr="00CB6975">
              <w:t>Response</w:t>
            </w:r>
          </w:p>
          <w:p w14:paraId="35512CE5"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3417D3" w14:textId="77777777" w:rsidR="003133A5" w:rsidRPr="00CB6975" w:rsidRDefault="003133A5" w:rsidP="00D14072">
            <w:pPr>
              <w:pStyle w:val="TAH"/>
            </w:pPr>
            <w:r w:rsidRPr="00CB6975">
              <w:t>Description</w:t>
            </w:r>
          </w:p>
        </w:tc>
      </w:tr>
      <w:tr w:rsidR="003133A5" w:rsidRPr="00CB6975" w14:paraId="3AD4B9AC"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A225B"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21C4A599"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0119C54"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0EA6E968"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4F8AC"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1477B250"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3D780"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8CEFF12"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381C50DF"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1575441"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801E6" w14:textId="77777777" w:rsidR="003133A5" w:rsidRPr="00CB6975" w:rsidRDefault="003133A5" w:rsidP="00D14072">
            <w:pPr>
              <w:pStyle w:val="TAL"/>
            </w:pPr>
            <w:r w:rsidRPr="00CB6975">
              <w:t>The "cause" attribute may be set to one of the following application errors:</w:t>
            </w:r>
          </w:p>
          <w:p w14:paraId="2B7DCEEA" w14:textId="77777777" w:rsidR="003133A5" w:rsidRPr="00CB6975" w:rsidRDefault="003133A5" w:rsidP="00D14072">
            <w:pPr>
              <w:pStyle w:val="TAL"/>
            </w:pPr>
            <w:r w:rsidRPr="00CB6975">
              <w:t>- USER_NOT_FOUND</w:t>
            </w:r>
          </w:p>
        </w:tc>
      </w:tr>
      <w:tr w:rsidR="003133A5" w:rsidRPr="00CB6975" w14:paraId="5EC5ED76"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006F98"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6A33C080" w14:textId="77777777" w:rsidR="003133A5" w:rsidRPr="00D67AB2" w:rsidRDefault="003133A5" w:rsidP="003133A5"/>
    <w:p w14:paraId="5E6CD945" w14:textId="77777777" w:rsidR="003133A5" w:rsidRPr="00B06F7A" w:rsidRDefault="003133A5" w:rsidP="00F3074B">
      <w:pPr>
        <w:pStyle w:val="Heading3"/>
      </w:pPr>
      <w:bookmarkStart w:id="925" w:name="_Toc90582055"/>
      <w:bookmarkStart w:id="926" w:name="_Toc27587189"/>
      <w:bookmarkStart w:id="927" w:name="_Toc36459252"/>
      <w:bookmarkStart w:id="928" w:name="_Toc45028499"/>
      <w:bookmarkStart w:id="929" w:name="_Toc51870178"/>
      <w:bookmarkStart w:id="930" w:name="_Toc51870300"/>
      <w:bookmarkStart w:id="931" w:name="_Toc130815839"/>
      <w:r w:rsidRPr="00B06F7A">
        <w:lastRenderedPageBreak/>
        <w:t>6.</w:t>
      </w:r>
      <w:r>
        <w:t>2</w:t>
      </w:r>
      <w:r w:rsidRPr="00B06F7A">
        <w:t>.4</w:t>
      </w:r>
      <w:r w:rsidRPr="00B06F7A">
        <w:tab/>
        <w:t>Custom Operations without associated resources</w:t>
      </w:r>
      <w:bookmarkEnd w:id="925"/>
      <w:bookmarkEnd w:id="931"/>
    </w:p>
    <w:p w14:paraId="10D8260E"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4F388F79" w14:textId="77777777" w:rsidR="003133A5" w:rsidRPr="001F16C3" w:rsidRDefault="003133A5" w:rsidP="00F3074B">
      <w:pPr>
        <w:pStyle w:val="Heading3"/>
      </w:pPr>
      <w:bookmarkStart w:id="932" w:name="_Toc90582056"/>
      <w:bookmarkStart w:id="933" w:name="_Toc130815840"/>
      <w:r w:rsidRPr="001F16C3">
        <w:t>6.</w:t>
      </w:r>
      <w:r>
        <w:t>2</w:t>
      </w:r>
      <w:r w:rsidRPr="001F16C3">
        <w:t>.5</w:t>
      </w:r>
      <w:r w:rsidRPr="001F16C3">
        <w:tab/>
        <w:t>Notifications</w:t>
      </w:r>
      <w:bookmarkEnd w:id="926"/>
      <w:bookmarkEnd w:id="927"/>
      <w:bookmarkEnd w:id="928"/>
      <w:bookmarkEnd w:id="929"/>
      <w:bookmarkEnd w:id="930"/>
      <w:bookmarkEnd w:id="932"/>
      <w:bookmarkEnd w:id="933"/>
    </w:p>
    <w:p w14:paraId="47E4EB20"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341D001F" w14:textId="77777777" w:rsidR="003133A5" w:rsidRPr="00D67AB2" w:rsidRDefault="003133A5" w:rsidP="00F3074B">
      <w:pPr>
        <w:pStyle w:val="Heading3"/>
      </w:pPr>
      <w:bookmarkStart w:id="934" w:name="_Toc11338733"/>
      <w:bookmarkStart w:id="935" w:name="_Toc27587190"/>
      <w:bookmarkStart w:id="936" w:name="_Toc36459253"/>
      <w:bookmarkStart w:id="937" w:name="_Toc45028500"/>
      <w:bookmarkStart w:id="938" w:name="_Toc51870179"/>
      <w:bookmarkStart w:id="939" w:name="_Toc51870301"/>
      <w:bookmarkStart w:id="940" w:name="_Toc90582057"/>
      <w:bookmarkStart w:id="941" w:name="_Toc130815841"/>
      <w:r w:rsidRPr="00D67AB2">
        <w:t>6.</w:t>
      </w:r>
      <w:r>
        <w:t>2</w:t>
      </w:r>
      <w:r w:rsidRPr="00D67AB2">
        <w:t>.6</w:t>
      </w:r>
      <w:r w:rsidRPr="00D67AB2">
        <w:tab/>
        <w:t>Data Model</w:t>
      </w:r>
      <w:bookmarkEnd w:id="934"/>
      <w:bookmarkEnd w:id="935"/>
      <w:bookmarkEnd w:id="936"/>
      <w:bookmarkEnd w:id="937"/>
      <w:bookmarkEnd w:id="938"/>
      <w:bookmarkEnd w:id="939"/>
      <w:bookmarkEnd w:id="940"/>
      <w:bookmarkEnd w:id="941"/>
    </w:p>
    <w:p w14:paraId="579A6267" w14:textId="77777777" w:rsidR="003133A5" w:rsidRPr="00D67AB2" w:rsidRDefault="003133A5" w:rsidP="00F3074B">
      <w:pPr>
        <w:pStyle w:val="Heading4"/>
      </w:pPr>
      <w:bookmarkStart w:id="942" w:name="_Toc11338734"/>
      <w:bookmarkStart w:id="943" w:name="_Toc27587191"/>
      <w:bookmarkStart w:id="944" w:name="_Toc36459254"/>
      <w:bookmarkStart w:id="945" w:name="_Toc45028501"/>
      <w:bookmarkStart w:id="946" w:name="_Toc51870180"/>
      <w:bookmarkStart w:id="947" w:name="_Toc51870302"/>
      <w:bookmarkStart w:id="948" w:name="_Toc90582058"/>
      <w:bookmarkStart w:id="949" w:name="_Toc130815842"/>
      <w:r w:rsidRPr="00D67AB2">
        <w:t>6.</w:t>
      </w:r>
      <w:r>
        <w:t>2</w:t>
      </w:r>
      <w:r w:rsidRPr="00D67AB2">
        <w:t>.6.1</w:t>
      </w:r>
      <w:r w:rsidRPr="00D67AB2">
        <w:tab/>
        <w:t>General</w:t>
      </w:r>
      <w:bookmarkEnd w:id="942"/>
      <w:bookmarkEnd w:id="943"/>
      <w:bookmarkEnd w:id="944"/>
      <w:bookmarkEnd w:id="945"/>
      <w:bookmarkEnd w:id="946"/>
      <w:bookmarkEnd w:id="947"/>
      <w:bookmarkEnd w:id="948"/>
      <w:bookmarkEnd w:id="949"/>
    </w:p>
    <w:p w14:paraId="58BDEBA6" w14:textId="77777777" w:rsidR="003133A5" w:rsidRPr="00D67AB2" w:rsidRDefault="003133A5" w:rsidP="003133A5">
      <w:r w:rsidRPr="00D67AB2">
        <w:t>This clause specifies the application data model supported by the API.</w:t>
      </w:r>
    </w:p>
    <w:p w14:paraId="09061E2B"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4AC00973" w14:textId="77777777" w:rsidR="003133A5" w:rsidRPr="00D67AB2" w:rsidRDefault="003133A5" w:rsidP="003133A5">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2161EAFE"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44375299"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689EE9"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DA516A0" w14:textId="77777777" w:rsidR="003133A5" w:rsidRPr="00CB6975" w:rsidRDefault="003133A5" w:rsidP="00D14072">
            <w:pPr>
              <w:pStyle w:val="TAH"/>
            </w:pPr>
            <w:r w:rsidRPr="00CB6975">
              <w:t>Description</w:t>
            </w:r>
          </w:p>
        </w:tc>
      </w:tr>
      <w:tr w:rsidR="003133A5" w:rsidRPr="00CB6975" w14:paraId="44E41798"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4480D735"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1DCCEA4B"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5944F126" w14:textId="77777777" w:rsidR="003133A5" w:rsidRPr="00CB6975" w:rsidRDefault="003133A5" w:rsidP="00D14072">
            <w:pPr>
              <w:pStyle w:val="TAL"/>
              <w:rPr>
                <w:rFonts w:cs="Arial"/>
                <w:szCs w:val="18"/>
              </w:rPr>
            </w:pPr>
            <w:r w:rsidRPr="00CB6975">
              <w:t>NF-Group IDs for the requested NF types</w:t>
            </w:r>
          </w:p>
        </w:tc>
      </w:tr>
      <w:tr w:rsidR="003133A5" w:rsidRPr="00CB6975" w14:paraId="26CDE91D"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7D6A056C"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75EECF4"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3FB53C0F" w14:textId="77777777" w:rsidR="003133A5" w:rsidRPr="00CB6975" w:rsidRDefault="003133A5" w:rsidP="00D14072">
            <w:pPr>
              <w:pStyle w:val="TAL"/>
              <w:rPr>
                <w:rFonts w:cs="Arial"/>
                <w:szCs w:val="18"/>
              </w:rPr>
            </w:pPr>
            <w:r w:rsidRPr="00CB6975">
              <w:t>Represents the Subscription Identifier SUPI or GPSI or IMPI or IMPU</w:t>
            </w:r>
          </w:p>
        </w:tc>
      </w:tr>
    </w:tbl>
    <w:p w14:paraId="4474B2F6" w14:textId="77777777" w:rsidR="003133A5" w:rsidRPr="00D67AB2" w:rsidRDefault="003133A5" w:rsidP="003133A5"/>
    <w:p w14:paraId="4C024E66"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0F868064" w14:textId="77777777" w:rsidR="003133A5" w:rsidRPr="00D67AB2" w:rsidRDefault="003133A5" w:rsidP="003133A5">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05B5458F"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5F82DEE"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06E6BF"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CCED459" w14:textId="77777777" w:rsidR="003133A5" w:rsidRPr="00CB6975" w:rsidRDefault="003133A5" w:rsidP="00D14072">
            <w:pPr>
              <w:pStyle w:val="TAH"/>
            </w:pPr>
            <w:r w:rsidRPr="00CB6975">
              <w:t>Comments</w:t>
            </w:r>
          </w:p>
        </w:tc>
      </w:tr>
      <w:tr w:rsidR="003133A5" w:rsidRPr="00CB6975" w14:paraId="6E84C83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163A2FA8"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5142F60E"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0E64F81"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5111A8D8"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77023408"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A930487"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65217EFD" w14:textId="77777777" w:rsidR="003133A5" w:rsidRPr="00CB6975" w:rsidRDefault="003133A5" w:rsidP="00D14072">
            <w:pPr>
              <w:pStyle w:val="TAL"/>
              <w:rPr>
                <w:rFonts w:cs="Arial"/>
                <w:szCs w:val="18"/>
              </w:rPr>
            </w:pPr>
          </w:p>
        </w:tc>
      </w:tr>
      <w:tr w:rsidR="003133A5" w:rsidRPr="00CB6975" w14:paraId="34CF2695"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2D8746C1"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39B21D40"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0118F081" w14:textId="77777777" w:rsidR="003133A5" w:rsidRPr="00CB6975" w:rsidRDefault="003133A5" w:rsidP="00D14072">
            <w:pPr>
              <w:pStyle w:val="TAL"/>
              <w:rPr>
                <w:rFonts w:cs="Arial"/>
                <w:szCs w:val="18"/>
              </w:rPr>
            </w:pPr>
          </w:p>
        </w:tc>
      </w:tr>
    </w:tbl>
    <w:p w14:paraId="0A07F1EF" w14:textId="77777777" w:rsidR="003133A5" w:rsidRPr="00D67AB2" w:rsidRDefault="003133A5" w:rsidP="003133A5"/>
    <w:p w14:paraId="6DD90798" w14:textId="77777777" w:rsidR="003133A5" w:rsidRPr="00D67AB2" w:rsidRDefault="003133A5" w:rsidP="00F3074B">
      <w:pPr>
        <w:pStyle w:val="Heading4"/>
      </w:pPr>
      <w:bookmarkStart w:id="950" w:name="_Toc11338735"/>
      <w:bookmarkStart w:id="951" w:name="_Toc27587192"/>
      <w:bookmarkStart w:id="952" w:name="_Toc36459255"/>
      <w:bookmarkStart w:id="953" w:name="_Toc45028502"/>
      <w:bookmarkStart w:id="954" w:name="_Toc51870181"/>
      <w:bookmarkStart w:id="955" w:name="_Toc51870303"/>
      <w:bookmarkStart w:id="956" w:name="_Toc90582059"/>
      <w:bookmarkStart w:id="957" w:name="_Toc130815843"/>
      <w:r w:rsidRPr="00D67AB2">
        <w:t>6.</w:t>
      </w:r>
      <w:r>
        <w:t>2</w:t>
      </w:r>
      <w:r w:rsidRPr="00D67AB2">
        <w:t>.6.2</w:t>
      </w:r>
      <w:r w:rsidRPr="00D67AB2">
        <w:tab/>
        <w:t>Structured data types</w:t>
      </w:r>
      <w:bookmarkEnd w:id="950"/>
      <w:bookmarkEnd w:id="951"/>
      <w:bookmarkEnd w:id="952"/>
      <w:bookmarkEnd w:id="953"/>
      <w:bookmarkEnd w:id="954"/>
      <w:bookmarkEnd w:id="955"/>
      <w:bookmarkEnd w:id="956"/>
      <w:bookmarkEnd w:id="957"/>
    </w:p>
    <w:p w14:paraId="3A054965" w14:textId="77777777" w:rsidR="003133A5" w:rsidRPr="00D67AB2" w:rsidRDefault="003133A5" w:rsidP="00F3074B">
      <w:pPr>
        <w:pStyle w:val="Heading5"/>
      </w:pPr>
      <w:bookmarkStart w:id="958" w:name="_Toc11338736"/>
      <w:bookmarkStart w:id="959" w:name="_Toc27587193"/>
      <w:bookmarkStart w:id="960" w:name="_Toc36459256"/>
      <w:bookmarkStart w:id="961" w:name="_Toc45028503"/>
      <w:bookmarkStart w:id="962" w:name="_Toc51870182"/>
      <w:bookmarkStart w:id="963" w:name="_Toc51870304"/>
      <w:bookmarkStart w:id="964" w:name="_Toc90582060"/>
      <w:bookmarkStart w:id="965" w:name="_Toc130815844"/>
      <w:r w:rsidRPr="00D67AB2">
        <w:t>6.</w:t>
      </w:r>
      <w:r>
        <w:t>2</w:t>
      </w:r>
      <w:r w:rsidRPr="00D67AB2">
        <w:t>.6.2.1</w:t>
      </w:r>
      <w:r w:rsidRPr="00D67AB2">
        <w:tab/>
        <w:t>Introduction</w:t>
      </w:r>
      <w:bookmarkEnd w:id="958"/>
      <w:bookmarkEnd w:id="959"/>
      <w:bookmarkEnd w:id="960"/>
      <w:bookmarkEnd w:id="961"/>
      <w:bookmarkEnd w:id="962"/>
      <w:bookmarkEnd w:id="963"/>
      <w:bookmarkEnd w:id="964"/>
      <w:bookmarkEnd w:id="965"/>
    </w:p>
    <w:p w14:paraId="77DD6A99" w14:textId="77777777" w:rsidR="003133A5" w:rsidRPr="002857AD" w:rsidRDefault="003133A5" w:rsidP="003133A5">
      <w:r w:rsidRPr="002857AD">
        <w:t xml:space="preserve">This </w:t>
      </w:r>
      <w:r>
        <w:t>clause</w:t>
      </w:r>
      <w:r w:rsidRPr="002857AD">
        <w:t xml:space="preserve"> defines the structures to be used in resource representations.</w:t>
      </w:r>
    </w:p>
    <w:p w14:paraId="044F77A8" w14:textId="77777777" w:rsidR="003133A5" w:rsidRPr="00D67AB2" w:rsidRDefault="003133A5" w:rsidP="00F3074B">
      <w:pPr>
        <w:pStyle w:val="Heading5"/>
      </w:pPr>
      <w:bookmarkStart w:id="966" w:name="_Toc11338737"/>
      <w:bookmarkStart w:id="967" w:name="_Toc27587194"/>
      <w:bookmarkStart w:id="968" w:name="_Toc36459257"/>
      <w:bookmarkStart w:id="969" w:name="_Toc45028504"/>
      <w:bookmarkStart w:id="970" w:name="_Toc51870183"/>
      <w:bookmarkStart w:id="971" w:name="_Toc51870305"/>
      <w:bookmarkStart w:id="972" w:name="_Toc90582061"/>
      <w:bookmarkStart w:id="973" w:name="_Toc130815845"/>
      <w:r w:rsidRPr="00D67AB2">
        <w:lastRenderedPageBreak/>
        <w:t>6.</w:t>
      </w:r>
      <w:r>
        <w:t>2</w:t>
      </w:r>
      <w:r w:rsidRPr="00D67AB2">
        <w:t>.6.2.2</w:t>
      </w:r>
      <w:r w:rsidRPr="00D67AB2">
        <w:tab/>
        <w:t xml:space="preserve">Type: </w:t>
      </w:r>
      <w:r>
        <w:t>NfGroupIdMap</w:t>
      </w:r>
      <w:bookmarkEnd w:id="966"/>
      <w:r>
        <w:t>Result</w:t>
      </w:r>
      <w:bookmarkEnd w:id="967"/>
      <w:bookmarkEnd w:id="968"/>
      <w:bookmarkEnd w:id="969"/>
      <w:bookmarkEnd w:id="970"/>
      <w:bookmarkEnd w:id="971"/>
      <w:bookmarkEnd w:id="972"/>
      <w:bookmarkEnd w:id="973"/>
    </w:p>
    <w:p w14:paraId="77AE161C"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276F4BC3"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C932535"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40757F7"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C6865C"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D32EA"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2371D63"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8F77BEC"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73BA47C9"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4C60E2F4"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3BEF8B13"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FB728F9"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60ABC6D3"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0959DC76" w14:textId="77777777" w:rsidR="003133A5" w:rsidRPr="00D67AB2" w:rsidRDefault="003133A5" w:rsidP="003133A5"/>
    <w:p w14:paraId="576B5888" w14:textId="77777777" w:rsidR="003133A5" w:rsidRPr="00D67AB2" w:rsidRDefault="003133A5" w:rsidP="00F3074B">
      <w:pPr>
        <w:pStyle w:val="Heading4"/>
      </w:pPr>
      <w:bookmarkStart w:id="974" w:name="_Toc11338744"/>
      <w:bookmarkStart w:id="975" w:name="_Toc27587195"/>
      <w:bookmarkStart w:id="976" w:name="_Toc36459258"/>
      <w:bookmarkStart w:id="977" w:name="_Toc45028505"/>
      <w:bookmarkStart w:id="978" w:name="_Toc51870184"/>
      <w:bookmarkStart w:id="979" w:name="_Toc51870306"/>
      <w:bookmarkStart w:id="980" w:name="_Toc90582062"/>
      <w:bookmarkStart w:id="981" w:name="_Toc130815846"/>
      <w:r w:rsidRPr="00D67AB2">
        <w:t>6.</w:t>
      </w:r>
      <w:r>
        <w:t>2</w:t>
      </w:r>
      <w:r w:rsidRPr="00D67AB2">
        <w:t>.6.3</w:t>
      </w:r>
      <w:r w:rsidRPr="00D67AB2">
        <w:tab/>
        <w:t>Simple data types and enumerations</w:t>
      </w:r>
      <w:bookmarkEnd w:id="974"/>
      <w:bookmarkEnd w:id="975"/>
      <w:bookmarkEnd w:id="976"/>
      <w:bookmarkEnd w:id="977"/>
      <w:bookmarkEnd w:id="978"/>
      <w:bookmarkEnd w:id="979"/>
      <w:bookmarkEnd w:id="980"/>
      <w:bookmarkEnd w:id="981"/>
    </w:p>
    <w:p w14:paraId="4C30460D" w14:textId="77777777" w:rsidR="003133A5" w:rsidRPr="00D67AB2" w:rsidRDefault="003133A5" w:rsidP="00F3074B">
      <w:pPr>
        <w:pStyle w:val="Heading5"/>
      </w:pPr>
      <w:bookmarkStart w:id="982" w:name="_Toc11338868"/>
      <w:bookmarkStart w:id="983" w:name="_Toc27587196"/>
      <w:bookmarkStart w:id="984" w:name="_Toc36459259"/>
      <w:bookmarkStart w:id="985" w:name="_Toc45028506"/>
      <w:bookmarkStart w:id="986" w:name="_Toc51870185"/>
      <w:bookmarkStart w:id="987" w:name="_Toc51870307"/>
      <w:bookmarkStart w:id="988" w:name="_Toc90582063"/>
      <w:bookmarkStart w:id="989" w:name="_Toc130815847"/>
      <w:r w:rsidRPr="00D67AB2">
        <w:t>6.</w:t>
      </w:r>
      <w:r>
        <w:t>2</w:t>
      </w:r>
      <w:r w:rsidRPr="00D67AB2">
        <w:t>.6.3.1</w:t>
      </w:r>
      <w:r w:rsidRPr="00D67AB2">
        <w:tab/>
        <w:t>Introduction</w:t>
      </w:r>
      <w:bookmarkEnd w:id="982"/>
      <w:bookmarkEnd w:id="983"/>
      <w:bookmarkEnd w:id="984"/>
      <w:bookmarkEnd w:id="985"/>
      <w:bookmarkEnd w:id="986"/>
      <w:bookmarkEnd w:id="987"/>
      <w:bookmarkEnd w:id="988"/>
      <w:bookmarkEnd w:id="989"/>
    </w:p>
    <w:p w14:paraId="72FC4918" w14:textId="77777777" w:rsidR="003133A5" w:rsidRPr="00D67AB2" w:rsidRDefault="003133A5" w:rsidP="003133A5">
      <w:r w:rsidRPr="00D67AB2">
        <w:t>This clause defines simple data types and enumerations that can be referenced from data structures defined in the previous clauses.</w:t>
      </w:r>
    </w:p>
    <w:p w14:paraId="538D1EE5" w14:textId="77777777" w:rsidR="003133A5" w:rsidRPr="00D67AB2" w:rsidRDefault="003133A5" w:rsidP="00F3074B">
      <w:pPr>
        <w:pStyle w:val="Heading5"/>
      </w:pPr>
      <w:bookmarkStart w:id="990" w:name="_Toc11338869"/>
      <w:bookmarkStart w:id="991" w:name="_Toc27587197"/>
      <w:bookmarkStart w:id="992" w:name="_Toc36459260"/>
      <w:bookmarkStart w:id="993" w:name="_Toc45028507"/>
      <w:bookmarkStart w:id="994" w:name="_Toc51870186"/>
      <w:bookmarkStart w:id="995" w:name="_Toc51870308"/>
      <w:bookmarkStart w:id="996" w:name="_Toc90582064"/>
      <w:bookmarkStart w:id="997" w:name="_Toc130815848"/>
      <w:r w:rsidRPr="00D67AB2">
        <w:t>6.</w:t>
      </w:r>
      <w:r>
        <w:t>2</w:t>
      </w:r>
      <w:r w:rsidRPr="00D67AB2">
        <w:t>.6.3.2</w:t>
      </w:r>
      <w:r w:rsidRPr="00D67AB2">
        <w:tab/>
        <w:t>Simple data types</w:t>
      </w:r>
      <w:bookmarkEnd w:id="990"/>
      <w:bookmarkEnd w:id="991"/>
      <w:bookmarkEnd w:id="992"/>
      <w:bookmarkEnd w:id="993"/>
      <w:bookmarkEnd w:id="994"/>
      <w:bookmarkEnd w:id="995"/>
      <w:bookmarkEnd w:id="996"/>
      <w:bookmarkEnd w:id="997"/>
    </w:p>
    <w:p w14:paraId="67E716B9" w14:textId="77777777" w:rsidR="003133A5" w:rsidRPr="00D67AB2" w:rsidRDefault="003133A5" w:rsidP="003133A5">
      <w:r w:rsidRPr="00D67AB2">
        <w:t>The simple data types defined in table 6.</w:t>
      </w:r>
      <w:r>
        <w:t>2</w:t>
      </w:r>
      <w:r w:rsidRPr="00D67AB2">
        <w:t>.6.3.2-1 shall be supported.</w:t>
      </w:r>
    </w:p>
    <w:p w14:paraId="275FA7C0"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133A5" w:rsidRPr="00CB6975" w14:paraId="5894764D"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B343D9"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3EA02B"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35E46" w14:textId="77777777" w:rsidR="003133A5" w:rsidRPr="00CB6975" w:rsidRDefault="003133A5" w:rsidP="00D14072">
            <w:pPr>
              <w:pStyle w:val="TAH"/>
            </w:pPr>
            <w:r w:rsidRPr="00CB6975">
              <w:t>Description</w:t>
            </w:r>
          </w:p>
        </w:tc>
      </w:tr>
      <w:tr w:rsidR="003133A5" w:rsidRPr="00CB6975" w14:paraId="0AA719B8"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8B3DC4"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CD6138"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5C177317"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7924B96" w14:textId="77777777" w:rsidR="003133A5" w:rsidRDefault="003133A5" w:rsidP="003133A5"/>
    <w:p w14:paraId="526A859E" w14:textId="77777777" w:rsidR="003133A5" w:rsidRPr="00D67AB2" w:rsidRDefault="003133A5" w:rsidP="00F3074B">
      <w:pPr>
        <w:pStyle w:val="Heading3"/>
      </w:pPr>
      <w:bookmarkStart w:id="998" w:name="_Toc11338700"/>
      <w:bookmarkStart w:id="999" w:name="_Toc27587198"/>
      <w:bookmarkStart w:id="1000" w:name="_Toc36459261"/>
      <w:bookmarkStart w:id="1001" w:name="_Toc45028508"/>
      <w:bookmarkStart w:id="1002" w:name="_Toc51870187"/>
      <w:bookmarkStart w:id="1003" w:name="_Toc51870309"/>
      <w:bookmarkStart w:id="1004" w:name="_Toc90582065"/>
      <w:bookmarkStart w:id="1005" w:name="_Toc130815849"/>
      <w:r w:rsidRPr="00D67AB2">
        <w:t>6.2.7</w:t>
      </w:r>
      <w:r w:rsidRPr="00D67AB2">
        <w:tab/>
        <w:t>Error Handling</w:t>
      </w:r>
      <w:bookmarkEnd w:id="998"/>
      <w:bookmarkEnd w:id="999"/>
      <w:bookmarkEnd w:id="1000"/>
      <w:bookmarkEnd w:id="1001"/>
      <w:bookmarkEnd w:id="1002"/>
      <w:bookmarkEnd w:id="1003"/>
      <w:bookmarkEnd w:id="1004"/>
      <w:bookmarkEnd w:id="1005"/>
    </w:p>
    <w:p w14:paraId="5B94ED37" w14:textId="77777777" w:rsidR="003133A5" w:rsidRPr="00D67AB2" w:rsidRDefault="003133A5" w:rsidP="00F3074B">
      <w:pPr>
        <w:pStyle w:val="Heading4"/>
      </w:pPr>
      <w:bookmarkStart w:id="1006" w:name="_Toc11338701"/>
      <w:bookmarkStart w:id="1007" w:name="_Toc27587199"/>
      <w:bookmarkStart w:id="1008" w:name="_Toc36459262"/>
      <w:bookmarkStart w:id="1009" w:name="_Toc45028509"/>
      <w:bookmarkStart w:id="1010" w:name="_Toc51870188"/>
      <w:bookmarkStart w:id="1011" w:name="_Toc51870310"/>
      <w:bookmarkStart w:id="1012" w:name="_Toc90582066"/>
      <w:bookmarkStart w:id="1013" w:name="_Toc130815850"/>
      <w:r w:rsidRPr="00D67AB2">
        <w:t>6.2.7.1</w:t>
      </w:r>
      <w:r w:rsidRPr="00D67AB2">
        <w:tab/>
        <w:t>General</w:t>
      </w:r>
      <w:bookmarkEnd w:id="1006"/>
      <w:bookmarkEnd w:id="1007"/>
      <w:bookmarkEnd w:id="1008"/>
      <w:bookmarkEnd w:id="1009"/>
      <w:bookmarkEnd w:id="1010"/>
      <w:bookmarkEnd w:id="1011"/>
      <w:bookmarkEnd w:id="1012"/>
      <w:bookmarkEnd w:id="1013"/>
    </w:p>
    <w:p w14:paraId="7B5D499E"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44DE2F27" w14:textId="77777777" w:rsidR="003133A5" w:rsidRPr="00D67AB2" w:rsidRDefault="003133A5" w:rsidP="00F3074B">
      <w:pPr>
        <w:pStyle w:val="Heading4"/>
      </w:pPr>
      <w:bookmarkStart w:id="1014" w:name="_Toc11338702"/>
      <w:bookmarkStart w:id="1015" w:name="_Toc27587200"/>
      <w:bookmarkStart w:id="1016" w:name="_Toc36459263"/>
      <w:bookmarkStart w:id="1017" w:name="_Toc45028510"/>
      <w:bookmarkStart w:id="1018" w:name="_Toc51870189"/>
      <w:bookmarkStart w:id="1019" w:name="_Toc51870311"/>
      <w:bookmarkStart w:id="1020" w:name="_Toc90582067"/>
      <w:bookmarkStart w:id="1021" w:name="_Toc130815851"/>
      <w:r w:rsidRPr="00D67AB2">
        <w:t>6.2.7.2</w:t>
      </w:r>
      <w:r w:rsidRPr="00D67AB2">
        <w:tab/>
        <w:t>Protocol Errors</w:t>
      </w:r>
      <w:bookmarkEnd w:id="1014"/>
      <w:bookmarkEnd w:id="1015"/>
      <w:bookmarkEnd w:id="1016"/>
      <w:bookmarkEnd w:id="1017"/>
      <w:bookmarkEnd w:id="1018"/>
      <w:bookmarkEnd w:id="1019"/>
      <w:bookmarkEnd w:id="1020"/>
      <w:bookmarkEnd w:id="1021"/>
    </w:p>
    <w:p w14:paraId="1AC3D5A5" w14:textId="77777777" w:rsidR="003133A5" w:rsidRPr="00D67AB2" w:rsidRDefault="003133A5" w:rsidP="003133A5">
      <w:r w:rsidRPr="00D67AB2">
        <w:t>Protocol errors handling shall be supported as specified in clause 5.2.7 of 3GPP TS 29.500 [</w:t>
      </w:r>
      <w:r>
        <w:t>7</w:t>
      </w:r>
      <w:r w:rsidRPr="00D67AB2">
        <w:t>].</w:t>
      </w:r>
    </w:p>
    <w:p w14:paraId="65E7D2B0" w14:textId="77777777" w:rsidR="003133A5" w:rsidRPr="00D67AB2" w:rsidRDefault="003133A5" w:rsidP="00F3074B">
      <w:pPr>
        <w:pStyle w:val="Heading4"/>
      </w:pPr>
      <w:bookmarkStart w:id="1022" w:name="_Toc11338703"/>
      <w:bookmarkStart w:id="1023" w:name="_Toc27587201"/>
      <w:bookmarkStart w:id="1024" w:name="_Toc36459264"/>
      <w:bookmarkStart w:id="1025" w:name="_Toc45028511"/>
      <w:bookmarkStart w:id="1026" w:name="_Toc51870190"/>
      <w:bookmarkStart w:id="1027" w:name="_Toc51870312"/>
      <w:bookmarkStart w:id="1028" w:name="_Toc90582068"/>
      <w:bookmarkStart w:id="1029" w:name="_Toc130815852"/>
      <w:r w:rsidRPr="00D67AB2">
        <w:t>6.2.7.3</w:t>
      </w:r>
      <w:r w:rsidRPr="00D67AB2">
        <w:tab/>
        <w:t>Application Errors</w:t>
      </w:r>
      <w:bookmarkEnd w:id="1022"/>
      <w:bookmarkEnd w:id="1023"/>
      <w:bookmarkEnd w:id="1024"/>
      <w:bookmarkEnd w:id="1025"/>
      <w:bookmarkEnd w:id="1026"/>
      <w:bookmarkEnd w:id="1027"/>
      <w:bookmarkEnd w:id="1028"/>
      <w:bookmarkEnd w:id="1029"/>
    </w:p>
    <w:p w14:paraId="098A892D"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22BD31A8" w14:textId="77777777" w:rsidR="003133A5" w:rsidRPr="00D67AB2" w:rsidRDefault="003133A5" w:rsidP="003133A5">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3133A5" w:rsidRPr="00CB6975" w14:paraId="6062E97F"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F26B73F"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1B50D517"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70B87BC" w14:textId="77777777" w:rsidR="003133A5" w:rsidRPr="00CB6975" w:rsidRDefault="003133A5" w:rsidP="00D14072">
            <w:pPr>
              <w:pStyle w:val="TAH"/>
            </w:pPr>
            <w:r w:rsidRPr="00CB6975">
              <w:t>Description</w:t>
            </w:r>
          </w:p>
        </w:tc>
      </w:tr>
      <w:tr w:rsidR="003133A5" w:rsidRPr="00CB6975" w14:paraId="789D5712"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4DA4A1CD"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3FE00832"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10A72E06" w14:textId="77777777" w:rsidR="003133A5" w:rsidRPr="00CB6975" w:rsidRDefault="003133A5" w:rsidP="00D14072">
            <w:pPr>
              <w:pStyle w:val="TAL"/>
            </w:pPr>
            <w:r w:rsidRPr="00CB6975">
              <w:t>The user does not exist in the HPLMN</w:t>
            </w:r>
          </w:p>
        </w:tc>
      </w:tr>
    </w:tbl>
    <w:p w14:paraId="472244E6" w14:textId="77777777" w:rsidR="003133A5" w:rsidRPr="00D67AB2" w:rsidRDefault="003133A5" w:rsidP="003133A5"/>
    <w:p w14:paraId="08BA1309" w14:textId="77777777" w:rsidR="003133A5" w:rsidRPr="001F16C3" w:rsidRDefault="003133A5" w:rsidP="00F3074B">
      <w:pPr>
        <w:pStyle w:val="Heading3"/>
      </w:pPr>
      <w:bookmarkStart w:id="1030" w:name="_Toc27587202"/>
      <w:bookmarkStart w:id="1031" w:name="_Toc36459265"/>
      <w:bookmarkStart w:id="1032" w:name="_Toc45028512"/>
      <w:bookmarkStart w:id="1033" w:name="_Toc51870191"/>
      <w:bookmarkStart w:id="1034" w:name="_Toc51870313"/>
      <w:bookmarkStart w:id="1035" w:name="_Toc90582069"/>
      <w:bookmarkStart w:id="1036" w:name="_Toc130815853"/>
      <w:r w:rsidRPr="001F16C3">
        <w:lastRenderedPageBreak/>
        <w:t>6.</w:t>
      </w:r>
      <w:r>
        <w:t>2</w:t>
      </w:r>
      <w:r w:rsidRPr="001F16C3">
        <w:t>.</w:t>
      </w:r>
      <w:r>
        <w:t>8</w:t>
      </w:r>
      <w:r w:rsidRPr="001F16C3">
        <w:tab/>
        <w:t>Security</w:t>
      </w:r>
      <w:bookmarkEnd w:id="1030"/>
      <w:bookmarkEnd w:id="1031"/>
      <w:bookmarkEnd w:id="1032"/>
      <w:bookmarkEnd w:id="1033"/>
      <w:bookmarkEnd w:id="1034"/>
      <w:bookmarkEnd w:id="1035"/>
      <w:bookmarkEnd w:id="1036"/>
    </w:p>
    <w:p w14:paraId="6578EDD3"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B48A246"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5C86437A"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25D77677"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55E87039" w14:textId="77777777" w:rsidR="003133A5" w:rsidRPr="00D67AB2" w:rsidRDefault="003133A5" w:rsidP="00F3074B">
      <w:pPr>
        <w:pStyle w:val="Heading3"/>
      </w:pPr>
      <w:bookmarkStart w:id="1037" w:name="_Toc11338753"/>
      <w:bookmarkStart w:id="1038" w:name="_Toc27587203"/>
      <w:bookmarkStart w:id="1039" w:name="_Toc36459266"/>
      <w:bookmarkStart w:id="1040" w:name="_Toc45028513"/>
      <w:bookmarkStart w:id="1041" w:name="_Toc51870192"/>
      <w:bookmarkStart w:id="1042" w:name="_Toc51870314"/>
      <w:bookmarkStart w:id="1043" w:name="_Toc90582070"/>
      <w:bookmarkStart w:id="1044" w:name="_Toc130815854"/>
      <w:r w:rsidRPr="00D67AB2">
        <w:t>6.</w:t>
      </w:r>
      <w:r>
        <w:t>2</w:t>
      </w:r>
      <w:r w:rsidRPr="00D67AB2">
        <w:t>.</w:t>
      </w:r>
      <w:r>
        <w:t>9</w:t>
      </w:r>
      <w:r w:rsidRPr="00D67AB2">
        <w:tab/>
        <w:t>Feature Negotiation</w:t>
      </w:r>
      <w:bookmarkEnd w:id="1037"/>
      <w:bookmarkEnd w:id="1038"/>
      <w:bookmarkEnd w:id="1039"/>
      <w:bookmarkEnd w:id="1040"/>
      <w:bookmarkEnd w:id="1041"/>
      <w:bookmarkEnd w:id="1042"/>
      <w:bookmarkEnd w:id="1043"/>
      <w:bookmarkEnd w:id="1044"/>
    </w:p>
    <w:p w14:paraId="51260F00"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3C1A5A1A" w14:textId="77777777" w:rsidR="003133A5" w:rsidRPr="00D67AB2" w:rsidRDefault="003133A5" w:rsidP="003133A5">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0A4C738A"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FF6EE3"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4DD355"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FB127B0" w14:textId="77777777" w:rsidR="003133A5" w:rsidRPr="00CB6975" w:rsidRDefault="003133A5" w:rsidP="00D14072">
            <w:pPr>
              <w:pStyle w:val="TAH"/>
            </w:pPr>
            <w:r w:rsidRPr="00CB6975">
              <w:t>Description</w:t>
            </w:r>
          </w:p>
        </w:tc>
      </w:tr>
      <w:tr w:rsidR="003133A5" w:rsidRPr="00CB6975" w14:paraId="036461DC"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31F93E7D"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41DF1495"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2625636F" w14:textId="77777777" w:rsidR="003133A5" w:rsidRPr="00CB6975" w:rsidRDefault="003133A5" w:rsidP="00D14072">
            <w:pPr>
              <w:pStyle w:val="TAL"/>
              <w:rPr>
                <w:rFonts w:cs="Arial"/>
                <w:szCs w:val="18"/>
              </w:rPr>
            </w:pPr>
          </w:p>
        </w:tc>
      </w:tr>
    </w:tbl>
    <w:p w14:paraId="3D0AE1CE" w14:textId="77777777" w:rsidR="003133A5" w:rsidRPr="001F16C3" w:rsidRDefault="003133A5" w:rsidP="003133A5">
      <w:pPr>
        <w:rPr>
          <w:lang w:eastAsia="zh-CN"/>
        </w:rPr>
      </w:pPr>
    </w:p>
    <w:p w14:paraId="65856E1B" w14:textId="77777777" w:rsidR="003133A5" w:rsidRDefault="003133A5" w:rsidP="00F3074B">
      <w:pPr>
        <w:pStyle w:val="Heading8"/>
      </w:pPr>
      <w:r>
        <w:br w:type="page"/>
      </w:r>
      <w:bookmarkStart w:id="1045" w:name="_Toc20120586"/>
      <w:bookmarkStart w:id="1046" w:name="_Toc21623464"/>
      <w:bookmarkStart w:id="1047" w:name="_Toc27587204"/>
      <w:bookmarkStart w:id="1048" w:name="_Toc36459267"/>
      <w:bookmarkStart w:id="1049" w:name="_Toc45028514"/>
      <w:bookmarkStart w:id="1050" w:name="_Toc51870193"/>
      <w:bookmarkStart w:id="1051" w:name="_Toc51870315"/>
      <w:bookmarkStart w:id="1052" w:name="_Toc90582071"/>
      <w:bookmarkStart w:id="1053" w:name="_Toc130815855"/>
      <w:r>
        <w:lastRenderedPageBreak/>
        <w:t>Annex A (normative):</w:t>
      </w:r>
      <w:r>
        <w:br/>
        <w:t>OpenAPI specification</w:t>
      </w:r>
      <w:bookmarkEnd w:id="1045"/>
      <w:bookmarkEnd w:id="1046"/>
      <w:bookmarkEnd w:id="1047"/>
      <w:bookmarkEnd w:id="1048"/>
      <w:bookmarkEnd w:id="1049"/>
      <w:bookmarkEnd w:id="1050"/>
      <w:bookmarkEnd w:id="1051"/>
      <w:bookmarkEnd w:id="1052"/>
      <w:bookmarkEnd w:id="1053"/>
    </w:p>
    <w:p w14:paraId="4ADDEC95" w14:textId="77777777" w:rsidR="003133A5" w:rsidRPr="001F16C3" w:rsidRDefault="003133A5" w:rsidP="006E19FE">
      <w:pPr>
        <w:pStyle w:val="Heading1"/>
      </w:pPr>
      <w:bookmarkStart w:id="1054" w:name="_Toc20120587"/>
      <w:bookmarkStart w:id="1055" w:name="_Toc21623465"/>
      <w:bookmarkStart w:id="1056" w:name="_Toc27587205"/>
      <w:bookmarkStart w:id="1057" w:name="_Toc36459268"/>
      <w:bookmarkStart w:id="1058" w:name="_Toc45028515"/>
      <w:bookmarkStart w:id="1059" w:name="_Toc51870194"/>
      <w:bookmarkStart w:id="1060" w:name="_Toc51870316"/>
      <w:bookmarkStart w:id="1061" w:name="_Toc90582072"/>
      <w:bookmarkStart w:id="1062" w:name="_Toc130815856"/>
      <w:r w:rsidRPr="001F16C3">
        <w:t>A.1</w:t>
      </w:r>
      <w:r w:rsidRPr="001F16C3">
        <w:tab/>
        <w:t>General</w:t>
      </w:r>
      <w:bookmarkEnd w:id="1054"/>
      <w:bookmarkEnd w:id="1055"/>
      <w:bookmarkEnd w:id="1056"/>
      <w:bookmarkEnd w:id="1057"/>
      <w:bookmarkEnd w:id="1058"/>
      <w:bookmarkEnd w:id="1059"/>
      <w:bookmarkEnd w:id="1060"/>
      <w:bookmarkEnd w:id="1061"/>
      <w:bookmarkEnd w:id="1062"/>
    </w:p>
    <w:p w14:paraId="3EC9E3C0"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62330B7F" w14:textId="77777777" w:rsidR="003133A5" w:rsidRDefault="003133A5" w:rsidP="003133A5">
      <w:r>
        <w:t>This Annex takes precedence when being discrepant to other parts of the specification with respect to the encoding of information elements and methods within the API(s).</w:t>
      </w:r>
    </w:p>
    <w:p w14:paraId="5B4D03AB"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4928C9E"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75294689" w14:textId="77777777" w:rsidR="003133A5" w:rsidRPr="001F16C3" w:rsidRDefault="003133A5" w:rsidP="006E19FE">
      <w:pPr>
        <w:pStyle w:val="Heading1"/>
      </w:pPr>
      <w:bookmarkStart w:id="1063" w:name="_Toc20120588"/>
      <w:bookmarkStart w:id="1064" w:name="_Toc21623466"/>
      <w:bookmarkStart w:id="1065" w:name="_Toc27587206"/>
      <w:bookmarkStart w:id="1066" w:name="_Toc36459269"/>
      <w:bookmarkStart w:id="1067" w:name="_Toc45028516"/>
      <w:bookmarkStart w:id="1068" w:name="_Toc51870195"/>
      <w:bookmarkStart w:id="1069" w:name="_Toc51870317"/>
      <w:bookmarkStart w:id="1070" w:name="_Toc90582073"/>
      <w:bookmarkStart w:id="1071" w:name="_Toc130815857"/>
      <w:r w:rsidRPr="001F16C3">
        <w:t>A.2</w:t>
      </w:r>
      <w:r w:rsidRPr="001F16C3">
        <w:tab/>
        <w:t>Nud</w:t>
      </w:r>
      <w:r w:rsidRPr="001F16C3">
        <w:rPr>
          <w:lang w:eastAsia="zh-CN"/>
        </w:rPr>
        <w:t>r</w:t>
      </w:r>
      <w:r w:rsidRPr="001F16C3">
        <w:t>_DataRepository API</w:t>
      </w:r>
      <w:bookmarkEnd w:id="1063"/>
      <w:bookmarkEnd w:id="1064"/>
      <w:bookmarkEnd w:id="1065"/>
      <w:bookmarkEnd w:id="1066"/>
      <w:bookmarkEnd w:id="1067"/>
      <w:bookmarkEnd w:id="1068"/>
      <w:bookmarkEnd w:id="1069"/>
      <w:bookmarkEnd w:id="1070"/>
      <w:bookmarkEnd w:id="1071"/>
    </w:p>
    <w:p w14:paraId="4B83FE5D" w14:textId="77777777" w:rsidR="003133A5" w:rsidRPr="001F16C3" w:rsidRDefault="003133A5" w:rsidP="003133A5">
      <w:pPr>
        <w:rPr>
          <w:lang w:val="en-US" w:eastAsia="zh-CN"/>
        </w:rPr>
      </w:pPr>
      <w:bookmarkStart w:id="1072"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1C214B9"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DA1B601"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FD01211" w14:textId="77777777" w:rsidR="003133A5" w:rsidRDefault="003133A5" w:rsidP="003133A5">
      <w:pPr>
        <w:rPr>
          <w:lang w:eastAsia="zh-CN"/>
        </w:rPr>
      </w:pPr>
      <w:r>
        <w:rPr>
          <w:lang w:eastAsia="zh-CN"/>
        </w:rPr>
        <w:t>The OpenAPI file for the Nudr_DataRepository API is defined as follows:</w:t>
      </w:r>
    </w:p>
    <w:p w14:paraId="5C51D783" w14:textId="77777777" w:rsidR="003133A5" w:rsidRPr="00F3074B" w:rsidRDefault="003133A5" w:rsidP="00F3074B">
      <w:pPr>
        <w:pStyle w:val="PL"/>
      </w:pPr>
    </w:p>
    <w:p w14:paraId="4AC5A56A" w14:textId="77777777" w:rsidR="003133A5" w:rsidRDefault="003133A5" w:rsidP="003133A5">
      <w:pPr>
        <w:pStyle w:val="PL"/>
        <w:rPr>
          <w:lang w:eastAsia="zh-CN"/>
        </w:rPr>
      </w:pPr>
      <w:r>
        <w:t>openapi: 3.0.0</w:t>
      </w:r>
    </w:p>
    <w:p w14:paraId="1B67B1C5" w14:textId="77777777" w:rsidR="003133A5" w:rsidRDefault="003133A5" w:rsidP="003133A5">
      <w:pPr>
        <w:pStyle w:val="PL"/>
        <w:rPr>
          <w:lang w:eastAsia="zh-CN"/>
        </w:rPr>
      </w:pPr>
    </w:p>
    <w:p w14:paraId="741B995F" w14:textId="77777777" w:rsidR="003133A5" w:rsidRDefault="003133A5" w:rsidP="003133A5">
      <w:pPr>
        <w:pStyle w:val="PL"/>
      </w:pPr>
      <w:r>
        <w:t>info:</w:t>
      </w:r>
    </w:p>
    <w:p w14:paraId="61D7C44D" w14:textId="797EE63E" w:rsidR="003133A5" w:rsidRDefault="003133A5" w:rsidP="003133A5">
      <w:pPr>
        <w:pStyle w:val="PL"/>
        <w:rPr>
          <w:lang w:eastAsia="zh-CN"/>
        </w:rPr>
      </w:pPr>
      <w:r>
        <w:t xml:space="preserve">  version: 2.</w:t>
      </w:r>
      <w:r>
        <w:rPr>
          <w:rFonts w:hint="eastAsia"/>
          <w:lang w:eastAsia="zh-CN"/>
        </w:rPr>
        <w:t>2</w:t>
      </w:r>
      <w:r>
        <w:t>.</w:t>
      </w:r>
      <w:r w:rsidR="00606068">
        <w:rPr>
          <w:rFonts w:hint="eastAsia"/>
          <w:lang w:eastAsia="zh-CN"/>
        </w:rPr>
        <w:t>2</w:t>
      </w:r>
    </w:p>
    <w:p w14:paraId="2D92A24E" w14:textId="77777777" w:rsidR="003133A5" w:rsidRDefault="003133A5" w:rsidP="003133A5">
      <w:pPr>
        <w:pStyle w:val="PL"/>
      </w:pPr>
      <w:r>
        <w:t xml:space="preserve">  title: 'Nudr_DataRepository API OpenAPI file'</w:t>
      </w:r>
    </w:p>
    <w:p w14:paraId="6D694620" w14:textId="77777777" w:rsidR="003133A5" w:rsidRDefault="003133A5" w:rsidP="003133A5">
      <w:pPr>
        <w:pStyle w:val="PL"/>
      </w:pPr>
      <w:r>
        <w:t xml:space="preserve">  description: |</w:t>
      </w:r>
    </w:p>
    <w:p w14:paraId="7AB437E0" w14:textId="77777777" w:rsidR="003133A5" w:rsidRDefault="003133A5" w:rsidP="003133A5">
      <w:pPr>
        <w:pStyle w:val="PL"/>
      </w:pPr>
      <w:r>
        <w:t xml:space="preserve">    Unified Data Repository Service.</w:t>
      </w:r>
      <w:r w:rsidR="00BF4B1A">
        <w:t xml:space="preserve">  </w:t>
      </w:r>
    </w:p>
    <w:p w14:paraId="6ED08F1F" w14:textId="77777777" w:rsidR="003133A5" w:rsidRDefault="003133A5" w:rsidP="003133A5">
      <w:pPr>
        <w:pStyle w:val="PL"/>
      </w:pPr>
      <w:r>
        <w:t xml:space="preserve">    © 20</w:t>
      </w:r>
      <w:r>
        <w:rPr>
          <w:rFonts w:hint="eastAsia"/>
          <w:lang w:eastAsia="zh-CN"/>
        </w:rPr>
        <w:t>2</w:t>
      </w:r>
      <w:r w:rsidR="00EE15EB">
        <w:rPr>
          <w:lang w:eastAsia="zh-CN"/>
        </w:rPr>
        <w:t>2</w:t>
      </w:r>
      <w:r>
        <w:t>, 3GPP Organizational Partners (ARIB, ATIS, CCSA, ETSI, TSDSI, TTA, TTC).</w:t>
      </w:r>
      <w:r w:rsidR="00BF4B1A">
        <w:t xml:space="preserve">  </w:t>
      </w:r>
    </w:p>
    <w:p w14:paraId="520F971D" w14:textId="77777777" w:rsidR="003133A5" w:rsidRDefault="003133A5" w:rsidP="003133A5">
      <w:pPr>
        <w:pStyle w:val="PL"/>
      </w:pPr>
      <w:r>
        <w:t xml:space="preserve">    All rights reserved.</w:t>
      </w:r>
    </w:p>
    <w:p w14:paraId="3B25214E" w14:textId="77777777" w:rsidR="003133A5" w:rsidRDefault="003133A5" w:rsidP="003133A5">
      <w:pPr>
        <w:pStyle w:val="PL"/>
        <w:rPr>
          <w:lang w:eastAsia="zh-CN"/>
        </w:rPr>
      </w:pPr>
    </w:p>
    <w:p w14:paraId="1A7B8B26" w14:textId="77777777" w:rsidR="003133A5" w:rsidRDefault="003133A5" w:rsidP="003133A5">
      <w:pPr>
        <w:pStyle w:val="PL"/>
      </w:pPr>
      <w:r>
        <w:lastRenderedPageBreak/>
        <w:t>externalDocs:</w:t>
      </w:r>
    </w:p>
    <w:p w14:paraId="1095F42B" w14:textId="1453C77F" w:rsidR="003133A5" w:rsidRDefault="003133A5" w:rsidP="003133A5">
      <w:pPr>
        <w:pStyle w:val="PL"/>
      </w:pPr>
      <w:r>
        <w:t xml:space="preserve">  description: 3GPP TS 29.504 V1</w:t>
      </w:r>
      <w:r>
        <w:rPr>
          <w:rFonts w:hint="eastAsia"/>
          <w:lang w:eastAsia="zh-CN"/>
        </w:rPr>
        <w:t>7</w:t>
      </w:r>
      <w:r>
        <w:t>.</w:t>
      </w:r>
      <w:r w:rsidR="00606068">
        <w:rPr>
          <w:rFonts w:hint="eastAsia"/>
          <w:lang w:eastAsia="zh-CN"/>
        </w:rPr>
        <w:t>9</w:t>
      </w:r>
      <w:r>
        <w:t>.0; 5G System; Unified Data Repository Services; Stage 3</w:t>
      </w:r>
    </w:p>
    <w:p w14:paraId="63C4D469" w14:textId="77777777" w:rsidR="003133A5" w:rsidRDefault="003133A5" w:rsidP="003133A5">
      <w:pPr>
        <w:pStyle w:val="PL"/>
      </w:pPr>
      <w:r>
        <w:t xml:space="preserve">  url: 'http</w:t>
      </w:r>
      <w:r w:rsidR="00BF4B1A">
        <w:t>s</w:t>
      </w:r>
      <w:r>
        <w:t>://www.3gpp.org/ftp/Specs/archive/29_series/29.504/'</w:t>
      </w:r>
    </w:p>
    <w:p w14:paraId="1115A23B" w14:textId="77777777" w:rsidR="003133A5" w:rsidRDefault="003133A5" w:rsidP="003133A5">
      <w:pPr>
        <w:pStyle w:val="PL"/>
        <w:rPr>
          <w:lang w:eastAsia="zh-CN"/>
        </w:rPr>
      </w:pPr>
    </w:p>
    <w:p w14:paraId="05FD5BFF" w14:textId="77777777" w:rsidR="003133A5" w:rsidRDefault="003133A5" w:rsidP="003133A5">
      <w:pPr>
        <w:pStyle w:val="PL"/>
      </w:pPr>
      <w:r>
        <w:t>servers:</w:t>
      </w:r>
    </w:p>
    <w:p w14:paraId="63BEFFB4" w14:textId="77777777" w:rsidR="003133A5" w:rsidRDefault="003133A5" w:rsidP="003133A5">
      <w:pPr>
        <w:pStyle w:val="PL"/>
      </w:pPr>
      <w:r>
        <w:t xml:space="preserve">  - description: API root</w:t>
      </w:r>
    </w:p>
    <w:p w14:paraId="316493D4" w14:textId="77777777" w:rsidR="003133A5" w:rsidRDefault="003133A5" w:rsidP="003133A5">
      <w:pPr>
        <w:pStyle w:val="PL"/>
      </w:pPr>
      <w:r>
        <w:t xml:space="preserve">    url: '{apiRoot}/nudr-dr/v2'</w:t>
      </w:r>
    </w:p>
    <w:p w14:paraId="7A87F405" w14:textId="77777777" w:rsidR="003133A5" w:rsidRDefault="003133A5" w:rsidP="003133A5">
      <w:pPr>
        <w:pStyle w:val="PL"/>
      </w:pPr>
      <w:r>
        <w:t xml:space="preserve">    variables:</w:t>
      </w:r>
    </w:p>
    <w:p w14:paraId="4CA95302" w14:textId="77777777" w:rsidR="003133A5" w:rsidRDefault="003133A5" w:rsidP="003133A5">
      <w:pPr>
        <w:pStyle w:val="PL"/>
      </w:pPr>
      <w:r>
        <w:t xml:space="preserve">      apiRoot:</w:t>
      </w:r>
    </w:p>
    <w:p w14:paraId="16E262D9" w14:textId="77777777" w:rsidR="003133A5" w:rsidRDefault="003133A5" w:rsidP="003133A5">
      <w:pPr>
        <w:pStyle w:val="PL"/>
      </w:pPr>
      <w:r>
        <w:t xml:space="preserve">        default: https://example.com</w:t>
      </w:r>
    </w:p>
    <w:p w14:paraId="05F6E09F" w14:textId="77777777" w:rsidR="003133A5" w:rsidRDefault="003133A5" w:rsidP="003133A5">
      <w:pPr>
        <w:pStyle w:val="PL"/>
        <w:rPr>
          <w:lang w:eastAsia="zh-CN"/>
        </w:rPr>
      </w:pPr>
    </w:p>
    <w:p w14:paraId="6B13F9AB" w14:textId="77777777" w:rsidR="003133A5" w:rsidRDefault="003133A5" w:rsidP="003133A5">
      <w:pPr>
        <w:pStyle w:val="PL"/>
      </w:pPr>
      <w:r>
        <w:t>security:</w:t>
      </w:r>
    </w:p>
    <w:p w14:paraId="785E0104" w14:textId="77777777" w:rsidR="003133A5" w:rsidRDefault="003133A5" w:rsidP="003133A5">
      <w:pPr>
        <w:pStyle w:val="PL"/>
      </w:pPr>
      <w:r>
        <w:t xml:space="preserve">  - {}</w:t>
      </w:r>
    </w:p>
    <w:p w14:paraId="4959E5DF" w14:textId="77777777" w:rsidR="003133A5" w:rsidRDefault="003133A5" w:rsidP="003133A5">
      <w:pPr>
        <w:pStyle w:val="PL"/>
      </w:pPr>
      <w:r>
        <w:t xml:space="preserve">  - oAuth2ClientCredentials:</w:t>
      </w:r>
    </w:p>
    <w:p w14:paraId="18D479C0" w14:textId="77777777" w:rsidR="003133A5" w:rsidRDefault="003133A5" w:rsidP="003133A5">
      <w:pPr>
        <w:pStyle w:val="PL"/>
      </w:pPr>
      <w:r>
        <w:t xml:space="preserve">      - nudr-dr</w:t>
      </w:r>
    </w:p>
    <w:p w14:paraId="2A4F7725" w14:textId="77777777" w:rsidR="003133A5" w:rsidRPr="00F3074B" w:rsidRDefault="003133A5" w:rsidP="00F3074B">
      <w:pPr>
        <w:pStyle w:val="PL"/>
      </w:pPr>
    </w:p>
    <w:p w14:paraId="459A895A" w14:textId="77777777" w:rsidR="003133A5" w:rsidRDefault="003133A5" w:rsidP="003133A5">
      <w:pPr>
        <w:pStyle w:val="PL"/>
      </w:pPr>
      <w:r>
        <w:t>paths:</w:t>
      </w:r>
    </w:p>
    <w:p w14:paraId="54942367" w14:textId="77777777" w:rsidR="003133A5" w:rsidRDefault="003133A5" w:rsidP="003133A5">
      <w:pPr>
        <w:pStyle w:val="PL"/>
      </w:pPr>
      <w:r>
        <w:t xml:space="preserve">  /subscription-data/{ueId}/authentication-data</w:t>
      </w:r>
      <w:r>
        <w:rPr>
          <w:lang w:eastAsia="zh-CN"/>
        </w:rPr>
        <w:t>/authentication-subscription</w:t>
      </w:r>
      <w:r>
        <w:t>:</w:t>
      </w:r>
    </w:p>
    <w:p w14:paraId="521EFADD"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098ABEF7" w14:textId="77777777" w:rsidR="003133A5" w:rsidRDefault="003133A5" w:rsidP="003133A5">
      <w:pPr>
        <w:pStyle w:val="PL"/>
      </w:pPr>
      <w:r>
        <w:t xml:space="preserve">  /subscription-data/{ueId}/authentication-data/authentication-status:</w:t>
      </w:r>
    </w:p>
    <w:p w14:paraId="2ACCB291" w14:textId="77777777" w:rsidR="003133A5" w:rsidRDefault="003133A5" w:rsidP="003133A5">
      <w:pPr>
        <w:pStyle w:val="PL"/>
      </w:pPr>
      <w:r>
        <w:t xml:space="preserve">    $ref: 'TS29505_Subscription_Data.yaml#/paths/~1subscription-data~1%7BueId%7D~1authentication-data~1authentication-status'</w:t>
      </w:r>
    </w:p>
    <w:p w14:paraId="09EB3E4B" w14:textId="77777777" w:rsidR="003133A5" w:rsidRDefault="003133A5" w:rsidP="003133A5">
      <w:pPr>
        <w:pStyle w:val="PL"/>
      </w:pPr>
      <w:r>
        <w:t xml:space="preserve">  /subscription-data/{ueId}/authentication-data/authentication-status/</w:t>
      </w:r>
      <w:r w:rsidRPr="007E3332">
        <w:t>{servingNetworkName}</w:t>
      </w:r>
      <w:r>
        <w:t>:</w:t>
      </w:r>
    </w:p>
    <w:p w14:paraId="20C18004"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3A58D8D8" w14:textId="77777777" w:rsidR="003133A5" w:rsidRDefault="003133A5" w:rsidP="003133A5">
      <w:pPr>
        <w:pStyle w:val="PL"/>
      </w:pPr>
      <w:r>
        <w:t xml:space="preserve">  /subscription-data/{ueId}/ue-update-confirmation-data/sor-data:</w:t>
      </w:r>
    </w:p>
    <w:p w14:paraId="7D83A391" w14:textId="77777777" w:rsidR="003133A5" w:rsidRDefault="003133A5" w:rsidP="003133A5">
      <w:pPr>
        <w:pStyle w:val="PL"/>
        <w:rPr>
          <w:lang w:eastAsia="zh-CN"/>
        </w:rPr>
      </w:pPr>
      <w:r>
        <w:t xml:space="preserve">    $ref: 'TS29505_Subscription_Data.yaml#/paths/~1subscription-data~1%7BueId%7D~1ue-update-confirmation-data~1sor-data'</w:t>
      </w:r>
    </w:p>
    <w:p w14:paraId="3E26EE5B" w14:textId="77777777" w:rsidR="003133A5" w:rsidRDefault="003133A5" w:rsidP="003133A5">
      <w:pPr>
        <w:pStyle w:val="PL"/>
      </w:pPr>
      <w:r>
        <w:t xml:space="preserve">  /subscription-data/{ueId}/ue-update-confirmation-data/upu-data:</w:t>
      </w:r>
    </w:p>
    <w:p w14:paraId="7692FC7C" w14:textId="77777777" w:rsidR="003133A5" w:rsidRDefault="003133A5" w:rsidP="003133A5">
      <w:pPr>
        <w:pStyle w:val="PL"/>
        <w:rPr>
          <w:lang w:eastAsia="zh-CN"/>
        </w:rPr>
      </w:pPr>
      <w:r>
        <w:t xml:space="preserve">    $ref: 'TS29505_Subscription_Data.yaml#/paths/~1subscription-data~1%7BueId%7D~1ue-update-confirmation-data~1upu-data'</w:t>
      </w:r>
    </w:p>
    <w:p w14:paraId="7FED22AB" w14:textId="77777777" w:rsidR="003133A5" w:rsidRDefault="003133A5" w:rsidP="003133A5">
      <w:pPr>
        <w:pStyle w:val="PL"/>
      </w:pPr>
      <w:r>
        <w:t xml:space="preserve">  /subscription-data/{ueId}/ue-update-confirmation-data/subscribed-cag:</w:t>
      </w:r>
    </w:p>
    <w:p w14:paraId="4758039D" w14:textId="77777777" w:rsidR="003133A5" w:rsidRDefault="003133A5" w:rsidP="003133A5">
      <w:pPr>
        <w:pStyle w:val="PL"/>
        <w:rPr>
          <w:lang w:eastAsia="zh-CN"/>
        </w:rPr>
      </w:pPr>
      <w:r>
        <w:t xml:space="preserve">    $ref: 'TS29505_Subscription_Data.yaml#/paths/~1subscription-data~1%7BueId%7D~1ue-update-confirmation-data~1subscribed-cag'</w:t>
      </w:r>
    </w:p>
    <w:p w14:paraId="168F83DE" w14:textId="77777777" w:rsidR="003133A5" w:rsidRDefault="003133A5" w:rsidP="003133A5">
      <w:pPr>
        <w:pStyle w:val="PL"/>
      </w:pPr>
      <w:r>
        <w:t xml:space="preserve">  /subscription-data/{ueId}/ue-update-confirmation-data/subscribed-snssais:</w:t>
      </w:r>
    </w:p>
    <w:p w14:paraId="1AC2895B" w14:textId="77777777" w:rsidR="003133A5" w:rsidRDefault="003133A5" w:rsidP="003133A5">
      <w:pPr>
        <w:pStyle w:val="PL"/>
        <w:rPr>
          <w:lang w:eastAsia="zh-CN"/>
        </w:rPr>
      </w:pPr>
      <w:r>
        <w:t xml:space="preserve">    $ref: 'TS29505_Subscription_Data.yaml#/paths/~1subscription-data~1%7BueId%7D~1ue-update-confirmation-data~1subscribed-snssais'</w:t>
      </w:r>
    </w:p>
    <w:p w14:paraId="341C3A42" w14:textId="77777777" w:rsidR="003133A5" w:rsidRDefault="003133A5" w:rsidP="003133A5">
      <w:pPr>
        <w:pStyle w:val="PL"/>
      </w:pPr>
      <w:r>
        <w:t xml:space="preserve">  /subscription-data/{ueId}/{servingPlmnId}/provisioned-data:</w:t>
      </w:r>
    </w:p>
    <w:p w14:paraId="39F3B36B" w14:textId="77777777" w:rsidR="003133A5" w:rsidRDefault="003133A5" w:rsidP="003133A5">
      <w:pPr>
        <w:pStyle w:val="PL"/>
        <w:rPr>
          <w:lang w:eastAsia="zh-CN"/>
        </w:rPr>
      </w:pPr>
      <w:r>
        <w:t xml:space="preserve">    $ref: 'TS29505_Subscription_Data.yaml#/paths/~1subscription-data~1%7BueId%7D~1%7BservingPlmnId%7D~1provisioned-data'</w:t>
      </w:r>
    </w:p>
    <w:p w14:paraId="5536E79C" w14:textId="77777777" w:rsidR="003133A5" w:rsidRDefault="003133A5" w:rsidP="003133A5">
      <w:pPr>
        <w:pStyle w:val="PL"/>
      </w:pPr>
      <w:r>
        <w:rPr>
          <w:lang w:val="fr-FR"/>
        </w:rPr>
        <w:t xml:space="preserve">  /subscription-data/{ueId}/{servingPlmnId}/provisioned</w:t>
      </w:r>
      <w:r>
        <w:t>-data/am-data:</w:t>
      </w:r>
    </w:p>
    <w:p w14:paraId="36604069"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2593D5D6" w14:textId="77777777" w:rsidR="003133A5" w:rsidRDefault="003133A5" w:rsidP="003133A5">
      <w:pPr>
        <w:pStyle w:val="PL"/>
      </w:pPr>
      <w:r>
        <w:t xml:space="preserve">  /subscription-data/{ueId}/{servingPlmnId}/provisioned-data/smf-selection-subscription-data:</w:t>
      </w:r>
    </w:p>
    <w:p w14:paraId="337F367A"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'TS29505_Subscription_Data.yaml#/paths/~1subscription-data~1%7BueId%7D~1%7BservingPlmnId%7D~1provisioned-data~1smf-selection-subscription-data'</w:t>
      </w:r>
    </w:p>
    <w:p w14:paraId="3259C7F4" w14:textId="77777777" w:rsidR="003133A5" w:rsidRDefault="003133A5" w:rsidP="003133A5">
      <w:pPr>
        <w:pStyle w:val="PL"/>
      </w:pPr>
      <w:r>
        <w:t xml:space="preserve">  /subscription-data/{ueId}/{servingPlmnId}/provisioned-data/sm-data:</w:t>
      </w:r>
    </w:p>
    <w:p w14:paraId="3958A91E"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195CB6B2" w14:textId="77777777" w:rsidR="003133A5" w:rsidRDefault="003133A5" w:rsidP="003133A5">
      <w:pPr>
        <w:pStyle w:val="PL"/>
      </w:pPr>
      <w:r>
        <w:t xml:space="preserve">  /subscription-data/{ueId}/{servingPlmnId}/provisioned-data/</w:t>
      </w:r>
      <w:r>
        <w:rPr>
          <w:lang w:val="fr-FR"/>
        </w:rPr>
        <w:t>lcs-bca-data</w:t>
      </w:r>
      <w:r>
        <w:t>:</w:t>
      </w:r>
    </w:p>
    <w:p w14:paraId="14D9997E"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7AE22D8B" w14:textId="77777777" w:rsidR="003133A5" w:rsidRDefault="003133A5" w:rsidP="003133A5">
      <w:pPr>
        <w:pStyle w:val="PL"/>
      </w:pPr>
      <w:r>
        <w:t xml:space="preserve">  /subscription-data/{ueId}/context-data:</w:t>
      </w:r>
    </w:p>
    <w:p w14:paraId="51FA253B" w14:textId="77777777" w:rsidR="003133A5" w:rsidRDefault="003133A5" w:rsidP="003133A5">
      <w:pPr>
        <w:pStyle w:val="PL"/>
        <w:rPr>
          <w:lang w:eastAsia="zh-CN"/>
        </w:rPr>
      </w:pPr>
      <w:r>
        <w:rPr>
          <w:lang w:val="fr-FR"/>
        </w:rPr>
        <w:t xml:space="preserve">    $ref: 'TS29505_Subscription_Data.yaml#/paths/~1subscription-data~1%7BueId%7D~1context-data'</w:t>
      </w:r>
    </w:p>
    <w:p w14:paraId="04732C78" w14:textId="77777777" w:rsidR="003133A5" w:rsidRDefault="003133A5" w:rsidP="003133A5">
      <w:pPr>
        <w:pStyle w:val="PL"/>
      </w:pPr>
      <w:r>
        <w:t xml:space="preserve">  /subscription-data/{ueId}/context-data/amf-3gpp-access:</w:t>
      </w:r>
    </w:p>
    <w:p w14:paraId="517D9783" w14:textId="77777777" w:rsidR="003133A5" w:rsidRDefault="003133A5" w:rsidP="00F3074B">
      <w:pPr>
        <w:pStyle w:val="PL"/>
        <w:rPr>
          <w:lang w:val="fr-FR"/>
        </w:rPr>
      </w:pPr>
      <w:r w:rsidRPr="00F3074B">
        <w:t xml:space="preserve">    $ref: 'TS29505_Subscription_Data.yaml#/paths/~1subscription-data~1%7BueId%7D~1context-data~1amf-3gpp-access'</w:t>
      </w:r>
    </w:p>
    <w:p w14:paraId="5A2A64F7" w14:textId="77777777" w:rsidR="003133A5" w:rsidRDefault="003133A5" w:rsidP="003133A5">
      <w:pPr>
        <w:pStyle w:val="PL"/>
      </w:pPr>
      <w:r>
        <w:t xml:space="preserve">  /subscription-data/{ueId}/context-data/amf-non-3gpp-access:</w:t>
      </w:r>
    </w:p>
    <w:p w14:paraId="2770328C" w14:textId="77777777" w:rsidR="003133A5" w:rsidRDefault="003133A5" w:rsidP="00F3074B">
      <w:pPr>
        <w:pStyle w:val="PL"/>
        <w:rPr>
          <w:lang w:val="fr-FR"/>
        </w:rPr>
      </w:pPr>
      <w:r w:rsidRPr="00F3074B">
        <w:t xml:space="preserve">    $ref: 'TS29505_Subscription_Data.yaml#/paths/~1subscription-data~1%7BueId%7D~1context-data~1amf-non-3gpp-access'</w:t>
      </w:r>
    </w:p>
    <w:p w14:paraId="164FDE08" w14:textId="77777777" w:rsidR="003133A5" w:rsidRDefault="003133A5" w:rsidP="003133A5">
      <w:pPr>
        <w:pStyle w:val="PL"/>
      </w:pPr>
      <w:r>
        <w:t xml:space="preserve">  /subscription-data/{ueId}/context-data/smf-registrations:</w:t>
      </w:r>
    </w:p>
    <w:p w14:paraId="1105A317" w14:textId="77777777" w:rsidR="003133A5" w:rsidRDefault="003133A5" w:rsidP="00F3074B">
      <w:pPr>
        <w:pStyle w:val="PL"/>
        <w:rPr>
          <w:lang w:val="fr-FR"/>
        </w:rPr>
      </w:pPr>
      <w:r w:rsidRPr="00F3074B">
        <w:t xml:space="preserve">    $ref: 'TS29505_Subscription_Data.yaml#/paths/~1subscription-data~1%7BueId%7D~1context-data~1smf-registrations'</w:t>
      </w:r>
    </w:p>
    <w:p w14:paraId="204E5617" w14:textId="77777777" w:rsidR="003133A5" w:rsidRDefault="003133A5" w:rsidP="003133A5">
      <w:pPr>
        <w:pStyle w:val="PL"/>
      </w:pPr>
      <w:r>
        <w:t xml:space="preserve">  /subscription-data/{ueId}/context-data/smf-registrations/{pduSessionId}:</w:t>
      </w:r>
    </w:p>
    <w:p w14:paraId="784974B0"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350E76F4" w14:textId="77777777" w:rsidR="003133A5" w:rsidRDefault="003133A5" w:rsidP="003133A5">
      <w:pPr>
        <w:pStyle w:val="PL"/>
      </w:pPr>
      <w:r>
        <w:t xml:space="preserve">  /subscription-data/{ueId}/operator-specific-data:</w:t>
      </w:r>
    </w:p>
    <w:p w14:paraId="06F64197" w14:textId="77777777" w:rsidR="003133A5" w:rsidRDefault="003133A5" w:rsidP="00F3074B">
      <w:pPr>
        <w:pStyle w:val="PL"/>
        <w:rPr>
          <w:lang w:val="fr-FR"/>
        </w:rPr>
      </w:pPr>
      <w:r w:rsidRPr="00F3074B">
        <w:t xml:space="preserve">    $ref: 'TS29505_Subscription_Data.yaml#/paths/~1subscription-data~1%7BueId%7D~1operator-specific-data'</w:t>
      </w:r>
    </w:p>
    <w:p w14:paraId="303EF441" w14:textId="77777777" w:rsidR="003133A5" w:rsidRDefault="003133A5" w:rsidP="003133A5">
      <w:pPr>
        <w:pStyle w:val="PL"/>
      </w:pPr>
      <w:r>
        <w:t xml:space="preserve">  /subscription-data/{ueId}/context-data/smsf-3gpp-access:</w:t>
      </w:r>
    </w:p>
    <w:p w14:paraId="7A2D3681" w14:textId="77777777" w:rsidR="003133A5" w:rsidRDefault="003133A5" w:rsidP="00F3074B">
      <w:pPr>
        <w:pStyle w:val="PL"/>
        <w:rPr>
          <w:lang w:val="fr-FR"/>
        </w:rPr>
      </w:pPr>
      <w:r w:rsidRPr="00F3074B">
        <w:t xml:space="preserve">    $ref: 'TS29505_Subscription_Data.yaml#/paths/~1subscription-data~1%7BueId%7D~1context-data~1smsf-3gpp-access'</w:t>
      </w:r>
    </w:p>
    <w:p w14:paraId="3390EB59" w14:textId="77777777" w:rsidR="003133A5" w:rsidRDefault="003133A5" w:rsidP="003133A5">
      <w:pPr>
        <w:pStyle w:val="PL"/>
      </w:pPr>
      <w:r>
        <w:t xml:space="preserve">  /subscription-data/{ueId}/context-data/smsf-non-3gpp-access:</w:t>
      </w:r>
    </w:p>
    <w:p w14:paraId="59A1922B"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2671577C" w14:textId="77777777" w:rsidR="003133A5" w:rsidRDefault="003133A5" w:rsidP="00F3074B">
      <w:pPr>
        <w:pStyle w:val="PL"/>
      </w:pPr>
      <w:r>
        <w:t xml:space="preserve">  /subscription-data/{ueId}/context-data/location:</w:t>
      </w:r>
    </w:p>
    <w:p w14:paraId="6535FE0C"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635FEF91" w14:textId="77777777" w:rsidR="003133A5" w:rsidRDefault="003133A5" w:rsidP="00F3074B">
      <w:pPr>
        <w:pStyle w:val="PL"/>
      </w:pPr>
      <w:r>
        <w:t xml:space="preserve">  /subscription-data/{ueId}/context-data/ip-sm-gw:</w:t>
      </w:r>
    </w:p>
    <w:p w14:paraId="72768C60" w14:textId="77777777" w:rsidR="003133A5" w:rsidRDefault="003133A5" w:rsidP="00F3074B">
      <w:pPr>
        <w:pStyle w:val="PL"/>
        <w:rPr>
          <w:lang w:val="fr-FR"/>
        </w:rPr>
      </w:pPr>
      <w:r w:rsidRPr="00F3074B">
        <w:t xml:space="preserve">    $ref: 'TS29505_Subscription_Data.yaml#/paths/~1subscription-data~1%7BueId%7D~1context-data~1ip-sm-gw'</w:t>
      </w:r>
    </w:p>
    <w:p w14:paraId="48F444FF" w14:textId="77777777" w:rsidR="003133A5" w:rsidRDefault="003133A5" w:rsidP="00F3074B">
      <w:pPr>
        <w:pStyle w:val="PL"/>
      </w:pPr>
      <w:r>
        <w:t xml:space="preserve">  /subscription-data/{ueId}/context-data/mwd:</w:t>
      </w:r>
    </w:p>
    <w:p w14:paraId="5E07C9DE"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6BD844AE" w14:textId="77777777" w:rsidR="003133A5" w:rsidRDefault="003133A5" w:rsidP="00F3074B">
      <w:pPr>
        <w:pStyle w:val="PL"/>
      </w:pPr>
      <w:r>
        <w:t xml:space="preserve">  /subscription-data/{ueId}/</w:t>
      </w:r>
      <w:r w:rsidRPr="00385DE7">
        <w:t>context-data/</w:t>
      </w:r>
      <w:r>
        <w:t>roaming-information:</w:t>
      </w:r>
    </w:p>
    <w:p w14:paraId="62CFAACA"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53D7F0A8" w14:textId="77777777" w:rsidR="00A638DE" w:rsidRDefault="00A638DE" w:rsidP="00A638DE">
      <w:pPr>
        <w:pStyle w:val="PL"/>
      </w:pPr>
      <w:r>
        <w:t xml:space="preserve">  /subscription-data/{ueId}/</w:t>
      </w:r>
      <w:r w:rsidRPr="00385DE7">
        <w:t>context-data/</w:t>
      </w:r>
      <w:r>
        <w:t>pei-info:</w:t>
      </w:r>
    </w:p>
    <w:p w14:paraId="1E383EBD" w14:textId="77777777" w:rsidR="00A638DE" w:rsidRPr="001A658D" w:rsidRDefault="00A638DE" w:rsidP="00A638DE">
      <w:pPr>
        <w:pStyle w:val="PL"/>
      </w:pPr>
      <w:r w:rsidRPr="00F3074B">
        <w:t xml:space="preserve">    $ref: 'TS29505_Subscription_Data.yaml#/paths/~1subscription-data~1%7BueId%7D~1context-data~1</w:t>
      </w:r>
      <w:r>
        <w:t>pei</w:t>
      </w:r>
      <w:r w:rsidRPr="00F3074B">
        <w:t>-info'</w:t>
      </w:r>
    </w:p>
    <w:p w14:paraId="6ECBAD1A" w14:textId="77777777" w:rsidR="003133A5" w:rsidRDefault="003133A5" w:rsidP="003133A5">
      <w:pPr>
        <w:pStyle w:val="PL"/>
      </w:pPr>
      <w:r>
        <w:t xml:space="preserve">  /subscription-data/{ueId}/{servingPlmnId}/provisioned-data/sms-mng-data:</w:t>
      </w:r>
    </w:p>
    <w:p w14:paraId="16BCB37C" w14:textId="77777777" w:rsidR="003133A5" w:rsidRDefault="003133A5" w:rsidP="00F3074B">
      <w:pPr>
        <w:pStyle w:val="PL"/>
        <w:rPr>
          <w:lang w:val="fr-FR"/>
        </w:rPr>
      </w:pPr>
      <w:r w:rsidRPr="00F3074B">
        <w:lastRenderedPageBreak/>
        <w:t xml:space="preserve">    $ref: 'TS29505_Subscription_Data.yaml#/paths/~1subscription-data~1%7BueId%7D~1%7BservingPlmnId%7D~1provisioned-data~1sms-mng-data'</w:t>
      </w:r>
    </w:p>
    <w:p w14:paraId="603E6B65" w14:textId="77777777" w:rsidR="003133A5" w:rsidRDefault="003133A5" w:rsidP="003133A5">
      <w:pPr>
        <w:pStyle w:val="PL"/>
      </w:pPr>
      <w:r>
        <w:t xml:space="preserve">  /subscription-data/{ueId}/{servingPlmnId}/provisioned-data/sms-data:</w:t>
      </w:r>
    </w:p>
    <w:p w14:paraId="55AAE93E"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18C2CA6A" w14:textId="77777777" w:rsidR="003133A5" w:rsidRDefault="003133A5" w:rsidP="003133A5">
      <w:pPr>
        <w:pStyle w:val="PL"/>
      </w:pPr>
      <w:r>
        <w:t xml:space="preserve">  /subscription-data/{ueId}/lcs-privacy-data:</w:t>
      </w:r>
    </w:p>
    <w:p w14:paraId="03DC04A7" w14:textId="77777777" w:rsidR="003133A5" w:rsidRDefault="003133A5" w:rsidP="00F3074B">
      <w:pPr>
        <w:pStyle w:val="PL"/>
        <w:rPr>
          <w:lang w:val="fr-FR"/>
        </w:rPr>
      </w:pPr>
      <w:r w:rsidRPr="00F3074B">
        <w:t xml:space="preserve">    $ref: 'TS29505_Subscription_Data.yaml#/paths/~1subscription-data~1%7BueId%7D~1lcs-privacy-data'</w:t>
      </w:r>
    </w:p>
    <w:p w14:paraId="2AAB1A5D" w14:textId="77777777" w:rsidR="003133A5" w:rsidRDefault="003133A5" w:rsidP="003133A5">
      <w:pPr>
        <w:pStyle w:val="PL"/>
      </w:pPr>
      <w:r>
        <w:t xml:space="preserve">  /subscription-data/{ueId}/lcs-mo-data:</w:t>
      </w:r>
    </w:p>
    <w:p w14:paraId="011F3542" w14:textId="77777777" w:rsidR="003133A5" w:rsidRPr="008F3CA6" w:rsidRDefault="003133A5" w:rsidP="00F3074B">
      <w:pPr>
        <w:pStyle w:val="PL"/>
        <w:rPr>
          <w:lang w:val="fr-FR"/>
        </w:rPr>
      </w:pPr>
      <w:r w:rsidRPr="00F3074B">
        <w:t xml:space="preserve">    $ref: 'TS29505_Subscription_Data.yaml#/paths/~1subscription-data~1%7BueId%7D~1lcs-mo-data'</w:t>
      </w:r>
    </w:p>
    <w:p w14:paraId="254AE5CB" w14:textId="77777777" w:rsidR="003133A5" w:rsidRDefault="003133A5" w:rsidP="003133A5">
      <w:pPr>
        <w:pStyle w:val="PL"/>
      </w:pPr>
      <w:r>
        <w:t xml:space="preserve">  /subscription-data/{ueId}/pp-data:</w:t>
      </w:r>
    </w:p>
    <w:p w14:paraId="455E54CB" w14:textId="77777777" w:rsidR="003133A5" w:rsidRDefault="003133A5" w:rsidP="00F3074B">
      <w:pPr>
        <w:pStyle w:val="PL"/>
        <w:rPr>
          <w:lang w:val="fr-FR"/>
        </w:rPr>
      </w:pPr>
      <w:r w:rsidRPr="00F3074B">
        <w:t xml:space="preserve">    $ref: 'TS29505_Subscription_Data.yaml#/paths/~1subscription-data~1%7BueId%7D~1pp-data'</w:t>
      </w:r>
    </w:p>
    <w:p w14:paraId="4EE7CFFE" w14:textId="77777777" w:rsidR="003133A5" w:rsidRDefault="003133A5" w:rsidP="003133A5">
      <w:pPr>
        <w:pStyle w:val="PL"/>
      </w:pPr>
      <w:r>
        <w:t xml:space="preserve">  /subscription-data/{ueId}/context-data/ee-subscriptions:</w:t>
      </w:r>
    </w:p>
    <w:p w14:paraId="2E231625" w14:textId="77777777" w:rsidR="003133A5" w:rsidRDefault="003133A5" w:rsidP="00F3074B">
      <w:pPr>
        <w:pStyle w:val="PL"/>
        <w:rPr>
          <w:lang w:val="fr-FR"/>
        </w:rPr>
      </w:pPr>
      <w:r w:rsidRPr="00F3074B">
        <w:t xml:space="preserve">    $ref: 'TS29505_Subscription_Data.yaml#/paths/~1subscription-data~1%7BueId%7D~1context-data~1ee-subscriptions'</w:t>
      </w:r>
    </w:p>
    <w:p w14:paraId="13155F3D" w14:textId="77777777" w:rsidR="003133A5" w:rsidRDefault="003133A5" w:rsidP="003133A5">
      <w:pPr>
        <w:pStyle w:val="PL"/>
      </w:pPr>
      <w:r>
        <w:t xml:space="preserve">  /subscription-data/{ueId}/context-data/ee-subscriptions/{subsId}:</w:t>
      </w:r>
    </w:p>
    <w:p w14:paraId="35F359D0"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53C9524F" w14:textId="77777777" w:rsidR="003133A5" w:rsidRDefault="003133A5" w:rsidP="003133A5">
      <w:pPr>
        <w:pStyle w:val="PL"/>
        <w:rPr>
          <w:lang w:val="fr-FR"/>
        </w:rPr>
      </w:pPr>
      <w:r>
        <w:rPr>
          <w:lang w:val="fr-FR"/>
        </w:rPr>
        <w:t xml:space="preserve">  /subscription-data/{ueId}/context-data/ee-subscriptions/{subsId}/amf-subscriptions:</w:t>
      </w:r>
    </w:p>
    <w:p w14:paraId="6D67810E"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36CEE68E" w14:textId="77777777" w:rsidR="003133A5" w:rsidRDefault="003133A5" w:rsidP="003133A5">
      <w:pPr>
        <w:pStyle w:val="PL"/>
        <w:rPr>
          <w:lang w:val="fr-FR"/>
        </w:rPr>
      </w:pPr>
      <w:r>
        <w:rPr>
          <w:lang w:val="fr-FR"/>
        </w:rPr>
        <w:t xml:space="preserve">  /subscription-data/{ueId}/context-data/ee-subscriptions/{subsId}/smf-subscriptions:</w:t>
      </w:r>
    </w:p>
    <w:p w14:paraId="3A6FA1CA"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679E91CE" w14:textId="77777777" w:rsidR="003133A5" w:rsidRDefault="003133A5" w:rsidP="003133A5">
      <w:pPr>
        <w:pStyle w:val="PL"/>
        <w:rPr>
          <w:lang w:val="fr-FR"/>
        </w:rPr>
      </w:pPr>
      <w:r>
        <w:rPr>
          <w:lang w:val="fr-FR"/>
        </w:rPr>
        <w:t xml:space="preserve">  /subscription-data/{ueId}/context-data/ee-subscriptions/{subsId}/hss-subscriptions:</w:t>
      </w:r>
    </w:p>
    <w:p w14:paraId="494C7A5B"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15FECBD4" w14:textId="77777777" w:rsidR="003133A5" w:rsidRDefault="003133A5" w:rsidP="003133A5">
      <w:pPr>
        <w:pStyle w:val="PL"/>
        <w:rPr>
          <w:lang w:val="fr-FR"/>
        </w:rPr>
      </w:pPr>
      <w:r>
        <w:rPr>
          <w:lang w:val="fr-FR"/>
        </w:rPr>
        <w:t xml:space="preserve">  /subscription-data/group-data/{ueGroupId}/ee-subscriptions:</w:t>
      </w:r>
    </w:p>
    <w:p w14:paraId="6ADE4487"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6BF7D7F1" w14:textId="77777777" w:rsidR="003133A5" w:rsidRDefault="003133A5" w:rsidP="003133A5">
      <w:pPr>
        <w:pStyle w:val="PL"/>
        <w:rPr>
          <w:lang w:val="fr-FR"/>
        </w:rPr>
      </w:pPr>
      <w:r>
        <w:rPr>
          <w:lang w:val="fr-FR"/>
        </w:rPr>
        <w:t xml:space="preserve">  /subscription-data/group-data/{ueGroupId}/ee-subscriptions/{subsId}:</w:t>
      </w:r>
    </w:p>
    <w:p w14:paraId="1E241DC8"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6A97446A"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482890A4"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5741C043"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079BEA2"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2992FCBC"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06F66E66"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36F5F813" w14:textId="77777777" w:rsidR="003133A5" w:rsidRDefault="003133A5" w:rsidP="003133A5">
      <w:pPr>
        <w:pStyle w:val="PL"/>
        <w:rPr>
          <w:lang w:val="fr-FR"/>
        </w:rPr>
      </w:pPr>
      <w:r>
        <w:rPr>
          <w:lang w:val="fr-FR"/>
        </w:rPr>
        <w:t xml:space="preserve">  /subscription-data/group-data/{ueGroupId}/ee-profile-data:</w:t>
      </w:r>
    </w:p>
    <w:p w14:paraId="153AD383"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0CD0FD91" w14:textId="77777777" w:rsidR="003133A5" w:rsidRDefault="003133A5" w:rsidP="003133A5">
      <w:pPr>
        <w:pStyle w:val="PL"/>
        <w:rPr>
          <w:lang w:val="fr-FR"/>
        </w:rPr>
      </w:pPr>
      <w:r>
        <w:rPr>
          <w:lang w:val="fr-FR"/>
        </w:rPr>
        <w:t xml:space="preserve">  /subscription-data/group-data/5g-vn-groups:</w:t>
      </w:r>
    </w:p>
    <w:p w14:paraId="489C6743" w14:textId="77777777" w:rsidR="003133A5" w:rsidRDefault="003133A5" w:rsidP="003133A5">
      <w:pPr>
        <w:pStyle w:val="PL"/>
        <w:rPr>
          <w:lang w:val="fr-FR"/>
        </w:rPr>
      </w:pPr>
      <w:r>
        <w:rPr>
          <w:lang w:val="fr-FR"/>
        </w:rPr>
        <w:t xml:space="preserve">    $ref: 'TS29505_Subscription_Data.yaml#/paths/~1subscription-data~1group-data~15g-vn-groups'</w:t>
      </w:r>
    </w:p>
    <w:p w14:paraId="33324909" w14:textId="77777777" w:rsidR="003133A5" w:rsidRDefault="003133A5" w:rsidP="003133A5">
      <w:pPr>
        <w:pStyle w:val="PL"/>
        <w:rPr>
          <w:lang w:val="fr-FR"/>
        </w:rPr>
      </w:pPr>
      <w:r>
        <w:rPr>
          <w:lang w:val="fr-FR"/>
        </w:rPr>
        <w:lastRenderedPageBreak/>
        <w:t xml:space="preserve">  /subscription-data/group-data/5g-vn-groups/{externalGroupId}:</w:t>
      </w:r>
    </w:p>
    <w:p w14:paraId="2B28B3FD"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538DC2F5" w14:textId="77777777" w:rsidR="003133A5" w:rsidRDefault="003133A5" w:rsidP="003133A5">
      <w:pPr>
        <w:pStyle w:val="PL"/>
        <w:rPr>
          <w:lang w:val="fr-FR"/>
        </w:rPr>
      </w:pPr>
      <w:r>
        <w:rPr>
          <w:lang w:val="fr-FR"/>
        </w:rPr>
        <w:t xml:space="preserve">  /subscription-data/group-data/5g-vn-groups/internal:</w:t>
      </w:r>
    </w:p>
    <w:p w14:paraId="007D06E0"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577D78FE" w14:textId="77777777" w:rsidR="003133A5" w:rsidRDefault="003133A5" w:rsidP="003133A5">
      <w:pPr>
        <w:pStyle w:val="PL"/>
        <w:rPr>
          <w:lang w:val="fr-FR"/>
        </w:rPr>
      </w:pPr>
      <w:r>
        <w:rPr>
          <w:lang w:val="fr-FR"/>
        </w:rPr>
        <w:t xml:space="preserve">  /subscription-data/group-data/5g-vn-groups/pp-profile-data:</w:t>
      </w:r>
    </w:p>
    <w:p w14:paraId="03979C45"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6A52A289" w14:textId="77777777" w:rsidR="003133A5" w:rsidRDefault="003133A5" w:rsidP="003133A5">
      <w:pPr>
        <w:pStyle w:val="PL"/>
        <w:rPr>
          <w:lang w:val="fr-FR"/>
        </w:rPr>
      </w:pPr>
      <w:r>
        <w:rPr>
          <w:lang w:val="fr-FR"/>
        </w:rPr>
        <w:t xml:space="preserve">  /subscription-data/{ueId}/ee-profile-data:</w:t>
      </w:r>
    </w:p>
    <w:p w14:paraId="7F3246B2"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46CF0E34" w14:textId="77777777" w:rsidR="003133A5" w:rsidRDefault="003133A5" w:rsidP="003133A5">
      <w:pPr>
        <w:pStyle w:val="PL"/>
      </w:pPr>
      <w:r>
        <w:t xml:space="preserve">  /subscription-data/{ueId}/context-data/sdm-subscriptions:</w:t>
      </w:r>
    </w:p>
    <w:p w14:paraId="1060BE54" w14:textId="77777777" w:rsidR="003133A5" w:rsidRDefault="003133A5" w:rsidP="00F3074B">
      <w:pPr>
        <w:pStyle w:val="PL"/>
        <w:rPr>
          <w:lang w:val="fr-FR"/>
        </w:rPr>
      </w:pPr>
      <w:r w:rsidRPr="00F3074B">
        <w:t xml:space="preserve">    $ref: 'TS29505_Subscription_Data.yaml#/paths/~1subscription-data~1%7BueId%7D~1context-data~1sdm-subscriptions'</w:t>
      </w:r>
    </w:p>
    <w:p w14:paraId="6A726365" w14:textId="77777777" w:rsidR="003133A5" w:rsidRDefault="003133A5" w:rsidP="003133A5">
      <w:pPr>
        <w:pStyle w:val="PL"/>
      </w:pPr>
      <w:r>
        <w:t xml:space="preserve">  /subscription-data/{ueId}/context-data/sdm-subscriptions/{subsId}:</w:t>
      </w:r>
    </w:p>
    <w:p w14:paraId="415C1373"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046302FD" w14:textId="77777777" w:rsidR="003133A5" w:rsidRDefault="003133A5" w:rsidP="003133A5">
      <w:pPr>
        <w:pStyle w:val="PL"/>
      </w:pPr>
      <w:r>
        <w:t xml:space="preserve">  /subscription-data/{ueId}/context-data/nidd-authorizations:</w:t>
      </w:r>
    </w:p>
    <w:p w14:paraId="65766013" w14:textId="77777777" w:rsidR="003133A5" w:rsidRDefault="003133A5" w:rsidP="00F3074B">
      <w:pPr>
        <w:pStyle w:val="PL"/>
        <w:rPr>
          <w:lang w:val="fr-FR"/>
        </w:rPr>
      </w:pPr>
      <w:r w:rsidRPr="00F3074B">
        <w:t xml:space="preserve">    $ref: 'TS29505_Subscription_Data.yaml#/paths/~1subscription-data~1%7BueId%7D~1context-data~1nidd-authorizations'</w:t>
      </w:r>
    </w:p>
    <w:p w14:paraId="0950B3A3" w14:textId="77777777" w:rsidR="003133A5" w:rsidRDefault="003133A5" w:rsidP="003133A5">
      <w:pPr>
        <w:pStyle w:val="PL"/>
      </w:pPr>
      <w:r>
        <w:t xml:space="preserve">  /subscription-data/{ueId}/context-data/sdm-subscriptions/{subsId}/hss-sdm-subscriptions:</w:t>
      </w:r>
    </w:p>
    <w:p w14:paraId="78083BEB"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6EEFA00D" w14:textId="77777777" w:rsidR="003133A5" w:rsidRDefault="003133A5" w:rsidP="003133A5">
      <w:pPr>
        <w:pStyle w:val="PL"/>
        <w:rPr>
          <w:lang w:val="fr-FR"/>
        </w:rPr>
      </w:pPr>
      <w:r>
        <w:rPr>
          <w:lang w:val="fr-FR"/>
        </w:rPr>
        <w:t xml:space="preserve">  /subscription-data/shared-data:</w:t>
      </w:r>
    </w:p>
    <w:p w14:paraId="79DC1253" w14:textId="77777777" w:rsidR="003133A5" w:rsidRDefault="003133A5" w:rsidP="003133A5">
      <w:pPr>
        <w:pStyle w:val="PL"/>
        <w:rPr>
          <w:lang w:val="fr-FR"/>
        </w:rPr>
      </w:pPr>
      <w:r>
        <w:rPr>
          <w:lang w:val="fr-FR"/>
        </w:rPr>
        <w:t xml:space="preserve">    $ref: 'TS29505_Subscription_Data.yaml#/paths/~1subscription-data~1shared-data'</w:t>
      </w:r>
    </w:p>
    <w:p w14:paraId="0AB7E0E2" w14:textId="77777777" w:rsidR="003133A5" w:rsidRDefault="003133A5" w:rsidP="003133A5">
      <w:pPr>
        <w:pStyle w:val="PL"/>
        <w:rPr>
          <w:lang w:val="fr-FR"/>
        </w:rPr>
      </w:pPr>
      <w:r>
        <w:rPr>
          <w:lang w:val="fr-FR"/>
        </w:rPr>
        <w:t xml:space="preserve">  /subscription-data/shared-data/{sharedDataId}:</w:t>
      </w:r>
    </w:p>
    <w:p w14:paraId="4B3AF2C7"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2F808A5F" w14:textId="77777777" w:rsidR="003133A5" w:rsidRDefault="003133A5" w:rsidP="003133A5">
      <w:pPr>
        <w:pStyle w:val="PL"/>
      </w:pPr>
      <w:r>
        <w:t xml:space="preserve">  /subscription-data/subs-to-notify:</w:t>
      </w:r>
    </w:p>
    <w:p w14:paraId="71491C53" w14:textId="77777777" w:rsidR="003133A5" w:rsidRDefault="003133A5" w:rsidP="00F3074B">
      <w:pPr>
        <w:pStyle w:val="PL"/>
        <w:rPr>
          <w:lang w:val="fr-FR"/>
        </w:rPr>
      </w:pPr>
      <w:r w:rsidRPr="00F3074B">
        <w:t xml:space="preserve">    $ref: 'TS29505_Subscription_Data.yaml#/paths/~1subscription-data~1subs-to-notify'</w:t>
      </w:r>
    </w:p>
    <w:p w14:paraId="1CD096BD" w14:textId="77777777" w:rsidR="003133A5" w:rsidRDefault="003133A5" w:rsidP="003133A5">
      <w:pPr>
        <w:pStyle w:val="PL"/>
      </w:pPr>
      <w:r>
        <w:t xml:space="preserve">  /subscription-data/subs-to-</w:t>
      </w:r>
      <w:r>
        <w:rPr>
          <w:lang w:eastAsia="zh-CN"/>
        </w:rPr>
        <w:t>n</w:t>
      </w:r>
      <w:r>
        <w:t>otify/{subsId}:</w:t>
      </w:r>
    </w:p>
    <w:p w14:paraId="09338A6F" w14:textId="77777777" w:rsidR="003133A5" w:rsidRDefault="003133A5" w:rsidP="00F3074B">
      <w:pPr>
        <w:pStyle w:val="PL"/>
        <w:rPr>
          <w:lang w:val="fr-FR"/>
        </w:rPr>
      </w:pPr>
      <w:r w:rsidRPr="00F3074B">
        <w:t xml:space="preserve">    $ref: 'TS29505_Subscription_Data.yaml#/paths/~1subscription-data~1subs-to-notify~1%7BsubsId%7D'</w:t>
      </w:r>
    </w:p>
    <w:p w14:paraId="19527987" w14:textId="77777777" w:rsidR="003133A5" w:rsidRDefault="003133A5" w:rsidP="003133A5">
      <w:pPr>
        <w:pStyle w:val="PL"/>
      </w:pPr>
      <w:r>
        <w:t xml:space="preserve">  /subscription-data/{ueId}/{servingPlmnId}/provisioned-data/trace-data:</w:t>
      </w:r>
    </w:p>
    <w:p w14:paraId="0C0CE22C"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654D7950" w14:textId="77777777" w:rsidR="003133A5" w:rsidRDefault="003133A5" w:rsidP="00F3074B">
      <w:pPr>
        <w:pStyle w:val="PL"/>
        <w:rPr>
          <w:lang w:val="fr-FR"/>
        </w:rPr>
      </w:pPr>
      <w:r w:rsidRPr="00F3074B">
        <w:t xml:space="preserve">  /subscription-data/{ueId}/identity-data:</w:t>
      </w:r>
    </w:p>
    <w:p w14:paraId="6833EF44" w14:textId="77777777" w:rsidR="003133A5" w:rsidRDefault="003133A5" w:rsidP="00F3074B">
      <w:pPr>
        <w:pStyle w:val="PL"/>
        <w:rPr>
          <w:lang w:val="fr-FR"/>
        </w:rPr>
      </w:pPr>
      <w:r w:rsidRPr="00F3074B">
        <w:t xml:space="preserve">    $ref: 'TS29505_Subscription_Data.yaml#/paths/~1subscription-data~1%7BueId%7D~1identity-data'</w:t>
      </w:r>
    </w:p>
    <w:p w14:paraId="2B6EF18D" w14:textId="77777777" w:rsidR="003133A5" w:rsidRDefault="003133A5" w:rsidP="00F3074B">
      <w:pPr>
        <w:pStyle w:val="PL"/>
        <w:rPr>
          <w:lang w:val="fr-FR"/>
        </w:rPr>
      </w:pPr>
      <w:r w:rsidRPr="00F3074B">
        <w:t xml:space="preserve">  /subscription-data/{ueId}/operator-determined-barring-data:</w:t>
      </w:r>
    </w:p>
    <w:p w14:paraId="5A356CA3"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4E958ED1" w14:textId="77777777" w:rsidR="003133A5" w:rsidRPr="005446A7" w:rsidRDefault="003133A5" w:rsidP="00F3074B">
      <w:pPr>
        <w:pStyle w:val="PL"/>
        <w:rPr>
          <w:lang w:val="fr-FR"/>
        </w:rPr>
      </w:pPr>
      <w:r w:rsidRPr="00F3074B">
        <w:t xml:space="preserve">  /subscription-data/{ueId}/nidd-authorization-data:</w:t>
      </w:r>
    </w:p>
    <w:p w14:paraId="5A94CD74"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199AB9B4" w14:textId="77777777" w:rsidR="003133A5" w:rsidRPr="005446A7" w:rsidRDefault="003133A5" w:rsidP="00F3074B">
      <w:pPr>
        <w:pStyle w:val="PL"/>
        <w:rPr>
          <w:lang w:val="fr-FR"/>
        </w:rPr>
      </w:pPr>
      <w:r w:rsidRPr="00F3074B">
        <w:t xml:space="preserve">  /subscription-data/{ueId}/service-specific-authorization-data/{serviceType}:</w:t>
      </w:r>
    </w:p>
    <w:p w14:paraId="5FD2EAB5"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3983040F" w14:textId="77777777" w:rsidR="003133A5" w:rsidRDefault="003133A5" w:rsidP="00F3074B">
      <w:pPr>
        <w:pStyle w:val="PL"/>
        <w:rPr>
          <w:lang w:val="fr-FR"/>
        </w:rPr>
      </w:pPr>
      <w:r w:rsidRPr="00F3074B">
        <w:lastRenderedPageBreak/>
        <w:t xml:space="preserve">  /subscription-data/{ueId}/v2x-data:</w:t>
      </w:r>
    </w:p>
    <w:p w14:paraId="723F9946"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0CE80CDE" w14:textId="77777777" w:rsidR="003133A5" w:rsidRDefault="003133A5" w:rsidP="00F3074B">
      <w:pPr>
        <w:pStyle w:val="PL"/>
        <w:rPr>
          <w:lang w:val="fr-FR"/>
        </w:rPr>
      </w:pPr>
      <w:r w:rsidRPr="00F3074B">
        <w:t xml:space="preserve">  /subscription-data/{ueId}/pp-profile-data:</w:t>
      </w:r>
    </w:p>
    <w:p w14:paraId="3D424CA2"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3382AE3B" w14:textId="77777777" w:rsidR="003133A5" w:rsidRPr="005446A7" w:rsidRDefault="003133A5" w:rsidP="00F3074B">
      <w:pPr>
        <w:pStyle w:val="PL"/>
        <w:rPr>
          <w:lang w:val="fr-FR"/>
        </w:rPr>
      </w:pPr>
      <w:r w:rsidRPr="00F3074B">
        <w:t xml:space="preserve">  /subscription-data/{ueId}/coverage-restriction-data:</w:t>
      </w:r>
    </w:p>
    <w:p w14:paraId="3762DCEF"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66C28BF2" w14:textId="77777777" w:rsidR="003133A5" w:rsidRDefault="003133A5" w:rsidP="00F3074B">
      <w:pPr>
        <w:pStyle w:val="PL"/>
        <w:rPr>
          <w:lang w:val="fr-FR"/>
        </w:rPr>
      </w:pPr>
      <w:r w:rsidRPr="00F3074B">
        <w:t xml:space="preserve">  /subscription-data/group-data/group-identifiers:</w:t>
      </w:r>
    </w:p>
    <w:p w14:paraId="507FBBEC" w14:textId="77777777" w:rsidR="003133A5" w:rsidRDefault="003133A5" w:rsidP="00F3074B">
      <w:pPr>
        <w:pStyle w:val="PL"/>
        <w:rPr>
          <w:lang w:val="fr-FR"/>
        </w:rPr>
      </w:pPr>
      <w:r w:rsidRPr="00F3074B">
        <w:t xml:space="preserve">    $ref: 'TS29505_Subscription_Data.yaml#/paths/~1subscription-data~1group-data~1group-identifiers'</w:t>
      </w:r>
    </w:p>
    <w:p w14:paraId="4F5933FC" w14:textId="77777777" w:rsidR="003133A5" w:rsidRDefault="003133A5" w:rsidP="00F3074B">
      <w:pPr>
        <w:pStyle w:val="PL"/>
        <w:rPr>
          <w:lang w:val="fr-FR"/>
        </w:rPr>
      </w:pPr>
      <w:r w:rsidRPr="00F3074B">
        <w:t xml:space="preserve">  /subscription-data/{ueId}/prose-data:</w:t>
      </w:r>
    </w:p>
    <w:p w14:paraId="2C2C2FED" w14:textId="77777777" w:rsidR="003133A5" w:rsidRDefault="003133A5" w:rsidP="00F3074B">
      <w:pPr>
        <w:pStyle w:val="PL"/>
        <w:rPr>
          <w:lang w:val="fr-FR"/>
        </w:rPr>
      </w:pPr>
      <w:r w:rsidRPr="00F3074B">
        <w:t xml:space="preserve">    $ref: 'TS29505_Subscription_Data.yaml#/paths/~1subscription-data~1%7BueId%7D~1prose-data'</w:t>
      </w:r>
    </w:p>
    <w:p w14:paraId="363767B9" w14:textId="77777777" w:rsidR="003133A5" w:rsidRDefault="003133A5" w:rsidP="00F3074B">
      <w:pPr>
        <w:pStyle w:val="PL"/>
        <w:rPr>
          <w:lang w:val="fr-FR"/>
        </w:rPr>
      </w:pPr>
      <w:r w:rsidRPr="00F3074B">
        <w:t xml:space="preserve">  /subscription-data/{ueId}/pp-data-store:</w:t>
      </w:r>
    </w:p>
    <w:p w14:paraId="0692E8C5"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4CF888C2" w14:textId="77777777" w:rsidR="003133A5" w:rsidRPr="005446A7" w:rsidRDefault="003133A5" w:rsidP="00F3074B">
      <w:pPr>
        <w:pStyle w:val="PL"/>
        <w:rPr>
          <w:lang w:val="fr-FR"/>
        </w:rPr>
      </w:pPr>
      <w:r w:rsidRPr="00F3074B">
        <w:t xml:space="preserve">  /subscription-data/{ueId}/context-data/service-specific-authorizations/{serviceType}:</w:t>
      </w:r>
    </w:p>
    <w:p w14:paraId="75A36758"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18C09840" w14:textId="77777777" w:rsidR="003133A5" w:rsidRDefault="003133A5" w:rsidP="00F3074B">
      <w:pPr>
        <w:pStyle w:val="PL"/>
        <w:rPr>
          <w:lang w:val="fr-FR"/>
        </w:rPr>
      </w:pPr>
      <w:r w:rsidRPr="00F3074B">
        <w:t xml:space="preserve">  /subscription-data/{ueId}/5mbs-data:</w:t>
      </w:r>
    </w:p>
    <w:p w14:paraId="2F9D9DB4"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CB7BCAF" w14:textId="77777777" w:rsidR="00CD0FE8" w:rsidRDefault="00CD0FE8" w:rsidP="00CD0FE8">
      <w:pPr>
        <w:pStyle w:val="PL"/>
        <w:rPr>
          <w:lang w:val="fr-FR"/>
        </w:rPr>
      </w:pPr>
      <w:r w:rsidRPr="00F3074B">
        <w:t xml:space="preserve">  /subscription-data/{ueId}/</w:t>
      </w:r>
      <w:r>
        <w:t>uc</w:t>
      </w:r>
      <w:r w:rsidRPr="00F3074B">
        <w:t>-data:</w:t>
      </w:r>
    </w:p>
    <w:p w14:paraId="3FCE6B8D"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6D00E23A" w14:textId="77777777" w:rsidR="003133A5" w:rsidRDefault="003133A5" w:rsidP="003133A5">
      <w:pPr>
        <w:pStyle w:val="PL"/>
      </w:pPr>
      <w:r>
        <w:t xml:space="preserve">  /policy-data/</w:t>
      </w:r>
      <w:r>
        <w:rPr>
          <w:lang w:eastAsia="zh-CN"/>
        </w:rPr>
        <w:t>ues/</w:t>
      </w:r>
      <w:r>
        <w:t>{ueId}:</w:t>
      </w:r>
    </w:p>
    <w:p w14:paraId="55F3BB63" w14:textId="77777777" w:rsidR="003133A5" w:rsidRPr="00E52F05" w:rsidRDefault="003133A5" w:rsidP="00F3074B">
      <w:pPr>
        <w:pStyle w:val="PL"/>
        <w:rPr>
          <w:lang w:val="fr-FR" w:eastAsia="zh-CN"/>
        </w:rPr>
      </w:pPr>
      <w:r w:rsidRPr="00F3074B">
        <w:t xml:space="preserve">    $ref: 'TS29519_Policy_Data.yaml#/paths/~1policy-data~1ues~1%7BueId%7D'</w:t>
      </w:r>
    </w:p>
    <w:p w14:paraId="0268A999" w14:textId="77777777" w:rsidR="003133A5" w:rsidRDefault="003133A5" w:rsidP="003133A5">
      <w:pPr>
        <w:pStyle w:val="PL"/>
      </w:pPr>
      <w:r>
        <w:t xml:space="preserve">  /policy-data/</w:t>
      </w:r>
      <w:r>
        <w:rPr>
          <w:lang w:eastAsia="zh-CN"/>
        </w:rPr>
        <w:t>ues/</w:t>
      </w:r>
      <w:r>
        <w:t>{ueId}/am-data:</w:t>
      </w:r>
    </w:p>
    <w:p w14:paraId="043F03E4" w14:textId="77777777" w:rsidR="003133A5" w:rsidRDefault="003133A5" w:rsidP="00F3074B">
      <w:pPr>
        <w:pStyle w:val="PL"/>
        <w:rPr>
          <w:lang w:val="fr-FR"/>
        </w:rPr>
      </w:pPr>
      <w:r w:rsidRPr="00F3074B">
        <w:t xml:space="preserve">    $ref: 'TS29519_Policy_Data.yaml#/paths/~1policy-data~1ues~1%7BueId%7D~1am-data'</w:t>
      </w:r>
    </w:p>
    <w:p w14:paraId="0084E2E1" w14:textId="77777777" w:rsidR="003133A5" w:rsidRDefault="003133A5" w:rsidP="003133A5">
      <w:pPr>
        <w:pStyle w:val="PL"/>
      </w:pPr>
      <w:r>
        <w:t xml:space="preserve">  /policy-data/</w:t>
      </w:r>
      <w:r>
        <w:rPr>
          <w:lang w:eastAsia="zh-CN"/>
        </w:rPr>
        <w:t>ues/</w:t>
      </w:r>
      <w:r>
        <w:t>{ueId</w:t>
      </w:r>
      <w:r>
        <w:rPr>
          <w:lang w:val="fr-FR"/>
        </w:rPr>
        <w:t>}/ue-policy-set:</w:t>
      </w:r>
    </w:p>
    <w:p w14:paraId="050079D2" w14:textId="77777777" w:rsidR="003133A5" w:rsidRDefault="003133A5" w:rsidP="00F3074B">
      <w:pPr>
        <w:pStyle w:val="PL"/>
        <w:rPr>
          <w:lang w:val="fr-FR"/>
        </w:rPr>
      </w:pPr>
      <w:r w:rsidRPr="00F3074B">
        <w:t xml:space="preserve">    $ref: 'TS29519_Policy_Data.yaml#/paths/~1policy-data~1ues~1%7BueId%7D~1ue-policy-set'</w:t>
      </w:r>
    </w:p>
    <w:p w14:paraId="7E4E1853" w14:textId="77777777" w:rsidR="003133A5" w:rsidRDefault="003133A5" w:rsidP="003133A5">
      <w:pPr>
        <w:pStyle w:val="PL"/>
      </w:pPr>
      <w:r>
        <w:t xml:space="preserve">  /policy-data/</w:t>
      </w:r>
      <w:r>
        <w:rPr>
          <w:lang w:eastAsia="zh-CN"/>
        </w:rPr>
        <w:t>ues/</w:t>
      </w:r>
      <w:r>
        <w:t>{ueId</w:t>
      </w:r>
      <w:r>
        <w:rPr>
          <w:lang w:val="fr-FR"/>
        </w:rPr>
        <w:t>}/sm-data:</w:t>
      </w:r>
    </w:p>
    <w:p w14:paraId="15081EF1" w14:textId="77777777" w:rsidR="003133A5" w:rsidRDefault="003133A5" w:rsidP="00F3074B">
      <w:pPr>
        <w:pStyle w:val="PL"/>
        <w:rPr>
          <w:lang w:val="fr-FR"/>
        </w:rPr>
      </w:pPr>
      <w:r w:rsidRPr="00F3074B">
        <w:t xml:space="preserve">    $ref: 'TS29519_Policy_Data.yaml#/paths/~1policy-data~1ues~1%7BueId%7D~1sm-data'</w:t>
      </w:r>
    </w:p>
    <w:p w14:paraId="7397B321" w14:textId="77777777" w:rsidR="003133A5" w:rsidRDefault="003133A5" w:rsidP="003133A5">
      <w:pPr>
        <w:pStyle w:val="PL"/>
      </w:pPr>
      <w:r>
        <w:t xml:space="preserve">  /policy-data/</w:t>
      </w:r>
      <w:r>
        <w:rPr>
          <w:lang w:eastAsia="zh-CN"/>
        </w:rPr>
        <w:t>ues/</w:t>
      </w:r>
      <w:r>
        <w:t>{ueId</w:t>
      </w:r>
      <w:r>
        <w:rPr>
          <w:lang w:val="fr-FR"/>
        </w:rPr>
        <w:t>}/sm-data/{usageMonId}:</w:t>
      </w:r>
    </w:p>
    <w:p w14:paraId="1DBFDFF1" w14:textId="77777777" w:rsidR="003133A5" w:rsidRDefault="003133A5" w:rsidP="00F3074B">
      <w:pPr>
        <w:pStyle w:val="PL"/>
        <w:rPr>
          <w:lang w:val="fr-FR"/>
        </w:rPr>
      </w:pPr>
      <w:r w:rsidRPr="00F3074B">
        <w:t xml:space="preserve">    $ref: 'TS29519_Policy_Data.yaml#/paths/~1policy-data~1ues~1%7BueId%7D~1sm-data~1%7BusageMonId%7D'</w:t>
      </w:r>
    </w:p>
    <w:p w14:paraId="64FEEA34" w14:textId="77777777" w:rsidR="003133A5" w:rsidRDefault="003133A5" w:rsidP="003133A5">
      <w:pPr>
        <w:pStyle w:val="PL"/>
      </w:pPr>
      <w:r>
        <w:t xml:space="preserve">  /policy-data/sponsor-connectivity-data/{sponsorId}:</w:t>
      </w:r>
    </w:p>
    <w:p w14:paraId="226BBBF0" w14:textId="77777777" w:rsidR="003133A5" w:rsidRDefault="003133A5" w:rsidP="00F3074B">
      <w:pPr>
        <w:pStyle w:val="PL"/>
        <w:rPr>
          <w:lang w:val="fr-FR"/>
        </w:rPr>
      </w:pPr>
      <w:r w:rsidRPr="00F3074B">
        <w:t xml:space="preserve">    $ref: 'TS29519_Policy_Data.yaml#/paths/~1policy-data~1sponsor-connectivity-data~1%7BsponsorId%7D'</w:t>
      </w:r>
    </w:p>
    <w:p w14:paraId="1A15A102" w14:textId="77777777" w:rsidR="003133A5" w:rsidRDefault="003133A5" w:rsidP="003133A5">
      <w:pPr>
        <w:pStyle w:val="PL"/>
      </w:pPr>
      <w:r>
        <w:t xml:space="preserve">  /policy-data/bdt</w:t>
      </w:r>
      <w:r>
        <w:rPr>
          <w:lang w:val="fr-FR"/>
        </w:rPr>
        <w:t>-data:</w:t>
      </w:r>
    </w:p>
    <w:p w14:paraId="4ACE93C1" w14:textId="77777777" w:rsidR="003133A5" w:rsidRDefault="003133A5" w:rsidP="003133A5">
      <w:pPr>
        <w:pStyle w:val="PL"/>
      </w:pPr>
      <w:r>
        <w:rPr>
          <w:lang w:val="fr-FR"/>
        </w:rPr>
        <w:t xml:space="preserve">    $ref: 'TS29519_Policy_Data.</w:t>
      </w:r>
      <w:r>
        <w:t>yaml#/</w:t>
      </w:r>
      <w:r>
        <w:rPr>
          <w:lang w:val="fr-FR"/>
        </w:rPr>
        <w:t>paths/~1</w:t>
      </w:r>
      <w:r>
        <w:t>policy-data~1bdt-data'</w:t>
      </w:r>
    </w:p>
    <w:p w14:paraId="72073EA2" w14:textId="77777777" w:rsidR="003133A5" w:rsidRDefault="003133A5" w:rsidP="003133A5">
      <w:pPr>
        <w:pStyle w:val="PL"/>
      </w:pPr>
      <w:r>
        <w:t xml:space="preserve">  /policy-data/bdt-data/{bdtReferenceId}:</w:t>
      </w:r>
    </w:p>
    <w:p w14:paraId="1AFABFCB" w14:textId="77777777" w:rsidR="003133A5" w:rsidRDefault="003133A5" w:rsidP="003133A5">
      <w:pPr>
        <w:pStyle w:val="PL"/>
        <w:rPr>
          <w:lang w:val="fr-FR"/>
        </w:rPr>
      </w:pPr>
      <w:r>
        <w:rPr>
          <w:lang w:val="fr-FR"/>
        </w:rPr>
        <w:t xml:space="preserve">    $ref: 'TS29519_Policy_Data.yaml#/paths/~1policy-data~1bdt-data~1%7BbdtReferenceId%7D'</w:t>
      </w:r>
    </w:p>
    <w:p w14:paraId="209C9ACD" w14:textId="77777777" w:rsidR="003133A5" w:rsidRDefault="003133A5" w:rsidP="003133A5">
      <w:pPr>
        <w:pStyle w:val="PL"/>
      </w:pPr>
      <w:r>
        <w:t xml:space="preserve">  /policy-data/subs-to-notify:</w:t>
      </w:r>
    </w:p>
    <w:p w14:paraId="32EB6BF6" w14:textId="77777777" w:rsidR="003133A5" w:rsidRDefault="003133A5" w:rsidP="003133A5">
      <w:pPr>
        <w:pStyle w:val="PL"/>
        <w:rPr>
          <w:lang w:val="fr-FR"/>
        </w:rPr>
      </w:pPr>
      <w:r>
        <w:rPr>
          <w:lang w:val="fr-FR"/>
        </w:rPr>
        <w:t xml:space="preserve">    $ref: 'TS29519_Policy_Data.yaml#/paths/~1policy-data~1subs-to-notify'</w:t>
      </w:r>
    </w:p>
    <w:p w14:paraId="0C998CC5" w14:textId="77777777" w:rsidR="003133A5" w:rsidRDefault="003133A5" w:rsidP="003133A5">
      <w:pPr>
        <w:pStyle w:val="PL"/>
      </w:pPr>
      <w:r>
        <w:t xml:space="preserve">  /policy-data/subs-to-notify/{subsId}:</w:t>
      </w:r>
    </w:p>
    <w:p w14:paraId="79BA1138" w14:textId="77777777" w:rsidR="003133A5" w:rsidRDefault="003133A5" w:rsidP="003133A5">
      <w:pPr>
        <w:pStyle w:val="PL"/>
        <w:rPr>
          <w:lang w:val="fr-FR"/>
        </w:rPr>
      </w:pPr>
      <w:r>
        <w:rPr>
          <w:lang w:val="fr-FR"/>
        </w:rPr>
        <w:t xml:space="preserve">    $ref: 'TS29519_Policy_Data.yaml#/paths/~1policy-data~1subs-to-notify~1%7BsubsId%7D'</w:t>
      </w:r>
    </w:p>
    <w:p w14:paraId="72337F43"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3CA6192A"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4B20226B" w14:textId="77777777" w:rsidR="003133A5" w:rsidRDefault="003133A5" w:rsidP="003133A5">
      <w:pPr>
        <w:pStyle w:val="PL"/>
      </w:pPr>
      <w:r>
        <w:t xml:space="preserve">  /application-data/pfds:</w:t>
      </w:r>
    </w:p>
    <w:p w14:paraId="2AD54B9F" w14:textId="77777777" w:rsidR="003133A5" w:rsidRDefault="003133A5" w:rsidP="003133A5">
      <w:pPr>
        <w:pStyle w:val="PL"/>
        <w:rPr>
          <w:lang w:val="fr-FR"/>
        </w:rPr>
      </w:pPr>
      <w:r>
        <w:rPr>
          <w:lang w:val="fr-FR"/>
        </w:rPr>
        <w:t xml:space="preserve">    $ref: 'TS29519_Application_Data.yaml#/paths/~1application-data~1pfds'</w:t>
      </w:r>
    </w:p>
    <w:p w14:paraId="53C2EA0D" w14:textId="77777777" w:rsidR="003133A5" w:rsidRDefault="003133A5" w:rsidP="003133A5">
      <w:pPr>
        <w:pStyle w:val="PL"/>
      </w:pPr>
      <w:r>
        <w:t xml:space="preserve">  /application-data/pfds/{app</w:t>
      </w:r>
      <w:r>
        <w:rPr>
          <w:lang w:eastAsia="zh-CN"/>
        </w:rPr>
        <w:t>Id</w:t>
      </w:r>
      <w:r>
        <w:t>}:</w:t>
      </w:r>
    </w:p>
    <w:p w14:paraId="7799E603"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6619F381" w14:textId="77777777" w:rsidR="003133A5" w:rsidRDefault="003133A5" w:rsidP="003133A5">
      <w:pPr>
        <w:pStyle w:val="PL"/>
      </w:pPr>
      <w:r>
        <w:lastRenderedPageBreak/>
        <w:t xml:space="preserve">  /application-data/influenceData:</w:t>
      </w:r>
    </w:p>
    <w:p w14:paraId="0C9F83CB"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5E8FB3BF" w14:textId="77777777" w:rsidR="003133A5" w:rsidRDefault="003133A5" w:rsidP="003133A5">
      <w:pPr>
        <w:pStyle w:val="PL"/>
      </w:pPr>
      <w:r w:rsidRPr="009A6F57">
        <w:t># The path segment is left not following the naming convention as defined in 3GPP TS 29.501 due to backward compatibility consideration.</w:t>
      </w:r>
    </w:p>
    <w:p w14:paraId="49EF9EA5" w14:textId="77777777" w:rsidR="003133A5" w:rsidRDefault="003133A5" w:rsidP="003133A5">
      <w:pPr>
        <w:pStyle w:val="PL"/>
      </w:pPr>
      <w:r>
        <w:t xml:space="preserve">  /application-data/influenceData/{influenceId}:</w:t>
      </w:r>
    </w:p>
    <w:p w14:paraId="08A60E3D"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657CFC05" w14:textId="77777777" w:rsidR="003133A5" w:rsidRDefault="003133A5" w:rsidP="003133A5">
      <w:pPr>
        <w:pStyle w:val="PL"/>
      </w:pPr>
      <w:r w:rsidRPr="00342528">
        <w:t># The path segment is left not following the naming convention as defined in 3GPP TS 29.501 due to backward compatibility consideration.</w:t>
      </w:r>
    </w:p>
    <w:p w14:paraId="06DD3F0F" w14:textId="77777777" w:rsidR="003133A5" w:rsidRDefault="003133A5" w:rsidP="003133A5">
      <w:pPr>
        <w:pStyle w:val="PL"/>
      </w:pPr>
      <w:r>
        <w:t xml:space="preserve">  /policy-data/plmns/{plmnId</w:t>
      </w:r>
      <w:r>
        <w:rPr>
          <w:lang w:val="fr-FR"/>
        </w:rPr>
        <w:t>}/ue-policy-set:</w:t>
      </w:r>
    </w:p>
    <w:p w14:paraId="70C8E3DC"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65DA5EB7" w14:textId="77777777" w:rsidR="003133A5" w:rsidRDefault="003133A5" w:rsidP="003133A5">
      <w:pPr>
        <w:pStyle w:val="PL"/>
      </w:pPr>
      <w:r>
        <w:t xml:space="preserve">  /application-data/bdtPolicyData:</w:t>
      </w:r>
    </w:p>
    <w:p w14:paraId="05706CA0"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503D6F2" w14:textId="77777777" w:rsidR="003133A5" w:rsidRDefault="003133A5" w:rsidP="003133A5">
      <w:pPr>
        <w:pStyle w:val="PL"/>
      </w:pPr>
      <w:r w:rsidRPr="00C07180">
        <w:t># The path segment is left not following the naming convention as defined in 3GPP TS 29.501 due to backward compatibility consideration.</w:t>
      </w:r>
    </w:p>
    <w:p w14:paraId="3F59CAD2" w14:textId="77777777" w:rsidR="003133A5" w:rsidRDefault="003133A5" w:rsidP="003133A5">
      <w:pPr>
        <w:pStyle w:val="PL"/>
      </w:pPr>
      <w:r>
        <w:t xml:space="preserve">  /application-data/bdtPolicyData/{bdtPolicyId}:</w:t>
      </w:r>
    </w:p>
    <w:p w14:paraId="72C6AA03"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4A75191E" w14:textId="77777777" w:rsidR="003133A5" w:rsidRDefault="003133A5" w:rsidP="003133A5">
      <w:pPr>
        <w:pStyle w:val="PL"/>
      </w:pPr>
      <w:r w:rsidRPr="00C07180">
        <w:t># The path segment is left not following the naming convention as defined in 3GPP TS 29.501 due to backward compatibility consideration.</w:t>
      </w:r>
    </w:p>
    <w:p w14:paraId="095180A0" w14:textId="77777777" w:rsidR="003133A5" w:rsidRDefault="003133A5" w:rsidP="003133A5">
      <w:pPr>
        <w:pStyle w:val="PL"/>
      </w:pPr>
      <w:r>
        <w:t xml:space="preserve">  /application-data/iptvConfigData:</w:t>
      </w:r>
    </w:p>
    <w:p w14:paraId="16C01CBF"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631B7BB7" w14:textId="77777777" w:rsidR="003133A5" w:rsidRDefault="003133A5" w:rsidP="003133A5">
      <w:pPr>
        <w:pStyle w:val="PL"/>
      </w:pPr>
      <w:r w:rsidRPr="00C07180">
        <w:t># The path segment is left not following the naming convention as defined in 3GPP TS 29.501 due to backward compatibility consideration.</w:t>
      </w:r>
    </w:p>
    <w:p w14:paraId="3065FB64" w14:textId="77777777" w:rsidR="003133A5" w:rsidRDefault="003133A5" w:rsidP="003133A5">
      <w:pPr>
        <w:pStyle w:val="PL"/>
      </w:pPr>
      <w:r>
        <w:t xml:space="preserve">  /application-data/iptvConfigData/{configurationId}:</w:t>
      </w:r>
    </w:p>
    <w:p w14:paraId="5369F1FC"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22753567" w14:textId="77777777" w:rsidR="003133A5" w:rsidRDefault="003133A5" w:rsidP="003133A5">
      <w:pPr>
        <w:pStyle w:val="PL"/>
      </w:pPr>
      <w:r w:rsidRPr="00C07180">
        <w:t># The path segment is left not following the naming convention as defined in 3GPP TS 29.501 due to backward compatibility consideration.</w:t>
      </w:r>
    </w:p>
    <w:p w14:paraId="058E76A1" w14:textId="77777777" w:rsidR="003133A5" w:rsidRDefault="003133A5" w:rsidP="003133A5">
      <w:pPr>
        <w:pStyle w:val="PL"/>
      </w:pPr>
      <w:r>
        <w:t xml:space="preserve">  /</w:t>
      </w:r>
      <w:r w:rsidRPr="007576BC">
        <w:t>application-data/serviceParamData:</w:t>
      </w:r>
    </w:p>
    <w:p w14:paraId="4569B988"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03FF7558" w14:textId="77777777" w:rsidR="003133A5" w:rsidRDefault="003133A5" w:rsidP="003133A5">
      <w:pPr>
        <w:pStyle w:val="PL"/>
      </w:pPr>
      <w:r w:rsidRPr="00C07180">
        <w:t># The path segment is left not following the naming convention as defined in 3GPP TS 29.501 due to backward compatibility consideration.</w:t>
      </w:r>
    </w:p>
    <w:p w14:paraId="7A4569C3"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53F751E7"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520DF2B1" w14:textId="77777777" w:rsidR="003133A5" w:rsidRDefault="003133A5" w:rsidP="003133A5">
      <w:pPr>
        <w:pStyle w:val="PL"/>
      </w:pPr>
      <w:r w:rsidRPr="00C07180">
        <w:t># The path segment is left not following the naming convention as defined in 3GPP TS 29.501 due to backward compatibility consideration.</w:t>
      </w:r>
    </w:p>
    <w:p w14:paraId="7C246017" w14:textId="77777777" w:rsidR="003133A5" w:rsidRDefault="003133A5" w:rsidP="003133A5">
      <w:pPr>
        <w:pStyle w:val="PL"/>
      </w:pPr>
      <w:r>
        <w:t xml:space="preserve">  /application-data/influenceData/subs</w:t>
      </w:r>
      <w:r>
        <w:rPr>
          <w:lang w:eastAsia="zh-CN"/>
        </w:rPr>
        <w:t>-to-notify</w:t>
      </w:r>
      <w:r>
        <w:t>:</w:t>
      </w:r>
    </w:p>
    <w:p w14:paraId="1A8752DC"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5482892E" w14:textId="77777777" w:rsidR="003133A5" w:rsidRDefault="003133A5" w:rsidP="003133A5">
      <w:pPr>
        <w:pStyle w:val="PL"/>
      </w:pPr>
      <w:r w:rsidRPr="00C07180">
        <w:t># The path segment is left not following the naming convention as defined in 3GPP TS 29.501 due to backward compatibility consideration.</w:t>
      </w:r>
    </w:p>
    <w:p w14:paraId="2ED57996" w14:textId="77777777" w:rsidR="003133A5" w:rsidRDefault="003133A5" w:rsidP="003133A5">
      <w:pPr>
        <w:pStyle w:val="PL"/>
      </w:pPr>
      <w:r>
        <w:t xml:space="preserve">  /application-data/influenceData/subs</w:t>
      </w:r>
      <w:r>
        <w:rPr>
          <w:lang w:eastAsia="zh-CN"/>
        </w:rPr>
        <w:t>-to-notify</w:t>
      </w:r>
      <w:r>
        <w:t>/{subscriptionId}:</w:t>
      </w:r>
    </w:p>
    <w:p w14:paraId="4EA63B18"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5A35EC1F" w14:textId="77777777" w:rsidR="003133A5" w:rsidRDefault="003133A5" w:rsidP="003133A5">
      <w:pPr>
        <w:pStyle w:val="PL"/>
      </w:pPr>
      <w:r w:rsidRPr="00C07180">
        <w:t># The path segment is left not following the naming convention as defined in 3GPP TS 29.501 due to backward compatibility consideration.</w:t>
      </w:r>
    </w:p>
    <w:p w14:paraId="61B04A62" w14:textId="77777777" w:rsidR="003133A5" w:rsidRDefault="003133A5" w:rsidP="003133A5">
      <w:pPr>
        <w:pStyle w:val="PL"/>
      </w:pPr>
      <w:r>
        <w:t xml:space="preserve">  /application-data/subs</w:t>
      </w:r>
      <w:r>
        <w:rPr>
          <w:lang w:eastAsia="zh-CN"/>
        </w:rPr>
        <w:t>-to-notify</w:t>
      </w:r>
      <w:r>
        <w:t>:</w:t>
      </w:r>
    </w:p>
    <w:p w14:paraId="43228BBC" w14:textId="77777777" w:rsidR="003133A5" w:rsidRDefault="003133A5" w:rsidP="003133A5">
      <w:pPr>
        <w:pStyle w:val="PL"/>
        <w:rPr>
          <w:lang w:val="fr-FR"/>
        </w:rPr>
      </w:pPr>
      <w:r>
        <w:rPr>
          <w:lang w:val="fr-FR"/>
        </w:rPr>
        <w:lastRenderedPageBreak/>
        <w:t xml:space="preserve">    $ref: 'TS29519_Application_Data.yaml#/paths/~1application-data</w:t>
      </w:r>
      <w:r>
        <w:t>~1subs</w:t>
      </w:r>
      <w:r>
        <w:rPr>
          <w:lang w:eastAsia="zh-CN"/>
        </w:rPr>
        <w:t>-to-notify</w:t>
      </w:r>
      <w:r>
        <w:rPr>
          <w:lang w:val="fr-FR"/>
        </w:rPr>
        <w:t>'</w:t>
      </w:r>
    </w:p>
    <w:p w14:paraId="1F5787FC" w14:textId="77777777" w:rsidR="003133A5" w:rsidRDefault="003133A5" w:rsidP="003133A5">
      <w:pPr>
        <w:pStyle w:val="PL"/>
      </w:pPr>
      <w:r>
        <w:t xml:space="preserve">  /application-data/subs</w:t>
      </w:r>
      <w:r>
        <w:rPr>
          <w:lang w:eastAsia="zh-CN"/>
        </w:rPr>
        <w:t>-to-notify</w:t>
      </w:r>
      <w:r>
        <w:t>/{subsId}:</w:t>
      </w:r>
    </w:p>
    <w:p w14:paraId="7C089C78"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7167A432" w14:textId="77777777" w:rsidR="003133A5" w:rsidRDefault="003133A5" w:rsidP="003133A5">
      <w:pPr>
        <w:pStyle w:val="PL"/>
      </w:pPr>
      <w:r>
        <w:t xml:space="preserve">  /exposure-data/{ueId}/access-and-mobility-data:</w:t>
      </w:r>
    </w:p>
    <w:p w14:paraId="30131511"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671BED3D" w14:textId="77777777" w:rsidR="003133A5" w:rsidRDefault="003133A5" w:rsidP="003133A5">
      <w:pPr>
        <w:pStyle w:val="PL"/>
      </w:pPr>
      <w:r>
        <w:t xml:space="preserve">  /exposure-data/{ueId}/session-management-data/{pduSessionId}:</w:t>
      </w:r>
    </w:p>
    <w:p w14:paraId="3569229D"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1D61B8A1" w14:textId="77777777" w:rsidR="003133A5" w:rsidRDefault="003133A5" w:rsidP="003133A5">
      <w:pPr>
        <w:pStyle w:val="PL"/>
      </w:pPr>
      <w:r>
        <w:t xml:space="preserve">  /exposure-data/subs-to-notify:</w:t>
      </w:r>
    </w:p>
    <w:p w14:paraId="48F4B8ED"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6F673E07" w14:textId="77777777" w:rsidR="003133A5" w:rsidRDefault="003133A5" w:rsidP="003133A5">
      <w:pPr>
        <w:pStyle w:val="PL"/>
      </w:pPr>
      <w:r>
        <w:t xml:space="preserve">  /exposure-data/subs-to-notify/{subId}:</w:t>
      </w:r>
    </w:p>
    <w:p w14:paraId="66C37BE4"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7474C2A6"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E5C5EEE" w14:textId="77777777" w:rsidR="00F817B5" w:rsidRDefault="00F817B5" w:rsidP="00F817B5">
      <w:pPr>
        <w:pStyle w:val="PL"/>
      </w:pPr>
      <w:r w:rsidRPr="00986E88">
        <w:t xml:space="preserve">    post:</w:t>
      </w:r>
    </w:p>
    <w:p w14:paraId="78B2976A" w14:textId="77777777" w:rsidR="00F817B5" w:rsidRPr="00A37A81" w:rsidRDefault="00F817B5" w:rsidP="00F817B5">
      <w:pPr>
        <w:pStyle w:val="PL"/>
      </w:pPr>
      <w:r>
        <w:t xml:space="preserve">    # This is a pseudo operation, clients shall NOT invoke this method!</w:t>
      </w:r>
    </w:p>
    <w:p w14:paraId="7667BE3B"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04F9E00A" w14:textId="77777777" w:rsidR="00F817B5" w:rsidRDefault="00F817B5" w:rsidP="00F817B5">
      <w:pPr>
        <w:pStyle w:val="PL"/>
      </w:pPr>
      <w:r>
        <w:t xml:space="preserve">      operationId: CreateIndividualSubcription</w:t>
      </w:r>
    </w:p>
    <w:p w14:paraId="011483D4" w14:textId="77777777" w:rsidR="00F817B5" w:rsidRDefault="00F817B5" w:rsidP="00F817B5">
      <w:pPr>
        <w:pStyle w:val="PL"/>
      </w:pPr>
      <w:r>
        <w:t xml:space="preserve">      tags:</w:t>
      </w:r>
    </w:p>
    <w:p w14:paraId="0B12053B" w14:textId="77777777" w:rsidR="00F817B5" w:rsidRDefault="00F817B5" w:rsidP="00F817B5">
      <w:pPr>
        <w:pStyle w:val="PL"/>
      </w:pPr>
      <w:r>
        <w:t xml:space="preserve">        - Subscriptions (Collection)</w:t>
      </w:r>
    </w:p>
    <w:p w14:paraId="4D5F582A" w14:textId="77777777" w:rsidR="00F817B5" w:rsidRPr="00986E88" w:rsidRDefault="00F817B5" w:rsidP="00F817B5">
      <w:pPr>
        <w:pStyle w:val="PL"/>
      </w:pPr>
      <w:r w:rsidRPr="00986E88">
        <w:t xml:space="preserve">      requestBody:</w:t>
      </w:r>
    </w:p>
    <w:p w14:paraId="5DC61D48" w14:textId="77777777" w:rsidR="00F817B5" w:rsidRPr="00986E88" w:rsidRDefault="00F817B5" w:rsidP="00F817B5">
      <w:pPr>
        <w:pStyle w:val="PL"/>
      </w:pPr>
      <w:r w:rsidRPr="00986E88">
        <w:t xml:space="preserve">        required: true</w:t>
      </w:r>
    </w:p>
    <w:p w14:paraId="145E4965" w14:textId="77777777" w:rsidR="00F817B5" w:rsidRPr="00986E88" w:rsidRDefault="00F817B5" w:rsidP="00F817B5">
      <w:pPr>
        <w:pStyle w:val="PL"/>
      </w:pPr>
      <w:r w:rsidRPr="00986E88">
        <w:t xml:space="preserve">        content:</w:t>
      </w:r>
    </w:p>
    <w:p w14:paraId="0032734C" w14:textId="77777777" w:rsidR="00F817B5" w:rsidRDefault="00F817B5" w:rsidP="00F817B5">
      <w:pPr>
        <w:pStyle w:val="PL"/>
      </w:pPr>
      <w:r w:rsidRPr="00986E88">
        <w:t xml:space="preserve">          application/json:</w:t>
      </w:r>
    </w:p>
    <w:p w14:paraId="2A7DE8A7"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3B53116E" w14:textId="77777777" w:rsidR="00F817B5" w:rsidRPr="00986E88" w:rsidRDefault="00F817B5" w:rsidP="00F817B5">
      <w:pPr>
        <w:pStyle w:val="PL"/>
      </w:pPr>
      <w:r w:rsidRPr="00986E88">
        <w:t xml:space="preserve">      responses:</w:t>
      </w:r>
    </w:p>
    <w:p w14:paraId="7CD08B1D" w14:textId="77777777" w:rsidR="00F817B5" w:rsidRDefault="00F817B5" w:rsidP="00F817B5">
      <w:pPr>
        <w:pStyle w:val="PL"/>
      </w:pPr>
      <w:r>
        <w:t xml:space="preserve">        default:</w:t>
      </w:r>
    </w:p>
    <w:p w14:paraId="6775D5CA"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E9782C5" w14:textId="77777777" w:rsidR="00F817B5" w:rsidRPr="00986E88" w:rsidRDefault="00F817B5" w:rsidP="00F817B5">
      <w:pPr>
        <w:pStyle w:val="PL"/>
      </w:pPr>
      <w:r w:rsidRPr="00986E88">
        <w:t xml:space="preserve">      callbacks:</w:t>
      </w:r>
    </w:p>
    <w:p w14:paraId="058097FC" w14:textId="77777777" w:rsidR="00F817B5" w:rsidRPr="00986E88" w:rsidRDefault="00F817B5" w:rsidP="00F817B5">
      <w:pPr>
        <w:pStyle w:val="PL"/>
      </w:pPr>
      <w:r w:rsidRPr="00986E88">
        <w:t xml:space="preserve">        </w:t>
      </w:r>
      <w:r w:rsidRPr="00DE0938">
        <w:t>restorationNotification</w:t>
      </w:r>
      <w:r w:rsidRPr="00986E88">
        <w:t>:</w:t>
      </w:r>
    </w:p>
    <w:p w14:paraId="31535EE9"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666CEB9B"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7B9786C7" w14:textId="77777777" w:rsidR="00F817B5" w:rsidRPr="00986E88" w:rsidRDefault="00F817B5" w:rsidP="00F817B5">
      <w:pPr>
        <w:pStyle w:val="PL"/>
      </w:pPr>
      <w:r w:rsidRPr="00986E88">
        <w:t xml:space="preserve">            post:</w:t>
      </w:r>
    </w:p>
    <w:p w14:paraId="7F1A6897" w14:textId="77777777" w:rsidR="00F817B5" w:rsidRPr="00986E88" w:rsidRDefault="00F817B5" w:rsidP="00F817B5">
      <w:pPr>
        <w:pStyle w:val="PL"/>
      </w:pPr>
      <w:r w:rsidRPr="00986E88">
        <w:t xml:space="preserve">              requestBody:</w:t>
      </w:r>
    </w:p>
    <w:p w14:paraId="332B6311" w14:textId="77777777" w:rsidR="00F817B5" w:rsidRPr="00986E88" w:rsidRDefault="00F817B5" w:rsidP="00F817B5">
      <w:pPr>
        <w:pStyle w:val="PL"/>
      </w:pPr>
      <w:r w:rsidRPr="00986E88">
        <w:t xml:space="preserve">                required: true</w:t>
      </w:r>
    </w:p>
    <w:p w14:paraId="2284408B" w14:textId="77777777" w:rsidR="00F817B5" w:rsidRPr="00986E88" w:rsidRDefault="00F817B5" w:rsidP="00F817B5">
      <w:pPr>
        <w:pStyle w:val="PL"/>
      </w:pPr>
      <w:r w:rsidRPr="00986E88">
        <w:t xml:space="preserve">                content:</w:t>
      </w:r>
    </w:p>
    <w:p w14:paraId="46ACE545" w14:textId="77777777" w:rsidR="00F817B5" w:rsidRPr="00986E88" w:rsidRDefault="00F817B5" w:rsidP="00F817B5">
      <w:pPr>
        <w:pStyle w:val="PL"/>
      </w:pPr>
      <w:r w:rsidRPr="00986E88">
        <w:t xml:space="preserve">                  application/json:</w:t>
      </w:r>
    </w:p>
    <w:p w14:paraId="71E45A8F" w14:textId="77777777" w:rsidR="00F817B5" w:rsidRPr="00986E88" w:rsidRDefault="00F817B5" w:rsidP="00F817B5">
      <w:pPr>
        <w:pStyle w:val="PL"/>
      </w:pPr>
      <w:r w:rsidRPr="00986E88">
        <w:t xml:space="preserve">                    schema:</w:t>
      </w:r>
    </w:p>
    <w:p w14:paraId="60731FA0"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3B912ABF" w14:textId="77777777" w:rsidR="00F817B5" w:rsidRPr="00986E88" w:rsidRDefault="00F817B5" w:rsidP="00F817B5">
      <w:pPr>
        <w:pStyle w:val="PL"/>
      </w:pPr>
      <w:r w:rsidRPr="00986E88">
        <w:t xml:space="preserve">              responses:</w:t>
      </w:r>
    </w:p>
    <w:p w14:paraId="4B21B143" w14:textId="77777777" w:rsidR="00F817B5" w:rsidRPr="00986E88" w:rsidRDefault="00F817B5" w:rsidP="00F817B5">
      <w:pPr>
        <w:pStyle w:val="PL"/>
      </w:pPr>
      <w:r w:rsidRPr="00986E88">
        <w:t xml:space="preserve">                '204':</w:t>
      </w:r>
    </w:p>
    <w:p w14:paraId="669A22F1" w14:textId="77777777" w:rsidR="00F817B5" w:rsidRPr="00986E88" w:rsidRDefault="00F817B5" w:rsidP="00F817B5">
      <w:pPr>
        <w:pStyle w:val="PL"/>
      </w:pPr>
      <w:r w:rsidRPr="00986E88">
        <w:t xml:space="preserve">                  description: No Content, Notification was succesfull</w:t>
      </w:r>
    </w:p>
    <w:p w14:paraId="423B5BF4"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7A4388C3"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0BE29AFA" w14:textId="77777777" w:rsidR="00F817B5" w:rsidRPr="003B2883" w:rsidRDefault="00F817B5" w:rsidP="00F817B5">
      <w:pPr>
        <w:pStyle w:val="PL"/>
      </w:pPr>
      <w:r w:rsidRPr="003B2883">
        <w:t xml:space="preserve">         </w:t>
      </w:r>
      <w:r>
        <w:rPr>
          <w:lang w:val="en-US"/>
        </w:rPr>
        <w:t xml:space="preserve">        </w:t>
      </w:r>
      <w:r w:rsidRPr="003B2883">
        <w:t xml:space="preserve"> content:</w:t>
      </w:r>
    </w:p>
    <w:p w14:paraId="0F601F4C"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759D5C1B"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30E36C2C" w14:textId="77777777" w:rsidR="00F817B5" w:rsidRDefault="00F817B5" w:rsidP="00F817B5">
      <w:pPr>
        <w:pStyle w:val="PL"/>
        <w:rPr>
          <w:lang w:eastAsia="zh-CN"/>
        </w:rPr>
      </w:pPr>
      <w:r w:rsidRPr="003B2883">
        <w:lastRenderedPageBreak/>
        <w:t xml:space="preserve">     </w:t>
      </w:r>
      <w:r>
        <w:rPr>
          <w:lang w:val="en-US"/>
        </w:rPr>
        <w:t xml:space="preserve">        </w:t>
      </w:r>
      <w:r w:rsidRPr="003B2883">
        <w:t xml:space="preserve">           $ref: 'TS29571_CommonData.yaml#/components/schemas/</w:t>
      </w:r>
      <w:r>
        <w:t>RedirectResponse</w:t>
      </w:r>
      <w:r w:rsidRPr="003B2883">
        <w:t>'</w:t>
      </w:r>
    </w:p>
    <w:p w14:paraId="1FB9B146"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31D28360"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406D582"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4539E20C"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58A1D015"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52B89AC8"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0F16CCBE"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78B93F94"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75C9178F" w14:textId="77777777" w:rsidR="00F817B5" w:rsidRPr="003B2883" w:rsidRDefault="00F817B5" w:rsidP="00F817B5">
      <w:pPr>
        <w:pStyle w:val="PL"/>
      </w:pPr>
      <w:r w:rsidRPr="003B2883">
        <w:t xml:space="preserve">          </w:t>
      </w:r>
      <w:r>
        <w:rPr>
          <w:lang w:val="en-US"/>
        </w:rPr>
        <w:t xml:space="preserve">        </w:t>
      </w:r>
      <w:r w:rsidRPr="003B2883">
        <w:t>content:</w:t>
      </w:r>
    </w:p>
    <w:p w14:paraId="3E99C076"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2B793DEB" w14:textId="77777777" w:rsidR="00F817B5" w:rsidRPr="003B2883" w:rsidRDefault="00F817B5" w:rsidP="00F817B5">
      <w:pPr>
        <w:pStyle w:val="PL"/>
      </w:pPr>
      <w:r w:rsidRPr="003B2883">
        <w:t xml:space="preserve">              </w:t>
      </w:r>
      <w:r>
        <w:rPr>
          <w:lang w:val="en-US"/>
        </w:rPr>
        <w:t xml:space="preserve">        </w:t>
      </w:r>
      <w:r w:rsidRPr="003B2883">
        <w:t>schema:</w:t>
      </w:r>
    </w:p>
    <w:p w14:paraId="65492C0C"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32BB3BB"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7E9AF1EF"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1940585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54898E1E"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C1DFB8D"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65482437"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BA24393" w14:textId="77777777" w:rsidR="00F817B5" w:rsidRPr="00986E88" w:rsidRDefault="00F817B5" w:rsidP="00F817B5">
      <w:pPr>
        <w:pStyle w:val="PL"/>
      </w:pPr>
      <w:r w:rsidRPr="00986E88">
        <w:t xml:space="preserve">                '</w:t>
      </w:r>
      <w:r>
        <w:t>404</w:t>
      </w:r>
      <w:r w:rsidRPr="00986E88">
        <w:t>':</w:t>
      </w:r>
    </w:p>
    <w:p w14:paraId="3B071FF7"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B621E19" w14:textId="77777777" w:rsidR="00F817B5" w:rsidRDefault="00F817B5" w:rsidP="00F817B5">
      <w:pPr>
        <w:pStyle w:val="PL"/>
      </w:pPr>
      <w:r>
        <w:t xml:space="preserve">                default:</w:t>
      </w:r>
    </w:p>
    <w:p w14:paraId="1E2976FB"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7C6431E" w14:textId="77777777" w:rsidR="00F817B5" w:rsidRDefault="00F817B5" w:rsidP="003133A5">
      <w:pPr>
        <w:pStyle w:val="PL"/>
      </w:pPr>
    </w:p>
    <w:p w14:paraId="4C0997C3" w14:textId="77777777" w:rsidR="003133A5" w:rsidRDefault="003133A5" w:rsidP="003133A5">
      <w:pPr>
        <w:pStyle w:val="PL"/>
      </w:pPr>
      <w:r>
        <w:t>components:</w:t>
      </w:r>
    </w:p>
    <w:p w14:paraId="270FE0B8" w14:textId="77777777" w:rsidR="003133A5" w:rsidRDefault="003133A5" w:rsidP="003133A5">
      <w:pPr>
        <w:pStyle w:val="PL"/>
      </w:pPr>
      <w:r>
        <w:t xml:space="preserve">  securitySchemes:</w:t>
      </w:r>
    </w:p>
    <w:p w14:paraId="272CB442" w14:textId="77777777" w:rsidR="003133A5" w:rsidRDefault="003133A5" w:rsidP="003133A5">
      <w:pPr>
        <w:pStyle w:val="PL"/>
      </w:pPr>
      <w:r>
        <w:t xml:space="preserve">    oAuth2ClientCredentials:</w:t>
      </w:r>
    </w:p>
    <w:p w14:paraId="790C1167" w14:textId="77777777" w:rsidR="003133A5" w:rsidRDefault="003133A5" w:rsidP="003133A5">
      <w:pPr>
        <w:pStyle w:val="PL"/>
      </w:pPr>
      <w:r>
        <w:t xml:space="preserve">      type: oauth2</w:t>
      </w:r>
    </w:p>
    <w:p w14:paraId="5F049CEB" w14:textId="77777777" w:rsidR="003133A5" w:rsidRDefault="003133A5" w:rsidP="003133A5">
      <w:pPr>
        <w:pStyle w:val="PL"/>
      </w:pPr>
      <w:r>
        <w:t xml:space="preserve">      flows:</w:t>
      </w:r>
    </w:p>
    <w:p w14:paraId="4F04D0FE" w14:textId="77777777" w:rsidR="003133A5" w:rsidRDefault="003133A5" w:rsidP="003133A5">
      <w:pPr>
        <w:pStyle w:val="PL"/>
      </w:pPr>
      <w:r>
        <w:t xml:space="preserve">        clientCredentials:</w:t>
      </w:r>
    </w:p>
    <w:p w14:paraId="06D27027" w14:textId="77777777" w:rsidR="003133A5" w:rsidRDefault="003133A5" w:rsidP="003133A5">
      <w:pPr>
        <w:pStyle w:val="PL"/>
      </w:pPr>
      <w:r>
        <w:t xml:space="preserve">          tokenUrl: '{nrfApiRoot}/oauth2/token'</w:t>
      </w:r>
    </w:p>
    <w:p w14:paraId="52252D68" w14:textId="77777777" w:rsidR="003133A5" w:rsidRDefault="003133A5" w:rsidP="003133A5">
      <w:pPr>
        <w:pStyle w:val="PL"/>
        <w:rPr>
          <w:lang w:eastAsia="zh-CN"/>
        </w:rPr>
      </w:pPr>
      <w:r>
        <w:t xml:space="preserve">          scopes:</w:t>
      </w:r>
    </w:p>
    <w:p w14:paraId="774BD32F"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32F19B33" w14:textId="77777777" w:rsidR="003133A5" w:rsidRPr="00734516" w:rsidRDefault="003133A5" w:rsidP="003133A5">
      <w:pPr>
        <w:pStyle w:val="PL"/>
        <w:rPr>
          <w:lang w:eastAsia="zh-CN"/>
        </w:rPr>
      </w:pPr>
      <w:r>
        <w:t xml:space="preserve">            nudr-dr:subscription-data: Access to the SubscriptionData data set</w:t>
      </w:r>
    </w:p>
    <w:p w14:paraId="79DBC75E"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7F7C6B2A"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63281A93"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14905E09" w14:textId="77777777" w:rsidR="003133A5" w:rsidRDefault="003133A5" w:rsidP="003133A5">
      <w:pPr>
        <w:pStyle w:val="PL"/>
      </w:pPr>
      <w:r>
        <w:t xml:space="preserve">            nudr-dr:policy-data: Access to the PolicyData data set</w:t>
      </w:r>
    </w:p>
    <w:p w14:paraId="01743094" w14:textId="77777777" w:rsidR="0010282E" w:rsidRDefault="0010282E" w:rsidP="0010282E">
      <w:pPr>
        <w:pStyle w:val="PL"/>
      </w:pPr>
      <w:r>
        <w:t xml:space="preserve">            </w:t>
      </w:r>
      <w:r w:rsidRPr="00CB6975">
        <w:t>nudr-dr:policy-data</w:t>
      </w:r>
      <w:r>
        <w:t xml:space="preserve">:ues:read: </w:t>
      </w:r>
      <w:r w:rsidRPr="00CB6975">
        <w:t xml:space="preserve">Access to </w:t>
      </w:r>
      <w:r>
        <w:t>read the UEs resource</w:t>
      </w:r>
    </w:p>
    <w:p w14:paraId="61783ECF" w14:textId="77777777" w:rsidR="0010282E" w:rsidRDefault="0010282E" w:rsidP="0010282E">
      <w:pPr>
        <w:pStyle w:val="PL"/>
      </w:pPr>
      <w:r>
        <w:t xml:space="preserve">            </w:t>
      </w:r>
      <w:r w:rsidRPr="00CB6975">
        <w:t>nudr-dr:policy-data</w:t>
      </w:r>
      <w:r>
        <w:t xml:space="preserve">:ues:am-data:read: </w:t>
      </w:r>
      <w:r w:rsidRPr="00CB6975">
        <w:t xml:space="preserve">Access to </w:t>
      </w:r>
      <w:r>
        <w:t>read the UEs Access and Mobility policy data</w:t>
      </w:r>
    </w:p>
    <w:p w14:paraId="5D0E6902" w14:textId="77777777" w:rsidR="0010282E" w:rsidRDefault="0010282E" w:rsidP="0010282E">
      <w:pPr>
        <w:pStyle w:val="PL"/>
      </w:pPr>
      <w:r>
        <w:lastRenderedPageBreak/>
        <w:t xml:space="preserve">            </w:t>
      </w:r>
      <w:r w:rsidRPr="00CB6975">
        <w:t>nudr-dr:policy-data</w:t>
      </w:r>
      <w:r>
        <w:t xml:space="preserve">:ues:ue-policy-set:read: </w:t>
      </w:r>
      <w:r w:rsidRPr="00CB6975">
        <w:t xml:space="preserve">Access to </w:t>
      </w:r>
      <w:r>
        <w:t>read the UEs Policy Set data</w:t>
      </w:r>
    </w:p>
    <w:p w14:paraId="0CDF66EB" w14:textId="77777777" w:rsidR="0010282E" w:rsidRDefault="0010282E" w:rsidP="0010282E">
      <w:pPr>
        <w:pStyle w:val="PL"/>
      </w:pPr>
      <w:r>
        <w:t xml:space="preserve">            </w:t>
      </w:r>
      <w:r w:rsidRPr="00CB6975">
        <w:t>nudr-dr:policy-data</w:t>
      </w:r>
      <w:r>
        <w:t xml:space="preserve">:ues:ue-policy-set:create: </w:t>
      </w:r>
      <w:r w:rsidRPr="00CB6975">
        <w:t xml:space="preserve">Access to </w:t>
      </w:r>
      <w:r>
        <w:t>create the UEs Policy Set data</w:t>
      </w:r>
    </w:p>
    <w:p w14:paraId="717BFC24" w14:textId="77777777" w:rsidR="0010282E" w:rsidRDefault="0010282E" w:rsidP="0010282E">
      <w:pPr>
        <w:pStyle w:val="PL"/>
      </w:pPr>
      <w:r>
        <w:t xml:space="preserve">            </w:t>
      </w:r>
      <w:r w:rsidRPr="00CB6975">
        <w:t>nudr-dr:policy-data</w:t>
      </w:r>
      <w:r>
        <w:t xml:space="preserve">:ues:ue-policy-set:modify: </w:t>
      </w:r>
      <w:r w:rsidRPr="00CB6975">
        <w:t xml:space="preserve">Access to </w:t>
      </w:r>
      <w:r>
        <w:t>update the UEs Policy Set data</w:t>
      </w:r>
    </w:p>
    <w:p w14:paraId="3C84E8D0" w14:textId="77777777" w:rsidR="0010282E" w:rsidRDefault="0010282E" w:rsidP="0010282E">
      <w:pPr>
        <w:pStyle w:val="PL"/>
      </w:pPr>
      <w:r>
        <w:t xml:space="preserve">            </w:t>
      </w:r>
      <w:r w:rsidRPr="00CB6975">
        <w:t>nudr-dr:policy-data</w:t>
      </w:r>
      <w:r>
        <w:t xml:space="preserve">:ues:sm-data:read: </w:t>
      </w:r>
      <w:r w:rsidRPr="00CB6975">
        <w:t xml:space="preserve">Access to </w:t>
      </w:r>
      <w:r>
        <w:t>read the UEs Session Management Policy data</w:t>
      </w:r>
    </w:p>
    <w:p w14:paraId="51E45797" w14:textId="77777777" w:rsidR="0010282E" w:rsidRDefault="0010282E" w:rsidP="0010282E">
      <w:pPr>
        <w:pStyle w:val="PL"/>
      </w:pPr>
      <w:r>
        <w:t xml:space="preserve">            </w:t>
      </w:r>
      <w:r w:rsidRPr="00CB6975">
        <w:t>nudr-dr:policy-data</w:t>
      </w:r>
      <w:r>
        <w:t xml:space="preserve">:ues:sm-data:modify: </w:t>
      </w:r>
      <w:r w:rsidRPr="00CB6975">
        <w:t xml:space="preserve">Access to </w:t>
      </w:r>
      <w:r>
        <w:t>update the UEs Session Management Policy data</w:t>
      </w:r>
    </w:p>
    <w:p w14:paraId="40012880" w14:textId="77777777" w:rsidR="0010282E" w:rsidRDefault="0010282E" w:rsidP="0010282E">
      <w:pPr>
        <w:pStyle w:val="PL"/>
      </w:pPr>
      <w:r>
        <w:t xml:space="preserve">            </w:t>
      </w:r>
      <w:r w:rsidRPr="00CB6975">
        <w:t>nudr-dr:policy-data</w:t>
      </w:r>
      <w:r>
        <w:t xml:space="preserve">:ues:sm-data:create: </w:t>
      </w:r>
      <w:r w:rsidRPr="00CB6975">
        <w:t xml:space="preserve">Access to </w:t>
      </w:r>
      <w:r>
        <w:t>create the UEs Session Management Policy data</w:t>
      </w:r>
    </w:p>
    <w:p w14:paraId="077B9EE1" w14:textId="77777777" w:rsidR="0010282E" w:rsidRDefault="0010282E" w:rsidP="0010282E">
      <w:pPr>
        <w:pStyle w:val="PL"/>
      </w:pPr>
      <w:r>
        <w:t xml:space="preserve">            </w:t>
      </w:r>
      <w:r w:rsidRPr="00CB6975">
        <w:t>nudr-dr:policy-data</w:t>
      </w:r>
      <w:r>
        <w:t xml:space="preserve">:sponsor-connectivity-data:read: </w:t>
      </w:r>
      <w:r w:rsidRPr="00CB6975">
        <w:t xml:space="preserve">Access to </w:t>
      </w:r>
      <w:r>
        <w:t>read the sponsored Connectivity Data</w:t>
      </w:r>
    </w:p>
    <w:p w14:paraId="2C8AD231" w14:textId="77777777" w:rsidR="0010282E" w:rsidRDefault="0010282E" w:rsidP="0010282E">
      <w:pPr>
        <w:pStyle w:val="PL"/>
      </w:pPr>
      <w:r>
        <w:t xml:space="preserve">            </w:t>
      </w:r>
      <w:r w:rsidRPr="00CB6975">
        <w:t>nudr-dr:policy-data</w:t>
      </w:r>
      <w:r>
        <w:t>:bdt-data:read:</w:t>
      </w:r>
      <w:r w:rsidRPr="00B122F6">
        <w:t xml:space="preserve"> </w:t>
      </w:r>
      <w:r w:rsidRPr="00CB6975">
        <w:t xml:space="preserve">Access to </w:t>
      </w:r>
      <w:r>
        <w:t>read the BDT data resource</w:t>
      </w:r>
    </w:p>
    <w:p w14:paraId="64AE5AF8" w14:textId="77777777" w:rsidR="0010282E" w:rsidRDefault="0010282E" w:rsidP="0010282E">
      <w:pPr>
        <w:pStyle w:val="PL"/>
      </w:pPr>
      <w:r>
        <w:t xml:space="preserve">            </w:t>
      </w:r>
      <w:r w:rsidRPr="00CB6975">
        <w:t>nudr-dr:policy-data</w:t>
      </w:r>
      <w:r>
        <w:t xml:space="preserve">:bdt-data:create: </w:t>
      </w:r>
      <w:r w:rsidRPr="00CB6975">
        <w:t xml:space="preserve">Access to </w:t>
      </w:r>
      <w:r>
        <w:t>create the BDT data resource</w:t>
      </w:r>
    </w:p>
    <w:p w14:paraId="0FE4CCA4" w14:textId="77777777" w:rsidR="0010282E" w:rsidRDefault="0010282E" w:rsidP="0010282E">
      <w:pPr>
        <w:pStyle w:val="PL"/>
      </w:pPr>
      <w:r>
        <w:t xml:space="preserve">            </w:t>
      </w:r>
      <w:r w:rsidRPr="00CB6975">
        <w:t>nudr-dr:policy-data</w:t>
      </w:r>
      <w:r>
        <w:t xml:space="preserve">:bdt-data:modify: </w:t>
      </w:r>
      <w:r w:rsidRPr="00CB6975">
        <w:t xml:space="preserve">Access to </w:t>
      </w:r>
      <w:r>
        <w:t>update the BDT data resource</w:t>
      </w:r>
    </w:p>
    <w:p w14:paraId="578B5C4F" w14:textId="77777777" w:rsidR="0010282E" w:rsidRDefault="0010282E" w:rsidP="0010282E">
      <w:pPr>
        <w:pStyle w:val="PL"/>
      </w:pPr>
      <w:r>
        <w:t xml:space="preserve">            </w:t>
      </w:r>
      <w:r w:rsidRPr="00CB6975">
        <w:t>nudr-dr:policy-data</w:t>
      </w:r>
      <w:r>
        <w:t xml:space="preserve">:subs-to-notify:create: </w:t>
      </w:r>
      <w:r w:rsidRPr="00CB6975">
        <w:t xml:space="preserve">Access to </w:t>
      </w:r>
      <w:r>
        <w:t>create Subscriptions resources</w:t>
      </w:r>
    </w:p>
    <w:p w14:paraId="18612D66" w14:textId="77777777" w:rsidR="0010282E" w:rsidRDefault="0010282E" w:rsidP="0010282E">
      <w:pPr>
        <w:pStyle w:val="PL"/>
      </w:pPr>
      <w:r>
        <w:t xml:space="preserve">            </w:t>
      </w:r>
      <w:r w:rsidRPr="00CB6975">
        <w:t>nudr-dr:policy-data</w:t>
      </w:r>
      <w:r>
        <w:t xml:space="preserve">:subs-to-notify:modify: </w:t>
      </w:r>
      <w:r w:rsidRPr="00CB6975">
        <w:t xml:space="preserve">Access to </w:t>
      </w:r>
      <w:r>
        <w:t>update Subscriptions resources</w:t>
      </w:r>
    </w:p>
    <w:p w14:paraId="63176EB4" w14:textId="77777777" w:rsidR="0010282E" w:rsidRDefault="0010282E" w:rsidP="0010282E">
      <w:pPr>
        <w:pStyle w:val="PL"/>
      </w:pPr>
      <w:r>
        <w:t xml:space="preserve">            </w:t>
      </w:r>
      <w:r w:rsidRPr="00CB6975">
        <w:t>nudr-dr:policy-data</w:t>
      </w:r>
      <w:r>
        <w:t xml:space="preserve">:ues:operator-specific-data:read: </w:t>
      </w:r>
      <w:r w:rsidRPr="00CB6975">
        <w:t xml:space="preserve">Access to </w:t>
      </w:r>
      <w:r>
        <w:t>read the UEs operator specific policy data</w:t>
      </w:r>
    </w:p>
    <w:p w14:paraId="14FEE8A1" w14:textId="77777777" w:rsidR="0010282E" w:rsidRDefault="0010282E" w:rsidP="0010282E">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22F17EC" w14:textId="77777777" w:rsidR="0010282E" w:rsidRDefault="0010282E" w:rsidP="0010282E">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3B56B63" w14:textId="77777777" w:rsidR="0010282E" w:rsidRDefault="0010282E" w:rsidP="0010282E">
      <w:pPr>
        <w:pStyle w:val="PL"/>
      </w:pPr>
      <w:r>
        <w:t xml:space="preserve">            </w:t>
      </w:r>
      <w:r w:rsidRPr="00CB6975">
        <w:t>nudr-dr:policy-data</w:t>
      </w:r>
      <w:r>
        <w:t xml:space="preserve">:slice-control-data:read: </w:t>
      </w:r>
      <w:r w:rsidRPr="00CB6975">
        <w:t xml:space="preserve">Access to </w:t>
      </w:r>
      <w:r>
        <w:t>read Slice specific Policy Control Data</w:t>
      </w:r>
    </w:p>
    <w:p w14:paraId="51E586B6" w14:textId="77777777" w:rsidR="0010282E" w:rsidRDefault="0010282E" w:rsidP="0010282E">
      <w:pPr>
        <w:pStyle w:val="PL"/>
      </w:pPr>
      <w:r>
        <w:t xml:space="preserve">            </w:t>
      </w:r>
      <w:r w:rsidRPr="00CB6975">
        <w:t>nudr-dr:policy-data</w:t>
      </w:r>
      <w:r>
        <w:t xml:space="preserve">:slice-control-data:modify: </w:t>
      </w:r>
      <w:r w:rsidRPr="00CB6975">
        <w:t xml:space="preserve">Access to </w:t>
      </w:r>
      <w:r>
        <w:t>update Slice specific Policy Control Data</w:t>
      </w:r>
    </w:p>
    <w:p w14:paraId="6D6DD479" w14:textId="77777777" w:rsidR="000C1803" w:rsidRDefault="000C1803" w:rsidP="000C1803">
      <w:pPr>
        <w:pStyle w:val="PL"/>
      </w:pPr>
      <w:r>
        <w:t xml:space="preserve">            nudr-dr:exposure-data: Access to the ExposureData data set</w:t>
      </w:r>
    </w:p>
    <w:p w14:paraId="297D166D" w14:textId="77777777" w:rsidR="000C1803" w:rsidRDefault="000C1803" w:rsidP="000C180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3ED21FCD" w14:textId="77777777" w:rsidR="000C1803" w:rsidRDefault="000C1803" w:rsidP="000C180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1E1ACAE6" w14:textId="77777777" w:rsidR="000C1803" w:rsidRDefault="000C1803" w:rsidP="000C180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04E6A1B7" w14:textId="77777777" w:rsidR="000C1803" w:rsidRDefault="000C1803" w:rsidP="000C180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1ED699E3" w14:textId="77777777" w:rsidR="000C1803" w:rsidRDefault="000C1803" w:rsidP="000C180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29DA59FB" w14:textId="77777777" w:rsidR="000C1803" w:rsidRDefault="000C1803" w:rsidP="000C180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38BAB4B8" w14:textId="77777777" w:rsidR="000C1803" w:rsidRDefault="000C1803" w:rsidP="000C1803">
      <w:pPr>
        <w:pStyle w:val="PL"/>
      </w:pPr>
      <w:r>
        <w:t xml:space="preserve">            </w:t>
      </w:r>
      <w:r w:rsidRPr="00CB6975">
        <w:t>nudr-dr:</w:t>
      </w:r>
      <w:r>
        <w:t xml:space="preserve">exposure-data:subs-to-notify:create: </w:t>
      </w:r>
      <w:r w:rsidRPr="00CB6975">
        <w:t xml:space="preserve">Access to </w:t>
      </w:r>
      <w:r>
        <w:t>create Subscriptions resources</w:t>
      </w:r>
    </w:p>
    <w:p w14:paraId="6DB3DC12" w14:textId="77777777" w:rsidR="000C1803" w:rsidRDefault="000C1803" w:rsidP="000C1803">
      <w:pPr>
        <w:pStyle w:val="PL"/>
      </w:pPr>
      <w:r>
        <w:t xml:space="preserve">            </w:t>
      </w:r>
      <w:r w:rsidRPr="00CB6975">
        <w:t>nudr-dr:</w:t>
      </w:r>
      <w:r>
        <w:t xml:space="preserve">exposure-data:subs-to-notify:modify: </w:t>
      </w:r>
      <w:r w:rsidRPr="00CB6975">
        <w:t xml:space="preserve">Access to </w:t>
      </w:r>
      <w:r>
        <w:t>update Subscriptions resources</w:t>
      </w:r>
    </w:p>
    <w:p w14:paraId="280E8797" w14:textId="77777777" w:rsidR="0010282E" w:rsidRDefault="000C1803" w:rsidP="0010282E">
      <w:pPr>
        <w:pStyle w:val="PL"/>
      </w:pPr>
      <w:r>
        <w:t xml:space="preserve">            nudr-dr:application-data: Access to the ApplicationData data set</w:t>
      </w:r>
    </w:p>
    <w:p w14:paraId="507478CE" w14:textId="77777777" w:rsidR="00530F49" w:rsidRDefault="00530F49" w:rsidP="00530F49">
      <w:pPr>
        <w:pStyle w:val="PL"/>
      </w:pPr>
      <w:r>
        <w:t xml:space="preserve">            </w:t>
      </w:r>
      <w:r w:rsidRPr="00CB6975">
        <w:t>nudr-dr:application-data</w:t>
      </w:r>
      <w:r>
        <w:t xml:space="preserve">:pfds:read: </w:t>
      </w:r>
      <w:r w:rsidRPr="00CB6975">
        <w:t xml:space="preserve">Access to </w:t>
      </w:r>
      <w:r>
        <w:t>read PFDData</w:t>
      </w:r>
    </w:p>
    <w:p w14:paraId="1F4B6595" w14:textId="77777777" w:rsidR="00530F49" w:rsidRDefault="00530F49" w:rsidP="00530F49">
      <w:pPr>
        <w:pStyle w:val="PL"/>
      </w:pPr>
      <w:r>
        <w:t xml:space="preserve">            </w:t>
      </w:r>
      <w:r w:rsidRPr="00CB6975">
        <w:t>nudr-dr:application-data</w:t>
      </w:r>
      <w:r>
        <w:t xml:space="preserve">:pfds:modify: </w:t>
      </w:r>
      <w:r w:rsidRPr="00CB6975">
        <w:t xml:space="preserve">Access to </w:t>
      </w:r>
      <w:r>
        <w:t>update PFDData</w:t>
      </w:r>
    </w:p>
    <w:p w14:paraId="2A84CA70" w14:textId="77777777" w:rsidR="00530F49" w:rsidRDefault="00530F49" w:rsidP="00530F49">
      <w:pPr>
        <w:pStyle w:val="PL"/>
      </w:pPr>
      <w:r>
        <w:t xml:space="preserve">            </w:t>
      </w:r>
      <w:r w:rsidRPr="00CB6975">
        <w:t>nudr-dr:application-data</w:t>
      </w:r>
      <w:r>
        <w:t xml:space="preserve">:pfds:create: </w:t>
      </w:r>
      <w:r w:rsidRPr="00CB6975">
        <w:t xml:space="preserve">Access to </w:t>
      </w:r>
      <w:r>
        <w:t>create PFDData</w:t>
      </w:r>
    </w:p>
    <w:p w14:paraId="43570533" w14:textId="77777777" w:rsidR="00530F49" w:rsidRDefault="00530F49" w:rsidP="00530F49">
      <w:pPr>
        <w:pStyle w:val="PL"/>
      </w:pPr>
      <w:r>
        <w:t xml:space="preserve">            </w:t>
      </w:r>
      <w:r w:rsidRPr="00CB6975">
        <w:t>nudr-dr:application-data</w:t>
      </w:r>
      <w:r>
        <w:t xml:space="preserve">:influence-data:read: </w:t>
      </w:r>
      <w:r w:rsidRPr="00CB6975">
        <w:t xml:space="preserve">Access to </w:t>
      </w:r>
      <w:r>
        <w:t>read Traffic Influence Data</w:t>
      </w:r>
    </w:p>
    <w:p w14:paraId="7C6F5F8C" w14:textId="77777777" w:rsidR="00530F49" w:rsidRDefault="00530F49" w:rsidP="00530F49">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57B17EE3" w14:textId="77777777" w:rsidR="00530F49" w:rsidRDefault="00530F49" w:rsidP="00530F49">
      <w:pPr>
        <w:pStyle w:val="PL"/>
      </w:pPr>
      <w:r>
        <w:t xml:space="preserve">            </w:t>
      </w:r>
      <w:r w:rsidRPr="00CB6975">
        <w:t>nudr-dr:application-data</w:t>
      </w:r>
      <w:r>
        <w:t xml:space="preserve">:influence-data:modify: </w:t>
      </w:r>
      <w:r w:rsidRPr="00CB6975">
        <w:t xml:space="preserve">Access to </w:t>
      </w:r>
      <w:r>
        <w:t>update Traffic Influence Data</w:t>
      </w:r>
    </w:p>
    <w:p w14:paraId="4F5D9C36" w14:textId="77777777" w:rsidR="00530F49" w:rsidRDefault="00530F49" w:rsidP="00530F49">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553EA3F9" w14:textId="77777777" w:rsidR="00530F49" w:rsidRDefault="00530F49" w:rsidP="00530F49">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5F2577EC" w14:textId="77777777" w:rsidR="00530F49" w:rsidRDefault="00530F49" w:rsidP="00530F49">
      <w:pPr>
        <w:pStyle w:val="PL"/>
      </w:pPr>
      <w:r>
        <w:lastRenderedPageBreak/>
        <w:t xml:space="preserve">            </w:t>
      </w:r>
      <w:r w:rsidRPr="00CB6975">
        <w:t>nudr-dr:application-data</w:t>
      </w:r>
      <w:r>
        <w:t xml:space="preserve">:influence-data:subscriptions:modify: </w:t>
      </w:r>
      <w:r w:rsidRPr="00CB6975">
        <w:t xml:space="preserve">Access to </w:t>
      </w:r>
      <w:r>
        <w:t>update Traffic Influence Data Subscriptions</w:t>
      </w:r>
    </w:p>
    <w:p w14:paraId="3B768B3A" w14:textId="77777777" w:rsidR="00530F49" w:rsidRDefault="00530F49" w:rsidP="00530F49">
      <w:pPr>
        <w:pStyle w:val="PL"/>
      </w:pPr>
      <w:r>
        <w:t xml:space="preserve">            </w:t>
      </w:r>
      <w:r w:rsidRPr="00CB6975">
        <w:t>nudr-dr:application-data</w:t>
      </w:r>
      <w:r>
        <w:t xml:space="preserve">:bdt-policy-data:read: </w:t>
      </w:r>
      <w:r w:rsidRPr="00CB6975">
        <w:t xml:space="preserve">Access to </w:t>
      </w:r>
      <w:r>
        <w:t>read BDT Policy Data</w:t>
      </w:r>
    </w:p>
    <w:p w14:paraId="4DC7F887" w14:textId="77777777" w:rsidR="00530F49" w:rsidRDefault="00530F49" w:rsidP="00530F49">
      <w:pPr>
        <w:pStyle w:val="PL"/>
      </w:pPr>
      <w:r>
        <w:t xml:space="preserve">            </w:t>
      </w:r>
      <w:r w:rsidRPr="00CB6975">
        <w:t>nudr-dr:application-data</w:t>
      </w:r>
      <w:r>
        <w:t xml:space="preserve">:bdt-policy-data:create: </w:t>
      </w:r>
      <w:r w:rsidRPr="00CB6975">
        <w:t xml:space="preserve">Access to </w:t>
      </w:r>
      <w:r>
        <w:t>create BDT Policy Data</w:t>
      </w:r>
    </w:p>
    <w:p w14:paraId="0B961F53" w14:textId="77777777" w:rsidR="00530F49" w:rsidRDefault="00530F49" w:rsidP="00530F49">
      <w:pPr>
        <w:pStyle w:val="PL"/>
      </w:pPr>
      <w:r>
        <w:t xml:space="preserve">            </w:t>
      </w:r>
      <w:r w:rsidRPr="00CB6975">
        <w:t>nudr-dr:application-data</w:t>
      </w:r>
      <w:r>
        <w:t xml:space="preserve">:bdt-policy-data:modify: </w:t>
      </w:r>
      <w:r w:rsidRPr="00CB6975">
        <w:t xml:space="preserve">Access to </w:t>
      </w:r>
      <w:r>
        <w:t>update BDT Policy Data</w:t>
      </w:r>
    </w:p>
    <w:p w14:paraId="193C632F" w14:textId="77777777" w:rsidR="00530F49" w:rsidRDefault="00530F49" w:rsidP="00530F49">
      <w:pPr>
        <w:pStyle w:val="PL"/>
      </w:pPr>
      <w:r>
        <w:t xml:space="preserve">            </w:t>
      </w:r>
      <w:r w:rsidRPr="00CB6975">
        <w:t>nudr-dr:application-data</w:t>
      </w:r>
      <w:r>
        <w:t xml:space="preserve">:iptv-config-data:read: </w:t>
      </w:r>
      <w:r w:rsidRPr="00CB6975">
        <w:t xml:space="preserve">Access to </w:t>
      </w:r>
      <w:r>
        <w:t>read IPTV Configuration Data</w:t>
      </w:r>
    </w:p>
    <w:p w14:paraId="3CB5C61C" w14:textId="77777777" w:rsidR="00530F49" w:rsidRDefault="00530F49" w:rsidP="00530F49">
      <w:pPr>
        <w:pStyle w:val="PL"/>
      </w:pPr>
      <w:r>
        <w:t xml:space="preserve">            </w:t>
      </w:r>
      <w:r w:rsidRPr="00CB6975">
        <w:t>nudr-dr:application-data</w:t>
      </w:r>
      <w:r>
        <w:t xml:space="preserve">:iptv-config-data:create: </w:t>
      </w:r>
      <w:r w:rsidRPr="00CB6975">
        <w:t xml:space="preserve">Access to </w:t>
      </w:r>
      <w:r>
        <w:t>create IPTV Configuration Data</w:t>
      </w:r>
    </w:p>
    <w:p w14:paraId="247DF751" w14:textId="77777777" w:rsidR="00530F49" w:rsidRDefault="00530F49" w:rsidP="00530F49">
      <w:pPr>
        <w:pStyle w:val="PL"/>
      </w:pPr>
      <w:r>
        <w:t xml:space="preserve">            </w:t>
      </w:r>
      <w:r w:rsidRPr="00CB6975">
        <w:t>nudr-dr:application-data</w:t>
      </w:r>
      <w:r>
        <w:t xml:space="preserve">:iptv-config-data:modify: </w:t>
      </w:r>
      <w:r w:rsidRPr="00CB6975">
        <w:t xml:space="preserve">Access to </w:t>
      </w:r>
      <w:r>
        <w:t>update IPTV Configuration Data</w:t>
      </w:r>
    </w:p>
    <w:p w14:paraId="0F859B6C" w14:textId="77777777" w:rsidR="00530F49" w:rsidRDefault="00530F49" w:rsidP="00530F49">
      <w:pPr>
        <w:pStyle w:val="PL"/>
      </w:pPr>
      <w:r>
        <w:t xml:space="preserve">            </w:t>
      </w:r>
      <w:r w:rsidRPr="00CB6975">
        <w:t>nudr-dr:application-data</w:t>
      </w:r>
      <w:r>
        <w:t xml:space="preserve">:service-param-data:read: </w:t>
      </w:r>
      <w:r w:rsidRPr="00CB6975">
        <w:t xml:space="preserve">Access to </w:t>
      </w:r>
      <w:r>
        <w:t>read Service Parameter Data</w:t>
      </w:r>
    </w:p>
    <w:p w14:paraId="13A82C2B" w14:textId="77777777" w:rsidR="00530F49" w:rsidRDefault="00530F49" w:rsidP="00530F49">
      <w:pPr>
        <w:pStyle w:val="PL"/>
      </w:pPr>
      <w:r>
        <w:t xml:space="preserve">            </w:t>
      </w:r>
      <w:r w:rsidRPr="00CB6975">
        <w:t>nudr-dr:application-data</w:t>
      </w:r>
      <w:r>
        <w:t xml:space="preserve">:service-param-data:create: </w:t>
      </w:r>
      <w:r w:rsidRPr="00CB6975">
        <w:t xml:space="preserve">Access to </w:t>
      </w:r>
      <w:r>
        <w:t>create Service Parameter Data</w:t>
      </w:r>
    </w:p>
    <w:p w14:paraId="35B32E5C" w14:textId="77777777" w:rsidR="00530F49" w:rsidRDefault="00530F49" w:rsidP="00530F49">
      <w:pPr>
        <w:pStyle w:val="PL"/>
      </w:pPr>
      <w:r>
        <w:t xml:space="preserve">            </w:t>
      </w:r>
      <w:r w:rsidRPr="00CB6975">
        <w:t>nudr-dr:application-data</w:t>
      </w:r>
      <w:r>
        <w:t xml:space="preserve">:service-param-data:modify: </w:t>
      </w:r>
      <w:r w:rsidRPr="00CB6975">
        <w:t xml:space="preserve">Access to </w:t>
      </w:r>
      <w:r>
        <w:t>update Service Parameter Data</w:t>
      </w:r>
    </w:p>
    <w:p w14:paraId="360656DD" w14:textId="77777777" w:rsidR="00530F49" w:rsidRDefault="00530F49" w:rsidP="00530F49">
      <w:pPr>
        <w:pStyle w:val="PL"/>
      </w:pPr>
      <w:r>
        <w:t xml:space="preserve">            </w:t>
      </w:r>
      <w:r w:rsidRPr="00CB6975">
        <w:t>nudr-dr:application-data</w:t>
      </w:r>
      <w:r>
        <w:t xml:space="preserve">:am-influence-data:read: </w:t>
      </w:r>
      <w:r w:rsidRPr="00CB6975">
        <w:t xml:space="preserve">Access to </w:t>
      </w:r>
      <w:r>
        <w:t>read AM Influence Data</w:t>
      </w:r>
    </w:p>
    <w:p w14:paraId="2C3F3527" w14:textId="77777777" w:rsidR="00530F49" w:rsidRDefault="00530F49" w:rsidP="00530F49">
      <w:pPr>
        <w:pStyle w:val="PL"/>
      </w:pPr>
      <w:r>
        <w:t xml:space="preserve">            </w:t>
      </w:r>
      <w:r w:rsidRPr="00CB6975">
        <w:t>nudr-dr:application-data</w:t>
      </w:r>
      <w:r>
        <w:t xml:space="preserve">:am-influence-data:create: </w:t>
      </w:r>
      <w:r w:rsidRPr="00CB6975">
        <w:t xml:space="preserve">Access to </w:t>
      </w:r>
      <w:r>
        <w:t>create AM Influence Data</w:t>
      </w:r>
    </w:p>
    <w:p w14:paraId="0FE6DCFB" w14:textId="77777777" w:rsidR="00530F49" w:rsidRDefault="00530F49" w:rsidP="00530F49">
      <w:pPr>
        <w:pStyle w:val="PL"/>
      </w:pPr>
      <w:r>
        <w:t xml:space="preserve">            </w:t>
      </w:r>
      <w:r w:rsidRPr="00CB6975">
        <w:t>nudr-dr:application-data</w:t>
      </w:r>
      <w:r>
        <w:t xml:space="preserve">:am-influence-data:modify: </w:t>
      </w:r>
      <w:r w:rsidRPr="00CB6975">
        <w:t xml:space="preserve">Access to </w:t>
      </w:r>
      <w:r>
        <w:t>update AM Influence Data</w:t>
      </w:r>
    </w:p>
    <w:p w14:paraId="26B84B6C" w14:textId="77777777" w:rsidR="00530F49" w:rsidRDefault="00530F49" w:rsidP="00530F49">
      <w:pPr>
        <w:pStyle w:val="PL"/>
      </w:pPr>
      <w:r>
        <w:t xml:space="preserve">            </w:t>
      </w:r>
      <w:r w:rsidRPr="00CB6975">
        <w:t>nudr-dr:</w:t>
      </w:r>
      <w:r>
        <w:t xml:space="preserve">application-data:subs-to-notify:create: </w:t>
      </w:r>
      <w:r w:rsidRPr="00CB6975">
        <w:t xml:space="preserve">Access to </w:t>
      </w:r>
      <w:r>
        <w:t>create Subscriptions resources</w:t>
      </w:r>
    </w:p>
    <w:p w14:paraId="07323798" w14:textId="77777777" w:rsidR="00530F49" w:rsidRDefault="00530F49" w:rsidP="00530F49">
      <w:pPr>
        <w:pStyle w:val="PL"/>
      </w:pPr>
      <w:r>
        <w:t xml:space="preserve">            </w:t>
      </w:r>
      <w:r w:rsidRPr="00CB6975">
        <w:t>nudr-dr:</w:t>
      </w:r>
      <w:r>
        <w:t xml:space="preserve">application-data:subs-to-notify:read: </w:t>
      </w:r>
      <w:r w:rsidRPr="00CB6975">
        <w:t xml:space="preserve">Access to </w:t>
      </w:r>
      <w:r>
        <w:t>read Subscriptions resources</w:t>
      </w:r>
    </w:p>
    <w:p w14:paraId="2C8B6F07" w14:textId="77777777" w:rsidR="00530F49" w:rsidRDefault="00530F49" w:rsidP="00530F49">
      <w:pPr>
        <w:pStyle w:val="PL"/>
      </w:pPr>
      <w:r>
        <w:t xml:space="preserve">            </w:t>
      </w:r>
      <w:r w:rsidRPr="00CB6975">
        <w:t>nudr-dr:</w:t>
      </w:r>
      <w:r>
        <w:t xml:space="preserve">application-data:subs-to-notify:modify: </w:t>
      </w:r>
      <w:r w:rsidRPr="00CB6975">
        <w:t xml:space="preserve">Access to </w:t>
      </w:r>
      <w:r>
        <w:t>update Subscriptions resources</w:t>
      </w:r>
    </w:p>
    <w:p w14:paraId="7C2F2AD8" w14:textId="77777777" w:rsidR="00530F49" w:rsidRDefault="00530F49" w:rsidP="00530F49">
      <w:pPr>
        <w:pStyle w:val="PL"/>
      </w:pPr>
      <w:r>
        <w:t xml:space="preserve">            </w:t>
      </w:r>
      <w:r w:rsidRPr="00CB6975">
        <w:t>nudr-dr:application-data</w:t>
      </w:r>
      <w:r>
        <w:t xml:space="preserve">:eas-deploy-data:read: </w:t>
      </w:r>
      <w:r w:rsidRPr="00CB6975">
        <w:t xml:space="preserve">Access to </w:t>
      </w:r>
      <w:r>
        <w:t>read EAS Deployment Information Data</w:t>
      </w:r>
    </w:p>
    <w:p w14:paraId="388B8F5D" w14:textId="77777777" w:rsidR="00530F49" w:rsidRDefault="00530F49" w:rsidP="00530F49">
      <w:pPr>
        <w:pStyle w:val="PL"/>
      </w:pPr>
      <w:r>
        <w:t xml:space="preserve">            </w:t>
      </w:r>
      <w:r w:rsidRPr="00CB6975">
        <w:t>nudr-dr:application-data</w:t>
      </w:r>
      <w:r>
        <w:t xml:space="preserve">:eas-deploy-data:create: </w:t>
      </w:r>
      <w:r w:rsidRPr="00CB6975">
        <w:t xml:space="preserve">Access to </w:t>
      </w:r>
      <w:r>
        <w:t>create EAS Deployment Information Data</w:t>
      </w:r>
    </w:p>
    <w:p w14:paraId="5D07B607" w14:textId="77777777" w:rsidR="00530F49" w:rsidRDefault="00530F49" w:rsidP="00530F49">
      <w:pPr>
        <w:pStyle w:val="PL"/>
      </w:pPr>
      <w:r>
        <w:t xml:space="preserve">            </w:t>
      </w:r>
      <w:r w:rsidRPr="00CB6975">
        <w:t>nudr-dr:application-data</w:t>
      </w:r>
      <w:r>
        <w:t xml:space="preserve">:eas-deploy-data:modify: </w:t>
      </w:r>
      <w:r w:rsidRPr="00CB6975">
        <w:t xml:space="preserve">Access to </w:t>
      </w:r>
      <w:r>
        <w:t>update EAS Deployment Information Data</w:t>
      </w:r>
    </w:p>
    <w:p w14:paraId="0BDF232E" w14:textId="77777777" w:rsidR="00D24D3A" w:rsidRDefault="00D24D3A" w:rsidP="003133A5">
      <w:pPr>
        <w:pStyle w:val="PL"/>
      </w:pPr>
    </w:p>
    <w:p w14:paraId="0A556020"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085558E3" w14:textId="77777777" w:rsidR="00D24D3A" w:rsidRDefault="00D24D3A" w:rsidP="00D24D3A">
      <w:pPr>
        <w:pStyle w:val="PL"/>
        <w:rPr>
          <w:lang w:eastAsia="zh-CN"/>
        </w:rPr>
      </w:pPr>
      <w:r>
        <w:rPr>
          <w:lang w:eastAsia="zh-CN"/>
        </w:rPr>
        <w:t xml:space="preserve">    DataRestorationNotification:</w:t>
      </w:r>
    </w:p>
    <w:p w14:paraId="4D3FA4DA"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1DA4155E" w14:textId="77777777" w:rsidR="00D24D3A" w:rsidRDefault="00D24D3A" w:rsidP="00D24D3A">
      <w:pPr>
        <w:pStyle w:val="PL"/>
        <w:rPr>
          <w:lang w:eastAsia="zh-CN"/>
        </w:rPr>
      </w:pPr>
      <w:r>
        <w:rPr>
          <w:lang w:eastAsia="zh-CN"/>
        </w:rPr>
        <w:t xml:space="preserve">      type: object</w:t>
      </w:r>
    </w:p>
    <w:p w14:paraId="3AD46647" w14:textId="77777777" w:rsidR="00086725" w:rsidRDefault="00D24D3A" w:rsidP="00D24D3A">
      <w:pPr>
        <w:pStyle w:val="PL"/>
        <w:rPr>
          <w:lang w:eastAsia="zh-CN"/>
        </w:rPr>
      </w:pPr>
      <w:r>
        <w:rPr>
          <w:lang w:eastAsia="zh-CN"/>
        </w:rPr>
        <w:t xml:space="preserve">      properties:</w:t>
      </w:r>
    </w:p>
    <w:p w14:paraId="0164954D" w14:textId="77777777" w:rsidR="00D24D3A" w:rsidRDefault="00D24D3A" w:rsidP="00D24D3A">
      <w:pPr>
        <w:pStyle w:val="PL"/>
        <w:rPr>
          <w:lang w:val="en-US"/>
        </w:rPr>
      </w:pPr>
      <w:r>
        <w:rPr>
          <w:lang w:val="en-US"/>
        </w:rPr>
        <w:t xml:space="preserve">        supiRanges:</w:t>
      </w:r>
    </w:p>
    <w:p w14:paraId="0AC066D8" w14:textId="77777777" w:rsidR="00D24D3A" w:rsidRPr="00690A26" w:rsidRDefault="00D24D3A" w:rsidP="00D24D3A">
      <w:pPr>
        <w:pStyle w:val="PL"/>
      </w:pPr>
      <w:r w:rsidRPr="00690A26">
        <w:t xml:space="preserve">          type: array</w:t>
      </w:r>
    </w:p>
    <w:p w14:paraId="123624F8" w14:textId="77777777" w:rsidR="00D24D3A" w:rsidRPr="00690A26" w:rsidRDefault="00D24D3A" w:rsidP="00D24D3A">
      <w:pPr>
        <w:pStyle w:val="PL"/>
      </w:pPr>
      <w:r w:rsidRPr="00690A26">
        <w:t xml:space="preserve">          items:</w:t>
      </w:r>
    </w:p>
    <w:p w14:paraId="4234FB6C" w14:textId="77777777" w:rsidR="00D24D3A" w:rsidRPr="00690A26" w:rsidRDefault="00D24D3A" w:rsidP="00D24D3A">
      <w:pPr>
        <w:pStyle w:val="PL"/>
      </w:pPr>
      <w:r w:rsidRPr="00690A26">
        <w:t xml:space="preserve">            $ref: '</w:t>
      </w:r>
      <w:r>
        <w:t>TS29510_Nnrf_NFManagement.yaml</w:t>
      </w:r>
      <w:r w:rsidRPr="00690A26">
        <w:t>#/components/schemas/SupiRange'</w:t>
      </w:r>
    </w:p>
    <w:p w14:paraId="059E3EB5"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D86718" w14:textId="77777777" w:rsidR="00D24D3A" w:rsidRDefault="00D24D3A" w:rsidP="00D24D3A">
      <w:pPr>
        <w:pStyle w:val="PL"/>
        <w:rPr>
          <w:lang w:val="en-US"/>
        </w:rPr>
      </w:pPr>
      <w:r>
        <w:rPr>
          <w:lang w:val="en-US"/>
        </w:rPr>
        <w:t xml:space="preserve">        gpsiRanges:</w:t>
      </w:r>
    </w:p>
    <w:p w14:paraId="62F7C62E" w14:textId="77777777" w:rsidR="00D24D3A" w:rsidRPr="00690A26" w:rsidRDefault="00D24D3A" w:rsidP="00D24D3A">
      <w:pPr>
        <w:pStyle w:val="PL"/>
      </w:pPr>
      <w:r w:rsidRPr="00690A26">
        <w:t xml:space="preserve">          type: array</w:t>
      </w:r>
    </w:p>
    <w:p w14:paraId="567AB0F8" w14:textId="77777777" w:rsidR="00D24D3A" w:rsidRPr="00690A26" w:rsidRDefault="00D24D3A" w:rsidP="00D24D3A">
      <w:pPr>
        <w:pStyle w:val="PL"/>
      </w:pPr>
      <w:r w:rsidRPr="00690A26">
        <w:t xml:space="preserve">          items:</w:t>
      </w:r>
    </w:p>
    <w:p w14:paraId="3BE40744" w14:textId="77777777" w:rsidR="00D24D3A" w:rsidRPr="00690A26" w:rsidRDefault="00D24D3A" w:rsidP="00D24D3A">
      <w:pPr>
        <w:pStyle w:val="PL"/>
      </w:pPr>
      <w:r w:rsidRPr="00690A26">
        <w:t xml:space="preserve">            $ref: '</w:t>
      </w:r>
      <w:r>
        <w:t>TS29510_Nnrf_NFManagement.yaml</w:t>
      </w:r>
      <w:r w:rsidRPr="00690A26">
        <w:t>#/components/schemas/IdentityRange'</w:t>
      </w:r>
    </w:p>
    <w:p w14:paraId="35F78822"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2E3E50" w14:textId="77777777" w:rsidR="00D24D3A" w:rsidRDefault="00D24D3A" w:rsidP="00D24D3A">
      <w:pPr>
        <w:pStyle w:val="PL"/>
        <w:rPr>
          <w:lang w:val="en-US"/>
        </w:rPr>
      </w:pPr>
      <w:r>
        <w:rPr>
          <w:lang w:val="en-US"/>
        </w:rPr>
        <w:t xml:space="preserve">        resetIds:</w:t>
      </w:r>
    </w:p>
    <w:p w14:paraId="2D198B95" w14:textId="77777777" w:rsidR="00D24D3A" w:rsidRDefault="00D24D3A" w:rsidP="00D24D3A">
      <w:pPr>
        <w:pStyle w:val="PL"/>
        <w:rPr>
          <w:lang w:val="en-US"/>
        </w:rPr>
      </w:pPr>
      <w:r>
        <w:rPr>
          <w:lang w:val="en-US"/>
        </w:rPr>
        <w:t xml:space="preserve">          type: array</w:t>
      </w:r>
    </w:p>
    <w:p w14:paraId="480CAB2B"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290F7ADF"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51E98637" w14:textId="77777777" w:rsidR="00D24D3A" w:rsidRDefault="00D24D3A" w:rsidP="00D24D3A">
      <w:pPr>
        <w:pStyle w:val="PL"/>
        <w:rPr>
          <w:lang w:val="en-US" w:eastAsia="zh-CN"/>
        </w:rPr>
      </w:pPr>
      <w:r>
        <w:rPr>
          <w:rFonts w:hint="eastAsia"/>
          <w:lang w:val="en-US" w:eastAsia="zh-CN"/>
        </w:rPr>
        <w:lastRenderedPageBreak/>
        <w:t xml:space="preserve"> </w:t>
      </w:r>
      <w:r>
        <w:rPr>
          <w:lang w:val="en-US" w:eastAsia="zh-CN"/>
        </w:rPr>
        <w:t xml:space="preserve">         minItems: 1</w:t>
      </w:r>
    </w:p>
    <w:p w14:paraId="06CED795"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48311C4F" w14:textId="77777777" w:rsidR="00D24D3A" w:rsidRPr="00690A26" w:rsidRDefault="00D24D3A" w:rsidP="00D24D3A">
      <w:pPr>
        <w:pStyle w:val="PL"/>
        <w:rPr>
          <w:lang w:val="en-US"/>
        </w:rPr>
      </w:pPr>
      <w:r w:rsidRPr="00690A26">
        <w:rPr>
          <w:lang w:val="en-US"/>
        </w:rPr>
        <w:t xml:space="preserve">          type: array</w:t>
      </w:r>
    </w:p>
    <w:p w14:paraId="1F17F0D9" w14:textId="77777777" w:rsidR="00D24D3A" w:rsidRPr="00690A26" w:rsidRDefault="00D24D3A" w:rsidP="00D24D3A">
      <w:pPr>
        <w:pStyle w:val="PL"/>
        <w:rPr>
          <w:lang w:val="en-US"/>
        </w:rPr>
      </w:pPr>
      <w:r w:rsidRPr="00690A26">
        <w:rPr>
          <w:lang w:val="en-US"/>
        </w:rPr>
        <w:t xml:space="preserve">          items:</w:t>
      </w:r>
    </w:p>
    <w:p w14:paraId="747F68C1" w14:textId="77777777" w:rsidR="00D24D3A" w:rsidRPr="00690A26" w:rsidRDefault="00D24D3A" w:rsidP="00D24D3A">
      <w:pPr>
        <w:pStyle w:val="PL"/>
        <w:rPr>
          <w:lang w:val="en-US"/>
        </w:rPr>
      </w:pPr>
      <w:r w:rsidRPr="00690A26">
        <w:rPr>
          <w:lang w:val="en-US"/>
        </w:rPr>
        <w:t xml:space="preserve">            $ref: 'TS29571_CommonData.yaml#/components/schemas/Snssai'</w:t>
      </w:r>
    </w:p>
    <w:p w14:paraId="56E2AF98"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7413F" w14:textId="77777777" w:rsidR="00D24D3A" w:rsidRPr="00690A26" w:rsidRDefault="00D24D3A" w:rsidP="00D24D3A">
      <w:pPr>
        <w:pStyle w:val="PL"/>
      </w:pPr>
      <w:r w:rsidRPr="00690A26">
        <w:t xml:space="preserve">        dnnList:</w:t>
      </w:r>
    </w:p>
    <w:p w14:paraId="670EDE5C" w14:textId="77777777" w:rsidR="00D24D3A" w:rsidRPr="00690A26" w:rsidRDefault="00D24D3A" w:rsidP="00D24D3A">
      <w:pPr>
        <w:pStyle w:val="PL"/>
      </w:pPr>
      <w:r w:rsidRPr="00690A26">
        <w:t xml:space="preserve">          type: array</w:t>
      </w:r>
    </w:p>
    <w:p w14:paraId="40754C68" w14:textId="77777777" w:rsidR="00D24D3A" w:rsidRPr="00690A26" w:rsidRDefault="00D24D3A" w:rsidP="00D24D3A">
      <w:pPr>
        <w:pStyle w:val="PL"/>
      </w:pPr>
      <w:r w:rsidRPr="00690A26">
        <w:t xml:space="preserve">          items:</w:t>
      </w:r>
    </w:p>
    <w:p w14:paraId="6F011B94" w14:textId="77777777" w:rsidR="00D24D3A" w:rsidRPr="00690A26" w:rsidRDefault="00D24D3A" w:rsidP="00D24D3A">
      <w:pPr>
        <w:pStyle w:val="PL"/>
      </w:pPr>
      <w:r w:rsidRPr="00690A26">
        <w:t xml:space="preserve">            $ref: 'TS29571_CommonData.yaml#/components/schemas/Dnn'</w:t>
      </w:r>
    </w:p>
    <w:p w14:paraId="188BE8E4" w14:textId="77777777" w:rsidR="00D24D3A" w:rsidRPr="00690A26" w:rsidRDefault="00D24D3A" w:rsidP="00D24D3A">
      <w:pPr>
        <w:pStyle w:val="PL"/>
      </w:pPr>
      <w:r w:rsidRPr="00690A26">
        <w:t xml:space="preserve">          minItems: 1</w:t>
      </w:r>
    </w:p>
    <w:p w14:paraId="4A722A80" w14:textId="77777777" w:rsidR="001B79E1" w:rsidRDefault="001B79E1" w:rsidP="001B79E1">
      <w:pPr>
        <w:pStyle w:val="PL"/>
      </w:pPr>
      <w:r>
        <w:t xml:space="preserve">        udrGroupId:</w:t>
      </w:r>
    </w:p>
    <w:p w14:paraId="18D548C5" w14:textId="77777777" w:rsidR="001B79E1" w:rsidRPr="00690A26" w:rsidRDefault="001B79E1" w:rsidP="001B79E1">
      <w:pPr>
        <w:pStyle w:val="PL"/>
      </w:pPr>
      <w:r>
        <w:t xml:space="preserve">          </w:t>
      </w:r>
      <w:r w:rsidRPr="00690A26">
        <w:rPr>
          <w:lang w:val="en-US"/>
        </w:rPr>
        <w:t>$ref: 'TS29571_CommonData.yaml#/components/schemas/</w:t>
      </w:r>
      <w:r>
        <w:rPr>
          <w:lang w:val="en-US"/>
        </w:rPr>
        <w:t>NfGroupId</w:t>
      </w:r>
      <w:r w:rsidRPr="00690A26">
        <w:rPr>
          <w:lang w:val="en-US"/>
        </w:rPr>
        <w:t>'</w:t>
      </w:r>
    </w:p>
    <w:p w14:paraId="49555FFE" w14:textId="77777777" w:rsidR="00D24D3A" w:rsidRPr="001B79E1" w:rsidRDefault="00D24D3A" w:rsidP="003133A5">
      <w:pPr>
        <w:pStyle w:val="PL"/>
        <w:rPr>
          <w:lang w:eastAsia="zh-CN"/>
        </w:rPr>
      </w:pPr>
    </w:p>
    <w:p w14:paraId="6B50767A" w14:textId="77777777" w:rsidR="003133A5" w:rsidRPr="001F16C3" w:rsidRDefault="003133A5" w:rsidP="006E19FE">
      <w:pPr>
        <w:pStyle w:val="Heading1"/>
      </w:pPr>
      <w:bookmarkStart w:id="1073" w:name="_Toc27587207"/>
      <w:bookmarkStart w:id="1074" w:name="_Toc36459270"/>
      <w:bookmarkStart w:id="1075" w:name="_Toc45028517"/>
      <w:bookmarkStart w:id="1076" w:name="_Toc51870196"/>
      <w:bookmarkStart w:id="1077" w:name="_Toc51870318"/>
      <w:bookmarkStart w:id="1078" w:name="_Toc90582074"/>
      <w:bookmarkStart w:id="1079" w:name="_Toc130815858"/>
      <w:r w:rsidRPr="001F16C3">
        <w:t>A.</w:t>
      </w:r>
      <w:r>
        <w:t>3</w:t>
      </w:r>
      <w:r w:rsidRPr="001F16C3">
        <w:tab/>
        <w:t>Nud</w:t>
      </w:r>
      <w:r w:rsidRPr="001F16C3">
        <w:rPr>
          <w:lang w:eastAsia="zh-CN"/>
        </w:rPr>
        <w:t>r</w:t>
      </w:r>
      <w:r w:rsidRPr="001F16C3">
        <w:t>_</w:t>
      </w:r>
      <w:r>
        <w:t>GroupIDmap</w:t>
      </w:r>
      <w:r w:rsidRPr="001F16C3">
        <w:t xml:space="preserve"> API</w:t>
      </w:r>
      <w:bookmarkEnd w:id="1073"/>
      <w:bookmarkEnd w:id="1074"/>
      <w:bookmarkEnd w:id="1075"/>
      <w:bookmarkEnd w:id="1076"/>
      <w:bookmarkEnd w:id="1077"/>
      <w:bookmarkEnd w:id="1078"/>
      <w:bookmarkEnd w:id="1079"/>
    </w:p>
    <w:p w14:paraId="08DE130C" w14:textId="77777777" w:rsidR="003133A5" w:rsidRPr="00F3074B" w:rsidRDefault="003133A5" w:rsidP="00F3074B">
      <w:pPr>
        <w:pStyle w:val="PL"/>
      </w:pPr>
    </w:p>
    <w:p w14:paraId="4A8D560D" w14:textId="77777777" w:rsidR="003133A5" w:rsidRDefault="003133A5" w:rsidP="003133A5">
      <w:pPr>
        <w:pStyle w:val="PL"/>
      </w:pPr>
      <w:r>
        <w:t>openapi: 3.0.0</w:t>
      </w:r>
    </w:p>
    <w:p w14:paraId="2B2B0E62" w14:textId="77777777" w:rsidR="003133A5" w:rsidRDefault="003133A5" w:rsidP="003133A5">
      <w:pPr>
        <w:pStyle w:val="PL"/>
        <w:rPr>
          <w:lang w:eastAsia="zh-CN"/>
        </w:rPr>
      </w:pPr>
    </w:p>
    <w:p w14:paraId="2DD3A164" w14:textId="77777777" w:rsidR="003133A5" w:rsidRDefault="003133A5" w:rsidP="003133A5">
      <w:pPr>
        <w:pStyle w:val="PL"/>
      </w:pPr>
      <w:r>
        <w:t>info:</w:t>
      </w:r>
    </w:p>
    <w:p w14:paraId="2AE3405D" w14:textId="77777777" w:rsidR="003133A5" w:rsidRDefault="003133A5" w:rsidP="003133A5">
      <w:pPr>
        <w:pStyle w:val="PL"/>
        <w:rPr>
          <w:lang w:eastAsia="zh-CN"/>
        </w:rPr>
      </w:pPr>
      <w:r>
        <w:t xml:space="preserve">  version: 1.1.0</w:t>
      </w:r>
    </w:p>
    <w:p w14:paraId="6B28EAC0" w14:textId="77777777" w:rsidR="003133A5" w:rsidRDefault="003133A5" w:rsidP="003133A5">
      <w:pPr>
        <w:pStyle w:val="PL"/>
      </w:pPr>
      <w:r>
        <w:t xml:space="preserve">  title: 'Nudr_GroupIDmap'</w:t>
      </w:r>
    </w:p>
    <w:p w14:paraId="1BC2C615" w14:textId="77777777" w:rsidR="003133A5" w:rsidRDefault="003133A5" w:rsidP="003133A5">
      <w:pPr>
        <w:pStyle w:val="PL"/>
        <w:rPr>
          <w:lang w:eastAsia="zh-CN"/>
        </w:rPr>
      </w:pPr>
      <w:r>
        <w:t xml:space="preserve">  description: </w:t>
      </w:r>
      <w:r>
        <w:rPr>
          <w:rFonts w:hint="eastAsia"/>
          <w:lang w:eastAsia="zh-CN"/>
        </w:rPr>
        <w:t>|</w:t>
      </w:r>
    </w:p>
    <w:p w14:paraId="1A35D0B3" w14:textId="77777777" w:rsidR="003133A5" w:rsidRDefault="003133A5" w:rsidP="003133A5">
      <w:pPr>
        <w:pStyle w:val="PL"/>
      </w:pPr>
      <w:r>
        <w:t xml:space="preserve">    Unified Data Repository Service for NF-Group ID retrieval.</w:t>
      </w:r>
      <w:r w:rsidR="00BF4B1A">
        <w:t xml:space="preserve">  </w:t>
      </w:r>
    </w:p>
    <w:p w14:paraId="1D9417EE" w14:textId="77777777" w:rsidR="003133A5" w:rsidRDefault="003133A5" w:rsidP="003133A5">
      <w:pPr>
        <w:pStyle w:val="PL"/>
      </w:pPr>
      <w:r>
        <w:t xml:space="preserve">    © 20</w:t>
      </w:r>
      <w:r>
        <w:rPr>
          <w:rFonts w:hint="eastAsia"/>
          <w:lang w:eastAsia="zh-CN"/>
        </w:rPr>
        <w:t>2</w:t>
      </w:r>
      <w:r w:rsidR="00E31F57">
        <w:rPr>
          <w:lang w:eastAsia="zh-CN"/>
        </w:rPr>
        <w:t>2</w:t>
      </w:r>
      <w:r>
        <w:t>, 3GPP Organizational Partners (ARIB, ATIS, CCSA, ETSI, TSDSI, TTA, TTC).</w:t>
      </w:r>
      <w:r w:rsidR="00BF4B1A">
        <w:t xml:space="preserve">  </w:t>
      </w:r>
    </w:p>
    <w:p w14:paraId="5566C214" w14:textId="77777777" w:rsidR="003133A5" w:rsidRDefault="003133A5" w:rsidP="003133A5">
      <w:pPr>
        <w:pStyle w:val="PL"/>
      </w:pPr>
      <w:r>
        <w:t xml:space="preserve">    All rights reserved.</w:t>
      </w:r>
    </w:p>
    <w:p w14:paraId="62305114" w14:textId="77777777" w:rsidR="003133A5" w:rsidRDefault="003133A5" w:rsidP="003133A5">
      <w:pPr>
        <w:pStyle w:val="PL"/>
        <w:rPr>
          <w:lang w:eastAsia="zh-CN"/>
        </w:rPr>
      </w:pPr>
    </w:p>
    <w:p w14:paraId="72A367F8" w14:textId="77777777" w:rsidR="003133A5" w:rsidRDefault="003133A5" w:rsidP="003133A5">
      <w:pPr>
        <w:pStyle w:val="PL"/>
      </w:pPr>
      <w:r>
        <w:t>externalDocs:</w:t>
      </w:r>
    </w:p>
    <w:p w14:paraId="01D89107" w14:textId="77777777" w:rsidR="003133A5" w:rsidRDefault="003133A5" w:rsidP="003133A5">
      <w:pPr>
        <w:pStyle w:val="PL"/>
      </w:pPr>
      <w:r>
        <w:t xml:space="preserve">  description: 3GPP TS 29.504 V17.</w:t>
      </w:r>
      <w:r w:rsidR="00E31F57">
        <w:rPr>
          <w:lang w:eastAsia="zh-CN"/>
        </w:rPr>
        <w:t>7</w:t>
      </w:r>
      <w:r>
        <w:t>.0; 5G System; Unified Data Repository Services; Stage 3</w:t>
      </w:r>
    </w:p>
    <w:p w14:paraId="6C407DCD" w14:textId="77777777" w:rsidR="003133A5" w:rsidRDefault="003133A5" w:rsidP="003133A5">
      <w:pPr>
        <w:pStyle w:val="PL"/>
      </w:pPr>
      <w:r>
        <w:t xml:space="preserve">  url: 'http</w:t>
      </w:r>
      <w:r w:rsidR="00BF4B1A">
        <w:t>s</w:t>
      </w:r>
      <w:r>
        <w:t>://www.3gpp.org/ftp/Specs/archive/29_series/29.504/'</w:t>
      </w:r>
    </w:p>
    <w:p w14:paraId="01270D87" w14:textId="77777777" w:rsidR="003133A5" w:rsidRDefault="003133A5" w:rsidP="003133A5">
      <w:pPr>
        <w:pStyle w:val="PL"/>
        <w:rPr>
          <w:lang w:eastAsia="zh-CN"/>
        </w:rPr>
      </w:pPr>
    </w:p>
    <w:p w14:paraId="523E9563" w14:textId="77777777" w:rsidR="003133A5" w:rsidRDefault="003133A5" w:rsidP="003133A5">
      <w:pPr>
        <w:pStyle w:val="PL"/>
      </w:pPr>
      <w:r>
        <w:t>servers:</w:t>
      </w:r>
    </w:p>
    <w:p w14:paraId="45F5CA49" w14:textId="77777777" w:rsidR="003133A5" w:rsidRDefault="003133A5" w:rsidP="003133A5">
      <w:pPr>
        <w:pStyle w:val="PL"/>
        <w:rPr>
          <w:lang w:eastAsia="zh-CN"/>
        </w:rPr>
      </w:pPr>
      <w:r>
        <w:t xml:space="preserve">  - description: API root</w:t>
      </w:r>
    </w:p>
    <w:p w14:paraId="015E373A" w14:textId="77777777" w:rsidR="003133A5" w:rsidRDefault="003133A5" w:rsidP="003133A5">
      <w:pPr>
        <w:pStyle w:val="PL"/>
      </w:pPr>
      <w:r>
        <w:t xml:space="preserve">    url: '{apiRoot}/nudr-group-id-map/v1'</w:t>
      </w:r>
    </w:p>
    <w:p w14:paraId="16796458" w14:textId="77777777" w:rsidR="003133A5" w:rsidRDefault="003133A5" w:rsidP="003133A5">
      <w:pPr>
        <w:pStyle w:val="PL"/>
      </w:pPr>
      <w:r>
        <w:t xml:space="preserve">    variables:</w:t>
      </w:r>
    </w:p>
    <w:p w14:paraId="4A0B4741" w14:textId="77777777" w:rsidR="003133A5" w:rsidRDefault="003133A5" w:rsidP="003133A5">
      <w:pPr>
        <w:pStyle w:val="PL"/>
      </w:pPr>
      <w:r>
        <w:t xml:space="preserve">      apiRoot:</w:t>
      </w:r>
    </w:p>
    <w:p w14:paraId="2DB9724D" w14:textId="77777777" w:rsidR="003133A5" w:rsidRDefault="003133A5" w:rsidP="003133A5">
      <w:pPr>
        <w:pStyle w:val="PL"/>
      </w:pPr>
      <w:r>
        <w:t xml:space="preserve">        default: https://example.com</w:t>
      </w:r>
    </w:p>
    <w:p w14:paraId="3E62C27F" w14:textId="77777777" w:rsidR="003133A5" w:rsidRDefault="003133A5" w:rsidP="003133A5">
      <w:pPr>
        <w:pStyle w:val="PL"/>
        <w:rPr>
          <w:lang w:eastAsia="zh-CN"/>
        </w:rPr>
      </w:pPr>
    </w:p>
    <w:p w14:paraId="6DCC69C3" w14:textId="77777777" w:rsidR="003133A5" w:rsidRDefault="003133A5" w:rsidP="003133A5">
      <w:pPr>
        <w:pStyle w:val="PL"/>
      </w:pPr>
      <w:r>
        <w:t>security:</w:t>
      </w:r>
    </w:p>
    <w:p w14:paraId="56023FB2" w14:textId="77777777" w:rsidR="003133A5" w:rsidRDefault="003133A5" w:rsidP="003133A5">
      <w:pPr>
        <w:pStyle w:val="PL"/>
      </w:pPr>
      <w:r>
        <w:t xml:space="preserve">  - {}</w:t>
      </w:r>
    </w:p>
    <w:p w14:paraId="2F527232" w14:textId="77777777" w:rsidR="003133A5" w:rsidRDefault="003133A5" w:rsidP="003133A5">
      <w:pPr>
        <w:pStyle w:val="PL"/>
      </w:pPr>
      <w:r>
        <w:t xml:space="preserve">  - oAuth2ClientCredentials:</w:t>
      </w:r>
    </w:p>
    <w:p w14:paraId="08F3BC89" w14:textId="77777777" w:rsidR="003133A5" w:rsidRDefault="003133A5" w:rsidP="003133A5">
      <w:pPr>
        <w:pStyle w:val="PL"/>
      </w:pPr>
      <w:r>
        <w:t xml:space="preserve">      - nudr-group-id-map</w:t>
      </w:r>
    </w:p>
    <w:p w14:paraId="09949B7B" w14:textId="77777777" w:rsidR="003133A5" w:rsidRPr="00F3074B" w:rsidRDefault="003133A5" w:rsidP="00F3074B">
      <w:pPr>
        <w:pStyle w:val="PL"/>
      </w:pPr>
    </w:p>
    <w:p w14:paraId="251D6AA4" w14:textId="77777777" w:rsidR="003133A5" w:rsidRDefault="003133A5" w:rsidP="003133A5">
      <w:pPr>
        <w:pStyle w:val="PL"/>
      </w:pPr>
      <w:r>
        <w:t>paths:</w:t>
      </w:r>
    </w:p>
    <w:p w14:paraId="7490EED1" w14:textId="77777777" w:rsidR="003133A5" w:rsidRDefault="003133A5" w:rsidP="003133A5">
      <w:pPr>
        <w:pStyle w:val="PL"/>
      </w:pPr>
      <w:r>
        <w:lastRenderedPageBreak/>
        <w:t xml:space="preserve">  /nf-group-ids:</w:t>
      </w:r>
    </w:p>
    <w:p w14:paraId="7726AE93" w14:textId="77777777" w:rsidR="003133A5" w:rsidRDefault="003133A5" w:rsidP="003133A5">
      <w:pPr>
        <w:pStyle w:val="PL"/>
        <w:rPr>
          <w:lang w:eastAsia="zh-CN"/>
        </w:rPr>
      </w:pPr>
      <w:r>
        <w:t xml:space="preserve">    get:</w:t>
      </w:r>
    </w:p>
    <w:p w14:paraId="220437EA" w14:textId="77777777" w:rsidR="003133A5" w:rsidRPr="002857AD" w:rsidRDefault="003133A5" w:rsidP="003133A5">
      <w:pPr>
        <w:pStyle w:val="PL"/>
      </w:pPr>
      <w:r w:rsidRPr="002857AD">
        <w:t xml:space="preserve">      summary: Retrieves </w:t>
      </w:r>
      <w:r>
        <w:t>NF-Group IDs for provided Subscriber and NF types</w:t>
      </w:r>
    </w:p>
    <w:p w14:paraId="16E1BEE3" w14:textId="77777777" w:rsidR="003133A5" w:rsidRPr="002857AD" w:rsidRDefault="003133A5" w:rsidP="003133A5">
      <w:pPr>
        <w:pStyle w:val="PL"/>
      </w:pPr>
      <w:r w:rsidRPr="002857AD">
        <w:t xml:space="preserve">      operationId: Get</w:t>
      </w:r>
      <w:r>
        <w:t>NfGroupIDs</w:t>
      </w:r>
    </w:p>
    <w:p w14:paraId="6D64CAC0" w14:textId="77777777" w:rsidR="003133A5" w:rsidRPr="002857AD" w:rsidRDefault="003133A5" w:rsidP="003133A5">
      <w:pPr>
        <w:pStyle w:val="PL"/>
      </w:pPr>
      <w:r w:rsidRPr="002857AD">
        <w:t xml:space="preserve">      tags:</w:t>
      </w:r>
    </w:p>
    <w:p w14:paraId="4EC3221B"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2F00577A" w14:textId="77777777" w:rsidR="003133A5" w:rsidRPr="002857AD" w:rsidRDefault="003133A5" w:rsidP="003133A5">
      <w:pPr>
        <w:pStyle w:val="PL"/>
      </w:pPr>
      <w:r w:rsidRPr="002857AD">
        <w:t xml:space="preserve">      parameters:</w:t>
      </w:r>
    </w:p>
    <w:p w14:paraId="3B28ABDA" w14:textId="77777777" w:rsidR="003133A5" w:rsidRPr="002857AD" w:rsidRDefault="003133A5" w:rsidP="003133A5">
      <w:pPr>
        <w:pStyle w:val="PL"/>
      </w:pPr>
      <w:r w:rsidRPr="002857AD">
        <w:t xml:space="preserve">        - name: nf-type</w:t>
      </w:r>
    </w:p>
    <w:p w14:paraId="22559D71" w14:textId="77777777" w:rsidR="003133A5" w:rsidRPr="002857AD" w:rsidRDefault="003133A5" w:rsidP="003133A5">
      <w:pPr>
        <w:pStyle w:val="PL"/>
      </w:pPr>
      <w:r w:rsidRPr="002857AD">
        <w:t xml:space="preserve">          in: query</w:t>
      </w:r>
    </w:p>
    <w:p w14:paraId="4985CA52" w14:textId="77777777" w:rsidR="003133A5" w:rsidRPr="002857AD" w:rsidRDefault="003133A5" w:rsidP="003133A5">
      <w:pPr>
        <w:pStyle w:val="PL"/>
      </w:pPr>
      <w:r w:rsidRPr="002857AD">
        <w:t xml:space="preserve">          description: Type of NF</w:t>
      </w:r>
    </w:p>
    <w:p w14:paraId="2CAF9690" w14:textId="77777777" w:rsidR="003133A5" w:rsidRPr="002857AD" w:rsidRDefault="003133A5" w:rsidP="003133A5">
      <w:pPr>
        <w:pStyle w:val="PL"/>
      </w:pPr>
      <w:r w:rsidRPr="002857AD">
        <w:t xml:space="preserve">          required: </w:t>
      </w:r>
      <w:r>
        <w:t>true</w:t>
      </w:r>
    </w:p>
    <w:p w14:paraId="672FE5EE" w14:textId="77777777" w:rsidR="003133A5" w:rsidRDefault="003133A5" w:rsidP="003133A5">
      <w:pPr>
        <w:pStyle w:val="PL"/>
      </w:pPr>
      <w:r w:rsidRPr="002857AD">
        <w:t xml:space="preserve">          </w:t>
      </w:r>
      <w:r>
        <w:t>style: form</w:t>
      </w:r>
    </w:p>
    <w:p w14:paraId="3394D093" w14:textId="77777777" w:rsidR="003133A5" w:rsidRDefault="003133A5" w:rsidP="003133A5">
      <w:pPr>
        <w:pStyle w:val="PL"/>
      </w:pPr>
      <w:r>
        <w:t xml:space="preserve">          explode: false</w:t>
      </w:r>
    </w:p>
    <w:p w14:paraId="6F126D91" w14:textId="77777777" w:rsidR="003133A5" w:rsidRPr="002857AD" w:rsidRDefault="003133A5" w:rsidP="003133A5">
      <w:pPr>
        <w:pStyle w:val="PL"/>
      </w:pPr>
      <w:r>
        <w:t xml:space="preserve">          </w:t>
      </w:r>
      <w:r w:rsidRPr="002857AD">
        <w:t>schema:</w:t>
      </w:r>
    </w:p>
    <w:p w14:paraId="31024F89" w14:textId="77777777" w:rsidR="003133A5" w:rsidRDefault="003133A5" w:rsidP="003133A5">
      <w:pPr>
        <w:pStyle w:val="PL"/>
      </w:pPr>
      <w:r w:rsidRPr="002857AD">
        <w:t xml:space="preserve">            </w:t>
      </w:r>
      <w:r>
        <w:t>type: array</w:t>
      </w:r>
    </w:p>
    <w:p w14:paraId="40B1F7FC" w14:textId="77777777" w:rsidR="003133A5" w:rsidRDefault="003133A5" w:rsidP="003133A5">
      <w:pPr>
        <w:pStyle w:val="PL"/>
      </w:pPr>
      <w:r>
        <w:t xml:space="preserve">            items:</w:t>
      </w:r>
    </w:p>
    <w:p w14:paraId="068367C0" w14:textId="77777777" w:rsidR="003133A5" w:rsidRDefault="003133A5" w:rsidP="003133A5">
      <w:pPr>
        <w:pStyle w:val="PL"/>
      </w:pPr>
      <w:r>
        <w:t xml:space="preserve">              </w:t>
      </w:r>
      <w:r w:rsidRPr="002857AD">
        <w:t>$ref: '</w:t>
      </w:r>
      <w:r>
        <w:t>TS29510_Nnrf_NFManagement.yaml</w:t>
      </w:r>
      <w:r w:rsidRPr="002857AD">
        <w:t>#/components/schemas/NFType'</w:t>
      </w:r>
    </w:p>
    <w:p w14:paraId="7A2FE51F" w14:textId="77777777" w:rsidR="003133A5" w:rsidRDefault="003133A5" w:rsidP="003133A5">
      <w:pPr>
        <w:pStyle w:val="PL"/>
      </w:pPr>
      <w:r>
        <w:t xml:space="preserve">            minItems: 1</w:t>
      </w:r>
    </w:p>
    <w:p w14:paraId="1A75D531" w14:textId="77777777" w:rsidR="003133A5" w:rsidRPr="00D67AB2" w:rsidRDefault="003133A5" w:rsidP="003133A5">
      <w:pPr>
        <w:pStyle w:val="PL"/>
      </w:pPr>
      <w:r w:rsidRPr="00D67AB2">
        <w:t xml:space="preserve">        - name: </w:t>
      </w:r>
      <w:r>
        <w:t>subscriberId</w:t>
      </w:r>
    </w:p>
    <w:p w14:paraId="35808740"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ED182E9" w14:textId="77777777" w:rsidR="003133A5" w:rsidRPr="00D67AB2" w:rsidRDefault="003133A5" w:rsidP="003133A5">
      <w:pPr>
        <w:pStyle w:val="PL"/>
      </w:pPr>
      <w:r w:rsidRPr="00D67AB2">
        <w:t xml:space="preserve">          in: </w:t>
      </w:r>
      <w:r>
        <w:t>query</w:t>
      </w:r>
    </w:p>
    <w:p w14:paraId="6697E442" w14:textId="77777777" w:rsidR="003133A5" w:rsidRPr="00D67AB2" w:rsidRDefault="003133A5" w:rsidP="003133A5">
      <w:pPr>
        <w:pStyle w:val="PL"/>
      </w:pPr>
      <w:r w:rsidRPr="00D67AB2">
        <w:t xml:space="preserve">          description: Identifier of the </w:t>
      </w:r>
      <w:r>
        <w:t>subscriber</w:t>
      </w:r>
    </w:p>
    <w:p w14:paraId="6C1C99FB" w14:textId="77777777" w:rsidR="003133A5" w:rsidRPr="00D67AB2" w:rsidRDefault="003133A5" w:rsidP="003133A5">
      <w:pPr>
        <w:pStyle w:val="PL"/>
      </w:pPr>
      <w:r w:rsidRPr="00D67AB2">
        <w:t xml:space="preserve">          required: true</w:t>
      </w:r>
    </w:p>
    <w:p w14:paraId="204C2281" w14:textId="77777777" w:rsidR="003133A5" w:rsidRPr="00D67AB2" w:rsidRDefault="003133A5" w:rsidP="003133A5">
      <w:pPr>
        <w:pStyle w:val="PL"/>
      </w:pPr>
      <w:r w:rsidRPr="00D67AB2">
        <w:t xml:space="preserve">          schema:</w:t>
      </w:r>
    </w:p>
    <w:p w14:paraId="23D46D21"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276B62A8" w14:textId="77777777" w:rsidR="003133A5" w:rsidRPr="00D67AB2" w:rsidRDefault="003133A5" w:rsidP="003133A5">
      <w:pPr>
        <w:pStyle w:val="PL"/>
      </w:pPr>
      <w:r w:rsidRPr="00D67AB2">
        <w:t xml:space="preserve">      responses:</w:t>
      </w:r>
    </w:p>
    <w:p w14:paraId="5DB48E70" w14:textId="77777777" w:rsidR="003133A5" w:rsidRPr="00D67AB2" w:rsidRDefault="003133A5" w:rsidP="003133A5">
      <w:pPr>
        <w:pStyle w:val="PL"/>
      </w:pPr>
      <w:r w:rsidRPr="00D67AB2">
        <w:t xml:space="preserve">        '200':</w:t>
      </w:r>
    </w:p>
    <w:p w14:paraId="72C93C7F" w14:textId="77777777" w:rsidR="003133A5" w:rsidRPr="00D67AB2" w:rsidRDefault="003133A5" w:rsidP="003133A5">
      <w:pPr>
        <w:pStyle w:val="PL"/>
      </w:pPr>
      <w:r w:rsidRPr="00D67AB2">
        <w:t xml:space="preserve">          description: Expected response to a valid request</w:t>
      </w:r>
    </w:p>
    <w:p w14:paraId="2D22BDDD" w14:textId="77777777" w:rsidR="003133A5" w:rsidRPr="00D67AB2" w:rsidRDefault="003133A5" w:rsidP="003133A5">
      <w:pPr>
        <w:pStyle w:val="PL"/>
      </w:pPr>
      <w:r w:rsidRPr="00D67AB2">
        <w:t xml:space="preserve">          content:</w:t>
      </w:r>
    </w:p>
    <w:p w14:paraId="28DA8627" w14:textId="77777777" w:rsidR="003133A5" w:rsidRPr="00D67AB2" w:rsidRDefault="003133A5" w:rsidP="003133A5">
      <w:pPr>
        <w:pStyle w:val="PL"/>
      </w:pPr>
      <w:r w:rsidRPr="00D67AB2">
        <w:t xml:space="preserve">            application/json:</w:t>
      </w:r>
    </w:p>
    <w:p w14:paraId="625948DA" w14:textId="77777777" w:rsidR="003133A5" w:rsidRPr="00D67AB2" w:rsidRDefault="003133A5" w:rsidP="003133A5">
      <w:pPr>
        <w:pStyle w:val="PL"/>
      </w:pPr>
      <w:r w:rsidRPr="00D67AB2">
        <w:t xml:space="preserve">              schema:</w:t>
      </w:r>
    </w:p>
    <w:p w14:paraId="164CC65D" w14:textId="77777777" w:rsidR="003133A5" w:rsidRPr="00BB3BBF" w:rsidRDefault="003133A5" w:rsidP="003133A5">
      <w:pPr>
        <w:pStyle w:val="PL"/>
      </w:pPr>
      <w:r w:rsidRPr="00D67AB2">
        <w:t xml:space="preserve">                </w:t>
      </w:r>
      <w:r w:rsidRPr="00211740">
        <w:t>$ref: '#/components/schemas/NfGroupIdMapResult'</w:t>
      </w:r>
    </w:p>
    <w:p w14:paraId="1A62983B" w14:textId="77777777" w:rsidR="003133A5" w:rsidRPr="0025384D" w:rsidRDefault="003133A5" w:rsidP="003133A5">
      <w:pPr>
        <w:pStyle w:val="PL"/>
      </w:pPr>
      <w:r w:rsidRPr="00EB4F0C">
        <w:t xml:space="preserve">        </w:t>
      </w:r>
      <w:r w:rsidRPr="0025384D">
        <w:t>'404':</w:t>
      </w:r>
    </w:p>
    <w:p w14:paraId="5376DCFC" w14:textId="77777777" w:rsidR="003133A5" w:rsidRPr="00211740" w:rsidRDefault="003133A5" w:rsidP="003133A5">
      <w:pPr>
        <w:pStyle w:val="PL"/>
      </w:pPr>
      <w:r w:rsidRPr="00817D0B">
        <w:t xml:space="preserve">          $ref: 'TS29571_CommonData.yaml#/components/responses/404'</w:t>
      </w:r>
    </w:p>
    <w:p w14:paraId="12088950" w14:textId="77777777" w:rsidR="003133A5" w:rsidRPr="00211740" w:rsidRDefault="003133A5" w:rsidP="003133A5">
      <w:pPr>
        <w:pStyle w:val="PL"/>
      </w:pPr>
      <w:r w:rsidRPr="00211740">
        <w:t xml:space="preserve">        default:</w:t>
      </w:r>
    </w:p>
    <w:p w14:paraId="6C888CC3" w14:textId="77777777" w:rsidR="003133A5" w:rsidRPr="00D67AB2" w:rsidRDefault="003133A5" w:rsidP="003133A5">
      <w:pPr>
        <w:pStyle w:val="PL"/>
      </w:pPr>
      <w:r w:rsidRPr="00211740">
        <w:t xml:space="preserve">          description: Unexpected error</w:t>
      </w:r>
    </w:p>
    <w:p w14:paraId="4D8D18B7" w14:textId="77777777" w:rsidR="003133A5" w:rsidRPr="00D67AB2" w:rsidRDefault="003133A5" w:rsidP="003133A5">
      <w:pPr>
        <w:pStyle w:val="PL"/>
      </w:pPr>
    </w:p>
    <w:p w14:paraId="38F9F255" w14:textId="77777777" w:rsidR="003133A5" w:rsidRDefault="003133A5" w:rsidP="003133A5">
      <w:pPr>
        <w:pStyle w:val="PL"/>
        <w:rPr>
          <w:lang w:val="fr-FR"/>
        </w:rPr>
      </w:pPr>
    </w:p>
    <w:p w14:paraId="67D27627" w14:textId="77777777" w:rsidR="003133A5" w:rsidRDefault="003133A5" w:rsidP="003133A5">
      <w:pPr>
        <w:pStyle w:val="PL"/>
      </w:pPr>
      <w:r>
        <w:t>components:</w:t>
      </w:r>
    </w:p>
    <w:p w14:paraId="100B96C1" w14:textId="77777777" w:rsidR="003133A5" w:rsidRDefault="003133A5" w:rsidP="003133A5">
      <w:pPr>
        <w:pStyle w:val="PL"/>
      </w:pPr>
      <w:r>
        <w:t xml:space="preserve">  securitySchemes:</w:t>
      </w:r>
    </w:p>
    <w:p w14:paraId="27A322C3" w14:textId="77777777" w:rsidR="003133A5" w:rsidRDefault="003133A5" w:rsidP="003133A5">
      <w:pPr>
        <w:pStyle w:val="PL"/>
      </w:pPr>
      <w:r>
        <w:t xml:space="preserve">    oAuth2ClientCredentials:</w:t>
      </w:r>
    </w:p>
    <w:p w14:paraId="3879529B" w14:textId="77777777" w:rsidR="003133A5" w:rsidRDefault="003133A5" w:rsidP="003133A5">
      <w:pPr>
        <w:pStyle w:val="PL"/>
      </w:pPr>
      <w:r>
        <w:t xml:space="preserve">      type: oauth2</w:t>
      </w:r>
    </w:p>
    <w:p w14:paraId="2162CDE4" w14:textId="77777777" w:rsidR="003133A5" w:rsidRDefault="003133A5" w:rsidP="003133A5">
      <w:pPr>
        <w:pStyle w:val="PL"/>
      </w:pPr>
      <w:r>
        <w:t xml:space="preserve">      flows:</w:t>
      </w:r>
    </w:p>
    <w:p w14:paraId="6681658A" w14:textId="77777777" w:rsidR="003133A5" w:rsidRDefault="003133A5" w:rsidP="003133A5">
      <w:pPr>
        <w:pStyle w:val="PL"/>
      </w:pPr>
      <w:r>
        <w:t xml:space="preserve">        clientCredentials:</w:t>
      </w:r>
    </w:p>
    <w:p w14:paraId="0D214470" w14:textId="77777777" w:rsidR="003133A5" w:rsidRDefault="003133A5" w:rsidP="003133A5">
      <w:pPr>
        <w:pStyle w:val="PL"/>
      </w:pPr>
      <w:r>
        <w:t xml:space="preserve">          tokenUrl: '{nrfApiRoot}/oauth2/token'</w:t>
      </w:r>
    </w:p>
    <w:p w14:paraId="504B4657" w14:textId="77777777" w:rsidR="003133A5" w:rsidRDefault="003133A5" w:rsidP="003133A5">
      <w:pPr>
        <w:pStyle w:val="PL"/>
        <w:rPr>
          <w:lang w:eastAsia="zh-CN"/>
        </w:rPr>
      </w:pPr>
      <w:r>
        <w:lastRenderedPageBreak/>
        <w:t xml:space="preserve">          scopes:</w:t>
      </w:r>
    </w:p>
    <w:p w14:paraId="72D666A5"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262CCF7D" w14:textId="77777777" w:rsidR="003133A5" w:rsidRDefault="003133A5" w:rsidP="003133A5">
      <w:pPr>
        <w:pStyle w:val="PL"/>
      </w:pPr>
    </w:p>
    <w:p w14:paraId="2020B884" w14:textId="77777777" w:rsidR="003133A5" w:rsidRDefault="003133A5" w:rsidP="003133A5">
      <w:pPr>
        <w:pStyle w:val="PL"/>
      </w:pPr>
    </w:p>
    <w:p w14:paraId="22536C15" w14:textId="77777777" w:rsidR="003133A5" w:rsidRPr="00D67AB2" w:rsidRDefault="003133A5" w:rsidP="003133A5">
      <w:pPr>
        <w:pStyle w:val="PL"/>
      </w:pPr>
    </w:p>
    <w:p w14:paraId="75662A15" w14:textId="77777777" w:rsidR="003133A5" w:rsidRPr="00D67AB2" w:rsidRDefault="003133A5" w:rsidP="003133A5">
      <w:pPr>
        <w:pStyle w:val="PL"/>
      </w:pPr>
      <w:r w:rsidRPr="00D67AB2">
        <w:t xml:space="preserve">  schemas:</w:t>
      </w:r>
    </w:p>
    <w:p w14:paraId="6B695A44" w14:textId="77777777" w:rsidR="003133A5" w:rsidRPr="00D67AB2" w:rsidRDefault="003133A5" w:rsidP="003133A5">
      <w:pPr>
        <w:pStyle w:val="PL"/>
      </w:pPr>
    </w:p>
    <w:p w14:paraId="43B8DF9C" w14:textId="77777777" w:rsidR="003133A5" w:rsidRPr="00D67AB2" w:rsidRDefault="003133A5" w:rsidP="003133A5">
      <w:pPr>
        <w:pStyle w:val="PL"/>
      </w:pPr>
      <w:r w:rsidRPr="00D67AB2">
        <w:t># COMPLEX TYPES:</w:t>
      </w:r>
    </w:p>
    <w:p w14:paraId="266735B8" w14:textId="77777777" w:rsidR="003133A5" w:rsidRPr="00D67AB2" w:rsidRDefault="003133A5" w:rsidP="003133A5">
      <w:pPr>
        <w:pStyle w:val="PL"/>
      </w:pPr>
    </w:p>
    <w:p w14:paraId="6084A9B6" w14:textId="77777777" w:rsidR="003133A5" w:rsidRPr="00D67AB2" w:rsidRDefault="003133A5" w:rsidP="003133A5">
      <w:pPr>
        <w:pStyle w:val="PL"/>
      </w:pPr>
      <w:r w:rsidRPr="00D67AB2">
        <w:t xml:space="preserve">    </w:t>
      </w:r>
      <w:r>
        <w:t>NfGroupIdMapResult</w:t>
      </w:r>
      <w:r w:rsidRPr="00D67AB2">
        <w:t>:</w:t>
      </w:r>
    </w:p>
    <w:p w14:paraId="5C6F8B19" w14:textId="77777777" w:rsidR="003133A5" w:rsidRDefault="003133A5" w:rsidP="003133A5">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3E383212" w14:textId="77777777" w:rsidR="003133A5" w:rsidRPr="00D67AB2" w:rsidRDefault="003133A5" w:rsidP="003133A5">
      <w:pPr>
        <w:pStyle w:val="PL"/>
      </w:pPr>
      <w:r w:rsidRPr="00D67AB2">
        <w:t xml:space="preserve">      type: object</w:t>
      </w:r>
    </w:p>
    <w:p w14:paraId="0CE5BD46" w14:textId="77777777" w:rsidR="003133A5" w:rsidRPr="00D67AB2" w:rsidRDefault="003133A5" w:rsidP="003133A5">
      <w:pPr>
        <w:pStyle w:val="PL"/>
      </w:pPr>
      <w:r w:rsidRPr="00D67AB2">
        <w:t xml:space="preserve">      </w:t>
      </w:r>
      <w:r>
        <w:t>additionalProperties</w:t>
      </w:r>
      <w:r w:rsidRPr="00D67AB2">
        <w:t>:</w:t>
      </w:r>
    </w:p>
    <w:p w14:paraId="649AED03" w14:textId="77777777" w:rsidR="003133A5" w:rsidRPr="00D67AB2" w:rsidRDefault="003133A5" w:rsidP="003133A5">
      <w:pPr>
        <w:pStyle w:val="PL"/>
      </w:pPr>
      <w:r w:rsidRPr="00D67AB2">
        <w:t xml:space="preserve">        $ref: 'TS29571_CommonData.yaml#/components/schemas/</w:t>
      </w:r>
      <w:r>
        <w:t>NfGroupId</w:t>
      </w:r>
      <w:r w:rsidRPr="00D67AB2">
        <w:t>'</w:t>
      </w:r>
    </w:p>
    <w:p w14:paraId="268369FA" w14:textId="77777777" w:rsidR="003133A5" w:rsidRPr="00D67AB2" w:rsidRDefault="003133A5" w:rsidP="003133A5">
      <w:pPr>
        <w:pStyle w:val="PL"/>
      </w:pPr>
      <w:r w:rsidRPr="00D67AB2">
        <w:t xml:space="preserve">      minProperties: 1</w:t>
      </w:r>
    </w:p>
    <w:p w14:paraId="1A856627" w14:textId="77777777" w:rsidR="003133A5" w:rsidRPr="00D67AB2" w:rsidRDefault="003133A5" w:rsidP="003133A5">
      <w:pPr>
        <w:pStyle w:val="PL"/>
      </w:pPr>
    </w:p>
    <w:p w14:paraId="0AACA0D7" w14:textId="77777777" w:rsidR="003133A5" w:rsidRPr="00D67AB2" w:rsidRDefault="003133A5" w:rsidP="003133A5">
      <w:pPr>
        <w:pStyle w:val="PL"/>
      </w:pPr>
      <w:r w:rsidRPr="00D67AB2">
        <w:t># SIMPLE TYPES:</w:t>
      </w:r>
    </w:p>
    <w:p w14:paraId="1BA31433" w14:textId="77777777" w:rsidR="003133A5" w:rsidRPr="00D67AB2" w:rsidRDefault="003133A5" w:rsidP="003133A5">
      <w:pPr>
        <w:pStyle w:val="PL"/>
      </w:pPr>
    </w:p>
    <w:p w14:paraId="5A4AB5ED" w14:textId="77777777" w:rsidR="003133A5" w:rsidRPr="00D67AB2" w:rsidRDefault="003133A5" w:rsidP="003133A5">
      <w:pPr>
        <w:pStyle w:val="PL"/>
      </w:pPr>
      <w:r w:rsidRPr="00D67AB2">
        <w:t xml:space="preserve">    </w:t>
      </w:r>
      <w:r>
        <w:t>SubscriberId</w:t>
      </w:r>
      <w:r w:rsidRPr="00D67AB2">
        <w:t>:</w:t>
      </w:r>
    </w:p>
    <w:p w14:paraId="7F323749"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447FE4D4" w14:textId="77777777" w:rsidR="003133A5" w:rsidRPr="00D67AB2" w:rsidRDefault="003133A5" w:rsidP="003133A5">
      <w:pPr>
        <w:pStyle w:val="PL"/>
      </w:pPr>
      <w:r w:rsidRPr="00D67AB2">
        <w:t xml:space="preserve">      type: string</w:t>
      </w:r>
    </w:p>
    <w:p w14:paraId="797A75D9"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A08080E" w14:textId="77777777" w:rsidR="003133A5" w:rsidRPr="00D67AB2" w:rsidRDefault="003133A5" w:rsidP="003133A5">
      <w:pPr>
        <w:pStyle w:val="PL"/>
      </w:pPr>
    </w:p>
    <w:p w14:paraId="5129F599" w14:textId="77777777" w:rsidR="003133A5" w:rsidRPr="00D67AB2" w:rsidRDefault="003133A5" w:rsidP="003133A5">
      <w:pPr>
        <w:pStyle w:val="PL"/>
      </w:pPr>
      <w:r w:rsidRPr="00D67AB2">
        <w:t># ENUMS:</w:t>
      </w:r>
    </w:p>
    <w:p w14:paraId="51BFD9BB" w14:textId="77777777" w:rsidR="003133A5" w:rsidRPr="00CB37F9" w:rsidRDefault="003133A5" w:rsidP="003133A5">
      <w:pPr>
        <w:rPr>
          <w:lang w:eastAsia="zh-CN"/>
        </w:rPr>
      </w:pPr>
    </w:p>
    <w:p w14:paraId="4810AB08" w14:textId="77777777" w:rsidR="003133A5" w:rsidRDefault="003133A5" w:rsidP="00F3074B">
      <w:pPr>
        <w:pStyle w:val="Heading8"/>
      </w:pPr>
      <w:r>
        <w:br w:type="page"/>
      </w:r>
      <w:bookmarkStart w:id="1080" w:name="_Toc20120589"/>
      <w:bookmarkStart w:id="1081" w:name="_Toc21623467"/>
      <w:bookmarkStart w:id="1082" w:name="_Toc27587208"/>
      <w:bookmarkStart w:id="1083" w:name="_Toc36459271"/>
      <w:bookmarkStart w:id="1084" w:name="_Toc45028518"/>
      <w:bookmarkStart w:id="1085" w:name="_Toc51870197"/>
      <w:bookmarkStart w:id="1086" w:name="_Toc51870319"/>
      <w:bookmarkStart w:id="1087" w:name="_Toc90582075"/>
      <w:bookmarkStart w:id="1088" w:name="_Toc130815859"/>
      <w:r>
        <w:lastRenderedPageBreak/>
        <w:t>Annex B (informative):</w:t>
      </w:r>
      <w:r>
        <w:br/>
        <w:t>Change history</w:t>
      </w:r>
      <w:bookmarkEnd w:id="1080"/>
      <w:bookmarkEnd w:id="1081"/>
      <w:bookmarkEnd w:id="1082"/>
      <w:bookmarkEnd w:id="1083"/>
      <w:bookmarkEnd w:id="1084"/>
      <w:bookmarkEnd w:id="1085"/>
      <w:bookmarkEnd w:id="1086"/>
      <w:bookmarkEnd w:id="1087"/>
      <w:bookmarkEnd w:id="1088"/>
    </w:p>
    <w:bookmarkEnd w:id="1072"/>
    <w:p w14:paraId="427E326A" w14:textId="77777777" w:rsidR="003133A5" w:rsidRDefault="003133A5" w:rsidP="003133A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662CB91B" w14:textId="77777777" w:rsidTr="002C56C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E60E48C" w14:textId="77777777" w:rsidR="003133A5" w:rsidRPr="00CB6975" w:rsidRDefault="003133A5" w:rsidP="00D14072">
            <w:pPr>
              <w:pStyle w:val="TAL"/>
              <w:jc w:val="center"/>
              <w:rPr>
                <w:b/>
                <w:sz w:val="16"/>
              </w:rPr>
            </w:pPr>
            <w:r w:rsidRPr="00CB6975">
              <w:rPr>
                <w:b/>
              </w:rPr>
              <w:t>Change history</w:t>
            </w:r>
          </w:p>
        </w:tc>
      </w:tr>
      <w:tr w:rsidR="003133A5" w:rsidRPr="00CB6975" w14:paraId="181603FF" w14:textId="77777777" w:rsidTr="002C56C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CC63086"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A407E37"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5736CF48"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CBAEC0C"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FE81F7"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CCD971"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BE8F6E"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D913E77" w14:textId="77777777" w:rsidR="003133A5" w:rsidRPr="00CB6975" w:rsidRDefault="003133A5" w:rsidP="00D14072">
            <w:pPr>
              <w:pStyle w:val="TAL"/>
              <w:rPr>
                <w:b/>
                <w:sz w:val="16"/>
              </w:rPr>
            </w:pPr>
            <w:r w:rsidRPr="00CB6975">
              <w:rPr>
                <w:b/>
                <w:sz w:val="16"/>
              </w:rPr>
              <w:t>New version</w:t>
            </w:r>
          </w:p>
        </w:tc>
      </w:tr>
      <w:tr w:rsidR="003133A5" w:rsidRPr="00CB6975" w14:paraId="40CAC5B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A3F9EC"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B7939F"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DA72024"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8D5C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DFED2"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59BB9"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53F57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FC36B0"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69295A4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0FFE22"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953379"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4E4699F"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C93C"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8DFC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DE57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BE87F43"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670B4E"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36AE0E0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78E5FA"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1B961E"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45ABEC2"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50BB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36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F9426"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8347B4"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628C52"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236019A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5C7C54"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1A8A4A"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E3828AE"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4EFD"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71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A0"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A85D9"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CDB9DD"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03FA583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C497EC"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050F6D"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2DA883"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649E3"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D47F6"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E5F37"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479952"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D1D58C"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31ED0C3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180A15"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3478D03"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F98D91"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FFF1"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9B97"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BDE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C337A5"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A62CC"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5F93AC9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FB8215"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BA5E7B"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78274"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479F3"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490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6A3A"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801C1F"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C39E11"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14D7A76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521D50"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3B5FD4"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D812B9"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2FA5B"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5B42EA"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22B3EB"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85D1EF5"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7955A6"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BA90BB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F16E8"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F5E83FD"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FA8C93"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FD36C"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8E9EEA"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735830"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0B19D5"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EAC589"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3AB7C9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33112B"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268679"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201A05B"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719914"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0A5BD2"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71730A"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5701C0"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EB08A8"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300D10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1F2D4"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8D9332"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54B963"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58C4BB"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803BDD"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53F90"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44C96"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5ACA3B"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3E8DFC3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7AB2D"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2AE963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C5B704"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0AE00E"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25D7E"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096D8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BBF48B"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A12ED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3F2E53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11A039"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73C872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1A5C01"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4874F8"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BC296F"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E4AE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ADCA058"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FFF53"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291CB4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4FAB65"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36F21AC"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6BB77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6A7DB0"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4B5E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A27CF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A1C03E"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8C53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1A93C7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2F7060"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F7051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8A301F"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64F218"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884F3"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0610"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527EF6"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DD739D"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1DA3F6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820AA2"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DEBB6D"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C8FE8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D8F774"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99ED6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34DD6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81ED4F1"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DC0C8D"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CEE677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E7B5A"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8F1A1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6E7C702"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CA607B"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E436D5"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875A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664D47"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AF6CD0"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0D59460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041C77"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C4F225"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8A6B61"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463E7C"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7D12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F57D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591C43"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9DEB50"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57488D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FB4C9"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52758BE"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41CB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E219F"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CB0BE"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C55D03"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8E1CD2"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4913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D38F4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B22BA6"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4131E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375E1"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6E1D37"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63B71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73238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7B548"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27B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46A528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1AEA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654AA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AECCACB"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CB274"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C6C46A"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9D9CC"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D51EEF"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1076A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4916596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81C4A"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32288F"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A4AE272"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DE09DA"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2CD341"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B11D0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B3B37F"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9BEB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5990FE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71C0D3"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FF662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FD9CB0"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70D538"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B0918C"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CC774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508F3AD"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790A9D"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47BDE5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4468B"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27B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E7CD41"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A29C7"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E1982D"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CAF2"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515C2A"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7E38"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CD6EBB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DB20F"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74A5FE"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510D21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59C8BA"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65CC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192D5"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FAE817"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A6BE15"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49E8ADF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1CCAC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79B25D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60810E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7E7A84"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EDDC3"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E6A7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463A69"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3B7AF5"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BB830A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65E57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2019A9"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8853AB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2B5666"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E7CE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B127F"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164C8"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3433E9"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5E0DE0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2F9405"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4E4861"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3B6C6E"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BA4D4"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F564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7010"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16DD01C"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D581CA"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5CFB1DD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B27C7F"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5EF8C4"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7A4EDF"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30886B"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E4EAF"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4D52F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7FFA"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017BE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66D64D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4A18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4A5FC35"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C94542"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72E42B"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A834BD"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C1ECF"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6D779"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F5027D"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04F56C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C1F6C0"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240694"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1D4C03"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F9C676"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3F7FA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0FF70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51345"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4139B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D519D8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C0E68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58F23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451A0D1"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935488"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1EC0BE"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D522F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AB7E27"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1373E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30E301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14808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093C85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07A3AE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337734"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70EF51"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9BFB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5C4EF5"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4DDC6E"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5C63177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58C5AB"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2A3F1C9"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C80"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D7E1C3"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FCD692"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C08BF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C72095"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39CC64"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35EE730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88ACF6"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604D0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78FD4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9A96D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99997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1182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28C411"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F6C4F3"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08EE4E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BF715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6CE1DE"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A21B666"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F3C19"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916B2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C818A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A675B2C"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2174E8"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276C60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EFB501"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FFA76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C6E60C"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745877"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729BAD"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CB42DE"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D124C6"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7CAFF2"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5BD431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8090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A04A5B"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0517108"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A1001"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F4D6E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4010E"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0939FA"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E5A8"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1EB19B0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74B2F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026C98"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CEC58"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3BFD0"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727237"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94982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9DC07F"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EEA80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294093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94CD4F"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9515E8"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7646B0"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82ACDF"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2EC63F"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8338F"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5EB22A"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E5DE76"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7B6A73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3681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2D08A9"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1E7C1"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149EF8"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237159"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C05AB1"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641FC8"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23E936"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63B948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ABB4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2F971D"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C52B58"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1CB9D1"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116184"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D6CF95"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E65DAB"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A46175"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DA0156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BED744"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510B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6EFB1E"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A4A868"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D770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2BE17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58C98"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9F4829"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40F5CA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62C9D8"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5E635BE"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A87E6E"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073BF2"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9381AA"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E22CED"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E25598"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A655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FECB6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62518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DE803C"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EA4F9E"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FD47BB"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B5708E"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ABC417"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8E6B49"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B6D3E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2ECA71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2A43E0"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7AC79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488057"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06D55"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1F4D03"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DA64F4"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5F97AA"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A4958"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17BEC1D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D2C2F9"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F8E84F9"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903F58"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AC23F"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5ADC54"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C35C82"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A078"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9131A"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D992B5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1FE0A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FB18D3"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F43788"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03574B"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388788"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B4111F"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01AC40"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3A09D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6C86238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2184F3"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622E9"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A62D2C"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1FB373"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33FAAD"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2485A7"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284A75"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D4ED6"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2B9CF4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10E16A8"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82DC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512A26"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CABB23"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7A048E"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0DA96E"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29C5BE"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3C943"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2A32BAB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6AC735" w14:textId="77777777" w:rsidR="003133A5" w:rsidRPr="00CB6975" w:rsidRDefault="003133A5" w:rsidP="00D14072">
            <w:pPr>
              <w:pStyle w:val="TAC"/>
              <w:rPr>
                <w:sz w:val="16"/>
                <w:szCs w:val="16"/>
                <w:lang w:eastAsia="zh-CN"/>
              </w:rPr>
            </w:pPr>
            <w:r w:rsidRPr="00CB6975">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91EEE"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D49922"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036CD0"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7261FF"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2645FC"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579FEE"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F169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52A029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731846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1244E"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3CAA9DD"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E361D8"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D7E26"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D5A1C"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86CA00"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03624"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0BBF71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7B2D42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14F34"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C86DD5"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2A6C75"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8F8372"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B27612"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685938"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9A87"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3A00C5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591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F8764"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99D33B"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49585A"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F26F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6F3B9"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90F552"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0210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18E739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E07518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FB104"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FC69B6D"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458E8D"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7A648E"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70714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B78F62"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787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A5694C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0F4C26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2570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62C765"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884B94"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83717"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F674C0"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E9CC48"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EBA86"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74FA96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6955D2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334A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0A7A6D6"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B8341C"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B4043D"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1391D9"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EE4B6"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8DA6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4AB83BA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23CCEF"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79BCE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8A3D"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314491"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03291"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408785"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9BBE8E"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A11C3"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2410E4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8D5FEC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B716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5A7235"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C2369"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4749E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B5686"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631537"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1C436"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886B76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4CE932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F868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08A73C"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04797F"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5C8A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DFFF31"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4DE80B"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BE7C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DEF82B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336874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012E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12ABB3"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519BD5"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D4483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E36056"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F3B4D5"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D374D"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10C066B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876054A"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5AFD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6A6C9"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96043"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4EABE8"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5944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6866B"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7ECD"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51F34D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030ADFB"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F3E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6005FC"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6F0F"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FB7C79"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3089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E8D5C"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1D4D8"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7D0B8FD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A014D"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50DCD6"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634CCF1"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7132A"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71564"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1C5CB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1DCBF2"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25D93C"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67107F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9AEC8C"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199FE"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2D64A9"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B9ADD"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F0C03D"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C79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4DE20"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A252E"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0C17898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4C4A2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69550"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AE64B"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1A8FC"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FC87F1"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EB76"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10EF93"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AED9"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675E09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E030F6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3A236"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2D4C0"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88924"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C1F72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7608"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0CDF9"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AA4B8"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E376E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ABBB79"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3BFEF"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272FC2"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E996"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0FD99"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DC2F"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4A574"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C3DB0"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53D79F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2A4F"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E5A6"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8000C"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6B809"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BEE56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423E6"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1E2DB"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8BD27"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14BD50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27C57FD"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8504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3CF662"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4DCBB"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549E3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68B3C"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583BD1"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B6B2F"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0C00A6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5371C32"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170AC"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C4D67"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36DF"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7FC34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46D50"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27811"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147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5927B5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25BE915"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9B866"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F40A54"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D1A4C"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26B10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FDBC"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FE4DF"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C151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B9907F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F925381"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5DB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0A3E3A"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1FD81"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70DD1"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9B72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373A3"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F75A"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BEDDF6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D296F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7849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64110"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AE33E"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B8F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07D60"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694B5"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3AC82"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96ACA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F9F5226"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F415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A6FA9"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A840D"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E8E8D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AA07B"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B770E"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5544"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1AF77A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0F5BD8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C3AF"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0D4E8"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4BB4C"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A2258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9559"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94C3A"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1F3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5A6F9BC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38D841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C143"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32AEA"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22B59"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E5D51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CB271"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65FCA"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5677B"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904583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6B7CD5B"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DC80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01960"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475F"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0FCF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6BBA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99045"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6D0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6008F0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B96E01"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BDFA67"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3BF351"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6995"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C9360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B37B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41FCC"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4C32E"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314F952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E7BFF25"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F8151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E0DB7"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0F0B5"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CF37A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E594"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F30A9"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AB1B1"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D9FBE2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51A392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EB520"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77C6B"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F03"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A0D45"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FF57"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4F55F6"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8C3"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659E5B7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44DB0EF"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899C75"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443A54"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E6BE1"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FD558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9A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91EBB"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E372"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3C14D5F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727AFE9"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9442A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CDE5AD"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0CBA2"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0B8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BE59"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B5ACF"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7A86B"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472EBFD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660DD9E"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2A00F"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6338FD"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E1E13"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24826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E93C"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7CA4"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D4AE4"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36D3BFE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78302C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EA4C6"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D40BE8"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429"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BB3C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CAEF0"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FF845"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422B1"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2F4DCE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4762A4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FECE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716743"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3587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B5D958"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FF86F"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A90B8"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EA6E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7E29ED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71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AD780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1F232"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5193F"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76386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182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0DF51"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3EFC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729E14C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BF3F67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3301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7A0D0"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44F3"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EDBA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19B7"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05421"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836E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1A9D3D7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58F00B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C173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B3A0E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846D"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55208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3667"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ACEE14"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6350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509E24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D4CA62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DD89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9FC54"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1190"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387C4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AE1F"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8BEB1"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867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E86071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73B2F2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8C2E0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CE93FE"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103BC3"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D15C1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5C2CE"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CF3D09"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54E9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522A113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6CC168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983A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8C5723"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7BFC5"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84AB2D"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7C98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BBE6C"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528C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52A9B4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E34A4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A5D48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8D6D1C6"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3A8280"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D6628"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34D776"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3A95EB"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6403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4E30C21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E92F09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3D05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FCF931"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F0A73D"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CB237"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5DC6C4"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9F1E6D"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118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76D9E081"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928F7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7DC3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E91FF4"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7B76A3"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82F806"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71D4F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49EC3"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B892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749097F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F86A34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33DDA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CAFBE0"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2DA0A9"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79368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2DCFA7"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84281C"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3B05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6C0F11D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A2234C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4F4E3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77ABD5"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07D1C9"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07E9D5"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A253BE"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735ED0"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933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EAD4E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92D2BB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302F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C69940"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F1F11C"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BB963D"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7F7E8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69947"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2F92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7252DE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9A9253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6A3D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C7A97E"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BE50CA"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E45B3"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4C89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FFCCD4"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1AC8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3EEC15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5FF0B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2234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3108C1"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29AE66"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147A8A"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ADC0CC"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CA2295"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8B1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B0CBE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97BC60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7CC0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0B4D8A"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990"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AA628"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0512E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B27DCF"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144E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F6B0AE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2FE1F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44B4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C8CF5D"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0430"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55AAB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83CD8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70AF13"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94F7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784465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88D5AD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2C2A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3530EC9"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6B07BD"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14CBE0"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E57F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E2A2C9"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BC7F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47AB6F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8B8D7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ECC7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B7FBCE"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3D56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5E4913"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63F62"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5A7881"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C7E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676025B"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29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5801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603D57"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1DE88E"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6F6108"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AC1"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A878B4"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B5C0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80FE10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45556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9D29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40CEF7"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50809E"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6311A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A925DC"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1E3BDF"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B906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B650F2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4390EC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7DEF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30EC24"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FEF3B"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96F38"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C8771"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C4DA90"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77F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23DF1B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611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E7A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B4D1C2"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DFC754"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EEE922"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2B4DC"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15156"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A1BE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518EF4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D6FEB0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83FB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D01C2D"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D5D0FF"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FC124"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6181A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8D6F0"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A90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1CE2639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8A038C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011B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A4CCB6"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E282D"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6819D1"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34E1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C819DA"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BB4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50F2EC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13AA4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7C9B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818716"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280D2A"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8DEA9C"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6E4128"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C6773E"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96BF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0416E47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283736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ECC5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233AD2"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9449C1"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DE452F"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10EE46"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A91B0E0"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B32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77E92A3A"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D48691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4CE2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969C58"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8A973"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894D36"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63DF7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7FCF2F"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C35C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16BBB6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705DFB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4580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91071C"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CABAD4"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6E2204"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1BECD6"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59B179"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3FB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952A87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D02444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21F0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6E0599"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D98A55"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9CD137"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13323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7AAFAA"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1E95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8C20ED2"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315DD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0DC1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384143"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2C7830"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0BA2E7"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754D1E"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1C192A"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E52F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3BDB427"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7BF6B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EC5B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43B2C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D7592"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44B9D"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59D5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16A71"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D637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F1804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FB539E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7AFE7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807026"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B2AA3"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7F77F9"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2A4D3F"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FE22FCC"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06A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1D643B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784884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DA78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C17AD5"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1F01C"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51485"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134E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B7F178"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730C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CCF24B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3F18B8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2295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88EAE"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0652CB"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A32EAF"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42A9A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72F004"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917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74FC165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1BFAFC8" w14:textId="77777777" w:rsidR="003133A5" w:rsidRPr="00CB6975" w:rsidRDefault="003133A5" w:rsidP="00D14072">
            <w:pPr>
              <w:pStyle w:val="TAC"/>
              <w:rPr>
                <w:sz w:val="16"/>
                <w:szCs w:val="16"/>
                <w:lang w:eastAsia="zh-CN"/>
              </w:rPr>
            </w:pPr>
            <w:r w:rsidRPr="00CB6975">
              <w:rPr>
                <w:rFonts w:hint="eastAsia"/>
                <w:sz w:val="16"/>
                <w:szCs w:val="16"/>
                <w:lang w:eastAsia="zh-CN"/>
              </w:rPr>
              <w:lastRenderedPageBreak/>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C773C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B29242"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A1C172"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871996"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ED944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5DC973"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6050A"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91C5B33"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0F86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76F65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6D6314A"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2DC61C"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62565"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56C0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2E4EAA"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8CAED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042B420"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FE39F59"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501C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023770"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159F1B"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8572FF"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99969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326922"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0E2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06C0DBC"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A04E2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50F0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CE376C"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30F8E8"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9D1D9"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842528"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9259A1"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5571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259B91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C57DE7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DFD5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7EC5CA7"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AB440A"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E1783" w14:textId="77777777"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B8DB4C"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C1E339"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7022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344DB9B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71E0F3A"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B118B"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1CC36E" w14:textId="77777777"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24D2C" w14:textId="77777777"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D74E5B"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A378"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BD0518" w14:textId="77777777"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91CAC"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D4F4B4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4DB7DE6"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79AC29"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DCE5EF0" w14:textId="77777777"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CDFF3" w14:textId="77777777"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C8410C"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4460D"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B00848" w14:textId="77777777"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AEC2"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8BCE1D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5608A881"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354D68"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E761E1" w14:textId="77777777"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2B913" w14:textId="77777777"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A2DA8F"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74C75"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2CFA4B" w14:textId="77777777"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0EA1"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0B060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6132085E"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7EE9D"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09EF87" w14:textId="77777777"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D680" w14:textId="77777777"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CFB8C6"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80AF"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85A40C" w14:textId="77777777"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33E7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97FBD4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097F79B0"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6C1227"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0156DF" w14:textId="77777777"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E6C13" w14:textId="77777777"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34DE2E"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C7D48"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9EDC38" w14:textId="77777777"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1880"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532474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48CC095"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C4D6BE"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6EFCDC" w14:textId="7777777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7427C" w14:textId="77777777"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EE8296"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91ED"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2F1E58" w14:textId="77777777"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BE95C"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FCDF05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8A916CE"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CB134"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8705F6" w14:textId="7777777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C81B1" w14:textId="7777777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8162D" w14:textId="77777777"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7A300" w14:textId="7777777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451689" w14:textId="77777777"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4FF2"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8BA7159"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A8B5736"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D7F44"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84CF0" w14:textId="77777777"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C6921" w14:textId="77777777"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F9FDF1"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FD00E"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2D8A31" w14:textId="77777777"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633A"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003A37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239B55E6" w14:textId="77777777"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B280E" w14:textId="7777777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7C7037" w14:textId="77777777"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9A43" w14:textId="7777777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FE398" w14:textId="77777777"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AFD61" w14:textId="77777777"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B7772A" w14:textId="77777777"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42B9" w14:textId="7777777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10260F" w:rsidRPr="00CB6975" w14:paraId="51D525AF"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46A2505D"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1D49A"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760976"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55D4D3" w14:textId="77777777" w:rsidR="0010260F" w:rsidRPr="00496973" w:rsidRDefault="0010260F" w:rsidP="0010260F">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D27E25"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3DFC9A"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106B66" w14:textId="77777777" w:rsidR="0010260F" w:rsidRPr="0036363E" w:rsidRDefault="0010260F" w:rsidP="0010260F">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4FE87"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6C443EFE"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79137D98"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61F69"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AFEE43"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546891" w14:textId="77777777" w:rsidR="0010260F" w:rsidRPr="00496973" w:rsidRDefault="0010260F" w:rsidP="0010260F">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3C4FA1"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C79BDE"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B37F53" w14:textId="77777777" w:rsidR="0010260F" w:rsidRPr="0036363E" w:rsidRDefault="0010260F" w:rsidP="0010260F">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8474D"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4DB890C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131974E"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636B8"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EE1133"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16C1FF" w14:textId="77777777" w:rsidR="0010260F" w:rsidRPr="00496973" w:rsidRDefault="0010260F" w:rsidP="0010260F">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1D1FC3"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586AA9"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00A1AB"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719E1"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24563BC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3C96D312"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3CE6"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28F17D"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C50926" w14:textId="77777777" w:rsidR="0010260F" w:rsidRPr="00496973" w:rsidRDefault="0010260F" w:rsidP="0010260F">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FCD9BF"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3A5BF0"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5E139"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E3C26"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51C2F764"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tcPr>
          <w:p w14:paraId="1B3FD6B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4F18"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E704E65"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7C4A24" w14:textId="77777777" w:rsidR="0010260F" w:rsidRPr="00496973" w:rsidRDefault="0010260F" w:rsidP="0010260F">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350B90"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96DE8"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CA018C" w14:textId="77777777" w:rsidR="0010260F" w:rsidRPr="0036363E" w:rsidRDefault="0010260F" w:rsidP="0010260F">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A2E67"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10798CE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9863A"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BF432C"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780E299"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81EBE9" w14:textId="77777777" w:rsidR="0010260F" w:rsidRPr="00496973" w:rsidRDefault="0010260F" w:rsidP="0010260F">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42BCD"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512F5D"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92DF19" w14:textId="77777777" w:rsidR="0010260F" w:rsidRPr="0036363E" w:rsidRDefault="0010260F" w:rsidP="0010260F">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859388"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3866A226"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1EE16B"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5BA9081"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146550B"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3958F7" w14:textId="77777777" w:rsidR="0010260F" w:rsidRPr="00496973" w:rsidRDefault="0010260F" w:rsidP="0010260F">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16F0FF" w14:textId="77777777" w:rsidR="0010260F" w:rsidRPr="0036363E" w:rsidRDefault="0010260F" w:rsidP="0010260F">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82475"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0B4A5C" w14:textId="77777777" w:rsidR="0010260F" w:rsidRPr="0036363E" w:rsidRDefault="0010260F" w:rsidP="0010260F">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308B8E"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5BA9C0D5"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67644B"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7F7EF2"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F35BA65"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C7C2D" w14:textId="77777777" w:rsidR="0010260F" w:rsidRPr="00496973" w:rsidRDefault="0010260F" w:rsidP="0010260F">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7488C4"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F8671"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C58295" w14:textId="77777777" w:rsidR="0010260F" w:rsidRPr="0036363E" w:rsidRDefault="0010260F" w:rsidP="0010260F">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2F4654"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30F63BCD"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78DB0"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E35867"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BC33B7D"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CDFC9C" w14:textId="77777777" w:rsidR="0010260F" w:rsidRPr="00496973" w:rsidRDefault="0010260F" w:rsidP="0010260F">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60AA1D"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AF247"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DD5C2C" w14:textId="77777777" w:rsidR="0010260F" w:rsidRPr="0036363E" w:rsidRDefault="0010260F" w:rsidP="0010260F">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25B750"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10260F" w:rsidRPr="00CB6975" w14:paraId="5C135A88" w14:textId="77777777" w:rsidTr="002C5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0E2BD" w14:textId="77777777" w:rsidR="0010260F" w:rsidRPr="00496973" w:rsidRDefault="0010260F" w:rsidP="0010260F">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E76080" w14:textId="77777777" w:rsidR="0010260F" w:rsidRPr="00496973" w:rsidRDefault="0010260F" w:rsidP="0010260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36DE172" w14:textId="77777777" w:rsidR="0010260F" w:rsidRPr="00496973" w:rsidRDefault="0010260F" w:rsidP="0010260F">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6EAF2C" w14:textId="77777777" w:rsidR="0010260F" w:rsidRPr="00496973" w:rsidRDefault="0010260F" w:rsidP="0010260F">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43263E" w14:textId="77777777" w:rsidR="0010260F" w:rsidRPr="0036363E" w:rsidRDefault="0010260F" w:rsidP="0010260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1EEAA5" w14:textId="77777777" w:rsidR="0010260F" w:rsidRPr="00496973" w:rsidRDefault="0010260F" w:rsidP="0010260F">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1C98C7" w14:textId="77777777" w:rsidR="0010260F" w:rsidRPr="0036363E" w:rsidRDefault="0010260F" w:rsidP="0010260F">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1DE627" w14:textId="77777777" w:rsidR="0010260F" w:rsidRPr="00496973" w:rsidRDefault="0010260F" w:rsidP="0010260F">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2C56CF" w:rsidRPr="00CB6975" w14:paraId="73696BE4"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4F0B1"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12959D"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4025D50"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27F28"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950B1A"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D7E207"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06EA80" w14:textId="77777777" w:rsidR="002C56CF" w:rsidRDefault="002C56CF" w:rsidP="002C56CF">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5F270A"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2C56CF" w:rsidRPr="00CB6975" w14:paraId="50C039AB"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5D120D" w14:textId="77777777" w:rsidR="002C56CF" w:rsidRDefault="002C56CF" w:rsidP="002C56CF">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8A38E4" w14:textId="77777777" w:rsidR="002C56CF" w:rsidRPr="00496973" w:rsidRDefault="002C56CF"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8B55733" w14:textId="77777777" w:rsidR="002C56CF" w:rsidRPr="00B5160E" w:rsidRDefault="002C56CF" w:rsidP="002C56CF">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DF073C" w14:textId="77777777" w:rsidR="002C56CF" w:rsidRDefault="002C56CF" w:rsidP="002C56CF">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55C1E" w14:textId="77777777" w:rsidR="002C56CF" w:rsidRPr="0036363E" w:rsidRDefault="002C56CF"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BC423" w14:textId="77777777" w:rsidR="002C56CF" w:rsidRDefault="002C56CF"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B0595D" w14:textId="77777777" w:rsidR="002C56CF" w:rsidRDefault="002C56CF" w:rsidP="002C56CF">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613F24" w14:textId="77777777" w:rsidR="002C56CF" w:rsidRPr="003E5099" w:rsidRDefault="002C56CF" w:rsidP="002C56CF">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53797E" w:rsidRPr="00CB6975" w14:paraId="45C3FF4E" w14:textId="77777777" w:rsidTr="003B05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713D0B" w14:textId="77777777" w:rsidR="0053797E" w:rsidRDefault="0053797E" w:rsidP="002C56CF">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3FCCBB" w14:textId="77777777" w:rsidR="0053797E" w:rsidRDefault="0053797E" w:rsidP="002C56CF">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29DCD9F" w14:textId="77777777" w:rsidR="0053797E" w:rsidRPr="00B5160E" w:rsidRDefault="0053797E" w:rsidP="002C56CF">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E5FC44" w14:textId="77777777" w:rsidR="0053797E" w:rsidRDefault="0053797E" w:rsidP="002C56CF">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0B9CAF" w14:textId="77777777" w:rsidR="0053797E" w:rsidRPr="0036363E" w:rsidRDefault="0053797E" w:rsidP="002C56CF">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86D98F" w14:textId="77777777" w:rsidR="0053797E" w:rsidRDefault="0053797E" w:rsidP="002C56CF">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554A0B" w14:textId="77777777" w:rsidR="0053797E" w:rsidRDefault="0053797E" w:rsidP="002C56CF">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067504" w14:textId="77777777" w:rsidR="0053797E" w:rsidRDefault="0053797E" w:rsidP="002C56CF">
            <w:pPr>
              <w:pStyle w:val="TAC"/>
              <w:rPr>
                <w:rFonts w:cs="Arial"/>
                <w:sz w:val="16"/>
                <w:szCs w:val="16"/>
                <w:lang w:eastAsia="zh-CN"/>
              </w:rPr>
            </w:pPr>
            <w:r>
              <w:rPr>
                <w:rFonts w:cs="Arial" w:hint="eastAsia"/>
                <w:sz w:val="16"/>
                <w:szCs w:val="16"/>
                <w:lang w:eastAsia="zh-CN"/>
              </w:rPr>
              <w:t>17.9.0</w:t>
            </w:r>
          </w:p>
        </w:tc>
      </w:tr>
      <w:tr w:rsidR="006430CE" w:rsidRPr="00CB6975" w14:paraId="7353E24E" w14:textId="77777777" w:rsidTr="00B75827">
        <w:tc>
          <w:tcPr>
            <w:tcW w:w="800" w:type="dxa"/>
            <w:tcBorders>
              <w:top w:val="single" w:sz="6" w:space="0" w:color="auto"/>
              <w:left w:val="single" w:sz="6" w:space="0" w:color="auto"/>
              <w:bottom w:val="single" w:sz="6" w:space="0" w:color="auto"/>
              <w:right w:val="single" w:sz="6" w:space="0" w:color="auto"/>
            </w:tcBorders>
            <w:shd w:val="solid" w:color="FFFFFF" w:fill="auto"/>
          </w:tcPr>
          <w:p w14:paraId="36601B7A" w14:textId="59AD4136" w:rsidR="006430CE" w:rsidRDefault="006430CE" w:rsidP="006430CE">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AF0A3" w14:textId="66ABABAD" w:rsidR="006430CE" w:rsidRDefault="006430CE" w:rsidP="006430CE">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E6478" w14:textId="578EDE12" w:rsidR="006430CE" w:rsidRDefault="006430CE" w:rsidP="006430CE">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145D5" w14:textId="1EEA3C0C" w:rsidR="006430CE" w:rsidRDefault="006430CE" w:rsidP="006430CE">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80C7FC" w14:textId="1B0E543B" w:rsidR="006430CE" w:rsidRPr="0036363E" w:rsidRDefault="006430CE" w:rsidP="006430CE">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84CC97" w14:textId="0FC213EF" w:rsidR="006430CE" w:rsidRDefault="006430CE" w:rsidP="006430CE">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8A97F9D" w14:textId="238369A7" w:rsidR="006430CE" w:rsidRDefault="006430CE" w:rsidP="006430CE">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91A42B" w14:textId="549F0DBF" w:rsidR="006430CE" w:rsidRDefault="006430CE" w:rsidP="006430CE">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bl>
    <w:p w14:paraId="0B263FE9" w14:textId="77777777" w:rsidR="00080512" w:rsidRDefault="00080512" w:rsidP="003133A5"/>
    <w:sectPr w:rsidR="00080512" w:rsidSect="00450FB8">
      <w:headerReference w:type="default" r:id="rId44"/>
      <w:footerReference w:type="default" r:id="rId45"/>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52A9C" w14:textId="77777777" w:rsidR="004C1FDE" w:rsidRDefault="004C1FDE">
      <w:r>
        <w:separator/>
      </w:r>
    </w:p>
  </w:endnote>
  <w:endnote w:type="continuationSeparator" w:id="0">
    <w:p w14:paraId="681D606D" w14:textId="77777777" w:rsidR="004C1FDE" w:rsidRDefault="004C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46D0"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2B29" w14:textId="77777777" w:rsidR="004C1FDE" w:rsidRDefault="004C1FDE">
      <w:r>
        <w:separator/>
      </w:r>
    </w:p>
  </w:footnote>
  <w:footnote w:type="continuationSeparator" w:id="0">
    <w:p w14:paraId="46D4A05F" w14:textId="77777777" w:rsidR="004C1FDE" w:rsidRDefault="004C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B8B6" w14:textId="34B0C398" w:rsidR="00597B11" w:rsidRDefault="00EB0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C79A5">
      <w:rPr>
        <w:rFonts w:ascii="Arial" w:hAnsi="Arial" w:cs="Arial"/>
        <w:b/>
        <w:noProof/>
        <w:sz w:val="18"/>
        <w:szCs w:val="18"/>
      </w:rPr>
      <w:t>3GPP TS 29.504 V17.10.0 (2023-03)</w:t>
    </w:r>
    <w:r>
      <w:rPr>
        <w:rFonts w:ascii="Arial" w:hAnsi="Arial" w:cs="Arial"/>
        <w:b/>
        <w:sz w:val="18"/>
        <w:szCs w:val="18"/>
      </w:rPr>
      <w:fldChar w:fldCharType="end"/>
    </w:r>
  </w:p>
  <w:p w14:paraId="36D8CB3A" w14:textId="77777777" w:rsidR="00597B11" w:rsidRDefault="00EB0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3797E">
      <w:rPr>
        <w:rFonts w:ascii="Arial" w:hAnsi="Arial" w:cs="Arial"/>
        <w:b/>
        <w:noProof/>
        <w:sz w:val="18"/>
        <w:szCs w:val="18"/>
      </w:rPr>
      <w:t>63</w:t>
    </w:r>
    <w:r>
      <w:rPr>
        <w:rFonts w:ascii="Arial" w:hAnsi="Arial" w:cs="Arial"/>
        <w:b/>
        <w:sz w:val="18"/>
        <w:szCs w:val="18"/>
      </w:rPr>
      <w:fldChar w:fldCharType="end"/>
    </w:r>
  </w:p>
  <w:p w14:paraId="35F947E2" w14:textId="1D16C414" w:rsidR="00597B11" w:rsidRDefault="00EB0B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C79A5">
      <w:rPr>
        <w:rFonts w:ascii="Arial" w:hAnsi="Arial" w:cs="Arial"/>
        <w:b/>
        <w:noProof/>
        <w:sz w:val="18"/>
        <w:szCs w:val="18"/>
      </w:rPr>
      <w:t>Release 17</w:t>
    </w:r>
    <w:r>
      <w:rPr>
        <w:rFonts w:ascii="Arial" w:hAnsi="Arial" w:cs="Arial"/>
        <w:b/>
        <w:sz w:val="18"/>
        <w:szCs w:val="18"/>
      </w:rPr>
      <w:fldChar w:fldCharType="end"/>
    </w:r>
  </w:p>
  <w:p w14:paraId="374776C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47497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898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689751">
    <w:abstractNumId w:val="11"/>
  </w:num>
  <w:num w:numId="4" w16cid:durableId="1367414446">
    <w:abstractNumId w:val="14"/>
  </w:num>
  <w:num w:numId="5" w16cid:durableId="1304233294">
    <w:abstractNumId w:val="12"/>
  </w:num>
  <w:num w:numId="6" w16cid:durableId="163740880">
    <w:abstractNumId w:val="13"/>
  </w:num>
  <w:num w:numId="7" w16cid:durableId="158010913">
    <w:abstractNumId w:val="15"/>
  </w:num>
  <w:num w:numId="8" w16cid:durableId="1827356403">
    <w:abstractNumId w:val="9"/>
  </w:num>
  <w:num w:numId="9" w16cid:durableId="922420334">
    <w:abstractNumId w:val="7"/>
  </w:num>
  <w:num w:numId="10" w16cid:durableId="488327365">
    <w:abstractNumId w:val="6"/>
  </w:num>
  <w:num w:numId="11" w16cid:durableId="282082594">
    <w:abstractNumId w:val="5"/>
  </w:num>
  <w:num w:numId="12" w16cid:durableId="1638533113">
    <w:abstractNumId w:val="4"/>
  </w:num>
  <w:num w:numId="13" w16cid:durableId="1410276596">
    <w:abstractNumId w:val="8"/>
  </w:num>
  <w:num w:numId="14" w16cid:durableId="1468086918">
    <w:abstractNumId w:val="3"/>
  </w:num>
  <w:num w:numId="15" w16cid:durableId="850024409">
    <w:abstractNumId w:val="2"/>
  </w:num>
  <w:num w:numId="16" w16cid:durableId="1413622646">
    <w:abstractNumId w:val="1"/>
  </w:num>
  <w:num w:numId="17" w16cid:durableId="644505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7192"/>
    <w:rsid w:val="00033397"/>
    <w:rsid w:val="00040095"/>
    <w:rsid w:val="00051834"/>
    <w:rsid w:val="00054A22"/>
    <w:rsid w:val="00057143"/>
    <w:rsid w:val="00062023"/>
    <w:rsid w:val="000655A6"/>
    <w:rsid w:val="00080512"/>
    <w:rsid w:val="00086725"/>
    <w:rsid w:val="000C1803"/>
    <w:rsid w:val="000C47C3"/>
    <w:rsid w:val="000C4CAC"/>
    <w:rsid w:val="000D58AB"/>
    <w:rsid w:val="000D6172"/>
    <w:rsid w:val="0010260F"/>
    <w:rsid w:val="0010282E"/>
    <w:rsid w:val="00115870"/>
    <w:rsid w:val="0013049F"/>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B6339"/>
    <w:rsid w:val="002C56CF"/>
    <w:rsid w:val="002C79A5"/>
    <w:rsid w:val="002E00EE"/>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1AE3"/>
    <w:rsid w:val="00465515"/>
    <w:rsid w:val="0046637C"/>
    <w:rsid w:val="00496973"/>
    <w:rsid w:val="0049751D"/>
    <w:rsid w:val="004A53C0"/>
    <w:rsid w:val="004C1FDE"/>
    <w:rsid w:val="004C30AC"/>
    <w:rsid w:val="004D3578"/>
    <w:rsid w:val="004E213A"/>
    <w:rsid w:val="004F0988"/>
    <w:rsid w:val="004F3340"/>
    <w:rsid w:val="005122C1"/>
    <w:rsid w:val="00530F49"/>
    <w:rsid w:val="0053388B"/>
    <w:rsid w:val="00535773"/>
    <w:rsid w:val="0053797E"/>
    <w:rsid w:val="00543DE4"/>
    <w:rsid w:val="00543E6C"/>
    <w:rsid w:val="005479D4"/>
    <w:rsid w:val="00565087"/>
    <w:rsid w:val="00570C3E"/>
    <w:rsid w:val="00590B68"/>
    <w:rsid w:val="005936A3"/>
    <w:rsid w:val="00597B11"/>
    <w:rsid w:val="005D15A4"/>
    <w:rsid w:val="005D2E01"/>
    <w:rsid w:val="005D7526"/>
    <w:rsid w:val="005E4BB2"/>
    <w:rsid w:val="005F788A"/>
    <w:rsid w:val="00602AEA"/>
    <w:rsid w:val="00606068"/>
    <w:rsid w:val="00614FDF"/>
    <w:rsid w:val="0063543D"/>
    <w:rsid w:val="006430CE"/>
    <w:rsid w:val="00647114"/>
    <w:rsid w:val="00682995"/>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3613"/>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10752"/>
    <w:rsid w:val="008247F0"/>
    <w:rsid w:val="00830747"/>
    <w:rsid w:val="00875375"/>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52E0"/>
    <w:rsid w:val="00A87344"/>
    <w:rsid w:val="00A92BA1"/>
    <w:rsid w:val="00A95A32"/>
    <w:rsid w:val="00AA3E99"/>
    <w:rsid w:val="00AA7301"/>
    <w:rsid w:val="00AB4A5D"/>
    <w:rsid w:val="00AC2338"/>
    <w:rsid w:val="00AC6BC6"/>
    <w:rsid w:val="00AE65E2"/>
    <w:rsid w:val="00AF1460"/>
    <w:rsid w:val="00B05662"/>
    <w:rsid w:val="00B15449"/>
    <w:rsid w:val="00B16B03"/>
    <w:rsid w:val="00B26759"/>
    <w:rsid w:val="00B5160E"/>
    <w:rsid w:val="00B74099"/>
    <w:rsid w:val="00B75827"/>
    <w:rsid w:val="00B93086"/>
    <w:rsid w:val="00BA19ED"/>
    <w:rsid w:val="00BA4B8D"/>
    <w:rsid w:val="00BB5ABB"/>
    <w:rsid w:val="00BC0300"/>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B0B59"/>
    <w:rsid w:val="00EC4A25"/>
    <w:rsid w:val="00ED5EA8"/>
    <w:rsid w:val="00EE15EB"/>
    <w:rsid w:val="00EF31F5"/>
    <w:rsid w:val="00EF3286"/>
    <w:rsid w:val="00EF5D76"/>
    <w:rsid w:val="00EF608C"/>
    <w:rsid w:val="00F025A2"/>
    <w:rsid w:val="00F04712"/>
    <w:rsid w:val="00F13360"/>
    <w:rsid w:val="00F17BF3"/>
    <w:rsid w:val="00F2296C"/>
    <w:rsid w:val="00F22EC7"/>
    <w:rsid w:val="00F2452C"/>
    <w:rsid w:val="00F3074B"/>
    <w:rsid w:val="00F325C8"/>
    <w:rsid w:val="00F653B8"/>
    <w:rsid w:val="00F817B5"/>
    <w:rsid w:val="00F9008D"/>
    <w:rsid w:val="00F9074A"/>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8E8A1"/>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B694-F900-4153-B6D9-2749D62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18934</Words>
  <Characters>107929</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17</cp:revision>
  <cp:lastPrinted>2019-02-25T14:05:00Z</cp:lastPrinted>
  <dcterms:created xsi:type="dcterms:W3CDTF">2022-08-30T00:51:00Z</dcterms:created>
  <dcterms:modified xsi:type="dcterms:W3CDTF">2023-03-27T11:22:00Z</dcterms:modified>
</cp:coreProperties>
</file>