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57B0107F"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9D5D23">
              <w:t>6</w:t>
            </w:r>
            <w:r w:rsidRPr="00B3056F">
              <w:t xml:space="preserve">.0 </w:t>
            </w:r>
            <w:r w:rsidRPr="00B3056F">
              <w:rPr>
                <w:sz w:val="32"/>
              </w:rPr>
              <w:t>(2020-</w:t>
            </w:r>
            <w:r w:rsidR="009D5D23">
              <w:rPr>
                <w:sz w:val="32"/>
              </w:rPr>
              <w:t>12</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D57972" w:rsidRPr="00B3056F" w14:paraId="05761E83" w14:textId="77777777" w:rsidTr="005E4BB2">
        <w:trPr>
          <w:trHeight w:hRule="exact" w:val="1531"/>
        </w:trPr>
        <w:tc>
          <w:tcPr>
            <w:tcW w:w="4883" w:type="dxa"/>
            <w:shd w:val="clear" w:color="auto" w:fill="auto"/>
          </w:tcPr>
          <w:p w14:paraId="7A8D5358" w14:textId="1283EED8" w:rsidR="00D57972" w:rsidRPr="00B3056F" w:rsidRDefault="00A72902">
            <w:r>
              <w:rPr>
                <w:i/>
                <w:noProof/>
              </w:rPr>
              <w:drawing>
                <wp:inline distT="0" distB="0" distL="0" distR="0" wp14:anchorId="6F88A439" wp14:editId="2AB590E2">
                  <wp:extent cx="1216025" cy="854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025" cy="854075"/>
                          </a:xfrm>
                          <a:prstGeom prst="rect">
                            <a:avLst/>
                          </a:prstGeom>
                          <a:noFill/>
                          <a:ln>
                            <a:noFill/>
                          </a:ln>
                        </pic:spPr>
                      </pic:pic>
                    </a:graphicData>
                  </a:graphic>
                </wp:inline>
              </w:drawing>
            </w:r>
          </w:p>
        </w:tc>
        <w:tc>
          <w:tcPr>
            <w:tcW w:w="5540" w:type="dxa"/>
            <w:shd w:val="clear" w:color="auto" w:fill="auto"/>
          </w:tcPr>
          <w:p w14:paraId="721856C5" w14:textId="24CF9136" w:rsidR="00D57972" w:rsidRPr="00B3056F" w:rsidRDefault="00A72902" w:rsidP="00133525">
            <w:pPr>
              <w:jc w:val="right"/>
            </w:pPr>
            <w:bookmarkStart w:id="2" w:name="logos"/>
            <w:r>
              <w:rPr>
                <w:noProof/>
              </w:rPr>
              <w:drawing>
                <wp:inline distT="0" distB="0" distL="0" distR="0" wp14:anchorId="155A6AB6" wp14:editId="67543704">
                  <wp:extent cx="1630680" cy="9575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7580"/>
                          </a:xfrm>
                          <a:prstGeom prst="rect">
                            <a:avLst/>
                          </a:prstGeom>
                          <a:noFill/>
                          <a:ln>
                            <a:noFill/>
                          </a:ln>
                        </pic:spPr>
                      </pic:pic>
                    </a:graphicData>
                  </a:graphic>
                </wp:inline>
              </w:drawing>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77777777"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2020</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23198078" w14:textId="497B2887" w:rsidR="00A91218" w:rsidRDefault="00A9121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_Toc58581992 \h </w:instrText>
      </w:r>
      <w:r>
        <w:fldChar w:fldCharType="separate"/>
      </w:r>
      <w:r>
        <w:t>17</w:t>
      </w:r>
      <w:r>
        <w:fldChar w:fldCharType="end"/>
      </w:r>
    </w:p>
    <w:p w14:paraId="24624E18" w14:textId="39CD2BB3" w:rsidR="00A91218" w:rsidRDefault="00A9121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_Toc58581993 \h </w:instrText>
      </w:r>
      <w:r>
        <w:fldChar w:fldCharType="separate"/>
      </w:r>
      <w:r>
        <w:t>18</w:t>
      </w:r>
      <w:r>
        <w:fldChar w:fldCharType="end"/>
      </w:r>
    </w:p>
    <w:p w14:paraId="6A5AA1AB" w14:textId="67D278B7" w:rsidR="00A91218" w:rsidRDefault="00A9121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_Toc58581994 \h </w:instrText>
      </w:r>
      <w:r>
        <w:fldChar w:fldCharType="separate"/>
      </w:r>
      <w:r>
        <w:t>18</w:t>
      </w:r>
      <w:r>
        <w:fldChar w:fldCharType="end"/>
      </w:r>
    </w:p>
    <w:p w14:paraId="31F90ABE" w14:textId="7362C58E" w:rsidR="00A91218" w:rsidRDefault="00A9121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262AD8">
        <w:rPr>
          <w:rFonts w:eastAsia="SimSun"/>
        </w:rPr>
        <w:t>Definitions and abbreviations</w:t>
      </w:r>
      <w:r>
        <w:tab/>
      </w:r>
      <w:r>
        <w:fldChar w:fldCharType="begin" w:fldLock="1"/>
      </w:r>
      <w:r>
        <w:instrText xml:space="preserve"> PAGEREF _Toc58581995 \h </w:instrText>
      </w:r>
      <w:r>
        <w:fldChar w:fldCharType="separate"/>
      </w:r>
      <w:r>
        <w:t>20</w:t>
      </w:r>
      <w:r>
        <w:fldChar w:fldCharType="end"/>
      </w:r>
    </w:p>
    <w:p w14:paraId="3A1DEAE6" w14:textId="1323B5DB" w:rsidR="00A91218" w:rsidRDefault="00A91218">
      <w:pPr>
        <w:pStyle w:val="TOC2"/>
        <w:rPr>
          <w:rFonts w:asciiTheme="minorHAnsi" w:eastAsiaTheme="minorEastAsia" w:hAnsiTheme="minorHAnsi" w:cstheme="minorBidi"/>
          <w:sz w:val="22"/>
          <w:szCs w:val="22"/>
          <w:lang w:eastAsia="en-GB"/>
        </w:rPr>
      </w:pPr>
      <w:r w:rsidRPr="00A91218">
        <w:t>3.1</w:t>
      </w:r>
      <w:r w:rsidRPr="00A91218">
        <w:rPr>
          <w:rFonts w:asciiTheme="minorHAnsi" w:hAnsiTheme="minorHAnsi" w:cstheme="minorBidi"/>
          <w:sz w:val="22"/>
          <w:szCs w:val="22"/>
          <w:lang w:eastAsia="en-GB"/>
        </w:rPr>
        <w:tab/>
      </w:r>
      <w:r w:rsidRPr="00262AD8">
        <w:rPr>
          <w:rFonts w:eastAsia="SimSun"/>
        </w:rPr>
        <w:t>Definitions</w:t>
      </w:r>
      <w:r>
        <w:tab/>
      </w:r>
      <w:r>
        <w:fldChar w:fldCharType="begin" w:fldLock="1"/>
      </w:r>
      <w:r>
        <w:instrText xml:space="preserve"> PAGEREF _Toc58581996 \h </w:instrText>
      </w:r>
      <w:r>
        <w:fldChar w:fldCharType="separate"/>
      </w:r>
      <w:r>
        <w:t>20</w:t>
      </w:r>
      <w:r>
        <w:fldChar w:fldCharType="end"/>
      </w:r>
    </w:p>
    <w:p w14:paraId="28C94529" w14:textId="31D967E0" w:rsidR="00A91218" w:rsidRDefault="00A9121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_Toc58581997 \h </w:instrText>
      </w:r>
      <w:r>
        <w:fldChar w:fldCharType="separate"/>
      </w:r>
      <w:r>
        <w:t>20</w:t>
      </w:r>
      <w:r>
        <w:fldChar w:fldCharType="end"/>
      </w:r>
    </w:p>
    <w:p w14:paraId="4C6EF3EF" w14:textId="789FE761" w:rsidR="00A91218" w:rsidRDefault="00A9121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_Toc58581998 \h </w:instrText>
      </w:r>
      <w:r>
        <w:fldChar w:fldCharType="separate"/>
      </w:r>
      <w:r>
        <w:t>21</w:t>
      </w:r>
      <w:r>
        <w:fldChar w:fldCharType="end"/>
      </w:r>
    </w:p>
    <w:p w14:paraId="579100F3" w14:textId="219615B3" w:rsidR="00A91218" w:rsidRDefault="00A9121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_Toc58581999 \h </w:instrText>
      </w:r>
      <w:r>
        <w:fldChar w:fldCharType="separate"/>
      </w:r>
      <w:r>
        <w:t>21</w:t>
      </w:r>
      <w:r>
        <w:fldChar w:fldCharType="end"/>
      </w:r>
    </w:p>
    <w:p w14:paraId="70DE3E0B" w14:textId="41FB5471" w:rsidR="00A91218" w:rsidRDefault="00A9121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_Toc58582000 \h </w:instrText>
      </w:r>
      <w:r>
        <w:fldChar w:fldCharType="separate"/>
      </w:r>
      <w:r>
        <w:t>22</w:t>
      </w:r>
      <w:r>
        <w:fldChar w:fldCharType="end"/>
      </w:r>
    </w:p>
    <w:p w14:paraId="18FF2F0C" w14:textId="12EE2C42" w:rsidR="00A91218" w:rsidRDefault="00A9121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_Toc58582001 \h </w:instrText>
      </w:r>
      <w:r>
        <w:fldChar w:fldCharType="separate"/>
      </w:r>
      <w:r>
        <w:t>22</w:t>
      </w:r>
      <w:r>
        <w:fldChar w:fldCharType="end"/>
      </w:r>
    </w:p>
    <w:p w14:paraId="10BCAD5D" w14:textId="27619660" w:rsidR="00A91218" w:rsidRDefault="00A9121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_Toc58582002 \h </w:instrText>
      </w:r>
      <w:r>
        <w:fldChar w:fldCharType="separate"/>
      </w:r>
      <w:r>
        <w:t>23</w:t>
      </w:r>
      <w:r>
        <w:fldChar w:fldCharType="end"/>
      </w:r>
    </w:p>
    <w:p w14:paraId="31537FA2" w14:textId="7928419C" w:rsidR="00A91218" w:rsidRDefault="00A9121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_Toc58582003 \h </w:instrText>
      </w:r>
      <w:r>
        <w:fldChar w:fldCharType="separate"/>
      </w:r>
      <w:r>
        <w:t>23</w:t>
      </w:r>
      <w:r>
        <w:fldChar w:fldCharType="end"/>
      </w:r>
    </w:p>
    <w:p w14:paraId="6B544231" w14:textId="0A11B502" w:rsidR="00A91218" w:rsidRDefault="00A9121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_Toc58582004 \h </w:instrText>
      </w:r>
      <w:r>
        <w:fldChar w:fldCharType="separate"/>
      </w:r>
      <w:r>
        <w:t>23</w:t>
      </w:r>
      <w:r>
        <w:fldChar w:fldCharType="end"/>
      </w:r>
    </w:p>
    <w:p w14:paraId="1A7C3190" w14:textId="67E61DFD" w:rsidR="00A91218" w:rsidRDefault="00A91218">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_Toc58582005 \h </w:instrText>
      </w:r>
      <w:r>
        <w:fldChar w:fldCharType="separate"/>
      </w:r>
      <w:r>
        <w:t>23</w:t>
      </w:r>
      <w:r>
        <w:fldChar w:fldCharType="end"/>
      </w:r>
    </w:p>
    <w:p w14:paraId="29861A2F" w14:textId="1DF51301" w:rsidR="00A91218" w:rsidRDefault="00A91218">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_Toc58582006 \h </w:instrText>
      </w:r>
      <w:r>
        <w:fldChar w:fldCharType="separate"/>
      </w:r>
      <w:r>
        <w:t>24</w:t>
      </w:r>
      <w:r>
        <w:fldChar w:fldCharType="end"/>
      </w:r>
    </w:p>
    <w:p w14:paraId="18A751BF" w14:textId="7D0900DE" w:rsidR="00A91218" w:rsidRDefault="00A91218">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_Toc58582007 \h </w:instrText>
      </w:r>
      <w:r>
        <w:fldChar w:fldCharType="separate"/>
      </w:r>
      <w:r>
        <w:t>24</w:t>
      </w:r>
      <w:r>
        <w:fldChar w:fldCharType="end"/>
      </w:r>
    </w:p>
    <w:p w14:paraId="65F7C99A" w14:textId="6A1EC1B7" w:rsidR="00A91218" w:rsidRDefault="00A91218">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_Toc58582008 \h </w:instrText>
      </w:r>
      <w:r>
        <w:fldChar w:fldCharType="separate"/>
      </w:r>
      <w:r>
        <w:t>25</w:t>
      </w:r>
      <w:r>
        <w:fldChar w:fldCharType="end"/>
      </w:r>
    </w:p>
    <w:p w14:paraId="6DFE0224" w14:textId="294B684D" w:rsidR="00A91218" w:rsidRDefault="00A91218">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_Toc58582009 \h </w:instrText>
      </w:r>
      <w:r>
        <w:fldChar w:fldCharType="separate"/>
      </w:r>
      <w:r>
        <w:t>25</w:t>
      </w:r>
      <w:r>
        <w:fldChar w:fldCharType="end"/>
      </w:r>
    </w:p>
    <w:p w14:paraId="44A5202E" w14:textId="3D90262D" w:rsidR="00A91218" w:rsidRDefault="00A91218">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_Toc58582010 \h </w:instrText>
      </w:r>
      <w:r>
        <w:fldChar w:fldCharType="separate"/>
      </w:r>
      <w:r>
        <w:t>26</w:t>
      </w:r>
      <w:r>
        <w:fldChar w:fldCharType="end"/>
      </w:r>
    </w:p>
    <w:p w14:paraId="0DD05D5B" w14:textId="58A6A281" w:rsidR="00A91218" w:rsidRDefault="00A91218">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_Toc58582011 \h </w:instrText>
      </w:r>
      <w:r>
        <w:fldChar w:fldCharType="separate"/>
      </w:r>
      <w:r>
        <w:t>27</w:t>
      </w:r>
      <w:r>
        <w:fldChar w:fldCharType="end"/>
      </w:r>
    </w:p>
    <w:p w14:paraId="0D9A1AF8" w14:textId="3FE866B7" w:rsidR="00A91218" w:rsidRDefault="00A91218">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_Toc58582012 \h </w:instrText>
      </w:r>
      <w:r>
        <w:fldChar w:fldCharType="separate"/>
      </w:r>
      <w:r>
        <w:t>27</w:t>
      </w:r>
      <w:r>
        <w:fldChar w:fldCharType="end"/>
      </w:r>
    </w:p>
    <w:p w14:paraId="6C094454" w14:textId="37BC78B3" w:rsidR="00A91218" w:rsidRDefault="00A91218">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_Toc58582013 \h </w:instrText>
      </w:r>
      <w:r>
        <w:fldChar w:fldCharType="separate"/>
      </w:r>
      <w:r>
        <w:t>28</w:t>
      </w:r>
      <w:r>
        <w:fldChar w:fldCharType="end"/>
      </w:r>
    </w:p>
    <w:p w14:paraId="3A8F391C" w14:textId="4553A367" w:rsidR="00A91218" w:rsidRDefault="00A91218">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_Toc58582014 \h </w:instrText>
      </w:r>
      <w:r>
        <w:fldChar w:fldCharType="separate"/>
      </w:r>
      <w:r>
        <w:t>28</w:t>
      </w:r>
      <w:r>
        <w:fldChar w:fldCharType="end"/>
      </w:r>
    </w:p>
    <w:p w14:paraId="238EC4E9" w14:textId="0E2AACBE" w:rsidR="00A91218" w:rsidRDefault="00A91218">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_Toc58582015 \h </w:instrText>
      </w:r>
      <w:r>
        <w:fldChar w:fldCharType="separate"/>
      </w:r>
      <w:r>
        <w:t>29</w:t>
      </w:r>
      <w:r>
        <w:fldChar w:fldCharType="end"/>
      </w:r>
    </w:p>
    <w:p w14:paraId="3724DB0A" w14:textId="3B077E92" w:rsidR="00A91218" w:rsidRDefault="00A91218">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_Toc58582016 \h </w:instrText>
      </w:r>
      <w:r>
        <w:fldChar w:fldCharType="separate"/>
      </w:r>
      <w:r>
        <w:t>30</w:t>
      </w:r>
      <w:r>
        <w:fldChar w:fldCharType="end"/>
      </w:r>
    </w:p>
    <w:p w14:paraId="1BF3D18C" w14:textId="0CC7E76A" w:rsidR="00A91218" w:rsidRDefault="00A91218">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_Toc58582017 \h </w:instrText>
      </w:r>
      <w:r>
        <w:fldChar w:fldCharType="separate"/>
      </w:r>
      <w:r>
        <w:t>30</w:t>
      </w:r>
      <w:r>
        <w:fldChar w:fldCharType="end"/>
      </w:r>
    </w:p>
    <w:p w14:paraId="73BAA333" w14:textId="18E8F616" w:rsidR="00A91218" w:rsidRDefault="00A91218">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_Toc58582018 \h </w:instrText>
      </w:r>
      <w:r>
        <w:fldChar w:fldCharType="separate"/>
      </w:r>
      <w:r>
        <w:t>31</w:t>
      </w:r>
      <w:r>
        <w:fldChar w:fldCharType="end"/>
      </w:r>
    </w:p>
    <w:p w14:paraId="5A13D655" w14:textId="6EE476A3" w:rsidR="00A91218" w:rsidRDefault="00A91218">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_Toc58582019 \h </w:instrText>
      </w:r>
      <w:r>
        <w:fldChar w:fldCharType="separate"/>
      </w:r>
      <w:r>
        <w:t>31</w:t>
      </w:r>
      <w:r>
        <w:fldChar w:fldCharType="end"/>
      </w:r>
    </w:p>
    <w:p w14:paraId="46126FFE" w14:textId="60FB2E6F" w:rsidR="00A91218" w:rsidRDefault="00A91218">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_Toc58582020 \h </w:instrText>
      </w:r>
      <w:r>
        <w:fldChar w:fldCharType="separate"/>
      </w:r>
      <w:r>
        <w:t>32</w:t>
      </w:r>
      <w:r>
        <w:fldChar w:fldCharType="end"/>
      </w:r>
    </w:p>
    <w:p w14:paraId="4C5F3971" w14:textId="66002745" w:rsidR="00A91218" w:rsidRDefault="00A91218">
      <w:pPr>
        <w:pStyle w:val="TOC5"/>
        <w:rPr>
          <w:rFonts w:asciiTheme="minorHAnsi" w:eastAsiaTheme="minorEastAsia" w:hAnsiTheme="minorHAnsi" w:cstheme="minorBidi"/>
          <w:sz w:val="22"/>
          <w:szCs w:val="22"/>
          <w:lang w:eastAsia="en-GB"/>
        </w:rPr>
      </w:pPr>
      <w:r>
        <w:t>5.2.2.2.15</w:t>
      </w:r>
      <w:r>
        <w:rPr>
          <w:rFonts w:asciiTheme="minorHAnsi" w:eastAsiaTheme="minorEastAsia" w:hAnsiTheme="minorHAnsi" w:cstheme="minorBidi"/>
          <w:sz w:val="22"/>
          <w:szCs w:val="22"/>
          <w:lang w:eastAsia="en-GB"/>
        </w:rPr>
        <w:tab/>
      </w:r>
      <w:r>
        <w:t>LCS Privacy Data Retrieval</w:t>
      </w:r>
      <w:r>
        <w:tab/>
      </w:r>
      <w:r>
        <w:fldChar w:fldCharType="begin" w:fldLock="1"/>
      </w:r>
      <w:r>
        <w:instrText xml:space="preserve"> PAGEREF _Toc58582021 \h </w:instrText>
      </w:r>
      <w:r>
        <w:fldChar w:fldCharType="separate"/>
      </w:r>
      <w:r>
        <w:t>32</w:t>
      </w:r>
      <w:r>
        <w:fldChar w:fldCharType="end"/>
      </w:r>
    </w:p>
    <w:p w14:paraId="7C2B798A" w14:textId="1B759409" w:rsidR="00A91218" w:rsidRDefault="00A91218">
      <w:pPr>
        <w:pStyle w:val="TOC5"/>
        <w:rPr>
          <w:rFonts w:asciiTheme="minorHAnsi" w:eastAsiaTheme="minorEastAsia" w:hAnsiTheme="minorHAnsi" w:cstheme="minorBidi"/>
          <w:sz w:val="22"/>
          <w:szCs w:val="22"/>
          <w:lang w:eastAsia="en-GB"/>
        </w:rPr>
      </w:pPr>
      <w:r>
        <w:t>5.2.2.2.16</w:t>
      </w:r>
      <w:r>
        <w:rPr>
          <w:rFonts w:asciiTheme="minorHAnsi" w:eastAsiaTheme="minorEastAsia" w:hAnsiTheme="minorHAnsi" w:cstheme="minorBidi"/>
          <w:sz w:val="22"/>
          <w:szCs w:val="22"/>
          <w:lang w:eastAsia="en-GB"/>
        </w:rPr>
        <w:tab/>
      </w:r>
      <w:r>
        <w:t>LCS Mobile Originated Data Retrieval</w:t>
      </w:r>
      <w:r>
        <w:tab/>
      </w:r>
      <w:r>
        <w:fldChar w:fldCharType="begin" w:fldLock="1"/>
      </w:r>
      <w:r>
        <w:instrText xml:space="preserve"> PAGEREF _Toc58582022 \h </w:instrText>
      </w:r>
      <w:r>
        <w:fldChar w:fldCharType="separate"/>
      </w:r>
      <w:r>
        <w:t>33</w:t>
      </w:r>
      <w:r>
        <w:fldChar w:fldCharType="end"/>
      </w:r>
    </w:p>
    <w:p w14:paraId="2AE2AD01" w14:textId="1F7F26B7" w:rsidR="00A91218" w:rsidRDefault="00A91218">
      <w:pPr>
        <w:pStyle w:val="TOC5"/>
        <w:rPr>
          <w:rFonts w:asciiTheme="minorHAnsi" w:eastAsiaTheme="minorEastAsia" w:hAnsiTheme="minorHAnsi" w:cstheme="minorBidi"/>
          <w:sz w:val="22"/>
          <w:szCs w:val="22"/>
          <w:lang w:eastAsia="en-GB"/>
        </w:rPr>
      </w:pPr>
      <w:r>
        <w:t>5.2.2.2.17</w:t>
      </w:r>
      <w:r>
        <w:rPr>
          <w:rFonts w:asciiTheme="minorHAnsi" w:eastAsiaTheme="minorEastAsia" w:hAnsiTheme="minorHAnsi" w:cstheme="minorBidi"/>
          <w:sz w:val="22"/>
          <w:szCs w:val="22"/>
          <w:lang w:eastAsia="en-GB"/>
        </w:rPr>
        <w:tab/>
      </w:r>
      <w:r>
        <w:t>Enhanced Coverage Restriction Data Retrieval</w:t>
      </w:r>
      <w:r>
        <w:tab/>
      </w:r>
      <w:r>
        <w:fldChar w:fldCharType="begin" w:fldLock="1"/>
      </w:r>
      <w:r>
        <w:instrText xml:space="preserve"> PAGEREF _Toc58582023 \h </w:instrText>
      </w:r>
      <w:r>
        <w:fldChar w:fldCharType="separate"/>
      </w:r>
      <w:r>
        <w:t>34</w:t>
      </w:r>
      <w:r>
        <w:fldChar w:fldCharType="end"/>
      </w:r>
    </w:p>
    <w:p w14:paraId="5513BB3B" w14:textId="3B1562A7" w:rsidR="00A91218" w:rsidRDefault="00A91218">
      <w:pPr>
        <w:pStyle w:val="TOC5"/>
        <w:rPr>
          <w:rFonts w:asciiTheme="minorHAnsi" w:eastAsiaTheme="minorEastAsia" w:hAnsiTheme="minorHAnsi" w:cstheme="minorBidi"/>
          <w:sz w:val="22"/>
          <w:szCs w:val="22"/>
          <w:lang w:eastAsia="en-GB"/>
        </w:rPr>
      </w:pPr>
      <w:r>
        <w:t>5.2.2.2.18</w:t>
      </w:r>
      <w:r>
        <w:rPr>
          <w:rFonts w:asciiTheme="minorHAnsi" w:eastAsiaTheme="minorEastAsia" w:hAnsiTheme="minorHAnsi" w:cstheme="minorBid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_Toc58582024 \h </w:instrText>
      </w:r>
      <w:r>
        <w:fldChar w:fldCharType="separate"/>
      </w:r>
      <w:r>
        <w:t>34</w:t>
      </w:r>
      <w:r>
        <w:fldChar w:fldCharType="end"/>
      </w:r>
    </w:p>
    <w:p w14:paraId="7102A54A" w14:textId="30B7565E" w:rsidR="00A91218" w:rsidRDefault="00A91218">
      <w:pPr>
        <w:pStyle w:val="TOC5"/>
        <w:rPr>
          <w:rFonts w:asciiTheme="minorHAnsi" w:eastAsiaTheme="minorEastAsia" w:hAnsiTheme="minorHAnsi" w:cstheme="minorBidi"/>
          <w:sz w:val="22"/>
          <w:szCs w:val="22"/>
          <w:lang w:eastAsia="en-GB"/>
        </w:rPr>
      </w:pPr>
      <w:r>
        <w:t>5.2.2.2.20</w:t>
      </w:r>
      <w:r>
        <w:rPr>
          <w:rFonts w:asciiTheme="minorHAnsi" w:eastAsiaTheme="minorEastAsia" w:hAnsiTheme="minorHAnsi" w:cstheme="minorBidi"/>
          <w:sz w:val="22"/>
          <w:szCs w:val="22"/>
          <w:lang w:eastAsia="en-GB"/>
        </w:rPr>
        <w:tab/>
      </w:r>
      <w:r>
        <w:t>UE Context In AMF Data Retrieval</w:t>
      </w:r>
      <w:r>
        <w:tab/>
      </w:r>
      <w:r>
        <w:fldChar w:fldCharType="begin" w:fldLock="1"/>
      </w:r>
      <w:r>
        <w:instrText xml:space="preserve"> PAGEREF _Toc58582025 \h </w:instrText>
      </w:r>
      <w:r>
        <w:fldChar w:fldCharType="separate"/>
      </w:r>
      <w:r>
        <w:t>35</w:t>
      </w:r>
      <w:r>
        <w:fldChar w:fldCharType="end"/>
      </w:r>
    </w:p>
    <w:p w14:paraId="0D8C0671" w14:textId="4C2D7192" w:rsidR="00A91218" w:rsidRDefault="00A91218">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_Toc58582026 \h </w:instrText>
      </w:r>
      <w:r>
        <w:fldChar w:fldCharType="separate"/>
      </w:r>
      <w:r>
        <w:t>36</w:t>
      </w:r>
      <w:r>
        <w:fldChar w:fldCharType="end"/>
      </w:r>
    </w:p>
    <w:p w14:paraId="4FDFC895" w14:textId="4665D4CF" w:rsidR="00A91218" w:rsidRDefault="00A91218">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_Toc58582027 \h </w:instrText>
      </w:r>
      <w:r>
        <w:fldChar w:fldCharType="separate"/>
      </w:r>
      <w:r>
        <w:t>36</w:t>
      </w:r>
      <w:r>
        <w:fldChar w:fldCharType="end"/>
      </w:r>
    </w:p>
    <w:p w14:paraId="571EEA6C" w14:textId="2D2DAD04" w:rsidR="00A91218" w:rsidRDefault="00A91218">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_Toc58582028 \h </w:instrText>
      </w:r>
      <w:r>
        <w:fldChar w:fldCharType="separate"/>
      </w:r>
      <w:r>
        <w:t>36</w:t>
      </w:r>
      <w:r>
        <w:fldChar w:fldCharType="end"/>
      </w:r>
    </w:p>
    <w:p w14:paraId="58141975" w14:textId="0A098E1F" w:rsidR="00A91218" w:rsidRDefault="00A91218">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_Toc58582029 \h </w:instrText>
      </w:r>
      <w:r>
        <w:fldChar w:fldCharType="separate"/>
      </w:r>
      <w:r>
        <w:t>36</w:t>
      </w:r>
      <w:r>
        <w:fldChar w:fldCharType="end"/>
      </w:r>
    </w:p>
    <w:p w14:paraId="162190BF" w14:textId="3CE7DC06" w:rsidR="00A91218" w:rsidRDefault="00A91218">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_Toc58582030 \h </w:instrText>
      </w:r>
      <w:r>
        <w:fldChar w:fldCharType="separate"/>
      </w:r>
      <w:r>
        <w:t>37</w:t>
      </w:r>
      <w:r>
        <w:fldChar w:fldCharType="end"/>
      </w:r>
    </w:p>
    <w:p w14:paraId="20BAB0CD" w14:textId="28180B80" w:rsidR="00A91218" w:rsidRDefault="00A91218">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_Toc58582031 \h </w:instrText>
      </w:r>
      <w:r>
        <w:fldChar w:fldCharType="separate"/>
      </w:r>
      <w:r>
        <w:t>37</w:t>
      </w:r>
      <w:r>
        <w:fldChar w:fldCharType="end"/>
      </w:r>
    </w:p>
    <w:p w14:paraId="351D71E7" w14:textId="2926EAA5" w:rsidR="00A91218" w:rsidRDefault="00A91218">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_Toc58582032 \h </w:instrText>
      </w:r>
      <w:r>
        <w:fldChar w:fldCharType="separate"/>
      </w:r>
      <w:r>
        <w:t>37</w:t>
      </w:r>
      <w:r>
        <w:fldChar w:fldCharType="end"/>
      </w:r>
    </w:p>
    <w:p w14:paraId="45A7850F" w14:textId="15741F34" w:rsidR="00A91218" w:rsidRDefault="00A91218">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_Toc58582033 \h </w:instrText>
      </w:r>
      <w:r>
        <w:fldChar w:fldCharType="separate"/>
      </w:r>
      <w:r>
        <w:t>38</w:t>
      </w:r>
      <w:r>
        <w:fldChar w:fldCharType="end"/>
      </w:r>
    </w:p>
    <w:p w14:paraId="46A857A2" w14:textId="16260221" w:rsidR="00A91218" w:rsidRDefault="00A91218">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_Toc58582034 \h </w:instrText>
      </w:r>
      <w:r>
        <w:fldChar w:fldCharType="separate"/>
      </w:r>
      <w:r>
        <w:t>38</w:t>
      </w:r>
      <w:r>
        <w:fldChar w:fldCharType="end"/>
      </w:r>
    </w:p>
    <w:p w14:paraId="4336AAC2" w14:textId="0F36DD74" w:rsidR="00A91218" w:rsidRDefault="00A91218">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_Toc58582035 \h </w:instrText>
      </w:r>
      <w:r>
        <w:fldChar w:fldCharType="separate"/>
      </w:r>
      <w:r>
        <w:t>38</w:t>
      </w:r>
      <w:r>
        <w:fldChar w:fldCharType="end"/>
      </w:r>
    </w:p>
    <w:p w14:paraId="2341A434" w14:textId="0F8221B5" w:rsidR="00A91218" w:rsidRDefault="00A91218">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_Toc58582036 \h </w:instrText>
      </w:r>
      <w:r>
        <w:fldChar w:fldCharType="separate"/>
      </w:r>
      <w:r>
        <w:t>38</w:t>
      </w:r>
      <w:r>
        <w:fldChar w:fldCharType="end"/>
      </w:r>
    </w:p>
    <w:p w14:paraId="28451C8F" w14:textId="2C0DE6EE" w:rsidR="00A91218" w:rsidRDefault="00A91218">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_Toc58582037 \h </w:instrText>
      </w:r>
      <w:r>
        <w:fldChar w:fldCharType="separate"/>
      </w:r>
      <w:r>
        <w:t>39</w:t>
      </w:r>
      <w:r>
        <w:fldChar w:fldCharType="end"/>
      </w:r>
    </w:p>
    <w:p w14:paraId="7E65603A" w14:textId="1337CEDF" w:rsidR="00A91218" w:rsidRDefault="00A91218">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_Toc58582038 \h </w:instrText>
      </w:r>
      <w:r>
        <w:fldChar w:fldCharType="separate"/>
      </w:r>
      <w:r>
        <w:t>39</w:t>
      </w:r>
      <w:r>
        <w:fldChar w:fldCharType="end"/>
      </w:r>
    </w:p>
    <w:p w14:paraId="12299FD0" w14:textId="69BE3BB5" w:rsidR="00A91218" w:rsidRDefault="00A91218">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_Toc58582039 \h </w:instrText>
      </w:r>
      <w:r>
        <w:fldChar w:fldCharType="separate"/>
      </w:r>
      <w:r>
        <w:t>39</w:t>
      </w:r>
      <w:r>
        <w:fldChar w:fldCharType="end"/>
      </w:r>
    </w:p>
    <w:p w14:paraId="61E4A316" w14:textId="1796F59F" w:rsidR="00A91218" w:rsidRDefault="00A91218">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_Toc58582040 \h </w:instrText>
      </w:r>
      <w:r>
        <w:fldChar w:fldCharType="separate"/>
      </w:r>
      <w:r>
        <w:t>40</w:t>
      </w:r>
      <w:r>
        <w:fldChar w:fldCharType="end"/>
      </w:r>
    </w:p>
    <w:p w14:paraId="1B51697F" w14:textId="465E37AC" w:rsidR="00A91218" w:rsidRDefault="00A91218">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_Toc58582041 \h </w:instrText>
      </w:r>
      <w:r>
        <w:fldChar w:fldCharType="separate"/>
      </w:r>
      <w:r>
        <w:t>40</w:t>
      </w:r>
      <w:r>
        <w:fldChar w:fldCharType="end"/>
      </w:r>
    </w:p>
    <w:p w14:paraId="1D48F332" w14:textId="322FC488" w:rsidR="00A91218" w:rsidRDefault="00A91218">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Providing acknowledgement of UE for CAG configuration change</w:t>
      </w:r>
      <w:r>
        <w:tab/>
      </w:r>
      <w:r>
        <w:fldChar w:fldCharType="begin" w:fldLock="1"/>
      </w:r>
      <w:r>
        <w:instrText xml:space="preserve"> PAGEREF _Toc58582042 \h </w:instrText>
      </w:r>
      <w:r>
        <w:fldChar w:fldCharType="separate"/>
      </w:r>
      <w:r>
        <w:t>41</w:t>
      </w:r>
      <w:r>
        <w:fldChar w:fldCharType="end"/>
      </w:r>
    </w:p>
    <w:p w14:paraId="12A698A3" w14:textId="02E971DC" w:rsidR="00A91218" w:rsidRDefault="00A91218">
      <w:pPr>
        <w:pStyle w:val="TOC5"/>
        <w:rPr>
          <w:rFonts w:asciiTheme="minorHAnsi" w:eastAsiaTheme="minorEastAsia" w:hAnsiTheme="minorHAnsi" w:cstheme="minorBidi"/>
          <w:sz w:val="22"/>
          <w:szCs w:val="22"/>
          <w:lang w:eastAsia="en-GB"/>
        </w:rPr>
      </w:pPr>
      <w:r>
        <w:t>5.2.2.6.6</w:t>
      </w:r>
      <w:r>
        <w:rPr>
          <w:rFonts w:asciiTheme="minorHAnsi" w:eastAsiaTheme="minorEastAsia" w:hAnsiTheme="minorHAnsi" w:cstheme="minorBidi"/>
          <w:sz w:val="22"/>
          <w:szCs w:val="22"/>
          <w:lang w:eastAsia="en-GB"/>
        </w:rPr>
        <w:tab/>
      </w:r>
      <w:r>
        <w:t>Triggering Update of Steering Of Roaming information</w:t>
      </w:r>
      <w:r>
        <w:tab/>
      </w:r>
      <w:r>
        <w:fldChar w:fldCharType="begin" w:fldLock="1"/>
      </w:r>
      <w:r>
        <w:instrText xml:space="preserve"> PAGEREF _Toc58582043 \h </w:instrText>
      </w:r>
      <w:r>
        <w:fldChar w:fldCharType="separate"/>
      </w:r>
      <w:r>
        <w:t>41</w:t>
      </w:r>
      <w:r>
        <w:fldChar w:fldCharType="end"/>
      </w:r>
    </w:p>
    <w:p w14:paraId="1C3A6608" w14:textId="1A4A4B72" w:rsidR="00A91218" w:rsidRDefault="00A91218">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_Toc58582044 \h </w:instrText>
      </w:r>
      <w:r>
        <w:fldChar w:fldCharType="separate"/>
      </w:r>
      <w:r>
        <w:t>42</w:t>
      </w:r>
      <w:r>
        <w:fldChar w:fldCharType="end"/>
      </w:r>
    </w:p>
    <w:p w14:paraId="0768F8F5" w14:textId="62055081" w:rsidR="00A91218" w:rsidRDefault="00A91218">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_Toc58582045 \h </w:instrText>
      </w:r>
      <w:r>
        <w:fldChar w:fldCharType="separate"/>
      </w:r>
      <w:r>
        <w:t>42</w:t>
      </w:r>
      <w:r>
        <w:fldChar w:fldCharType="end"/>
      </w:r>
    </w:p>
    <w:p w14:paraId="61237D62" w14:textId="3CB3FB39" w:rsidR="00A91218" w:rsidRDefault="00A91218">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_Toc58582046 \h </w:instrText>
      </w:r>
      <w:r>
        <w:fldChar w:fldCharType="separate"/>
      </w:r>
      <w:r>
        <w:t>42</w:t>
      </w:r>
      <w:r>
        <w:fldChar w:fldCharType="end"/>
      </w:r>
    </w:p>
    <w:p w14:paraId="298E0327" w14:textId="1D5A9101" w:rsidR="00A91218" w:rsidRDefault="00A91218">
      <w:pPr>
        <w:pStyle w:val="TOC5"/>
        <w:rPr>
          <w:rFonts w:asciiTheme="minorHAnsi" w:eastAsiaTheme="minorEastAsia" w:hAnsiTheme="minorHAnsi" w:cstheme="minorBidi"/>
          <w:sz w:val="22"/>
          <w:szCs w:val="22"/>
          <w:lang w:eastAsia="en-GB"/>
        </w:rPr>
      </w:pPr>
      <w:r>
        <w:lastRenderedPageBreak/>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_Toc58582047 \h </w:instrText>
      </w:r>
      <w:r>
        <w:fldChar w:fldCharType="separate"/>
      </w:r>
      <w:r>
        <w:t>43</w:t>
      </w:r>
      <w:r>
        <w:fldChar w:fldCharType="end"/>
      </w:r>
    </w:p>
    <w:p w14:paraId="481BADE2" w14:textId="090C35BE" w:rsidR="00A91218" w:rsidRDefault="00A9121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_Toc58582048 \h </w:instrText>
      </w:r>
      <w:r>
        <w:fldChar w:fldCharType="separate"/>
      </w:r>
      <w:r>
        <w:t>43</w:t>
      </w:r>
      <w:r>
        <w:fldChar w:fldCharType="end"/>
      </w:r>
    </w:p>
    <w:p w14:paraId="68EA9236" w14:textId="5111A492" w:rsidR="00A91218" w:rsidRDefault="00A9121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_Toc58582049 \h </w:instrText>
      </w:r>
      <w:r>
        <w:fldChar w:fldCharType="separate"/>
      </w:r>
      <w:r>
        <w:t>43</w:t>
      </w:r>
      <w:r>
        <w:fldChar w:fldCharType="end"/>
      </w:r>
    </w:p>
    <w:p w14:paraId="09F81D07" w14:textId="12AF026E" w:rsidR="00A91218" w:rsidRDefault="00A9121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_Toc58582050 \h </w:instrText>
      </w:r>
      <w:r>
        <w:fldChar w:fldCharType="separate"/>
      </w:r>
      <w:r>
        <w:t>43</w:t>
      </w:r>
      <w:r>
        <w:fldChar w:fldCharType="end"/>
      </w:r>
    </w:p>
    <w:p w14:paraId="0E7E4F3E" w14:textId="600D7A36" w:rsidR="00A91218" w:rsidRDefault="00A91218">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_Toc58582051 \h </w:instrText>
      </w:r>
      <w:r>
        <w:fldChar w:fldCharType="separate"/>
      </w:r>
      <w:r>
        <w:t>43</w:t>
      </w:r>
      <w:r>
        <w:fldChar w:fldCharType="end"/>
      </w:r>
    </w:p>
    <w:p w14:paraId="1EB2ABC2" w14:textId="37231DBA" w:rsidR="00A91218" w:rsidRDefault="00A91218">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_Toc58582052 \h </w:instrText>
      </w:r>
      <w:r>
        <w:fldChar w:fldCharType="separate"/>
      </w:r>
      <w:r>
        <w:t>44</w:t>
      </w:r>
      <w:r>
        <w:fldChar w:fldCharType="end"/>
      </w:r>
    </w:p>
    <w:p w14:paraId="4773E7B9" w14:textId="442D8A12" w:rsidR="00A91218" w:rsidRDefault="00A91218">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_Toc58582053 \h </w:instrText>
      </w:r>
      <w:r>
        <w:fldChar w:fldCharType="separate"/>
      </w:r>
      <w:r>
        <w:t>44</w:t>
      </w:r>
      <w:r>
        <w:fldChar w:fldCharType="end"/>
      </w:r>
    </w:p>
    <w:p w14:paraId="448D9187" w14:textId="4051D1BC" w:rsidR="00A91218" w:rsidRDefault="00A91218">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_Toc58582054 \h </w:instrText>
      </w:r>
      <w:r>
        <w:fldChar w:fldCharType="separate"/>
      </w:r>
      <w:r>
        <w:t>45</w:t>
      </w:r>
      <w:r>
        <w:fldChar w:fldCharType="end"/>
      </w:r>
    </w:p>
    <w:p w14:paraId="0614C269" w14:textId="789AA9D0" w:rsidR="00A91218" w:rsidRDefault="00A91218">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_Toc58582055 \h </w:instrText>
      </w:r>
      <w:r>
        <w:fldChar w:fldCharType="separate"/>
      </w:r>
      <w:r>
        <w:t>45</w:t>
      </w:r>
      <w:r>
        <w:fldChar w:fldCharType="end"/>
      </w:r>
    </w:p>
    <w:p w14:paraId="6572EBDE" w14:textId="315AFACE" w:rsidR="00A91218" w:rsidRDefault="00A91218">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_Toc58582056 \h </w:instrText>
      </w:r>
      <w:r>
        <w:fldChar w:fldCharType="separate"/>
      </w:r>
      <w:r>
        <w:t>46</w:t>
      </w:r>
      <w:r>
        <w:fldChar w:fldCharType="end"/>
      </w:r>
    </w:p>
    <w:p w14:paraId="04CF868F" w14:textId="2F71EFF1" w:rsidR="00A91218" w:rsidRDefault="00A91218">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_Toc58582057 \h </w:instrText>
      </w:r>
      <w:r>
        <w:fldChar w:fldCharType="separate"/>
      </w:r>
      <w:r>
        <w:t>47</w:t>
      </w:r>
      <w:r>
        <w:fldChar w:fldCharType="end"/>
      </w:r>
    </w:p>
    <w:p w14:paraId="2869C66F" w14:textId="1F0D3599" w:rsidR="00A91218" w:rsidRDefault="00A91218">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_Toc58582058 \h </w:instrText>
      </w:r>
      <w:r>
        <w:fldChar w:fldCharType="separate"/>
      </w:r>
      <w:r>
        <w:t>47</w:t>
      </w:r>
      <w:r>
        <w:fldChar w:fldCharType="end"/>
      </w:r>
    </w:p>
    <w:p w14:paraId="7CEE69C9" w14:textId="425F7168" w:rsidR="00A91218" w:rsidRDefault="00A91218">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IP-SM-GW registration</w:t>
      </w:r>
      <w:r>
        <w:tab/>
      </w:r>
      <w:r>
        <w:fldChar w:fldCharType="begin" w:fldLock="1"/>
      </w:r>
      <w:r>
        <w:instrText xml:space="preserve"> PAGEREF _Toc58582059 \h </w:instrText>
      </w:r>
      <w:r>
        <w:fldChar w:fldCharType="separate"/>
      </w:r>
      <w:r>
        <w:t>48</w:t>
      </w:r>
      <w:r>
        <w:fldChar w:fldCharType="end"/>
      </w:r>
    </w:p>
    <w:p w14:paraId="615D3F93" w14:textId="562EF04D" w:rsidR="00A91218" w:rsidRDefault="00A91218">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_Toc58582060 \h </w:instrText>
      </w:r>
      <w:r>
        <w:fldChar w:fldCharType="separate"/>
      </w:r>
      <w:r>
        <w:t>49</w:t>
      </w:r>
      <w:r>
        <w:fldChar w:fldCharType="end"/>
      </w:r>
    </w:p>
    <w:p w14:paraId="515CD879" w14:textId="5784641F" w:rsidR="00A91218" w:rsidRDefault="00A91218">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_Toc58582061 \h </w:instrText>
      </w:r>
      <w:r>
        <w:fldChar w:fldCharType="separate"/>
      </w:r>
      <w:r>
        <w:t>49</w:t>
      </w:r>
      <w:r>
        <w:fldChar w:fldCharType="end"/>
      </w:r>
    </w:p>
    <w:p w14:paraId="71E96D46" w14:textId="209D25DA" w:rsidR="00A91218" w:rsidRDefault="00A91218">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_Toc58582062 \h </w:instrText>
      </w:r>
      <w:r>
        <w:fldChar w:fldCharType="separate"/>
      </w:r>
      <w:r>
        <w:t>49</w:t>
      </w:r>
      <w:r>
        <w:fldChar w:fldCharType="end"/>
      </w:r>
    </w:p>
    <w:p w14:paraId="23121609" w14:textId="765887B3" w:rsidR="00A91218" w:rsidRDefault="00A91218">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_Toc58582063 \h </w:instrText>
      </w:r>
      <w:r>
        <w:fldChar w:fldCharType="separate"/>
      </w:r>
      <w:r>
        <w:t>49</w:t>
      </w:r>
      <w:r>
        <w:fldChar w:fldCharType="end"/>
      </w:r>
    </w:p>
    <w:p w14:paraId="07E417A3" w14:textId="6E5BC29E" w:rsidR="00A91218" w:rsidRDefault="00A91218">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_Toc58582064 \h </w:instrText>
      </w:r>
      <w:r>
        <w:fldChar w:fldCharType="separate"/>
      </w:r>
      <w:r>
        <w:t>49</w:t>
      </w:r>
      <w:r>
        <w:fldChar w:fldCharType="end"/>
      </w:r>
    </w:p>
    <w:p w14:paraId="546B7CD0" w14:textId="1532266F" w:rsidR="00A91218" w:rsidRDefault="00A91218">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_Toc58582065 \h </w:instrText>
      </w:r>
      <w:r>
        <w:fldChar w:fldCharType="separate"/>
      </w:r>
      <w:r>
        <w:t>50</w:t>
      </w:r>
      <w:r>
        <w:fldChar w:fldCharType="end"/>
      </w:r>
    </w:p>
    <w:p w14:paraId="3AA02509" w14:textId="563A2BB5" w:rsidR="00A91218" w:rsidRDefault="00A91218">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_Toc58582066 \h </w:instrText>
      </w:r>
      <w:r>
        <w:fldChar w:fldCharType="separate"/>
      </w:r>
      <w:r>
        <w:t>50</w:t>
      </w:r>
      <w:r>
        <w:fldChar w:fldCharType="end"/>
      </w:r>
    </w:p>
    <w:p w14:paraId="2CB98C35" w14:textId="4601488D" w:rsidR="00A91218" w:rsidRDefault="00A91218">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_Toc58582067 \h </w:instrText>
      </w:r>
      <w:r>
        <w:fldChar w:fldCharType="separate"/>
      </w:r>
      <w:r>
        <w:t>51</w:t>
      </w:r>
      <w:r>
        <w:fldChar w:fldCharType="end"/>
      </w:r>
    </w:p>
    <w:p w14:paraId="6544A119" w14:textId="79868506" w:rsidR="00A91218" w:rsidRDefault="00A91218">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_Toc58582068 \h </w:instrText>
      </w:r>
      <w:r>
        <w:fldChar w:fldCharType="separate"/>
      </w:r>
      <w:r>
        <w:t>51</w:t>
      </w:r>
      <w:r>
        <w:fldChar w:fldCharType="end"/>
      </w:r>
    </w:p>
    <w:p w14:paraId="14E51FBD" w14:textId="0CEFF07E" w:rsidR="00A91218" w:rsidRDefault="00A91218">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_Toc58582069 \h </w:instrText>
      </w:r>
      <w:r>
        <w:fldChar w:fldCharType="separate"/>
      </w:r>
      <w:r>
        <w:t>52</w:t>
      </w:r>
      <w:r>
        <w:fldChar w:fldCharType="end"/>
      </w:r>
    </w:p>
    <w:p w14:paraId="34FF5F77" w14:textId="56C020A5" w:rsidR="00A91218" w:rsidRDefault="00A91218">
      <w:pPr>
        <w:pStyle w:val="TOC5"/>
        <w:rPr>
          <w:rFonts w:asciiTheme="minorHAnsi" w:eastAsiaTheme="minorEastAsia" w:hAnsiTheme="minorHAnsi" w:cstheme="minorBidi"/>
          <w:sz w:val="22"/>
          <w:szCs w:val="22"/>
          <w:lang w:eastAsia="en-GB"/>
        </w:rPr>
      </w:pPr>
      <w:r>
        <w:t>5.3.2.4.7</w:t>
      </w:r>
      <w:r>
        <w:rPr>
          <w:rFonts w:asciiTheme="minorHAnsi" w:eastAsiaTheme="minorEastAsia" w:hAnsiTheme="minorHAnsi" w:cstheme="minorBidi"/>
          <w:sz w:val="22"/>
          <w:szCs w:val="22"/>
          <w:lang w:eastAsia="en-GB"/>
        </w:rPr>
        <w:tab/>
      </w:r>
      <w:r>
        <w:t>IP-SM-GW deregistration</w:t>
      </w:r>
      <w:r>
        <w:tab/>
      </w:r>
      <w:r>
        <w:fldChar w:fldCharType="begin" w:fldLock="1"/>
      </w:r>
      <w:r>
        <w:instrText xml:space="preserve"> PAGEREF _Toc58582070 \h </w:instrText>
      </w:r>
      <w:r>
        <w:fldChar w:fldCharType="separate"/>
      </w:r>
      <w:r>
        <w:t>52</w:t>
      </w:r>
      <w:r>
        <w:fldChar w:fldCharType="end"/>
      </w:r>
    </w:p>
    <w:p w14:paraId="43FE2ED9" w14:textId="7D3335B2" w:rsidR="00A91218" w:rsidRDefault="00A91218">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_Toc58582071 \h </w:instrText>
      </w:r>
      <w:r>
        <w:fldChar w:fldCharType="separate"/>
      </w:r>
      <w:r>
        <w:t>52</w:t>
      </w:r>
      <w:r>
        <w:fldChar w:fldCharType="end"/>
      </w:r>
    </w:p>
    <w:p w14:paraId="095813C7" w14:textId="784B7017" w:rsidR="00A91218" w:rsidRDefault="00A91218">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_Toc58582072 \h </w:instrText>
      </w:r>
      <w:r>
        <w:fldChar w:fldCharType="separate"/>
      </w:r>
      <w:r>
        <w:t>52</w:t>
      </w:r>
      <w:r>
        <w:fldChar w:fldCharType="end"/>
      </w:r>
    </w:p>
    <w:p w14:paraId="12FB5DB6" w14:textId="55AD804A" w:rsidR="00A91218" w:rsidRDefault="00A91218">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_Toc58582073 \h </w:instrText>
      </w:r>
      <w:r>
        <w:fldChar w:fldCharType="separate"/>
      </w:r>
      <w:r>
        <w:t>53</w:t>
      </w:r>
      <w:r>
        <w:fldChar w:fldCharType="end"/>
      </w:r>
    </w:p>
    <w:p w14:paraId="5046CD3B" w14:textId="046FA640" w:rsidR="00A91218" w:rsidRDefault="00A91218">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_Toc58582074 \h </w:instrText>
      </w:r>
      <w:r>
        <w:fldChar w:fldCharType="separate"/>
      </w:r>
      <w:r>
        <w:t>53</w:t>
      </w:r>
      <w:r>
        <w:fldChar w:fldCharType="end"/>
      </w:r>
    </w:p>
    <w:p w14:paraId="473C4087" w14:textId="2FDD47C5" w:rsidR="00A91218" w:rsidRDefault="00A91218">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_Toc58582075 \h </w:instrText>
      </w:r>
      <w:r>
        <w:fldChar w:fldCharType="separate"/>
      </w:r>
      <w:r>
        <w:t>54</w:t>
      </w:r>
      <w:r>
        <w:fldChar w:fldCharType="end"/>
      </w:r>
    </w:p>
    <w:p w14:paraId="6D844AB0" w14:textId="4FB7C5C7" w:rsidR="00A91218" w:rsidRDefault="00A91218">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_Toc58582076 \h </w:instrText>
      </w:r>
      <w:r>
        <w:fldChar w:fldCharType="separate"/>
      </w:r>
      <w:r>
        <w:t>54</w:t>
      </w:r>
      <w:r>
        <w:fldChar w:fldCharType="end"/>
      </w:r>
    </w:p>
    <w:p w14:paraId="0732455E" w14:textId="28760BC7" w:rsidR="00A91218" w:rsidRDefault="00A91218">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_Toc58582077 \h </w:instrText>
      </w:r>
      <w:r>
        <w:fldChar w:fldCharType="separate"/>
      </w:r>
      <w:r>
        <w:t>54</w:t>
      </w:r>
      <w:r>
        <w:fldChar w:fldCharType="end"/>
      </w:r>
    </w:p>
    <w:p w14:paraId="2E9BCB57" w14:textId="0421198A" w:rsidR="00A91218" w:rsidRDefault="00A91218">
      <w:pPr>
        <w:pStyle w:val="TOC5"/>
        <w:rPr>
          <w:rFonts w:asciiTheme="minorHAnsi" w:eastAsiaTheme="minorEastAsia" w:hAnsiTheme="minorHAnsi" w:cstheme="minorBidi"/>
          <w:sz w:val="22"/>
          <w:szCs w:val="22"/>
          <w:lang w:eastAsia="en-GB"/>
        </w:rPr>
      </w:pPr>
      <w:r>
        <w:t>5.3.2.5.7</w:t>
      </w:r>
      <w:r>
        <w:rPr>
          <w:rFonts w:asciiTheme="minorHAnsi" w:eastAsiaTheme="minorEastAsia" w:hAnsiTheme="minorHAnsi" w:cstheme="minorBidi"/>
          <w:sz w:val="22"/>
          <w:szCs w:val="22"/>
          <w:lang w:eastAsia="en-GB"/>
        </w:rPr>
        <w:tab/>
      </w:r>
      <w:r>
        <w:t>SmfRegistration Information Retrieval</w:t>
      </w:r>
      <w:r>
        <w:tab/>
      </w:r>
      <w:r>
        <w:fldChar w:fldCharType="begin" w:fldLock="1"/>
      </w:r>
      <w:r>
        <w:instrText xml:space="preserve"> PAGEREF _Toc58582078 \h </w:instrText>
      </w:r>
      <w:r>
        <w:fldChar w:fldCharType="separate"/>
      </w:r>
      <w:r>
        <w:t>55</w:t>
      </w:r>
      <w:r>
        <w:fldChar w:fldCharType="end"/>
      </w:r>
    </w:p>
    <w:p w14:paraId="29D4982E" w14:textId="4C5E570B" w:rsidR="00A91218" w:rsidRDefault="00A91218">
      <w:pPr>
        <w:pStyle w:val="TOC5"/>
        <w:rPr>
          <w:rFonts w:asciiTheme="minorHAnsi" w:eastAsiaTheme="minorEastAsia" w:hAnsiTheme="minorHAnsi" w:cstheme="minorBidi"/>
          <w:sz w:val="22"/>
          <w:szCs w:val="22"/>
          <w:lang w:eastAsia="en-GB"/>
        </w:rPr>
      </w:pPr>
      <w:r>
        <w:t>5.3.2.5.8</w:t>
      </w:r>
      <w:r>
        <w:rPr>
          <w:rFonts w:asciiTheme="minorHAnsi" w:eastAsiaTheme="minorEastAsia" w:hAnsiTheme="minorHAnsi" w:cstheme="minorBidi"/>
          <w:sz w:val="22"/>
          <w:szCs w:val="22"/>
          <w:lang w:eastAsia="en-GB"/>
        </w:rPr>
        <w:tab/>
      </w:r>
      <w:r>
        <w:t>Individual SmfRegistration Information Retrieval</w:t>
      </w:r>
      <w:r>
        <w:tab/>
      </w:r>
      <w:r>
        <w:fldChar w:fldCharType="begin" w:fldLock="1"/>
      </w:r>
      <w:r>
        <w:instrText xml:space="preserve"> PAGEREF _Toc58582079 \h </w:instrText>
      </w:r>
      <w:r>
        <w:fldChar w:fldCharType="separate"/>
      </w:r>
      <w:r>
        <w:t>55</w:t>
      </w:r>
      <w:r>
        <w:fldChar w:fldCharType="end"/>
      </w:r>
    </w:p>
    <w:p w14:paraId="5BDEF2CD" w14:textId="06BFBC4C" w:rsidR="00A91218" w:rsidRDefault="00A91218">
      <w:pPr>
        <w:pStyle w:val="TOC5"/>
        <w:rPr>
          <w:rFonts w:asciiTheme="minorHAnsi" w:eastAsiaTheme="minorEastAsia" w:hAnsiTheme="minorHAnsi" w:cstheme="minorBidi"/>
          <w:sz w:val="22"/>
          <w:szCs w:val="22"/>
          <w:lang w:eastAsia="en-GB"/>
        </w:rPr>
      </w:pPr>
      <w:r>
        <w:t>5.3.2.5.9</w:t>
      </w:r>
      <w:r>
        <w:rPr>
          <w:rFonts w:asciiTheme="minorHAnsi" w:eastAsiaTheme="minorEastAsia" w:hAnsiTheme="minorHAnsi" w:cstheme="minorBidi"/>
          <w:sz w:val="22"/>
          <w:szCs w:val="22"/>
          <w:lang w:eastAsia="en-GB"/>
        </w:rPr>
        <w:tab/>
      </w:r>
      <w:r>
        <w:rPr>
          <w:lang w:eastAsia="zh-CN"/>
        </w:rPr>
        <w:t>Location</w:t>
      </w:r>
      <w:r>
        <w:t xml:space="preserve"> Information Retrieval</w:t>
      </w:r>
      <w:r>
        <w:tab/>
      </w:r>
      <w:r>
        <w:fldChar w:fldCharType="begin" w:fldLock="1"/>
      </w:r>
      <w:r>
        <w:instrText xml:space="preserve"> PAGEREF _Toc58582080 \h </w:instrText>
      </w:r>
      <w:r>
        <w:fldChar w:fldCharType="separate"/>
      </w:r>
      <w:r>
        <w:t>56</w:t>
      </w:r>
      <w:r>
        <w:fldChar w:fldCharType="end"/>
      </w:r>
    </w:p>
    <w:p w14:paraId="1315975D" w14:textId="06C34F0D" w:rsidR="00A91218" w:rsidRDefault="00A91218">
      <w:pPr>
        <w:pStyle w:val="TOC5"/>
        <w:rPr>
          <w:rFonts w:asciiTheme="minorHAnsi" w:eastAsiaTheme="minorEastAsia" w:hAnsiTheme="minorHAnsi" w:cstheme="minorBidi"/>
          <w:sz w:val="22"/>
          <w:szCs w:val="22"/>
          <w:lang w:eastAsia="en-GB"/>
        </w:rPr>
      </w:pPr>
      <w:r>
        <w:t>5.</w:t>
      </w:r>
      <w:r>
        <w:rPr>
          <w:lang w:eastAsia="zh-CN"/>
        </w:rPr>
        <w:t>3</w:t>
      </w:r>
      <w:r>
        <w:t>.2.</w:t>
      </w:r>
      <w:r>
        <w:rPr>
          <w:lang w:eastAsia="zh-CN"/>
        </w:rPr>
        <w:t>5</w:t>
      </w:r>
      <w:r>
        <w:t>.10</w:t>
      </w:r>
      <w:r>
        <w:rPr>
          <w:rFonts w:asciiTheme="minorHAnsi" w:eastAsiaTheme="minorEastAsia" w:hAnsiTheme="minorHAnsi" w:cstheme="minorBidi"/>
          <w:sz w:val="22"/>
          <w:szCs w:val="22"/>
          <w:lang w:eastAsia="en-GB"/>
        </w:rPr>
        <w:tab/>
      </w:r>
      <w:r>
        <w:t>Retrieval Of Multiple UE Registration Data Sets</w:t>
      </w:r>
      <w:r>
        <w:tab/>
      </w:r>
      <w:r>
        <w:fldChar w:fldCharType="begin" w:fldLock="1"/>
      </w:r>
      <w:r>
        <w:instrText xml:space="preserve"> PAGEREF _Toc58582081 \h </w:instrText>
      </w:r>
      <w:r>
        <w:fldChar w:fldCharType="separate"/>
      </w:r>
      <w:r>
        <w:t>56</w:t>
      </w:r>
      <w:r>
        <w:fldChar w:fldCharType="end"/>
      </w:r>
    </w:p>
    <w:p w14:paraId="3E5C8C0C" w14:textId="0F574767" w:rsidR="00A91218" w:rsidRDefault="00A91218">
      <w:pPr>
        <w:pStyle w:val="TOC5"/>
        <w:rPr>
          <w:rFonts w:asciiTheme="minorHAnsi" w:eastAsiaTheme="minorEastAsia" w:hAnsiTheme="minorHAnsi" w:cstheme="minorBidi"/>
          <w:sz w:val="22"/>
          <w:szCs w:val="22"/>
          <w:lang w:eastAsia="en-GB"/>
        </w:rPr>
      </w:pPr>
      <w:r>
        <w:t>5.3.2.5.11</w:t>
      </w:r>
      <w:r>
        <w:rPr>
          <w:rFonts w:asciiTheme="minorHAnsi" w:eastAsiaTheme="minorEastAsia" w:hAnsiTheme="minorHAnsi" w:cstheme="minorBidi"/>
          <w:sz w:val="22"/>
          <w:szCs w:val="22"/>
          <w:lang w:eastAsia="en-GB"/>
        </w:rPr>
        <w:tab/>
      </w:r>
      <w:r>
        <w:t>IP-SM-GW Registration Information Retrieval</w:t>
      </w:r>
      <w:r>
        <w:tab/>
      </w:r>
      <w:r>
        <w:fldChar w:fldCharType="begin" w:fldLock="1"/>
      </w:r>
      <w:r>
        <w:instrText xml:space="preserve"> PAGEREF _Toc58582082 \h </w:instrText>
      </w:r>
      <w:r>
        <w:fldChar w:fldCharType="separate"/>
      </w:r>
      <w:r>
        <w:t>57</w:t>
      </w:r>
      <w:r>
        <w:fldChar w:fldCharType="end"/>
      </w:r>
    </w:p>
    <w:p w14:paraId="7F758A36" w14:textId="6185460E" w:rsidR="00A91218" w:rsidRDefault="00A91218">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_Toc58582083 \h </w:instrText>
      </w:r>
      <w:r>
        <w:fldChar w:fldCharType="separate"/>
      </w:r>
      <w:r>
        <w:t>57</w:t>
      </w:r>
      <w:r>
        <w:fldChar w:fldCharType="end"/>
      </w:r>
    </w:p>
    <w:p w14:paraId="5B44425C" w14:textId="459C17CA" w:rsidR="00A91218" w:rsidRDefault="00A91218">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_Toc58582084 \h </w:instrText>
      </w:r>
      <w:r>
        <w:fldChar w:fldCharType="separate"/>
      </w:r>
      <w:r>
        <w:t>57</w:t>
      </w:r>
      <w:r>
        <w:fldChar w:fldCharType="end"/>
      </w:r>
    </w:p>
    <w:p w14:paraId="64B2B04A" w14:textId="28B90AB7" w:rsidR="00A91218" w:rsidRDefault="00A91218">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_Toc58582085 \h </w:instrText>
      </w:r>
      <w:r>
        <w:fldChar w:fldCharType="separate"/>
      </w:r>
      <w:r>
        <w:t>58</w:t>
      </w:r>
      <w:r>
        <w:fldChar w:fldCharType="end"/>
      </w:r>
    </w:p>
    <w:p w14:paraId="3622042A" w14:textId="40779690" w:rsidR="00A91218" w:rsidRDefault="00A91218">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_Toc58582086 \h </w:instrText>
      </w:r>
      <w:r>
        <w:fldChar w:fldCharType="separate"/>
      </w:r>
      <w:r>
        <w:t>58</w:t>
      </w:r>
      <w:r>
        <w:fldChar w:fldCharType="end"/>
      </w:r>
    </w:p>
    <w:p w14:paraId="52068DB5" w14:textId="0D9113E9" w:rsidR="00A91218" w:rsidRDefault="00A91218">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_Toc58582087 \h </w:instrText>
      </w:r>
      <w:r>
        <w:fldChar w:fldCharType="separate"/>
      </w:r>
      <w:r>
        <w:t>59</w:t>
      </w:r>
      <w:r>
        <w:fldChar w:fldCharType="end"/>
      </w:r>
    </w:p>
    <w:p w14:paraId="60773969" w14:textId="0218A736" w:rsidR="00A91218" w:rsidRDefault="00A91218">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_Toc58582088 \h </w:instrText>
      </w:r>
      <w:r>
        <w:fldChar w:fldCharType="separate"/>
      </w:r>
      <w:r>
        <w:t>59</w:t>
      </w:r>
      <w:r>
        <w:fldChar w:fldCharType="end"/>
      </w:r>
    </w:p>
    <w:p w14:paraId="58E2571F" w14:textId="2B56E194" w:rsidR="00A91218" w:rsidRDefault="00A91218">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_Toc58582089 \h </w:instrText>
      </w:r>
      <w:r>
        <w:fldChar w:fldCharType="separate"/>
      </w:r>
      <w:r>
        <w:t>59</w:t>
      </w:r>
      <w:r>
        <w:fldChar w:fldCharType="end"/>
      </w:r>
    </w:p>
    <w:p w14:paraId="7E352244" w14:textId="0401FA39" w:rsidR="00A91218" w:rsidRDefault="00A91218">
      <w:pPr>
        <w:pStyle w:val="TOC4"/>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_Toc58582090 \h </w:instrText>
      </w:r>
      <w:r>
        <w:fldChar w:fldCharType="separate"/>
      </w:r>
      <w:r>
        <w:t>59</w:t>
      </w:r>
      <w:r>
        <w:fldChar w:fldCharType="end"/>
      </w:r>
    </w:p>
    <w:p w14:paraId="57707B05" w14:textId="5B5D5303" w:rsidR="00A91218" w:rsidRDefault="00A91218">
      <w:pPr>
        <w:pStyle w:val="TOC5"/>
        <w:rPr>
          <w:rFonts w:asciiTheme="minorHAnsi" w:eastAsiaTheme="minorEastAsia" w:hAnsiTheme="minorHAnsi" w:cstheme="minorBidi"/>
          <w:sz w:val="22"/>
          <w:szCs w:val="22"/>
          <w:lang w:eastAsia="en-GB"/>
        </w:rPr>
      </w:pPr>
      <w:r>
        <w:t>5.3.2.8.1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_Toc58582091 \h </w:instrText>
      </w:r>
      <w:r>
        <w:fldChar w:fldCharType="separate"/>
      </w:r>
      <w:r>
        <w:t>59</w:t>
      </w:r>
      <w:r>
        <w:fldChar w:fldCharType="end"/>
      </w:r>
    </w:p>
    <w:p w14:paraId="112C5373" w14:textId="325102E0" w:rsidR="00A91218" w:rsidRDefault="00A91218">
      <w:pPr>
        <w:pStyle w:val="TOC5"/>
        <w:rPr>
          <w:rFonts w:asciiTheme="minorHAnsi" w:eastAsiaTheme="minorEastAsia" w:hAnsiTheme="minorHAnsi" w:cstheme="minorBidi"/>
          <w:sz w:val="22"/>
          <w:szCs w:val="22"/>
          <w:lang w:eastAsia="en-GB"/>
        </w:rPr>
      </w:pPr>
      <w:r>
        <w:t>5.3.2.8.2</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_Toc58582092 \h </w:instrText>
      </w:r>
      <w:r>
        <w:fldChar w:fldCharType="separate"/>
      </w:r>
      <w:r>
        <w:t>59</w:t>
      </w:r>
      <w:r>
        <w:fldChar w:fldCharType="end"/>
      </w:r>
    </w:p>
    <w:p w14:paraId="6C8A1414" w14:textId="41A6BF85" w:rsidR="00A91218" w:rsidRDefault="00A91218">
      <w:pPr>
        <w:pStyle w:val="TOC4"/>
        <w:rPr>
          <w:rFonts w:asciiTheme="minorHAnsi" w:eastAsiaTheme="minorEastAsia" w:hAnsiTheme="minorHAnsi" w:cstheme="minorBidi"/>
          <w:sz w:val="22"/>
          <w:szCs w:val="22"/>
          <w:lang w:eastAsia="en-GB"/>
        </w:rPr>
      </w:pPr>
      <w:r>
        <w:t>5.3.2.9</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_Toc58582093 \h </w:instrText>
      </w:r>
      <w:r>
        <w:fldChar w:fldCharType="separate"/>
      </w:r>
      <w:r>
        <w:t>60</w:t>
      </w:r>
      <w:r>
        <w:fldChar w:fldCharType="end"/>
      </w:r>
    </w:p>
    <w:p w14:paraId="0831310A" w14:textId="62E24793" w:rsidR="00A91218" w:rsidRDefault="00A91218">
      <w:pPr>
        <w:pStyle w:val="TOC5"/>
        <w:rPr>
          <w:rFonts w:asciiTheme="minorHAnsi" w:eastAsiaTheme="minorEastAsia" w:hAnsiTheme="minorHAnsi" w:cstheme="minorBidi"/>
          <w:sz w:val="22"/>
          <w:szCs w:val="22"/>
          <w:lang w:eastAsia="en-GB"/>
        </w:rPr>
      </w:pPr>
      <w:r>
        <w:t>5.3.2.9.1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_Toc58582094 \h </w:instrText>
      </w:r>
      <w:r>
        <w:fldChar w:fldCharType="separate"/>
      </w:r>
      <w:r>
        <w:t>60</w:t>
      </w:r>
      <w:r>
        <w:fldChar w:fldCharType="end"/>
      </w:r>
    </w:p>
    <w:p w14:paraId="62330427" w14:textId="6FF7CBFF" w:rsidR="00A91218" w:rsidRDefault="00A91218">
      <w:pPr>
        <w:pStyle w:val="TOC5"/>
        <w:rPr>
          <w:rFonts w:asciiTheme="minorHAnsi" w:eastAsiaTheme="minorEastAsia" w:hAnsiTheme="minorHAnsi" w:cstheme="minorBidi"/>
          <w:sz w:val="22"/>
          <w:szCs w:val="22"/>
          <w:lang w:eastAsia="en-GB"/>
        </w:rPr>
      </w:pPr>
      <w:r>
        <w:t>5.3.2.9.2</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_Toc58582095 \h </w:instrText>
      </w:r>
      <w:r>
        <w:fldChar w:fldCharType="separate"/>
      </w:r>
      <w:r>
        <w:t>60</w:t>
      </w:r>
      <w:r>
        <w:fldChar w:fldCharType="end"/>
      </w:r>
    </w:p>
    <w:p w14:paraId="5A333CDC" w14:textId="19A6CED4" w:rsidR="00A91218" w:rsidRDefault="00A91218">
      <w:pPr>
        <w:pStyle w:val="TOC4"/>
        <w:rPr>
          <w:rFonts w:asciiTheme="minorHAnsi" w:eastAsiaTheme="minorEastAsia" w:hAnsiTheme="minorHAnsi" w:cstheme="minorBidi"/>
          <w:sz w:val="22"/>
          <w:szCs w:val="22"/>
          <w:lang w:eastAsia="en-GB"/>
        </w:rPr>
      </w:pPr>
      <w:r>
        <w:t>5.3.2.10</w:t>
      </w:r>
      <w:r>
        <w:rPr>
          <w:rFonts w:asciiTheme="minorHAnsi" w:eastAsiaTheme="minorEastAsia" w:hAnsiTheme="minorHAnsi" w:cstheme="minorBidi"/>
          <w:sz w:val="22"/>
          <w:szCs w:val="22"/>
          <w:lang w:eastAsia="en-GB"/>
        </w:rPr>
        <w:tab/>
      </w:r>
      <w:r>
        <w:t>PEI-Update</w:t>
      </w:r>
      <w:r>
        <w:tab/>
      </w:r>
      <w:r>
        <w:fldChar w:fldCharType="begin" w:fldLock="1"/>
      </w:r>
      <w:r>
        <w:instrText xml:space="preserve"> PAGEREF _Toc58582096 \h </w:instrText>
      </w:r>
      <w:r>
        <w:fldChar w:fldCharType="separate"/>
      </w:r>
      <w:r>
        <w:t>61</w:t>
      </w:r>
      <w:r>
        <w:fldChar w:fldCharType="end"/>
      </w:r>
    </w:p>
    <w:p w14:paraId="7AB2A4F3" w14:textId="28AB9C79" w:rsidR="00A91218" w:rsidRDefault="00A91218">
      <w:pPr>
        <w:pStyle w:val="TOC5"/>
        <w:rPr>
          <w:rFonts w:asciiTheme="minorHAnsi" w:eastAsiaTheme="minorEastAsia" w:hAnsiTheme="minorHAnsi" w:cstheme="minorBidi"/>
          <w:sz w:val="22"/>
          <w:szCs w:val="22"/>
          <w:lang w:eastAsia="en-GB"/>
        </w:rPr>
      </w:pPr>
      <w:r>
        <w:t>5.3.2.10.1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_Toc58582097 \h </w:instrText>
      </w:r>
      <w:r>
        <w:fldChar w:fldCharType="separate"/>
      </w:r>
      <w:r>
        <w:t>61</w:t>
      </w:r>
      <w:r>
        <w:fldChar w:fldCharType="end"/>
      </w:r>
    </w:p>
    <w:p w14:paraId="326F0719" w14:textId="542F7E43" w:rsidR="00A91218" w:rsidRDefault="00A91218">
      <w:pPr>
        <w:pStyle w:val="TOC5"/>
        <w:rPr>
          <w:rFonts w:asciiTheme="minorHAnsi" w:eastAsiaTheme="minorEastAsia" w:hAnsiTheme="minorHAnsi" w:cstheme="minorBidi"/>
          <w:sz w:val="22"/>
          <w:szCs w:val="22"/>
          <w:lang w:eastAsia="en-GB"/>
        </w:rPr>
      </w:pPr>
      <w:r>
        <w:t>5.3.2.10.2</w:t>
      </w:r>
      <w:r>
        <w:rPr>
          <w:rFonts w:asciiTheme="minorHAnsi" w:eastAsiaTheme="minorEastAsia" w:hAnsiTheme="minorHAnsi" w:cstheme="minorBidi"/>
          <w:sz w:val="22"/>
          <w:szCs w:val="22"/>
          <w:lang w:eastAsia="en-GB"/>
        </w:rPr>
        <w:tab/>
      </w:r>
      <w:r>
        <w:t>PEI Update</w:t>
      </w:r>
      <w:r>
        <w:tab/>
      </w:r>
      <w:r>
        <w:fldChar w:fldCharType="begin" w:fldLock="1"/>
      </w:r>
      <w:r>
        <w:instrText xml:space="preserve"> PAGEREF _Toc58582098 \h </w:instrText>
      </w:r>
      <w:r>
        <w:fldChar w:fldCharType="separate"/>
      </w:r>
      <w:r>
        <w:t>61</w:t>
      </w:r>
      <w:r>
        <w:fldChar w:fldCharType="end"/>
      </w:r>
    </w:p>
    <w:p w14:paraId="687017A1" w14:textId="65F5DB1F" w:rsidR="00A91218" w:rsidRDefault="00A9121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_Toc58582099 \h </w:instrText>
      </w:r>
      <w:r>
        <w:fldChar w:fldCharType="separate"/>
      </w:r>
      <w:r>
        <w:t>61</w:t>
      </w:r>
      <w:r>
        <w:fldChar w:fldCharType="end"/>
      </w:r>
    </w:p>
    <w:p w14:paraId="2F477B9E" w14:textId="5B4A8EE1" w:rsidR="00A91218" w:rsidRDefault="00A9121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_Toc58582100 \h </w:instrText>
      </w:r>
      <w:r>
        <w:fldChar w:fldCharType="separate"/>
      </w:r>
      <w:r>
        <w:t>61</w:t>
      </w:r>
      <w:r>
        <w:fldChar w:fldCharType="end"/>
      </w:r>
    </w:p>
    <w:p w14:paraId="645E271A" w14:textId="71FB9B37" w:rsidR="00A91218" w:rsidRDefault="00A9121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_Toc58582101 \h </w:instrText>
      </w:r>
      <w:r>
        <w:fldChar w:fldCharType="separate"/>
      </w:r>
      <w:r>
        <w:t>61</w:t>
      </w:r>
      <w:r>
        <w:fldChar w:fldCharType="end"/>
      </w:r>
    </w:p>
    <w:p w14:paraId="0B0EEDF6" w14:textId="1D23A39C" w:rsidR="00A91218" w:rsidRDefault="00A91218">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_Toc58582102 \h </w:instrText>
      </w:r>
      <w:r>
        <w:fldChar w:fldCharType="separate"/>
      </w:r>
      <w:r>
        <w:t>61</w:t>
      </w:r>
      <w:r>
        <w:fldChar w:fldCharType="end"/>
      </w:r>
    </w:p>
    <w:p w14:paraId="56CB9DDA" w14:textId="5C5268AB" w:rsidR="00A91218" w:rsidRDefault="00A91218">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_Toc58582103 \h </w:instrText>
      </w:r>
      <w:r>
        <w:fldChar w:fldCharType="separate"/>
      </w:r>
      <w:r>
        <w:t>62</w:t>
      </w:r>
      <w:r>
        <w:fldChar w:fldCharType="end"/>
      </w:r>
    </w:p>
    <w:p w14:paraId="5C73A9D5" w14:textId="65528FB4" w:rsidR="00A91218" w:rsidRDefault="00A91218">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_Toc58582104 \h </w:instrText>
      </w:r>
      <w:r>
        <w:fldChar w:fldCharType="separate"/>
      </w:r>
      <w:r>
        <w:t>62</w:t>
      </w:r>
      <w:r>
        <w:fldChar w:fldCharType="end"/>
      </w:r>
    </w:p>
    <w:p w14:paraId="5C4730F6" w14:textId="76521886" w:rsidR="00A91218" w:rsidRDefault="00A91218">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_Toc58582105 \h </w:instrText>
      </w:r>
      <w:r>
        <w:fldChar w:fldCharType="separate"/>
      </w:r>
      <w:r>
        <w:t>62</w:t>
      </w:r>
      <w:r>
        <w:fldChar w:fldCharType="end"/>
      </w:r>
    </w:p>
    <w:p w14:paraId="322E2C61" w14:textId="5FDDC0D5" w:rsidR="00A91218" w:rsidRDefault="00A91218">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FN-RG Authentication</w:t>
      </w:r>
      <w:r>
        <w:tab/>
      </w:r>
      <w:r>
        <w:fldChar w:fldCharType="begin" w:fldLock="1"/>
      </w:r>
      <w:r>
        <w:instrText xml:space="preserve"> PAGEREF _Toc58582106 \h </w:instrText>
      </w:r>
      <w:r>
        <w:fldChar w:fldCharType="separate"/>
      </w:r>
      <w:r>
        <w:t>63</w:t>
      </w:r>
      <w:r>
        <w:fldChar w:fldCharType="end"/>
      </w:r>
    </w:p>
    <w:p w14:paraId="30694501" w14:textId="12429763" w:rsidR="00A91218" w:rsidRDefault="00A91218">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_Toc58582107 \h </w:instrText>
      </w:r>
      <w:r>
        <w:fldChar w:fldCharType="separate"/>
      </w:r>
      <w:r>
        <w:t>63</w:t>
      </w:r>
      <w:r>
        <w:fldChar w:fldCharType="end"/>
      </w:r>
    </w:p>
    <w:p w14:paraId="518900F1" w14:textId="6406A935" w:rsidR="00A91218" w:rsidRDefault="00A91218">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_Toc58582108 \h </w:instrText>
      </w:r>
      <w:r>
        <w:fldChar w:fldCharType="separate"/>
      </w:r>
      <w:r>
        <w:t>63</w:t>
      </w:r>
      <w:r>
        <w:fldChar w:fldCharType="end"/>
      </w:r>
    </w:p>
    <w:p w14:paraId="0FF605A1" w14:textId="652A07DE" w:rsidR="00A91218" w:rsidRDefault="00A91218">
      <w:pPr>
        <w:pStyle w:val="TOC5"/>
        <w:rPr>
          <w:rFonts w:asciiTheme="minorHAnsi" w:eastAsiaTheme="minorEastAsia" w:hAnsiTheme="minorHAnsi" w:cstheme="minorBidi"/>
          <w:sz w:val="22"/>
          <w:szCs w:val="22"/>
          <w:lang w:eastAsia="en-GB"/>
        </w:rPr>
      </w:pPr>
      <w:r>
        <w:lastRenderedPageBreak/>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_Toc58582109 \h </w:instrText>
      </w:r>
      <w:r>
        <w:fldChar w:fldCharType="separate"/>
      </w:r>
      <w:r>
        <w:t>63</w:t>
      </w:r>
      <w:r>
        <w:fldChar w:fldCharType="end"/>
      </w:r>
    </w:p>
    <w:p w14:paraId="6C42B06D" w14:textId="58A0BBA1" w:rsidR="00A91218" w:rsidRDefault="00A91218">
      <w:pPr>
        <w:pStyle w:val="TOC5"/>
        <w:rPr>
          <w:rFonts w:asciiTheme="minorHAnsi" w:eastAsiaTheme="minorEastAsia" w:hAnsiTheme="minorHAnsi" w:cstheme="minorBidi"/>
          <w:sz w:val="22"/>
          <w:szCs w:val="22"/>
          <w:lang w:eastAsia="en-GB"/>
        </w:rPr>
      </w:pPr>
      <w:r>
        <w:t>5.4.2.3.3</w:t>
      </w:r>
      <w:r>
        <w:rPr>
          <w:rFonts w:asciiTheme="minorHAnsi" w:eastAsiaTheme="minorEastAsia" w:hAnsiTheme="minorHAnsi" w:cstheme="minorBidi"/>
          <w:sz w:val="22"/>
          <w:szCs w:val="22"/>
          <w:lang w:eastAsia="en-GB"/>
        </w:rPr>
        <w:tab/>
      </w:r>
      <w:r>
        <w:t>Authentication Result Removal</w:t>
      </w:r>
      <w:r>
        <w:tab/>
      </w:r>
      <w:r>
        <w:fldChar w:fldCharType="begin" w:fldLock="1"/>
      </w:r>
      <w:r>
        <w:instrText xml:space="preserve"> PAGEREF _Toc58582110 \h </w:instrText>
      </w:r>
      <w:r>
        <w:fldChar w:fldCharType="separate"/>
      </w:r>
      <w:r>
        <w:t>64</w:t>
      </w:r>
      <w:r>
        <w:fldChar w:fldCharType="end"/>
      </w:r>
    </w:p>
    <w:p w14:paraId="5577359D" w14:textId="4D073C20" w:rsidR="00A91218" w:rsidRDefault="00A91218">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GetHssAv</w:t>
      </w:r>
      <w:r>
        <w:tab/>
      </w:r>
      <w:r>
        <w:fldChar w:fldCharType="begin" w:fldLock="1"/>
      </w:r>
      <w:r>
        <w:instrText xml:space="preserve"> PAGEREF _Toc58582111 \h </w:instrText>
      </w:r>
      <w:r>
        <w:fldChar w:fldCharType="separate"/>
      </w:r>
      <w:r>
        <w:t>64</w:t>
      </w:r>
      <w:r>
        <w:fldChar w:fldCharType="end"/>
      </w:r>
    </w:p>
    <w:p w14:paraId="5950B727" w14:textId="7909EE0C" w:rsidR="00A91218" w:rsidRDefault="00A91218">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_Toc58582112 \h </w:instrText>
      </w:r>
      <w:r>
        <w:fldChar w:fldCharType="separate"/>
      </w:r>
      <w:r>
        <w:t>64</w:t>
      </w:r>
      <w:r>
        <w:fldChar w:fldCharType="end"/>
      </w:r>
    </w:p>
    <w:p w14:paraId="088F3B52" w14:textId="6906C1A5" w:rsidR="00A91218" w:rsidRDefault="00A91218">
      <w:pPr>
        <w:pStyle w:val="TOC5"/>
        <w:rPr>
          <w:rFonts w:asciiTheme="minorHAnsi" w:eastAsiaTheme="minorEastAsia" w:hAnsiTheme="minorHAnsi" w:cstheme="minorBidi"/>
          <w:sz w:val="22"/>
          <w:szCs w:val="22"/>
          <w:lang w:eastAsia="en-GB"/>
        </w:rPr>
      </w:pPr>
      <w:r>
        <w:t>5.4.2.4.2</w:t>
      </w:r>
      <w:r>
        <w:rPr>
          <w:rFonts w:asciiTheme="minorHAnsi" w:eastAsiaTheme="minorEastAsia" w:hAnsiTheme="minorHAnsi" w:cstheme="minorBidi"/>
          <w:sz w:val="22"/>
          <w:szCs w:val="22"/>
          <w:lang w:eastAsia="en-GB"/>
        </w:rPr>
        <w:tab/>
      </w:r>
      <w:r>
        <w:t>HSS Authentication Vector Retrieval</w:t>
      </w:r>
      <w:r>
        <w:tab/>
      </w:r>
      <w:r>
        <w:fldChar w:fldCharType="begin" w:fldLock="1"/>
      </w:r>
      <w:r>
        <w:instrText xml:space="preserve"> PAGEREF _Toc58582113 \h </w:instrText>
      </w:r>
      <w:r>
        <w:fldChar w:fldCharType="separate"/>
      </w:r>
      <w:r>
        <w:t>65</w:t>
      </w:r>
      <w:r>
        <w:fldChar w:fldCharType="end"/>
      </w:r>
    </w:p>
    <w:p w14:paraId="79E37EB2" w14:textId="0F064561" w:rsidR="00A91218" w:rsidRDefault="00A9121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_Toc58582114 \h </w:instrText>
      </w:r>
      <w:r>
        <w:fldChar w:fldCharType="separate"/>
      </w:r>
      <w:r>
        <w:t>65</w:t>
      </w:r>
      <w:r>
        <w:fldChar w:fldCharType="end"/>
      </w:r>
    </w:p>
    <w:p w14:paraId="27805E90" w14:textId="52844AE7" w:rsidR="00A91218" w:rsidRDefault="00A9121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_Toc58582115 \h </w:instrText>
      </w:r>
      <w:r>
        <w:fldChar w:fldCharType="separate"/>
      </w:r>
      <w:r>
        <w:t>65</w:t>
      </w:r>
      <w:r>
        <w:fldChar w:fldCharType="end"/>
      </w:r>
    </w:p>
    <w:p w14:paraId="02B8835F" w14:textId="5F1699BF" w:rsidR="00A91218" w:rsidRDefault="00A91218">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_Toc58582116 \h </w:instrText>
      </w:r>
      <w:r>
        <w:fldChar w:fldCharType="separate"/>
      </w:r>
      <w:r>
        <w:t>65</w:t>
      </w:r>
      <w:r>
        <w:fldChar w:fldCharType="end"/>
      </w:r>
    </w:p>
    <w:p w14:paraId="7B948ACE" w14:textId="6BDA651C" w:rsidR="00A91218" w:rsidRDefault="00A91218">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_Toc58582117 \h </w:instrText>
      </w:r>
      <w:r>
        <w:fldChar w:fldCharType="separate"/>
      </w:r>
      <w:r>
        <w:t>65</w:t>
      </w:r>
      <w:r>
        <w:fldChar w:fldCharType="end"/>
      </w:r>
    </w:p>
    <w:p w14:paraId="0C9E02FE" w14:textId="2400B1C8" w:rsidR="00A91218" w:rsidRDefault="00A91218">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_Toc58582118 \h </w:instrText>
      </w:r>
      <w:r>
        <w:fldChar w:fldCharType="separate"/>
      </w:r>
      <w:r>
        <w:t>66</w:t>
      </w:r>
      <w:r>
        <w:fldChar w:fldCharType="end"/>
      </w:r>
    </w:p>
    <w:p w14:paraId="24E581F2" w14:textId="4655C28B" w:rsidR="00A91218" w:rsidRDefault="00A91218">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_Toc58582119 \h </w:instrText>
      </w:r>
      <w:r>
        <w:fldChar w:fldCharType="separate"/>
      </w:r>
      <w:r>
        <w:t>66</w:t>
      </w:r>
      <w:r>
        <w:fldChar w:fldCharType="end"/>
      </w:r>
    </w:p>
    <w:p w14:paraId="13B6F92F" w14:textId="20345131" w:rsidR="00A91218" w:rsidRDefault="00A91218">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_Toc58582120 \h </w:instrText>
      </w:r>
      <w:r>
        <w:fldChar w:fldCharType="separate"/>
      </w:r>
      <w:r>
        <w:t>66</w:t>
      </w:r>
      <w:r>
        <w:fldChar w:fldCharType="end"/>
      </w:r>
    </w:p>
    <w:p w14:paraId="6D823280" w14:textId="4B48E091" w:rsidR="00A91218" w:rsidRDefault="00A91218">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_Toc58582121 \h </w:instrText>
      </w:r>
      <w:r>
        <w:fldChar w:fldCharType="separate"/>
      </w:r>
      <w:r>
        <w:t>67</w:t>
      </w:r>
      <w:r>
        <w:fldChar w:fldCharType="end"/>
      </w:r>
    </w:p>
    <w:p w14:paraId="36D83BB5" w14:textId="65D2AC2A" w:rsidR="00A91218" w:rsidRDefault="00A91218">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_Toc58582122 \h </w:instrText>
      </w:r>
      <w:r>
        <w:fldChar w:fldCharType="separate"/>
      </w:r>
      <w:r>
        <w:t>67</w:t>
      </w:r>
      <w:r>
        <w:fldChar w:fldCharType="end"/>
      </w:r>
    </w:p>
    <w:p w14:paraId="2077551D" w14:textId="6F8B3FA8" w:rsidR="00A91218" w:rsidRDefault="00A91218">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_Toc58582123 \h </w:instrText>
      </w:r>
      <w:r>
        <w:fldChar w:fldCharType="separate"/>
      </w:r>
      <w:r>
        <w:t>67</w:t>
      </w:r>
      <w:r>
        <w:fldChar w:fldCharType="end"/>
      </w:r>
    </w:p>
    <w:p w14:paraId="1D090285" w14:textId="610D0075" w:rsidR="00A91218" w:rsidRDefault="00A91218">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_Toc58582124 \h </w:instrText>
      </w:r>
      <w:r>
        <w:fldChar w:fldCharType="separate"/>
      </w:r>
      <w:r>
        <w:t>67</w:t>
      </w:r>
      <w:r>
        <w:fldChar w:fldCharType="end"/>
      </w:r>
    </w:p>
    <w:p w14:paraId="7DB258A4" w14:textId="41C232A1" w:rsidR="00A91218" w:rsidRDefault="00A91218">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_Toc58582125 \h </w:instrText>
      </w:r>
      <w:r>
        <w:fldChar w:fldCharType="separate"/>
      </w:r>
      <w:r>
        <w:t>68</w:t>
      </w:r>
      <w:r>
        <w:fldChar w:fldCharType="end"/>
      </w:r>
    </w:p>
    <w:p w14:paraId="3DFF91DA" w14:textId="03868310" w:rsidR="00A91218" w:rsidRDefault="00A91218">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_Toc58582126 \h </w:instrText>
      </w:r>
      <w:r>
        <w:fldChar w:fldCharType="separate"/>
      </w:r>
      <w:r>
        <w:t>68</w:t>
      </w:r>
      <w:r>
        <w:fldChar w:fldCharType="end"/>
      </w:r>
    </w:p>
    <w:p w14:paraId="108B1EDB" w14:textId="2F57611B" w:rsidR="00A91218" w:rsidRDefault="00A91218">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_Toc58582127 \h </w:instrText>
      </w:r>
      <w:r>
        <w:fldChar w:fldCharType="separate"/>
      </w:r>
      <w:r>
        <w:t>68</w:t>
      </w:r>
      <w:r>
        <w:fldChar w:fldCharType="end"/>
      </w:r>
    </w:p>
    <w:p w14:paraId="442B760D" w14:textId="77D0BCAA" w:rsidR="00A91218" w:rsidRDefault="00A91218">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_Toc58582128 \h </w:instrText>
      </w:r>
      <w:r>
        <w:fldChar w:fldCharType="separate"/>
      </w:r>
      <w:r>
        <w:t>68</w:t>
      </w:r>
      <w:r>
        <w:fldChar w:fldCharType="end"/>
      </w:r>
    </w:p>
    <w:p w14:paraId="525C96EE" w14:textId="78E04112" w:rsidR="00A91218" w:rsidRDefault="00A91218">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_Toc58582129 \h </w:instrText>
      </w:r>
      <w:r>
        <w:fldChar w:fldCharType="separate"/>
      </w:r>
      <w:r>
        <w:t>68</w:t>
      </w:r>
      <w:r>
        <w:fldChar w:fldCharType="end"/>
      </w:r>
    </w:p>
    <w:p w14:paraId="451709DE" w14:textId="4066EAD5" w:rsidR="00A91218" w:rsidRDefault="00A91218">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_Toc58582130 \h </w:instrText>
      </w:r>
      <w:r>
        <w:fldChar w:fldCharType="separate"/>
      </w:r>
      <w:r>
        <w:t>68</w:t>
      </w:r>
      <w:r>
        <w:fldChar w:fldCharType="end"/>
      </w:r>
    </w:p>
    <w:p w14:paraId="1FE26896" w14:textId="69327E59" w:rsidR="00A91218" w:rsidRDefault="00A9121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_Toc58582131 \h </w:instrText>
      </w:r>
      <w:r>
        <w:fldChar w:fldCharType="separate"/>
      </w:r>
      <w:r>
        <w:t>69</w:t>
      </w:r>
      <w:r>
        <w:fldChar w:fldCharType="end"/>
      </w:r>
    </w:p>
    <w:p w14:paraId="4BD2FB4A" w14:textId="64CA54E1" w:rsidR="00A91218" w:rsidRDefault="00A91218">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_Toc58582132 \h </w:instrText>
      </w:r>
      <w:r>
        <w:fldChar w:fldCharType="separate"/>
      </w:r>
      <w:r>
        <w:t>69</w:t>
      </w:r>
      <w:r>
        <w:fldChar w:fldCharType="end"/>
      </w:r>
    </w:p>
    <w:p w14:paraId="77FF1395" w14:textId="7951EE4B" w:rsidR="00A91218" w:rsidRDefault="00A91218">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_Toc58582133 \h </w:instrText>
      </w:r>
      <w:r>
        <w:fldChar w:fldCharType="separate"/>
      </w:r>
      <w:r>
        <w:t>69</w:t>
      </w:r>
      <w:r>
        <w:fldChar w:fldCharType="end"/>
      </w:r>
    </w:p>
    <w:p w14:paraId="0F9F22D5" w14:textId="1034D8F4" w:rsidR="00A91218" w:rsidRDefault="00A91218">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_Toc58582134 \h </w:instrText>
      </w:r>
      <w:r>
        <w:fldChar w:fldCharType="separate"/>
      </w:r>
      <w:r>
        <w:t>69</w:t>
      </w:r>
      <w:r>
        <w:fldChar w:fldCharType="end"/>
      </w:r>
    </w:p>
    <w:p w14:paraId="670807D7" w14:textId="2AD019A5" w:rsidR="00A91218" w:rsidRDefault="00A91218">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_Toc58582135 \h </w:instrText>
      </w:r>
      <w:r>
        <w:fldChar w:fldCharType="separate"/>
      </w:r>
      <w:r>
        <w:t>70</w:t>
      </w:r>
      <w:r>
        <w:fldChar w:fldCharType="end"/>
      </w:r>
    </w:p>
    <w:p w14:paraId="3A21A15E" w14:textId="34ADE4F4" w:rsidR="00A91218" w:rsidRDefault="00A91218">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_Toc58582136 \h </w:instrText>
      </w:r>
      <w:r>
        <w:fldChar w:fldCharType="separate"/>
      </w:r>
      <w:r>
        <w:t>70</w:t>
      </w:r>
      <w:r>
        <w:fldChar w:fldCharType="end"/>
      </w:r>
    </w:p>
    <w:p w14:paraId="373859F5" w14:textId="340824A3" w:rsidR="00A91218" w:rsidRDefault="00A91218">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_Toc58582137 \h </w:instrText>
      </w:r>
      <w:r>
        <w:fldChar w:fldCharType="separate"/>
      </w:r>
      <w:r>
        <w:t>70</w:t>
      </w:r>
      <w:r>
        <w:fldChar w:fldCharType="end"/>
      </w:r>
    </w:p>
    <w:p w14:paraId="07DFD86F" w14:textId="2925E6C0" w:rsidR="00A91218" w:rsidRDefault="00A91218">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lang w:eastAsia="en-GB"/>
        </w:rPr>
        <w:tab/>
      </w:r>
      <w:r>
        <w:t>5G VN Group modification</w:t>
      </w:r>
      <w:r>
        <w:tab/>
      </w:r>
      <w:r>
        <w:fldChar w:fldCharType="begin" w:fldLock="1"/>
      </w:r>
      <w:r>
        <w:instrText xml:space="preserve"> PAGEREF _Toc58582138 \h </w:instrText>
      </w:r>
      <w:r>
        <w:fldChar w:fldCharType="separate"/>
      </w:r>
      <w:r>
        <w:t>70</w:t>
      </w:r>
      <w:r>
        <w:fldChar w:fldCharType="end"/>
      </w:r>
    </w:p>
    <w:p w14:paraId="317ED84B" w14:textId="00BFE3D4" w:rsidR="00A91218" w:rsidRDefault="00A91218">
      <w:pPr>
        <w:pStyle w:val="TOC5"/>
        <w:rPr>
          <w:rFonts w:asciiTheme="minorHAnsi" w:eastAsiaTheme="minorEastAsia" w:hAnsiTheme="minorHAnsi" w:cstheme="minorBidi"/>
          <w:sz w:val="22"/>
          <w:szCs w:val="22"/>
          <w:lang w:eastAsia="en-GB"/>
        </w:rPr>
      </w:pPr>
      <w:r>
        <w:t>5.6.2.2.4</w:t>
      </w:r>
      <w:r>
        <w:rPr>
          <w:rFonts w:asciiTheme="minorHAnsi" w:eastAsiaTheme="minorEastAsia" w:hAnsiTheme="minorHAnsi" w:cstheme="minorBidi"/>
          <w:sz w:val="22"/>
          <w:szCs w:val="22"/>
          <w:lang w:eastAsia="en-GB"/>
        </w:rPr>
        <w:tab/>
      </w:r>
      <w:r>
        <w:t>SoR Information update</w:t>
      </w:r>
      <w:r>
        <w:tab/>
      </w:r>
      <w:r>
        <w:fldChar w:fldCharType="begin" w:fldLock="1"/>
      </w:r>
      <w:r>
        <w:instrText xml:space="preserve"> PAGEREF _Toc58582139 \h </w:instrText>
      </w:r>
      <w:r>
        <w:fldChar w:fldCharType="separate"/>
      </w:r>
      <w:r>
        <w:t>71</w:t>
      </w:r>
      <w:r>
        <w:fldChar w:fldCharType="end"/>
      </w:r>
    </w:p>
    <w:p w14:paraId="6A3C7109" w14:textId="5F1EFD3F" w:rsidR="00A91218" w:rsidRDefault="00A91218">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_Toc58582140 \h </w:instrText>
      </w:r>
      <w:r>
        <w:fldChar w:fldCharType="separate"/>
      </w:r>
      <w:r>
        <w:t>72</w:t>
      </w:r>
      <w:r>
        <w:fldChar w:fldCharType="end"/>
      </w:r>
    </w:p>
    <w:p w14:paraId="2BC96486" w14:textId="35B7557F" w:rsidR="00A91218" w:rsidRDefault="00A91218">
      <w:pPr>
        <w:pStyle w:val="TOC5"/>
        <w:rPr>
          <w:rFonts w:asciiTheme="minorHAnsi" w:eastAsiaTheme="minorEastAsia" w:hAnsiTheme="minorHAnsi" w:cstheme="minorBidi"/>
          <w:sz w:val="22"/>
          <w:szCs w:val="22"/>
          <w:lang w:eastAsia="en-GB"/>
        </w:rPr>
      </w:pPr>
      <w:r>
        <w:t>5.6.2.3.1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_Toc58582141 \h </w:instrText>
      </w:r>
      <w:r>
        <w:fldChar w:fldCharType="separate"/>
      </w:r>
      <w:r>
        <w:t>72</w:t>
      </w:r>
      <w:r>
        <w:fldChar w:fldCharType="end"/>
      </w:r>
    </w:p>
    <w:p w14:paraId="682244FD" w14:textId="03A49000" w:rsidR="00A91218" w:rsidRDefault="00A91218">
      <w:pPr>
        <w:pStyle w:val="TOC5"/>
        <w:rPr>
          <w:rFonts w:asciiTheme="minorHAnsi" w:eastAsiaTheme="minorEastAsia" w:hAnsiTheme="minorHAnsi" w:cstheme="minorBidi"/>
          <w:sz w:val="22"/>
          <w:szCs w:val="22"/>
          <w:lang w:eastAsia="en-GB"/>
        </w:rPr>
      </w:pPr>
      <w:r>
        <w:t>5.6.2.3.2</w:t>
      </w:r>
      <w:r>
        <w:rPr>
          <w:rFonts w:asciiTheme="minorHAnsi" w:eastAsiaTheme="minorEastAsia" w:hAnsiTheme="minorHAnsi" w:cstheme="minorBidi"/>
          <w:sz w:val="22"/>
          <w:szCs w:val="22"/>
          <w:lang w:eastAsia="en-GB"/>
        </w:rPr>
        <w:tab/>
      </w:r>
      <w:r>
        <w:t>5G-VN-Group creation</w:t>
      </w:r>
      <w:r>
        <w:tab/>
      </w:r>
      <w:r>
        <w:fldChar w:fldCharType="begin" w:fldLock="1"/>
      </w:r>
      <w:r>
        <w:instrText xml:space="preserve"> PAGEREF _Toc58582142 \h </w:instrText>
      </w:r>
      <w:r>
        <w:fldChar w:fldCharType="separate"/>
      </w:r>
      <w:r>
        <w:t>72</w:t>
      </w:r>
      <w:r>
        <w:fldChar w:fldCharType="end"/>
      </w:r>
    </w:p>
    <w:p w14:paraId="05BD95B9" w14:textId="12115AD6" w:rsidR="00A91218" w:rsidRDefault="00A91218">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_Toc58582143 \h </w:instrText>
      </w:r>
      <w:r>
        <w:fldChar w:fldCharType="separate"/>
      </w:r>
      <w:r>
        <w:t>72</w:t>
      </w:r>
      <w:r>
        <w:fldChar w:fldCharType="end"/>
      </w:r>
    </w:p>
    <w:p w14:paraId="55259EB1" w14:textId="5F5430A9" w:rsidR="00A91218" w:rsidRDefault="00A91218">
      <w:pPr>
        <w:pStyle w:val="TOC5"/>
        <w:rPr>
          <w:rFonts w:asciiTheme="minorHAnsi" w:eastAsiaTheme="minorEastAsia" w:hAnsiTheme="minorHAnsi" w:cstheme="minorBidi"/>
          <w:sz w:val="22"/>
          <w:szCs w:val="22"/>
          <w:lang w:eastAsia="en-GB"/>
        </w:rPr>
      </w:pPr>
      <w:r>
        <w:t>5.6.2.4.1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_Toc58582144 \h </w:instrText>
      </w:r>
      <w:r>
        <w:fldChar w:fldCharType="separate"/>
      </w:r>
      <w:r>
        <w:t>72</w:t>
      </w:r>
      <w:r>
        <w:fldChar w:fldCharType="end"/>
      </w:r>
    </w:p>
    <w:p w14:paraId="1F45C6E4" w14:textId="3E34DC04" w:rsidR="00A91218" w:rsidRDefault="00A91218">
      <w:pPr>
        <w:pStyle w:val="TOC5"/>
        <w:rPr>
          <w:rFonts w:asciiTheme="minorHAnsi" w:eastAsiaTheme="minorEastAsia" w:hAnsiTheme="minorHAnsi" w:cstheme="minorBidi"/>
          <w:sz w:val="22"/>
          <w:szCs w:val="22"/>
          <w:lang w:eastAsia="en-GB"/>
        </w:rPr>
      </w:pPr>
      <w:r>
        <w:t>5.6.2.4.2</w:t>
      </w:r>
      <w:r>
        <w:rPr>
          <w:rFonts w:asciiTheme="minorHAnsi" w:eastAsiaTheme="minorEastAsia" w:hAnsiTheme="minorHAnsi" w:cstheme="minorBidi"/>
          <w:sz w:val="22"/>
          <w:szCs w:val="22"/>
          <w:lang w:eastAsia="en-GB"/>
        </w:rPr>
        <w:tab/>
      </w:r>
      <w:r>
        <w:t>5G-VN-Group deletion</w:t>
      </w:r>
      <w:r>
        <w:tab/>
      </w:r>
      <w:r>
        <w:fldChar w:fldCharType="begin" w:fldLock="1"/>
      </w:r>
      <w:r>
        <w:instrText xml:space="preserve"> PAGEREF _Toc58582145 \h </w:instrText>
      </w:r>
      <w:r>
        <w:fldChar w:fldCharType="separate"/>
      </w:r>
      <w:r>
        <w:t>72</w:t>
      </w:r>
      <w:r>
        <w:fldChar w:fldCharType="end"/>
      </w:r>
    </w:p>
    <w:p w14:paraId="52EBE375" w14:textId="2B761F91" w:rsidR="00A91218" w:rsidRDefault="00A91218">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_Toc58582146 \h </w:instrText>
      </w:r>
      <w:r>
        <w:fldChar w:fldCharType="separate"/>
      </w:r>
      <w:r>
        <w:t>73</w:t>
      </w:r>
      <w:r>
        <w:fldChar w:fldCharType="end"/>
      </w:r>
    </w:p>
    <w:p w14:paraId="3E81D60C" w14:textId="335EFD69" w:rsidR="00A91218" w:rsidRDefault="00A91218">
      <w:pPr>
        <w:pStyle w:val="TOC5"/>
        <w:rPr>
          <w:rFonts w:asciiTheme="minorHAnsi" w:eastAsiaTheme="minorEastAsia" w:hAnsiTheme="minorHAnsi" w:cstheme="minorBidi"/>
          <w:sz w:val="22"/>
          <w:szCs w:val="22"/>
          <w:lang w:eastAsia="en-GB"/>
        </w:rPr>
      </w:pPr>
      <w:r>
        <w:t>5.6.2.5.1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_Toc58582147 \h </w:instrText>
      </w:r>
      <w:r>
        <w:fldChar w:fldCharType="separate"/>
      </w:r>
      <w:r>
        <w:t>73</w:t>
      </w:r>
      <w:r>
        <w:fldChar w:fldCharType="end"/>
      </w:r>
    </w:p>
    <w:p w14:paraId="15FD5C55" w14:textId="7E0C6535" w:rsidR="00A91218" w:rsidRDefault="00A91218">
      <w:pPr>
        <w:pStyle w:val="TOC5"/>
        <w:rPr>
          <w:rFonts w:asciiTheme="minorHAnsi" w:eastAsiaTheme="minorEastAsia" w:hAnsiTheme="minorHAnsi" w:cstheme="minorBidi"/>
          <w:sz w:val="22"/>
          <w:szCs w:val="22"/>
          <w:lang w:eastAsia="en-GB"/>
        </w:rPr>
      </w:pPr>
      <w:r>
        <w:t>5.6.2.5.2</w:t>
      </w:r>
      <w:r>
        <w:rPr>
          <w:rFonts w:asciiTheme="minorHAnsi" w:eastAsiaTheme="minorEastAsia" w:hAnsiTheme="minorHAnsi" w:cstheme="minorBidi"/>
          <w:sz w:val="22"/>
          <w:szCs w:val="22"/>
          <w:lang w:eastAsia="en-GB"/>
        </w:rPr>
        <w:tab/>
      </w:r>
      <w:r>
        <w:t>5G-VN-Group get</w:t>
      </w:r>
      <w:r>
        <w:tab/>
      </w:r>
      <w:r>
        <w:fldChar w:fldCharType="begin" w:fldLock="1"/>
      </w:r>
      <w:r>
        <w:instrText xml:space="preserve"> PAGEREF _Toc58582148 \h </w:instrText>
      </w:r>
      <w:r>
        <w:fldChar w:fldCharType="separate"/>
      </w:r>
      <w:r>
        <w:t>73</w:t>
      </w:r>
      <w:r>
        <w:fldChar w:fldCharType="end"/>
      </w:r>
    </w:p>
    <w:p w14:paraId="33CBF7C8" w14:textId="399748FC" w:rsidR="00A91218" w:rsidRDefault="00A9121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Nudm_NIDDAuthorization Service</w:t>
      </w:r>
      <w:r>
        <w:tab/>
      </w:r>
      <w:r>
        <w:fldChar w:fldCharType="begin" w:fldLock="1"/>
      </w:r>
      <w:r>
        <w:instrText xml:space="preserve"> PAGEREF _Toc58582149 \h </w:instrText>
      </w:r>
      <w:r>
        <w:fldChar w:fldCharType="separate"/>
      </w:r>
      <w:r>
        <w:t>74</w:t>
      </w:r>
      <w:r>
        <w:fldChar w:fldCharType="end"/>
      </w:r>
    </w:p>
    <w:p w14:paraId="32ED7166" w14:textId="4E146472" w:rsidR="00A91218" w:rsidRDefault="00A91218">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_Toc58582150 \h </w:instrText>
      </w:r>
      <w:r>
        <w:fldChar w:fldCharType="separate"/>
      </w:r>
      <w:r>
        <w:t>74</w:t>
      </w:r>
      <w:r>
        <w:fldChar w:fldCharType="end"/>
      </w:r>
    </w:p>
    <w:p w14:paraId="5A24234E" w14:textId="5168E027" w:rsidR="00A91218" w:rsidRDefault="00A91218">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_Toc58582151 \h </w:instrText>
      </w:r>
      <w:r>
        <w:fldChar w:fldCharType="separate"/>
      </w:r>
      <w:r>
        <w:t>74</w:t>
      </w:r>
      <w:r>
        <w:fldChar w:fldCharType="end"/>
      </w:r>
    </w:p>
    <w:p w14:paraId="376B4B97" w14:textId="6E57F615" w:rsidR="00A91218" w:rsidRDefault="00A91218">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_Toc58582152 \h </w:instrText>
      </w:r>
      <w:r>
        <w:fldChar w:fldCharType="separate"/>
      </w:r>
      <w:r>
        <w:t>74</w:t>
      </w:r>
      <w:r>
        <w:fldChar w:fldCharType="end"/>
      </w:r>
    </w:p>
    <w:p w14:paraId="2A3FBB0B" w14:textId="73030D21" w:rsidR="00A91218" w:rsidRDefault="00A91218">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_Toc58582153 \h </w:instrText>
      </w:r>
      <w:r>
        <w:fldChar w:fldCharType="separate"/>
      </w:r>
      <w:r>
        <w:t>74</w:t>
      </w:r>
      <w:r>
        <w:fldChar w:fldCharType="end"/>
      </w:r>
    </w:p>
    <w:p w14:paraId="69F77101" w14:textId="1A1807F5" w:rsidR="00A91218" w:rsidRDefault="00A91218">
      <w:pPr>
        <w:pStyle w:val="TOC5"/>
        <w:rPr>
          <w:rFonts w:asciiTheme="minorHAnsi" w:eastAsiaTheme="minorEastAsia" w:hAnsiTheme="minorHAnsi" w:cstheme="minorBidi"/>
          <w:sz w:val="22"/>
          <w:szCs w:val="22"/>
          <w:lang w:eastAsia="en-GB"/>
        </w:rPr>
      </w:pPr>
      <w:r>
        <w:t>5.7.2.2.1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_Toc58582154 \h </w:instrText>
      </w:r>
      <w:r>
        <w:fldChar w:fldCharType="separate"/>
      </w:r>
      <w:r>
        <w:t>74</w:t>
      </w:r>
      <w:r>
        <w:fldChar w:fldCharType="end"/>
      </w:r>
    </w:p>
    <w:p w14:paraId="54B735AA" w14:textId="2068742D" w:rsidR="00A91218" w:rsidRDefault="00A91218">
      <w:pPr>
        <w:pStyle w:val="TOC5"/>
        <w:rPr>
          <w:rFonts w:asciiTheme="minorHAnsi" w:eastAsiaTheme="minorEastAsia" w:hAnsiTheme="minorHAnsi" w:cstheme="minorBidi"/>
          <w:sz w:val="22"/>
          <w:szCs w:val="22"/>
          <w:lang w:eastAsia="en-GB"/>
        </w:rPr>
      </w:pPr>
      <w:r>
        <w:t>5.7.2.2.2</w:t>
      </w:r>
      <w:r>
        <w:rPr>
          <w:rFonts w:asciiTheme="minorHAnsi" w:eastAsiaTheme="minorEastAsia" w:hAnsiTheme="minorHAnsi" w:cstheme="minorBidi"/>
          <w:sz w:val="22"/>
          <w:szCs w:val="22"/>
          <w:lang w:eastAsia="en-GB"/>
        </w:rPr>
        <w:tab/>
      </w:r>
      <w:r>
        <w:t>NIDD Authorization Data Retrieval</w:t>
      </w:r>
      <w:r>
        <w:tab/>
      </w:r>
      <w:r>
        <w:fldChar w:fldCharType="begin" w:fldLock="1"/>
      </w:r>
      <w:r>
        <w:instrText xml:space="preserve"> PAGEREF _Toc58582155 \h </w:instrText>
      </w:r>
      <w:r>
        <w:fldChar w:fldCharType="separate"/>
      </w:r>
      <w:r>
        <w:t>74</w:t>
      </w:r>
      <w:r>
        <w:fldChar w:fldCharType="end"/>
      </w:r>
    </w:p>
    <w:p w14:paraId="13928FBB" w14:textId="530DD718" w:rsidR="00A91218" w:rsidRDefault="00A91218">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_Toc58582156 \h </w:instrText>
      </w:r>
      <w:r>
        <w:fldChar w:fldCharType="separate"/>
      </w:r>
      <w:r>
        <w:t>75</w:t>
      </w:r>
      <w:r>
        <w:fldChar w:fldCharType="end"/>
      </w:r>
    </w:p>
    <w:p w14:paraId="78A0ABA8" w14:textId="3BF2C2D6" w:rsidR="00A91218" w:rsidRDefault="00A91218">
      <w:pPr>
        <w:pStyle w:val="TOC5"/>
        <w:rPr>
          <w:rFonts w:asciiTheme="minorHAnsi" w:eastAsiaTheme="minorEastAsia" w:hAnsiTheme="minorHAnsi" w:cstheme="minorBidi"/>
          <w:sz w:val="22"/>
          <w:szCs w:val="22"/>
          <w:lang w:eastAsia="en-GB"/>
        </w:rPr>
      </w:pPr>
      <w:r>
        <w:t>5.7.2.3.1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_Toc58582157 \h </w:instrText>
      </w:r>
      <w:r>
        <w:fldChar w:fldCharType="separate"/>
      </w:r>
      <w:r>
        <w:t>75</w:t>
      </w:r>
      <w:r>
        <w:fldChar w:fldCharType="end"/>
      </w:r>
    </w:p>
    <w:p w14:paraId="46E64B1C" w14:textId="052D6F56" w:rsidR="00A91218" w:rsidRDefault="00A91218">
      <w:pPr>
        <w:pStyle w:val="TOC5"/>
        <w:rPr>
          <w:rFonts w:asciiTheme="minorHAnsi" w:eastAsiaTheme="minorEastAsia" w:hAnsiTheme="minorHAnsi" w:cstheme="minorBidi"/>
          <w:sz w:val="22"/>
          <w:szCs w:val="22"/>
          <w:lang w:eastAsia="en-GB"/>
        </w:rPr>
      </w:pPr>
      <w:r>
        <w:t>5.7.2.3.2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_Toc58582158 \h </w:instrText>
      </w:r>
      <w:r>
        <w:fldChar w:fldCharType="separate"/>
      </w:r>
      <w:r>
        <w:t>75</w:t>
      </w:r>
      <w:r>
        <w:fldChar w:fldCharType="end"/>
      </w:r>
    </w:p>
    <w:p w14:paraId="0BDC4D6A" w14:textId="4B9A1613" w:rsidR="00A91218" w:rsidRDefault="00A91218">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Nudm_MT Service</w:t>
      </w:r>
      <w:r>
        <w:tab/>
      </w:r>
      <w:r>
        <w:fldChar w:fldCharType="begin" w:fldLock="1"/>
      </w:r>
      <w:r>
        <w:instrText xml:space="preserve"> PAGEREF _Toc58582159 \h </w:instrText>
      </w:r>
      <w:r>
        <w:fldChar w:fldCharType="separate"/>
      </w:r>
      <w:r>
        <w:t>76</w:t>
      </w:r>
      <w:r>
        <w:fldChar w:fldCharType="end"/>
      </w:r>
    </w:p>
    <w:p w14:paraId="1D927FA0" w14:textId="52DE31D3" w:rsidR="00A91218" w:rsidRDefault="00A91218">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_Toc58582160 \h </w:instrText>
      </w:r>
      <w:r>
        <w:fldChar w:fldCharType="separate"/>
      </w:r>
      <w:r>
        <w:t>76</w:t>
      </w:r>
      <w:r>
        <w:fldChar w:fldCharType="end"/>
      </w:r>
    </w:p>
    <w:p w14:paraId="1836E5BC" w14:textId="52A9BD8A" w:rsidR="00A91218" w:rsidRDefault="00A91218">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_Toc58582161 \h </w:instrText>
      </w:r>
      <w:r>
        <w:fldChar w:fldCharType="separate"/>
      </w:r>
      <w:r>
        <w:t>76</w:t>
      </w:r>
      <w:r>
        <w:fldChar w:fldCharType="end"/>
      </w:r>
    </w:p>
    <w:p w14:paraId="0D181127" w14:textId="474FBE04" w:rsidR="00A91218" w:rsidRDefault="00A91218">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_Toc58582162 \h </w:instrText>
      </w:r>
      <w:r>
        <w:fldChar w:fldCharType="separate"/>
      </w:r>
      <w:r>
        <w:t>76</w:t>
      </w:r>
      <w:r>
        <w:fldChar w:fldCharType="end"/>
      </w:r>
    </w:p>
    <w:p w14:paraId="6F56ACF4" w14:textId="3C713DD8" w:rsidR="00A91218" w:rsidRDefault="00A91218">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lang w:eastAsia="en-GB"/>
        </w:rPr>
        <w:tab/>
      </w:r>
      <w:r>
        <w:t>ProvideUeInfo</w:t>
      </w:r>
      <w:r>
        <w:tab/>
      </w:r>
      <w:r>
        <w:fldChar w:fldCharType="begin" w:fldLock="1"/>
      </w:r>
      <w:r>
        <w:instrText xml:space="preserve"> PAGEREF _Toc58582163 \h </w:instrText>
      </w:r>
      <w:r>
        <w:fldChar w:fldCharType="separate"/>
      </w:r>
      <w:r>
        <w:t>76</w:t>
      </w:r>
      <w:r>
        <w:fldChar w:fldCharType="end"/>
      </w:r>
    </w:p>
    <w:p w14:paraId="6B35F7C9" w14:textId="7C28D03D" w:rsidR="00A91218" w:rsidRDefault="00A91218">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_Toc58582164 \h </w:instrText>
      </w:r>
      <w:r>
        <w:fldChar w:fldCharType="separate"/>
      </w:r>
      <w:r>
        <w:t>76</w:t>
      </w:r>
      <w:r>
        <w:fldChar w:fldCharType="end"/>
      </w:r>
    </w:p>
    <w:p w14:paraId="106FD0A2" w14:textId="292DEC4C" w:rsidR="00A91218" w:rsidRDefault="00A91218">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lang w:eastAsia="en-GB"/>
        </w:rPr>
        <w:tab/>
      </w:r>
      <w:r>
        <w:t>UE Information Retrieval</w:t>
      </w:r>
      <w:r>
        <w:tab/>
      </w:r>
      <w:r>
        <w:fldChar w:fldCharType="begin" w:fldLock="1"/>
      </w:r>
      <w:r>
        <w:instrText xml:space="preserve"> PAGEREF _Toc58582165 \h </w:instrText>
      </w:r>
      <w:r>
        <w:fldChar w:fldCharType="separate"/>
      </w:r>
      <w:r>
        <w:t>76</w:t>
      </w:r>
      <w:r>
        <w:fldChar w:fldCharType="end"/>
      </w:r>
    </w:p>
    <w:p w14:paraId="2CA39F02" w14:textId="60F3CA82" w:rsidR="00A91218" w:rsidRDefault="00A91218">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_Toc58582166 \h </w:instrText>
      </w:r>
      <w:r>
        <w:fldChar w:fldCharType="separate"/>
      </w:r>
      <w:r>
        <w:t>77</w:t>
      </w:r>
      <w:r>
        <w:fldChar w:fldCharType="end"/>
      </w:r>
    </w:p>
    <w:p w14:paraId="1C17E67F" w14:textId="5AB8E9E8" w:rsidR="00A91218" w:rsidRDefault="00A91218">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_Toc58582167 \h </w:instrText>
      </w:r>
      <w:r>
        <w:fldChar w:fldCharType="separate"/>
      </w:r>
      <w:r>
        <w:t>77</w:t>
      </w:r>
      <w:r>
        <w:fldChar w:fldCharType="end"/>
      </w:r>
    </w:p>
    <w:p w14:paraId="5BF256A6" w14:textId="4BD7108A" w:rsidR="00A91218" w:rsidRDefault="00A91218">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Network Provided Location Information Request</w:t>
      </w:r>
      <w:r>
        <w:tab/>
      </w:r>
      <w:r>
        <w:fldChar w:fldCharType="begin" w:fldLock="1"/>
      </w:r>
      <w:r>
        <w:instrText xml:space="preserve"> PAGEREF _Toc58582168 \h </w:instrText>
      </w:r>
      <w:r>
        <w:fldChar w:fldCharType="separate"/>
      </w:r>
      <w:r>
        <w:t>77</w:t>
      </w:r>
      <w:r>
        <w:fldChar w:fldCharType="end"/>
      </w:r>
    </w:p>
    <w:p w14:paraId="7AF30733" w14:textId="6BD2B406" w:rsidR="00A91218" w:rsidRDefault="00A91218">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_Toc58582169 \h </w:instrText>
      </w:r>
      <w:r>
        <w:fldChar w:fldCharType="separate"/>
      </w:r>
      <w:r>
        <w:t>78</w:t>
      </w:r>
      <w:r>
        <w:fldChar w:fldCharType="end"/>
      </w:r>
    </w:p>
    <w:p w14:paraId="58683B1E" w14:textId="52FD65DE" w:rsidR="00A91218" w:rsidRDefault="00A9121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_Toc58582170 \h </w:instrText>
      </w:r>
      <w:r>
        <w:fldChar w:fldCharType="separate"/>
      </w:r>
      <w:r>
        <w:t>78</w:t>
      </w:r>
      <w:r>
        <w:fldChar w:fldCharType="end"/>
      </w:r>
    </w:p>
    <w:p w14:paraId="31B0D706" w14:textId="036BF92F" w:rsidR="00A91218" w:rsidRDefault="00A9121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_Toc58582171 \h </w:instrText>
      </w:r>
      <w:r>
        <w:fldChar w:fldCharType="separate"/>
      </w:r>
      <w:r>
        <w:t>78</w:t>
      </w:r>
      <w:r>
        <w:fldChar w:fldCharType="end"/>
      </w:r>
    </w:p>
    <w:p w14:paraId="6835D4F3" w14:textId="3370C733" w:rsidR="00A91218" w:rsidRDefault="00A9121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_Toc58582172 \h </w:instrText>
      </w:r>
      <w:r>
        <w:fldChar w:fldCharType="separate"/>
      </w:r>
      <w:r>
        <w:t>78</w:t>
      </w:r>
      <w:r>
        <w:fldChar w:fldCharType="end"/>
      </w:r>
    </w:p>
    <w:p w14:paraId="74374AF6" w14:textId="15FBC6C0" w:rsidR="00A91218" w:rsidRDefault="00A91218">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_Toc58582173 \h </w:instrText>
      </w:r>
      <w:r>
        <w:fldChar w:fldCharType="separate"/>
      </w:r>
      <w:r>
        <w:t>78</w:t>
      </w:r>
      <w:r>
        <w:fldChar w:fldCharType="end"/>
      </w:r>
    </w:p>
    <w:p w14:paraId="0843B3A9" w14:textId="1C7043C6" w:rsidR="00A91218" w:rsidRDefault="00A91218">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_Toc58582174 \h </w:instrText>
      </w:r>
      <w:r>
        <w:fldChar w:fldCharType="separate"/>
      </w:r>
      <w:r>
        <w:t>78</w:t>
      </w:r>
      <w:r>
        <w:fldChar w:fldCharType="end"/>
      </w:r>
    </w:p>
    <w:p w14:paraId="28500A47" w14:textId="6155C97F" w:rsidR="00A91218" w:rsidRDefault="00A91218">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_Toc58582175 \h </w:instrText>
      </w:r>
      <w:r>
        <w:fldChar w:fldCharType="separate"/>
      </w:r>
      <w:r>
        <w:t>78</w:t>
      </w:r>
      <w:r>
        <w:fldChar w:fldCharType="end"/>
      </w:r>
    </w:p>
    <w:p w14:paraId="21A6FBE5" w14:textId="4F87F22A" w:rsidR="00A91218" w:rsidRDefault="00A91218">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_Toc58582176 \h </w:instrText>
      </w:r>
      <w:r>
        <w:fldChar w:fldCharType="separate"/>
      </w:r>
      <w:r>
        <w:t>78</w:t>
      </w:r>
      <w:r>
        <w:fldChar w:fldCharType="end"/>
      </w:r>
    </w:p>
    <w:p w14:paraId="1E1A3937" w14:textId="31011C77" w:rsidR="00A91218" w:rsidRDefault="00A91218">
      <w:pPr>
        <w:pStyle w:val="TOC5"/>
        <w:rPr>
          <w:rFonts w:asciiTheme="minorHAnsi" w:eastAsiaTheme="minorEastAsia" w:hAnsiTheme="minorHAnsi" w:cstheme="minorBidi"/>
          <w:sz w:val="22"/>
          <w:szCs w:val="22"/>
          <w:lang w:eastAsia="en-GB"/>
        </w:rPr>
      </w:pPr>
      <w:r w:rsidRPr="00A91218">
        <w:t>6.1.2.2.3</w:t>
      </w:r>
      <w:r w:rsidRPr="00A91218">
        <w:rPr>
          <w:rFonts w:asciiTheme="minorHAnsi" w:eastAsiaTheme="minorEastAsia" w:hAnsiTheme="minorHAnsi" w:cstheme="minorBidi"/>
          <w:sz w:val="22"/>
          <w:szCs w:val="22"/>
          <w:lang w:eastAsia="en-GB"/>
        </w:rPr>
        <w:tab/>
      </w:r>
      <w:r w:rsidRPr="00262AD8">
        <w:rPr>
          <w:lang w:val="es-ES"/>
        </w:rPr>
        <w:t>Cache-Control</w:t>
      </w:r>
      <w:r>
        <w:tab/>
      </w:r>
      <w:r>
        <w:fldChar w:fldCharType="begin" w:fldLock="1"/>
      </w:r>
      <w:r>
        <w:instrText xml:space="preserve"> PAGEREF _Toc58582177 \h </w:instrText>
      </w:r>
      <w:r>
        <w:fldChar w:fldCharType="separate"/>
      </w:r>
      <w:r>
        <w:t>78</w:t>
      </w:r>
      <w:r>
        <w:fldChar w:fldCharType="end"/>
      </w:r>
    </w:p>
    <w:p w14:paraId="6F11AF38" w14:textId="2A216AB7" w:rsidR="00A91218" w:rsidRDefault="00A91218">
      <w:pPr>
        <w:pStyle w:val="TOC5"/>
        <w:rPr>
          <w:rFonts w:asciiTheme="minorHAnsi" w:eastAsiaTheme="minorEastAsia" w:hAnsiTheme="minorHAnsi" w:cstheme="minorBidi"/>
          <w:sz w:val="22"/>
          <w:szCs w:val="22"/>
          <w:lang w:eastAsia="en-GB"/>
        </w:rPr>
      </w:pPr>
      <w:r w:rsidRPr="00A91218">
        <w:t>6.1.2.2.4</w:t>
      </w:r>
      <w:r w:rsidRPr="00A91218">
        <w:rPr>
          <w:rFonts w:asciiTheme="minorHAnsi" w:eastAsiaTheme="minorEastAsia" w:hAnsiTheme="minorHAnsi" w:cstheme="minorBidi"/>
          <w:sz w:val="22"/>
          <w:szCs w:val="22"/>
          <w:lang w:eastAsia="en-GB"/>
        </w:rPr>
        <w:tab/>
      </w:r>
      <w:r w:rsidRPr="00262AD8">
        <w:rPr>
          <w:lang w:val="en-US"/>
        </w:rPr>
        <w:t>ETag</w:t>
      </w:r>
      <w:r>
        <w:tab/>
      </w:r>
      <w:r>
        <w:fldChar w:fldCharType="begin" w:fldLock="1"/>
      </w:r>
      <w:r>
        <w:instrText xml:space="preserve"> PAGEREF _Toc58582178 \h </w:instrText>
      </w:r>
      <w:r>
        <w:fldChar w:fldCharType="separate"/>
      </w:r>
      <w:r>
        <w:t>79</w:t>
      </w:r>
      <w:r>
        <w:fldChar w:fldCharType="end"/>
      </w:r>
    </w:p>
    <w:p w14:paraId="147BF90C" w14:textId="300477CA" w:rsidR="00A91218" w:rsidRDefault="00A91218">
      <w:pPr>
        <w:pStyle w:val="TOC5"/>
        <w:rPr>
          <w:rFonts w:asciiTheme="minorHAnsi" w:eastAsiaTheme="minorEastAsia" w:hAnsiTheme="minorHAnsi" w:cstheme="minorBidi"/>
          <w:sz w:val="22"/>
          <w:szCs w:val="22"/>
          <w:lang w:eastAsia="en-GB"/>
        </w:rPr>
      </w:pPr>
      <w:r w:rsidRPr="00A91218">
        <w:t>6.1.2.2.5</w:t>
      </w:r>
      <w:r w:rsidRPr="00A91218">
        <w:rPr>
          <w:rFonts w:asciiTheme="minorHAnsi" w:eastAsiaTheme="minorEastAsia" w:hAnsiTheme="minorHAnsi" w:cstheme="minorBidi"/>
          <w:sz w:val="22"/>
          <w:szCs w:val="22"/>
          <w:lang w:eastAsia="en-GB"/>
        </w:rPr>
        <w:tab/>
      </w:r>
      <w:r w:rsidRPr="00262AD8">
        <w:rPr>
          <w:lang w:val="en-US"/>
        </w:rPr>
        <w:t>If-None-Match</w:t>
      </w:r>
      <w:r>
        <w:tab/>
      </w:r>
      <w:r>
        <w:fldChar w:fldCharType="begin" w:fldLock="1"/>
      </w:r>
      <w:r>
        <w:instrText xml:space="preserve"> PAGEREF _Toc58582179 \h </w:instrText>
      </w:r>
      <w:r>
        <w:fldChar w:fldCharType="separate"/>
      </w:r>
      <w:r>
        <w:t>79</w:t>
      </w:r>
      <w:r>
        <w:fldChar w:fldCharType="end"/>
      </w:r>
    </w:p>
    <w:p w14:paraId="730E0504" w14:textId="0504F651" w:rsidR="00A91218" w:rsidRDefault="00A91218">
      <w:pPr>
        <w:pStyle w:val="TOC5"/>
        <w:rPr>
          <w:rFonts w:asciiTheme="minorHAnsi" w:eastAsiaTheme="minorEastAsia" w:hAnsiTheme="minorHAnsi" w:cstheme="minorBidi"/>
          <w:sz w:val="22"/>
          <w:szCs w:val="22"/>
          <w:lang w:eastAsia="en-GB"/>
        </w:rPr>
      </w:pPr>
      <w:r w:rsidRPr="00A91218">
        <w:t>6.1.2.2.6</w:t>
      </w:r>
      <w:r w:rsidRPr="00A91218">
        <w:rPr>
          <w:rFonts w:asciiTheme="minorHAnsi" w:eastAsiaTheme="minorEastAsia" w:hAnsiTheme="minorHAnsi" w:cstheme="minorBidi"/>
          <w:sz w:val="22"/>
          <w:szCs w:val="22"/>
          <w:lang w:eastAsia="en-GB"/>
        </w:rPr>
        <w:tab/>
      </w:r>
      <w:r w:rsidRPr="00262AD8">
        <w:rPr>
          <w:lang w:val="en-US"/>
        </w:rPr>
        <w:t>Last-Modified</w:t>
      </w:r>
      <w:r>
        <w:tab/>
      </w:r>
      <w:r>
        <w:fldChar w:fldCharType="begin" w:fldLock="1"/>
      </w:r>
      <w:r>
        <w:instrText xml:space="preserve"> PAGEREF _Toc58582180 \h </w:instrText>
      </w:r>
      <w:r>
        <w:fldChar w:fldCharType="separate"/>
      </w:r>
      <w:r>
        <w:t>79</w:t>
      </w:r>
      <w:r>
        <w:fldChar w:fldCharType="end"/>
      </w:r>
    </w:p>
    <w:p w14:paraId="7BE36B7A" w14:textId="504DC0A3" w:rsidR="00A91218" w:rsidRDefault="00A91218">
      <w:pPr>
        <w:pStyle w:val="TOC5"/>
        <w:rPr>
          <w:rFonts w:asciiTheme="minorHAnsi" w:eastAsiaTheme="minorEastAsia" w:hAnsiTheme="minorHAnsi" w:cstheme="minorBidi"/>
          <w:sz w:val="22"/>
          <w:szCs w:val="22"/>
          <w:lang w:eastAsia="en-GB"/>
        </w:rPr>
      </w:pPr>
      <w:r w:rsidRPr="00A91218">
        <w:t>6.1.2.2.7</w:t>
      </w:r>
      <w:r w:rsidRPr="00A91218">
        <w:rPr>
          <w:rFonts w:asciiTheme="minorHAnsi" w:eastAsiaTheme="minorEastAsia" w:hAnsiTheme="minorHAnsi" w:cstheme="minorBidi"/>
          <w:sz w:val="22"/>
          <w:szCs w:val="22"/>
          <w:lang w:eastAsia="en-GB"/>
        </w:rPr>
        <w:tab/>
      </w:r>
      <w:r w:rsidRPr="00262AD8">
        <w:rPr>
          <w:lang w:val="en-US"/>
        </w:rPr>
        <w:t>If-Modified-Since</w:t>
      </w:r>
      <w:r>
        <w:tab/>
      </w:r>
      <w:r>
        <w:fldChar w:fldCharType="begin" w:fldLock="1"/>
      </w:r>
      <w:r>
        <w:instrText xml:space="preserve"> PAGEREF _Toc58582181 \h </w:instrText>
      </w:r>
      <w:r>
        <w:fldChar w:fldCharType="separate"/>
      </w:r>
      <w:r>
        <w:t>79</w:t>
      </w:r>
      <w:r>
        <w:fldChar w:fldCharType="end"/>
      </w:r>
    </w:p>
    <w:p w14:paraId="5E9F1F6E" w14:textId="2B49ECC9" w:rsidR="00A91218" w:rsidRDefault="00A91218">
      <w:pPr>
        <w:pStyle w:val="TOC5"/>
        <w:rPr>
          <w:rFonts w:asciiTheme="minorHAnsi" w:eastAsiaTheme="minorEastAsia" w:hAnsiTheme="minorHAnsi" w:cstheme="minorBidi"/>
          <w:sz w:val="22"/>
          <w:szCs w:val="22"/>
          <w:lang w:eastAsia="en-GB"/>
        </w:rPr>
      </w:pPr>
      <w:r w:rsidRPr="00A91218">
        <w:t>6.1.2.2.8</w:t>
      </w:r>
      <w:r w:rsidRPr="00A91218">
        <w:rPr>
          <w:rFonts w:asciiTheme="minorHAnsi" w:eastAsiaTheme="minorEastAsia" w:hAnsiTheme="minorHAnsi" w:cstheme="minorBidi"/>
          <w:sz w:val="22"/>
          <w:szCs w:val="22"/>
          <w:lang w:eastAsia="en-GB"/>
        </w:rPr>
        <w:tab/>
      </w:r>
      <w:r w:rsidRPr="00262AD8">
        <w:rPr>
          <w:lang w:val="en-US"/>
        </w:rPr>
        <w:t>When to Use Entity-Tags and Last-Modified Dates</w:t>
      </w:r>
      <w:r>
        <w:tab/>
      </w:r>
      <w:r>
        <w:fldChar w:fldCharType="begin" w:fldLock="1"/>
      </w:r>
      <w:r>
        <w:instrText xml:space="preserve"> PAGEREF _Toc58582182 \h </w:instrText>
      </w:r>
      <w:r>
        <w:fldChar w:fldCharType="separate"/>
      </w:r>
      <w:r>
        <w:t>79</w:t>
      </w:r>
      <w:r>
        <w:fldChar w:fldCharType="end"/>
      </w:r>
    </w:p>
    <w:p w14:paraId="19859F65" w14:textId="4FFB0417" w:rsidR="00A91218" w:rsidRDefault="00A91218">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_Toc58582183 \h </w:instrText>
      </w:r>
      <w:r>
        <w:fldChar w:fldCharType="separate"/>
      </w:r>
      <w:r>
        <w:t>79</w:t>
      </w:r>
      <w:r>
        <w:fldChar w:fldCharType="end"/>
      </w:r>
    </w:p>
    <w:p w14:paraId="3640B6C4" w14:textId="62053DA9" w:rsidR="00A91218" w:rsidRDefault="00A91218">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_Toc58582184 \h </w:instrText>
      </w:r>
      <w:r>
        <w:fldChar w:fldCharType="separate"/>
      </w:r>
      <w:r>
        <w:t>79</w:t>
      </w:r>
      <w:r>
        <w:fldChar w:fldCharType="end"/>
      </w:r>
    </w:p>
    <w:p w14:paraId="6BB04535" w14:textId="27BD5F85" w:rsidR="00A91218" w:rsidRDefault="00A9121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_Toc58582185 \h </w:instrText>
      </w:r>
      <w:r>
        <w:fldChar w:fldCharType="separate"/>
      </w:r>
      <w:r>
        <w:t>79</w:t>
      </w:r>
      <w:r>
        <w:fldChar w:fldCharType="end"/>
      </w:r>
    </w:p>
    <w:p w14:paraId="645BF172" w14:textId="2D7F12A7" w:rsidR="00A91218" w:rsidRDefault="00A91218">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_Toc58582186 \h </w:instrText>
      </w:r>
      <w:r>
        <w:fldChar w:fldCharType="separate"/>
      </w:r>
      <w:r>
        <w:t>79</w:t>
      </w:r>
      <w:r>
        <w:fldChar w:fldCharType="end"/>
      </w:r>
    </w:p>
    <w:p w14:paraId="364A9189" w14:textId="7105BAD7" w:rsidR="00A91218" w:rsidRDefault="00A91218">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 (Document)</w:t>
      </w:r>
      <w:r>
        <w:tab/>
      </w:r>
      <w:r>
        <w:fldChar w:fldCharType="begin" w:fldLock="1"/>
      </w:r>
      <w:r>
        <w:instrText xml:space="preserve"> PAGEREF _Toc58582187 \h </w:instrText>
      </w:r>
      <w:r>
        <w:fldChar w:fldCharType="separate"/>
      </w:r>
      <w:r>
        <w:t>83</w:t>
      </w:r>
      <w:r>
        <w:fldChar w:fldCharType="end"/>
      </w:r>
    </w:p>
    <w:p w14:paraId="65BDF68E" w14:textId="5EE67D8D" w:rsidR="00A91218" w:rsidRDefault="00A91218">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_Toc58582188 \h </w:instrText>
      </w:r>
      <w:r>
        <w:fldChar w:fldCharType="separate"/>
      </w:r>
      <w:r>
        <w:t>83</w:t>
      </w:r>
      <w:r>
        <w:fldChar w:fldCharType="end"/>
      </w:r>
    </w:p>
    <w:p w14:paraId="43A891DB" w14:textId="36688E08" w:rsidR="00A91218" w:rsidRDefault="00A91218">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_Toc58582189 \h </w:instrText>
      </w:r>
      <w:r>
        <w:fldChar w:fldCharType="separate"/>
      </w:r>
      <w:r>
        <w:t>83</w:t>
      </w:r>
      <w:r>
        <w:fldChar w:fldCharType="end"/>
      </w:r>
    </w:p>
    <w:p w14:paraId="34F06A75" w14:textId="2DA2C7A4" w:rsidR="00A91218" w:rsidRDefault="00A91218">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_Toc58582190 \h </w:instrText>
      </w:r>
      <w:r>
        <w:fldChar w:fldCharType="separate"/>
      </w:r>
      <w:r>
        <w:t>83</w:t>
      </w:r>
      <w:r>
        <w:fldChar w:fldCharType="end"/>
      </w:r>
    </w:p>
    <w:p w14:paraId="0630D390" w14:textId="7BBAC1E2" w:rsidR="00A91218" w:rsidRDefault="00A91218">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_Toc58582191 \h </w:instrText>
      </w:r>
      <w:r>
        <w:fldChar w:fldCharType="separate"/>
      </w:r>
      <w:r>
        <w:t>83</w:t>
      </w:r>
      <w:r>
        <w:fldChar w:fldCharType="end"/>
      </w:r>
    </w:p>
    <w:p w14:paraId="1A30F29D" w14:textId="53DF3BC9" w:rsidR="00A91218" w:rsidRDefault="00A91218">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 (Collection)</w:t>
      </w:r>
      <w:r>
        <w:tab/>
      </w:r>
      <w:r>
        <w:fldChar w:fldCharType="begin" w:fldLock="1"/>
      </w:r>
      <w:r>
        <w:instrText xml:space="preserve"> PAGEREF _Toc58582192 \h </w:instrText>
      </w:r>
      <w:r>
        <w:fldChar w:fldCharType="separate"/>
      </w:r>
      <w:r>
        <w:t>84</w:t>
      </w:r>
      <w:r>
        <w:fldChar w:fldCharType="end"/>
      </w:r>
    </w:p>
    <w:p w14:paraId="62D82675" w14:textId="7C69276E" w:rsidR="00A91218" w:rsidRDefault="00A91218">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_Toc58582193 \h </w:instrText>
      </w:r>
      <w:r>
        <w:fldChar w:fldCharType="separate"/>
      </w:r>
      <w:r>
        <w:t>84</w:t>
      </w:r>
      <w:r>
        <w:fldChar w:fldCharType="end"/>
      </w:r>
    </w:p>
    <w:p w14:paraId="194843E7" w14:textId="73FB87DD" w:rsidR="00A91218" w:rsidRDefault="00A91218">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_Toc58582194 \h </w:instrText>
      </w:r>
      <w:r>
        <w:fldChar w:fldCharType="separate"/>
      </w:r>
      <w:r>
        <w:t>84</w:t>
      </w:r>
      <w:r>
        <w:fldChar w:fldCharType="end"/>
      </w:r>
    </w:p>
    <w:p w14:paraId="0461AFE4" w14:textId="11F2C8EB" w:rsidR="00A91218" w:rsidRDefault="00A91218">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_Toc58582195 \h </w:instrText>
      </w:r>
      <w:r>
        <w:fldChar w:fldCharType="separate"/>
      </w:r>
      <w:r>
        <w:t>84</w:t>
      </w:r>
      <w:r>
        <w:fldChar w:fldCharType="end"/>
      </w:r>
    </w:p>
    <w:p w14:paraId="32A56F6F" w14:textId="1A584164" w:rsidR="00A91218" w:rsidRDefault="00A91218">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_Toc58582196 \h </w:instrText>
      </w:r>
      <w:r>
        <w:fldChar w:fldCharType="separate"/>
      </w:r>
      <w:r>
        <w:t>84</w:t>
      </w:r>
      <w:r>
        <w:fldChar w:fldCharType="end"/>
      </w:r>
    </w:p>
    <w:p w14:paraId="0FB0B23F" w14:textId="06584334" w:rsidR="00A91218" w:rsidRDefault="00A91218">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_Toc58582197 \h </w:instrText>
      </w:r>
      <w:r>
        <w:fldChar w:fldCharType="separate"/>
      </w:r>
      <w:r>
        <w:t>85</w:t>
      </w:r>
      <w:r>
        <w:fldChar w:fldCharType="end"/>
      </w:r>
    </w:p>
    <w:p w14:paraId="08B2C1DA" w14:textId="03DE3188" w:rsidR="00A91218" w:rsidRDefault="00A91218">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_Toc58582198 \h </w:instrText>
      </w:r>
      <w:r>
        <w:fldChar w:fldCharType="separate"/>
      </w:r>
      <w:r>
        <w:t>85</w:t>
      </w:r>
      <w:r>
        <w:fldChar w:fldCharType="end"/>
      </w:r>
    </w:p>
    <w:p w14:paraId="4CC38D0E" w14:textId="5FB36FE8" w:rsidR="00A91218" w:rsidRDefault="00A91218">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_Toc58582199 \h </w:instrText>
      </w:r>
      <w:r>
        <w:fldChar w:fldCharType="separate"/>
      </w:r>
      <w:r>
        <w:t>85</w:t>
      </w:r>
      <w:r>
        <w:fldChar w:fldCharType="end"/>
      </w:r>
    </w:p>
    <w:p w14:paraId="05072928" w14:textId="11CF0708" w:rsidR="00A91218" w:rsidRDefault="00A91218">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_Toc58582200 \h </w:instrText>
      </w:r>
      <w:r>
        <w:fldChar w:fldCharType="separate"/>
      </w:r>
      <w:r>
        <w:t>86</w:t>
      </w:r>
      <w:r>
        <w:fldChar w:fldCharType="end"/>
      </w:r>
    </w:p>
    <w:p w14:paraId="7EC2998D" w14:textId="0CC62945" w:rsidR="00A91218" w:rsidRDefault="00A91218">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_Toc58582201 \h </w:instrText>
      </w:r>
      <w:r>
        <w:fldChar w:fldCharType="separate"/>
      </w:r>
      <w:r>
        <w:t>86</w:t>
      </w:r>
      <w:r>
        <w:fldChar w:fldCharType="end"/>
      </w:r>
    </w:p>
    <w:p w14:paraId="0A89B501" w14:textId="7197C127" w:rsidR="00A91218" w:rsidRDefault="00A91218">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_Toc58582202 \h </w:instrText>
      </w:r>
      <w:r>
        <w:fldChar w:fldCharType="separate"/>
      </w:r>
      <w:r>
        <w:t>86</w:t>
      </w:r>
      <w:r>
        <w:fldChar w:fldCharType="end"/>
      </w:r>
    </w:p>
    <w:p w14:paraId="5FF1A7BA" w14:textId="48F0D7FB" w:rsidR="00A91218" w:rsidRDefault="00A91218">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 (Document)</w:t>
      </w:r>
      <w:r>
        <w:tab/>
      </w:r>
      <w:r>
        <w:fldChar w:fldCharType="begin" w:fldLock="1"/>
      </w:r>
      <w:r>
        <w:instrText xml:space="preserve"> PAGEREF _Toc58582203 \h </w:instrText>
      </w:r>
      <w:r>
        <w:fldChar w:fldCharType="separate"/>
      </w:r>
      <w:r>
        <w:t>87</w:t>
      </w:r>
      <w:r>
        <w:fldChar w:fldCharType="end"/>
      </w:r>
    </w:p>
    <w:p w14:paraId="54BC6588" w14:textId="0BE03FD7" w:rsidR="00A91218" w:rsidRDefault="00A91218">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_Toc58582204 \h </w:instrText>
      </w:r>
      <w:r>
        <w:fldChar w:fldCharType="separate"/>
      </w:r>
      <w:r>
        <w:t>87</w:t>
      </w:r>
      <w:r>
        <w:fldChar w:fldCharType="end"/>
      </w:r>
    </w:p>
    <w:p w14:paraId="5A8FFFE0" w14:textId="7C7024F3" w:rsidR="00A91218" w:rsidRDefault="00A91218">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_Toc58582205 \h </w:instrText>
      </w:r>
      <w:r>
        <w:fldChar w:fldCharType="separate"/>
      </w:r>
      <w:r>
        <w:t>87</w:t>
      </w:r>
      <w:r>
        <w:fldChar w:fldCharType="end"/>
      </w:r>
    </w:p>
    <w:p w14:paraId="61581CAC" w14:textId="20C609B0" w:rsidR="00A91218" w:rsidRDefault="00A91218">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_Toc58582206 \h </w:instrText>
      </w:r>
      <w:r>
        <w:fldChar w:fldCharType="separate"/>
      </w:r>
      <w:r>
        <w:t>87</w:t>
      </w:r>
      <w:r>
        <w:fldChar w:fldCharType="end"/>
      </w:r>
    </w:p>
    <w:p w14:paraId="0C50ECB2" w14:textId="4A77FA08" w:rsidR="00A91218" w:rsidRDefault="00A91218">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_Toc58582207 \h </w:instrText>
      </w:r>
      <w:r>
        <w:fldChar w:fldCharType="separate"/>
      </w:r>
      <w:r>
        <w:t>87</w:t>
      </w:r>
      <w:r>
        <w:fldChar w:fldCharType="end"/>
      </w:r>
    </w:p>
    <w:p w14:paraId="179525F5" w14:textId="5C57868F" w:rsidR="00A91218" w:rsidRDefault="00A91218">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_Toc58582208 \h </w:instrText>
      </w:r>
      <w:r>
        <w:fldChar w:fldCharType="separate"/>
      </w:r>
      <w:r>
        <w:t>89</w:t>
      </w:r>
      <w:r>
        <w:fldChar w:fldCharType="end"/>
      </w:r>
    </w:p>
    <w:p w14:paraId="4FDDF1CF" w14:textId="7B4749E5" w:rsidR="00A91218" w:rsidRDefault="00A91218">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_Toc58582209 \h </w:instrText>
      </w:r>
      <w:r>
        <w:fldChar w:fldCharType="separate"/>
      </w:r>
      <w:r>
        <w:t>89</w:t>
      </w:r>
      <w:r>
        <w:fldChar w:fldCharType="end"/>
      </w:r>
    </w:p>
    <w:p w14:paraId="109268D2" w14:textId="505A532C" w:rsidR="00A91218" w:rsidRDefault="00A91218">
      <w:pPr>
        <w:pStyle w:val="TOC6"/>
        <w:rPr>
          <w:rFonts w:asciiTheme="minorHAnsi" w:eastAsiaTheme="minorEastAsia" w:hAnsiTheme="minorHAnsi" w:cstheme="minorBidi"/>
          <w:sz w:val="22"/>
          <w:szCs w:val="22"/>
          <w:lang w:eastAsia="en-GB"/>
        </w:rPr>
      </w:pPr>
      <w:r>
        <w:t>6.1.3.5.4.2</w:t>
      </w:r>
      <w:r>
        <w:rPr>
          <w:rFonts w:asciiTheme="minorHAnsi" w:eastAsiaTheme="minorEastAsia" w:hAnsiTheme="minorHAnsi" w:cstheme="minorBidi"/>
          <w:sz w:val="22"/>
          <w:szCs w:val="22"/>
          <w:lang w:eastAsia="en-GB"/>
        </w:rPr>
        <w:tab/>
      </w:r>
      <w:r>
        <w:t>Operation: update-sor</w:t>
      </w:r>
      <w:r>
        <w:tab/>
      </w:r>
      <w:r>
        <w:fldChar w:fldCharType="begin" w:fldLock="1"/>
      </w:r>
      <w:r>
        <w:instrText xml:space="preserve"> PAGEREF _Toc58582210 \h </w:instrText>
      </w:r>
      <w:r>
        <w:fldChar w:fldCharType="separate"/>
      </w:r>
      <w:r>
        <w:t>89</w:t>
      </w:r>
      <w:r>
        <w:fldChar w:fldCharType="end"/>
      </w:r>
    </w:p>
    <w:p w14:paraId="5BCBF2DD" w14:textId="73E844A9" w:rsidR="00A91218" w:rsidRDefault="00A91218">
      <w:pPr>
        <w:pStyle w:val="TOC7"/>
        <w:rPr>
          <w:rFonts w:asciiTheme="minorHAnsi" w:eastAsiaTheme="minorEastAsia" w:hAnsiTheme="minorHAnsi" w:cstheme="minorBidi"/>
          <w:sz w:val="22"/>
          <w:szCs w:val="22"/>
          <w:lang w:eastAsia="en-GB"/>
        </w:rPr>
      </w:pPr>
      <w:r>
        <w:t>6.1.3.5.4.2.1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_Toc58582211 \h </w:instrText>
      </w:r>
      <w:r>
        <w:fldChar w:fldCharType="separate"/>
      </w:r>
      <w:r>
        <w:t>89</w:t>
      </w:r>
      <w:r>
        <w:fldChar w:fldCharType="end"/>
      </w:r>
    </w:p>
    <w:p w14:paraId="3A30F96D" w14:textId="390FA35F" w:rsidR="00A91218" w:rsidRDefault="00A91218">
      <w:pPr>
        <w:pStyle w:val="TOC7"/>
        <w:rPr>
          <w:rFonts w:asciiTheme="minorHAnsi" w:eastAsiaTheme="minorEastAsia" w:hAnsiTheme="minorHAnsi" w:cstheme="minorBidi"/>
          <w:sz w:val="22"/>
          <w:szCs w:val="22"/>
          <w:lang w:eastAsia="en-GB"/>
        </w:rPr>
      </w:pPr>
      <w:r>
        <w:t>6.1.3.5.4.2.2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_Toc58582212 \h </w:instrText>
      </w:r>
      <w:r>
        <w:fldChar w:fldCharType="separate"/>
      </w:r>
      <w:r>
        <w:t>89</w:t>
      </w:r>
      <w:r>
        <w:fldChar w:fldCharType="end"/>
      </w:r>
    </w:p>
    <w:p w14:paraId="03DDAF15" w14:textId="0D701A01" w:rsidR="00A91218" w:rsidRDefault="00A91218">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 (Document)</w:t>
      </w:r>
      <w:r>
        <w:tab/>
      </w:r>
      <w:r>
        <w:fldChar w:fldCharType="begin" w:fldLock="1"/>
      </w:r>
      <w:r>
        <w:instrText xml:space="preserve"> PAGEREF _Toc58582213 \h </w:instrText>
      </w:r>
      <w:r>
        <w:fldChar w:fldCharType="separate"/>
      </w:r>
      <w:r>
        <w:t>89</w:t>
      </w:r>
      <w:r>
        <w:fldChar w:fldCharType="end"/>
      </w:r>
    </w:p>
    <w:p w14:paraId="6A925BFE" w14:textId="72288DDE" w:rsidR="00A91218" w:rsidRDefault="00A91218">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_Toc58582214 \h </w:instrText>
      </w:r>
      <w:r>
        <w:fldChar w:fldCharType="separate"/>
      </w:r>
      <w:r>
        <w:t>89</w:t>
      </w:r>
      <w:r>
        <w:fldChar w:fldCharType="end"/>
      </w:r>
    </w:p>
    <w:p w14:paraId="0BE0154A" w14:textId="3E72D4EB" w:rsidR="00A91218" w:rsidRDefault="00A91218">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_Toc58582215 \h </w:instrText>
      </w:r>
      <w:r>
        <w:fldChar w:fldCharType="separate"/>
      </w:r>
      <w:r>
        <w:t>89</w:t>
      </w:r>
      <w:r>
        <w:fldChar w:fldCharType="end"/>
      </w:r>
    </w:p>
    <w:p w14:paraId="2E9D6E95" w14:textId="6396EAAE" w:rsidR="00A91218" w:rsidRDefault="00A91218">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_Toc58582216 \h </w:instrText>
      </w:r>
      <w:r>
        <w:fldChar w:fldCharType="separate"/>
      </w:r>
      <w:r>
        <w:t>90</w:t>
      </w:r>
      <w:r>
        <w:fldChar w:fldCharType="end"/>
      </w:r>
    </w:p>
    <w:p w14:paraId="68A81488" w14:textId="4201F414" w:rsidR="00A91218" w:rsidRDefault="00A91218">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_Toc58582217 \h </w:instrText>
      </w:r>
      <w:r>
        <w:fldChar w:fldCharType="separate"/>
      </w:r>
      <w:r>
        <w:t>90</w:t>
      </w:r>
      <w:r>
        <w:fldChar w:fldCharType="end"/>
      </w:r>
    </w:p>
    <w:p w14:paraId="13288D69" w14:textId="79F9D1F4" w:rsidR="00A91218" w:rsidRDefault="00A91218">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 (Document)</w:t>
      </w:r>
      <w:r>
        <w:tab/>
      </w:r>
      <w:r>
        <w:fldChar w:fldCharType="begin" w:fldLock="1"/>
      </w:r>
      <w:r>
        <w:instrText xml:space="preserve"> PAGEREF _Toc58582218 \h </w:instrText>
      </w:r>
      <w:r>
        <w:fldChar w:fldCharType="separate"/>
      </w:r>
      <w:r>
        <w:t>91</w:t>
      </w:r>
      <w:r>
        <w:fldChar w:fldCharType="end"/>
      </w:r>
    </w:p>
    <w:p w14:paraId="15C5AD1E" w14:textId="4FC2B1DC" w:rsidR="00A91218" w:rsidRDefault="00A91218">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_Toc58582219 \h </w:instrText>
      </w:r>
      <w:r>
        <w:fldChar w:fldCharType="separate"/>
      </w:r>
      <w:r>
        <w:t>91</w:t>
      </w:r>
      <w:r>
        <w:fldChar w:fldCharType="end"/>
      </w:r>
    </w:p>
    <w:p w14:paraId="5B8F25AC" w14:textId="65C01F72" w:rsidR="00A91218" w:rsidRDefault="00A91218">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_Toc58582220 \h </w:instrText>
      </w:r>
      <w:r>
        <w:fldChar w:fldCharType="separate"/>
      </w:r>
      <w:r>
        <w:t>91</w:t>
      </w:r>
      <w:r>
        <w:fldChar w:fldCharType="end"/>
      </w:r>
    </w:p>
    <w:p w14:paraId="1DA52628" w14:textId="1FAF4F19" w:rsidR="00A91218" w:rsidRDefault="00A91218">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_Toc58582221 \h </w:instrText>
      </w:r>
      <w:r>
        <w:fldChar w:fldCharType="separate"/>
      </w:r>
      <w:r>
        <w:t>91</w:t>
      </w:r>
      <w:r>
        <w:fldChar w:fldCharType="end"/>
      </w:r>
    </w:p>
    <w:p w14:paraId="63B58ADF" w14:textId="3646B8FB" w:rsidR="00A91218" w:rsidRDefault="00A91218">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_Toc58582222 \h </w:instrText>
      </w:r>
      <w:r>
        <w:fldChar w:fldCharType="separate"/>
      </w:r>
      <w:r>
        <w:t>91</w:t>
      </w:r>
      <w:r>
        <w:fldChar w:fldCharType="end"/>
      </w:r>
    </w:p>
    <w:p w14:paraId="469D6BA5" w14:textId="00995499" w:rsidR="00A91218" w:rsidRDefault="00A91218">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 (Document)</w:t>
      </w:r>
      <w:r>
        <w:tab/>
      </w:r>
      <w:r>
        <w:fldChar w:fldCharType="begin" w:fldLock="1"/>
      </w:r>
      <w:r>
        <w:instrText xml:space="preserve"> PAGEREF _Toc58582223 \h </w:instrText>
      </w:r>
      <w:r>
        <w:fldChar w:fldCharType="separate"/>
      </w:r>
      <w:r>
        <w:t>92</w:t>
      </w:r>
      <w:r>
        <w:fldChar w:fldCharType="end"/>
      </w:r>
    </w:p>
    <w:p w14:paraId="20378298" w14:textId="1FDEBD2F" w:rsidR="00A91218" w:rsidRDefault="00A91218">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_Toc58582224 \h </w:instrText>
      </w:r>
      <w:r>
        <w:fldChar w:fldCharType="separate"/>
      </w:r>
      <w:r>
        <w:t>92</w:t>
      </w:r>
      <w:r>
        <w:fldChar w:fldCharType="end"/>
      </w:r>
    </w:p>
    <w:p w14:paraId="0C99B90B" w14:textId="6DEC595B" w:rsidR="00A91218" w:rsidRDefault="00A91218">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_Toc58582225 \h </w:instrText>
      </w:r>
      <w:r>
        <w:fldChar w:fldCharType="separate"/>
      </w:r>
      <w:r>
        <w:t>92</w:t>
      </w:r>
      <w:r>
        <w:fldChar w:fldCharType="end"/>
      </w:r>
    </w:p>
    <w:p w14:paraId="005C9AD7" w14:textId="7D35AFD6" w:rsidR="00A91218" w:rsidRDefault="00A91218">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_Toc58582226 \h </w:instrText>
      </w:r>
      <w:r>
        <w:fldChar w:fldCharType="separate"/>
      </w:r>
      <w:r>
        <w:t>92</w:t>
      </w:r>
      <w:r>
        <w:fldChar w:fldCharType="end"/>
      </w:r>
    </w:p>
    <w:p w14:paraId="7BACD449" w14:textId="14717138" w:rsidR="00A91218" w:rsidRDefault="00A91218">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_Toc58582227 \h </w:instrText>
      </w:r>
      <w:r>
        <w:fldChar w:fldCharType="separate"/>
      </w:r>
      <w:r>
        <w:t>92</w:t>
      </w:r>
      <w:r>
        <w:fldChar w:fldCharType="end"/>
      </w:r>
    </w:p>
    <w:p w14:paraId="3058FED7" w14:textId="50446D14" w:rsidR="00A91218" w:rsidRDefault="00A91218">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 (Document)</w:t>
      </w:r>
      <w:r>
        <w:tab/>
      </w:r>
      <w:r>
        <w:fldChar w:fldCharType="begin" w:fldLock="1"/>
      </w:r>
      <w:r>
        <w:instrText xml:space="preserve"> PAGEREF _Toc58582228 \h </w:instrText>
      </w:r>
      <w:r>
        <w:fldChar w:fldCharType="separate"/>
      </w:r>
      <w:r>
        <w:t>94</w:t>
      </w:r>
      <w:r>
        <w:fldChar w:fldCharType="end"/>
      </w:r>
    </w:p>
    <w:p w14:paraId="61354BCE" w14:textId="517908AA" w:rsidR="00A91218" w:rsidRDefault="00A91218">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_Toc58582229 \h </w:instrText>
      </w:r>
      <w:r>
        <w:fldChar w:fldCharType="separate"/>
      </w:r>
      <w:r>
        <w:t>94</w:t>
      </w:r>
      <w:r>
        <w:fldChar w:fldCharType="end"/>
      </w:r>
    </w:p>
    <w:p w14:paraId="54AA0589" w14:textId="25BD735F" w:rsidR="00A91218" w:rsidRDefault="00A91218">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_Toc58582230 \h </w:instrText>
      </w:r>
      <w:r>
        <w:fldChar w:fldCharType="separate"/>
      </w:r>
      <w:r>
        <w:t>94</w:t>
      </w:r>
      <w:r>
        <w:fldChar w:fldCharType="end"/>
      </w:r>
    </w:p>
    <w:p w14:paraId="19A34199" w14:textId="34AADD6C" w:rsidR="00A91218" w:rsidRDefault="00A91218">
      <w:pPr>
        <w:pStyle w:val="TOC5"/>
        <w:rPr>
          <w:rFonts w:asciiTheme="minorHAnsi" w:eastAsiaTheme="minorEastAsia" w:hAnsiTheme="minorHAnsi" w:cstheme="minorBidi"/>
          <w:sz w:val="22"/>
          <w:szCs w:val="22"/>
          <w:lang w:eastAsia="en-GB"/>
        </w:rPr>
      </w:pPr>
      <w:r>
        <w:lastRenderedPageBreak/>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_Toc58582231 \h </w:instrText>
      </w:r>
      <w:r>
        <w:fldChar w:fldCharType="separate"/>
      </w:r>
      <w:r>
        <w:t>94</w:t>
      </w:r>
      <w:r>
        <w:fldChar w:fldCharType="end"/>
      </w:r>
    </w:p>
    <w:p w14:paraId="2718427B" w14:textId="0E355525" w:rsidR="00A91218" w:rsidRDefault="00A91218">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_Toc58582232 \h </w:instrText>
      </w:r>
      <w:r>
        <w:fldChar w:fldCharType="separate"/>
      </w:r>
      <w:r>
        <w:t>94</w:t>
      </w:r>
      <w:r>
        <w:fldChar w:fldCharType="end"/>
      </w:r>
    </w:p>
    <w:p w14:paraId="68BB2F7D" w14:textId="68CBE824" w:rsidR="00A91218" w:rsidRDefault="00A91218">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 (Document)</w:t>
      </w:r>
      <w:r>
        <w:tab/>
      </w:r>
      <w:r>
        <w:fldChar w:fldCharType="begin" w:fldLock="1"/>
      </w:r>
      <w:r>
        <w:instrText xml:space="preserve"> PAGEREF _Toc58582233 \h </w:instrText>
      </w:r>
      <w:r>
        <w:fldChar w:fldCharType="separate"/>
      </w:r>
      <w:r>
        <w:t>95</w:t>
      </w:r>
      <w:r>
        <w:fldChar w:fldCharType="end"/>
      </w:r>
    </w:p>
    <w:p w14:paraId="7019C133" w14:textId="69C2152B" w:rsidR="00A91218" w:rsidRDefault="00A91218">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_Toc58582234 \h </w:instrText>
      </w:r>
      <w:r>
        <w:fldChar w:fldCharType="separate"/>
      </w:r>
      <w:r>
        <w:t>95</w:t>
      </w:r>
      <w:r>
        <w:fldChar w:fldCharType="end"/>
      </w:r>
    </w:p>
    <w:p w14:paraId="2715A5DC" w14:textId="72FA6BD6" w:rsidR="00A91218" w:rsidRDefault="00A91218">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_Toc58582235 \h </w:instrText>
      </w:r>
      <w:r>
        <w:fldChar w:fldCharType="separate"/>
      </w:r>
      <w:r>
        <w:t>95</w:t>
      </w:r>
      <w:r>
        <w:fldChar w:fldCharType="end"/>
      </w:r>
    </w:p>
    <w:p w14:paraId="0488A4CB" w14:textId="2400B92F" w:rsidR="00A91218" w:rsidRDefault="00A91218">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_Toc58582236 \h </w:instrText>
      </w:r>
      <w:r>
        <w:fldChar w:fldCharType="separate"/>
      </w:r>
      <w:r>
        <w:t>95</w:t>
      </w:r>
      <w:r>
        <w:fldChar w:fldCharType="end"/>
      </w:r>
    </w:p>
    <w:p w14:paraId="0926B83F" w14:textId="0AE8A0BE" w:rsidR="00A91218" w:rsidRDefault="00A91218">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_Toc58582237 \h </w:instrText>
      </w:r>
      <w:r>
        <w:fldChar w:fldCharType="separate"/>
      </w:r>
      <w:r>
        <w:t>95</w:t>
      </w:r>
      <w:r>
        <w:fldChar w:fldCharType="end"/>
      </w:r>
    </w:p>
    <w:p w14:paraId="2D76FAB7" w14:textId="512DC61B" w:rsidR="00A91218" w:rsidRDefault="00A91218">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 (Document)</w:t>
      </w:r>
      <w:r>
        <w:tab/>
      </w:r>
      <w:r>
        <w:fldChar w:fldCharType="begin" w:fldLock="1"/>
      </w:r>
      <w:r>
        <w:instrText xml:space="preserve"> PAGEREF _Toc58582238 \h </w:instrText>
      </w:r>
      <w:r>
        <w:fldChar w:fldCharType="separate"/>
      </w:r>
      <w:r>
        <w:t>96</w:t>
      </w:r>
      <w:r>
        <w:fldChar w:fldCharType="end"/>
      </w:r>
    </w:p>
    <w:p w14:paraId="487D104D" w14:textId="1EE33ED9" w:rsidR="00A91218" w:rsidRDefault="00A91218">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_Toc58582239 \h </w:instrText>
      </w:r>
      <w:r>
        <w:fldChar w:fldCharType="separate"/>
      </w:r>
      <w:r>
        <w:t>96</w:t>
      </w:r>
      <w:r>
        <w:fldChar w:fldCharType="end"/>
      </w:r>
    </w:p>
    <w:p w14:paraId="00E7414E" w14:textId="2A7F6FFB" w:rsidR="00A91218" w:rsidRDefault="00A91218">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_Toc58582240 \h </w:instrText>
      </w:r>
      <w:r>
        <w:fldChar w:fldCharType="separate"/>
      </w:r>
      <w:r>
        <w:t>96</w:t>
      </w:r>
      <w:r>
        <w:fldChar w:fldCharType="end"/>
      </w:r>
    </w:p>
    <w:p w14:paraId="42C0ECF5" w14:textId="69CC04D9" w:rsidR="00A91218" w:rsidRDefault="00A91218">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_Toc58582241 \h </w:instrText>
      </w:r>
      <w:r>
        <w:fldChar w:fldCharType="separate"/>
      </w:r>
      <w:r>
        <w:t>97</w:t>
      </w:r>
      <w:r>
        <w:fldChar w:fldCharType="end"/>
      </w:r>
    </w:p>
    <w:p w14:paraId="7E4F3F81" w14:textId="45BA342B" w:rsidR="00A91218" w:rsidRDefault="00A91218">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_Toc58582242 \h </w:instrText>
      </w:r>
      <w:r>
        <w:fldChar w:fldCharType="separate"/>
      </w:r>
      <w:r>
        <w:t>97</w:t>
      </w:r>
      <w:r>
        <w:fldChar w:fldCharType="end"/>
      </w:r>
    </w:p>
    <w:p w14:paraId="41442EA0" w14:textId="0396C4A6" w:rsidR="00A91218" w:rsidRDefault="00A91218">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 (Document)</w:t>
      </w:r>
      <w:r>
        <w:tab/>
      </w:r>
      <w:r>
        <w:fldChar w:fldCharType="begin" w:fldLock="1"/>
      </w:r>
      <w:r>
        <w:instrText xml:space="preserve"> PAGEREF _Toc58582243 \h </w:instrText>
      </w:r>
      <w:r>
        <w:fldChar w:fldCharType="separate"/>
      </w:r>
      <w:r>
        <w:t>98</w:t>
      </w:r>
      <w:r>
        <w:fldChar w:fldCharType="end"/>
      </w:r>
    </w:p>
    <w:p w14:paraId="6FBD8637" w14:textId="20E7EA7D" w:rsidR="00A91218" w:rsidRDefault="00A91218">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_Toc58582244 \h </w:instrText>
      </w:r>
      <w:r>
        <w:fldChar w:fldCharType="separate"/>
      </w:r>
      <w:r>
        <w:t>98</w:t>
      </w:r>
      <w:r>
        <w:fldChar w:fldCharType="end"/>
      </w:r>
    </w:p>
    <w:p w14:paraId="54D2E0DE" w14:textId="4557E8F5" w:rsidR="00A91218" w:rsidRDefault="00A91218">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_Toc58582245 \h </w:instrText>
      </w:r>
      <w:r>
        <w:fldChar w:fldCharType="separate"/>
      </w:r>
      <w:r>
        <w:t>98</w:t>
      </w:r>
      <w:r>
        <w:fldChar w:fldCharType="end"/>
      </w:r>
    </w:p>
    <w:p w14:paraId="39098C46" w14:textId="52D447A3" w:rsidR="00A91218" w:rsidRDefault="00A91218">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_Toc58582246 \h </w:instrText>
      </w:r>
      <w:r>
        <w:fldChar w:fldCharType="separate"/>
      </w:r>
      <w:r>
        <w:t>98</w:t>
      </w:r>
      <w:r>
        <w:fldChar w:fldCharType="end"/>
      </w:r>
    </w:p>
    <w:p w14:paraId="3E573B49" w14:textId="41EDC0B0" w:rsidR="00A91218" w:rsidRDefault="00A91218">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_Toc58582247 \h </w:instrText>
      </w:r>
      <w:r>
        <w:fldChar w:fldCharType="separate"/>
      </w:r>
      <w:r>
        <w:t>98</w:t>
      </w:r>
      <w:r>
        <w:fldChar w:fldCharType="end"/>
      </w:r>
    </w:p>
    <w:p w14:paraId="338A41E7" w14:textId="20AB5C22" w:rsidR="00A91218" w:rsidRDefault="00A91218">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 (Document)</w:t>
      </w:r>
      <w:r>
        <w:tab/>
      </w:r>
      <w:r>
        <w:fldChar w:fldCharType="begin" w:fldLock="1"/>
      </w:r>
      <w:r>
        <w:instrText xml:space="preserve"> PAGEREF _Toc58582248 \h </w:instrText>
      </w:r>
      <w:r>
        <w:fldChar w:fldCharType="separate"/>
      </w:r>
      <w:r>
        <w:t>99</w:t>
      </w:r>
      <w:r>
        <w:fldChar w:fldCharType="end"/>
      </w:r>
    </w:p>
    <w:p w14:paraId="5A0F0159" w14:textId="500B3C5E" w:rsidR="00A91218" w:rsidRDefault="00A91218">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_Toc58582249 \h </w:instrText>
      </w:r>
      <w:r>
        <w:fldChar w:fldCharType="separate"/>
      </w:r>
      <w:r>
        <w:t>99</w:t>
      </w:r>
      <w:r>
        <w:fldChar w:fldCharType="end"/>
      </w:r>
    </w:p>
    <w:p w14:paraId="0CB3A9A6" w14:textId="118CF0A3" w:rsidR="00A91218" w:rsidRDefault="00A91218">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_Toc58582250 \h </w:instrText>
      </w:r>
      <w:r>
        <w:fldChar w:fldCharType="separate"/>
      </w:r>
      <w:r>
        <w:t>99</w:t>
      </w:r>
      <w:r>
        <w:fldChar w:fldCharType="end"/>
      </w:r>
    </w:p>
    <w:p w14:paraId="637FF183" w14:textId="3AA4B55C" w:rsidR="00A91218" w:rsidRDefault="00A91218">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_Toc58582251 \h </w:instrText>
      </w:r>
      <w:r>
        <w:fldChar w:fldCharType="separate"/>
      </w:r>
      <w:r>
        <w:t>100</w:t>
      </w:r>
      <w:r>
        <w:fldChar w:fldCharType="end"/>
      </w:r>
    </w:p>
    <w:p w14:paraId="3E610EE0" w14:textId="48D9E9EC" w:rsidR="00A91218" w:rsidRDefault="00A91218">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_Toc58582252 \h </w:instrText>
      </w:r>
      <w:r>
        <w:fldChar w:fldCharType="separate"/>
      </w:r>
      <w:r>
        <w:t>100</w:t>
      </w:r>
      <w:r>
        <w:fldChar w:fldCharType="end"/>
      </w:r>
    </w:p>
    <w:p w14:paraId="2C846A83" w14:textId="19566185" w:rsidR="00A91218" w:rsidRDefault="00A91218">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 (Document)</w:t>
      </w:r>
      <w:r>
        <w:tab/>
      </w:r>
      <w:r>
        <w:fldChar w:fldCharType="begin" w:fldLock="1"/>
      </w:r>
      <w:r>
        <w:instrText xml:space="preserve"> PAGEREF _Toc58582253 \h </w:instrText>
      </w:r>
      <w:r>
        <w:fldChar w:fldCharType="separate"/>
      </w:r>
      <w:r>
        <w:t>100</w:t>
      </w:r>
      <w:r>
        <w:fldChar w:fldCharType="end"/>
      </w:r>
    </w:p>
    <w:p w14:paraId="6EF6F3D6" w14:textId="64A60B4E" w:rsidR="00A91218" w:rsidRDefault="00A91218">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_Toc58582254 \h </w:instrText>
      </w:r>
      <w:r>
        <w:fldChar w:fldCharType="separate"/>
      </w:r>
      <w:r>
        <w:t>100</w:t>
      </w:r>
      <w:r>
        <w:fldChar w:fldCharType="end"/>
      </w:r>
    </w:p>
    <w:p w14:paraId="12F54731" w14:textId="0AD49F67" w:rsidR="00A91218" w:rsidRDefault="00A91218">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_Toc58582255 \h </w:instrText>
      </w:r>
      <w:r>
        <w:fldChar w:fldCharType="separate"/>
      </w:r>
      <w:r>
        <w:t>100</w:t>
      </w:r>
      <w:r>
        <w:fldChar w:fldCharType="end"/>
      </w:r>
    </w:p>
    <w:p w14:paraId="66B8CC62" w14:textId="57455D76" w:rsidR="00A91218" w:rsidRDefault="00A91218">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_Toc58582256 \h </w:instrText>
      </w:r>
      <w:r>
        <w:fldChar w:fldCharType="separate"/>
      </w:r>
      <w:r>
        <w:t>100</w:t>
      </w:r>
      <w:r>
        <w:fldChar w:fldCharType="end"/>
      </w:r>
    </w:p>
    <w:p w14:paraId="5A85C489" w14:textId="4520A9DC" w:rsidR="00A91218" w:rsidRDefault="00A91218">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_Toc58582257 \h </w:instrText>
      </w:r>
      <w:r>
        <w:fldChar w:fldCharType="separate"/>
      </w:r>
      <w:r>
        <w:t>100</w:t>
      </w:r>
      <w:r>
        <w:fldChar w:fldCharType="end"/>
      </w:r>
    </w:p>
    <w:p w14:paraId="58D19C0D" w14:textId="286AB639" w:rsidR="00A91218" w:rsidRDefault="00A91218">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 (Collection)</w:t>
      </w:r>
      <w:r>
        <w:tab/>
      </w:r>
      <w:r>
        <w:fldChar w:fldCharType="begin" w:fldLock="1"/>
      </w:r>
      <w:r>
        <w:instrText xml:space="preserve"> PAGEREF _Toc58582258 \h </w:instrText>
      </w:r>
      <w:r>
        <w:fldChar w:fldCharType="separate"/>
      </w:r>
      <w:r>
        <w:t>101</w:t>
      </w:r>
      <w:r>
        <w:fldChar w:fldCharType="end"/>
      </w:r>
    </w:p>
    <w:p w14:paraId="7C5C8838" w14:textId="128EDC00" w:rsidR="00A91218" w:rsidRDefault="00A91218">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_Toc58582259 \h </w:instrText>
      </w:r>
      <w:r>
        <w:fldChar w:fldCharType="separate"/>
      </w:r>
      <w:r>
        <w:t>101</w:t>
      </w:r>
      <w:r>
        <w:fldChar w:fldCharType="end"/>
      </w:r>
    </w:p>
    <w:p w14:paraId="04E2C2F6" w14:textId="7D9C946C" w:rsidR="00A91218" w:rsidRDefault="00A91218">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_Toc58582260 \h </w:instrText>
      </w:r>
      <w:r>
        <w:fldChar w:fldCharType="separate"/>
      </w:r>
      <w:r>
        <w:t>102</w:t>
      </w:r>
      <w:r>
        <w:fldChar w:fldCharType="end"/>
      </w:r>
    </w:p>
    <w:p w14:paraId="0A5DF92A" w14:textId="5E6FFCC0" w:rsidR="00A91218" w:rsidRDefault="00A91218">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_Toc58582261 \h </w:instrText>
      </w:r>
      <w:r>
        <w:fldChar w:fldCharType="separate"/>
      </w:r>
      <w:r>
        <w:t>102</w:t>
      </w:r>
      <w:r>
        <w:fldChar w:fldCharType="end"/>
      </w:r>
    </w:p>
    <w:p w14:paraId="522C70A9" w14:textId="03A8BA70" w:rsidR="00A91218" w:rsidRDefault="00A91218">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_Toc58582262 \h </w:instrText>
      </w:r>
      <w:r>
        <w:fldChar w:fldCharType="separate"/>
      </w:r>
      <w:r>
        <w:t>102</w:t>
      </w:r>
      <w:r>
        <w:fldChar w:fldCharType="end"/>
      </w:r>
    </w:p>
    <w:p w14:paraId="0DEAEA46" w14:textId="0D4057B4" w:rsidR="00A91218" w:rsidRDefault="00A91218">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 (Collection)</w:t>
      </w:r>
      <w:r>
        <w:tab/>
      </w:r>
      <w:r>
        <w:fldChar w:fldCharType="begin" w:fldLock="1"/>
      </w:r>
      <w:r>
        <w:instrText xml:space="preserve"> PAGEREF _Toc58582263 \h </w:instrText>
      </w:r>
      <w:r>
        <w:fldChar w:fldCharType="separate"/>
      </w:r>
      <w:r>
        <w:t>103</w:t>
      </w:r>
      <w:r>
        <w:fldChar w:fldCharType="end"/>
      </w:r>
    </w:p>
    <w:p w14:paraId="082A41F8" w14:textId="344C4C6F" w:rsidR="00A91218" w:rsidRDefault="00A91218">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_Toc58582264 \h </w:instrText>
      </w:r>
      <w:r>
        <w:fldChar w:fldCharType="separate"/>
      </w:r>
      <w:r>
        <w:t>103</w:t>
      </w:r>
      <w:r>
        <w:fldChar w:fldCharType="end"/>
      </w:r>
    </w:p>
    <w:p w14:paraId="583185F5" w14:textId="624F6F8E" w:rsidR="00A91218" w:rsidRDefault="00A91218">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_Toc58582265 \h </w:instrText>
      </w:r>
      <w:r>
        <w:fldChar w:fldCharType="separate"/>
      </w:r>
      <w:r>
        <w:t>103</w:t>
      </w:r>
      <w:r>
        <w:fldChar w:fldCharType="end"/>
      </w:r>
    </w:p>
    <w:p w14:paraId="7EECF10D" w14:textId="21A1A872" w:rsidR="00A91218" w:rsidRDefault="00A91218">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_Toc58582266 \h </w:instrText>
      </w:r>
      <w:r>
        <w:fldChar w:fldCharType="separate"/>
      </w:r>
      <w:r>
        <w:t>103</w:t>
      </w:r>
      <w:r>
        <w:fldChar w:fldCharType="end"/>
      </w:r>
    </w:p>
    <w:p w14:paraId="62E872E3" w14:textId="6811E3C7" w:rsidR="00A91218" w:rsidRDefault="00A91218">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_Toc58582267 \h </w:instrText>
      </w:r>
      <w:r>
        <w:fldChar w:fldCharType="separate"/>
      </w:r>
      <w:r>
        <w:t>103</w:t>
      </w:r>
      <w:r>
        <w:fldChar w:fldCharType="end"/>
      </w:r>
    </w:p>
    <w:p w14:paraId="0A8C4F5A" w14:textId="0DC130D0" w:rsidR="00A91218" w:rsidRDefault="00A91218">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_Toc58582268 \h </w:instrText>
      </w:r>
      <w:r>
        <w:fldChar w:fldCharType="separate"/>
      </w:r>
      <w:r>
        <w:t>104</w:t>
      </w:r>
      <w:r>
        <w:fldChar w:fldCharType="end"/>
      </w:r>
    </w:p>
    <w:p w14:paraId="43CCDDDA" w14:textId="584ABDC4" w:rsidR="00A91218" w:rsidRDefault="00A91218">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_Toc58582269 \h </w:instrText>
      </w:r>
      <w:r>
        <w:fldChar w:fldCharType="separate"/>
      </w:r>
      <w:r>
        <w:t>104</w:t>
      </w:r>
      <w:r>
        <w:fldChar w:fldCharType="end"/>
      </w:r>
    </w:p>
    <w:p w14:paraId="2567C9D7" w14:textId="748559B2" w:rsidR="00A91218" w:rsidRDefault="00A91218">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_Toc58582270 \h </w:instrText>
      </w:r>
      <w:r>
        <w:fldChar w:fldCharType="separate"/>
      </w:r>
      <w:r>
        <w:t>104</w:t>
      </w:r>
      <w:r>
        <w:fldChar w:fldCharType="end"/>
      </w:r>
    </w:p>
    <w:p w14:paraId="19B70830" w14:textId="1140CD13" w:rsidR="00A91218" w:rsidRDefault="00A91218">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_Toc58582271 \h </w:instrText>
      </w:r>
      <w:r>
        <w:fldChar w:fldCharType="separate"/>
      </w:r>
      <w:r>
        <w:t>104</w:t>
      </w:r>
      <w:r>
        <w:fldChar w:fldCharType="end"/>
      </w:r>
    </w:p>
    <w:p w14:paraId="1DC1CD11" w14:textId="593AB472" w:rsidR="00A91218" w:rsidRDefault="00A91218">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_Toc58582272 \h </w:instrText>
      </w:r>
      <w:r>
        <w:fldChar w:fldCharType="separate"/>
      </w:r>
      <w:r>
        <w:t>104</w:t>
      </w:r>
      <w:r>
        <w:fldChar w:fldCharType="end"/>
      </w:r>
    </w:p>
    <w:p w14:paraId="2EE4BE6C" w14:textId="4B9299E6" w:rsidR="00A91218" w:rsidRDefault="00A91218">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_Toc58582273 \h </w:instrText>
      </w:r>
      <w:r>
        <w:fldChar w:fldCharType="separate"/>
      </w:r>
      <w:r>
        <w:t>105</w:t>
      </w:r>
      <w:r>
        <w:fldChar w:fldCharType="end"/>
      </w:r>
    </w:p>
    <w:p w14:paraId="186A0662" w14:textId="4109980F" w:rsidR="00A91218" w:rsidRDefault="00A91218">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 (Document)</w:t>
      </w:r>
      <w:r>
        <w:tab/>
      </w:r>
      <w:r>
        <w:fldChar w:fldCharType="begin" w:fldLock="1"/>
      </w:r>
      <w:r>
        <w:instrText xml:space="preserve"> PAGEREF _Toc58582274 \h </w:instrText>
      </w:r>
      <w:r>
        <w:fldChar w:fldCharType="separate"/>
      </w:r>
      <w:r>
        <w:t>106</w:t>
      </w:r>
      <w:r>
        <w:fldChar w:fldCharType="end"/>
      </w:r>
    </w:p>
    <w:p w14:paraId="3683AC94" w14:textId="5D483D4E" w:rsidR="00A91218" w:rsidRDefault="00A91218">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_Toc58582275 \h </w:instrText>
      </w:r>
      <w:r>
        <w:fldChar w:fldCharType="separate"/>
      </w:r>
      <w:r>
        <w:t>106</w:t>
      </w:r>
      <w:r>
        <w:fldChar w:fldCharType="end"/>
      </w:r>
    </w:p>
    <w:p w14:paraId="74806E79" w14:textId="59027FCE" w:rsidR="00A91218" w:rsidRDefault="00A91218">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_Toc58582276 \h </w:instrText>
      </w:r>
      <w:r>
        <w:fldChar w:fldCharType="separate"/>
      </w:r>
      <w:r>
        <w:t>106</w:t>
      </w:r>
      <w:r>
        <w:fldChar w:fldCharType="end"/>
      </w:r>
    </w:p>
    <w:p w14:paraId="7E1B0772" w14:textId="3AAC15A2" w:rsidR="00A91218" w:rsidRDefault="00A91218">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_Toc58582277 \h </w:instrText>
      </w:r>
      <w:r>
        <w:fldChar w:fldCharType="separate"/>
      </w:r>
      <w:r>
        <w:t>106</w:t>
      </w:r>
      <w:r>
        <w:fldChar w:fldCharType="end"/>
      </w:r>
    </w:p>
    <w:p w14:paraId="6DF9AB67" w14:textId="3FA1118D" w:rsidR="00A91218" w:rsidRDefault="00A91218">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_Toc58582278 \h </w:instrText>
      </w:r>
      <w:r>
        <w:fldChar w:fldCharType="separate"/>
      </w:r>
      <w:r>
        <w:t>106</w:t>
      </w:r>
      <w:r>
        <w:fldChar w:fldCharType="end"/>
      </w:r>
    </w:p>
    <w:p w14:paraId="1E318C86" w14:textId="22D805DA" w:rsidR="00A91218" w:rsidRDefault="00A91218">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 (Document)</w:t>
      </w:r>
      <w:r>
        <w:tab/>
      </w:r>
      <w:r>
        <w:fldChar w:fldCharType="begin" w:fldLock="1"/>
      </w:r>
      <w:r>
        <w:instrText xml:space="preserve"> PAGEREF _Toc58582279 \h </w:instrText>
      </w:r>
      <w:r>
        <w:fldChar w:fldCharType="separate"/>
      </w:r>
      <w:r>
        <w:t>107</w:t>
      </w:r>
      <w:r>
        <w:fldChar w:fldCharType="end"/>
      </w:r>
    </w:p>
    <w:p w14:paraId="6DE8BF21" w14:textId="14B83800" w:rsidR="00A91218" w:rsidRDefault="00A91218">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_Toc58582280 \h </w:instrText>
      </w:r>
      <w:r>
        <w:fldChar w:fldCharType="separate"/>
      </w:r>
      <w:r>
        <w:t>107</w:t>
      </w:r>
      <w:r>
        <w:fldChar w:fldCharType="end"/>
      </w:r>
    </w:p>
    <w:p w14:paraId="14F935A6" w14:textId="0F287203" w:rsidR="00A91218" w:rsidRDefault="00A91218">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_Toc58582281 \h </w:instrText>
      </w:r>
      <w:r>
        <w:fldChar w:fldCharType="separate"/>
      </w:r>
      <w:r>
        <w:t>107</w:t>
      </w:r>
      <w:r>
        <w:fldChar w:fldCharType="end"/>
      </w:r>
    </w:p>
    <w:p w14:paraId="378BE112" w14:textId="2D2EBFD4" w:rsidR="00A91218" w:rsidRDefault="00A91218">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_Toc58582282 \h </w:instrText>
      </w:r>
      <w:r>
        <w:fldChar w:fldCharType="separate"/>
      </w:r>
      <w:r>
        <w:t>107</w:t>
      </w:r>
      <w:r>
        <w:fldChar w:fldCharType="end"/>
      </w:r>
    </w:p>
    <w:p w14:paraId="0C46391F" w14:textId="2E749077" w:rsidR="00A91218" w:rsidRDefault="00A91218">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_Toc58582283 \h </w:instrText>
      </w:r>
      <w:r>
        <w:fldChar w:fldCharType="separate"/>
      </w:r>
      <w:r>
        <w:t>107</w:t>
      </w:r>
      <w:r>
        <w:fldChar w:fldCharType="end"/>
      </w:r>
    </w:p>
    <w:p w14:paraId="7D0A1BF8" w14:textId="117BDC1B" w:rsidR="00A91218" w:rsidRDefault="00A91218">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 (Document)</w:t>
      </w:r>
      <w:r>
        <w:tab/>
      </w:r>
      <w:r>
        <w:fldChar w:fldCharType="begin" w:fldLock="1"/>
      </w:r>
      <w:r>
        <w:instrText xml:space="preserve"> PAGEREF _Toc58582284 \h </w:instrText>
      </w:r>
      <w:r>
        <w:fldChar w:fldCharType="separate"/>
      </w:r>
      <w:r>
        <w:t>108</w:t>
      </w:r>
      <w:r>
        <w:fldChar w:fldCharType="end"/>
      </w:r>
    </w:p>
    <w:p w14:paraId="07E004C4" w14:textId="3E28B1B0" w:rsidR="00A91218" w:rsidRDefault="00A91218">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_Toc58582285 \h </w:instrText>
      </w:r>
      <w:r>
        <w:fldChar w:fldCharType="separate"/>
      </w:r>
      <w:r>
        <w:t>108</w:t>
      </w:r>
      <w:r>
        <w:fldChar w:fldCharType="end"/>
      </w:r>
    </w:p>
    <w:p w14:paraId="3823767F" w14:textId="5C04C694" w:rsidR="00A91218" w:rsidRDefault="00A91218">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_Toc58582286 \h </w:instrText>
      </w:r>
      <w:r>
        <w:fldChar w:fldCharType="separate"/>
      </w:r>
      <w:r>
        <w:t>108</w:t>
      </w:r>
      <w:r>
        <w:fldChar w:fldCharType="end"/>
      </w:r>
    </w:p>
    <w:p w14:paraId="4385AED1" w14:textId="68D75BCD" w:rsidR="00A91218" w:rsidRDefault="00A91218">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_Toc58582287 \h </w:instrText>
      </w:r>
      <w:r>
        <w:fldChar w:fldCharType="separate"/>
      </w:r>
      <w:r>
        <w:t>108</w:t>
      </w:r>
      <w:r>
        <w:fldChar w:fldCharType="end"/>
      </w:r>
    </w:p>
    <w:p w14:paraId="7A90691B" w14:textId="671845BF" w:rsidR="00A91218" w:rsidRDefault="00A91218">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_Toc58582288 \h </w:instrText>
      </w:r>
      <w:r>
        <w:fldChar w:fldCharType="separate"/>
      </w:r>
      <w:r>
        <w:t>108</w:t>
      </w:r>
      <w:r>
        <w:fldChar w:fldCharType="end"/>
      </w:r>
    </w:p>
    <w:p w14:paraId="111D2134" w14:textId="00AA769E" w:rsidR="00A91218" w:rsidRDefault="00A91218">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 (Document)</w:t>
      </w:r>
      <w:r>
        <w:tab/>
      </w:r>
      <w:r>
        <w:fldChar w:fldCharType="begin" w:fldLock="1"/>
      </w:r>
      <w:r>
        <w:instrText xml:space="preserve"> PAGEREF _Toc58582289 \h </w:instrText>
      </w:r>
      <w:r>
        <w:fldChar w:fldCharType="separate"/>
      </w:r>
      <w:r>
        <w:t>109</w:t>
      </w:r>
      <w:r>
        <w:fldChar w:fldCharType="end"/>
      </w:r>
    </w:p>
    <w:p w14:paraId="258F8D0D" w14:textId="19501C0A" w:rsidR="00A91218" w:rsidRDefault="00A91218">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_Toc58582290 \h </w:instrText>
      </w:r>
      <w:r>
        <w:fldChar w:fldCharType="separate"/>
      </w:r>
      <w:r>
        <w:t>109</w:t>
      </w:r>
      <w:r>
        <w:fldChar w:fldCharType="end"/>
      </w:r>
    </w:p>
    <w:p w14:paraId="0F22F84D" w14:textId="0146F04B" w:rsidR="00A91218" w:rsidRDefault="00A91218">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_Toc58582291 \h </w:instrText>
      </w:r>
      <w:r>
        <w:fldChar w:fldCharType="separate"/>
      </w:r>
      <w:r>
        <w:t>109</w:t>
      </w:r>
      <w:r>
        <w:fldChar w:fldCharType="end"/>
      </w:r>
    </w:p>
    <w:p w14:paraId="4B9C6DE0" w14:textId="6B2565AE" w:rsidR="00A91218" w:rsidRDefault="00A91218">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_Toc58582292 \h </w:instrText>
      </w:r>
      <w:r>
        <w:fldChar w:fldCharType="separate"/>
      </w:r>
      <w:r>
        <w:t>110</w:t>
      </w:r>
      <w:r>
        <w:fldChar w:fldCharType="end"/>
      </w:r>
    </w:p>
    <w:p w14:paraId="4B30044A" w14:textId="1F3578AE" w:rsidR="00A91218" w:rsidRDefault="00A91218">
      <w:pPr>
        <w:pStyle w:val="TOC6"/>
        <w:rPr>
          <w:rFonts w:asciiTheme="minorHAnsi" w:eastAsiaTheme="minorEastAsia" w:hAnsiTheme="minorHAnsi" w:cstheme="minorBidi"/>
          <w:sz w:val="22"/>
          <w:szCs w:val="22"/>
          <w:lang w:eastAsia="en-GB"/>
        </w:rPr>
      </w:pPr>
      <w:r>
        <w:lastRenderedPageBreak/>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_Toc58582293 \h </w:instrText>
      </w:r>
      <w:r>
        <w:fldChar w:fldCharType="separate"/>
      </w:r>
      <w:r>
        <w:t>110</w:t>
      </w:r>
      <w:r>
        <w:fldChar w:fldCharType="end"/>
      </w:r>
    </w:p>
    <w:p w14:paraId="0C216387" w14:textId="09C5F5A1" w:rsidR="00A91218" w:rsidRDefault="00A91218">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CagAck (Document)</w:t>
      </w:r>
      <w:r>
        <w:tab/>
      </w:r>
      <w:r>
        <w:fldChar w:fldCharType="begin" w:fldLock="1"/>
      </w:r>
      <w:r>
        <w:instrText xml:space="preserve"> PAGEREF _Toc58582294 \h </w:instrText>
      </w:r>
      <w:r>
        <w:fldChar w:fldCharType="separate"/>
      </w:r>
      <w:r>
        <w:t>110</w:t>
      </w:r>
      <w:r>
        <w:fldChar w:fldCharType="end"/>
      </w:r>
    </w:p>
    <w:p w14:paraId="77F3E0F2" w14:textId="46ADA394" w:rsidR="00A91218" w:rsidRDefault="00A91218">
      <w:pPr>
        <w:pStyle w:val="TOC5"/>
        <w:rPr>
          <w:rFonts w:asciiTheme="minorHAnsi" w:eastAsiaTheme="minorEastAsia" w:hAnsiTheme="minorHAnsi" w:cstheme="minorBidi"/>
          <w:sz w:val="22"/>
          <w:szCs w:val="22"/>
          <w:lang w:eastAsia="en-GB"/>
        </w:rPr>
      </w:pPr>
      <w:r>
        <w:t>6.1.3.22.1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_Toc58582295 \h </w:instrText>
      </w:r>
      <w:r>
        <w:fldChar w:fldCharType="separate"/>
      </w:r>
      <w:r>
        <w:t>110</w:t>
      </w:r>
      <w:r>
        <w:fldChar w:fldCharType="end"/>
      </w:r>
    </w:p>
    <w:p w14:paraId="620998E0" w14:textId="394ADB5D" w:rsidR="00A91218" w:rsidRDefault="00A91218">
      <w:pPr>
        <w:pStyle w:val="TOC5"/>
        <w:rPr>
          <w:rFonts w:asciiTheme="minorHAnsi" w:eastAsiaTheme="minorEastAsia" w:hAnsiTheme="minorHAnsi" w:cstheme="minorBidi"/>
          <w:sz w:val="22"/>
          <w:szCs w:val="22"/>
          <w:lang w:eastAsia="en-GB"/>
        </w:rPr>
      </w:pPr>
      <w:r>
        <w:t>6.1.3.22.2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_Toc58582296 \h </w:instrText>
      </w:r>
      <w:r>
        <w:fldChar w:fldCharType="separate"/>
      </w:r>
      <w:r>
        <w:t>110</w:t>
      </w:r>
      <w:r>
        <w:fldChar w:fldCharType="end"/>
      </w:r>
    </w:p>
    <w:p w14:paraId="253AB80C" w14:textId="4C749641" w:rsidR="00A91218" w:rsidRDefault="00A91218">
      <w:pPr>
        <w:pStyle w:val="TOC5"/>
        <w:rPr>
          <w:rFonts w:asciiTheme="minorHAnsi" w:eastAsiaTheme="minorEastAsia" w:hAnsiTheme="minorHAnsi" w:cstheme="minorBidi"/>
          <w:sz w:val="22"/>
          <w:szCs w:val="22"/>
          <w:lang w:eastAsia="en-GB"/>
        </w:rPr>
      </w:pPr>
      <w:r>
        <w:t>6.1.3.22.3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_Toc58582297 \h </w:instrText>
      </w:r>
      <w:r>
        <w:fldChar w:fldCharType="separate"/>
      </w:r>
      <w:r>
        <w:t>110</w:t>
      </w:r>
      <w:r>
        <w:fldChar w:fldCharType="end"/>
      </w:r>
    </w:p>
    <w:p w14:paraId="58B362B3" w14:textId="29F6C6A7" w:rsidR="00A91218" w:rsidRDefault="00A91218">
      <w:pPr>
        <w:pStyle w:val="TOC6"/>
        <w:rPr>
          <w:rFonts w:asciiTheme="minorHAnsi" w:eastAsiaTheme="minorEastAsia" w:hAnsiTheme="minorHAnsi" w:cstheme="minorBidi"/>
          <w:sz w:val="22"/>
          <w:szCs w:val="22"/>
          <w:lang w:eastAsia="en-GB"/>
        </w:rPr>
      </w:pPr>
      <w:r>
        <w:t>6.1.3.22.3.1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_Toc58582298 \h </w:instrText>
      </w:r>
      <w:r>
        <w:fldChar w:fldCharType="separate"/>
      </w:r>
      <w:r>
        <w:t>110</w:t>
      </w:r>
      <w:r>
        <w:fldChar w:fldCharType="end"/>
      </w:r>
    </w:p>
    <w:p w14:paraId="74DE4BA9" w14:textId="49DC0A68" w:rsidR="00A91218" w:rsidRDefault="00A91218">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_Toc58582299 \h </w:instrText>
      </w:r>
      <w:r>
        <w:fldChar w:fldCharType="separate"/>
      </w:r>
      <w:r>
        <w:t>111</w:t>
      </w:r>
      <w:r>
        <w:fldChar w:fldCharType="end"/>
      </w:r>
    </w:p>
    <w:p w14:paraId="0F097C0C" w14:textId="79CD7FE6" w:rsidR="00A91218" w:rsidRDefault="00A91218">
      <w:pPr>
        <w:pStyle w:val="TOC5"/>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_Toc58582300 \h </w:instrText>
      </w:r>
      <w:r>
        <w:fldChar w:fldCharType="separate"/>
      </w:r>
      <w:r>
        <w:t>111</w:t>
      </w:r>
      <w:r>
        <w:fldChar w:fldCharType="end"/>
      </w:r>
    </w:p>
    <w:p w14:paraId="79E89054" w14:textId="1E59CF14" w:rsidR="00A91218" w:rsidRDefault="00A91218">
      <w:pPr>
        <w:pStyle w:val="TOC5"/>
        <w:rPr>
          <w:rFonts w:asciiTheme="minorHAnsi" w:eastAsiaTheme="minorEastAsia" w:hAnsiTheme="minorHAnsi" w:cstheme="minorBidi"/>
          <w:sz w:val="22"/>
          <w:szCs w:val="22"/>
          <w:lang w:eastAsia="en-GB"/>
        </w:rPr>
      </w:pPr>
      <w:r>
        <w:t>6.1.3.23.2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_Toc58582301 \h </w:instrText>
      </w:r>
      <w:r>
        <w:fldChar w:fldCharType="separate"/>
      </w:r>
      <w:r>
        <w:t>111</w:t>
      </w:r>
      <w:r>
        <w:fldChar w:fldCharType="end"/>
      </w:r>
    </w:p>
    <w:p w14:paraId="69F5DAA7" w14:textId="45810D77" w:rsidR="00A91218" w:rsidRDefault="00A91218">
      <w:pPr>
        <w:pStyle w:val="TOC5"/>
        <w:rPr>
          <w:rFonts w:asciiTheme="minorHAnsi" w:eastAsiaTheme="minorEastAsia" w:hAnsiTheme="minorHAnsi" w:cstheme="minorBidi"/>
          <w:sz w:val="22"/>
          <w:szCs w:val="22"/>
          <w:lang w:eastAsia="en-GB"/>
        </w:rPr>
      </w:pPr>
      <w:r>
        <w:t>6.1.3.23.3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_Toc58582302 \h </w:instrText>
      </w:r>
      <w:r>
        <w:fldChar w:fldCharType="separate"/>
      </w:r>
      <w:r>
        <w:t>111</w:t>
      </w:r>
      <w:r>
        <w:fldChar w:fldCharType="end"/>
      </w:r>
    </w:p>
    <w:p w14:paraId="17D2277D" w14:textId="2198E1FE" w:rsidR="00A91218" w:rsidRDefault="00A91218">
      <w:pPr>
        <w:pStyle w:val="TOC6"/>
        <w:rPr>
          <w:rFonts w:asciiTheme="minorHAnsi" w:eastAsiaTheme="minorEastAsia" w:hAnsiTheme="minorHAnsi" w:cstheme="minorBidi"/>
          <w:sz w:val="22"/>
          <w:szCs w:val="22"/>
          <w:lang w:eastAsia="en-GB"/>
        </w:rPr>
      </w:pPr>
      <w:r>
        <w:t>6.1.3.23.3.1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_Toc58582303 \h </w:instrText>
      </w:r>
      <w:r>
        <w:fldChar w:fldCharType="separate"/>
      </w:r>
      <w:r>
        <w:t>111</w:t>
      </w:r>
      <w:r>
        <w:fldChar w:fldCharType="end"/>
      </w:r>
    </w:p>
    <w:p w14:paraId="7441B2AF" w14:textId="7672B3EB" w:rsidR="00A91218" w:rsidRDefault="00A91218">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_Toc58582304 \h </w:instrText>
      </w:r>
      <w:r>
        <w:fldChar w:fldCharType="separate"/>
      </w:r>
      <w:r>
        <w:t>112</w:t>
      </w:r>
      <w:r>
        <w:fldChar w:fldCharType="end"/>
      </w:r>
    </w:p>
    <w:p w14:paraId="1770E055" w14:textId="323377BE" w:rsidR="00A91218" w:rsidRDefault="00A91218">
      <w:pPr>
        <w:pStyle w:val="TOC5"/>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_Toc58582305 \h </w:instrText>
      </w:r>
      <w:r>
        <w:fldChar w:fldCharType="separate"/>
      </w:r>
      <w:r>
        <w:t>112</w:t>
      </w:r>
      <w:r>
        <w:fldChar w:fldCharType="end"/>
      </w:r>
    </w:p>
    <w:p w14:paraId="605AE0FD" w14:textId="37C3449D" w:rsidR="00A91218" w:rsidRDefault="00A91218">
      <w:pPr>
        <w:pStyle w:val="TOC5"/>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_Toc58582306 \h </w:instrText>
      </w:r>
      <w:r>
        <w:fldChar w:fldCharType="separate"/>
      </w:r>
      <w:r>
        <w:t>112</w:t>
      </w:r>
      <w:r>
        <w:fldChar w:fldCharType="end"/>
      </w:r>
    </w:p>
    <w:p w14:paraId="19762806" w14:textId="449810CA" w:rsidR="00A91218" w:rsidRDefault="00A91218">
      <w:pPr>
        <w:pStyle w:val="TOC5"/>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_Toc58582307 \h </w:instrText>
      </w:r>
      <w:r>
        <w:fldChar w:fldCharType="separate"/>
      </w:r>
      <w:r>
        <w:t>112</w:t>
      </w:r>
      <w:r>
        <w:fldChar w:fldCharType="end"/>
      </w:r>
    </w:p>
    <w:p w14:paraId="64EA270C" w14:textId="30D6A8D1" w:rsidR="00A91218" w:rsidRDefault="00A91218">
      <w:pPr>
        <w:pStyle w:val="TOC6"/>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_Toc58582308 \h </w:instrText>
      </w:r>
      <w:r>
        <w:fldChar w:fldCharType="separate"/>
      </w:r>
      <w:r>
        <w:t>112</w:t>
      </w:r>
      <w:r>
        <w:fldChar w:fldCharType="end"/>
      </w:r>
    </w:p>
    <w:p w14:paraId="05E8F265" w14:textId="50A7328C" w:rsidR="00A91218" w:rsidRDefault="00A91218">
      <w:pPr>
        <w:pStyle w:val="TOC4"/>
        <w:rPr>
          <w:rFonts w:asciiTheme="minorHAnsi" w:eastAsiaTheme="minorEastAsia" w:hAnsiTheme="minorHAnsi" w:cstheme="minorBidi"/>
          <w:sz w:val="22"/>
          <w:szCs w:val="22"/>
          <w:lang w:eastAsia="en-GB"/>
        </w:rPr>
      </w:pPr>
      <w:r>
        <w:t>6.1.3.25</w:t>
      </w:r>
      <w:r>
        <w:rPr>
          <w:rFonts w:asciiTheme="minorHAnsi" w:eastAsiaTheme="minorEastAsia" w:hAnsiTheme="minorHAnsi" w:cstheme="minorBid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_Toc58582309 \h </w:instrText>
      </w:r>
      <w:r>
        <w:fldChar w:fldCharType="separate"/>
      </w:r>
      <w:r>
        <w:t>113</w:t>
      </w:r>
      <w:r>
        <w:fldChar w:fldCharType="end"/>
      </w:r>
    </w:p>
    <w:p w14:paraId="54A7C9E8" w14:textId="18701149" w:rsidR="00A91218" w:rsidRDefault="00A91218">
      <w:pPr>
        <w:pStyle w:val="TOC5"/>
        <w:rPr>
          <w:rFonts w:asciiTheme="minorHAnsi" w:eastAsiaTheme="minorEastAsia" w:hAnsiTheme="minorHAnsi" w:cstheme="minorBidi"/>
          <w:sz w:val="22"/>
          <w:szCs w:val="22"/>
          <w:lang w:eastAsia="en-GB"/>
        </w:rPr>
      </w:pPr>
      <w:r>
        <w:t>6.1.3.25.1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_Toc58582310 \h </w:instrText>
      </w:r>
      <w:r>
        <w:fldChar w:fldCharType="separate"/>
      </w:r>
      <w:r>
        <w:t>113</w:t>
      </w:r>
      <w:r>
        <w:fldChar w:fldCharType="end"/>
      </w:r>
    </w:p>
    <w:p w14:paraId="43F9B27B" w14:textId="0966F15A" w:rsidR="00A91218" w:rsidRDefault="00A91218">
      <w:pPr>
        <w:pStyle w:val="TOC5"/>
        <w:rPr>
          <w:rFonts w:asciiTheme="minorHAnsi" w:eastAsiaTheme="minorEastAsia" w:hAnsiTheme="minorHAnsi" w:cstheme="minorBidi"/>
          <w:sz w:val="22"/>
          <w:szCs w:val="22"/>
          <w:lang w:eastAsia="en-GB"/>
        </w:rPr>
      </w:pPr>
      <w:r>
        <w:t>6.1.3.25.2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_Toc58582311 \h </w:instrText>
      </w:r>
      <w:r>
        <w:fldChar w:fldCharType="separate"/>
      </w:r>
      <w:r>
        <w:t>113</w:t>
      </w:r>
      <w:r>
        <w:fldChar w:fldCharType="end"/>
      </w:r>
    </w:p>
    <w:p w14:paraId="5D40F36C" w14:textId="1DD8119F" w:rsidR="00A91218" w:rsidRDefault="00A91218">
      <w:pPr>
        <w:pStyle w:val="TOC5"/>
        <w:rPr>
          <w:rFonts w:asciiTheme="minorHAnsi" w:eastAsiaTheme="minorEastAsia" w:hAnsiTheme="minorHAnsi" w:cstheme="minorBidi"/>
          <w:sz w:val="22"/>
          <w:szCs w:val="22"/>
          <w:lang w:eastAsia="en-GB"/>
        </w:rPr>
      </w:pPr>
      <w:r>
        <w:t>6.1.3.25.3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_Toc58582312 \h </w:instrText>
      </w:r>
      <w:r>
        <w:fldChar w:fldCharType="separate"/>
      </w:r>
      <w:r>
        <w:t>113</w:t>
      </w:r>
      <w:r>
        <w:fldChar w:fldCharType="end"/>
      </w:r>
    </w:p>
    <w:p w14:paraId="1FC74ECD" w14:textId="0E3A12BF" w:rsidR="00A91218" w:rsidRDefault="00A91218">
      <w:pPr>
        <w:pStyle w:val="TOC6"/>
        <w:rPr>
          <w:rFonts w:asciiTheme="minorHAnsi" w:eastAsiaTheme="minorEastAsia" w:hAnsiTheme="minorHAnsi" w:cstheme="minorBidi"/>
          <w:sz w:val="22"/>
          <w:szCs w:val="22"/>
          <w:lang w:eastAsia="en-GB"/>
        </w:rPr>
      </w:pPr>
      <w:r>
        <w:t>6.1.3.25.3.1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_Toc58582313 \h </w:instrText>
      </w:r>
      <w:r>
        <w:fldChar w:fldCharType="separate"/>
      </w:r>
      <w:r>
        <w:t>113</w:t>
      </w:r>
      <w:r>
        <w:fldChar w:fldCharType="end"/>
      </w:r>
    </w:p>
    <w:p w14:paraId="3C26DCC6" w14:textId="3C5F1733" w:rsidR="00A91218" w:rsidRDefault="00A91218">
      <w:pPr>
        <w:pStyle w:val="TOC4"/>
        <w:rPr>
          <w:rFonts w:asciiTheme="minorHAnsi" w:eastAsiaTheme="minorEastAsia" w:hAnsiTheme="minorHAnsi" w:cstheme="minorBidi"/>
          <w:sz w:val="22"/>
          <w:szCs w:val="22"/>
          <w:lang w:eastAsia="en-GB"/>
        </w:rPr>
      </w:pPr>
      <w:r>
        <w:t>6.1.3.26</w:t>
      </w:r>
      <w:r>
        <w:rPr>
          <w:rFonts w:asciiTheme="minorHAnsi" w:eastAsiaTheme="minorEastAsia" w:hAnsiTheme="minorHAnsi" w:cstheme="minorBidi"/>
          <w:sz w:val="22"/>
          <w:szCs w:val="22"/>
          <w:lang w:eastAsia="en-GB"/>
        </w:rPr>
        <w:tab/>
      </w:r>
      <w:r>
        <w:t>Resource: UeContextInAmfData (Document)</w:t>
      </w:r>
      <w:r>
        <w:tab/>
      </w:r>
      <w:r>
        <w:fldChar w:fldCharType="begin" w:fldLock="1"/>
      </w:r>
      <w:r>
        <w:instrText xml:space="preserve"> PAGEREF _Toc58582314 \h </w:instrText>
      </w:r>
      <w:r>
        <w:fldChar w:fldCharType="separate"/>
      </w:r>
      <w:r>
        <w:t>114</w:t>
      </w:r>
      <w:r>
        <w:fldChar w:fldCharType="end"/>
      </w:r>
    </w:p>
    <w:p w14:paraId="39F06AA7" w14:textId="2010C79D" w:rsidR="00A91218" w:rsidRDefault="00A91218">
      <w:pPr>
        <w:pStyle w:val="TOC5"/>
        <w:rPr>
          <w:rFonts w:asciiTheme="minorHAnsi" w:eastAsiaTheme="minorEastAsia" w:hAnsiTheme="minorHAnsi" w:cstheme="minorBidi"/>
          <w:sz w:val="22"/>
          <w:szCs w:val="22"/>
          <w:lang w:eastAsia="en-GB"/>
        </w:rPr>
      </w:pPr>
      <w:r>
        <w:t>6.1.3.26.1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_Toc58582315 \h </w:instrText>
      </w:r>
      <w:r>
        <w:fldChar w:fldCharType="separate"/>
      </w:r>
      <w:r>
        <w:t>114</w:t>
      </w:r>
      <w:r>
        <w:fldChar w:fldCharType="end"/>
      </w:r>
    </w:p>
    <w:p w14:paraId="57385086" w14:textId="777C5C5E" w:rsidR="00A91218" w:rsidRDefault="00A91218">
      <w:pPr>
        <w:pStyle w:val="TOC5"/>
        <w:rPr>
          <w:rFonts w:asciiTheme="minorHAnsi" w:eastAsiaTheme="minorEastAsia" w:hAnsiTheme="minorHAnsi" w:cstheme="minorBidi"/>
          <w:sz w:val="22"/>
          <w:szCs w:val="22"/>
          <w:lang w:eastAsia="en-GB"/>
        </w:rPr>
      </w:pPr>
      <w:r>
        <w:t>6.1.3.26.2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_Toc58582316 \h </w:instrText>
      </w:r>
      <w:r>
        <w:fldChar w:fldCharType="separate"/>
      </w:r>
      <w:r>
        <w:t>114</w:t>
      </w:r>
      <w:r>
        <w:fldChar w:fldCharType="end"/>
      </w:r>
    </w:p>
    <w:p w14:paraId="267605F0" w14:textId="22D171A5" w:rsidR="00A91218" w:rsidRDefault="00A91218">
      <w:pPr>
        <w:pStyle w:val="TOC5"/>
        <w:rPr>
          <w:rFonts w:asciiTheme="minorHAnsi" w:eastAsiaTheme="minorEastAsia" w:hAnsiTheme="minorHAnsi" w:cstheme="minorBidi"/>
          <w:sz w:val="22"/>
          <w:szCs w:val="22"/>
          <w:lang w:eastAsia="en-GB"/>
        </w:rPr>
      </w:pPr>
      <w:r>
        <w:t>6.1.3.26.3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_Toc58582317 \h </w:instrText>
      </w:r>
      <w:r>
        <w:fldChar w:fldCharType="separate"/>
      </w:r>
      <w:r>
        <w:t>114</w:t>
      </w:r>
      <w:r>
        <w:fldChar w:fldCharType="end"/>
      </w:r>
    </w:p>
    <w:p w14:paraId="18CE9930" w14:textId="64CB6779" w:rsidR="00A91218" w:rsidRDefault="00A91218">
      <w:pPr>
        <w:pStyle w:val="TOC6"/>
        <w:rPr>
          <w:rFonts w:asciiTheme="minorHAnsi" w:eastAsiaTheme="minorEastAsia" w:hAnsiTheme="minorHAnsi" w:cstheme="minorBidi"/>
          <w:sz w:val="22"/>
          <w:szCs w:val="22"/>
          <w:lang w:eastAsia="en-GB"/>
        </w:rPr>
      </w:pPr>
      <w:r>
        <w:t>6.1.3.26.3.1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_Toc58582318 \h </w:instrText>
      </w:r>
      <w:r>
        <w:fldChar w:fldCharType="separate"/>
      </w:r>
      <w:r>
        <w:t>114</w:t>
      </w:r>
      <w:r>
        <w:fldChar w:fldCharType="end"/>
      </w:r>
    </w:p>
    <w:p w14:paraId="48D7877A" w14:textId="795FE5E8" w:rsidR="00A91218" w:rsidRDefault="00A91218">
      <w:pPr>
        <w:pStyle w:val="TOC4"/>
        <w:rPr>
          <w:rFonts w:asciiTheme="minorHAnsi" w:eastAsiaTheme="minorEastAsia" w:hAnsiTheme="minorHAnsi" w:cstheme="minorBidi"/>
          <w:sz w:val="22"/>
          <w:szCs w:val="22"/>
          <w:lang w:eastAsia="en-GB"/>
        </w:rPr>
      </w:pPr>
      <w:r>
        <w:t>6.1.3.27</w:t>
      </w:r>
      <w:r>
        <w:rPr>
          <w:rFonts w:asciiTheme="minorHAnsi" w:eastAsiaTheme="minorEastAsia" w:hAnsiTheme="minorHAnsi" w:cstheme="minorBid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_Toc58582319 \h </w:instrText>
      </w:r>
      <w:r>
        <w:fldChar w:fldCharType="separate"/>
      </w:r>
      <w:r>
        <w:t>115</w:t>
      </w:r>
      <w:r>
        <w:fldChar w:fldCharType="end"/>
      </w:r>
    </w:p>
    <w:p w14:paraId="0F752046" w14:textId="3B52B436" w:rsidR="00A91218" w:rsidRDefault="00A91218">
      <w:pPr>
        <w:pStyle w:val="TOC5"/>
        <w:rPr>
          <w:rFonts w:asciiTheme="minorHAnsi" w:eastAsiaTheme="minorEastAsia" w:hAnsiTheme="minorHAnsi" w:cstheme="minorBidi"/>
          <w:sz w:val="22"/>
          <w:szCs w:val="22"/>
          <w:lang w:eastAsia="en-GB"/>
        </w:rPr>
      </w:pPr>
      <w:r>
        <w:t>6.1.3.27.1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_Toc58582320 \h </w:instrText>
      </w:r>
      <w:r>
        <w:fldChar w:fldCharType="separate"/>
      </w:r>
      <w:r>
        <w:t>115</w:t>
      </w:r>
      <w:r>
        <w:fldChar w:fldCharType="end"/>
      </w:r>
    </w:p>
    <w:p w14:paraId="1B63E5D0" w14:textId="5CBD43B4" w:rsidR="00A91218" w:rsidRDefault="00A91218">
      <w:pPr>
        <w:pStyle w:val="TOC5"/>
        <w:rPr>
          <w:rFonts w:asciiTheme="minorHAnsi" w:eastAsiaTheme="minorEastAsia" w:hAnsiTheme="minorHAnsi" w:cstheme="minorBidi"/>
          <w:sz w:val="22"/>
          <w:szCs w:val="22"/>
          <w:lang w:eastAsia="en-GB"/>
        </w:rPr>
      </w:pPr>
      <w:r>
        <w:t>6.1.3.27.2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_Toc58582321 \h </w:instrText>
      </w:r>
      <w:r>
        <w:fldChar w:fldCharType="separate"/>
      </w:r>
      <w:r>
        <w:t>115</w:t>
      </w:r>
      <w:r>
        <w:fldChar w:fldCharType="end"/>
      </w:r>
    </w:p>
    <w:p w14:paraId="627421DF" w14:textId="45B5BD33" w:rsidR="00A91218" w:rsidRDefault="00A91218">
      <w:pPr>
        <w:pStyle w:val="TOC5"/>
        <w:rPr>
          <w:rFonts w:asciiTheme="minorHAnsi" w:eastAsiaTheme="minorEastAsia" w:hAnsiTheme="minorHAnsi" w:cstheme="minorBidi"/>
          <w:sz w:val="22"/>
          <w:szCs w:val="22"/>
          <w:lang w:eastAsia="en-GB"/>
        </w:rPr>
      </w:pPr>
      <w:r>
        <w:t>6.1.3.27.3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_Toc58582322 \h </w:instrText>
      </w:r>
      <w:r>
        <w:fldChar w:fldCharType="separate"/>
      </w:r>
      <w:r>
        <w:t>115</w:t>
      </w:r>
      <w:r>
        <w:fldChar w:fldCharType="end"/>
      </w:r>
    </w:p>
    <w:p w14:paraId="1C444287" w14:textId="0AF01BA4" w:rsidR="00A91218" w:rsidRDefault="00A91218">
      <w:pPr>
        <w:pStyle w:val="TOC6"/>
        <w:rPr>
          <w:rFonts w:asciiTheme="minorHAnsi" w:eastAsiaTheme="minorEastAsia" w:hAnsiTheme="minorHAnsi" w:cstheme="minorBidi"/>
          <w:sz w:val="22"/>
          <w:szCs w:val="22"/>
          <w:lang w:eastAsia="en-GB"/>
        </w:rPr>
      </w:pPr>
      <w:r>
        <w:t>6.1.3.27.3.1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_Toc58582323 \h </w:instrText>
      </w:r>
      <w:r>
        <w:fldChar w:fldCharType="separate"/>
      </w:r>
      <w:r>
        <w:t>115</w:t>
      </w:r>
      <w:r>
        <w:fldChar w:fldCharType="end"/>
      </w:r>
    </w:p>
    <w:p w14:paraId="01B8F8B5" w14:textId="113E8E98" w:rsidR="00A91218" w:rsidRDefault="00A91218">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_Toc58582324 \h </w:instrText>
      </w:r>
      <w:r>
        <w:fldChar w:fldCharType="separate"/>
      </w:r>
      <w:r>
        <w:t>117</w:t>
      </w:r>
      <w:r>
        <w:fldChar w:fldCharType="end"/>
      </w:r>
    </w:p>
    <w:p w14:paraId="3029EC0E" w14:textId="17CA2F56" w:rsidR="00A91218" w:rsidRDefault="00A91218">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_Toc58582325 \h </w:instrText>
      </w:r>
      <w:r>
        <w:fldChar w:fldCharType="separate"/>
      </w:r>
      <w:r>
        <w:t>117</w:t>
      </w:r>
      <w:r>
        <w:fldChar w:fldCharType="end"/>
      </w:r>
    </w:p>
    <w:p w14:paraId="5351A6AF" w14:textId="7637357A" w:rsidR="00A91218" w:rsidRDefault="00A91218">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_Toc58582326 \h </w:instrText>
      </w:r>
      <w:r>
        <w:fldChar w:fldCharType="separate"/>
      </w:r>
      <w:r>
        <w:t>117</w:t>
      </w:r>
      <w:r>
        <w:fldChar w:fldCharType="end"/>
      </w:r>
    </w:p>
    <w:p w14:paraId="7E7470FF" w14:textId="20F6CB9E" w:rsidR="00A91218" w:rsidRDefault="00A91218">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_Toc58582327 \h </w:instrText>
      </w:r>
      <w:r>
        <w:fldChar w:fldCharType="separate"/>
      </w:r>
      <w:r>
        <w:t>117</w:t>
      </w:r>
      <w:r>
        <w:fldChar w:fldCharType="end"/>
      </w:r>
    </w:p>
    <w:p w14:paraId="541FD647" w14:textId="3A796804" w:rsidR="00A91218" w:rsidRDefault="00A91218">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_Toc58582328 \h </w:instrText>
      </w:r>
      <w:r>
        <w:fldChar w:fldCharType="separate"/>
      </w:r>
      <w:r>
        <w:t>119</w:t>
      </w:r>
      <w:r>
        <w:fldChar w:fldCharType="end"/>
      </w:r>
    </w:p>
    <w:p w14:paraId="646C5482" w14:textId="2F86EBD9" w:rsidR="00A91218" w:rsidRDefault="00A91218">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_Toc58582329 \h </w:instrText>
      </w:r>
      <w:r>
        <w:fldChar w:fldCharType="separate"/>
      </w:r>
      <w:r>
        <w:t>119</w:t>
      </w:r>
      <w:r>
        <w:fldChar w:fldCharType="end"/>
      </w:r>
    </w:p>
    <w:p w14:paraId="2AF2DC97" w14:textId="731F2256" w:rsidR="00A91218" w:rsidRDefault="00A91218">
      <w:pPr>
        <w:pStyle w:val="TOC4"/>
        <w:rPr>
          <w:rFonts w:asciiTheme="minorHAnsi" w:eastAsiaTheme="minorEastAsia" w:hAnsiTheme="minorHAnsi" w:cstheme="minorBidi"/>
          <w:sz w:val="22"/>
          <w:szCs w:val="22"/>
          <w:lang w:eastAsia="en-GB"/>
        </w:rPr>
      </w:pPr>
      <w:r w:rsidRPr="00A91218">
        <w:t>6.1.6.2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_Toc58582330 \h </w:instrText>
      </w:r>
      <w:r>
        <w:fldChar w:fldCharType="separate"/>
      </w:r>
      <w:r>
        <w:t>125</w:t>
      </w:r>
      <w:r>
        <w:fldChar w:fldCharType="end"/>
      </w:r>
    </w:p>
    <w:p w14:paraId="42054CC5" w14:textId="5697E34D" w:rsidR="00A91218" w:rsidRDefault="00A91218">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_Toc58582331 \h </w:instrText>
      </w:r>
      <w:r>
        <w:fldChar w:fldCharType="separate"/>
      </w:r>
      <w:r>
        <w:t>125</w:t>
      </w:r>
      <w:r>
        <w:fldChar w:fldCharType="end"/>
      </w:r>
    </w:p>
    <w:p w14:paraId="605EF915" w14:textId="501F7378" w:rsidR="00A91218" w:rsidRDefault="00A91218">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_Toc58582332 \h </w:instrText>
      </w:r>
      <w:r>
        <w:fldChar w:fldCharType="separate"/>
      </w:r>
      <w:r>
        <w:t>125</w:t>
      </w:r>
      <w:r>
        <w:fldChar w:fldCharType="end"/>
      </w:r>
    </w:p>
    <w:p w14:paraId="36867A77" w14:textId="0707E467" w:rsidR="00A91218" w:rsidRDefault="00A91218">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_Toc58582333 \h </w:instrText>
      </w:r>
      <w:r>
        <w:fldChar w:fldCharType="separate"/>
      </w:r>
      <w:r>
        <w:t>126</w:t>
      </w:r>
      <w:r>
        <w:fldChar w:fldCharType="end"/>
      </w:r>
    </w:p>
    <w:p w14:paraId="6014E6EB" w14:textId="3B6AD96D" w:rsidR="00A91218" w:rsidRDefault="00A91218">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_Toc58582334 \h </w:instrText>
      </w:r>
      <w:r>
        <w:fldChar w:fldCharType="separate"/>
      </w:r>
      <w:r>
        <w:t>129</w:t>
      </w:r>
      <w:r>
        <w:fldChar w:fldCharType="end"/>
      </w:r>
    </w:p>
    <w:p w14:paraId="1CEBAE59" w14:textId="034F8482" w:rsidR="00A91218" w:rsidRDefault="00A91218">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_Toc58582335 \h </w:instrText>
      </w:r>
      <w:r>
        <w:fldChar w:fldCharType="separate"/>
      </w:r>
      <w:r>
        <w:t>133</w:t>
      </w:r>
      <w:r>
        <w:fldChar w:fldCharType="end"/>
      </w:r>
    </w:p>
    <w:p w14:paraId="188C522B" w14:textId="7936FCAE" w:rsidR="00A91218" w:rsidRDefault="00A91218">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_Toc58582336 \h </w:instrText>
      </w:r>
      <w:r>
        <w:fldChar w:fldCharType="separate"/>
      </w:r>
      <w:r>
        <w:t>134</w:t>
      </w:r>
      <w:r>
        <w:fldChar w:fldCharType="end"/>
      </w:r>
    </w:p>
    <w:p w14:paraId="5A38FA2F" w14:textId="47A02A7E" w:rsidR="00A91218" w:rsidRDefault="00A91218">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_Toc58582337 \h </w:instrText>
      </w:r>
      <w:r>
        <w:fldChar w:fldCharType="separate"/>
      </w:r>
      <w:r>
        <w:t>134</w:t>
      </w:r>
      <w:r>
        <w:fldChar w:fldCharType="end"/>
      </w:r>
    </w:p>
    <w:p w14:paraId="56E2D09D" w14:textId="68BBA8C4" w:rsidR="00A91218" w:rsidRDefault="00A91218">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_Toc58582338 \h </w:instrText>
      </w:r>
      <w:r>
        <w:fldChar w:fldCharType="separate"/>
      </w:r>
      <w:r>
        <w:t>135</w:t>
      </w:r>
      <w:r>
        <w:fldChar w:fldCharType="end"/>
      </w:r>
    </w:p>
    <w:p w14:paraId="5669F452" w14:textId="40AE2F7E" w:rsidR="00A91218" w:rsidRDefault="00A91218">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_Toc58582339 \h </w:instrText>
      </w:r>
      <w:r>
        <w:fldChar w:fldCharType="separate"/>
      </w:r>
      <w:r>
        <w:t>136</w:t>
      </w:r>
      <w:r>
        <w:fldChar w:fldCharType="end"/>
      </w:r>
    </w:p>
    <w:p w14:paraId="39CECD19" w14:textId="1E27705B" w:rsidR="00A91218" w:rsidRDefault="00A91218">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_Toc58582340 \h </w:instrText>
      </w:r>
      <w:r>
        <w:fldChar w:fldCharType="separate"/>
      </w:r>
      <w:r>
        <w:t>138</w:t>
      </w:r>
      <w:r>
        <w:fldChar w:fldCharType="end"/>
      </w:r>
    </w:p>
    <w:p w14:paraId="4D9F13B8" w14:textId="0DEDD482" w:rsidR="00A91218" w:rsidRDefault="00A91218">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_Toc58582341 \h </w:instrText>
      </w:r>
      <w:r>
        <w:fldChar w:fldCharType="separate"/>
      </w:r>
      <w:r>
        <w:t>138</w:t>
      </w:r>
      <w:r>
        <w:fldChar w:fldCharType="end"/>
      </w:r>
    </w:p>
    <w:p w14:paraId="6AC4594D" w14:textId="4F700888" w:rsidR="00A91218" w:rsidRDefault="00A91218">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_Toc58582342 \h </w:instrText>
      </w:r>
      <w:r>
        <w:fldChar w:fldCharType="separate"/>
      </w:r>
      <w:r>
        <w:t>138</w:t>
      </w:r>
      <w:r>
        <w:fldChar w:fldCharType="end"/>
      </w:r>
    </w:p>
    <w:p w14:paraId="09A2C88D" w14:textId="650571C9" w:rsidR="00A91218" w:rsidRDefault="00A91218">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_Toc58582343 \h </w:instrText>
      </w:r>
      <w:r>
        <w:fldChar w:fldCharType="separate"/>
      </w:r>
      <w:r>
        <w:t>138</w:t>
      </w:r>
      <w:r>
        <w:fldChar w:fldCharType="end"/>
      </w:r>
    </w:p>
    <w:p w14:paraId="44F47A27" w14:textId="6365DAA7" w:rsidR="00A91218" w:rsidRDefault="00A91218">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_Toc58582344 \h </w:instrText>
      </w:r>
      <w:r>
        <w:fldChar w:fldCharType="separate"/>
      </w:r>
      <w:r>
        <w:t>139</w:t>
      </w:r>
      <w:r>
        <w:fldChar w:fldCharType="end"/>
      </w:r>
    </w:p>
    <w:p w14:paraId="71FEF518" w14:textId="435B0211" w:rsidR="00A91218" w:rsidRDefault="00A91218">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_Toc58582345 \h </w:instrText>
      </w:r>
      <w:r>
        <w:fldChar w:fldCharType="separate"/>
      </w:r>
      <w:r>
        <w:t>139</w:t>
      </w:r>
      <w:r>
        <w:fldChar w:fldCharType="end"/>
      </w:r>
    </w:p>
    <w:p w14:paraId="5D0D8C22" w14:textId="5A27EE82" w:rsidR="00A91218" w:rsidRDefault="00A91218">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_Toc58582346 \h </w:instrText>
      </w:r>
      <w:r>
        <w:fldChar w:fldCharType="separate"/>
      </w:r>
      <w:r>
        <w:t>140</w:t>
      </w:r>
      <w:r>
        <w:fldChar w:fldCharType="end"/>
      </w:r>
    </w:p>
    <w:p w14:paraId="6BC5DC46" w14:textId="7D6A71B0" w:rsidR="00A91218" w:rsidRDefault="00A91218">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_Toc58582347 \h </w:instrText>
      </w:r>
      <w:r>
        <w:fldChar w:fldCharType="separate"/>
      </w:r>
      <w:r>
        <w:t>140</w:t>
      </w:r>
      <w:r>
        <w:fldChar w:fldCharType="end"/>
      </w:r>
    </w:p>
    <w:p w14:paraId="20A06729" w14:textId="43FDFA4B" w:rsidR="00A91218" w:rsidRDefault="00A91218">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_Toc58582348 \h </w:instrText>
      </w:r>
      <w:r>
        <w:fldChar w:fldCharType="separate"/>
      </w:r>
      <w:r>
        <w:t>140</w:t>
      </w:r>
      <w:r>
        <w:fldChar w:fldCharType="end"/>
      </w:r>
    </w:p>
    <w:p w14:paraId="44A261F1" w14:textId="6AF5290B" w:rsidR="00A91218" w:rsidRDefault="00A91218">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_Toc58582349 \h </w:instrText>
      </w:r>
      <w:r>
        <w:fldChar w:fldCharType="separate"/>
      </w:r>
      <w:r>
        <w:t>140</w:t>
      </w:r>
      <w:r>
        <w:fldChar w:fldCharType="end"/>
      </w:r>
    </w:p>
    <w:p w14:paraId="2494306C" w14:textId="1D653057" w:rsidR="00A91218" w:rsidRDefault="00A91218">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_Toc58582350 \h </w:instrText>
      </w:r>
      <w:r>
        <w:fldChar w:fldCharType="separate"/>
      </w:r>
      <w:r>
        <w:t>140</w:t>
      </w:r>
      <w:r>
        <w:fldChar w:fldCharType="end"/>
      </w:r>
    </w:p>
    <w:p w14:paraId="641258DA" w14:textId="14B9CE25" w:rsidR="00A91218" w:rsidRDefault="00A91218">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_Toc58582351 \h </w:instrText>
      </w:r>
      <w:r>
        <w:fldChar w:fldCharType="separate"/>
      </w:r>
      <w:r>
        <w:t>140</w:t>
      </w:r>
      <w:r>
        <w:fldChar w:fldCharType="end"/>
      </w:r>
    </w:p>
    <w:p w14:paraId="2EE79730" w14:textId="316EE93F" w:rsidR="00A91218" w:rsidRDefault="00A91218">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_Toc58582352 \h </w:instrText>
      </w:r>
      <w:r>
        <w:fldChar w:fldCharType="separate"/>
      </w:r>
      <w:r>
        <w:t>140</w:t>
      </w:r>
      <w:r>
        <w:fldChar w:fldCharType="end"/>
      </w:r>
    </w:p>
    <w:p w14:paraId="059FC6CF" w14:textId="107A2F2B" w:rsidR="00A91218" w:rsidRDefault="00A91218">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_Toc58582353 \h </w:instrText>
      </w:r>
      <w:r>
        <w:fldChar w:fldCharType="separate"/>
      </w:r>
      <w:r>
        <w:t>141</w:t>
      </w:r>
      <w:r>
        <w:fldChar w:fldCharType="end"/>
      </w:r>
    </w:p>
    <w:p w14:paraId="5D9AB9C8" w14:textId="726564B6" w:rsidR="00A91218" w:rsidRDefault="00A91218">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_Toc58582354 \h </w:instrText>
      </w:r>
      <w:r>
        <w:fldChar w:fldCharType="separate"/>
      </w:r>
      <w:r>
        <w:t>141</w:t>
      </w:r>
      <w:r>
        <w:fldChar w:fldCharType="end"/>
      </w:r>
    </w:p>
    <w:p w14:paraId="13D60B8B" w14:textId="260BD42F" w:rsidR="00A91218" w:rsidRDefault="00A91218">
      <w:pPr>
        <w:pStyle w:val="TOC5"/>
        <w:rPr>
          <w:rFonts w:asciiTheme="minorHAnsi" w:eastAsiaTheme="minorEastAsia" w:hAnsiTheme="minorHAnsi" w:cstheme="minorBidi"/>
          <w:sz w:val="22"/>
          <w:szCs w:val="22"/>
          <w:lang w:eastAsia="en-GB"/>
        </w:rPr>
      </w:pPr>
      <w:r>
        <w:lastRenderedPageBreak/>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_Toc58582355 \h </w:instrText>
      </w:r>
      <w:r>
        <w:fldChar w:fldCharType="separate"/>
      </w:r>
      <w:r>
        <w:t>141</w:t>
      </w:r>
      <w:r>
        <w:fldChar w:fldCharType="end"/>
      </w:r>
    </w:p>
    <w:p w14:paraId="15859DD4" w14:textId="39EE76CF" w:rsidR="00A91218" w:rsidRDefault="00A91218">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_Toc58582356 \h </w:instrText>
      </w:r>
      <w:r>
        <w:fldChar w:fldCharType="separate"/>
      </w:r>
      <w:r>
        <w:t>142</w:t>
      </w:r>
      <w:r>
        <w:fldChar w:fldCharType="end"/>
      </w:r>
    </w:p>
    <w:p w14:paraId="420488AF" w14:textId="0C46FFC7" w:rsidR="00A91218" w:rsidRDefault="00A91218">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_Toc58582357 \h </w:instrText>
      </w:r>
      <w:r>
        <w:fldChar w:fldCharType="separate"/>
      </w:r>
      <w:r>
        <w:t>142</w:t>
      </w:r>
      <w:r>
        <w:fldChar w:fldCharType="end"/>
      </w:r>
    </w:p>
    <w:p w14:paraId="42FC8408" w14:textId="521417BF" w:rsidR="00A91218" w:rsidRDefault="00A91218">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_Toc58582358 \h </w:instrText>
      </w:r>
      <w:r>
        <w:fldChar w:fldCharType="separate"/>
      </w:r>
      <w:r>
        <w:t>143</w:t>
      </w:r>
      <w:r>
        <w:fldChar w:fldCharType="end"/>
      </w:r>
    </w:p>
    <w:p w14:paraId="6C61F44E" w14:textId="63D1C750" w:rsidR="00A91218" w:rsidRDefault="00A91218">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_Toc58582359 \h </w:instrText>
      </w:r>
      <w:r>
        <w:fldChar w:fldCharType="separate"/>
      </w:r>
      <w:r>
        <w:t>143</w:t>
      </w:r>
      <w:r>
        <w:fldChar w:fldCharType="end"/>
      </w:r>
    </w:p>
    <w:p w14:paraId="04E64688" w14:textId="2913EBAC" w:rsidR="00A91218" w:rsidRDefault="00A91218">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_Toc58582360 \h </w:instrText>
      </w:r>
      <w:r>
        <w:fldChar w:fldCharType="separate"/>
      </w:r>
      <w:r>
        <w:t>143</w:t>
      </w:r>
      <w:r>
        <w:fldChar w:fldCharType="end"/>
      </w:r>
    </w:p>
    <w:p w14:paraId="112C7BFE" w14:textId="35F74E70" w:rsidR="00A91218" w:rsidRDefault="00A91218">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_Toc58582361 \h </w:instrText>
      </w:r>
      <w:r>
        <w:fldChar w:fldCharType="separate"/>
      </w:r>
      <w:r>
        <w:t>143</w:t>
      </w:r>
      <w:r>
        <w:fldChar w:fldCharType="end"/>
      </w:r>
    </w:p>
    <w:p w14:paraId="729D75AB" w14:textId="01610AE6" w:rsidR="00A91218" w:rsidRDefault="00A91218">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_Toc58582362 \h </w:instrText>
      </w:r>
      <w:r>
        <w:fldChar w:fldCharType="separate"/>
      </w:r>
      <w:r>
        <w:t>144</w:t>
      </w:r>
      <w:r>
        <w:fldChar w:fldCharType="end"/>
      </w:r>
    </w:p>
    <w:p w14:paraId="1DB81C61" w14:textId="798EDC4A" w:rsidR="00A91218" w:rsidRDefault="00A91218">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_Toc58582363 \h </w:instrText>
      </w:r>
      <w:r>
        <w:fldChar w:fldCharType="separate"/>
      </w:r>
      <w:r>
        <w:t>144</w:t>
      </w:r>
      <w:r>
        <w:fldChar w:fldCharType="end"/>
      </w:r>
    </w:p>
    <w:p w14:paraId="3B25876F" w14:textId="5BA2DCE1" w:rsidR="00A91218" w:rsidRDefault="00A91218">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_Toc58582364 \h </w:instrText>
      </w:r>
      <w:r>
        <w:fldChar w:fldCharType="separate"/>
      </w:r>
      <w:r>
        <w:t>144</w:t>
      </w:r>
      <w:r>
        <w:fldChar w:fldCharType="end"/>
      </w:r>
    </w:p>
    <w:p w14:paraId="29C99121" w14:textId="762019C7" w:rsidR="00A91218" w:rsidRDefault="00A91218">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NiddInformation</w:t>
      </w:r>
      <w:r>
        <w:tab/>
      </w:r>
      <w:r>
        <w:fldChar w:fldCharType="begin" w:fldLock="1"/>
      </w:r>
      <w:r>
        <w:instrText xml:space="preserve"> PAGEREF _Toc58582365 \h </w:instrText>
      </w:r>
      <w:r>
        <w:fldChar w:fldCharType="separate"/>
      </w:r>
      <w:r>
        <w:t>145</w:t>
      </w:r>
      <w:r>
        <w:fldChar w:fldCharType="end"/>
      </w:r>
    </w:p>
    <w:p w14:paraId="34D176BB" w14:textId="430743ED" w:rsidR="00A91218" w:rsidRDefault="00A91218">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CagData</w:t>
      </w:r>
      <w:r>
        <w:tab/>
      </w:r>
      <w:r>
        <w:fldChar w:fldCharType="begin" w:fldLock="1"/>
      </w:r>
      <w:r>
        <w:instrText xml:space="preserve"> PAGEREF _Toc58582366 \h </w:instrText>
      </w:r>
      <w:r>
        <w:fldChar w:fldCharType="separate"/>
      </w:r>
      <w:r>
        <w:t>145</w:t>
      </w:r>
      <w:r>
        <w:fldChar w:fldCharType="end"/>
      </w:r>
    </w:p>
    <w:p w14:paraId="62C4B24F" w14:textId="45024FA0" w:rsidR="00A91218" w:rsidRDefault="00A91218">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CagInfo</w:t>
      </w:r>
      <w:r>
        <w:tab/>
      </w:r>
      <w:r>
        <w:fldChar w:fldCharType="begin" w:fldLock="1"/>
      </w:r>
      <w:r>
        <w:instrText xml:space="preserve"> PAGEREF _Toc58582367 \h </w:instrText>
      </w:r>
      <w:r>
        <w:fldChar w:fldCharType="separate"/>
      </w:r>
      <w:r>
        <w:t>145</w:t>
      </w:r>
      <w:r>
        <w:fldChar w:fldCharType="end"/>
      </w:r>
    </w:p>
    <w:p w14:paraId="2EF95A64" w14:textId="4D2A4E54" w:rsidR="00A91218" w:rsidRDefault="00A91218">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AdditionalSnssaiData</w:t>
      </w:r>
      <w:r>
        <w:tab/>
      </w:r>
      <w:r>
        <w:fldChar w:fldCharType="begin" w:fldLock="1"/>
      </w:r>
      <w:r>
        <w:instrText xml:space="preserve"> PAGEREF _Toc58582368 \h </w:instrText>
      </w:r>
      <w:r>
        <w:fldChar w:fldCharType="separate"/>
      </w:r>
      <w:r>
        <w:t>146</w:t>
      </w:r>
      <w:r>
        <w:fldChar w:fldCharType="end"/>
      </w:r>
    </w:p>
    <w:p w14:paraId="2F0D7211" w14:textId="2D5ABCDA" w:rsidR="00A91218" w:rsidRDefault="00A91218">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VnGroupData</w:t>
      </w:r>
      <w:r>
        <w:tab/>
      </w:r>
      <w:r>
        <w:fldChar w:fldCharType="begin" w:fldLock="1"/>
      </w:r>
      <w:r>
        <w:instrText xml:space="preserve"> PAGEREF _Toc58582369 \h </w:instrText>
      </w:r>
      <w:r>
        <w:fldChar w:fldCharType="separate"/>
      </w:r>
      <w:r>
        <w:t>146</w:t>
      </w:r>
      <w:r>
        <w:fldChar w:fldCharType="end"/>
      </w:r>
    </w:p>
    <w:p w14:paraId="31DDB172" w14:textId="610E4E89" w:rsidR="00A91218" w:rsidRDefault="00A91218">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AppDescriptor</w:t>
      </w:r>
      <w:r>
        <w:tab/>
      </w:r>
      <w:r>
        <w:fldChar w:fldCharType="begin" w:fldLock="1"/>
      </w:r>
      <w:r>
        <w:instrText xml:space="preserve"> PAGEREF _Toc58582370 \h </w:instrText>
      </w:r>
      <w:r>
        <w:fldChar w:fldCharType="separate"/>
      </w:r>
      <w:r>
        <w:t>146</w:t>
      </w:r>
      <w:r>
        <w:fldChar w:fldCharType="end"/>
      </w:r>
    </w:p>
    <w:p w14:paraId="20ED2FE4" w14:textId="26EAD484" w:rsidR="00A91218" w:rsidRDefault="00A91218">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Type: AppPortId</w:t>
      </w:r>
      <w:r>
        <w:tab/>
      </w:r>
      <w:r>
        <w:fldChar w:fldCharType="begin" w:fldLock="1"/>
      </w:r>
      <w:r>
        <w:instrText xml:space="preserve"> PAGEREF _Toc58582371 \h </w:instrText>
      </w:r>
      <w:r>
        <w:fldChar w:fldCharType="separate"/>
      </w:r>
      <w:r>
        <w:t>146</w:t>
      </w:r>
      <w:r>
        <w:fldChar w:fldCharType="end"/>
      </w:r>
    </w:p>
    <w:p w14:paraId="465310A0" w14:textId="4C7994DB" w:rsidR="00A91218" w:rsidRDefault="00A91218">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LcsPrivacyData</w:t>
      </w:r>
      <w:r>
        <w:tab/>
      </w:r>
      <w:r>
        <w:fldChar w:fldCharType="begin" w:fldLock="1"/>
      </w:r>
      <w:r>
        <w:instrText xml:space="preserve"> PAGEREF _Toc58582372 \h </w:instrText>
      </w:r>
      <w:r>
        <w:fldChar w:fldCharType="separate"/>
      </w:r>
      <w:r>
        <w:t>146</w:t>
      </w:r>
      <w:r>
        <w:fldChar w:fldCharType="end"/>
      </w:r>
    </w:p>
    <w:p w14:paraId="7BB198F2" w14:textId="5C89441D" w:rsidR="00A91218" w:rsidRDefault="00A91218">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Lpi</w:t>
      </w:r>
      <w:r>
        <w:tab/>
      </w:r>
      <w:r>
        <w:fldChar w:fldCharType="begin" w:fldLock="1"/>
      </w:r>
      <w:r>
        <w:instrText xml:space="preserve"> PAGEREF _Toc58582373 \h </w:instrText>
      </w:r>
      <w:r>
        <w:fldChar w:fldCharType="separate"/>
      </w:r>
      <w:r>
        <w:t>147</w:t>
      </w:r>
      <w:r>
        <w:fldChar w:fldCharType="end"/>
      </w:r>
    </w:p>
    <w:p w14:paraId="67457F69" w14:textId="41F67CC1" w:rsidR="00A91218" w:rsidRDefault="00A91218">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UnrelatedClass</w:t>
      </w:r>
      <w:r>
        <w:tab/>
      </w:r>
      <w:r>
        <w:fldChar w:fldCharType="begin" w:fldLock="1"/>
      </w:r>
      <w:r>
        <w:instrText xml:space="preserve"> PAGEREF _Toc58582374 \h </w:instrText>
      </w:r>
      <w:r>
        <w:fldChar w:fldCharType="separate"/>
      </w:r>
      <w:r>
        <w:t>147</w:t>
      </w:r>
      <w:r>
        <w:fldChar w:fldCharType="end"/>
      </w:r>
    </w:p>
    <w:p w14:paraId="7035D6F4" w14:textId="4F178CE9" w:rsidR="00A91218" w:rsidRDefault="00A91218">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PlmnOperatorClass</w:t>
      </w:r>
      <w:r>
        <w:tab/>
      </w:r>
      <w:r>
        <w:fldChar w:fldCharType="begin" w:fldLock="1"/>
      </w:r>
      <w:r>
        <w:instrText xml:space="preserve"> PAGEREF _Toc58582375 \h </w:instrText>
      </w:r>
      <w:r>
        <w:fldChar w:fldCharType="separate"/>
      </w:r>
      <w:r>
        <w:t>147</w:t>
      </w:r>
      <w:r>
        <w:fldChar w:fldCharType="end"/>
      </w:r>
    </w:p>
    <w:p w14:paraId="5C84397D" w14:textId="4BBF1A3C" w:rsidR="00A91218" w:rsidRDefault="00A91218">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ValidTimePeriod</w:t>
      </w:r>
      <w:r>
        <w:tab/>
      </w:r>
      <w:r>
        <w:fldChar w:fldCharType="begin" w:fldLock="1"/>
      </w:r>
      <w:r>
        <w:instrText xml:space="preserve"> PAGEREF _Toc58582376 \h </w:instrText>
      </w:r>
      <w:r>
        <w:fldChar w:fldCharType="separate"/>
      </w:r>
      <w:r>
        <w:t>147</w:t>
      </w:r>
      <w:r>
        <w:fldChar w:fldCharType="end"/>
      </w:r>
    </w:p>
    <w:p w14:paraId="579E4B26" w14:textId="3FA71040" w:rsidR="00A91218" w:rsidRDefault="00A91218">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LcsMoData</w:t>
      </w:r>
      <w:r>
        <w:tab/>
      </w:r>
      <w:r>
        <w:fldChar w:fldCharType="begin" w:fldLock="1"/>
      </w:r>
      <w:r>
        <w:instrText xml:space="preserve"> PAGEREF _Toc58582377 \h </w:instrText>
      </w:r>
      <w:r>
        <w:fldChar w:fldCharType="separate"/>
      </w:r>
      <w:r>
        <w:t>148</w:t>
      </w:r>
      <w:r>
        <w:fldChar w:fldCharType="end"/>
      </w:r>
    </w:p>
    <w:p w14:paraId="6EB5C95E" w14:textId="3F143919" w:rsidR="00A91218" w:rsidRDefault="00A91218">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_Toc58582378 \h </w:instrText>
      </w:r>
      <w:r>
        <w:fldChar w:fldCharType="separate"/>
      </w:r>
      <w:r>
        <w:t>148</w:t>
      </w:r>
      <w:r>
        <w:fldChar w:fldCharType="end"/>
      </w:r>
    </w:p>
    <w:p w14:paraId="4EFB0FD0" w14:textId="64DA58F9" w:rsidR="00A91218" w:rsidRDefault="00A91218">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Type: ExpectedUeBehaviourData</w:t>
      </w:r>
      <w:r>
        <w:tab/>
      </w:r>
      <w:r>
        <w:fldChar w:fldCharType="begin" w:fldLock="1"/>
      </w:r>
      <w:r>
        <w:instrText xml:space="preserve"> PAGEREF _Toc58582379 \h </w:instrText>
      </w:r>
      <w:r>
        <w:fldChar w:fldCharType="separate"/>
      </w:r>
      <w:r>
        <w:t>149</w:t>
      </w:r>
      <w:r>
        <w:fldChar w:fldCharType="end"/>
      </w:r>
    </w:p>
    <w:p w14:paraId="109A715D" w14:textId="6E72BA91" w:rsidR="00A91218" w:rsidRDefault="00A91218">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_Toc58582380 \h </w:instrText>
      </w:r>
      <w:r>
        <w:fldChar w:fldCharType="separate"/>
      </w:r>
      <w:r>
        <w:t>149</w:t>
      </w:r>
      <w:r>
        <w:fldChar w:fldCharType="end"/>
      </w:r>
    </w:p>
    <w:p w14:paraId="0FFBA540" w14:textId="1B31C137" w:rsidR="00A91218" w:rsidRDefault="00A91218">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_Toc58582381 \h </w:instrText>
      </w:r>
      <w:r>
        <w:fldChar w:fldCharType="separate"/>
      </w:r>
      <w:r>
        <w:t>149</w:t>
      </w:r>
      <w:r>
        <w:fldChar w:fldCharType="end"/>
      </w:r>
    </w:p>
    <w:p w14:paraId="43FF3F06" w14:textId="27EE40C5" w:rsidR="00A91218" w:rsidRDefault="00A91218">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sidRPr="00262AD8">
        <w:rPr>
          <w:rFonts w:eastAsia="Malgun Gothic"/>
        </w:rPr>
        <w:t>SuggestedPacketNumDl</w:t>
      </w:r>
      <w:r>
        <w:tab/>
      </w:r>
      <w:r>
        <w:fldChar w:fldCharType="begin" w:fldLock="1"/>
      </w:r>
      <w:r>
        <w:instrText xml:space="preserve"> PAGEREF _Toc58582382 \h </w:instrText>
      </w:r>
      <w:r>
        <w:fldChar w:fldCharType="separate"/>
      </w:r>
      <w:r>
        <w:t>149</w:t>
      </w:r>
      <w:r>
        <w:fldChar w:fldCharType="end"/>
      </w:r>
    </w:p>
    <w:p w14:paraId="32219A8E" w14:textId="7AE33DB2" w:rsidR="00A91218" w:rsidRDefault="00A91218">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SmfRegistrationInfo</w:t>
      </w:r>
      <w:r>
        <w:tab/>
      </w:r>
      <w:r>
        <w:fldChar w:fldCharType="begin" w:fldLock="1"/>
      </w:r>
      <w:r>
        <w:instrText xml:space="preserve"> PAGEREF _Toc58582383 \h </w:instrText>
      </w:r>
      <w:r>
        <w:fldChar w:fldCharType="separate"/>
      </w:r>
      <w:r>
        <w:t>150</w:t>
      </w:r>
      <w:r>
        <w:fldChar w:fldCharType="end"/>
      </w:r>
    </w:p>
    <w:p w14:paraId="4E32F71A" w14:textId="3E1C9996" w:rsidR="00A91218" w:rsidRDefault="00A91218">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Type: FrameRouteInfo</w:t>
      </w:r>
      <w:r>
        <w:tab/>
      </w:r>
      <w:r>
        <w:fldChar w:fldCharType="begin" w:fldLock="1"/>
      </w:r>
      <w:r>
        <w:instrText xml:space="preserve"> PAGEREF _Toc58582384 \h </w:instrText>
      </w:r>
      <w:r>
        <w:fldChar w:fldCharType="separate"/>
      </w:r>
      <w:r>
        <w:t>150</w:t>
      </w:r>
      <w:r>
        <w:fldChar w:fldCharType="end"/>
      </w:r>
    </w:p>
    <w:p w14:paraId="143E7F28" w14:textId="17593D07" w:rsidR="00A91218" w:rsidRDefault="00A91218">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SorUpdateInfo</w:t>
      </w:r>
      <w:r>
        <w:tab/>
      </w:r>
      <w:r>
        <w:fldChar w:fldCharType="begin" w:fldLock="1"/>
      </w:r>
      <w:r>
        <w:instrText xml:space="preserve"> PAGEREF _Toc58582385 \h </w:instrText>
      </w:r>
      <w:r>
        <w:fldChar w:fldCharType="separate"/>
      </w:r>
      <w:r>
        <w:t>150</w:t>
      </w:r>
      <w:r>
        <w:fldChar w:fldCharType="end"/>
      </w:r>
    </w:p>
    <w:p w14:paraId="3CA0EBC9" w14:textId="0C6C16DE" w:rsidR="00A91218" w:rsidRDefault="00A91218">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_Toc58582386 \h </w:instrText>
      </w:r>
      <w:r>
        <w:fldChar w:fldCharType="separate"/>
      </w:r>
      <w:r>
        <w:t>150</w:t>
      </w:r>
      <w:r>
        <w:fldChar w:fldCharType="end"/>
      </w:r>
    </w:p>
    <w:p w14:paraId="04825816" w14:textId="7328C343" w:rsidR="00A91218" w:rsidRDefault="00A91218">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EdrxParameters</w:t>
      </w:r>
      <w:r>
        <w:tab/>
      </w:r>
      <w:r>
        <w:fldChar w:fldCharType="begin" w:fldLock="1"/>
      </w:r>
      <w:r>
        <w:instrText xml:space="preserve"> PAGEREF _Toc58582387 \h </w:instrText>
      </w:r>
      <w:r>
        <w:fldChar w:fldCharType="separate"/>
      </w:r>
      <w:r>
        <w:t>150</w:t>
      </w:r>
      <w:r>
        <w:fldChar w:fldCharType="end"/>
      </w:r>
    </w:p>
    <w:p w14:paraId="177A0435" w14:textId="174FB93D" w:rsidR="00A91218" w:rsidRDefault="00A91218">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 xml:space="preserve">Type: </w:t>
      </w:r>
      <w:r>
        <w:rPr>
          <w:lang w:eastAsia="zh-CN"/>
        </w:rPr>
        <w:t>PtwParameters</w:t>
      </w:r>
      <w:r>
        <w:tab/>
      </w:r>
      <w:r>
        <w:fldChar w:fldCharType="begin" w:fldLock="1"/>
      </w:r>
      <w:r>
        <w:instrText xml:space="preserve"> PAGEREF _Toc58582388 \h </w:instrText>
      </w:r>
      <w:r>
        <w:fldChar w:fldCharType="separate"/>
      </w:r>
      <w:r>
        <w:t>151</w:t>
      </w:r>
      <w:r>
        <w:fldChar w:fldCharType="end"/>
      </w:r>
    </w:p>
    <w:p w14:paraId="3F003248" w14:textId="0D452712" w:rsidR="00A91218" w:rsidRDefault="00A91218">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_Toc58582389 \h </w:instrText>
      </w:r>
      <w:r>
        <w:fldChar w:fldCharType="separate"/>
      </w:r>
      <w:r>
        <w:t>151</w:t>
      </w:r>
      <w:r>
        <w:fldChar w:fldCharType="end"/>
      </w:r>
    </w:p>
    <w:p w14:paraId="0595C382" w14:textId="62B163FC" w:rsidR="00A91218" w:rsidRDefault="00A91218">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_Toc58582390 \h </w:instrText>
      </w:r>
      <w:r>
        <w:fldChar w:fldCharType="separate"/>
      </w:r>
      <w:r>
        <w:t>151</w:t>
      </w:r>
      <w:r>
        <w:fldChar w:fldCharType="end"/>
      </w:r>
    </w:p>
    <w:p w14:paraId="5D7A136A" w14:textId="55112B67" w:rsidR="00A91218" w:rsidRDefault="00A91218">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_Toc58582391 \h </w:instrText>
      </w:r>
      <w:r>
        <w:fldChar w:fldCharType="separate"/>
      </w:r>
      <w:r>
        <w:t>151</w:t>
      </w:r>
      <w:r>
        <w:fldChar w:fldCharType="end"/>
      </w:r>
    </w:p>
    <w:p w14:paraId="2F47A466" w14:textId="3BCEA2A4" w:rsidR="00A91218" w:rsidRDefault="00A91218">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ExternalUnrelatedClass</w:t>
      </w:r>
      <w:r>
        <w:tab/>
      </w:r>
      <w:r>
        <w:fldChar w:fldCharType="begin" w:fldLock="1"/>
      </w:r>
      <w:r>
        <w:instrText xml:space="preserve"> PAGEREF _Toc58582392 \h </w:instrText>
      </w:r>
      <w:r>
        <w:fldChar w:fldCharType="separate"/>
      </w:r>
      <w:r>
        <w:t>151</w:t>
      </w:r>
      <w:r>
        <w:fldChar w:fldCharType="end"/>
      </w:r>
    </w:p>
    <w:p w14:paraId="6A7A9D31" w14:textId="19B2F187" w:rsidR="00A91218" w:rsidRDefault="00A91218">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AfExternal</w:t>
      </w:r>
      <w:r>
        <w:tab/>
      </w:r>
      <w:r>
        <w:fldChar w:fldCharType="begin" w:fldLock="1"/>
      </w:r>
      <w:r>
        <w:instrText xml:space="preserve"> PAGEREF _Toc58582393 \h </w:instrText>
      </w:r>
      <w:r>
        <w:fldChar w:fldCharType="separate"/>
      </w:r>
      <w:r>
        <w:t>151</w:t>
      </w:r>
      <w:r>
        <w:fldChar w:fldCharType="end"/>
      </w:r>
    </w:p>
    <w:p w14:paraId="7CED4D38" w14:textId="7A6B4AB9" w:rsidR="00A91218" w:rsidRDefault="00A91218">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 xml:space="preserve">Type: </w:t>
      </w:r>
      <w:r>
        <w:rPr>
          <w:lang w:eastAsia="zh-CN"/>
        </w:rPr>
        <w:t>LcsClientExternal</w:t>
      </w:r>
      <w:r>
        <w:tab/>
      </w:r>
      <w:r>
        <w:fldChar w:fldCharType="begin" w:fldLock="1"/>
      </w:r>
      <w:r>
        <w:instrText xml:space="preserve"> PAGEREF _Toc58582394 \h </w:instrText>
      </w:r>
      <w:r>
        <w:fldChar w:fldCharType="separate"/>
      </w:r>
      <w:r>
        <w:t>152</w:t>
      </w:r>
      <w:r>
        <w:fldChar w:fldCharType="end"/>
      </w:r>
    </w:p>
    <w:p w14:paraId="36B8572E" w14:textId="05009C6A" w:rsidR="00A91218" w:rsidRDefault="00A91218">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 xml:space="preserve">Type: </w:t>
      </w:r>
      <w:r>
        <w:rPr>
          <w:lang w:eastAsia="zh-CN"/>
        </w:rPr>
        <w:t>LcsClientGroupExternal</w:t>
      </w:r>
      <w:r>
        <w:tab/>
      </w:r>
      <w:r>
        <w:fldChar w:fldCharType="begin" w:fldLock="1"/>
      </w:r>
      <w:r>
        <w:instrText xml:space="preserve"> PAGEREF _Toc58582395 \h </w:instrText>
      </w:r>
      <w:r>
        <w:fldChar w:fldCharType="separate"/>
      </w:r>
      <w:r>
        <w:t>152</w:t>
      </w:r>
      <w:r>
        <w:fldChar w:fldCharType="end"/>
      </w:r>
    </w:p>
    <w:p w14:paraId="58F540AC" w14:textId="59CE7AFF" w:rsidR="00A91218" w:rsidRDefault="00A91218">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 xml:space="preserve">Type: </w:t>
      </w:r>
      <w:r>
        <w:rPr>
          <w:lang w:eastAsia="zh-CN"/>
        </w:rPr>
        <w:t>ServiceTypeUnrelatedClass</w:t>
      </w:r>
      <w:r>
        <w:tab/>
      </w:r>
      <w:r>
        <w:fldChar w:fldCharType="begin" w:fldLock="1"/>
      </w:r>
      <w:r>
        <w:instrText xml:space="preserve"> PAGEREF _Toc58582396 \h </w:instrText>
      </w:r>
      <w:r>
        <w:fldChar w:fldCharType="separate"/>
      </w:r>
      <w:r>
        <w:t>152</w:t>
      </w:r>
      <w:r>
        <w:fldChar w:fldCharType="end"/>
      </w:r>
    </w:p>
    <w:p w14:paraId="53BEF2D4" w14:textId="74362AD2" w:rsidR="00A91218" w:rsidRDefault="00A91218">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UeId</w:t>
      </w:r>
      <w:r>
        <w:tab/>
      </w:r>
      <w:r>
        <w:fldChar w:fldCharType="begin" w:fldLock="1"/>
      </w:r>
      <w:r>
        <w:instrText xml:space="preserve"> PAGEREF _Toc58582397 \h </w:instrText>
      </w:r>
      <w:r>
        <w:fldChar w:fldCharType="separate"/>
      </w:r>
      <w:r>
        <w:t>153</w:t>
      </w:r>
      <w:r>
        <w:fldChar w:fldCharType="end"/>
      </w:r>
    </w:p>
    <w:p w14:paraId="5F76A1E1" w14:textId="16EAFD46" w:rsidR="00A91218" w:rsidRDefault="00A91218">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Default</w:t>
      </w:r>
      <w:r>
        <w:rPr>
          <w:lang w:eastAsia="zh-CN"/>
        </w:rPr>
        <w:t>UnrelatedClass</w:t>
      </w:r>
      <w:r>
        <w:tab/>
      </w:r>
      <w:r>
        <w:fldChar w:fldCharType="begin" w:fldLock="1"/>
      </w:r>
      <w:r>
        <w:instrText xml:space="preserve"> PAGEREF _Toc58582398 \h </w:instrText>
      </w:r>
      <w:r>
        <w:fldChar w:fldCharType="separate"/>
      </w:r>
      <w:r>
        <w:t>153</w:t>
      </w:r>
      <w:r>
        <w:fldChar w:fldCharType="end"/>
      </w:r>
    </w:p>
    <w:p w14:paraId="652D2009" w14:textId="6DA51BB1" w:rsidR="00A91218" w:rsidRDefault="00A91218">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Type: ContextInfo</w:t>
      </w:r>
      <w:r>
        <w:tab/>
      </w:r>
      <w:r>
        <w:fldChar w:fldCharType="begin" w:fldLock="1"/>
      </w:r>
      <w:r>
        <w:instrText xml:space="preserve"> PAGEREF _Toc58582399 \h </w:instrText>
      </w:r>
      <w:r>
        <w:fldChar w:fldCharType="separate"/>
      </w:r>
      <w:r>
        <w:t>153</w:t>
      </w:r>
      <w:r>
        <w:fldChar w:fldCharType="end"/>
      </w:r>
    </w:p>
    <w:p w14:paraId="0F32D74F" w14:textId="5543AD33" w:rsidR="00A91218" w:rsidRDefault="00A91218">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Type: UeContextInAmfData</w:t>
      </w:r>
      <w:r>
        <w:tab/>
      </w:r>
      <w:r>
        <w:fldChar w:fldCharType="begin" w:fldLock="1"/>
      </w:r>
      <w:r>
        <w:instrText xml:space="preserve"> PAGEREF _Toc58582400 \h </w:instrText>
      </w:r>
      <w:r>
        <w:fldChar w:fldCharType="separate"/>
      </w:r>
      <w:r>
        <w:t>153</w:t>
      </w:r>
      <w:r>
        <w:fldChar w:fldCharType="end"/>
      </w:r>
    </w:p>
    <w:p w14:paraId="2C7AA39A" w14:textId="29D52E8F" w:rsidR="00A91218" w:rsidRDefault="00A91218">
      <w:pPr>
        <w:pStyle w:val="TOC5"/>
        <w:rPr>
          <w:rFonts w:asciiTheme="minorHAnsi" w:eastAsiaTheme="minorEastAsia" w:hAnsiTheme="minorHAnsi" w:cstheme="minorBidi"/>
          <w:sz w:val="22"/>
          <w:szCs w:val="22"/>
          <w:lang w:eastAsia="en-GB"/>
        </w:rPr>
      </w:pPr>
      <w:r>
        <w:t>6.1.6.2.71</w:t>
      </w:r>
      <w:r>
        <w:rPr>
          <w:rFonts w:asciiTheme="minorHAnsi" w:eastAsiaTheme="minorEastAsia" w:hAnsiTheme="minorHAnsi" w:cstheme="minorBidi"/>
          <w:sz w:val="22"/>
          <w:szCs w:val="22"/>
          <w:lang w:eastAsia="en-GB"/>
        </w:rPr>
        <w:tab/>
      </w:r>
      <w:r>
        <w:t>Type: V2xSubscriptionData</w:t>
      </w:r>
      <w:r>
        <w:tab/>
      </w:r>
      <w:r>
        <w:fldChar w:fldCharType="begin" w:fldLock="1"/>
      </w:r>
      <w:r>
        <w:instrText xml:space="preserve"> PAGEREF _Toc58582401 \h </w:instrText>
      </w:r>
      <w:r>
        <w:fldChar w:fldCharType="separate"/>
      </w:r>
      <w:r>
        <w:t>154</w:t>
      </w:r>
      <w:r>
        <w:fldChar w:fldCharType="end"/>
      </w:r>
    </w:p>
    <w:p w14:paraId="77E323BB" w14:textId="4D67A5B1" w:rsidR="00A91218" w:rsidRDefault="00A91218">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Type: LcsBroadcastAssistanceTypesData</w:t>
      </w:r>
      <w:r>
        <w:tab/>
      </w:r>
      <w:r>
        <w:fldChar w:fldCharType="begin" w:fldLock="1"/>
      </w:r>
      <w:r>
        <w:instrText xml:space="preserve"> PAGEREF _Toc58582402 \h </w:instrText>
      </w:r>
      <w:r>
        <w:fldChar w:fldCharType="separate"/>
      </w:r>
      <w:r>
        <w:t>155</w:t>
      </w:r>
      <w:r>
        <w:fldChar w:fldCharType="end"/>
      </w:r>
    </w:p>
    <w:p w14:paraId="5FDEC680" w14:textId="44F10130" w:rsidR="00A91218" w:rsidRDefault="00A91218">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DatasetNames</w:t>
      </w:r>
      <w:r>
        <w:tab/>
      </w:r>
      <w:r>
        <w:fldChar w:fldCharType="begin" w:fldLock="1"/>
      </w:r>
      <w:r>
        <w:instrText xml:space="preserve"> PAGEREF _Toc58582403 \h </w:instrText>
      </w:r>
      <w:r>
        <w:fldChar w:fldCharType="separate"/>
      </w:r>
      <w:r>
        <w:t>158</w:t>
      </w:r>
      <w:r>
        <w:fldChar w:fldCharType="end"/>
      </w:r>
    </w:p>
    <w:p w14:paraId="0072093A" w14:textId="08DA91F6" w:rsidR="00A91218" w:rsidRDefault="00A91218">
      <w:pPr>
        <w:pStyle w:val="TOC4"/>
        <w:rPr>
          <w:rFonts w:asciiTheme="minorHAnsi" w:eastAsiaTheme="minorEastAsia" w:hAnsiTheme="minorHAnsi" w:cstheme="minorBidi"/>
          <w:sz w:val="22"/>
          <w:szCs w:val="22"/>
          <w:lang w:eastAsia="en-GB"/>
        </w:rPr>
      </w:pPr>
      <w:r w:rsidRPr="00A91218">
        <w:t>6.1.6.3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_Toc58582404 \h </w:instrText>
      </w:r>
      <w:r>
        <w:fldChar w:fldCharType="separate"/>
      </w:r>
      <w:r>
        <w:t>158</w:t>
      </w:r>
      <w:r>
        <w:fldChar w:fldCharType="end"/>
      </w:r>
    </w:p>
    <w:p w14:paraId="31D898B0" w14:textId="48690903" w:rsidR="00A91218" w:rsidRDefault="00A91218">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_Toc58582405 \h </w:instrText>
      </w:r>
      <w:r>
        <w:fldChar w:fldCharType="separate"/>
      </w:r>
      <w:r>
        <w:t>158</w:t>
      </w:r>
      <w:r>
        <w:fldChar w:fldCharType="end"/>
      </w:r>
    </w:p>
    <w:p w14:paraId="5D666EA1" w14:textId="0005CD6F" w:rsidR="00A91218" w:rsidRDefault="00A91218">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_Toc58582406 \h </w:instrText>
      </w:r>
      <w:r>
        <w:fldChar w:fldCharType="separate"/>
      </w:r>
      <w:r>
        <w:t>158</w:t>
      </w:r>
      <w:r>
        <w:fldChar w:fldCharType="end"/>
      </w:r>
    </w:p>
    <w:p w14:paraId="3DAF01E6" w14:textId="78A01EC1" w:rsidR="00A91218" w:rsidRDefault="00A91218">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_Toc58582407 \h </w:instrText>
      </w:r>
      <w:r>
        <w:fldChar w:fldCharType="separate"/>
      </w:r>
      <w:r>
        <w:t>160</w:t>
      </w:r>
      <w:r>
        <w:fldChar w:fldCharType="end"/>
      </w:r>
    </w:p>
    <w:p w14:paraId="7DE8A9D2" w14:textId="1D7CE55D" w:rsidR="00A91218" w:rsidRDefault="00A91218">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_Toc58582408 \h </w:instrText>
      </w:r>
      <w:r>
        <w:fldChar w:fldCharType="separate"/>
      </w:r>
      <w:r>
        <w:t>160</w:t>
      </w:r>
      <w:r>
        <w:fldChar w:fldCharType="end"/>
      </w:r>
    </w:p>
    <w:p w14:paraId="61C7D240" w14:textId="3D565012" w:rsidR="00A91218" w:rsidRDefault="00A91218">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_Toc58582409 \h </w:instrText>
      </w:r>
      <w:r>
        <w:fldChar w:fldCharType="separate"/>
      </w:r>
      <w:r>
        <w:t>160</w:t>
      </w:r>
      <w:r>
        <w:fldChar w:fldCharType="end"/>
      </w:r>
    </w:p>
    <w:p w14:paraId="49D9CFEB" w14:textId="2CF2CE03" w:rsidR="00A91218" w:rsidRDefault="00A91218">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_Toc58582410 \h </w:instrText>
      </w:r>
      <w:r>
        <w:fldChar w:fldCharType="separate"/>
      </w:r>
      <w:r>
        <w:t>160</w:t>
      </w:r>
      <w:r>
        <w:fldChar w:fldCharType="end"/>
      </w:r>
    </w:p>
    <w:p w14:paraId="440A4F13" w14:textId="36E96EC3" w:rsidR="00A91218" w:rsidRDefault="00A91218">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 xml:space="preserve">Enumeration: </w:t>
      </w:r>
      <w:r>
        <w:rPr>
          <w:lang w:eastAsia="zh-CN"/>
        </w:rPr>
        <w:t>PduSessionContinuityInd</w:t>
      </w:r>
      <w:r>
        <w:tab/>
      </w:r>
      <w:r>
        <w:fldChar w:fldCharType="begin" w:fldLock="1"/>
      </w:r>
      <w:r>
        <w:instrText xml:space="preserve"> PAGEREF _Toc58582411 \h </w:instrText>
      </w:r>
      <w:r>
        <w:fldChar w:fldCharType="separate"/>
      </w:r>
      <w:r>
        <w:t>160</w:t>
      </w:r>
      <w:r>
        <w:fldChar w:fldCharType="end"/>
      </w:r>
    </w:p>
    <w:p w14:paraId="5A886A89" w14:textId="264A2879" w:rsidR="00A91218" w:rsidRDefault="00A91218">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Enumeration: LocationPrivacyInd</w:t>
      </w:r>
      <w:r>
        <w:tab/>
      </w:r>
      <w:r>
        <w:fldChar w:fldCharType="begin" w:fldLock="1"/>
      </w:r>
      <w:r>
        <w:instrText xml:space="preserve"> PAGEREF _Toc58582412 \h </w:instrText>
      </w:r>
      <w:r>
        <w:fldChar w:fldCharType="separate"/>
      </w:r>
      <w:r>
        <w:t>160</w:t>
      </w:r>
      <w:r>
        <w:fldChar w:fldCharType="end"/>
      </w:r>
    </w:p>
    <w:p w14:paraId="3E6BF36B" w14:textId="36BCF7E9" w:rsidR="00A91218" w:rsidRDefault="00A91218">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PrivacyCheckRelatedAction</w:t>
      </w:r>
      <w:r>
        <w:tab/>
      </w:r>
      <w:r>
        <w:fldChar w:fldCharType="begin" w:fldLock="1"/>
      </w:r>
      <w:r>
        <w:instrText xml:space="preserve"> PAGEREF _Toc58582413 \h </w:instrText>
      </w:r>
      <w:r>
        <w:fldChar w:fldCharType="separate"/>
      </w:r>
      <w:r>
        <w:t>161</w:t>
      </w:r>
      <w:r>
        <w:fldChar w:fldCharType="end"/>
      </w:r>
    </w:p>
    <w:p w14:paraId="4E662E0E" w14:textId="2D550F8E" w:rsidR="00A91218" w:rsidRDefault="00A91218">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LcsClientClass</w:t>
      </w:r>
      <w:r>
        <w:tab/>
      </w:r>
      <w:r>
        <w:fldChar w:fldCharType="begin" w:fldLock="1"/>
      </w:r>
      <w:r>
        <w:instrText xml:space="preserve"> PAGEREF _Toc58582414 \h </w:instrText>
      </w:r>
      <w:r>
        <w:fldChar w:fldCharType="separate"/>
      </w:r>
      <w:r>
        <w:t>161</w:t>
      </w:r>
      <w:r>
        <w:fldChar w:fldCharType="end"/>
      </w:r>
    </w:p>
    <w:p w14:paraId="4101B54A" w14:textId="19D65A09" w:rsidR="00A91218" w:rsidRDefault="00A91218">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LcsMoServiceClass</w:t>
      </w:r>
      <w:r>
        <w:tab/>
      </w:r>
      <w:r>
        <w:fldChar w:fldCharType="begin" w:fldLock="1"/>
      </w:r>
      <w:r>
        <w:instrText xml:space="preserve"> PAGEREF _Toc58582415 \h </w:instrText>
      </w:r>
      <w:r>
        <w:fldChar w:fldCharType="separate"/>
      </w:r>
      <w:r>
        <w:t>161</w:t>
      </w:r>
      <w:r>
        <w:fldChar w:fldCharType="end"/>
      </w:r>
    </w:p>
    <w:p w14:paraId="7994A86D" w14:textId="4BEA13C5" w:rsidR="00A91218" w:rsidRDefault="00A91218">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OperationMode</w:t>
      </w:r>
      <w:r>
        <w:tab/>
      </w:r>
      <w:r>
        <w:fldChar w:fldCharType="begin" w:fldLock="1"/>
      </w:r>
      <w:r>
        <w:instrText xml:space="preserve"> PAGEREF _Toc58582416 \h </w:instrText>
      </w:r>
      <w:r>
        <w:fldChar w:fldCharType="separate"/>
      </w:r>
      <w:r>
        <w:t>161</w:t>
      </w:r>
      <w:r>
        <w:fldChar w:fldCharType="end"/>
      </w:r>
    </w:p>
    <w:p w14:paraId="570E67EA" w14:textId="1A74AF41" w:rsidR="00A91218" w:rsidRDefault="00A91218">
      <w:pPr>
        <w:pStyle w:val="TOC5"/>
        <w:rPr>
          <w:rFonts w:asciiTheme="minorHAnsi" w:eastAsiaTheme="minorEastAsia" w:hAnsiTheme="minorHAnsi" w:cstheme="minorBidi"/>
          <w:sz w:val="22"/>
          <w:szCs w:val="22"/>
          <w:lang w:eastAsia="en-GB"/>
        </w:rPr>
      </w:pPr>
      <w:r>
        <w:lastRenderedPageBreak/>
        <w:t>6.1.6.3.13</w:t>
      </w:r>
      <w:r>
        <w:rPr>
          <w:rFonts w:asciiTheme="minorHAnsi" w:eastAsiaTheme="minorEastAsia" w:hAnsiTheme="minorHAnsi" w:cstheme="minorBidi"/>
          <w:sz w:val="22"/>
          <w:szCs w:val="22"/>
          <w:lang w:eastAsia="en-GB"/>
        </w:rPr>
        <w:tab/>
      </w:r>
      <w:r>
        <w:t>Enumeration: SorUpdateIndicator</w:t>
      </w:r>
      <w:r>
        <w:tab/>
      </w:r>
      <w:r>
        <w:fldChar w:fldCharType="begin" w:fldLock="1"/>
      </w:r>
      <w:r>
        <w:instrText xml:space="preserve"> PAGEREF _Toc58582417 \h </w:instrText>
      </w:r>
      <w:r>
        <w:fldChar w:fldCharType="separate"/>
      </w:r>
      <w:r>
        <w:t>161</w:t>
      </w:r>
      <w:r>
        <w:fldChar w:fldCharType="end"/>
      </w:r>
    </w:p>
    <w:p w14:paraId="5EB561D5" w14:textId="4F865D5A" w:rsidR="00A91218" w:rsidRDefault="00A91218">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 xml:space="preserve">Enumeration: </w:t>
      </w:r>
      <w:r>
        <w:rPr>
          <w:lang w:eastAsia="zh-CN"/>
        </w:rPr>
        <w:t>CodeWordInd</w:t>
      </w:r>
      <w:r>
        <w:tab/>
      </w:r>
      <w:r>
        <w:fldChar w:fldCharType="begin" w:fldLock="1"/>
      </w:r>
      <w:r>
        <w:instrText xml:space="preserve"> PAGEREF _Toc58582418 \h </w:instrText>
      </w:r>
      <w:r>
        <w:fldChar w:fldCharType="separate"/>
      </w:r>
      <w:r>
        <w:t>162</w:t>
      </w:r>
      <w:r>
        <w:fldChar w:fldCharType="end"/>
      </w:r>
    </w:p>
    <w:p w14:paraId="6F7722CF" w14:textId="42353CAA" w:rsidR="00A91218" w:rsidRDefault="00A91218">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 xml:space="preserve">Enumeration: </w:t>
      </w:r>
      <w:r>
        <w:rPr>
          <w:lang w:eastAsia="zh-CN"/>
        </w:rPr>
        <w:t>MdtUserConsent</w:t>
      </w:r>
      <w:r>
        <w:tab/>
      </w:r>
      <w:r>
        <w:fldChar w:fldCharType="begin" w:fldLock="1"/>
      </w:r>
      <w:r>
        <w:instrText xml:space="preserve"> PAGEREF _Toc58582419 \h </w:instrText>
      </w:r>
      <w:r>
        <w:fldChar w:fldCharType="separate"/>
      </w:r>
      <w:r>
        <w:t>162</w:t>
      </w:r>
      <w:r>
        <w:fldChar w:fldCharType="end"/>
      </w:r>
    </w:p>
    <w:p w14:paraId="487F57C2" w14:textId="4254B3EC" w:rsidR="00A91218" w:rsidRDefault="00A91218">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_Toc58582420 \h </w:instrText>
      </w:r>
      <w:r>
        <w:fldChar w:fldCharType="separate"/>
      </w:r>
      <w:r>
        <w:t>162</w:t>
      </w:r>
      <w:r>
        <w:fldChar w:fldCharType="end"/>
      </w:r>
    </w:p>
    <w:p w14:paraId="5856915B" w14:textId="7A32CEDB" w:rsidR="00A91218" w:rsidRDefault="00A91218">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_Toc58582421 \h </w:instrText>
      </w:r>
      <w:r>
        <w:fldChar w:fldCharType="separate"/>
      </w:r>
      <w:r>
        <w:t>162</w:t>
      </w:r>
      <w:r>
        <w:fldChar w:fldCharType="end"/>
      </w:r>
    </w:p>
    <w:p w14:paraId="0C132EC5" w14:textId="2A2956BF" w:rsidR="00A91218" w:rsidRDefault="00A91218">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_Toc58582422 \h </w:instrText>
      </w:r>
      <w:r>
        <w:fldChar w:fldCharType="separate"/>
      </w:r>
      <w:r>
        <w:t>162</w:t>
      </w:r>
      <w:r>
        <w:fldChar w:fldCharType="end"/>
      </w:r>
    </w:p>
    <w:p w14:paraId="56F605D2" w14:textId="607377F7" w:rsidR="00A91218" w:rsidRDefault="00A91218">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_Toc58582423 \h </w:instrText>
      </w:r>
      <w:r>
        <w:fldChar w:fldCharType="separate"/>
      </w:r>
      <w:r>
        <w:t>162</w:t>
      </w:r>
      <w:r>
        <w:fldChar w:fldCharType="end"/>
      </w:r>
    </w:p>
    <w:p w14:paraId="374A235B" w14:textId="4E040B4A" w:rsidR="00A91218" w:rsidRDefault="00A91218">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_Toc58582424 \h </w:instrText>
      </w:r>
      <w:r>
        <w:fldChar w:fldCharType="separate"/>
      </w:r>
      <w:r>
        <w:t>163</w:t>
      </w:r>
      <w:r>
        <w:fldChar w:fldCharType="end"/>
      </w:r>
    </w:p>
    <w:p w14:paraId="323B1A46" w14:textId="1B992DE9" w:rsidR="00A91218" w:rsidRDefault="00A91218">
      <w:pPr>
        <w:pStyle w:val="TOC3"/>
        <w:rPr>
          <w:rFonts w:asciiTheme="minorHAnsi" w:eastAsiaTheme="minorEastAsia" w:hAnsiTheme="minorHAnsi" w:cstheme="minorBidi"/>
          <w:sz w:val="22"/>
          <w:szCs w:val="22"/>
          <w:lang w:eastAsia="en-GB"/>
        </w:rPr>
      </w:pPr>
      <w:r w:rsidRPr="00A91218">
        <w:t>6.1.9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_Toc58582425 \h </w:instrText>
      </w:r>
      <w:r>
        <w:fldChar w:fldCharType="separate"/>
      </w:r>
      <w:r>
        <w:t>163</w:t>
      </w:r>
      <w:r>
        <w:fldChar w:fldCharType="end"/>
      </w:r>
    </w:p>
    <w:p w14:paraId="206BBC75" w14:textId="3B73AEFA" w:rsidR="00A91218" w:rsidRDefault="00A9121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_Toc58582426 \h </w:instrText>
      </w:r>
      <w:r>
        <w:fldChar w:fldCharType="separate"/>
      </w:r>
      <w:r>
        <w:t>163</w:t>
      </w:r>
      <w:r>
        <w:fldChar w:fldCharType="end"/>
      </w:r>
    </w:p>
    <w:p w14:paraId="6029A3DA" w14:textId="7327AE45" w:rsidR="00A91218" w:rsidRDefault="00A9121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_Toc58582427 \h </w:instrText>
      </w:r>
      <w:r>
        <w:fldChar w:fldCharType="separate"/>
      </w:r>
      <w:r>
        <w:t>163</w:t>
      </w:r>
      <w:r>
        <w:fldChar w:fldCharType="end"/>
      </w:r>
    </w:p>
    <w:p w14:paraId="387FC9BF" w14:textId="0F3E8C65" w:rsidR="00A91218" w:rsidRDefault="00A9121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_Toc58582428 \h </w:instrText>
      </w:r>
      <w:r>
        <w:fldChar w:fldCharType="separate"/>
      </w:r>
      <w:r>
        <w:t>164</w:t>
      </w:r>
      <w:r>
        <w:fldChar w:fldCharType="end"/>
      </w:r>
    </w:p>
    <w:p w14:paraId="196B7F47" w14:textId="63FDA41A" w:rsidR="00A91218" w:rsidRDefault="00A9121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_Toc58582429 \h </w:instrText>
      </w:r>
      <w:r>
        <w:fldChar w:fldCharType="separate"/>
      </w:r>
      <w:r>
        <w:t>164</w:t>
      </w:r>
      <w:r>
        <w:fldChar w:fldCharType="end"/>
      </w:r>
    </w:p>
    <w:p w14:paraId="4BFE86EE" w14:textId="5CFE2660" w:rsidR="00A91218" w:rsidRDefault="00A9121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_Toc58582430 \h </w:instrText>
      </w:r>
      <w:r>
        <w:fldChar w:fldCharType="separate"/>
      </w:r>
      <w:r>
        <w:t>164</w:t>
      </w:r>
      <w:r>
        <w:fldChar w:fldCharType="end"/>
      </w:r>
    </w:p>
    <w:p w14:paraId="7E8B44E1" w14:textId="51592D62" w:rsidR="00A91218" w:rsidRDefault="00A91218">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_Toc58582431 \h </w:instrText>
      </w:r>
      <w:r>
        <w:fldChar w:fldCharType="separate"/>
      </w:r>
      <w:r>
        <w:t>164</w:t>
      </w:r>
      <w:r>
        <w:fldChar w:fldCharType="end"/>
      </w:r>
    </w:p>
    <w:p w14:paraId="3FDE6592" w14:textId="481152EC" w:rsidR="00A91218" w:rsidRDefault="00A91218">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_Toc58582432 \h </w:instrText>
      </w:r>
      <w:r>
        <w:fldChar w:fldCharType="separate"/>
      </w:r>
      <w:r>
        <w:t>164</w:t>
      </w:r>
      <w:r>
        <w:fldChar w:fldCharType="end"/>
      </w:r>
    </w:p>
    <w:p w14:paraId="51EB795D" w14:textId="102AD61F" w:rsidR="00A91218" w:rsidRDefault="00A9121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_Toc58582433 \h </w:instrText>
      </w:r>
      <w:r>
        <w:fldChar w:fldCharType="separate"/>
      </w:r>
      <w:r>
        <w:t>164</w:t>
      </w:r>
      <w:r>
        <w:fldChar w:fldCharType="end"/>
      </w:r>
    </w:p>
    <w:p w14:paraId="519BD121" w14:textId="5B0F385E" w:rsidR="00A91218" w:rsidRDefault="00A91218">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_Toc58582434 \h </w:instrText>
      </w:r>
      <w:r>
        <w:fldChar w:fldCharType="separate"/>
      </w:r>
      <w:r>
        <w:t>164</w:t>
      </w:r>
      <w:r>
        <w:fldChar w:fldCharType="end"/>
      </w:r>
    </w:p>
    <w:p w14:paraId="61B2D1DA" w14:textId="01862B51" w:rsidR="00A91218" w:rsidRDefault="00A9121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_Toc58582435 \h </w:instrText>
      </w:r>
      <w:r>
        <w:fldChar w:fldCharType="separate"/>
      </w:r>
      <w:r>
        <w:t>165</w:t>
      </w:r>
      <w:r>
        <w:fldChar w:fldCharType="end"/>
      </w:r>
    </w:p>
    <w:p w14:paraId="2429837F" w14:textId="168DB5C0" w:rsidR="00A91218" w:rsidRDefault="00A9121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_Toc58582436 \h </w:instrText>
      </w:r>
      <w:r>
        <w:fldChar w:fldCharType="separate"/>
      </w:r>
      <w:r>
        <w:t>165</w:t>
      </w:r>
      <w:r>
        <w:fldChar w:fldCharType="end"/>
      </w:r>
    </w:p>
    <w:p w14:paraId="67A656CE" w14:textId="48E475D2" w:rsidR="00A91218" w:rsidRDefault="00A9121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 (Document)</w:t>
      </w:r>
      <w:r>
        <w:tab/>
      </w:r>
      <w:r>
        <w:fldChar w:fldCharType="begin" w:fldLock="1"/>
      </w:r>
      <w:r>
        <w:instrText xml:space="preserve"> PAGEREF _Toc58582437 \h </w:instrText>
      </w:r>
      <w:r>
        <w:fldChar w:fldCharType="separate"/>
      </w:r>
      <w:r>
        <w:t>167</w:t>
      </w:r>
      <w:r>
        <w:fldChar w:fldCharType="end"/>
      </w:r>
    </w:p>
    <w:p w14:paraId="735D1B76" w14:textId="59993B22" w:rsidR="00A91218" w:rsidRDefault="00A91218">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_Toc58582438 \h </w:instrText>
      </w:r>
      <w:r>
        <w:fldChar w:fldCharType="separate"/>
      </w:r>
      <w:r>
        <w:t>167</w:t>
      </w:r>
      <w:r>
        <w:fldChar w:fldCharType="end"/>
      </w:r>
    </w:p>
    <w:p w14:paraId="55F37D05" w14:textId="56335E45" w:rsidR="00A91218" w:rsidRDefault="00A91218">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_Toc58582439 \h </w:instrText>
      </w:r>
      <w:r>
        <w:fldChar w:fldCharType="separate"/>
      </w:r>
      <w:r>
        <w:t>167</w:t>
      </w:r>
      <w:r>
        <w:fldChar w:fldCharType="end"/>
      </w:r>
    </w:p>
    <w:p w14:paraId="79100C18" w14:textId="09319C9B" w:rsidR="00A91218" w:rsidRDefault="00A91218">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_Toc58582440 \h </w:instrText>
      </w:r>
      <w:r>
        <w:fldChar w:fldCharType="separate"/>
      </w:r>
      <w:r>
        <w:t>167</w:t>
      </w:r>
      <w:r>
        <w:fldChar w:fldCharType="end"/>
      </w:r>
    </w:p>
    <w:p w14:paraId="77ACE868" w14:textId="24AEBD76" w:rsidR="00A91218" w:rsidRDefault="00A91218">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_Toc58582441 \h </w:instrText>
      </w:r>
      <w:r>
        <w:fldChar w:fldCharType="separate"/>
      </w:r>
      <w:r>
        <w:t>167</w:t>
      </w:r>
      <w:r>
        <w:fldChar w:fldCharType="end"/>
      </w:r>
    </w:p>
    <w:p w14:paraId="3F5CC901" w14:textId="00CA8FC5" w:rsidR="00A91218" w:rsidRDefault="00A91218">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_Toc58582442 \h </w:instrText>
      </w:r>
      <w:r>
        <w:fldChar w:fldCharType="separate"/>
      </w:r>
      <w:r>
        <w:t>168</w:t>
      </w:r>
      <w:r>
        <w:fldChar w:fldCharType="end"/>
      </w:r>
    </w:p>
    <w:p w14:paraId="65980281" w14:textId="7BE7BCFB" w:rsidR="00A91218" w:rsidRDefault="00A91218">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_Toc58582443 \h </w:instrText>
      </w:r>
      <w:r>
        <w:fldChar w:fldCharType="separate"/>
      </w:r>
      <w:r>
        <w:t>169</w:t>
      </w:r>
      <w:r>
        <w:fldChar w:fldCharType="end"/>
      </w:r>
    </w:p>
    <w:p w14:paraId="13A4F239" w14:textId="52C966F6" w:rsidR="00A91218" w:rsidRDefault="00A91218">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_Toc58582444 \h </w:instrText>
      </w:r>
      <w:r>
        <w:fldChar w:fldCharType="separate"/>
      </w:r>
      <w:r>
        <w:t>170</w:t>
      </w:r>
      <w:r>
        <w:fldChar w:fldCharType="end"/>
      </w:r>
    </w:p>
    <w:p w14:paraId="39ED22A4" w14:textId="663CF684" w:rsidR="00A91218" w:rsidRDefault="00A91218">
      <w:pPr>
        <w:pStyle w:val="TOC6"/>
        <w:rPr>
          <w:rFonts w:asciiTheme="minorHAnsi" w:eastAsiaTheme="minorEastAsia" w:hAnsiTheme="minorHAnsi" w:cstheme="minorBidi"/>
          <w:sz w:val="22"/>
          <w:szCs w:val="22"/>
          <w:lang w:eastAsia="en-GB"/>
        </w:rPr>
      </w:pPr>
      <w:r>
        <w:t>6.2.3.2.4.1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_Toc58582445 \h </w:instrText>
      </w:r>
      <w:r>
        <w:fldChar w:fldCharType="separate"/>
      </w:r>
      <w:r>
        <w:t>170</w:t>
      </w:r>
      <w:r>
        <w:fldChar w:fldCharType="end"/>
      </w:r>
    </w:p>
    <w:p w14:paraId="5956AE51" w14:textId="55AF2763" w:rsidR="00A91218" w:rsidRDefault="00A91218">
      <w:pPr>
        <w:pStyle w:val="TOC6"/>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Operation: dereg-amf</w:t>
      </w:r>
      <w:r>
        <w:tab/>
      </w:r>
      <w:r>
        <w:fldChar w:fldCharType="begin" w:fldLock="1"/>
      </w:r>
      <w:r>
        <w:instrText xml:space="preserve"> PAGEREF _Toc58582446 \h </w:instrText>
      </w:r>
      <w:r>
        <w:fldChar w:fldCharType="separate"/>
      </w:r>
      <w:r>
        <w:t>170</w:t>
      </w:r>
      <w:r>
        <w:fldChar w:fldCharType="end"/>
      </w:r>
    </w:p>
    <w:p w14:paraId="6D6A30DD" w14:textId="30BFAB1E" w:rsidR="00A91218" w:rsidRDefault="00A91218">
      <w:pPr>
        <w:pStyle w:val="TOC7"/>
        <w:rPr>
          <w:rFonts w:asciiTheme="minorHAnsi" w:eastAsiaTheme="minorEastAsia" w:hAnsiTheme="minorHAnsi" w:cstheme="minorBidi"/>
          <w:sz w:val="22"/>
          <w:szCs w:val="22"/>
          <w:lang w:eastAsia="en-GB"/>
        </w:rPr>
      </w:pPr>
      <w:r>
        <w:t>6.2.3.2.4.2.1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_Toc58582447 \h </w:instrText>
      </w:r>
      <w:r>
        <w:fldChar w:fldCharType="separate"/>
      </w:r>
      <w:r>
        <w:t>170</w:t>
      </w:r>
      <w:r>
        <w:fldChar w:fldCharType="end"/>
      </w:r>
    </w:p>
    <w:p w14:paraId="1DE18D84" w14:textId="14B02ABA" w:rsidR="00A91218" w:rsidRDefault="00A91218">
      <w:pPr>
        <w:pStyle w:val="TOC7"/>
        <w:rPr>
          <w:rFonts w:asciiTheme="minorHAnsi" w:eastAsiaTheme="minorEastAsia" w:hAnsiTheme="minorHAnsi" w:cstheme="minorBidi"/>
          <w:sz w:val="22"/>
          <w:szCs w:val="22"/>
          <w:lang w:eastAsia="en-GB"/>
        </w:rPr>
      </w:pPr>
      <w:r>
        <w:t>6.2.3.2.4.2.2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_Toc58582448 \h </w:instrText>
      </w:r>
      <w:r>
        <w:fldChar w:fldCharType="separate"/>
      </w:r>
      <w:r>
        <w:t>170</w:t>
      </w:r>
      <w:r>
        <w:fldChar w:fldCharType="end"/>
      </w:r>
    </w:p>
    <w:p w14:paraId="70FEC4E9" w14:textId="35B2E983" w:rsidR="00A91218" w:rsidRDefault="00A91218">
      <w:pPr>
        <w:pStyle w:val="TOC6"/>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Operation: pei-update</w:t>
      </w:r>
      <w:r>
        <w:tab/>
      </w:r>
      <w:r>
        <w:fldChar w:fldCharType="begin" w:fldLock="1"/>
      </w:r>
      <w:r>
        <w:instrText xml:space="preserve"> PAGEREF _Toc58582449 \h </w:instrText>
      </w:r>
      <w:r>
        <w:fldChar w:fldCharType="separate"/>
      </w:r>
      <w:r>
        <w:t>170</w:t>
      </w:r>
      <w:r>
        <w:fldChar w:fldCharType="end"/>
      </w:r>
    </w:p>
    <w:p w14:paraId="78D5152E" w14:textId="01770748" w:rsidR="00A91218" w:rsidRDefault="00A91218">
      <w:pPr>
        <w:pStyle w:val="TOC7"/>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_Toc58582450 \h </w:instrText>
      </w:r>
      <w:r>
        <w:fldChar w:fldCharType="separate"/>
      </w:r>
      <w:r>
        <w:t>170</w:t>
      </w:r>
      <w:r>
        <w:fldChar w:fldCharType="end"/>
      </w:r>
    </w:p>
    <w:p w14:paraId="219A6D57" w14:textId="73953AB7" w:rsidR="00A91218" w:rsidRDefault="00A91218">
      <w:pPr>
        <w:pStyle w:val="TOC7"/>
        <w:rPr>
          <w:rFonts w:asciiTheme="minorHAnsi" w:eastAsiaTheme="minorEastAsia" w:hAnsiTheme="minorHAnsi" w:cstheme="minorBidi"/>
          <w:sz w:val="22"/>
          <w:szCs w:val="22"/>
          <w:lang w:eastAsia="en-GB"/>
        </w:rPr>
      </w:pPr>
      <w:r>
        <w:t>6.2.3.2.4.3.2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_Toc58582451 \h </w:instrText>
      </w:r>
      <w:r>
        <w:fldChar w:fldCharType="separate"/>
      </w:r>
      <w:r>
        <w:t>170</w:t>
      </w:r>
      <w:r>
        <w:fldChar w:fldCharType="end"/>
      </w:r>
    </w:p>
    <w:p w14:paraId="3C615E2D" w14:textId="6CDAC5BB" w:rsidR="00A91218" w:rsidRDefault="00A9121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 (Document)</w:t>
      </w:r>
      <w:r>
        <w:tab/>
      </w:r>
      <w:r>
        <w:fldChar w:fldCharType="begin" w:fldLock="1"/>
      </w:r>
      <w:r>
        <w:instrText xml:space="preserve"> PAGEREF _Toc58582452 \h </w:instrText>
      </w:r>
      <w:r>
        <w:fldChar w:fldCharType="separate"/>
      </w:r>
      <w:r>
        <w:t>171</w:t>
      </w:r>
      <w:r>
        <w:fldChar w:fldCharType="end"/>
      </w:r>
    </w:p>
    <w:p w14:paraId="7E66A754" w14:textId="1CF90A2A" w:rsidR="00A91218" w:rsidRDefault="00A91218">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_Toc58582453 \h </w:instrText>
      </w:r>
      <w:r>
        <w:fldChar w:fldCharType="separate"/>
      </w:r>
      <w:r>
        <w:t>171</w:t>
      </w:r>
      <w:r>
        <w:fldChar w:fldCharType="end"/>
      </w:r>
    </w:p>
    <w:p w14:paraId="432E508E" w14:textId="444F0325" w:rsidR="00A91218" w:rsidRDefault="00A91218">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_Toc58582454 \h </w:instrText>
      </w:r>
      <w:r>
        <w:fldChar w:fldCharType="separate"/>
      </w:r>
      <w:r>
        <w:t>171</w:t>
      </w:r>
      <w:r>
        <w:fldChar w:fldCharType="end"/>
      </w:r>
    </w:p>
    <w:p w14:paraId="62D527FB" w14:textId="1FF9B5A4" w:rsidR="00A91218" w:rsidRDefault="00A91218">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_Toc58582455 \h </w:instrText>
      </w:r>
      <w:r>
        <w:fldChar w:fldCharType="separate"/>
      </w:r>
      <w:r>
        <w:t>171</w:t>
      </w:r>
      <w:r>
        <w:fldChar w:fldCharType="end"/>
      </w:r>
    </w:p>
    <w:p w14:paraId="266BC491" w14:textId="5D16FDFE" w:rsidR="00A91218" w:rsidRDefault="00A91218">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_Toc58582456 \h </w:instrText>
      </w:r>
      <w:r>
        <w:fldChar w:fldCharType="separate"/>
      </w:r>
      <w:r>
        <w:t>171</w:t>
      </w:r>
      <w:r>
        <w:fldChar w:fldCharType="end"/>
      </w:r>
    </w:p>
    <w:p w14:paraId="0F60B63C" w14:textId="227E4F72" w:rsidR="00A91218" w:rsidRDefault="00A91218">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_Toc58582457 \h </w:instrText>
      </w:r>
      <w:r>
        <w:fldChar w:fldCharType="separate"/>
      </w:r>
      <w:r>
        <w:t>172</w:t>
      </w:r>
      <w:r>
        <w:fldChar w:fldCharType="end"/>
      </w:r>
    </w:p>
    <w:p w14:paraId="0C3BE12F" w14:textId="11F4FE22" w:rsidR="00A91218" w:rsidRDefault="00A91218">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_Toc58582458 \h </w:instrText>
      </w:r>
      <w:r>
        <w:fldChar w:fldCharType="separate"/>
      </w:r>
      <w:r>
        <w:t>173</w:t>
      </w:r>
      <w:r>
        <w:fldChar w:fldCharType="end"/>
      </w:r>
    </w:p>
    <w:p w14:paraId="703A8331" w14:textId="7DE15F99" w:rsidR="00A91218" w:rsidRDefault="00A91218">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_Toc58582459 \h </w:instrText>
      </w:r>
      <w:r>
        <w:fldChar w:fldCharType="separate"/>
      </w:r>
      <w:r>
        <w:t>173</w:t>
      </w:r>
      <w:r>
        <w:fldChar w:fldCharType="end"/>
      </w:r>
    </w:p>
    <w:p w14:paraId="0FC7D4B5" w14:textId="6BBA9DAB" w:rsidR="00A91218" w:rsidRDefault="00A91218">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_Toc58582460 \h </w:instrText>
      </w:r>
      <w:r>
        <w:fldChar w:fldCharType="separate"/>
      </w:r>
      <w:r>
        <w:t>173</w:t>
      </w:r>
      <w:r>
        <w:fldChar w:fldCharType="end"/>
      </w:r>
    </w:p>
    <w:p w14:paraId="0037D86F" w14:textId="6CB01820" w:rsidR="00A91218" w:rsidRDefault="00A91218">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_Toc58582461 \h </w:instrText>
      </w:r>
      <w:r>
        <w:fldChar w:fldCharType="separate"/>
      </w:r>
      <w:r>
        <w:t>173</w:t>
      </w:r>
      <w:r>
        <w:fldChar w:fldCharType="end"/>
      </w:r>
    </w:p>
    <w:p w14:paraId="7976C208" w14:textId="506987E6" w:rsidR="00A91218" w:rsidRDefault="00A91218">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_Toc58582462 \h </w:instrText>
      </w:r>
      <w:r>
        <w:fldChar w:fldCharType="separate"/>
      </w:r>
      <w:r>
        <w:t>174</w:t>
      </w:r>
      <w:r>
        <w:fldChar w:fldCharType="end"/>
      </w:r>
    </w:p>
    <w:p w14:paraId="5BFEB773" w14:textId="65CEE804" w:rsidR="00A91218" w:rsidRDefault="00A91218">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_Toc58582463 \h </w:instrText>
      </w:r>
      <w:r>
        <w:fldChar w:fldCharType="separate"/>
      </w:r>
      <w:r>
        <w:t>174</w:t>
      </w:r>
      <w:r>
        <w:fldChar w:fldCharType="end"/>
      </w:r>
    </w:p>
    <w:p w14:paraId="55D09975" w14:textId="2031DEF1" w:rsidR="00A91218" w:rsidRDefault="00A91218">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 (Document)</w:t>
      </w:r>
      <w:r>
        <w:tab/>
      </w:r>
      <w:r>
        <w:fldChar w:fldCharType="begin" w:fldLock="1"/>
      </w:r>
      <w:r>
        <w:instrText xml:space="preserve"> PAGEREF _Toc58582464 \h </w:instrText>
      </w:r>
      <w:r>
        <w:fldChar w:fldCharType="separate"/>
      </w:r>
      <w:r>
        <w:t>175</w:t>
      </w:r>
      <w:r>
        <w:fldChar w:fldCharType="end"/>
      </w:r>
    </w:p>
    <w:p w14:paraId="3E9BFFCF" w14:textId="79D6C132" w:rsidR="00A91218" w:rsidRDefault="00A91218">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_Toc58582465 \h </w:instrText>
      </w:r>
      <w:r>
        <w:fldChar w:fldCharType="separate"/>
      </w:r>
      <w:r>
        <w:t>175</w:t>
      </w:r>
      <w:r>
        <w:fldChar w:fldCharType="end"/>
      </w:r>
    </w:p>
    <w:p w14:paraId="01B18E08" w14:textId="054AE477" w:rsidR="00A91218" w:rsidRDefault="00A91218">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_Toc58582466 \h </w:instrText>
      </w:r>
      <w:r>
        <w:fldChar w:fldCharType="separate"/>
      </w:r>
      <w:r>
        <w:t>175</w:t>
      </w:r>
      <w:r>
        <w:fldChar w:fldCharType="end"/>
      </w:r>
    </w:p>
    <w:p w14:paraId="13A2769E" w14:textId="738FBB7C" w:rsidR="00A91218" w:rsidRDefault="00A91218">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_Toc58582467 \h </w:instrText>
      </w:r>
      <w:r>
        <w:fldChar w:fldCharType="separate"/>
      </w:r>
      <w:r>
        <w:t>175</w:t>
      </w:r>
      <w:r>
        <w:fldChar w:fldCharType="end"/>
      </w:r>
    </w:p>
    <w:p w14:paraId="5AAD373C" w14:textId="09D357A5" w:rsidR="00A91218" w:rsidRDefault="00A91218">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_Toc58582468 \h </w:instrText>
      </w:r>
      <w:r>
        <w:fldChar w:fldCharType="separate"/>
      </w:r>
      <w:r>
        <w:t>176</w:t>
      </w:r>
      <w:r>
        <w:fldChar w:fldCharType="end"/>
      </w:r>
    </w:p>
    <w:p w14:paraId="422CCD3E" w14:textId="0431415D" w:rsidR="00A91218" w:rsidRDefault="00A91218">
      <w:pPr>
        <w:pStyle w:val="TOC6"/>
        <w:rPr>
          <w:rFonts w:asciiTheme="minorHAnsi" w:eastAsiaTheme="minorEastAsia" w:hAnsiTheme="minorHAnsi" w:cstheme="minorBidi"/>
          <w:sz w:val="22"/>
          <w:szCs w:val="22"/>
          <w:lang w:eastAsia="en-GB"/>
        </w:rPr>
      </w:pPr>
      <w:r>
        <w:t>6.2.3.5.2.3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_Toc58582469 \h </w:instrText>
      </w:r>
      <w:r>
        <w:fldChar w:fldCharType="separate"/>
      </w:r>
      <w:r>
        <w:t>176</w:t>
      </w:r>
      <w:r>
        <w:fldChar w:fldCharType="end"/>
      </w:r>
    </w:p>
    <w:p w14:paraId="4BCA9233" w14:textId="3081A731" w:rsidR="00A91218" w:rsidRDefault="00A91218">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 (Document)</w:t>
      </w:r>
      <w:r>
        <w:tab/>
      </w:r>
      <w:r>
        <w:fldChar w:fldCharType="begin" w:fldLock="1"/>
      </w:r>
      <w:r>
        <w:instrText xml:space="preserve"> PAGEREF _Toc58582470 \h </w:instrText>
      </w:r>
      <w:r>
        <w:fldChar w:fldCharType="separate"/>
      </w:r>
      <w:r>
        <w:t>177</w:t>
      </w:r>
      <w:r>
        <w:fldChar w:fldCharType="end"/>
      </w:r>
    </w:p>
    <w:p w14:paraId="35577DBA" w14:textId="40B49920" w:rsidR="00A91218" w:rsidRDefault="00A91218">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_Toc58582471 \h </w:instrText>
      </w:r>
      <w:r>
        <w:fldChar w:fldCharType="separate"/>
      </w:r>
      <w:r>
        <w:t>177</w:t>
      </w:r>
      <w:r>
        <w:fldChar w:fldCharType="end"/>
      </w:r>
    </w:p>
    <w:p w14:paraId="787F222E" w14:textId="6C2BAB47" w:rsidR="00A91218" w:rsidRDefault="00A91218">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_Toc58582472 \h </w:instrText>
      </w:r>
      <w:r>
        <w:fldChar w:fldCharType="separate"/>
      </w:r>
      <w:r>
        <w:t>177</w:t>
      </w:r>
      <w:r>
        <w:fldChar w:fldCharType="end"/>
      </w:r>
    </w:p>
    <w:p w14:paraId="404F4834" w14:textId="19E4400D" w:rsidR="00A91218" w:rsidRDefault="00A91218">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_Toc58582473 \h </w:instrText>
      </w:r>
      <w:r>
        <w:fldChar w:fldCharType="separate"/>
      </w:r>
      <w:r>
        <w:t>177</w:t>
      </w:r>
      <w:r>
        <w:fldChar w:fldCharType="end"/>
      </w:r>
    </w:p>
    <w:p w14:paraId="3C91D8B8" w14:textId="3C4C2C14" w:rsidR="00A91218" w:rsidRDefault="00A91218">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_Toc58582474 \h </w:instrText>
      </w:r>
      <w:r>
        <w:fldChar w:fldCharType="separate"/>
      </w:r>
      <w:r>
        <w:t>177</w:t>
      </w:r>
      <w:r>
        <w:fldChar w:fldCharType="end"/>
      </w:r>
    </w:p>
    <w:p w14:paraId="4233DEEA" w14:textId="44E10BCD" w:rsidR="00A91218" w:rsidRDefault="00A91218">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_Toc58582475 \h </w:instrText>
      </w:r>
      <w:r>
        <w:fldChar w:fldCharType="separate"/>
      </w:r>
      <w:r>
        <w:t>178</w:t>
      </w:r>
      <w:r>
        <w:fldChar w:fldCharType="end"/>
      </w:r>
    </w:p>
    <w:p w14:paraId="5AFB8934" w14:textId="3E535C4E" w:rsidR="00A91218" w:rsidRDefault="00A91218">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_Toc58582476 \h </w:instrText>
      </w:r>
      <w:r>
        <w:fldChar w:fldCharType="separate"/>
      </w:r>
      <w:r>
        <w:t>179</w:t>
      </w:r>
      <w:r>
        <w:fldChar w:fldCharType="end"/>
      </w:r>
    </w:p>
    <w:p w14:paraId="7ECB73B1" w14:textId="7A26C846" w:rsidR="00A91218" w:rsidRDefault="00A91218">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 (Document)</w:t>
      </w:r>
      <w:r>
        <w:tab/>
      </w:r>
      <w:r>
        <w:fldChar w:fldCharType="begin" w:fldLock="1"/>
      </w:r>
      <w:r>
        <w:instrText xml:space="preserve"> PAGEREF _Toc58582477 \h </w:instrText>
      </w:r>
      <w:r>
        <w:fldChar w:fldCharType="separate"/>
      </w:r>
      <w:r>
        <w:t>179</w:t>
      </w:r>
      <w:r>
        <w:fldChar w:fldCharType="end"/>
      </w:r>
    </w:p>
    <w:p w14:paraId="5E224B67" w14:textId="40C0A347" w:rsidR="00A91218" w:rsidRDefault="00A91218">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_Toc58582478 \h </w:instrText>
      </w:r>
      <w:r>
        <w:fldChar w:fldCharType="separate"/>
      </w:r>
      <w:r>
        <w:t>179</w:t>
      </w:r>
      <w:r>
        <w:fldChar w:fldCharType="end"/>
      </w:r>
    </w:p>
    <w:p w14:paraId="64B3A33B" w14:textId="7D17FEC0" w:rsidR="00A91218" w:rsidRDefault="00A91218">
      <w:pPr>
        <w:pStyle w:val="TOC5"/>
        <w:rPr>
          <w:rFonts w:asciiTheme="minorHAnsi" w:eastAsiaTheme="minorEastAsia" w:hAnsiTheme="minorHAnsi" w:cstheme="minorBidi"/>
          <w:sz w:val="22"/>
          <w:szCs w:val="22"/>
          <w:lang w:eastAsia="en-GB"/>
        </w:rPr>
      </w:pPr>
      <w:r>
        <w:lastRenderedPageBreak/>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_Toc58582479 \h </w:instrText>
      </w:r>
      <w:r>
        <w:fldChar w:fldCharType="separate"/>
      </w:r>
      <w:r>
        <w:t>179</w:t>
      </w:r>
      <w:r>
        <w:fldChar w:fldCharType="end"/>
      </w:r>
    </w:p>
    <w:p w14:paraId="5A89EF17" w14:textId="7063D5D5" w:rsidR="00A91218" w:rsidRDefault="00A91218">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_Toc58582480 \h </w:instrText>
      </w:r>
      <w:r>
        <w:fldChar w:fldCharType="separate"/>
      </w:r>
      <w:r>
        <w:t>179</w:t>
      </w:r>
      <w:r>
        <w:fldChar w:fldCharType="end"/>
      </w:r>
    </w:p>
    <w:p w14:paraId="78A62B54" w14:textId="4AE5CDA1" w:rsidR="00A91218" w:rsidRDefault="00A91218">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_Toc58582481 \h </w:instrText>
      </w:r>
      <w:r>
        <w:fldChar w:fldCharType="separate"/>
      </w:r>
      <w:r>
        <w:t>179</w:t>
      </w:r>
      <w:r>
        <w:fldChar w:fldCharType="end"/>
      </w:r>
    </w:p>
    <w:p w14:paraId="19D93DE3" w14:textId="2D8DBAA7" w:rsidR="00A91218" w:rsidRDefault="00A91218">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_Toc58582482 \h </w:instrText>
      </w:r>
      <w:r>
        <w:fldChar w:fldCharType="separate"/>
      </w:r>
      <w:r>
        <w:t>180</w:t>
      </w:r>
      <w:r>
        <w:fldChar w:fldCharType="end"/>
      </w:r>
    </w:p>
    <w:p w14:paraId="3E27F76B" w14:textId="4D19A80A" w:rsidR="00A91218" w:rsidRDefault="00A91218">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_Toc58582483 \h </w:instrText>
      </w:r>
      <w:r>
        <w:fldChar w:fldCharType="separate"/>
      </w:r>
      <w:r>
        <w:t>181</w:t>
      </w:r>
      <w:r>
        <w:fldChar w:fldCharType="end"/>
      </w:r>
    </w:p>
    <w:p w14:paraId="1E4BA86D" w14:textId="5E658A89" w:rsidR="00A91218" w:rsidRDefault="00A91218">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 xml:space="preserve">Resource: </w:t>
      </w:r>
      <w:r>
        <w:rPr>
          <w:lang w:eastAsia="zh-CN"/>
        </w:rPr>
        <w:t>Location</w:t>
      </w:r>
      <w:r>
        <w:tab/>
      </w:r>
      <w:r>
        <w:fldChar w:fldCharType="begin" w:fldLock="1"/>
      </w:r>
      <w:r>
        <w:instrText xml:space="preserve"> PAGEREF _Toc58582484 \h </w:instrText>
      </w:r>
      <w:r>
        <w:fldChar w:fldCharType="separate"/>
      </w:r>
      <w:r>
        <w:t>181</w:t>
      </w:r>
      <w:r>
        <w:fldChar w:fldCharType="end"/>
      </w:r>
    </w:p>
    <w:p w14:paraId="57892E4B" w14:textId="1E3CF390" w:rsidR="00A91218" w:rsidRDefault="00A91218">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_Toc58582485 \h </w:instrText>
      </w:r>
      <w:r>
        <w:fldChar w:fldCharType="separate"/>
      </w:r>
      <w:r>
        <w:t>181</w:t>
      </w:r>
      <w:r>
        <w:fldChar w:fldCharType="end"/>
      </w:r>
    </w:p>
    <w:p w14:paraId="44C1E523" w14:textId="3925E9B3" w:rsidR="00A91218" w:rsidRDefault="00A91218">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_Toc58582486 \h </w:instrText>
      </w:r>
      <w:r>
        <w:fldChar w:fldCharType="separate"/>
      </w:r>
      <w:r>
        <w:t>181</w:t>
      </w:r>
      <w:r>
        <w:fldChar w:fldCharType="end"/>
      </w:r>
    </w:p>
    <w:p w14:paraId="5D804D26" w14:textId="18D56C4D" w:rsidR="00A91218" w:rsidRDefault="00A91218">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_Toc58582487 \h </w:instrText>
      </w:r>
      <w:r>
        <w:fldChar w:fldCharType="separate"/>
      </w:r>
      <w:r>
        <w:t>182</w:t>
      </w:r>
      <w:r>
        <w:fldChar w:fldCharType="end"/>
      </w:r>
    </w:p>
    <w:p w14:paraId="1E1C980D" w14:textId="7C766C30" w:rsidR="00A91218" w:rsidRDefault="00A91218">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_Toc58582488 \h </w:instrText>
      </w:r>
      <w:r>
        <w:fldChar w:fldCharType="separate"/>
      </w:r>
      <w:r>
        <w:t>182</w:t>
      </w:r>
      <w:r>
        <w:fldChar w:fldCharType="end"/>
      </w:r>
    </w:p>
    <w:p w14:paraId="4A01FE1E" w14:textId="198CFA8D" w:rsidR="00A91218" w:rsidRDefault="00A91218">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Registrations</w:t>
      </w:r>
      <w:r>
        <w:tab/>
      </w:r>
      <w:r>
        <w:fldChar w:fldCharType="begin" w:fldLock="1"/>
      </w:r>
      <w:r>
        <w:instrText xml:space="preserve"> PAGEREF _Toc58582489 \h </w:instrText>
      </w:r>
      <w:r>
        <w:fldChar w:fldCharType="separate"/>
      </w:r>
      <w:r>
        <w:t>182</w:t>
      </w:r>
      <w:r>
        <w:fldChar w:fldCharType="end"/>
      </w:r>
    </w:p>
    <w:p w14:paraId="497EA51B" w14:textId="713DE58A" w:rsidR="00A91218" w:rsidRDefault="00A91218">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_Toc58582490 \h </w:instrText>
      </w:r>
      <w:r>
        <w:fldChar w:fldCharType="separate"/>
      </w:r>
      <w:r>
        <w:t>182</w:t>
      </w:r>
      <w:r>
        <w:fldChar w:fldCharType="end"/>
      </w:r>
    </w:p>
    <w:p w14:paraId="1A90DF58" w14:textId="07A1D40D" w:rsidR="00A91218" w:rsidRDefault="00A91218">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_Toc58582491 \h </w:instrText>
      </w:r>
      <w:r>
        <w:fldChar w:fldCharType="separate"/>
      </w:r>
      <w:r>
        <w:t>182</w:t>
      </w:r>
      <w:r>
        <w:fldChar w:fldCharType="end"/>
      </w:r>
    </w:p>
    <w:p w14:paraId="42D4E0FA" w14:textId="49C38B79" w:rsidR="00A91218" w:rsidRDefault="00A91218">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_Toc58582492 \h </w:instrText>
      </w:r>
      <w:r>
        <w:fldChar w:fldCharType="separate"/>
      </w:r>
      <w:r>
        <w:t>183</w:t>
      </w:r>
      <w:r>
        <w:fldChar w:fldCharType="end"/>
      </w:r>
    </w:p>
    <w:p w14:paraId="7BC79E86" w14:textId="632891E5" w:rsidR="00A91218" w:rsidRDefault="00A91218">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_Toc58582493 \h </w:instrText>
      </w:r>
      <w:r>
        <w:fldChar w:fldCharType="separate"/>
      </w:r>
      <w:r>
        <w:t>183</w:t>
      </w:r>
      <w:r>
        <w:fldChar w:fldCharType="end"/>
      </w:r>
    </w:p>
    <w:p w14:paraId="3419745D" w14:textId="6568D7C5" w:rsidR="00A91218" w:rsidRDefault="00A91218">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IpSmGwRegistration</w:t>
      </w:r>
      <w:r>
        <w:tab/>
      </w:r>
      <w:r>
        <w:fldChar w:fldCharType="begin" w:fldLock="1"/>
      </w:r>
      <w:r>
        <w:instrText xml:space="preserve"> PAGEREF _Toc58582494 \h </w:instrText>
      </w:r>
      <w:r>
        <w:fldChar w:fldCharType="separate"/>
      </w:r>
      <w:r>
        <w:t>183</w:t>
      </w:r>
      <w:r>
        <w:fldChar w:fldCharType="end"/>
      </w:r>
    </w:p>
    <w:p w14:paraId="4F91ED06" w14:textId="645A6289" w:rsidR="00A91218" w:rsidRDefault="00A91218">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_Toc58582495 \h </w:instrText>
      </w:r>
      <w:r>
        <w:fldChar w:fldCharType="separate"/>
      </w:r>
      <w:r>
        <w:t>183</w:t>
      </w:r>
      <w:r>
        <w:fldChar w:fldCharType="end"/>
      </w:r>
    </w:p>
    <w:p w14:paraId="2C3EE5D5" w14:textId="1CD617E5" w:rsidR="00A91218" w:rsidRDefault="00A91218">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_Toc58582496 \h </w:instrText>
      </w:r>
      <w:r>
        <w:fldChar w:fldCharType="separate"/>
      </w:r>
      <w:r>
        <w:t>183</w:t>
      </w:r>
      <w:r>
        <w:fldChar w:fldCharType="end"/>
      </w:r>
    </w:p>
    <w:p w14:paraId="0403F061" w14:textId="4FDF42A3" w:rsidR="00A91218" w:rsidRDefault="00A91218">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_Toc58582497 \h </w:instrText>
      </w:r>
      <w:r>
        <w:fldChar w:fldCharType="separate"/>
      </w:r>
      <w:r>
        <w:t>184</w:t>
      </w:r>
      <w:r>
        <w:fldChar w:fldCharType="end"/>
      </w:r>
    </w:p>
    <w:p w14:paraId="26295E1B" w14:textId="77B7793B" w:rsidR="00A91218" w:rsidRDefault="00A91218">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_Toc58582498 \h </w:instrText>
      </w:r>
      <w:r>
        <w:fldChar w:fldCharType="separate"/>
      </w:r>
      <w:r>
        <w:t>184</w:t>
      </w:r>
      <w:r>
        <w:fldChar w:fldCharType="end"/>
      </w:r>
    </w:p>
    <w:p w14:paraId="1C0BF360" w14:textId="31E28EAF" w:rsidR="00A91218" w:rsidRDefault="00A91218">
      <w:pPr>
        <w:pStyle w:val="TOC6"/>
        <w:rPr>
          <w:rFonts w:asciiTheme="minorHAnsi" w:eastAsiaTheme="minorEastAsia" w:hAnsiTheme="minorHAnsi" w:cstheme="minorBidi"/>
          <w:sz w:val="22"/>
          <w:szCs w:val="22"/>
          <w:lang w:eastAsia="en-GB"/>
        </w:rPr>
      </w:pPr>
      <w:r>
        <w:t>6.2.3.10.3.2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_Toc58582499 \h </w:instrText>
      </w:r>
      <w:r>
        <w:fldChar w:fldCharType="separate"/>
      </w:r>
      <w:r>
        <w:t>184</w:t>
      </w:r>
      <w:r>
        <w:fldChar w:fldCharType="end"/>
      </w:r>
    </w:p>
    <w:p w14:paraId="11845AE2" w14:textId="428AB032" w:rsidR="00A91218" w:rsidRDefault="00A91218">
      <w:pPr>
        <w:pStyle w:val="TOC6"/>
        <w:rPr>
          <w:rFonts w:asciiTheme="minorHAnsi" w:eastAsiaTheme="minorEastAsia" w:hAnsiTheme="minorHAnsi" w:cstheme="minorBidi"/>
          <w:sz w:val="22"/>
          <w:szCs w:val="22"/>
          <w:lang w:eastAsia="en-GB"/>
        </w:rPr>
      </w:pPr>
      <w:r>
        <w:t>6.2.3.10.3.3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_Toc58582500 \h </w:instrText>
      </w:r>
      <w:r>
        <w:fldChar w:fldCharType="separate"/>
      </w:r>
      <w:r>
        <w:t>185</w:t>
      </w:r>
      <w:r>
        <w:fldChar w:fldCharType="end"/>
      </w:r>
    </w:p>
    <w:p w14:paraId="1D9F3BA3" w14:textId="33580713" w:rsidR="00A91218" w:rsidRDefault="00A9121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_Toc58582501 \h </w:instrText>
      </w:r>
      <w:r>
        <w:fldChar w:fldCharType="separate"/>
      </w:r>
      <w:r>
        <w:t>185</w:t>
      </w:r>
      <w:r>
        <w:fldChar w:fldCharType="end"/>
      </w:r>
    </w:p>
    <w:p w14:paraId="00BFA426" w14:textId="1627C61D" w:rsidR="00A91218" w:rsidRDefault="00A91218">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_Toc58582502 \h </w:instrText>
      </w:r>
      <w:r>
        <w:fldChar w:fldCharType="separate"/>
      </w:r>
      <w:r>
        <w:t>185</w:t>
      </w:r>
      <w:r>
        <w:fldChar w:fldCharType="end"/>
      </w:r>
    </w:p>
    <w:p w14:paraId="530907AA" w14:textId="3B43E080" w:rsidR="00A91218" w:rsidRDefault="00A91218">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Operation: Trigger P-CSCF Restoration</w:t>
      </w:r>
      <w:r>
        <w:tab/>
      </w:r>
      <w:r>
        <w:fldChar w:fldCharType="begin" w:fldLock="1"/>
      </w:r>
      <w:r>
        <w:instrText xml:space="preserve"> PAGEREF _Toc58582503 \h </w:instrText>
      </w:r>
      <w:r>
        <w:fldChar w:fldCharType="separate"/>
      </w:r>
      <w:r>
        <w:t>186</w:t>
      </w:r>
      <w:r>
        <w:fldChar w:fldCharType="end"/>
      </w:r>
    </w:p>
    <w:p w14:paraId="1C77F800" w14:textId="3EDCB43D" w:rsidR="00A91218" w:rsidRDefault="00A91218">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_Toc58582504 \h </w:instrText>
      </w:r>
      <w:r>
        <w:fldChar w:fldCharType="separate"/>
      </w:r>
      <w:r>
        <w:t>186</w:t>
      </w:r>
      <w:r>
        <w:fldChar w:fldCharType="end"/>
      </w:r>
    </w:p>
    <w:p w14:paraId="4171E4E0" w14:textId="484B5C05" w:rsidR="00A91218" w:rsidRDefault="00A91218">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_Toc58582505 \h </w:instrText>
      </w:r>
      <w:r>
        <w:fldChar w:fldCharType="separate"/>
      </w:r>
      <w:r>
        <w:t>186</w:t>
      </w:r>
      <w:r>
        <w:fldChar w:fldCharType="end"/>
      </w:r>
    </w:p>
    <w:p w14:paraId="49664D27" w14:textId="292D9286" w:rsidR="00A91218" w:rsidRDefault="00A9121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_Toc58582506 \h </w:instrText>
      </w:r>
      <w:r>
        <w:fldChar w:fldCharType="separate"/>
      </w:r>
      <w:r>
        <w:t>186</w:t>
      </w:r>
      <w:r>
        <w:fldChar w:fldCharType="end"/>
      </w:r>
    </w:p>
    <w:p w14:paraId="74AA9A98" w14:textId="6A162D08" w:rsidR="00A91218" w:rsidRDefault="00A91218">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_Toc58582507 \h </w:instrText>
      </w:r>
      <w:r>
        <w:fldChar w:fldCharType="separate"/>
      </w:r>
      <w:r>
        <w:t>186</w:t>
      </w:r>
      <w:r>
        <w:fldChar w:fldCharType="end"/>
      </w:r>
    </w:p>
    <w:p w14:paraId="4FF9B9B8" w14:textId="61B06991" w:rsidR="00A91218" w:rsidRDefault="00A91218">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_Toc58582508 \h </w:instrText>
      </w:r>
      <w:r>
        <w:fldChar w:fldCharType="separate"/>
      </w:r>
      <w:r>
        <w:t>186</w:t>
      </w:r>
      <w:r>
        <w:fldChar w:fldCharType="end"/>
      </w:r>
    </w:p>
    <w:p w14:paraId="3A56B577" w14:textId="006D2CF3" w:rsidR="00A91218" w:rsidRDefault="00A91218">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_Toc58582509 \h </w:instrText>
      </w:r>
      <w:r>
        <w:fldChar w:fldCharType="separate"/>
      </w:r>
      <w:r>
        <w:t>188</w:t>
      </w:r>
      <w:r>
        <w:fldChar w:fldCharType="end"/>
      </w:r>
    </w:p>
    <w:p w14:paraId="2B7C661B" w14:textId="7CC43202" w:rsidR="00A91218" w:rsidRDefault="00A91218">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_Toc58582510 \h </w:instrText>
      </w:r>
      <w:r>
        <w:fldChar w:fldCharType="separate"/>
      </w:r>
      <w:r>
        <w:t>189</w:t>
      </w:r>
      <w:r>
        <w:fldChar w:fldCharType="end"/>
      </w:r>
    </w:p>
    <w:p w14:paraId="5E65E569" w14:textId="1A94F048" w:rsidR="00A91218" w:rsidRDefault="00A91218">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_Toc58582511 \h </w:instrText>
      </w:r>
      <w:r>
        <w:fldChar w:fldCharType="separate"/>
      </w:r>
      <w:r>
        <w:t>189</w:t>
      </w:r>
      <w:r>
        <w:fldChar w:fldCharType="end"/>
      </w:r>
    </w:p>
    <w:p w14:paraId="061ED18D" w14:textId="205E660D" w:rsidR="00A91218" w:rsidRDefault="00A91218">
      <w:pPr>
        <w:pStyle w:val="TOC4"/>
        <w:rPr>
          <w:rFonts w:asciiTheme="minorHAnsi" w:eastAsiaTheme="minorEastAsia" w:hAnsiTheme="minorHAnsi" w:cstheme="minorBidi"/>
          <w:sz w:val="22"/>
          <w:szCs w:val="22"/>
          <w:lang w:eastAsia="en-GB"/>
        </w:rPr>
      </w:pPr>
      <w:r w:rsidRPr="00A91218">
        <w:t>6.2.6.2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_Toc58582512 \h </w:instrText>
      </w:r>
      <w:r>
        <w:fldChar w:fldCharType="separate"/>
      </w:r>
      <w:r>
        <w:t>191</w:t>
      </w:r>
      <w:r>
        <w:fldChar w:fldCharType="end"/>
      </w:r>
    </w:p>
    <w:p w14:paraId="6759D0FB" w14:textId="6CA899B9" w:rsidR="00A91218" w:rsidRDefault="00A91218">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_Toc58582513 \h </w:instrText>
      </w:r>
      <w:r>
        <w:fldChar w:fldCharType="separate"/>
      </w:r>
      <w:r>
        <w:t>191</w:t>
      </w:r>
      <w:r>
        <w:fldChar w:fldCharType="end"/>
      </w:r>
    </w:p>
    <w:p w14:paraId="7BB32750" w14:textId="0BF69E20" w:rsidR="00A91218" w:rsidRDefault="00A91218">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_Toc58582514 \h </w:instrText>
      </w:r>
      <w:r>
        <w:fldChar w:fldCharType="separate"/>
      </w:r>
      <w:r>
        <w:t>192</w:t>
      </w:r>
      <w:r>
        <w:fldChar w:fldCharType="end"/>
      </w:r>
    </w:p>
    <w:p w14:paraId="22F82B1D" w14:textId="6329EABA" w:rsidR="00A91218" w:rsidRDefault="00A91218">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_Toc58582515 \h </w:instrText>
      </w:r>
      <w:r>
        <w:fldChar w:fldCharType="separate"/>
      </w:r>
      <w:r>
        <w:t>195</w:t>
      </w:r>
      <w:r>
        <w:fldChar w:fldCharType="end"/>
      </w:r>
    </w:p>
    <w:p w14:paraId="259AC58A" w14:textId="768F8E78" w:rsidR="00A91218" w:rsidRDefault="00A91218">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_Toc58582516 \h </w:instrText>
      </w:r>
      <w:r>
        <w:fldChar w:fldCharType="separate"/>
      </w:r>
      <w:r>
        <w:t>198</w:t>
      </w:r>
      <w:r>
        <w:fldChar w:fldCharType="end"/>
      </w:r>
    </w:p>
    <w:p w14:paraId="3D98F5FB" w14:textId="461DCC6F" w:rsidR="00A91218" w:rsidRDefault="00A91218">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_Toc58582517 \h </w:instrText>
      </w:r>
      <w:r>
        <w:fldChar w:fldCharType="separate"/>
      </w:r>
      <w:r>
        <w:t>198</w:t>
      </w:r>
      <w:r>
        <w:fldChar w:fldCharType="end"/>
      </w:r>
    </w:p>
    <w:p w14:paraId="30217686" w14:textId="43774ED6" w:rsidR="00A91218" w:rsidRDefault="00A91218">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_Toc58582518 \h </w:instrText>
      </w:r>
      <w:r>
        <w:fldChar w:fldCharType="separate"/>
      </w:r>
      <w:r>
        <w:t>199</w:t>
      </w:r>
      <w:r>
        <w:fldChar w:fldCharType="end"/>
      </w:r>
    </w:p>
    <w:p w14:paraId="0ECCD271" w14:textId="45B1DA3B" w:rsidR="00A91218" w:rsidRDefault="00A91218">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_Toc58582519 \h </w:instrText>
      </w:r>
      <w:r>
        <w:fldChar w:fldCharType="separate"/>
      </w:r>
      <w:r>
        <w:t>199</w:t>
      </w:r>
      <w:r>
        <w:fldChar w:fldCharType="end"/>
      </w:r>
    </w:p>
    <w:p w14:paraId="62B1F1C5" w14:textId="2F9CA5D0" w:rsidR="00A91218" w:rsidRDefault="00A91218">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_Toc58582520 \h </w:instrText>
      </w:r>
      <w:r>
        <w:fldChar w:fldCharType="separate"/>
      </w:r>
      <w:r>
        <w:t>200</w:t>
      </w:r>
      <w:r>
        <w:fldChar w:fldCharType="end"/>
      </w:r>
    </w:p>
    <w:p w14:paraId="5F94FFA9" w14:textId="69343E87" w:rsidR="00A91218" w:rsidRDefault="00A91218">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_Toc58582521 \h </w:instrText>
      </w:r>
      <w:r>
        <w:fldChar w:fldCharType="separate"/>
      </w:r>
      <w:r>
        <w:t>201</w:t>
      </w:r>
      <w:r>
        <w:fldChar w:fldCharType="end"/>
      </w:r>
    </w:p>
    <w:p w14:paraId="7220E237" w14:textId="6E03F444" w:rsidR="00A91218" w:rsidRDefault="00A91218">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_Toc58582522 \h </w:instrText>
      </w:r>
      <w:r>
        <w:fldChar w:fldCharType="separate"/>
      </w:r>
      <w:r>
        <w:t>201</w:t>
      </w:r>
      <w:r>
        <w:fldChar w:fldCharType="end"/>
      </w:r>
    </w:p>
    <w:p w14:paraId="7293406E" w14:textId="336B43AC" w:rsidR="00A91218" w:rsidRDefault="00A91218">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_Toc58582523 \h </w:instrText>
      </w:r>
      <w:r>
        <w:fldChar w:fldCharType="separate"/>
      </w:r>
      <w:r>
        <w:t>201</w:t>
      </w:r>
      <w:r>
        <w:fldChar w:fldCharType="end"/>
      </w:r>
    </w:p>
    <w:p w14:paraId="161B9DE5" w14:textId="33A43E34" w:rsidR="00A91218" w:rsidRDefault="00A91218">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TriggerRequest</w:t>
      </w:r>
      <w:r>
        <w:tab/>
      </w:r>
      <w:r>
        <w:fldChar w:fldCharType="begin" w:fldLock="1"/>
      </w:r>
      <w:r>
        <w:instrText xml:space="preserve"> PAGEREF _Toc58582524 \h </w:instrText>
      </w:r>
      <w:r>
        <w:fldChar w:fldCharType="separate"/>
      </w:r>
      <w:r>
        <w:t>201</w:t>
      </w:r>
      <w:r>
        <w:fldChar w:fldCharType="end"/>
      </w:r>
    </w:p>
    <w:p w14:paraId="3C851D41" w14:textId="5822666C" w:rsidR="00A91218" w:rsidRDefault="00A91218">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AmfDeregInfo</w:t>
      </w:r>
      <w:r>
        <w:tab/>
      </w:r>
      <w:r>
        <w:fldChar w:fldCharType="begin" w:fldLock="1"/>
      </w:r>
      <w:r>
        <w:instrText xml:space="preserve"> PAGEREF _Toc58582525 \h </w:instrText>
      </w:r>
      <w:r>
        <w:fldChar w:fldCharType="separate"/>
      </w:r>
      <w:r>
        <w:t>202</w:t>
      </w:r>
      <w:r>
        <w:fldChar w:fldCharType="end"/>
      </w:r>
    </w:p>
    <w:p w14:paraId="59C00FE4" w14:textId="5F47216D" w:rsidR="00A91218" w:rsidRDefault="00A91218">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EpsInterworkingInfo</w:t>
      </w:r>
      <w:r>
        <w:tab/>
      </w:r>
      <w:r>
        <w:fldChar w:fldCharType="begin" w:fldLock="1"/>
      </w:r>
      <w:r>
        <w:instrText xml:space="preserve"> PAGEREF _Toc58582526 \h </w:instrText>
      </w:r>
      <w:r>
        <w:fldChar w:fldCharType="separate"/>
      </w:r>
      <w:r>
        <w:t>202</w:t>
      </w:r>
      <w:r>
        <w:fldChar w:fldCharType="end"/>
      </w:r>
    </w:p>
    <w:p w14:paraId="382E9065" w14:textId="78910BCA" w:rsidR="00A91218" w:rsidRDefault="00A91218">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LocationInfo</w:t>
      </w:r>
      <w:r>
        <w:tab/>
      </w:r>
      <w:r>
        <w:fldChar w:fldCharType="begin" w:fldLock="1"/>
      </w:r>
      <w:r>
        <w:instrText xml:space="preserve"> PAGEREF _Toc58582527 \h </w:instrText>
      </w:r>
      <w:r>
        <w:fldChar w:fldCharType="separate"/>
      </w:r>
      <w:r>
        <w:t>202</w:t>
      </w:r>
      <w:r>
        <w:fldChar w:fldCharType="end"/>
      </w:r>
    </w:p>
    <w:p w14:paraId="6D66421D" w14:textId="3AC20641" w:rsidR="00A91218" w:rsidRDefault="00A91218">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RegistrationLocationInfo</w:t>
      </w:r>
      <w:r>
        <w:tab/>
      </w:r>
      <w:r>
        <w:fldChar w:fldCharType="begin" w:fldLock="1"/>
      </w:r>
      <w:r>
        <w:instrText xml:space="preserve"> PAGEREF _Toc58582528 \h </w:instrText>
      </w:r>
      <w:r>
        <w:fldChar w:fldCharType="separate"/>
      </w:r>
      <w:r>
        <w:t>202</w:t>
      </w:r>
      <w:r>
        <w:fldChar w:fldCharType="end"/>
      </w:r>
    </w:p>
    <w:p w14:paraId="0703410F" w14:textId="63D44CBF" w:rsidR="00A91218" w:rsidRDefault="00A91218">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VgmlcAddress</w:t>
      </w:r>
      <w:r>
        <w:tab/>
      </w:r>
      <w:r>
        <w:fldChar w:fldCharType="begin" w:fldLock="1"/>
      </w:r>
      <w:r>
        <w:instrText xml:space="preserve"> PAGEREF _Toc58582529 \h </w:instrText>
      </w:r>
      <w:r>
        <w:fldChar w:fldCharType="separate"/>
      </w:r>
      <w:r>
        <w:t>202</w:t>
      </w:r>
      <w:r>
        <w:fldChar w:fldCharType="end"/>
      </w:r>
    </w:p>
    <w:p w14:paraId="22E38CEE" w14:textId="6FFE175A" w:rsidR="00A91218" w:rsidRDefault="00A91218">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PeiUpdateInfo</w:t>
      </w:r>
      <w:r>
        <w:tab/>
      </w:r>
      <w:r>
        <w:fldChar w:fldCharType="begin" w:fldLock="1"/>
      </w:r>
      <w:r>
        <w:instrText xml:space="preserve"> PAGEREF _Toc58582530 \h </w:instrText>
      </w:r>
      <w:r>
        <w:fldChar w:fldCharType="separate"/>
      </w:r>
      <w:r>
        <w:t>203</w:t>
      </w:r>
      <w:r>
        <w:fldChar w:fldCharType="end"/>
      </w:r>
    </w:p>
    <w:p w14:paraId="0EA24DF2" w14:textId="43B888DB" w:rsidR="00A91218" w:rsidRDefault="00A91218">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RegistrationDataSets</w:t>
      </w:r>
      <w:r>
        <w:tab/>
      </w:r>
      <w:r>
        <w:fldChar w:fldCharType="begin" w:fldLock="1"/>
      </w:r>
      <w:r>
        <w:instrText xml:space="preserve"> PAGEREF _Toc58582531 \h </w:instrText>
      </w:r>
      <w:r>
        <w:fldChar w:fldCharType="separate"/>
      </w:r>
      <w:r>
        <w:t>203</w:t>
      </w:r>
      <w:r>
        <w:fldChar w:fldCharType="end"/>
      </w:r>
    </w:p>
    <w:p w14:paraId="0394FB55" w14:textId="0B36BA03" w:rsidR="00A91218" w:rsidRDefault="00A91218">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IpSmGwRegistration</w:t>
      </w:r>
      <w:r>
        <w:tab/>
      </w:r>
      <w:r>
        <w:fldChar w:fldCharType="begin" w:fldLock="1"/>
      </w:r>
      <w:r>
        <w:instrText xml:space="preserve"> PAGEREF _Toc58582532 \h </w:instrText>
      </w:r>
      <w:r>
        <w:fldChar w:fldCharType="separate"/>
      </w:r>
      <w:r>
        <w:t>203</w:t>
      </w:r>
      <w:r>
        <w:fldChar w:fldCharType="end"/>
      </w:r>
    </w:p>
    <w:p w14:paraId="057AAB1F" w14:textId="65B59AEB" w:rsidR="00A91218" w:rsidRDefault="00A91218">
      <w:pPr>
        <w:pStyle w:val="TOC4"/>
        <w:rPr>
          <w:rFonts w:asciiTheme="minorHAnsi" w:eastAsiaTheme="minorEastAsia" w:hAnsiTheme="minorHAnsi" w:cstheme="minorBidi"/>
          <w:sz w:val="22"/>
          <w:szCs w:val="22"/>
          <w:lang w:eastAsia="en-GB"/>
        </w:rPr>
      </w:pPr>
      <w:r w:rsidRPr="00A91218">
        <w:t>6.2.6.3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_Toc58582533 \h </w:instrText>
      </w:r>
      <w:r>
        <w:fldChar w:fldCharType="separate"/>
      </w:r>
      <w:r>
        <w:t>203</w:t>
      </w:r>
      <w:r>
        <w:fldChar w:fldCharType="end"/>
      </w:r>
    </w:p>
    <w:p w14:paraId="4E03836D" w14:textId="21B7B72E" w:rsidR="00A91218" w:rsidRDefault="00A91218">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_Toc58582534 \h </w:instrText>
      </w:r>
      <w:r>
        <w:fldChar w:fldCharType="separate"/>
      </w:r>
      <w:r>
        <w:t>203</w:t>
      </w:r>
      <w:r>
        <w:fldChar w:fldCharType="end"/>
      </w:r>
    </w:p>
    <w:p w14:paraId="77D5CB27" w14:textId="3100E14A" w:rsidR="00A91218" w:rsidRDefault="00A91218">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_Toc58582535 \h </w:instrText>
      </w:r>
      <w:r>
        <w:fldChar w:fldCharType="separate"/>
      </w:r>
      <w:r>
        <w:t>203</w:t>
      </w:r>
      <w:r>
        <w:fldChar w:fldCharType="end"/>
      </w:r>
    </w:p>
    <w:p w14:paraId="5FDFA036" w14:textId="5FEB39D2" w:rsidR="00A91218" w:rsidRDefault="00A91218">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_Toc58582536 \h </w:instrText>
      </w:r>
      <w:r>
        <w:fldChar w:fldCharType="separate"/>
      </w:r>
      <w:r>
        <w:t>204</w:t>
      </w:r>
      <w:r>
        <w:fldChar w:fldCharType="end"/>
      </w:r>
    </w:p>
    <w:p w14:paraId="21121A00" w14:textId="2FF5F4D1" w:rsidR="00A91218" w:rsidRDefault="00A91218">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_Toc58582537 \h </w:instrText>
      </w:r>
      <w:r>
        <w:fldChar w:fldCharType="separate"/>
      </w:r>
      <w:r>
        <w:t>204</w:t>
      </w:r>
      <w:r>
        <w:fldChar w:fldCharType="end"/>
      </w:r>
    </w:p>
    <w:p w14:paraId="4E7C386F" w14:textId="759B7EDE" w:rsidR="00A91218" w:rsidRDefault="00A91218">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 xml:space="preserve">Enumeration: </w:t>
      </w:r>
      <w:r>
        <w:rPr>
          <w:lang w:eastAsia="zh-CN"/>
        </w:rPr>
        <w:t>RegistrationReason</w:t>
      </w:r>
      <w:r>
        <w:tab/>
      </w:r>
      <w:r>
        <w:fldChar w:fldCharType="begin" w:fldLock="1"/>
      </w:r>
      <w:r>
        <w:instrText xml:space="preserve"> PAGEREF _Toc58582538 \h </w:instrText>
      </w:r>
      <w:r>
        <w:fldChar w:fldCharType="separate"/>
      </w:r>
      <w:r>
        <w:t>204</w:t>
      </w:r>
      <w:r>
        <w:fldChar w:fldCharType="end"/>
      </w:r>
    </w:p>
    <w:p w14:paraId="0E8DCA47" w14:textId="5FED2068" w:rsidR="00A91218" w:rsidRDefault="00A91218">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RegistrationDataSetName</w:t>
      </w:r>
      <w:r>
        <w:tab/>
      </w:r>
      <w:r>
        <w:fldChar w:fldCharType="begin" w:fldLock="1"/>
      </w:r>
      <w:r>
        <w:instrText xml:space="preserve"> PAGEREF _Toc58582539 \h </w:instrText>
      </w:r>
      <w:r>
        <w:fldChar w:fldCharType="separate"/>
      </w:r>
      <w:r>
        <w:t>205</w:t>
      </w:r>
      <w:r>
        <w:fldChar w:fldCharType="end"/>
      </w:r>
    </w:p>
    <w:p w14:paraId="7095B1FF" w14:textId="607320FB" w:rsidR="00A91218" w:rsidRDefault="00A91218">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_Toc58582540 \h </w:instrText>
      </w:r>
      <w:r>
        <w:fldChar w:fldCharType="separate"/>
      </w:r>
      <w:r>
        <w:t>205</w:t>
      </w:r>
      <w:r>
        <w:fldChar w:fldCharType="end"/>
      </w:r>
    </w:p>
    <w:p w14:paraId="39DA8A49" w14:textId="6581DDAE" w:rsidR="00A91218" w:rsidRDefault="00A91218">
      <w:pPr>
        <w:pStyle w:val="TOC4"/>
        <w:rPr>
          <w:rFonts w:asciiTheme="minorHAnsi" w:eastAsiaTheme="minorEastAsia" w:hAnsiTheme="minorHAnsi" w:cstheme="minorBidi"/>
          <w:sz w:val="22"/>
          <w:szCs w:val="22"/>
          <w:lang w:eastAsia="en-GB"/>
        </w:rPr>
      </w:pPr>
      <w:r>
        <w:lastRenderedPageBreak/>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_Toc58582541 \h </w:instrText>
      </w:r>
      <w:r>
        <w:fldChar w:fldCharType="separate"/>
      </w:r>
      <w:r>
        <w:t>205</w:t>
      </w:r>
      <w:r>
        <w:fldChar w:fldCharType="end"/>
      </w:r>
    </w:p>
    <w:p w14:paraId="0FF7D5BC" w14:textId="7AF18484" w:rsidR="00A91218" w:rsidRDefault="00A91218">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_Toc58582542 \h </w:instrText>
      </w:r>
      <w:r>
        <w:fldChar w:fldCharType="separate"/>
      </w:r>
      <w:r>
        <w:t>205</w:t>
      </w:r>
      <w:r>
        <w:fldChar w:fldCharType="end"/>
      </w:r>
    </w:p>
    <w:p w14:paraId="31CF3E27" w14:textId="46561B36" w:rsidR="00A91218" w:rsidRDefault="00A91218">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_Toc58582543 \h </w:instrText>
      </w:r>
      <w:r>
        <w:fldChar w:fldCharType="separate"/>
      </w:r>
      <w:r>
        <w:t>205</w:t>
      </w:r>
      <w:r>
        <w:fldChar w:fldCharType="end"/>
      </w:r>
    </w:p>
    <w:p w14:paraId="76902220" w14:textId="2D2A0C07" w:rsidR="00A91218" w:rsidRDefault="00A91218">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_Toc58582544 \h </w:instrText>
      </w:r>
      <w:r>
        <w:fldChar w:fldCharType="separate"/>
      </w:r>
      <w:r>
        <w:t>206</w:t>
      </w:r>
      <w:r>
        <w:fldChar w:fldCharType="end"/>
      </w:r>
    </w:p>
    <w:p w14:paraId="127A1C2A" w14:textId="3DECCE0E" w:rsidR="00A91218" w:rsidRDefault="00A91218">
      <w:pPr>
        <w:pStyle w:val="TOC3"/>
        <w:rPr>
          <w:rFonts w:asciiTheme="minorHAnsi" w:eastAsiaTheme="minorEastAsia" w:hAnsiTheme="minorHAnsi" w:cstheme="minorBidi"/>
          <w:sz w:val="22"/>
          <w:szCs w:val="22"/>
          <w:lang w:eastAsia="en-GB"/>
        </w:rPr>
      </w:pPr>
      <w:r w:rsidRPr="00A91218">
        <w:t>6.2.9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_Toc58582545 \h </w:instrText>
      </w:r>
      <w:r>
        <w:fldChar w:fldCharType="separate"/>
      </w:r>
      <w:r>
        <w:t>206</w:t>
      </w:r>
      <w:r>
        <w:fldChar w:fldCharType="end"/>
      </w:r>
    </w:p>
    <w:p w14:paraId="71973885" w14:textId="41279E0D" w:rsidR="00A91218" w:rsidRDefault="00A9121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_Toc58582546 \h </w:instrText>
      </w:r>
      <w:r>
        <w:fldChar w:fldCharType="separate"/>
      </w:r>
      <w:r>
        <w:t>207</w:t>
      </w:r>
      <w:r>
        <w:fldChar w:fldCharType="end"/>
      </w:r>
    </w:p>
    <w:p w14:paraId="5160282C" w14:textId="6DC1215C" w:rsidR="00A91218" w:rsidRDefault="00A9121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_Toc58582547 \h </w:instrText>
      </w:r>
      <w:r>
        <w:fldChar w:fldCharType="separate"/>
      </w:r>
      <w:r>
        <w:t>207</w:t>
      </w:r>
      <w:r>
        <w:fldChar w:fldCharType="end"/>
      </w:r>
    </w:p>
    <w:p w14:paraId="70F20283" w14:textId="0B5A726F" w:rsidR="00A91218" w:rsidRDefault="00A9121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_Toc58582548 \h </w:instrText>
      </w:r>
      <w:r>
        <w:fldChar w:fldCharType="separate"/>
      </w:r>
      <w:r>
        <w:t>207</w:t>
      </w:r>
      <w:r>
        <w:fldChar w:fldCharType="end"/>
      </w:r>
    </w:p>
    <w:p w14:paraId="0F575653" w14:textId="1587231C" w:rsidR="00A91218" w:rsidRDefault="00A9121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_Toc58582549 \h </w:instrText>
      </w:r>
      <w:r>
        <w:fldChar w:fldCharType="separate"/>
      </w:r>
      <w:r>
        <w:t>207</w:t>
      </w:r>
      <w:r>
        <w:fldChar w:fldCharType="end"/>
      </w:r>
    </w:p>
    <w:p w14:paraId="24977603" w14:textId="0434C6A7" w:rsidR="00A91218" w:rsidRDefault="00A9121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_Toc58582550 \h </w:instrText>
      </w:r>
      <w:r>
        <w:fldChar w:fldCharType="separate"/>
      </w:r>
      <w:r>
        <w:t>207</w:t>
      </w:r>
      <w:r>
        <w:fldChar w:fldCharType="end"/>
      </w:r>
    </w:p>
    <w:p w14:paraId="61970BFB" w14:textId="01F7D893" w:rsidR="00A91218" w:rsidRDefault="00A9121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_Toc58582551 \h </w:instrText>
      </w:r>
      <w:r>
        <w:fldChar w:fldCharType="separate"/>
      </w:r>
      <w:r>
        <w:t>207</w:t>
      </w:r>
      <w:r>
        <w:fldChar w:fldCharType="end"/>
      </w:r>
    </w:p>
    <w:p w14:paraId="7AB3938B" w14:textId="29F56A37" w:rsidR="00A91218" w:rsidRDefault="00A9121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_Toc58582552 \h </w:instrText>
      </w:r>
      <w:r>
        <w:fldChar w:fldCharType="separate"/>
      </w:r>
      <w:r>
        <w:t>207</w:t>
      </w:r>
      <w:r>
        <w:fldChar w:fldCharType="end"/>
      </w:r>
    </w:p>
    <w:p w14:paraId="563022E5" w14:textId="53A9FC49" w:rsidR="00A91218" w:rsidRDefault="00A9121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_Toc58582553 \h </w:instrText>
      </w:r>
      <w:r>
        <w:fldChar w:fldCharType="separate"/>
      </w:r>
      <w:r>
        <w:t>208</w:t>
      </w:r>
      <w:r>
        <w:fldChar w:fldCharType="end"/>
      </w:r>
    </w:p>
    <w:p w14:paraId="0FB79E82" w14:textId="64402FCD" w:rsidR="00A91218" w:rsidRDefault="00A9121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_Toc58582554 \h </w:instrText>
      </w:r>
      <w:r>
        <w:fldChar w:fldCharType="separate"/>
      </w:r>
      <w:r>
        <w:t>208</w:t>
      </w:r>
      <w:r>
        <w:fldChar w:fldCharType="end"/>
      </w:r>
    </w:p>
    <w:p w14:paraId="1248A99C" w14:textId="1DCC0F15" w:rsidR="00A91218" w:rsidRDefault="00A9121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_Toc58582555 \h </w:instrText>
      </w:r>
      <w:r>
        <w:fldChar w:fldCharType="separate"/>
      </w:r>
      <w:r>
        <w:t>208</w:t>
      </w:r>
      <w:r>
        <w:fldChar w:fldCharType="end"/>
      </w:r>
    </w:p>
    <w:p w14:paraId="089F8AFC" w14:textId="77285FFA" w:rsidR="00A91218" w:rsidRDefault="00A9121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_Toc58582556 \h </w:instrText>
      </w:r>
      <w:r>
        <w:fldChar w:fldCharType="separate"/>
      </w:r>
      <w:r>
        <w:t>208</w:t>
      </w:r>
      <w:r>
        <w:fldChar w:fldCharType="end"/>
      </w:r>
    </w:p>
    <w:p w14:paraId="6BA399B2" w14:textId="4DF39ACE" w:rsidR="00A91218" w:rsidRDefault="00A9121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 (Custom operation)</w:t>
      </w:r>
      <w:r>
        <w:tab/>
      </w:r>
      <w:r>
        <w:fldChar w:fldCharType="begin" w:fldLock="1"/>
      </w:r>
      <w:r>
        <w:instrText xml:space="preserve"> PAGEREF _Toc58582557 \h </w:instrText>
      </w:r>
      <w:r>
        <w:fldChar w:fldCharType="separate"/>
      </w:r>
      <w:r>
        <w:t>209</w:t>
      </w:r>
      <w:r>
        <w:fldChar w:fldCharType="end"/>
      </w:r>
    </w:p>
    <w:p w14:paraId="7E4C2BAF" w14:textId="2D02121F" w:rsidR="00A91218" w:rsidRDefault="00A91218">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_Toc58582558 \h </w:instrText>
      </w:r>
      <w:r>
        <w:fldChar w:fldCharType="separate"/>
      </w:r>
      <w:r>
        <w:t>209</w:t>
      </w:r>
      <w:r>
        <w:fldChar w:fldCharType="end"/>
      </w:r>
    </w:p>
    <w:p w14:paraId="4B34D9AD" w14:textId="3AB4952A" w:rsidR="00A91218" w:rsidRDefault="00A91218">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_Toc58582559 \h </w:instrText>
      </w:r>
      <w:r>
        <w:fldChar w:fldCharType="separate"/>
      </w:r>
      <w:r>
        <w:t>209</w:t>
      </w:r>
      <w:r>
        <w:fldChar w:fldCharType="end"/>
      </w:r>
    </w:p>
    <w:p w14:paraId="458F9A7D" w14:textId="6E3362D2" w:rsidR="00A91218" w:rsidRDefault="00A91218">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_Toc58582560 \h </w:instrText>
      </w:r>
      <w:r>
        <w:fldChar w:fldCharType="separate"/>
      </w:r>
      <w:r>
        <w:t>210</w:t>
      </w:r>
      <w:r>
        <w:fldChar w:fldCharType="end"/>
      </w:r>
    </w:p>
    <w:p w14:paraId="312682AE" w14:textId="45221F44" w:rsidR="00A91218" w:rsidRDefault="00A91218">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_Toc58582561 \h </w:instrText>
      </w:r>
      <w:r>
        <w:fldChar w:fldCharType="separate"/>
      </w:r>
      <w:r>
        <w:t>210</w:t>
      </w:r>
      <w:r>
        <w:fldChar w:fldCharType="end"/>
      </w:r>
    </w:p>
    <w:p w14:paraId="2D701BD0" w14:textId="0A95BEF1" w:rsidR="00A91218" w:rsidRDefault="00A91218">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_Toc58582562 \h </w:instrText>
      </w:r>
      <w:r>
        <w:fldChar w:fldCharType="separate"/>
      </w:r>
      <w:r>
        <w:t>210</w:t>
      </w:r>
      <w:r>
        <w:fldChar w:fldCharType="end"/>
      </w:r>
    </w:p>
    <w:p w14:paraId="40E7C2CB" w14:textId="5AA0A5E9" w:rsidR="00A91218" w:rsidRDefault="00A91218">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_Toc58582563 \h </w:instrText>
      </w:r>
      <w:r>
        <w:fldChar w:fldCharType="separate"/>
      </w:r>
      <w:r>
        <w:t>210</w:t>
      </w:r>
      <w:r>
        <w:fldChar w:fldCharType="end"/>
      </w:r>
    </w:p>
    <w:p w14:paraId="1628C37C" w14:textId="167B69D9" w:rsidR="00A91218" w:rsidRDefault="00A91218">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_Toc58582564 \h </w:instrText>
      </w:r>
      <w:r>
        <w:fldChar w:fldCharType="separate"/>
      </w:r>
      <w:r>
        <w:t>210</w:t>
      </w:r>
      <w:r>
        <w:fldChar w:fldCharType="end"/>
      </w:r>
    </w:p>
    <w:p w14:paraId="34E02871" w14:textId="024A22E8" w:rsidR="00A91218" w:rsidRDefault="00A91218">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_Toc58582565 \h </w:instrText>
      </w:r>
      <w:r>
        <w:fldChar w:fldCharType="separate"/>
      </w:r>
      <w:r>
        <w:t>210</w:t>
      </w:r>
      <w:r>
        <w:fldChar w:fldCharType="end"/>
      </w:r>
    </w:p>
    <w:p w14:paraId="167C39F7" w14:textId="14A27226" w:rsidR="00A91218" w:rsidRDefault="00A9121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 (Collection)</w:t>
      </w:r>
      <w:r>
        <w:tab/>
      </w:r>
      <w:r>
        <w:fldChar w:fldCharType="begin" w:fldLock="1"/>
      </w:r>
      <w:r>
        <w:instrText xml:space="preserve"> PAGEREF _Toc58582566 \h </w:instrText>
      </w:r>
      <w:r>
        <w:fldChar w:fldCharType="separate"/>
      </w:r>
      <w:r>
        <w:t>211</w:t>
      </w:r>
      <w:r>
        <w:fldChar w:fldCharType="end"/>
      </w:r>
    </w:p>
    <w:p w14:paraId="36C87413" w14:textId="4993495B" w:rsidR="00A91218" w:rsidRDefault="00A91218">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_Toc58582567 \h </w:instrText>
      </w:r>
      <w:r>
        <w:fldChar w:fldCharType="separate"/>
      </w:r>
      <w:r>
        <w:t>211</w:t>
      </w:r>
      <w:r>
        <w:fldChar w:fldCharType="end"/>
      </w:r>
    </w:p>
    <w:p w14:paraId="4319D159" w14:textId="2668AC30" w:rsidR="00A91218" w:rsidRDefault="00A91218">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_Toc58582568 \h </w:instrText>
      </w:r>
      <w:r>
        <w:fldChar w:fldCharType="separate"/>
      </w:r>
      <w:r>
        <w:t>211</w:t>
      </w:r>
      <w:r>
        <w:fldChar w:fldCharType="end"/>
      </w:r>
    </w:p>
    <w:p w14:paraId="50811202" w14:textId="434EA42A" w:rsidR="00A91218" w:rsidRDefault="00A91218">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_Toc58582569 \h </w:instrText>
      </w:r>
      <w:r>
        <w:fldChar w:fldCharType="separate"/>
      </w:r>
      <w:r>
        <w:t>211</w:t>
      </w:r>
      <w:r>
        <w:fldChar w:fldCharType="end"/>
      </w:r>
    </w:p>
    <w:p w14:paraId="029CA5EE" w14:textId="7CDD4D30" w:rsidR="00A91218" w:rsidRDefault="00A91218">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_Toc58582570 \h </w:instrText>
      </w:r>
      <w:r>
        <w:fldChar w:fldCharType="separate"/>
      </w:r>
      <w:r>
        <w:t>211</w:t>
      </w:r>
      <w:r>
        <w:fldChar w:fldCharType="end"/>
      </w:r>
    </w:p>
    <w:p w14:paraId="4E964EB6" w14:textId="1E0AD007" w:rsidR="00A91218" w:rsidRDefault="00A9121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Resource: SecurityInformation</w:t>
      </w:r>
      <w:r>
        <w:rPr>
          <w:lang w:eastAsia="zh-CN"/>
        </w:rPr>
        <w:t>ForRg</w:t>
      </w:r>
      <w:r>
        <w:tab/>
      </w:r>
      <w:r>
        <w:fldChar w:fldCharType="begin" w:fldLock="1"/>
      </w:r>
      <w:r>
        <w:instrText xml:space="preserve"> PAGEREF _Toc58582571 \h </w:instrText>
      </w:r>
      <w:r>
        <w:fldChar w:fldCharType="separate"/>
      </w:r>
      <w:r>
        <w:t>212</w:t>
      </w:r>
      <w:r>
        <w:fldChar w:fldCharType="end"/>
      </w:r>
    </w:p>
    <w:p w14:paraId="77567F3F" w14:textId="48340AB9" w:rsidR="00A91218" w:rsidRDefault="00A91218">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_Toc58582572 \h </w:instrText>
      </w:r>
      <w:r>
        <w:fldChar w:fldCharType="separate"/>
      </w:r>
      <w:r>
        <w:t>212</w:t>
      </w:r>
      <w:r>
        <w:fldChar w:fldCharType="end"/>
      </w:r>
    </w:p>
    <w:p w14:paraId="4C5C90A4" w14:textId="7FF1AEC5" w:rsidR="00A91218" w:rsidRDefault="00A91218">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_Toc58582573 \h </w:instrText>
      </w:r>
      <w:r>
        <w:fldChar w:fldCharType="separate"/>
      </w:r>
      <w:r>
        <w:t>212</w:t>
      </w:r>
      <w:r>
        <w:fldChar w:fldCharType="end"/>
      </w:r>
    </w:p>
    <w:p w14:paraId="1625CE0E" w14:textId="6E35DBDB" w:rsidR="00A91218" w:rsidRDefault="00A91218">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_Toc58582574 \h </w:instrText>
      </w:r>
      <w:r>
        <w:fldChar w:fldCharType="separate"/>
      </w:r>
      <w:r>
        <w:t>212</w:t>
      </w:r>
      <w:r>
        <w:fldChar w:fldCharType="end"/>
      </w:r>
    </w:p>
    <w:p w14:paraId="435EA6D5" w14:textId="32CF8B69" w:rsidR="00A91218" w:rsidRDefault="00A91218">
      <w:pPr>
        <w:pStyle w:val="TOC6"/>
        <w:rPr>
          <w:rFonts w:asciiTheme="minorHAnsi" w:eastAsiaTheme="minorEastAsia" w:hAnsiTheme="minorHAnsi" w:cstheme="minorBidi"/>
          <w:sz w:val="22"/>
          <w:szCs w:val="22"/>
          <w:lang w:eastAsia="en-GB"/>
        </w:rPr>
      </w:pPr>
      <w:r>
        <w:t>6.3.3.4.3.1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_Toc58582575 \h </w:instrText>
      </w:r>
      <w:r>
        <w:fldChar w:fldCharType="separate"/>
      </w:r>
      <w:r>
        <w:t>212</w:t>
      </w:r>
      <w:r>
        <w:fldChar w:fldCharType="end"/>
      </w:r>
    </w:p>
    <w:p w14:paraId="2133189D" w14:textId="79C4BA4B" w:rsidR="00A91218" w:rsidRDefault="00A91218">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Resource: HssSecurityInformation (Custom operation)</w:t>
      </w:r>
      <w:r>
        <w:tab/>
      </w:r>
      <w:r>
        <w:fldChar w:fldCharType="begin" w:fldLock="1"/>
      </w:r>
      <w:r>
        <w:instrText xml:space="preserve"> PAGEREF _Toc58582576 \h </w:instrText>
      </w:r>
      <w:r>
        <w:fldChar w:fldCharType="separate"/>
      </w:r>
      <w:r>
        <w:t>213</w:t>
      </w:r>
      <w:r>
        <w:fldChar w:fldCharType="end"/>
      </w:r>
    </w:p>
    <w:p w14:paraId="404413B4" w14:textId="520D7DED" w:rsidR="00A91218" w:rsidRDefault="00A91218">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_Toc58582577 \h </w:instrText>
      </w:r>
      <w:r>
        <w:fldChar w:fldCharType="separate"/>
      </w:r>
      <w:r>
        <w:t>213</w:t>
      </w:r>
      <w:r>
        <w:fldChar w:fldCharType="end"/>
      </w:r>
    </w:p>
    <w:p w14:paraId="0EB4C3F9" w14:textId="66802E19" w:rsidR="00A91218" w:rsidRDefault="00A91218">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_Toc58582578 \h </w:instrText>
      </w:r>
      <w:r>
        <w:fldChar w:fldCharType="separate"/>
      </w:r>
      <w:r>
        <w:t>213</w:t>
      </w:r>
      <w:r>
        <w:fldChar w:fldCharType="end"/>
      </w:r>
    </w:p>
    <w:p w14:paraId="47CEEA4B" w14:textId="1E9F150B" w:rsidR="00A91218" w:rsidRDefault="00A91218">
      <w:pPr>
        <w:pStyle w:val="TOC5"/>
        <w:rPr>
          <w:rFonts w:asciiTheme="minorHAnsi" w:eastAsiaTheme="minorEastAsia" w:hAnsiTheme="minorHAnsi" w:cstheme="minorBidi"/>
          <w:sz w:val="22"/>
          <w:szCs w:val="22"/>
          <w:lang w:eastAsia="en-GB"/>
        </w:rPr>
      </w:pPr>
      <w:r>
        <w:t>6.3.3.5.3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_Toc58582579 \h </w:instrText>
      </w:r>
      <w:r>
        <w:fldChar w:fldCharType="separate"/>
      </w:r>
      <w:r>
        <w:t>214</w:t>
      </w:r>
      <w:r>
        <w:fldChar w:fldCharType="end"/>
      </w:r>
    </w:p>
    <w:p w14:paraId="67FF19FB" w14:textId="375C8624" w:rsidR="00A91218" w:rsidRDefault="00A91218">
      <w:pPr>
        <w:pStyle w:val="TOC5"/>
        <w:rPr>
          <w:rFonts w:asciiTheme="minorHAnsi" w:eastAsiaTheme="minorEastAsia" w:hAnsiTheme="minorHAnsi" w:cstheme="minorBidi"/>
          <w:sz w:val="22"/>
          <w:szCs w:val="22"/>
          <w:lang w:eastAsia="en-GB"/>
        </w:rPr>
      </w:pPr>
      <w:r>
        <w:t>6.3.3.5.4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_Toc58582580 \h </w:instrText>
      </w:r>
      <w:r>
        <w:fldChar w:fldCharType="separate"/>
      </w:r>
      <w:r>
        <w:t>214</w:t>
      </w:r>
      <w:r>
        <w:fldChar w:fldCharType="end"/>
      </w:r>
    </w:p>
    <w:p w14:paraId="4094B11D" w14:textId="2A6883AA" w:rsidR="00A91218" w:rsidRDefault="00A91218">
      <w:pPr>
        <w:pStyle w:val="TOC6"/>
        <w:rPr>
          <w:rFonts w:asciiTheme="minorHAnsi" w:eastAsiaTheme="minorEastAsia" w:hAnsiTheme="minorHAnsi" w:cstheme="minorBidi"/>
          <w:sz w:val="22"/>
          <w:szCs w:val="22"/>
          <w:lang w:eastAsia="en-GB"/>
        </w:rPr>
      </w:pPr>
      <w:r>
        <w:t>6.3.3.5.4.1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_Toc58582581 \h </w:instrText>
      </w:r>
      <w:r>
        <w:fldChar w:fldCharType="separate"/>
      </w:r>
      <w:r>
        <w:t>214</w:t>
      </w:r>
      <w:r>
        <w:fldChar w:fldCharType="end"/>
      </w:r>
    </w:p>
    <w:p w14:paraId="235B73D6" w14:textId="5BFF4ECB" w:rsidR="00A91218" w:rsidRDefault="00A91218">
      <w:pPr>
        <w:pStyle w:val="TOC6"/>
        <w:rPr>
          <w:rFonts w:asciiTheme="minorHAnsi" w:eastAsiaTheme="minorEastAsia" w:hAnsiTheme="minorHAnsi" w:cstheme="minorBidi"/>
          <w:sz w:val="22"/>
          <w:szCs w:val="22"/>
          <w:lang w:eastAsia="en-GB"/>
        </w:rPr>
      </w:pPr>
      <w:r>
        <w:t>6.3.3.5.4.2</w:t>
      </w:r>
      <w:r>
        <w:rPr>
          <w:rFonts w:asciiTheme="minorHAnsi" w:eastAsiaTheme="minorEastAsia" w:hAnsiTheme="minorHAnsi" w:cstheme="minorBidi"/>
          <w:sz w:val="22"/>
          <w:szCs w:val="22"/>
          <w:lang w:eastAsia="en-GB"/>
        </w:rPr>
        <w:tab/>
      </w:r>
      <w:r>
        <w:t>Operation: generate-av</w:t>
      </w:r>
      <w:r>
        <w:tab/>
      </w:r>
      <w:r>
        <w:fldChar w:fldCharType="begin" w:fldLock="1"/>
      </w:r>
      <w:r>
        <w:instrText xml:space="preserve"> PAGEREF _Toc58582582 \h </w:instrText>
      </w:r>
      <w:r>
        <w:fldChar w:fldCharType="separate"/>
      </w:r>
      <w:r>
        <w:t>214</w:t>
      </w:r>
      <w:r>
        <w:fldChar w:fldCharType="end"/>
      </w:r>
    </w:p>
    <w:p w14:paraId="0677AB78" w14:textId="5721ECBF" w:rsidR="00A91218" w:rsidRDefault="00A91218">
      <w:pPr>
        <w:pStyle w:val="TOC7"/>
        <w:rPr>
          <w:rFonts w:asciiTheme="minorHAnsi" w:eastAsiaTheme="minorEastAsia" w:hAnsiTheme="minorHAnsi" w:cstheme="minorBidi"/>
          <w:sz w:val="22"/>
          <w:szCs w:val="22"/>
          <w:lang w:eastAsia="en-GB"/>
        </w:rPr>
      </w:pPr>
      <w:r>
        <w:t>6.3.3.5.4.2.1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_Toc58582583 \h </w:instrText>
      </w:r>
      <w:r>
        <w:fldChar w:fldCharType="separate"/>
      </w:r>
      <w:r>
        <w:t>214</w:t>
      </w:r>
      <w:r>
        <w:fldChar w:fldCharType="end"/>
      </w:r>
    </w:p>
    <w:p w14:paraId="37F9BC16" w14:textId="76D300B4" w:rsidR="00A91218" w:rsidRDefault="00A91218">
      <w:pPr>
        <w:pStyle w:val="TOC7"/>
        <w:rPr>
          <w:rFonts w:asciiTheme="minorHAnsi" w:eastAsiaTheme="minorEastAsia" w:hAnsiTheme="minorHAnsi" w:cstheme="minorBidi"/>
          <w:sz w:val="22"/>
          <w:szCs w:val="22"/>
          <w:lang w:eastAsia="en-GB"/>
        </w:rPr>
      </w:pPr>
      <w:r>
        <w:t>6.3.3.5.4.2.2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_Toc58582584 \h </w:instrText>
      </w:r>
      <w:r>
        <w:fldChar w:fldCharType="separate"/>
      </w:r>
      <w:r>
        <w:t>214</w:t>
      </w:r>
      <w:r>
        <w:fldChar w:fldCharType="end"/>
      </w:r>
    </w:p>
    <w:p w14:paraId="02B17941" w14:textId="3B527C86" w:rsidR="00A91218" w:rsidRDefault="00A91218">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Resource: Individual AuthEvent</w:t>
      </w:r>
      <w:r>
        <w:tab/>
      </w:r>
      <w:r>
        <w:fldChar w:fldCharType="begin" w:fldLock="1"/>
      </w:r>
      <w:r>
        <w:instrText xml:space="preserve"> PAGEREF _Toc58582585 \h </w:instrText>
      </w:r>
      <w:r>
        <w:fldChar w:fldCharType="separate"/>
      </w:r>
      <w:r>
        <w:t>214</w:t>
      </w:r>
      <w:r>
        <w:fldChar w:fldCharType="end"/>
      </w:r>
    </w:p>
    <w:p w14:paraId="6D855D3F" w14:textId="4C988C3C" w:rsidR="00A91218" w:rsidRDefault="00A91218">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_Toc58582586 \h </w:instrText>
      </w:r>
      <w:r>
        <w:fldChar w:fldCharType="separate"/>
      </w:r>
      <w:r>
        <w:t>214</w:t>
      </w:r>
      <w:r>
        <w:fldChar w:fldCharType="end"/>
      </w:r>
    </w:p>
    <w:p w14:paraId="3057214B" w14:textId="1AD52581" w:rsidR="00A91218" w:rsidRDefault="00A91218">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_Toc58582587 \h </w:instrText>
      </w:r>
      <w:r>
        <w:fldChar w:fldCharType="separate"/>
      </w:r>
      <w:r>
        <w:t>215</w:t>
      </w:r>
      <w:r>
        <w:fldChar w:fldCharType="end"/>
      </w:r>
    </w:p>
    <w:p w14:paraId="19A4F7EA" w14:textId="26143959" w:rsidR="00A91218" w:rsidRDefault="00A91218">
      <w:pPr>
        <w:pStyle w:val="TOC6"/>
        <w:rPr>
          <w:rFonts w:asciiTheme="minorHAnsi" w:eastAsiaTheme="minorEastAsia" w:hAnsiTheme="minorHAnsi" w:cstheme="minorBidi"/>
          <w:sz w:val="22"/>
          <w:szCs w:val="22"/>
          <w:lang w:eastAsia="en-GB"/>
        </w:rPr>
      </w:pPr>
      <w:r>
        <w:t>6.3.3.6.2.1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_Toc58582588 \h </w:instrText>
      </w:r>
      <w:r>
        <w:fldChar w:fldCharType="separate"/>
      </w:r>
      <w:r>
        <w:t>215</w:t>
      </w:r>
      <w:r>
        <w:fldChar w:fldCharType="end"/>
      </w:r>
    </w:p>
    <w:p w14:paraId="68C7924A" w14:textId="6F3B2839" w:rsidR="00A91218" w:rsidRDefault="00A9121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_Toc58582589 \h </w:instrText>
      </w:r>
      <w:r>
        <w:fldChar w:fldCharType="separate"/>
      </w:r>
      <w:r>
        <w:t>215</w:t>
      </w:r>
      <w:r>
        <w:fldChar w:fldCharType="end"/>
      </w:r>
    </w:p>
    <w:p w14:paraId="4B440942" w14:textId="34EB7C45" w:rsidR="00A91218" w:rsidRDefault="00A91218">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_Toc58582590 \h </w:instrText>
      </w:r>
      <w:r>
        <w:fldChar w:fldCharType="separate"/>
      </w:r>
      <w:r>
        <w:t>215</w:t>
      </w:r>
      <w:r>
        <w:fldChar w:fldCharType="end"/>
      </w:r>
    </w:p>
    <w:p w14:paraId="0C2403CB" w14:textId="5181B506" w:rsidR="00A91218" w:rsidRDefault="00A91218">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_Toc58582591 \h </w:instrText>
      </w:r>
      <w:r>
        <w:fldChar w:fldCharType="separate"/>
      </w:r>
      <w:r>
        <w:t>215</w:t>
      </w:r>
      <w:r>
        <w:fldChar w:fldCharType="end"/>
      </w:r>
    </w:p>
    <w:p w14:paraId="5CB23BEA" w14:textId="580C43D6" w:rsidR="00A91218" w:rsidRDefault="00A91218">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_Toc58582592 \h </w:instrText>
      </w:r>
      <w:r>
        <w:fldChar w:fldCharType="separate"/>
      </w:r>
      <w:r>
        <w:t>215</w:t>
      </w:r>
      <w:r>
        <w:fldChar w:fldCharType="end"/>
      </w:r>
    </w:p>
    <w:p w14:paraId="3CB1708D" w14:textId="73013C69" w:rsidR="00A91218" w:rsidRDefault="00A91218">
      <w:pPr>
        <w:pStyle w:val="TOC4"/>
        <w:rPr>
          <w:rFonts w:asciiTheme="minorHAnsi" w:eastAsiaTheme="minorEastAsia" w:hAnsiTheme="minorHAnsi" w:cstheme="minorBidi"/>
          <w:sz w:val="22"/>
          <w:szCs w:val="22"/>
          <w:lang w:eastAsia="en-GB"/>
        </w:rPr>
      </w:pPr>
      <w:r w:rsidRPr="00A91218">
        <w:t>6.3.6.2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_Toc58582593 \h </w:instrText>
      </w:r>
      <w:r>
        <w:fldChar w:fldCharType="separate"/>
      </w:r>
      <w:r>
        <w:t>217</w:t>
      </w:r>
      <w:r>
        <w:fldChar w:fldCharType="end"/>
      </w:r>
    </w:p>
    <w:p w14:paraId="7E37A451" w14:textId="0570504D" w:rsidR="00A91218" w:rsidRDefault="00A91218">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_Toc58582594 \h </w:instrText>
      </w:r>
      <w:r>
        <w:fldChar w:fldCharType="separate"/>
      </w:r>
      <w:r>
        <w:t>217</w:t>
      </w:r>
      <w:r>
        <w:fldChar w:fldCharType="end"/>
      </w:r>
    </w:p>
    <w:p w14:paraId="37A7A220" w14:textId="68AC2992" w:rsidR="00A91218" w:rsidRDefault="00A91218">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_Toc58582595 \h </w:instrText>
      </w:r>
      <w:r>
        <w:fldChar w:fldCharType="separate"/>
      </w:r>
      <w:r>
        <w:t>217</w:t>
      </w:r>
      <w:r>
        <w:fldChar w:fldCharType="end"/>
      </w:r>
    </w:p>
    <w:p w14:paraId="35037247" w14:textId="458BC66B" w:rsidR="00A91218" w:rsidRDefault="00A91218">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_Toc58582596 \h </w:instrText>
      </w:r>
      <w:r>
        <w:fldChar w:fldCharType="separate"/>
      </w:r>
      <w:r>
        <w:t>217</w:t>
      </w:r>
      <w:r>
        <w:fldChar w:fldCharType="end"/>
      </w:r>
    </w:p>
    <w:p w14:paraId="6043E0A9" w14:textId="2F96D151" w:rsidR="00A91218" w:rsidRDefault="00A91218">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_Toc58582597 \h </w:instrText>
      </w:r>
      <w:r>
        <w:fldChar w:fldCharType="separate"/>
      </w:r>
      <w:r>
        <w:t>217</w:t>
      </w:r>
      <w:r>
        <w:fldChar w:fldCharType="end"/>
      </w:r>
    </w:p>
    <w:p w14:paraId="270EAF8D" w14:textId="6B507E3E" w:rsidR="00A91218" w:rsidRDefault="00A91218">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_Toc58582598 \h </w:instrText>
      </w:r>
      <w:r>
        <w:fldChar w:fldCharType="separate"/>
      </w:r>
      <w:r>
        <w:t>218</w:t>
      </w:r>
      <w:r>
        <w:fldChar w:fldCharType="end"/>
      </w:r>
    </w:p>
    <w:p w14:paraId="79718D3C" w14:textId="551891A8" w:rsidR="00A91218" w:rsidRDefault="00A91218">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_Toc58582599 \h </w:instrText>
      </w:r>
      <w:r>
        <w:fldChar w:fldCharType="separate"/>
      </w:r>
      <w:r>
        <w:t>218</w:t>
      </w:r>
      <w:r>
        <w:fldChar w:fldCharType="end"/>
      </w:r>
    </w:p>
    <w:p w14:paraId="14442EE9" w14:textId="4B839D19" w:rsidR="00A91218" w:rsidRDefault="00A91218">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_Toc58582600 \h </w:instrText>
      </w:r>
      <w:r>
        <w:fldChar w:fldCharType="separate"/>
      </w:r>
      <w:r>
        <w:t>218</w:t>
      </w:r>
      <w:r>
        <w:fldChar w:fldCharType="end"/>
      </w:r>
    </w:p>
    <w:p w14:paraId="16C85AB8" w14:textId="7AD93DC0" w:rsidR="00A91218" w:rsidRDefault="00A91218">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_Toc58582601 \h </w:instrText>
      </w:r>
      <w:r>
        <w:fldChar w:fldCharType="separate"/>
      </w:r>
      <w:r>
        <w:t>218</w:t>
      </w:r>
      <w:r>
        <w:fldChar w:fldCharType="end"/>
      </w:r>
    </w:p>
    <w:p w14:paraId="1F4CEF8E" w14:textId="3AE99254" w:rsidR="00A91218" w:rsidRDefault="00A91218">
      <w:pPr>
        <w:pStyle w:val="TOC5"/>
        <w:rPr>
          <w:rFonts w:asciiTheme="minorHAnsi" w:eastAsiaTheme="minorEastAsia" w:hAnsiTheme="minorHAnsi" w:cstheme="minorBidi"/>
          <w:sz w:val="22"/>
          <w:szCs w:val="22"/>
          <w:lang w:eastAsia="en-GB"/>
        </w:rPr>
      </w:pPr>
      <w:r>
        <w:t>6.3.6.2.9</w:t>
      </w:r>
      <w:r>
        <w:rPr>
          <w:rFonts w:asciiTheme="minorHAnsi" w:eastAsiaTheme="minorEastAsia" w:hAnsiTheme="minorHAnsi" w:cstheme="minorBidi"/>
          <w:sz w:val="22"/>
          <w:szCs w:val="22"/>
          <w:lang w:eastAsia="en-GB"/>
        </w:rPr>
        <w:tab/>
      </w:r>
      <w:r>
        <w:t>Type: RgAuthCtx</w:t>
      </w:r>
      <w:r>
        <w:tab/>
      </w:r>
      <w:r>
        <w:fldChar w:fldCharType="begin" w:fldLock="1"/>
      </w:r>
      <w:r>
        <w:instrText xml:space="preserve"> PAGEREF _Toc58582602 \h </w:instrText>
      </w:r>
      <w:r>
        <w:fldChar w:fldCharType="separate"/>
      </w:r>
      <w:r>
        <w:t>219</w:t>
      </w:r>
      <w:r>
        <w:fldChar w:fldCharType="end"/>
      </w:r>
    </w:p>
    <w:p w14:paraId="658EE297" w14:textId="27E301BD" w:rsidR="00A91218" w:rsidRDefault="00A91218">
      <w:pPr>
        <w:pStyle w:val="TOC5"/>
        <w:rPr>
          <w:rFonts w:asciiTheme="minorHAnsi" w:eastAsiaTheme="minorEastAsia" w:hAnsiTheme="minorHAnsi" w:cstheme="minorBidi"/>
          <w:sz w:val="22"/>
          <w:szCs w:val="22"/>
          <w:lang w:eastAsia="en-GB"/>
        </w:rPr>
      </w:pPr>
      <w:r>
        <w:lastRenderedPageBreak/>
        <w:t>6.3.6.2.10</w:t>
      </w:r>
      <w:r>
        <w:rPr>
          <w:rFonts w:asciiTheme="minorHAnsi" w:eastAsiaTheme="minorEastAsia" w:hAnsiTheme="minorHAnsi" w:cstheme="minorBidi"/>
          <w:sz w:val="22"/>
          <w:szCs w:val="22"/>
          <w:lang w:eastAsia="en-GB"/>
        </w:rPr>
        <w:tab/>
      </w:r>
      <w:r>
        <w:t>Type: HssAuthenticationInfoRequest</w:t>
      </w:r>
      <w:r>
        <w:tab/>
      </w:r>
      <w:r>
        <w:fldChar w:fldCharType="begin" w:fldLock="1"/>
      </w:r>
      <w:r>
        <w:instrText xml:space="preserve"> PAGEREF _Toc58582603 \h </w:instrText>
      </w:r>
      <w:r>
        <w:fldChar w:fldCharType="separate"/>
      </w:r>
      <w:r>
        <w:t>219</w:t>
      </w:r>
      <w:r>
        <w:fldChar w:fldCharType="end"/>
      </w:r>
    </w:p>
    <w:p w14:paraId="3597AA0D" w14:textId="02D17B6F" w:rsidR="00A91218" w:rsidRDefault="00A91218">
      <w:pPr>
        <w:pStyle w:val="TOC5"/>
        <w:rPr>
          <w:rFonts w:asciiTheme="minorHAnsi" w:eastAsiaTheme="minorEastAsia" w:hAnsiTheme="minorHAnsi" w:cstheme="minorBidi"/>
          <w:sz w:val="22"/>
          <w:szCs w:val="22"/>
          <w:lang w:eastAsia="en-GB"/>
        </w:rPr>
      </w:pPr>
      <w:r>
        <w:t>6.3.6.2.11</w:t>
      </w:r>
      <w:r>
        <w:rPr>
          <w:rFonts w:asciiTheme="minorHAnsi" w:eastAsiaTheme="minorEastAsia" w:hAnsiTheme="minorHAnsi" w:cstheme="minorBidi"/>
          <w:sz w:val="22"/>
          <w:szCs w:val="22"/>
          <w:lang w:eastAsia="en-GB"/>
        </w:rPr>
        <w:tab/>
      </w:r>
      <w:r>
        <w:t>Type: HssAuthenticationInfoResult</w:t>
      </w:r>
      <w:r>
        <w:tab/>
      </w:r>
      <w:r>
        <w:fldChar w:fldCharType="begin" w:fldLock="1"/>
      </w:r>
      <w:r>
        <w:instrText xml:space="preserve"> PAGEREF _Toc58582604 \h </w:instrText>
      </w:r>
      <w:r>
        <w:fldChar w:fldCharType="separate"/>
      </w:r>
      <w:r>
        <w:t>219</w:t>
      </w:r>
      <w:r>
        <w:fldChar w:fldCharType="end"/>
      </w:r>
    </w:p>
    <w:p w14:paraId="16637D7B" w14:textId="3AD2921A" w:rsidR="00A91218" w:rsidRDefault="00A91218">
      <w:pPr>
        <w:pStyle w:val="TOC5"/>
        <w:rPr>
          <w:rFonts w:asciiTheme="minorHAnsi" w:eastAsiaTheme="minorEastAsia" w:hAnsiTheme="minorHAnsi" w:cstheme="minorBidi"/>
          <w:sz w:val="22"/>
          <w:szCs w:val="22"/>
          <w:lang w:eastAsia="en-GB"/>
        </w:rPr>
      </w:pPr>
      <w:r>
        <w:t>6.3.6.2.12</w:t>
      </w:r>
      <w:r>
        <w:rPr>
          <w:rFonts w:asciiTheme="minorHAnsi" w:eastAsiaTheme="minorEastAsia" w:hAnsiTheme="minorHAnsi" w:cstheme="minorBidi"/>
          <w:sz w:val="22"/>
          <w:szCs w:val="22"/>
          <w:lang w:eastAsia="en-GB"/>
        </w:rPr>
        <w:tab/>
      </w:r>
      <w:r>
        <w:t>Type: HssAuthenticationVectors</w:t>
      </w:r>
      <w:r>
        <w:tab/>
      </w:r>
      <w:r>
        <w:fldChar w:fldCharType="begin" w:fldLock="1"/>
      </w:r>
      <w:r>
        <w:instrText xml:space="preserve"> PAGEREF _Toc58582605 \h </w:instrText>
      </w:r>
      <w:r>
        <w:fldChar w:fldCharType="separate"/>
      </w:r>
      <w:r>
        <w:t>219</w:t>
      </w:r>
      <w:r>
        <w:fldChar w:fldCharType="end"/>
      </w:r>
    </w:p>
    <w:p w14:paraId="01D1997A" w14:textId="5099CD9A" w:rsidR="00A91218" w:rsidRDefault="00A91218">
      <w:pPr>
        <w:pStyle w:val="TOC5"/>
        <w:rPr>
          <w:rFonts w:asciiTheme="minorHAnsi" w:eastAsiaTheme="minorEastAsia" w:hAnsiTheme="minorHAnsi" w:cstheme="minorBidi"/>
          <w:sz w:val="22"/>
          <w:szCs w:val="22"/>
          <w:lang w:eastAsia="en-GB"/>
        </w:rPr>
      </w:pPr>
      <w:r>
        <w:t>6.3.6.2.13</w:t>
      </w:r>
      <w:r>
        <w:rPr>
          <w:rFonts w:asciiTheme="minorHAnsi" w:eastAsiaTheme="minorEastAsia" w:hAnsiTheme="minorHAnsi" w:cstheme="minorBidi"/>
          <w:sz w:val="22"/>
          <w:szCs w:val="22"/>
          <w:lang w:eastAsia="en-GB"/>
        </w:rPr>
        <w:tab/>
      </w:r>
      <w:r>
        <w:t>Type: AvEpsAka</w:t>
      </w:r>
      <w:r>
        <w:tab/>
      </w:r>
      <w:r>
        <w:fldChar w:fldCharType="begin" w:fldLock="1"/>
      </w:r>
      <w:r>
        <w:instrText xml:space="preserve"> PAGEREF _Toc58582606 \h </w:instrText>
      </w:r>
      <w:r>
        <w:fldChar w:fldCharType="separate"/>
      </w:r>
      <w:r>
        <w:t>220</w:t>
      </w:r>
      <w:r>
        <w:fldChar w:fldCharType="end"/>
      </w:r>
    </w:p>
    <w:p w14:paraId="60F97CDD" w14:textId="09C523E6" w:rsidR="00A91218" w:rsidRDefault="00A91218">
      <w:pPr>
        <w:pStyle w:val="TOC5"/>
        <w:rPr>
          <w:rFonts w:asciiTheme="minorHAnsi" w:eastAsiaTheme="minorEastAsia" w:hAnsiTheme="minorHAnsi" w:cstheme="minorBidi"/>
          <w:sz w:val="22"/>
          <w:szCs w:val="22"/>
          <w:lang w:eastAsia="en-GB"/>
        </w:rPr>
      </w:pPr>
      <w:r>
        <w:t>6.3.6.2.14</w:t>
      </w:r>
      <w:r>
        <w:rPr>
          <w:rFonts w:asciiTheme="minorHAnsi" w:eastAsiaTheme="minorEastAsia" w:hAnsiTheme="minorHAnsi" w:cstheme="minorBidi"/>
          <w:sz w:val="22"/>
          <w:szCs w:val="22"/>
          <w:lang w:eastAsia="en-GB"/>
        </w:rPr>
        <w:tab/>
      </w:r>
      <w:r>
        <w:t>Type: AvImsGbaEapAka</w:t>
      </w:r>
      <w:r>
        <w:tab/>
      </w:r>
      <w:r>
        <w:fldChar w:fldCharType="begin" w:fldLock="1"/>
      </w:r>
      <w:r>
        <w:instrText xml:space="preserve"> PAGEREF _Toc58582607 \h </w:instrText>
      </w:r>
      <w:r>
        <w:fldChar w:fldCharType="separate"/>
      </w:r>
      <w:r>
        <w:t>220</w:t>
      </w:r>
      <w:r>
        <w:fldChar w:fldCharType="end"/>
      </w:r>
    </w:p>
    <w:p w14:paraId="5E38162F" w14:textId="15AC4480" w:rsidR="00A91218" w:rsidRDefault="00A91218">
      <w:pPr>
        <w:pStyle w:val="TOC4"/>
        <w:rPr>
          <w:rFonts w:asciiTheme="minorHAnsi" w:eastAsiaTheme="minorEastAsia" w:hAnsiTheme="minorHAnsi" w:cstheme="minorBidi"/>
          <w:sz w:val="22"/>
          <w:szCs w:val="22"/>
          <w:lang w:eastAsia="en-GB"/>
        </w:rPr>
      </w:pPr>
      <w:r w:rsidRPr="00A91218">
        <w:t>6.3.6.3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_Toc58582608 \h </w:instrText>
      </w:r>
      <w:r>
        <w:fldChar w:fldCharType="separate"/>
      </w:r>
      <w:r>
        <w:t>220</w:t>
      </w:r>
      <w:r>
        <w:fldChar w:fldCharType="end"/>
      </w:r>
    </w:p>
    <w:p w14:paraId="28B7E922" w14:textId="5809EF46" w:rsidR="00A91218" w:rsidRDefault="00A91218">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_Toc58582609 \h </w:instrText>
      </w:r>
      <w:r>
        <w:fldChar w:fldCharType="separate"/>
      </w:r>
      <w:r>
        <w:t>220</w:t>
      </w:r>
      <w:r>
        <w:fldChar w:fldCharType="end"/>
      </w:r>
    </w:p>
    <w:p w14:paraId="327791F2" w14:textId="2FFCDC8F" w:rsidR="00A91218" w:rsidRDefault="00A91218">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_Toc58582610 \h </w:instrText>
      </w:r>
      <w:r>
        <w:fldChar w:fldCharType="separate"/>
      </w:r>
      <w:r>
        <w:t>220</w:t>
      </w:r>
      <w:r>
        <w:fldChar w:fldCharType="end"/>
      </w:r>
    </w:p>
    <w:p w14:paraId="3026CD87" w14:textId="020693EB" w:rsidR="00A91218" w:rsidRDefault="00A91218">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_Toc58582611 \h </w:instrText>
      </w:r>
      <w:r>
        <w:fldChar w:fldCharType="separate"/>
      </w:r>
      <w:r>
        <w:t>221</w:t>
      </w:r>
      <w:r>
        <w:fldChar w:fldCharType="end"/>
      </w:r>
    </w:p>
    <w:p w14:paraId="5BA77B00" w14:textId="7D294879" w:rsidR="00A91218" w:rsidRDefault="00A91218">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_Toc58582612 \h </w:instrText>
      </w:r>
      <w:r>
        <w:fldChar w:fldCharType="separate"/>
      </w:r>
      <w:r>
        <w:t>221</w:t>
      </w:r>
      <w:r>
        <w:fldChar w:fldCharType="end"/>
      </w:r>
    </w:p>
    <w:p w14:paraId="4326895D" w14:textId="3E7C9F35" w:rsidR="00A91218" w:rsidRDefault="00A91218">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HssAuthType</w:t>
      </w:r>
      <w:r>
        <w:tab/>
      </w:r>
      <w:r>
        <w:fldChar w:fldCharType="begin" w:fldLock="1"/>
      </w:r>
      <w:r>
        <w:instrText xml:space="preserve"> PAGEREF _Toc58582613 \h </w:instrText>
      </w:r>
      <w:r>
        <w:fldChar w:fldCharType="separate"/>
      </w:r>
      <w:r>
        <w:t>221</w:t>
      </w:r>
      <w:r>
        <w:fldChar w:fldCharType="end"/>
      </w:r>
    </w:p>
    <w:p w14:paraId="387090DF" w14:textId="470CD117" w:rsidR="00A91218" w:rsidRDefault="00A91218">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Enumeration: HssAvType</w:t>
      </w:r>
      <w:r>
        <w:tab/>
      </w:r>
      <w:r>
        <w:fldChar w:fldCharType="begin" w:fldLock="1"/>
      </w:r>
      <w:r>
        <w:instrText xml:space="preserve"> PAGEREF _Toc58582614 \h </w:instrText>
      </w:r>
      <w:r>
        <w:fldChar w:fldCharType="separate"/>
      </w:r>
      <w:r>
        <w:t>221</w:t>
      </w:r>
      <w:r>
        <w:fldChar w:fldCharType="end"/>
      </w:r>
    </w:p>
    <w:p w14:paraId="51729DEB" w14:textId="63E1F2F4" w:rsidR="00A91218" w:rsidRDefault="00A91218">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Enumeration: HssAuthTypeInUri</w:t>
      </w:r>
      <w:r>
        <w:tab/>
      </w:r>
      <w:r>
        <w:fldChar w:fldCharType="begin" w:fldLock="1"/>
      </w:r>
      <w:r>
        <w:instrText xml:space="preserve"> PAGEREF _Toc58582615 \h </w:instrText>
      </w:r>
      <w:r>
        <w:fldChar w:fldCharType="separate"/>
      </w:r>
      <w:r>
        <w:t>221</w:t>
      </w:r>
      <w:r>
        <w:fldChar w:fldCharType="end"/>
      </w:r>
    </w:p>
    <w:p w14:paraId="35211138" w14:textId="3557068B" w:rsidR="00A91218" w:rsidRDefault="00A91218">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Enumeration: AccessNetworkId</w:t>
      </w:r>
      <w:r>
        <w:tab/>
      </w:r>
      <w:r>
        <w:fldChar w:fldCharType="begin" w:fldLock="1"/>
      </w:r>
      <w:r>
        <w:instrText xml:space="preserve"> PAGEREF _Toc58582616 \h </w:instrText>
      </w:r>
      <w:r>
        <w:fldChar w:fldCharType="separate"/>
      </w:r>
      <w:r>
        <w:t>222</w:t>
      </w:r>
      <w:r>
        <w:fldChar w:fldCharType="end"/>
      </w:r>
    </w:p>
    <w:p w14:paraId="509E6ACF" w14:textId="442A9BD3" w:rsidR="00A91218" w:rsidRDefault="00A91218">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Enumeration: NodeType</w:t>
      </w:r>
      <w:r>
        <w:tab/>
      </w:r>
      <w:r>
        <w:fldChar w:fldCharType="begin" w:fldLock="1"/>
      </w:r>
      <w:r>
        <w:instrText xml:space="preserve"> PAGEREF _Toc58582617 \h </w:instrText>
      </w:r>
      <w:r>
        <w:fldChar w:fldCharType="separate"/>
      </w:r>
      <w:r>
        <w:t>222</w:t>
      </w:r>
      <w:r>
        <w:fldChar w:fldCharType="end"/>
      </w:r>
    </w:p>
    <w:p w14:paraId="68745C64" w14:textId="1A5526DD" w:rsidR="00A91218" w:rsidRDefault="00A91218">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_Toc58582618 \h </w:instrText>
      </w:r>
      <w:r>
        <w:fldChar w:fldCharType="separate"/>
      </w:r>
      <w:r>
        <w:t>222</w:t>
      </w:r>
      <w:r>
        <w:fldChar w:fldCharType="end"/>
      </w:r>
    </w:p>
    <w:p w14:paraId="53095652" w14:textId="5A012142" w:rsidR="00A91218" w:rsidRDefault="00A91218">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_Toc58582619 \h </w:instrText>
      </w:r>
      <w:r>
        <w:fldChar w:fldCharType="separate"/>
      </w:r>
      <w:r>
        <w:t>222</w:t>
      </w:r>
      <w:r>
        <w:fldChar w:fldCharType="end"/>
      </w:r>
    </w:p>
    <w:p w14:paraId="28417A82" w14:textId="6CEDF544" w:rsidR="00A91218" w:rsidRDefault="00A91218">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_Toc58582620 \h </w:instrText>
      </w:r>
      <w:r>
        <w:fldChar w:fldCharType="separate"/>
      </w:r>
      <w:r>
        <w:t>222</w:t>
      </w:r>
      <w:r>
        <w:fldChar w:fldCharType="end"/>
      </w:r>
    </w:p>
    <w:p w14:paraId="73058439" w14:textId="1F7B3336" w:rsidR="00A91218" w:rsidRDefault="00A91218">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_Toc58582621 \h </w:instrText>
      </w:r>
      <w:r>
        <w:fldChar w:fldCharType="separate"/>
      </w:r>
      <w:r>
        <w:t>222</w:t>
      </w:r>
      <w:r>
        <w:fldChar w:fldCharType="end"/>
      </w:r>
    </w:p>
    <w:p w14:paraId="35AE64FC" w14:textId="4017C8C7" w:rsidR="00A91218" w:rsidRDefault="00A91218">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_Toc58582622 \h </w:instrText>
      </w:r>
      <w:r>
        <w:fldChar w:fldCharType="separate"/>
      </w:r>
      <w:r>
        <w:t>223</w:t>
      </w:r>
      <w:r>
        <w:fldChar w:fldCharType="end"/>
      </w:r>
    </w:p>
    <w:p w14:paraId="7E64EF22" w14:textId="0B958BE6" w:rsidR="00A91218" w:rsidRDefault="00A91218">
      <w:pPr>
        <w:pStyle w:val="TOC3"/>
        <w:rPr>
          <w:rFonts w:asciiTheme="minorHAnsi" w:eastAsiaTheme="minorEastAsia" w:hAnsiTheme="minorHAnsi" w:cstheme="minorBidi"/>
          <w:sz w:val="22"/>
          <w:szCs w:val="22"/>
          <w:lang w:eastAsia="en-GB"/>
        </w:rPr>
      </w:pPr>
      <w:r w:rsidRPr="00A91218">
        <w:t>6.3.9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_Toc58582623 \h </w:instrText>
      </w:r>
      <w:r>
        <w:fldChar w:fldCharType="separate"/>
      </w:r>
      <w:r>
        <w:t>223</w:t>
      </w:r>
      <w:r>
        <w:fldChar w:fldCharType="end"/>
      </w:r>
    </w:p>
    <w:p w14:paraId="0136F885" w14:textId="708D4EB5" w:rsidR="00A91218" w:rsidRDefault="00A9121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_Toc58582624 \h </w:instrText>
      </w:r>
      <w:r>
        <w:fldChar w:fldCharType="separate"/>
      </w:r>
      <w:r>
        <w:t>223</w:t>
      </w:r>
      <w:r>
        <w:fldChar w:fldCharType="end"/>
      </w:r>
    </w:p>
    <w:p w14:paraId="34E8C1E3" w14:textId="6DC4DA2A" w:rsidR="00A91218" w:rsidRDefault="00A9121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_Toc58582625 \h </w:instrText>
      </w:r>
      <w:r>
        <w:fldChar w:fldCharType="separate"/>
      </w:r>
      <w:r>
        <w:t>223</w:t>
      </w:r>
      <w:r>
        <w:fldChar w:fldCharType="end"/>
      </w:r>
    </w:p>
    <w:p w14:paraId="6062E473" w14:textId="1B6A4A9D" w:rsidR="00A91218" w:rsidRDefault="00A9121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_Toc58582626 \h </w:instrText>
      </w:r>
      <w:r>
        <w:fldChar w:fldCharType="separate"/>
      </w:r>
      <w:r>
        <w:t>224</w:t>
      </w:r>
      <w:r>
        <w:fldChar w:fldCharType="end"/>
      </w:r>
    </w:p>
    <w:p w14:paraId="4CE303F4" w14:textId="5398D54A" w:rsidR="00A91218" w:rsidRDefault="00A9121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_Toc58582627 \h </w:instrText>
      </w:r>
      <w:r>
        <w:fldChar w:fldCharType="separate"/>
      </w:r>
      <w:r>
        <w:t>224</w:t>
      </w:r>
      <w:r>
        <w:fldChar w:fldCharType="end"/>
      </w:r>
    </w:p>
    <w:p w14:paraId="3C1B86A6" w14:textId="2471DFE6" w:rsidR="00A91218" w:rsidRDefault="00A9121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_Toc58582628 \h </w:instrText>
      </w:r>
      <w:r>
        <w:fldChar w:fldCharType="separate"/>
      </w:r>
      <w:r>
        <w:t>224</w:t>
      </w:r>
      <w:r>
        <w:fldChar w:fldCharType="end"/>
      </w:r>
    </w:p>
    <w:p w14:paraId="07097470" w14:textId="3CCD5EF1" w:rsidR="00A91218" w:rsidRDefault="00A91218">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_Toc58582629 \h </w:instrText>
      </w:r>
      <w:r>
        <w:fldChar w:fldCharType="separate"/>
      </w:r>
      <w:r>
        <w:t>224</w:t>
      </w:r>
      <w:r>
        <w:fldChar w:fldCharType="end"/>
      </w:r>
    </w:p>
    <w:p w14:paraId="10C48FE8" w14:textId="264D6C40" w:rsidR="00A91218" w:rsidRDefault="00A91218">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_Toc58582630 \h </w:instrText>
      </w:r>
      <w:r>
        <w:fldChar w:fldCharType="separate"/>
      </w:r>
      <w:r>
        <w:t>224</w:t>
      </w:r>
      <w:r>
        <w:fldChar w:fldCharType="end"/>
      </w:r>
    </w:p>
    <w:p w14:paraId="5FD178FE" w14:textId="5CFA292D" w:rsidR="00A91218" w:rsidRDefault="00A91218">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_Toc58582631 \h </w:instrText>
      </w:r>
      <w:r>
        <w:fldChar w:fldCharType="separate"/>
      </w:r>
      <w:r>
        <w:t>224</w:t>
      </w:r>
      <w:r>
        <w:fldChar w:fldCharType="end"/>
      </w:r>
    </w:p>
    <w:p w14:paraId="021B8D95" w14:textId="40B35A30" w:rsidR="00A91218" w:rsidRDefault="00A91218">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_Toc58582632 \h </w:instrText>
      </w:r>
      <w:r>
        <w:fldChar w:fldCharType="separate"/>
      </w:r>
      <w:r>
        <w:t>224</w:t>
      </w:r>
      <w:r>
        <w:fldChar w:fldCharType="end"/>
      </w:r>
    </w:p>
    <w:p w14:paraId="7613306B" w14:textId="4C0AD4B0" w:rsidR="00A91218" w:rsidRDefault="00A9121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_Toc58582633 \h </w:instrText>
      </w:r>
      <w:r>
        <w:fldChar w:fldCharType="separate"/>
      </w:r>
      <w:r>
        <w:t>225</w:t>
      </w:r>
      <w:r>
        <w:fldChar w:fldCharType="end"/>
      </w:r>
    </w:p>
    <w:p w14:paraId="593567EA" w14:textId="5F3E7476" w:rsidR="00A91218" w:rsidRDefault="00A9121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_Toc58582634 \h </w:instrText>
      </w:r>
      <w:r>
        <w:fldChar w:fldCharType="separate"/>
      </w:r>
      <w:r>
        <w:t>225</w:t>
      </w:r>
      <w:r>
        <w:fldChar w:fldCharType="end"/>
      </w:r>
    </w:p>
    <w:p w14:paraId="70E07444" w14:textId="2B10DBC0" w:rsidR="00A91218" w:rsidRDefault="00A9121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 (Collection)</w:t>
      </w:r>
      <w:r>
        <w:tab/>
      </w:r>
      <w:r>
        <w:fldChar w:fldCharType="begin" w:fldLock="1"/>
      </w:r>
      <w:r>
        <w:instrText xml:space="preserve"> PAGEREF _Toc58582635 \h </w:instrText>
      </w:r>
      <w:r>
        <w:fldChar w:fldCharType="separate"/>
      </w:r>
      <w:r>
        <w:t>225</w:t>
      </w:r>
      <w:r>
        <w:fldChar w:fldCharType="end"/>
      </w:r>
    </w:p>
    <w:p w14:paraId="6DD942FF" w14:textId="788EA374" w:rsidR="00A91218" w:rsidRDefault="00A91218">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_Toc58582636 \h </w:instrText>
      </w:r>
      <w:r>
        <w:fldChar w:fldCharType="separate"/>
      </w:r>
      <w:r>
        <w:t>225</w:t>
      </w:r>
      <w:r>
        <w:fldChar w:fldCharType="end"/>
      </w:r>
    </w:p>
    <w:p w14:paraId="42EC18DD" w14:textId="5BD340D1" w:rsidR="00A91218" w:rsidRDefault="00A91218">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_Toc58582637 \h </w:instrText>
      </w:r>
      <w:r>
        <w:fldChar w:fldCharType="separate"/>
      </w:r>
      <w:r>
        <w:t>225</w:t>
      </w:r>
      <w:r>
        <w:fldChar w:fldCharType="end"/>
      </w:r>
    </w:p>
    <w:p w14:paraId="7682A33C" w14:textId="16BEF74F" w:rsidR="00A91218" w:rsidRDefault="00A91218">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_Toc58582638 \h </w:instrText>
      </w:r>
      <w:r>
        <w:fldChar w:fldCharType="separate"/>
      </w:r>
      <w:r>
        <w:t>226</w:t>
      </w:r>
      <w:r>
        <w:fldChar w:fldCharType="end"/>
      </w:r>
    </w:p>
    <w:p w14:paraId="0CBD238B" w14:textId="44E8E8D1" w:rsidR="00A91218" w:rsidRDefault="00A91218">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_Toc58582639 \h </w:instrText>
      </w:r>
      <w:r>
        <w:fldChar w:fldCharType="separate"/>
      </w:r>
      <w:r>
        <w:t>226</w:t>
      </w:r>
      <w:r>
        <w:fldChar w:fldCharType="end"/>
      </w:r>
    </w:p>
    <w:p w14:paraId="4F0950F4" w14:textId="48DB25C4" w:rsidR="00A91218" w:rsidRDefault="00A9121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_Toc58582640 \h </w:instrText>
      </w:r>
      <w:r>
        <w:fldChar w:fldCharType="separate"/>
      </w:r>
      <w:r>
        <w:t>227</w:t>
      </w:r>
      <w:r>
        <w:fldChar w:fldCharType="end"/>
      </w:r>
    </w:p>
    <w:p w14:paraId="33738917" w14:textId="77DB1174" w:rsidR="00A91218" w:rsidRDefault="00A91218">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_Toc58582641 \h </w:instrText>
      </w:r>
      <w:r>
        <w:fldChar w:fldCharType="separate"/>
      </w:r>
      <w:r>
        <w:t>227</w:t>
      </w:r>
      <w:r>
        <w:fldChar w:fldCharType="end"/>
      </w:r>
    </w:p>
    <w:p w14:paraId="725F1922" w14:textId="245FD290" w:rsidR="00A91218" w:rsidRDefault="00A91218">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_Toc58582642 \h </w:instrText>
      </w:r>
      <w:r>
        <w:fldChar w:fldCharType="separate"/>
      </w:r>
      <w:r>
        <w:t>227</w:t>
      </w:r>
      <w:r>
        <w:fldChar w:fldCharType="end"/>
      </w:r>
    </w:p>
    <w:p w14:paraId="45542F21" w14:textId="1BE7B20D" w:rsidR="00A91218" w:rsidRDefault="00A91218">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_Toc58582643 \h </w:instrText>
      </w:r>
      <w:r>
        <w:fldChar w:fldCharType="separate"/>
      </w:r>
      <w:r>
        <w:t>227</w:t>
      </w:r>
      <w:r>
        <w:fldChar w:fldCharType="end"/>
      </w:r>
    </w:p>
    <w:p w14:paraId="49A0CF8B" w14:textId="47F438B0" w:rsidR="00A91218" w:rsidRDefault="00A91218">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_Toc58582644 \h </w:instrText>
      </w:r>
      <w:r>
        <w:fldChar w:fldCharType="separate"/>
      </w:r>
      <w:r>
        <w:t>228</w:t>
      </w:r>
      <w:r>
        <w:fldChar w:fldCharType="end"/>
      </w:r>
    </w:p>
    <w:p w14:paraId="3946D712" w14:textId="423947E6" w:rsidR="00A91218" w:rsidRDefault="00A91218">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_Toc58582645 \h </w:instrText>
      </w:r>
      <w:r>
        <w:fldChar w:fldCharType="separate"/>
      </w:r>
      <w:r>
        <w:t>229</w:t>
      </w:r>
      <w:r>
        <w:fldChar w:fldCharType="end"/>
      </w:r>
    </w:p>
    <w:p w14:paraId="6DB5A3A1" w14:textId="1EF1DA0A" w:rsidR="00A91218" w:rsidRDefault="00A91218">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_Toc58582646 \h </w:instrText>
      </w:r>
      <w:r>
        <w:fldChar w:fldCharType="separate"/>
      </w:r>
      <w:r>
        <w:t>229</w:t>
      </w:r>
      <w:r>
        <w:fldChar w:fldCharType="end"/>
      </w:r>
    </w:p>
    <w:p w14:paraId="6C534C60" w14:textId="6EA4B31C" w:rsidR="00A91218" w:rsidRDefault="00A91218">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_Toc58582647 \h </w:instrText>
      </w:r>
      <w:r>
        <w:fldChar w:fldCharType="separate"/>
      </w:r>
      <w:r>
        <w:t>229</w:t>
      </w:r>
      <w:r>
        <w:fldChar w:fldCharType="end"/>
      </w:r>
    </w:p>
    <w:p w14:paraId="52A5E680" w14:textId="18C50872" w:rsidR="00A91218" w:rsidRDefault="00A91218">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_Toc58582648 \h </w:instrText>
      </w:r>
      <w:r>
        <w:fldChar w:fldCharType="separate"/>
      </w:r>
      <w:r>
        <w:t>229</w:t>
      </w:r>
      <w:r>
        <w:fldChar w:fldCharType="end"/>
      </w:r>
    </w:p>
    <w:p w14:paraId="41889E6E" w14:textId="22F09EA5" w:rsidR="00A91218" w:rsidRDefault="00A91218">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_Toc58582649 \h </w:instrText>
      </w:r>
      <w:r>
        <w:fldChar w:fldCharType="separate"/>
      </w:r>
      <w:r>
        <w:t>230</w:t>
      </w:r>
      <w:r>
        <w:fldChar w:fldCharType="end"/>
      </w:r>
    </w:p>
    <w:p w14:paraId="3132CB50" w14:textId="0358B399" w:rsidR="00A91218" w:rsidRDefault="00A91218">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_Toc58582650 \h </w:instrText>
      </w:r>
      <w:r>
        <w:fldChar w:fldCharType="separate"/>
      </w:r>
      <w:r>
        <w:t>230</w:t>
      </w:r>
      <w:r>
        <w:fldChar w:fldCharType="end"/>
      </w:r>
    </w:p>
    <w:p w14:paraId="04AE7E61" w14:textId="6B774E0A" w:rsidR="00A91218" w:rsidRDefault="00A91218">
      <w:pPr>
        <w:pStyle w:val="TOC4"/>
        <w:rPr>
          <w:rFonts w:asciiTheme="minorHAnsi" w:eastAsiaTheme="minorEastAsia" w:hAnsiTheme="minorHAnsi" w:cstheme="minorBidi"/>
          <w:sz w:val="22"/>
          <w:szCs w:val="22"/>
          <w:lang w:eastAsia="en-GB"/>
        </w:rPr>
      </w:pPr>
      <w:r w:rsidRPr="00A91218">
        <w:t>6.4.6.2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_Toc58582651 \h </w:instrText>
      </w:r>
      <w:r>
        <w:fldChar w:fldCharType="separate"/>
      </w:r>
      <w:r>
        <w:t>231</w:t>
      </w:r>
      <w:r>
        <w:fldChar w:fldCharType="end"/>
      </w:r>
    </w:p>
    <w:p w14:paraId="3532F933" w14:textId="79AA357D" w:rsidR="00A91218" w:rsidRDefault="00A91218">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_Toc58582652 \h </w:instrText>
      </w:r>
      <w:r>
        <w:fldChar w:fldCharType="separate"/>
      </w:r>
      <w:r>
        <w:t>231</w:t>
      </w:r>
      <w:r>
        <w:fldChar w:fldCharType="end"/>
      </w:r>
    </w:p>
    <w:p w14:paraId="7F8EE893" w14:textId="487CBD4C" w:rsidR="00A91218" w:rsidRDefault="00A91218">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_Toc58582653 \h </w:instrText>
      </w:r>
      <w:r>
        <w:fldChar w:fldCharType="separate"/>
      </w:r>
      <w:r>
        <w:t>232</w:t>
      </w:r>
      <w:r>
        <w:fldChar w:fldCharType="end"/>
      </w:r>
    </w:p>
    <w:p w14:paraId="287D4172" w14:textId="031ED8B2" w:rsidR="00A91218" w:rsidRDefault="00A91218">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_Toc58582654 \h </w:instrText>
      </w:r>
      <w:r>
        <w:fldChar w:fldCharType="separate"/>
      </w:r>
      <w:r>
        <w:t>233</w:t>
      </w:r>
      <w:r>
        <w:fldChar w:fldCharType="end"/>
      </w:r>
    </w:p>
    <w:p w14:paraId="68447792" w14:textId="0C7404A0" w:rsidR="00A91218" w:rsidRDefault="00A91218">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_Toc58582655 \h </w:instrText>
      </w:r>
      <w:r>
        <w:fldChar w:fldCharType="separate"/>
      </w:r>
      <w:r>
        <w:t>234</w:t>
      </w:r>
      <w:r>
        <w:fldChar w:fldCharType="end"/>
      </w:r>
    </w:p>
    <w:p w14:paraId="25AC0EFB" w14:textId="26678165" w:rsidR="00A91218" w:rsidRDefault="00A91218">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_Toc58582656 \h </w:instrText>
      </w:r>
      <w:r>
        <w:fldChar w:fldCharType="separate"/>
      </w:r>
      <w:r>
        <w:t>234</w:t>
      </w:r>
      <w:r>
        <w:fldChar w:fldCharType="end"/>
      </w:r>
    </w:p>
    <w:p w14:paraId="54C77F16" w14:textId="264ECECD" w:rsidR="00A91218" w:rsidRDefault="00A91218">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_Toc58582657 \h </w:instrText>
      </w:r>
      <w:r>
        <w:fldChar w:fldCharType="separate"/>
      </w:r>
      <w:r>
        <w:t>235</w:t>
      </w:r>
      <w:r>
        <w:fldChar w:fldCharType="end"/>
      </w:r>
    </w:p>
    <w:p w14:paraId="046348E9" w14:textId="4FD1CE2F" w:rsidR="00A91218" w:rsidRDefault="00A91218">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_Toc58582658 \h </w:instrText>
      </w:r>
      <w:r>
        <w:fldChar w:fldCharType="separate"/>
      </w:r>
      <w:r>
        <w:t>235</w:t>
      </w:r>
      <w:r>
        <w:fldChar w:fldCharType="end"/>
      </w:r>
    </w:p>
    <w:p w14:paraId="6FF0C4EB" w14:textId="6B3E300C" w:rsidR="00A91218" w:rsidRDefault="00A91218">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_Toc58582659 \h </w:instrText>
      </w:r>
      <w:r>
        <w:fldChar w:fldCharType="separate"/>
      </w:r>
      <w:r>
        <w:t>235</w:t>
      </w:r>
      <w:r>
        <w:fldChar w:fldCharType="end"/>
      </w:r>
    </w:p>
    <w:p w14:paraId="02BF6702" w14:textId="0BAC9205" w:rsidR="00A91218" w:rsidRDefault="00A91218">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_Toc58582660 \h </w:instrText>
      </w:r>
      <w:r>
        <w:fldChar w:fldCharType="separate"/>
      </w:r>
      <w:r>
        <w:t>236</w:t>
      </w:r>
      <w:r>
        <w:fldChar w:fldCharType="end"/>
      </w:r>
    </w:p>
    <w:p w14:paraId="03DF601E" w14:textId="61CD2FF9" w:rsidR="00A91218" w:rsidRDefault="00A91218">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_Toc58582661 \h </w:instrText>
      </w:r>
      <w:r>
        <w:fldChar w:fldCharType="separate"/>
      </w:r>
      <w:r>
        <w:t>236</w:t>
      </w:r>
      <w:r>
        <w:fldChar w:fldCharType="end"/>
      </w:r>
    </w:p>
    <w:p w14:paraId="2B770EB5" w14:textId="092F7A5F" w:rsidR="00A91218" w:rsidRDefault="00A91218">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Type: CnTypeChangeReport</w:t>
      </w:r>
      <w:r>
        <w:tab/>
      </w:r>
      <w:r>
        <w:fldChar w:fldCharType="begin" w:fldLock="1"/>
      </w:r>
      <w:r>
        <w:instrText xml:space="preserve"> PAGEREF _Toc58582662 \h </w:instrText>
      </w:r>
      <w:r>
        <w:fldChar w:fldCharType="separate"/>
      </w:r>
      <w:r>
        <w:t>236</w:t>
      </w:r>
      <w:r>
        <w:fldChar w:fldCharType="end"/>
      </w:r>
    </w:p>
    <w:p w14:paraId="117BFBE1" w14:textId="106DEC9C" w:rsidR="00A91218" w:rsidRDefault="00A91218">
      <w:pPr>
        <w:pStyle w:val="TOC5"/>
        <w:rPr>
          <w:rFonts w:asciiTheme="minorHAnsi" w:eastAsiaTheme="minorEastAsia" w:hAnsiTheme="minorHAnsi" w:cstheme="minorBidi"/>
          <w:sz w:val="22"/>
          <w:szCs w:val="22"/>
          <w:lang w:eastAsia="en-GB"/>
        </w:rPr>
      </w:pPr>
      <w:r>
        <w:t>6.4.6.2.12</w:t>
      </w:r>
      <w:r>
        <w:rPr>
          <w:rFonts w:asciiTheme="minorHAnsi" w:eastAsiaTheme="minorEastAsia" w:hAnsiTheme="minorHAnsi" w:cstheme="minorBidi"/>
          <w:sz w:val="22"/>
          <w:szCs w:val="22"/>
          <w:lang w:eastAsia="en-GB"/>
        </w:rPr>
        <w:tab/>
      </w:r>
      <w:r>
        <w:t>Type: ReachabilityForSmsReport</w:t>
      </w:r>
      <w:r>
        <w:tab/>
      </w:r>
      <w:r>
        <w:fldChar w:fldCharType="begin" w:fldLock="1"/>
      </w:r>
      <w:r>
        <w:instrText xml:space="preserve"> PAGEREF _Toc58582663 \h </w:instrText>
      </w:r>
      <w:r>
        <w:fldChar w:fldCharType="separate"/>
      </w:r>
      <w:r>
        <w:t>237</w:t>
      </w:r>
      <w:r>
        <w:fldChar w:fldCharType="end"/>
      </w:r>
    </w:p>
    <w:p w14:paraId="5C7AB1ED" w14:textId="4F060E90" w:rsidR="00A91218" w:rsidRDefault="00A91218">
      <w:pPr>
        <w:pStyle w:val="TOC5"/>
        <w:rPr>
          <w:rFonts w:asciiTheme="minorHAnsi" w:eastAsiaTheme="minorEastAsia" w:hAnsiTheme="minorHAnsi" w:cstheme="minorBidi"/>
          <w:sz w:val="22"/>
          <w:szCs w:val="22"/>
          <w:lang w:eastAsia="en-GB"/>
        </w:rPr>
      </w:pPr>
      <w:r>
        <w:t>6.4.6.2.13</w:t>
      </w:r>
      <w:r>
        <w:rPr>
          <w:rFonts w:asciiTheme="minorHAnsi" w:eastAsiaTheme="minorEastAsia" w:hAnsiTheme="minorHAnsi" w:cstheme="minorBidi"/>
          <w:sz w:val="22"/>
          <w:szCs w:val="22"/>
          <w:lang w:eastAsia="en-GB"/>
        </w:rPr>
        <w:tab/>
      </w:r>
      <w:r>
        <w:t>Type: DatalinkReportingConfiguration</w:t>
      </w:r>
      <w:r>
        <w:tab/>
      </w:r>
      <w:r>
        <w:fldChar w:fldCharType="begin" w:fldLock="1"/>
      </w:r>
      <w:r>
        <w:instrText xml:space="preserve"> PAGEREF _Toc58582664 \h </w:instrText>
      </w:r>
      <w:r>
        <w:fldChar w:fldCharType="separate"/>
      </w:r>
      <w:r>
        <w:t>237</w:t>
      </w:r>
      <w:r>
        <w:fldChar w:fldCharType="end"/>
      </w:r>
    </w:p>
    <w:p w14:paraId="6A08C8B8" w14:textId="58F2AAC0" w:rsidR="00A91218" w:rsidRDefault="00A91218">
      <w:pPr>
        <w:pStyle w:val="TOC5"/>
        <w:rPr>
          <w:rFonts w:asciiTheme="minorHAnsi" w:eastAsiaTheme="minorEastAsia" w:hAnsiTheme="minorHAnsi" w:cstheme="minorBidi"/>
          <w:sz w:val="22"/>
          <w:szCs w:val="22"/>
          <w:lang w:eastAsia="en-GB"/>
        </w:rPr>
      </w:pPr>
      <w:r>
        <w:lastRenderedPageBreak/>
        <w:t>6.4.6.2.14</w:t>
      </w:r>
      <w:r>
        <w:rPr>
          <w:rFonts w:asciiTheme="minorHAnsi" w:eastAsiaTheme="minorEastAsia" w:hAnsiTheme="minorHAnsi" w:cstheme="minorBidi"/>
          <w:sz w:val="22"/>
          <w:szCs w:val="22"/>
          <w:lang w:eastAsia="en-GB"/>
        </w:rPr>
        <w:tab/>
      </w:r>
      <w:r>
        <w:t xml:space="preserve">Type: </w:t>
      </w:r>
      <w:r>
        <w:rPr>
          <w:lang w:eastAsia="zh-CN"/>
        </w:rPr>
        <w:t>CmInfoReport</w:t>
      </w:r>
      <w:r>
        <w:tab/>
      </w:r>
      <w:r>
        <w:fldChar w:fldCharType="begin" w:fldLock="1"/>
      </w:r>
      <w:r>
        <w:instrText xml:space="preserve"> PAGEREF _Toc58582665 \h </w:instrText>
      </w:r>
      <w:r>
        <w:fldChar w:fldCharType="separate"/>
      </w:r>
      <w:r>
        <w:t>237</w:t>
      </w:r>
      <w:r>
        <w:fldChar w:fldCharType="end"/>
      </w:r>
    </w:p>
    <w:p w14:paraId="6E09277D" w14:textId="2D1F93B7" w:rsidR="00A91218" w:rsidRDefault="00A91218">
      <w:pPr>
        <w:pStyle w:val="TOC5"/>
        <w:rPr>
          <w:rFonts w:asciiTheme="minorHAnsi" w:eastAsiaTheme="minorEastAsia" w:hAnsiTheme="minorHAnsi" w:cstheme="minorBidi"/>
          <w:sz w:val="22"/>
          <w:szCs w:val="22"/>
          <w:lang w:eastAsia="en-GB"/>
        </w:rPr>
      </w:pPr>
      <w:r>
        <w:t>6.4.6.2.15</w:t>
      </w:r>
      <w:r>
        <w:rPr>
          <w:rFonts w:asciiTheme="minorHAnsi" w:eastAsiaTheme="minorEastAsia" w:hAnsiTheme="minorHAnsi" w:cstheme="minorBidi"/>
          <w:sz w:val="22"/>
          <w:szCs w:val="22"/>
          <w:lang w:eastAsia="en-GB"/>
        </w:rPr>
        <w:tab/>
      </w:r>
      <w:r>
        <w:t>Type: LossConnectivityCfg</w:t>
      </w:r>
      <w:r>
        <w:tab/>
      </w:r>
      <w:r>
        <w:fldChar w:fldCharType="begin" w:fldLock="1"/>
      </w:r>
      <w:r>
        <w:instrText xml:space="preserve"> PAGEREF _Toc58582666 \h </w:instrText>
      </w:r>
      <w:r>
        <w:fldChar w:fldCharType="separate"/>
      </w:r>
      <w:r>
        <w:t>237</w:t>
      </w:r>
      <w:r>
        <w:fldChar w:fldCharType="end"/>
      </w:r>
    </w:p>
    <w:p w14:paraId="703CCEC8" w14:textId="7E4AC5EE" w:rsidR="00A91218" w:rsidRDefault="00A91218">
      <w:pPr>
        <w:pStyle w:val="TOC5"/>
        <w:rPr>
          <w:rFonts w:asciiTheme="minorHAnsi" w:eastAsiaTheme="minorEastAsia" w:hAnsiTheme="minorHAnsi" w:cstheme="minorBidi"/>
          <w:sz w:val="22"/>
          <w:szCs w:val="22"/>
          <w:lang w:eastAsia="en-GB"/>
        </w:rPr>
      </w:pPr>
      <w:r>
        <w:t>6.4.6.2.16</w:t>
      </w:r>
      <w:r>
        <w:rPr>
          <w:rFonts w:asciiTheme="minorHAnsi" w:eastAsiaTheme="minorEastAsia" w:hAnsiTheme="minorHAnsi" w:cstheme="minorBidi"/>
          <w:sz w:val="22"/>
          <w:szCs w:val="22"/>
          <w:lang w:eastAsia="en-GB"/>
        </w:rPr>
        <w:tab/>
      </w:r>
      <w:r>
        <w:t>Type: PduSessionStatusCfg</w:t>
      </w:r>
      <w:r>
        <w:tab/>
      </w:r>
      <w:r>
        <w:fldChar w:fldCharType="begin" w:fldLock="1"/>
      </w:r>
      <w:r>
        <w:instrText xml:space="preserve"> PAGEREF _Toc58582667 \h </w:instrText>
      </w:r>
      <w:r>
        <w:fldChar w:fldCharType="separate"/>
      </w:r>
      <w:r>
        <w:t>238</w:t>
      </w:r>
      <w:r>
        <w:fldChar w:fldCharType="end"/>
      </w:r>
    </w:p>
    <w:p w14:paraId="67D5CFE8" w14:textId="068222BD" w:rsidR="00A91218" w:rsidRDefault="00A91218">
      <w:pPr>
        <w:pStyle w:val="TOC4"/>
        <w:rPr>
          <w:rFonts w:asciiTheme="minorHAnsi" w:eastAsiaTheme="minorEastAsia" w:hAnsiTheme="minorHAnsi" w:cstheme="minorBidi"/>
          <w:sz w:val="22"/>
          <w:szCs w:val="22"/>
          <w:lang w:eastAsia="en-GB"/>
        </w:rPr>
      </w:pPr>
      <w:r w:rsidRPr="00A91218">
        <w:t>6.4.6.3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_Toc58582668 \h </w:instrText>
      </w:r>
      <w:r>
        <w:fldChar w:fldCharType="separate"/>
      </w:r>
      <w:r>
        <w:t>238</w:t>
      </w:r>
      <w:r>
        <w:fldChar w:fldCharType="end"/>
      </w:r>
    </w:p>
    <w:p w14:paraId="1095DDDC" w14:textId="67247B43" w:rsidR="00A91218" w:rsidRDefault="00A91218">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_Toc58582669 \h </w:instrText>
      </w:r>
      <w:r>
        <w:fldChar w:fldCharType="separate"/>
      </w:r>
      <w:r>
        <w:t>238</w:t>
      </w:r>
      <w:r>
        <w:fldChar w:fldCharType="end"/>
      </w:r>
    </w:p>
    <w:p w14:paraId="606D0DF2" w14:textId="2787008F" w:rsidR="00A91218" w:rsidRDefault="00A91218">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_Toc58582670 \h </w:instrText>
      </w:r>
      <w:r>
        <w:fldChar w:fldCharType="separate"/>
      </w:r>
      <w:r>
        <w:t>238</w:t>
      </w:r>
      <w:r>
        <w:fldChar w:fldCharType="end"/>
      </w:r>
    </w:p>
    <w:p w14:paraId="52BCF2A0" w14:textId="75117FAD" w:rsidR="00A91218" w:rsidRDefault="00A91218">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_Toc58582671 \h </w:instrText>
      </w:r>
      <w:r>
        <w:fldChar w:fldCharType="separate"/>
      </w:r>
      <w:r>
        <w:t>239</w:t>
      </w:r>
      <w:r>
        <w:fldChar w:fldCharType="end"/>
      </w:r>
    </w:p>
    <w:p w14:paraId="35B4CBAD" w14:textId="1601EC0F" w:rsidR="00A91218" w:rsidRDefault="00A91218">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_Toc58582672 \h </w:instrText>
      </w:r>
      <w:r>
        <w:fldChar w:fldCharType="separate"/>
      </w:r>
      <w:r>
        <w:t>239</w:t>
      </w:r>
      <w:r>
        <w:fldChar w:fldCharType="end"/>
      </w:r>
    </w:p>
    <w:p w14:paraId="73F686BC" w14:textId="11B3261D" w:rsidR="00A91218" w:rsidRDefault="00A91218">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Enumeration: CnType</w:t>
      </w:r>
      <w:r>
        <w:tab/>
      </w:r>
      <w:r>
        <w:fldChar w:fldCharType="begin" w:fldLock="1"/>
      </w:r>
      <w:r>
        <w:instrText xml:space="preserve"> PAGEREF _Toc58582673 \h </w:instrText>
      </w:r>
      <w:r>
        <w:fldChar w:fldCharType="separate"/>
      </w:r>
      <w:r>
        <w:t>239</w:t>
      </w:r>
      <w:r>
        <w:fldChar w:fldCharType="end"/>
      </w:r>
    </w:p>
    <w:p w14:paraId="539BC0CC" w14:textId="2FB76DDD" w:rsidR="00A91218" w:rsidRDefault="00A91218">
      <w:pPr>
        <w:pStyle w:val="TOC5"/>
        <w:rPr>
          <w:rFonts w:asciiTheme="minorHAnsi" w:eastAsiaTheme="minorEastAsia" w:hAnsiTheme="minorHAnsi" w:cstheme="minorBidi"/>
          <w:sz w:val="22"/>
          <w:szCs w:val="22"/>
          <w:lang w:eastAsia="en-GB"/>
        </w:rPr>
      </w:pPr>
      <w:r>
        <w:t>6.4.6.3.6</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_Toc58582674 \h </w:instrText>
      </w:r>
      <w:r>
        <w:fldChar w:fldCharType="separate"/>
      </w:r>
      <w:r>
        <w:t>240</w:t>
      </w:r>
      <w:r>
        <w:fldChar w:fldCharType="end"/>
      </w:r>
    </w:p>
    <w:p w14:paraId="19403E89" w14:textId="56C14FF4" w:rsidR="00A91218" w:rsidRDefault="00A91218">
      <w:pPr>
        <w:pStyle w:val="TOC5"/>
        <w:rPr>
          <w:rFonts w:asciiTheme="minorHAnsi" w:eastAsiaTheme="minorEastAsia" w:hAnsiTheme="minorHAnsi" w:cstheme="minorBidi"/>
          <w:sz w:val="22"/>
          <w:szCs w:val="22"/>
          <w:lang w:eastAsia="en-GB"/>
        </w:rPr>
      </w:pPr>
      <w:r>
        <w:t>6.4.6.3.7</w:t>
      </w:r>
      <w:r>
        <w:rPr>
          <w:rFonts w:asciiTheme="minorHAnsi" w:eastAsiaTheme="minorEastAsia" w:hAnsiTheme="minorHAnsi" w:cstheme="minorBidi"/>
          <w:sz w:val="22"/>
          <w:szCs w:val="22"/>
          <w:lang w:eastAsia="en-GB"/>
        </w:rPr>
        <w:tab/>
      </w:r>
      <w:r>
        <w:t xml:space="preserve">Enumeration: </w:t>
      </w:r>
      <w:r>
        <w:rPr>
          <w:lang w:eastAsia="zh-CN"/>
        </w:rPr>
        <w:t>EventReportMode</w:t>
      </w:r>
      <w:r>
        <w:tab/>
      </w:r>
      <w:r>
        <w:fldChar w:fldCharType="begin" w:fldLock="1"/>
      </w:r>
      <w:r>
        <w:instrText xml:space="preserve"> PAGEREF _Toc58582675 \h </w:instrText>
      </w:r>
      <w:r>
        <w:fldChar w:fldCharType="separate"/>
      </w:r>
      <w:r>
        <w:t>240</w:t>
      </w:r>
      <w:r>
        <w:fldChar w:fldCharType="end"/>
      </w:r>
    </w:p>
    <w:p w14:paraId="50ABBAE0" w14:textId="389DE325" w:rsidR="00A91218" w:rsidRDefault="00A91218">
      <w:pPr>
        <w:pStyle w:val="TOC5"/>
        <w:rPr>
          <w:rFonts w:asciiTheme="minorHAnsi" w:eastAsiaTheme="minorEastAsia" w:hAnsiTheme="minorHAnsi" w:cstheme="minorBidi"/>
          <w:sz w:val="22"/>
          <w:szCs w:val="22"/>
          <w:lang w:eastAsia="en-GB"/>
        </w:rPr>
      </w:pPr>
      <w:r>
        <w:t>6.4.6.3.8</w:t>
      </w:r>
      <w:r>
        <w:rPr>
          <w:rFonts w:asciiTheme="minorHAnsi" w:eastAsiaTheme="minorEastAsia" w:hAnsiTheme="minorHAnsi" w:cstheme="minorBidi"/>
          <w:sz w:val="22"/>
          <w:szCs w:val="22"/>
          <w:lang w:eastAsia="en-GB"/>
        </w:rPr>
        <w:tab/>
      </w:r>
      <w:r>
        <w:t>Enumeration: ReachabilityForSmsConfiguration</w:t>
      </w:r>
      <w:r>
        <w:tab/>
      </w:r>
      <w:r>
        <w:fldChar w:fldCharType="begin" w:fldLock="1"/>
      </w:r>
      <w:r>
        <w:instrText xml:space="preserve"> PAGEREF _Toc58582676 \h </w:instrText>
      </w:r>
      <w:r>
        <w:fldChar w:fldCharType="separate"/>
      </w:r>
      <w:r>
        <w:t>240</w:t>
      </w:r>
      <w:r>
        <w:fldChar w:fldCharType="end"/>
      </w:r>
    </w:p>
    <w:p w14:paraId="672D0A8D" w14:textId="3475E4CA" w:rsidR="00A91218" w:rsidRDefault="00A91218">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_Toc58582677 \h </w:instrText>
      </w:r>
      <w:r>
        <w:fldChar w:fldCharType="separate"/>
      </w:r>
      <w:r>
        <w:t>240</w:t>
      </w:r>
      <w:r>
        <w:fldChar w:fldCharType="end"/>
      </w:r>
    </w:p>
    <w:p w14:paraId="45FAA1A2" w14:textId="560C3589" w:rsidR="00A91218" w:rsidRDefault="00A91218">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_Toc58582678 \h </w:instrText>
      </w:r>
      <w:r>
        <w:fldChar w:fldCharType="separate"/>
      </w:r>
      <w:r>
        <w:t>240</w:t>
      </w:r>
      <w:r>
        <w:fldChar w:fldCharType="end"/>
      </w:r>
    </w:p>
    <w:p w14:paraId="3B179899" w14:textId="2B4653DA" w:rsidR="00A91218" w:rsidRDefault="00A91218">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_Toc58582679 \h </w:instrText>
      </w:r>
      <w:r>
        <w:fldChar w:fldCharType="separate"/>
      </w:r>
      <w:r>
        <w:t>240</w:t>
      </w:r>
      <w:r>
        <w:fldChar w:fldCharType="end"/>
      </w:r>
    </w:p>
    <w:p w14:paraId="1345E9C5" w14:textId="1C1D4050" w:rsidR="00A91218" w:rsidRDefault="00A91218">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_Toc58582680 \h </w:instrText>
      </w:r>
      <w:r>
        <w:fldChar w:fldCharType="separate"/>
      </w:r>
      <w:r>
        <w:t>240</w:t>
      </w:r>
      <w:r>
        <w:fldChar w:fldCharType="end"/>
      </w:r>
    </w:p>
    <w:p w14:paraId="7C25E947" w14:textId="3C13A711" w:rsidR="00A91218" w:rsidRDefault="00A91218">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_Toc58582681 \h </w:instrText>
      </w:r>
      <w:r>
        <w:fldChar w:fldCharType="separate"/>
      </w:r>
      <w:r>
        <w:t>242</w:t>
      </w:r>
      <w:r>
        <w:fldChar w:fldCharType="end"/>
      </w:r>
    </w:p>
    <w:p w14:paraId="55734A45" w14:textId="12ED331D" w:rsidR="00A91218" w:rsidRDefault="00A91218">
      <w:pPr>
        <w:pStyle w:val="TOC3"/>
        <w:rPr>
          <w:rFonts w:asciiTheme="minorHAnsi" w:eastAsiaTheme="minorEastAsia" w:hAnsiTheme="minorHAnsi" w:cstheme="minorBidi"/>
          <w:sz w:val="22"/>
          <w:szCs w:val="22"/>
          <w:lang w:eastAsia="en-GB"/>
        </w:rPr>
      </w:pPr>
      <w:r w:rsidRPr="00A91218">
        <w:t>6.4.9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_Toc58582682 \h </w:instrText>
      </w:r>
      <w:r>
        <w:fldChar w:fldCharType="separate"/>
      </w:r>
      <w:r>
        <w:t>242</w:t>
      </w:r>
      <w:r>
        <w:fldChar w:fldCharType="end"/>
      </w:r>
    </w:p>
    <w:p w14:paraId="42F50E1C" w14:textId="7494F1E0" w:rsidR="00A91218" w:rsidRDefault="00A9121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_Toc58582683 \h </w:instrText>
      </w:r>
      <w:r>
        <w:fldChar w:fldCharType="separate"/>
      </w:r>
      <w:r>
        <w:t>242</w:t>
      </w:r>
      <w:r>
        <w:fldChar w:fldCharType="end"/>
      </w:r>
    </w:p>
    <w:p w14:paraId="4E2B283B" w14:textId="4F116229" w:rsidR="00A91218" w:rsidRDefault="00A9121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_Toc58582684 \h </w:instrText>
      </w:r>
      <w:r>
        <w:fldChar w:fldCharType="separate"/>
      </w:r>
      <w:r>
        <w:t>242</w:t>
      </w:r>
      <w:r>
        <w:fldChar w:fldCharType="end"/>
      </w:r>
    </w:p>
    <w:p w14:paraId="68B33407" w14:textId="4B4A80EE" w:rsidR="00A91218" w:rsidRDefault="00A9121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_Toc58582685 \h </w:instrText>
      </w:r>
      <w:r>
        <w:fldChar w:fldCharType="separate"/>
      </w:r>
      <w:r>
        <w:t>242</w:t>
      </w:r>
      <w:r>
        <w:fldChar w:fldCharType="end"/>
      </w:r>
    </w:p>
    <w:p w14:paraId="3DDFCD28" w14:textId="47C84779" w:rsidR="00A91218" w:rsidRDefault="00A9121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_Toc58582686 \h </w:instrText>
      </w:r>
      <w:r>
        <w:fldChar w:fldCharType="separate"/>
      </w:r>
      <w:r>
        <w:t>242</w:t>
      </w:r>
      <w:r>
        <w:fldChar w:fldCharType="end"/>
      </w:r>
    </w:p>
    <w:p w14:paraId="4DCE3E7D" w14:textId="6E66A7B5" w:rsidR="00A91218" w:rsidRDefault="00A9121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_Toc58582687 \h </w:instrText>
      </w:r>
      <w:r>
        <w:fldChar w:fldCharType="separate"/>
      </w:r>
      <w:r>
        <w:t>243</w:t>
      </w:r>
      <w:r>
        <w:fldChar w:fldCharType="end"/>
      </w:r>
    </w:p>
    <w:p w14:paraId="7C401BC5" w14:textId="7DBEE649" w:rsidR="00A91218" w:rsidRDefault="00A91218">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_Toc58582688 \h </w:instrText>
      </w:r>
      <w:r>
        <w:fldChar w:fldCharType="separate"/>
      </w:r>
      <w:r>
        <w:t>243</w:t>
      </w:r>
      <w:r>
        <w:fldChar w:fldCharType="end"/>
      </w:r>
    </w:p>
    <w:p w14:paraId="42765704" w14:textId="6C699CE1" w:rsidR="00A91218" w:rsidRDefault="00A91218">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_Toc58582689 \h </w:instrText>
      </w:r>
      <w:r>
        <w:fldChar w:fldCharType="separate"/>
      </w:r>
      <w:r>
        <w:t>243</w:t>
      </w:r>
      <w:r>
        <w:fldChar w:fldCharType="end"/>
      </w:r>
    </w:p>
    <w:p w14:paraId="50F5176F" w14:textId="0EB3F04D" w:rsidR="00A91218" w:rsidRDefault="00A91218">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_Toc58582690 \h </w:instrText>
      </w:r>
      <w:r>
        <w:fldChar w:fldCharType="separate"/>
      </w:r>
      <w:r>
        <w:t>243</w:t>
      </w:r>
      <w:r>
        <w:fldChar w:fldCharType="end"/>
      </w:r>
    </w:p>
    <w:p w14:paraId="6590D523" w14:textId="37C23DDE" w:rsidR="00A91218" w:rsidRDefault="00A91218">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_Toc58582691 \h </w:instrText>
      </w:r>
      <w:r>
        <w:fldChar w:fldCharType="separate"/>
      </w:r>
      <w:r>
        <w:t>243</w:t>
      </w:r>
      <w:r>
        <w:fldChar w:fldCharType="end"/>
      </w:r>
    </w:p>
    <w:p w14:paraId="004D9B6D" w14:textId="582A3FB1" w:rsidR="00A91218" w:rsidRDefault="00A9121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_Toc58582692 \h </w:instrText>
      </w:r>
      <w:r>
        <w:fldChar w:fldCharType="separate"/>
      </w:r>
      <w:r>
        <w:t>244</w:t>
      </w:r>
      <w:r>
        <w:fldChar w:fldCharType="end"/>
      </w:r>
    </w:p>
    <w:p w14:paraId="3C5053CE" w14:textId="00544611" w:rsidR="00A91218" w:rsidRDefault="00A9121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_Toc58582693 \h </w:instrText>
      </w:r>
      <w:r>
        <w:fldChar w:fldCharType="separate"/>
      </w:r>
      <w:r>
        <w:t>244</w:t>
      </w:r>
      <w:r>
        <w:fldChar w:fldCharType="end"/>
      </w:r>
    </w:p>
    <w:p w14:paraId="70ABC9F2" w14:textId="2BD8443D" w:rsidR="00A91218" w:rsidRDefault="00A9121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_Toc58582694 \h </w:instrText>
      </w:r>
      <w:r>
        <w:fldChar w:fldCharType="separate"/>
      </w:r>
      <w:r>
        <w:t>245</w:t>
      </w:r>
      <w:r>
        <w:fldChar w:fldCharType="end"/>
      </w:r>
    </w:p>
    <w:p w14:paraId="096F356A" w14:textId="1E259E1C" w:rsidR="00A91218" w:rsidRDefault="00A91218">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_Toc58582695 \h </w:instrText>
      </w:r>
      <w:r>
        <w:fldChar w:fldCharType="separate"/>
      </w:r>
      <w:r>
        <w:t>245</w:t>
      </w:r>
      <w:r>
        <w:fldChar w:fldCharType="end"/>
      </w:r>
    </w:p>
    <w:p w14:paraId="0A60D796" w14:textId="620DD76C" w:rsidR="00A91218" w:rsidRDefault="00A91218">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_Toc58582696 \h </w:instrText>
      </w:r>
      <w:r>
        <w:fldChar w:fldCharType="separate"/>
      </w:r>
      <w:r>
        <w:t>245</w:t>
      </w:r>
      <w:r>
        <w:fldChar w:fldCharType="end"/>
      </w:r>
    </w:p>
    <w:p w14:paraId="403B522F" w14:textId="7364EDC2" w:rsidR="00A91218" w:rsidRDefault="00A91218">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_Toc58582697 \h </w:instrText>
      </w:r>
      <w:r>
        <w:fldChar w:fldCharType="separate"/>
      </w:r>
      <w:r>
        <w:t>245</w:t>
      </w:r>
      <w:r>
        <w:fldChar w:fldCharType="end"/>
      </w:r>
    </w:p>
    <w:p w14:paraId="3ECCB3DC" w14:textId="4F411409" w:rsidR="00A91218" w:rsidRDefault="00A91218">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_Toc58582698 \h </w:instrText>
      </w:r>
      <w:r>
        <w:fldChar w:fldCharType="separate"/>
      </w:r>
      <w:r>
        <w:t>245</w:t>
      </w:r>
      <w:r>
        <w:fldChar w:fldCharType="end"/>
      </w:r>
    </w:p>
    <w:p w14:paraId="4E1CD025" w14:textId="315E723F" w:rsidR="00A91218" w:rsidRDefault="00A91218">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Resource: 5GVnGroupConfiguration</w:t>
      </w:r>
      <w:r>
        <w:tab/>
      </w:r>
      <w:r>
        <w:fldChar w:fldCharType="begin" w:fldLock="1"/>
      </w:r>
      <w:r>
        <w:instrText xml:space="preserve"> PAGEREF _Toc58582699 \h </w:instrText>
      </w:r>
      <w:r>
        <w:fldChar w:fldCharType="separate"/>
      </w:r>
      <w:r>
        <w:t>246</w:t>
      </w:r>
      <w:r>
        <w:fldChar w:fldCharType="end"/>
      </w:r>
    </w:p>
    <w:p w14:paraId="4269F162" w14:textId="53B9F5D0" w:rsidR="00A91218" w:rsidRDefault="00A91218">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_Toc58582700 \h </w:instrText>
      </w:r>
      <w:r>
        <w:fldChar w:fldCharType="separate"/>
      </w:r>
      <w:r>
        <w:t>246</w:t>
      </w:r>
      <w:r>
        <w:fldChar w:fldCharType="end"/>
      </w:r>
    </w:p>
    <w:p w14:paraId="755E238D" w14:textId="3E02063E" w:rsidR="00A91218" w:rsidRDefault="00A91218">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_Toc58582701 \h </w:instrText>
      </w:r>
      <w:r>
        <w:fldChar w:fldCharType="separate"/>
      </w:r>
      <w:r>
        <w:t>246</w:t>
      </w:r>
      <w:r>
        <w:fldChar w:fldCharType="end"/>
      </w:r>
    </w:p>
    <w:p w14:paraId="3786C817" w14:textId="20C27169" w:rsidR="00A91218" w:rsidRDefault="00A91218">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_Toc58582702 \h </w:instrText>
      </w:r>
      <w:r>
        <w:fldChar w:fldCharType="separate"/>
      </w:r>
      <w:r>
        <w:t>246</w:t>
      </w:r>
      <w:r>
        <w:fldChar w:fldCharType="end"/>
      </w:r>
    </w:p>
    <w:p w14:paraId="48B6FB8A" w14:textId="2933C534" w:rsidR="00A91218" w:rsidRDefault="00A91218">
      <w:pPr>
        <w:pStyle w:val="TOC6"/>
        <w:rPr>
          <w:rFonts w:asciiTheme="minorHAnsi" w:eastAsiaTheme="minorEastAsia" w:hAnsiTheme="minorHAnsi" w:cstheme="minorBidi"/>
          <w:sz w:val="22"/>
          <w:szCs w:val="22"/>
          <w:lang w:eastAsia="en-GB"/>
        </w:rPr>
      </w:pPr>
      <w:r>
        <w:t>6.5.3.3.3.1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_Toc58582703 \h </w:instrText>
      </w:r>
      <w:r>
        <w:fldChar w:fldCharType="separate"/>
      </w:r>
      <w:r>
        <w:t>246</w:t>
      </w:r>
      <w:r>
        <w:fldChar w:fldCharType="end"/>
      </w:r>
    </w:p>
    <w:p w14:paraId="2EDCA72A" w14:textId="1447D511" w:rsidR="00A91218" w:rsidRDefault="00A91218">
      <w:pPr>
        <w:pStyle w:val="TOC6"/>
        <w:rPr>
          <w:rFonts w:asciiTheme="minorHAnsi" w:eastAsiaTheme="minorEastAsia" w:hAnsiTheme="minorHAnsi" w:cstheme="minorBidi"/>
          <w:sz w:val="22"/>
          <w:szCs w:val="22"/>
          <w:lang w:eastAsia="en-GB"/>
        </w:rPr>
      </w:pPr>
      <w:r>
        <w:t>6.5.3.3.3.2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_Toc58582704 \h </w:instrText>
      </w:r>
      <w:r>
        <w:fldChar w:fldCharType="separate"/>
      </w:r>
      <w:r>
        <w:t>247</w:t>
      </w:r>
      <w:r>
        <w:fldChar w:fldCharType="end"/>
      </w:r>
    </w:p>
    <w:p w14:paraId="6205BB6A" w14:textId="5CFD64D4" w:rsidR="00A91218" w:rsidRDefault="00A91218">
      <w:pPr>
        <w:pStyle w:val="TOC6"/>
        <w:rPr>
          <w:rFonts w:asciiTheme="minorHAnsi" w:eastAsiaTheme="minorEastAsia" w:hAnsiTheme="minorHAnsi" w:cstheme="minorBidi"/>
          <w:sz w:val="22"/>
          <w:szCs w:val="22"/>
          <w:lang w:eastAsia="en-GB"/>
        </w:rPr>
      </w:pPr>
      <w:r>
        <w:t>6.5.3.3.3.3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_Toc58582705 \h </w:instrText>
      </w:r>
      <w:r>
        <w:fldChar w:fldCharType="separate"/>
      </w:r>
      <w:r>
        <w:t>247</w:t>
      </w:r>
      <w:r>
        <w:fldChar w:fldCharType="end"/>
      </w:r>
    </w:p>
    <w:p w14:paraId="10F3C473" w14:textId="491615EF" w:rsidR="00A91218" w:rsidRDefault="00A91218">
      <w:pPr>
        <w:pStyle w:val="TOC6"/>
        <w:rPr>
          <w:rFonts w:asciiTheme="minorHAnsi" w:eastAsiaTheme="minorEastAsia" w:hAnsiTheme="minorHAnsi" w:cstheme="minorBidi"/>
          <w:sz w:val="22"/>
          <w:szCs w:val="22"/>
          <w:lang w:eastAsia="en-GB"/>
        </w:rPr>
      </w:pPr>
      <w:r>
        <w:t>6.5.3.3.3.4</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_Toc58582706 \h </w:instrText>
      </w:r>
      <w:r>
        <w:fldChar w:fldCharType="separate"/>
      </w:r>
      <w:r>
        <w:t>248</w:t>
      </w:r>
      <w:r>
        <w:fldChar w:fldCharType="end"/>
      </w:r>
    </w:p>
    <w:p w14:paraId="72C43BAD" w14:textId="0D325EF3" w:rsidR="00A91218" w:rsidRDefault="00A9121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_Toc58582707 \h </w:instrText>
      </w:r>
      <w:r>
        <w:fldChar w:fldCharType="separate"/>
      </w:r>
      <w:r>
        <w:t>248</w:t>
      </w:r>
      <w:r>
        <w:fldChar w:fldCharType="end"/>
      </w:r>
    </w:p>
    <w:p w14:paraId="6D325C1F" w14:textId="3C5154C7" w:rsidR="00A91218" w:rsidRDefault="00A91218">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_Toc58582708 \h </w:instrText>
      </w:r>
      <w:r>
        <w:fldChar w:fldCharType="separate"/>
      </w:r>
      <w:r>
        <w:t>248</w:t>
      </w:r>
      <w:r>
        <w:fldChar w:fldCharType="end"/>
      </w:r>
    </w:p>
    <w:p w14:paraId="40051044" w14:textId="06683E54" w:rsidR="00A91218" w:rsidRDefault="00A91218">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_Toc58582709 \h </w:instrText>
      </w:r>
      <w:r>
        <w:fldChar w:fldCharType="separate"/>
      </w:r>
      <w:r>
        <w:t>249</w:t>
      </w:r>
      <w:r>
        <w:fldChar w:fldCharType="end"/>
      </w:r>
    </w:p>
    <w:p w14:paraId="1D4DD60D" w14:textId="5DE17C03" w:rsidR="00A91218" w:rsidRDefault="00A91218">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_Toc58582710 \h </w:instrText>
      </w:r>
      <w:r>
        <w:fldChar w:fldCharType="separate"/>
      </w:r>
      <w:r>
        <w:t>249</w:t>
      </w:r>
      <w:r>
        <w:fldChar w:fldCharType="end"/>
      </w:r>
    </w:p>
    <w:p w14:paraId="4E195FED" w14:textId="70F08A01" w:rsidR="00A91218" w:rsidRDefault="00A91218">
      <w:pPr>
        <w:pStyle w:val="TOC4"/>
        <w:rPr>
          <w:rFonts w:asciiTheme="minorHAnsi" w:eastAsiaTheme="minorEastAsia" w:hAnsiTheme="minorHAnsi" w:cstheme="minorBidi"/>
          <w:sz w:val="22"/>
          <w:szCs w:val="22"/>
          <w:lang w:eastAsia="en-GB"/>
        </w:rPr>
      </w:pPr>
      <w:r w:rsidRPr="00A91218">
        <w:t>6.5.6.2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_Toc58582711 \h </w:instrText>
      </w:r>
      <w:r>
        <w:fldChar w:fldCharType="separate"/>
      </w:r>
      <w:r>
        <w:t>250</w:t>
      </w:r>
      <w:r>
        <w:fldChar w:fldCharType="end"/>
      </w:r>
    </w:p>
    <w:p w14:paraId="3E81F192" w14:textId="507C9BEB" w:rsidR="00A91218" w:rsidRDefault="00A91218">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_Toc58582712 \h </w:instrText>
      </w:r>
      <w:r>
        <w:fldChar w:fldCharType="separate"/>
      </w:r>
      <w:r>
        <w:t>250</w:t>
      </w:r>
      <w:r>
        <w:fldChar w:fldCharType="end"/>
      </w:r>
    </w:p>
    <w:p w14:paraId="1A1D4C27" w14:textId="58EF913C" w:rsidR="00A91218" w:rsidRDefault="00A91218">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_Toc58582713 \h </w:instrText>
      </w:r>
      <w:r>
        <w:fldChar w:fldCharType="separate"/>
      </w:r>
      <w:r>
        <w:t>250</w:t>
      </w:r>
      <w:r>
        <w:fldChar w:fldCharType="end"/>
      </w:r>
    </w:p>
    <w:p w14:paraId="70FF2D09" w14:textId="0342F0B3" w:rsidR="00A91218" w:rsidRDefault="00A91218">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_Toc58582714 \h </w:instrText>
      </w:r>
      <w:r>
        <w:fldChar w:fldCharType="separate"/>
      </w:r>
      <w:r>
        <w:t>250</w:t>
      </w:r>
      <w:r>
        <w:fldChar w:fldCharType="end"/>
      </w:r>
    </w:p>
    <w:p w14:paraId="086FAD4E" w14:textId="3774C238" w:rsidR="00A91218" w:rsidRDefault="00A91218">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_Toc58582715 \h </w:instrText>
      </w:r>
      <w:r>
        <w:fldChar w:fldCharType="separate"/>
      </w:r>
      <w:r>
        <w:t>251</w:t>
      </w:r>
      <w:r>
        <w:fldChar w:fldCharType="end"/>
      </w:r>
    </w:p>
    <w:p w14:paraId="3F5846B4" w14:textId="7CF11130" w:rsidR="00A91218" w:rsidRDefault="00A91218">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_Toc58582716 \h </w:instrText>
      </w:r>
      <w:r>
        <w:fldChar w:fldCharType="separate"/>
      </w:r>
      <w:r>
        <w:t>251</w:t>
      </w:r>
      <w:r>
        <w:fldChar w:fldCharType="end"/>
      </w:r>
    </w:p>
    <w:p w14:paraId="389D382A" w14:textId="54C94891" w:rsidR="00A91218" w:rsidRDefault="00A91218">
      <w:pPr>
        <w:pStyle w:val="TOC5"/>
        <w:rPr>
          <w:rFonts w:asciiTheme="minorHAnsi" w:eastAsiaTheme="minorEastAsia" w:hAnsiTheme="minorHAnsi" w:cstheme="minorBidi"/>
          <w:sz w:val="22"/>
          <w:szCs w:val="22"/>
          <w:lang w:eastAsia="en-GB"/>
        </w:rPr>
      </w:pPr>
      <w:r>
        <w:t>6.5.6.2.6</w:t>
      </w:r>
      <w:r>
        <w:rPr>
          <w:rFonts w:asciiTheme="minorHAnsi" w:eastAsiaTheme="minorEastAsia" w:hAnsiTheme="minorHAnsi" w:cstheme="minorBidi"/>
          <w:sz w:val="22"/>
          <w:szCs w:val="22"/>
          <w:lang w:eastAsia="en-GB"/>
        </w:rPr>
        <w:tab/>
      </w:r>
      <w:r>
        <w:t>Type: 5GVnGroupConfiguration</w:t>
      </w:r>
      <w:r>
        <w:tab/>
      </w:r>
      <w:r>
        <w:fldChar w:fldCharType="begin" w:fldLock="1"/>
      </w:r>
      <w:r>
        <w:instrText xml:space="preserve"> PAGEREF _Toc58582717 \h </w:instrText>
      </w:r>
      <w:r>
        <w:fldChar w:fldCharType="separate"/>
      </w:r>
      <w:r>
        <w:t>252</w:t>
      </w:r>
      <w:r>
        <w:fldChar w:fldCharType="end"/>
      </w:r>
    </w:p>
    <w:p w14:paraId="028075C2" w14:textId="73A514CB" w:rsidR="00A91218" w:rsidRDefault="00A91218">
      <w:pPr>
        <w:pStyle w:val="TOC5"/>
        <w:rPr>
          <w:rFonts w:asciiTheme="minorHAnsi" w:eastAsiaTheme="minorEastAsia" w:hAnsiTheme="minorHAnsi" w:cstheme="minorBidi"/>
          <w:sz w:val="22"/>
          <w:szCs w:val="22"/>
          <w:lang w:eastAsia="en-GB"/>
        </w:rPr>
      </w:pPr>
      <w:r>
        <w:t>6.5.6.2.7</w:t>
      </w:r>
      <w:r>
        <w:rPr>
          <w:rFonts w:asciiTheme="minorHAnsi" w:eastAsiaTheme="minorEastAsia" w:hAnsiTheme="minorHAnsi" w:cstheme="minorBidi"/>
          <w:sz w:val="22"/>
          <w:szCs w:val="22"/>
          <w:lang w:eastAsia="en-GB"/>
        </w:rPr>
        <w:tab/>
      </w:r>
      <w:r>
        <w:t>Type: 5GVnGroupData</w:t>
      </w:r>
      <w:r>
        <w:tab/>
      </w:r>
      <w:r>
        <w:fldChar w:fldCharType="begin" w:fldLock="1"/>
      </w:r>
      <w:r>
        <w:instrText xml:space="preserve"> PAGEREF _Toc58582718 \h </w:instrText>
      </w:r>
      <w:r>
        <w:fldChar w:fldCharType="separate"/>
      </w:r>
      <w:r>
        <w:t>252</w:t>
      </w:r>
      <w:r>
        <w:fldChar w:fldCharType="end"/>
      </w:r>
    </w:p>
    <w:p w14:paraId="1532466E" w14:textId="1D2E97CA" w:rsidR="00A91218" w:rsidRDefault="00A91218">
      <w:pPr>
        <w:pStyle w:val="TOC5"/>
        <w:rPr>
          <w:rFonts w:asciiTheme="minorHAnsi" w:eastAsiaTheme="minorEastAsia" w:hAnsiTheme="minorHAnsi" w:cstheme="minorBidi"/>
          <w:sz w:val="22"/>
          <w:szCs w:val="22"/>
          <w:lang w:eastAsia="en-GB"/>
        </w:rPr>
      </w:pPr>
      <w:r>
        <w:t>6.5.6.2.8</w:t>
      </w:r>
      <w:r>
        <w:rPr>
          <w:rFonts w:asciiTheme="minorHAnsi" w:eastAsiaTheme="minorEastAsia" w:hAnsiTheme="minorHAnsi" w:cstheme="minorBidi"/>
          <w:sz w:val="22"/>
          <w:szCs w:val="22"/>
          <w:lang w:eastAsia="en-GB"/>
        </w:rPr>
        <w:tab/>
      </w:r>
      <w:r>
        <w:t xml:space="preserve">Type: </w:t>
      </w:r>
      <w:r>
        <w:rPr>
          <w:lang w:eastAsia="zh-CN"/>
        </w:rPr>
        <w:t>ExpectedUeBehaviour</w:t>
      </w:r>
      <w:r>
        <w:tab/>
      </w:r>
      <w:r>
        <w:fldChar w:fldCharType="begin" w:fldLock="1"/>
      </w:r>
      <w:r>
        <w:instrText xml:space="preserve"> PAGEREF _Toc58582719 \h </w:instrText>
      </w:r>
      <w:r>
        <w:fldChar w:fldCharType="separate"/>
      </w:r>
      <w:r>
        <w:t>253</w:t>
      </w:r>
      <w:r>
        <w:fldChar w:fldCharType="end"/>
      </w:r>
    </w:p>
    <w:p w14:paraId="44C4B138" w14:textId="566352D7" w:rsidR="00A91218" w:rsidRDefault="00A91218">
      <w:pPr>
        <w:pStyle w:val="TOC5"/>
        <w:rPr>
          <w:rFonts w:asciiTheme="minorHAnsi" w:eastAsiaTheme="minorEastAsia" w:hAnsiTheme="minorHAnsi" w:cstheme="minorBidi"/>
          <w:sz w:val="22"/>
          <w:szCs w:val="22"/>
          <w:lang w:eastAsia="en-GB"/>
        </w:rPr>
      </w:pPr>
      <w:r>
        <w:t>6.5.6.2.9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_Toc58582720 \h </w:instrText>
      </w:r>
      <w:r>
        <w:fldChar w:fldCharType="separate"/>
      </w:r>
      <w:r>
        <w:t>254</w:t>
      </w:r>
      <w:r>
        <w:fldChar w:fldCharType="end"/>
      </w:r>
    </w:p>
    <w:p w14:paraId="48CF9838" w14:textId="44427DF0" w:rsidR="00A91218" w:rsidRDefault="00A91218">
      <w:pPr>
        <w:pStyle w:val="TOC5"/>
        <w:rPr>
          <w:rFonts w:asciiTheme="minorHAnsi" w:eastAsiaTheme="minorEastAsia" w:hAnsiTheme="minorHAnsi" w:cstheme="minorBidi"/>
          <w:sz w:val="22"/>
          <w:szCs w:val="22"/>
          <w:lang w:eastAsia="en-GB"/>
        </w:rPr>
      </w:pPr>
      <w:r>
        <w:t>6.5.6.2.10</w:t>
      </w:r>
      <w:r>
        <w:rPr>
          <w:rFonts w:asciiTheme="minorHAnsi" w:eastAsiaTheme="minorEastAsia" w:hAnsiTheme="minorHAnsi" w:cstheme="minorBidi"/>
          <w:sz w:val="22"/>
          <w:szCs w:val="22"/>
          <w:lang w:eastAsia="en-GB"/>
        </w:rPr>
        <w:tab/>
      </w:r>
      <w:r>
        <w:t xml:space="preserve">Type: </w:t>
      </w:r>
      <w:r>
        <w:rPr>
          <w:lang w:eastAsia="zh-CN"/>
        </w:rPr>
        <w:t>LocationArea</w:t>
      </w:r>
      <w:r>
        <w:tab/>
      </w:r>
      <w:r>
        <w:fldChar w:fldCharType="begin" w:fldLock="1"/>
      </w:r>
      <w:r>
        <w:instrText xml:space="preserve"> PAGEREF _Toc58582721 \h </w:instrText>
      </w:r>
      <w:r>
        <w:fldChar w:fldCharType="separate"/>
      </w:r>
      <w:r>
        <w:t>254</w:t>
      </w:r>
      <w:r>
        <w:fldChar w:fldCharType="end"/>
      </w:r>
    </w:p>
    <w:p w14:paraId="5F0F853E" w14:textId="730000D9" w:rsidR="00A91218" w:rsidRDefault="00A91218">
      <w:pPr>
        <w:pStyle w:val="TOC5"/>
        <w:rPr>
          <w:rFonts w:asciiTheme="minorHAnsi" w:eastAsiaTheme="minorEastAsia" w:hAnsiTheme="minorHAnsi" w:cstheme="minorBidi"/>
          <w:sz w:val="22"/>
          <w:szCs w:val="22"/>
          <w:lang w:eastAsia="en-GB"/>
        </w:rPr>
      </w:pPr>
      <w:r>
        <w:t>6.5.6.2.11</w:t>
      </w:r>
      <w:r>
        <w:rPr>
          <w:rFonts w:asciiTheme="minorHAnsi" w:eastAsiaTheme="minorEastAsia" w:hAnsiTheme="minorHAnsi" w:cstheme="minorBidi"/>
          <w:sz w:val="22"/>
          <w:szCs w:val="22"/>
          <w:lang w:eastAsia="en-GB"/>
        </w:rPr>
        <w:tab/>
      </w:r>
      <w:r>
        <w:t xml:space="preserve">Type: </w:t>
      </w:r>
      <w:r>
        <w:rPr>
          <w:lang w:eastAsia="zh-CN"/>
        </w:rPr>
        <w:t>NetworkAreaInfo</w:t>
      </w:r>
      <w:r>
        <w:tab/>
      </w:r>
      <w:r>
        <w:fldChar w:fldCharType="begin" w:fldLock="1"/>
      </w:r>
      <w:r>
        <w:instrText xml:space="preserve"> PAGEREF _Toc58582722 \h </w:instrText>
      </w:r>
      <w:r>
        <w:fldChar w:fldCharType="separate"/>
      </w:r>
      <w:r>
        <w:t>254</w:t>
      </w:r>
      <w:r>
        <w:fldChar w:fldCharType="end"/>
      </w:r>
    </w:p>
    <w:p w14:paraId="717780C0" w14:textId="0F360380" w:rsidR="00A91218" w:rsidRDefault="00A91218">
      <w:pPr>
        <w:pStyle w:val="TOC5"/>
        <w:rPr>
          <w:rFonts w:asciiTheme="minorHAnsi" w:eastAsiaTheme="minorEastAsia" w:hAnsiTheme="minorHAnsi" w:cstheme="minorBidi"/>
          <w:sz w:val="22"/>
          <w:szCs w:val="22"/>
          <w:lang w:eastAsia="en-GB"/>
        </w:rPr>
      </w:pPr>
      <w:r>
        <w:t>6.5.6.2.12</w:t>
      </w:r>
      <w:r>
        <w:rPr>
          <w:rFonts w:asciiTheme="minorHAnsi" w:eastAsiaTheme="minorEastAsia" w:hAnsiTheme="minorHAnsi" w:cstheme="minorBidi"/>
          <w:sz w:val="22"/>
          <w:szCs w:val="22"/>
          <w:lang w:eastAsia="en-GB"/>
        </w:rPr>
        <w:tab/>
      </w:r>
      <w:r>
        <w:t xml:space="preserve">Type: </w:t>
      </w:r>
      <w:r>
        <w:rPr>
          <w:lang w:eastAsia="zh-CN"/>
        </w:rPr>
        <w:t>EcRestriction</w:t>
      </w:r>
      <w:r>
        <w:tab/>
      </w:r>
      <w:r>
        <w:fldChar w:fldCharType="begin" w:fldLock="1"/>
      </w:r>
      <w:r>
        <w:instrText xml:space="preserve"> PAGEREF _Toc58582723 \h </w:instrText>
      </w:r>
      <w:r>
        <w:fldChar w:fldCharType="separate"/>
      </w:r>
      <w:r>
        <w:t>254</w:t>
      </w:r>
      <w:r>
        <w:fldChar w:fldCharType="end"/>
      </w:r>
    </w:p>
    <w:p w14:paraId="10932ECD" w14:textId="362BFA92" w:rsidR="00A91218" w:rsidRDefault="00A91218">
      <w:pPr>
        <w:pStyle w:val="TOC5"/>
        <w:rPr>
          <w:rFonts w:asciiTheme="minorHAnsi" w:eastAsiaTheme="minorEastAsia" w:hAnsiTheme="minorHAnsi" w:cstheme="minorBidi"/>
          <w:sz w:val="22"/>
          <w:szCs w:val="22"/>
          <w:lang w:eastAsia="en-GB"/>
        </w:rPr>
      </w:pPr>
      <w:r>
        <w:t>6.5.6.2.13</w:t>
      </w:r>
      <w:r>
        <w:rPr>
          <w:rFonts w:asciiTheme="minorHAnsi" w:eastAsiaTheme="minorEastAsia" w:hAnsiTheme="minorHAnsi" w:cstheme="minorBidi"/>
          <w:sz w:val="22"/>
          <w:szCs w:val="22"/>
          <w:lang w:eastAsia="en-GB"/>
        </w:rPr>
        <w:tab/>
      </w:r>
      <w:r>
        <w:t>Type: PlmnEcInfo</w:t>
      </w:r>
      <w:r>
        <w:tab/>
      </w:r>
      <w:r>
        <w:fldChar w:fldCharType="begin" w:fldLock="1"/>
      </w:r>
      <w:r>
        <w:instrText xml:space="preserve"> PAGEREF _Toc58582724 \h </w:instrText>
      </w:r>
      <w:r>
        <w:fldChar w:fldCharType="separate"/>
      </w:r>
      <w:r>
        <w:t>255</w:t>
      </w:r>
      <w:r>
        <w:fldChar w:fldCharType="end"/>
      </w:r>
    </w:p>
    <w:p w14:paraId="79773B6C" w14:textId="443D0685" w:rsidR="00A91218" w:rsidRDefault="00A91218">
      <w:pPr>
        <w:pStyle w:val="TOC5"/>
        <w:rPr>
          <w:rFonts w:asciiTheme="minorHAnsi" w:eastAsiaTheme="minorEastAsia" w:hAnsiTheme="minorHAnsi" w:cstheme="minorBidi"/>
          <w:sz w:val="22"/>
          <w:szCs w:val="22"/>
          <w:lang w:eastAsia="en-GB"/>
        </w:rPr>
      </w:pPr>
      <w:r>
        <w:t>6.5.6.2.14</w:t>
      </w:r>
      <w:r>
        <w:rPr>
          <w:rFonts w:asciiTheme="minorHAnsi" w:eastAsiaTheme="minorEastAsia" w:hAnsiTheme="minorHAnsi" w:cstheme="minorBidi"/>
          <w:sz w:val="22"/>
          <w:szCs w:val="22"/>
          <w:lang w:eastAsia="en-GB"/>
        </w:rPr>
        <w:tab/>
      </w:r>
      <w:r>
        <w:t>Type: PpDlPacketCountExt</w:t>
      </w:r>
      <w:r>
        <w:tab/>
      </w:r>
      <w:r>
        <w:fldChar w:fldCharType="begin" w:fldLock="1"/>
      </w:r>
      <w:r>
        <w:instrText xml:space="preserve"> PAGEREF _Toc58582725 \h </w:instrText>
      </w:r>
      <w:r>
        <w:fldChar w:fldCharType="separate"/>
      </w:r>
      <w:r>
        <w:t>255</w:t>
      </w:r>
      <w:r>
        <w:fldChar w:fldCharType="end"/>
      </w:r>
    </w:p>
    <w:p w14:paraId="6E2F8CFA" w14:textId="1911FD50" w:rsidR="00A91218" w:rsidRDefault="00A91218">
      <w:pPr>
        <w:pStyle w:val="TOC5"/>
        <w:rPr>
          <w:rFonts w:asciiTheme="minorHAnsi" w:eastAsiaTheme="minorEastAsia" w:hAnsiTheme="minorHAnsi" w:cstheme="minorBidi"/>
          <w:sz w:val="22"/>
          <w:szCs w:val="22"/>
          <w:lang w:eastAsia="en-GB"/>
        </w:rPr>
      </w:pPr>
      <w:r>
        <w:t>6.5.6.2.15</w:t>
      </w:r>
      <w:r>
        <w:rPr>
          <w:rFonts w:asciiTheme="minorHAnsi" w:eastAsiaTheme="minorEastAsia" w:hAnsiTheme="minorHAnsi" w:cstheme="minorBidi"/>
          <w:sz w:val="22"/>
          <w:szCs w:val="22"/>
          <w:lang w:eastAsia="en-GB"/>
        </w:rPr>
        <w:tab/>
      </w:r>
      <w:r>
        <w:t xml:space="preserve">Type: </w:t>
      </w:r>
      <w:r>
        <w:rPr>
          <w:lang w:eastAsia="zh-CN"/>
        </w:rPr>
        <w:t>Pp</w:t>
      </w:r>
      <w:r w:rsidRPr="00262AD8">
        <w:rPr>
          <w:rFonts w:eastAsia="Malgun Gothic"/>
        </w:rPr>
        <w:t>MaximumResponseTime</w:t>
      </w:r>
      <w:r>
        <w:tab/>
      </w:r>
      <w:r>
        <w:fldChar w:fldCharType="begin" w:fldLock="1"/>
      </w:r>
      <w:r>
        <w:instrText xml:space="preserve"> PAGEREF _Toc58582726 \h </w:instrText>
      </w:r>
      <w:r>
        <w:fldChar w:fldCharType="separate"/>
      </w:r>
      <w:r>
        <w:t>256</w:t>
      </w:r>
      <w:r>
        <w:fldChar w:fldCharType="end"/>
      </w:r>
    </w:p>
    <w:p w14:paraId="31403EA5" w14:textId="02869F1C" w:rsidR="00A91218" w:rsidRDefault="00A91218">
      <w:pPr>
        <w:pStyle w:val="TOC5"/>
        <w:rPr>
          <w:rFonts w:asciiTheme="minorHAnsi" w:eastAsiaTheme="minorEastAsia" w:hAnsiTheme="minorHAnsi" w:cstheme="minorBidi"/>
          <w:sz w:val="22"/>
          <w:szCs w:val="22"/>
          <w:lang w:eastAsia="en-GB"/>
        </w:rPr>
      </w:pPr>
      <w:r>
        <w:lastRenderedPageBreak/>
        <w:t>6.5.6.2.16</w:t>
      </w:r>
      <w:r>
        <w:rPr>
          <w:rFonts w:asciiTheme="minorHAnsi" w:eastAsiaTheme="minorEastAsia" w:hAnsiTheme="minorHAnsi" w:cstheme="minorBidi"/>
          <w:sz w:val="22"/>
          <w:szCs w:val="22"/>
          <w:lang w:eastAsia="en-GB"/>
        </w:rPr>
        <w:tab/>
      </w:r>
      <w:r>
        <w:t xml:space="preserve">Type: </w:t>
      </w:r>
      <w:r w:rsidRPr="00262AD8">
        <w:rPr>
          <w:rFonts w:eastAsia="Malgun Gothic"/>
        </w:rPr>
        <w:t>PpMaximumLatency</w:t>
      </w:r>
      <w:r>
        <w:tab/>
      </w:r>
      <w:r>
        <w:fldChar w:fldCharType="begin" w:fldLock="1"/>
      </w:r>
      <w:r>
        <w:instrText xml:space="preserve"> PAGEREF _Toc58582727 \h </w:instrText>
      </w:r>
      <w:r>
        <w:fldChar w:fldCharType="separate"/>
      </w:r>
      <w:r>
        <w:t>256</w:t>
      </w:r>
      <w:r>
        <w:fldChar w:fldCharType="end"/>
      </w:r>
    </w:p>
    <w:p w14:paraId="08B0021B" w14:textId="0DE9E589" w:rsidR="00A91218" w:rsidRDefault="00A91218">
      <w:pPr>
        <w:pStyle w:val="TOC5"/>
        <w:rPr>
          <w:rFonts w:asciiTheme="minorHAnsi" w:eastAsiaTheme="minorEastAsia" w:hAnsiTheme="minorHAnsi" w:cstheme="minorBidi"/>
          <w:sz w:val="22"/>
          <w:szCs w:val="22"/>
          <w:lang w:eastAsia="en-GB"/>
        </w:rPr>
      </w:pPr>
      <w:r>
        <w:t>6.5.6.2.17</w:t>
      </w:r>
      <w:r>
        <w:rPr>
          <w:rFonts w:asciiTheme="minorHAnsi" w:eastAsiaTheme="minorEastAsia" w:hAnsiTheme="minorHAnsi" w:cstheme="minorBidi"/>
          <w:sz w:val="22"/>
          <w:szCs w:val="22"/>
          <w:lang w:eastAsia="en-GB"/>
        </w:rPr>
        <w:tab/>
      </w:r>
      <w:r>
        <w:t>Type: LcsPrivacy</w:t>
      </w:r>
      <w:r>
        <w:tab/>
      </w:r>
      <w:r>
        <w:fldChar w:fldCharType="begin" w:fldLock="1"/>
      </w:r>
      <w:r>
        <w:instrText xml:space="preserve"> PAGEREF _Toc58582728 \h </w:instrText>
      </w:r>
      <w:r>
        <w:fldChar w:fldCharType="separate"/>
      </w:r>
      <w:r>
        <w:t>257</w:t>
      </w:r>
      <w:r>
        <w:fldChar w:fldCharType="end"/>
      </w:r>
    </w:p>
    <w:p w14:paraId="634D8831" w14:textId="69996810" w:rsidR="00A91218" w:rsidRDefault="00A91218">
      <w:pPr>
        <w:pStyle w:val="TOC4"/>
        <w:rPr>
          <w:rFonts w:asciiTheme="minorHAnsi" w:eastAsiaTheme="minorEastAsia" w:hAnsiTheme="minorHAnsi" w:cstheme="minorBidi"/>
          <w:sz w:val="22"/>
          <w:szCs w:val="22"/>
          <w:lang w:eastAsia="en-GB"/>
        </w:rPr>
      </w:pPr>
      <w:r w:rsidRPr="00A91218">
        <w:t>6.5.6.3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_Toc58582729 \h </w:instrText>
      </w:r>
      <w:r>
        <w:fldChar w:fldCharType="separate"/>
      </w:r>
      <w:r>
        <w:t>257</w:t>
      </w:r>
      <w:r>
        <w:fldChar w:fldCharType="end"/>
      </w:r>
    </w:p>
    <w:p w14:paraId="306EBD75" w14:textId="3478BA8C" w:rsidR="00A91218" w:rsidRDefault="00A91218">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_Toc58582730 \h </w:instrText>
      </w:r>
      <w:r>
        <w:fldChar w:fldCharType="separate"/>
      </w:r>
      <w:r>
        <w:t>257</w:t>
      </w:r>
      <w:r>
        <w:fldChar w:fldCharType="end"/>
      </w:r>
    </w:p>
    <w:p w14:paraId="2366FC6F" w14:textId="0D57D41B" w:rsidR="00A91218" w:rsidRDefault="00A91218">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_Toc58582731 \h </w:instrText>
      </w:r>
      <w:r>
        <w:fldChar w:fldCharType="separate"/>
      </w:r>
      <w:r>
        <w:t>257</w:t>
      </w:r>
      <w:r>
        <w:fldChar w:fldCharType="end"/>
      </w:r>
    </w:p>
    <w:p w14:paraId="40EEFA60" w14:textId="7CAFE5A8" w:rsidR="00A91218" w:rsidRDefault="00A91218">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_Toc58582732 \h </w:instrText>
      </w:r>
      <w:r>
        <w:fldChar w:fldCharType="separate"/>
      </w:r>
      <w:r>
        <w:t>257</w:t>
      </w:r>
      <w:r>
        <w:fldChar w:fldCharType="end"/>
      </w:r>
    </w:p>
    <w:p w14:paraId="2B081CBA" w14:textId="731D4F7A" w:rsidR="00A91218" w:rsidRDefault="00A91218">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_Toc58582733 \h </w:instrText>
      </w:r>
      <w:r>
        <w:fldChar w:fldCharType="separate"/>
      </w:r>
      <w:r>
        <w:t>257</w:t>
      </w:r>
      <w:r>
        <w:fldChar w:fldCharType="end"/>
      </w:r>
    </w:p>
    <w:p w14:paraId="7142DBF7" w14:textId="75DC1696" w:rsidR="00A91218" w:rsidRDefault="00A91218">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_Toc58582734 \h </w:instrText>
      </w:r>
      <w:r>
        <w:fldChar w:fldCharType="separate"/>
      </w:r>
      <w:r>
        <w:t>257</w:t>
      </w:r>
      <w:r>
        <w:fldChar w:fldCharType="end"/>
      </w:r>
    </w:p>
    <w:p w14:paraId="2CFD8F1D" w14:textId="5BB47305" w:rsidR="00A91218" w:rsidRDefault="00A91218">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_Toc58582735 \h </w:instrText>
      </w:r>
      <w:r>
        <w:fldChar w:fldCharType="separate"/>
      </w:r>
      <w:r>
        <w:t>257</w:t>
      </w:r>
      <w:r>
        <w:fldChar w:fldCharType="end"/>
      </w:r>
    </w:p>
    <w:p w14:paraId="16681318" w14:textId="75DEF669" w:rsidR="00A91218" w:rsidRDefault="00A91218">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_Toc58582736 \h </w:instrText>
      </w:r>
      <w:r>
        <w:fldChar w:fldCharType="separate"/>
      </w:r>
      <w:r>
        <w:t>257</w:t>
      </w:r>
      <w:r>
        <w:fldChar w:fldCharType="end"/>
      </w:r>
    </w:p>
    <w:p w14:paraId="31B1451B" w14:textId="406F0294" w:rsidR="00A91218" w:rsidRDefault="00A91218">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_Toc58582737 \h </w:instrText>
      </w:r>
      <w:r>
        <w:fldChar w:fldCharType="separate"/>
      </w:r>
      <w:r>
        <w:t>258</w:t>
      </w:r>
      <w:r>
        <w:fldChar w:fldCharType="end"/>
      </w:r>
    </w:p>
    <w:p w14:paraId="78B4D7ED" w14:textId="1708368B" w:rsidR="00A91218" w:rsidRDefault="00A91218">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_Toc58582738 \h </w:instrText>
      </w:r>
      <w:r>
        <w:fldChar w:fldCharType="separate"/>
      </w:r>
      <w:r>
        <w:t>258</w:t>
      </w:r>
      <w:r>
        <w:fldChar w:fldCharType="end"/>
      </w:r>
    </w:p>
    <w:p w14:paraId="4CCC8500" w14:textId="24E85410" w:rsidR="00A91218" w:rsidRDefault="00A91218">
      <w:pPr>
        <w:pStyle w:val="TOC3"/>
        <w:rPr>
          <w:rFonts w:asciiTheme="minorHAnsi" w:eastAsiaTheme="minorEastAsia" w:hAnsiTheme="minorHAnsi" w:cstheme="minorBidi"/>
          <w:sz w:val="22"/>
          <w:szCs w:val="22"/>
          <w:lang w:eastAsia="en-GB"/>
        </w:rPr>
      </w:pPr>
      <w:r w:rsidRPr="00A91218">
        <w:t>6.5.9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_Toc58582739 \h </w:instrText>
      </w:r>
      <w:r>
        <w:fldChar w:fldCharType="separate"/>
      </w:r>
      <w:r>
        <w:t>258</w:t>
      </w:r>
      <w:r>
        <w:fldChar w:fldCharType="end"/>
      </w:r>
    </w:p>
    <w:p w14:paraId="5D172C09" w14:textId="78A2A970" w:rsidR="00A91218" w:rsidRDefault="00A9121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Nudm_NIDDAuthorization Service API</w:t>
      </w:r>
      <w:r>
        <w:tab/>
      </w:r>
      <w:r>
        <w:fldChar w:fldCharType="begin" w:fldLock="1"/>
      </w:r>
      <w:r>
        <w:instrText xml:space="preserve"> PAGEREF _Toc58582740 \h </w:instrText>
      </w:r>
      <w:r>
        <w:fldChar w:fldCharType="separate"/>
      </w:r>
      <w:r>
        <w:t>258</w:t>
      </w:r>
      <w:r>
        <w:fldChar w:fldCharType="end"/>
      </w:r>
    </w:p>
    <w:p w14:paraId="5D0149B5" w14:textId="53199BCE" w:rsidR="00A91218" w:rsidRDefault="00A9121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_Toc58582741 \h </w:instrText>
      </w:r>
      <w:r>
        <w:fldChar w:fldCharType="separate"/>
      </w:r>
      <w:r>
        <w:t>258</w:t>
      </w:r>
      <w:r>
        <w:fldChar w:fldCharType="end"/>
      </w:r>
    </w:p>
    <w:p w14:paraId="157588F0" w14:textId="116E6F90" w:rsidR="00A91218" w:rsidRDefault="00A9121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_Toc58582742 \h </w:instrText>
      </w:r>
      <w:r>
        <w:fldChar w:fldCharType="separate"/>
      </w:r>
      <w:r>
        <w:t>259</w:t>
      </w:r>
      <w:r>
        <w:fldChar w:fldCharType="end"/>
      </w:r>
    </w:p>
    <w:p w14:paraId="59130D0B" w14:textId="115B38A6" w:rsidR="00A91218" w:rsidRDefault="00A9121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_Toc58582743 \h </w:instrText>
      </w:r>
      <w:r>
        <w:fldChar w:fldCharType="separate"/>
      </w:r>
      <w:r>
        <w:t>259</w:t>
      </w:r>
      <w:r>
        <w:fldChar w:fldCharType="end"/>
      </w:r>
    </w:p>
    <w:p w14:paraId="4AE83F21" w14:textId="238005E1" w:rsidR="00A91218" w:rsidRDefault="00A91218">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_Toc58582744 \h </w:instrText>
      </w:r>
      <w:r>
        <w:fldChar w:fldCharType="separate"/>
      </w:r>
      <w:r>
        <w:t>259</w:t>
      </w:r>
      <w:r>
        <w:fldChar w:fldCharType="end"/>
      </w:r>
    </w:p>
    <w:p w14:paraId="4ACAB08D" w14:textId="344D25BC" w:rsidR="00A91218" w:rsidRDefault="00A91218">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_Toc58582745 \h </w:instrText>
      </w:r>
      <w:r>
        <w:fldChar w:fldCharType="separate"/>
      </w:r>
      <w:r>
        <w:t>259</w:t>
      </w:r>
      <w:r>
        <w:fldChar w:fldCharType="end"/>
      </w:r>
    </w:p>
    <w:p w14:paraId="5CE3E9B6" w14:textId="52234DD1" w:rsidR="00A91218" w:rsidRDefault="00A91218">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_Toc58582746 \h </w:instrText>
      </w:r>
      <w:r>
        <w:fldChar w:fldCharType="separate"/>
      </w:r>
      <w:r>
        <w:t>259</w:t>
      </w:r>
      <w:r>
        <w:fldChar w:fldCharType="end"/>
      </w:r>
    </w:p>
    <w:p w14:paraId="2E89D8D0" w14:textId="5D206F0F" w:rsidR="00A91218" w:rsidRDefault="00A9121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_Toc58582747 \h </w:instrText>
      </w:r>
      <w:r>
        <w:fldChar w:fldCharType="separate"/>
      </w:r>
      <w:r>
        <w:t>259</w:t>
      </w:r>
      <w:r>
        <w:fldChar w:fldCharType="end"/>
      </w:r>
    </w:p>
    <w:p w14:paraId="794F7A67" w14:textId="3D3B716C" w:rsidR="00A91218" w:rsidRDefault="00A91218">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_Toc58582748 \h </w:instrText>
      </w:r>
      <w:r>
        <w:fldChar w:fldCharType="separate"/>
      </w:r>
      <w:r>
        <w:t>259</w:t>
      </w:r>
      <w:r>
        <w:fldChar w:fldCharType="end"/>
      </w:r>
    </w:p>
    <w:p w14:paraId="7917AF42" w14:textId="5D3969EF" w:rsidR="00A91218" w:rsidRDefault="00A9121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_Toc58582749 \h </w:instrText>
      </w:r>
      <w:r>
        <w:fldChar w:fldCharType="separate"/>
      </w:r>
      <w:r>
        <w:t>259</w:t>
      </w:r>
      <w:r>
        <w:fldChar w:fldCharType="end"/>
      </w:r>
    </w:p>
    <w:p w14:paraId="1CAB8245" w14:textId="2BCA8405" w:rsidR="00A91218" w:rsidRDefault="00A9121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_Toc58582750 \h </w:instrText>
      </w:r>
      <w:r>
        <w:fldChar w:fldCharType="separate"/>
      </w:r>
      <w:r>
        <w:t>259</w:t>
      </w:r>
      <w:r>
        <w:fldChar w:fldCharType="end"/>
      </w:r>
    </w:p>
    <w:p w14:paraId="7AB15E50" w14:textId="711363FF" w:rsidR="00A91218" w:rsidRDefault="00A91218">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Resource: ueIdentity (Document)</w:t>
      </w:r>
      <w:r>
        <w:tab/>
      </w:r>
      <w:r>
        <w:fldChar w:fldCharType="begin" w:fldLock="1"/>
      </w:r>
      <w:r>
        <w:instrText xml:space="preserve"> PAGEREF _Toc58582751 \h </w:instrText>
      </w:r>
      <w:r>
        <w:fldChar w:fldCharType="separate"/>
      </w:r>
      <w:r>
        <w:t>260</w:t>
      </w:r>
      <w:r>
        <w:fldChar w:fldCharType="end"/>
      </w:r>
    </w:p>
    <w:p w14:paraId="017C2DAF" w14:textId="2BDB17AB" w:rsidR="00A91218" w:rsidRDefault="00A91218">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_Toc58582752 \h </w:instrText>
      </w:r>
      <w:r>
        <w:fldChar w:fldCharType="separate"/>
      </w:r>
      <w:r>
        <w:t>260</w:t>
      </w:r>
      <w:r>
        <w:fldChar w:fldCharType="end"/>
      </w:r>
    </w:p>
    <w:p w14:paraId="13F1478D" w14:textId="0981959C" w:rsidR="00A91218" w:rsidRDefault="00A91218">
      <w:pPr>
        <w:pStyle w:val="TOC5"/>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_Toc58582753 \h </w:instrText>
      </w:r>
      <w:r>
        <w:fldChar w:fldCharType="separate"/>
      </w:r>
      <w:r>
        <w:t>260</w:t>
      </w:r>
      <w:r>
        <w:fldChar w:fldCharType="end"/>
      </w:r>
    </w:p>
    <w:p w14:paraId="2A52AFD0" w14:textId="2D5B9CA4" w:rsidR="00A91218" w:rsidRDefault="00A91218">
      <w:pPr>
        <w:pStyle w:val="TOC5"/>
        <w:rPr>
          <w:rFonts w:asciiTheme="minorHAnsi" w:eastAsiaTheme="minorEastAsia" w:hAnsiTheme="minorHAnsi" w:cstheme="minorBidi"/>
          <w:sz w:val="22"/>
          <w:szCs w:val="22"/>
          <w:lang w:eastAsia="en-GB"/>
        </w:rPr>
      </w:pPr>
      <w:r>
        <w:t>6.6.3.2.3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_Toc58582754 \h </w:instrText>
      </w:r>
      <w:r>
        <w:fldChar w:fldCharType="separate"/>
      </w:r>
      <w:r>
        <w:t>260</w:t>
      </w:r>
      <w:r>
        <w:fldChar w:fldCharType="end"/>
      </w:r>
    </w:p>
    <w:p w14:paraId="412F7765" w14:textId="20633672" w:rsidR="00A91218" w:rsidRDefault="00A91218">
      <w:pPr>
        <w:pStyle w:val="TOC5"/>
        <w:rPr>
          <w:rFonts w:asciiTheme="minorHAnsi" w:eastAsiaTheme="minorEastAsia" w:hAnsiTheme="minorHAnsi" w:cstheme="minorBidi"/>
          <w:sz w:val="22"/>
          <w:szCs w:val="22"/>
          <w:lang w:eastAsia="en-GB"/>
        </w:rPr>
      </w:pPr>
      <w:r>
        <w:t>6.6.3.2.4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_Toc58582755 \h </w:instrText>
      </w:r>
      <w:r>
        <w:fldChar w:fldCharType="separate"/>
      </w:r>
      <w:r>
        <w:t>260</w:t>
      </w:r>
      <w:r>
        <w:fldChar w:fldCharType="end"/>
      </w:r>
    </w:p>
    <w:p w14:paraId="5504420F" w14:textId="5C40A8AA" w:rsidR="00A91218" w:rsidRDefault="00A91218">
      <w:pPr>
        <w:pStyle w:val="TOC6"/>
        <w:rPr>
          <w:rFonts w:asciiTheme="minorHAnsi" w:eastAsiaTheme="minorEastAsia" w:hAnsiTheme="minorHAnsi" w:cstheme="minorBidi"/>
          <w:sz w:val="22"/>
          <w:szCs w:val="22"/>
          <w:lang w:eastAsia="en-GB"/>
        </w:rPr>
      </w:pPr>
      <w:r>
        <w:t>6.6.3.2.4.1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_Toc58582756 \h </w:instrText>
      </w:r>
      <w:r>
        <w:fldChar w:fldCharType="separate"/>
      </w:r>
      <w:r>
        <w:t>260</w:t>
      </w:r>
      <w:r>
        <w:fldChar w:fldCharType="end"/>
      </w:r>
    </w:p>
    <w:p w14:paraId="1F670BDF" w14:textId="0575B9CA" w:rsidR="00A91218" w:rsidRDefault="00A91218">
      <w:pPr>
        <w:pStyle w:val="TOC6"/>
        <w:rPr>
          <w:rFonts w:asciiTheme="minorHAnsi" w:eastAsiaTheme="minorEastAsia" w:hAnsiTheme="minorHAnsi" w:cstheme="minorBidi"/>
          <w:sz w:val="22"/>
          <w:szCs w:val="22"/>
          <w:lang w:eastAsia="en-GB"/>
        </w:rPr>
      </w:pPr>
      <w:r>
        <w:t>6.6.3.2.4.2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_Toc58582757 \h </w:instrText>
      </w:r>
      <w:r>
        <w:fldChar w:fldCharType="separate"/>
      </w:r>
      <w:r>
        <w:t>261</w:t>
      </w:r>
      <w:r>
        <w:fldChar w:fldCharType="end"/>
      </w:r>
    </w:p>
    <w:p w14:paraId="4F3F3C5B" w14:textId="4D675D79" w:rsidR="00A91218" w:rsidRDefault="00A91218">
      <w:pPr>
        <w:pStyle w:val="TOC7"/>
        <w:rPr>
          <w:rFonts w:asciiTheme="minorHAnsi" w:eastAsiaTheme="minorEastAsia" w:hAnsiTheme="minorHAnsi" w:cstheme="minorBidi"/>
          <w:sz w:val="22"/>
          <w:szCs w:val="22"/>
          <w:lang w:eastAsia="en-GB"/>
        </w:rPr>
      </w:pPr>
      <w:r>
        <w:t>6.6.3.2.4.2.1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_Toc58582758 \h </w:instrText>
      </w:r>
      <w:r>
        <w:fldChar w:fldCharType="separate"/>
      </w:r>
      <w:r>
        <w:t>261</w:t>
      </w:r>
      <w:r>
        <w:fldChar w:fldCharType="end"/>
      </w:r>
    </w:p>
    <w:p w14:paraId="47FB60CD" w14:textId="5E24B64D" w:rsidR="00A91218" w:rsidRDefault="00A91218">
      <w:pPr>
        <w:pStyle w:val="TOC7"/>
        <w:rPr>
          <w:rFonts w:asciiTheme="minorHAnsi" w:eastAsiaTheme="minorEastAsia" w:hAnsiTheme="minorHAnsi" w:cstheme="minorBidi"/>
          <w:sz w:val="22"/>
          <w:szCs w:val="22"/>
          <w:lang w:eastAsia="en-GB"/>
        </w:rPr>
      </w:pPr>
      <w:r>
        <w:t>6.6.3.2.4.2.2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_Toc58582759 \h </w:instrText>
      </w:r>
      <w:r>
        <w:fldChar w:fldCharType="separate"/>
      </w:r>
      <w:r>
        <w:t>261</w:t>
      </w:r>
      <w:r>
        <w:fldChar w:fldCharType="end"/>
      </w:r>
    </w:p>
    <w:p w14:paraId="11BD67FA" w14:textId="595B5267" w:rsidR="00A91218" w:rsidRDefault="00A9121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_Toc58582760 \h </w:instrText>
      </w:r>
      <w:r>
        <w:fldChar w:fldCharType="separate"/>
      </w:r>
      <w:r>
        <w:t>261</w:t>
      </w:r>
      <w:r>
        <w:fldChar w:fldCharType="end"/>
      </w:r>
    </w:p>
    <w:p w14:paraId="2A4A8A95" w14:textId="14125EAC" w:rsidR="00A91218" w:rsidRDefault="00A91218">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_Toc58582761 \h </w:instrText>
      </w:r>
      <w:r>
        <w:fldChar w:fldCharType="separate"/>
      </w:r>
      <w:r>
        <w:t>261</w:t>
      </w:r>
      <w:r>
        <w:fldChar w:fldCharType="end"/>
      </w:r>
    </w:p>
    <w:p w14:paraId="08B348C7" w14:textId="738724B7" w:rsidR="00A91218" w:rsidRDefault="00A91218">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_Toc58582762 \h </w:instrText>
      </w:r>
      <w:r>
        <w:fldChar w:fldCharType="separate"/>
      </w:r>
      <w:r>
        <w:t>261</w:t>
      </w:r>
      <w:r>
        <w:fldChar w:fldCharType="end"/>
      </w:r>
    </w:p>
    <w:p w14:paraId="60FBBB2E" w14:textId="066804AA" w:rsidR="00A91218" w:rsidRDefault="00A91218">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_Toc58582763 \h </w:instrText>
      </w:r>
      <w:r>
        <w:fldChar w:fldCharType="separate"/>
      </w:r>
      <w:r>
        <w:t>261</w:t>
      </w:r>
      <w:r>
        <w:fldChar w:fldCharType="end"/>
      </w:r>
    </w:p>
    <w:p w14:paraId="3448B917" w14:textId="517A0CE4" w:rsidR="00A91218" w:rsidRDefault="00A91218">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_Toc58582764 \h </w:instrText>
      </w:r>
      <w:r>
        <w:fldChar w:fldCharType="separate"/>
      </w:r>
      <w:r>
        <w:t>262</w:t>
      </w:r>
      <w:r>
        <w:fldChar w:fldCharType="end"/>
      </w:r>
    </w:p>
    <w:p w14:paraId="64F177FA" w14:textId="16F20A86" w:rsidR="00A91218" w:rsidRDefault="00A91218">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_Toc58582765 \h </w:instrText>
      </w:r>
      <w:r>
        <w:fldChar w:fldCharType="separate"/>
      </w:r>
      <w:r>
        <w:t>262</w:t>
      </w:r>
      <w:r>
        <w:fldChar w:fldCharType="end"/>
      </w:r>
    </w:p>
    <w:p w14:paraId="1E949CBF" w14:textId="05C4E500" w:rsidR="00A91218" w:rsidRDefault="00A91218">
      <w:pPr>
        <w:pStyle w:val="TOC4"/>
        <w:rPr>
          <w:rFonts w:asciiTheme="minorHAnsi" w:eastAsiaTheme="minorEastAsia" w:hAnsiTheme="minorHAnsi" w:cstheme="minorBidi"/>
          <w:sz w:val="22"/>
          <w:szCs w:val="22"/>
          <w:lang w:eastAsia="en-GB"/>
        </w:rPr>
      </w:pPr>
      <w:r w:rsidRPr="00A91218">
        <w:t>6.6.6.2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_Toc58582766 \h </w:instrText>
      </w:r>
      <w:r>
        <w:fldChar w:fldCharType="separate"/>
      </w:r>
      <w:r>
        <w:t>262</w:t>
      </w:r>
      <w:r>
        <w:fldChar w:fldCharType="end"/>
      </w:r>
    </w:p>
    <w:p w14:paraId="464E0694" w14:textId="0FC66940" w:rsidR="00A91218" w:rsidRDefault="00A91218">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_Toc58582767 \h </w:instrText>
      </w:r>
      <w:r>
        <w:fldChar w:fldCharType="separate"/>
      </w:r>
      <w:r>
        <w:t>262</w:t>
      </w:r>
      <w:r>
        <w:fldChar w:fldCharType="end"/>
      </w:r>
    </w:p>
    <w:p w14:paraId="3A5F48A3" w14:textId="680032B4" w:rsidR="00A91218" w:rsidRDefault="00A91218">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AuthorizationData</w:t>
      </w:r>
      <w:r>
        <w:tab/>
      </w:r>
      <w:r>
        <w:fldChar w:fldCharType="begin" w:fldLock="1"/>
      </w:r>
      <w:r>
        <w:instrText xml:space="preserve"> PAGEREF _Toc58582768 \h </w:instrText>
      </w:r>
      <w:r>
        <w:fldChar w:fldCharType="separate"/>
      </w:r>
      <w:r>
        <w:t>263</w:t>
      </w:r>
      <w:r>
        <w:fldChar w:fldCharType="end"/>
      </w:r>
    </w:p>
    <w:p w14:paraId="74726C21" w14:textId="0A3F6826" w:rsidR="00A91218" w:rsidRDefault="00A91218">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UserIdentifier</w:t>
      </w:r>
      <w:r>
        <w:tab/>
      </w:r>
      <w:r>
        <w:fldChar w:fldCharType="begin" w:fldLock="1"/>
      </w:r>
      <w:r>
        <w:instrText xml:space="preserve"> PAGEREF _Toc58582769 \h </w:instrText>
      </w:r>
      <w:r>
        <w:fldChar w:fldCharType="separate"/>
      </w:r>
      <w:r>
        <w:t>263</w:t>
      </w:r>
      <w:r>
        <w:fldChar w:fldCharType="end"/>
      </w:r>
    </w:p>
    <w:p w14:paraId="64AB22CD" w14:textId="6BB27D36" w:rsidR="00A91218" w:rsidRDefault="00A91218">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NiddAuthUpdateInfo</w:t>
      </w:r>
      <w:r>
        <w:tab/>
      </w:r>
      <w:r>
        <w:fldChar w:fldCharType="begin" w:fldLock="1"/>
      </w:r>
      <w:r>
        <w:instrText xml:space="preserve"> PAGEREF _Toc58582770 \h </w:instrText>
      </w:r>
      <w:r>
        <w:fldChar w:fldCharType="separate"/>
      </w:r>
      <w:r>
        <w:t>263</w:t>
      </w:r>
      <w:r>
        <w:fldChar w:fldCharType="end"/>
      </w:r>
    </w:p>
    <w:p w14:paraId="1462F335" w14:textId="6A3E6AD5" w:rsidR="00A91218" w:rsidRDefault="00A91218">
      <w:pPr>
        <w:pStyle w:val="TOC5"/>
        <w:rPr>
          <w:rFonts w:asciiTheme="minorHAnsi" w:eastAsiaTheme="minorEastAsia" w:hAnsiTheme="minorHAnsi" w:cstheme="minorBidi"/>
          <w:sz w:val="22"/>
          <w:szCs w:val="22"/>
          <w:lang w:eastAsia="en-GB"/>
        </w:rPr>
      </w:pPr>
      <w:r>
        <w:t>6.6.6.2.5</w:t>
      </w:r>
      <w:r>
        <w:rPr>
          <w:rFonts w:asciiTheme="minorHAnsi" w:eastAsiaTheme="minorEastAsia" w:hAnsiTheme="minorHAnsi" w:cstheme="minorBidi"/>
          <w:sz w:val="22"/>
          <w:szCs w:val="22"/>
          <w:lang w:eastAsia="en-GB"/>
        </w:rPr>
        <w:tab/>
      </w:r>
      <w:r>
        <w:t>Type: NiddAuthUpdateNotification</w:t>
      </w:r>
      <w:r>
        <w:tab/>
      </w:r>
      <w:r>
        <w:fldChar w:fldCharType="begin" w:fldLock="1"/>
      </w:r>
      <w:r>
        <w:instrText xml:space="preserve"> PAGEREF _Toc58582771 \h </w:instrText>
      </w:r>
      <w:r>
        <w:fldChar w:fldCharType="separate"/>
      </w:r>
      <w:r>
        <w:t>263</w:t>
      </w:r>
      <w:r>
        <w:fldChar w:fldCharType="end"/>
      </w:r>
    </w:p>
    <w:p w14:paraId="3318FED6" w14:textId="611C1F10" w:rsidR="00A91218" w:rsidRDefault="00A91218">
      <w:pPr>
        <w:pStyle w:val="TOC5"/>
        <w:rPr>
          <w:rFonts w:asciiTheme="minorHAnsi" w:eastAsiaTheme="minorEastAsia" w:hAnsiTheme="minorHAnsi" w:cstheme="minorBidi"/>
          <w:sz w:val="22"/>
          <w:szCs w:val="22"/>
          <w:lang w:eastAsia="en-GB"/>
        </w:rPr>
      </w:pPr>
      <w:r>
        <w:t>6.6.6.2.6</w:t>
      </w:r>
      <w:r>
        <w:rPr>
          <w:rFonts w:asciiTheme="minorHAnsi" w:eastAsiaTheme="minorEastAsia" w:hAnsiTheme="minorHAnsi" w:cstheme="minorBidi"/>
          <w:sz w:val="22"/>
          <w:szCs w:val="22"/>
          <w:lang w:eastAsia="en-GB"/>
        </w:rPr>
        <w:tab/>
      </w:r>
      <w:r>
        <w:t>Type: AuthorizationInfo</w:t>
      </w:r>
      <w:r>
        <w:tab/>
      </w:r>
      <w:r>
        <w:fldChar w:fldCharType="begin" w:fldLock="1"/>
      </w:r>
      <w:r>
        <w:instrText xml:space="preserve"> PAGEREF _Toc58582772 \h </w:instrText>
      </w:r>
      <w:r>
        <w:fldChar w:fldCharType="separate"/>
      </w:r>
      <w:r>
        <w:t>264</w:t>
      </w:r>
      <w:r>
        <w:fldChar w:fldCharType="end"/>
      </w:r>
    </w:p>
    <w:p w14:paraId="60F535A0" w14:textId="54983AEC" w:rsidR="00A91218" w:rsidRDefault="00A91218">
      <w:pPr>
        <w:pStyle w:val="TOC4"/>
        <w:rPr>
          <w:rFonts w:asciiTheme="minorHAnsi" w:eastAsiaTheme="minorEastAsia" w:hAnsiTheme="minorHAnsi" w:cstheme="minorBidi"/>
          <w:sz w:val="22"/>
          <w:szCs w:val="22"/>
          <w:lang w:eastAsia="en-GB"/>
        </w:rPr>
      </w:pPr>
      <w:r w:rsidRPr="00A91218">
        <w:t>6.6.6.3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_Toc58582773 \h </w:instrText>
      </w:r>
      <w:r>
        <w:fldChar w:fldCharType="separate"/>
      </w:r>
      <w:r>
        <w:t>264</w:t>
      </w:r>
      <w:r>
        <w:fldChar w:fldCharType="end"/>
      </w:r>
    </w:p>
    <w:p w14:paraId="3A172BD1" w14:textId="4A61F902" w:rsidR="00A91218" w:rsidRDefault="00A91218">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_Toc58582774 \h </w:instrText>
      </w:r>
      <w:r>
        <w:fldChar w:fldCharType="separate"/>
      </w:r>
      <w:r>
        <w:t>264</w:t>
      </w:r>
      <w:r>
        <w:fldChar w:fldCharType="end"/>
      </w:r>
    </w:p>
    <w:p w14:paraId="25F8D1F6" w14:textId="60796C23" w:rsidR="00A91218" w:rsidRDefault="00A91218">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_Toc58582775 \h </w:instrText>
      </w:r>
      <w:r>
        <w:fldChar w:fldCharType="separate"/>
      </w:r>
      <w:r>
        <w:t>264</w:t>
      </w:r>
      <w:r>
        <w:fldChar w:fldCharType="end"/>
      </w:r>
    </w:p>
    <w:p w14:paraId="559B8675" w14:textId="72F79C6F" w:rsidR="00A91218" w:rsidRDefault="00A91218">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_Toc58582776 \h </w:instrText>
      </w:r>
      <w:r>
        <w:fldChar w:fldCharType="separate"/>
      </w:r>
      <w:r>
        <w:t>264</w:t>
      </w:r>
      <w:r>
        <w:fldChar w:fldCharType="end"/>
      </w:r>
    </w:p>
    <w:p w14:paraId="4A822A45" w14:textId="06C76120" w:rsidR="00A91218" w:rsidRDefault="00A91218">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_Toc58582777 \h </w:instrText>
      </w:r>
      <w:r>
        <w:fldChar w:fldCharType="separate"/>
      </w:r>
      <w:r>
        <w:t>264</w:t>
      </w:r>
      <w:r>
        <w:fldChar w:fldCharType="end"/>
      </w:r>
    </w:p>
    <w:p w14:paraId="7E9C64E4" w14:textId="676EF892" w:rsidR="00A91218" w:rsidRDefault="00A91218">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_Toc58582778 \h </w:instrText>
      </w:r>
      <w:r>
        <w:fldChar w:fldCharType="separate"/>
      </w:r>
      <w:r>
        <w:t>264</w:t>
      </w:r>
      <w:r>
        <w:fldChar w:fldCharType="end"/>
      </w:r>
    </w:p>
    <w:p w14:paraId="50D77823" w14:textId="764637CB" w:rsidR="00A91218" w:rsidRDefault="00A91218">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_Toc58582779 \h </w:instrText>
      </w:r>
      <w:r>
        <w:fldChar w:fldCharType="separate"/>
      </w:r>
      <w:r>
        <w:t>264</w:t>
      </w:r>
      <w:r>
        <w:fldChar w:fldCharType="end"/>
      </w:r>
    </w:p>
    <w:p w14:paraId="7528B38C" w14:textId="453C3BF2" w:rsidR="00A91218" w:rsidRDefault="00A91218">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_Toc58582780 \h </w:instrText>
      </w:r>
      <w:r>
        <w:fldChar w:fldCharType="separate"/>
      </w:r>
      <w:r>
        <w:t>265</w:t>
      </w:r>
      <w:r>
        <w:fldChar w:fldCharType="end"/>
      </w:r>
    </w:p>
    <w:p w14:paraId="357D0416" w14:textId="0D722834" w:rsidR="00A91218" w:rsidRDefault="00A91218">
      <w:pPr>
        <w:pStyle w:val="TOC3"/>
        <w:rPr>
          <w:rFonts w:asciiTheme="minorHAnsi" w:eastAsiaTheme="minorEastAsia" w:hAnsiTheme="minorHAnsi" w:cstheme="minorBidi"/>
          <w:sz w:val="22"/>
          <w:szCs w:val="22"/>
          <w:lang w:eastAsia="en-GB"/>
        </w:rPr>
      </w:pPr>
      <w:r w:rsidRPr="00A91218">
        <w:t>6.6.9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_Toc58582781 \h </w:instrText>
      </w:r>
      <w:r>
        <w:fldChar w:fldCharType="separate"/>
      </w:r>
      <w:r>
        <w:t>265</w:t>
      </w:r>
      <w:r>
        <w:fldChar w:fldCharType="end"/>
      </w:r>
    </w:p>
    <w:p w14:paraId="18128E25" w14:textId="18F16BC8" w:rsidR="00A91218" w:rsidRDefault="00A91218">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Nudm_MT Service API</w:t>
      </w:r>
      <w:r>
        <w:tab/>
      </w:r>
      <w:r>
        <w:fldChar w:fldCharType="begin" w:fldLock="1"/>
      </w:r>
      <w:r>
        <w:instrText xml:space="preserve"> PAGEREF _Toc58582782 \h </w:instrText>
      </w:r>
      <w:r>
        <w:fldChar w:fldCharType="separate"/>
      </w:r>
      <w:r>
        <w:t>265</w:t>
      </w:r>
      <w:r>
        <w:fldChar w:fldCharType="end"/>
      </w:r>
    </w:p>
    <w:p w14:paraId="1AE3E63A" w14:textId="6EB6BBDD" w:rsidR="00A91218" w:rsidRDefault="00A9121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_Toc58582783 \h </w:instrText>
      </w:r>
      <w:r>
        <w:fldChar w:fldCharType="separate"/>
      </w:r>
      <w:r>
        <w:t>265</w:t>
      </w:r>
      <w:r>
        <w:fldChar w:fldCharType="end"/>
      </w:r>
    </w:p>
    <w:p w14:paraId="34040F2B" w14:textId="7550178A" w:rsidR="00A91218" w:rsidRDefault="00A9121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_Toc58582784 \h </w:instrText>
      </w:r>
      <w:r>
        <w:fldChar w:fldCharType="separate"/>
      </w:r>
      <w:r>
        <w:t>266</w:t>
      </w:r>
      <w:r>
        <w:fldChar w:fldCharType="end"/>
      </w:r>
    </w:p>
    <w:p w14:paraId="1AC6C522" w14:textId="59F20F27" w:rsidR="00A91218" w:rsidRDefault="00A91218">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_Toc58582785 \h </w:instrText>
      </w:r>
      <w:r>
        <w:fldChar w:fldCharType="separate"/>
      </w:r>
      <w:r>
        <w:t>266</w:t>
      </w:r>
      <w:r>
        <w:fldChar w:fldCharType="end"/>
      </w:r>
    </w:p>
    <w:p w14:paraId="56855B07" w14:textId="3F09BF3E" w:rsidR="00A91218" w:rsidRDefault="00A91218">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_Toc58582786 \h </w:instrText>
      </w:r>
      <w:r>
        <w:fldChar w:fldCharType="separate"/>
      </w:r>
      <w:r>
        <w:t>266</w:t>
      </w:r>
      <w:r>
        <w:fldChar w:fldCharType="end"/>
      </w:r>
    </w:p>
    <w:p w14:paraId="550205CA" w14:textId="11C491D2" w:rsidR="00A91218" w:rsidRDefault="00A91218">
      <w:pPr>
        <w:pStyle w:val="TOC5"/>
        <w:rPr>
          <w:rFonts w:asciiTheme="minorHAnsi" w:eastAsiaTheme="minorEastAsia" w:hAnsiTheme="minorHAnsi" w:cstheme="minorBidi"/>
          <w:sz w:val="22"/>
          <w:szCs w:val="22"/>
          <w:lang w:eastAsia="en-GB"/>
        </w:rPr>
      </w:pPr>
      <w:r>
        <w:t>6.7.2.2.1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_Toc58582787 \h </w:instrText>
      </w:r>
      <w:r>
        <w:fldChar w:fldCharType="separate"/>
      </w:r>
      <w:r>
        <w:t>266</w:t>
      </w:r>
      <w:r>
        <w:fldChar w:fldCharType="end"/>
      </w:r>
    </w:p>
    <w:p w14:paraId="49A505F3" w14:textId="242888D9" w:rsidR="00A91218" w:rsidRDefault="00A91218">
      <w:pPr>
        <w:pStyle w:val="TOC5"/>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_Toc58582788 \h </w:instrText>
      </w:r>
      <w:r>
        <w:fldChar w:fldCharType="separate"/>
      </w:r>
      <w:r>
        <w:t>266</w:t>
      </w:r>
      <w:r>
        <w:fldChar w:fldCharType="end"/>
      </w:r>
    </w:p>
    <w:p w14:paraId="5AE226E0" w14:textId="13290F43" w:rsidR="00A91218" w:rsidRDefault="00A91218">
      <w:pPr>
        <w:pStyle w:val="TOC4"/>
        <w:rPr>
          <w:rFonts w:asciiTheme="minorHAnsi" w:eastAsiaTheme="minorEastAsia" w:hAnsiTheme="minorHAnsi" w:cstheme="minorBidi"/>
          <w:sz w:val="22"/>
          <w:szCs w:val="22"/>
          <w:lang w:eastAsia="en-GB"/>
        </w:rPr>
      </w:pPr>
      <w:r>
        <w:lastRenderedPageBreak/>
        <w:t>6.7.2.3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_Toc58582789 \h </w:instrText>
      </w:r>
      <w:r>
        <w:fldChar w:fldCharType="separate"/>
      </w:r>
      <w:r>
        <w:t>266</w:t>
      </w:r>
      <w:r>
        <w:fldChar w:fldCharType="end"/>
      </w:r>
    </w:p>
    <w:p w14:paraId="30FA32EC" w14:textId="68CAB98B" w:rsidR="00A91218" w:rsidRDefault="00A91218">
      <w:pPr>
        <w:pStyle w:val="TOC5"/>
        <w:rPr>
          <w:rFonts w:asciiTheme="minorHAnsi" w:eastAsiaTheme="minorEastAsia" w:hAnsiTheme="minorHAnsi" w:cstheme="minorBidi"/>
          <w:sz w:val="22"/>
          <w:szCs w:val="22"/>
          <w:lang w:eastAsia="en-GB"/>
        </w:rPr>
      </w:pPr>
      <w:r>
        <w:t>6.7.2.3.1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_Toc58582790 \h </w:instrText>
      </w:r>
      <w:r>
        <w:fldChar w:fldCharType="separate"/>
      </w:r>
      <w:r>
        <w:t>266</w:t>
      </w:r>
      <w:r>
        <w:fldChar w:fldCharType="end"/>
      </w:r>
    </w:p>
    <w:p w14:paraId="09804F85" w14:textId="47EB962B" w:rsidR="00A91218" w:rsidRDefault="00A9121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_Toc58582791 \h </w:instrText>
      </w:r>
      <w:r>
        <w:fldChar w:fldCharType="separate"/>
      </w:r>
      <w:r>
        <w:t>266</w:t>
      </w:r>
      <w:r>
        <w:fldChar w:fldCharType="end"/>
      </w:r>
    </w:p>
    <w:p w14:paraId="1A77553F" w14:textId="30040715" w:rsidR="00A91218" w:rsidRDefault="00A91218">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_Toc58582792 \h </w:instrText>
      </w:r>
      <w:r>
        <w:fldChar w:fldCharType="separate"/>
      </w:r>
      <w:r>
        <w:t>266</w:t>
      </w:r>
      <w:r>
        <w:fldChar w:fldCharType="end"/>
      </w:r>
    </w:p>
    <w:p w14:paraId="6F0E00A4" w14:textId="3FC170DC" w:rsidR="00A91218" w:rsidRDefault="00A91218">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Resource: UeInfo</w:t>
      </w:r>
      <w:r>
        <w:tab/>
      </w:r>
      <w:r>
        <w:fldChar w:fldCharType="begin" w:fldLock="1"/>
      </w:r>
      <w:r>
        <w:instrText xml:space="preserve"> PAGEREF _Toc58582793 \h </w:instrText>
      </w:r>
      <w:r>
        <w:fldChar w:fldCharType="separate"/>
      </w:r>
      <w:r>
        <w:t>267</w:t>
      </w:r>
      <w:r>
        <w:fldChar w:fldCharType="end"/>
      </w:r>
    </w:p>
    <w:p w14:paraId="073B7A9C" w14:textId="7E312BC3" w:rsidR="00A91218" w:rsidRDefault="00A91218">
      <w:pPr>
        <w:pStyle w:val="TOC5"/>
        <w:rPr>
          <w:rFonts w:asciiTheme="minorHAnsi" w:eastAsiaTheme="minorEastAsia" w:hAnsiTheme="minorHAnsi" w:cstheme="minorBidi"/>
          <w:sz w:val="22"/>
          <w:szCs w:val="22"/>
          <w:lang w:eastAsia="en-GB"/>
        </w:rPr>
      </w:pPr>
      <w:r>
        <w:t>6.7.3.2.1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_Toc58582794 \h </w:instrText>
      </w:r>
      <w:r>
        <w:fldChar w:fldCharType="separate"/>
      </w:r>
      <w:r>
        <w:t>267</w:t>
      </w:r>
      <w:r>
        <w:fldChar w:fldCharType="end"/>
      </w:r>
    </w:p>
    <w:p w14:paraId="0FDB5CDC" w14:textId="1B34041D" w:rsidR="00A91218" w:rsidRDefault="00A91218">
      <w:pPr>
        <w:pStyle w:val="TOC5"/>
        <w:rPr>
          <w:rFonts w:asciiTheme="minorHAnsi" w:eastAsiaTheme="minorEastAsia" w:hAnsiTheme="minorHAnsi" w:cstheme="minorBidi"/>
          <w:sz w:val="22"/>
          <w:szCs w:val="22"/>
          <w:lang w:eastAsia="en-GB"/>
        </w:rPr>
      </w:pPr>
      <w:r>
        <w:t>6.7.3.2.2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_Toc58582795 \h </w:instrText>
      </w:r>
      <w:r>
        <w:fldChar w:fldCharType="separate"/>
      </w:r>
      <w:r>
        <w:t>267</w:t>
      </w:r>
      <w:r>
        <w:fldChar w:fldCharType="end"/>
      </w:r>
    </w:p>
    <w:p w14:paraId="6D862183" w14:textId="71054884" w:rsidR="00A91218" w:rsidRDefault="00A91218">
      <w:pPr>
        <w:pStyle w:val="TOC5"/>
        <w:rPr>
          <w:rFonts w:asciiTheme="minorHAnsi" w:eastAsiaTheme="minorEastAsia" w:hAnsiTheme="minorHAnsi" w:cstheme="minorBidi"/>
          <w:sz w:val="22"/>
          <w:szCs w:val="22"/>
          <w:lang w:eastAsia="en-GB"/>
        </w:rPr>
      </w:pPr>
      <w:r>
        <w:t>6.7.3.2.3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_Toc58582796 \h </w:instrText>
      </w:r>
      <w:r>
        <w:fldChar w:fldCharType="separate"/>
      </w:r>
      <w:r>
        <w:t>267</w:t>
      </w:r>
      <w:r>
        <w:fldChar w:fldCharType="end"/>
      </w:r>
    </w:p>
    <w:p w14:paraId="4DC08444" w14:textId="2E10C271" w:rsidR="00A91218" w:rsidRDefault="00A91218">
      <w:pPr>
        <w:pStyle w:val="TOC6"/>
        <w:rPr>
          <w:rFonts w:asciiTheme="minorHAnsi" w:eastAsiaTheme="minorEastAsia" w:hAnsiTheme="minorHAnsi" w:cstheme="minorBidi"/>
          <w:sz w:val="22"/>
          <w:szCs w:val="22"/>
          <w:lang w:eastAsia="en-GB"/>
        </w:rPr>
      </w:pPr>
      <w:r>
        <w:t>6.7.3.2.3.1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_Toc58582797 \h </w:instrText>
      </w:r>
      <w:r>
        <w:fldChar w:fldCharType="separate"/>
      </w:r>
      <w:r>
        <w:t>267</w:t>
      </w:r>
      <w:r>
        <w:fldChar w:fldCharType="end"/>
      </w:r>
    </w:p>
    <w:p w14:paraId="6D9F1146" w14:textId="320E3880" w:rsidR="00A91218" w:rsidRDefault="00A91218">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Resource: LocationInfo</w:t>
      </w:r>
      <w:r>
        <w:tab/>
      </w:r>
      <w:r>
        <w:fldChar w:fldCharType="begin" w:fldLock="1"/>
      </w:r>
      <w:r>
        <w:instrText xml:space="preserve"> PAGEREF _Toc58582798 \h </w:instrText>
      </w:r>
      <w:r>
        <w:fldChar w:fldCharType="separate"/>
      </w:r>
      <w:r>
        <w:t>268</w:t>
      </w:r>
      <w:r>
        <w:fldChar w:fldCharType="end"/>
      </w:r>
    </w:p>
    <w:p w14:paraId="0A668BD7" w14:textId="72136C2E" w:rsidR="00A91218" w:rsidRDefault="00A91218">
      <w:pPr>
        <w:pStyle w:val="TOC5"/>
        <w:rPr>
          <w:rFonts w:asciiTheme="minorHAnsi" w:eastAsiaTheme="minorEastAsia" w:hAnsiTheme="minorHAnsi" w:cstheme="minorBidi"/>
          <w:sz w:val="22"/>
          <w:szCs w:val="22"/>
          <w:lang w:eastAsia="en-GB"/>
        </w:rPr>
      </w:pPr>
      <w:r>
        <w:t>6.7.3.3.1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_Toc58582799 \h </w:instrText>
      </w:r>
      <w:r>
        <w:fldChar w:fldCharType="separate"/>
      </w:r>
      <w:r>
        <w:t>268</w:t>
      </w:r>
      <w:r>
        <w:fldChar w:fldCharType="end"/>
      </w:r>
    </w:p>
    <w:p w14:paraId="1B0F6FAE" w14:textId="4B29099F" w:rsidR="00A91218" w:rsidRDefault="00A91218">
      <w:pPr>
        <w:pStyle w:val="TOC5"/>
        <w:rPr>
          <w:rFonts w:asciiTheme="minorHAnsi" w:eastAsiaTheme="minorEastAsia" w:hAnsiTheme="minorHAnsi" w:cstheme="minorBidi"/>
          <w:sz w:val="22"/>
          <w:szCs w:val="22"/>
          <w:lang w:eastAsia="en-GB"/>
        </w:rPr>
      </w:pPr>
      <w:r>
        <w:t>6.7.3.3.2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_Toc58582800 \h </w:instrText>
      </w:r>
      <w:r>
        <w:fldChar w:fldCharType="separate"/>
      </w:r>
      <w:r>
        <w:t>268</w:t>
      </w:r>
      <w:r>
        <w:fldChar w:fldCharType="end"/>
      </w:r>
    </w:p>
    <w:p w14:paraId="3A3C1F02" w14:textId="40F61358" w:rsidR="00A91218" w:rsidRDefault="00A91218">
      <w:pPr>
        <w:pStyle w:val="TOC5"/>
        <w:rPr>
          <w:rFonts w:asciiTheme="minorHAnsi" w:eastAsiaTheme="minorEastAsia" w:hAnsiTheme="minorHAnsi" w:cstheme="minorBidi"/>
          <w:sz w:val="22"/>
          <w:szCs w:val="22"/>
          <w:lang w:eastAsia="en-GB"/>
        </w:rPr>
      </w:pPr>
      <w:r>
        <w:t>6.7.3.3.3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_Toc58582801 \h </w:instrText>
      </w:r>
      <w:r>
        <w:fldChar w:fldCharType="separate"/>
      </w:r>
      <w:r>
        <w:t>268</w:t>
      </w:r>
      <w:r>
        <w:fldChar w:fldCharType="end"/>
      </w:r>
    </w:p>
    <w:p w14:paraId="2F7E5D6E" w14:textId="794DF015" w:rsidR="00A91218" w:rsidRDefault="00A91218">
      <w:pPr>
        <w:pStyle w:val="TOC5"/>
        <w:rPr>
          <w:rFonts w:asciiTheme="minorHAnsi" w:eastAsiaTheme="minorEastAsia" w:hAnsiTheme="minorHAnsi" w:cstheme="minorBidi"/>
          <w:sz w:val="22"/>
          <w:szCs w:val="22"/>
          <w:lang w:eastAsia="en-GB"/>
        </w:rPr>
      </w:pPr>
      <w:r>
        <w:t>6.7.3.3.4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_Toc58582802 \h </w:instrText>
      </w:r>
      <w:r>
        <w:fldChar w:fldCharType="separate"/>
      </w:r>
      <w:r>
        <w:t>268</w:t>
      </w:r>
      <w:r>
        <w:fldChar w:fldCharType="end"/>
      </w:r>
    </w:p>
    <w:p w14:paraId="1DD3064D" w14:textId="3F0F5182" w:rsidR="00A91218" w:rsidRDefault="00A91218">
      <w:pPr>
        <w:pStyle w:val="TOC6"/>
        <w:rPr>
          <w:rFonts w:asciiTheme="minorHAnsi" w:eastAsiaTheme="minorEastAsia" w:hAnsiTheme="minorHAnsi" w:cstheme="minorBidi"/>
          <w:sz w:val="22"/>
          <w:szCs w:val="22"/>
          <w:lang w:eastAsia="en-GB"/>
        </w:rPr>
      </w:pPr>
      <w:r>
        <w:t>6.7.3.3.4.1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_Toc58582803 \h </w:instrText>
      </w:r>
      <w:r>
        <w:fldChar w:fldCharType="separate"/>
      </w:r>
      <w:r>
        <w:t>268</w:t>
      </w:r>
      <w:r>
        <w:fldChar w:fldCharType="end"/>
      </w:r>
    </w:p>
    <w:p w14:paraId="43A57A6F" w14:textId="5D39311F" w:rsidR="00A91218" w:rsidRDefault="00A91218">
      <w:pPr>
        <w:pStyle w:val="TOC6"/>
        <w:rPr>
          <w:rFonts w:asciiTheme="minorHAnsi" w:eastAsiaTheme="minorEastAsia" w:hAnsiTheme="minorHAnsi" w:cstheme="minorBidi"/>
          <w:sz w:val="22"/>
          <w:szCs w:val="22"/>
          <w:lang w:eastAsia="en-GB"/>
        </w:rPr>
      </w:pPr>
      <w:r>
        <w:t>6.7.3.3.4.2</w:t>
      </w:r>
      <w:r>
        <w:rPr>
          <w:rFonts w:asciiTheme="minorHAnsi" w:eastAsiaTheme="minorEastAsia" w:hAnsiTheme="minorHAnsi" w:cstheme="minorBidi"/>
          <w:sz w:val="22"/>
          <w:szCs w:val="22"/>
          <w:lang w:eastAsia="en-GB"/>
        </w:rPr>
        <w:tab/>
      </w:r>
      <w:r>
        <w:t>Operation: provide-loc-info</w:t>
      </w:r>
      <w:r>
        <w:tab/>
      </w:r>
      <w:r>
        <w:fldChar w:fldCharType="begin" w:fldLock="1"/>
      </w:r>
      <w:r>
        <w:instrText xml:space="preserve"> PAGEREF _Toc58582804 \h </w:instrText>
      </w:r>
      <w:r>
        <w:fldChar w:fldCharType="separate"/>
      </w:r>
      <w:r>
        <w:t>268</w:t>
      </w:r>
      <w:r>
        <w:fldChar w:fldCharType="end"/>
      </w:r>
    </w:p>
    <w:p w14:paraId="3E56D296" w14:textId="13A45623" w:rsidR="00A91218" w:rsidRDefault="00A91218">
      <w:pPr>
        <w:pStyle w:val="TOC7"/>
        <w:rPr>
          <w:rFonts w:asciiTheme="minorHAnsi" w:eastAsiaTheme="minorEastAsia" w:hAnsiTheme="minorHAnsi" w:cstheme="minorBidi"/>
          <w:sz w:val="22"/>
          <w:szCs w:val="22"/>
          <w:lang w:eastAsia="en-GB"/>
        </w:rPr>
      </w:pPr>
      <w:r>
        <w:t>6.7.3.3.4.2.1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_Toc58582805 \h </w:instrText>
      </w:r>
      <w:r>
        <w:fldChar w:fldCharType="separate"/>
      </w:r>
      <w:r>
        <w:t>268</w:t>
      </w:r>
      <w:r>
        <w:fldChar w:fldCharType="end"/>
      </w:r>
    </w:p>
    <w:p w14:paraId="23D98B4D" w14:textId="32C29A12" w:rsidR="00A91218" w:rsidRDefault="00A91218">
      <w:pPr>
        <w:pStyle w:val="TOC7"/>
        <w:rPr>
          <w:rFonts w:asciiTheme="minorHAnsi" w:eastAsiaTheme="minorEastAsia" w:hAnsiTheme="minorHAnsi" w:cstheme="minorBidi"/>
          <w:sz w:val="22"/>
          <w:szCs w:val="22"/>
          <w:lang w:eastAsia="en-GB"/>
        </w:rPr>
      </w:pPr>
      <w:r>
        <w:t>6.7.3.3.4.2.2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_Toc58582806 \h </w:instrText>
      </w:r>
      <w:r>
        <w:fldChar w:fldCharType="separate"/>
      </w:r>
      <w:r>
        <w:t>268</w:t>
      </w:r>
      <w:r>
        <w:fldChar w:fldCharType="end"/>
      </w:r>
    </w:p>
    <w:p w14:paraId="6BC1D566" w14:textId="40E1E2F7" w:rsidR="00A91218" w:rsidRDefault="00A91218">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_Toc58582807 \h </w:instrText>
      </w:r>
      <w:r>
        <w:fldChar w:fldCharType="separate"/>
      </w:r>
      <w:r>
        <w:t>269</w:t>
      </w:r>
      <w:r>
        <w:fldChar w:fldCharType="end"/>
      </w:r>
    </w:p>
    <w:p w14:paraId="06248E63" w14:textId="0FD85597" w:rsidR="00A91218" w:rsidRDefault="00A91218">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_Toc58582808 \h </w:instrText>
      </w:r>
      <w:r>
        <w:fldChar w:fldCharType="separate"/>
      </w:r>
      <w:r>
        <w:t>269</w:t>
      </w:r>
      <w:r>
        <w:fldChar w:fldCharType="end"/>
      </w:r>
    </w:p>
    <w:p w14:paraId="437727D5" w14:textId="562221F5" w:rsidR="00A91218" w:rsidRDefault="00A91218">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_Toc58582809 \h </w:instrText>
      </w:r>
      <w:r>
        <w:fldChar w:fldCharType="separate"/>
      </w:r>
      <w:r>
        <w:t>269</w:t>
      </w:r>
      <w:r>
        <w:fldChar w:fldCharType="end"/>
      </w:r>
    </w:p>
    <w:p w14:paraId="4D3FF53D" w14:textId="1BEC0C39" w:rsidR="00A91218" w:rsidRDefault="00A91218">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_Toc58582810 \h </w:instrText>
      </w:r>
      <w:r>
        <w:fldChar w:fldCharType="separate"/>
      </w:r>
      <w:r>
        <w:t>269</w:t>
      </w:r>
      <w:r>
        <w:fldChar w:fldCharType="end"/>
      </w:r>
    </w:p>
    <w:p w14:paraId="29AFFD5A" w14:textId="2DC42CEF" w:rsidR="00A91218" w:rsidRDefault="00A91218">
      <w:pPr>
        <w:pStyle w:val="TOC4"/>
        <w:rPr>
          <w:rFonts w:asciiTheme="minorHAnsi" w:eastAsiaTheme="minorEastAsia" w:hAnsiTheme="minorHAnsi" w:cstheme="minorBidi"/>
          <w:sz w:val="22"/>
          <w:szCs w:val="22"/>
          <w:lang w:eastAsia="en-GB"/>
        </w:rPr>
      </w:pPr>
      <w:r w:rsidRPr="00A91218">
        <w:t>6.7.6.2</w:t>
      </w:r>
      <w:r w:rsidRPr="00A91218">
        <w:rPr>
          <w:rFonts w:asciiTheme="minorHAnsi" w:eastAsiaTheme="minorEastAsia" w:hAnsiTheme="minorHAnsi" w:cstheme="minorBidi"/>
          <w:sz w:val="22"/>
          <w:szCs w:val="22"/>
          <w:lang w:eastAsia="en-GB"/>
        </w:rPr>
        <w:tab/>
      </w:r>
      <w:r w:rsidRPr="00262AD8">
        <w:rPr>
          <w:lang w:val="en-US"/>
        </w:rPr>
        <w:t>Structured data types</w:t>
      </w:r>
      <w:r>
        <w:tab/>
      </w:r>
      <w:r>
        <w:fldChar w:fldCharType="begin" w:fldLock="1"/>
      </w:r>
      <w:r>
        <w:instrText xml:space="preserve"> PAGEREF _Toc58582811 \h </w:instrText>
      </w:r>
      <w:r>
        <w:fldChar w:fldCharType="separate"/>
      </w:r>
      <w:r>
        <w:t>270</w:t>
      </w:r>
      <w:r>
        <w:fldChar w:fldCharType="end"/>
      </w:r>
    </w:p>
    <w:p w14:paraId="5F973784" w14:textId="649F03FF" w:rsidR="00A91218" w:rsidRDefault="00A91218">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_Toc58582812 \h </w:instrText>
      </w:r>
      <w:r>
        <w:fldChar w:fldCharType="separate"/>
      </w:r>
      <w:r>
        <w:t>270</w:t>
      </w:r>
      <w:r>
        <w:fldChar w:fldCharType="end"/>
      </w:r>
    </w:p>
    <w:p w14:paraId="4739AA47" w14:textId="291B58EA" w:rsidR="00A91218" w:rsidRDefault="00A91218">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lang w:eastAsia="en-GB"/>
        </w:rPr>
        <w:tab/>
      </w:r>
      <w:r>
        <w:t>Type: UeInfo</w:t>
      </w:r>
      <w:r>
        <w:tab/>
      </w:r>
      <w:r>
        <w:fldChar w:fldCharType="begin" w:fldLock="1"/>
      </w:r>
      <w:r>
        <w:instrText xml:space="preserve"> PAGEREF _Toc58582813 \h </w:instrText>
      </w:r>
      <w:r>
        <w:fldChar w:fldCharType="separate"/>
      </w:r>
      <w:r>
        <w:t>270</w:t>
      </w:r>
      <w:r>
        <w:fldChar w:fldCharType="end"/>
      </w:r>
    </w:p>
    <w:p w14:paraId="0A465225" w14:textId="61CF495E" w:rsidR="00A91218" w:rsidRDefault="00A91218">
      <w:pPr>
        <w:pStyle w:val="TOC5"/>
        <w:rPr>
          <w:rFonts w:asciiTheme="minorHAnsi" w:eastAsiaTheme="minorEastAsia" w:hAnsiTheme="minorHAnsi" w:cstheme="minorBidi"/>
          <w:sz w:val="22"/>
          <w:szCs w:val="22"/>
          <w:lang w:eastAsia="en-GB"/>
        </w:rPr>
      </w:pPr>
      <w:r>
        <w:t>6.</w:t>
      </w:r>
      <w:r>
        <w:rPr>
          <w:lang w:eastAsia="zh-CN"/>
        </w:rPr>
        <w:t>7</w:t>
      </w:r>
      <w:r>
        <w:t>.6.2.3</w:t>
      </w:r>
      <w:r>
        <w:rPr>
          <w:rFonts w:asciiTheme="minorHAnsi" w:eastAsiaTheme="minorEastAsia" w:hAnsiTheme="minorHAnsi" w:cstheme="minorBidi"/>
          <w:sz w:val="22"/>
          <w:szCs w:val="22"/>
          <w:lang w:eastAsia="en-GB"/>
        </w:rPr>
        <w:tab/>
      </w:r>
      <w:r>
        <w:t>Type: LocationInfoRequest</w:t>
      </w:r>
      <w:r>
        <w:tab/>
      </w:r>
      <w:r>
        <w:fldChar w:fldCharType="begin" w:fldLock="1"/>
      </w:r>
      <w:r>
        <w:instrText xml:space="preserve"> PAGEREF _Toc58582814 \h </w:instrText>
      </w:r>
      <w:r>
        <w:fldChar w:fldCharType="separate"/>
      </w:r>
      <w:r>
        <w:t>271</w:t>
      </w:r>
      <w:r>
        <w:fldChar w:fldCharType="end"/>
      </w:r>
    </w:p>
    <w:p w14:paraId="46C9FB94" w14:textId="41C8831A" w:rsidR="00A91218" w:rsidRDefault="00A91218">
      <w:pPr>
        <w:pStyle w:val="TOC5"/>
        <w:rPr>
          <w:rFonts w:asciiTheme="minorHAnsi" w:eastAsiaTheme="minorEastAsia" w:hAnsiTheme="minorHAnsi" w:cstheme="minorBidi"/>
          <w:sz w:val="22"/>
          <w:szCs w:val="22"/>
          <w:lang w:eastAsia="en-GB"/>
        </w:rPr>
      </w:pPr>
      <w:r>
        <w:t>6.</w:t>
      </w:r>
      <w:r>
        <w:rPr>
          <w:lang w:eastAsia="zh-CN"/>
        </w:rPr>
        <w:t>7</w:t>
      </w:r>
      <w:r>
        <w:t>.6.2.4</w:t>
      </w:r>
      <w:r>
        <w:rPr>
          <w:rFonts w:asciiTheme="minorHAnsi" w:eastAsiaTheme="minorEastAsia" w:hAnsiTheme="minorHAnsi" w:cstheme="minorBidi"/>
          <w:sz w:val="22"/>
          <w:szCs w:val="22"/>
          <w:lang w:eastAsia="en-GB"/>
        </w:rPr>
        <w:tab/>
      </w:r>
      <w:r>
        <w:t>Type: LocationInfoResult</w:t>
      </w:r>
      <w:r>
        <w:tab/>
      </w:r>
      <w:r>
        <w:fldChar w:fldCharType="begin" w:fldLock="1"/>
      </w:r>
      <w:r>
        <w:instrText xml:space="preserve"> PAGEREF _Toc58582815 \h </w:instrText>
      </w:r>
      <w:r>
        <w:fldChar w:fldCharType="separate"/>
      </w:r>
      <w:r>
        <w:t>272</w:t>
      </w:r>
      <w:r>
        <w:fldChar w:fldCharType="end"/>
      </w:r>
    </w:p>
    <w:p w14:paraId="4DC54810" w14:textId="5E60E909" w:rsidR="00A91218" w:rsidRDefault="00A91218">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lang w:eastAsia="en-GB"/>
        </w:rPr>
        <w:tab/>
      </w:r>
      <w:r>
        <w:t>Type: 5GSrvccInfo</w:t>
      </w:r>
      <w:r>
        <w:tab/>
      </w:r>
      <w:r>
        <w:fldChar w:fldCharType="begin" w:fldLock="1"/>
      </w:r>
      <w:r>
        <w:instrText xml:space="preserve"> PAGEREF _Toc58582816 \h </w:instrText>
      </w:r>
      <w:r>
        <w:fldChar w:fldCharType="separate"/>
      </w:r>
      <w:r>
        <w:t>272</w:t>
      </w:r>
      <w:r>
        <w:fldChar w:fldCharType="end"/>
      </w:r>
    </w:p>
    <w:p w14:paraId="246A6BD9" w14:textId="6A276107" w:rsidR="00A91218" w:rsidRDefault="00A91218">
      <w:pPr>
        <w:pStyle w:val="TOC4"/>
        <w:rPr>
          <w:rFonts w:asciiTheme="minorHAnsi" w:eastAsiaTheme="minorEastAsia" w:hAnsiTheme="minorHAnsi" w:cstheme="minorBidi"/>
          <w:sz w:val="22"/>
          <w:szCs w:val="22"/>
          <w:lang w:eastAsia="en-GB"/>
        </w:rPr>
      </w:pPr>
      <w:r w:rsidRPr="00A91218">
        <w:t>6.7.6.3</w:t>
      </w:r>
      <w:r w:rsidRPr="00A91218">
        <w:rPr>
          <w:rFonts w:asciiTheme="minorHAnsi" w:eastAsiaTheme="minorEastAsia" w:hAnsiTheme="minorHAnsi" w:cstheme="minorBidi"/>
          <w:sz w:val="22"/>
          <w:szCs w:val="22"/>
          <w:lang w:eastAsia="en-GB"/>
        </w:rPr>
        <w:tab/>
      </w:r>
      <w:r w:rsidRPr="00262AD8">
        <w:rPr>
          <w:lang w:val="en-US"/>
        </w:rPr>
        <w:t>Simple data types and enumerations</w:t>
      </w:r>
      <w:r>
        <w:tab/>
      </w:r>
      <w:r>
        <w:fldChar w:fldCharType="begin" w:fldLock="1"/>
      </w:r>
      <w:r>
        <w:instrText xml:space="preserve"> PAGEREF _Toc58582817 \h </w:instrText>
      </w:r>
      <w:r>
        <w:fldChar w:fldCharType="separate"/>
      </w:r>
      <w:r>
        <w:t>272</w:t>
      </w:r>
      <w:r>
        <w:fldChar w:fldCharType="end"/>
      </w:r>
    </w:p>
    <w:p w14:paraId="21B83C1A" w14:textId="17D3BCA8" w:rsidR="00A91218" w:rsidRDefault="00A91218">
      <w:pPr>
        <w:pStyle w:val="TOC3"/>
        <w:rPr>
          <w:rFonts w:asciiTheme="minorHAnsi" w:eastAsiaTheme="minorEastAsia" w:hAnsiTheme="minorHAnsi" w:cstheme="minorBidi"/>
          <w:sz w:val="22"/>
          <w:szCs w:val="22"/>
          <w:lang w:eastAsia="en-GB"/>
        </w:rPr>
      </w:pPr>
      <w:r>
        <w:t>6.7.7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_Toc58582818 \h </w:instrText>
      </w:r>
      <w:r>
        <w:fldChar w:fldCharType="separate"/>
      </w:r>
      <w:r>
        <w:t>272</w:t>
      </w:r>
      <w:r>
        <w:fldChar w:fldCharType="end"/>
      </w:r>
    </w:p>
    <w:p w14:paraId="33E663E0" w14:textId="4D31B8F5" w:rsidR="00A91218" w:rsidRDefault="00A91218">
      <w:pPr>
        <w:pStyle w:val="TOC4"/>
        <w:rPr>
          <w:rFonts w:asciiTheme="minorHAnsi" w:eastAsiaTheme="minorEastAsia" w:hAnsiTheme="minorHAnsi" w:cstheme="minorBidi"/>
          <w:sz w:val="22"/>
          <w:szCs w:val="22"/>
          <w:lang w:eastAsia="en-GB"/>
        </w:rPr>
      </w:pPr>
      <w:r>
        <w:t>6.7.7.1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_Toc58582819 \h </w:instrText>
      </w:r>
      <w:r>
        <w:fldChar w:fldCharType="separate"/>
      </w:r>
      <w:r>
        <w:t>272</w:t>
      </w:r>
      <w:r>
        <w:fldChar w:fldCharType="end"/>
      </w:r>
    </w:p>
    <w:p w14:paraId="28924538" w14:textId="651D4180" w:rsidR="00A91218" w:rsidRDefault="00A91218">
      <w:pPr>
        <w:pStyle w:val="TOC4"/>
        <w:rPr>
          <w:rFonts w:asciiTheme="minorHAnsi" w:eastAsiaTheme="minorEastAsia" w:hAnsiTheme="minorHAnsi" w:cstheme="minorBidi"/>
          <w:sz w:val="22"/>
          <w:szCs w:val="22"/>
          <w:lang w:eastAsia="en-GB"/>
        </w:rPr>
      </w:pPr>
      <w:r>
        <w:t>6.7.7.2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_Toc58582820 \h </w:instrText>
      </w:r>
      <w:r>
        <w:fldChar w:fldCharType="separate"/>
      </w:r>
      <w:r>
        <w:t>272</w:t>
      </w:r>
      <w:r>
        <w:fldChar w:fldCharType="end"/>
      </w:r>
    </w:p>
    <w:p w14:paraId="0E763BB4" w14:textId="61D07D31" w:rsidR="00A91218" w:rsidRDefault="00A91218">
      <w:pPr>
        <w:pStyle w:val="TOC4"/>
        <w:rPr>
          <w:rFonts w:asciiTheme="minorHAnsi" w:eastAsiaTheme="minorEastAsia" w:hAnsiTheme="minorHAnsi" w:cstheme="minorBidi"/>
          <w:sz w:val="22"/>
          <w:szCs w:val="22"/>
          <w:lang w:eastAsia="en-GB"/>
        </w:rPr>
      </w:pPr>
      <w:r>
        <w:t>6.7.7.3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_Toc58582821 \h </w:instrText>
      </w:r>
      <w:r>
        <w:fldChar w:fldCharType="separate"/>
      </w:r>
      <w:r>
        <w:t>272</w:t>
      </w:r>
      <w:r>
        <w:fldChar w:fldCharType="end"/>
      </w:r>
    </w:p>
    <w:p w14:paraId="68DD315E" w14:textId="1233D299" w:rsidR="00A91218" w:rsidRDefault="00A91218">
      <w:pPr>
        <w:pStyle w:val="TOC3"/>
        <w:rPr>
          <w:rFonts w:asciiTheme="minorHAnsi" w:eastAsiaTheme="minorEastAsia" w:hAnsiTheme="minorHAnsi" w:cstheme="minorBidi"/>
          <w:sz w:val="22"/>
          <w:szCs w:val="22"/>
          <w:lang w:eastAsia="en-GB"/>
        </w:rPr>
      </w:pPr>
      <w:r>
        <w:t>6.7.8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_Toc58582822 \h </w:instrText>
      </w:r>
      <w:r>
        <w:fldChar w:fldCharType="separate"/>
      </w:r>
      <w:r>
        <w:t>273</w:t>
      </w:r>
      <w:r>
        <w:fldChar w:fldCharType="end"/>
      </w:r>
    </w:p>
    <w:p w14:paraId="08BBE035" w14:textId="75CBC829" w:rsidR="00A91218" w:rsidRDefault="00A91218">
      <w:pPr>
        <w:pStyle w:val="TOC3"/>
        <w:rPr>
          <w:rFonts w:asciiTheme="minorHAnsi" w:eastAsiaTheme="minorEastAsia" w:hAnsiTheme="minorHAnsi" w:cstheme="minorBidi"/>
          <w:sz w:val="22"/>
          <w:szCs w:val="22"/>
          <w:lang w:eastAsia="en-GB"/>
        </w:rPr>
      </w:pPr>
      <w:r w:rsidRPr="00A91218">
        <w:t>6.7.9</w:t>
      </w:r>
      <w:r w:rsidRPr="00A91218">
        <w:rPr>
          <w:rFonts w:asciiTheme="minorHAnsi" w:eastAsiaTheme="minorEastAsia" w:hAnsiTheme="minorHAnsi" w:cstheme="minorBidi"/>
          <w:sz w:val="22"/>
          <w:szCs w:val="22"/>
          <w:lang w:eastAsia="en-GB"/>
        </w:rPr>
        <w:tab/>
      </w:r>
      <w:r w:rsidRPr="00262AD8">
        <w:rPr>
          <w:lang w:val="en-US"/>
        </w:rPr>
        <w:t>Security</w:t>
      </w:r>
      <w:r>
        <w:tab/>
      </w:r>
      <w:r>
        <w:fldChar w:fldCharType="begin" w:fldLock="1"/>
      </w:r>
      <w:r>
        <w:instrText xml:space="preserve"> PAGEREF _Toc58582823 \h </w:instrText>
      </w:r>
      <w:r>
        <w:fldChar w:fldCharType="separate"/>
      </w:r>
      <w:r>
        <w:t>273</w:t>
      </w:r>
      <w:r>
        <w:fldChar w:fldCharType="end"/>
      </w:r>
    </w:p>
    <w:p w14:paraId="2A950ACD" w14:textId="0ED2711A" w:rsidR="00A91218" w:rsidRDefault="00A91218" w:rsidP="00A91218">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_Toc58582824 \h </w:instrText>
      </w:r>
      <w:r>
        <w:fldChar w:fldCharType="separate"/>
      </w:r>
      <w:r>
        <w:t>273</w:t>
      </w:r>
      <w:r>
        <w:fldChar w:fldCharType="end"/>
      </w:r>
    </w:p>
    <w:p w14:paraId="32CC2122" w14:textId="5B4F53F8" w:rsidR="00A91218" w:rsidRDefault="00A91218">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_Toc58582825 \h </w:instrText>
      </w:r>
      <w:r>
        <w:fldChar w:fldCharType="separate"/>
      </w:r>
      <w:r>
        <w:t>273</w:t>
      </w:r>
      <w:r>
        <w:fldChar w:fldCharType="end"/>
      </w:r>
    </w:p>
    <w:p w14:paraId="5C1FD3D7" w14:textId="0710C5D0" w:rsidR="00A91218" w:rsidRDefault="00A91218">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_Toc58582826 \h </w:instrText>
      </w:r>
      <w:r>
        <w:fldChar w:fldCharType="separate"/>
      </w:r>
      <w:r>
        <w:t>273</w:t>
      </w:r>
      <w:r>
        <w:fldChar w:fldCharType="end"/>
      </w:r>
    </w:p>
    <w:p w14:paraId="4C0ECBAD" w14:textId="3BC31B16" w:rsidR="00A91218" w:rsidRDefault="00A91218">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_Toc58582827 \h </w:instrText>
      </w:r>
      <w:r>
        <w:fldChar w:fldCharType="separate"/>
      </w:r>
      <w:r>
        <w:t>312</w:t>
      </w:r>
      <w:r>
        <w:fldChar w:fldCharType="end"/>
      </w:r>
    </w:p>
    <w:p w14:paraId="6EA88D40" w14:textId="4741F1DC" w:rsidR="00A91218" w:rsidRDefault="00A91218">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_Toc58582828 \h </w:instrText>
      </w:r>
      <w:r>
        <w:fldChar w:fldCharType="separate"/>
      </w:r>
      <w:r>
        <w:t>335</w:t>
      </w:r>
      <w:r>
        <w:fldChar w:fldCharType="end"/>
      </w:r>
    </w:p>
    <w:p w14:paraId="533FD58C" w14:textId="442C8B92" w:rsidR="00A91218" w:rsidRDefault="00A91218">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_Toc58582829 \h </w:instrText>
      </w:r>
      <w:r>
        <w:fldChar w:fldCharType="separate"/>
      </w:r>
      <w:r>
        <w:t>344</w:t>
      </w:r>
      <w:r>
        <w:fldChar w:fldCharType="end"/>
      </w:r>
    </w:p>
    <w:p w14:paraId="52F03B18" w14:textId="1FD5E98A" w:rsidR="00A91218" w:rsidRDefault="00A91218">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_Toc58582830 \h </w:instrText>
      </w:r>
      <w:r>
        <w:fldChar w:fldCharType="separate"/>
      </w:r>
      <w:r>
        <w:t>351</w:t>
      </w:r>
      <w:r>
        <w:fldChar w:fldCharType="end"/>
      </w:r>
    </w:p>
    <w:p w14:paraId="6517DC63" w14:textId="49FC81D4" w:rsidR="00A91218" w:rsidRDefault="00A91218">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Nudm_NIDDAU API</w:t>
      </w:r>
      <w:r>
        <w:tab/>
      </w:r>
      <w:r>
        <w:fldChar w:fldCharType="begin" w:fldLock="1"/>
      </w:r>
      <w:r>
        <w:instrText xml:space="preserve"> PAGEREF _Toc58582831 \h </w:instrText>
      </w:r>
      <w:r>
        <w:fldChar w:fldCharType="separate"/>
      </w:r>
      <w:r>
        <w:t>358</w:t>
      </w:r>
      <w:r>
        <w:fldChar w:fldCharType="end"/>
      </w:r>
    </w:p>
    <w:p w14:paraId="5F6EA58B" w14:textId="74CA07A3" w:rsidR="00A91218" w:rsidRDefault="00A91218">
      <w:pPr>
        <w:pStyle w:val="TOC2"/>
        <w:rPr>
          <w:rFonts w:asciiTheme="minorHAnsi" w:eastAsiaTheme="minorEastAsia" w:hAnsiTheme="minorHAnsi" w:cstheme="minorBidi"/>
          <w:sz w:val="22"/>
          <w:szCs w:val="22"/>
          <w:lang w:eastAsia="en-GB"/>
        </w:rPr>
      </w:pPr>
      <w:r>
        <w:t>A.8</w:t>
      </w:r>
      <w:r>
        <w:rPr>
          <w:rFonts w:asciiTheme="minorHAnsi" w:eastAsiaTheme="minorEastAsia" w:hAnsiTheme="minorHAnsi" w:cstheme="minorBidi"/>
          <w:sz w:val="22"/>
          <w:szCs w:val="22"/>
          <w:lang w:eastAsia="en-GB"/>
        </w:rPr>
        <w:tab/>
      </w:r>
      <w:r>
        <w:t>Nudm_MT API</w:t>
      </w:r>
      <w:r>
        <w:tab/>
      </w:r>
      <w:r>
        <w:fldChar w:fldCharType="begin" w:fldLock="1"/>
      </w:r>
      <w:r>
        <w:instrText xml:space="preserve"> PAGEREF _Toc58582832 \h </w:instrText>
      </w:r>
      <w:r>
        <w:fldChar w:fldCharType="separate"/>
      </w:r>
      <w:r>
        <w:t>360</w:t>
      </w:r>
      <w:r>
        <w:fldChar w:fldCharType="end"/>
      </w:r>
    </w:p>
    <w:p w14:paraId="32D1AEB2" w14:textId="00FBEFC5" w:rsidR="00A91218" w:rsidRDefault="00A91218" w:rsidP="00A91218">
      <w:pPr>
        <w:pStyle w:val="TOC8"/>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_Toc58582833 \h </w:instrText>
      </w:r>
      <w:r>
        <w:fldChar w:fldCharType="separate"/>
      </w:r>
      <w:r>
        <w:t>363</w:t>
      </w:r>
      <w:r>
        <w:fldChar w:fldCharType="end"/>
      </w:r>
    </w:p>
    <w:p w14:paraId="3127BD67" w14:textId="664A4146" w:rsidR="00A91218" w:rsidRDefault="00A91218" w:rsidP="00A91218">
      <w:pPr>
        <w:pStyle w:val="TOC8"/>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_Toc58582834 \h </w:instrText>
      </w:r>
      <w:r>
        <w:fldChar w:fldCharType="separate"/>
      </w:r>
      <w:r>
        <w:t>366</w:t>
      </w:r>
      <w:r>
        <w:fldChar w:fldCharType="end"/>
      </w:r>
    </w:p>
    <w:p w14:paraId="5C99F0FB" w14:textId="18362001" w:rsidR="00A91218" w:rsidRDefault="00A91218" w:rsidP="00A91218">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_Toc58582835 \h </w:instrText>
      </w:r>
      <w:r>
        <w:fldChar w:fldCharType="separate"/>
      </w:r>
      <w:r>
        <w:t>369</w:t>
      </w:r>
      <w:r>
        <w:fldChar w:fldCharType="end"/>
      </w:r>
    </w:p>
    <w:p w14:paraId="792AE463" w14:textId="18BEC1DA"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58581992"/>
      <w:bookmarkEnd w:id="9"/>
      <w:r w:rsidRPr="00B3056F">
        <w:lastRenderedPageBreak/>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58581993"/>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58581994"/>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bookmarkStart w:id="32" w:name="OLE_LINK1"/>
      <w:bookmarkStart w:id="33" w:name="OLE_LINK2"/>
      <w:bookmarkStart w:id="34" w:name="OLE_LINK3"/>
      <w:bookmarkStart w:id="35" w:name="OLE_LINK4"/>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bookmarkEnd w:id="32"/>
    <w:bookmarkEnd w:id="33"/>
    <w:bookmarkEnd w:id="34"/>
    <w:bookmarkEnd w:id="35"/>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EF45DA">
      <w:pPr>
        <w:keepLines/>
        <w:ind w:left="1702" w:hanging="1418"/>
        <w:rPr>
          <w:rFonts w:eastAsia="DengXian"/>
        </w:rPr>
      </w:pPr>
      <w:r w:rsidRPr="00B3056F">
        <w:t>[33]</w:t>
      </w:r>
      <w:r w:rsidRPr="00B3056F">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6"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6213FEDB" w:rsidR="005627AB" w:rsidRPr="008215D4" w:rsidRDefault="005627AB" w:rsidP="005627AB">
      <w:pPr>
        <w:pStyle w:val="EX"/>
      </w:pPr>
      <w:r>
        <w:t>[49]</w:t>
      </w:r>
      <w:r>
        <w:tab/>
      </w:r>
      <w:r w:rsidRPr="008215D4">
        <w:t>3GPP TS 24.302: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62B4D37A" w14:textId="58F54D17" w:rsidR="004D7472" w:rsidRPr="00B3056F" w:rsidRDefault="000A6B0C" w:rsidP="004D7472">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40BD4C8C" w14:textId="3B232E47" w:rsidR="00CB3989" w:rsidRPr="000B63FD" w:rsidRDefault="00CB3989" w:rsidP="00677407">
      <w:pPr>
        <w:pStyle w:val="EX"/>
        <w:rPr>
          <w:lang w:val="de-DE" w:eastAsia="zh-CN"/>
        </w:rPr>
      </w:pPr>
    </w:p>
    <w:p w14:paraId="13822292" w14:textId="102B25C0" w:rsidR="005752A6" w:rsidRPr="00B3056F" w:rsidRDefault="005752A6" w:rsidP="00EF45DA">
      <w:pPr>
        <w:pStyle w:val="EX"/>
        <w:rPr>
          <w:lang w:eastAsia="zh-CN"/>
        </w:rPr>
      </w:pPr>
    </w:p>
    <w:p w14:paraId="651FCD2E" w14:textId="77777777" w:rsidR="00EF45DA" w:rsidRPr="00B3056F" w:rsidRDefault="00EF45DA" w:rsidP="00EF45DA">
      <w:pPr>
        <w:pStyle w:val="Heading1"/>
        <w:rPr>
          <w:rFonts w:eastAsia="SimSun"/>
        </w:rPr>
      </w:pPr>
      <w:bookmarkStart w:id="37" w:name="_Toc27584939"/>
      <w:bookmarkStart w:id="38" w:name="_Toc36456881"/>
      <w:bookmarkStart w:id="39" w:name="_Toc45027759"/>
      <w:bookmarkStart w:id="40" w:name="_Toc45028594"/>
      <w:bookmarkStart w:id="41" w:name="_Toc51867355"/>
      <w:bookmarkStart w:id="42" w:name="_Toc58581995"/>
      <w:r w:rsidRPr="00B3056F">
        <w:t>3</w:t>
      </w:r>
      <w:r w:rsidRPr="00B3056F">
        <w:tab/>
      </w:r>
      <w:r w:rsidRPr="00B3056F">
        <w:rPr>
          <w:rFonts w:eastAsia="SimSun"/>
        </w:rPr>
        <w:t>Definitions and abbreviations</w:t>
      </w:r>
      <w:bookmarkEnd w:id="36"/>
      <w:bookmarkEnd w:id="37"/>
      <w:bookmarkEnd w:id="38"/>
      <w:bookmarkEnd w:id="39"/>
      <w:bookmarkEnd w:id="40"/>
      <w:bookmarkEnd w:id="41"/>
      <w:bookmarkEnd w:id="42"/>
    </w:p>
    <w:p w14:paraId="100F4F3B" w14:textId="77777777" w:rsidR="00EF45DA" w:rsidRPr="00B3056F" w:rsidRDefault="00EF45DA" w:rsidP="00EF45DA">
      <w:pPr>
        <w:pStyle w:val="Heading2"/>
        <w:rPr>
          <w:rFonts w:eastAsia="SimSun"/>
        </w:rPr>
      </w:pPr>
      <w:bookmarkStart w:id="43" w:name="_Toc11338337"/>
      <w:bookmarkStart w:id="44" w:name="_Toc27584940"/>
      <w:bookmarkStart w:id="45" w:name="_Toc36456882"/>
      <w:bookmarkStart w:id="46" w:name="_Toc45027760"/>
      <w:bookmarkStart w:id="47" w:name="_Toc45028595"/>
      <w:bookmarkStart w:id="48" w:name="_Toc51867356"/>
      <w:bookmarkStart w:id="49" w:name="_Toc58581996"/>
      <w:r w:rsidRPr="00B3056F">
        <w:rPr>
          <w:rFonts w:eastAsia="SimSun"/>
        </w:rPr>
        <w:t>3.1</w:t>
      </w:r>
      <w:r w:rsidRPr="00B3056F">
        <w:rPr>
          <w:rFonts w:eastAsia="SimSun"/>
        </w:rPr>
        <w:tab/>
        <w:t>Definitions</w:t>
      </w:r>
      <w:bookmarkEnd w:id="43"/>
      <w:bookmarkEnd w:id="44"/>
      <w:bookmarkEnd w:id="45"/>
      <w:bookmarkEnd w:id="46"/>
      <w:bookmarkEnd w:id="47"/>
      <w:bookmarkEnd w:id="48"/>
      <w:bookmarkEnd w:id="49"/>
    </w:p>
    <w:p w14:paraId="365F4507" w14:textId="77777777" w:rsidR="00EF45DA" w:rsidRPr="00B3056F" w:rsidRDefault="00EF45DA" w:rsidP="00EF45DA">
      <w:pPr>
        <w:rPr>
          <w:rFonts w:eastAsia="SimSun"/>
        </w:rPr>
      </w:pPr>
      <w:r w:rsidRPr="00B3056F">
        <w:t xml:space="preserve">For the purposes of the present document, the terms and definitions given in </w:t>
      </w:r>
      <w:bookmarkStart w:id="50" w:name="OLE_LINK8"/>
      <w:bookmarkStart w:id="51" w:name="OLE_LINK7"/>
      <w:bookmarkStart w:id="52" w:name="OLE_LINK6"/>
      <w:r w:rsidRPr="00B3056F">
        <w:t xml:space="preserve">3GPP </w:t>
      </w:r>
      <w:bookmarkEnd w:id="50"/>
      <w:bookmarkEnd w:id="51"/>
      <w:bookmarkEnd w:id="52"/>
      <w:r w:rsidRPr="00B3056F">
        <w:t>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53" w:name="_Toc11338338"/>
      <w:bookmarkStart w:id="54" w:name="_Toc27584941"/>
      <w:bookmarkStart w:id="55" w:name="_Toc36456883"/>
      <w:bookmarkStart w:id="56" w:name="_Toc45027761"/>
      <w:bookmarkStart w:id="57" w:name="_Toc45028596"/>
      <w:bookmarkStart w:id="58" w:name="_Toc51867357"/>
      <w:bookmarkStart w:id="59" w:name="_Toc58581997"/>
      <w:r w:rsidRPr="00B3056F">
        <w:t>3.2</w:t>
      </w:r>
      <w:r w:rsidRPr="00B3056F">
        <w:tab/>
        <w:t>Abbreviations</w:t>
      </w:r>
      <w:bookmarkEnd w:id="53"/>
      <w:bookmarkEnd w:id="54"/>
      <w:bookmarkEnd w:id="55"/>
      <w:bookmarkEnd w:id="56"/>
      <w:bookmarkEnd w:id="57"/>
      <w:bookmarkEnd w:id="58"/>
      <w:bookmarkEnd w:id="59"/>
    </w:p>
    <w:p w14:paraId="0149796F" w14:textId="77777777" w:rsidR="00EF45DA" w:rsidRPr="00B3056F" w:rsidRDefault="00EF45DA" w:rsidP="00EF45DA">
      <w:pPr>
        <w:keepNext/>
      </w:pPr>
      <w:r w:rsidRPr="00B3056F">
        <w:t>For the purposes of the present document, the abbreviations given in 3GPP TR 21.905 [1]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lastRenderedPageBreak/>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60" w:name="_Toc11338339"/>
      <w:bookmarkStart w:id="61" w:name="_Toc27584942"/>
      <w:bookmarkStart w:id="62" w:name="_Toc36456884"/>
      <w:bookmarkStart w:id="63" w:name="_Toc45027762"/>
      <w:bookmarkStart w:id="64" w:name="_Toc45028597"/>
      <w:bookmarkStart w:id="65" w:name="_Toc51867358"/>
      <w:bookmarkStart w:id="66" w:name="_Toc58581998"/>
      <w:r w:rsidRPr="00B3056F">
        <w:t>4</w:t>
      </w:r>
      <w:r w:rsidRPr="00B3056F">
        <w:tab/>
        <w:t>Overview</w:t>
      </w:r>
      <w:bookmarkEnd w:id="60"/>
      <w:bookmarkEnd w:id="61"/>
      <w:bookmarkEnd w:id="62"/>
      <w:bookmarkEnd w:id="63"/>
      <w:bookmarkEnd w:id="64"/>
      <w:bookmarkEnd w:id="65"/>
      <w:bookmarkEnd w:id="66"/>
    </w:p>
    <w:p w14:paraId="7A63F5FF" w14:textId="77777777" w:rsidR="00EF45DA" w:rsidRPr="00B3056F" w:rsidRDefault="00EF45DA" w:rsidP="00EF45DA">
      <w:pPr>
        <w:pStyle w:val="Heading2"/>
      </w:pPr>
      <w:bookmarkStart w:id="67" w:name="_Toc11338340"/>
      <w:bookmarkStart w:id="68" w:name="_Toc27584943"/>
      <w:bookmarkStart w:id="69" w:name="_Toc36456885"/>
      <w:bookmarkStart w:id="70" w:name="_Toc45027763"/>
      <w:bookmarkStart w:id="71" w:name="_Toc45028598"/>
      <w:bookmarkStart w:id="72" w:name="_Toc51867359"/>
      <w:bookmarkStart w:id="73" w:name="_Toc58581999"/>
      <w:r w:rsidRPr="00B3056F">
        <w:t>4.1</w:t>
      </w:r>
      <w:r w:rsidRPr="00B3056F">
        <w:tab/>
        <w:t>Introduction</w:t>
      </w:r>
      <w:bookmarkEnd w:id="67"/>
      <w:bookmarkEnd w:id="68"/>
      <w:bookmarkEnd w:id="69"/>
      <w:bookmarkEnd w:id="70"/>
      <w:bookmarkEnd w:id="71"/>
      <w:bookmarkEnd w:id="72"/>
      <w:bookmarkEnd w:id="73"/>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396pt" o:ole="">
            <v:imagedata r:id="rId12" o:title=""/>
          </v:shape>
          <o:OLEObject Type="Embed" ProgID="Visio.Drawing.11" ShapeID="_x0000_i1025" DrawAspect="Content" ObjectID="_1669228179"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77777777" w:rsidR="00EF45DA" w:rsidRPr="00B3056F" w:rsidRDefault="00EF45DA" w:rsidP="00EF45DA">
      <w:r w:rsidRPr="00B3056F">
        <w:t>The functionalities supported by the UDM are listed in clause 6.2.7 of 3GPP TS 23.501 [2].</w:t>
      </w:r>
    </w:p>
    <w:p w14:paraId="77BD581E" w14:textId="77777777" w:rsidR="00EF45DA" w:rsidRPr="00B3056F" w:rsidRDefault="00EF45DA" w:rsidP="00EF45DA">
      <w:pPr>
        <w:pStyle w:val="Heading1"/>
      </w:pPr>
      <w:bookmarkStart w:id="74" w:name="_Toc11338341"/>
      <w:bookmarkStart w:id="75" w:name="_Toc27584944"/>
      <w:bookmarkStart w:id="76" w:name="_Toc36456886"/>
      <w:bookmarkStart w:id="77" w:name="_Toc45027764"/>
      <w:bookmarkStart w:id="78" w:name="_Toc45028599"/>
      <w:bookmarkStart w:id="79" w:name="_Toc51867360"/>
      <w:bookmarkStart w:id="80" w:name="_Toc58582000"/>
      <w:r w:rsidRPr="00B3056F">
        <w:t>5</w:t>
      </w:r>
      <w:r w:rsidRPr="00B3056F">
        <w:tab/>
        <w:t>Services offered by the UDM</w:t>
      </w:r>
      <w:bookmarkEnd w:id="74"/>
      <w:bookmarkEnd w:id="75"/>
      <w:bookmarkEnd w:id="76"/>
      <w:bookmarkEnd w:id="77"/>
      <w:bookmarkEnd w:id="78"/>
      <w:bookmarkEnd w:id="79"/>
      <w:bookmarkEnd w:id="80"/>
    </w:p>
    <w:p w14:paraId="35EA7827" w14:textId="77777777" w:rsidR="00EF45DA" w:rsidRPr="00B3056F" w:rsidRDefault="00EF45DA" w:rsidP="00EF45DA">
      <w:pPr>
        <w:pStyle w:val="Heading2"/>
      </w:pPr>
      <w:bookmarkStart w:id="81" w:name="_Toc11338342"/>
      <w:bookmarkStart w:id="82" w:name="_Toc27584945"/>
      <w:bookmarkStart w:id="83" w:name="_Toc36456887"/>
      <w:bookmarkStart w:id="84" w:name="_Toc45027765"/>
      <w:bookmarkStart w:id="85" w:name="_Toc45028600"/>
      <w:bookmarkStart w:id="86" w:name="_Toc51867361"/>
      <w:bookmarkStart w:id="87" w:name="_Toc58582001"/>
      <w:r w:rsidRPr="00B3056F">
        <w:t>5.1</w:t>
      </w:r>
      <w:r w:rsidRPr="00B3056F">
        <w:tab/>
        <w:t>Introduction</w:t>
      </w:r>
      <w:bookmarkEnd w:id="81"/>
      <w:bookmarkEnd w:id="82"/>
      <w:bookmarkEnd w:id="83"/>
      <w:bookmarkEnd w:id="84"/>
      <w:bookmarkEnd w:id="85"/>
      <w:bookmarkEnd w:id="86"/>
      <w:bookmarkEnd w:id="87"/>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Service Name</w:t>
            </w:r>
          </w:p>
        </w:tc>
        <w:tc>
          <w:tcPr>
            <w:tcW w:w="810" w:type="dxa"/>
            <w:shd w:val="clear" w:color="auto" w:fill="auto"/>
          </w:tcPr>
          <w:p w14:paraId="7A2EB45F"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Clause</w:t>
            </w:r>
          </w:p>
        </w:tc>
        <w:tc>
          <w:tcPr>
            <w:tcW w:w="1240" w:type="dxa"/>
            <w:shd w:val="clear" w:color="auto" w:fill="auto"/>
          </w:tcPr>
          <w:p w14:paraId="6CCAAC4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Description</w:t>
            </w:r>
          </w:p>
        </w:tc>
        <w:tc>
          <w:tcPr>
            <w:tcW w:w="2630" w:type="dxa"/>
            <w:shd w:val="clear" w:color="auto" w:fill="auto"/>
          </w:tcPr>
          <w:p w14:paraId="363F0A5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OpenAPI Specification File</w:t>
            </w:r>
          </w:p>
        </w:tc>
        <w:tc>
          <w:tcPr>
            <w:tcW w:w="990" w:type="dxa"/>
            <w:shd w:val="clear" w:color="auto" w:fill="auto"/>
          </w:tcPr>
          <w:p w14:paraId="2B7B6AAB"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1330D7">
            <w:pPr>
              <w:rPr>
                <w:rFonts w:ascii="Arial" w:hAnsi="Arial" w:cs="Arial"/>
                <w:sz w:val="18"/>
                <w:szCs w:val="18"/>
              </w:rPr>
            </w:pPr>
            <w:r w:rsidRPr="00A76C12">
              <w:rPr>
                <w:rFonts w:ascii="Arial" w:hAnsi="Arial" w:cs="Arial"/>
                <w:sz w:val="18"/>
                <w:szCs w:val="18"/>
              </w:rPr>
              <w:t>Nudm_SubscriberDataManagement</w:t>
            </w:r>
          </w:p>
        </w:tc>
        <w:tc>
          <w:tcPr>
            <w:tcW w:w="810" w:type="dxa"/>
            <w:shd w:val="clear" w:color="auto" w:fill="auto"/>
          </w:tcPr>
          <w:p w14:paraId="1AC71C2F" w14:textId="77777777" w:rsidR="00EF45DA" w:rsidRPr="00A76C12" w:rsidRDefault="00EF45DA" w:rsidP="001330D7">
            <w:pPr>
              <w:rPr>
                <w:rFonts w:ascii="Arial" w:hAnsi="Arial" w:cs="Arial"/>
                <w:sz w:val="18"/>
                <w:szCs w:val="18"/>
              </w:rPr>
            </w:pPr>
            <w:r w:rsidRPr="00A76C12">
              <w:rPr>
                <w:rFonts w:ascii="Arial" w:hAnsi="Arial" w:cs="Arial"/>
                <w:sz w:val="18"/>
                <w:szCs w:val="18"/>
              </w:rPr>
              <w:t>6.1</w:t>
            </w:r>
          </w:p>
        </w:tc>
        <w:tc>
          <w:tcPr>
            <w:tcW w:w="1240" w:type="dxa"/>
            <w:shd w:val="clear" w:color="auto" w:fill="auto"/>
          </w:tcPr>
          <w:p w14:paraId="6390EA23" w14:textId="77777777" w:rsidR="00EF45DA" w:rsidRPr="00A76C12" w:rsidRDefault="00EF45DA" w:rsidP="001330D7">
            <w:pPr>
              <w:rPr>
                <w:rFonts w:ascii="Arial" w:hAnsi="Arial" w:cs="Arial"/>
                <w:sz w:val="18"/>
                <w:szCs w:val="18"/>
              </w:rPr>
            </w:pPr>
            <w:r w:rsidRPr="00A76C12">
              <w:rPr>
                <w:rFonts w:ascii="Arial" w:hAnsi="Arial" w:cs="Arial"/>
                <w:sz w:val="18"/>
                <w:szCs w:val="18"/>
              </w:rPr>
              <w:t>UDM Subscriber Data Management Service</w:t>
            </w:r>
          </w:p>
        </w:tc>
        <w:tc>
          <w:tcPr>
            <w:tcW w:w="2630" w:type="dxa"/>
            <w:shd w:val="clear" w:color="auto" w:fill="auto"/>
          </w:tcPr>
          <w:p w14:paraId="4973259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TS29503_Nudm_SDM.yaml</w:t>
            </w:r>
          </w:p>
        </w:tc>
        <w:tc>
          <w:tcPr>
            <w:tcW w:w="990" w:type="dxa"/>
            <w:shd w:val="clear" w:color="auto" w:fill="auto"/>
          </w:tcPr>
          <w:p w14:paraId="61768838" w14:textId="77777777" w:rsidR="00EF45DA" w:rsidRPr="00A76C12" w:rsidRDefault="00EF45DA" w:rsidP="001330D7">
            <w:pPr>
              <w:rPr>
                <w:rFonts w:ascii="Arial" w:hAnsi="Arial" w:cs="Arial"/>
                <w:sz w:val="18"/>
                <w:szCs w:val="18"/>
              </w:rPr>
            </w:pPr>
            <w:r w:rsidRPr="00A76C12">
              <w:rPr>
                <w:rFonts w:ascii="Arial" w:hAnsi="Arial" w:cs="Arial"/>
                <w:sz w:val="18"/>
                <w:szCs w:val="18"/>
              </w:rPr>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1330D7">
            <w:pPr>
              <w:rPr>
                <w:rFonts w:ascii="Arial" w:hAnsi="Arial" w:cs="Arial"/>
                <w:sz w:val="18"/>
                <w:szCs w:val="18"/>
              </w:rPr>
            </w:pPr>
            <w:r w:rsidRPr="00A76C12">
              <w:rPr>
                <w:rFonts w:ascii="Arial" w:hAnsi="Arial" w:cs="Arial"/>
                <w:sz w:val="18"/>
                <w:szCs w:val="18"/>
              </w:rPr>
              <w:t>Nudm_UEContextManagement</w:t>
            </w:r>
          </w:p>
        </w:tc>
        <w:tc>
          <w:tcPr>
            <w:tcW w:w="810" w:type="dxa"/>
            <w:shd w:val="clear" w:color="auto" w:fill="auto"/>
          </w:tcPr>
          <w:p w14:paraId="392BCADA" w14:textId="77777777" w:rsidR="00EF45DA" w:rsidRPr="00A76C12" w:rsidRDefault="00EF45DA" w:rsidP="001330D7">
            <w:pPr>
              <w:rPr>
                <w:rFonts w:ascii="Arial" w:hAnsi="Arial" w:cs="Arial"/>
                <w:sz w:val="18"/>
                <w:szCs w:val="18"/>
              </w:rPr>
            </w:pPr>
            <w:r w:rsidRPr="00A76C12">
              <w:rPr>
                <w:rFonts w:ascii="Arial" w:hAnsi="Arial" w:cs="Arial"/>
                <w:sz w:val="18"/>
                <w:szCs w:val="18"/>
              </w:rPr>
              <w:t>6.2</w:t>
            </w:r>
          </w:p>
        </w:tc>
        <w:tc>
          <w:tcPr>
            <w:tcW w:w="1240" w:type="dxa"/>
            <w:shd w:val="clear" w:color="auto" w:fill="auto"/>
          </w:tcPr>
          <w:p w14:paraId="6011D859" w14:textId="77777777" w:rsidR="00EF45DA" w:rsidRPr="00A76C12" w:rsidRDefault="00EF45DA" w:rsidP="001330D7">
            <w:pPr>
              <w:rPr>
                <w:rFonts w:ascii="Arial" w:hAnsi="Arial" w:cs="Arial"/>
                <w:sz w:val="18"/>
                <w:szCs w:val="18"/>
              </w:rPr>
            </w:pPr>
            <w:r w:rsidRPr="00A76C12">
              <w:rPr>
                <w:rFonts w:ascii="Arial" w:hAnsi="Arial" w:cs="Arial"/>
                <w:sz w:val="18"/>
                <w:szCs w:val="18"/>
              </w:rPr>
              <w:t>UDM Context Management Service</w:t>
            </w:r>
          </w:p>
        </w:tc>
        <w:tc>
          <w:tcPr>
            <w:tcW w:w="2630" w:type="dxa"/>
            <w:shd w:val="clear" w:color="auto" w:fill="auto"/>
          </w:tcPr>
          <w:p w14:paraId="27A5AF4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TS29503_Nudm_UECM.yaml</w:t>
            </w:r>
          </w:p>
        </w:tc>
        <w:tc>
          <w:tcPr>
            <w:tcW w:w="990" w:type="dxa"/>
            <w:shd w:val="clear" w:color="auto" w:fill="auto"/>
          </w:tcPr>
          <w:p w14:paraId="1A42855F" w14:textId="77777777" w:rsidR="00EF45DA" w:rsidRPr="00A76C12" w:rsidRDefault="00EF45DA" w:rsidP="001330D7">
            <w:pPr>
              <w:rPr>
                <w:rFonts w:ascii="Arial" w:hAnsi="Arial" w:cs="Arial"/>
                <w:sz w:val="18"/>
                <w:szCs w:val="18"/>
              </w:rPr>
            </w:pPr>
            <w:r w:rsidRPr="00A76C12">
              <w:rPr>
                <w:rFonts w:ascii="Arial" w:hAnsi="Arial" w:cs="Arial"/>
                <w:sz w:val="18"/>
                <w:szCs w:val="18"/>
              </w:rPr>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1330D7">
            <w:pPr>
              <w:rPr>
                <w:rFonts w:ascii="Arial" w:hAnsi="Arial" w:cs="Arial"/>
                <w:sz w:val="18"/>
                <w:szCs w:val="18"/>
              </w:rPr>
            </w:pPr>
            <w:r w:rsidRPr="00A76C12">
              <w:rPr>
                <w:rFonts w:ascii="Arial" w:hAnsi="Arial" w:cs="Arial"/>
                <w:sz w:val="18"/>
                <w:szCs w:val="18"/>
              </w:rPr>
              <w:t>Nudm_UEAuthentication</w:t>
            </w:r>
          </w:p>
        </w:tc>
        <w:tc>
          <w:tcPr>
            <w:tcW w:w="810" w:type="dxa"/>
            <w:shd w:val="clear" w:color="auto" w:fill="auto"/>
          </w:tcPr>
          <w:p w14:paraId="1113CA01" w14:textId="77777777" w:rsidR="00EF45DA" w:rsidRPr="00A76C12" w:rsidRDefault="00EF45DA" w:rsidP="001330D7">
            <w:pPr>
              <w:rPr>
                <w:rFonts w:ascii="Arial" w:hAnsi="Arial" w:cs="Arial"/>
                <w:sz w:val="18"/>
                <w:szCs w:val="18"/>
              </w:rPr>
            </w:pPr>
            <w:r w:rsidRPr="00A76C12">
              <w:rPr>
                <w:rFonts w:ascii="Arial" w:hAnsi="Arial" w:cs="Arial"/>
                <w:sz w:val="18"/>
                <w:szCs w:val="18"/>
              </w:rPr>
              <w:t>6.3</w:t>
            </w:r>
          </w:p>
        </w:tc>
        <w:tc>
          <w:tcPr>
            <w:tcW w:w="1240" w:type="dxa"/>
            <w:shd w:val="clear" w:color="auto" w:fill="auto"/>
          </w:tcPr>
          <w:p w14:paraId="3F3942F5" w14:textId="77777777" w:rsidR="00EF45DA" w:rsidRPr="00A76C12" w:rsidRDefault="00EF45DA" w:rsidP="001330D7">
            <w:pPr>
              <w:rPr>
                <w:rFonts w:ascii="Arial" w:hAnsi="Arial" w:cs="Arial"/>
                <w:sz w:val="18"/>
                <w:szCs w:val="18"/>
              </w:rPr>
            </w:pPr>
            <w:r w:rsidRPr="00A76C12">
              <w:rPr>
                <w:rFonts w:ascii="Arial" w:hAnsi="Arial" w:cs="Arial"/>
                <w:sz w:val="18"/>
                <w:szCs w:val="18"/>
              </w:rPr>
              <w:t>UDM UE Authentication Service</w:t>
            </w:r>
          </w:p>
        </w:tc>
        <w:tc>
          <w:tcPr>
            <w:tcW w:w="2630" w:type="dxa"/>
            <w:shd w:val="clear" w:color="auto" w:fill="auto"/>
          </w:tcPr>
          <w:p w14:paraId="12CA8C7F"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TS29503_Nudm_UEAU.yaml</w:t>
            </w:r>
          </w:p>
        </w:tc>
        <w:tc>
          <w:tcPr>
            <w:tcW w:w="990" w:type="dxa"/>
            <w:shd w:val="clear" w:color="auto" w:fill="auto"/>
          </w:tcPr>
          <w:p w14:paraId="7F7C8F4B" w14:textId="77777777" w:rsidR="00EF45DA" w:rsidRPr="00A76C12" w:rsidRDefault="00EF45DA" w:rsidP="001330D7">
            <w:pPr>
              <w:rPr>
                <w:rFonts w:ascii="Arial" w:hAnsi="Arial" w:cs="Arial"/>
                <w:sz w:val="18"/>
                <w:szCs w:val="18"/>
              </w:rPr>
            </w:pPr>
            <w:r w:rsidRPr="00A76C12">
              <w:rPr>
                <w:rFonts w:ascii="Arial" w:hAnsi="Arial" w:cs="Arial"/>
                <w:sz w:val="18"/>
                <w:szCs w:val="18"/>
              </w:rPr>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1330D7">
            <w:pPr>
              <w:rPr>
                <w:rFonts w:ascii="Arial" w:hAnsi="Arial" w:cs="Arial"/>
                <w:sz w:val="18"/>
                <w:szCs w:val="18"/>
              </w:rPr>
            </w:pPr>
            <w:r w:rsidRPr="00A76C12">
              <w:rPr>
                <w:rFonts w:ascii="Arial" w:hAnsi="Arial" w:cs="Arial"/>
                <w:sz w:val="18"/>
                <w:szCs w:val="18"/>
              </w:rPr>
              <w:t>Nudm_EventExposure</w:t>
            </w:r>
          </w:p>
        </w:tc>
        <w:tc>
          <w:tcPr>
            <w:tcW w:w="810" w:type="dxa"/>
            <w:shd w:val="clear" w:color="auto" w:fill="auto"/>
          </w:tcPr>
          <w:p w14:paraId="5EB548CE" w14:textId="77777777" w:rsidR="00EF45DA" w:rsidRPr="00A76C12" w:rsidRDefault="00EF45DA" w:rsidP="001330D7">
            <w:pPr>
              <w:rPr>
                <w:rFonts w:ascii="Arial" w:hAnsi="Arial" w:cs="Arial"/>
                <w:sz w:val="18"/>
                <w:szCs w:val="18"/>
              </w:rPr>
            </w:pPr>
            <w:r w:rsidRPr="00A76C12">
              <w:rPr>
                <w:rFonts w:ascii="Arial" w:hAnsi="Arial" w:cs="Arial"/>
                <w:sz w:val="18"/>
                <w:szCs w:val="18"/>
              </w:rPr>
              <w:t>6.4</w:t>
            </w:r>
          </w:p>
        </w:tc>
        <w:tc>
          <w:tcPr>
            <w:tcW w:w="1240" w:type="dxa"/>
            <w:shd w:val="clear" w:color="auto" w:fill="auto"/>
          </w:tcPr>
          <w:p w14:paraId="6BB6EAF0" w14:textId="77777777" w:rsidR="00EF45DA" w:rsidRPr="00A76C12" w:rsidRDefault="00EF45DA" w:rsidP="001330D7">
            <w:pPr>
              <w:rPr>
                <w:rFonts w:ascii="Arial" w:hAnsi="Arial" w:cs="Arial"/>
                <w:sz w:val="18"/>
                <w:szCs w:val="18"/>
              </w:rPr>
            </w:pPr>
            <w:r w:rsidRPr="00A76C12">
              <w:rPr>
                <w:rFonts w:ascii="Arial" w:hAnsi="Arial" w:cs="Arial"/>
                <w:sz w:val="18"/>
                <w:szCs w:val="18"/>
              </w:rPr>
              <w:t>UDM Event Exposure Service</w:t>
            </w:r>
          </w:p>
        </w:tc>
        <w:tc>
          <w:tcPr>
            <w:tcW w:w="2630" w:type="dxa"/>
            <w:shd w:val="clear" w:color="auto" w:fill="auto"/>
          </w:tcPr>
          <w:p w14:paraId="635FECCD"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TS29503_Nudm_EE.yaml</w:t>
            </w:r>
          </w:p>
        </w:tc>
        <w:tc>
          <w:tcPr>
            <w:tcW w:w="990" w:type="dxa"/>
            <w:shd w:val="clear" w:color="auto" w:fill="auto"/>
          </w:tcPr>
          <w:p w14:paraId="720C58CD" w14:textId="77777777" w:rsidR="00EF45DA" w:rsidRPr="00A76C12" w:rsidRDefault="00EF45DA" w:rsidP="001330D7">
            <w:pPr>
              <w:rPr>
                <w:rFonts w:ascii="Arial" w:hAnsi="Arial" w:cs="Arial"/>
                <w:sz w:val="18"/>
                <w:szCs w:val="18"/>
              </w:rPr>
            </w:pPr>
            <w:r w:rsidRPr="00A76C12">
              <w:rPr>
                <w:rFonts w:ascii="Arial" w:hAnsi="Arial" w:cs="Arial"/>
                <w:sz w:val="18"/>
                <w:szCs w:val="18"/>
              </w:rPr>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1330D7">
            <w:pPr>
              <w:rPr>
                <w:rFonts w:ascii="Arial" w:hAnsi="Arial" w:cs="Arial"/>
                <w:sz w:val="18"/>
                <w:szCs w:val="18"/>
              </w:rPr>
            </w:pPr>
            <w:r w:rsidRPr="00A76C12">
              <w:rPr>
                <w:rFonts w:ascii="Arial" w:hAnsi="Arial" w:cs="Arial"/>
                <w:sz w:val="18"/>
                <w:szCs w:val="18"/>
              </w:rPr>
              <w:t>Nudm_ParameterProvision</w:t>
            </w:r>
          </w:p>
        </w:tc>
        <w:tc>
          <w:tcPr>
            <w:tcW w:w="810" w:type="dxa"/>
            <w:shd w:val="clear" w:color="auto" w:fill="auto"/>
          </w:tcPr>
          <w:p w14:paraId="1E650974" w14:textId="77777777" w:rsidR="00EF45DA" w:rsidRPr="00A76C12" w:rsidRDefault="00EF45DA" w:rsidP="001330D7">
            <w:pPr>
              <w:rPr>
                <w:rFonts w:ascii="Arial" w:hAnsi="Arial" w:cs="Arial"/>
                <w:sz w:val="18"/>
                <w:szCs w:val="18"/>
              </w:rPr>
            </w:pPr>
            <w:r w:rsidRPr="00A76C12">
              <w:rPr>
                <w:rFonts w:ascii="Arial" w:hAnsi="Arial" w:cs="Arial"/>
                <w:sz w:val="18"/>
                <w:szCs w:val="18"/>
              </w:rPr>
              <w:t>6.5</w:t>
            </w:r>
          </w:p>
        </w:tc>
        <w:tc>
          <w:tcPr>
            <w:tcW w:w="1240" w:type="dxa"/>
            <w:shd w:val="clear" w:color="auto" w:fill="auto"/>
          </w:tcPr>
          <w:p w14:paraId="25286C60" w14:textId="77777777" w:rsidR="00EF45DA" w:rsidRPr="00A76C12" w:rsidRDefault="00EF45DA" w:rsidP="001330D7">
            <w:pPr>
              <w:rPr>
                <w:rFonts w:ascii="Arial" w:hAnsi="Arial" w:cs="Arial"/>
                <w:sz w:val="18"/>
                <w:szCs w:val="18"/>
              </w:rPr>
            </w:pPr>
            <w:r w:rsidRPr="00A76C12">
              <w:rPr>
                <w:rFonts w:ascii="Arial" w:hAnsi="Arial" w:cs="Arial"/>
                <w:sz w:val="18"/>
                <w:szCs w:val="18"/>
              </w:rPr>
              <w:t>UDM Parameter Provision Service</w:t>
            </w:r>
          </w:p>
        </w:tc>
        <w:tc>
          <w:tcPr>
            <w:tcW w:w="2630" w:type="dxa"/>
            <w:shd w:val="clear" w:color="auto" w:fill="auto"/>
          </w:tcPr>
          <w:p w14:paraId="1AD2726C"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TS29503_Nudm_PP.yaml</w:t>
            </w:r>
          </w:p>
        </w:tc>
        <w:tc>
          <w:tcPr>
            <w:tcW w:w="990" w:type="dxa"/>
            <w:shd w:val="clear" w:color="auto" w:fill="auto"/>
          </w:tcPr>
          <w:p w14:paraId="167C6105" w14:textId="77777777" w:rsidR="00EF45DA" w:rsidRPr="00A76C12" w:rsidRDefault="00EF45DA" w:rsidP="001330D7">
            <w:pPr>
              <w:rPr>
                <w:rFonts w:ascii="Arial" w:hAnsi="Arial" w:cs="Arial"/>
                <w:sz w:val="18"/>
                <w:szCs w:val="18"/>
              </w:rPr>
            </w:pPr>
            <w:r w:rsidRPr="00A76C12">
              <w:rPr>
                <w:rFonts w:ascii="Arial" w:hAnsi="Arial" w:cs="Arial"/>
                <w:sz w:val="18"/>
                <w:szCs w:val="18"/>
              </w:rPr>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1330D7">
            <w:pPr>
              <w:rPr>
                <w:rFonts w:ascii="Arial" w:hAnsi="Arial" w:cs="Arial"/>
                <w:sz w:val="18"/>
                <w:szCs w:val="18"/>
              </w:rPr>
            </w:pPr>
            <w:r w:rsidRPr="00A76C12">
              <w:rPr>
                <w:rFonts w:ascii="Arial" w:hAnsi="Arial" w:cs="Arial"/>
                <w:sz w:val="18"/>
                <w:szCs w:val="18"/>
              </w:rPr>
              <w:t>Nudm_NIDDAuthorization</w:t>
            </w:r>
          </w:p>
        </w:tc>
        <w:tc>
          <w:tcPr>
            <w:tcW w:w="810" w:type="dxa"/>
            <w:shd w:val="clear" w:color="auto" w:fill="auto"/>
          </w:tcPr>
          <w:p w14:paraId="04B02649" w14:textId="77777777" w:rsidR="00EF45DA" w:rsidRPr="00A76C12" w:rsidRDefault="00EF45DA" w:rsidP="001330D7">
            <w:pPr>
              <w:rPr>
                <w:rFonts w:ascii="Arial" w:hAnsi="Arial" w:cs="Arial"/>
                <w:sz w:val="18"/>
                <w:szCs w:val="18"/>
              </w:rPr>
            </w:pPr>
            <w:r w:rsidRPr="00A76C12">
              <w:rPr>
                <w:rFonts w:ascii="Arial" w:hAnsi="Arial" w:cs="Arial"/>
                <w:sz w:val="18"/>
                <w:szCs w:val="18"/>
              </w:rPr>
              <w:t>6.6</w:t>
            </w:r>
          </w:p>
        </w:tc>
        <w:tc>
          <w:tcPr>
            <w:tcW w:w="1240" w:type="dxa"/>
            <w:shd w:val="clear" w:color="auto" w:fill="auto"/>
          </w:tcPr>
          <w:p w14:paraId="74B97524" w14:textId="77777777" w:rsidR="00EF45DA" w:rsidRPr="00A76C12" w:rsidRDefault="00EF45DA" w:rsidP="001330D7">
            <w:pPr>
              <w:rPr>
                <w:rFonts w:ascii="Arial" w:hAnsi="Arial" w:cs="Arial"/>
                <w:sz w:val="18"/>
                <w:szCs w:val="18"/>
              </w:rPr>
            </w:pPr>
            <w:r w:rsidRPr="00A76C12">
              <w:rPr>
                <w:rFonts w:ascii="Arial" w:hAnsi="Arial" w:cs="Arial"/>
                <w:sz w:val="18"/>
                <w:szCs w:val="18"/>
              </w:rPr>
              <w:t>UDM NIDD Authorization Service</w:t>
            </w:r>
          </w:p>
        </w:tc>
        <w:tc>
          <w:tcPr>
            <w:tcW w:w="2630" w:type="dxa"/>
            <w:shd w:val="clear" w:color="auto" w:fill="auto"/>
          </w:tcPr>
          <w:p w14:paraId="09CFCFE1"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TS29503_Nudm_NIDDAU.yaml</w:t>
            </w:r>
          </w:p>
        </w:tc>
        <w:tc>
          <w:tcPr>
            <w:tcW w:w="990" w:type="dxa"/>
            <w:shd w:val="clear" w:color="auto" w:fill="auto"/>
          </w:tcPr>
          <w:p w14:paraId="0466B080" w14:textId="77777777" w:rsidR="00EF45DA" w:rsidRPr="00A76C12" w:rsidRDefault="00EF45DA" w:rsidP="001330D7">
            <w:pPr>
              <w:rPr>
                <w:rFonts w:ascii="Arial" w:hAnsi="Arial" w:cs="Arial"/>
                <w:sz w:val="18"/>
                <w:szCs w:val="18"/>
              </w:rPr>
            </w:pPr>
            <w:r w:rsidRPr="00A76C12">
              <w:rPr>
                <w:rFonts w:ascii="Arial" w:hAnsi="Arial" w:cs="Arial"/>
                <w:sz w:val="18"/>
                <w:szCs w:val="18"/>
              </w:rPr>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1330D7">
            <w:pPr>
              <w:rPr>
                <w:rFonts w:ascii="Arial" w:hAnsi="Arial" w:cs="Arial"/>
                <w:sz w:val="18"/>
                <w:szCs w:val="18"/>
              </w:rPr>
            </w:pPr>
            <w:r w:rsidRPr="00A76C12">
              <w:rPr>
                <w:rFonts w:ascii="Arial" w:hAnsi="Arial" w:cs="Arial"/>
                <w:sz w:val="18"/>
                <w:szCs w:val="18"/>
              </w:rPr>
              <w:t>Nudm_MT</w:t>
            </w:r>
          </w:p>
        </w:tc>
        <w:tc>
          <w:tcPr>
            <w:tcW w:w="810" w:type="dxa"/>
            <w:shd w:val="clear" w:color="auto" w:fill="auto"/>
          </w:tcPr>
          <w:p w14:paraId="5D73C081" w14:textId="77777777" w:rsidR="00EF45DA" w:rsidRPr="00A76C12" w:rsidRDefault="00EF45DA" w:rsidP="001330D7">
            <w:pPr>
              <w:rPr>
                <w:rFonts w:ascii="Arial" w:hAnsi="Arial" w:cs="Arial"/>
                <w:sz w:val="18"/>
                <w:szCs w:val="18"/>
              </w:rPr>
            </w:pPr>
            <w:r w:rsidRPr="00A76C12">
              <w:rPr>
                <w:rFonts w:ascii="Arial" w:hAnsi="Arial" w:cs="Arial"/>
                <w:sz w:val="18"/>
                <w:szCs w:val="18"/>
              </w:rPr>
              <w:t>6.7</w:t>
            </w:r>
          </w:p>
        </w:tc>
        <w:tc>
          <w:tcPr>
            <w:tcW w:w="1240" w:type="dxa"/>
            <w:shd w:val="clear" w:color="auto" w:fill="auto"/>
          </w:tcPr>
          <w:p w14:paraId="3CAD00FC" w14:textId="77777777" w:rsidR="00EF45DA" w:rsidRPr="00A76C12" w:rsidRDefault="00EF45DA" w:rsidP="001330D7">
            <w:pPr>
              <w:rPr>
                <w:rFonts w:ascii="Arial" w:hAnsi="Arial" w:cs="Arial"/>
                <w:sz w:val="18"/>
                <w:szCs w:val="18"/>
              </w:rPr>
            </w:pPr>
            <w:r w:rsidRPr="00A76C12">
              <w:rPr>
                <w:rFonts w:ascii="Arial" w:hAnsi="Arial" w:cs="Arial"/>
                <w:sz w:val="18"/>
                <w:szCs w:val="18"/>
              </w:rPr>
              <w:t>UDM MT Service</w:t>
            </w:r>
          </w:p>
        </w:tc>
        <w:tc>
          <w:tcPr>
            <w:tcW w:w="2630" w:type="dxa"/>
            <w:shd w:val="clear" w:color="auto" w:fill="auto"/>
          </w:tcPr>
          <w:p w14:paraId="540BA182"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TS29503_Nudm_MT.yaml</w:t>
            </w:r>
          </w:p>
        </w:tc>
        <w:tc>
          <w:tcPr>
            <w:tcW w:w="990" w:type="dxa"/>
            <w:shd w:val="clear" w:color="auto" w:fill="auto"/>
          </w:tcPr>
          <w:p w14:paraId="5D3FC986" w14:textId="77777777" w:rsidR="00EF45DA" w:rsidRPr="00A76C12" w:rsidRDefault="00EF45DA" w:rsidP="001330D7">
            <w:pPr>
              <w:rPr>
                <w:rFonts w:ascii="Arial" w:hAnsi="Arial" w:cs="Arial"/>
                <w:sz w:val="18"/>
                <w:szCs w:val="18"/>
              </w:rPr>
            </w:pPr>
            <w:r w:rsidRPr="00A76C12">
              <w:rPr>
                <w:rFonts w:ascii="Arial" w:hAnsi="Arial" w:cs="Arial"/>
                <w:sz w:val="18"/>
                <w:szCs w:val="18"/>
              </w:rPr>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77777777" w:rsidR="00EF45DA" w:rsidRPr="00B3056F" w:rsidRDefault="00EF45DA" w:rsidP="00EF45DA">
      <w:pPr>
        <w:keepNext/>
      </w:pPr>
      <w:r w:rsidRPr="00B3056F">
        <w:t>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8" w:name="_Toc11338343"/>
      <w:bookmarkStart w:id="89" w:name="_Toc27584946"/>
      <w:bookmarkStart w:id="90" w:name="_Toc36456888"/>
      <w:bookmarkStart w:id="91" w:name="_Toc45027766"/>
      <w:bookmarkStart w:id="92" w:name="_Toc45028601"/>
      <w:bookmarkStart w:id="93" w:name="_Toc51867362"/>
      <w:bookmarkStart w:id="94" w:name="_Toc58582002"/>
      <w:r w:rsidRPr="00B3056F">
        <w:t>5.2</w:t>
      </w:r>
      <w:r w:rsidRPr="00B3056F">
        <w:tab/>
        <w:t>Nudm_SubscriberDataManagement Service</w:t>
      </w:r>
      <w:bookmarkEnd w:id="88"/>
      <w:bookmarkEnd w:id="89"/>
      <w:bookmarkEnd w:id="90"/>
      <w:bookmarkEnd w:id="91"/>
      <w:bookmarkEnd w:id="92"/>
      <w:bookmarkEnd w:id="93"/>
      <w:bookmarkEnd w:id="94"/>
    </w:p>
    <w:p w14:paraId="04A5DA3F" w14:textId="77777777" w:rsidR="00EF45DA" w:rsidRPr="00B3056F" w:rsidRDefault="00EF45DA" w:rsidP="00EF45DA">
      <w:pPr>
        <w:pStyle w:val="Heading3"/>
      </w:pPr>
      <w:bookmarkStart w:id="95" w:name="_Toc11338344"/>
      <w:bookmarkStart w:id="96" w:name="_Toc27584947"/>
      <w:bookmarkStart w:id="97" w:name="_Toc36456889"/>
      <w:bookmarkStart w:id="98" w:name="_Toc45027767"/>
      <w:bookmarkStart w:id="99" w:name="_Toc45028602"/>
      <w:bookmarkStart w:id="100" w:name="_Toc51867363"/>
      <w:bookmarkStart w:id="101" w:name="_Toc58582003"/>
      <w:r w:rsidRPr="00B3056F">
        <w:t>5.2.1</w:t>
      </w:r>
      <w:r w:rsidRPr="00B3056F">
        <w:tab/>
        <w:t>Service Description</w:t>
      </w:r>
      <w:bookmarkEnd w:id="95"/>
      <w:bookmarkEnd w:id="96"/>
      <w:bookmarkEnd w:id="97"/>
      <w:bookmarkEnd w:id="98"/>
      <w:bookmarkEnd w:id="99"/>
      <w:bookmarkEnd w:id="100"/>
      <w:bookmarkEnd w:id="101"/>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102" w:name="_Toc11338345"/>
      <w:bookmarkStart w:id="103" w:name="_Toc27584948"/>
      <w:bookmarkStart w:id="104" w:name="_Toc36456890"/>
      <w:bookmarkStart w:id="105" w:name="_Toc45027768"/>
      <w:bookmarkStart w:id="106" w:name="_Toc45028603"/>
      <w:bookmarkStart w:id="107" w:name="_Toc51867364"/>
      <w:bookmarkStart w:id="108" w:name="_Toc58582004"/>
      <w:r w:rsidRPr="00B3056F">
        <w:t>5.2.2</w:t>
      </w:r>
      <w:r w:rsidRPr="00B3056F">
        <w:tab/>
        <w:t>Service Operations</w:t>
      </w:r>
      <w:bookmarkEnd w:id="102"/>
      <w:bookmarkEnd w:id="103"/>
      <w:bookmarkEnd w:id="104"/>
      <w:bookmarkEnd w:id="105"/>
      <w:bookmarkEnd w:id="106"/>
      <w:bookmarkEnd w:id="107"/>
      <w:bookmarkEnd w:id="108"/>
    </w:p>
    <w:p w14:paraId="07F25FAD" w14:textId="77777777" w:rsidR="00EF45DA" w:rsidRPr="00B3056F" w:rsidRDefault="00EF45DA" w:rsidP="00EF45DA">
      <w:pPr>
        <w:pStyle w:val="Heading4"/>
      </w:pPr>
      <w:bookmarkStart w:id="109" w:name="_Toc11338346"/>
      <w:bookmarkStart w:id="110" w:name="_Toc27584949"/>
      <w:bookmarkStart w:id="111" w:name="_Toc36456891"/>
      <w:bookmarkStart w:id="112" w:name="_Toc45027769"/>
      <w:bookmarkStart w:id="113" w:name="_Toc45028604"/>
      <w:bookmarkStart w:id="114" w:name="_Toc51867365"/>
      <w:bookmarkStart w:id="115" w:name="_Toc58582005"/>
      <w:r w:rsidRPr="00B3056F">
        <w:t>5.2.2.1</w:t>
      </w:r>
      <w:r w:rsidRPr="00B3056F">
        <w:tab/>
        <w:t>Introduction</w:t>
      </w:r>
      <w:bookmarkEnd w:id="109"/>
      <w:bookmarkEnd w:id="110"/>
      <w:bookmarkEnd w:id="111"/>
      <w:bookmarkEnd w:id="112"/>
      <w:bookmarkEnd w:id="113"/>
      <w:bookmarkEnd w:id="114"/>
      <w:bookmarkEnd w:id="115"/>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lastRenderedPageBreak/>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77777777" w:rsidR="00EF45DA" w:rsidRPr="00B3056F" w:rsidRDefault="00EF45DA" w:rsidP="00EF45DA">
      <w:pPr>
        <w:rPr>
          <w:lang w:eastAsia="zh-CN"/>
        </w:rPr>
      </w:pPr>
      <w:r w:rsidRPr="00B3056F">
        <w:rPr>
          <w:lang w:eastAsia="zh-CN"/>
        </w:rPr>
        <w:t>The Nudm_SubscriberDataManagement Service is used by Consumer NFs (AMF, SMF, SMSF)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77777777" w:rsidR="00EF45DA" w:rsidRPr="00B3056F" w:rsidRDefault="00EF45DA" w:rsidP="00EF45DA">
      <w:pPr>
        <w:rPr>
          <w:lang w:eastAsia="zh-CN"/>
        </w:rPr>
      </w:pPr>
      <w:r w:rsidRPr="00B3056F">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05E88CDF" w14:textId="77777777" w:rsidR="00EF45DA" w:rsidRPr="00B3056F" w:rsidRDefault="00EF45DA" w:rsidP="00EF45DA">
      <w:pPr>
        <w:rPr>
          <w:lang w:eastAsia="zh-CN"/>
        </w:rPr>
      </w:pPr>
      <w:r w:rsidRPr="00B3056F">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45710CC5" w14:textId="77777777" w:rsidR="00EF45DA" w:rsidRPr="00B3056F" w:rsidRDefault="00EF45DA" w:rsidP="00EF45DA">
      <w:pPr>
        <w:rPr>
          <w:lang w:eastAsia="zh-CN"/>
        </w:rPr>
      </w:pPr>
      <w:r w:rsidRPr="00B3056F">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D03BF87" w14:textId="77777777" w:rsidR="00EF45DA" w:rsidRPr="00B3056F" w:rsidRDefault="00EF45DA" w:rsidP="00EF45DA">
      <w:pPr>
        <w:rPr>
          <w:lang w:eastAsia="zh-CN"/>
        </w:rPr>
      </w:pPr>
      <w:r w:rsidRPr="00B3056F">
        <w:rPr>
          <w:lang w:eastAsia="zh-CN"/>
        </w:rPr>
        <w:t>It is also used by the Consumer NFs (AMF, SMF, SMSF)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6" w:name="_Toc11338347"/>
      <w:bookmarkStart w:id="117" w:name="_Toc27584950"/>
      <w:bookmarkStart w:id="118" w:name="_Toc36456892"/>
      <w:bookmarkStart w:id="119" w:name="_Toc45027770"/>
      <w:bookmarkStart w:id="120" w:name="_Toc45028605"/>
      <w:bookmarkStart w:id="121" w:name="_Toc51867366"/>
      <w:bookmarkStart w:id="122" w:name="_Toc58582006"/>
      <w:r w:rsidRPr="00B3056F">
        <w:t>5.2.2.2</w:t>
      </w:r>
      <w:r w:rsidRPr="00B3056F">
        <w:tab/>
        <w:t>Get</w:t>
      </w:r>
      <w:bookmarkEnd w:id="116"/>
      <w:bookmarkEnd w:id="117"/>
      <w:bookmarkEnd w:id="118"/>
      <w:bookmarkEnd w:id="119"/>
      <w:bookmarkEnd w:id="120"/>
      <w:bookmarkEnd w:id="121"/>
      <w:bookmarkEnd w:id="122"/>
    </w:p>
    <w:p w14:paraId="5DC65FC8" w14:textId="77777777" w:rsidR="00EF45DA" w:rsidRPr="00B3056F" w:rsidRDefault="00EF45DA" w:rsidP="00EF45DA">
      <w:pPr>
        <w:pStyle w:val="Heading5"/>
      </w:pPr>
      <w:bookmarkStart w:id="123" w:name="_Toc11338348"/>
      <w:bookmarkStart w:id="124" w:name="_Toc27584951"/>
      <w:bookmarkStart w:id="125" w:name="_Toc36456893"/>
      <w:bookmarkStart w:id="126" w:name="_Toc45027771"/>
      <w:bookmarkStart w:id="127" w:name="_Toc45028606"/>
      <w:bookmarkStart w:id="128" w:name="_Toc51867367"/>
      <w:bookmarkStart w:id="129" w:name="_Toc58582007"/>
      <w:r w:rsidRPr="00B3056F">
        <w:t>5.2.2.2.1</w:t>
      </w:r>
      <w:r w:rsidRPr="00B3056F">
        <w:tab/>
        <w:t>General</w:t>
      </w:r>
      <w:bookmarkEnd w:id="123"/>
      <w:bookmarkEnd w:id="124"/>
      <w:bookmarkEnd w:id="125"/>
      <w:bookmarkEnd w:id="126"/>
      <w:bookmarkEnd w:id="127"/>
      <w:bookmarkEnd w:id="128"/>
      <w:bookmarkEnd w:id="129"/>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F45DA">
      <w:pPr>
        <w:ind w:left="568" w:hanging="284"/>
      </w:pPr>
      <w:r w:rsidRPr="00B3056F">
        <w:t>-</w:t>
      </w:r>
      <w:r w:rsidRPr="00B3056F">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lastRenderedPageBreak/>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434502">
      <w:pPr>
        <w:ind w:left="568" w:hanging="284"/>
      </w:pPr>
      <w:r>
        <w:rPr>
          <w:lang w:eastAsia="zh-CN"/>
        </w:rPr>
        <w:t>-</w:t>
      </w:r>
      <w:r>
        <w:tab/>
        <w:t xml:space="preserve">V2X </w:t>
      </w:r>
      <w:r w:rsidRPr="00490934">
        <w:rPr>
          <w:lang w:eastAsia="ko-KR"/>
        </w:rPr>
        <w:t>Subscription</w:t>
      </w:r>
      <w:r>
        <w:rPr>
          <w:lang w:eastAsia="ko-KR"/>
        </w:rPr>
        <w:t xml:space="preserve"> Data</w:t>
      </w:r>
      <w:r>
        <w:t xml:space="preserve"> Retrieval</w:t>
      </w:r>
    </w:p>
    <w:p w14:paraId="65A8E2ED" w14:textId="77777777" w:rsidR="008A4B80" w:rsidRDefault="00434502" w:rsidP="008A4B80">
      <w:pPr>
        <w:pStyle w:val="B1"/>
      </w:pPr>
      <w:r w:rsidRPr="00110F97">
        <w:rPr>
          <w:rFonts w:hint="eastAsia"/>
          <w:lang w:eastAsia="zh-CN"/>
        </w:rPr>
        <w:t>-</w:t>
      </w:r>
      <w:r w:rsidRPr="00110F97">
        <w:tab/>
      </w:r>
      <w:r>
        <w:t xml:space="preserve">LCS Broadcast Assistance </w:t>
      </w:r>
      <w:bookmarkStart w:id="130" w:name="_Hlk42359067"/>
      <w:r>
        <w:t xml:space="preserve">Subscription </w:t>
      </w:r>
      <w:bookmarkEnd w:id="130"/>
      <w:r>
        <w:t>Data Retrieval</w:t>
      </w:r>
    </w:p>
    <w:p w14:paraId="7472D780" w14:textId="1B16953C" w:rsidR="00EF45DA" w:rsidRPr="00B3056F" w:rsidRDefault="008A4B80" w:rsidP="008A4B80">
      <w:pPr>
        <w:pStyle w:val="B1"/>
      </w:pPr>
      <w:r>
        <w:t>-</w:t>
      </w:r>
      <w:r>
        <w:tab/>
        <w:t>UE Context in A</w:t>
      </w:r>
      <w:r w:rsidRPr="00B3056F">
        <w:t>MF Data Retrieval</w:t>
      </w:r>
    </w:p>
    <w:p w14:paraId="74C2316C" w14:textId="77777777" w:rsidR="00EF45DA" w:rsidRPr="00B3056F" w:rsidRDefault="00EF45DA" w:rsidP="00EF45DA">
      <w:r w:rsidRPr="00B3056F">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31" w:name="_Toc11338349"/>
      <w:bookmarkStart w:id="132" w:name="_Toc27584952"/>
      <w:bookmarkStart w:id="133" w:name="_Toc36456894"/>
      <w:bookmarkStart w:id="134" w:name="_Toc45027772"/>
      <w:bookmarkStart w:id="135" w:name="_Toc45028607"/>
      <w:bookmarkStart w:id="136" w:name="_Toc51867368"/>
      <w:bookmarkStart w:id="137" w:name="_Toc58582008"/>
      <w:r w:rsidRPr="00B3056F">
        <w:t>5.2.2.2.2</w:t>
      </w:r>
      <w:r w:rsidRPr="00B3056F">
        <w:tab/>
        <w:t>Slice Selection Subscription Data Retrieval</w:t>
      </w:r>
      <w:bookmarkEnd w:id="131"/>
      <w:bookmarkEnd w:id="132"/>
      <w:bookmarkEnd w:id="133"/>
      <w:bookmarkEnd w:id="134"/>
      <w:bookmarkEnd w:id="135"/>
      <w:bookmarkEnd w:id="136"/>
      <w:bookmarkEnd w:id="137"/>
    </w:p>
    <w:p w14:paraId="62FB2A92" w14:textId="77777777" w:rsidR="00EF45DA" w:rsidRPr="00B3056F" w:rsidRDefault="00EF45DA" w:rsidP="00EF45DA">
      <w:r w:rsidRPr="00B3056F">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6" type="#_x0000_t75" style="width:434.95pt;height:119.75pt" o:ole="">
            <v:imagedata r:id="rId14" o:title=""/>
          </v:shape>
          <o:OLEObject Type="Embed" ProgID="Visio.Drawing.11" ShapeID="_x0000_i1026" DrawAspect="Content" ObjectID="_1669228180"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8" w:name="_Toc11338350"/>
      <w:bookmarkStart w:id="139" w:name="_Toc27584953"/>
      <w:bookmarkStart w:id="140" w:name="_Toc36456895"/>
      <w:bookmarkStart w:id="141" w:name="_Toc45027773"/>
      <w:bookmarkStart w:id="142" w:name="_Toc45028608"/>
      <w:bookmarkStart w:id="143" w:name="_Toc51867369"/>
      <w:bookmarkStart w:id="144" w:name="_Toc58582009"/>
      <w:r w:rsidRPr="00B3056F">
        <w:t>5.2.2.2.3</w:t>
      </w:r>
      <w:r w:rsidRPr="00B3056F">
        <w:tab/>
        <w:t>Access and Mobility Subscription Data Retrieval</w:t>
      </w:r>
      <w:bookmarkEnd w:id="138"/>
      <w:bookmarkEnd w:id="139"/>
      <w:bookmarkEnd w:id="140"/>
      <w:bookmarkEnd w:id="141"/>
      <w:bookmarkEnd w:id="142"/>
      <w:bookmarkEnd w:id="143"/>
      <w:bookmarkEnd w:id="144"/>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7" type="#_x0000_t75" style="width:434.95pt;height:119.75pt" o:ole="">
            <v:imagedata r:id="rId16" o:title=""/>
          </v:shape>
          <o:OLEObject Type="Embed" ProgID="Visio.Drawing.11" ShapeID="_x0000_i1027" DrawAspect="Content" ObjectID="_1669228181"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45" w:name="_Toc11338351"/>
      <w:bookmarkStart w:id="146" w:name="_Toc27584954"/>
      <w:bookmarkStart w:id="147" w:name="_Toc36456896"/>
      <w:bookmarkStart w:id="148" w:name="_Toc45027774"/>
      <w:bookmarkStart w:id="149" w:name="_Toc45028609"/>
      <w:bookmarkStart w:id="150" w:name="_Toc51867370"/>
      <w:bookmarkStart w:id="151" w:name="_Toc58582010"/>
      <w:r w:rsidRPr="00B3056F">
        <w:t>5.2.2.2.4</w:t>
      </w:r>
      <w:r w:rsidRPr="00B3056F">
        <w:tab/>
        <w:t>SMF Selection Subscription Data Retrieval</w:t>
      </w:r>
      <w:bookmarkEnd w:id="145"/>
      <w:bookmarkEnd w:id="146"/>
      <w:bookmarkEnd w:id="147"/>
      <w:bookmarkEnd w:id="148"/>
      <w:bookmarkEnd w:id="149"/>
      <w:bookmarkEnd w:id="150"/>
      <w:bookmarkEnd w:id="151"/>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28" type="#_x0000_t75" style="width:434.95pt;height:119.75pt" o:ole="">
            <v:imagedata r:id="rId18" o:title=""/>
          </v:shape>
          <o:OLEObject Type="Embed" ProgID="Visio.Drawing.11" ShapeID="_x0000_i1028" DrawAspect="Content" ObjectID="_1669228182"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lastRenderedPageBreak/>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52" w:name="_Toc11338352"/>
      <w:bookmarkStart w:id="153" w:name="_Toc27584955"/>
      <w:bookmarkStart w:id="154" w:name="_Toc36456897"/>
      <w:bookmarkStart w:id="155" w:name="_Toc45027775"/>
      <w:bookmarkStart w:id="156" w:name="_Toc45028610"/>
      <w:bookmarkStart w:id="157" w:name="_Toc51867371"/>
      <w:bookmarkStart w:id="158" w:name="_Toc58582011"/>
      <w:r w:rsidRPr="00B3056F">
        <w:t>5.2.2.2.5</w:t>
      </w:r>
      <w:r w:rsidRPr="00B3056F">
        <w:tab/>
        <w:t>Session Management Subscription Data Retrieval</w:t>
      </w:r>
      <w:bookmarkEnd w:id="152"/>
      <w:bookmarkEnd w:id="153"/>
      <w:bookmarkEnd w:id="154"/>
      <w:bookmarkEnd w:id="155"/>
      <w:bookmarkEnd w:id="156"/>
      <w:bookmarkEnd w:id="157"/>
      <w:bookmarkEnd w:id="158"/>
    </w:p>
    <w:p w14:paraId="265E18A1" w14:textId="77777777" w:rsidR="00EF45DA" w:rsidRPr="00B3056F" w:rsidRDefault="00EF45DA" w:rsidP="00EF45DA">
      <w:r w:rsidRPr="00B3056F">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29" type="#_x0000_t75" style="width:433.45pt;height:119.75pt" o:ole="">
            <v:imagedata r:id="rId20" o:title=""/>
          </v:shape>
          <o:OLEObject Type="Embed" ProgID="Visio.Drawing.11" ShapeID="_x0000_i1029" DrawAspect="Content" ObjectID="_1669228183"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9" w:name="_Toc11338353"/>
      <w:bookmarkStart w:id="160" w:name="_Toc27584956"/>
      <w:bookmarkStart w:id="161" w:name="_Toc36456898"/>
      <w:bookmarkStart w:id="162" w:name="_Toc45027776"/>
      <w:bookmarkStart w:id="163" w:name="_Toc45028611"/>
      <w:bookmarkStart w:id="164" w:name="_Toc51867372"/>
      <w:bookmarkStart w:id="165" w:name="_Toc58582012"/>
      <w:r w:rsidRPr="00B3056F">
        <w:t>5.2.2.2.6</w:t>
      </w:r>
      <w:r w:rsidRPr="00B3056F">
        <w:tab/>
        <w:t xml:space="preserve">SMS Subscription Data </w:t>
      </w:r>
      <w:r w:rsidRPr="00B3056F">
        <w:rPr>
          <w:rFonts w:hint="eastAsia"/>
          <w:lang w:eastAsia="zh-CN"/>
        </w:rPr>
        <w:t>Retrieval</w:t>
      </w:r>
      <w:bookmarkEnd w:id="159"/>
      <w:bookmarkEnd w:id="160"/>
      <w:bookmarkEnd w:id="161"/>
      <w:bookmarkEnd w:id="162"/>
      <w:bookmarkEnd w:id="163"/>
      <w:bookmarkEnd w:id="164"/>
      <w:bookmarkEnd w:id="165"/>
    </w:p>
    <w:p w14:paraId="4273C875" w14:textId="77777777"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0" type="#_x0000_t75" style="width:433.45pt;height:118.3pt" o:ole="">
            <v:imagedata r:id="rId22" o:title=""/>
          </v:shape>
          <o:OLEObject Type="Embed" ProgID="Visio.Drawing.11" ShapeID="_x0000_i1030" DrawAspect="Content" ObjectID="_1669228184"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66" w:name="_Toc11338354"/>
      <w:bookmarkStart w:id="167" w:name="_Toc27584957"/>
      <w:bookmarkStart w:id="168" w:name="_Toc36456899"/>
      <w:bookmarkStart w:id="169" w:name="_Toc45027777"/>
      <w:bookmarkStart w:id="170" w:name="_Toc45028612"/>
      <w:bookmarkStart w:id="171" w:name="_Toc51867373"/>
      <w:bookmarkStart w:id="172" w:name="_Toc58582013"/>
      <w:r w:rsidRPr="00B3056F">
        <w:t>5.2.2.2.7</w:t>
      </w:r>
      <w:r w:rsidRPr="00B3056F">
        <w:tab/>
        <w:t xml:space="preserve">SMS Management Subscription Data </w:t>
      </w:r>
      <w:r w:rsidRPr="00B3056F">
        <w:rPr>
          <w:rFonts w:hint="eastAsia"/>
          <w:lang w:eastAsia="zh-CN"/>
        </w:rPr>
        <w:t>Retrieval</w:t>
      </w:r>
      <w:bookmarkEnd w:id="166"/>
      <w:bookmarkEnd w:id="167"/>
      <w:bookmarkEnd w:id="168"/>
      <w:bookmarkEnd w:id="169"/>
      <w:bookmarkEnd w:id="170"/>
      <w:bookmarkEnd w:id="171"/>
      <w:bookmarkEnd w:id="172"/>
    </w:p>
    <w:p w14:paraId="466A0BC6" w14:textId="77777777"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1" type="#_x0000_t75" style="width:433.45pt;height:118.3pt" o:ole="">
            <v:imagedata r:id="rId24" o:title=""/>
          </v:shape>
          <o:OLEObject Type="Embed" ProgID="Visio.Drawing.11" ShapeID="_x0000_i1031" DrawAspect="Content" ObjectID="_1669228185"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73" w:name="_Toc11338355"/>
      <w:bookmarkStart w:id="174" w:name="_Toc27584958"/>
      <w:bookmarkStart w:id="175" w:name="_Toc36456900"/>
      <w:bookmarkStart w:id="176" w:name="_Toc45027778"/>
      <w:bookmarkStart w:id="177" w:name="_Toc45028613"/>
      <w:bookmarkStart w:id="178" w:name="_Toc51867374"/>
      <w:bookmarkStart w:id="179" w:name="_Toc58582014"/>
      <w:r w:rsidRPr="00B3056F">
        <w:t>5.2.2.2.8</w:t>
      </w:r>
      <w:r w:rsidRPr="00B3056F">
        <w:tab/>
      </w:r>
      <w:bookmarkStart w:id="180" w:name="_Hlk532988155"/>
      <w:r w:rsidRPr="00B3056F">
        <w:t>UE Context In SMF Data Retrieval</w:t>
      </w:r>
      <w:bookmarkEnd w:id="173"/>
      <w:bookmarkEnd w:id="174"/>
      <w:bookmarkEnd w:id="175"/>
      <w:bookmarkEnd w:id="176"/>
      <w:bookmarkEnd w:id="177"/>
      <w:bookmarkEnd w:id="178"/>
      <w:bookmarkEnd w:id="179"/>
      <w:bookmarkEnd w:id="180"/>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2" type="#_x0000_t75" style="width:433.45pt;height:118.3pt" o:ole="">
            <v:imagedata r:id="rId26" o:title=""/>
          </v:shape>
          <o:OLEObject Type="Embed" ProgID="Visio.Drawing.11" ShapeID="_x0000_i1032" DrawAspect="Content" ObjectID="_1669228186"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81" w:name="_Toc11338356"/>
      <w:bookmarkStart w:id="182" w:name="_Toc27584959"/>
      <w:bookmarkStart w:id="183" w:name="_Toc36456901"/>
      <w:bookmarkStart w:id="184" w:name="_Toc45027779"/>
      <w:bookmarkStart w:id="185" w:name="_Toc45028614"/>
      <w:bookmarkStart w:id="186" w:name="_Toc51867375"/>
      <w:bookmarkStart w:id="187" w:name="_Toc58582015"/>
      <w:r w:rsidRPr="00B3056F">
        <w:t>5.2.2.2.9</w:t>
      </w:r>
      <w:r w:rsidRPr="00B3056F">
        <w:tab/>
        <w:t>Retrieval Of Multiple Data Sets</w:t>
      </w:r>
      <w:bookmarkEnd w:id="181"/>
      <w:bookmarkEnd w:id="182"/>
      <w:bookmarkEnd w:id="183"/>
      <w:bookmarkEnd w:id="184"/>
      <w:bookmarkEnd w:id="185"/>
      <w:bookmarkEnd w:id="186"/>
      <w:bookmarkEnd w:id="187"/>
    </w:p>
    <w:p w14:paraId="2EB2D1A3" w14:textId="77777777"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3" type="#_x0000_t75" style="width:434.95pt;height:119.75pt" o:ole="">
            <v:imagedata r:id="rId28" o:title=""/>
          </v:shape>
          <o:OLEObject Type="Embed" ProgID="Visio.Drawing.11" ShapeID="_x0000_i1033" DrawAspect="Content" ObjectID="_1669228187"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8" w:name="_Toc11338357"/>
      <w:bookmarkStart w:id="189" w:name="_Toc27584960"/>
      <w:bookmarkStart w:id="190" w:name="_Toc36456902"/>
      <w:bookmarkStart w:id="191" w:name="_Toc45027780"/>
      <w:bookmarkStart w:id="192" w:name="_Toc45028615"/>
      <w:bookmarkStart w:id="193" w:name="_Toc51867376"/>
      <w:bookmarkStart w:id="194" w:name="_Toc58582016"/>
      <w:r w:rsidRPr="00B3056F">
        <w:lastRenderedPageBreak/>
        <w:t>5.2.2.2.10</w:t>
      </w:r>
      <w:r w:rsidRPr="00B3056F">
        <w:tab/>
        <w:t>Identifier Translation</w:t>
      </w:r>
      <w:bookmarkEnd w:id="188"/>
      <w:bookmarkEnd w:id="189"/>
      <w:bookmarkEnd w:id="190"/>
      <w:bookmarkEnd w:id="191"/>
      <w:bookmarkEnd w:id="192"/>
      <w:bookmarkEnd w:id="193"/>
      <w:bookmarkEnd w:id="194"/>
    </w:p>
    <w:p w14:paraId="518A63B1" w14:textId="77777777" w:rsidR="00EF45DA" w:rsidRPr="00B3056F" w:rsidRDefault="00EF45DA" w:rsidP="00EF45DA">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w:t>
      </w:r>
      <w:r w:rsidRPr="00B3056F">
        <w:rPr>
          <w:lang w:eastAsia="zh-CN"/>
        </w:rPr>
        <w:t>2.2 and clause 4.13.7.2</w:t>
      </w:r>
      <w:r w:rsidRPr="00B3056F">
        <w:t>). The request contains the UE's identity (/{ueId}) which shall be a SUPI or GPSI and the type of the requested information (/id-translation-result).</w:t>
      </w:r>
    </w:p>
    <w:p w14:paraId="451F5FD5" w14:textId="77777777" w:rsidR="00EF45DA" w:rsidRPr="00B3056F" w:rsidRDefault="00EF45DA" w:rsidP="00EF45DA">
      <w:pPr>
        <w:pStyle w:val="TH"/>
      </w:pPr>
      <w:r w:rsidRPr="00B3056F">
        <w:object w:dxaOrig="8685" w:dyaOrig="2370" w14:anchorId="0C2C627C">
          <v:shape id="_x0000_i1034" type="#_x0000_t75" style="width:434.95pt;height:118.3pt" o:ole="">
            <v:imagedata r:id="rId30" o:title=""/>
          </v:shape>
          <o:OLEObject Type="Embed" ProgID="Visio.Drawing.11" ShapeID="_x0000_i1034" DrawAspect="Content" ObjectID="_1669228188"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95" w:name="_Toc11338358"/>
      <w:bookmarkStart w:id="196" w:name="_Toc27584961"/>
      <w:bookmarkStart w:id="197" w:name="_Toc36456903"/>
      <w:bookmarkStart w:id="198" w:name="_Toc45027781"/>
      <w:bookmarkStart w:id="199" w:name="_Toc45028616"/>
      <w:bookmarkStart w:id="200" w:name="_Toc51867377"/>
      <w:bookmarkStart w:id="201" w:name="_Toc58582017"/>
      <w:r w:rsidRPr="00B3056F">
        <w:t>5.2.2.2.11</w:t>
      </w:r>
      <w:r w:rsidRPr="00B3056F">
        <w:tab/>
        <w:t>Shared Subscription Data Retrieval</w:t>
      </w:r>
      <w:bookmarkEnd w:id="195"/>
      <w:bookmarkEnd w:id="196"/>
      <w:bookmarkEnd w:id="197"/>
      <w:bookmarkEnd w:id="198"/>
      <w:bookmarkEnd w:id="199"/>
      <w:bookmarkEnd w:id="200"/>
      <w:bookmarkEnd w:id="201"/>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5" type="#_x0000_t75" style="width:434.95pt;height:119.75pt" o:ole="">
            <v:imagedata r:id="rId32" o:title=""/>
          </v:shape>
          <o:OLEObject Type="Embed" ProgID="Visio.Drawing.11" ShapeID="_x0000_i1035" DrawAspect="Content" ObjectID="_1669228189"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202" w:name="_Toc11338359"/>
      <w:bookmarkStart w:id="203" w:name="_Toc27584962"/>
      <w:bookmarkStart w:id="204" w:name="_Toc36456904"/>
      <w:bookmarkStart w:id="205" w:name="_Toc45027782"/>
      <w:bookmarkStart w:id="206" w:name="_Toc45028617"/>
      <w:bookmarkStart w:id="207" w:name="_Toc51867378"/>
      <w:bookmarkStart w:id="208" w:name="_Toc58582018"/>
      <w:r w:rsidRPr="00B3056F">
        <w:lastRenderedPageBreak/>
        <w:t>5.2.2.2.12</w:t>
      </w:r>
      <w:r w:rsidRPr="00B3056F">
        <w:tab/>
      </w:r>
      <w:bookmarkStart w:id="209" w:name="_Hlk532988156"/>
      <w:r w:rsidRPr="00B3056F">
        <w:t>UE Context In SMSF Data Retrieval</w:t>
      </w:r>
      <w:bookmarkEnd w:id="202"/>
      <w:bookmarkEnd w:id="203"/>
      <w:bookmarkEnd w:id="204"/>
      <w:bookmarkEnd w:id="205"/>
      <w:bookmarkEnd w:id="206"/>
      <w:bookmarkEnd w:id="207"/>
      <w:bookmarkEnd w:id="208"/>
      <w:bookmarkEnd w:id="209"/>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6" type="#_x0000_t75" style="width:434.2pt;height:119.75pt" o:ole="">
            <v:imagedata r:id="rId34" o:title=""/>
          </v:shape>
          <o:OLEObject Type="Embed" ProgID="Visio.Drawing.11" ShapeID="_x0000_i1036" DrawAspect="Content" ObjectID="_1669228190" r:id="rId35"/>
        </w:object>
      </w:r>
    </w:p>
    <w:p w14:paraId="4D1F7276" w14:textId="77777777" w:rsidR="00EF45DA" w:rsidRPr="00B3056F" w:rsidRDefault="00EF45DA" w:rsidP="00EF45DA">
      <w:pPr>
        <w:pStyle w:val="TF"/>
      </w:pPr>
      <w:r w:rsidRPr="00B3056F">
        <w:t xml:space="preserve">Figure </w:t>
      </w:r>
      <w:bookmarkStart w:id="210" w:name="_Hlk532988172"/>
      <w:r w:rsidRPr="00B3056F">
        <w:t>5.2.2.2.12-1</w:t>
      </w:r>
      <w:bookmarkEnd w:id="210"/>
      <w:r w:rsidRPr="00B3056F">
        <w:t>: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11" w:name="_Toc11338360"/>
      <w:bookmarkStart w:id="212" w:name="_Toc27584963"/>
      <w:bookmarkStart w:id="213" w:name="_Toc36456905"/>
      <w:bookmarkStart w:id="214" w:name="_Toc45027783"/>
      <w:bookmarkStart w:id="215" w:name="_Toc45028618"/>
      <w:bookmarkStart w:id="216" w:name="_Toc51867379"/>
      <w:bookmarkStart w:id="217" w:name="_Toc58582019"/>
      <w:r w:rsidRPr="00B3056F">
        <w:t>5.2.2.2.13</w:t>
      </w:r>
      <w:r w:rsidRPr="00B3056F">
        <w:tab/>
        <w:t>Trace data Retrieval</w:t>
      </w:r>
      <w:bookmarkEnd w:id="211"/>
      <w:bookmarkEnd w:id="212"/>
      <w:bookmarkEnd w:id="213"/>
      <w:bookmarkEnd w:id="214"/>
      <w:bookmarkEnd w:id="215"/>
      <w:bookmarkEnd w:id="216"/>
      <w:bookmarkEnd w:id="21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7" type="#_x0000_t75" style="width:327.65pt;height:87.45pt" o:ole="">
            <v:imagedata r:id="rId36" o:title=""/>
          </v:shape>
          <o:OLEObject Type="Embed" ProgID="Visio.Drawing.11" ShapeID="_x0000_i1037" DrawAspect="Content" ObjectID="_1669228191"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18" w:name="_Toc11338361"/>
      <w:bookmarkStart w:id="219" w:name="_Toc27584964"/>
      <w:bookmarkStart w:id="220" w:name="_Toc36456906"/>
      <w:bookmarkStart w:id="221" w:name="_Toc45027784"/>
      <w:bookmarkStart w:id="222" w:name="_Toc45028619"/>
      <w:bookmarkStart w:id="223" w:name="_Toc51867380"/>
      <w:bookmarkStart w:id="224" w:name="_Toc58582020"/>
      <w:r w:rsidRPr="00B3056F">
        <w:lastRenderedPageBreak/>
        <w:t>5.2.2.2.14</w:t>
      </w:r>
      <w:r w:rsidRPr="00B3056F">
        <w:tab/>
        <w:t>Group Identifier Translation</w:t>
      </w:r>
      <w:bookmarkEnd w:id="218"/>
      <w:bookmarkEnd w:id="219"/>
      <w:bookmarkEnd w:id="220"/>
      <w:bookmarkEnd w:id="221"/>
      <w:bookmarkEnd w:id="222"/>
      <w:bookmarkEnd w:id="223"/>
      <w:bookmarkEnd w:id="22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38" type="#_x0000_t75" style="width:432.75pt;height:116.1pt" o:ole="">
            <v:imagedata r:id="rId38" o:title=""/>
          </v:shape>
          <o:OLEObject Type="Embed" ProgID="Visio.Drawing.11" ShapeID="_x0000_i1038" DrawAspect="Content" ObjectID="_1669228192"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2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39" type="#_x0000_t75" style="width:433.45pt;height:118.3pt" o:ole="">
            <v:imagedata r:id="rId40" o:title=""/>
          </v:shape>
          <o:OLEObject Type="Embed" ProgID="Visio.Drawing.11" ShapeID="_x0000_i1039" DrawAspect="Content" ObjectID="_1669228193"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26" w:name="_Toc27584965"/>
      <w:bookmarkStart w:id="227" w:name="_Toc36456907"/>
      <w:bookmarkStart w:id="228" w:name="_Toc45027785"/>
      <w:bookmarkStart w:id="229" w:name="_Toc45028620"/>
      <w:bookmarkStart w:id="230" w:name="_Toc51867381"/>
      <w:bookmarkStart w:id="231" w:name="_Toc58582021"/>
      <w:r w:rsidRPr="00B3056F">
        <w:t>5.2.2.2.15</w:t>
      </w:r>
      <w:r w:rsidRPr="00B3056F">
        <w:tab/>
        <w:t>LCS Privacy Data Retrieval</w:t>
      </w:r>
      <w:bookmarkEnd w:id="226"/>
      <w:bookmarkEnd w:id="227"/>
      <w:bookmarkEnd w:id="228"/>
      <w:bookmarkEnd w:id="229"/>
      <w:bookmarkEnd w:id="230"/>
      <w:bookmarkEnd w:id="231"/>
    </w:p>
    <w:p w14:paraId="3177FB4F" w14:textId="5C1A91A6"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0" type="#_x0000_t75" style="width:436.4pt;height:118.3pt" o:ole="">
            <v:imagedata r:id="rId42" o:title=""/>
          </v:shape>
          <o:OLEObject Type="Embed" ProgID="Visio.Drawing.11" ShapeID="_x0000_i1040" DrawAspect="Content" ObjectID="_1669228194"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32" w:name="_Toc27584966"/>
      <w:bookmarkStart w:id="233" w:name="_Toc36456908"/>
      <w:bookmarkStart w:id="234" w:name="_Toc45027786"/>
      <w:bookmarkStart w:id="235" w:name="_Toc45028621"/>
      <w:bookmarkStart w:id="236" w:name="_Toc51867382"/>
      <w:bookmarkStart w:id="237" w:name="_Toc58582022"/>
      <w:r w:rsidRPr="00B3056F">
        <w:t>5.2.2.2.16</w:t>
      </w:r>
      <w:r w:rsidRPr="00B3056F">
        <w:tab/>
        <w:t>LCS Mobile Originated Data Retrieval</w:t>
      </w:r>
      <w:bookmarkEnd w:id="232"/>
      <w:bookmarkEnd w:id="233"/>
      <w:bookmarkEnd w:id="234"/>
      <w:bookmarkEnd w:id="235"/>
      <w:bookmarkEnd w:id="236"/>
      <w:bookmarkEnd w:id="23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1" type="#_x0000_t75" style="width:435.65pt;height:118.3pt" o:ole="">
            <v:imagedata r:id="rId44" o:title=""/>
          </v:shape>
          <o:OLEObject Type="Embed" ProgID="Visio.Drawing.11" ShapeID="_x0000_i1041" DrawAspect="Content" ObjectID="_1669228195"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38" w:name="_Toc36456909"/>
      <w:bookmarkStart w:id="239" w:name="_Toc45027787"/>
      <w:bookmarkStart w:id="240" w:name="_Toc45028622"/>
      <w:bookmarkStart w:id="241" w:name="_Toc51867383"/>
      <w:bookmarkStart w:id="242" w:name="_Toc58582023"/>
      <w:bookmarkStart w:id="243" w:name="_Toc27584967"/>
      <w:r w:rsidRPr="00B3056F">
        <w:lastRenderedPageBreak/>
        <w:t>5.2.2.2.17</w:t>
      </w:r>
      <w:r w:rsidRPr="00B3056F">
        <w:tab/>
        <w:t>Enhanced Coverage Restriction Data Retrieval</w:t>
      </w:r>
      <w:bookmarkEnd w:id="238"/>
      <w:bookmarkEnd w:id="239"/>
      <w:bookmarkEnd w:id="240"/>
      <w:bookmarkEnd w:id="241"/>
      <w:bookmarkEnd w:id="242"/>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F45DA">
      <w:pPr>
        <w:pStyle w:val="TH"/>
      </w:pPr>
      <w:r w:rsidRPr="00B3056F">
        <w:rPr>
          <w:rFonts w:ascii="Times New Roman" w:hAnsi="Times New Roman"/>
        </w:rPr>
        <w:object w:dxaOrig="8700" w:dyaOrig="2376" w14:anchorId="31FD2744">
          <v:shape id="_x0000_i1042" type="#_x0000_t75" style="width:433.45pt;height:118.3pt" o:ole="">
            <v:imagedata r:id="rId46" o:title=""/>
          </v:shape>
          <o:OLEObject Type="Embed" ProgID="Visio.Drawing.11" ShapeID="_x0000_i1042" DrawAspect="Content" ObjectID="_1669228196"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44" w:name="_Toc45027788"/>
      <w:bookmarkStart w:id="245" w:name="_Toc45028623"/>
      <w:bookmarkStart w:id="246" w:name="_Toc51867384"/>
      <w:bookmarkStart w:id="247" w:name="_Toc58582024"/>
      <w:bookmarkStart w:id="248" w:name="_Toc36456910"/>
      <w:r>
        <w:t>5.2.2.2.</w:t>
      </w:r>
      <w:r w:rsidR="0043191A">
        <w:t>18</w:t>
      </w:r>
      <w:r>
        <w:tab/>
        <w:t xml:space="preserve">V2X </w:t>
      </w:r>
      <w:r w:rsidRPr="00490934">
        <w:rPr>
          <w:lang w:eastAsia="ko-KR"/>
        </w:rPr>
        <w:t>Subscription</w:t>
      </w:r>
      <w:r>
        <w:rPr>
          <w:lang w:eastAsia="ko-KR"/>
        </w:rPr>
        <w:t xml:space="preserve"> Data</w:t>
      </w:r>
      <w:r>
        <w:t xml:space="preserve"> Retrieval</w:t>
      </w:r>
      <w:bookmarkEnd w:id="244"/>
      <w:bookmarkEnd w:id="245"/>
      <w:bookmarkEnd w:id="246"/>
      <w:bookmarkEnd w:id="247"/>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677407">
      <w:pPr>
        <w:pStyle w:val="TH"/>
      </w:pPr>
      <w:r>
        <w:rPr>
          <w:rFonts w:ascii="Times New Roman" w:hAnsi="Times New Roman"/>
        </w:rPr>
        <w:object w:dxaOrig="8700" w:dyaOrig="2376" w14:anchorId="3D553904">
          <v:shape id="_x0000_i1043" type="#_x0000_t75" style="width:433.45pt;height:118.3pt" o:ole="">
            <v:imagedata r:id="rId48" o:title=""/>
          </v:shape>
          <o:OLEObject Type="Embed" ProgID="Visio.Drawing.11" ShapeID="_x0000_i1043" DrawAspect="Content" ObjectID="_1669228197"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77777777" w:rsidR="00677407" w:rsidRDefault="00677407" w:rsidP="00677407">
      <w:pPr>
        <w:pStyle w:val="B1"/>
      </w:pPr>
      <w:r>
        <w:t>1.</w:t>
      </w:r>
      <w:r>
        <w:tab/>
        <w:t>The NF service consumer (e.g. NEF) sends a GET request to the resource that represents a UE's subscribed V2X data, with query parameters indicating the supported-features</w:t>
      </w:r>
      <w:r w:rsidRPr="00B05F40">
        <w:t xml:space="preserve"> </w:t>
      </w:r>
      <w:r>
        <w:t>and/or plmn-id.</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434502">
      <w:pPr>
        <w:keepNext/>
        <w:keepLines/>
        <w:spacing w:before="120"/>
        <w:ind w:left="1701" w:hanging="1701"/>
        <w:outlineLvl w:val="4"/>
        <w:rPr>
          <w:rFonts w:ascii="Arial" w:hAnsi="Arial"/>
          <w:sz w:val="22"/>
        </w:rPr>
      </w:pPr>
      <w:r w:rsidRPr="008B0D46">
        <w:rPr>
          <w:rFonts w:ascii="Arial" w:hAnsi="Arial"/>
          <w:sz w:val="22"/>
        </w:rPr>
        <w:lastRenderedPageBreak/>
        <w:t>5.2.2.2.</w:t>
      </w:r>
      <w:r w:rsidR="001B4D0F">
        <w:rPr>
          <w:rFonts w:ascii="Arial" w:hAnsi="Arial"/>
          <w:sz w:val="22"/>
        </w:rPr>
        <w:t>19</w:t>
      </w:r>
      <w:r w:rsidRPr="008B0D46">
        <w:rPr>
          <w:rFonts w:ascii="Arial" w:hAnsi="Arial"/>
          <w:sz w:val="22"/>
        </w:rPr>
        <w:tab/>
        <w:t xml:space="preserve">LCS </w:t>
      </w:r>
      <w:r>
        <w:rPr>
          <w:rFonts w:ascii="Arial" w:hAnsi="Arial"/>
          <w:sz w:val="22"/>
        </w:rPr>
        <w:t>Broadcast Assistance</w:t>
      </w:r>
      <w:r w:rsidRPr="008B0D46">
        <w:rPr>
          <w:rFonts w:ascii="Arial" w:hAnsi="Arial"/>
          <w:sz w:val="22"/>
        </w:rPr>
        <w:t xml:space="preserve"> </w:t>
      </w:r>
      <w:r w:rsidRPr="00172B51">
        <w:rPr>
          <w:rFonts w:ascii="Arial" w:hAnsi="Arial"/>
          <w:sz w:val="22"/>
        </w:rPr>
        <w:t xml:space="preserve">Subscription </w:t>
      </w:r>
      <w:r w:rsidRPr="008B0D46">
        <w:rPr>
          <w:rFonts w:ascii="Arial" w:hAnsi="Arial"/>
          <w:sz w:val="22"/>
        </w:rPr>
        <w:t>Data Retrieval</w:t>
      </w:r>
    </w:p>
    <w:p w14:paraId="16E85E8F" w14:textId="20276174" w:rsidR="00434502" w:rsidRPr="008B0D46" w:rsidRDefault="00434502" w:rsidP="00434502">
      <w:r w:rsidRPr="008B0D46">
        <w:t>Figure 5.2.2.2.</w:t>
      </w:r>
      <w:r w:rsidR="001B4D0F">
        <w:t>19</w:t>
      </w:r>
      <w:r w:rsidRPr="008B0D46">
        <w:t xml:space="preserve">-1 shows a scenario where the NF service consumer (e.g. </w:t>
      </w:r>
      <w:r>
        <w:t>LMF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4" type="#_x0000_t75" style="width:433.45pt;height:119.75pt" o:ole="">
            <v:imagedata r:id="rId50" o:title=""/>
          </v:shape>
          <o:OLEObject Type="Embed" ProgID="Visio.Drawing.11" ShapeID="_x0000_i1044" DrawAspect="Content" ObjectID="_1669228198"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C854622" w:rsidR="00434502" w:rsidRPr="008B0D46" w:rsidRDefault="00434502" w:rsidP="00434502">
      <w:pPr>
        <w:ind w:left="568" w:hanging="284"/>
      </w:pPr>
      <w:r w:rsidRPr="008B0D46">
        <w:t>1.</w:t>
      </w:r>
      <w:r w:rsidRPr="008B0D46">
        <w:tab/>
        <w:t xml:space="preserve">The NF service consumer (e.g. </w:t>
      </w:r>
      <w:r>
        <w:t>LMF</w:t>
      </w:r>
      <w:r w:rsidRPr="008B0D46">
        <w:t xml:space="preserve">) sends a GET request to the resource representing the UE's Lcs </w:t>
      </w:r>
      <w:r>
        <w:t>Location Assistance</w:t>
      </w:r>
      <w:r w:rsidRPr="008B0D46">
        <w:t xml:space="preserve"> Subscription Data, with query parameters indicating the supported-features</w:t>
      </w:r>
      <w:r w:rsidRPr="00B3056F">
        <w:t xml:space="preserve"> and/or plmn-id.</w:t>
      </w:r>
    </w:p>
    <w:p w14:paraId="5BA76BDC" w14:textId="15B97F02" w:rsidR="00434502" w:rsidRPr="008B0D46" w:rsidRDefault="00434502" w:rsidP="00434502">
      <w:pPr>
        <w:ind w:left="568" w:hanging="284"/>
      </w:pPr>
      <w:r w:rsidRPr="008B0D46">
        <w:t>2a.</w:t>
      </w:r>
      <w:r w:rsidRPr="008B0D46">
        <w:tab/>
        <w:t xml:space="preserve">On Success, the UDM responds with "200 OK" with the message body containing the UE's Lcs </w:t>
      </w:r>
      <w:r>
        <w:t>Location Assistance</w:t>
      </w:r>
      <w:r w:rsidRPr="008B0D46">
        <w:t xml:space="preserve"> Subscription Data as relevant for the requesting NF service consumer.</w:t>
      </w:r>
    </w:p>
    <w:p w14:paraId="40E1CFA2" w14:textId="77777777" w:rsidR="00434502" w:rsidRPr="008B0D46" w:rsidRDefault="00434502" w:rsidP="00434502">
      <w:pPr>
        <w:ind w:left="568" w:hanging="284"/>
      </w:pPr>
      <w:r w:rsidRPr="008B0D46">
        <w:t>2b.</w:t>
      </w:r>
      <w:r w:rsidRPr="008B0D46">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9" w:name="_Toc58582025"/>
      <w:bookmarkStart w:id="250" w:name="_Toc45027789"/>
      <w:bookmarkStart w:id="251" w:name="_Toc45028624"/>
      <w:bookmarkStart w:id="252" w:name="_Toc51867385"/>
      <w:r w:rsidRPr="00B3056F">
        <w:t>5.2.2.2.</w:t>
      </w:r>
      <w:r>
        <w:t>20</w:t>
      </w:r>
      <w:r w:rsidRPr="00B3056F">
        <w:tab/>
      </w:r>
      <w:r>
        <w:t>UE Context In AMF</w:t>
      </w:r>
      <w:r w:rsidRPr="00B3056F">
        <w:t xml:space="preserve"> Data Retrieval</w:t>
      </w:r>
      <w:bookmarkEnd w:id="249"/>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5" type="#_x0000_t75" style="width:433.45pt;height:117.55pt" o:ole="">
            <v:imagedata r:id="rId52" o:title=""/>
          </v:shape>
          <o:OLEObject Type="Embed" ProgID="Visio.Drawing.11" ShapeID="_x0000_i1045" DrawAspect="Content" ObjectID="_1669228199"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lastRenderedPageBreak/>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53" w:name="_Toc58582026"/>
      <w:r w:rsidRPr="00B3056F">
        <w:t>5.2.2.3</w:t>
      </w:r>
      <w:r w:rsidRPr="00B3056F">
        <w:tab/>
        <w:t>Subscribe</w:t>
      </w:r>
      <w:bookmarkEnd w:id="225"/>
      <w:bookmarkEnd w:id="243"/>
      <w:bookmarkEnd w:id="248"/>
      <w:bookmarkEnd w:id="250"/>
      <w:bookmarkEnd w:id="251"/>
      <w:bookmarkEnd w:id="252"/>
      <w:bookmarkEnd w:id="253"/>
    </w:p>
    <w:p w14:paraId="6475FD88" w14:textId="77777777" w:rsidR="00EF45DA" w:rsidRPr="00B3056F" w:rsidRDefault="00EF45DA" w:rsidP="00EF45DA">
      <w:pPr>
        <w:pStyle w:val="Heading5"/>
      </w:pPr>
      <w:bookmarkStart w:id="254" w:name="_Toc11338363"/>
      <w:bookmarkStart w:id="255" w:name="_Toc27584968"/>
      <w:bookmarkStart w:id="256" w:name="_Toc36456911"/>
      <w:bookmarkStart w:id="257" w:name="_Toc45027790"/>
      <w:bookmarkStart w:id="258" w:name="_Toc45028625"/>
      <w:bookmarkStart w:id="259" w:name="_Toc51867386"/>
      <w:bookmarkStart w:id="260" w:name="_Toc58582027"/>
      <w:r w:rsidRPr="00B3056F">
        <w:t>5.2.2.3.1</w:t>
      </w:r>
      <w:r w:rsidRPr="00B3056F">
        <w:tab/>
        <w:t>General</w:t>
      </w:r>
      <w:bookmarkEnd w:id="254"/>
      <w:bookmarkEnd w:id="255"/>
      <w:bookmarkEnd w:id="256"/>
      <w:bookmarkEnd w:id="257"/>
      <w:bookmarkEnd w:id="258"/>
      <w:bookmarkEnd w:id="259"/>
      <w:bookmarkEnd w:id="260"/>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61" w:name="_Toc11338364"/>
      <w:bookmarkStart w:id="262" w:name="_Toc27584969"/>
      <w:bookmarkStart w:id="263" w:name="_Toc36456912"/>
      <w:bookmarkStart w:id="264" w:name="_Toc45027791"/>
      <w:bookmarkStart w:id="265" w:name="_Toc45028626"/>
      <w:bookmarkStart w:id="266" w:name="_Toc51867387"/>
      <w:bookmarkStart w:id="267" w:name="_Toc58582028"/>
      <w:r w:rsidRPr="00B3056F">
        <w:t>5.2.2.3.2</w:t>
      </w:r>
      <w:r w:rsidRPr="00B3056F">
        <w:tab/>
        <w:t>Subscription to notifications of data change</w:t>
      </w:r>
      <w:bookmarkEnd w:id="261"/>
      <w:bookmarkEnd w:id="262"/>
      <w:bookmarkEnd w:id="263"/>
      <w:bookmarkEnd w:id="264"/>
      <w:bookmarkEnd w:id="265"/>
      <w:bookmarkEnd w:id="266"/>
      <w:bookmarkEnd w:id="267"/>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6" type="#_x0000_t75" style="width:434.95pt;height:121.2pt" o:ole="">
            <v:imagedata r:id="rId54" o:title=""/>
          </v:shape>
          <o:OLEObject Type="Embed" ProgID="Visio.Drawing.11" ShapeID="_x0000_i1046" DrawAspect="Content" ObjectID="_1669228200" r:id="rId55"/>
        </w:object>
      </w:r>
    </w:p>
    <w:p w14:paraId="77D14816" w14:textId="77777777" w:rsidR="00EF45DA" w:rsidRPr="00B3056F" w:rsidRDefault="00EF45DA" w:rsidP="00EF45DA">
      <w:pPr>
        <w:pStyle w:val="TF"/>
      </w:pPr>
      <w:r w:rsidRPr="00B3056F">
        <w:t>Figure 5.2.2.3.2-1: NF service consumer subscribes to notifications</w:t>
      </w:r>
    </w:p>
    <w:p w14:paraId="32C76ECD" w14:textId="65005B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There shall be only one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8" w:name="_Toc11338365"/>
      <w:bookmarkStart w:id="269" w:name="_Toc27584970"/>
      <w:bookmarkStart w:id="270" w:name="_Toc36456913"/>
      <w:bookmarkStart w:id="271" w:name="_Toc45027792"/>
      <w:bookmarkStart w:id="272" w:name="_Toc45028627"/>
      <w:bookmarkStart w:id="273" w:name="_Toc51867388"/>
      <w:bookmarkStart w:id="274" w:name="_Toc58582029"/>
      <w:r w:rsidRPr="00B3056F">
        <w:t>5.2.2.3.3</w:t>
      </w:r>
      <w:r w:rsidRPr="00B3056F">
        <w:tab/>
        <w:t>Subscription to notifications of shared data change</w:t>
      </w:r>
      <w:bookmarkEnd w:id="268"/>
      <w:bookmarkEnd w:id="269"/>
      <w:bookmarkEnd w:id="270"/>
      <w:bookmarkEnd w:id="271"/>
      <w:bookmarkEnd w:id="272"/>
      <w:bookmarkEnd w:id="273"/>
      <w:bookmarkEnd w:id="274"/>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47" type="#_x0000_t75" style="width:432.75pt;height:118.3pt" o:ole="">
            <v:imagedata r:id="rId56" o:title=""/>
          </v:shape>
          <o:OLEObject Type="Embed" ProgID="Visio.Drawing.11" ShapeID="_x0000_i1047" DrawAspect="Content" ObjectID="_1669228201" r:id="rId57"/>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72457661"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There shall be only one shared data individual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5" w:name="_Toc11338366"/>
      <w:bookmarkStart w:id="276" w:name="_Toc27584971"/>
      <w:bookmarkStart w:id="277" w:name="_Toc36456914"/>
      <w:bookmarkStart w:id="278" w:name="_Toc45027793"/>
      <w:bookmarkStart w:id="279" w:name="_Toc45028628"/>
      <w:bookmarkStart w:id="280" w:name="_Toc51867389"/>
      <w:bookmarkStart w:id="281" w:name="_Toc58582030"/>
      <w:r w:rsidRPr="00B3056F">
        <w:t>5.2.2.4</w:t>
      </w:r>
      <w:r w:rsidRPr="00B3056F">
        <w:tab/>
        <w:t>Unsubscribe</w:t>
      </w:r>
      <w:bookmarkEnd w:id="275"/>
      <w:bookmarkEnd w:id="276"/>
      <w:bookmarkEnd w:id="277"/>
      <w:bookmarkEnd w:id="278"/>
      <w:bookmarkEnd w:id="279"/>
      <w:bookmarkEnd w:id="280"/>
      <w:bookmarkEnd w:id="281"/>
    </w:p>
    <w:p w14:paraId="5E488A98" w14:textId="77777777" w:rsidR="00EF45DA" w:rsidRPr="00B3056F" w:rsidRDefault="00EF45DA" w:rsidP="00EF45DA">
      <w:pPr>
        <w:pStyle w:val="Heading5"/>
      </w:pPr>
      <w:bookmarkStart w:id="282" w:name="_Toc11338367"/>
      <w:bookmarkStart w:id="283" w:name="_Toc27584972"/>
      <w:bookmarkStart w:id="284" w:name="_Toc36456915"/>
      <w:bookmarkStart w:id="285" w:name="_Toc45027794"/>
      <w:bookmarkStart w:id="286" w:name="_Toc45028629"/>
      <w:bookmarkStart w:id="287" w:name="_Toc51867390"/>
      <w:bookmarkStart w:id="288" w:name="_Toc58582031"/>
      <w:r w:rsidRPr="00B3056F">
        <w:t>5.2.2.4.1</w:t>
      </w:r>
      <w:r w:rsidRPr="00B3056F">
        <w:tab/>
        <w:t>General</w:t>
      </w:r>
      <w:bookmarkEnd w:id="282"/>
      <w:bookmarkEnd w:id="283"/>
      <w:bookmarkEnd w:id="284"/>
      <w:bookmarkEnd w:id="285"/>
      <w:bookmarkEnd w:id="286"/>
      <w:bookmarkEnd w:id="287"/>
      <w:bookmarkEnd w:id="288"/>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9" w:name="_Toc11338368"/>
      <w:bookmarkStart w:id="290" w:name="_Toc27584973"/>
      <w:bookmarkStart w:id="291" w:name="_Toc36456916"/>
      <w:bookmarkStart w:id="292" w:name="_Toc45027795"/>
      <w:bookmarkStart w:id="293" w:name="_Toc45028630"/>
      <w:bookmarkStart w:id="294" w:name="_Toc51867391"/>
      <w:bookmarkStart w:id="295" w:name="_Toc58582032"/>
      <w:r w:rsidRPr="00B3056F">
        <w:t>5.2.2.4.2</w:t>
      </w:r>
      <w:r w:rsidRPr="00B3056F">
        <w:tab/>
        <w:t>Unsubscribe to notifications of data change</w:t>
      </w:r>
      <w:bookmarkEnd w:id="289"/>
      <w:bookmarkEnd w:id="290"/>
      <w:bookmarkEnd w:id="291"/>
      <w:bookmarkEnd w:id="292"/>
      <w:bookmarkEnd w:id="293"/>
      <w:bookmarkEnd w:id="294"/>
      <w:bookmarkEnd w:id="295"/>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48" type="#_x0000_t75" style="width:434.95pt;height:118.3pt" o:ole="">
            <v:imagedata r:id="rId58" o:title=""/>
          </v:shape>
          <o:OLEObject Type="Embed" ProgID="Visio.Drawing.11" ShapeID="_x0000_i1048" DrawAspect="Content" ObjectID="_1669228202" r:id="rId59"/>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lastRenderedPageBreak/>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6" w:name="_Toc11338369"/>
      <w:bookmarkStart w:id="297" w:name="_Toc27584974"/>
      <w:bookmarkStart w:id="298" w:name="_Toc36456917"/>
      <w:bookmarkStart w:id="299" w:name="_Toc45027796"/>
      <w:bookmarkStart w:id="300" w:name="_Toc45028631"/>
      <w:bookmarkStart w:id="301" w:name="_Toc51867392"/>
      <w:bookmarkStart w:id="302" w:name="_Toc58582033"/>
      <w:r w:rsidRPr="00B3056F">
        <w:t>5.2.2.4.3</w:t>
      </w:r>
      <w:r w:rsidRPr="00B3056F">
        <w:tab/>
        <w:t>Unsubscribe to notifications of shared data change</w:t>
      </w:r>
      <w:bookmarkEnd w:id="296"/>
      <w:bookmarkEnd w:id="297"/>
      <w:bookmarkEnd w:id="298"/>
      <w:bookmarkEnd w:id="299"/>
      <w:bookmarkEnd w:id="300"/>
      <w:bookmarkEnd w:id="301"/>
      <w:bookmarkEnd w:id="302"/>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49" type="#_x0000_t75" style="width:434.95pt;height:119.75pt" o:ole="">
            <v:imagedata r:id="rId60" o:title=""/>
          </v:shape>
          <o:OLEObject Type="Embed" ProgID="Visio.Drawing.11" ShapeID="_x0000_i1049" DrawAspect="Content" ObjectID="_1669228203" r:id="rId61"/>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303" w:name="_Toc11338370"/>
      <w:bookmarkStart w:id="304" w:name="_Toc27584975"/>
      <w:bookmarkStart w:id="305" w:name="_Toc36456918"/>
      <w:bookmarkStart w:id="306" w:name="_Toc45027797"/>
      <w:bookmarkStart w:id="307" w:name="_Toc45028632"/>
      <w:bookmarkStart w:id="308" w:name="_Toc51867393"/>
      <w:bookmarkStart w:id="309" w:name="_Toc58582034"/>
      <w:r w:rsidRPr="00B3056F">
        <w:t>5.2.2.5</w:t>
      </w:r>
      <w:r w:rsidRPr="00B3056F">
        <w:tab/>
        <w:t>Notification</w:t>
      </w:r>
      <w:bookmarkEnd w:id="303"/>
      <w:bookmarkEnd w:id="304"/>
      <w:bookmarkEnd w:id="305"/>
      <w:bookmarkEnd w:id="306"/>
      <w:bookmarkEnd w:id="307"/>
      <w:bookmarkEnd w:id="308"/>
      <w:bookmarkEnd w:id="309"/>
    </w:p>
    <w:p w14:paraId="321C96CC" w14:textId="10A2FFB6" w:rsidR="00EF45DA" w:rsidRPr="00B3056F" w:rsidRDefault="00EF45DA" w:rsidP="00EF45DA">
      <w:pPr>
        <w:pStyle w:val="Heading5"/>
      </w:pPr>
      <w:bookmarkStart w:id="310" w:name="_Toc11338371"/>
      <w:bookmarkStart w:id="311" w:name="_Toc27584976"/>
      <w:bookmarkStart w:id="312" w:name="_Toc36456919"/>
      <w:bookmarkStart w:id="313" w:name="_Toc45027798"/>
      <w:bookmarkStart w:id="314" w:name="_Toc45028633"/>
      <w:bookmarkStart w:id="315" w:name="_Toc51867394"/>
      <w:bookmarkStart w:id="316" w:name="_Toc58582035"/>
      <w:r w:rsidRPr="00B3056F">
        <w:t>5.2.2.5.1</w:t>
      </w:r>
      <w:r w:rsidRPr="00B3056F">
        <w:tab/>
        <w:t>General</w:t>
      </w:r>
      <w:bookmarkEnd w:id="310"/>
      <w:bookmarkEnd w:id="311"/>
      <w:bookmarkEnd w:id="312"/>
      <w:bookmarkEnd w:id="313"/>
      <w:bookmarkEnd w:id="314"/>
      <w:bookmarkEnd w:id="315"/>
      <w:bookmarkEnd w:id="316"/>
    </w:p>
    <w:p w14:paraId="0DD1E84E" w14:textId="77777777" w:rsidR="00EF45DA" w:rsidRPr="00B3056F" w:rsidRDefault="00EF45DA" w:rsidP="00EF45DA">
      <w:r w:rsidRPr="00B3056F">
        <w:t>The following procedures using the Notification service operation are supported:</w:t>
      </w:r>
    </w:p>
    <w:p w14:paraId="48C9A3CB" w14:textId="77777777" w:rsidR="00EF45DA" w:rsidRPr="00B3056F" w:rsidRDefault="00EF45DA" w:rsidP="00EF45DA">
      <w:pPr>
        <w:pStyle w:val="B1"/>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7A9D8A12" w14:textId="77777777" w:rsidR="00EF45DA" w:rsidRPr="00B3056F" w:rsidRDefault="00EF45DA" w:rsidP="00EF45DA">
      <w:pPr>
        <w:pStyle w:val="Heading5"/>
      </w:pPr>
      <w:bookmarkStart w:id="317" w:name="_Toc11338372"/>
      <w:bookmarkStart w:id="318" w:name="_Toc27584977"/>
      <w:bookmarkStart w:id="319" w:name="_Toc36456920"/>
      <w:bookmarkStart w:id="320" w:name="_Toc45027799"/>
      <w:bookmarkStart w:id="321" w:name="_Toc45028634"/>
      <w:bookmarkStart w:id="322" w:name="_Toc51867395"/>
      <w:bookmarkStart w:id="323" w:name="_Toc58582036"/>
      <w:r w:rsidRPr="00B3056F">
        <w:t>5.2.2.5.2</w:t>
      </w:r>
      <w:r w:rsidRPr="00B3056F">
        <w:tab/>
        <w:t>Data Change Notification To NF</w:t>
      </w:r>
      <w:bookmarkEnd w:id="317"/>
      <w:bookmarkEnd w:id="318"/>
      <w:bookmarkEnd w:id="319"/>
      <w:bookmarkEnd w:id="320"/>
      <w:bookmarkEnd w:id="321"/>
      <w:bookmarkEnd w:id="322"/>
      <w:bookmarkEnd w:id="323"/>
    </w:p>
    <w:p w14:paraId="08C6C0E4" w14:textId="77777777"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clause </w:t>
      </w:r>
      <w:r w:rsidRPr="00B3056F">
        <w:rPr>
          <w:rFonts w:hint="eastAsia"/>
          <w:lang w:eastAsia="zh-CN"/>
        </w:rPr>
        <w:t>4.5.1 or</w:t>
      </w:r>
      <w:r w:rsidRPr="00B3056F">
        <w:t xml:space="preserve"> 3GPP TS 23.502 [3] clause 4.5.2) or shared data change. The request contains the callbackReference URI as previously received in the SdmSubscription (see clause 6.1.6.2.3).</w:t>
      </w:r>
    </w:p>
    <w:p w14:paraId="4BE2911E" w14:textId="77777777" w:rsidR="00EF45DA" w:rsidRPr="00B3056F" w:rsidRDefault="00EF45DA" w:rsidP="00EF45DA">
      <w:pPr>
        <w:pStyle w:val="TH"/>
      </w:pPr>
      <w:r w:rsidRPr="00B3056F">
        <w:object w:dxaOrig="8714" w:dyaOrig="2339" w14:anchorId="2B1FCBAF">
          <v:shape id="_x0000_i1050" type="#_x0000_t75" style="width:434.95pt;height:116.1pt" o:ole="">
            <v:imagedata r:id="rId62" o:title=""/>
          </v:shape>
          <o:OLEObject Type="Embed" ProgID="Visio.Drawing.11" ShapeID="_x0000_i1050" DrawAspect="Content" ObjectID="_1669228204" r:id="rId63"/>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4A8262A6" w:rsidR="00EF45DA" w:rsidRPr="00B3056F" w:rsidRDefault="00DF7C70" w:rsidP="00427020">
      <w:pPr>
        <w:pStyle w:val="NO"/>
      </w:pPr>
      <w:r>
        <w:t>Note:</w:t>
      </w:r>
      <w:r>
        <w:tab/>
        <w:t>If the NF service consumer detects that the received Data Change Notification contains an origValue that does not match the currently stored value, it can re-sync by using the Nudm_SDM_Get service operation.</w:t>
      </w:r>
    </w:p>
    <w:p w14:paraId="62AF16FD" w14:textId="77777777" w:rsidR="00EF45DA" w:rsidRPr="00B3056F" w:rsidRDefault="00EF45DA" w:rsidP="00EF45DA">
      <w:pPr>
        <w:pStyle w:val="Heading4"/>
      </w:pPr>
      <w:bookmarkStart w:id="324" w:name="_Toc11338373"/>
      <w:bookmarkStart w:id="325" w:name="_Toc27584978"/>
      <w:bookmarkStart w:id="326" w:name="_Toc36456921"/>
      <w:bookmarkStart w:id="327" w:name="_Toc45027800"/>
      <w:bookmarkStart w:id="328" w:name="_Toc45028635"/>
      <w:bookmarkStart w:id="329" w:name="_Toc51867396"/>
      <w:bookmarkStart w:id="330" w:name="_Toc58582037"/>
      <w:r w:rsidRPr="00B3056F">
        <w:t>5.2.2.6</w:t>
      </w:r>
      <w:r w:rsidRPr="00B3056F">
        <w:tab/>
        <w:t>Info</w:t>
      </w:r>
      <w:bookmarkEnd w:id="324"/>
      <w:bookmarkEnd w:id="325"/>
      <w:bookmarkEnd w:id="326"/>
      <w:bookmarkEnd w:id="327"/>
      <w:bookmarkEnd w:id="328"/>
      <w:bookmarkEnd w:id="329"/>
      <w:bookmarkEnd w:id="330"/>
    </w:p>
    <w:p w14:paraId="7211CC50" w14:textId="5838B28C" w:rsidR="00EF45DA" w:rsidRPr="00B3056F" w:rsidRDefault="00EF45DA" w:rsidP="00EF45DA">
      <w:pPr>
        <w:pStyle w:val="Heading5"/>
      </w:pPr>
      <w:bookmarkStart w:id="331" w:name="_Toc11338374"/>
      <w:bookmarkStart w:id="332" w:name="_Toc27584979"/>
      <w:bookmarkStart w:id="333" w:name="_Toc36456922"/>
      <w:bookmarkStart w:id="334" w:name="_Toc45027801"/>
      <w:bookmarkStart w:id="335" w:name="_Toc45028636"/>
      <w:bookmarkStart w:id="336" w:name="_Toc51867397"/>
      <w:bookmarkStart w:id="337" w:name="_Toc58582038"/>
      <w:r w:rsidRPr="00B3056F">
        <w:t>5.2.2.6.1</w:t>
      </w:r>
      <w:r w:rsidRPr="00B3056F">
        <w:tab/>
        <w:t>General</w:t>
      </w:r>
      <w:bookmarkEnd w:id="331"/>
      <w:bookmarkEnd w:id="332"/>
      <w:bookmarkEnd w:id="333"/>
      <w:bookmarkEnd w:id="334"/>
      <w:bookmarkEnd w:id="335"/>
      <w:bookmarkEnd w:id="336"/>
      <w:bookmarkEnd w:id="337"/>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56347DD7" w14:textId="77777777" w:rsidR="00EF45DA" w:rsidRPr="00B3056F" w:rsidRDefault="00EF45DA" w:rsidP="00EF45DA">
      <w:pPr>
        <w:pStyle w:val="B1"/>
      </w:pPr>
      <w:r w:rsidRPr="00B3056F">
        <w:t>-</w:t>
      </w:r>
      <w:r w:rsidRPr="00B3056F">
        <w:tab/>
        <w:t>Providing acknowledgement from the UE to UDM about successful delivery of CAG configuration (see 3GPP TS 23.501 [2] clause 5.30.3.3).</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8" w:name="_Toc11338375"/>
      <w:bookmarkStart w:id="339" w:name="_Toc27584980"/>
      <w:bookmarkStart w:id="340" w:name="_Toc36456923"/>
      <w:bookmarkStart w:id="341" w:name="_Toc45027802"/>
      <w:bookmarkStart w:id="342" w:name="_Toc45028637"/>
      <w:bookmarkStart w:id="343" w:name="_Toc51867398"/>
      <w:bookmarkStart w:id="344" w:name="_Toc58582039"/>
      <w:r w:rsidRPr="00B3056F">
        <w:t>5.2.2.6.2</w:t>
      </w:r>
      <w:r w:rsidRPr="00B3056F">
        <w:tab/>
        <w:t xml:space="preserve">Providing acknowledgement of </w:t>
      </w:r>
      <w:r w:rsidRPr="00B3056F">
        <w:rPr>
          <w:lang w:eastAsia="zh-CN"/>
        </w:rPr>
        <w:t>Steering of Roaming</w:t>
      </w:r>
      <w:bookmarkEnd w:id="338"/>
      <w:bookmarkEnd w:id="339"/>
      <w:bookmarkEnd w:id="340"/>
      <w:bookmarkEnd w:id="341"/>
      <w:bookmarkEnd w:id="342"/>
      <w:bookmarkEnd w:id="343"/>
      <w:bookmarkEnd w:id="344"/>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1" type="#_x0000_t75" style="width:434.95pt;height:119pt" o:ole="">
            <v:imagedata r:id="rId64" o:title=""/>
          </v:shape>
          <o:OLEObject Type="Embed" ProgID="Visio.Drawing.11" ShapeID="_x0000_i1051" DrawAspect="Content" ObjectID="_1669228205" r:id="rId65"/>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5" w:name="_Toc11338376"/>
      <w:bookmarkStart w:id="346" w:name="_Toc27584981"/>
      <w:bookmarkStart w:id="347" w:name="_Toc36456924"/>
      <w:bookmarkStart w:id="348" w:name="_Toc45027803"/>
      <w:bookmarkStart w:id="349" w:name="_Toc45028638"/>
      <w:bookmarkStart w:id="350" w:name="_Toc51867399"/>
      <w:bookmarkStart w:id="351" w:name="_Toc58582040"/>
      <w:r w:rsidRPr="00B3056F">
        <w:t>5.2.2.6.3</w:t>
      </w:r>
      <w:r w:rsidRPr="00B3056F">
        <w:tab/>
        <w:t>Providing acknowledgement of UE parameters update</w:t>
      </w:r>
      <w:bookmarkEnd w:id="345"/>
      <w:bookmarkEnd w:id="346"/>
      <w:bookmarkEnd w:id="347"/>
      <w:bookmarkEnd w:id="348"/>
      <w:bookmarkEnd w:id="349"/>
      <w:bookmarkEnd w:id="350"/>
      <w:bookmarkEnd w:id="351"/>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2" type="#_x0000_t75" style="width:434.95pt;height:119pt" o:ole="">
            <v:imagedata r:id="rId66" o:title=""/>
          </v:shape>
          <o:OLEObject Type="Embed" ProgID="Visio.Drawing.11" ShapeID="_x0000_i1052" DrawAspect="Content" ObjectID="_1669228206" r:id="rId67"/>
        </w:object>
      </w:r>
    </w:p>
    <w:p w14:paraId="0BE622CD" w14:textId="77777777" w:rsidR="00EF45DA" w:rsidRPr="00B3056F" w:rsidRDefault="00EF45DA" w:rsidP="00EF45DA">
      <w:pPr>
        <w:pStyle w:val="TF"/>
      </w:pPr>
      <w:r w:rsidRPr="00B3056F">
        <w:t>Figure 5.2.2.6.3-1: Providing acknowledgement of UE parameters update</w:t>
      </w:r>
    </w:p>
    <w:p w14:paraId="16D1C31B"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received from the UE.</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52" w:name="_Toc27584982"/>
      <w:bookmarkStart w:id="353" w:name="_Toc36456925"/>
      <w:bookmarkStart w:id="354" w:name="_Toc45027804"/>
      <w:bookmarkStart w:id="355" w:name="_Toc45028639"/>
      <w:bookmarkStart w:id="356" w:name="_Toc51867400"/>
      <w:bookmarkStart w:id="357" w:name="_Toc58582041"/>
      <w:bookmarkStart w:id="358" w:name="_Toc11338377"/>
      <w:r w:rsidRPr="00B3056F">
        <w:t>5.2.2.6.4</w:t>
      </w:r>
      <w:r w:rsidRPr="00B3056F">
        <w:tab/>
        <w:t>Providing acknowledgement of UE for Network Slicing Subscription Change</w:t>
      </w:r>
      <w:bookmarkEnd w:id="352"/>
      <w:bookmarkEnd w:id="353"/>
      <w:bookmarkEnd w:id="354"/>
      <w:bookmarkEnd w:id="355"/>
      <w:bookmarkEnd w:id="356"/>
      <w:bookmarkEnd w:id="357"/>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3" type="#_x0000_t75" style="width:434.95pt;height:118.3pt" o:ole="">
            <v:imagedata r:id="rId68" o:title=""/>
          </v:shape>
          <o:OLEObject Type="Embed" ProgID="Visio.Drawing.11" ShapeID="_x0000_i1053" DrawAspect="Content" ObjectID="_1669228207" r:id="rId69"/>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9" w:name="_Toc27584983"/>
      <w:bookmarkStart w:id="360" w:name="_Toc36456926"/>
      <w:bookmarkStart w:id="361" w:name="_Toc45027805"/>
      <w:bookmarkStart w:id="362" w:name="_Toc45028640"/>
      <w:bookmarkStart w:id="363" w:name="_Toc51867401"/>
      <w:bookmarkStart w:id="364" w:name="_Toc58582042"/>
      <w:r w:rsidRPr="00B3056F">
        <w:t>5.2.2.6.5</w:t>
      </w:r>
      <w:r w:rsidRPr="00B3056F">
        <w:tab/>
        <w:t>Providing acknowledgement of UE for CAG configuration change</w:t>
      </w:r>
      <w:bookmarkEnd w:id="359"/>
      <w:bookmarkEnd w:id="360"/>
      <w:bookmarkEnd w:id="361"/>
      <w:bookmarkEnd w:id="362"/>
      <w:bookmarkEnd w:id="363"/>
      <w:bookmarkEnd w:id="364"/>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4" type="#_x0000_t75" style="width:434.95pt;height:118.3pt" o:ole="">
            <v:imagedata r:id="rId70" o:title=""/>
          </v:shape>
          <o:OLEObject Type="Embed" ProgID="Visio.Drawing.11" ShapeID="_x0000_i1054" DrawAspect="Content" ObjectID="_1669228208" r:id="rId71"/>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5" w:name="_Toc36456927"/>
      <w:bookmarkStart w:id="366" w:name="_Toc45027806"/>
      <w:bookmarkStart w:id="367" w:name="_Toc45028641"/>
      <w:bookmarkStart w:id="368" w:name="_Toc51867402"/>
      <w:bookmarkStart w:id="369" w:name="_Toc58582043"/>
      <w:bookmarkStart w:id="370" w:name="_Toc27584984"/>
      <w:r w:rsidRPr="00B3056F">
        <w:t>5.2.2.6.6</w:t>
      </w:r>
      <w:r w:rsidRPr="00B3056F">
        <w:tab/>
        <w:t>Triggering Update of Steering Of Roaming information</w:t>
      </w:r>
      <w:bookmarkEnd w:id="365"/>
      <w:bookmarkEnd w:id="366"/>
      <w:bookmarkEnd w:id="367"/>
      <w:bookmarkEnd w:id="368"/>
      <w:bookmarkEnd w:id="369"/>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5" type="#_x0000_t75" style="width:434.95pt;height:119pt" o:ole="">
            <v:imagedata r:id="rId72" o:title=""/>
          </v:shape>
          <o:OLEObject Type="Embed" ProgID="Visio.Drawing.11" ShapeID="_x0000_i1055" DrawAspect="Content" ObjectID="_1669228209" r:id="rId73"/>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71" w:name="_Toc36456928"/>
      <w:bookmarkStart w:id="372" w:name="_Toc45027807"/>
      <w:bookmarkStart w:id="373" w:name="_Toc45028642"/>
      <w:bookmarkStart w:id="374" w:name="_Toc51867403"/>
      <w:bookmarkStart w:id="375" w:name="_Toc58582044"/>
      <w:r w:rsidRPr="00B3056F">
        <w:t>5.2.2.7</w:t>
      </w:r>
      <w:r w:rsidRPr="00B3056F">
        <w:tab/>
        <w:t>ModifySubscription</w:t>
      </w:r>
      <w:bookmarkEnd w:id="358"/>
      <w:bookmarkEnd w:id="370"/>
      <w:bookmarkEnd w:id="371"/>
      <w:bookmarkEnd w:id="372"/>
      <w:bookmarkEnd w:id="373"/>
      <w:bookmarkEnd w:id="374"/>
      <w:bookmarkEnd w:id="375"/>
    </w:p>
    <w:p w14:paraId="6D7736CA" w14:textId="77777777" w:rsidR="00EF45DA" w:rsidRPr="00B3056F" w:rsidRDefault="00EF45DA" w:rsidP="00EF45DA">
      <w:pPr>
        <w:pStyle w:val="Heading5"/>
      </w:pPr>
      <w:bookmarkStart w:id="376" w:name="_Toc11338378"/>
      <w:bookmarkStart w:id="377" w:name="_Toc27584985"/>
      <w:bookmarkStart w:id="378" w:name="_Toc36456929"/>
      <w:bookmarkStart w:id="379" w:name="_Toc45027808"/>
      <w:bookmarkStart w:id="380" w:name="_Toc45028643"/>
      <w:bookmarkStart w:id="381" w:name="_Toc51867404"/>
      <w:bookmarkStart w:id="382" w:name="_Toc58582045"/>
      <w:r w:rsidRPr="00B3056F">
        <w:t>5.2.2.7.1</w:t>
      </w:r>
      <w:r w:rsidRPr="00B3056F">
        <w:tab/>
        <w:t>General</w:t>
      </w:r>
      <w:bookmarkEnd w:id="376"/>
      <w:bookmarkEnd w:id="377"/>
      <w:bookmarkEnd w:id="378"/>
      <w:bookmarkEnd w:id="379"/>
      <w:bookmarkEnd w:id="380"/>
      <w:bookmarkEnd w:id="381"/>
      <w:bookmarkEnd w:id="382"/>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83" w:name="_Toc11338379"/>
      <w:bookmarkStart w:id="384" w:name="_Toc27584986"/>
      <w:bookmarkStart w:id="385" w:name="_Toc36456930"/>
      <w:bookmarkStart w:id="386" w:name="_Toc45027809"/>
      <w:bookmarkStart w:id="387" w:name="_Toc45028644"/>
      <w:bookmarkStart w:id="388" w:name="_Toc51867405"/>
      <w:bookmarkStart w:id="389" w:name="_Toc58582046"/>
      <w:r w:rsidRPr="00B3056F">
        <w:t>5.2.2.7.2</w:t>
      </w:r>
      <w:r w:rsidRPr="00B3056F">
        <w:tab/>
        <w:t>Modification of a subscription to notifications of data change</w:t>
      </w:r>
      <w:bookmarkEnd w:id="383"/>
      <w:bookmarkEnd w:id="384"/>
      <w:bookmarkEnd w:id="385"/>
      <w:bookmarkEnd w:id="386"/>
      <w:bookmarkEnd w:id="387"/>
      <w:bookmarkEnd w:id="388"/>
      <w:bookmarkEnd w:id="389"/>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6" type="#_x0000_t75" style="width:434.95pt;height:121.2pt" o:ole="">
            <v:imagedata r:id="rId74" o:title=""/>
          </v:shape>
          <o:OLEObject Type="Embed" ProgID="Visio.Drawing.11" ShapeID="_x0000_i1056" DrawAspect="Content" ObjectID="_1669228210" r:id="rId75"/>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lastRenderedPageBreak/>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90" w:name="_Toc11338380"/>
      <w:bookmarkStart w:id="391" w:name="_Toc27584987"/>
      <w:bookmarkStart w:id="392" w:name="_Toc36456931"/>
      <w:bookmarkStart w:id="393" w:name="_Toc45027810"/>
      <w:bookmarkStart w:id="394" w:name="_Toc45028645"/>
      <w:bookmarkStart w:id="395" w:name="_Toc51867406"/>
      <w:bookmarkStart w:id="396" w:name="_Toc58582047"/>
      <w:r w:rsidRPr="00B3056F">
        <w:t>5.2.2.7.3</w:t>
      </w:r>
      <w:r w:rsidRPr="00B3056F">
        <w:tab/>
        <w:t>Modification of a subscription to notifications of shared data change</w:t>
      </w:r>
      <w:bookmarkEnd w:id="390"/>
      <w:bookmarkEnd w:id="391"/>
      <w:bookmarkEnd w:id="392"/>
      <w:bookmarkEnd w:id="393"/>
      <w:bookmarkEnd w:id="394"/>
      <w:bookmarkEnd w:id="395"/>
      <w:bookmarkEnd w:id="396"/>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57" type="#_x0000_t75" style="width:434.95pt;height:119.75pt" o:ole="">
            <v:imagedata r:id="rId76" o:title=""/>
          </v:shape>
          <o:OLEObject Type="Embed" ProgID="Visio.Drawing.11" ShapeID="_x0000_i1057" DrawAspect="Content" ObjectID="_1669228211" r:id="rId77"/>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7" w:name="_Toc11338381"/>
      <w:bookmarkStart w:id="398" w:name="_Toc27584988"/>
      <w:bookmarkStart w:id="399" w:name="_Toc36456932"/>
      <w:bookmarkStart w:id="400" w:name="_Toc45027811"/>
      <w:bookmarkStart w:id="401" w:name="_Toc45028646"/>
      <w:bookmarkStart w:id="402" w:name="_Toc51867407"/>
      <w:bookmarkStart w:id="403" w:name="_Toc58582048"/>
      <w:r w:rsidRPr="00B3056F">
        <w:t>5.3</w:t>
      </w:r>
      <w:r w:rsidRPr="00B3056F">
        <w:tab/>
        <w:t>Nudm_UEContextManagement Service</w:t>
      </w:r>
      <w:bookmarkEnd w:id="397"/>
      <w:bookmarkEnd w:id="398"/>
      <w:bookmarkEnd w:id="399"/>
      <w:bookmarkEnd w:id="400"/>
      <w:bookmarkEnd w:id="401"/>
      <w:bookmarkEnd w:id="402"/>
      <w:bookmarkEnd w:id="403"/>
    </w:p>
    <w:p w14:paraId="20908BE0" w14:textId="77777777" w:rsidR="00EF45DA" w:rsidRPr="00B3056F" w:rsidRDefault="00EF45DA" w:rsidP="00EF45DA">
      <w:pPr>
        <w:pStyle w:val="Heading3"/>
      </w:pPr>
      <w:bookmarkStart w:id="404" w:name="_Toc11338382"/>
      <w:bookmarkStart w:id="405" w:name="_Toc27584989"/>
      <w:bookmarkStart w:id="406" w:name="_Toc36456933"/>
      <w:bookmarkStart w:id="407" w:name="_Toc45027812"/>
      <w:bookmarkStart w:id="408" w:name="_Toc45028647"/>
      <w:bookmarkStart w:id="409" w:name="_Toc51867408"/>
      <w:bookmarkStart w:id="410" w:name="_Toc58582049"/>
      <w:r w:rsidRPr="00B3056F">
        <w:t>5.3.1</w:t>
      </w:r>
      <w:r w:rsidRPr="00B3056F">
        <w:tab/>
        <w:t>Service Description</w:t>
      </w:r>
      <w:bookmarkEnd w:id="404"/>
      <w:bookmarkEnd w:id="405"/>
      <w:bookmarkEnd w:id="406"/>
      <w:bookmarkEnd w:id="407"/>
      <w:bookmarkEnd w:id="408"/>
      <w:bookmarkEnd w:id="409"/>
      <w:bookmarkEnd w:id="410"/>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11" w:name="_Toc11338383"/>
      <w:bookmarkStart w:id="412" w:name="_Toc27584990"/>
      <w:bookmarkStart w:id="413" w:name="_Toc36456934"/>
      <w:bookmarkStart w:id="414" w:name="_Toc45027813"/>
      <w:bookmarkStart w:id="415" w:name="_Toc45028648"/>
      <w:bookmarkStart w:id="416" w:name="_Toc51867409"/>
      <w:bookmarkStart w:id="417" w:name="_Toc58582050"/>
      <w:r w:rsidRPr="00B3056F">
        <w:t>5.3.2</w:t>
      </w:r>
      <w:r w:rsidRPr="00B3056F">
        <w:tab/>
        <w:t>Service Operations</w:t>
      </w:r>
      <w:bookmarkEnd w:id="411"/>
      <w:bookmarkEnd w:id="412"/>
      <w:bookmarkEnd w:id="413"/>
      <w:bookmarkEnd w:id="414"/>
      <w:bookmarkEnd w:id="415"/>
      <w:bookmarkEnd w:id="416"/>
      <w:bookmarkEnd w:id="417"/>
    </w:p>
    <w:p w14:paraId="324A4F78" w14:textId="77777777" w:rsidR="00EF45DA" w:rsidRPr="00B3056F" w:rsidRDefault="00EF45DA" w:rsidP="00EF45DA">
      <w:pPr>
        <w:pStyle w:val="Heading4"/>
      </w:pPr>
      <w:bookmarkStart w:id="418" w:name="_Toc11338384"/>
      <w:bookmarkStart w:id="419" w:name="_Toc27584991"/>
      <w:bookmarkStart w:id="420" w:name="_Toc36456935"/>
      <w:bookmarkStart w:id="421" w:name="_Toc45027814"/>
      <w:bookmarkStart w:id="422" w:name="_Toc45028649"/>
      <w:bookmarkStart w:id="423" w:name="_Toc51867410"/>
      <w:bookmarkStart w:id="424" w:name="_Toc58582051"/>
      <w:r w:rsidRPr="00B3056F">
        <w:t>5.3.2.1</w:t>
      </w:r>
      <w:r w:rsidRPr="00B3056F">
        <w:tab/>
        <w:t>Introduction</w:t>
      </w:r>
      <w:bookmarkEnd w:id="418"/>
      <w:bookmarkEnd w:id="419"/>
      <w:bookmarkEnd w:id="420"/>
      <w:bookmarkEnd w:id="421"/>
      <w:bookmarkEnd w:id="422"/>
      <w:bookmarkEnd w:id="423"/>
      <w:bookmarkEnd w:id="424"/>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lastRenderedPageBreak/>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5" w:name="_Toc11338385"/>
      <w:bookmarkStart w:id="426" w:name="_Toc27584992"/>
      <w:bookmarkStart w:id="427" w:name="_Toc36456936"/>
      <w:bookmarkStart w:id="428" w:name="_Toc45027815"/>
      <w:bookmarkStart w:id="429" w:name="_Toc45028650"/>
      <w:bookmarkStart w:id="430" w:name="_Toc51867411"/>
      <w:bookmarkStart w:id="431" w:name="_Toc58582052"/>
      <w:r w:rsidRPr="00B3056F">
        <w:t>5.3.2.2</w:t>
      </w:r>
      <w:r w:rsidRPr="00B3056F">
        <w:tab/>
        <w:t>Registration</w:t>
      </w:r>
      <w:bookmarkEnd w:id="425"/>
      <w:bookmarkEnd w:id="426"/>
      <w:bookmarkEnd w:id="427"/>
      <w:bookmarkEnd w:id="428"/>
      <w:bookmarkEnd w:id="429"/>
      <w:bookmarkEnd w:id="430"/>
      <w:bookmarkEnd w:id="431"/>
    </w:p>
    <w:p w14:paraId="6AF7299A" w14:textId="77777777" w:rsidR="00EF45DA" w:rsidRPr="00B3056F" w:rsidRDefault="00EF45DA" w:rsidP="00EF45DA">
      <w:pPr>
        <w:pStyle w:val="Heading5"/>
      </w:pPr>
      <w:bookmarkStart w:id="432" w:name="_Toc11338386"/>
      <w:bookmarkStart w:id="433" w:name="_Toc27584993"/>
      <w:bookmarkStart w:id="434" w:name="_Toc36456937"/>
      <w:bookmarkStart w:id="435" w:name="_Toc45027816"/>
      <w:bookmarkStart w:id="436" w:name="_Toc45028651"/>
      <w:bookmarkStart w:id="437" w:name="_Toc51867412"/>
      <w:bookmarkStart w:id="438" w:name="_Toc58582053"/>
      <w:r w:rsidRPr="00B3056F">
        <w:t>5.3.2.2.1</w:t>
      </w:r>
      <w:r w:rsidRPr="00B3056F">
        <w:tab/>
        <w:t>General</w:t>
      </w:r>
      <w:bookmarkEnd w:id="432"/>
      <w:bookmarkEnd w:id="433"/>
      <w:bookmarkEnd w:id="434"/>
      <w:bookmarkEnd w:id="435"/>
      <w:bookmarkEnd w:id="436"/>
      <w:bookmarkEnd w:id="437"/>
      <w:bookmarkEnd w:id="438"/>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lastRenderedPageBreak/>
        <w:t>-</w:t>
      </w:r>
      <w:r>
        <w:tab/>
        <w:t>IP-SM-GW registration</w:t>
      </w:r>
    </w:p>
    <w:p w14:paraId="3AD0A944" w14:textId="6F8F4E56" w:rsidR="00EF45DA" w:rsidRPr="00B3056F" w:rsidRDefault="00EF45DA" w:rsidP="00EF45DA">
      <w:pPr>
        <w:pStyle w:val="Heading5"/>
      </w:pPr>
      <w:bookmarkStart w:id="439" w:name="_Toc11338387"/>
      <w:bookmarkStart w:id="440" w:name="_Toc27584994"/>
      <w:bookmarkStart w:id="441" w:name="_Toc36456938"/>
      <w:bookmarkStart w:id="442" w:name="_Toc45027817"/>
      <w:bookmarkStart w:id="443" w:name="_Toc45028652"/>
      <w:bookmarkStart w:id="444" w:name="_Toc51867413"/>
      <w:bookmarkStart w:id="445" w:name="_Toc58582054"/>
      <w:r w:rsidRPr="00B3056F">
        <w:t>5.3.2.2.2</w:t>
      </w:r>
      <w:r w:rsidRPr="00B3056F">
        <w:tab/>
        <w:t>AMF registration for 3GPP access</w:t>
      </w:r>
      <w:bookmarkEnd w:id="439"/>
      <w:bookmarkEnd w:id="440"/>
      <w:bookmarkEnd w:id="441"/>
      <w:bookmarkEnd w:id="442"/>
      <w:bookmarkEnd w:id="443"/>
      <w:bookmarkEnd w:id="444"/>
      <w:bookmarkEnd w:id="445"/>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58" type="#_x0000_t75" style="width:434.95pt;height:113.15pt" o:ole="">
            <v:imagedata r:id="rId78" o:title=""/>
          </v:shape>
          <o:OLEObject Type="Embed" ProgID="Visio.Drawing.11" ShapeID="_x0000_i1058" DrawAspect="Content" ObjectID="_1669228212" r:id="rId79"/>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bookmarkStart w:id="446" w:name="_Hlk520206353"/>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bookmarkEnd w:id="446"/>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7" w:name="_Toc11338388"/>
      <w:bookmarkStart w:id="448" w:name="_Toc27584995"/>
      <w:bookmarkStart w:id="449" w:name="_Toc36456939"/>
      <w:bookmarkStart w:id="450" w:name="_Toc45027818"/>
      <w:bookmarkStart w:id="451" w:name="_Toc45028653"/>
      <w:bookmarkStart w:id="452" w:name="_Toc51867414"/>
      <w:bookmarkStart w:id="453" w:name="_Toc58582055"/>
      <w:r w:rsidRPr="00B3056F">
        <w:t>5.3.2.2.3</w:t>
      </w:r>
      <w:r w:rsidRPr="00B3056F">
        <w:tab/>
        <w:t>AMF registration for non 3GPP access</w:t>
      </w:r>
      <w:bookmarkEnd w:id="447"/>
      <w:bookmarkEnd w:id="448"/>
      <w:bookmarkEnd w:id="449"/>
      <w:bookmarkEnd w:id="450"/>
      <w:bookmarkEnd w:id="451"/>
      <w:bookmarkEnd w:id="452"/>
      <w:bookmarkEnd w:id="453"/>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59" type="#_x0000_t75" style="width:434.95pt;height:113.15pt" o:ole="">
            <v:imagedata r:id="rId80" o:title=""/>
          </v:shape>
          <o:OLEObject Type="Embed" ProgID="Visio.Drawing.11" ShapeID="_x0000_i1059" DrawAspect="Content" ObjectID="_1669228213" r:id="rId81"/>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54" w:name="_Toc11338389"/>
      <w:bookmarkStart w:id="455" w:name="_Toc27584996"/>
      <w:bookmarkStart w:id="456" w:name="_Toc36456940"/>
      <w:bookmarkStart w:id="457" w:name="_Toc45027819"/>
      <w:bookmarkStart w:id="458" w:name="_Toc45028654"/>
      <w:bookmarkStart w:id="459" w:name="_Toc51867415"/>
      <w:bookmarkStart w:id="460" w:name="_Toc58582056"/>
      <w:r w:rsidRPr="00B3056F">
        <w:t>5.3.2.2.4</w:t>
      </w:r>
      <w:r w:rsidRPr="00B3056F">
        <w:tab/>
        <w:t>SMF registration</w:t>
      </w:r>
      <w:bookmarkEnd w:id="454"/>
      <w:bookmarkEnd w:id="455"/>
      <w:bookmarkEnd w:id="456"/>
      <w:bookmarkEnd w:id="457"/>
      <w:bookmarkEnd w:id="458"/>
      <w:bookmarkEnd w:id="459"/>
      <w:bookmarkEnd w:id="460"/>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0" type="#_x0000_t75" style="width:434.95pt;height:124.15pt" o:ole="">
            <v:imagedata r:id="rId82" o:title=""/>
          </v:shape>
          <o:OLEObject Type="Embed" ProgID="Visio.Drawing.11" ShapeID="_x0000_i1060" DrawAspect="Content" ObjectID="_1669228214" r:id="rId83"/>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lastRenderedPageBreak/>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77777777" w:rsidR="00EF45DA" w:rsidRPr="00B3056F" w:rsidRDefault="00EF45DA" w:rsidP="00EF45DA">
      <w:pPr>
        <w:pStyle w:val="B1"/>
      </w:pPr>
      <w:r w:rsidRPr="00B3056F">
        <w:tab/>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77777777" w:rsidR="00EF45DA" w:rsidRPr="00B3056F" w:rsidRDefault="00EF45DA" w:rsidP="00EF45DA">
      <w:pPr>
        <w:pStyle w:val="Heading5"/>
        <w:rPr>
          <w:lang w:eastAsia="zh-CN"/>
        </w:rPr>
      </w:pPr>
      <w:bookmarkStart w:id="461" w:name="_Toc11338390"/>
      <w:bookmarkStart w:id="462" w:name="_Toc27584997"/>
      <w:bookmarkStart w:id="463" w:name="_Toc36456941"/>
      <w:bookmarkStart w:id="464" w:name="_Toc45027820"/>
      <w:bookmarkStart w:id="465" w:name="_Toc45028655"/>
      <w:bookmarkStart w:id="466" w:name="_Toc51867416"/>
      <w:bookmarkStart w:id="467" w:name="_Toc58582057"/>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61"/>
      <w:bookmarkEnd w:id="462"/>
      <w:bookmarkEnd w:id="463"/>
      <w:bookmarkEnd w:id="464"/>
      <w:bookmarkEnd w:id="465"/>
      <w:bookmarkEnd w:id="466"/>
      <w:bookmarkEnd w:id="467"/>
    </w:p>
    <w:p w14:paraId="16293CCA" w14:textId="77777777"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1" type="#_x0000_t75" style="width:434.95pt;height:107.25pt" o:ole="">
            <v:imagedata r:id="rId84" o:title=""/>
          </v:shape>
          <o:OLEObject Type="Embed" ProgID="Visio.Drawing.11" ShapeID="_x0000_i1061" DrawAspect="Content" ObjectID="_1669228215" r:id="rId85"/>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8" w:name="_Toc11338391"/>
      <w:bookmarkStart w:id="469" w:name="_Toc27584998"/>
      <w:bookmarkStart w:id="470" w:name="_Toc36456942"/>
      <w:bookmarkStart w:id="471" w:name="_Toc45027821"/>
      <w:bookmarkStart w:id="472" w:name="_Toc45028656"/>
      <w:bookmarkStart w:id="473" w:name="_Toc51867417"/>
      <w:bookmarkStart w:id="474" w:name="_Toc58582058"/>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8"/>
      <w:bookmarkEnd w:id="469"/>
      <w:bookmarkEnd w:id="470"/>
      <w:bookmarkEnd w:id="471"/>
      <w:bookmarkEnd w:id="472"/>
      <w:bookmarkEnd w:id="473"/>
      <w:bookmarkEnd w:id="474"/>
    </w:p>
    <w:p w14:paraId="6D3EE499" w14:textId="77777777"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2" type="#_x0000_t75" style="width:434.95pt;height:107.25pt" o:ole="">
            <v:imagedata r:id="rId86" o:title=""/>
          </v:shape>
          <o:OLEObject Type="Embed" ProgID="Visio.Drawing.11" ShapeID="_x0000_i1062" DrawAspect="Content" ObjectID="_1669228216" r:id="rId87"/>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5" w:name="_Toc45027822"/>
      <w:bookmarkStart w:id="476" w:name="_Toc45028657"/>
      <w:bookmarkStart w:id="477" w:name="_Toc51867418"/>
      <w:bookmarkStart w:id="478" w:name="_Toc58582059"/>
      <w:r w:rsidRPr="006A7EE2">
        <w:t>5.3.2.2.</w:t>
      </w:r>
      <w:r w:rsidR="00FC531E">
        <w:t>7</w:t>
      </w:r>
      <w:r w:rsidRPr="006A7EE2">
        <w:tab/>
      </w:r>
      <w:r>
        <w:t>IP-SM-GW</w:t>
      </w:r>
      <w:r w:rsidRPr="006A7EE2">
        <w:t xml:space="preserve"> registration</w:t>
      </w:r>
      <w:bookmarkEnd w:id="475"/>
      <w:bookmarkEnd w:id="476"/>
      <w:bookmarkEnd w:id="477"/>
      <w:bookmarkEnd w:id="478"/>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3" type="#_x0000_t75" style="width:433.45pt;height:124.15pt" o:ole="">
            <v:imagedata r:id="rId88" o:title=""/>
          </v:shape>
          <o:OLEObject Type="Embed" ProgID="Visio.Drawing.11" ShapeID="_x0000_i1063" DrawAspect="Content" ObjectID="_1669228217" r:id="rId89"/>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9" w:name="_Toc11338392"/>
      <w:bookmarkStart w:id="480" w:name="_Toc27584999"/>
      <w:bookmarkStart w:id="481" w:name="_Toc36456943"/>
      <w:bookmarkStart w:id="482" w:name="_Toc45027823"/>
      <w:bookmarkStart w:id="483" w:name="_Toc45028658"/>
      <w:bookmarkStart w:id="484" w:name="_Toc51867419"/>
      <w:bookmarkStart w:id="485" w:name="_Toc58582060"/>
      <w:r w:rsidRPr="00B3056F">
        <w:lastRenderedPageBreak/>
        <w:t>5.3.2.3</w:t>
      </w:r>
      <w:r w:rsidRPr="00B3056F">
        <w:tab/>
        <w:t>DeregistrationNotification</w:t>
      </w:r>
      <w:bookmarkEnd w:id="479"/>
      <w:bookmarkEnd w:id="480"/>
      <w:bookmarkEnd w:id="481"/>
      <w:bookmarkEnd w:id="482"/>
      <w:bookmarkEnd w:id="483"/>
      <w:bookmarkEnd w:id="484"/>
      <w:bookmarkEnd w:id="485"/>
    </w:p>
    <w:p w14:paraId="548D5652" w14:textId="21A79608" w:rsidR="00EF45DA" w:rsidRPr="00B3056F" w:rsidRDefault="00EF45DA" w:rsidP="00EF45DA">
      <w:pPr>
        <w:pStyle w:val="Heading5"/>
      </w:pPr>
      <w:bookmarkStart w:id="486" w:name="_Toc11338393"/>
      <w:bookmarkStart w:id="487" w:name="_Toc27585000"/>
      <w:bookmarkStart w:id="488" w:name="_Toc36456944"/>
      <w:bookmarkStart w:id="489" w:name="_Toc45027824"/>
      <w:bookmarkStart w:id="490" w:name="_Toc45028659"/>
      <w:bookmarkStart w:id="491" w:name="_Toc51867420"/>
      <w:bookmarkStart w:id="492" w:name="_Toc58582061"/>
      <w:r w:rsidRPr="00B3056F">
        <w:t>5.3.2.3.1</w:t>
      </w:r>
      <w:r w:rsidRPr="00B3056F">
        <w:tab/>
        <w:t>General</w:t>
      </w:r>
      <w:bookmarkEnd w:id="486"/>
      <w:bookmarkEnd w:id="487"/>
      <w:bookmarkEnd w:id="488"/>
      <w:bookmarkEnd w:id="489"/>
      <w:bookmarkEnd w:id="490"/>
      <w:bookmarkEnd w:id="491"/>
      <w:bookmarkEnd w:id="492"/>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93" w:name="_Toc11338394"/>
      <w:bookmarkStart w:id="494" w:name="_Toc27585001"/>
      <w:bookmarkStart w:id="495" w:name="_Toc36456945"/>
      <w:bookmarkStart w:id="496" w:name="_Toc45027825"/>
      <w:bookmarkStart w:id="497" w:name="_Toc45028660"/>
      <w:bookmarkStart w:id="498" w:name="_Toc51867421"/>
      <w:bookmarkStart w:id="499" w:name="_Toc58582062"/>
      <w:r w:rsidRPr="00B3056F">
        <w:t>5.3.2.3.2</w:t>
      </w:r>
      <w:r w:rsidRPr="00B3056F">
        <w:tab/>
        <w:t>UDM initiated NF Deregistration</w:t>
      </w:r>
      <w:bookmarkEnd w:id="493"/>
      <w:bookmarkEnd w:id="494"/>
      <w:bookmarkEnd w:id="495"/>
      <w:bookmarkEnd w:id="496"/>
      <w:bookmarkEnd w:id="497"/>
      <w:bookmarkEnd w:id="498"/>
      <w:bookmarkEnd w:id="499"/>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4" type="#_x0000_t75" style="width:434.95pt;height:116.1pt" o:ole="">
            <v:imagedata r:id="rId90" o:title=""/>
          </v:shape>
          <o:OLEObject Type="Embed" ProgID="Visio.Drawing.11" ShapeID="_x0000_i1064" DrawAspect="Content" ObjectID="_1669228218" r:id="rId91"/>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500" w:name="_Toc11338395"/>
      <w:bookmarkStart w:id="501" w:name="_Toc27585002"/>
      <w:bookmarkStart w:id="502" w:name="_Toc36456946"/>
      <w:bookmarkStart w:id="503" w:name="_Toc45027826"/>
      <w:bookmarkStart w:id="504" w:name="_Toc45028661"/>
      <w:bookmarkStart w:id="505" w:name="_Toc51867422"/>
      <w:bookmarkStart w:id="506" w:name="_Toc58582063"/>
      <w:r w:rsidRPr="00B3056F">
        <w:t>5.3.2.4</w:t>
      </w:r>
      <w:r w:rsidRPr="00B3056F">
        <w:tab/>
        <w:t>Deregistration</w:t>
      </w:r>
      <w:bookmarkEnd w:id="500"/>
      <w:bookmarkEnd w:id="501"/>
      <w:bookmarkEnd w:id="502"/>
      <w:bookmarkEnd w:id="503"/>
      <w:bookmarkEnd w:id="504"/>
      <w:bookmarkEnd w:id="505"/>
      <w:bookmarkEnd w:id="506"/>
    </w:p>
    <w:p w14:paraId="5786CD61" w14:textId="2D3BF437" w:rsidR="00EF45DA" w:rsidRPr="00B3056F" w:rsidRDefault="00EF45DA" w:rsidP="00EF45DA">
      <w:pPr>
        <w:pStyle w:val="Heading5"/>
      </w:pPr>
      <w:bookmarkStart w:id="507" w:name="_Toc11338396"/>
      <w:bookmarkStart w:id="508" w:name="_Toc27585003"/>
      <w:bookmarkStart w:id="509" w:name="_Toc36456947"/>
      <w:bookmarkStart w:id="510" w:name="_Toc45027827"/>
      <w:bookmarkStart w:id="511" w:name="_Toc45028662"/>
      <w:bookmarkStart w:id="512" w:name="_Toc51867423"/>
      <w:bookmarkStart w:id="513" w:name="_Toc58582064"/>
      <w:r w:rsidRPr="00B3056F">
        <w:t>5.3.2.4.1</w:t>
      </w:r>
      <w:r w:rsidRPr="00B3056F">
        <w:tab/>
        <w:t>General</w:t>
      </w:r>
      <w:bookmarkEnd w:id="507"/>
      <w:bookmarkEnd w:id="508"/>
      <w:bookmarkEnd w:id="509"/>
      <w:bookmarkEnd w:id="510"/>
      <w:bookmarkEnd w:id="511"/>
      <w:bookmarkEnd w:id="512"/>
      <w:bookmarkEnd w:id="513"/>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14" w:name="_Toc11338397"/>
      <w:bookmarkStart w:id="515" w:name="_Toc27585004"/>
      <w:bookmarkStart w:id="516" w:name="_Toc36456948"/>
      <w:bookmarkStart w:id="517" w:name="_Toc45027828"/>
      <w:bookmarkStart w:id="518" w:name="_Toc45028663"/>
      <w:bookmarkStart w:id="519" w:name="_Toc51867424"/>
      <w:bookmarkStart w:id="520" w:name="_Toc58582065"/>
      <w:r w:rsidRPr="00B3056F">
        <w:lastRenderedPageBreak/>
        <w:t>5.3.2.4.2</w:t>
      </w:r>
      <w:r w:rsidRPr="00B3056F">
        <w:tab/>
        <w:t>AMF deregistration for 3GPP access</w:t>
      </w:r>
      <w:bookmarkEnd w:id="514"/>
      <w:bookmarkEnd w:id="515"/>
      <w:bookmarkEnd w:id="516"/>
      <w:bookmarkEnd w:id="517"/>
      <w:bookmarkEnd w:id="518"/>
      <w:bookmarkEnd w:id="519"/>
      <w:bookmarkEnd w:id="520"/>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5" type="#_x0000_t75" style="width:434.95pt;height:108pt" o:ole="">
            <v:imagedata r:id="rId92" o:title=""/>
          </v:shape>
          <o:OLEObject Type="Embed" ProgID="Visio.Drawing.11" ShapeID="_x0000_i1065" DrawAspect="Content" ObjectID="_1669228219" r:id="rId93"/>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21" w:name="_Toc11338398"/>
      <w:bookmarkStart w:id="522" w:name="_Toc27585005"/>
      <w:bookmarkStart w:id="523" w:name="_Toc36456949"/>
      <w:bookmarkStart w:id="524" w:name="_Toc45027829"/>
      <w:bookmarkStart w:id="525" w:name="_Toc45028664"/>
      <w:bookmarkStart w:id="526" w:name="_Toc51867425"/>
      <w:bookmarkStart w:id="527" w:name="_Toc58582066"/>
      <w:r w:rsidRPr="00B3056F">
        <w:t>5.3.2.4.3</w:t>
      </w:r>
      <w:r w:rsidRPr="00B3056F">
        <w:tab/>
        <w:t>AMF deregistration for non-3GPP access</w:t>
      </w:r>
      <w:bookmarkEnd w:id="521"/>
      <w:bookmarkEnd w:id="522"/>
      <w:bookmarkEnd w:id="523"/>
      <w:bookmarkEnd w:id="524"/>
      <w:bookmarkEnd w:id="525"/>
      <w:bookmarkEnd w:id="526"/>
      <w:bookmarkEnd w:id="527"/>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6" type="#_x0000_t75" style="width:434.95pt;height:108pt" o:ole="">
            <v:imagedata r:id="rId94" o:title=""/>
          </v:shape>
          <o:OLEObject Type="Embed" ProgID="Visio.Drawing.11" ShapeID="_x0000_i1066" DrawAspect="Content" ObjectID="_1669228220" r:id="rId95"/>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8" w:name="_Toc11338399"/>
      <w:bookmarkStart w:id="529" w:name="_Toc27585006"/>
      <w:bookmarkStart w:id="530" w:name="_Toc36456950"/>
      <w:bookmarkStart w:id="531" w:name="_Toc45027830"/>
      <w:bookmarkStart w:id="532" w:name="_Toc45028665"/>
      <w:bookmarkStart w:id="533" w:name="_Toc51867426"/>
      <w:bookmarkStart w:id="534" w:name="_Toc58582067"/>
      <w:r w:rsidRPr="00B3056F">
        <w:t>5.3.2.4.4</w:t>
      </w:r>
      <w:r w:rsidRPr="00B3056F">
        <w:tab/>
        <w:t>SMF deregistration</w:t>
      </w:r>
      <w:bookmarkEnd w:id="528"/>
      <w:bookmarkEnd w:id="529"/>
      <w:bookmarkEnd w:id="530"/>
      <w:bookmarkEnd w:id="531"/>
      <w:bookmarkEnd w:id="532"/>
      <w:bookmarkEnd w:id="533"/>
      <w:bookmarkEnd w:id="534"/>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67" type="#_x0000_t75" style="width:434.95pt;height:108pt" o:ole="">
            <v:imagedata r:id="rId96" o:title=""/>
          </v:shape>
          <o:OLEObject Type="Embed" ProgID="Visio.Drawing.11" ShapeID="_x0000_i1067" DrawAspect="Content" ObjectID="_1669228221" r:id="rId97"/>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5" w:name="_Toc11338400"/>
      <w:bookmarkStart w:id="536" w:name="_Toc27585007"/>
      <w:bookmarkStart w:id="537" w:name="_Toc36456951"/>
      <w:bookmarkStart w:id="538" w:name="_Toc45027831"/>
      <w:bookmarkStart w:id="539" w:name="_Toc45028666"/>
      <w:bookmarkStart w:id="540" w:name="_Toc51867427"/>
      <w:bookmarkStart w:id="541" w:name="_Toc58582068"/>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5"/>
      <w:bookmarkEnd w:id="536"/>
      <w:bookmarkEnd w:id="537"/>
      <w:bookmarkEnd w:id="538"/>
      <w:bookmarkEnd w:id="539"/>
      <w:bookmarkEnd w:id="540"/>
      <w:bookmarkEnd w:id="541"/>
    </w:p>
    <w:p w14:paraId="05AFF009" w14:textId="77777777"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68" type="#_x0000_t75" style="width:434.95pt;height:108pt" o:ole="">
            <v:imagedata r:id="rId98" o:title=""/>
          </v:shape>
          <o:OLEObject Type="Embed" ProgID="Visio.Drawing.11" ShapeID="_x0000_i1068" DrawAspect="Content" ObjectID="_1669228222" r:id="rId99"/>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42" w:name="_Toc11338401"/>
      <w:bookmarkStart w:id="543" w:name="_Toc27585008"/>
      <w:bookmarkStart w:id="544" w:name="_Toc36456952"/>
      <w:bookmarkStart w:id="545" w:name="_Toc45027832"/>
      <w:bookmarkStart w:id="546" w:name="_Toc45028667"/>
      <w:bookmarkStart w:id="547" w:name="_Toc51867428"/>
      <w:bookmarkStart w:id="548" w:name="_Toc58582069"/>
      <w:r w:rsidRPr="00B3056F">
        <w:lastRenderedPageBreak/>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42"/>
      <w:bookmarkEnd w:id="543"/>
      <w:bookmarkEnd w:id="544"/>
      <w:bookmarkEnd w:id="545"/>
      <w:bookmarkEnd w:id="546"/>
      <w:bookmarkEnd w:id="547"/>
      <w:bookmarkEnd w:id="548"/>
    </w:p>
    <w:p w14:paraId="45990090" w14:textId="77777777"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69" type="#_x0000_t75" style="width:434.95pt;height:108pt" o:ole="">
            <v:imagedata r:id="rId100" o:title=""/>
          </v:shape>
          <o:OLEObject Type="Embed" ProgID="Visio.Drawing.11" ShapeID="_x0000_i1069" DrawAspect="Content" ObjectID="_1669228223" r:id="rId101"/>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9" w:name="_Toc45027833"/>
      <w:bookmarkStart w:id="550" w:name="_Toc45028668"/>
      <w:bookmarkStart w:id="551" w:name="_Toc51867429"/>
      <w:bookmarkStart w:id="552" w:name="_Toc58582070"/>
      <w:r w:rsidRPr="006A7EE2">
        <w:t>5.3.2.4.</w:t>
      </w:r>
      <w:r w:rsidR="00FC531E">
        <w:t>7</w:t>
      </w:r>
      <w:r w:rsidRPr="006A7EE2">
        <w:tab/>
      </w:r>
      <w:r>
        <w:t>IP-SM-GW</w:t>
      </w:r>
      <w:r w:rsidRPr="006A7EE2">
        <w:t xml:space="preserve"> deregistration</w:t>
      </w:r>
      <w:bookmarkEnd w:id="549"/>
      <w:bookmarkEnd w:id="550"/>
      <w:bookmarkEnd w:id="551"/>
      <w:bookmarkEnd w:id="552"/>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0" type="#_x0000_t75" style="width:433.45pt;height:107.25pt" o:ole="">
            <v:imagedata r:id="rId102" o:title=""/>
          </v:shape>
          <o:OLEObject Type="Embed" ProgID="Visio.Drawing.11" ShapeID="_x0000_i1070" DrawAspect="Content" ObjectID="_1669228224" r:id="rId103"/>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53" w:name="_Toc11338402"/>
      <w:bookmarkStart w:id="554" w:name="_Toc27585009"/>
      <w:bookmarkStart w:id="555" w:name="_Toc36456953"/>
      <w:bookmarkStart w:id="556" w:name="_Toc45027834"/>
      <w:bookmarkStart w:id="557" w:name="_Toc45028669"/>
      <w:bookmarkStart w:id="558" w:name="_Toc51867430"/>
      <w:bookmarkStart w:id="559" w:name="_Toc58582071"/>
      <w:r w:rsidRPr="00B3056F">
        <w:t>5.3.2.5</w:t>
      </w:r>
      <w:r w:rsidRPr="00B3056F">
        <w:tab/>
        <w:t>Get</w:t>
      </w:r>
      <w:bookmarkEnd w:id="553"/>
      <w:bookmarkEnd w:id="554"/>
      <w:bookmarkEnd w:id="555"/>
      <w:bookmarkEnd w:id="556"/>
      <w:bookmarkEnd w:id="557"/>
      <w:bookmarkEnd w:id="558"/>
      <w:bookmarkEnd w:id="559"/>
    </w:p>
    <w:p w14:paraId="168D0597" w14:textId="34DB7B52" w:rsidR="00EF45DA" w:rsidRPr="00B3056F" w:rsidRDefault="00EF45DA" w:rsidP="00EF45DA">
      <w:pPr>
        <w:pStyle w:val="Heading5"/>
      </w:pPr>
      <w:bookmarkStart w:id="560" w:name="_Toc11338403"/>
      <w:bookmarkStart w:id="561" w:name="_Toc27585010"/>
      <w:bookmarkStart w:id="562" w:name="_Toc36456954"/>
      <w:bookmarkStart w:id="563" w:name="_Toc45027835"/>
      <w:bookmarkStart w:id="564" w:name="_Toc45028670"/>
      <w:bookmarkStart w:id="565" w:name="_Toc51867431"/>
      <w:bookmarkStart w:id="566" w:name="_Toc58582072"/>
      <w:r w:rsidRPr="00B3056F">
        <w:t>5.3.2.5.1</w:t>
      </w:r>
      <w:r w:rsidRPr="00B3056F">
        <w:tab/>
        <w:t>General</w:t>
      </w:r>
      <w:bookmarkEnd w:id="560"/>
      <w:bookmarkEnd w:id="561"/>
      <w:bookmarkEnd w:id="562"/>
      <w:bookmarkEnd w:id="563"/>
      <w:bookmarkEnd w:id="564"/>
      <w:bookmarkEnd w:id="565"/>
      <w:bookmarkEnd w:id="566"/>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lastRenderedPageBreak/>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7" w:name="_Toc11338404"/>
      <w:bookmarkStart w:id="568" w:name="_Toc27585011"/>
      <w:bookmarkStart w:id="569" w:name="_Toc36456955"/>
      <w:bookmarkStart w:id="570" w:name="_Toc45027836"/>
      <w:bookmarkStart w:id="571" w:name="_Toc45028671"/>
      <w:bookmarkStart w:id="572" w:name="_Toc51867432"/>
      <w:bookmarkStart w:id="573" w:name="_Toc58582073"/>
      <w:r w:rsidRPr="00B3056F">
        <w:t>5.3.2.5.2</w:t>
      </w:r>
      <w:r w:rsidRPr="00B3056F">
        <w:tab/>
        <w:t>Amf3GppAccessRegistration Information Retrieval</w:t>
      </w:r>
      <w:bookmarkEnd w:id="567"/>
      <w:bookmarkEnd w:id="568"/>
      <w:bookmarkEnd w:id="569"/>
      <w:bookmarkEnd w:id="570"/>
      <w:bookmarkEnd w:id="571"/>
      <w:bookmarkEnd w:id="572"/>
      <w:bookmarkEnd w:id="573"/>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1" type="#_x0000_t75" style="width:434.95pt;height:119.75pt" o:ole="">
            <v:imagedata r:id="rId104" o:title=""/>
          </v:shape>
          <o:OLEObject Type="Embed" ProgID="Visio.Drawing.11" ShapeID="_x0000_i1071" DrawAspect="Content" ObjectID="_1669228225" r:id="rId105"/>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74" w:name="_Toc11338405"/>
      <w:bookmarkStart w:id="575" w:name="_Toc27585012"/>
      <w:bookmarkStart w:id="576" w:name="_Toc36456956"/>
      <w:bookmarkStart w:id="577" w:name="_Toc45027837"/>
      <w:bookmarkStart w:id="578" w:name="_Toc45028672"/>
      <w:bookmarkStart w:id="579" w:name="_Toc51867433"/>
      <w:bookmarkStart w:id="580" w:name="_Toc58582074"/>
      <w:r w:rsidRPr="00B3056F">
        <w:t>5.3.2.5.3</w:t>
      </w:r>
      <w:r w:rsidRPr="00B3056F">
        <w:tab/>
        <w:t>AmfNon3GppAccessRegistration Information Retrieval</w:t>
      </w:r>
      <w:bookmarkEnd w:id="574"/>
      <w:bookmarkEnd w:id="575"/>
      <w:bookmarkEnd w:id="576"/>
      <w:bookmarkEnd w:id="577"/>
      <w:bookmarkEnd w:id="578"/>
      <w:bookmarkEnd w:id="579"/>
      <w:bookmarkEnd w:id="580"/>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2" type="#_x0000_t75" style="width:434.95pt;height:119.75pt" o:ole="">
            <v:imagedata r:id="rId106" o:title=""/>
          </v:shape>
          <o:OLEObject Type="Embed" ProgID="Visio.Drawing.11" ShapeID="_x0000_i1072" DrawAspect="Content" ObjectID="_1669228226" r:id="rId107"/>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lastRenderedPageBreak/>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81" w:name="_Toc11338406"/>
      <w:bookmarkStart w:id="582" w:name="_Toc27585013"/>
      <w:bookmarkStart w:id="583" w:name="_Toc36456957"/>
      <w:bookmarkStart w:id="584" w:name="_Toc45027838"/>
      <w:bookmarkStart w:id="585" w:name="_Toc45028673"/>
      <w:bookmarkStart w:id="586" w:name="_Toc51867434"/>
      <w:bookmarkStart w:id="587" w:name="_Toc58582075"/>
      <w:r w:rsidRPr="00B3056F">
        <w:t>5.3.2.5.4</w:t>
      </w:r>
      <w:r w:rsidRPr="00B3056F">
        <w:tab/>
      </w:r>
      <w:bookmarkEnd w:id="581"/>
      <w:r w:rsidRPr="00B3056F">
        <w:t>Void</w:t>
      </w:r>
      <w:bookmarkEnd w:id="582"/>
      <w:bookmarkEnd w:id="583"/>
      <w:bookmarkEnd w:id="584"/>
      <w:bookmarkEnd w:id="585"/>
      <w:bookmarkEnd w:id="586"/>
      <w:bookmarkEnd w:id="587"/>
    </w:p>
    <w:p w14:paraId="5143C5BC" w14:textId="77777777" w:rsidR="00EF45DA" w:rsidRPr="00B3056F" w:rsidRDefault="00EF45DA" w:rsidP="00EF45DA">
      <w:pPr>
        <w:pStyle w:val="Heading5"/>
      </w:pPr>
      <w:bookmarkStart w:id="588" w:name="_Toc11338407"/>
      <w:bookmarkStart w:id="589" w:name="_Toc27585014"/>
      <w:bookmarkStart w:id="590" w:name="_Toc36456958"/>
      <w:bookmarkStart w:id="591" w:name="_Toc45027839"/>
      <w:bookmarkStart w:id="592" w:name="_Toc45028674"/>
      <w:bookmarkStart w:id="593" w:name="_Toc51867435"/>
      <w:bookmarkStart w:id="594" w:name="_Toc58582076"/>
      <w:r w:rsidRPr="00B3056F">
        <w:t>5.3.2.5.5</w:t>
      </w:r>
      <w:r w:rsidRPr="00B3056F">
        <w:tab/>
        <w:t>SmsfRegistration Information Retrieval for 3GPP Access</w:t>
      </w:r>
      <w:bookmarkEnd w:id="588"/>
      <w:bookmarkEnd w:id="589"/>
      <w:bookmarkEnd w:id="590"/>
      <w:bookmarkEnd w:id="591"/>
      <w:bookmarkEnd w:id="592"/>
      <w:bookmarkEnd w:id="593"/>
      <w:bookmarkEnd w:id="594"/>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3" type="#_x0000_t75" style="width:434.95pt;height:118.3pt" o:ole="">
            <v:imagedata r:id="rId108" o:title=""/>
          </v:shape>
          <o:OLEObject Type="Embed" ProgID="Visio.Drawing.15" ShapeID="_x0000_i1073" DrawAspect="Content" ObjectID="_1669228227" r:id="rId109"/>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5" w:name="_Toc11338408"/>
      <w:bookmarkStart w:id="596" w:name="_Toc27585015"/>
      <w:bookmarkStart w:id="597" w:name="_Toc36456959"/>
      <w:bookmarkStart w:id="598" w:name="_Toc45027840"/>
      <w:bookmarkStart w:id="599" w:name="_Toc45028675"/>
      <w:bookmarkStart w:id="600" w:name="_Toc51867436"/>
      <w:bookmarkStart w:id="601" w:name="_Toc58582077"/>
      <w:r w:rsidRPr="00B3056F">
        <w:t>5.3.2.5.6</w:t>
      </w:r>
      <w:r w:rsidRPr="00B3056F">
        <w:tab/>
        <w:t>SmsfRegistration Information Retrieval for Non-3GPP Access</w:t>
      </w:r>
      <w:bookmarkEnd w:id="595"/>
      <w:bookmarkEnd w:id="596"/>
      <w:bookmarkEnd w:id="597"/>
      <w:bookmarkEnd w:id="598"/>
      <w:bookmarkEnd w:id="599"/>
      <w:bookmarkEnd w:id="600"/>
      <w:bookmarkEnd w:id="601"/>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4" type="#_x0000_t75" style="width:434.95pt;height:118.3pt" o:ole="">
            <v:imagedata r:id="rId110" o:title=""/>
          </v:shape>
          <o:OLEObject Type="Embed" ProgID="Visio.Drawing.15" ShapeID="_x0000_i1074" DrawAspect="Content" ObjectID="_1669228228" r:id="rId111"/>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602" w:name="_Toc27585016"/>
      <w:bookmarkStart w:id="603" w:name="_Toc36456960"/>
      <w:bookmarkStart w:id="604" w:name="_Toc45027841"/>
      <w:bookmarkStart w:id="605" w:name="_Toc45028676"/>
      <w:bookmarkStart w:id="606" w:name="_Toc51867437"/>
      <w:bookmarkStart w:id="607" w:name="_Toc58582078"/>
      <w:r w:rsidRPr="00B3056F">
        <w:t>5.3.2.5.7</w:t>
      </w:r>
      <w:r w:rsidRPr="00B3056F">
        <w:tab/>
        <w:t>SmfRegistration Information Retrieval</w:t>
      </w:r>
      <w:bookmarkEnd w:id="602"/>
      <w:bookmarkEnd w:id="603"/>
      <w:bookmarkEnd w:id="604"/>
      <w:bookmarkEnd w:id="605"/>
      <w:bookmarkEnd w:id="606"/>
      <w:bookmarkEnd w:id="607"/>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5" type="#_x0000_t75" style="width:433.45pt;height:118.3pt" o:ole="">
            <v:imagedata r:id="rId112" o:title=""/>
          </v:shape>
          <o:OLEObject Type="Embed" ProgID="Visio.Drawing.11" ShapeID="_x0000_i1075" DrawAspect="Content" ObjectID="_1669228229" r:id="rId113"/>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8" w:name="_Toc36456961"/>
      <w:bookmarkStart w:id="609" w:name="_Toc45027842"/>
      <w:bookmarkStart w:id="610" w:name="_Toc45028677"/>
      <w:bookmarkStart w:id="611" w:name="_Toc51867438"/>
      <w:bookmarkStart w:id="612" w:name="_Toc58582079"/>
      <w:bookmarkStart w:id="613" w:name="_Toc11338409"/>
      <w:bookmarkStart w:id="614" w:name="_Toc27585017"/>
      <w:r w:rsidRPr="00B3056F">
        <w:t>5.3.2.5.8</w:t>
      </w:r>
      <w:r w:rsidRPr="00B3056F">
        <w:tab/>
        <w:t>Individual SmfRegistration Information Retrieval</w:t>
      </w:r>
      <w:bookmarkEnd w:id="608"/>
      <w:bookmarkEnd w:id="609"/>
      <w:bookmarkEnd w:id="610"/>
      <w:bookmarkEnd w:id="611"/>
      <w:bookmarkEnd w:id="612"/>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6" type="#_x0000_t75" style="width:434.95pt;height:119.75pt" o:ole="">
            <v:imagedata r:id="rId114" o:title=""/>
          </v:shape>
          <o:OLEObject Type="Embed" ProgID="Visio.Drawing.11" ShapeID="_x0000_i1076" DrawAspect="Content" ObjectID="_1669228230" r:id="rId115"/>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5" w:name="_Toc36456962"/>
      <w:bookmarkStart w:id="616" w:name="_Toc45027843"/>
      <w:bookmarkStart w:id="617" w:name="_Toc45028678"/>
      <w:bookmarkStart w:id="618" w:name="_Toc51867439"/>
      <w:bookmarkStart w:id="619" w:name="_Toc58582080"/>
      <w:r w:rsidRPr="00B3056F">
        <w:t>5.3.2.5.9</w:t>
      </w:r>
      <w:r w:rsidRPr="00B3056F">
        <w:tab/>
      </w:r>
      <w:r w:rsidRPr="00B3056F">
        <w:rPr>
          <w:rFonts w:hint="eastAsia"/>
          <w:lang w:eastAsia="zh-CN"/>
        </w:rPr>
        <w:t>Location</w:t>
      </w:r>
      <w:r w:rsidRPr="00B3056F">
        <w:t xml:space="preserve"> Information Retrieval</w:t>
      </w:r>
      <w:bookmarkEnd w:id="615"/>
      <w:bookmarkEnd w:id="616"/>
      <w:bookmarkEnd w:id="617"/>
      <w:bookmarkEnd w:id="618"/>
      <w:bookmarkEnd w:id="619"/>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77" type="#_x0000_t75" style="width:433.45pt;height:119pt" o:ole="">
            <v:imagedata r:id="rId116" o:title=""/>
          </v:shape>
          <o:OLEObject Type="Embed" ProgID="Visio.Drawing.11" ShapeID="_x0000_i1077" DrawAspect="Content" ObjectID="_1669228231" r:id="rId117"/>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2470F1DB" w14:textId="1B0DB2FB" w:rsidR="00614982" w:rsidRDefault="00EF45DA" w:rsidP="00614982">
      <w:pPr>
        <w:ind w:left="568" w:hanging="284"/>
      </w:pPr>
      <w:r w:rsidRPr="00B3056F">
        <w:t>2</w:t>
      </w:r>
      <w:r w:rsidR="00614982">
        <w:t>a</w:t>
      </w:r>
      <w:r w:rsidRPr="00B3056F">
        <w:t>.</w:t>
      </w:r>
      <w:r w:rsidRPr="00B3056F">
        <w:tab/>
        <w:t xml:space="preserve">The UDM responds with "200 OK" with the message body containing the UE's </w:t>
      </w:r>
      <w:r w:rsidRPr="00B3056F">
        <w:rPr>
          <w:rFonts w:hint="eastAsia"/>
          <w:lang w:eastAsia="zh-CN"/>
        </w:rPr>
        <w:t>LocationInfo</w:t>
      </w:r>
      <w:r w:rsidRPr="00B3056F">
        <w:t>.</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20" w:name="_Toc45027844"/>
      <w:bookmarkStart w:id="621" w:name="_Toc45028679"/>
      <w:bookmarkStart w:id="622" w:name="_Toc51867440"/>
      <w:bookmarkStart w:id="623" w:name="_Toc58582081"/>
      <w:bookmarkStart w:id="624" w:name="_Toc36456963"/>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20"/>
      <w:bookmarkEnd w:id="621"/>
      <w:bookmarkEnd w:id="622"/>
      <w:bookmarkEnd w:id="623"/>
    </w:p>
    <w:p w14:paraId="1E99C09D" w14:textId="1AF89576"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clause </w:t>
      </w:r>
      <w:r w:rsidRPr="000B1F54">
        <w:t>6.2.6.3.</w:t>
      </w:r>
      <w:r w:rsidR="0028148F">
        <w:t>6</w:t>
      </w:r>
      <w:r w:rsidRPr="000B1F54">
        <w:t xml:space="preserve"> </w:t>
      </w:r>
      <w:r w:rsidRPr="006A7EE2">
        <w:t xml:space="preserve">for other data sets that can be retrieved with a single request. The </w:t>
      </w:r>
      <w:r w:rsidRPr="006A7EE2">
        <w:lastRenderedPageBreak/>
        <w:t xml:space="preserve">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78" type="#_x0000_t75" style="width:433.45pt;height:119pt" o:ole="">
            <v:imagedata r:id="rId118" o:title=""/>
          </v:shape>
          <o:OLEObject Type="Embed" ProgID="Visio.Drawing.11" ShapeID="_x0000_i1078" DrawAspect="Content" ObjectID="_1669228232" r:id="rId119"/>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5" w:name="_Toc45027845"/>
      <w:bookmarkStart w:id="626" w:name="_Toc45028680"/>
      <w:bookmarkStart w:id="627" w:name="_Toc51867441"/>
      <w:bookmarkStart w:id="628" w:name="_Toc58582082"/>
      <w:r w:rsidRPr="006A7EE2">
        <w:t>5.3.2.5.</w:t>
      </w:r>
      <w:r w:rsidR="00FC531E">
        <w:t>11</w:t>
      </w:r>
      <w:r w:rsidRPr="006A7EE2">
        <w:tab/>
      </w:r>
      <w:r>
        <w:t xml:space="preserve">IP-SM-GW </w:t>
      </w:r>
      <w:r w:rsidRPr="006A7EE2">
        <w:t>Registration Information Retrieval</w:t>
      </w:r>
      <w:bookmarkEnd w:id="625"/>
      <w:bookmarkEnd w:id="626"/>
      <w:bookmarkEnd w:id="627"/>
      <w:bookmarkEnd w:id="628"/>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79" type="#_x0000_t75" style="width:433.45pt;height:119.75pt" o:ole="">
            <v:imagedata r:id="rId120" o:title=""/>
          </v:shape>
          <o:OLEObject Type="Embed" ProgID="Visio.Drawing.11" ShapeID="_x0000_i1079" DrawAspect="Content" ObjectID="_1669228233" r:id="rId121"/>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9" w:name="_Toc45027846"/>
      <w:bookmarkStart w:id="630" w:name="_Toc45028681"/>
      <w:bookmarkStart w:id="631" w:name="_Toc51867442"/>
      <w:bookmarkStart w:id="632" w:name="_Toc58582083"/>
      <w:r w:rsidRPr="00B3056F">
        <w:t>5.3.2.6</w:t>
      </w:r>
      <w:r w:rsidRPr="00B3056F">
        <w:tab/>
        <w:t>Update</w:t>
      </w:r>
      <w:bookmarkEnd w:id="613"/>
      <w:bookmarkEnd w:id="614"/>
      <w:bookmarkEnd w:id="624"/>
      <w:bookmarkEnd w:id="629"/>
      <w:bookmarkEnd w:id="630"/>
      <w:bookmarkEnd w:id="631"/>
      <w:bookmarkEnd w:id="632"/>
    </w:p>
    <w:p w14:paraId="6FD9D7D7" w14:textId="0971128C" w:rsidR="00EF45DA" w:rsidRPr="00B3056F" w:rsidRDefault="00EF45DA" w:rsidP="00EF45DA">
      <w:pPr>
        <w:pStyle w:val="Heading5"/>
      </w:pPr>
      <w:bookmarkStart w:id="633" w:name="_Toc11338410"/>
      <w:bookmarkStart w:id="634" w:name="_Toc27585018"/>
      <w:bookmarkStart w:id="635" w:name="_Toc36456964"/>
      <w:bookmarkStart w:id="636" w:name="_Toc45027847"/>
      <w:bookmarkStart w:id="637" w:name="_Toc45028682"/>
      <w:bookmarkStart w:id="638" w:name="_Toc51867443"/>
      <w:bookmarkStart w:id="639" w:name="_Toc58582084"/>
      <w:r w:rsidRPr="00B3056F">
        <w:t>5.3.2.6.1</w:t>
      </w:r>
      <w:r w:rsidRPr="00B3056F">
        <w:tab/>
        <w:t>General</w:t>
      </w:r>
      <w:bookmarkEnd w:id="633"/>
      <w:bookmarkEnd w:id="634"/>
      <w:bookmarkEnd w:id="635"/>
      <w:bookmarkEnd w:id="636"/>
      <w:bookmarkEnd w:id="637"/>
      <w:bookmarkEnd w:id="638"/>
      <w:bookmarkEnd w:id="639"/>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40" w:name="_Toc11338411"/>
      <w:bookmarkStart w:id="641" w:name="_Toc27585019"/>
      <w:bookmarkStart w:id="642" w:name="_Toc36456965"/>
      <w:bookmarkStart w:id="643" w:name="_Toc45027848"/>
      <w:bookmarkStart w:id="644" w:name="_Toc45028683"/>
      <w:bookmarkStart w:id="645" w:name="_Toc51867444"/>
      <w:bookmarkStart w:id="646" w:name="_Toc58582085"/>
      <w:r w:rsidRPr="00B3056F">
        <w:lastRenderedPageBreak/>
        <w:t>5.3.2.6.2</w:t>
      </w:r>
      <w:r w:rsidRPr="00B3056F">
        <w:tab/>
        <w:t>Update A Parameter (e.g. PEI) in the AMF Registration For 3GPP Access</w:t>
      </w:r>
      <w:bookmarkEnd w:id="640"/>
      <w:bookmarkEnd w:id="641"/>
      <w:bookmarkEnd w:id="642"/>
      <w:bookmarkEnd w:id="643"/>
      <w:bookmarkEnd w:id="644"/>
      <w:bookmarkEnd w:id="645"/>
      <w:bookmarkEnd w:id="646"/>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0" type="#_x0000_t75" style="width:434.95pt;height:108pt" o:ole="">
            <v:imagedata r:id="rId122" o:title=""/>
          </v:shape>
          <o:OLEObject Type="Embed" ProgID="Visio.Drawing.11" ShapeID="_x0000_i1080" DrawAspect="Content" ObjectID="_1669228234" r:id="rId123"/>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7" w:name="_Toc11338412"/>
      <w:bookmarkStart w:id="648" w:name="_Toc27585020"/>
      <w:bookmarkStart w:id="649" w:name="_Toc36456966"/>
      <w:bookmarkStart w:id="650" w:name="_Toc45027849"/>
      <w:bookmarkStart w:id="651" w:name="_Toc45028684"/>
      <w:bookmarkStart w:id="652" w:name="_Toc51867445"/>
      <w:bookmarkStart w:id="653" w:name="_Toc58582086"/>
      <w:r w:rsidRPr="00B3056F">
        <w:t>5.3.2.6.3</w:t>
      </w:r>
      <w:r w:rsidRPr="00B3056F">
        <w:tab/>
        <w:t>Update A Parameter (e.g. PEI) in the AMF Registration For Non 3GPP Access</w:t>
      </w:r>
      <w:bookmarkEnd w:id="647"/>
      <w:bookmarkEnd w:id="648"/>
      <w:bookmarkEnd w:id="649"/>
      <w:bookmarkEnd w:id="650"/>
      <w:bookmarkEnd w:id="651"/>
      <w:bookmarkEnd w:id="652"/>
      <w:bookmarkEnd w:id="653"/>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1" type="#_x0000_t75" style="width:434.95pt;height:108pt" o:ole="">
            <v:imagedata r:id="rId124" o:title=""/>
          </v:shape>
          <o:OLEObject Type="Embed" ProgID="Visio.Drawing.11" ShapeID="_x0000_i1081" DrawAspect="Content" ObjectID="_1669228235" r:id="rId125"/>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54" w:name="_Toc11338413"/>
      <w:bookmarkStart w:id="655" w:name="_Toc27585021"/>
      <w:bookmarkStart w:id="656" w:name="_Toc36456967"/>
      <w:bookmarkStart w:id="657" w:name="_Toc45027850"/>
      <w:bookmarkStart w:id="658" w:name="_Toc45028685"/>
      <w:bookmarkStart w:id="659" w:name="_Toc51867446"/>
      <w:bookmarkStart w:id="660" w:name="_Toc58582087"/>
      <w:r w:rsidRPr="00B3056F">
        <w:t>5.3.2.7</w:t>
      </w:r>
      <w:r w:rsidRPr="00B3056F">
        <w:tab/>
        <w:t>P-CSCF-RestorationNotification</w:t>
      </w:r>
      <w:bookmarkEnd w:id="654"/>
      <w:bookmarkEnd w:id="655"/>
      <w:bookmarkEnd w:id="656"/>
      <w:bookmarkEnd w:id="657"/>
      <w:bookmarkEnd w:id="658"/>
      <w:bookmarkEnd w:id="659"/>
      <w:bookmarkEnd w:id="660"/>
    </w:p>
    <w:p w14:paraId="58E4D725" w14:textId="092C4FEF" w:rsidR="00EF45DA" w:rsidRPr="00B3056F" w:rsidRDefault="00EF45DA" w:rsidP="00EF45DA">
      <w:pPr>
        <w:pStyle w:val="Heading5"/>
      </w:pPr>
      <w:bookmarkStart w:id="661" w:name="_Toc11338414"/>
      <w:bookmarkStart w:id="662" w:name="_Toc27585022"/>
      <w:bookmarkStart w:id="663" w:name="_Toc36456968"/>
      <w:bookmarkStart w:id="664" w:name="_Toc45027851"/>
      <w:bookmarkStart w:id="665" w:name="_Toc45028686"/>
      <w:bookmarkStart w:id="666" w:name="_Toc51867447"/>
      <w:bookmarkStart w:id="667" w:name="_Toc58582088"/>
      <w:r w:rsidRPr="00B3056F">
        <w:t>5.3.2.7.1</w:t>
      </w:r>
      <w:r w:rsidRPr="00B3056F">
        <w:tab/>
        <w:t>General</w:t>
      </w:r>
      <w:bookmarkEnd w:id="661"/>
      <w:bookmarkEnd w:id="662"/>
      <w:bookmarkEnd w:id="663"/>
      <w:bookmarkEnd w:id="664"/>
      <w:bookmarkEnd w:id="665"/>
      <w:bookmarkEnd w:id="666"/>
      <w:bookmarkEnd w:id="667"/>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8" w:name="_Toc11338415"/>
      <w:bookmarkStart w:id="669" w:name="_Toc27585023"/>
      <w:bookmarkStart w:id="670" w:name="_Toc36456969"/>
      <w:bookmarkStart w:id="671" w:name="_Toc45027852"/>
      <w:bookmarkStart w:id="672" w:name="_Toc45028687"/>
      <w:bookmarkStart w:id="673" w:name="_Toc51867448"/>
      <w:bookmarkStart w:id="674" w:name="_Toc58582089"/>
      <w:r w:rsidRPr="00B3056F">
        <w:t>5.3.2.7.2</w:t>
      </w:r>
      <w:r w:rsidRPr="00B3056F">
        <w:tab/>
        <w:t>UDM initiated P-CSCF-Restoration</w:t>
      </w:r>
      <w:bookmarkEnd w:id="668"/>
      <w:bookmarkEnd w:id="669"/>
      <w:bookmarkEnd w:id="670"/>
      <w:bookmarkEnd w:id="671"/>
      <w:bookmarkEnd w:id="672"/>
      <w:bookmarkEnd w:id="673"/>
      <w:bookmarkEnd w:id="674"/>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2" type="#_x0000_t75" style="width:433.45pt;height:116.8pt" o:ole="">
            <v:imagedata r:id="rId126" o:title=""/>
          </v:shape>
          <o:OLEObject Type="Embed" ProgID="Visio.Drawing.11" ShapeID="_x0000_i1082" DrawAspect="Content" ObjectID="_1669228236" r:id="rId127"/>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5" w:name="_Toc27585024"/>
      <w:bookmarkStart w:id="676" w:name="_Toc36456970"/>
      <w:bookmarkStart w:id="677" w:name="_Toc45027853"/>
      <w:bookmarkStart w:id="678" w:name="_Toc45028688"/>
      <w:bookmarkStart w:id="679" w:name="_Toc51867449"/>
      <w:bookmarkStart w:id="680" w:name="_Toc58582090"/>
      <w:bookmarkStart w:id="681" w:name="_Toc11338416"/>
      <w:r w:rsidRPr="00B3056F">
        <w:t>5.3.2.8</w:t>
      </w:r>
      <w:r w:rsidRPr="00B3056F">
        <w:tab/>
        <w:t>P-CSCF-RestorationTrigger</w:t>
      </w:r>
      <w:bookmarkEnd w:id="675"/>
      <w:bookmarkEnd w:id="676"/>
      <w:bookmarkEnd w:id="677"/>
      <w:bookmarkEnd w:id="678"/>
      <w:bookmarkEnd w:id="679"/>
      <w:bookmarkEnd w:id="680"/>
    </w:p>
    <w:p w14:paraId="6CBDE0DC" w14:textId="749314DB" w:rsidR="00EF45DA" w:rsidRPr="00B3056F" w:rsidRDefault="00EF45DA" w:rsidP="00EF45DA">
      <w:pPr>
        <w:pStyle w:val="Heading5"/>
      </w:pPr>
      <w:bookmarkStart w:id="682" w:name="_Toc27585025"/>
      <w:bookmarkStart w:id="683" w:name="_Toc36456971"/>
      <w:bookmarkStart w:id="684" w:name="_Toc45027854"/>
      <w:bookmarkStart w:id="685" w:name="_Toc45028689"/>
      <w:bookmarkStart w:id="686" w:name="_Toc51867450"/>
      <w:bookmarkStart w:id="687" w:name="_Toc58582091"/>
      <w:r w:rsidRPr="00B3056F">
        <w:t>5.3.2.8.1</w:t>
      </w:r>
      <w:r w:rsidRPr="00B3056F">
        <w:tab/>
        <w:t>General</w:t>
      </w:r>
      <w:bookmarkEnd w:id="682"/>
      <w:bookmarkEnd w:id="683"/>
      <w:bookmarkEnd w:id="684"/>
      <w:bookmarkEnd w:id="685"/>
      <w:bookmarkEnd w:id="686"/>
      <w:bookmarkEnd w:id="687"/>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8" w:name="_Toc27585026"/>
      <w:bookmarkStart w:id="689" w:name="_Toc36456972"/>
      <w:bookmarkStart w:id="690" w:name="_Toc45027855"/>
      <w:bookmarkStart w:id="691" w:name="_Toc45028690"/>
      <w:bookmarkStart w:id="692" w:name="_Toc51867451"/>
      <w:bookmarkStart w:id="693" w:name="_Toc58582092"/>
      <w:r w:rsidRPr="00B3056F">
        <w:t>5.3.2.8.2</w:t>
      </w:r>
      <w:r w:rsidRPr="00B3056F">
        <w:tab/>
        <w:t>P-CSCF-RestorationTrigger</w:t>
      </w:r>
      <w:bookmarkEnd w:id="688"/>
      <w:bookmarkEnd w:id="689"/>
      <w:bookmarkEnd w:id="690"/>
      <w:bookmarkEnd w:id="691"/>
      <w:bookmarkEnd w:id="692"/>
      <w:bookmarkEnd w:id="693"/>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3" type="#_x0000_t75" style="width:434.95pt;height:116.8pt" o:ole="">
            <v:imagedata r:id="rId128" o:title=""/>
          </v:shape>
          <o:OLEObject Type="Embed" ProgID="Visio.Drawing.11" ShapeID="_x0000_i1083" DrawAspect="Content" ObjectID="_1669228237" r:id="rId129"/>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94" w:name="_Toc36456973"/>
      <w:bookmarkStart w:id="695" w:name="_Toc45027856"/>
      <w:bookmarkStart w:id="696" w:name="_Toc45028691"/>
      <w:bookmarkStart w:id="697" w:name="_Toc51867452"/>
      <w:bookmarkStart w:id="698" w:name="_Toc58582093"/>
      <w:bookmarkStart w:id="699" w:name="_Toc27585027"/>
      <w:r w:rsidRPr="00B3056F">
        <w:t>5.3.2.9</w:t>
      </w:r>
      <w:r w:rsidRPr="00B3056F">
        <w:tab/>
        <w:t>AMFDeregistration</w:t>
      </w:r>
      <w:bookmarkEnd w:id="694"/>
      <w:bookmarkEnd w:id="695"/>
      <w:bookmarkEnd w:id="696"/>
      <w:bookmarkEnd w:id="697"/>
      <w:bookmarkEnd w:id="698"/>
    </w:p>
    <w:p w14:paraId="2FD19DBD" w14:textId="6B955650" w:rsidR="00EF45DA" w:rsidRPr="00B3056F" w:rsidRDefault="00EF45DA" w:rsidP="00EF45DA">
      <w:pPr>
        <w:pStyle w:val="Heading5"/>
      </w:pPr>
      <w:bookmarkStart w:id="700" w:name="_Toc36456974"/>
      <w:bookmarkStart w:id="701" w:name="_Toc45027857"/>
      <w:bookmarkStart w:id="702" w:name="_Toc45028692"/>
      <w:bookmarkStart w:id="703" w:name="_Toc51867453"/>
      <w:bookmarkStart w:id="704" w:name="_Toc58582094"/>
      <w:r w:rsidRPr="00B3056F">
        <w:t>5.3.2.9.1</w:t>
      </w:r>
      <w:r w:rsidRPr="00B3056F">
        <w:tab/>
        <w:t>General</w:t>
      </w:r>
      <w:bookmarkEnd w:id="700"/>
      <w:bookmarkEnd w:id="701"/>
      <w:bookmarkEnd w:id="702"/>
      <w:bookmarkEnd w:id="703"/>
      <w:bookmarkEnd w:id="704"/>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705" w:name="_Toc36456975"/>
      <w:bookmarkStart w:id="706" w:name="_Toc45027858"/>
      <w:bookmarkStart w:id="707" w:name="_Toc45028693"/>
      <w:bookmarkStart w:id="708" w:name="_Toc51867454"/>
      <w:bookmarkStart w:id="709" w:name="_Toc58582095"/>
      <w:r w:rsidRPr="00B3056F">
        <w:t>5.3.2.9.2</w:t>
      </w:r>
      <w:r w:rsidRPr="00B3056F">
        <w:tab/>
        <w:t>AMF-Deregistration</w:t>
      </w:r>
      <w:bookmarkEnd w:id="705"/>
      <w:bookmarkEnd w:id="706"/>
      <w:bookmarkEnd w:id="707"/>
      <w:bookmarkEnd w:id="708"/>
      <w:bookmarkEnd w:id="709"/>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4" type="#_x0000_t75" style="width:432.75pt;height:106.55pt" o:ole="">
            <v:imagedata r:id="rId130" o:title=""/>
          </v:shape>
          <o:OLEObject Type="Embed" ProgID="Visio.Drawing.11" ShapeID="_x0000_i1084" DrawAspect="Content" ObjectID="_1669228238" r:id="rId131"/>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 xml:space="preserve">The HSS sends a POST request (custom method: dereg-amf) to the resource representing the UE's registration for 3GPP access. </w:t>
      </w:r>
      <w:bookmarkStart w:id="710" w:name="_Hlk29999879"/>
      <w:r w:rsidRPr="00B3056F">
        <w:t xml:space="preserve">This shall result in sending of Nudm_UECM_DeregistrationNotification to the AMF (see 3GPP TS 23.632 [32]) </w:t>
      </w:r>
      <w:bookmarkStart w:id="711" w:name="_Hlk29999945"/>
      <w:bookmarkEnd w:id="710"/>
      <w:r w:rsidRPr="00B3056F">
        <w:t>and setting the purgeFlag in the Amf3GppAccessRegistration stored in the UDR</w:t>
      </w:r>
      <w:bookmarkEnd w:id="711"/>
      <w:r w:rsidRPr="00B3056F">
        <w:t>.</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12" w:name="_Toc36456976"/>
      <w:bookmarkStart w:id="713" w:name="_Toc45027859"/>
      <w:bookmarkStart w:id="714" w:name="_Toc45028694"/>
      <w:bookmarkStart w:id="715" w:name="_Toc51867455"/>
      <w:bookmarkStart w:id="716" w:name="_Toc58582096"/>
      <w:r w:rsidRPr="00B3056F">
        <w:lastRenderedPageBreak/>
        <w:t>5.3.2.10</w:t>
      </w:r>
      <w:r w:rsidRPr="00B3056F">
        <w:tab/>
        <w:t>PEI-Update</w:t>
      </w:r>
      <w:bookmarkEnd w:id="712"/>
      <w:bookmarkEnd w:id="713"/>
      <w:bookmarkEnd w:id="714"/>
      <w:bookmarkEnd w:id="715"/>
      <w:bookmarkEnd w:id="716"/>
    </w:p>
    <w:p w14:paraId="282E24EC" w14:textId="0BAB2F20" w:rsidR="00EF45DA" w:rsidRPr="00B3056F" w:rsidRDefault="00EF45DA" w:rsidP="00EF45DA">
      <w:pPr>
        <w:pStyle w:val="Heading5"/>
      </w:pPr>
      <w:bookmarkStart w:id="717" w:name="_Toc36456977"/>
      <w:bookmarkStart w:id="718" w:name="_Toc45027860"/>
      <w:bookmarkStart w:id="719" w:name="_Toc45028695"/>
      <w:bookmarkStart w:id="720" w:name="_Toc51867456"/>
      <w:bookmarkStart w:id="721" w:name="_Toc58582097"/>
      <w:r w:rsidRPr="00B3056F">
        <w:t>5.3.2.10.1</w:t>
      </w:r>
      <w:r w:rsidRPr="00B3056F">
        <w:tab/>
        <w:t>General</w:t>
      </w:r>
      <w:bookmarkEnd w:id="717"/>
      <w:bookmarkEnd w:id="718"/>
      <w:bookmarkEnd w:id="719"/>
      <w:bookmarkEnd w:id="720"/>
      <w:bookmarkEnd w:id="721"/>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22" w:name="_Toc36456978"/>
      <w:bookmarkStart w:id="723" w:name="_Toc45027861"/>
      <w:bookmarkStart w:id="724" w:name="_Toc45028696"/>
      <w:bookmarkStart w:id="725" w:name="_Toc51867457"/>
      <w:bookmarkStart w:id="726" w:name="_Toc58582098"/>
      <w:r w:rsidRPr="00B3056F">
        <w:t>5.3.2.10.2</w:t>
      </w:r>
      <w:r w:rsidRPr="00B3056F">
        <w:tab/>
        <w:t>PEI Update</w:t>
      </w:r>
      <w:bookmarkEnd w:id="722"/>
      <w:bookmarkEnd w:id="723"/>
      <w:bookmarkEnd w:id="724"/>
      <w:bookmarkEnd w:id="725"/>
      <w:bookmarkEnd w:id="726"/>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5" type="#_x0000_t75" style="width:433.45pt;height:106.55pt" o:ole="">
            <v:imagedata r:id="rId132" o:title=""/>
          </v:shape>
          <o:OLEObject Type="Embed" ProgID="Visio.Drawing.11" ShapeID="_x0000_i1085" DrawAspect="Content" ObjectID="_1669228239" r:id="rId133"/>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7" w:name="_Toc36456979"/>
      <w:bookmarkStart w:id="728" w:name="_Toc45027862"/>
      <w:bookmarkStart w:id="729" w:name="_Toc45028697"/>
      <w:bookmarkStart w:id="730" w:name="_Toc51867458"/>
      <w:bookmarkStart w:id="731" w:name="_Toc58582099"/>
      <w:r w:rsidRPr="00B3056F">
        <w:t>5.4</w:t>
      </w:r>
      <w:r w:rsidRPr="00B3056F">
        <w:tab/>
        <w:t>Nudm_UEAuthentication Service</w:t>
      </w:r>
      <w:bookmarkEnd w:id="681"/>
      <w:bookmarkEnd w:id="699"/>
      <w:bookmarkEnd w:id="727"/>
      <w:bookmarkEnd w:id="728"/>
      <w:bookmarkEnd w:id="729"/>
      <w:bookmarkEnd w:id="730"/>
      <w:bookmarkEnd w:id="731"/>
    </w:p>
    <w:p w14:paraId="72F37559" w14:textId="26BC9178" w:rsidR="00EF45DA" w:rsidRPr="00B3056F" w:rsidRDefault="00EF45DA" w:rsidP="00EF45DA">
      <w:pPr>
        <w:pStyle w:val="Heading3"/>
      </w:pPr>
      <w:bookmarkStart w:id="732" w:name="_Toc11338417"/>
      <w:bookmarkStart w:id="733" w:name="_Toc27585028"/>
      <w:bookmarkStart w:id="734" w:name="_Toc36456980"/>
      <w:bookmarkStart w:id="735" w:name="_Toc45027863"/>
      <w:bookmarkStart w:id="736" w:name="_Toc45028698"/>
      <w:bookmarkStart w:id="737" w:name="_Toc51867459"/>
      <w:bookmarkStart w:id="738" w:name="_Toc58582100"/>
      <w:r w:rsidRPr="00B3056F">
        <w:t>5.4.1</w:t>
      </w:r>
      <w:r w:rsidRPr="00B3056F">
        <w:tab/>
        <w:t>Service Description</w:t>
      </w:r>
      <w:bookmarkEnd w:id="732"/>
      <w:bookmarkEnd w:id="733"/>
      <w:bookmarkEnd w:id="734"/>
      <w:bookmarkEnd w:id="735"/>
      <w:bookmarkEnd w:id="736"/>
      <w:bookmarkEnd w:id="737"/>
      <w:bookmarkEnd w:id="738"/>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9" w:name="_Toc11338418"/>
      <w:bookmarkStart w:id="740" w:name="_Toc27585029"/>
      <w:bookmarkStart w:id="741" w:name="_Toc36456981"/>
      <w:bookmarkStart w:id="742" w:name="_Toc45027864"/>
      <w:bookmarkStart w:id="743" w:name="_Toc45028699"/>
      <w:bookmarkStart w:id="744" w:name="_Toc51867460"/>
      <w:bookmarkStart w:id="745" w:name="_Toc58582101"/>
      <w:r w:rsidRPr="00B3056F">
        <w:t>5.4.2</w:t>
      </w:r>
      <w:r w:rsidRPr="00B3056F">
        <w:tab/>
        <w:t>Service Operations</w:t>
      </w:r>
      <w:bookmarkEnd w:id="739"/>
      <w:bookmarkEnd w:id="740"/>
      <w:bookmarkEnd w:id="741"/>
      <w:bookmarkEnd w:id="742"/>
      <w:bookmarkEnd w:id="743"/>
      <w:bookmarkEnd w:id="744"/>
      <w:bookmarkEnd w:id="745"/>
    </w:p>
    <w:p w14:paraId="4429F64C" w14:textId="77777777" w:rsidR="00EF45DA" w:rsidRPr="00B3056F" w:rsidRDefault="00EF45DA" w:rsidP="00EF45DA">
      <w:pPr>
        <w:pStyle w:val="Heading4"/>
      </w:pPr>
      <w:bookmarkStart w:id="746" w:name="_Toc11338419"/>
      <w:bookmarkStart w:id="747" w:name="_Toc27585030"/>
      <w:bookmarkStart w:id="748" w:name="_Toc36456982"/>
      <w:bookmarkStart w:id="749" w:name="_Toc45027865"/>
      <w:bookmarkStart w:id="750" w:name="_Toc45028700"/>
      <w:bookmarkStart w:id="751" w:name="_Toc51867461"/>
      <w:bookmarkStart w:id="752" w:name="_Toc58582102"/>
      <w:r w:rsidRPr="00B3056F">
        <w:t>5.4.2.1</w:t>
      </w:r>
      <w:r w:rsidRPr="00B3056F">
        <w:tab/>
        <w:t>Introduction</w:t>
      </w:r>
      <w:bookmarkEnd w:id="746"/>
      <w:bookmarkEnd w:id="747"/>
      <w:bookmarkEnd w:id="748"/>
      <w:bookmarkEnd w:id="749"/>
      <w:bookmarkEnd w:id="750"/>
      <w:bookmarkEnd w:id="751"/>
      <w:bookmarkEnd w:id="752"/>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3989D72D"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 </w:t>
      </w:r>
      <w:r w:rsidR="006A1FAE">
        <w:t xml:space="preserve">The service may also be used by the AUSF to indicate to the UDM that the user is using a N5GC device behind Cable RGs in private networks or in isolated deployment </w:t>
      </w:r>
      <w:r w:rsidR="006A1FAE">
        <w:lastRenderedPageBreak/>
        <w:t>scenarios with wireline access and that therefore the applicable authentication method shall be EAP based. See 3GPP TS 23.316 [37] clause 4.10a.</w:t>
      </w:r>
    </w:p>
    <w:p w14:paraId="00F06DF9" w14:textId="77777777"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for EPS or IMS domain by means of GetHssAv service operation. See 3GPP TS 23.632 [32] clause 5.6.3.</w:t>
      </w:r>
    </w:p>
    <w:p w14:paraId="22B78A0E" w14:textId="2B25820F" w:rsidR="00EF45DA" w:rsidRPr="00B3056F" w:rsidRDefault="00EF45DA" w:rsidP="00EF45DA">
      <w:r w:rsidRPr="00B3056F">
        <w:t>The Nudm_UEAuthentication service is also used by the AUSF to inform the UDM about the occurrence of a successful or unsuccessful authentication by means of the ResultConfirmation service operation. See3GPP TS 33.501 [6] clause 14.2.3.</w:t>
      </w:r>
    </w:p>
    <w:p w14:paraId="7637EF16" w14:textId="77777777" w:rsidR="00EF45DA" w:rsidRPr="00B3056F" w:rsidRDefault="00EF45DA" w:rsidP="00EF45DA">
      <w:r w:rsidRPr="00B3056F">
        <w:t>The Nudm_UEAuthentication service is also used by the AUSF to request the UDM to authenticate the FN-RG accessing to 5GC via W-AGF. See 3GPP TS 23.316 [37] clause 7.2.1.3.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53" w:name="_Toc11338420"/>
      <w:bookmarkStart w:id="754" w:name="_Toc27585031"/>
      <w:bookmarkStart w:id="755" w:name="_Toc36456983"/>
      <w:bookmarkStart w:id="756" w:name="_Toc45027866"/>
      <w:bookmarkStart w:id="757" w:name="_Toc45028701"/>
      <w:bookmarkStart w:id="758" w:name="_Toc51867462"/>
      <w:bookmarkStart w:id="759" w:name="_Toc58582103"/>
      <w:r w:rsidRPr="00B3056F">
        <w:t>5.4.2.2</w:t>
      </w:r>
      <w:r w:rsidRPr="00B3056F">
        <w:tab/>
        <w:t>Get</w:t>
      </w:r>
      <w:bookmarkEnd w:id="753"/>
      <w:bookmarkEnd w:id="754"/>
      <w:bookmarkEnd w:id="755"/>
      <w:bookmarkEnd w:id="756"/>
      <w:bookmarkEnd w:id="757"/>
      <w:bookmarkEnd w:id="758"/>
      <w:bookmarkEnd w:id="759"/>
    </w:p>
    <w:p w14:paraId="6EA863DA" w14:textId="77777777" w:rsidR="00EF45DA" w:rsidRPr="00B3056F" w:rsidRDefault="00EF45DA" w:rsidP="00EF45DA">
      <w:pPr>
        <w:pStyle w:val="Heading5"/>
      </w:pPr>
      <w:bookmarkStart w:id="760" w:name="_Toc11338421"/>
      <w:bookmarkStart w:id="761" w:name="_Toc27585032"/>
      <w:bookmarkStart w:id="762" w:name="_Toc36456984"/>
      <w:bookmarkStart w:id="763" w:name="_Toc45027867"/>
      <w:bookmarkStart w:id="764" w:name="_Toc45028702"/>
      <w:bookmarkStart w:id="765" w:name="_Toc51867463"/>
      <w:bookmarkStart w:id="766" w:name="_Toc58582104"/>
      <w:r w:rsidRPr="00B3056F">
        <w:t>5.4.2.2.1</w:t>
      </w:r>
      <w:r w:rsidRPr="00B3056F">
        <w:tab/>
        <w:t>General</w:t>
      </w:r>
      <w:bookmarkEnd w:id="760"/>
      <w:bookmarkEnd w:id="761"/>
      <w:bookmarkEnd w:id="762"/>
      <w:bookmarkEnd w:id="763"/>
      <w:bookmarkEnd w:id="764"/>
      <w:bookmarkEnd w:id="765"/>
      <w:bookmarkEnd w:id="766"/>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7" w:name="_Toc11338422"/>
      <w:bookmarkStart w:id="768" w:name="_Toc27585033"/>
      <w:bookmarkStart w:id="769" w:name="_Toc36456985"/>
      <w:bookmarkStart w:id="770" w:name="_Toc45027868"/>
      <w:bookmarkStart w:id="771" w:name="_Toc45028703"/>
      <w:bookmarkStart w:id="772" w:name="_Toc51867464"/>
      <w:bookmarkStart w:id="773" w:name="_Toc58582105"/>
      <w:r w:rsidRPr="00B3056F">
        <w:t>5.4.2.2.2</w:t>
      </w:r>
      <w:r w:rsidRPr="00B3056F">
        <w:tab/>
        <w:t>Authentication Information Retrieval</w:t>
      </w:r>
      <w:bookmarkEnd w:id="767"/>
      <w:bookmarkEnd w:id="768"/>
      <w:bookmarkEnd w:id="769"/>
      <w:bookmarkEnd w:id="770"/>
      <w:bookmarkEnd w:id="771"/>
      <w:bookmarkEnd w:id="772"/>
      <w:bookmarkEnd w:id="773"/>
    </w:p>
    <w:p w14:paraId="462AF986" w14:textId="77777777" w:rsidR="00EF45DA" w:rsidRPr="00B3056F" w:rsidRDefault="00EF45DA" w:rsidP="00EF45DA">
      <w:r w:rsidRPr="00B3056F">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6" type="#_x0000_t75" style="width:434.95pt;height:118.3pt" o:ole="">
            <v:imagedata r:id="rId134" o:title=""/>
          </v:shape>
          <o:OLEObject Type="Embed" ProgID="Visio.Drawing.11" ShapeID="_x0000_i1086" DrawAspect="Content" ObjectID="_1669228240" r:id="rId135"/>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92D8874" w:rsidR="00EF45DA" w:rsidRPr="00B3056F" w:rsidRDefault="00EF45DA" w:rsidP="00EF45DA">
      <w:pPr>
        <w:pStyle w:val="B1"/>
        <w:rPr>
          <w:lang w:val="sv-SE"/>
        </w:rPr>
      </w:pPr>
      <w:r w:rsidRPr="00B3056F">
        <w:lastRenderedPageBreak/>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74" w:name="_Toc27585034"/>
      <w:bookmarkStart w:id="775" w:name="_Toc36456986"/>
      <w:bookmarkStart w:id="776" w:name="_Toc45027869"/>
      <w:bookmarkStart w:id="777" w:name="_Toc45028704"/>
      <w:bookmarkStart w:id="778" w:name="_Toc51867465"/>
      <w:bookmarkStart w:id="779" w:name="_Toc58582106"/>
      <w:bookmarkStart w:id="780" w:name="_Toc20128671"/>
      <w:r w:rsidRPr="00B3056F">
        <w:t>5.4.2.2.3</w:t>
      </w:r>
      <w:r w:rsidRPr="00B3056F">
        <w:tab/>
        <w:t>FN-RG Authentication</w:t>
      </w:r>
      <w:bookmarkEnd w:id="774"/>
      <w:bookmarkEnd w:id="775"/>
      <w:bookmarkEnd w:id="776"/>
      <w:bookmarkEnd w:id="777"/>
      <w:bookmarkEnd w:id="778"/>
      <w:bookmarkEnd w:id="779"/>
    </w:p>
    <w:p w14:paraId="3BEA1E95" w14:textId="77777777" w:rsidR="00EF45DA" w:rsidRPr="00B3056F" w:rsidRDefault="00EF45DA" w:rsidP="00EF45DA">
      <w:r w:rsidRPr="00B3056F">
        <w:t>Figure 5.4.2.2.3-1 shows a scenario where the NF service consumer (AUSF) requests the UDM to authenticate the FN-RG accessing to 5GC via W-AGF. (see also 3GPP TS 23.316 [37] clause 7.2.1.3).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87" type="#_x0000_t75" style="width:433.45pt;height:118.3pt" o:ole="">
            <v:imagedata r:id="rId136" o:title=""/>
          </v:shape>
          <o:OLEObject Type="Embed" ProgID="Visio.Drawing.11" ShapeID="_x0000_i1087" DrawAspect="Content" ObjectID="_1669228241" r:id="rId137"/>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80"/>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81" w:name="_Toc11338423"/>
      <w:bookmarkStart w:id="782" w:name="_Toc27585035"/>
      <w:bookmarkStart w:id="783" w:name="_Toc36456987"/>
      <w:bookmarkStart w:id="784" w:name="_Toc45027870"/>
      <w:bookmarkStart w:id="785" w:name="_Toc45028705"/>
      <w:bookmarkStart w:id="786" w:name="_Toc51867466"/>
      <w:bookmarkStart w:id="787" w:name="_Toc58582107"/>
      <w:r w:rsidRPr="00B3056F">
        <w:t>5.4.2.3</w:t>
      </w:r>
      <w:r w:rsidRPr="00B3056F">
        <w:tab/>
        <w:t>ResultConfirmationInform</w:t>
      </w:r>
      <w:bookmarkEnd w:id="781"/>
      <w:bookmarkEnd w:id="782"/>
      <w:bookmarkEnd w:id="783"/>
      <w:bookmarkEnd w:id="784"/>
      <w:bookmarkEnd w:id="785"/>
      <w:bookmarkEnd w:id="786"/>
      <w:bookmarkEnd w:id="787"/>
    </w:p>
    <w:p w14:paraId="1F54FF9B" w14:textId="77777777" w:rsidR="00EF45DA" w:rsidRPr="00B3056F" w:rsidRDefault="00EF45DA" w:rsidP="00EF45DA">
      <w:pPr>
        <w:pStyle w:val="Heading5"/>
      </w:pPr>
      <w:bookmarkStart w:id="788" w:name="_Toc11338424"/>
      <w:bookmarkStart w:id="789" w:name="_Toc27585036"/>
      <w:bookmarkStart w:id="790" w:name="_Toc36456988"/>
      <w:bookmarkStart w:id="791" w:name="_Toc45027871"/>
      <w:bookmarkStart w:id="792" w:name="_Toc45028706"/>
      <w:bookmarkStart w:id="793" w:name="_Toc51867467"/>
      <w:bookmarkStart w:id="794" w:name="_Toc58582108"/>
      <w:r w:rsidRPr="00B3056F">
        <w:t>5.4.2.3.1</w:t>
      </w:r>
      <w:r w:rsidRPr="00B3056F">
        <w:tab/>
        <w:t>General</w:t>
      </w:r>
      <w:bookmarkEnd w:id="788"/>
      <w:bookmarkEnd w:id="789"/>
      <w:bookmarkEnd w:id="790"/>
      <w:bookmarkEnd w:id="791"/>
      <w:bookmarkEnd w:id="792"/>
      <w:bookmarkEnd w:id="793"/>
      <w:bookmarkEnd w:id="794"/>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95" w:name="_Toc11338425"/>
      <w:bookmarkStart w:id="796" w:name="_Toc27585037"/>
      <w:bookmarkStart w:id="797" w:name="_Toc36456989"/>
      <w:bookmarkStart w:id="798" w:name="_Toc45027872"/>
      <w:bookmarkStart w:id="799" w:name="_Toc45028707"/>
      <w:bookmarkStart w:id="800" w:name="_Toc51867468"/>
      <w:bookmarkStart w:id="801" w:name="_Toc58582109"/>
      <w:r w:rsidRPr="00B3056F">
        <w:t>5.4.2.3.2</w:t>
      </w:r>
      <w:r w:rsidRPr="00B3056F">
        <w:tab/>
        <w:t>Authentication Confirmation</w:t>
      </w:r>
      <w:bookmarkEnd w:id="795"/>
      <w:bookmarkEnd w:id="796"/>
      <w:bookmarkEnd w:id="797"/>
      <w:bookmarkEnd w:id="798"/>
      <w:bookmarkEnd w:id="799"/>
      <w:bookmarkEnd w:id="800"/>
      <w:bookmarkEnd w:id="801"/>
    </w:p>
    <w:p w14:paraId="7FC08F88" w14:textId="65358847"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to the UDM (see also 3GPP TS 33.501 [6] clause 6.1.4.1a).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88" type="#_x0000_t75" style="width:484.15pt;height:135.2pt" o:ole="">
            <v:imagedata r:id="rId138" o:title=""/>
          </v:shape>
          <o:OLEObject Type="Embed" ProgID="Visio.Drawing.11" ShapeID="_x0000_i1088" DrawAspect="Content" ObjectID="_1669228242" r:id="rId139"/>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802" w:name="_Toc36456990"/>
      <w:bookmarkStart w:id="803" w:name="_Toc45027873"/>
      <w:bookmarkStart w:id="804" w:name="_Toc45028708"/>
      <w:bookmarkStart w:id="805" w:name="_Toc51867469"/>
      <w:bookmarkStart w:id="806" w:name="_Toc58582110"/>
      <w:bookmarkStart w:id="807" w:name="_Toc27585038"/>
      <w:bookmarkStart w:id="808" w:name="_Toc11338426"/>
      <w:r w:rsidRPr="00B3056F">
        <w:t>5.4.2.3.3</w:t>
      </w:r>
      <w:r w:rsidRPr="00B3056F">
        <w:tab/>
        <w:t>Authentication Result Removal</w:t>
      </w:r>
      <w:bookmarkEnd w:id="802"/>
      <w:bookmarkEnd w:id="803"/>
      <w:bookmarkEnd w:id="804"/>
      <w:bookmarkEnd w:id="805"/>
      <w:bookmarkEnd w:id="806"/>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89" type="#_x0000_t75" style="width:433.45pt;height:118.3pt" o:ole="">
            <v:imagedata r:id="rId140" o:title=""/>
          </v:shape>
          <o:OLEObject Type="Embed" ProgID="Visio.Drawing.15" ShapeID="_x0000_i1089" DrawAspect="Content" ObjectID="_1669228243" r:id="rId141"/>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9" w:name="_Toc36456991"/>
      <w:bookmarkStart w:id="810" w:name="_Toc45027874"/>
      <w:bookmarkStart w:id="811" w:name="_Toc45028709"/>
      <w:bookmarkStart w:id="812" w:name="_Toc51867470"/>
      <w:bookmarkStart w:id="813" w:name="_Toc58582111"/>
      <w:r w:rsidRPr="00B3056F">
        <w:t>5.4.2.4</w:t>
      </w:r>
      <w:r w:rsidRPr="00B3056F">
        <w:tab/>
        <w:t>GetHssAv</w:t>
      </w:r>
      <w:bookmarkEnd w:id="807"/>
      <w:bookmarkEnd w:id="809"/>
      <w:bookmarkEnd w:id="810"/>
      <w:bookmarkEnd w:id="811"/>
      <w:bookmarkEnd w:id="812"/>
      <w:bookmarkEnd w:id="813"/>
    </w:p>
    <w:p w14:paraId="3090EDF8" w14:textId="77777777" w:rsidR="00EF45DA" w:rsidRPr="00B3056F" w:rsidRDefault="00EF45DA" w:rsidP="00EF45DA">
      <w:pPr>
        <w:pStyle w:val="Heading5"/>
      </w:pPr>
      <w:bookmarkStart w:id="814" w:name="_Toc27585039"/>
      <w:bookmarkStart w:id="815" w:name="_Toc36456992"/>
      <w:bookmarkStart w:id="816" w:name="_Toc45027875"/>
      <w:bookmarkStart w:id="817" w:name="_Toc45028710"/>
      <w:bookmarkStart w:id="818" w:name="_Toc51867471"/>
      <w:bookmarkStart w:id="819" w:name="_Toc58582112"/>
      <w:r w:rsidRPr="00B3056F">
        <w:t>5.4.2.4.1</w:t>
      </w:r>
      <w:r w:rsidRPr="00B3056F">
        <w:tab/>
        <w:t>General</w:t>
      </w:r>
      <w:bookmarkEnd w:id="814"/>
      <w:bookmarkEnd w:id="815"/>
      <w:bookmarkEnd w:id="816"/>
      <w:bookmarkEnd w:id="817"/>
      <w:bookmarkEnd w:id="818"/>
      <w:bookmarkEnd w:id="819"/>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lastRenderedPageBreak/>
        <w:t>-</w:t>
      </w:r>
      <w:r w:rsidRPr="00B3056F">
        <w:tab/>
        <w:t>HSS Authentication Vector Retrieval</w:t>
      </w:r>
    </w:p>
    <w:p w14:paraId="60061F21" w14:textId="77777777" w:rsidR="00EF45DA" w:rsidRPr="00B3056F" w:rsidRDefault="00EF45DA" w:rsidP="00EF45DA">
      <w:pPr>
        <w:pStyle w:val="Heading5"/>
      </w:pPr>
      <w:bookmarkStart w:id="820" w:name="_Toc27585040"/>
      <w:bookmarkStart w:id="821" w:name="_Toc36456993"/>
      <w:bookmarkStart w:id="822" w:name="_Toc45027876"/>
      <w:bookmarkStart w:id="823" w:name="_Toc45028711"/>
      <w:bookmarkStart w:id="824" w:name="_Toc51867472"/>
      <w:bookmarkStart w:id="825" w:name="_Toc58582113"/>
      <w:r w:rsidRPr="00B3056F">
        <w:t>5.4.2.4.2</w:t>
      </w:r>
      <w:r w:rsidRPr="00B3056F">
        <w:tab/>
        <w:t>HSS Authentication Vector Retrieval</w:t>
      </w:r>
      <w:bookmarkEnd w:id="820"/>
      <w:bookmarkEnd w:id="821"/>
      <w:bookmarkEnd w:id="822"/>
      <w:bookmarkEnd w:id="823"/>
      <w:bookmarkEnd w:id="824"/>
      <w:bookmarkEnd w:id="825"/>
    </w:p>
    <w:p w14:paraId="65E5139F" w14:textId="77777777" w:rsidR="00EF45DA" w:rsidRPr="00B3056F" w:rsidRDefault="00EF45DA" w:rsidP="00EF45DA">
      <w:r w:rsidRPr="00B3056F">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0" type="#_x0000_t75" style="width:483.45pt;height:131.5pt" o:ole="">
            <v:imagedata r:id="rId142" o:title=""/>
          </v:shape>
          <o:OLEObject Type="Embed" ProgID="Visio.Drawing.11" ShapeID="_x0000_i1090" DrawAspect="Content" ObjectID="_1669228244" r:id="rId143"/>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26" w:name="_Toc27585041"/>
      <w:bookmarkStart w:id="827" w:name="_Toc36456994"/>
      <w:bookmarkStart w:id="828" w:name="_Toc45027877"/>
      <w:bookmarkStart w:id="829" w:name="_Toc45028712"/>
      <w:bookmarkStart w:id="830" w:name="_Toc51867473"/>
      <w:bookmarkStart w:id="831" w:name="_Toc58582114"/>
      <w:r w:rsidRPr="00B3056F">
        <w:t>5.5</w:t>
      </w:r>
      <w:r w:rsidRPr="00B3056F">
        <w:tab/>
        <w:t>Nudm_EventExposure Service</w:t>
      </w:r>
      <w:bookmarkEnd w:id="808"/>
      <w:bookmarkEnd w:id="826"/>
      <w:bookmarkEnd w:id="827"/>
      <w:bookmarkEnd w:id="828"/>
      <w:bookmarkEnd w:id="829"/>
      <w:bookmarkEnd w:id="830"/>
      <w:bookmarkEnd w:id="831"/>
    </w:p>
    <w:p w14:paraId="67D3C5C6" w14:textId="77777777" w:rsidR="00EF45DA" w:rsidRPr="00B3056F" w:rsidRDefault="00EF45DA" w:rsidP="00EF45DA">
      <w:pPr>
        <w:pStyle w:val="Heading3"/>
      </w:pPr>
      <w:bookmarkStart w:id="832" w:name="_Toc11338427"/>
      <w:bookmarkStart w:id="833" w:name="_Toc27585042"/>
      <w:bookmarkStart w:id="834" w:name="_Toc36456995"/>
      <w:bookmarkStart w:id="835" w:name="_Toc45027878"/>
      <w:bookmarkStart w:id="836" w:name="_Toc45028713"/>
      <w:bookmarkStart w:id="837" w:name="_Toc51867474"/>
      <w:bookmarkStart w:id="838" w:name="_Toc58582115"/>
      <w:r w:rsidRPr="00B3056F">
        <w:t>5.5.1</w:t>
      </w:r>
      <w:r w:rsidRPr="00B3056F">
        <w:tab/>
        <w:t>Service Description</w:t>
      </w:r>
      <w:bookmarkEnd w:id="832"/>
      <w:bookmarkEnd w:id="833"/>
      <w:bookmarkEnd w:id="834"/>
      <w:bookmarkEnd w:id="835"/>
      <w:bookmarkEnd w:id="836"/>
      <w:bookmarkEnd w:id="837"/>
      <w:bookmarkEnd w:id="838"/>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9" w:name="_Toc11338428"/>
      <w:bookmarkStart w:id="840" w:name="_Toc27585043"/>
      <w:bookmarkStart w:id="841" w:name="_Toc36456996"/>
      <w:bookmarkStart w:id="842" w:name="_Toc45027879"/>
      <w:bookmarkStart w:id="843" w:name="_Toc45028714"/>
      <w:bookmarkStart w:id="844" w:name="_Toc51867475"/>
      <w:bookmarkStart w:id="845" w:name="_Toc58582116"/>
      <w:r w:rsidRPr="00B3056F">
        <w:t>5.5.2</w:t>
      </w:r>
      <w:r w:rsidRPr="00B3056F">
        <w:tab/>
        <w:t>Service Operations</w:t>
      </w:r>
      <w:bookmarkEnd w:id="839"/>
      <w:bookmarkEnd w:id="840"/>
      <w:bookmarkEnd w:id="841"/>
      <w:bookmarkEnd w:id="842"/>
      <w:bookmarkEnd w:id="843"/>
      <w:bookmarkEnd w:id="844"/>
      <w:bookmarkEnd w:id="845"/>
    </w:p>
    <w:p w14:paraId="0D836A20" w14:textId="77777777" w:rsidR="00EF45DA" w:rsidRPr="00B3056F" w:rsidRDefault="00EF45DA" w:rsidP="00EF45DA">
      <w:pPr>
        <w:pStyle w:val="Heading4"/>
      </w:pPr>
      <w:bookmarkStart w:id="846" w:name="_Toc11338429"/>
      <w:bookmarkStart w:id="847" w:name="_Toc27585044"/>
      <w:bookmarkStart w:id="848" w:name="_Toc36456997"/>
      <w:bookmarkStart w:id="849" w:name="_Toc45027880"/>
      <w:bookmarkStart w:id="850" w:name="_Toc45028715"/>
      <w:bookmarkStart w:id="851" w:name="_Toc51867476"/>
      <w:bookmarkStart w:id="852" w:name="_Toc58582117"/>
      <w:r w:rsidRPr="00B3056F">
        <w:t>5.5.2.1</w:t>
      </w:r>
      <w:r w:rsidRPr="00B3056F">
        <w:tab/>
        <w:t>Introduction</w:t>
      </w:r>
      <w:bookmarkEnd w:id="846"/>
      <w:bookmarkEnd w:id="847"/>
      <w:bookmarkEnd w:id="848"/>
      <w:bookmarkEnd w:id="849"/>
      <w:bookmarkEnd w:id="850"/>
      <w:bookmarkEnd w:id="851"/>
      <w:bookmarkEnd w:id="852"/>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lastRenderedPageBreak/>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7777777" w:rsidR="00EF45DA" w:rsidRPr="00B3056F" w:rsidRDefault="00EF45DA" w:rsidP="00EF45DA">
      <w:r w:rsidRPr="00B3056F">
        <w:t>For details see 3GPP TS 23.502 [3] clause 4.15.</w:t>
      </w:r>
    </w:p>
    <w:p w14:paraId="59677E3E" w14:textId="77777777" w:rsidR="00EF45DA" w:rsidRPr="00B3056F" w:rsidRDefault="00EF45DA" w:rsidP="00EF45DA">
      <w:pPr>
        <w:pStyle w:val="Heading4"/>
      </w:pPr>
      <w:bookmarkStart w:id="853" w:name="_Toc11338430"/>
      <w:bookmarkStart w:id="854" w:name="_Toc27585045"/>
      <w:bookmarkStart w:id="855" w:name="_Toc36456998"/>
      <w:bookmarkStart w:id="856" w:name="_Toc45027881"/>
      <w:bookmarkStart w:id="857" w:name="_Toc45028716"/>
      <w:bookmarkStart w:id="858" w:name="_Toc51867477"/>
      <w:bookmarkStart w:id="859" w:name="_Toc58582118"/>
      <w:r w:rsidRPr="00B3056F">
        <w:t>5.5.2.2</w:t>
      </w:r>
      <w:r w:rsidRPr="00B3056F">
        <w:tab/>
        <w:t>Subscribe</w:t>
      </w:r>
      <w:bookmarkEnd w:id="853"/>
      <w:bookmarkEnd w:id="854"/>
      <w:bookmarkEnd w:id="855"/>
      <w:bookmarkEnd w:id="856"/>
      <w:bookmarkEnd w:id="857"/>
      <w:bookmarkEnd w:id="858"/>
      <w:bookmarkEnd w:id="859"/>
    </w:p>
    <w:p w14:paraId="7262F97F" w14:textId="77777777" w:rsidR="00EF45DA" w:rsidRPr="00B3056F" w:rsidRDefault="00EF45DA" w:rsidP="00EF45DA">
      <w:pPr>
        <w:pStyle w:val="Heading5"/>
      </w:pPr>
      <w:bookmarkStart w:id="860" w:name="_Toc11338431"/>
      <w:bookmarkStart w:id="861" w:name="_Toc27585046"/>
      <w:bookmarkStart w:id="862" w:name="_Toc36456999"/>
      <w:bookmarkStart w:id="863" w:name="_Toc45027882"/>
      <w:bookmarkStart w:id="864" w:name="_Toc45028717"/>
      <w:bookmarkStart w:id="865" w:name="_Toc51867478"/>
      <w:bookmarkStart w:id="866" w:name="_Toc58582119"/>
      <w:r w:rsidRPr="00B3056F">
        <w:t>5.5.2.2.1</w:t>
      </w:r>
      <w:r w:rsidRPr="00B3056F">
        <w:tab/>
        <w:t>General</w:t>
      </w:r>
      <w:bookmarkEnd w:id="860"/>
      <w:bookmarkEnd w:id="861"/>
      <w:bookmarkEnd w:id="862"/>
      <w:bookmarkEnd w:id="863"/>
      <w:bookmarkEnd w:id="864"/>
      <w:bookmarkEnd w:id="865"/>
      <w:bookmarkEnd w:id="866"/>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7" w:name="_Toc11338432"/>
      <w:bookmarkStart w:id="868" w:name="_Toc27585047"/>
      <w:bookmarkStart w:id="869" w:name="_Toc36457000"/>
      <w:bookmarkStart w:id="870" w:name="_Toc45027883"/>
      <w:bookmarkStart w:id="871" w:name="_Toc45028718"/>
      <w:bookmarkStart w:id="872" w:name="_Toc51867479"/>
      <w:bookmarkStart w:id="873" w:name="_Toc58582120"/>
      <w:r w:rsidRPr="00B3056F">
        <w:t>5.5.2.2.2</w:t>
      </w:r>
      <w:r w:rsidRPr="00B3056F">
        <w:tab/>
        <w:t>Subscription to Notification of event occurrence</w:t>
      </w:r>
      <w:bookmarkEnd w:id="867"/>
      <w:bookmarkEnd w:id="868"/>
      <w:bookmarkEnd w:id="869"/>
      <w:bookmarkEnd w:id="870"/>
      <w:bookmarkEnd w:id="871"/>
      <w:bookmarkEnd w:id="872"/>
      <w:bookmarkEnd w:id="873"/>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1" type="#_x0000_t75" style="width:434.95pt;height:119.75pt" o:ole="">
            <v:imagedata r:id="rId144" o:title=""/>
          </v:shape>
          <o:OLEObject Type="Embed" ProgID="Visio.Drawing.11" ShapeID="_x0000_i1091" DrawAspect="Content" ObjectID="_1669228245" r:id="rId145"/>
        </w:object>
      </w:r>
    </w:p>
    <w:p w14:paraId="6986B38A" w14:textId="77777777" w:rsidR="00EF45DA" w:rsidRPr="00B3056F" w:rsidRDefault="00EF45DA" w:rsidP="00EF45DA">
      <w:pPr>
        <w:pStyle w:val="TF"/>
      </w:pPr>
      <w:r w:rsidRPr="00B3056F">
        <w:t>Figure 5.5.2.2.2-1: NF service consumer subscribes to notifications</w:t>
      </w:r>
    </w:p>
    <w:p w14:paraId="6FA2B46F" w14:textId="46C380E1"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sidRPr="004E3A0D">
        <w:rPr>
          <w:rStyle w:val="TAHChar"/>
        </w:rPr>
        <w:t xml:space="preserve"> </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r w:rsidRPr="00B3056F">
        <w:lastRenderedPageBreak/>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74" w:name="_Toc11338433"/>
      <w:bookmarkStart w:id="875" w:name="_Toc27585048"/>
      <w:bookmarkStart w:id="876" w:name="_Toc36457001"/>
      <w:bookmarkStart w:id="877" w:name="_Toc45027884"/>
      <w:bookmarkStart w:id="878" w:name="_Toc45028719"/>
      <w:bookmarkStart w:id="879" w:name="_Toc51867480"/>
      <w:bookmarkStart w:id="880" w:name="_Toc58582121"/>
      <w:r w:rsidRPr="00B3056F">
        <w:rPr>
          <w:rFonts w:hint="eastAsia"/>
        </w:rPr>
        <w:t>5</w:t>
      </w:r>
      <w:r w:rsidRPr="00B3056F">
        <w:t>.5.2.2.3</w:t>
      </w:r>
      <w:r w:rsidRPr="00B3056F">
        <w:tab/>
        <w:t>Void</w:t>
      </w:r>
      <w:bookmarkEnd w:id="874"/>
      <w:bookmarkEnd w:id="875"/>
      <w:bookmarkEnd w:id="876"/>
      <w:bookmarkEnd w:id="877"/>
      <w:bookmarkEnd w:id="878"/>
      <w:bookmarkEnd w:id="879"/>
      <w:bookmarkEnd w:id="880"/>
    </w:p>
    <w:p w14:paraId="60482F89" w14:textId="77777777" w:rsidR="00EF45DA" w:rsidRPr="00B3056F" w:rsidRDefault="00EF45DA" w:rsidP="00EF45DA">
      <w:pPr>
        <w:pStyle w:val="Heading4"/>
      </w:pPr>
      <w:bookmarkStart w:id="881" w:name="_Toc11338434"/>
      <w:bookmarkStart w:id="882" w:name="_Toc27585049"/>
      <w:bookmarkStart w:id="883" w:name="_Toc36457002"/>
      <w:bookmarkStart w:id="884" w:name="_Toc45027885"/>
      <w:bookmarkStart w:id="885" w:name="_Toc45028720"/>
      <w:bookmarkStart w:id="886" w:name="_Toc51867481"/>
      <w:bookmarkStart w:id="887" w:name="_Toc58582122"/>
      <w:r w:rsidRPr="00B3056F">
        <w:t>5.5.2.3</w:t>
      </w:r>
      <w:r w:rsidRPr="00B3056F">
        <w:tab/>
        <w:t>Unsubscribe</w:t>
      </w:r>
      <w:bookmarkEnd w:id="881"/>
      <w:bookmarkEnd w:id="882"/>
      <w:bookmarkEnd w:id="883"/>
      <w:bookmarkEnd w:id="884"/>
      <w:bookmarkEnd w:id="885"/>
      <w:bookmarkEnd w:id="886"/>
      <w:bookmarkEnd w:id="887"/>
    </w:p>
    <w:p w14:paraId="4C549414" w14:textId="545C8529" w:rsidR="00EF45DA" w:rsidRPr="00B3056F" w:rsidRDefault="00EF45DA" w:rsidP="00EF45DA">
      <w:pPr>
        <w:pStyle w:val="Heading5"/>
      </w:pPr>
      <w:bookmarkStart w:id="888" w:name="_Toc11338435"/>
      <w:bookmarkStart w:id="889" w:name="_Toc27585050"/>
      <w:bookmarkStart w:id="890" w:name="_Toc36457003"/>
      <w:bookmarkStart w:id="891" w:name="_Toc45027886"/>
      <w:bookmarkStart w:id="892" w:name="_Toc45028721"/>
      <w:bookmarkStart w:id="893" w:name="_Toc51867482"/>
      <w:bookmarkStart w:id="894" w:name="_Toc58582123"/>
      <w:r w:rsidRPr="00B3056F">
        <w:t>5.5.2.3.1</w:t>
      </w:r>
      <w:r w:rsidRPr="00B3056F">
        <w:tab/>
        <w:t>General</w:t>
      </w:r>
      <w:bookmarkEnd w:id="888"/>
      <w:bookmarkEnd w:id="889"/>
      <w:bookmarkEnd w:id="890"/>
      <w:bookmarkEnd w:id="891"/>
      <w:bookmarkEnd w:id="892"/>
      <w:bookmarkEnd w:id="893"/>
      <w:bookmarkEnd w:id="894"/>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95" w:name="_Toc11338436"/>
      <w:bookmarkStart w:id="896" w:name="_Toc27585051"/>
      <w:bookmarkStart w:id="897" w:name="_Toc36457004"/>
      <w:bookmarkStart w:id="898" w:name="_Toc45027887"/>
      <w:bookmarkStart w:id="899" w:name="_Toc45028722"/>
      <w:bookmarkStart w:id="900" w:name="_Toc51867483"/>
      <w:bookmarkStart w:id="901" w:name="_Toc58582124"/>
      <w:r w:rsidRPr="00B3056F">
        <w:t>5.5.2.3.2</w:t>
      </w:r>
      <w:r w:rsidRPr="00B3056F">
        <w:tab/>
        <w:t>Unsubscribe to notifications of event occurrence</w:t>
      </w:r>
      <w:bookmarkEnd w:id="895"/>
      <w:bookmarkEnd w:id="896"/>
      <w:bookmarkEnd w:id="897"/>
      <w:bookmarkEnd w:id="898"/>
      <w:bookmarkEnd w:id="899"/>
      <w:bookmarkEnd w:id="900"/>
      <w:bookmarkEnd w:id="901"/>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2" type="#_x0000_t75" style="width:434.95pt;height:119.75pt" o:ole="">
            <v:imagedata r:id="rId146" o:title=""/>
          </v:shape>
          <o:OLEObject Type="Embed" ProgID="Visio.Drawing.11" ShapeID="_x0000_i1092" DrawAspect="Content" ObjectID="_1669228246" r:id="rId147"/>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lastRenderedPageBreak/>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902" w:name="_Toc11338437"/>
      <w:bookmarkStart w:id="903" w:name="_Toc27585052"/>
      <w:bookmarkStart w:id="904" w:name="_Toc36457005"/>
      <w:bookmarkStart w:id="905" w:name="_Toc45027888"/>
      <w:bookmarkStart w:id="906" w:name="_Toc45028723"/>
      <w:bookmarkStart w:id="907" w:name="_Toc51867484"/>
      <w:bookmarkStart w:id="908" w:name="_Toc58582125"/>
      <w:r w:rsidRPr="00B3056F">
        <w:t>5.5.2.4</w:t>
      </w:r>
      <w:r w:rsidRPr="00B3056F">
        <w:tab/>
        <w:t>Notify</w:t>
      </w:r>
      <w:bookmarkEnd w:id="902"/>
      <w:bookmarkEnd w:id="903"/>
      <w:bookmarkEnd w:id="904"/>
      <w:bookmarkEnd w:id="905"/>
      <w:bookmarkEnd w:id="906"/>
      <w:bookmarkEnd w:id="907"/>
      <w:bookmarkEnd w:id="908"/>
    </w:p>
    <w:p w14:paraId="0D02757D" w14:textId="77777777" w:rsidR="00EF45DA" w:rsidRPr="00B3056F" w:rsidRDefault="00EF45DA" w:rsidP="00EF45DA">
      <w:pPr>
        <w:pStyle w:val="Heading5"/>
      </w:pPr>
      <w:bookmarkStart w:id="909" w:name="_Toc11338438"/>
      <w:bookmarkStart w:id="910" w:name="_Toc27585053"/>
      <w:bookmarkStart w:id="911" w:name="_Toc36457006"/>
      <w:bookmarkStart w:id="912" w:name="_Toc45027889"/>
      <w:bookmarkStart w:id="913" w:name="_Toc45028724"/>
      <w:bookmarkStart w:id="914" w:name="_Toc51867485"/>
      <w:bookmarkStart w:id="915" w:name="_Toc58582126"/>
      <w:r w:rsidRPr="00B3056F">
        <w:t>5.5.2.4.1</w:t>
      </w:r>
      <w:r w:rsidRPr="00B3056F">
        <w:tab/>
        <w:t>General</w:t>
      </w:r>
      <w:bookmarkEnd w:id="909"/>
      <w:bookmarkEnd w:id="910"/>
      <w:bookmarkEnd w:id="911"/>
      <w:bookmarkEnd w:id="912"/>
      <w:bookmarkEnd w:id="913"/>
      <w:bookmarkEnd w:id="914"/>
      <w:bookmarkEnd w:id="915"/>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6" w:name="_Toc11338439"/>
      <w:bookmarkStart w:id="917" w:name="_Toc27585054"/>
      <w:bookmarkStart w:id="918" w:name="_Toc36457007"/>
      <w:bookmarkStart w:id="919" w:name="_Toc45027890"/>
      <w:bookmarkStart w:id="920" w:name="_Toc45028725"/>
      <w:bookmarkStart w:id="921" w:name="_Toc51867486"/>
      <w:bookmarkStart w:id="922" w:name="_Toc58582127"/>
      <w:r w:rsidRPr="00B3056F">
        <w:t>5.5.2.4.2</w:t>
      </w:r>
      <w:r w:rsidRPr="00B3056F">
        <w:tab/>
        <w:t>Event Occurrence Notification</w:t>
      </w:r>
      <w:bookmarkEnd w:id="916"/>
      <w:bookmarkEnd w:id="917"/>
      <w:bookmarkEnd w:id="918"/>
      <w:bookmarkEnd w:id="919"/>
      <w:bookmarkEnd w:id="920"/>
      <w:bookmarkEnd w:id="921"/>
      <w:bookmarkEnd w:id="922"/>
    </w:p>
    <w:p w14:paraId="1072E86C" w14:textId="77777777" w:rsidR="00EF45DA" w:rsidRPr="00B3056F" w:rsidRDefault="00EF45DA" w:rsidP="00EF45DA">
      <w:r w:rsidRPr="00B3056F">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234B27CA" w14:textId="77777777" w:rsidR="00EF45DA" w:rsidRPr="00B3056F" w:rsidRDefault="00EF45DA" w:rsidP="00EF45DA">
      <w:pPr>
        <w:pStyle w:val="TH"/>
      </w:pPr>
      <w:r w:rsidRPr="00B3056F">
        <w:object w:dxaOrig="8714" w:dyaOrig="2339" w14:anchorId="736FF625">
          <v:shape id="_x0000_i1093" type="#_x0000_t75" style="width:434.95pt;height:116.1pt" o:ole="">
            <v:imagedata r:id="rId148" o:title=""/>
          </v:shape>
          <o:OLEObject Type="Embed" ProgID="Visio.Drawing.11" ShapeID="_x0000_i1093" DrawAspect="Content" ObjectID="_1669228247" r:id="rId149"/>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23" w:name="_Toc11338440"/>
      <w:bookmarkStart w:id="924" w:name="_Toc27585055"/>
      <w:bookmarkStart w:id="925" w:name="_Toc36457008"/>
      <w:bookmarkStart w:id="926" w:name="_Toc45027891"/>
      <w:bookmarkStart w:id="927" w:name="_Toc45028726"/>
      <w:bookmarkStart w:id="928" w:name="_Toc51867487"/>
      <w:bookmarkStart w:id="929" w:name="_Toc58582128"/>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23"/>
      <w:bookmarkEnd w:id="924"/>
      <w:bookmarkEnd w:id="925"/>
      <w:bookmarkEnd w:id="926"/>
      <w:bookmarkEnd w:id="927"/>
      <w:bookmarkEnd w:id="928"/>
      <w:bookmarkEnd w:id="929"/>
    </w:p>
    <w:p w14:paraId="08EDEFDD" w14:textId="77777777" w:rsidR="00EF45DA" w:rsidRPr="00B3056F" w:rsidRDefault="00EF45DA" w:rsidP="00EF45DA">
      <w:pPr>
        <w:pStyle w:val="Heading5"/>
      </w:pPr>
      <w:bookmarkStart w:id="930" w:name="_Toc11338441"/>
      <w:bookmarkStart w:id="931" w:name="_Toc27585056"/>
      <w:bookmarkStart w:id="932" w:name="_Toc36457009"/>
      <w:bookmarkStart w:id="933" w:name="_Toc45027892"/>
      <w:bookmarkStart w:id="934" w:name="_Toc45028727"/>
      <w:bookmarkStart w:id="935" w:name="_Toc51867488"/>
      <w:bookmarkStart w:id="936" w:name="_Toc58582129"/>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30"/>
      <w:bookmarkEnd w:id="931"/>
      <w:bookmarkEnd w:id="932"/>
      <w:bookmarkEnd w:id="933"/>
      <w:bookmarkEnd w:id="934"/>
      <w:bookmarkEnd w:id="935"/>
      <w:bookmarkEnd w:id="936"/>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7" w:name="_Toc11338442"/>
      <w:bookmarkStart w:id="938" w:name="_Toc27585057"/>
      <w:bookmarkStart w:id="939" w:name="_Toc36457010"/>
      <w:bookmarkStart w:id="940" w:name="_Toc45027893"/>
      <w:bookmarkStart w:id="941" w:name="_Toc45028728"/>
      <w:bookmarkStart w:id="942" w:name="_Toc51867489"/>
      <w:bookmarkStart w:id="943" w:name="_Toc58582130"/>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7"/>
      <w:bookmarkEnd w:id="938"/>
      <w:bookmarkEnd w:id="939"/>
      <w:bookmarkEnd w:id="940"/>
      <w:bookmarkEnd w:id="941"/>
      <w:bookmarkEnd w:id="942"/>
      <w:bookmarkEnd w:id="943"/>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77777777" w:rsidR="00EF45DA" w:rsidRPr="00B3056F" w:rsidRDefault="00EF45DA" w:rsidP="00EF45DA">
      <w:r w:rsidRPr="00B3056F">
        <w:t>The NF Service Consumer shall modify the subscription by using HTTP method PATCH with the URI of the individual subscription resource (see clause 6.4.3.3)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4" type="#_x0000_t75" style="width:433.45pt;height:118.3pt" o:ole="">
            <v:imagedata r:id="rId150" o:title=""/>
          </v:shape>
          <o:OLEObject Type="Embed" ProgID="Visio.Drawing.11" ShapeID="_x0000_i1094" DrawAspect="Content" ObjectID="_1669228248" r:id="rId151"/>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44" w:name="_Toc11338443"/>
      <w:bookmarkStart w:id="945" w:name="_Toc27585058"/>
      <w:bookmarkStart w:id="946" w:name="_Toc36457011"/>
      <w:bookmarkStart w:id="947" w:name="_Toc45027894"/>
      <w:bookmarkStart w:id="948" w:name="_Toc45028729"/>
      <w:bookmarkStart w:id="949" w:name="_Toc51867490"/>
      <w:bookmarkStart w:id="950" w:name="_Toc58582131"/>
      <w:r w:rsidRPr="00B3056F">
        <w:t>5.6</w:t>
      </w:r>
      <w:r w:rsidRPr="00B3056F">
        <w:tab/>
        <w:t>Nudm_ParameterProvision Service</w:t>
      </w:r>
      <w:bookmarkEnd w:id="944"/>
      <w:bookmarkEnd w:id="945"/>
      <w:bookmarkEnd w:id="946"/>
      <w:bookmarkEnd w:id="947"/>
      <w:bookmarkEnd w:id="948"/>
      <w:bookmarkEnd w:id="949"/>
      <w:bookmarkEnd w:id="950"/>
    </w:p>
    <w:p w14:paraId="14B44940" w14:textId="77777777" w:rsidR="00EF45DA" w:rsidRPr="00B3056F" w:rsidRDefault="00EF45DA" w:rsidP="00EF45DA">
      <w:pPr>
        <w:pStyle w:val="Heading3"/>
      </w:pPr>
      <w:bookmarkStart w:id="951" w:name="_Toc11338444"/>
      <w:bookmarkStart w:id="952" w:name="_Toc27585059"/>
      <w:bookmarkStart w:id="953" w:name="_Toc36457012"/>
      <w:bookmarkStart w:id="954" w:name="_Toc45027895"/>
      <w:bookmarkStart w:id="955" w:name="_Toc45028730"/>
      <w:bookmarkStart w:id="956" w:name="_Toc51867491"/>
      <w:bookmarkStart w:id="957" w:name="_Toc58582132"/>
      <w:r w:rsidRPr="00B3056F">
        <w:t>5.6.1</w:t>
      </w:r>
      <w:r w:rsidRPr="00B3056F">
        <w:tab/>
        <w:t>Service Description</w:t>
      </w:r>
      <w:bookmarkEnd w:id="951"/>
      <w:bookmarkEnd w:id="952"/>
      <w:bookmarkEnd w:id="953"/>
      <w:bookmarkEnd w:id="954"/>
      <w:bookmarkEnd w:id="955"/>
      <w:bookmarkEnd w:id="956"/>
      <w:bookmarkEnd w:id="957"/>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8" w:name="_Toc11338445"/>
      <w:bookmarkStart w:id="959" w:name="_Toc27585060"/>
      <w:bookmarkStart w:id="960" w:name="_Toc36457013"/>
      <w:bookmarkStart w:id="961" w:name="_Toc45027896"/>
      <w:bookmarkStart w:id="962" w:name="_Toc45028731"/>
      <w:bookmarkStart w:id="963" w:name="_Toc51867492"/>
      <w:bookmarkStart w:id="964" w:name="_Toc58582133"/>
      <w:r w:rsidRPr="00B3056F">
        <w:t>5.6.2</w:t>
      </w:r>
      <w:r w:rsidRPr="00B3056F">
        <w:tab/>
        <w:t>Service Operations</w:t>
      </w:r>
      <w:bookmarkEnd w:id="958"/>
      <w:bookmarkEnd w:id="959"/>
      <w:bookmarkEnd w:id="960"/>
      <w:bookmarkEnd w:id="961"/>
      <w:bookmarkEnd w:id="962"/>
      <w:bookmarkEnd w:id="963"/>
      <w:bookmarkEnd w:id="964"/>
    </w:p>
    <w:p w14:paraId="3635AC3F" w14:textId="77777777" w:rsidR="00EF45DA" w:rsidRPr="00B3056F" w:rsidRDefault="00EF45DA" w:rsidP="00EF45DA">
      <w:pPr>
        <w:pStyle w:val="Heading4"/>
      </w:pPr>
      <w:bookmarkStart w:id="965" w:name="_Toc11338446"/>
      <w:bookmarkStart w:id="966" w:name="_Toc27585061"/>
      <w:bookmarkStart w:id="967" w:name="_Toc36457014"/>
      <w:bookmarkStart w:id="968" w:name="_Toc45027897"/>
      <w:bookmarkStart w:id="969" w:name="_Toc45028732"/>
      <w:bookmarkStart w:id="970" w:name="_Toc51867493"/>
      <w:bookmarkStart w:id="971" w:name="_Toc58582134"/>
      <w:r w:rsidRPr="00B3056F">
        <w:t>5.6.2.1</w:t>
      </w:r>
      <w:r w:rsidRPr="00B3056F">
        <w:tab/>
        <w:t>Introduction</w:t>
      </w:r>
      <w:bookmarkEnd w:id="965"/>
      <w:bookmarkEnd w:id="966"/>
      <w:bookmarkEnd w:id="967"/>
      <w:bookmarkEnd w:id="968"/>
      <w:bookmarkEnd w:id="969"/>
      <w:bookmarkEnd w:id="970"/>
      <w:bookmarkEnd w:id="971"/>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631F1110" w:rsidR="008B19AB" w:rsidRDefault="00EF45DA" w:rsidP="008B19AB">
      <w:r w:rsidRPr="00B3056F">
        <w:t>For details see 3GPP TS 23.502 [3] clause 4.15.6.2.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72" w:name="_Toc11338447"/>
      <w:bookmarkStart w:id="973" w:name="_Toc27585062"/>
      <w:bookmarkStart w:id="974" w:name="_Toc36457015"/>
      <w:bookmarkStart w:id="975" w:name="_Toc45027898"/>
      <w:bookmarkStart w:id="976" w:name="_Toc45028733"/>
      <w:bookmarkStart w:id="977" w:name="_Toc51867494"/>
      <w:bookmarkStart w:id="978" w:name="_Toc58582135"/>
      <w:r w:rsidRPr="00B3056F">
        <w:lastRenderedPageBreak/>
        <w:t>5.6.2.2</w:t>
      </w:r>
      <w:r w:rsidRPr="00B3056F">
        <w:tab/>
        <w:t>Update</w:t>
      </w:r>
      <w:bookmarkEnd w:id="972"/>
      <w:bookmarkEnd w:id="973"/>
      <w:bookmarkEnd w:id="974"/>
      <w:bookmarkEnd w:id="975"/>
      <w:bookmarkEnd w:id="976"/>
      <w:bookmarkEnd w:id="977"/>
      <w:bookmarkEnd w:id="978"/>
    </w:p>
    <w:p w14:paraId="772281E4" w14:textId="77777777" w:rsidR="00EF45DA" w:rsidRPr="00B3056F" w:rsidRDefault="00EF45DA" w:rsidP="00EF45DA">
      <w:pPr>
        <w:pStyle w:val="Heading5"/>
      </w:pPr>
      <w:bookmarkStart w:id="979" w:name="_Toc11338448"/>
      <w:bookmarkStart w:id="980" w:name="_Toc27585063"/>
      <w:bookmarkStart w:id="981" w:name="_Toc36457016"/>
      <w:bookmarkStart w:id="982" w:name="_Toc45027899"/>
      <w:bookmarkStart w:id="983" w:name="_Toc45028734"/>
      <w:bookmarkStart w:id="984" w:name="_Toc51867495"/>
      <w:bookmarkStart w:id="985" w:name="_Toc58582136"/>
      <w:r w:rsidRPr="00B3056F">
        <w:t>5.6.2.2.1</w:t>
      </w:r>
      <w:r w:rsidRPr="00B3056F">
        <w:tab/>
        <w:t>General</w:t>
      </w:r>
      <w:bookmarkEnd w:id="979"/>
      <w:bookmarkEnd w:id="980"/>
      <w:bookmarkEnd w:id="981"/>
      <w:bookmarkEnd w:id="982"/>
      <w:bookmarkEnd w:id="983"/>
      <w:bookmarkEnd w:id="984"/>
      <w:bookmarkEnd w:id="985"/>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8B19AB">
      <w:pPr>
        <w:ind w:left="568" w:hanging="284"/>
      </w:pPr>
      <w:r w:rsidRPr="00B3056F">
        <w:t>-</w:t>
      </w:r>
      <w:r w:rsidRPr="00B3056F">
        <w:tab/>
        <w:t>Subscription data update</w:t>
      </w:r>
    </w:p>
    <w:p w14:paraId="3C15419B" w14:textId="27DC8AA3" w:rsidR="00EF45DA" w:rsidRPr="00B3056F" w:rsidRDefault="008B19AB" w:rsidP="00427020">
      <w:pPr>
        <w:ind w:left="568" w:hanging="284"/>
      </w:pPr>
      <w:r>
        <w:t>-</w:t>
      </w:r>
      <w:r>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6" w:name="_Toc11338449"/>
      <w:bookmarkStart w:id="987" w:name="_Toc27585064"/>
      <w:bookmarkStart w:id="988" w:name="_Toc36457017"/>
      <w:bookmarkStart w:id="989" w:name="_Toc45027900"/>
      <w:bookmarkStart w:id="990" w:name="_Toc45028735"/>
      <w:bookmarkStart w:id="991" w:name="_Toc51867496"/>
      <w:bookmarkStart w:id="992" w:name="_Toc58582137"/>
      <w:r w:rsidRPr="00B3056F">
        <w:t>5.6.2.2.2</w:t>
      </w:r>
      <w:r w:rsidRPr="00B3056F">
        <w:tab/>
        <w:t>Subscription data update</w:t>
      </w:r>
      <w:bookmarkEnd w:id="986"/>
      <w:bookmarkEnd w:id="987"/>
      <w:bookmarkEnd w:id="988"/>
      <w:bookmarkEnd w:id="989"/>
      <w:bookmarkEnd w:id="990"/>
      <w:bookmarkEnd w:id="991"/>
      <w:bookmarkEnd w:id="992"/>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5" type="#_x0000_t75" style="width:433.45pt;height:118.3pt" o:ole="">
            <v:imagedata r:id="rId152" o:title=""/>
          </v:shape>
          <o:OLEObject Type="Embed" ProgID="Visio.Drawing.11" ShapeID="_x0000_i1095" DrawAspect="Content" ObjectID="_1669228249" r:id="rId153"/>
        </w:object>
      </w:r>
    </w:p>
    <w:p w14:paraId="769E1707" w14:textId="77777777" w:rsidR="00EF45DA" w:rsidRPr="00B3056F" w:rsidRDefault="00EF45DA" w:rsidP="00EF45DA">
      <w:pPr>
        <w:pStyle w:val="TF"/>
      </w:pPr>
      <w:r w:rsidRPr="00B3056F">
        <w:t>Figure 5.6.2.2.2-1: NF service consumer updates subscription data</w:t>
      </w:r>
    </w:p>
    <w:p w14:paraId="29E64C40" w14:textId="6B2A0B0F"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bookmarkStart w:id="993" w:name="_GoBack"/>
      <w:bookmarkEnd w:id="993"/>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94" w:name="_Toc27585065"/>
      <w:bookmarkStart w:id="995" w:name="_Toc36457018"/>
      <w:bookmarkStart w:id="996" w:name="_Toc45027901"/>
      <w:bookmarkStart w:id="997" w:name="_Toc45028736"/>
      <w:bookmarkStart w:id="998" w:name="_Toc51867497"/>
      <w:bookmarkStart w:id="999" w:name="_Toc58582138"/>
      <w:bookmarkStart w:id="1000" w:name="_Toc11338450"/>
      <w:r w:rsidRPr="00B3056F">
        <w:t>5.6.2.2.3</w:t>
      </w:r>
      <w:r w:rsidRPr="00B3056F">
        <w:tab/>
        <w:t>5G VN Group modification</w:t>
      </w:r>
      <w:bookmarkEnd w:id="994"/>
      <w:bookmarkEnd w:id="995"/>
      <w:bookmarkEnd w:id="996"/>
      <w:bookmarkEnd w:id="997"/>
      <w:bookmarkEnd w:id="998"/>
      <w:bookmarkEnd w:id="999"/>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6" type="#_x0000_t75" style="width:433.45pt;height:127.1pt" o:ole="">
            <v:imagedata r:id="rId154" o:title=""/>
          </v:shape>
          <o:OLEObject Type="Embed" ProgID="Visio.Drawing.11" ShapeID="_x0000_i1096" DrawAspect="Content" ObjectID="_1669228250" r:id="rId155"/>
        </w:object>
      </w:r>
    </w:p>
    <w:p w14:paraId="03C9F008" w14:textId="77777777" w:rsidR="00EF45DA" w:rsidRPr="00B3056F" w:rsidRDefault="00EF45DA" w:rsidP="00EF45DA">
      <w:pPr>
        <w:pStyle w:val="TF"/>
      </w:pPr>
      <w:r w:rsidRPr="00B3056F">
        <w:t>Figure 5.6.2.2.3-1: NF service consumer modifies a 5G VN Group</w:t>
      </w:r>
    </w:p>
    <w:p w14:paraId="750A0EE3" w14:textId="0AEDCE0B" w:rsidR="00EF45DA" w:rsidRPr="00B3056F" w:rsidRDefault="00EF45DA" w:rsidP="00EF45DA">
      <w:pPr>
        <w:pStyle w:val="B1"/>
      </w:pPr>
      <w:r w:rsidRPr="00B3056F">
        <w:t>1.</w:t>
      </w:r>
      <w:r w:rsidRPr="00B3056F">
        <w:tab/>
        <w:t>The NF service consumer sends a PATCH request to the resource that represents a 5G VN Group.</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1001" w:name="_Toc45027902"/>
      <w:bookmarkStart w:id="1002" w:name="_Toc45028737"/>
      <w:bookmarkStart w:id="1003" w:name="_Toc51867498"/>
      <w:bookmarkStart w:id="1004" w:name="_Toc58582139"/>
      <w:bookmarkStart w:id="1005" w:name="_Toc27585066"/>
      <w:bookmarkStart w:id="1006" w:name="_Toc36457019"/>
      <w:r w:rsidRPr="00B3056F">
        <w:t>5.6.2.2.</w:t>
      </w:r>
      <w:r w:rsidR="009728E2">
        <w:t>4</w:t>
      </w:r>
      <w:r w:rsidRPr="00B3056F">
        <w:tab/>
      </w:r>
      <w:r>
        <w:t>SoR Information</w:t>
      </w:r>
      <w:r w:rsidRPr="00B3056F">
        <w:t xml:space="preserve"> update</w:t>
      </w:r>
      <w:bookmarkEnd w:id="1001"/>
      <w:bookmarkEnd w:id="1002"/>
      <w:bookmarkEnd w:id="1003"/>
      <w:bookmarkEnd w:id="1004"/>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097" type="#_x0000_t75" style="width:433.45pt;height:119.75pt" o:ole="">
            <v:imagedata r:id="rId156" o:title=""/>
          </v:shape>
          <o:OLEObject Type="Embed" ProgID="Visio.Drawing.11" ShapeID="_x0000_i1097" DrawAspect="Content" ObjectID="_1669228251" r:id="rId157"/>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lastRenderedPageBreak/>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7" w:name="_Toc45027903"/>
      <w:bookmarkStart w:id="1008" w:name="_Toc45028738"/>
      <w:bookmarkStart w:id="1009" w:name="_Toc51867499"/>
      <w:bookmarkStart w:id="1010" w:name="_Toc58582140"/>
      <w:r w:rsidRPr="00B3056F">
        <w:t>5.6.2.3</w:t>
      </w:r>
      <w:r w:rsidRPr="00B3056F">
        <w:tab/>
        <w:t>Create</w:t>
      </w:r>
      <w:bookmarkEnd w:id="1005"/>
      <w:bookmarkEnd w:id="1006"/>
      <w:bookmarkEnd w:id="1007"/>
      <w:bookmarkEnd w:id="1008"/>
      <w:bookmarkEnd w:id="1009"/>
      <w:bookmarkEnd w:id="1010"/>
    </w:p>
    <w:p w14:paraId="7765237D" w14:textId="77777777" w:rsidR="00EF45DA" w:rsidRPr="00B3056F" w:rsidRDefault="00EF45DA" w:rsidP="00EF45DA">
      <w:pPr>
        <w:pStyle w:val="Heading5"/>
      </w:pPr>
      <w:bookmarkStart w:id="1011" w:name="_Toc27585067"/>
      <w:bookmarkStart w:id="1012" w:name="_Toc36457020"/>
      <w:bookmarkStart w:id="1013" w:name="_Toc45027904"/>
      <w:bookmarkStart w:id="1014" w:name="_Toc45028739"/>
      <w:bookmarkStart w:id="1015" w:name="_Toc51867500"/>
      <w:bookmarkStart w:id="1016" w:name="_Toc58582141"/>
      <w:r w:rsidRPr="00B3056F">
        <w:t>5.6.2.3.1</w:t>
      </w:r>
      <w:r w:rsidRPr="00B3056F">
        <w:tab/>
        <w:t>General</w:t>
      </w:r>
      <w:bookmarkEnd w:id="1011"/>
      <w:bookmarkEnd w:id="1012"/>
      <w:bookmarkEnd w:id="1013"/>
      <w:bookmarkEnd w:id="1014"/>
      <w:bookmarkEnd w:id="1015"/>
      <w:bookmarkEnd w:id="1016"/>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7" w:name="_Toc27585068"/>
      <w:bookmarkStart w:id="1018" w:name="_Toc36457021"/>
      <w:bookmarkStart w:id="1019" w:name="_Toc45027905"/>
      <w:bookmarkStart w:id="1020" w:name="_Toc45028740"/>
      <w:bookmarkStart w:id="1021" w:name="_Toc51867501"/>
      <w:bookmarkStart w:id="1022" w:name="_Toc58582142"/>
      <w:r w:rsidRPr="00B3056F">
        <w:t>5.6.2.3.2</w:t>
      </w:r>
      <w:r w:rsidRPr="00B3056F">
        <w:tab/>
        <w:t>5G-VN-Group creation</w:t>
      </w:r>
      <w:bookmarkEnd w:id="1017"/>
      <w:bookmarkEnd w:id="1018"/>
      <w:bookmarkEnd w:id="1019"/>
      <w:bookmarkEnd w:id="1020"/>
      <w:bookmarkEnd w:id="1021"/>
      <w:bookmarkEnd w:id="1022"/>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098" type="#_x0000_t75" style="width:433.45pt;height:119.75pt" o:ole="">
            <v:imagedata r:id="rId158" o:title=""/>
          </v:shape>
          <o:OLEObject Type="Embed" ProgID="Visio.Drawing.11" ShapeID="_x0000_i1098" DrawAspect="Content" ObjectID="_1669228252" r:id="rId159"/>
        </w:object>
      </w:r>
    </w:p>
    <w:p w14:paraId="34356F90" w14:textId="77777777" w:rsidR="00EF45DA" w:rsidRPr="00B3056F" w:rsidRDefault="00EF45DA" w:rsidP="00EF45DA">
      <w:pPr>
        <w:pStyle w:val="TF"/>
      </w:pPr>
      <w:r w:rsidRPr="00B3056F">
        <w:t>Figure 5.6.2.3.2-1: NF service consumer creates a 5G-VN-Group</w:t>
      </w:r>
    </w:p>
    <w:p w14:paraId="0105A62E" w14:textId="0798999D"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23" w:name="_Toc27585069"/>
      <w:bookmarkStart w:id="1024" w:name="_Toc36457022"/>
      <w:bookmarkStart w:id="1025" w:name="_Toc45027906"/>
      <w:bookmarkStart w:id="1026" w:name="_Toc45028741"/>
      <w:bookmarkStart w:id="1027" w:name="_Toc51867502"/>
      <w:bookmarkStart w:id="1028" w:name="_Toc58582143"/>
      <w:r w:rsidRPr="00B3056F">
        <w:t>5.6.2.4</w:t>
      </w:r>
      <w:r w:rsidRPr="00B3056F">
        <w:tab/>
        <w:t>Delete</w:t>
      </w:r>
      <w:bookmarkEnd w:id="1023"/>
      <w:bookmarkEnd w:id="1024"/>
      <w:bookmarkEnd w:id="1025"/>
      <w:bookmarkEnd w:id="1026"/>
      <w:bookmarkEnd w:id="1027"/>
      <w:bookmarkEnd w:id="1028"/>
    </w:p>
    <w:p w14:paraId="51519D10" w14:textId="77777777" w:rsidR="00EF45DA" w:rsidRPr="00B3056F" w:rsidRDefault="00EF45DA" w:rsidP="00EF45DA">
      <w:pPr>
        <w:pStyle w:val="Heading5"/>
      </w:pPr>
      <w:bookmarkStart w:id="1029" w:name="_Toc27585070"/>
      <w:bookmarkStart w:id="1030" w:name="_Toc36457023"/>
      <w:bookmarkStart w:id="1031" w:name="_Toc45027907"/>
      <w:bookmarkStart w:id="1032" w:name="_Toc45028742"/>
      <w:bookmarkStart w:id="1033" w:name="_Toc51867503"/>
      <w:bookmarkStart w:id="1034" w:name="_Toc58582144"/>
      <w:r w:rsidRPr="00B3056F">
        <w:t>5.6.2.4.1</w:t>
      </w:r>
      <w:r w:rsidRPr="00B3056F">
        <w:tab/>
        <w:t>General</w:t>
      </w:r>
      <w:bookmarkEnd w:id="1029"/>
      <w:bookmarkEnd w:id="1030"/>
      <w:bookmarkEnd w:id="1031"/>
      <w:bookmarkEnd w:id="1032"/>
      <w:bookmarkEnd w:id="1033"/>
      <w:bookmarkEnd w:id="1034"/>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35" w:name="_Toc27585071"/>
      <w:bookmarkStart w:id="1036" w:name="_Toc36457024"/>
      <w:bookmarkStart w:id="1037" w:name="_Toc45027908"/>
      <w:bookmarkStart w:id="1038" w:name="_Toc45028743"/>
      <w:bookmarkStart w:id="1039" w:name="_Toc51867504"/>
      <w:bookmarkStart w:id="1040" w:name="_Toc58582145"/>
      <w:r w:rsidRPr="00B3056F">
        <w:lastRenderedPageBreak/>
        <w:t>5.6.2.4.2</w:t>
      </w:r>
      <w:r w:rsidRPr="00B3056F">
        <w:tab/>
        <w:t>5G-VN-Group deletion</w:t>
      </w:r>
      <w:bookmarkEnd w:id="1035"/>
      <w:bookmarkEnd w:id="1036"/>
      <w:bookmarkEnd w:id="1037"/>
      <w:bookmarkEnd w:id="1038"/>
      <w:bookmarkEnd w:id="1039"/>
      <w:bookmarkEnd w:id="1040"/>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099" type="#_x0000_t75" style="width:433.45pt;height:118.3pt" o:ole="">
            <v:imagedata r:id="rId160" o:title=""/>
          </v:shape>
          <o:OLEObject Type="Embed" ProgID="Visio.Drawing.11" ShapeID="_x0000_i1099" DrawAspect="Content" ObjectID="_1669228253" r:id="rId161"/>
        </w:object>
      </w:r>
    </w:p>
    <w:p w14:paraId="47103BAB" w14:textId="77777777" w:rsidR="00EF45DA" w:rsidRPr="00B3056F" w:rsidRDefault="00EF45DA" w:rsidP="00EF45DA">
      <w:pPr>
        <w:pStyle w:val="TF"/>
      </w:pPr>
      <w:r w:rsidRPr="00B3056F">
        <w:t>Figure 5.6.2.4.2-1: NF service consumer deletes a 5G-VN-Group</w:t>
      </w:r>
    </w:p>
    <w:p w14:paraId="54CDEA15" w14:textId="4DC0A5F8"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41" w:name="_Toc58582146"/>
      <w:bookmarkStart w:id="1042" w:name="_Toc27585072"/>
      <w:bookmarkStart w:id="1043" w:name="_Toc36457025"/>
      <w:bookmarkStart w:id="1044" w:name="_Toc45027909"/>
      <w:bookmarkStart w:id="1045" w:name="_Toc45028744"/>
      <w:bookmarkStart w:id="1046" w:name="_Toc51867505"/>
      <w:r w:rsidRPr="00B3056F">
        <w:t>5.6.2.</w:t>
      </w:r>
      <w:r w:rsidR="00D73BCF">
        <w:t>5</w:t>
      </w:r>
      <w:r w:rsidRPr="00B3056F">
        <w:tab/>
      </w:r>
      <w:r>
        <w:t>Get</w:t>
      </w:r>
      <w:bookmarkEnd w:id="1041"/>
    </w:p>
    <w:p w14:paraId="5145FD47" w14:textId="0BFEEAB2" w:rsidR="002A2491" w:rsidRPr="00B3056F" w:rsidRDefault="002A2491" w:rsidP="002A2491">
      <w:pPr>
        <w:pStyle w:val="Heading5"/>
      </w:pPr>
      <w:bookmarkStart w:id="1047" w:name="_Toc58582147"/>
      <w:r w:rsidRPr="00B3056F">
        <w:t>5.6.2.</w:t>
      </w:r>
      <w:r w:rsidR="00D73BCF">
        <w:t>5</w:t>
      </w:r>
      <w:r w:rsidRPr="00B3056F">
        <w:t>.1</w:t>
      </w:r>
      <w:r w:rsidRPr="00B3056F">
        <w:tab/>
        <w:t>General</w:t>
      </w:r>
      <w:bookmarkEnd w:id="1047"/>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8" w:name="_Toc58582148"/>
      <w:r w:rsidRPr="00B3056F">
        <w:t>5.6.2.</w:t>
      </w:r>
      <w:r w:rsidR="00D73BCF">
        <w:t>5</w:t>
      </w:r>
      <w:r w:rsidRPr="00B3056F">
        <w:t>.2</w:t>
      </w:r>
      <w:r w:rsidRPr="00B3056F">
        <w:tab/>
        <w:t xml:space="preserve">5G-VN-Group </w:t>
      </w:r>
      <w:r>
        <w:t>get</w:t>
      </w:r>
      <w:bookmarkEnd w:id="1048"/>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0" type="#_x0000_t75" style="width:433.45pt;height:119pt" o:ole="">
            <v:imagedata r:id="rId162" o:title=""/>
          </v:shape>
          <o:OLEObject Type="Embed" ProgID="Visio.Drawing.11" ShapeID="_x0000_i1100" DrawAspect="Content" ObjectID="_1669228254" r:id="rId163"/>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lastRenderedPageBreak/>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9" w:name="_Toc58582149"/>
      <w:r w:rsidRPr="00B3056F">
        <w:t>5.7</w:t>
      </w:r>
      <w:r w:rsidRPr="00B3056F">
        <w:tab/>
        <w:t>Nudm_NIDDAuthorization Service</w:t>
      </w:r>
      <w:bookmarkEnd w:id="1000"/>
      <w:bookmarkEnd w:id="1042"/>
      <w:bookmarkEnd w:id="1043"/>
      <w:bookmarkEnd w:id="1044"/>
      <w:bookmarkEnd w:id="1045"/>
      <w:bookmarkEnd w:id="1046"/>
      <w:bookmarkEnd w:id="1049"/>
    </w:p>
    <w:p w14:paraId="22433458" w14:textId="77777777" w:rsidR="00EF45DA" w:rsidRPr="00B3056F" w:rsidRDefault="00EF45DA" w:rsidP="00EF45DA">
      <w:pPr>
        <w:pStyle w:val="Heading3"/>
      </w:pPr>
      <w:bookmarkStart w:id="1050" w:name="_Toc11338451"/>
      <w:bookmarkStart w:id="1051" w:name="_Toc27585073"/>
      <w:bookmarkStart w:id="1052" w:name="_Toc36457026"/>
      <w:bookmarkStart w:id="1053" w:name="_Toc45027910"/>
      <w:bookmarkStart w:id="1054" w:name="_Toc45028745"/>
      <w:bookmarkStart w:id="1055" w:name="_Toc51867506"/>
      <w:bookmarkStart w:id="1056" w:name="_Toc58582150"/>
      <w:r w:rsidRPr="00B3056F">
        <w:t>5.7.1</w:t>
      </w:r>
      <w:r w:rsidRPr="00B3056F">
        <w:tab/>
        <w:t>Service Description</w:t>
      </w:r>
      <w:bookmarkEnd w:id="1050"/>
      <w:bookmarkEnd w:id="1051"/>
      <w:bookmarkEnd w:id="1052"/>
      <w:bookmarkEnd w:id="1053"/>
      <w:bookmarkEnd w:id="1054"/>
      <w:bookmarkEnd w:id="1055"/>
      <w:bookmarkEnd w:id="1056"/>
    </w:p>
    <w:p w14:paraId="073BEA97" w14:textId="77777777" w:rsidR="00EF45DA" w:rsidRPr="00B3056F" w:rsidRDefault="00EF45DA" w:rsidP="00EF45DA">
      <w:r w:rsidRPr="00B3056F">
        <w:t>See 3GPP TS 23.501 [2] table 7.2.5-1.</w:t>
      </w:r>
    </w:p>
    <w:p w14:paraId="20A3556F" w14:textId="77777777" w:rsidR="00EF45DA" w:rsidRPr="00B3056F" w:rsidRDefault="00EF45DA" w:rsidP="00EF45DA">
      <w:pPr>
        <w:pStyle w:val="EditorsNote"/>
        <w:rPr>
          <w:lang w:eastAsia="zh-CN"/>
        </w:rPr>
      </w:pPr>
      <w:r w:rsidRPr="00B3056F">
        <w:rPr>
          <w:lang w:eastAsia="zh-CN"/>
        </w:rPr>
        <w:t>Editor's Note:</w:t>
      </w:r>
      <w:r w:rsidRPr="00B3056F">
        <w:rPr>
          <w:lang w:eastAsia="zh-CN"/>
        </w:rPr>
        <w:tab/>
      </w:r>
      <w:r w:rsidRPr="00B3056F">
        <w:t>3GPP TS 23.502 describes Nudm_NIDDAuthorization Service, update of table 3GPP TS 23.501 [2] table 7.2.5-1 is outstanding.</w:t>
      </w:r>
    </w:p>
    <w:p w14:paraId="35114E1B" w14:textId="77777777" w:rsidR="00EF45DA" w:rsidRPr="00B3056F" w:rsidRDefault="00EF45DA" w:rsidP="00EF45DA">
      <w:pPr>
        <w:pStyle w:val="Heading3"/>
      </w:pPr>
      <w:bookmarkStart w:id="1057" w:name="_Toc11338452"/>
      <w:bookmarkStart w:id="1058" w:name="_Toc27585074"/>
      <w:bookmarkStart w:id="1059" w:name="_Toc36457027"/>
      <w:bookmarkStart w:id="1060" w:name="_Toc45027911"/>
      <w:bookmarkStart w:id="1061" w:name="_Toc45028746"/>
      <w:bookmarkStart w:id="1062" w:name="_Toc51867507"/>
      <w:bookmarkStart w:id="1063" w:name="_Toc58582151"/>
      <w:r w:rsidRPr="00B3056F">
        <w:t>5.7.2</w:t>
      </w:r>
      <w:r w:rsidRPr="00B3056F">
        <w:tab/>
        <w:t>Service Operations</w:t>
      </w:r>
      <w:bookmarkEnd w:id="1057"/>
      <w:bookmarkEnd w:id="1058"/>
      <w:bookmarkEnd w:id="1059"/>
      <w:bookmarkEnd w:id="1060"/>
      <w:bookmarkEnd w:id="1061"/>
      <w:bookmarkEnd w:id="1062"/>
      <w:bookmarkEnd w:id="1063"/>
    </w:p>
    <w:p w14:paraId="73EE1FEC" w14:textId="77777777" w:rsidR="00EF45DA" w:rsidRPr="00B3056F" w:rsidRDefault="00EF45DA" w:rsidP="00EF45DA">
      <w:pPr>
        <w:pStyle w:val="Heading4"/>
      </w:pPr>
      <w:bookmarkStart w:id="1064" w:name="_Toc11338453"/>
      <w:bookmarkStart w:id="1065" w:name="_Toc27585075"/>
      <w:bookmarkStart w:id="1066" w:name="_Toc36457028"/>
      <w:bookmarkStart w:id="1067" w:name="_Toc45027912"/>
      <w:bookmarkStart w:id="1068" w:name="_Toc45028747"/>
      <w:bookmarkStart w:id="1069" w:name="_Toc51867508"/>
      <w:bookmarkStart w:id="1070" w:name="_Toc58582152"/>
      <w:r w:rsidRPr="00B3056F">
        <w:t>5.7.2.1</w:t>
      </w:r>
      <w:r w:rsidRPr="00B3056F">
        <w:tab/>
        <w:t>Introduction</w:t>
      </w:r>
      <w:bookmarkEnd w:id="1064"/>
      <w:bookmarkEnd w:id="1065"/>
      <w:bookmarkEnd w:id="1066"/>
      <w:bookmarkEnd w:id="1067"/>
      <w:bookmarkEnd w:id="1068"/>
      <w:bookmarkEnd w:id="1069"/>
      <w:bookmarkEnd w:id="1070"/>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71" w:name="_Toc11338454"/>
      <w:bookmarkStart w:id="1072" w:name="_Toc27585076"/>
      <w:bookmarkStart w:id="1073" w:name="_Toc36457029"/>
      <w:bookmarkStart w:id="1074" w:name="_Toc45027913"/>
      <w:bookmarkStart w:id="1075" w:name="_Toc45028748"/>
      <w:bookmarkStart w:id="1076" w:name="_Toc51867509"/>
      <w:bookmarkStart w:id="1077" w:name="_Toc58582153"/>
      <w:r w:rsidRPr="00B3056F">
        <w:t>5.7.2.2</w:t>
      </w:r>
      <w:r w:rsidRPr="00B3056F">
        <w:tab/>
        <w:t>Get</w:t>
      </w:r>
      <w:bookmarkEnd w:id="1071"/>
      <w:bookmarkEnd w:id="1072"/>
      <w:bookmarkEnd w:id="1073"/>
      <w:bookmarkEnd w:id="1074"/>
      <w:bookmarkEnd w:id="1075"/>
      <w:bookmarkEnd w:id="1076"/>
      <w:bookmarkEnd w:id="1077"/>
    </w:p>
    <w:p w14:paraId="79A436C6" w14:textId="77777777" w:rsidR="00EF45DA" w:rsidRPr="00B3056F" w:rsidRDefault="00EF45DA" w:rsidP="00EF45DA">
      <w:pPr>
        <w:pStyle w:val="Heading5"/>
      </w:pPr>
      <w:bookmarkStart w:id="1078" w:name="_Toc11338455"/>
      <w:bookmarkStart w:id="1079" w:name="_Toc27585077"/>
      <w:bookmarkStart w:id="1080" w:name="_Toc36457030"/>
      <w:bookmarkStart w:id="1081" w:name="_Toc45027914"/>
      <w:bookmarkStart w:id="1082" w:name="_Toc45028749"/>
      <w:bookmarkStart w:id="1083" w:name="_Toc51867510"/>
      <w:bookmarkStart w:id="1084" w:name="_Toc58582154"/>
      <w:r w:rsidRPr="00B3056F">
        <w:t>5.7.2.2.1</w:t>
      </w:r>
      <w:r w:rsidRPr="00B3056F">
        <w:tab/>
        <w:t>General</w:t>
      </w:r>
      <w:bookmarkEnd w:id="1078"/>
      <w:bookmarkEnd w:id="1079"/>
      <w:bookmarkEnd w:id="1080"/>
      <w:bookmarkEnd w:id="1081"/>
      <w:bookmarkEnd w:id="1082"/>
      <w:bookmarkEnd w:id="1083"/>
      <w:bookmarkEnd w:id="1084"/>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85" w:name="_Toc11338456"/>
      <w:bookmarkStart w:id="1086" w:name="_Toc27585078"/>
      <w:bookmarkStart w:id="1087" w:name="_Toc36457031"/>
      <w:bookmarkStart w:id="1088" w:name="_Toc45027915"/>
      <w:bookmarkStart w:id="1089" w:name="_Toc45028750"/>
      <w:bookmarkStart w:id="1090" w:name="_Toc51867511"/>
      <w:bookmarkStart w:id="1091" w:name="_Toc58582155"/>
      <w:r w:rsidRPr="00B3056F">
        <w:t>5.7.2.2.2</w:t>
      </w:r>
      <w:r w:rsidRPr="00B3056F">
        <w:tab/>
        <w:t>NIDD Authorization Data Retrieval</w:t>
      </w:r>
      <w:bookmarkEnd w:id="1085"/>
      <w:bookmarkEnd w:id="1086"/>
      <w:bookmarkEnd w:id="1087"/>
      <w:bookmarkEnd w:id="1088"/>
      <w:bookmarkEnd w:id="1089"/>
      <w:bookmarkEnd w:id="1090"/>
      <w:bookmarkEnd w:id="1091"/>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4E9DF4AA" w:rsidR="00EF45DA" w:rsidRPr="00B3056F" w:rsidRDefault="004E3A0D" w:rsidP="00EF45DA">
      <w:pPr>
        <w:pStyle w:val="TH"/>
      </w:pPr>
      <w:r w:rsidRPr="00B3056F">
        <w:object w:dxaOrig="8685" w:dyaOrig="2551" w14:anchorId="3BEBFB8D">
          <v:shape id="_x0000_i1101" type="#_x0000_t75" style="width:433.45pt;height:130.05pt" o:ole="">
            <v:imagedata r:id="rId164" o:title=""/>
          </v:shape>
          <o:OLEObject Type="Embed" ProgID="Visio.Drawing.11" ShapeID="_x0000_i1101" DrawAspect="Content" ObjectID="_1669228255" r:id="rId165"/>
        </w:object>
      </w:r>
    </w:p>
    <w:p w14:paraId="5A443CB9" w14:textId="77777777" w:rsidR="00EF45DA" w:rsidRPr="00B3056F" w:rsidRDefault="00EF45DA" w:rsidP="00EF45DA">
      <w:pPr>
        <w:pStyle w:val="TF"/>
      </w:pPr>
      <w:r w:rsidRPr="00B3056F">
        <w:t>Figure 5.7.2.2.2-1: Requesting a UE's NIDD Authorization Data</w:t>
      </w:r>
    </w:p>
    <w:p w14:paraId="06DA7C92" w14:textId="6E716CE7"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rsidRPr="004E3A0D">
        <w:t xml:space="preserve"> </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DC80237" w14:textId="4ECA1DA8" w:rsidR="00EF45DA" w:rsidRPr="00B3056F" w:rsidRDefault="00EF45DA" w:rsidP="00EF45DA">
      <w:pPr>
        <w:pStyle w:val="B1"/>
      </w:pP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92" w:name="_Toc27585079"/>
      <w:bookmarkStart w:id="1093" w:name="_Toc36457032"/>
      <w:bookmarkStart w:id="1094" w:name="_Toc45027916"/>
      <w:bookmarkStart w:id="1095" w:name="_Toc45028751"/>
      <w:bookmarkStart w:id="1096" w:name="_Toc51867512"/>
      <w:bookmarkStart w:id="1097" w:name="_Toc58582156"/>
      <w:bookmarkStart w:id="1098" w:name="_Toc11338457"/>
      <w:r w:rsidRPr="00B3056F">
        <w:t>5.7.2.3</w:t>
      </w:r>
      <w:r w:rsidRPr="00B3056F">
        <w:tab/>
        <w:t>Notification</w:t>
      </w:r>
      <w:bookmarkEnd w:id="1092"/>
      <w:bookmarkEnd w:id="1093"/>
      <w:bookmarkEnd w:id="1094"/>
      <w:bookmarkEnd w:id="1095"/>
      <w:bookmarkEnd w:id="1096"/>
      <w:bookmarkEnd w:id="1097"/>
    </w:p>
    <w:p w14:paraId="238BCD47" w14:textId="77777777" w:rsidR="00EF45DA" w:rsidRPr="00B3056F" w:rsidRDefault="00EF45DA" w:rsidP="00EF45DA">
      <w:pPr>
        <w:pStyle w:val="Heading5"/>
      </w:pPr>
      <w:bookmarkStart w:id="1099" w:name="_Toc27585080"/>
      <w:bookmarkStart w:id="1100" w:name="_Toc36457033"/>
      <w:bookmarkStart w:id="1101" w:name="_Toc45027917"/>
      <w:bookmarkStart w:id="1102" w:name="_Toc45028752"/>
      <w:bookmarkStart w:id="1103" w:name="_Toc51867513"/>
      <w:bookmarkStart w:id="1104" w:name="_Toc58582157"/>
      <w:r w:rsidRPr="00B3056F">
        <w:t>5.7.2.3.1</w:t>
      </w:r>
      <w:r w:rsidRPr="00B3056F">
        <w:tab/>
        <w:t>General</w:t>
      </w:r>
      <w:bookmarkEnd w:id="1099"/>
      <w:bookmarkEnd w:id="1100"/>
      <w:bookmarkEnd w:id="1101"/>
      <w:bookmarkEnd w:id="1102"/>
      <w:bookmarkEnd w:id="1103"/>
      <w:bookmarkEnd w:id="1104"/>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105" w:name="_Toc27585081"/>
      <w:bookmarkStart w:id="1106" w:name="_Toc36457034"/>
      <w:bookmarkStart w:id="1107" w:name="_Toc45027918"/>
      <w:bookmarkStart w:id="1108" w:name="_Toc45028753"/>
      <w:bookmarkStart w:id="1109" w:name="_Toc51867514"/>
      <w:bookmarkStart w:id="1110" w:name="_Toc58582158"/>
      <w:r w:rsidRPr="00B3056F">
        <w:t>5.7.2.3.2</w:t>
      </w:r>
      <w:r w:rsidRPr="00B3056F">
        <w:tab/>
        <w:t>NIDD Authorization Data Update Notification</w:t>
      </w:r>
      <w:bookmarkEnd w:id="1105"/>
      <w:bookmarkEnd w:id="1106"/>
      <w:bookmarkEnd w:id="1107"/>
      <w:bookmarkEnd w:id="1108"/>
      <w:bookmarkEnd w:id="1109"/>
      <w:bookmarkEnd w:id="1110"/>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07D89B5" w:rsidR="00EF45DA" w:rsidRPr="00B3056F" w:rsidRDefault="00FC4719" w:rsidP="00EF45DA">
      <w:pPr>
        <w:pStyle w:val="TH"/>
      </w:pPr>
      <w:r>
        <w:rPr>
          <w:rFonts w:eastAsia="DengXian"/>
        </w:rPr>
        <w:object w:dxaOrig="8700" w:dyaOrig="2376" w14:anchorId="6A7C3E66">
          <v:shape id="_x0000_i1102" type="#_x0000_t75" style="width:433.45pt;height:119.75pt" o:ole="">
            <v:imagedata r:id="rId166" o:title=""/>
          </v:shape>
          <o:OLEObject Type="Embed" ProgID="Visio.Drawing.11" ShapeID="_x0000_i1102" DrawAspect="Content" ObjectID="_1669228256" r:id="rId167"/>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11" w:name="_Toc27585082"/>
      <w:bookmarkStart w:id="1112" w:name="_Toc36457035"/>
      <w:bookmarkStart w:id="1113" w:name="_Toc45027919"/>
      <w:bookmarkStart w:id="1114" w:name="_Toc45028754"/>
      <w:bookmarkStart w:id="1115" w:name="_Toc51867515"/>
      <w:bookmarkStart w:id="1116" w:name="_Toc58582159"/>
      <w:r w:rsidRPr="00B3056F">
        <w:t>5.8</w:t>
      </w:r>
      <w:r w:rsidRPr="00B3056F">
        <w:tab/>
        <w:t>Nudm_MT Service</w:t>
      </w:r>
      <w:bookmarkEnd w:id="1111"/>
      <w:bookmarkEnd w:id="1112"/>
      <w:bookmarkEnd w:id="1113"/>
      <w:bookmarkEnd w:id="1114"/>
      <w:bookmarkEnd w:id="1115"/>
      <w:bookmarkEnd w:id="1116"/>
    </w:p>
    <w:p w14:paraId="6DB36A38" w14:textId="6E0D6D50" w:rsidR="00EF45DA" w:rsidRPr="00B3056F" w:rsidRDefault="00EF45DA" w:rsidP="00EF45DA">
      <w:pPr>
        <w:pStyle w:val="Heading3"/>
      </w:pPr>
      <w:bookmarkStart w:id="1117" w:name="_Toc27585083"/>
      <w:bookmarkStart w:id="1118" w:name="_Toc36457036"/>
      <w:bookmarkStart w:id="1119" w:name="_Toc45027920"/>
      <w:bookmarkStart w:id="1120" w:name="_Toc45028755"/>
      <w:bookmarkStart w:id="1121" w:name="_Toc51867516"/>
      <w:bookmarkStart w:id="1122" w:name="_Toc58582160"/>
      <w:r w:rsidRPr="00B3056F">
        <w:t>5.8.1</w:t>
      </w:r>
      <w:r w:rsidRPr="00B3056F">
        <w:tab/>
        <w:t>Service Description</w:t>
      </w:r>
      <w:bookmarkEnd w:id="1117"/>
      <w:bookmarkEnd w:id="1118"/>
      <w:bookmarkEnd w:id="1119"/>
      <w:bookmarkEnd w:id="1120"/>
      <w:bookmarkEnd w:id="1121"/>
      <w:bookmarkEnd w:id="1122"/>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23" w:name="_Toc27585084"/>
      <w:bookmarkStart w:id="1124" w:name="_Toc36457037"/>
      <w:bookmarkStart w:id="1125" w:name="_Toc45027921"/>
      <w:bookmarkStart w:id="1126" w:name="_Toc45028756"/>
      <w:bookmarkStart w:id="1127" w:name="_Toc51867517"/>
      <w:bookmarkStart w:id="1128" w:name="_Toc58582161"/>
      <w:r w:rsidRPr="00B3056F">
        <w:t>5.8.2</w:t>
      </w:r>
      <w:r w:rsidRPr="00B3056F">
        <w:tab/>
        <w:t>Service Operations</w:t>
      </w:r>
      <w:bookmarkEnd w:id="1123"/>
      <w:bookmarkEnd w:id="1124"/>
      <w:bookmarkEnd w:id="1125"/>
      <w:bookmarkEnd w:id="1126"/>
      <w:bookmarkEnd w:id="1127"/>
      <w:bookmarkEnd w:id="1128"/>
    </w:p>
    <w:p w14:paraId="2A14A5EC" w14:textId="77777777" w:rsidR="00EF45DA" w:rsidRPr="00B3056F" w:rsidRDefault="00EF45DA" w:rsidP="00EF45DA">
      <w:pPr>
        <w:pStyle w:val="Heading4"/>
      </w:pPr>
      <w:bookmarkStart w:id="1129" w:name="_Toc27585085"/>
      <w:bookmarkStart w:id="1130" w:name="_Toc36457038"/>
      <w:bookmarkStart w:id="1131" w:name="_Toc45027922"/>
      <w:bookmarkStart w:id="1132" w:name="_Toc45028757"/>
      <w:bookmarkStart w:id="1133" w:name="_Toc51867518"/>
      <w:bookmarkStart w:id="1134" w:name="_Toc58582162"/>
      <w:r w:rsidRPr="00B3056F">
        <w:t>5.8.2.1</w:t>
      </w:r>
      <w:r w:rsidRPr="00B3056F">
        <w:tab/>
        <w:t>Introduction</w:t>
      </w:r>
      <w:bookmarkEnd w:id="1129"/>
      <w:bookmarkEnd w:id="1130"/>
      <w:bookmarkEnd w:id="1131"/>
      <w:bookmarkEnd w:id="1132"/>
      <w:bookmarkEnd w:id="1133"/>
      <w:bookmarkEnd w:id="1134"/>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35" w:name="_Toc27585086"/>
      <w:bookmarkStart w:id="1136" w:name="_Toc36457039"/>
      <w:bookmarkStart w:id="1137" w:name="_Toc45027923"/>
      <w:bookmarkStart w:id="1138" w:name="_Toc45028758"/>
      <w:bookmarkStart w:id="1139" w:name="_Toc51867519"/>
      <w:bookmarkStart w:id="1140" w:name="_Toc58582163"/>
      <w:r w:rsidRPr="00B3056F">
        <w:t>5.8.2.2</w:t>
      </w:r>
      <w:r w:rsidRPr="00B3056F">
        <w:tab/>
      </w:r>
      <w:bookmarkEnd w:id="1135"/>
      <w:r w:rsidRPr="00B3056F">
        <w:t>Provide</w:t>
      </w:r>
      <w:r w:rsidR="004C3152">
        <w:t>Ue</w:t>
      </w:r>
      <w:r w:rsidRPr="00B3056F">
        <w:t>Info</w:t>
      </w:r>
      <w:bookmarkEnd w:id="1136"/>
      <w:bookmarkEnd w:id="1137"/>
      <w:bookmarkEnd w:id="1138"/>
      <w:bookmarkEnd w:id="1139"/>
      <w:bookmarkEnd w:id="1140"/>
    </w:p>
    <w:p w14:paraId="5F6EC622" w14:textId="77777777" w:rsidR="00EF45DA" w:rsidRPr="00B3056F" w:rsidRDefault="00EF45DA" w:rsidP="00EF45DA">
      <w:pPr>
        <w:pStyle w:val="Heading5"/>
      </w:pPr>
      <w:bookmarkStart w:id="1141" w:name="_Toc27585087"/>
      <w:bookmarkStart w:id="1142" w:name="_Toc36457040"/>
      <w:bookmarkStart w:id="1143" w:name="_Toc45027924"/>
      <w:bookmarkStart w:id="1144" w:name="_Toc45028759"/>
      <w:bookmarkStart w:id="1145" w:name="_Toc51867520"/>
      <w:bookmarkStart w:id="1146" w:name="_Toc58582164"/>
      <w:r w:rsidRPr="00B3056F">
        <w:t>5.8.2.2.1</w:t>
      </w:r>
      <w:r w:rsidRPr="00B3056F">
        <w:tab/>
        <w:t>General</w:t>
      </w:r>
      <w:bookmarkEnd w:id="1141"/>
      <w:bookmarkEnd w:id="1142"/>
      <w:bookmarkEnd w:id="1143"/>
      <w:bookmarkEnd w:id="1144"/>
      <w:bookmarkEnd w:id="1145"/>
      <w:bookmarkEnd w:id="1146"/>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7" w:name="_Toc27585088"/>
      <w:bookmarkStart w:id="1148" w:name="_Toc36457041"/>
      <w:bookmarkStart w:id="1149" w:name="_Toc45027925"/>
      <w:bookmarkStart w:id="1150" w:name="_Toc45028760"/>
      <w:bookmarkStart w:id="1151" w:name="_Toc51867521"/>
      <w:bookmarkStart w:id="1152" w:name="_Toc58582165"/>
      <w:r w:rsidRPr="00B3056F">
        <w:t>5.8.2.2.2</w:t>
      </w:r>
      <w:r w:rsidRPr="00B3056F">
        <w:tab/>
      </w:r>
      <w:r w:rsidR="004C3152">
        <w:t>UE</w:t>
      </w:r>
      <w:r w:rsidRPr="00B3056F">
        <w:t xml:space="preserve"> Information Retrieval</w:t>
      </w:r>
      <w:bookmarkEnd w:id="1147"/>
      <w:bookmarkEnd w:id="1148"/>
      <w:bookmarkEnd w:id="1149"/>
      <w:bookmarkEnd w:id="1150"/>
      <w:bookmarkEnd w:id="1151"/>
      <w:bookmarkEnd w:id="1152"/>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3" type="#_x0000_t75" style="width:432.75pt;height:118.3pt" o:ole="">
            <v:imagedata r:id="rId168" o:title=""/>
          </v:shape>
          <o:OLEObject Type="Embed" ProgID="Visio.Drawing.11" ShapeID="_x0000_i1103" DrawAspect="Content" ObjectID="_1669228257" r:id="rId169"/>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53" w:name="_Toc36457042"/>
      <w:bookmarkStart w:id="1154" w:name="_Toc45027926"/>
      <w:bookmarkStart w:id="1155" w:name="_Toc45028761"/>
      <w:bookmarkStart w:id="1156" w:name="_Toc51867522"/>
      <w:bookmarkStart w:id="1157" w:name="_Toc58582166"/>
      <w:bookmarkStart w:id="1158" w:name="_Toc27585089"/>
      <w:r w:rsidRPr="00B3056F">
        <w:t>5.8.2.3</w:t>
      </w:r>
      <w:r w:rsidRPr="00B3056F">
        <w:tab/>
        <w:t>ProvideLocationInfo</w:t>
      </w:r>
      <w:bookmarkEnd w:id="1153"/>
      <w:bookmarkEnd w:id="1154"/>
      <w:bookmarkEnd w:id="1155"/>
      <w:bookmarkEnd w:id="1156"/>
      <w:bookmarkEnd w:id="1157"/>
    </w:p>
    <w:p w14:paraId="6288BA8B" w14:textId="77777777" w:rsidR="00EF45DA" w:rsidRPr="00B3056F" w:rsidRDefault="00EF45DA" w:rsidP="00EF45DA">
      <w:pPr>
        <w:pStyle w:val="Heading5"/>
      </w:pPr>
      <w:bookmarkStart w:id="1159" w:name="_Toc36457043"/>
      <w:bookmarkStart w:id="1160" w:name="_Toc45027927"/>
      <w:bookmarkStart w:id="1161" w:name="_Toc45028762"/>
      <w:bookmarkStart w:id="1162" w:name="_Toc51867523"/>
      <w:bookmarkStart w:id="1163" w:name="_Toc58582167"/>
      <w:r w:rsidRPr="00B3056F">
        <w:t>5.8.2.3.1</w:t>
      </w:r>
      <w:r w:rsidRPr="00B3056F">
        <w:tab/>
        <w:t>General</w:t>
      </w:r>
      <w:bookmarkEnd w:id="1159"/>
      <w:bookmarkEnd w:id="1160"/>
      <w:bookmarkEnd w:id="1161"/>
      <w:bookmarkEnd w:id="1162"/>
      <w:bookmarkEnd w:id="1163"/>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F45DA">
      <w:pPr>
        <w:ind w:left="284"/>
      </w:pPr>
      <w:r w:rsidRPr="00B3056F">
        <w:t>-</w:t>
      </w:r>
      <w:r w:rsidRPr="00B3056F">
        <w:tab/>
        <w:t>Network Provided Location Information Request</w:t>
      </w:r>
    </w:p>
    <w:p w14:paraId="6064B140" w14:textId="77777777" w:rsidR="00EF45DA" w:rsidRPr="00B3056F" w:rsidRDefault="00EF45DA" w:rsidP="00EF45DA">
      <w:pPr>
        <w:pStyle w:val="Heading5"/>
      </w:pPr>
      <w:bookmarkStart w:id="1164" w:name="_Toc36457044"/>
      <w:bookmarkStart w:id="1165" w:name="_Toc45027928"/>
      <w:bookmarkStart w:id="1166" w:name="_Toc45028763"/>
      <w:bookmarkStart w:id="1167" w:name="_Toc51867524"/>
      <w:bookmarkStart w:id="1168" w:name="_Toc58582168"/>
      <w:r w:rsidRPr="00B3056F">
        <w:t>5.8.2.3.2</w:t>
      </w:r>
      <w:r w:rsidRPr="00B3056F">
        <w:tab/>
        <w:t>Network Provided Location Information Request</w:t>
      </w:r>
      <w:bookmarkEnd w:id="1164"/>
      <w:bookmarkEnd w:id="1165"/>
      <w:bookmarkEnd w:id="1166"/>
      <w:bookmarkEnd w:id="1167"/>
      <w:bookmarkEnd w:id="1168"/>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4" type="#_x0000_t75" style="width:433.45pt;height:119.75pt" o:ole="">
            <v:imagedata r:id="rId170" o:title=""/>
          </v:shape>
          <o:OLEObject Type="Embed" ProgID="Visio.Drawing.11" ShapeID="_x0000_i1104" DrawAspect="Content" ObjectID="_1669228258" r:id="rId171"/>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9" w:name="_Toc36457045"/>
      <w:bookmarkStart w:id="1170" w:name="_Toc45027929"/>
      <w:bookmarkStart w:id="1171" w:name="_Toc45028764"/>
      <w:bookmarkStart w:id="1172" w:name="_Toc51867525"/>
      <w:bookmarkStart w:id="1173" w:name="_Toc58582169"/>
      <w:r w:rsidRPr="00B3056F">
        <w:t>6</w:t>
      </w:r>
      <w:r w:rsidRPr="00B3056F">
        <w:tab/>
        <w:t>API Definitions</w:t>
      </w:r>
      <w:bookmarkEnd w:id="1098"/>
      <w:bookmarkEnd w:id="1158"/>
      <w:bookmarkEnd w:id="1169"/>
      <w:bookmarkEnd w:id="1170"/>
      <w:bookmarkEnd w:id="1171"/>
      <w:bookmarkEnd w:id="1172"/>
      <w:bookmarkEnd w:id="1173"/>
    </w:p>
    <w:p w14:paraId="3A9DBC1C" w14:textId="328AD993" w:rsidR="00EF45DA" w:rsidRPr="00B3056F" w:rsidRDefault="00EF45DA" w:rsidP="00EF45DA">
      <w:pPr>
        <w:pStyle w:val="Heading2"/>
      </w:pPr>
      <w:bookmarkStart w:id="1174" w:name="_Toc11338458"/>
      <w:bookmarkStart w:id="1175" w:name="_Toc27585090"/>
      <w:bookmarkStart w:id="1176" w:name="_Toc36457046"/>
      <w:bookmarkStart w:id="1177" w:name="_Toc45027930"/>
      <w:bookmarkStart w:id="1178" w:name="_Toc45028765"/>
      <w:bookmarkStart w:id="1179" w:name="_Toc51867526"/>
      <w:bookmarkStart w:id="1180" w:name="_Toc58582170"/>
      <w:r w:rsidRPr="00B3056F">
        <w:t>6.1</w:t>
      </w:r>
      <w:r w:rsidRPr="00B3056F">
        <w:tab/>
        <w:t>Nudm_SubscriberDataManagement Service API</w:t>
      </w:r>
      <w:bookmarkEnd w:id="1174"/>
      <w:bookmarkEnd w:id="1175"/>
      <w:bookmarkEnd w:id="1176"/>
      <w:bookmarkEnd w:id="1177"/>
      <w:bookmarkEnd w:id="1178"/>
      <w:bookmarkEnd w:id="1179"/>
      <w:bookmarkEnd w:id="1180"/>
    </w:p>
    <w:p w14:paraId="504656D0" w14:textId="77777777" w:rsidR="00EF45DA" w:rsidRPr="00B3056F" w:rsidRDefault="00EF45DA" w:rsidP="00EF45DA">
      <w:pPr>
        <w:pStyle w:val="Heading3"/>
      </w:pPr>
      <w:bookmarkStart w:id="1181" w:name="_Toc11338459"/>
      <w:bookmarkStart w:id="1182" w:name="_Toc27585091"/>
      <w:bookmarkStart w:id="1183" w:name="_Toc36457047"/>
      <w:bookmarkStart w:id="1184" w:name="_Toc45027931"/>
      <w:bookmarkStart w:id="1185" w:name="_Toc45028766"/>
      <w:bookmarkStart w:id="1186" w:name="_Toc51867527"/>
      <w:bookmarkStart w:id="1187" w:name="_Toc58582171"/>
      <w:r w:rsidRPr="00B3056F">
        <w:t>6.1.1</w:t>
      </w:r>
      <w:r w:rsidRPr="00B3056F">
        <w:tab/>
        <w:t>API URI</w:t>
      </w:r>
      <w:bookmarkEnd w:id="1181"/>
      <w:bookmarkEnd w:id="1182"/>
      <w:bookmarkEnd w:id="1183"/>
      <w:bookmarkEnd w:id="1184"/>
      <w:bookmarkEnd w:id="1185"/>
      <w:bookmarkEnd w:id="1186"/>
      <w:bookmarkEnd w:id="1187"/>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8" w:name="_Toc11338460"/>
      <w:bookmarkStart w:id="1189" w:name="_Toc27585092"/>
      <w:bookmarkStart w:id="1190" w:name="_Toc36457048"/>
      <w:bookmarkStart w:id="1191" w:name="_Toc45027932"/>
      <w:bookmarkStart w:id="1192" w:name="_Toc45028767"/>
      <w:bookmarkStart w:id="1193" w:name="_Toc51867528"/>
      <w:bookmarkStart w:id="1194" w:name="_Toc58582172"/>
      <w:r w:rsidRPr="00B3056F">
        <w:t>6.1.2</w:t>
      </w:r>
      <w:r w:rsidRPr="00B3056F">
        <w:tab/>
        <w:t>Usage of HTTP</w:t>
      </w:r>
      <w:bookmarkEnd w:id="1188"/>
      <w:bookmarkEnd w:id="1189"/>
      <w:bookmarkEnd w:id="1190"/>
      <w:bookmarkEnd w:id="1191"/>
      <w:bookmarkEnd w:id="1192"/>
      <w:bookmarkEnd w:id="1193"/>
      <w:bookmarkEnd w:id="1194"/>
    </w:p>
    <w:p w14:paraId="029D8CD8" w14:textId="77777777" w:rsidR="00EF45DA" w:rsidRPr="00B3056F" w:rsidRDefault="00EF45DA" w:rsidP="00EF45DA">
      <w:pPr>
        <w:pStyle w:val="Heading4"/>
      </w:pPr>
      <w:bookmarkStart w:id="1195" w:name="_Toc11338461"/>
      <w:bookmarkStart w:id="1196" w:name="_Toc27585093"/>
      <w:bookmarkStart w:id="1197" w:name="_Toc36457049"/>
      <w:bookmarkStart w:id="1198" w:name="_Toc45027933"/>
      <w:bookmarkStart w:id="1199" w:name="_Toc45028768"/>
      <w:bookmarkStart w:id="1200" w:name="_Toc51867529"/>
      <w:bookmarkStart w:id="1201" w:name="_Toc58582173"/>
      <w:r w:rsidRPr="00B3056F">
        <w:t>6.1.2.1</w:t>
      </w:r>
      <w:r w:rsidRPr="00B3056F">
        <w:tab/>
        <w:t>General</w:t>
      </w:r>
      <w:bookmarkEnd w:id="1195"/>
      <w:bookmarkEnd w:id="1196"/>
      <w:bookmarkEnd w:id="1197"/>
      <w:bookmarkEnd w:id="1198"/>
      <w:bookmarkEnd w:id="1199"/>
      <w:bookmarkEnd w:id="1200"/>
      <w:bookmarkEnd w:id="1201"/>
    </w:p>
    <w:p w14:paraId="7130E999" w14:textId="77777777" w:rsidR="00EF45DA" w:rsidRPr="00B3056F" w:rsidRDefault="00EF45DA" w:rsidP="00EF45DA">
      <w:r w:rsidRPr="00B3056F">
        <w:t>HTTP/2, as defined in IETF RFC 7540 [13], shall be used as specified in clause 5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202" w:name="_Toc11338462"/>
      <w:bookmarkStart w:id="1203" w:name="_Toc27585094"/>
      <w:bookmarkStart w:id="1204" w:name="_Toc36457050"/>
      <w:bookmarkStart w:id="1205" w:name="_Toc45027934"/>
      <w:bookmarkStart w:id="1206" w:name="_Toc45028769"/>
      <w:bookmarkStart w:id="1207" w:name="_Toc51867530"/>
      <w:bookmarkStart w:id="1208" w:name="_Toc58582174"/>
      <w:r w:rsidRPr="00B3056F">
        <w:t>6.1.2.2</w:t>
      </w:r>
      <w:r w:rsidRPr="00B3056F">
        <w:tab/>
        <w:t>HTTP standard headers</w:t>
      </w:r>
      <w:bookmarkEnd w:id="1202"/>
      <w:bookmarkEnd w:id="1203"/>
      <w:bookmarkEnd w:id="1204"/>
      <w:bookmarkEnd w:id="1205"/>
      <w:bookmarkEnd w:id="1206"/>
      <w:bookmarkEnd w:id="1207"/>
      <w:bookmarkEnd w:id="1208"/>
    </w:p>
    <w:p w14:paraId="4C8C6A10" w14:textId="77777777" w:rsidR="00EF45DA" w:rsidRPr="00B3056F" w:rsidRDefault="00EF45DA" w:rsidP="00EF45DA">
      <w:pPr>
        <w:pStyle w:val="Heading5"/>
        <w:rPr>
          <w:lang w:eastAsia="zh-CN"/>
        </w:rPr>
      </w:pPr>
      <w:bookmarkStart w:id="1209" w:name="_Toc11338463"/>
      <w:bookmarkStart w:id="1210" w:name="_Toc27585095"/>
      <w:bookmarkStart w:id="1211" w:name="_Toc36457051"/>
      <w:bookmarkStart w:id="1212" w:name="_Toc45027935"/>
      <w:bookmarkStart w:id="1213" w:name="_Toc45028770"/>
      <w:bookmarkStart w:id="1214" w:name="_Toc51867531"/>
      <w:bookmarkStart w:id="1215" w:name="_Toc58582175"/>
      <w:r w:rsidRPr="00B3056F">
        <w:t>6.1.2.2.1</w:t>
      </w:r>
      <w:r w:rsidRPr="00B3056F">
        <w:rPr>
          <w:rFonts w:hint="eastAsia"/>
          <w:lang w:eastAsia="zh-CN"/>
        </w:rPr>
        <w:tab/>
      </w:r>
      <w:r w:rsidRPr="00B3056F">
        <w:rPr>
          <w:lang w:eastAsia="zh-CN"/>
        </w:rPr>
        <w:t>General</w:t>
      </w:r>
      <w:bookmarkEnd w:id="1209"/>
      <w:bookmarkEnd w:id="1210"/>
      <w:bookmarkEnd w:id="1211"/>
      <w:bookmarkEnd w:id="1212"/>
      <w:bookmarkEnd w:id="1213"/>
      <w:bookmarkEnd w:id="1214"/>
      <w:bookmarkEnd w:id="1215"/>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6" w:name="_Toc11338464"/>
      <w:bookmarkStart w:id="1217" w:name="_Toc27585096"/>
      <w:bookmarkStart w:id="1218" w:name="_Toc36457052"/>
      <w:bookmarkStart w:id="1219" w:name="_Toc45027936"/>
      <w:bookmarkStart w:id="1220" w:name="_Toc45028771"/>
      <w:bookmarkStart w:id="1221" w:name="_Toc51867532"/>
      <w:bookmarkStart w:id="1222" w:name="_Toc58582176"/>
      <w:r w:rsidRPr="00B3056F">
        <w:t>6.1.2.2.2</w:t>
      </w:r>
      <w:r w:rsidRPr="00B3056F">
        <w:tab/>
        <w:t>Content type</w:t>
      </w:r>
      <w:bookmarkEnd w:id="1216"/>
      <w:bookmarkEnd w:id="1217"/>
      <w:bookmarkEnd w:id="1218"/>
      <w:bookmarkEnd w:id="1219"/>
      <w:bookmarkEnd w:id="1220"/>
      <w:bookmarkEnd w:id="1221"/>
      <w:bookmarkEnd w:id="1222"/>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23" w:name="_Toc11338465"/>
      <w:bookmarkStart w:id="1224" w:name="_Toc27585097"/>
      <w:bookmarkStart w:id="1225" w:name="_Toc36457053"/>
      <w:bookmarkStart w:id="1226" w:name="_Toc45027937"/>
      <w:bookmarkStart w:id="1227" w:name="_Toc45028772"/>
      <w:bookmarkStart w:id="1228" w:name="_Toc51867533"/>
      <w:bookmarkStart w:id="1229" w:name="_Toc58582177"/>
      <w:r w:rsidRPr="00B3056F">
        <w:rPr>
          <w:lang w:val="es-ES"/>
        </w:rPr>
        <w:t>6.1.2.2.3</w:t>
      </w:r>
      <w:r w:rsidRPr="00B3056F">
        <w:rPr>
          <w:lang w:val="es-ES"/>
        </w:rPr>
        <w:tab/>
        <w:t>Cache-Control</w:t>
      </w:r>
      <w:bookmarkEnd w:id="1223"/>
      <w:bookmarkEnd w:id="1224"/>
      <w:bookmarkEnd w:id="1225"/>
      <w:bookmarkEnd w:id="1226"/>
      <w:bookmarkEnd w:id="1227"/>
      <w:bookmarkEnd w:id="1228"/>
      <w:bookmarkEnd w:id="1229"/>
    </w:p>
    <w:p w14:paraId="0CCDB6E4" w14:textId="77777777" w:rsidR="00EF45DA" w:rsidRPr="00B3056F" w:rsidRDefault="00EF45DA" w:rsidP="00EF45DA">
      <w:pPr>
        <w:rPr>
          <w:lang w:val="en-US"/>
        </w:rPr>
      </w:pPr>
      <w:r w:rsidRPr="00B3056F">
        <w:rPr>
          <w:lang w:val="en-US"/>
        </w:rPr>
        <w:t xml:space="preserve">As described in IETF RFC 7234 [26] clause 5.2,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t>The "max-age" value shall be configurable by operator policy.</w:t>
      </w:r>
    </w:p>
    <w:p w14:paraId="26DB2F2C" w14:textId="77777777" w:rsidR="00EF45DA" w:rsidRPr="00B3056F" w:rsidRDefault="00EF45DA" w:rsidP="00EF45DA">
      <w:pPr>
        <w:pStyle w:val="Heading5"/>
        <w:rPr>
          <w:lang w:val="en-US"/>
        </w:rPr>
      </w:pPr>
      <w:bookmarkStart w:id="1230" w:name="_Toc11338466"/>
      <w:bookmarkStart w:id="1231" w:name="_Toc27585098"/>
      <w:bookmarkStart w:id="1232" w:name="_Toc36457054"/>
      <w:bookmarkStart w:id="1233" w:name="_Toc45027938"/>
      <w:bookmarkStart w:id="1234" w:name="_Toc45028773"/>
      <w:bookmarkStart w:id="1235" w:name="_Toc51867534"/>
      <w:bookmarkStart w:id="1236" w:name="_Toc58582178"/>
      <w:r w:rsidRPr="00B3056F">
        <w:rPr>
          <w:lang w:val="en-US"/>
        </w:rPr>
        <w:t>6.1.2.2.4</w:t>
      </w:r>
      <w:r w:rsidRPr="00B3056F">
        <w:rPr>
          <w:lang w:val="en-US"/>
        </w:rPr>
        <w:tab/>
        <w:t>ETag</w:t>
      </w:r>
      <w:bookmarkEnd w:id="1230"/>
      <w:bookmarkEnd w:id="1231"/>
      <w:bookmarkEnd w:id="1232"/>
      <w:bookmarkEnd w:id="1233"/>
      <w:bookmarkEnd w:id="1234"/>
      <w:bookmarkEnd w:id="1235"/>
      <w:bookmarkEnd w:id="1236"/>
    </w:p>
    <w:p w14:paraId="41AD831A" w14:textId="77777777" w:rsidR="00EF45DA" w:rsidRPr="00B3056F" w:rsidRDefault="00EF45DA" w:rsidP="00EF45DA">
      <w:pPr>
        <w:rPr>
          <w:lang w:val="en-US"/>
        </w:rPr>
      </w:pPr>
      <w:r w:rsidRPr="00B3056F">
        <w:rPr>
          <w:lang w:val="en-US"/>
        </w:rPr>
        <w:t xml:space="preserve">As described in IETF RFC 7232 [25] clause 2.32,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7" w:name="_Toc11338467"/>
      <w:bookmarkStart w:id="1238" w:name="_Toc27585099"/>
      <w:bookmarkStart w:id="1239" w:name="_Toc36457055"/>
      <w:bookmarkStart w:id="1240" w:name="_Toc45027939"/>
      <w:bookmarkStart w:id="1241" w:name="_Toc45028774"/>
      <w:bookmarkStart w:id="1242" w:name="_Toc51867535"/>
      <w:bookmarkStart w:id="1243" w:name="_Toc58582179"/>
      <w:r w:rsidRPr="00B3056F">
        <w:rPr>
          <w:lang w:val="en-US"/>
        </w:rPr>
        <w:t>6.1.2.2.5</w:t>
      </w:r>
      <w:r w:rsidRPr="00B3056F">
        <w:rPr>
          <w:lang w:val="en-US"/>
        </w:rPr>
        <w:tab/>
        <w:t>If-None-Match</w:t>
      </w:r>
      <w:bookmarkEnd w:id="1237"/>
      <w:bookmarkEnd w:id="1238"/>
      <w:bookmarkEnd w:id="1239"/>
      <w:bookmarkEnd w:id="1240"/>
      <w:bookmarkEnd w:id="1241"/>
      <w:bookmarkEnd w:id="1242"/>
      <w:bookmarkEnd w:id="1243"/>
    </w:p>
    <w:p w14:paraId="523B1A0E" w14:textId="77777777" w:rsidR="00EF45DA" w:rsidRPr="00B3056F" w:rsidRDefault="00EF45DA" w:rsidP="00EF45DA">
      <w:pPr>
        <w:rPr>
          <w:lang w:val="en-US"/>
        </w:rPr>
      </w:pPr>
      <w:r w:rsidRPr="00B3056F">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44" w:name="_Toc11338468"/>
      <w:bookmarkStart w:id="1245" w:name="_Toc27585100"/>
      <w:bookmarkStart w:id="1246" w:name="_Toc36457056"/>
      <w:bookmarkStart w:id="1247" w:name="_Toc45027940"/>
      <w:bookmarkStart w:id="1248" w:name="_Toc45028775"/>
      <w:bookmarkStart w:id="1249" w:name="_Toc51867536"/>
      <w:bookmarkStart w:id="1250" w:name="_Toc58582180"/>
      <w:r w:rsidRPr="00B3056F">
        <w:rPr>
          <w:lang w:val="en-US"/>
        </w:rPr>
        <w:t>6.1.2.2.6</w:t>
      </w:r>
      <w:r w:rsidRPr="00B3056F">
        <w:rPr>
          <w:lang w:val="en-US"/>
        </w:rPr>
        <w:tab/>
        <w:t>Last-Modified</w:t>
      </w:r>
      <w:bookmarkEnd w:id="1244"/>
      <w:bookmarkEnd w:id="1245"/>
      <w:bookmarkEnd w:id="1246"/>
      <w:bookmarkEnd w:id="1247"/>
      <w:bookmarkEnd w:id="1248"/>
      <w:bookmarkEnd w:id="1249"/>
      <w:bookmarkEnd w:id="1250"/>
    </w:p>
    <w:p w14:paraId="42DB4A79" w14:textId="77777777" w:rsidR="00EF45DA" w:rsidRPr="00B3056F" w:rsidRDefault="00EF45DA" w:rsidP="00EF45DA">
      <w:pPr>
        <w:rPr>
          <w:lang w:val="en-US"/>
        </w:rPr>
      </w:pPr>
      <w:r w:rsidRPr="00B3056F">
        <w:rPr>
          <w:lang w:val="en-US"/>
        </w:rPr>
        <w:t xml:space="preserve">As described in IETF RFC 7232 [25] clause 2.2,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51" w:name="_Toc11338469"/>
      <w:bookmarkStart w:id="1252" w:name="_Toc27585101"/>
      <w:bookmarkStart w:id="1253" w:name="_Toc36457057"/>
      <w:bookmarkStart w:id="1254" w:name="_Toc45027941"/>
      <w:bookmarkStart w:id="1255" w:name="_Toc45028776"/>
      <w:bookmarkStart w:id="1256" w:name="_Toc51867537"/>
      <w:bookmarkStart w:id="1257" w:name="_Toc58582181"/>
      <w:r w:rsidRPr="00B3056F">
        <w:rPr>
          <w:lang w:val="en-US"/>
        </w:rPr>
        <w:t>6.1.2.2.7</w:t>
      </w:r>
      <w:r w:rsidRPr="00B3056F">
        <w:rPr>
          <w:lang w:val="en-US"/>
        </w:rPr>
        <w:tab/>
        <w:t>If-Modified-Since</w:t>
      </w:r>
      <w:bookmarkEnd w:id="1251"/>
      <w:bookmarkEnd w:id="1252"/>
      <w:bookmarkEnd w:id="1253"/>
      <w:bookmarkEnd w:id="1254"/>
      <w:bookmarkEnd w:id="1255"/>
      <w:bookmarkEnd w:id="1256"/>
      <w:bookmarkEnd w:id="1257"/>
    </w:p>
    <w:p w14:paraId="28722D4D" w14:textId="77777777" w:rsidR="00EF45DA" w:rsidRPr="00B3056F" w:rsidRDefault="00EF45DA" w:rsidP="00EF45DA">
      <w:pPr>
        <w:rPr>
          <w:lang w:val="en-US"/>
        </w:rPr>
      </w:pPr>
      <w:r w:rsidRPr="00B3056F">
        <w:rPr>
          <w:lang w:val="en-US"/>
        </w:rPr>
        <w:t>As described in IETF RFC 7232 [25] clause 3.3,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8" w:name="_Toc11338470"/>
      <w:bookmarkStart w:id="1259" w:name="_Toc27585102"/>
      <w:bookmarkStart w:id="1260" w:name="_Toc36457058"/>
      <w:bookmarkStart w:id="1261" w:name="_Toc45027942"/>
      <w:bookmarkStart w:id="1262" w:name="_Toc45028777"/>
      <w:bookmarkStart w:id="1263" w:name="_Toc51867538"/>
      <w:bookmarkStart w:id="1264" w:name="_Toc58582182"/>
      <w:r w:rsidRPr="00B3056F">
        <w:rPr>
          <w:lang w:val="en-US"/>
        </w:rPr>
        <w:t>6.1.2.2.8</w:t>
      </w:r>
      <w:r w:rsidRPr="00B3056F">
        <w:rPr>
          <w:lang w:val="en-US"/>
        </w:rPr>
        <w:tab/>
        <w:t>When to Use Entity-Tags and Last-Modified Dates</w:t>
      </w:r>
      <w:bookmarkEnd w:id="1258"/>
      <w:bookmarkEnd w:id="1259"/>
      <w:bookmarkEnd w:id="1260"/>
      <w:bookmarkEnd w:id="1261"/>
      <w:bookmarkEnd w:id="1262"/>
      <w:bookmarkEnd w:id="1263"/>
      <w:bookmarkEnd w:id="1264"/>
    </w:p>
    <w:p w14:paraId="2E456F84" w14:textId="77777777"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IETF RFC 7232 [25] clause 2.4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65" w:name="_Toc11338471"/>
      <w:bookmarkStart w:id="1266" w:name="_Toc27585103"/>
      <w:bookmarkStart w:id="1267" w:name="_Toc36457059"/>
      <w:bookmarkStart w:id="1268" w:name="_Toc45027943"/>
      <w:bookmarkStart w:id="1269" w:name="_Toc45028778"/>
      <w:bookmarkStart w:id="1270" w:name="_Toc51867539"/>
      <w:bookmarkStart w:id="1271" w:name="_Toc58582183"/>
      <w:r w:rsidRPr="00B3056F">
        <w:t>6.1.2.3</w:t>
      </w:r>
      <w:r w:rsidRPr="00B3056F">
        <w:tab/>
        <w:t>HTTP custom headers</w:t>
      </w:r>
      <w:bookmarkEnd w:id="1265"/>
      <w:bookmarkEnd w:id="1266"/>
      <w:bookmarkEnd w:id="1267"/>
      <w:bookmarkEnd w:id="1268"/>
      <w:bookmarkEnd w:id="1269"/>
      <w:bookmarkEnd w:id="1270"/>
      <w:bookmarkEnd w:id="1271"/>
    </w:p>
    <w:p w14:paraId="66162542" w14:textId="77777777" w:rsidR="00EF45DA" w:rsidRPr="00B3056F" w:rsidRDefault="00EF45DA" w:rsidP="00EF45DA">
      <w:pPr>
        <w:pStyle w:val="Heading5"/>
        <w:rPr>
          <w:lang w:eastAsia="zh-CN"/>
        </w:rPr>
      </w:pPr>
      <w:bookmarkStart w:id="1272" w:name="_Toc11338472"/>
      <w:bookmarkStart w:id="1273" w:name="_Toc27585104"/>
      <w:bookmarkStart w:id="1274" w:name="_Toc36457060"/>
      <w:bookmarkStart w:id="1275" w:name="_Toc45027944"/>
      <w:bookmarkStart w:id="1276" w:name="_Toc45028779"/>
      <w:bookmarkStart w:id="1277" w:name="_Toc51867540"/>
      <w:bookmarkStart w:id="1278" w:name="_Toc58582184"/>
      <w:r w:rsidRPr="00B3056F">
        <w:t>6.1.2.3.1</w:t>
      </w:r>
      <w:r w:rsidRPr="00B3056F">
        <w:rPr>
          <w:rFonts w:hint="eastAsia"/>
          <w:lang w:eastAsia="zh-CN"/>
        </w:rPr>
        <w:tab/>
      </w:r>
      <w:r w:rsidRPr="00B3056F">
        <w:rPr>
          <w:lang w:eastAsia="zh-CN"/>
        </w:rPr>
        <w:t>General</w:t>
      </w:r>
      <w:bookmarkEnd w:id="1272"/>
      <w:bookmarkEnd w:id="1273"/>
      <w:bookmarkEnd w:id="1274"/>
      <w:bookmarkEnd w:id="1275"/>
      <w:bookmarkEnd w:id="1276"/>
      <w:bookmarkEnd w:id="1277"/>
      <w:bookmarkEnd w:id="1278"/>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9" w:name="_Toc11338473"/>
      <w:bookmarkStart w:id="1280" w:name="_Toc27585105"/>
      <w:bookmarkStart w:id="1281" w:name="_Toc36457061"/>
      <w:bookmarkStart w:id="1282" w:name="_Toc45027945"/>
      <w:bookmarkStart w:id="1283" w:name="_Toc45028780"/>
      <w:bookmarkStart w:id="1284" w:name="_Toc51867541"/>
      <w:bookmarkStart w:id="1285" w:name="_Toc58582185"/>
      <w:r w:rsidRPr="00B3056F">
        <w:t>6.1.3</w:t>
      </w:r>
      <w:r w:rsidRPr="00B3056F">
        <w:tab/>
        <w:t>Resources</w:t>
      </w:r>
      <w:bookmarkEnd w:id="1279"/>
      <w:bookmarkEnd w:id="1280"/>
      <w:bookmarkEnd w:id="1281"/>
      <w:bookmarkEnd w:id="1282"/>
      <w:bookmarkEnd w:id="1283"/>
      <w:bookmarkEnd w:id="1284"/>
      <w:bookmarkEnd w:id="1285"/>
    </w:p>
    <w:p w14:paraId="7DF74F13" w14:textId="77777777" w:rsidR="00EF45DA" w:rsidRPr="00B3056F" w:rsidRDefault="00EF45DA" w:rsidP="00EF45DA">
      <w:pPr>
        <w:pStyle w:val="Heading4"/>
      </w:pPr>
      <w:bookmarkStart w:id="1286" w:name="_Toc11338474"/>
      <w:bookmarkStart w:id="1287" w:name="_Toc27585106"/>
      <w:bookmarkStart w:id="1288" w:name="_Toc36457062"/>
      <w:bookmarkStart w:id="1289" w:name="_Toc45027946"/>
      <w:bookmarkStart w:id="1290" w:name="_Toc45028781"/>
      <w:bookmarkStart w:id="1291" w:name="_Toc51867542"/>
      <w:bookmarkStart w:id="1292" w:name="_Toc58582186"/>
      <w:r w:rsidRPr="00B3056F">
        <w:t>6.1.3.1</w:t>
      </w:r>
      <w:r w:rsidRPr="00B3056F">
        <w:tab/>
        <w:t>Overview</w:t>
      </w:r>
      <w:bookmarkEnd w:id="1286"/>
      <w:bookmarkEnd w:id="1287"/>
      <w:bookmarkEnd w:id="1288"/>
      <w:bookmarkEnd w:id="1289"/>
      <w:bookmarkEnd w:id="1290"/>
      <w:bookmarkEnd w:id="1291"/>
      <w:bookmarkEnd w:id="1292"/>
    </w:p>
    <w:p w14:paraId="13A19998" w14:textId="77777777" w:rsidR="00EF45DA" w:rsidRPr="00B3056F" w:rsidRDefault="00EF45DA" w:rsidP="00EF45DA"/>
    <w:p w14:paraId="398E2247" w14:textId="3592175D" w:rsidR="00EF45DA" w:rsidRPr="00B3056F" w:rsidRDefault="00FC4719" w:rsidP="00EF45DA">
      <w:pPr>
        <w:pStyle w:val="TH"/>
        <w:rPr>
          <w:lang w:val="en-US"/>
        </w:rPr>
      </w:pPr>
      <w:r>
        <w:rPr>
          <w:rFonts w:eastAsia="DengXian"/>
        </w:rPr>
        <w:object w:dxaOrig="9997" w:dyaOrig="13525" w14:anchorId="5FCC7EEE">
          <v:shape id="_x0000_i1105" type="#_x0000_t75" style="width:481.2pt;height:651.65pt" o:ole="">
            <v:imagedata r:id="rId172" o:title=""/>
          </v:shape>
          <o:OLEObject Type="Embed" ProgID="Visio.Drawing.15" ShapeID="_x0000_i1105" DrawAspect="Content" ObjectID="_1669228259" r:id="rId173"/>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30"/>
        <w:gridCol w:w="2609"/>
        <w:gridCol w:w="10"/>
        <w:gridCol w:w="6"/>
        <w:gridCol w:w="2734"/>
        <w:gridCol w:w="52"/>
        <w:gridCol w:w="48"/>
        <w:gridCol w:w="861"/>
        <w:gridCol w:w="67"/>
        <w:gridCol w:w="64"/>
        <w:gridCol w:w="2890"/>
        <w:gridCol w:w="114"/>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3"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93" w:name="_Toc11338475"/>
      <w:bookmarkStart w:id="1294" w:name="_Toc27585107"/>
      <w:bookmarkStart w:id="1295" w:name="_Toc36457063"/>
      <w:bookmarkStart w:id="1296" w:name="_Toc45027947"/>
      <w:bookmarkStart w:id="1297" w:name="_Toc45028782"/>
      <w:bookmarkStart w:id="1298" w:name="_Toc51867543"/>
      <w:bookmarkStart w:id="1299" w:name="_Toc58582187"/>
      <w:r w:rsidRPr="00B3056F">
        <w:t>6.1.3.2</w:t>
      </w:r>
      <w:r w:rsidRPr="00B3056F">
        <w:tab/>
        <w:t>Resource: Nssai</w:t>
      </w:r>
      <w:bookmarkEnd w:id="1293"/>
      <w:bookmarkEnd w:id="1294"/>
      <w:r w:rsidRPr="00B3056F">
        <w:t xml:space="preserve"> (Document)</w:t>
      </w:r>
      <w:bookmarkEnd w:id="1295"/>
      <w:bookmarkEnd w:id="1296"/>
      <w:bookmarkEnd w:id="1297"/>
      <w:bookmarkEnd w:id="1298"/>
      <w:bookmarkEnd w:id="1299"/>
    </w:p>
    <w:p w14:paraId="66E6E3CD" w14:textId="77777777" w:rsidR="00EF45DA" w:rsidRPr="00B3056F" w:rsidRDefault="00EF45DA" w:rsidP="00EF45DA">
      <w:pPr>
        <w:pStyle w:val="Heading5"/>
      </w:pPr>
      <w:bookmarkStart w:id="1300" w:name="_Toc11338476"/>
      <w:bookmarkStart w:id="1301" w:name="_Toc27585108"/>
      <w:bookmarkStart w:id="1302" w:name="_Toc36457064"/>
      <w:bookmarkStart w:id="1303" w:name="_Toc45027948"/>
      <w:bookmarkStart w:id="1304" w:name="_Toc45028783"/>
      <w:bookmarkStart w:id="1305" w:name="_Toc51867544"/>
      <w:bookmarkStart w:id="1306" w:name="_Toc58582188"/>
      <w:r w:rsidRPr="00B3056F">
        <w:t>6.1.3.2.1</w:t>
      </w:r>
      <w:r w:rsidRPr="00B3056F">
        <w:tab/>
        <w:t>Description</w:t>
      </w:r>
      <w:bookmarkEnd w:id="1300"/>
      <w:bookmarkEnd w:id="1301"/>
      <w:bookmarkEnd w:id="1302"/>
      <w:bookmarkEnd w:id="1303"/>
      <w:bookmarkEnd w:id="1304"/>
      <w:bookmarkEnd w:id="1305"/>
      <w:bookmarkEnd w:id="1306"/>
    </w:p>
    <w:p w14:paraId="42BE1D8B" w14:textId="77777777" w:rsidR="00EF45DA" w:rsidRPr="00B3056F" w:rsidRDefault="00EF45DA" w:rsidP="00EF45DA">
      <w:r w:rsidRPr="00B3056F">
        <w:t>This resource represents the subscribed Nssai for a SUPI. It is queried by the AMF before registering, and is used to assist network slice selection. See 5.2.2.2.2 and 3GPP TS 23.501 [2] clause 5.15.3. It is also queried by the PGW-C+SMF during PDN connection establishment in the EPC, and is used to select the S-NSSAI provided to the UE, see 3GPP TS 23.501 [2] clause 4.11.0a.5.</w:t>
      </w:r>
    </w:p>
    <w:p w14:paraId="128030D2" w14:textId="77777777" w:rsidR="00EF45DA" w:rsidRPr="00B3056F" w:rsidRDefault="00EF45DA" w:rsidP="00EF45DA">
      <w:pPr>
        <w:pStyle w:val="Heading5"/>
      </w:pPr>
      <w:bookmarkStart w:id="1307" w:name="_Toc11338477"/>
      <w:bookmarkStart w:id="1308" w:name="_Toc27585109"/>
      <w:bookmarkStart w:id="1309" w:name="_Toc36457065"/>
      <w:bookmarkStart w:id="1310" w:name="_Toc45027949"/>
      <w:bookmarkStart w:id="1311" w:name="_Toc45028784"/>
      <w:bookmarkStart w:id="1312" w:name="_Toc51867545"/>
      <w:bookmarkStart w:id="1313" w:name="_Toc58582189"/>
      <w:r w:rsidRPr="00B3056F">
        <w:t>6.1.3.2.2</w:t>
      </w:r>
      <w:r w:rsidRPr="00B3056F">
        <w:tab/>
        <w:t>Resource Definition</w:t>
      </w:r>
      <w:bookmarkEnd w:id="1307"/>
      <w:bookmarkEnd w:id="1308"/>
      <w:bookmarkEnd w:id="1309"/>
      <w:bookmarkEnd w:id="1310"/>
      <w:bookmarkEnd w:id="1311"/>
      <w:bookmarkEnd w:id="1312"/>
      <w:bookmarkEnd w:id="1313"/>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F45DA">
      <w:pPr>
        <w:rPr>
          <w:rFonts w:ascii="Arial" w:hAnsi="Arial" w:cs="Arial"/>
        </w:rPr>
      </w:pPr>
      <w:r w:rsidRPr="00B3056F">
        <w:t>This resource shall support the resource URI variables defined in table 6.1.3.2.2-1</w:t>
      </w:r>
      <w:r w:rsidRPr="00B3056F">
        <w:rPr>
          <w:rFonts w:ascii="Arial" w:hAnsi="Arial" w:cs="Arial"/>
        </w:rPr>
        <w:t>.</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1E60C072" w:rsidR="00307160" w:rsidRPr="00B3056F" w:rsidRDefault="00307160" w:rsidP="000415E9">
            <w:pPr>
              <w:pStyle w:val="TAL"/>
            </w:pPr>
            <w:r w:rsidRPr="00B3056F">
              <w:t>Represents the Subscription Permanent Identifier (see 3GPP TS 23.501 [2] clause 5.9.2)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14" w:name="_Toc11338478"/>
      <w:bookmarkStart w:id="1315" w:name="_Toc27585110"/>
      <w:bookmarkStart w:id="1316" w:name="_Toc36457066"/>
      <w:bookmarkStart w:id="1317" w:name="_Toc45027950"/>
      <w:bookmarkStart w:id="1318" w:name="_Toc45028785"/>
      <w:bookmarkStart w:id="1319" w:name="_Toc51867546"/>
      <w:bookmarkStart w:id="1320" w:name="_Toc58582190"/>
      <w:r w:rsidRPr="00B3056F">
        <w:t>6.1.3.2.3</w:t>
      </w:r>
      <w:r w:rsidRPr="00B3056F">
        <w:tab/>
        <w:t>Resource Standard Methods</w:t>
      </w:r>
      <w:bookmarkEnd w:id="1314"/>
      <w:bookmarkEnd w:id="1315"/>
      <w:bookmarkEnd w:id="1316"/>
      <w:bookmarkEnd w:id="1317"/>
      <w:bookmarkEnd w:id="1318"/>
      <w:bookmarkEnd w:id="1319"/>
      <w:bookmarkEnd w:id="1320"/>
    </w:p>
    <w:p w14:paraId="7C675B94" w14:textId="77777777" w:rsidR="00EF45DA" w:rsidRPr="00B3056F" w:rsidRDefault="00EF45DA" w:rsidP="00EF45DA">
      <w:pPr>
        <w:pStyle w:val="Heading6"/>
      </w:pPr>
      <w:bookmarkStart w:id="1321" w:name="_Toc11338479"/>
      <w:bookmarkStart w:id="1322" w:name="_Toc27585111"/>
      <w:bookmarkStart w:id="1323" w:name="_Toc36457067"/>
      <w:bookmarkStart w:id="1324" w:name="_Toc45027951"/>
      <w:bookmarkStart w:id="1325" w:name="_Toc45028786"/>
      <w:bookmarkStart w:id="1326" w:name="_Toc51867547"/>
      <w:bookmarkStart w:id="1327" w:name="_Toc58582191"/>
      <w:r w:rsidRPr="00B3056F">
        <w:t>6.1.3.2.3.1</w:t>
      </w:r>
      <w:r w:rsidRPr="00B3056F">
        <w:tab/>
        <w:t>GET</w:t>
      </w:r>
      <w:bookmarkEnd w:id="1321"/>
      <w:bookmarkEnd w:id="1322"/>
      <w:bookmarkEnd w:id="1323"/>
      <w:bookmarkEnd w:id="1324"/>
      <w:bookmarkEnd w:id="1325"/>
      <w:bookmarkEnd w:id="1326"/>
      <w:bookmarkEnd w:id="1327"/>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77777777" w:rsidR="00EF45DA" w:rsidRPr="00B3056F" w:rsidRDefault="00EF45DA" w:rsidP="001330D7">
            <w:pPr>
              <w:pStyle w:val="TAL"/>
            </w:pPr>
            <w:r w:rsidRPr="00B3056F">
              <w:rPr>
                <w:rFonts w:cs="Arial"/>
                <w:szCs w:val="18"/>
              </w:rPr>
              <w:t>see 3GPP TS 29.500 [4] clause 6.6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77777777" w:rsidR="009E79F6" w:rsidRPr="00D67AB2" w:rsidRDefault="009E79F6"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77777777"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77777777" w:rsidR="009E79F6" w:rsidRPr="00D67AB2" w:rsidRDefault="009E79F6"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7777777"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77777777"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8" w:name="_Toc11338480"/>
      <w:bookmarkStart w:id="1329" w:name="_Toc27585112"/>
      <w:bookmarkStart w:id="1330" w:name="_Toc36457068"/>
      <w:bookmarkStart w:id="1331" w:name="_Toc45027952"/>
      <w:bookmarkStart w:id="1332" w:name="_Toc45028787"/>
      <w:bookmarkStart w:id="1333" w:name="_Toc51867548"/>
      <w:bookmarkStart w:id="1334" w:name="_Toc58582192"/>
      <w:r w:rsidRPr="00B3056F">
        <w:t>6.1.3.3</w:t>
      </w:r>
      <w:r w:rsidRPr="00B3056F">
        <w:tab/>
        <w:t>Resource: SdmSubscriptions</w:t>
      </w:r>
      <w:bookmarkEnd w:id="1328"/>
      <w:bookmarkEnd w:id="1329"/>
      <w:r w:rsidRPr="00B3056F">
        <w:t xml:space="preserve"> (Collection)</w:t>
      </w:r>
      <w:bookmarkEnd w:id="1330"/>
      <w:bookmarkEnd w:id="1331"/>
      <w:bookmarkEnd w:id="1332"/>
      <w:bookmarkEnd w:id="1333"/>
      <w:bookmarkEnd w:id="1334"/>
    </w:p>
    <w:p w14:paraId="5379387F" w14:textId="77777777" w:rsidR="00EF45DA" w:rsidRPr="00B3056F" w:rsidRDefault="00EF45DA" w:rsidP="00EF45DA">
      <w:pPr>
        <w:pStyle w:val="Heading5"/>
      </w:pPr>
      <w:bookmarkStart w:id="1335" w:name="_Toc11338481"/>
      <w:bookmarkStart w:id="1336" w:name="_Toc27585113"/>
      <w:bookmarkStart w:id="1337" w:name="_Toc36457069"/>
      <w:bookmarkStart w:id="1338" w:name="_Toc45027953"/>
      <w:bookmarkStart w:id="1339" w:name="_Toc45028788"/>
      <w:bookmarkStart w:id="1340" w:name="_Toc51867549"/>
      <w:bookmarkStart w:id="1341" w:name="_Toc58582193"/>
      <w:r w:rsidRPr="00B3056F">
        <w:t>6.1.3.3.1</w:t>
      </w:r>
      <w:r w:rsidRPr="00B3056F">
        <w:tab/>
        <w:t>Description</w:t>
      </w:r>
      <w:bookmarkEnd w:id="1335"/>
      <w:bookmarkEnd w:id="1336"/>
      <w:bookmarkEnd w:id="1337"/>
      <w:bookmarkEnd w:id="1338"/>
      <w:bookmarkEnd w:id="1339"/>
      <w:bookmarkEnd w:id="1340"/>
      <w:bookmarkEnd w:id="1341"/>
    </w:p>
    <w:p w14:paraId="6C794211" w14:textId="77777777" w:rsidR="00EF45DA" w:rsidRPr="00B3056F" w:rsidRDefault="00EF45DA" w:rsidP="00EF45DA">
      <w:r w:rsidRPr="00B3056F">
        <w:t>This resource is used to represent subscriptions to notifications.</w:t>
      </w:r>
    </w:p>
    <w:p w14:paraId="02E86F87" w14:textId="77777777" w:rsidR="00EF45DA" w:rsidRPr="00B3056F" w:rsidRDefault="00EF45DA" w:rsidP="00EF45DA">
      <w:pPr>
        <w:pStyle w:val="Heading5"/>
      </w:pPr>
      <w:bookmarkStart w:id="1342" w:name="_Toc11338482"/>
      <w:bookmarkStart w:id="1343" w:name="_Toc27585114"/>
      <w:bookmarkStart w:id="1344" w:name="_Toc36457070"/>
      <w:bookmarkStart w:id="1345" w:name="_Toc45027954"/>
      <w:bookmarkStart w:id="1346" w:name="_Toc45028789"/>
      <w:bookmarkStart w:id="1347" w:name="_Toc51867550"/>
      <w:bookmarkStart w:id="1348" w:name="_Toc58582194"/>
      <w:r w:rsidRPr="00B3056F">
        <w:t>6.1.3.3.2</w:t>
      </w:r>
      <w:r w:rsidRPr="00B3056F">
        <w:tab/>
        <w:t>Resource Definition</w:t>
      </w:r>
      <w:bookmarkEnd w:id="1342"/>
      <w:bookmarkEnd w:id="1343"/>
      <w:bookmarkEnd w:id="1344"/>
      <w:bookmarkEnd w:id="1345"/>
      <w:bookmarkEnd w:id="1346"/>
      <w:bookmarkEnd w:id="1347"/>
      <w:bookmarkEnd w:id="1348"/>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F45DA">
      <w:pPr>
        <w:rPr>
          <w:rFonts w:ascii="Arial" w:hAnsi="Arial" w:cs="Arial"/>
        </w:rPr>
      </w:pPr>
      <w:r w:rsidRPr="00B3056F">
        <w:t>This resource shall support the resource URI variables defined in table 6.1.3.3.2-1</w:t>
      </w:r>
      <w:r w:rsidRPr="00B3056F">
        <w:rPr>
          <w:rFonts w:ascii="Arial" w:hAnsi="Arial" w:cs="Arial"/>
        </w:rPr>
        <w:t>.</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78693BE8" w:rsidR="00307160" w:rsidRPr="00B3056F" w:rsidRDefault="00307160" w:rsidP="00307160">
            <w:pPr>
              <w:pStyle w:val="TAL"/>
            </w:pPr>
            <w:r w:rsidRPr="00B3056F">
              <w:t>Represents the Subscription Permanent Identifier (see 3GPP TS 23.501 [2] clause 5.9.2)</w:t>
            </w:r>
            <w:r w:rsidRPr="00B3056F">
              <w:rPr>
                <w:rFonts w:hint="eastAsia"/>
                <w:lang w:eastAsia="zh-CN"/>
              </w:rPr>
              <w:t xml:space="preserve"> or </w:t>
            </w:r>
            <w:r w:rsidRPr="00B3056F">
              <w:t>Generic Public Subscription Identifier (see 3GPP TS 23.501 [2] clause 5.9.8)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9" w:name="_Toc11338483"/>
      <w:bookmarkStart w:id="1350" w:name="_Toc27585115"/>
      <w:bookmarkStart w:id="1351" w:name="_Toc36457071"/>
      <w:bookmarkStart w:id="1352" w:name="_Toc45027955"/>
      <w:bookmarkStart w:id="1353" w:name="_Toc45028790"/>
      <w:bookmarkStart w:id="1354" w:name="_Toc51867551"/>
      <w:bookmarkStart w:id="1355" w:name="_Toc58582195"/>
      <w:r w:rsidRPr="00B3056F">
        <w:t>6.1.3.3.3</w:t>
      </w:r>
      <w:r w:rsidRPr="00B3056F">
        <w:tab/>
        <w:t>Resource Standard Methods</w:t>
      </w:r>
      <w:bookmarkEnd w:id="1349"/>
      <w:bookmarkEnd w:id="1350"/>
      <w:bookmarkEnd w:id="1351"/>
      <w:bookmarkEnd w:id="1352"/>
      <w:bookmarkEnd w:id="1353"/>
      <w:bookmarkEnd w:id="1354"/>
      <w:bookmarkEnd w:id="1355"/>
    </w:p>
    <w:p w14:paraId="33F66798" w14:textId="77777777" w:rsidR="00EF45DA" w:rsidRPr="00B3056F" w:rsidRDefault="00EF45DA" w:rsidP="00EF45DA">
      <w:pPr>
        <w:pStyle w:val="Heading6"/>
      </w:pPr>
      <w:bookmarkStart w:id="1356" w:name="_Toc11338484"/>
      <w:bookmarkStart w:id="1357" w:name="_Toc27585116"/>
      <w:bookmarkStart w:id="1358" w:name="_Toc36457072"/>
      <w:bookmarkStart w:id="1359" w:name="_Toc45027956"/>
      <w:bookmarkStart w:id="1360" w:name="_Toc45028791"/>
      <w:bookmarkStart w:id="1361" w:name="_Toc51867552"/>
      <w:bookmarkStart w:id="1362" w:name="_Toc58582196"/>
      <w:r w:rsidRPr="00B3056F">
        <w:t>6.1.3.3.3.1</w:t>
      </w:r>
      <w:r w:rsidRPr="00B3056F">
        <w:tab/>
        <w:t>POST</w:t>
      </w:r>
      <w:bookmarkEnd w:id="1356"/>
      <w:bookmarkEnd w:id="1357"/>
      <w:bookmarkEnd w:id="1358"/>
      <w:bookmarkEnd w:id="1359"/>
      <w:bookmarkEnd w:id="1360"/>
      <w:bookmarkEnd w:id="1361"/>
      <w:bookmarkEnd w:id="1362"/>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63" w:name="_Toc11338485"/>
      <w:bookmarkStart w:id="1364" w:name="_Toc27585117"/>
      <w:bookmarkStart w:id="1365"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66" w:name="_Toc45027957"/>
      <w:bookmarkStart w:id="1367" w:name="_Toc45028792"/>
      <w:bookmarkStart w:id="1368" w:name="_Toc51867553"/>
      <w:bookmarkStart w:id="1369" w:name="_Toc58582197"/>
      <w:r w:rsidRPr="00B3056F">
        <w:t>6.1.3.4</w:t>
      </w:r>
      <w:r w:rsidRPr="00B3056F">
        <w:tab/>
        <w:t>Resource: Individual subscription</w:t>
      </w:r>
      <w:bookmarkEnd w:id="1363"/>
      <w:bookmarkEnd w:id="1364"/>
      <w:r w:rsidRPr="00B3056F">
        <w:t xml:space="preserve"> (Document)</w:t>
      </w:r>
      <w:bookmarkEnd w:id="1365"/>
      <w:bookmarkEnd w:id="1366"/>
      <w:bookmarkEnd w:id="1367"/>
      <w:bookmarkEnd w:id="1368"/>
      <w:bookmarkEnd w:id="1369"/>
    </w:p>
    <w:p w14:paraId="6BEB3293" w14:textId="77777777" w:rsidR="00EF45DA" w:rsidRPr="00B3056F" w:rsidRDefault="00EF45DA" w:rsidP="00EF45DA">
      <w:pPr>
        <w:pStyle w:val="Heading5"/>
      </w:pPr>
      <w:bookmarkStart w:id="1370" w:name="_Toc11338486"/>
      <w:bookmarkStart w:id="1371" w:name="_Toc27585118"/>
      <w:bookmarkStart w:id="1372" w:name="_Toc36457074"/>
      <w:bookmarkStart w:id="1373" w:name="_Toc45027958"/>
      <w:bookmarkStart w:id="1374" w:name="_Toc45028793"/>
      <w:bookmarkStart w:id="1375" w:name="_Toc51867554"/>
      <w:bookmarkStart w:id="1376" w:name="_Toc58582198"/>
      <w:r w:rsidRPr="00B3056F">
        <w:t>6.1.3.4.1</w:t>
      </w:r>
      <w:r w:rsidRPr="00B3056F">
        <w:tab/>
        <w:t>Description</w:t>
      </w:r>
      <w:bookmarkEnd w:id="1370"/>
      <w:bookmarkEnd w:id="1371"/>
      <w:bookmarkEnd w:id="1372"/>
      <w:bookmarkEnd w:id="1373"/>
      <w:bookmarkEnd w:id="1374"/>
      <w:bookmarkEnd w:id="1375"/>
      <w:bookmarkEnd w:id="1376"/>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77" w:name="_Toc11338487"/>
      <w:bookmarkStart w:id="1378" w:name="_Toc27585119"/>
      <w:bookmarkStart w:id="1379" w:name="_Toc36457075"/>
      <w:bookmarkStart w:id="1380" w:name="_Toc45027959"/>
      <w:bookmarkStart w:id="1381" w:name="_Toc45028794"/>
      <w:bookmarkStart w:id="1382" w:name="_Toc51867555"/>
      <w:bookmarkStart w:id="1383" w:name="_Toc58582199"/>
      <w:r w:rsidRPr="00B3056F">
        <w:t>6.1.3.4.2</w:t>
      </w:r>
      <w:r w:rsidRPr="00B3056F">
        <w:tab/>
        <w:t>Resource Definition</w:t>
      </w:r>
      <w:bookmarkEnd w:id="1377"/>
      <w:bookmarkEnd w:id="1378"/>
      <w:bookmarkEnd w:id="1379"/>
      <w:bookmarkEnd w:id="1380"/>
      <w:bookmarkEnd w:id="1381"/>
      <w:bookmarkEnd w:id="1382"/>
      <w:bookmarkEnd w:id="1383"/>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F45DA">
      <w:pPr>
        <w:rPr>
          <w:rFonts w:ascii="Arial" w:hAnsi="Arial" w:cs="Arial"/>
        </w:rPr>
      </w:pPr>
      <w:r w:rsidRPr="00B3056F">
        <w:t>This resource shall support the resource URI variables defined in table 6.1.3.4.2-1</w:t>
      </w:r>
      <w:r w:rsidRPr="00B3056F">
        <w:rPr>
          <w:rFonts w:ascii="Arial" w:hAnsi="Arial" w:cs="Arial"/>
        </w:rPr>
        <w:t>.</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2DE7AC37" w:rsidR="00307160" w:rsidRPr="00B3056F" w:rsidRDefault="00307160" w:rsidP="00307160">
            <w:pPr>
              <w:pStyle w:val="TAL"/>
            </w:pPr>
            <w:r w:rsidRPr="00B3056F">
              <w:t>Represents the Subscription Permanent Identifier (see 3GPP TS 23.501 [2] clause 5.9.2) or 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84" w:name="_Toc11338488"/>
      <w:bookmarkStart w:id="1385" w:name="_Toc27585120"/>
      <w:bookmarkStart w:id="1386" w:name="_Toc36457076"/>
      <w:bookmarkStart w:id="1387" w:name="_Toc45027960"/>
      <w:bookmarkStart w:id="1388" w:name="_Toc45028795"/>
      <w:bookmarkStart w:id="1389" w:name="_Toc51867556"/>
      <w:bookmarkStart w:id="1390" w:name="_Toc58582200"/>
      <w:r w:rsidRPr="00B3056F">
        <w:t>6.1.3.4.3</w:t>
      </w:r>
      <w:r w:rsidRPr="00B3056F">
        <w:tab/>
        <w:t>Resource Standard Methods</w:t>
      </w:r>
      <w:bookmarkEnd w:id="1384"/>
      <w:bookmarkEnd w:id="1385"/>
      <w:bookmarkEnd w:id="1386"/>
      <w:bookmarkEnd w:id="1387"/>
      <w:bookmarkEnd w:id="1388"/>
      <w:bookmarkEnd w:id="1389"/>
      <w:bookmarkEnd w:id="1390"/>
    </w:p>
    <w:p w14:paraId="7564D1AE" w14:textId="77777777" w:rsidR="00EF45DA" w:rsidRPr="00B3056F" w:rsidRDefault="00EF45DA" w:rsidP="00EF45DA">
      <w:pPr>
        <w:pStyle w:val="Heading6"/>
      </w:pPr>
      <w:bookmarkStart w:id="1391" w:name="_Toc11338489"/>
      <w:bookmarkStart w:id="1392" w:name="_Toc27585121"/>
      <w:bookmarkStart w:id="1393" w:name="_Toc36457077"/>
      <w:bookmarkStart w:id="1394" w:name="_Toc45027961"/>
      <w:bookmarkStart w:id="1395" w:name="_Toc45028796"/>
      <w:bookmarkStart w:id="1396" w:name="_Toc51867557"/>
      <w:bookmarkStart w:id="1397" w:name="_Toc58582201"/>
      <w:r w:rsidRPr="00B3056F">
        <w:t>6.1.3.4.3.1</w:t>
      </w:r>
      <w:r w:rsidRPr="00B3056F">
        <w:tab/>
        <w:t>DELETE</w:t>
      </w:r>
      <w:bookmarkEnd w:id="1391"/>
      <w:bookmarkEnd w:id="1392"/>
      <w:bookmarkEnd w:id="1393"/>
      <w:bookmarkEnd w:id="1394"/>
      <w:bookmarkEnd w:id="1395"/>
      <w:bookmarkEnd w:id="1396"/>
      <w:bookmarkEnd w:id="1397"/>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EF45DA">
      <w:pPr>
        <w:pStyle w:val="Heading6"/>
      </w:pPr>
      <w:bookmarkStart w:id="1398" w:name="_Toc11338490"/>
      <w:bookmarkStart w:id="1399" w:name="_Toc27585122"/>
      <w:bookmarkStart w:id="1400" w:name="_Toc36457078"/>
      <w:bookmarkStart w:id="1401" w:name="_Toc45027962"/>
      <w:bookmarkStart w:id="1402" w:name="_Toc45028797"/>
      <w:bookmarkStart w:id="1403" w:name="_Toc51867558"/>
      <w:bookmarkStart w:id="1404" w:name="_Toc58582202"/>
      <w:r w:rsidRPr="00B3056F">
        <w:t>6.1.3.4.3.2</w:t>
      </w:r>
      <w:r w:rsidRPr="00B3056F">
        <w:tab/>
        <w:t>PATCH</w:t>
      </w:r>
      <w:bookmarkEnd w:id="1398"/>
      <w:bookmarkEnd w:id="1399"/>
      <w:bookmarkEnd w:id="1400"/>
      <w:bookmarkEnd w:id="1401"/>
      <w:bookmarkEnd w:id="1402"/>
      <w:bookmarkEnd w:id="1403"/>
      <w:bookmarkEnd w:id="1404"/>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77777777" w:rsidR="00EF45DA" w:rsidRPr="00B3056F" w:rsidRDefault="00EF45DA" w:rsidP="001330D7">
            <w:pPr>
              <w:pStyle w:val="TAL"/>
            </w:pPr>
            <w:r w:rsidRPr="00B3056F">
              <w:t>see 3GPP TS 29.500 [4] clause 6.6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405" w:name="_Toc11338491"/>
      <w:bookmarkStart w:id="1406" w:name="_Toc27585123"/>
      <w:bookmarkStart w:id="1407" w:name="_Toc36457079"/>
      <w:bookmarkStart w:id="1408" w:name="_Toc45027963"/>
      <w:bookmarkStart w:id="1409" w:name="_Toc45028798"/>
      <w:bookmarkStart w:id="1410" w:name="_Toc51867559"/>
      <w:bookmarkStart w:id="1411" w:name="_Toc58582203"/>
      <w:r w:rsidRPr="00B3056F">
        <w:t>6.1.3.5</w:t>
      </w:r>
      <w:r w:rsidRPr="00B3056F">
        <w:tab/>
        <w:t>Resource: AccessAndMobilitySubscriptionData</w:t>
      </w:r>
      <w:bookmarkEnd w:id="1405"/>
      <w:bookmarkEnd w:id="1406"/>
      <w:r w:rsidRPr="00B3056F">
        <w:t xml:space="preserve"> (Document)</w:t>
      </w:r>
      <w:bookmarkEnd w:id="1407"/>
      <w:bookmarkEnd w:id="1408"/>
      <w:bookmarkEnd w:id="1409"/>
      <w:bookmarkEnd w:id="1410"/>
      <w:bookmarkEnd w:id="1411"/>
    </w:p>
    <w:p w14:paraId="2AE367AE" w14:textId="77777777" w:rsidR="00EF45DA" w:rsidRPr="00B3056F" w:rsidRDefault="00EF45DA" w:rsidP="00EF45DA">
      <w:pPr>
        <w:pStyle w:val="Heading5"/>
      </w:pPr>
      <w:bookmarkStart w:id="1412" w:name="_Toc11338492"/>
      <w:bookmarkStart w:id="1413" w:name="_Toc27585124"/>
      <w:bookmarkStart w:id="1414" w:name="_Toc36457080"/>
      <w:bookmarkStart w:id="1415" w:name="_Toc45027964"/>
      <w:bookmarkStart w:id="1416" w:name="_Toc45028799"/>
      <w:bookmarkStart w:id="1417" w:name="_Toc51867560"/>
      <w:bookmarkStart w:id="1418" w:name="_Toc58582204"/>
      <w:r w:rsidRPr="00B3056F">
        <w:t>6.1.3.5.1</w:t>
      </w:r>
      <w:r w:rsidRPr="00B3056F">
        <w:tab/>
        <w:t>Description</w:t>
      </w:r>
      <w:bookmarkEnd w:id="1412"/>
      <w:bookmarkEnd w:id="1413"/>
      <w:bookmarkEnd w:id="1414"/>
      <w:bookmarkEnd w:id="1415"/>
      <w:bookmarkEnd w:id="1416"/>
      <w:bookmarkEnd w:id="1417"/>
      <w:bookmarkEnd w:id="1418"/>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19" w:name="_Toc11338493"/>
      <w:bookmarkStart w:id="1420" w:name="_Toc27585125"/>
      <w:bookmarkStart w:id="1421" w:name="_Toc36457081"/>
      <w:bookmarkStart w:id="1422" w:name="_Toc45027965"/>
      <w:bookmarkStart w:id="1423" w:name="_Toc45028800"/>
      <w:bookmarkStart w:id="1424" w:name="_Toc51867561"/>
      <w:bookmarkStart w:id="1425" w:name="_Toc58582205"/>
      <w:r w:rsidRPr="00B3056F">
        <w:t>6.1.3.5.2</w:t>
      </w:r>
      <w:r w:rsidRPr="00B3056F">
        <w:tab/>
        <w:t>Resource Definition</w:t>
      </w:r>
      <w:bookmarkEnd w:id="1419"/>
      <w:bookmarkEnd w:id="1420"/>
      <w:bookmarkEnd w:id="1421"/>
      <w:bookmarkEnd w:id="1422"/>
      <w:bookmarkEnd w:id="1423"/>
      <w:bookmarkEnd w:id="1424"/>
      <w:bookmarkEnd w:id="1425"/>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F45DA">
      <w:pPr>
        <w:rPr>
          <w:rFonts w:ascii="Arial" w:hAnsi="Arial" w:cs="Arial"/>
        </w:rPr>
      </w:pPr>
      <w:r w:rsidRPr="00B3056F">
        <w:t>This resource shall support the resource URI variables defined in table 6.1.3.5.2-1</w:t>
      </w:r>
      <w:r w:rsidRPr="00B3056F">
        <w:rPr>
          <w:rFonts w:ascii="Arial" w:hAnsi="Arial" w:cs="Arial"/>
        </w:rPr>
        <w:t>.</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32FFAB3F"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26" w:name="_Toc11338494"/>
      <w:bookmarkStart w:id="1427" w:name="_Toc27585126"/>
      <w:bookmarkStart w:id="1428" w:name="_Toc36457082"/>
      <w:bookmarkStart w:id="1429" w:name="_Toc45027966"/>
      <w:bookmarkStart w:id="1430" w:name="_Toc45028801"/>
      <w:bookmarkStart w:id="1431" w:name="_Toc51867562"/>
      <w:bookmarkStart w:id="1432" w:name="_Toc58582206"/>
      <w:r w:rsidRPr="00B3056F">
        <w:t>6.1.3.5.3</w:t>
      </w:r>
      <w:r w:rsidRPr="00B3056F">
        <w:tab/>
        <w:t>Resource Standard Methods</w:t>
      </w:r>
      <w:bookmarkEnd w:id="1426"/>
      <w:bookmarkEnd w:id="1427"/>
      <w:bookmarkEnd w:id="1428"/>
      <w:bookmarkEnd w:id="1429"/>
      <w:bookmarkEnd w:id="1430"/>
      <w:bookmarkEnd w:id="1431"/>
      <w:bookmarkEnd w:id="1432"/>
    </w:p>
    <w:p w14:paraId="606FE9A4" w14:textId="77777777" w:rsidR="00EF45DA" w:rsidRPr="00B3056F" w:rsidRDefault="00EF45DA" w:rsidP="00EF45DA">
      <w:pPr>
        <w:pStyle w:val="Heading6"/>
      </w:pPr>
      <w:bookmarkStart w:id="1433" w:name="_Toc11338495"/>
      <w:bookmarkStart w:id="1434" w:name="_Toc27585127"/>
      <w:bookmarkStart w:id="1435" w:name="_Toc36457083"/>
      <w:bookmarkStart w:id="1436" w:name="_Toc45027967"/>
      <w:bookmarkStart w:id="1437" w:name="_Toc45028802"/>
      <w:bookmarkStart w:id="1438" w:name="_Toc51867563"/>
      <w:bookmarkStart w:id="1439" w:name="_Toc58582207"/>
      <w:r w:rsidRPr="00B3056F">
        <w:t>6.1.3.5.3.1</w:t>
      </w:r>
      <w:r w:rsidRPr="00B3056F">
        <w:tab/>
        <w:t>GET</w:t>
      </w:r>
      <w:bookmarkEnd w:id="1433"/>
      <w:bookmarkEnd w:id="1434"/>
      <w:bookmarkEnd w:id="1435"/>
      <w:bookmarkEnd w:id="1436"/>
      <w:bookmarkEnd w:id="1437"/>
      <w:bookmarkEnd w:id="1438"/>
      <w:bookmarkEnd w:id="1439"/>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77777777" w:rsidR="00EF45DA" w:rsidRPr="00B3056F" w:rsidRDefault="00EF45DA" w:rsidP="001330D7">
            <w:pPr>
              <w:pStyle w:val="TAL"/>
            </w:pPr>
            <w:r w:rsidRPr="00B3056F">
              <w:t>see 3GPP TS 29.500 [4] clause 6.6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40" w:name="_Toc36457084"/>
      <w:bookmarkStart w:id="1441" w:name="_Toc45027968"/>
      <w:bookmarkStart w:id="1442" w:name="_Toc45028803"/>
      <w:bookmarkStart w:id="1443" w:name="_Toc51867564"/>
      <w:bookmarkStart w:id="1444" w:name="_Toc58582208"/>
      <w:bookmarkStart w:id="1445" w:name="_Toc11338496"/>
      <w:bookmarkStart w:id="1446" w:name="_Toc27585128"/>
      <w:r w:rsidRPr="00B3056F">
        <w:t>6.1.3.5.4</w:t>
      </w:r>
      <w:r w:rsidRPr="00B3056F">
        <w:tab/>
        <w:t>Resource Custom Operations</w:t>
      </w:r>
      <w:bookmarkEnd w:id="1440"/>
      <w:bookmarkEnd w:id="1441"/>
      <w:bookmarkEnd w:id="1442"/>
      <w:bookmarkEnd w:id="1443"/>
      <w:bookmarkEnd w:id="1444"/>
    </w:p>
    <w:p w14:paraId="06A202D0" w14:textId="77777777" w:rsidR="00EF45DA" w:rsidRPr="00B3056F" w:rsidRDefault="00EF45DA" w:rsidP="00EF45DA">
      <w:pPr>
        <w:pStyle w:val="Heading6"/>
        <w:ind w:left="0" w:firstLine="0"/>
      </w:pPr>
      <w:bookmarkStart w:id="1447" w:name="_Toc36457085"/>
      <w:bookmarkStart w:id="1448" w:name="_Toc45027969"/>
      <w:bookmarkStart w:id="1449" w:name="_Toc45028804"/>
      <w:bookmarkStart w:id="1450" w:name="_Toc51867565"/>
      <w:bookmarkStart w:id="1451" w:name="_Toc58582209"/>
      <w:r w:rsidRPr="00B3056F">
        <w:t>6.1.3.5.4.1</w:t>
      </w:r>
      <w:r w:rsidRPr="00B3056F">
        <w:tab/>
        <w:t>Overview</w:t>
      </w:r>
      <w:bookmarkEnd w:id="1447"/>
      <w:bookmarkEnd w:id="1448"/>
      <w:bookmarkEnd w:id="1449"/>
      <w:bookmarkEnd w:id="1450"/>
      <w:bookmarkEnd w:id="1451"/>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52" w:name="_Toc36457086"/>
    </w:p>
    <w:p w14:paraId="738DC713" w14:textId="77777777" w:rsidR="00EF45DA" w:rsidRPr="00B3056F" w:rsidRDefault="00EF45DA" w:rsidP="00EF45DA">
      <w:pPr>
        <w:pStyle w:val="Heading6"/>
        <w:ind w:left="0" w:firstLine="0"/>
      </w:pPr>
      <w:bookmarkStart w:id="1453" w:name="_Toc45027970"/>
      <w:bookmarkStart w:id="1454" w:name="_Toc45028805"/>
      <w:bookmarkStart w:id="1455" w:name="_Toc51867566"/>
      <w:bookmarkStart w:id="1456" w:name="_Toc58582210"/>
      <w:r w:rsidRPr="00B3056F">
        <w:t>6.1.3.5.4.2</w:t>
      </w:r>
      <w:r w:rsidRPr="00B3056F">
        <w:tab/>
        <w:t>Operation: update-sor</w:t>
      </w:r>
      <w:bookmarkEnd w:id="1452"/>
      <w:bookmarkEnd w:id="1453"/>
      <w:bookmarkEnd w:id="1454"/>
      <w:bookmarkEnd w:id="1455"/>
      <w:bookmarkEnd w:id="1456"/>
    </w:p>
    <w:p w14:paraId="211B193E" w14:textId="77777777" w:rsidR="00EF45DA" w:rsidRPr="00B3056F" w:rsidRDefault="00EF45DA" w:rsidP="00EF45DA">
      <w:pPr>
        <w:pStyle w:val="Heading7"/>
      </w:pPr>
      <w:bookmarkStart w:id="1457" w:name="_Toc36457087"/>
      <w:bookmarkStart w:id="1458" w:name="_Toc45027971"/>
      <w:bookmarkStart w:id="1459" w:name="_Toc45028806"/>
      <w:bookmarkStart w:id="1460" w:name="_Toc51867567"/>
      <w:bookmarkStart w:id="1461" w:name="_Toc58582211"/>
      <w:r w:rsidRPr="00B3056F">
        <w:t>6.1.3.5.4.2.1</w:t>
      </w:r>
      <w:r w:rsidRPr="00B3056F">
        <w:tab/>
        <w:t>Description</w:t>
      </w:r>
      <w:bookmarkEnd w:id="1457"/>
      <w:bookmarkEnd w:id="1458"/>
      <w:bookmarkEnd w:id="1459"/>
      <w:bookmarkEnd w:id="1460"/>
      <w:bookmarkEnd w:id="1461"/>
    </w:p>
    <w:p w14:paraId="27A42462" w14:textId="3EEF5F7E" w:rsidR="00EF45DA" w:rsidRPr="00B3056F" w:rsidRDefault="00EF45DA" w:rsidP="00EF45DA">
      <w:bookmarkStart w:id="1462" w:name="_Hlk33798755"/>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EF45DA">
      <w:pPr>
        <w:pStyle w:val="Heading7"/>
      </w:pPr>
      <w:bookmarkStart w:id="1463" w:name="_Toc36457088"/>
      <w:bookmarkStart w:id="1464" w:name="_Toc45027972"/>
      <w:bookmarkStart w:id="1465" w:name="_Toc45028807"/>
      <w:bookmarkStart w:id="1466" w:name="_Toc51867568"/>
      <w:bookmarkStart w:id="1467" w:name="_Toc58582212"/>
      <w:bookmarkEnd w:id="1462"/>
      <w:r w:rsidRPr="00B3056F">
        <w:t>6.1.3.5.4.2.2</w:t>
      </w:r>
      <w:r w:rsidRPr="00B3056F">
        <w:tab/>
        <w:t>Operation Definition</w:t>
      </w:r>
      <w:bookmarkEnd w:id="1463"/>
      <w:bookmarkEnd w:id="1464"/>
      <w:bookmarkEnd w:id="1465"/>
      <w:bookmarkEnd w:id="1466"/>
      <w:bookmarkEnd w:id="1467"/>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68" w:name="_Toc36457089"/>
      <w:bookmarkStart w:id="1469" w:name="_Toc45027973"/>
      <w:bookmarkStart w:id="1470" w:name="_Toc45028808"/>
      <w:bookmarkStart w:id="1471" w:name="_Toc51867569"/>
      <w:bookmarkStart w:id="1472" w:name="_Toc58582213"/>
      <w:r w:rsidRPr="00B3056F">
        <w:t>6.1.3.6</w:t>
      </w:r>
      <w:r w:rsidRPr="00B3056F">
        <w:tab/>
        <w:t>Resource: SmfSelectionSubscriptionData</w:t>
      </w:r>
      <w:bookmarkEnd w:id="1445"/>
      <w:bookmarkEnd w:id="1446"/>
      <w:r w:rsidRPr="00B3056F">
        <w:t xml:space="preserve"> (Document)</w:t>
      </w:r>
      <w:bookmarkEnd w:id="1468"/>
      <w:bookmarkEnd w:id="1469"/>
      <w:bookmarkEnd w:id="1470"/>
      <w:bookmarkEnd w:id="1471"/>
      <w:bookmarkEnd w:id="1472"/>
    </w:p>
    <w:p w14:paraId="1FB268BC" w14:textId="77777777" w:rsidR="00EF45DA" w:rsidRPr="00B3056F" w:rsidRDefault="00EF45DA" w:rsidP="00EF45DA">
      <w:pPr>
        <w:pStyle w:val="Heading5"/>
      </w:pPr>
      <w:bookmarkStart w:id="1473" w:name="_Toc11338497"/>
      <w:bookmarkStart w:id="1474" w:name="_Toc27585129"/>
      <w:bookmarkStart w:id="1475" w:name="_Toc36457090"/>
      <w:bookmarkStart w:id="1476" w:name="_Toc45027974"/>
      <w:bookmarkStart w:id="1477" w:name="_Toc45028809"/>
      <w:bookmarkStart w:id="1478" w:name="_Toc51867570"/>
      <w:bookmarkStart w:id="1479" w:name="_Toc58582214"/>
      <w:r w:rsidRPr="00B3056F">
        <w:t>6.1.3.6.1</w:t>
      </w:r>
      <w:r w:rsidRPr="00B3056F">
        <w:tab/>
        <w:t>Description</w:t>
      </w:r>
      <w:bookmarkEnd w:id="1473"/>
      <w:bookmarkEnd w:id="1474"/>
      <w:bookmarkEnd w:id="1475"/>
      <w:bookmarkEnd w:id="1476"/>
      <w:bookmarkEnd w:id="1477"/>
      <w:bookmarkEnd w:id="1478"/>
      <w:bookmarkEnd w:id="1479"/>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80" w:name="_Toc11338498"/>
      <w:bookmarkStart w:id="1481" w:name="_Toc27585130"/>
      <w:bookmarkStart w:id="1482" w:name="_Toc36457091"/>
      <w:bookmarkStart w:id="1483" w:name="_Toc45027975"/>
      <w:bookmarkStart w:id="1484" w:name="_Toc45028810"/>
      <w:bookmarkStart w:id="1485" w:name="_Toc51867571"/>
      <w:bookmarkStart w:id="1486" w:name="_Toc58582215"/>
      <w:r w:rsidRPr="00B3056F">
        <w:t>6.1.3.6.2</w:t>
      </w:r>
      <w:r w:rsidRPr="00B3056F">
        <w:tab/>
        <w:t>Resource Definition</w:t>
      </w:r>
      <w:bookmarkEnd w:id="1480"/>
      <w:bookmarkEnd w:id="1481"/>
      <w:bookmarkEnd w:id="1482"/>
      <w:bookmarkEnd w:id="1483"/>
      <w:bookmarkEnd w:id="1484"/>
      <w:bookmarkEnd w:id="1485"/>
      <w:bookmarkEnd w:id="1486"/>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F45DA">
      <w:pPr>
        <w:rPr>
          <w:rFonts w:ascii="Arial" w:hAnsi="Arial" w:cs="Arial"/>
        </w:rPr>
      </w:pPr>
      <w:r w:rsidRPr="00B3056F">
        <w:t>This resource shall support the resource URI variables defined in table 6.1.3.6.2-1</w:t>
      </w:r>
      <w:r w:rsidRPr="00B3056F">
        <w:rPr>
          <w:rFonts w:ascii="Arial" w:hAnsi="Arial" w:cs="Arial"/>
        </w:rPr>
        <w:t>.</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161DAAAA"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87" w:name="_Toc11338499"/>
      <w:bookmarkStart w:id="1488" w:name="_Toc27585131"/>
      <w:bookmarkStart w:id="1489" w:name="_Toc36457092"/>
      <w:bookmarkStart w:id="1490" w:name="_Toc45027976"/>
      <w:bookmarkStart w:id="1491" w:name="_Toc45028811"/>
      <w:bookmarkStart w:id="1492" w:name="_Toc51867572"/>
      <w:bookmarkStart w:id="1493" w:name="_Toc58582216"/>
      <w:r w:rsidRPr="00B3056F">
        <w:t>6.1.3.6.3</w:t>
      </w:r>
      <w:r w:rsidRPr="00B3056F">
        <w:tab/>
        <w:t>Resource Standard Methods</w:t>
      </w:r>
      <w:bookmarkEnd w:id="1487"/>
      <w:bookmarkEnd w:id="1488"/>
      <w:bookmarkEnd w:id="1489"/>
      <w:bookmarkEnd w:id="1490"/>
      <w:bookmarkEnd w:id="1491"/>
      <w:bookmarkEnd w:id="1492"/>
      <w:bookmarkEnd w:id="1493"/>
    </w:p>
    <w:p w14:paraId="5E1921D6" w14:textId="77777777" w:rsidR="00EF45DA" w:rsidRPr="00B3056F" w:rsidRDefault="00EF45DA" w:rsidP="00EF45DA">
      <w:pPr>
        <w:pStyle w:val="Heading6"/>
      </w:pPr>
      <w:bookmarkStart w:id="1494" w:name="_Toc11338500"/>
      <w:bookmarkStart w:id="1495" w:name="_Toc27585132"/>
      <w:bookmarkStart w:id="1496" w:name="_Toc36457093"/>
      <w:bookmarkStart w:id="1497" w:name="_Toc45027977"/>
      <w:bookmarkStart w:id="1498" w:name="_Toc45028812"/>
      <w:bookmarkStart w:id="1499" w:name="_Toc51867573"/>
      <w:bookmarkStart w:id="1500" w:name="_Toc58582217"/>
      <w:r w:rsidRPr="00B3056F">
        <w:t>6.1.3.6.3.1</w:t>
      </w:r>
      <w:r w:rsidRPr="00B3056F">
        <w:tab/>
        <w:t>GET</w:t>
      </w:r>
      <w:bookmarkEnd w:id="1494"/>
      <w:bookmarkEnd w:id="1495"/>
      <w:bookmarkEnd w:id="1496"/>
      <w:bookmarkEnd w:id="1497"/>
      <w:bookmarkEnd w:id="1498"/>
      <w:bookmarkEnd w:id="1499"/>
      <w:bookmarkEnd w:id="1500"/>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7777777" w:rsidR="00EF45DA" w:rsidRPr="00B3056F" w:rsidRDefault="00EF45DA" w:rsidP="001330D7">
            <w:pPr>
              <w:pStyle w:val="TAL"/>
            </w:pPr>
            <w:r w:rsidRPr="00B3056F">
              <w:t>see 3GPP TS 29.500 [4] clause 6.6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501" w:name="_Toc11338501"/>
      <w:bookmarkStart w:id="1502" w:name="_Toc27585133"/>
      <w:bookmarkStart w:id="1503" w:name="_Toc36457094"/>
      <w:bookmarkStart w:id="1504" w:name="_Toc45027978"/>
      <w:bookmarkStart w:id="1505" w:name="_Toc45028813"/>
      <w:bookmarkStart w:id="1506" w:name="_Toc51867574"/>
      <w:bookmarkStart w:id="1507" w:name="_Toc58582218"/>
      <w:r w:rsidRPr="00B3056F">
        <w:t>6.1.3.7</w:t>
      </w:r>
      <w:r w:rsidRPr="00B3056F">
        <w:tab/>
        <w:t>Resource: UeContextInSmfData</w:t>
      </w:r>
      <w:bookmarkEnd w:id="1501"/>
      <w:bookmarkEnd w:id="1502"/>
      <w:r w:rsidRPr="00B3056F">
        <w:t xml:space="preserve"> (Document)</w:t>
      </w:r>
      <w:bookmarkEnd w:id="1503"/>
      <w:bookmarkEnd w:id="1504"/>
      <w:bookmarkEnd w:id="1505"/>
      <w:bookmarkEnd w:id="1506"/>
      <w:bookmarkEnd w:id="1507"/>
    </w:p>
    <w:p w14:paraId="222E4D7A" w14:textId="77777777" w:rsidR="00EF45DA" w:rsidRPr="00B3056F" w:rsidRDefault="00EF45DA" w:rsidP="00EF45DA">
      <w:pPr>
        <w:pStyle w:val="Heading5"/>
      </w:pPr>
      <w:bookmarkStart w:id="1508" w:name="_Toc11338502"/>
      <w:bookmarkStart w:id="1509" w:name="_Toc27585134"/>
      <w:bookmarkStart w:id="1510" w:name="_Toc36457095"/>
      <w:bookmarkStart w:id="1511" w:name="_Toc45027979"/>
      <w:bookmarkStart w:id="1512" w:name="_Toc45028814"/>
      <w:bookmarkStart w:id="1513" w:name="_Toc51867575"/>
      <w:bookmarkStart w:id="1514" w:name="_Toc58582219"/>
      <w:r w:rsidRPr="00B3056F">
        <w:t>6.1.3.7.1</w:t>
      </w:r>
      <w:r w:rsidRPr="00B3056F">
        <w:tab/>
        <w:t>Description</w:t>
      </w:r>
      <w:bookmarkEnd w:id="1508"/>
      <w:bookmarkEnd w:id="1509"/>
      <w:bookmarkEnd w:id="1510"/>
      <w:bookmarkEnd w:id="1511"/>
      <w:bookmarkEnd w:id="1512"/>
      <w:bookmarkEnd w:id="1513"/>
      <w:bookmarkEnd w:id="1514"/>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515" w:name="_Toc11338503"/>
      <w:bookmarkStart w:id="1516" w:name="_Toc27585135"/>
      <w:bookmarkStart w:id="1517" w:name="_Toc36457096"/>
      <w:bookmarkStart w:id="1518" w:name="_Toc45027980"/>
      <w:bookmarkStart w:id="1519" w:name="_Toc45028815"/>
      <w:bookmarkStart w:id="1520" w:name="_Toc51867576"/>
      <w:bookmarkStart w:id="1521" w:name="_Toc58582220"/>
      <w:r w:rsidRPr="00B3056F">
        <w:t>6.1.3.7.2</w:t>
      </w:r>
      <w:r w:rsidRPr="00B3056F">
        <w:tab/>
        <w:t>Resource Definition</w:t>
      </w:r>
      <w:bookmarkEnd w:id="1515"/>
      <w:bookmarkEnd w:id="1516"/>
      <w:bookmarkEnd w:id="1517"/>
      <w:bookmarkEnd w:id="1518"/>
      <w:bookmarkEnd w:id="1519"/>
      <w:bookmarkEnd w:id="1520"/>
      <w:bookmarkEnd w:id="1521"/>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F45DA">
      <w:pPr>
        <w:rPr>
          <w:rFonts w:ascii="Arial" w:hAnsi="Arial" w:cs="Arial"/>
        </w:rPr>
      </w:pPr>
      <w:r w:rsidRPr="00B3056F">
        <w:t>This resource shall support the resource URI variables defined in table 6.1.3.7.2-1</w:t>
      </w:r>
      <w:r w:rsidRPr="00B3056F">
        <w:rPr>
          <w:rFonts w:ascii="Arial" w:hAnsi="Arial" w:cs="Arial"/>
        </w:rPr>
        <w:t>.</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4A78481D"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22" w:name="_Toc11338504"/>
      <w:bookmarkStart w:id="1523" w:name="_Toc27585136"/>
      <w:bookmarkStart w:id="1524" w:name="_Toc36457097"/>
      <w:bookmarkStart w:id="1525" w:name="_Toc45027981"/>
      <w:bookmarkStart w:id="1526" w:name="_Toc45028816"/>
      <w:bookmarkStart w:id="1527" w:name="_Toc51867577"/>
      <w:bookmarkStart w:id="1528" w:name="_Toc58582221"/>
      <w:r w:rsidRPr="00B3056F">
        <w:t>6.1.3.7.3</w:t>
      </w:r>
      <w:r w:rsidRPr="00B3056F">
        <w:tab/>
        <w:t>Resource Standard Methods</w:t>
      </w:r>
      <w:bookmarkEnd w:id="1522"/>
      <w:bookmarkEnd w:id="1523"/>
      <w:bookmarkEnd w:id="1524"/>
      <w:bookmarkEnd w:id="1525"/>
      <w:bookmarkEnd w:id="1526"/>
      <w:bookmarkEnd w:id="1527"/>
      <w:bookmarkEnd w:id="1528"/>
    </w:p>
    <w:p w14:paraId="42BFFFC9" w14:textId="77777777" w:rsidR="00EF45DA" w:rsidRPr="00B3056F" w:rsidRDefault="00EF45DA" w:rsidP="00EF45DA">
      <w:pPr>
        <w:pStyle w:val="Heading6"/>
      </w:pPr>
      <w:bookmarkStart w:id="1529" w:name="_Toc11338505"/>
      <w:bookmarkStart w:id="1530" w:name="_Toc27585137"/>
      <w:bookmarkStart w:id="1531" w:name="_Toc36457098"/>
      <w:bookmarkStart w:id="1532" w:name="_Toc45027982"/>
      <w:bookmarkStart w:id="1533" w:name="_Toc45028817"/>
      <w:bookmarkStart w:id="1534" w:name="_Toc51867578"/>
      <w:bookmarkStart w:id="1535" w:name="_Toc58582222"/>
      <w:r w:rsidRPr="00B3056F">
        <w:t>6.1.3.7.3.1</w:t>
      </w:r>
      <w:r w:rsidRPr="00B3056F">
        <w:tab/>
        <w:t>GET</w:t>
      </w:r>
      <w:bookmarkEnd w:id="1529"/>
      <w:bookmarkEnd w:id="1530"/>
      <w:bookmarkEnd w:id="1531"/>
      <w:bookmarkEnd w:id="1532"/>
      <w:bookmarkEnd w:id="1533"/>
      <w:bookmarkEnd w:id="1534"/>
      <w:bookmarkEnd w:id="1535"/>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77777777" w:rsidR="00EF45DA" w:rsidRPr="00B3056F" w:rsidRDefault="00EF45DA" w:rsidP="001330D7">
            <w:pPr>
              <w:pStyle w:val="TAL"/>
            </w:pPr>
            <w:r w:rsidRPr="00B3056F">
              <w:t>see 3GPP TS 29.500 [4] clause 6.6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36" w:name="_Toc11338506"/>
      <w:bookmarkStart w:id="1537" w:name="_Toc27585138"/>
      <w:bookmarkStart w:id="1538" w:name="_Toc36457099"/>
      <w:bookmarkStart w:id="1539" w:name="_Toc45027983"/>
      <w:bookmarkStart w:id="1540" w:name="_Toc45028818"/>
      <w:bookmarkStart w:id="1541" w:name="_Toc51867579"/>
      <w:bookmarkStart w:id="1542" w:name="_Toc58582223"/>
      <w:r w:rsidRPr="00B3056F">
        <w:t>6.1.3.8</w:t>
      </w:r>
      <w:r w:rsidRPr="00B3056F">
        <w:tab/>
        <w:t>Resource: SessionManagementSubscriptionData</w:t>
      </w:r>
      <w:bookmarkEnd w:id="1536"/>
      <w:bookmarkEnd w:id="1537"/>
      <w:r w:rsidRPr="00B3056F">
        <w:t xml:space="preserve"> (Document)</w:t>
      </w:r>
      <w:bookmarkEnd w:id="1538"/>
      <w:bookmarkEnd w:id="1539"/>
      <w:bookmarkEnd w:id="1540"/>
      <w:bookmarkEnd w:id="1541"/>
      <w:bookmarkEnd w:id="1542"/>
    </w:p>
    <w:p w14:paraId="546A13EB" w14:textId="77777777" w:rsidR="00EF45DA" w:rsidRPr="00B3056F" w:rsidRDefault="00EF45DA" w:rsidP="00EF45DA">
      <w:pPr>
        <w:pStyle w:val="Heading5"/>
      </w:pPr>
      <w:bookmarkStart w:id="1543" w:name="_Toc11338507"/>
      <w:bookmarkStart w:id="1544" w:name="_Toc27585139"/>
      <w:bookmarkStart w:id="1545" w:name="_Toc36457100"/>
      <w:bookmarkStart w:id="1546" w:name="_Toc45027984"/>
      <w:bookmarkStart w:id="1547" w:name="_Toc45028819"/>
      <w:bookmarkStart w:id="1548" w:name="_Toc51867580"/>
      <w:bookmarkStart w:id="1549" w:name="_Toc58582224"/>
      <w:r w:rsidRPr="00B3056F">
        <w:t>6.1.3.8.1</w:t>
      </w:r>
      <w:r w:rsidRPr="00B3056F">
        <w:tab/>
        <w:t>Description</w:t>
      </w:r>
      <w:bookmarkEnd w:id="1543"/>
      <w:bookmarkEnd w:id="1544"/>
      <w:bookmarkEnd w:id="1545"/>
      <w:bookmarkEnd w:id="1546"/>
      <w:bookmarkEnd w:id="1547"/>
      <w:bookmarkEnd w:id="1548"/>
      <w:bookmarkEnd w:id="1549"/>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77777777" w:rsidR="00EF45DA" w:rsidRPr="00B3056F" w:rsidRDefault="00EF45DA" w:rsidP="00EF45DA">
      <w:pPr>
        <w:pStyle w:val="NO"/>
      </w:pPr>
      <w:r w:rsidRPr="00B3056F">
        <w:t>NOTE:</w:t>
      </w:r>
      <w:r w:rsidRPr="00B3056F">
        <w:tab/>
        <w:t xml:space="preserve">UDM will only recognize subscribed DNNs in this resource so for instance, in case SMF receives indication in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4A611A15" w14:textId="77777777" w:rsidR="00EF45DA" w:rsidRPr="00B3056F" w:rsidRDefault="00EF45DA" w:rsidP="00EF45DA"/>
    <w:p w14:paraId="0A327BBD" w14:textId="77777777" w:rsidR="00EF45DA" w:rsidRPr="00B3056F" w:rsidRDefault="00EF45DA" w:rsidP="00EF45DA">
      <w:pPr>
        <w:pStyle w:val="Heading5"/>
      </w:pPr>
      <w:bookmarkStart w:id="1550" w:name="_Toc11338508"/>
      <w:bookmarkStart w:id="1551" w:name="_Toc27585140"/>
      <w:bookmarkStart w:id="1552" w:name="_Toc36457101"/>
      <w:bookmarkStart w:id="1553" w:name="_Toc45027985"/>
      <w:bookmarkStart w:id="1554" w:name="_Toc45028820"/>
      <w:bookmarkStart w:id="1555" w:name="_Toc51867581"/>
      <w:bookmarkStart w:id="1556" w:name="_Toc58582225"/>
      <w:r w:rsidRPr="00B3056F">
        <w:t>6.1.3.8.2</w:t>
      </w:r>
      <w:r w:rsidRPr="00B3056F">
        <w:tab/>
        <w:t>Resource Definition</w:t>
      </w:r>
      <w:bookmarkEnd w:id="1550"/>
      <w:bookmarkEnd w:id="1551"/>
      <w:bookmarkEnd w:id="1552"/>
      <w:bookmarkEnd w:id="1553"/>
      <w:bookmarkEnd w:id="1554"/>
      <w:bookmarkEnd w:id="1555"/>
      <w:bookmarkEnd w:id="1556"/>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F45DA">
      <w:pPr>
        <w:rPr>
          <w:rFonts w:ascii="Arial" w:hAnsi="Arial" w:cs="Arial"/>
        </w:rPr>
      </w:pPr>
      <w:r w:rsidRPr="00B3056F">
        <w:t>This resource shall support the resource URI variables defined in table 6.1.3.8.2-1</w:t>
      </w:r>
      <w:r w:rsidRPr="00B3056F">
        <w:rPr>
          <w:rFonts w:ascii="Arial" w:hAnsi="Arial" w:cs="Arial"/>
        </w:rPr>
        <w:t>.</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6CF0BB28"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57" w:name="_Toc11338509"/>
      <w:bookmarkStart w:id="1558" w:name="_Toc27585141"/>
      <w:bookmarkStart w:id="1559" w:name="_Toc36457102"/>
      <w:bookmarkStart w:id="1560" w:name="_Toc45027986"/>
      <w:bookmarkStart w:id="1561" w:name="_Toc45028821"/>
      <w:bookmarkStart w:id="1562" w:name="_Toc51867582"/>
      <w:bookmarkStart w:id="1563" w:name="_Toc58582226"/>
      <w:r w:rsidRPr="00B3056F">
        <w:t>6.1.3.8.3</w:t>
      </w:r>
      <w:r w:rsidRPr="00B3056F">
        <w:tab/>
        <w:t>Resource Standard Methods</w:t>
      </w:r>
      <w:bookmarkEnd w:id="1557"/>
      <w:bookmarkEnd w:id="1558"/>
      <w:bookmarkEnd w:id="1559"/>
      <w:bookmarkEnd w:id="1560"/>
      <w:bookmarkEnd w:id="1561"/>
      <w:bookmarkEnd w:id="1562"/>
      <w:bookmarkEnd w:id="1563"/>
    </w:p>
    <w:p w14:paraId="1EAEA127" w14:textId="77777777" w:rsidR="00EF45DA" w:rsidRPr="00B3056F" w:rsidRDefault="00EF45DA" w:rsidP="00EF45DA">
      <w:pPr>
        <w:pStyle w:val="Heading6"/>
      </w:pPr>
      <w:bookmarkStart w:id="1564" w:name="_Toc11338510"/>
      <w:bookmarkStart w:id="1565" w:name="_Toc27585142"/>
      <w:bookmarkStart w:id="1566" w:name="_Toc36457103"/>
      <w:bookmarkStart w:id="1567" w:name="_Toc45027987"/>
      <w:bookmarkStart w:id="1568" w:name="_Toc45028822"/>
      <w:bookmarkStart w:id="1569" w:name="_Toc51867583"/>
      <w:bookmarkStart w:id="1570" w:name="_Toc58582227"/>
      <w:r w:rsidRPr="00B3056F">
        <w:t>6.1.3.8.3.1</w:t>
      </w:r>
      <w:r w:rsidRPr="00B3056F">
        <w:tab/>
        <w:t>GET</w:t>
      </w:r>
      <w:bookmarkEnd w:id="1564"/>
      <w:bookmarkEnd w:id="1565"/>
      <w:bookmarkEnd w:id="1566"/>
      <w:bookmarkEnd w:id="1567"/>
      <w:bookmarkEnd w:id="1568"/>
      <w:bookmarkEnd w:id="1569"/>
      <w:bookmarkEnd w:id="1570"/>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77777777" w:rsidR="00EF45DA" w:rsidRPr="00B3056F" w:rsidRDefault="00EF45DA" w:rsidP="001330D7">
            <w:pPr>
              <w:pStyle w:val="TAL"/>
            </w:pPr>
            <w:r w:rsidRPr="00B3056F">
              <w:rPr>
                <w:rFonts w:cs="Arial"/>
                <w:szCs w:val="18"/>
              </w:rPr>
              <w:t>see 3GPP TS 29.500 [4] clause 6.6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71" w:name="_Toc11338511"/>
      <w:bookmarkStart w:id="1572" w:name="_Toc27585143"/>
      <w:bookmarkStart w:id="1573" w:name="_Toc36457104"/>
      <w:bookmarkStart w:id="1574" w:name="_Toc45027988"/>
      <w:bookmarkStart w:id="1575" w:name="_Toc45028823"/>
      <w:bookmarkStart w:id="1576" w:name="_Toc51867584"/>
      <w:bookmarkStart w:id="1577" w:name="_Toc58582228"/>
      <w:r w:rsidRPr="00B3056F">
        <w:t>6.1.3.9</w:t>
      </w:r>
      <w:r w:rsidRPr="00B3056F">
        <w:tab/>
        <w:t>Resource: SMSSubscriptionData</w:t>
      </w:r>
      <w:bookmarkEnd w:id="1571"/>
      <w:bookmarkEnd w:id="1572"/>
      <w:r w:rsidRPr="00B3056F">
        <w:t xml:space="preserve"> (Document)</w:t>
      </w:r>
      <w:bookmarkEnd w:id="1573"/>
      <w:bookmarkEnd w:id="1574"/>
      <w:bookmarkEnd w:id="1575"/>
      <w:bookmarkEnd w:id="1576"/>
      <w:bookmarkEnd w:id="1577"/>
    </w:p>
    <w:p w14:paraId="66177734" w14:textId="77777777" w:rsidR="00EF45DA" w:rsidRPr="00B3056F" w:rsidRDefault="00EF45DA" w:rsidP="00EF45DA">
      <w:pPr>
        <w:pStyle w:val="Heading5"/>
      </w:pPr>
      <w:bookmarkStart w:id="1578" w:name="_Toc11338512"/>
      <w:bookmarkStart w:id="1579" w:name="_Toc27585144"/>
      <w:bookmarkStart w:id="1580" w:name="_Toc36457105"/>
      <w:bookmarkStart w:id="1581" w:name="_Toc45027989"/>
      <w:bookmarkStart w:id="1582" w:name="_Toc45028824"/>
      <w:bookmarkStart w:id="1583" w:name="_Toc51867585"/>
      <w:bookmarkStart w:id="1584" w:name="_Toc58582229"/>
      <w:r w:rsidRPr="00B3056F">
        <w:t>6.1.3.9.1</w:t>
      </w:r>
      <w:r w:rsidRPr="00B3056F">
        <w:tab/>
        <w:t>Description</w:t>
      </w:r>
      <w:bookmarkEnd w:id="1578"/>
      <w:bookmarkEnd w:id="1579"/>
      <w:bookmarkEnd w:id="1580"/>
      <w:bookmarkEnd w:id="1581"/>
      <w:bookmarkEnd w:id="1582"/>
      <w:bookmarkEnd w:id="1583"/>
      <w:bookmarkEnd w:id="1584"/>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85" w:name="_Toc11338513"/>
      <w:bookmarkStart w:id="1586" w:name="_Toc27585145"/>
      <w:bookmarkStart w:id="1587" w:name="_Toc36457106"/>
      <w:bookmarkStart w:id="1588" w:name="_Toc45027990"/>
      <w:bookmarkStart w:id="1589" w:name="_Toc45028825"/>
      <w:bookmarkStart w:id="1590" w:name="_Toc51867586"/>
      <w:bookmarkStart w:id="1591" w:name="_Toc58582230"/>
      <w:r w:rsidRPr="00B3056F">
        <w:t>6.1.3.9.2</w:t>
      </w:r>
      <w:r w:rsidRPr="00B3056F">
        <w:tab/>
        <w:t>Resource Definition</w:t>
      </w:r>
      <w:bookmarkEnd w:id="1585"/>
      <w:bookmarkEnd w:id="1586"/>
      <w:bookmarkEnd w:id="1587"/>
      <w:bookmarkEnd w:id="1588"/>
      <w:bookmarkEnd w:id="1589"/>
      <w:bookmarkEnd w:id="1590"/>
      <w:bookmarkEnd w:id="1591"/>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F45DA">
      <w:pPr>
        <w:rPr>
          <w:rFonts w:ascii="Arial" w:hAnsi="Arial" w:cs="Arial"/>
        </w:rPr>
      </w:pPr>
      <w:r w:rsidRPr="00B3056F">
        <w:t>This resource shall support the resource URI variables defined in table 6.1.3.9.2-1</w:t>
      </w:r>
      <w:r w:rsidRPr="00B3056F">
        <w:rPr>
          <w:rFonts w:ascii="Arial" w:hAnsi="Arial" w:cs="Arial"/>
        </w:rPr>
        <w:t>.</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40BAD30E"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92" w:name="_Toc11338514"/>
      <w:bookmarkStart w:id="1593" w:name="_Toc27585146"/>
      <w:bookmarkStart w:id="1594" w:name="_Toc36457107"/>
      <w:bookmarkStart w:id="1595" w:name="_Toc45027991"/>
      <w:bookmarkStart w:id="1596" w:name="_Toc45028826"/>
      <w:bookmarkStart w:id="1597" w:name="_Toc51867587"/>
      <w:bookmarkStart w:id="1598" w:name="_Toc58582231"/>
      <w:r w:rsidRPr="00B3056F">
        <w:t>6.1.3.9.3</w:t>
      </w:r>
      <w:r w:rsidRPr="00B3056F">
        <w:tab/>
        <w:t>Resource Standard Methods</w:t>
      </w:r>
      <w:bookmarkEnd w:id="1592"/>
      <w:bookmarkEnd w:id="1593"/>
      <w:bookmarkEnd w:id="1594"/>
      <w:bookmarkEnd w:id="1595"/>
      <w:bookmarkEnd w:id="1596"/>
      <w:bookmarkEnd w:id="1597"/>
      <w:bookmarkEnd w:id="1598"/>
    </w:p>
    <w:p w14:paraId="12056794" w14:textId="77777777" w:rsidR="00EF45DA" w:rsidRPr="00B3056F" w:rsidRDefault="00EF45DA" w:rsidP="00EF45DA">
      <w:pPr>
        <w:pStyle w:val="Heading6"/>
      </w:pPr>
      <w:bookmarkStart w:id="1599" w:name="_Toc11338515"/>
      <w:bookmarkStart w:id="1600" w:name="_Toc27585147"/>
      <w:bookmarkStart w:id="1601" w:name="_Toc36457108"/>
      <w:bookmarkStart w:id="1602" w:name="_Toc45027992"/>
      <w:bookmarkStart w:id="1603" w:name="_Toc45028827"/>
      <w:bookmarkStart w:id="1604" w:name="_Toc51867588"/>
      <w:bookmarkStart w:id="1605" w:name="_Toc58582232"/>
      <w:r w:rsidRPr="00B3056F">
        <w:t>6.1.3.9.3.1</w:t>
      </w:r>
      <w:r w:rsidRPr="00B3056F">
        <w:tab/>
        <w:t>GET</w:t>
      </w:r>
      <w:bookmarkEnd w:id="1599"/>
      <w:bookmarkEnd w:id="1600"/>
      <w:bookmarkEnd w:id="1601"/>
      <w:bookmarkEnd w:id="1602"/>
      <w:bookmarkEnd w:id="1603"/>
      <w:bookmarkEnd w:id="1604"/>
      <w:bookmarkEnd w:id="1605"/>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77777777" w:rsidR="00EF45DA" w:rsidRPr="00B3056F" w:rsidRDefault="00EF45DA" w:rsidP="001330D7">
            <w:pPr>
              <w:pStyle w:val="TAL"/>
              <w:rPr>
                <w:lang w:eastAsia="zh-CN"/>
              </w:rPr>
            </w:pPr>
            <w:r w:rsidRPr="00B3056F">
              <w:rPr>
                <w:lang w:eastAsia="zh-CN"/>
              </w:rPr>
              <w:t>see 3GPP TS 29.500 [4] clause 6.6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606" w:name="_Toc11338516"/>
      <w:bookmarkStart w:id="1607" w:name="_Toc27585148"/>
      <w:bookmarkStart w:id="1608" w:name="_Toc36457109"/>
      <w:bookmarkStart w:id="1609" w:name="_Toc45027993"/>
      <w:bookmarkStart w:id="1610" w:name="_Toc45028828"/>
      <w:bookmarkStart w:id="1611" w:name="_Toc51867589"/>
      <w:bookmarkStart w:id="1612" w:name="_Toc58582233"/>
      <w:r w:rsidRPr="00B3056F">
        <w:t>6.1.3.10</w:t>
      </w:r>
      <w:r w:rsidRPr="00B3056F">
        <w:tab/>
        <w:t>Resource: SMSManagementSubscriptionData</w:t>
      </w:r>
      <w:bookmarkEnd w:id="1606"/>
      <w:bookmarkEnd w:id="1607"/>
      <w:r w:rsidRPr="00B3056F">
        <w:t xml:space="preserve"> (Document)</w:t>
      </w:r>
      <w:bookmarkEnd w:id="1608"/>
      <w:bookmarkEnd w:id="1609"/>
      <w:bookmarkEnd w:id="1610"/>
      <w:bookmarkEnd w:id="1611"/>
      <w:bookmarkEnd w:id="1612"/>
    </w:p>
    <w:p w14:paraId="061A0504" w14:textId="77777777" w:rsidR="00EF45DA" w:rsidRPr="00B3056F" w:rsidRDefault="00EF45DA" w:rsidP="00EF45DA">
      <w:pPr>
        <w:pStyle w:val="Heading5"/>
      </w:pPr>
      <w:bookmarkStart w:id="1613" w:name="_Toc11338517"/>
      <w:bookmarkStart w:id="1614" w:name="_Toc27585149"/>
      <w:bookmarkStart w:id="1615" w:name="_Toc36457110"/>
      <w:bookmarkStart w:id="1616" w:name="_Toc45027994"/>
      <w:bookmarkStart w:id="1617" w:name="_Toc45028829"/>
      <w:bookmarkStart w:id="1618" w:name="_Toc51867590"/>
      <w:bookmarkStart w:id="1619" w:name="_Toc58582234"/>
      <w:r w:rsidRPr="00B3056F">
        <w:t>6.1.3.10.1</w:t>
      </w:r>
      <w:r w:rsidRPr="00B3056F">
        <w:tab/>
        <w:t>Description</w:t>
      </w:r>
      <w:bookmarkEnd w:id="1613"/>
      <w:bookmarkEnd w:id="1614"/>
      <w:bookmarkEnd w:id="1615"/>
      <w:bookmarkEnd w:id="1616"/>
      <w:bookmarkEnd w:id="1617"/>
      <w:bookmarkEnd w:id="1618"/>
      <w:bookmarkEnd w:id="1619"/>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20" w:name="_Toc11338518"/>
      <w:bookmarkStart w:id="1621" w:name="_Toc27585150"/>
      <w:bookmarkStart w:id="1622" w:name="_Toc36457111"/>
      <w:bookmarkStart w:id="1623" w:name="_Toc45027995"/>
      <w:bookmarkStart w:id="1624" w:name="_Toc45028830"/>
      <w:bookmarkStart w:id="1625" w:name="_Toc51867591"/>
      <w:bookmarkStart w:id="1626" w:name="_Toc58582235"/>
      <w:r w:rsidRPr="00B3056F">
        <w:t>6.1.3.10.2</w:t>
      </w:r>
      <w:r w:rsidRPr="00B3056F">
        <w:tab/>
        <w:t>Resource Definition</w:t>
      </w:r>
      <w:bookmarkEnd w:id="1620"/>
      <w:bookmarkEnd w:id="1621"/>
      <w:bookmarkEnd w:id="1622"/>
      <w:bookmarkEnd w:id="1623"/>
      <w:bookmarkEnd w:id="1624"/>
      <w:bookmarkEnd w:id="1625"/>
      <w:bookmarkEnd w:id="1626"/>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F45DA">
      <w:pPr>
        <w:rPr>
          <w:rFonts w:ascii="Arial" w:hAnsi="Arial" w:cs="Arial"/>
        </w:rPr>
      </w:pPr>
      <w:r w:rsidRPr="00B3056F">
        <w:t>This resource shall support the resource URI variables defined in table 6.1.3.10.2-1</w:t>
      </w:r>
      <w:r w:rsidRPr="00B3056F">
        <w:rPr>
          <w:rFonts w:ascii="Arial" w:hAnsi="Arial" w:cs="Arial"/>
        </w:rPr>
        <w:t>.</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2425C310" w:rsidR="00092D1D" w:rsidRPr="00B3056F" w:rsidRDefault="00092D1D"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27" w:name="_Toc11338519"/>
      <w:bookmarkStart w:id="1628" w:name="_Toc27585151"/>
      <w:bookmarkStart w:id="1629" w:name="_Toc36457112"/>
      <w:bookmarkStart w:id="1630" w:name="_Toc45027996"/>
      <w:bookmarkStart w:id="1631" w:name="_Toc45028831"/>
      <w:bookmarkStart w:id="1632" w:name="_Toc51867592"/>
      <w:bookmarkStart w:id="1633" w:name="_Toc58582236"/>
      <w:r w:rsidRPr="00B3056F">
        <w:t>6.1.3.10.3</w:t>
      </w:r>
      <w:r w:rsidRPr="00B3056F">
        <w:tab/>
        <w:t>Resource Standard Methods</w:t>
      </w:r>
      <w:bookmarkEnd w:id="1627"/>
      <w:bookmarkEnd w:id="1628"/>
      <w:bookmarkEnd w:id="1629"/>
      <w:bookmarkEnd w:id="1630"/>
      <w:bookmarkEnd w:id="1631"/>
      <w:bookmarkEnd w:id="1632"/>
      <w:bookmarkEnd w:id="1633"/>
    </w:p>
    <w:p w14:paraId="29322034" w14:textId="77777777" w:rsidR="00EF45DA" w:rsidRPr="00B3056F" w:rsidRDefault="00EF45DA" w:rsidP="00EF45DA">
      <w:pPr>
        <w:pStyle w:val="Heading6"/>
      </w:pPr>
      <w:bookmarkStart w:id="1634" w:name="_Toc11338520"/>
      <w:bookmarkStart w:id="1635" w:name="_Toc27585152"/>
      <w:bookmarkStart w:id="1636" w:name="_Toc36457113"/>
      <w:bookmarkStart w:id="1637" w:name="_Toc45027997"/>
      <w:bookmarkStart w:id="1638" w:name="_Toc45028832"/>
      <w:bookmarkStart w:id="1639" w:name="_Toc51867593"/>
      <w:bookmarkStart w:id="1640" w:name="_Toc58582237"/>
      <w:r w:rsidRPr="00B3056F">
        <w:t>6.1.3.10.3.1</w:t>
      </w:r>
      <w:r w:rsidRPr="00B3056F">
        <w:tab/>
        <w:t>GET</w:t>
      </w:r>
      <w:bookmarkEnd w:id="1634"/>
      <w:bookmarkEnd w:id="1635"/>
      <w:bookmarkEnd w:id="1636"/>
      <w:bookmarkEnd w:id="1637"/>
      <w:bookmarkEnd w:id="1638"/>
      <w:bookmarkEnd w:id="1639"/>
      <w:bookmarkEnd w:id="1640"/>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77777777" w:rsidR="00EF45DA" w:rsidRPr="00B3056F" w:rsidRDefault="00EF45DA" w:rsidP="001330D7">
            <w:pPr>
              <w:pStyle w:val="TAL"/>
            </w:pPr>
            <w:r w:rsidRPr="00B3056F">
              <w:t>see 3GPP TS 29.500 [4] clause 6.6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77777777"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41" w:name="_Toc11338521"/>
      <w:bookmarkStart w:id="1642" w:name="_Toc27585153"/>
      <w:bookmarkStart w:id="1643" w:name="_Toc36457114"/>
      <w:bookmarkStart w:id="1644" w:name="_Toc45027998"/>
      <w:bookmarkStart w:id="1645" w:name="_Toc45028833"/>
      <w:bookmarkStart w:id="1646" w:name="_Toc51867594"/>
      <w:bookmarkStart w:id="1647" w:name="_Toc58582238"/>
      <w:r w:rsidRPr="00B3056F">
        <w:t>6.1.3.11</w:t>
      </w:r>
      <w:r w:rsidRPr="00B3056F">
        <w:tab/>
        <w:t>Resource: Supi</w:t>
      </w:r>
      <w:bookmarkEnd w:id="1641"/>
      <w:bookmarkEnd w:id="1642"/>
      <w:r w:rsidRPr="00B3056F">
        <w:t xml:space="preserve"> (Document)</w:t>
      </w:r>
      <w:bookmarkEnd w:id="1643"/>
      <w:bookmarkEnd w:id="1644"/>
      <w:bookmarkEnd w:id="1645"/>
      <w:bookmarkEnd w:id="1646"/>
      <w:bookmarkEnd w:id="1647"/>
    </w:p>
    <w:p w14:paraId="2FDCA773" w14:textId="77777777" w:rsidR="00EF45DA" w:rsidRPr="00B3056F" w:rsidRDefault="00EF45DA" w:rsidP="00EF45DA">
      <w:pPr>
        <w:pStyle w:val="Heading5"/>
      </w:pPr>
      <w:bookmarkStart w:id="1648" w:name="_Toc11338522"/>
      <w:bookmarkStart w:id="1649" w:name="_Toc27585154"/>
      <w:bookmarkStart w:id="1650" w:name="_Toc36457115"/>
      <w:bookmarkStart w:id="1651" w:name="_Toc45027999"/>
      <w:bookmarkStart w:id="1652" w:name="_Toc45028834"/>
      <w:bookmarkStart w:id="1653" w:name="_Toc51867595"/>
      <w:bookmarkStart w:id="1654" w:name="_Toc58582239"/>
      <w:r w:rsidRPr="00B3056F">
        <w:t>6.1.3.11.1</w:t>
      </w:r>
      <w:r w:rsidRPr="00B3056F">
        <w:tab/>
        <w:t>Description</w:t>
      </w:r>
      <w:bookmarkEnd w:id="1648"/>
      <w:bookmarkEnd w:id="1649"/>
      <w:bookmarkEnd w:id="1650"/>
      <w:bookmarkEnd w:id="1651"/>
      <w:bookmarkEnd w:id="1652"/>
      <w:bookmarkEnd w:id="1653"/>
      <w:bookmarkEnd w:id="1654"/>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55" w:name="_Toc11338523"/>
      <w:bookmarkStart w:id="1656" w:name="_Toc27585155"/>
      <w:bookmarkStart w:id="1657" w:name="_Toc36457116"/>
      <w:bookmarkStart w:id="1658" w:name="_Toc45028000"/>
      <w:bookmarkStart w:id="1659" w:name="_Toc45028835"/>
      <w:bookmarkStart w:id="1660" w:name="_Toc51867596"/>
      <w:bookmarkStart w:id="1661" w:name="_Toc58582240"/>
      <w:r w:rsidRPr="00B3056F">
        <w:t>6.1.3.11.2</w:t>
      </w:r>
      <w:r w:rsidRPr="00B3056F">
        <w:tab/>
        <w:t>Resource Definition</w:t>
      </w:r>
      <w:bookmarkEnd w:id="1655"/>
      <w:bookmarkEnd w:id="1656"/>
      <w:bookmarkEnd w:id="1657"/>
      <w:bookmarkEnd w:id="1658"/>
      <w:bookmarkEnd w:id="1659"/>
      <w:bookmarkEnd w:id="1660"/>
      <w:bookmarkEnd w:id="1661"/>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F45DA">
      <w:pPr>
        <w:rPr>
          <w:rFonts w:ascii="Arial" w:hAnsi="Arial" w:cs="Arial"/>
        </w:rPr>
      </w:pPr>
      <w:r w:rsidRPr="00B3056F">
        <w:t>This resource shall support the resource URI variables defined in table 6.1.3.11.2-1</w:t>
      </w:r>
      <w:r w:rsidRPr="00B3056F">
        <w:rPr>
          <w:rFonts w:ascii="Arial" w:hAnsi="Arial" w:cs="Arial"/>
        </w:rPr>
        <w:t>.</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285B8E1F"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62" w:name="_Toc11338524"/>
      <w:bookmarkStart w:id="1663" w:name="_Toc27585156"/>
      <w:bookmarkStart w:id="1664" w:name="_Toc36457117"/>
      <w:bookmarkStart w:id="1665" w:name="_Toc45028001"/>
      <w:bookmarkStart w:id="1666" w:name="_Toc45028836"/>
      <w:bookmarkStart w:id="1667" w:name="_Toc51867597"/>
      <w:bookmarkStart w:id="1668" w:name="_Toc58582241"/>
      <w:r w:rsidRPr="00B3056F">
        <w:t>6.1.3.11.3</w:t>
      </w:r>
      <w:r w:rsidRPr="00B3056F">
        <w:tab/>
        <w:t>Resource Standard Methods</w:t>
      </w:r>
      <w:bookmarkEnd w:id="1662"/>
      <w:bookmarkEnd w:id="1663"/>
      <w:bookmarkEnd w:id="1664"/>
      <w:bookmarkEnd w:id="1665"/>
      <w:bookmarkEnd w:id="1666"/>
      <w:bookmarkEnd w:id="1667"/>
      <w:bookmarkEnd w:id="1668"/>
    </w:p>
    <w:p w14:paraId="7F1AC029" w14:textId="77777777" w:rsidR="00EF45DA" w:rsidRPr="00B3056F" w:rsidRDefault="00EF45DA" w:rsidP="00EF45DA">
      <w:pPr>
        <w:pStyle w:val="Heading6"/>
      </w:pPr>
      <w:bookmarkStart w:id="1669" w:name="_Toc11338525"/>
      <w:bookmarkStart w:id="1670" w:name="_Toc27585157"/>
      <w:bookmarkStart w:id="1671" w:name="_Toc36457118"/>
      <w:bookmarkStart w:id="1672" w:name="_Toc45028002"/>
      <w:bookmarkStart w:id="1673" w:name="_Toc45028837"/>
      <w:bookmarkStart w:id="1674" w:name="_Toc51867598"/>
      <w:bookmarkStart w:id="1675" w:name="_Toc58582242"/>
      <w:r w:rsidRPr="00B3056F">
        <w:t>6.1.3.11.3.1</w:t>
      </w:r>
      <w:r w:rsidRPr="00B3056F">
        <w:tab/>
        <w:t>GET</w:t>
      </w:r>
      <w:bookmarkEnd w:id="1669"/>
      <w:bookmarkEnd w:id="1670"/>
      <w:bookmarkEnd w:id="1671"/>
      <w:bookmarkEnd w:id="1672"/>
      <w:bookmarkEnd w:id="1673"/>
      <w:bookmarkEnd w:id="1674"/>
      <w:bookmarkEnd w:id="1675"/>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7777777" w:rsidR="00EF45DA" w:rsidRPr="00B3056F" w:rsidRDefault="00EF45DA" w:rsidP="001330D7">
            <w:pPr>
              <w:pStyle w:val="TAL"/>
            </w:pPr>
            <w:r w:rsidRPr="00B3056F">
              <w:t>see 3GPP TS 29.500 [4] clause 6.6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 xml:space="preserve">, </w:t>
            </w:r>
            <w:r>
              <w:t xml:space="preserve">clause </w:t>
            </w:r>
            <w:r w:rsidRPr="000D7753">
              <w:t>3.2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76" w:name="_Toc11338526"/>
      <w:bookmarkStart w:id="1677" w:name="_Toc27585158"/>
      <w:bookmarkStart w:id="1678" w:name="_Toc36457119"/>
      <w:bookmarkStart w:id="1679" w:name="_Toc45028003"/>
      <w:bookmarkStart w:id="1680" w:name="_Toc45028838"/>
      <w:bookmarkStart w:id="1681" w:name="_Toc51867599"/>
      <w:bookmarkStart w:id="1682" w:name="_Toc58582243"/>
      <w:r w:rsidRPr="00B3056F">
        <w:t>6.1.3.12</w:t>
      </w:r>
      <w:r w:rsidRPr="00B3056F">
        <w:tab/>
        <w:t>Resource: IdTranslationResult</w:t>
      </w:r>
      <w:bookmarkEnd w:id="1676"/>
      <w:bookmarkEnd w:id="1677"/>
      <w:r w:rsidRPr="00B3056F">
        <w:t xml:space="preserve"> (Document)</w:t>
      </w:r>
      <w:bookmarkEnd w:id="1678"/>
      <w:bookmarkEnd w:id="1679"/>
      <w:bookmarkEnd w:id="1680"/>
      <w:bookmarkEnd w:id="1681"/>
      <w:bookmarkEnd w:id="1682"/>
    </w:p>
    <w:p w14:paraId="4ED9391D" w14:textId="77777777" w:rsidR="00EF45DA" w:rsidRPr="00B3056F" w:rsidRDefault="00EF45DA" w:rsidP="00EF45DA">
      <w:pPr>
        <w:pStyle w:val="Heading5"/>
      </w:pPr>
      <w:bookmarkStart w:id="1683" w:name="_Toc11338527"/>
      <w:bookmarkStart w:id="1684" w:name="_Toc27585159"/>
      <w:bookmarkStart w:id="1685" w:name="_Toc36457120"/>
      <w:bookmarkStart w:id="1686" w:name="_Toc45028004"/>
      <w:bookmarkStart w:id="1687" w:name="_Toc45028839"/>
      <w:bookmarkStart w:id="1688" w:name="_Toc51867600"/>
      <w:bookmarkStart w:id="1689" w:name="_Toc58582244"/>
      <w:r w:rsidRPr="00B3056F">
        <w:t>6.1.3.12.1</w:t>
      </w:r>
      <w:r w:rsidRPr="00B3056F">
        <w:tab/>
        <w:t>Description</w:t>
      </w:r>
      <w:bookmarkEnd w:id="1683"/>
      <w:bookmarkEnd w:id="1684"/>
      <w:bookmarkEnd w:id="1685"/>
      <w:bookmarkEnd w:id="1686"/>
      <w:bookmarkEnd w:id="1687"/>
      <w:bookmarkEnd w:id="1688"/>
      <w:bookmarkEnd w:id="1689"/>
    </w:p>
    <w:p w14:paraId="7E70FE60" w14:textId="77777777" w:rsidR="00EF45DA" w:rsidRPr="00B3056F" w:rsidRDefault="00EF45DA" w:rsidP="00EF45DA">
      <w:r w:rsidRPr="00B3056F">
        <w:t>This resource represents the SUPI. It is queried by the NEF for GPSI to SUPI translation. See 3GPP TS 23.502 [3] clause 4.13.2.2.</w:t>
      </w:r>
    </w:p>
    <w:p w14:paraId="4FDB97D8" w14:textId="77777777" w:rsidR="00EF45DA" w:rsidRPr="00B3056F" w:rsidRDefault="00EF45DA" w:rsidP="00EF45DA">
      <w:pPr>
        <w:pStyle w:val="Heading5"/>
      </w:pPr>
      <w:bookmarkStart w:id="1690" w:name="_Toc11338528"/>
      <w:bookmarkStart w:id="1691" w:name="_Toc27585160"/>
      <w:bookmarkStart w:id="1692" w:name="_Toc36457121"/>
      <w:bookmarkStart w:id="1693" w:name="_Toc45028005"/>
      <w:bookmarkStart w:id="1694" w:name="_Toc45028840"/>
      <w:bookmarkStart w:id="1695" w:name="_Toc51867601"/>
      <w:bookmarkStart w:id="1696" w:name="_Toc58582245"/>
      <w:r w:rsidRPr="00B3056F">
        <w:t>6.1.3.12.2</w:t>
      </w:r>
      <w:r w:rsidRPr="00B3056F">
        <w:tab/>
        <w:t>Resource Definition</w:t>
      </w:r>
      <w:bookmarkEnd w:id="1690"/>
      <w:bookmarkEnd w:id="1691"/>
      <w:bookmarkEnd w:id="1692"/>
      <w:bookmarkEnd w:id="1693"/>
      <w:bookmarkEnd w:id="1694"/>
      <w:bookmarkEnd w:id="1695"/>
      <w:bookmarkEnd w:id="1696"/>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F45DA">
      <w:pPr>
        <w:rPr>
          <w:rFonts w:ascii="Arial" w:hAnsi="Arial" w:cs="Arial"/>
        </w:rPr>
      </w:pPr>
      <w:r w:rsidRPr="00B3056F">
        <w:t>This resource shall support the resource URI variables defined in table 6.1.3.12.2-1</w:t>
      </w:r>
      <w:r w:rsidRPr="00B3056F">
        <w:rPr>
          <w:rFonts w:ascii="Arial" w:hAnsi="Arial" w:cs="Arial"/>
        </w:rPr>
        <w:t>.</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5C027932" w:rsidR="00092D1D" w:rsidRPr="00B3056F" w:rsidRDefault="00092D1D" w:rsidP="00092D1D">
            <w:pPr>
              <w:pStyle w:val="TAL"/>
            </w:pPr>
            <w:r w:rsidRPr="00B3056F">
              <w:t>Represents the Generic Public Subscription Identifier (see 3GPP TS 23.501 [2] clause 5.9.8) or Subscription Permanent Identifier (see 3GPP TS 23.501 [2] clause 5.9.2)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97" w:name="_Toc11338529"/>
      <w:bookmarkStart w:id="1698" w:name="_Toc27585161"/>
      <w:bookmarkStart w:id="1699" w:name="_Toc36457122"/>
      <w:bookmarkStart w:id="1700" w:name="_Toc45028006"/>
      <w:bookmarkStart w:id="1701" w:name="_Toc45028841"/>
      <w:bookmarkStart w:id="1702" w:name="_Toc51867602"/>
      <w:bookmarkStart w:id="1703" w:name="_Toc58582246"/>
      <w:r w:rsidRPr="00B3056F">
        <w:t>6.1.3.12.3</w:t>
      </w:r>
      <w:r w:rsidRPr="00B3056F">
        <w:tab/>
        <w:t>Resource Standard Methods</w:t>
      </w:r>
      <w:bookmarkEnd w:id="1697"/>
      <w:bookmarkEnd w:id="1698"/>
      <w:bookmarkEnd w:id="1699"/>
      <w:bookmarkEnd w:id="1700"/>
      <w:bookmarkEnd w:id="1701"/>
      <w:bookmarkEnd w:id="1702"/>
      <w:bookmarkEnd w:id="1703"/>
    </w:p>
    <w:p w14:paraId="4CB244E7" w14:textId="77777777" w:rsidR="00EF45DA" w:rsidRPr="00B3056F" w:rsidRDefault="00EF45DA" w:rsidP="00EF45DA">
      <w:pPr>
        <w:pStyle w:val="Heading6"/>
      </w:pPr>
      <w:bookmarkStart w:id="1704" w:name="_Toc11338530"/>
      <w:bookmarkStart w:id="1705" w:name="_Toc27585162"/>
      <w:bookmarkStart w:id="1706" w:name="_Toc36457123"/>
      <w:bookmarkStart w:id="1707" w:name="_Toc45028007"/>
      <w:bookmarkStart w:id="1708" w:name="_Toc45028842"/>
      <w:bookmarkStart w:id="1709" w:name="_Toc51867603"/>
      <w:bookmarkStart w:id="1710" w:name="_Toc58582247"/>
      <w:r w:rsidRPr="00B3056F">
        <w:t>6.1.3.12.3.1</w:t>
      </w:r>
      <w:r w:rsidRPr="00B3056F">
        <w:tab/>
        <w:t>GET</w:t>
      </w:r>
      <w:bookmarkEnd w:id="1704"/>
      <w:bookmarkEnd w:id="1705"/>
      <w:bookmarkEnd w:id="1706"/>
      <w:bookmarkEnd w:id="1707"/>
      <w:bookmarkEnd w:id="1708"/>
      <w:bookmarkEnd w:id="1709"/>
      <w:bookmarkEnd w:id="1710"/>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77777777" w:rsidR="00EF45DA" w:rsidRPr="00B3056F" w:rsidRDefault="00EF45DA" w:rsidP="001330D7">
            <w:pPr>
              <w:pStyle w:val="TAL"/>
            </w:pPr>
            <w:r w:rsidRPr="00B3056F">
              <w:rPr>
                <w:rFonts w:cs="Arial"/>
                <w:szCs w:val="18"/>
              </w:rPr>
              <w:t>see 3GPP TS 29.500 [4] clause 6.6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bookmarkStart w:id="1711" w:name="OLE_LINK9"/>
            <w:r w:rsidRPr="00B3056F">
              <w:rPr>
                <w:rFonts w:hint="eastAsia"/>
              </w:rPr>
              <w:t>AppPort</w:t>
            </w:r>
            <w:r w:rsidRPr="00B3056F">
              <w:t>Id</w:t>
            </w:r>
            <w:bookmarkEnd w:id="1711"/>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clause 4.4.7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712" w:name="_Toc11338531"/>
      <w:bookmarkStart w:id="1713" w:name="_Toc27585163"/>
      <w:bookmarkStart w:id="1714" w:name="_Toc36457124"/>
      <w:bookmarkStart w:id="1715" w:name="_Toc45028008"/>
      <w:bookmarkStart w:id="1716" w:name="_Toc45028843"/>
      <w:bookmarkStart w:id="1717" w:name="_Toc51867604"/>
      <w:bookmarkStart w:id="1718" w:name="_Toc58582248"/>
      <w:r w:rsidRPr="00B3056F">
        <w:t>6.1.3.13</w:t>
      </w:r>
      <w:r w:rsidRPr="00B3056F">
        <w:tab/>
        <w:t>Resource: SorAck</w:t>
      </w:r>
      <w:bookmarkEnd w:id="1712"/>
      <w:bookmarkEnd w:id="1713"/>
      <w:r w:rsidRPr="00B3056F">
        <w:t xml:space="preserve"> (Document)</w:t>
      </w:r>
      <w:bookmarkEnd w:id="1714"/>
      <w:bookmarkEnd w:id="1715"/>
      <w:bookmarkEnd w:id="1716"/>
      <w:bookmarkEnd w:id="1717"/>
      <w:bookmarkEnd w:id="1718"/>
    </w:p>
    <w:p w14:paraId="160553A0" w14:textId="77777777" w:rsidR="00EF45DA" w:rsidRPr="00B3056F" w:rsidRDefault="00EF45DA" w:rsidP="00EF45DA">
      <w:pPr>
        <w:pStyle w:val="Heading5"/>
      </w:pPr>
      <w:bookmarkStart w:id="1719" w:name="_Toc11338532"/>
      <w:bookmarkStart w:id="1720" w:name="_Toc27585164"/>
      <w:bookmarkStart w:id="1721" w:name="_Toc36457125"/>
      <w:bookmarkStart w:id="1722" w:name="_Toc45028009"/>
      <w:bookmarkStart w:id="1723" w:name="_Toc45028844"/>
      <w:bookmarkStart w:id="1724" w:name="_Toc51867605"/>
      <w:bookmarkStart w:id="1725" w:name="_Toc58582249"/>
      <w:r w:rsidRPr="00B3056F">
        <w:t>6.1.3.13.1</w:t>
      </w:r>
      <w:r w:rsidRPr="00B3056F">
        <w:tab/>
        <w:t>Description</w:t>
      </w:r>
      <w:bookmarkEnd w:id="1719"/>
      <w:bookmarkEnd w:id="1720"/>
      <w:bookmarkEnd w:id="1721"/>
      <w:bookmarkEnd w:id="1722"/>
      <w:bookmarkEnd w:id="1723"/>
      <w:bookmarkEnd w:id="1724"/>
      <w:bookmarkEnd w:id="1725"/>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26" w:name="_Toc11338533"/>
      <w:bookmarkStart w:id="1727" w:name="_Toc27585165"/>
      <w:bookmarkStart w:id="1728" w:name="_Toc36457126"/>
      <w:bookmarkStart w:id="1729" w:name="_Toc45028010"/>
      <w:bookmarkStart w:id="1730" w:name="_Toc45028845"/>
      <w:bookmarkStart w:id="1731" w:name="_Toc51867606"/>
      <w:bookmarkStart w:id="1732" w:name="_Toc58582250"/>
      <w:r w:rsidRPr="00B3056F">
        <w:t>6.1.3.13.2</w:t>
      </w:r>
      <w:r w:rsidRPr="00B3056F">
        <w:tab/>
        <w:t>Resource Definition</w:t>
      </w:r>
      <w:bookmarkEnd w:id="1726"/>
      <w:bookmarkEnd w:id="1727"/>
      <w:bookmarkEnd w:id="1728"/>
      <w:bookmarkEnd w:id="1729"/>
      <w:bookmarkEnd w:id="1730"/>
      <w:bookmarkEnd w:id="1731"/>
      <w:bookmarkEnd w:id="1732"/>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F45DA">
      <w:pPr>
        <w:rPr>
          <w:rFonts w:ascii="Arial" w:hAnsi="Arial" w:cs="Arial"/>
        </w:rPr>
      </w:pPr>
      <w:r w:rsidRPr="00B3056F">
        <w:t>This resource shall support the resource URI variables defined in table 6.1.3.13.2-1</w:t>
      </w:r>
      <w:r w:rsidRPr="00B3056F">
        <w:rPr>
          <w:rFonts w:ascii="Arial" w:hAnsi="Arial" w:cs="Arial"/>
        </w:rPr>
        <w:t>.</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2FB98523"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33" w:name="_Toc11338534"/>
      <w:bookmarkStart w:id="1734" w:name="_Toc27585166"/>
      <w:bookmarkStart w:id="1735" w:name="_Toc36457127"/>
      <w:bookmarkStart w:id="1736" w:name="_Toc45028011"/>
      <w:bookmarkStart w:id="1737" w:name="_Toc45028846"/>
      <w:bookmarkStart w:id="1738" w:name="_Toc51867607"/>
      <w:bookmarkStart w:id="1739" w:name="_Toc58582251"/>
      <w:r w:rsidRPr="00B3056F">
        <w:t>6.1.3.13.3</w:t>
      </w:r>
      <w:r w:rsidRPr="00B3056F">
        <w:tab/>
        <w:t>Resource Standard Methods</w:t>
      </w:r>
      <w:bookmarkEnd w:id="1733"/>
      <w:bookmarkEnd w:id="1734"/>
      <w:bookmarkEnd w:id="1735"/>
      <w:bookmarkEnd w:id="1736"/>
      <w:bookmarkEnd w:id="1737"/>
      <w:bookmarkEnd w:id="1738"/>
      <w:bookmarkEnd w:id="1739"/>
    </w:p>
    <w:p w14:paraId="7D412614" w14:textId="77777777" w:rsidR="00EF45DA" w:rsidRPr="00B3056F" w:rsidRDefault="00EF45DA" w:rsidP="00EF45DA">
      <w:pPr>
        <w:pStyle w:val="Heading6"/>
      </w:pPr>
      <w:bookmarkStart w:id="1740" w:name="_Toc11338535"/>
      <w:bookmarkStart w:id="1741" w:name="_Toc27585167"/>
      <w:bookmarkStart w:id="1742" w:name="_Toc36457128"/>
      <w:bookmarkStart w:id="1743" w:name="_Toc45028012"/>
      <w:bookmarkStart w:id="1744" w:name="_Toc45028847"/>
      <w:bookmarkStart w:id="1745" w:name="_Toc51867608"/>
      <w:bookmarkStart w:id="1746" w:name="_Toc58582252"/>
      <w:r w:rsidRPr="00B3056F">
        <w:t>6.1.3.13.3.1</w:t>
      </w:r>
      <w:r w:rsidRPr="00B3056F">
        <w:tab/>
        <w:t>PUT</w:t>
      </w:r>
      <w:bookmarkEnd w:id="1740"/>
      <w:bookmarkEnd w:id="1741"/>
      <w:bookmarkEnd w:id="1742"/>
      <w:bookmarkEnd w:id="1743"/>
      <w:bookmarkEnd w:id="1744"/>
      <w:bookmarkEnd w:id="1745"/>
      <w:bookmarkEnd w:id="1746"/>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47" w:name="_Toc11338536"/>
      <w:bookmarkStart w:id="1748" w:name="_Toc27585168"/>
      <w:bookmarkStart w:id="1749" w:name="_Toc36457129"/>
      <w:bookmarkStart w:id="1750" w:name="_Toc45028013"/>
      <w:bookmarkStart w:id="1751" w:name="_Toc45028848"/>
      <w:bookmarkStart w:id="1752" w:name="_Toc51867609"/>
      <w:bookmarkStart w:id="1753" w:name="_Toc58582253"/>
      <w:r w:rsidRPr="00B3056F">
        <w:t>6.1.3.14</w:t>
      </w:r>
      <w:r w:rsidRPr="00B3056F">
        <w:tab/>
        <w:t>Resource: TraceData</w:t>
      </w:r>
      <w:bookmarkEnd w:id="1747"/>
      <w:bookmarkEnd w:id="1748"/>
      <w:r w:rsidRPr="00B3056F">
        <w:t xml:space="preserve"> (Document)</w:t>
      </w:r>
      <w:bookmarkEnd w:id="1749"/>
      <w:bookmarkEnd w:id="1750"/>
      <w:bookmarkEnd w:id="1751"/>
      <w:bookmarkEnd w:id="1752"/>
      <w:bookmarkEnd w:id="1753"/>
    </w:p>
    <w:p w14:paraId="4D034F81" w14:textId="77777777" w:rsidR="00EF45DA" w:rsidRPr="00B3056F" w:rsidRDefault="00EF45DA" w:rsidP="00EF45DA">
      <w:pPr>
        <w:pStyle w:val="Heading5"/>
      </w:pPr>
      <w:bookmarkStart w:id="1754" w:name="_Toc11338537"/>
      <w:bookmarkStart w:id="1755" w:name="_Toc27585169"/>
      <w:bookmarkStart w:id="1756" w:name="_Toc36457130"/>
      <w:bookmarkStart w:id="1757" w:name="_Toc45028014"/>
      <w:bookmarkStart w:id="1758" w:name="_Toc45028849"/>
      <w:bookmarkStart w:id="1759" w:name="_Toc51867610"/>
      <w:bookmarkStart w:id="1760" w:name="_Toc58582254"/>
      <w:r w:rsidRPr="00B3056F">
        <w:t>6.1.3.14.1</w:t>
      </w:r>
      <w:r w:rsidRPr="00B3056F">
        <w:tab/>
        <w:t>Description</w:t>
      </w:r>
      <w:bookmarkEnd w:id="1754"/>
      <w:bookmarkEnd w:id="1755"/>
      <w:bookmarkEnd w:id="1756"/>
      <w:bookmarkEnd w:id="1757"/>
      <w:bookmarkEnd w:id="1758"/>
      <w:bookmarkEnd w:id="1759"/>
      <w:bookmarkEnd w:id="1760"/>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61" w:name="_Toc11338538"/>
      <w:bookmarkStart w:id="1762" w:name="_Toc27585170"/>
      <w:bookmarkStart w:id="1763" w:name="_Toc36457131"/>
      <w:bookmarkStart w:id="1764" w:name="_Toc45028015"/>
      <w:bookmarkStart w:id="1765" w:name="_Toc45028850"/>
      <w:bookmarkStart w:id="1766" w:name="_Toc51867611"/>
      <w:bookmarkStart w:id="1767" w:name="_Toc58582255"/>
      <w:r w:rsidRPr="00B3056F">
        <w:t>6.1.3.14.2</w:t>
      </w:r>
      <w:r w:rsidRPr="00B3056F">
        <w:tab/>
        <w:t>Resource Definition</w:t>
      </w:r>
      <w:bookmarkEnd w:id="1761"/>
      <w:bookmarkEnd w:id="1762"/>
      <w:bookmarkEnd w:id="1763"/>
      <w:bookmarkEnd w:id="1764"/>
      <w:bookmarkEnd w:id="1765"/>
      <w:bookmarkEnd w:id="1766"/>
      <w:bookmarkEnd w:id="1767"/>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F45DA">
      <w:pPr>
        <w:rPr>
          <w:rFonts w:ascii="Arial" w:hAnsi="Arial" w:cs="Arial"/>
        </w:rPr>
      </w:pPr>
      <w:r w:rsidRPr="00B3056F">
        <w:t>This resource shall support the resource URI variables defined in table 6.1.3.14.2-1</w:t>
      </w:r>
      <w:r w:rsidRPr="00B3056F">
        <w:rPr>
          <w:rFonts w:ascii="Arial" w:hAnsi="Arial" w:cs="Arial"/>
        </w:rPr>
        <w:t>.</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4FF0AFAE"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68" w:name="_Toc11338539"/>
      <w:bookmarkStart w:id="1769" w:name="_Toc27585171"/>
      <w:bookmarkStart w:id="1770" w:name="_Toc36457132"/>
      <w:bookmarkStart w:id="1771" w:name="_Toc45028016"/>
      <w:bookmarkStart w:id="1772" w:name="_Toc45028851"/>
      <w:bookmarkStart w:id="1773" w:name="_Toc51867612"/>
      <w:bookmarkStart w:id="1774" w:name="_Toc58582256"/>
      <w:r w:rsidRPr="00B3056F">
        <w:t>6.1.3.14.3</w:t>
      </w:r>
      <w:r w:rsidRPr="00B3056F">
        <w:tab/>
        <w:t>Resource Standard Methods</w:t>
      </w:r>
      <w:bookmarkEnd w:id="1768"/>
      <w:bookmarkEnd w:id="1769"/>
      <w:bookmarkEnd w:id="1770"/>
      <w:bookmarkEnd w:id="1771"/>
      <w:bookmarkEnd w:id="1772"/>
      <w:bookmarkEnd w:id="1773"/>
      <w:bookmarkEnd w:id="1774"/>
    </w:p>
    <w:p w14:paraId="7B8341A1" w14:textId="77777777" w:rsidR="00EF45DA" w:rsidRPr="00B3056F" w:rsidRDefault="00EF45DA" w:rsidP="00EF45DA">
      <w:pPr>
        <w:pStyle w:val="Heading6"/>
      </w:pPr>
      <w:bookmarkStart w:id="1775" w:name="_Toc11338540"/>
      <w:bookmarkStart w:id="1776" w:name="_Toc27585172"/>
      <w:bookmarkStart w:id="1777" w:name="_Toc36457133"/>
      <w:bookmarkStart w:id="1778" w:name="_Toc45028017"/>
      <w:bookmarkStart w:id="1779" w:name="_Toc45028852"/>
      <w:bookmarkStart w:id="1780" w:name="_Toc51867613"/>
      <w:bookmarkStart w:id="1781" w:name="_Toc58582257"/>
      <w:r w:rsidRPr="00B3056F">
        <w:t>6.1.3.14.3.1</w:t>
      </w:r>
      <w:r w:rsidRPr="00B3056F">
        <w:tab/>
        <w:t>GET</w:t>
      </w:r>
      <w:bookmarkEnd w:id="1775"/>
      <w:bookmarkEnd w:id="1776"/>
      <w:bookmarkEnd w:id="1777"/>
      <w:bookmarkEnd w:id="1778"/>
      <w:bookmarkEnd w:id="1779"/>
      <w:bookmarkEnd w:id="1780"/>
      <w:bookmarkEnd w:id="1781"/>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77777777" w:rsidR="00EF45DA" w:rsidRPr="00B3056F" w:rsidRDefault="00EF45DA" w:rsidP="001330D7">
            <w:pPr>
              <w:pStyle w:val="TAL"/>
            </w:pPr>
            <w:r w:rsidRPr="00B3056F">
              <w:t>see 3GPP TS 29.500 [4] clause 6.6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w:t>
            </w:r>
            <w:r>
              <w:t xml:space="preserve"> clause</w:t>
            </w:r>
            <w:r w:rsidRPr="000D7753">
              <w:t xml:space="preserve"> 3.2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82" w:name="_Toc11338541"/>
      <w:bookmarkStart w:id="1783" w:name="_Toc27585173"/>
      <w:bookmarkStart w:id="1784" w:name="_Toc36457134"/>
      <w:bookmarkStart w:id="1785" w:name="_Toc45028018"/>
      <w:bookmarkStart w:id="1786" w:name="_Toc45028853"/>
      <w:bookmarkStart w:id="1787" w:name="_Toc51867614"/>
      <w:bookmarkStart w:id="1788" w:name="_Toc58582258"/>
      <w:r w:rsidRPr="00B3056F">
        <w:t>6.1.3.15</w:t>
      </w:r>
      <w:r w:rsidRPr="00B3056F">
        <w:tab/>
        <w:t>Resource: SharedData</w:t>
      </w:r>
      <w:bookmarkEnd w:id="1782"/>
      <w:bookmarkEnd w:id="1783"/>
      <w:r w:rsidRPr="00B3056F">
        <w:t xml:space="preserve"> (Collection)</w:t>
      </w:r>
      <w:bookmarkEnd w:id="1784"/>
      <w:bookmarkEnd w:id="1785"/>
      <w:bookmarkEnd w:id="1786"/>
      <w:bookmarkEnd w:id="1787"/>
      <w:bookmarkEnd w:id="1788"/>
    </w:p>
    <w:p w14:paraId="5EB17EF9" w14:textId="77777777" w:rsidR="00EF45DA" w:rsidRPr="00B3056F" w:rsidRDefault="00EF45DA" w:rsidP="00EF45DA">
      <w:pPr>
        <w:pStyle w:val="Heading5"/>
      </w:pPr>
      <w:bookmarkStart w:id="1789" w:name="_Toc11338542"/>
      <w:bookmarkStart w:id="1790" w:name="_Toc27585174"/>
      <w:bookmarkStart w:id="1791" w:name="_Toc36457135"/>
      <w:bookmarkStart w:id="1792" w:name="_Toc45028019"/>
      <w:bookmarkStart w:id="1793" w:name="_Toc45028854"/>
      <w:bookmarkStart w:id="1794" w:name="_Toc51867615"/>
      <w:bookmarkStart w:id="1795" w:name="_Toc58582259"/>
      <w:r w:rsidRPr="00B3056F">
        <w:t>6.1.3.15.1</w:t>
      </w:r>
      <w:r w:rsidRPr="00B3056F">
        <w:tab/>
        <w:t>Description</w:t>
      </w:r>
      <w:bookmarkEnd w:id="1789"/>
      <w:bookmarkEnd w:id="1790"/>
      <w:bookmarkEnd w:id="1791"/>
      <w:bookmarkEnd w:id="1792"/>
      <w:bookmarkEnd w:id="1793"/>
      <w:bookmarkEnd w:id="1794"/>
      <w:bookmarkEnd w:id="1795"/>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96" w:name="_Toc11338543"/>
      <w:bookmarkStart w:id="1797" w:name="_Toc27585175"/>
      <w:bookmarkStart w:id="1798" w:name="_Toc36457136"/>
      <w:bookmarkStart w:id="1799" w:name="_Toc45028020"/>
      <w:bookmarkStart w:id="1800" w:name="_Toc45028855"/>
      <w:bookmarkStart w:id="1801" w:name="_Toc51867616"/>
      <w:bookmarkStart w:id="1802" w:name="_Toc58582260"/>
      <w:r w:rsidRPr="00B3056F">
        <w:t>6.1.3.15.2</w:t>
      </w:r>
      <w:r w:rsidRPr="00B3056F">
        <w:tab/>
        <w:t>Resource Definition</w:t>
      </w:r>
      <w:bookmarkEnd w:id="1796"/>
      <w:bookmarkEnd w:id="1797"/>
      <w:bookmarkEnd w:id="1798"/>
      <w:bookmarkEnd w:id="1799"/>
      <w:bookmarkEnd w:id="1800"/>
      <w:bookmarkEnd w:id="1801"/>
      <w:bookmarkEnd w:id="1802"/>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F45DA">
      <w:pPr>
        <w:rPr>
          <w:rFonts w:ascii="Arial" w:hAnsi="Arial" w:cs="Arial"/>
        </w:rPr>
      </w:pPr>
      <w:r w:rsidRPr="00B3056F">
        <w:t>This resource shall support the resource URI variables defined in table 6.1.3.15.2-1</w:t>
      </w:r>
      <w:r w:rsidRPr="00B3056F">
        <w:rPr>
          <w:rFonts w:ascii="Arial" w:hAnsi="Arial" w:cs="Arial"/>
        </w:rPr>
        <w:t>.</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803" w:name="_Toc11338544"/>
      <w:bookmarkStart w:id="1804" w:name="_Toc27585176"/>
      <w:bookmarkStart w:id="1805" w:name="_Toc36457137"/>
      <w:bookmarkStart w:id="1806" w:name="_Toc45028021"/>
      <w:bookmarkStart w:id="1807" w:name="_Toc45028856"/>
      <w:bookmarkStart w:id="1808" w:name="_Toc51867617"/>
      <w:bookmarkStart w:id="1809" w:name="_Toc58582261"/>
      <w:r w:rsidRPr="00B3056F">
        <w:t>6.1.3.15.3</w:t>
      </w:r>
      <w:r w:rsidRPr="00B3056F">
        <w:tab/>
        <w:t>Resource Standard Methods</w:t>
      </w:r>
      <w:bookmarkEnd w:id="1803"/>
      <w:bookmarkEnd w:id="1804"/>
      <w:bookmarkEnd w:id="1805"/>
      <w:bookmarkEnd w:id="1806"/>
      <w:bookmarkEnd w:id="1807"/>
      <w:bookmarkEnd w:id="1808"/>
      <w:bookmarkEnd w:id="1809"/>
    </w:p>
    <w:p w14:paraId="5A63DA8D" w14:textId="77777777" w:rsidR="00EF45DA" w:rsidRPr="00B3056F" w:rsidRDefault="00EF45DA" w:rsidP="00EF45DA">
      <w:pPr>
        <w:pStyle w:val="Heading6"/>
      </w:pPr>
      <w:bookmarkStart w:id="1810" w:name="_Toc11338545"/>
      <w:bookmarkStart w:id="1811" w:name="_Toc27585177"/>
      <w:bookmarkStart w:id="1812" w:name="_Toc36457138"/>
      <w:bookmarkStart w:id="1813" w:name="_Toc45028022"/>
      <w:bookmarkStart w:id="1814" w:name="_Toc45028857"/>
      <w:bookmarkStart w:id="1815" w:name="_Toc51867618"/>
      <w:bookmarkStart w:id="1816" w:name="_Toc58582262"/>
      <w:bookmarkStart w:id="1817" w:name="_Hlk517692056"/>
      <w:r w:rsidRPr="00B3056F">
        <w:t>6.1.3.15.3.1</w:t>
      </w:r>
      <w:r w:rsidRPr="00B3056F">
        <w:tab/>
        <w:t>GET</w:t>
      </w:r>
      <w:bookmarkEnd w:id="1810"/>
      <w:bookmarkEnd w:id="1811"/>
      <w:bookmarkEnd w:id="1812"/>
      <w:bookmarkEnd w:id="1813"/>
      <w:bookmarkEnd w:id="1814"/>
      <w:bookmarkEnd w:id="1815"/>
      <w:bookmarkEnd w:id="1816"/>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818" w:name="_Toc11338546"/>
      <w:bookmarkStart w:id="1819" w:name="_Toc27585178"/>
      <w:bookmarkStart w:id="1820" w:name="_Toc36457139"/>
      <w:bookmarkStart w:id="1821" w:name="_Toc45028023"/>
      <w:bookmarkStart w:id="1822" w:name="_Toc45028858"/>
      <w:bookmarkStart w:id="1823" w:name="_Toc51867619"/>
      <w:bookmarkStart w:id="1824" w:name="_Toc58582263"/>
      <w:bookmarkEnd w:id="1817"/>
      <w:r w:rsidRPr="00B3056F">
        <w:t>6.1.3.16</w:t>
      </w:r>
      <w:r w:rsidRPr="00B3056F">
        <w:tab/>
        <w:t>Resource: SharedDataSubscriptions</w:t>
      </w:r>
      <w:bookmarkEnd w:id="1818"/>
      <w:bookmarkEnd w:id="1819"/>
      <w:r w:rsidRPr="00B3056F">
        <w:t xml:space="preserve"> (Collection)</w:t>
      </w:r>
      <w:bookmarkEnd w:id="1820"/>
      <w:bookmarkEnd w:id="1821"/>
      <w:bookmarkEnd w:id="1822"/>
      <w:bookmarkEnd w:id="1823"/>
      <w:bookmarkEnd w:id="1824"/>
    </w:p>
    <w:p w14:paraId="5F35C33B" w14:textId="77777777" w:rsidR="00EF45DA" w:rsidRPr="00B3056F" w:rsidRDefault="00EF45DA" w:rsidP="00EF45DA">
      <w:pPr>
        <w:pStyle w:val="Heading5"/>
      </w:pPr>
      <w:bookmarkStart w:id="1825" w:name="_Toc11338547"/>
      <w:bookmarkStart w:id="1826" w:name="_Toc27585179"/>
      <w:bookmarkStart w:id="1827" w:name="_Toc36457140"/>
      <w:bookmarkStart w:id="1828" w:name="_Toc45028024"/>
      <w:bookmarkStart w:id="1829" w:name="_Toc45028859"/>
      <w:bookmarkStart w:id="1830" w:name="_Toc51867620"/>
      <w:bookmarkStart w:id="1831" w:name="_Toc58582264"/>
      <w:r w:rsidRPr="00B3056F">
        <w:t>6.1.3.16.1</w:t>
      </w:r>
      <w:r w:rsidRPr="00B3056F">
        <w:tab/>
        <w:t>Description</w:t>
      </w:r>
      <w:bookmarkEnd w:id="1825"/>
      <w:bookmarkEnd w:id="1826"/>
      <w:bookmarkEnd w:id="1827"/>
      <w:bookmarkEnd w:id="1828"/>
      <w:bookmarkEnd w:id="1829"/>
      <w:bookmarkEnd w:id="1830"/>
      <w:bookmarkEnd w:id="1831"/>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32" w:name="_Toc11338548"/>
      <w:bookmarkStart w:id="1833" w:name="_Toc27585180"/>
      <w:bookmarkStart w:id="1834" w:name="_Toc36457141"/>
      <w:bookmarkStart w:id="1835" w:name="_Toc45028025"/>
      <w:bookmarkStart w:id="1836" w:name="_Toc45028860"/>
      <w:bookmarkStart w:id="1837" w:name="_Toc51867621"/>
      <w:bookmarkStart w:id="1838" w:name="_Toc58582265"/>
      <w:r w:rsidRPr="00B3056F">
        <w:t>6.1.3.16.2</w:t>
      </w:r>
      <w:r w:rsidRPr="00B3056F">
        <w:tab/>
        <w:t>Resource Definition</w:t>
      </w:r>
      <w:bookmarkEnd w:id="1832"/>
      <w:bookmarkEnd w:id="1833"/>
      <w:bookmarkEnd w:id="1834"/>
      <w:bookmarkEnd w:id="1835"/>
      <w:bookmarkEnd w:id="1836"/>
      <w:bookmarkEnd w:id="1837"/>
      <w:bookmarkEnd w:id="1838"/>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F45DA">
      <w:pPr>
        <w:rPr>
          <w:rFonts w:ascii="Arial" w:hAnsi="Arial" w:cs="Arial"/>
        </w:rPr>
      </w:pPr>
      <w:r w:rsidRPr="00B3056F">
        <w:t>This resource shall support the resource URI variables defined in table 6.1.3.16.2-1</w:t>
      </w:r>
      <w:r w:rsidRPr="00B3056F">
        <w:rPr>
          <w:rFonts w:ascii="Arial" w:hAnsi="Arial" w:cs="Arial"/>
        </w:rPr>
        <w:t>.</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39" w:name="_Toc11338549"/>
      <w:bookmarkStart w:id="1840" w:name="_Toc27585181"/>
      <w:bookmarkStart w:id="1841" w:name="_Toc36457142"/>
      <w:bookmarkStart w:id="1842" w:name="_Toc45028026"/>
      <w:bookmarkStart w:id="1843" w:name="_Toc45028861"/>
      <w:bookmarkStart w:id="1844" w:name="_Toc51867622"/>
      <w:bookmarkStart w:id="1845" w:name="_Toc58582266"/>
      <w:r w:rsidRPr="00B3056F">
        <w:t>6.1.3.16.3</w:t>
      </w:r>
      <w:r w:rsidRPr="00B3056F">
        <w:tab/>
        <w:t>Resource Standard Methods</w:t>
      </w:r>
      <w:bookmarkEnd w:id="1839"/>
      <w:bookmarkEnd w:id="1840"/>
      <w:bookmarkEnd w:id="1841"/>
      <w:bookmarkEnd w:id="1842"/>
      <w:bookmarkEnd w:id="1843"/>
      <w:bookmarkEnd w:id="1844"/>
      <w:bookmarkEnd w:id="1845"/>
    </w:p>
    <w:p w14:paraId="2FDCA46B" w14:textId="77777777" w:rsidR="00EF45DA" w:rsidRPr="00B3056F" w:rsidRDefault="00EF45DA" w:rsidP="00EF45DA">
      <w:pPr>
        <w:pStyle w:val="Heading6"/>
      </w:pPr>
      <w:bookmarkStart w:id="1846" w:name="_Toc11338550"/>
      <w:bookmarkStart w:id="1847" w:name="_Toc27585182"/>
      <w:bookmarkStart w:id="1848" w:name="_Toc36457143"/>
      <w:bookmarkStart w:id="1849" w:name="_Toc45028027"/>
      <w:bookmarkStart w:id="1850" w:name="_Toc45028862"/>
      <w:bookmarkStart w:id="1851" w:name="_Toc51867623"/>
      <w:bookmarkStart w:id="1852" w:name="_Toc58582267"/>
      <w:r w:rsidRPr="00B3056F">
        <w:t>6.1.3.16.3.1</w:t>
      </w:r>
      <w:r w:rsidRPr="00B3056F">
        <w:tab/>
        <w:t>POST</w:t>
      </w:r>
      <w:bookmarkEnd w:id="1846"/>
      <w:bookmarkEnd w:id="1847"/>
      <w:bookmarkEnd w:id="1848"/>
      <w:bookmarkEnd w:id="1849"/>
      <w:bookmarkEnd w:id="1850"/>
      <w:bookmarkEnd w:id="1851"/>
      <w:bookmarkEnd w:id="1852"/>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53" w:name="_Toc11338551"/>
      <w:bookmarkStart w:id="1854" w:name="_Toc27585183"/>
      <w:bookmarkStart w:id="1855"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56" w:name="_Toc45028028"/>
      <w:bookmarkStart w:id="1857" w:name="_Toc45028863"/>
      <w:bookmarkStart w:id="1858" w:name="_Toc51867624"/>
      <w:bookmarkStart w:id="1859" w:name="_Toc58582268"/>
      <w:r w:rsidRPr="00B3056F">
        <w:t>6.1.3.17</w:t>
      </w:r>
      <w:r w:rsidRPr="00B3056F">
        <w:tab/>
        <w:t>Resource: Individual subscription</w:t>
      </w:r>
      <w:bookmarkEnd w:id="1853"/>
      <w:bookmarkEnd w:id="1854"/>
      <w:r w:rsidRPr="00B3056F">
        <w:t xml:space="preserve"> (Document)</w:t>
      </w:r>
      <w:bookmarkEnd w:id="1855"/>
      <w:bookmarkEnd w:id="1856"/>
      <w:bookmarkEnd w:id="1857"/>
      <w:bookmarkEnd w:id="1858"/>
      <w:bookmarkEnd w:id="1859"/>
    </w:p>
    <w:p w14:paraId="10011021" w14:textId="77777777" w:rsidR="00EF45DA" w:rsidRPr="00B3056F" w:rsidRDefault="00EF45DA" w:rsidP="00EF45DA">
      <w:pPr>
        <w:pStyle w:val="Heading5"/>
      </w:pPr>
      <w:bookmarkStart w:id="1860" w:name="_Toc11338552"/>
      <w:bookmarkStart w:id="1861" w:name="_Toc27585184"/>
      <w:bookmarkStart w:id="1862" w:name="_Toc36457145"/>
      <w:bookmarkStart w:id="1863" w:name="_Toc45028029"/>
      <w:bookmarkStart w:id="1864" w:name="_Toc45028864"/>
      <w:bookmarkStart w:id="1865" w:name="_Toc51867625"/>
      <w:bookmarkStart w:id="1866" w:name="_Toc58582269"/>
      <w:r w:rsidRPr="00B3056F">
        <w:t>6.1.3.17.1</w:t>
      </w:r>
      <w:r w:rsidRPr="00B3056F">
        <w:tab/>
        <w:t>Description</w:t>
      </w:r>
      <w:bookmarkEnd w:id="1860"/>
      <w:bookmarkEnd w:id="1861"/>
      <w:bookmarkEnd w:id="1862"/>
      <w:bookmarkEnd w:id="1863"/>
      <w:bookmarkEnd w:id="1864"/>
      <w:bookmarkEnd w:id="1865"/>
      <w:bookmarkEnd w:id="1866"/>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67" w:name="_Toc11338553"/>
      <w:bookmarkStart w:id="1868" w:name="_Toc27585185"/>
      <w:bookmarkStart w:id="1869" w:name="_Toc36457146"/>
      <w:bookmarkStart w:id="1870" w:name="_Toc45028030"/>
      <w:bookmarkStart w:id="1871" w:name="_Toc45028865"/>
      <w:bookmarkStart w:id="1872" w:name="_Toc51867626"/>
      <w:bookmarkStart w:id="1873" w:name="_Toc58582270"/>
      <w:r w:rsidRPr="00B3056F">
        <w:t>6.1.3.17.2</w:t>
      </w:r>
      <w:r w:rsidRPr="00B3056F">
        <w:tab/>
        <w:t>Resource Definition</w:t>
      </w:r>
      <w:bookmarkEnd w:id="1867"/>
      <w:bookmarkEnd w:id="1868"/>
      <w:bookmarkEnd w:id="1869"/>
      <w:bookmarkEnd w:id="1870"/>
      <w:bookmarkEnd w:id="1871"/>
      <w:bookmarkEnd w:id="1872"/>
      <w:bookmarkEnd w:id="1873"/>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F45DA">
      <w:pPr>
        <w:rPr>
          <w:rFonts w:ascii="Arial" w:hAnsi="Arial" w:cs="Arial"/>
        </w:rPr>
      </w:pPr>
      <w:r w:rsidRPr="00B3056F">
        <w:t>This resource shall support the resource URI variables defined in table 6.1.3.17.2-1</w:t>
      </w:r>
      <w:r w:rsidRPr="00B3056F">
        <w:rPr>
          <w:rFonts w:ascii="Arial" w:hAnsi="Arial" w:cs="Arial"/>
        </w:rPr>
        <w:t>.</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74" w:name="_Toc11338554"/>
      <w:bookmarkStart w:id="1875" w:name="_Toc27585186"/>
      <w:bookmarkStart w:id="1876" w:name="_Toc36457147"/>
      <w:bookmarkStart w:id="1877" w:name="_Toc45028031"/>
      <w:bookmarkStart w:id="1878" w:name="_Toc45028866"/>
      <w:bookmarkStart w:id="1879" w:name="_Toc51867627"/>
      <w:bookmarkStart w:id="1880" w:name="_Toc58582271"/>
      <w:r w:rsidRPr="00B3056F">
        <w:t>6.1.3.17.3</w:t>
      </w:r>
      <w:r w:rsidRPr="00B3056F">
        <w:tab/>
        <w:t>Resource Standard Methods</w:t>
      </w:r>
      <w:bookmarkEnd w:id="1874"/>
      <w:bookmarkEnd w:id="1875"/>
      <w:bookmarkEnd w:id="1876"/>
      <w:bookmarkEnd w:id="1877"/>
      <w:bookmarkEnd w:id="1878"/>
      <w:bookmarkEnd w:id="1879"/>
      <w:bookmarkEnd w:id="1880"/>
    </w:p>
    <w:p w14:paraId="6A671601" w14:textId="77777777" w:rsidR="00EF45DA" w:rsidRPr="00B3056F" w:rsidRDefault="00EF45DA" w:rsidP="00EF45DA">
      <w:pPr>
        <w:pStyle w:val="Heading6"/>
      </w:pPr>
      <w:bookmarkStart w:id="1881" w:name="_Toc11338555"/>
      <w:bookmarkStart w:id="1882" w:name="_Toc27585187"/>
      <w:bookmarkStart w:id="1883" w:name="_Toc36457148"/>
      <w:bookmarkStart w:id="1884" w:name="_Toc45028032"/>
      <w:bookmarkStart w:id="1885" w:name="_Toc45028867"/>
      <w:bookmarkStart w:id="1886" w:name="_Toc51867628"/>
      <w:bookmarkStart w:id="1887" w:name="_Toc58582272"/>
      <w:r w:rsidRPr="00B3056F">
        <w:t>6.1.3.17.3.1</w:t>
      </w:r>
      <w:r w:rsidRPr="00B3056F">
        <w:tab/>
        <w:t>DELETE</w:t>
      </w:r>
      <w:bookmarkEnd w:id="1881"/>
      <w:bookmarkEnd w:id="1882"/>
      <w:bookmarkEnd w:id="1883"/>
      <w:bookmarkEnd w:id="1884"/>
      <w:bookmarkEnd w:id="1885"/>
      <w:bookmarkEnd w:id="1886"/>
      <w:bookmarkEnd w:id="1887"/>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EF45DA">
      <w:pPr>
        <w:pStyle w:val="Heading6"/>
      </w:pPr>
      <w:bookmarkStart w:id="1888" w:name="_Toc11338556"/>
      <w:bookmarkStart w:id="1889" w:name="_Toc27585188"/>
      <w:bookmarkStart w:id="1890" w:name="_Toc36457149"/>
      <w:bookmarkStart w:id="1891" w:name="_Toc45028033"/>
      <w:bookmarkStart w:id="1892" w:name="_Toc45028868"/>
      <w:bookmarkStart w:id="1893" w:name="_Toc51867629"/>
      <w:bookmarkStart w:id="1894" w:name="_Toc58582273"/>
      <w:r w:rsidRPr="00B3056F">
        <w:t>6.1.3.17.3.2</w:t>
      </w:r>
      <w:r w:rsidRPr="00B3056F">
        <w:tab/>
        <w:t>PATCH</w:t>
      </w:r>
      <w:bookmarkEnd w:id="1888"/>
      <w:bookmarkEnd w:id="1889"/>
      <w:bookmarkEnd w:id="1890"/>
      <w:bookmarkEnd w:id="1891"/>
      <w:bookmarkEnd w:id="1892"/>
      <w:bookmarkEnd w:id="1893"/>
      <w:bookmarkEnd w:id="1894"/>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77777777" w:rsidR="00EF45DA" w:rsidRPr="00B3056F" w:rsidRDefault="00EF45DA" w:rsidP="001330D7">
            <w:pPr>
              <w:pStyle w:val="TAL"/>
            </w:pPr>
            <w:r w:rsidRPr="00B3056F">
              <w:t>see 3GPP TS 29.500 [4] clause 6.6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95" w:name="_Toc11338557"/>
      <w:bookmarkStart w:id="1896" w:name="_Toc27585189"/>
      <w:bookmarkStart w:id="1897" w:name="_Toc36457150"/>
      <w:bookmarkStart w:id="1898" w:name="_Toc45028034"/>
      <w:bookmarkStart w:id="1899" w:name="_Toc45028869"/>
      <w:bookmarkStart w:id="1900" w:name="_Toc51867630"/>
      <w:bookmarkStart w:id="1901" w:name="_Toc58582274"/>
      <w:r w:rsidRPr="00B3056F">
        <w:t>6.1.3.18</w:t>
      </w:r>
      <w:r w:rsidRPr="00B3056F">
        <w:tab/>
        <w:t>Resource: UeContextInSmsfData</w:t>
      </w:r>
      <w:bookmarkEnd w:id="1895"/>
      <w:bookmarkEnd w:id="1896"/>
      <w:r w:rsidRPr="00B3056F">
        <w:t xml:space="preserve"> (Document)</w:t>
      </w:r>
      <w:bookmarkEnd w:id="1897"/>
      <w:bookmarkEnd w:id="1898"/>
      <w:bookmarkEnd w:id="1899"/>
      <w:bookmarkEnd w:id="1900"/>
      <w:bookmarkEnd w:id="1901"/>
    </w:p>
    <w:p w14:paraId="70B13EE5" w14:textId="77777777" w:rsidR="00EF45DA" w:rsidRPr="00B3056F" w:rsidRDefault="00EF45DA" w:rsidP="00EF45DA">
      <w:pPr>
        <w:pStyle w:val="Heading5"/>
      </w:pPr>
      <w:bookmarkStart w:id="1902" w:name="_Toc11338558"/>
      <w:bookmarkStart w:id="1903" w:name="_Toc27585190"/>
      <w:bookmarkStart w:id="1904" w:name="_Toc36457151"/>
      <w:bookmarkStart w:id="1905" w:name="_Toc45028035"/>
      <w:bookmarkStart w:id="1906" w:name="_Toc45028870"/>
      <w:bookmarkStart w:id="1907" w:name="_Toc51867631"/>
      <w:bookmarkStart w:id="1908" w:name="_Toc58582275"/>
      <w:r w:rsidRPr="00B3056F">
        <w:t>6.1.3.18.1</w:t>
      </w:r>
      <w:r w:rsidRPr="00B3056F">
        <w:tab/>
        <w:t>Description</w:t>
      </w:r>
      <w:bookmarkEnd w:id="1902"/>
      <w:bookmarkEnd w:id="1903"/>
      <w:bookmarkEnd w:id="1904"/>
      <w:bookmarkEnd w:id="1905"/>
      <w:bookmarkEnd w:id="1906"/>
      <w:bookmarkEnd w:id="1907"/>
      <w:bookmarkEnd w:id="1908"/>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909" w:name="_Toc11338559"/>
      <w:bookmarkStart w:id="1910" w:name="_Toc27585191"/>
      <w:bookmarkStart w:id="1911" w:name="_Toc36457152"/>
      <w:bookmarkStart w:id="1912" w:name="_Toc45028036"/>
      <w:bookmarkStart w:id="1913" w:name="_Toc45028871"/>
      <w:bookmarkStart w:id="1914" w:name="_Toc51867632"/>
      <w:bookmarkStart w:id="1915" w:name="_Toc58582276"/>
      <w:r w:rsidRPr="00B3056F">
        <w:t>6.1.3.18.2</w:t>
      </w:r>
      <w:r w:rsidRPr="00B3056F">
        <w:tab/>
        <w:t>Resource Definition</w:t>
      </w:r>
      <w:bookmarkEnd w:id="1909"/>
      <w:bookmarkEnd w:id="1910"/>
      <w:bookmarkEnd w:id="1911"/>
      <w:bookmarkEnd w:id="1912"/>
      <w:bookmarkEnd w:id="1913"/>
      <w:bookmarkEnd w:id="1914"/>
      <w:bookmarkEnd w:id="1915"/>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F45DA">
      <w:pPr>
        <w:rPr>
          <w:rFonts w:ascii="Arial" w:hAnsi="Arial" w:cs="Arial"/>
        </w:rPr>
      </w:pPr>
      <w:r w:rsidRPr="00B3056F">
        <w:t>This resource shall support the resource URI variables defined in table 6.1.3.18.2-1</w:t>
      </w:r>
      <w:r w:rsidRPr="00B3056F">
        <w:rPr>
          <w:rFonts w:ascii="Arial" w:hAnsi="Arial" w:cs="Arial"/>
        </w:rPr>
        <w:t>.</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621293DD"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916" w:name="_Toc11338560"/>
      <w:bookmarkStart w:id="1917" w:name="_Toc27585192"/>
      <w:bookmarkStart w:id="1918" w:name="_Toc36457153"/>
      <w:bookmarkStart w:id="1919" w:name="_Toc45028037"/>
      <w:bookmarkStart w:id="1920" w:name="_Toc45028872"/>
      <w:bookmarkStart w:id="1921" w:name="_Toc51867633"/>
      <w:bookmarkStart w:id="1922" w:name="_Toc58582277"/>
      <w:r w:rsidRPr="00B3056F">
        <w:t>6.1.3.18.3</w:t>
      </w:r>
      <w:r w:rsidRPr="00B3056F">
        <w:tab/>
        <w:t>Resource Standard Methods</w:t>
      </w:r>
      <w:bookmarkEnd w:id="1916"/>
      <w:bookmarkEnd w:id="1917"/>
      <w:bookmarkEnd w:id="1918"/>
      <w:bookmarkEnd w:id="1919"/>
      <w:bookmarkEnd w:id="1920"/>
      <w:bookmarkEnd w:id="1921"/>
      <w:bookmarkEnd w:id="1922"/>
    </w:p>
    <w:p w14:paraId="7BEC22E8" w14:textId="77777777" w:rsidR="00EF45DA" w:rsidRPr="00B3056F" w:rsidRDefault="00EF45DA" w:rsidP="00EF45DA">
      <w:pPr>
        <w:pStyle w:val="Heading6"/>
      </w:pPr>
      <w:bookmarkStart w:id="1923" w:name="_Toc11338561"/>
      <w:bookmarkStart w:id="1924" w:name="_Toc27585193"/>
      <w:bookmarkStart w:id="1925" w:name="_Toc36457154"/>
      <w:bookmarkStart w:id="1926" w:name="_Toc45028038"/>
      <w:bookmarkStart w:id="1927" w:name="_Toc45028873"/>
      <w:bookmarkStart w:id="1928" w:name="_Toc51867634"/>
      <w:bookmarkStart w:id="1929" w:name="_Toc58582278"/>
      <w:r w:rsidRPr="00B3056F">
        <w:t>6.1.3.18.3.1</w:t>
      </w:r>
      <w:r w:rsidRPr="00B3056F">
        <w:tab/>
        <w:t>GET</w:t>
      </w:r>
      <w:bookmarkEnd w:id="1923"/>
      <w:bookmarkEnd w:id="1924"/>
      <w:bookmarkEnd w:id="1925"/>
      <w:bookmarkEnd w:id="1926"/>
      <w:bookmarkEnd w:id="1927"/>
      <w:bookmarkEnd w:id="1928"/>
      <w:bookmarkEnd w:id="1929"/>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77777777" w:rsidR="00EF45DA" w:rsidRPr="00B3056F" w:rsidRDefault="00EF45DA" w:rsidP="001330D7">
            <w:pPr>
              <w:pStyle w:val="TAL"/>
            </w:pPr>
            <w:r w:rsidRPr="00B3056F">
              <w:t>see 3GPP TS 29.500 [4] clause 6.6</w:t>
            </w:r>
          </w:p>
        </w:tc>
      </w:tr>
    </w:tbl>
    <w:p w14:paraId="5DE0C25C" w14:textId="77777777" w:rsidR="00EF45DA" w:rsidRPr="00B3056F" w:rsidRDefault="00EF45DA" w:rsidP="00EF45DA"/>
    <w:p w14:paraId="128D2DE6" w14:textId="77777777" w:rsidR="00EF45DA" w:rsidRPr="00B3056F" w:rsidRDefault="00EF45DA" w:rsidP="00EF45DA">
      <w:r w:rsidRPr="00B3056F">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930" w:name="_Toc11338562"/>
      <w:bookmarkStart w:id="1931" w:name="_Toc27585194"/>
      <w:bookmarkStart w:id="1932" w:name="_Toc36457155"/>
      <w:bookmarkStart w:id="1933" w:name="_Toc45028039"/>
      <w:bookmarkStart w:id="1934" w:name="_Toc45028874"/>
      <w:bookmarkStart w:id="1935" w:name="_Toc51867635"/>
      <w:bookmarkStart w:id="1936" w:name="_Toc58582279"/>
      <w:r w:rsidRPr="00B3056F">
        <w:t>6.1.3.19</w:t>
      </w:r>
      <w:r w:rsidRPr="00B3056F">
        <w:tab/>
        <w:t xml:space="preserve">Resource: </w:t>
      </w:r>
      <w:r w:rsidRPr="00B3056F">
        <w:rPr>
          <w:rFonts w:hint="eastAsia"/>
          <w:lang w:eastAsia="zh-CN"/>
        </w:rPr>
        <w:t>Upu</w:t>
      </w:r>
      <w:r w:rsidRPr="00B3056F">
        <w:t>Ack</w:t>
      </w:r>
      <w:bookmarkEnd w:id="1930"/>
      <w:bookmarkEnd w:id="1931"/>
      <w:r w:rsidRPr="00B3056F">
        <w:t xml:space="preserve"> (Document)</w:t>
      </w:r>
      <w:bookmarkEnd w:id="1932"/>
      <w:bookmarkEnd w:id="1933"/>
      <w:bookmarkEnd w:id="1934"/>
      <w:bookmarkEnd w:id="1935"/>
      <w:bookmarkEnd w:id="1936"/>
    </w:p>
    <w:p w14:paraId="3623EAFA" w14:textId="77777777" w:rsidR="00EF45DA" w:rsidRPr="00B3056F" w:rsidRDefault="00EF45DA" w:rsidP="00EF45DA">
      <w:pPr>
        <w:pStyle w:val="Heading5"/>
      </w:pPr>
      <w:bookmarkStart w:id="1937" w:name="_Toc11338563"/>
      <w:bookmarkStart w:id="1938" w:name="_Toc27585195"/>
      <w:bookmarkStart w:id="1939" w:name="_Toc36457156"/>
      <w:bookmarkStart w:id="1940" w:name="_Toc45028040"/>
      <w:bookmarkStart w:id="1941" w:name="_Toc45028875"/>
      <w:bookmarkStart w:id="1942" w:name="_Toc51867636"/>
      <w:bookmarkStart w:id="1943" w:name="_Toc58582280"/>
      <w:r w:rsidRPr="00B3056F">
        <w:t>6.1.3.19.1</w:t>
      </w:r>
      <w:r w:rsidRPr="00B3056F">
        <w:tab/>
        <w:t>Description</w:t>
      </w:r>
      <w:bookmarkEnd w:id="1937"/>
      <w:bookmarkEnd w:id="1938"/>
      <w:bookmarkEnd w:id="1939"/>
      <w:bookmarkEnd w:id="1940"/>
      <w:bookmarkEnd w:id="1941"/>
      <w:bookmarkEnd w:id="1942"/>
      <w:bookmarkEnd w:id="1943"/>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44" w:name="_Toc11338564"/>
      <w:bookmarkStart w:id="1945" w:name="_Toc27585196"/>
      <w:bookmarkStart w:id="1946" w:name="_Toc36457157"/>
      <w:bookmarkStart w:id="1947" w:name="_Toc45028041"/>
      <w:bookmarkStart w:id="1948" w:name="_Toc45028876"/>
      <w:bookmarkStart w:id="1949" w:name="_Toc51867637"/>
      <w:bookmarkStart w:id="1950" w:name="_Toc58582281"/>
      <w:r w:rsidRPr="00B3056F">
        <w:t>6.1.3.19.2</w:t>
      </w:r>
      <w:r w:rsidRPr="00B3056F">
        <w:tab/>
        <w:t>Resource Definition</w:t>
      </w:r>
      <w:bookmarkEnd w:id="1944"/>
      <w:bookmarkEnd w:id="1945"/>
      <w:bookmarkEnd w:id="1946"/>
      <w:bookmarkEnd w:id="1947"/>
      <w:bookmarkEnd w:id="1948"/>
      <w:bookmarkEnd w:id="1949"/>
      <w:bookmarkEnd w:id="1950"/>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F45DA">
      <w:pPr>
        <w:rPr>
          <w:rFonts w:ascii="Arial" w:hAnsi="Arial" w:cs="Arial"/>
        </w:rPr>
      </w:pPr>
      <w:r w:rsidRPr="00B3056F">
        <w:t>This resource shall support the resource URI variables defined in table 6.1.3.19.2-1</w:t>
      </w:r>
      <w:r w:rsidRPr="00B3056F">
        <w:rPr>
          <w:rFonts w:ascii="Arial" w:hAnsi="Arial" w:cs="Arial"/>
        </w:rPr>
        <w:t>.</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2CCAFD5"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51" w:name="_Toc11338565"/>
      <w:bookmarkStart w:id="1952" w:name="_Toc27585197"/>
      <w:bookmarkStart w:id="1953" w:name="_Toc36457158"/>
      <w:bookmarkStart w:id="1954" w:name="_Toc45028042"/>
      <w:bookmarkStart w:id="1955" w:name="_Toc45028877"/>
      <w:bookmarkStart w:id="1956" w:name="_Toc51867638"/>
      <w:bookmarkStart w:id="1957" w:name="_Toc58582282"/>
      <w:r w:rsidRPr="00B3056F">
        <w:t>6.1.3.19.3</w:t>
      </w:r>
      <w:r w:rsidRPr="00B3056F">
        <w:tab/>
        <w:t>Resource Standard Methods</w:t>
      </w:r>
      <w:bookmarkEnd w:id="1951"/>
      <w:bookmarkEnd w:id="1952"/>
      <w:bookmarkEnd w:id="1953"/>
      <w:bookmarkEnd w:id="1954"/>
      <w:bookmarkEnd w:id="1955"/>
      <w:bookmarkEnd w:id="1956"/>
      <w:bookmarkEnd w:id="1957"/>
    </w:p>
    <w:p w14:paraId="1A928AE0" w14:textId="77777777" w:rsidR="00EF45DA" w:rsidRPr="00B3056F" w:rsidRDefault="00EF45DA" w:rsidP="00EF45DA">
      <w:pPr>
        <w:pStyle w:val="Heading6"/>
      </w:pPr>
      <w:bookmarkStart w:id="1958" w:name="_Toc11338566"/>
      <w:bookmarkStart w:id="1959" w:name="_Toc27585198"/>
      <w:bookmarkStart w:id="1960" w:name="_Toc36457159"/>
      <w:bookmarkStart w:id="1961" w:name="_Toc45028043"/>
      <w:bookmarkStart w:id="1962" w:name="_Toc45028878"/>
      <w:bookmarkStart w:id="1963" w:name="_Toc51867639"/>
      <w:bookmarkStart w:id="1964" w:name="_Toc58582283"/>
      <w:r w:rsidRPr="00B3056F">
        <w:t>6.1.3.19.3.1</w:t>
      </w:r>
      <w:r w:rsidRPr="00B3056F">
        <w:tab/>
        <w:t>PUT</w:t>
      </w:r>
      <w:bookmarkEnd w:id="1958"/>
      <w:bookmarkEnd w:id="1959"/>
      <w:bookmarkEnd w:id="1960"/>
      <w:bookmarkEnd w:id="1961"/>
      <w:bookmarkEnd w:id="1962"/>
      <w:bookmarkEnd w:id="1963"/>
      <w:bookmarkEnd w:id="1964"/>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B3056F" w:rsidRDefault="00EF45DA" w:rsidP="00EF45DA">
      <w:pPr>
        <w:pStyle w:val="B1"/>
        <w:ind w:left="0" w:firstLine="0"/>
        <w:rPr>
          <w:lang w:eastAsia="zh-CN"/>
        </w:rPr>
      </w:pPr>
    </w:p>
    <w:p w14:paraId="0B0298B4" w14:textId="77777777" w:rsidR="00EF45DA" w:rsidRPr="00B3056F" w:rsidRDefault="00EF45DA" w:rsidP="00EF45DA">
      <w:pPr>
        <w:pStyle w:val="Heading4"/>
      </w:pPr>
      <w:bookmarkStart w:id="1965" w:name="_Toc11338567"/>
      <w:bookmarkStart w:id="1966" w:name="_Toc27585199"/>
      <w:bookmarkStart w:id="1967" w:name="_Toc36457160"/>
      <w:bookmarkStart w:id="1968" w:name="_Toc45028044"/>
      <w:bookmarkStart w:id="1969" w:name="_Toc45028879"/>
      <w:bookmarkStart w:id="1970" w:name="_Toc51867640"/>
      <w:bookmarkStart w:id="1971" w:name="_Toc58582284"/>
      <w:r w:rsidRPr="00B3056F">
        <w:t>6.1.3.20</w:t>
      </w:r>
      <w:r w:rsidRPr="00B3056F">
        <w:tab/>
        <w:t>Resource: GroupIdentifiers</w:t>
      </w:r>
      <w:bookmarkEnd w:id="1965"/>
      <w:bookmarkEnd w:id="1966"/>
      <w:r w:rsidRPr="00B3056F">
        <w:t xml:space="preserve"> (Document)</w:t>
      </w:r>
      <w:bookmarkEnd w:id="1967"/>
      <w:bookmarkEnd w:id="1968"/>
      <w:bookmarkEnd w:id="1969"/>
      <w:bookmarkEnd w:id="1970"/>
      <w:bookmarkEnd w:id="1971"/>
    </w:p>
    <w:p w14:paraId="7DA8D8B9" w14:textId="77777777" w:rsidR="00EF45DA" w:rsidRPr="00B3056F" w:rsidRDefault="00EF45DA" w:rsidP="00EF45DA">
      <w:pPr>
        <w:pStyle w:val="Heading5"/>
      </w:pPr>
      <w:bookmarkStart w:id="1972" w:name="_Toc11338568"/>
      <w:bookmarkStart w:id="1973" w:name="_Toc27585200"/>
      <w:bookmarkStart w:id="1974" w:name="_Toc36457161"/>
      <w:bookmarkStart w:id="1975" w:name="_Toc45028045"/>
      <w:bookmarkStart w:id="1976" w:name="_Toc45028880"/>
      <w:bookmarkStart w:id="1977" w:name="_Toc51867641"/>
      <w:bookmarkStart w:id="1978" w:name="_Toc58582285"/>
      <w:r w:rsidRPr="00B3056F">
        <w:t>6.1.3.20.1</w:t>
      </w:r>
      <w:r w:rsidRPr="00B3056F">
        <w:tab/>
        <w:t>Description</w:t>
      </w:r>
      <w:bookmarkEnd w:id="1972"/>
      <w:bookmarkEnd w:id="1973"/>
      <w:bookmarkEnd w:id="1974"/>
      <w:bookmarkEnd w:id="1975"/>
      <w:bookmarkEnd w:id="1976"/>
      <w:bookmarkEnd w:id="1977"/>
      <w:bookmarkEnd w:id="1978"/>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79" w:name="_Toc11338569"/>
      <w:bookmarkStart w:id="1980" w:name="_Toc27585201"/>
      <w:bookmarkStart w:id="1981" w:name="_Toc36457162"/>
      <w:bookmarkStart w:id="1982" w:name="_Toc45028046"/>
      <w:bookmarkStart w:id="1983" w:name="_Toc45028881"/>
      <w:bookmarkStart w:id="1984" w:name="_Toc51867642"/>
      <w:bookmarkStart w:id="1985" w:name="_Toc58582286"/>
      <w:r w:rsidRPr="00B3056F">
        <w:t>6.1.3.20.2</w:t>
      </w:r>
      <w:r w:rsidRPr="00B3056F">
        <w:tab/>
        <w:t>Resource Definition</w:t>
      </w:r>
      <w:bookmarkEnd w:id="1979"/>
      <w:bookmarkEnd w:id="1980"/>
      <w:bookmarkEnd w:id="1981"/>
      <w:bookmarkEnd w:id="1982"/>
      <w:bookmarkEnd w:id="1983"/>
      <w:bookmarkEnd w:id="1984"/>
      <w:bookmarkEnd w:id="1985"/>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F45DA">
      <w:pPr>
        <w:rPr>
          <w:rFonts w:ascii="Arial" w:hAnsi="Arial" w:cs="Arial"/>
        </w:rPr>
      </w:pPr>
      <w:r w:rsidRPr="00B3056F">
        <w:t>This resource shall support the resource URI variables defined in table 6.1.3.20.2-1</w:t>
      </w:r>
      <w:r w:rsidRPr="00B3056F">
        <w:rPr>
          <w:rFonts w:ascii="Arial" w:hAnsi="Arial" w:cs="Arial"/>
        </w:rPr>
        <w:t>.</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86" w:name="_Toc11338570"/>
      <w:bookmarkStart w:id="1987" w:name="_Toc27585202"/>
      <w:bookmarkStart w:id="1988" w:name="_Toc36457163"/>
      <w:bookmarkStart w:id="1989" w:name="_Toc45028047"/>
      <w:bookmarkStart w:id="1990" w:name="_Toc45028882"/>
      <w:bookmarkStart w:id="1991" w:name="_Toc51867643"/>
      <w:bookmarkStart w:id="1992" w:name="_Toc58582287"/>
      <w:r w:rsidRPr="00B3056F">
        <w:t>6.1.3.20.3</w:t>
      </w:r>
      <w:r w:rsidRPr="00B3056F">
        <w:tab/>
        <w:t>Resource Standard Methods</w:t>
      </w:r>
      <w:bookmarkEnd w:id="1986"/>
      <w:bookmarkEnd w:id="1987"/>
      <w:bookmarkEnd w:id="1988"/>
      <w:bookmarkEnd w:id="1989"/>
      <w:bookmarkEnd w:id="1990"/>
      <w:bookmarkEnd w:id="1991"/>
      <w:bookmarkEnd w:id="1992"/>
    </w:p>
    <w:p w14:paraId="7222675A" w14:textId="77777777" w:rsidR="00EF45DA" w:rsidRPr="00B3056F" w:rsidRDefault="00EF45DA" w:rsidP="00EF45DA">
      <w:pPr>
        <w:pStyle w:val="Heading6"/>
      </w:pPr>
      <w:bookmarkStart w:id="1993" w:name="_Toc11338571"/>
      <w:bookmarkStart w:id="1994" w:name="_Toc27585203"/>
      <w:bookmarkStart w:id="1995" w:name="_Toc36457164"/>
      <w:bookmarkStart w:id="1996" w:name="_Toc45028048"/>
      <w:bookmarkStart w:id="1997" w:name="_Toc45028883"/>
      <w:bookmarkStart w:id="1998" w:name="_Toc51867644"/>
      <w:bookmarkStart w:id="1999" w:name="_Toc58582288"/>
      <w:r w:rsidRPr="00B3056F">
        <w:t>6.1.3.20.3.1</w:t>
      </w:r>
      <w:r w:rsidRPr="00B3056F">
        <w:tab/>
        <w:t>GET</w:t>
      </w:r>
      <w:bookmarkEnd w:id="1993"/>
      <w:bookmarkEnd w:id="1994"/>
      <w:bookmarkEnd w:id="1995"/>
      <w:bookmarkEnd w:id="1996"/>
      <w:bookmarkEnd w:id="1997"/>
      <w:bookmarkEnd w:id="1998"/>
      <w:bookmarkEnd w:id="1999"/>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77777777" w:rsidR="00EF45DA" w:rsidRPr="00B3056F" w:rsidRDefault="00EF45DA" w:rsidP="001330D7">
            <w:pPr>
              <w:pStyle w:val="TAL"/>
            </w:pPr>
            <w:r w:rsidRPr="00B3056F">
              <w:rPr>
                <w:rFonts w:cs="Arial"/>
                <w:szCs w:val="18"/>
              </w:rPr>
              <w:t>see 3GPP TS 29.500 [4] clause 6.6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2000" w:name="_Toc27585204"/>
      <w:bookmarkStart w:id="2001" w:name="_Toc36457165"/>
      <w:bookmarkStart w:id="2002" w:name="_Toc45028049"/>
      <w:bookmarkStart w:id="2003" w:name="_Toc45028884"/>
      <w:bookmarkStart w:id="2004" w:name="_Toc51867645"/>
      <w:bookmarkStart w:id="2005" w:name="_Toc58582289"/>
      <w:bookmarkStart w:id="2006" w:name="_Toc11338572"/>
      <w:r w:rsidRPr="00B3056F">
        <w:t>6.1.3.21</w:t>
      </w:r>
      <w:r w:rsidRPr="00B3056F">
        <w:tab/>
        <w:t>Resource: SnssaisAck</w:t>
      </w:r>
      <w:bookmarkEnd w:id="2000"/>
      <w:r w:rsidRPr="00B3056F">
        <w:t xml:space="preserve"> (Document)</w:t>
      </w:r>
      <w:bookmarkEnd w:id="2001"/>
      <w:bookmarkEnd w:id="2002"/>
      <w:bookmarkEnd w:id="2003"/>
      <w:bookmarkEnd w:id="2004"/>
      <w:bookmarkEnd w:id="2005"/>
    </w:p>
    <w:p w14:paraId="4D981B74" w14:textId="77777777" w:rsidR="00EF45DA" w:rsidRPr="00B3056F" w:rsidRDefault="00EF45DA" w:rsidP="00EF45DA">
      <w:pPr>
        <w:pStyle w:val="Heading5"/>
      </w:pPr>
      <w:bookmarkStart w:id="2007" w:name="_Toc27585205"/>
      <w:bookmarkStart w:id="2008" w:name="_Toc36457166"/>
      <w:bookmarkStart w:id="2009" w:name="_Toc45028050"/>
      <w:bookmarkStart w:id="2010" w:name="_Toc45028885"/>
      <w:bookmarkStart w:id="2011" w:name="_Toc51867646"/>
      <w:bookmarkStart w:id="2012" w:name="_Toc58582290"/>
      <w:r w:rsidRPr="00B3056F">
        <w:t>6.1.3.21.1</w:t>
      </w:r>
      <w:r w:rsidRPr="00B3056F">
        <w:tab/>
        <w:t>Description</w:t>
      </w:r>
      <w:bookmarkEnd w:id="2007"/>
      <w:bookmarkEnd w:id="2008"/>
      <w:bookmarkEnd w:id="2009"/>
      <w:bookmarkEnd w:id="2010"/>
      <w:bookmarkEnd w:id="2011"/>
      <w:bookmarkEnd w:id="2012"/>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2013" w:name="_Toc27585206"/>
      <w:bookmarkStart w:id="2014" w:name="_Toc36457167"/>
      <w:bookmarkStart w:id="2015" w:name="_Toc45028051"/>
      <w:bookmarkStart w:id="2016" w:name="_Toc45028886"/>
      <w:bookmarkStart w:id="2017" w:name="_Toc51867647"/>
      <w:bookmarkStart w:id="2018" w:name="_Toc58582291"/>
      <w:r w:rsidRPr="00B3056F">
        <w:t>6.1.3.21.2</w:t>
      </w:r>
      <w:r w:rsidRPr="00B3056F">
        <w:tab/>
        <w:t>Resource Definition</w:t>
      </w:r>
      <w:bookmarkEnd w:id="2013"/>
      <w:bookmarkEnd w:id="2014"/>
      <w:bookmarkEnd w:id="2015"/>
      <w:bookmarkEnd w:id="2016"/>
      <w:bookmarkEnd w:id="2017"/>
      <w:bookmarkEnd w:id="2018"/>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F45DA">
      <w:pPr>
        <w:rPr>
          <w:rFonts w:ascii="Arial" w:hAnsi="Arial" w:cs="Arial"/>
        </w:rPr>
      </w:pPr>
      <w:r w:rsidRPr="00B3056F">
        <w:t>This resource shall support the resource URI variables defined in table 6.1.3.21.2-1</w:t>
      </w:r>
      <w:r w:rsidRPr="00B3056F">
        <w:rPr>
          <w:rFonts w:ascii="Arial" w:hAnsi="Arial" w:cs="Arial"/>
        </w:rPr>
        <w:t>.</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34D837FB"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2019" w:name="_Toc27585207"/>
      <w:bookmarkStart w:id="2020" w:name="_Toc36457168"/>
      <w:bookmarkStart w:id="2021" w:name="_Toc45028052"/>
      <w:bookmarkStart w:id="2022" w:name="_Toc45028887"/>
      <w:bookmarkStart w:id="2023" w:name="_Toc51867648"/>
      <w:bookmarkStart w:id="2024" w:name="_Toc58582292"/>
      <w:r w:rsidRPr="00B3056F">
        <w:t>6.1.3.21.3</w:t>
      </w:r>
      <w:r w:rsidRPr="00B3056F">
        <w:tab/>
        <w:t>Resource Standard Methods</w:t>
      </w:r>
      <w:bookmarkEnd w:id="2019"/>
      <w:bookmarkEnd w:id="2020"/>
      <w:bookmarkEnd w:id="2021"/>
      <w:bookmarkEnd w:id="2022"/>
      <w:bookmarkEnd w:id="2023"/>
      <w:bookmarkEnd w:id="2024"/>
    </w:p>
    <w:p w14:paraId="43FAC5ED" w14:textId="77777777" w:rsidR="00EF45DA" w:rsidRPr="00B3056F" w:rsidRDefault="00EF45DA" w:rsidP="00EF45DA">
      <w:pPr>
        <w:pStyle w:val="Heading6"/>
      </w:pPr>
      <w:bookmarkStart w:id="2025" w:name="_Toc27585208"/>
      <w:bookmarkStart w:id="2026" w:name="_Toc36457169"/>
      <w:bookmarkStart w:id="2027" w:name="_Toc45028053"/>
      <w:bookmarkStart w:id="2028" w:name="_Toc45028888"/>
      <w:bookmarkStart w:id="2029" w:name="_Toc51867649"/>
      <w:bookmarkStart w:id="2030" w:name="_Toc58582293"/>
      <w:r w:rsidRPr="00B3056F">
        <w:t>6.1.3.21.3.1</w:t>
      </w:r>
      <w:r w:rsidRPr="00B3056F">
        <w:tab/>
        <w:t>PUT</w:t>
      </w:r>
      <w:bookmarkEnd w:id="2025"/>
      <w:bookmarkEnd w:id="2026"/>
      <w:bookmarkEnd w:id="2027"/>
      <w:bookmarkEnd w:id="2028"/>
      <w:bookmarkEnd w:id="2029"/>
      <w:bookmarkEnd w:id="2030"/>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B3056F" w:rsidRDefault="00EF45DA" w:rsidP="00EF45DA">
      <w:pPr>
        <w:pStyle w:val="B1"/>
        <w:ind w:left="0" w:firstLine="0"/>
        <w:rPr>
          <w:lang w:eastAsia="zh-CN"/>
        </w:rPr>
      </w:pPr>
    </w:p>
    <w:p w14:paraId="649C06DF" w14:textId="77777777" w:rsidR="00EF45DA" w:rsidRPr="00B3056F" w:rsidRDefault="00EF45DA" w:rsidP="00EF45DA">
      <w:pPr>
        <w:pStyle w:val="Heading4"/>
      </w:pPr>
      <w:bookmarkStart w:id="2031" w:name="_Toc27585209"/>
      <w:bookmarkStart w:id="2032" w:name="_Toc36457170"/>
      <w:bookmarkStart w:id="2033" w:name="_Toc45028054"/>
      <w:bookmarkStart w:id="2034" w:name="_Toc45028889"/>
      <w:bookmarkStart w:id="2035" w:name="_Toc51867650"/>
      <w:bookmarkStart w:id="2036" w:name="_Toc58582294"/>
      <w:r w:rsidRPr="00B3056F">
        <w:t>6.1.3.22</w:t>
      </w:r>
      <w:r w:rsidRPr="00B3056F">
        <w:tab/>
        <w:t>Resource: CagAck</w:t>
      </w:r>
      <w:bookmarkEnd w:id="2031"/>
      <w:r w:rsidRPr="00B3056F">
        <w:t xml:space="preserve"> (Document)</w:t>
      </w:r>
      <w:bookmarkEnd w:id="2032"/>
      <w:bookmarkEnd w:id="2033"/>
      <w:bookmarkEnd w:id="2034"/>
      <w:bookmarkEnd w:id="2035"/>
      <w:bookmarkEnd w:id="2036"/>
    </w:p>
    <w:p w14:paraId="50C07313" w14:textId="77777777" w:rsidR="00EF45DA" w:rsidRPr="00B3056F" w:rsidRDefault="00EF45DA" w:rsidP="00EF45DA">
      <w:pPr>
        <w:pStyle w:val="Heading5"/>
      </w:pPr>
      <w:bookmarkStart w:id="2037" w:name="_Toc27585210"/>
      <w:bookmarkStart w:id="2038" w:name="_Toc36457171"/>
      <w:bookmarkStart w:id="2039" w:name="_Toc45028055"/>
      <w:bookmarkStart w:id="2040" w:name="_Toc45028890"/>
      <w:bookmarkStart w:id="2041" w:name="_Toc51867651"/>
      <w:bookmarkStart w:id="2042" w:name="_Toc58582295"/>
      <w:r w:rsidRPr="00B3056F">
        <w:t>6.1.3.22.1</w:t>
      </w:r>
      <w:r w:rsidRPr="00B3056F">
        <w:tab/>
        <w:t>Description</w:t>
      </w:r>
      <w:bookmarkEnd w:id="2037"/>
      <w:bookmarkEnd w:id="2038"/>
      <w:bookmarkEnd w:id="2039"/>
      <w:bookmarkEnd w:id="2040"/>
      <w:bookmarkEnd w:id="2041"/>
      <w:bookmarkEnd w:id="2042"/>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43" w:name="_Toc27585211"/>
      <w:bookmarkStart w:id="2044" w:name="_Toc36457172"/>
      <w:bookmarkStart w:id="2045" w:name="_Toc45028056"/>
      <w:bookmarkStart w:id="2046" w:name="_Toc45028891"/>
      <w:bookmarkStart w:id="2047" w:name="_Toc51867652"/>
      <w:bookmarkStart w:id="2048" w:name="_Toc58582296"/>
      <w:r w:rsidRPr="00B3056F">
        <w:t>6.1.3.22.2</w:t>
      </w:r>
      <w:r w:rsidRPr="00B3056F">
        <w:tab/>
        <w:t>Resource Definition</w:t>
      </w:r>
      <w:bookmarkEnd w:id="2043"/>
      <w:bookmarkEnd w:id="2044"/>
      <w:bookmarkEnd w:id="2045"/>
      <w:bookmarkEnd w:id="2046"/>
      <w:bookmarkEnd w:id="2047"/>
      <w:bookmarkEnd w:id="2048"/>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F45DA">
      <w:pPr>
        <w:rPr>
          <w:rFonts w:ascii="Arial" w:hAnsi="Arial" w:cs="Arial"/>
        </w:rPr>
      </w:pPr>
      <w:r w:rsidRPr="00B3056F">
        <w:t>This resource shall support the resource URI variables defined in table 6.1.3.22.2-1</w:t>
      </w:r>
      <w:r w:rsidRPr="00B3056F">
        <w:rPr>
          <w:rFonts w:ascii="Arial" w:hAnsi="Arial" w:cs="Arial"/>
        </w:rPr>
        <w:t>.</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6D04CCB1"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49" w:name="_Toc27585212"/>
      <w:bookmarkStart w:id="2050" w:name="_Toc36457173"/>
      <w:bookmarkStart w:id="2051" w:name="_Toc45028057"/>
      <w:bookmarkStart w:id="2052" w:name="_Toc45028892"/>
      <w:bookmarkStart w:id="2053" w:name="_Toc51867653"/>
      <w:bookmarkStart w:id="2054" w:name="_Toc58582297"/>
      <w:r w:rsidRPr="00B3056F">
        <w:t>6.1.3.22.3</w:t>
      </w:r>
      <w:r w:rsidRPr="00B3056F">
        <w:tab/>
        <w:t>Resource Standard Methods</w:t>
      </w:r>
      <w:bookmarkEnd w:id="2049"/>
      <w:bookmarkEnd w:id="2050"/>
      <w:bookmarkEnd w:id="2051"/>
      <w:bookmarkEnd w:id="2052"/>
      <w:bookmarkEnd w:id="2053"/>
      <w:bookmarkEnd w:id="2054"/>
    </w:p>
    <w:p w14:paraId="265E6CDA" w14:textId="77777777" w:rsidR="00EF45DA" w:rsidRPr="00B3056F" w:rsidRDefault="00EF45DA" w:rsidP="00EF45DA">
      <w:pPr>
        <w:pStyle w:val="Heading6"/>
      </w:pPr>
      <w:bookmarkStart w:id="2055" w:name="_Toc27585213"/>
      <w:bookmarkStart w:id="2056" w:name="_Toc36457174"/>
      <w:bookmarkStart w:id="2057" w:name="_Toc45028058"/>
      <w:bookmarkStart w:id="2058" w:name="_Toc45028893"/>
      <w:bookmarkStart w:id="2059" w:name="_Toc51867654"/>
      <w:bookmarkStart w:id="2060" w:name="_Toc58582298"/>
      <w:r w:rsidRPr="00B3056F">
        <w:t>6.1.3.22.3.1</w:t>
      </w:r>
      <w:r w:rsidRPr="00B3056F">
        <w:tab/>
        <w:t>PUT</w:t>
      </w:r>
      <w:bookmarkEnd w:id="2055"/>
      <w:bookmarkEnd w:id="2056"/>
      <w:bookmarkEnd w:id="2057"/>
      <w:bookmarkEnd w:id="2058"/>
      <w:bookmarkEnd w:id="2059"/>
      <w:bookmarkEnd w:id="2060"/>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B3056F" w:rsidRDefault="00EF45DA" w:rsidP="00EF45DA">
      <w:pPr>
        <w:pStyle w:val="B1"/>
        <w:ind w:left="0" w:firstLine="0"/>
        <w:rPr>
          <w:lang w:eastAsia="zh-CN"/>
        </w:rPr>
      </w:pPr>
    </w:p>
    <w:p w14:paraId="478E8619" w14:textId="77777777" w:rsidR="00EF45DA" w:rsidRPr="00B3056F" w:rsidRDefault="00EF45DA" w:rsidP="00EF45DA">
      <w:pPr>
        <w:pStyle w:val="Heading4"/>
      </w:pPr>
      <w:bookmarkStart w:id="2061" w:name="_Toc27585214"/>
      <w:bookmarkStart w:id="2062" w:name="_Toc36457175"/>
      <w:bookmarkStart w:id="2063" w:name="_Toc45028059"/>
      <w:bookmarkStart w:id="2064" w:name="_Toc45028894"/>
      <w:bookmarkStart w:id="2065" w:name="_Toc51867655"/>
      <w:bookmarkStart w:id="2066" w:name="_Toc58582299"/>
      <w:r w:rsidRPr="00B3056F">
        <w:t>6.1.3.23</w:t>
      </w:r>
      <w:r w:rsidRPr="00B3056F">
        <w:tab/>
        <w:t xml:space="preserve">Resource: </w:t>
      </w:r>
      <w:r w:rsidRPr="00B3056F">
        <w:rPr>
          <w:rFonts w:hint="eastAsia"/>
          <w:lang w:eastAsia="zh-CN"/>
        </w:rPr>
        <w:t>Lcs</w:t>
      </w:r>
      <w:r w:rsidRPr="00B3056F">
        <w:rPr>
          <w:lang w:eastAsia="zh-CN"/>
        </w:rPr>
        <w:t>PrivacySubscriptionData</w:t>
      </w:r>
      <w:bookmarkEnd w:id="2061"/>
      <w:r w:rsidRPr="00B3056F">
        <w:t xml:space="preserve"> (Document)</w:t>
      </w:r>
      <w:bookmarkEnd w:id="2062"/>
      <w:bookmarkEnd w:id="2063"/>
      <w:bookmarkEnd w:id="2064"/>
      <w:bookmarkEnd w:id="2065"/>
      <w:bookmarkEnd w:id="2066"/>
    </w:p>
    <w:p w14:paraId="41BB566E" w14:textId="77777777" w:rsidR="00EF45DA" w:rsidRPr="00B3056F" w:rsidRDefault="00EF45DA" w:rsidP="00EF45DA">
      <w:pPr>
        <w:pStyle w:val="Heading5"/>
      </w:pPr>
      <w:bookmarkStart w:id="2067" w:name="_Toc27585215"/>
      <w:bookmarkStart w:id="2068" w:name="_Toc36457176"/>
      <w:bookmarkStart w:id="2069" w:name="_Toc45028060"/>
      <w:bookmarkStart w:id="2070" w:name="_Toc45028895"/>
      <w:bookmarkStart w:id="2071" w:name="_Toc51867656"/>
      <w:bookmarkStart w:id="2072" w:name="_Toc58582300"/>
      <w:r w:rsidRPr="00B3056F">
        <w:t>6.1.3.23.1</w:t>
      </w:r>
      <w:r w:rsidRPr="00B3056F">
        <w:tab/>
        <w:t>Description</w:t>
      </w:r>
      <w:bookmarkEnd w:id="2067"/>
      <w:bookmarkEnd w:id="2068"/>
      <w:bookmarkEnd w:id="2069"/>
      <w:bookmarkEnd w:id="2070"/>
      <w:bookmarkEnd w:id="2071"/>
      <w:bookmarkEnd w:id="2072"/>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73" w:name="_Toc27585216"/>
      <w:bookmarkStart w:id="2074" w:name="_Toc36457177"/>
      <w:bookmarkStart w:id="2075" w:name="_Toc45028061"/>
      <w:bookmarkStart w:id="2076" w:name="_Toc45028896"/>
      <w:bookmarkStart w:id="2077" w:name="_Toc51867657"/>
      <w:bookmarkStart w:id="2078" w:name="_Toc58582301"/>
      <w:r w:rsidRPr="00B3056F">
        <w:t>6.1.3.23.2</w:t>
      </w:r>
      <w:r w:rsidRPr="00B3056F">
        <w:tab/>
        <w:t>Resource Definition</w:t>
      </w:r>
      <w:bookmarkEnd w:id="2073"/>
      <w:bookmarkEnd w:id="2074"/>
      <w:bookmarkEnd w:id="2075"/>
      <w:bookmarkEnd w:id="2076"/>
      <w:bookmarkEnd w:id="2077"/>
      <w:bookmarkEnd w:id="2078"/>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F45DA">
      <w:pPr>
        <w:rPr>
          <w:rFonts w:ascii="Arial" w:hAnsi="Arial" w:cs="Arial"/>
        </w:rPr>
      </w:pPr>
      <w:r w:rsidRPr="00B3056F">
        <w:t>This resource shall support the resource URI variables defined in table 6.1.3.23.2-1</w:t>
      </w:r>
      <w:r w:rsidRPr="00B3056F">
        <w:rPr>
          <w:rFonts w:ascii="Arial" w:hAnsi="Arial" w:cs="Arial"/>
        </w:rPr>
        <w:t>.</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4735B30F" w:rsidR="00BD1E26" w:rsidRPr="00B3056F" w:rsidRDefault="00BD1E26" w:rsidP="00BD1E26">
            <w:pPr>
              <w:pStyle w:val="TAL"/>
            </w:pPr>
            <w:r w:rsidRPr="00B3056F">
              <w:t xml:space="preserve">Represents the Subscription Permanent Identifier (see 3GPP TS 23.501 [2] clause 5.9.2) </w:t>
            </w:r>
            <w:r w:rsidRPr="00B3056F">
              <w:rPr>
                <w:rFonts w:hint="eastAsia"/>
                <w:lang w:eastAsia="zh-CN"/>
              </w:rPr>
              <w:t xml:space="preserve">or </w:t>
            </w:r>
            <w:r w:rsidRPr="00B3056F">
              <w:t>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79" w:name="_Toc27585217"/>
      <w:bookmarkStart w:id="2080" w:name="_Toc36457178"/>
      <w:bookmarkStart w:id="2081" w:name="_Toc45028062"/>
      <w:bookmarkStart w:id="2082" w:name="_Toc45028897"/>
      <w:bookmarkStart w:id="2083" w:name="_Toc51867658"/>
      <w:bookmarkStart w:id="2084" w:name="_Toc58582302"/>
      <w:r w:rsidRPr="00B3056F">
        <w:t>6.1.3.23.3</w:t>
      </w:r>
      <w:r w:rsidRPr="00B3056F">
        <w:tab/>
        <w:t>Resource Standard Methods</w:t>
      </w:r>
      <w:bookmarkEnd w:id="2079"/>
      <w:bookmarkEnd w:id="2080"/>
      <w:bookmarkEnd w:id="2081"/>
      <w:bookmarkEnd w:id="2082"/>
      <w:bookmarkEnd w:id="2083"/>
      <w:bookmarkEnd w:id="2084"/>
    </w:p>
    <w:p w14:paraId="6407461A" w14:textId="77777777" w:rsidR="00EF45DA" w:rsidRPr="00B3056F" w:rsidRDefault="00EF45DA" w:rsidP="00EF45DA">
      <w:pPr>
        <w:pStyle w:val="Heading6"/>
      </w:pPr>
      <w:bookmarkStart w:id="2085" w:name="_Toc27585218"/>
      <w:bookmarkStart w:id="2086" w:name="_Toc36457179"/>
      <w:bookmarkStart w:id="2087" w:name="_Toc45028063"/>
      <w:bookmarkStart w:id="2088" w:name="_Toc45028898"/>
      <w:bookmarkStart w:id="2089" w:name="_Toc51867659"/>
      <w:bookmarkStart w:id="2090" w:name="_Toc58582303"/>
      <w:r w:rsidRPr="00B3056F">
        <w:t>6.1.3.23.3.1</w:t>
      </w:r>
      <w:r w:rsidRPr="00B3056F">
        <w:tab/>
        <w:t>GET</w:t>
      </w:r>
      <w:bookmarkEnd w:id="2085"/>
      <w:bookmarkEnd w:id="2086"/>
      <w:bookmarkEnd w:id="2087"/>
      <w:bookmarkEnd w:id="2088"/>
      <w:bookmarkEnd w:id="2089"/>
      <w:bookmarkEnd w:id="2090"/>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77777777" w:rsidR="00EF45DA" w:rsidRPr="00B3056F" w:rsidRDefault="00EF45DA" w:rsidP="001330D7">
            <w:pPr>
              <w:pStyle w:val="TAL"/>
            </w:pPr>
            <w:r w:rsidRPr="00B3056F">
              <w:t>see 3GPP TS 29.500 [4] clause 6.6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77777777" w:rsidR="00EF45DA" w:rsidRPr="00B3056F" w:rsidRDefault="00EF45DA" w:rsidP="001330D7">
            <w:pPr>
              <w:pStyle w:val="TAL"/>
            </w:pPr>
            <w:r w:rsidRPr="00B3056F">
              <w:t>Upon success, a response body containing the LCS Privacy Subscription Data shall be returned (see 3GPP TS 23.273 [38] clause 5.4.2)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91" w:name="_Toc27585219"/>
      <w:bookmarkStart w:id="2092" w:name="_Toc36457180"/>
      <w:bookmarkStart w:id="2093" w:name="_Toc45028064"/>
      <w:bookmarkStart w:id="2094" w:name="_Toc45028899"/>
      <w:bookmarkStart w:id="2095" w:name="_Toc51867660"/>
      <w:bookmarkStart w:id="2096" w:name="_Toc58582304"/>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91"/>
      <w:r w:rsidRPr="00B3056F">
        <w:t xml:space="preserve"> (Document)</w:t>
      </w:r>
      <w:bookmarkEnd w:id="2092"/>
      <w:bookmarkEnd w:id="2093"/>
      <w:bookmarkEnd w:id="2094"/>
      <w:bookmarkEnd w:id="2095"/>
      <w:bookmarkEnd w:id="2096"/>
    </w:p>
    <w:p w14:paraId="76796E16" w14:textId="77777777" w:rsidR="00EF45DA" w:rsidRPr="00B3056F" w:rsidRDefault="00EF45DA" w:rsidP="00EF45DA">
      <w:pPr>
        <w:pStyle w:val="Heading5"/>
      </w:pPr>
      <w:bookmarkStart w:id="2097" w:name="_Toc27585220"/>
      <w:bookmarkStart w:id="2098" w:name="_Toc36457181"/>
      <w:bookmarkStart w:id="2099" w:name="_Toc45028065"/>
      <w:bookmarkStart w:id="2100" w:name="_Toc45028900"/>
      <w:bookmarkStart w:id="2101" w:name="_Toc51867661"/>
      <w:bookmarkStart w:id="2102" w:name="_Toc58582305"/>
      <w:r w:rsidRPr="00B3056F">
        <w:t>6.1.3.24.1</w:t>
      </w:r>
      <w:r w:rsidRPr="00B3056F">
        <w:tab/>
        <w:t>Description</w:t>
      </w:r>
      <w:bookmarkEnd w:id="2097"/>
      <w:bookmarkEnd w:id="2098"/>
      <w:bookmarkEnd w:id="2099"/>
      <w:bookmarkEnd w:id="2100"/>
      <w:bookmarkEnd w:id="2101"/>
      <w:bookmarkEnd w:id="2102"/>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103" w:name="_Toc27585221"/>
      <w:bookmarkStart w:id="2104" w:name="_Toc36457182"/>
      <w:bookmarkStart w:id="2105" w:name="_Toc45028066"/>
      <w:bookmarkStart w:id="2106" w:name="_Toc45028901"/>
      <w:bookmarkStart w:id="2107" w:name="_Toc51867662"/>
      <w:bookmarkStart w:id="2108" w:name="_Toc58582306"/>
      <w:r w:rsidRPr="00B3056F">
        <w:t>6.1.3.24.2</w:t>
      </w:r>
      <w:r w:rsidRPr="00B3056F">
        <w:tab/>
        <w:t>Resource Definition</w:t>
      </w:r>
      <w:bookmarkEnd w:id="2103"/>
      <w:bookmarkEnd w:id="2104"/>
      <w:bookmarkEnd w:id="2105"/>
      <w:bookmarkEnd w:id="2106"/>
      <w:bookmarkEnd w:id="2107"/>
      <w:bookmarkEnd w:id="2108"/>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F45DA">
      <w:pPr>
        <w:rPr>
          <w:rFonts w:ascii="Arial" w:hAnsi="Arial" w:cs="Arial"/>
        </w:rPr>
      </w:pPr>
      <w:r w:rsidRPr="00B3056F">
        <w:t>This resource shall support the resource URI variables defined in table 6.1.3.24.2-1</w:t>
      </w:r>
      <w:r w:rsidRPr="00B3056F">
        <w:rPr>
          <w:rFonts w:ascii="Arial" w:hAnsi="Arial" w:cs="Arial"/>
        </w:rPr>
        <w:t>.</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5A372267" w:rsidR="00B95195" w:rsidRPr="00B3056F" w:rsidRDefault="00B95195" w:rsidP="00B95195">
            <w:pPr>
              <w:pStyle w:val="TAL"/>
            </w:pPr>
            <w:r w:rsidRPr="00B3056F">
              <w:t>Represents the Subscription Permanent Identifier (see 3GPP TS 23.501 [2] clause 5.9.2)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109" w:name="_Toc27585222"/>
      <w:bookmarkStart w:id="2110" w:name="_Toc36457183"/>
      <w:bookmarkStart w:id="2111" w:name="_Toc45028067"/>
      <w:bookmarkStart w:id="2112" w:name="_Toc45028902"/>
      <w:bookmarkStart w:id="2113" w:name="_Toc51867663"/>
      <w:bookmarkStart w:id="2114" w:name="_Toc58582307"/>
      <w:r w:rsidRPr="00B3056F">
        <w:t>6.1.3.24.3</w:t>
      </w:r>
      <w:r w:rsidRPr="00B3056F">
        <w:tab/>
        <w:t>Resource Standard Methods</w:t>
      </w:r>
      <w:bookmarkEnd w:id="2109"/>
      <w:bookmarkEnd w:id="2110"/>
      <w:bookmarkEnd w:id="2111"/>
      <w:bookmarkEnd w:id="2112"/>
      <w:bookmarkEnd w:id="2113"/>
      <w:bookmarkEnd w:id="2114"/>
    </w:p>
    <w:p w14:paraId="6218FD92" w14:textId="77777777" w:rsidR="00EF45DA" w:rsidRPr="00B3056F" w:rsidRDefault="00EF45DA" w:rsidP="00EF45DA">
      <w:pPr>
        <w:pStyle w:val="Heading6"/>
      </w:pPr>
      <w:bookmarkStart w:id="2115" w:name="_Toc27585223"/>
      <w:bookmarkStart w:id="2116" w:name="_Toc36457184"/>
      <w:bookmarkStart w:id="2117" w:name="_Toc45028068"/>
      <w:bookmarkStart w:id="2118" w:name="_Toc45028903"/>
      <w:bookmarkStart w:id="2119" w:name="_Toc51867664"/>
      <w:bookmarkStart w:id="2120" w:name="_Toc58582308"/>
      <w:r w:rsidRPr="00B3056F">
        <w:t>6.1.3.24.3.1</w:t>
      </w:r>
      <w:r w:rsidRPr="00B3056F">
        <w:tab/>
        <w:t>GET</w:t>
      </w:r>
      <w:bookmarkEnd w:id="2115"/>
      <w:bookmarkEnd w:id="2116"/>
      <w:bookmarkEnd w:id="2117"/>
      <w:bookmarkEnd w:id="2118"/>
      <w:bookmarkEnd w:id="2119"/>
      <w:bookmarkEnd w:id="2120"/>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77777777" w:rsidR="00EF45DA" w:rsidRPr="00B3056F" w:rsidRDefault="00EF45DA" w:rsidP="001330D7">
            <w:pPr>
              <w:pStyle w:val="TAL"/>
            </w:pPr>
            <w:r w:rsidRPr="00B3056F">
              <w:t>see 3GPP TS 29.500 [4] clause 6.6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77777777"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clause 5.4.2)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121" w:name="_Toc36457185"/>
      <w:bookmarkStart w:id="2122" w:name="_Toc45028069"/>
      <w:bookmarkStart w:id="2123" w:name="_Toc45028904"/>
      <w:bookmarkStart w:id="2124" w:name="_Toc51867665"/>
      <w:bookmarkStart w:id="2125" w:name="_Toc58582309"/>
      <w:bookmarkStart w:id="2126" w:name="_Toc27585224"/>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121"/>
      <w:bookmarkEnd w:id="2122"/>
      <w:bookmarkEnd w:id="2123"/>
      <w:bookmarkEnd w:id="2124"/>
      <w:bookmarkEnd w:id="2125"/>
    </w:p>
    <w:p w14:paraId="3AE0A347" w14:textId="77777777" w:rsidR="00EF45DA" w:rsidRPr="00B3056F" w:rsidRDefault="00EF45DA" w:rsidP="00EF45DA">
      <w:pPr>
        <w:pStyle w:val="Heading5"/>
      </w:pPr>
      <w:bookmarkStart w:id="2127" w:name="_Toc36457186"/>
      <w:bookmarkStart w:id="2128" w:name="_Toc45028070"/>
      <w:bookmarkStart w:id="2129" w:name="_Toc45028905"/>
      <w:bookmarkStart w:id="2130" w:name="_Toc51867666"/>
      <w:bookmarkStart w:id="2131" w:name="_Toc58582310"/>
      <w:r w:rsidRPr="00B3056F">
        <w:t>6.1.3.25.1</w:t>
      </w:r>
      <w:r w:rsidRPr="00B3056F">
        <w:tab/>
        <w:t>Description</w:t>
      </w:r>
      <w:bookmarkEnd w:id="2127"/>
      <w:bookmarkEnd w:id="2128"/>
      <w:bookmarkEnd w:id="2129"/>
      <w:bookmarkEnd w:id="2130"/>
      <w:bookmarkEnd w:id="2131"/>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132" w:name="_Toc36457187"/>
      <w:bookmarkStart w:id="2133" w:name="_Toc45028071"/>
      <w:bookmarkStart w:id="2134" w:name="_Toc45028906"/>
      <w:bookmarkStart w:id="2135" w:name="_Toc51867667"/>
      <w:bookmarkStart w:id="2136" w:name="_Toc58582311"/>
      <w:r w:rsidRPr="00B3056F">
        <w:t>6.1.3.25.2</w:t>
      </w:r>
      <w:r w:rsidRPr="00B3056F">
        <w:tab/>
        <w:t>Resource Definition</w:t>
      </w:r>
      <w:bookmarkEnd w:id="2132"/>
      <w:bookmarkEnd w:id="2133"/>
      <w:bookmarkEnd w:id="2134"/>
      <w:bookmarkEnd w:id="2135"/>
      <w:bookmarkEnd w:id="2136"/>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F45DA">
      <w:pPr>
        <w:rPr>
          <w:rFonts w:ascii="Arial" w:hAnsi="Arial" w:cs="Arial"/>
        </w:rPr>
      </w:pPr>
      <w:r w:rsidRPr="00B3056F">
        <w:t>This resource shall support the resource URI variables defined in table 6.1.3.25.2-1</w:t>
      </w:r>
      <w:r w:rsidRPr="00B3056F">
        <w:rPr>
          <w:rFonts w:ascii="Arial" w:hAnsi="Arial" w:cs="Arial"/>
        </w:rPr>
        <w:t>.</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1C1C8690" w:rsidR="00B95195" w:rsidRPr="00B3056F" w:rsidRDefault="00B95195" w:rsidP="00B95195">
            <w:pPr>
              <w:pStyle w:val="TAL"/>
            </w:pPr>
            <w:r w:rsidRPr="00B3056F">
              <w:t>Represents the Subscription Permanent Identifier (see 3GPP TS 23.501 [2] clause 5.9.2)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137" w:name="_Toc36457188"/>
      <w:bookmarkStart w:id="2138" w:name="_Toc45028072"/>
      <w:bookmarkStart w:id="2139" w:name="_Toc45028907"/>
      <w:bookmarkStart w:id="2140" w:name="_Toc51867668"/>
      <w:bookmarkStart w:id="2141" w:name="_Toc58582312"/>
      <w:r w:rsidRPr="00B3056F">
        <w:t>6.1.3.25.3</w:t>
      </w:r>
      <w:r w:rsidRPr="00B3056F">
        <w:tab/>
        <w:t>Resource Standard Methods</w:t>
      </w:r>
      <w:bookmarkEnd w:id="2137"/>
      <w:bookmarkEnd w:id="2138"/>
      <w:bookmarkEnd w:id="2139"/>
      <w:bookmarkEnd w:id="2140"/>
      <w:bookmarkEnd w:id="2141"/>
    </w:p>
    <w:p w14:paraId="27E97634" w14:textId="77777777" w:rsidR="00EF45DA" w:rsidRPr="00B3056F" w:rsidRDefault="00EF45DA" w:rsidP="00EF45DA">
      <w:pPr>
        <w:pStyle w:val="Heading6"/>
      </w:pPr>
      <w:bookmarkStart w:id="2142" w:name="_Toc36457189"/>
      <w:bookmarkStart w:id="2143" w:name="_Toc45028073"/>
      <w:bookmarkStart w:id="2144" w:name="_Toc45028908"/>
      <w:bookmarkStart w:id="2145" w:name="_Toc51867669"/>
      <w:bookmarkStart w:id="2146" w:name="_Toc58582313"/>
      <w:r w:rsidRPr="00B3056F">
        <w:t>6.1.3.25.3.1</w:t>
      </w:r>
      <w:r w:rsidRPr="00B3056F">
        <w:tab/>
        <w:t>GET</w:t>
      </w:r>
      <w:bookmarkEnd w:id="2142"/>
      <w:bookmarkEnd w:id="2143"/>
      <w:bookmarkEnd w:id="2144"/>
      <w:bookmarkEnd w:id="2145"/>
      <w:bookmarkEnd w:id="2146"/>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77777777" w:rsidR="00EF45DA" w:rsidRPr="00B3056F" w:rsidRDefault="00EF45DA" w:rsidP="001330D7">
            <w:pPr>
              <w:pStyle w:val="TAL"/>
            </w:pPr>
            <w:r w:rsidRPr="00B3056F">
              <w:t>see 3GPP TS 29.500 [4] clause 6.6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47" w:name="_Toc45028074"/>
      <w:bookmarkStart w:id="2148" w:name="_Toc45028909"/>
      <w:bookmarkStart w:id="2149" w:name="_Toc51867670"/>
      <w:bookmarkStart w:id="2150" w:name="_Toc58582314"/>
      <w:bookmarkStart w:id="2151" w:name="_Toc36457190"/>
      <w:r>
        <w:t>6.1.3.</w:t>
      </w:r>
      <w:r w:rsidR="00064EEE">
        <w:t>26</w:t>
      </w:r>
      <w:r>
        <w:tab/>
        <w:t>Resource: UeContextInA</w:t>
      </w:r>
      <w:r w:rsidRPr="00B3056F">
        <w:t>mfData (Document)</w:t>
      </w:r>
      <w:bookmarkEnd w:id="2147"/>
      <w:bookmarkEnd w:id="2148"/>
      <w:bookmarkEnd w:id="2149"/>
      <w:bookmarkEnd w:id="2150"/>
    </w:p>
    <w:p w14:paraId="7C444589" w14:textId="02C6760A" w:rsidR="007D6C81" w:rsidRPr="00B3056F" w:rsidRDefault="007D6C81" w:rsidP="007D6C81">
      <w:pPr>
        <w:pStyle w:val="Heading5"/>
      </w:pPr>
      <w:bookmarkStart w:id="2152" w:name="_Toc45028075"/>
      <w:bookmarkStart w:id="2153" w:name="_Toc45028910"/>
      <w:bookmarkStart w:id="2154" w:name="_Toc51867671"/>
      <w:bookmarkStart w:id="2155" w:name="_Toc58582315"/>
      <w:r w:rsidRPr="00B3056F">
        <w:t>6.1.3.</w:t>
      </w:r>
      <w:r w:rsidR="00064EEE">
        <w:t>26</w:t>
      </w:r>
      <w:r w:rsidRPr="00B3056F">
        <w:t>.1</w:t>
      </w:r>
      <w:r w:rsidRPr="00B3056F">
        <w:tab/>
        <w:t>Description</w:t>
      </w:r>
      <w:bookmarkEnd w:id="2152"/>
      <w:bookmarkEnd w:id="2153"/>
      <w:bookmarkEnd w:id="2154"/>
      <w:bookmarkEnd w:id="2155"/>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56" w:name="_Toc45028076"/>
      <w:bookmarkStart w:id="2157" w:name="_Toc45028911"/>
      <w:bookmarkStart w:id="2158" w:name="_Toc51867672"/>
      <w:bookmarkStart w:id="2159" w:name="_Toc58582316"/>
      <w:r w:rsidRPr="00B3056F">
        <w:t>6.1.3.</w:t>
      </w:r>
      <w:r w:rsidR="00064EEE">
        <w:t>26</w:t>
      </w:r>
      <w:r w:rsidRPr="00B3056F">
        <w:t>.2</w:t>
      </w:r>
      <w:r w:rsidRPr="00B3056F">
        <w:tab/>
        <w:t>Resource Definition</w:t>
      </w:r>
      <w:bookmarkEnd w:id="2156"/>
      <w:bookmarkEnd w:id="2157"/>
      <w:bookmarkEnd w:id="2158"/>
      <w:bookmarkEnd w:id="2159"/>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7D6C81">
      <w:pPr>
        <w:rPr>
          <w:rFonts w:ascii="Arial" w:hAnsi="Arial" w:cs="Arial"/>
        </w:rPr>
      </w:pPr>
      <w:r w:rsidRPr="00B3056F">
        <w:t>This resource shall support the resource URI variables defined in table 6.1.3.</w:t>
      </w:r>
      <w:r w:rsidR="00064EEE">
        <w:t>26</w:t>
      </w:r>
      <w:r w:rsidRPr="00B3056F">
        <w:t>.2-1</w:t>
      </w:r>
      <w:r w:rsidRPr="00B3056F">
        <w:rPr>
          <w:rFonts w:ascii="Arial" w:hAnsi="Arial" w:cs="Arial"/>
        </w:rPr>
        <w:t>.</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7777777" w:rsidR="007D6C81" w:rsidRPr="00B3056F" w:rsidRDefault="007D6C81" w:rsidP="008E3FD3">
            <w:pPr>
              <w:pStyle w:val="TAL"/>
            </w:pPr>
            <w:r w:rsidRPr="00B3056F">
              <w:t>Represents the Subscription Permanent Identifier (see 3GPP TS 23.501 [2] clause 5.9.2)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60" w:name="_Toc45028077"/>
      <w:bookmarkStart w:id="2161" w:name="_Toc45028912"/>
      <w:bookmarkStart w:id="2162" w:name="_Toc51867673"/>
      <w:bookmarkStart w:id="2163" w:name="_Toc58582317"/>
      <w:r w:rsidRPr="00B3056F">
        <w:t>6.1.3.</w:t>
      </w:r>
      <w:r w:rsidR="00064EEE">
        <w:t>26</w:t>
      </w:r>
      <w:r w:rsidRPr="00B3056F">
        <w:t>.3</w:t>
      </w:r>
      <w:r w:rsidRPr="00B3056F">
        <w:tab/>
        <w:t>Resource Standard Methods</w:t>
      </w:r>
      <w:bookmarkEnd w:id="2160"/>
      <w:bookmarkEnd w:id="2161"/>
      <w:bookmarkEnd w:id="2162"/>
      <w:bookmarkEnd w:id="2163"/>
    </w:p>
    <w:p w14:paraId="32B02802" w14:textId="11D78F96" w:rsidR="007D6C81" w:rsidRPr="00B3056F" w:rsidRDefault="007D6C81" w:rsidP="007D6C81">
      <w:pPr>
        <w:pStyle w:val="Heading6"/>
      </w:pPr>
      <w:bookmarkStart w:id="2164" w:name="_Toc45028078"/>
      <w:bookmarkStart w:id="2165" w:name="_Toc45028913"/>
      <w:bookmarkStart w:id="2166" w:name="_Toc51867674"/>
      <w:bookmarkStart w:id="2167" w:name="_Toc58582318"/>
      <w:r w:rsidRPr="00B3056F">
        <w:t>6.1.3.</w:t>
      </w:r>
      <w:r w:rsidR="00064EEE">
        <w:t>26</w:t>
      </w:r>
      <w:r w:rsidRPr="00B3056F">
        <w:t>.3.1</w:t>
      </w:r>
      <w:r w:rsidRPr="00B3056F">
        <w:tab/>
        <w:t>GET</w:t>
      </w:r>
      <w:bookmarkEnd w:id="2164"/>
      <w:bookmarkEnd w:id="2165"/>
      <w:bookmarkEnd w:id="2166"/>
      <w:bookmarkEnd w:id="2167"/>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77777777" w:rsidR="007D6C81" w:rsidRPr="00B3056F" w:rsidRDefault="007D6C81" w:rsidP="008E3FD3">
            <w:pPr>
              <w:pStyle w:val="TAL"/>
            </w:pPr>
            <w:r w:rsidRPr="00B3056F">
              <w:t>see 3GPP TS 29.500 [4] clause 6.6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68" w:name="_Toc45028079"/>
      <w:bookmarkStart w:id="2169" w:name="_Toc45028914"/>
      <w:bookmarkStart w:id="2170" w:name="_Toc51867675"/>
      <w:bookmarkStart w:id="2171" w:name="_Toc58582319"/>
      <w:r>
        <w:t>6.1.3.</w:t>
      </w:r>
      <w:r w:rsidR="0043191A">
        <w:t>27</w:t>
      </w:r>
      <w:r>
        <w:tab/>
        <w:t xml:space="preserve">Resource: </w:t>
      </w:r>
      <w:r>
        <w:rPr>
          <w:lang w:eastAsia="zh-CN"/>
        </w:rPr>
        <w:t>V2xSubscriptionData</w:t>
      </w:r>
      <w:r>
        <w:t xml:space="preserve"> (Document)</w:t>
      </w:r>
      <w:bookmarkEnd w:id="2168"/>
      <w:bookmarkEnd w:id="2169"/>
      <w:bookmarkEnd w:id="2170"/>
      <w:bookmarkEnd w:id="2171"/>
    </w:p>
    <w:p w14:paraId="62745B18" w14:textId="758546BA" w:rsidR="002867C4" w:rsidRDefault="002867C4" w:rsidP="002867C4">
      <w:pPr>
        <w:pStyle w:val="Heading5"/>
      </w:pPr>
      <w:bookmarkStart w:id="2172" w:name="_Toc45028080"/>
      <w:bookmarkStart w:id="2173" w:name="_Toc45028915"/>
      <w:bookmarkStart w:id="2174" w:name="_Toc51867676"/>
      <w:bookmarkStart w:id="2175" w:name="_Toc58582320"/>
      <w:r>
        <w:t>6.1.3.</w:t>
      </w:r>
      <w:r w:rsidR="0043191A">
        <w:t>27</w:t>
      </w:r>
      <w:r>
        <w:t>.1</w:t>
      </w:r>
      <w:r>
        <w:tab/>
        <w:t>Description</w:t>
      </w:r>
      <w:bookmarkEnd w:id="2172"/>
      <w:bookmarkEnd w:id="2173"/>
      <w:bookmarkEnd w:id="2174"/>
      <w:bookmarkEnd w:id="2175"/>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76" w:name="_Toc45028081"/>
      <w:bookmarkStart w:id="2177" w:name="_Toc45028916"/>
      <w:bookmarkStart w:id="2178" w:name="_Toc51867677"/>
      <w:bookmarkStart w:id="2179" w:name="_Toc58582321"/>
      <w:r>
        <w:t>6.1.3.</w:t>
      </w:r>
      <w:r w:rsidR="0043191A">
        <w:t>27</w:t>
      </w:r>
      <w:r>
        <w:t>.2</w:t>
      </w:r>
      <w:r>
        <w:tab/>
        <w:t>Resource Definition</w:t>
      </w:r>
      <w:bookmarkEnd w:id="2176"/>
      <w:bookmarkEnd w:id="2177"/>
      <w:bookmarkEnd w:id="2178"/>
      <w:bookmarkEnd w:id="2179"/>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2867C4">
      <w:pPr>
        <w:rPr>
          <w:rFonts w:ascii="Arial" w:hAnsi="Arial" w:cs="Arial"/>
        </w:rPr>
      </w:pPr>
      <w:r>
        <w:t>This resource shall support the resource URI variables defined in table 6.1.3.</w:t>
      </w:r>
      <w:r w:rsidR="0043191A">
        <w:t>27</w:t>
      </w:r>
      <w:r>
        <w:t>.2-1</w:t>
      </w:r>
      <w:r>
        <w:rPr>
          <w:rFonts w:ascii="Arial" w:hAnsi="Arial" w:cs="Arial"/>
        </w:rPr>
        <w:t>.</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77777777" w:rsidR="002867C4" w:rsidRDefault="002867C4" w:rsidP="00434502">
            <w:pPr>
              <w:pStyle w:val="TAL"/>
            </w:pPr>
            <w:r>
              <w:t>Represents the Subscription Permanent Identifier (see 3GPP TS 23.501 [2] clause 5.9.2)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80" w:name="_Toc45028082"/>
      <w:bookmarkStart w:id="2181" w:name="_Toc45028917"/>
      <w:bookmarkStart w:id="2182" w:name="_Toc51867678"/>
      <w:bookmarkStart w:id="2183" w:name="_Toc58582322"/>
      <w:r>
        <w:t>6.1.3.</w:t>
      </w:r>
      <w:r w:rsidR="0043191A">
        <w:t>27</w:t>
      </w:r>
      <w:r>
        <w:t>.3</w:t>
      </w:r>
      <w:r>
        <w:tab/>
        <w:t>Resource Standard Methods</w:t>
      </w:r>
      <w:bookmarkEnd w:id="2180"/>
      <w:bookmarkEnd w:id="2181"/>
      <w:bookmarkEnd w:id="2182"/>
      <w:bookmarkEnd w:id="2183"/>
    </w:p>
    <w:p w14:paraId="7A9829F4" w14:textId="2E6E6307" w:rsidR="002867C4" w:rsidRDefault="002867C4" w:rsidP="002867C4">
      <w:pPr>
        <w:pStyle w:val="Heading6"/>
      </w:pPr>
      <w:bookmarkStart w:id="2184" w:name="_Toc45028083"/>
      <w:bookmarkStart w:id="2185" w:name="_Toc45028918"/>
      <w:bookmarkStart w:id="2186" w:name="_Toc51867679"/>
      <w:bookmarkStart w:id="2187" w:name="_Toc58582323"/>
      <w:r>
        <w:t>6.1.3.</w:t>
      </w:r>
      <w:r w:rsidR="0043191A">
        <w:t>27</w:t>
      </w:r>
      <w:r>
        <w:t>.3.1</w:t>
      </w:r>
      <w:r>
        <w:tab/>
        <w:t>GET</w:t>
      </w:r>
      <w:bookmarkEnd w:id="2184"/>
      <w:bookmarkEnd w:id="2185"/>
      <w:bookmarkEnd w:id="2186"/>
      <w:bookmarkEnd w:id="2187"/>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77777777" w:rsidR="002867C4" w:rsidRDefault="002867C4" w:rsidP="00434502">
            <w:pPr>
              <w:pStyle w:val="TAL"/>
            </w:pPr>
            <w:r>
              <w:t>see 3GPP TS 29.500 [4] clause 6.6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77777777" w:rsidR="002867C4" w:rsidRDefault="002867C4" w:rsidP="00434502">
            <w:pPr>
              <w:pStyle w:val="TAL"/>
            </w:pPr>
            <w:r>
              <w:t>Upon success, a response body containing the V2X Subscription Data shall be returned (see 3GPP TS 23.273 [38] clause 5.4.2)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933301">
      <w:pPr>
        <w:keepNext/>
        <w:keepLines/>
        <w:spacing w:before="120"/>
        <w:ind w:left="1418" w:hanging="1418"/>
        <w:outlineLvl w:val="3"/>
        <w:rPr>
          <w:rFonts w:ascii="Arial" w:hAnsi="Arial"/>
          <w:sz w:val="24"/>
        </w:rPr>
      </w:pPr>
      <w:r w:rsidRPr="003531B5">
        <w:rPr>
          <w:rFonts w:ascii="Arial" w:hAnsi="Arial"/>
          <w:sz w:val="24"/>
        </w:rPr>
        <w:t>6.1.3.</w:t>
      </w:r>
      <w:r w:rsidR="001B4D0F">
        <w:rPr>
          <w:rFonts w:ascii="Arial" w:hAnsi="Arial"/>
          <w:sz w:val="24"/>
        </w:rPr>
        <w:t>28</w:t>
      </w:r>
      <w:r w:rsidRPr="003531B5">
        <w:rPr>
          <w:rFonts w:ascii="Arial" w:hAnsi="Arial"/>
          <w:sz w:val="24"/>
        </w:rPr>
        <w:tab/>
        <w:t xml:space="preserve">Resource: </w:t>
      </w:r>
      <w:r w:rsidRPr="003531B5">
        <w:rPr>
          <w:rFonts w:ascii="Arial" w:hAnsi="Arial" w:hint="eastAsia"/>
          <w:sz w:val="24"/>
          <w:lang w:eastAsia="zh-CN"/>
        </w:rPr>
        <w:t>Lcs</w:t>
      </w:r>
      <w:r>
        <w:rPr>
          <w:rFonts w:ascii="Arial" w:hAnsi="Arial"/>
          <w:sz w:val="24"/>
          <w:lang w:eastAsia="zh-CN"/>
        </w:rPr>
        <w:t>BroadcastAssistance</w:t>
      </w:r>
      <w:r w:rsidRPr="003531B5">
        <w:rPr>
          <w:rFonts w:ascii="Arial" w:hAnsi="Arial"/>
          <w:sz w:val="24"/>
          <w:lang w:eastAsia="zh-CN"/>
        </w:rPr>
        <w:t>SubscriptionData</w:t>
      </w:r>
      <w:r w:rsidRPr="003531B5">
        <w:rPr>
          <w:rFonts w:ascii="Arial" w:hAnsi="Arial"/>
          <w:sz w:val="24"/>
        </w:rPr>
        <w:t xml:space="preserve"> (Document)</w:t>
      </w:r>
    </w:p>
    <w:p w14:paraId="207A87BF" w14:textId="6CC54ED6"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.1</w:t>
      </w:r>
      <w:r w:rsidRPr="003531B5">
        <w:rPr>
          <w:rFonts w:ascii="Arial" w:hAnsi="Arial"/>
          <w:sz w:val="22"/>
        </w:rPr>
        <w:tab/>
        <w:t>Description</w:t>
      </w:r>
    </w:p>
    <w:p w14:paraId="17B65B65" w14:textId="77777777"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t>LMF</w:t>
      </w:r>
      <w:r w:rsidRPr="003531B5">
        <w:t>.</w:t>
      </w:r>
    </w:p>
    <w:p w14:paraId="49DCDD39" w14:textId="3A7BB823"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.2</w:t>
      </w:r>
      <w:r w:rsidRPr="003531B5">
        <w:rPr>
          <w:rFonts w:ascii="Arial" w:hAnsi="Arial"/>
          <w:sz w:val="22"/>
        </w:rPr>
        <w:tab/>
        <w:t>Resource Definition</w:t>
      </w:r>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933301">
      <w:pPr>
        <w:rPr>
          <w:rFonts w:ascii="Arial" w:hAnsi="Arial" w:cs="Arial"/>
        </w:rPr>
      </w:pPr>
      <w:r w:rsidRPr="003531B5">
        <w:t>This resource shall support the resource URI variables defined in table 6.1.3.</w:t>
      </w:r>
      <w:r w:rsidR="001B4D0F">
        <w:t>28</w:t>
      </w:r>
      <w:r w:rsidRPr="003531B5">
        <w:t>.2-1</w:t>
      </w:r>
      <w:r w:rsidRPr="003531B5">
        <w:rPr>
          <w:rFonts w:ascii="Arial" w:hAnsi="Arial" w:cs="Arial"/>
        </w:rPr>
        <w:t>.</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4D7472">
            <w:pPr>
              <w:keepNext/>
              <w:keepLines/>
              <w:spacing w:after="0"/>
              <w:rPr>
                <w:rFonts w:ascii="Arial" w:hAnsi="Arial"/>
                <w:sz w:val="18"/>
              </w:rPr>
            </w:pPr>
            <w:r w:rsidRPr="003531B5">
              <w:rPr>
                <w:rFonts w:ascii="Arial" w:hAnsi="Arial"/>
                <w:sz w:val="18"/>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4D7472">
            <w:pPr>
              <w:keepNext/>
              <w:keepLines/>
              <w:spacing w:after="0"/>
              <w:rPr>
                <w:rFonts w:ascii="Arial" w:hAnsi="Arial"/>
                <w:sz w:val="18"/>
              </w:rPr>
            </w:pPr>
            <w:r w:rsidRPr="003531B5">
              <w:rPr>
                <w:rFonts w:ascii="Arial" w:hAnsi="Arial"/>
                <w:sz w:val="18"/>
              </w:rPr>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77777777" w:rsidR="00933301" w:rsidRPr="003531B5" w:rsidRDefault="00933301" w:rsidP="004D7472">
            <w:pPr>
              <w:keepNext/>
              <w:keepLines/>
              <w:spacing w:after="0"/>
              <w:rPr>
                <w:rFonts w:ascii="Arial" w:hAnsi="Arial"/>
                <w:sz w:val="18"/>
              </w:rPr>
            </w:pPr>
            <w:r w:rsidRPr="003531B5">
              <w:rPr>
                <w:rFonts w:ascii="Arial" w:hAnsi="Arial"/>
                <w:sz w:val="18"/>
              </w:rPr>
              <w:t>Represents the Subscription Permanent Identifier (see 3GPP TS 23.501 [2] clause 5.9.2)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.3</w:t>
      </w:r>
      <w:r w:rsidRPr="003531B5">
        <w:rPr>
          <w:rFonts w:ascii="Arial" w:hAnsi="Arial"/>
          <w:sz w:val="22"/>
        </w:rPr>
        <w:tab/>
        <w:t>Resource Standard Methods</w:t>
      </w:r>
    </w:p>
    <w:p w14:paraId="7566F774" w14:textId="661D04D8" w:rsidR="00933301" w:rsidRPr="003531B5" w:rsidRDefault="00933301" w:rsidP="00933301">
      <w:pPr>
        <w:keepNext/>
        <w:keepLines/>
        <w:spacing w:before="120"/>
        <w:ind w:left="1985" w:hanging="1985"/>
        <w:outlineLvl w:val="5"/>
        <w:rPr>
          <w:rFonts w:ascii="Arial" w:hAnsi="Arial"/>
        </w:rPr>
      </w:pPr>
      <w:r w:rsidRPr="003531B5">
        <w:rPr>
          <w:rFonts w:ascii="Arial" w:hAnsi="Arial"/>
        </w:rPr>
        <w:t>6.1.3.</w:t>
      </w:r>
      <w:r w:rsidR="001B4D0F">
        <w:rPr>
          <w:rFonts w:ascii="Arial" w:hAnsi="Arial"/>
        </w:rPr>
        <w:t>28</w:t>
      </w:r>
      <w:r w:rsidRPr="003531B5">
        <w:rPr>
          <w:rFonts w:ascii="Arial" w:hAnsi="Arial"/>
        </w:rPr>
        <w:t>.3.1</w:t>
      </w:r>
      <w:r w:rsidRPr="003531B5">
        <w:rPr>
          <w:rFonts w:ascii="Arial" w:hAnsi="Arial"/>
        </w:rPr>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77777777" w:rsidR="00933301" w:rsidRPr="003531B5" w:rsidRDefault="00933301" w:rsidP="004D7472">
            <w:pPr>
              <w:keepNext/>
              <w:keepLines/>
              <w:spacing w:after="0"/>
              <w:rPr>
                <w:rFonts w:ascii="Arial" w:hAnsi="Arial"/>
                <w:sz w:val="18"/>
              </w:rPr>
            </w:pPr>
            <w:r w:rsidRPr="003531B5">
              <w:rPr>
                <w:rFonts w:ascii="Arial" w:hAnsi="Arial"/>
                <w:sz w:val="18"/>
              </w:rPr>
              <w:t>see 3GPP TS 29.500 [4] clause 6.6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4D7472">
            <w:pPr>
              <w:keepNext/>
              <w:keepLines/>
              <w:spacing w:after="0"/>
              <w:rPr>
                <w:rFonts w:ascii="Arial" w:hAnsi="Arial"/>
                <w:sz w:val="18"/>
              </w:rPr>
            </w:pPr>
            <w:r w:rsidRPr="003531B5">
              <w:rPr>
                <w:rFonts w:ascii="Arial" w:hAnsi="Arial"/>
                <w:sz w:val="18"/>
              </w:rPr>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3531B5" w:rsidRDefault="00933301" w:rsidP="004D7472">
            <w:pPr>
              <w:keepNext/>
              <w:keepLines/>
              <w:spacing w:after="0"/>
              <w:jc w:val="center"/>
              <w:rPr>
                <w:rFonts w:ascii="Arial" w:hAnsi="Arial"/>
                <w:sz w:val="18"/>
              </w:rPr>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3531B5" w:rsidRDefault="00933301" w:rsidP="004D7472">
            <w:pPr>
              <w:keepNext/>
              <w:keepLines/>
              <w:spacing w:after="0"/>
              <w:rPr>
                <w:rFonts w:ascii="Arial" w:hAnsi="Arial"/>
                <w:sz w:val="18"/>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Response</w:t>
            </w:r>
          </w:p>
          <w:p w14:paraId="1FCA7D0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4D7472">
            <w:pPr>
              <w:keepNext/>
              <w:keepLines/>
              <w:spacing w:after="0"/>
              <w:rPr>
                <w:rFonts w:ascii="Arial" w:hAnsi="Arial"/>
                <w:sz w:val="18"/>
              </w:rPr>
            </w:pPr>
            <w:bookmarkStart w:id="2188" w:name="_Hlk42363408"/>
            <w:r>
              <w:rPr>
                <w:rFonts w:ascii="Arial" w:hAnsi="Arial"/>
                <w:sz w:val="18"/>
              </w:rPr>
              <w:t>LcsBroadcastAssistanceTypesData</w:t>
            </w:r>
            <w:bookmarkEnd w:id="2188"/>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4D7472">
            <w:pPr>
              <w:keepNext/>
              <w:keepLines/>
              <w:spacing w:after="0"/>
              <w:jc w:val="center"/>
              <w:rPr>
                <w:rFonts w:ascii="Arial" w:hAnsi="Arial"/>
                <w:sz w:val="18"/>
              </w:rPr>
            </w:pPr>
            <w:r w:rsidRPr="003531B5">
              <w:rPr>
                <w:rFonts w:ascii="Arial" w:hAnsi="Arial"/>
                <w:sz w:val="18"/>
              </w:rPr>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4D7472">
            <w:pPr>
              <w:keepNext/>
              <w:keepLines/>
              <w:spacing w:after="0"/>
              <w:rPr>
                <w:rFonts w:ascii="Arial" w:hAnsi="Arial"/>
                <w:sz w:val="18"/>
              </w:rPr>
            </w:pPr>
            <w:r w:rsidRPr="003531B5">
              <w:rPr>
                <w:rFonts w:ascii="Arial" w:hAnsi="Arial"/>
                <w:sz w:val="18"/>
              </w:rPr>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77777777"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clause </w:t>
            </w:r>
            <w:r>
              <w:rPr>
                <w:rFonts w:ascii="Arial" w:hAnsi="Arial"/>
                <w:sz w:val="18"/>
              </w:rPr>
              <w:t>7.1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4D7472">
            <w:pPr>
              <w:keepNext/>
              <w:keepLines/>
              <w:spacing w:after="0"/>
              <w:rPr>
                <w:rFonts w:ascii="Arial" w:hAnsi="Arial"/>
                <w:sz w:val="18"/>
              </w:rPr>
            </w:pPr>
            <w:r w:rsidRPr="003531B5">
              <w:rPr>
                <w:rFonts w:ascii="Arial" w:hAnsi="Arial"/>
                <w:sz w:val="18"/>
              </w:rPr>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4D7472">
            <w:pPr>
              <w:keepNext/>
              <w:keepLines/>
              <w:spacing w:after="0"/>
              <w:rPr>
                <w:rFonts w:ascii="Arial" w:hAnsi="Arial"/>
                <w:sz w:val="18"/>
              </w:rPr>
            </w:pPr>
            <w:r w:rsidRPr="003531B5">
              <w:rPr>
                <w:rFonts w:ascii="Arial" w:hAnsi="Arial"/>
                <w:sz w:val="18"/>
              </w:rP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4D7472">
            <w:pPr>
              <w:keepNext/>
              <w:keepLines/>
              <w:spacing w:after="0"/>
              <w:rPr>
                <w:rFonts w:ascii="Arial" w:hAnsi="Arial"/>
                <w:sz w:val="18"/>
              </w:rPr>
            </w:pPr>
            <w:r w:rsidRPr="003531B5">
              <w:rPr>
                <w:rFonts w:ascii="Arial" w:hAnsi="Arial"/>
                <w:sz w:val="18"/>
              </w:rPr>
              <w:t>The "cause" attribute may be used to indicate one of the following application errors:</w:t>
            </w:r>
          </w:p>
          <w:p w14:paraId="3DD24086" w14:textId="77777777" w:rsidR="00933301" w:rsidRPr="003531B5" w:rsidRDefault="00933301" w:rsidP="004D7472">
            <w:pPr>
              <w:keepNext/>
              <w:keepLines/>
              <w:spacing w:after="0"/>
              <w:rPr>
                <w:rFonts w:ascii="Arial" w:hAnsi="Arial"/>
                <w:sz w:val="18"/>
              </w:rPr>
            </w:pPr>
            <w:r w:rsidRPr="003531B5">
              <w:rPr>
                <w:rFonts w:ascii="Arial" w:hAnsi="Arial"/>
                <w:sz w:val="18"/>
              </w:rPr>
              <w:t>- USER_NOT_FOUND</w:t>
            </w:r>
          </w:p>
          <w:p w14:paraId="46021DCF" w14:textId="77777777" w:rsidR="00933301" w:rsidRPr="003531B5" w:rsidRDefault="00933301" w:rsidP="004D7472">
            <w:pPr>
              <w:keepNext/>
              <w:keepLines/>
              <w:spacing w:after="0"/>
              <w:rPr>
                <w:rFonts w:ascii="Arial" w:hAnsi="Arial"/>
                <w:sz w:val="18"/>
              </w:rPr>
            </w:pPr>
            <w:r w:rsidRPr="003531B5">
              <w:rPr>
                <w:rFonts w:ascii="Arial" w:hAnsi="Arial"/>
                <w:sz w:val="18"/>
              </w:rPr>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3DD62A2" w:rsidR="00933301" w:rsidRPr="003531B5" w:rsidRDefault="00933301" w:rsidP="004D7472">
            <w:pPr>
              <w:keepNext/>
              <w:keepLines/>
              <w:spacing w:after="0"/>
              <w:ind w:left="851" w:hanging="851"/>
              <w:rPr>
                <w:rFonts w:ascii="Arial" w:hAnsi="Arial"/>
                <w:sz w:val="18"/>
              </w:rPr>
            </w:pPr>
            <w:r w:rsidRPr="003531B5">
              <w:rPr>
                <w:rFonts w:ascii="Arial" w:hAnsi="Arial"/>
                <w:sz w:val="18"/>
              </w:rPr>
              <w:t>NOTE:</w:t>
            </w:r>
            <w:r w:rsidRPr="003531B5">
              <w:rPr>
                <w:rFonts w:ascii="Arial" w:hAnsi="Arial"/>
                <w:sz w:val="18"/>
              </w:rPr>
              <w:tab/>
              <w:t xml:space="preserve">In addition common data structures as listed in table </w:t>
            </w:r>
            <w:r w:rsidR="00E825AD">
              <w:t>5.2.7.1-1 of 3GPP TS 29.500 [4]</w:t>
            </w:r>
            <w:r w:rsidRPr="003531B5">
              <w:rPr>
                <w:rFonts w:ascii="Arial" w:hAnsi="Arial"/>
                <w:sz w:val="18"/>
              </w:rPr>
              <w:t xml:space="preserve"> are supported.</w:t>
            </w:r>
          </w:p>
        </w:tc>
      </w:tr>
    </w:tbl>
    <w:p w14:paraId="6DD830FE" w14:textId="77777777" w:rsidR="00933301" w:rsidRPr="00933301" w:rsidRDefault="00933301" w:rsidP="00933301">
      <w:pPr>
        <w:rPr>
          <w:lang w:val="en-US"/>
        </w:rPr>
      </w:pPr>
    </w:p>
    <w:p w14:paraId="03F85788" w14:textId="099F5E0B" w:rsidR="00EF45DA" w:rsidRPr="00B3056F" w:rsidRDefault="00EF45DA" w:rsidP="00EF45DA">
      <w:pPr>
        <w:pStyle w:val="Heading3"/>
      </w:pPr>
      <w:bookmarkStart w:id="2189" w:name="_Toc45028084"/>
      <w:bookmarkStart w:id="2190" w:name="_Toc45028919"/>
      <w:bookmarkStart w:id="2191" w:name="_Toc51867680"/>
      <w:bookmarkStart w:id="2192" w:name="_Toc58582324"/>
      <w:r w:rsidRPr="00B3056F">
        <w:t>6.1.4</w:t>
      </w:r>
      <w:r w:rsidRPr="00B3056F">
        <w:tab/>
        <w:t>Custom Operations without associated resources</w:t>
      </w:r>
      <w:bookmarkEnd w:id="2006"/>
      <w:bookmarkEnd w:id="2126"/>
      <w:bookmarkEnd w:id="2151"/>
      <w:bookmarkEnd w:id="2189"/>
      <w:bookmarkEnd w:id="2190"/>
      <w:bookmarkEnd w:id="2191"/>
      <w:bookmarkEnd w:id="2192"/>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93" w:name="_Toc11338573"/>
      <w:bookmarkStart w:id="2194" w:name="_Toc27585225"/>
      <w:bookmarkStart w:id="2195" w:name="_Toc36457191"/>
      <w:bookmarkStart w:id="2196" w:name="_Toc45028085"/>
      <w:bookmarkStart w:id="2197" w:name="_Toc45028920"/>
      <w:bookmarkStart w:id="2198" w:name="_Toc51867681"/>
      <w:bookmarkStart w:id="2199" w:name="_Toc58582325"/>
      <w:r w:rsidRPr="00B3056F">
        <w:t>6.1.5</w:t>
      </w:r>
      <w:r w:rsidRPr="00B3056F">
        <w:tab/>
        <w:t>Notifications</w:t>
      </w:r>
      <w:bookmarkEnd w:id="2193"/>
      <w:bookmarkEnd w:id="2194"/>
      <w:bookmarkEnd w:id="2195"/>
      <w:bookmarkEnd w:id="2196"/>
      <w:bookmarkEnd w:id="2197"/>
      <w:bookmarkEnd w:id="2198"/>
      <w:bookmarkEnd w:id="2199"/>
    </w:p>
    <w:p w14:paraId="58FFD578" w14:textId="77777777" w:rsidR="00EF45DA" w:rsidRPr="00B3056F" w:rsidRDefault="00EF45DA" w:rsidP="00EF45DA">
      <w:pPr>
        <w:pStyle w:val="Heading4"/>
      </w:pPr>
      <w:bookmarkStart w:id="2200" w:name="_Toc11338574"/>
      <w:bookmarkStart w:id="2201" w:name="_Toc27585226"/>
      <w:bookmarkStart w:id="2202" w:name="_Toc36457192"/>
      <w:bookmarkStart w:id="2203" w:name="_Toc45028086"/>
      <w:bookmarkStart w:id="2204" w:name="_Toc45028921"/>
      <w:bookmarkStart w:id="2205" w:name="_Toc51867682"/>
      <w:bookmarkStart w:id="2206" w:name="_Toc58582326"/>
      <w:r w:rsidRPr="00B3056F">
        <w:t>6.1.5.1</w:t>
      </w:r>
      <w:r w:rsidRPr="00B3056F">
        <w:tab/>
        <w:t>General</w:t>
      </w:r>
      <w:bookmarkEnd w:id="2200"/>
      <w:bookmarkEnd w:id="2201"/>
      <w:bookmarkEnd w:id="2202"/>
      <w:bookmarkEnd w:id="2203"/>
      <w:bookmarkEnd w:id="2204"/>
      <w:bookmarkEnd w:id="2205"/>
      <w:bookmarkEnd w:id="2206"/>
    </w:p>
    <w:p w14:paraId="77F5C53C" w14:textId="321F5B5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207" w:name="_Toc11338575"/>
      <w:bookmarkStart w:id="2208" w:name="_Toc27585227"/>
      <w:bookmarkStart w:id="2209" w:name="_Toc36457193"/>
      <w:bookmarkStart w:id="2210" w:name="_Toc45028087"/>
      <w:bookmarkStart w:id="2211" w:name="_Toc45028922"/>
      <w:bookmarkStart w:id="2212" w:name="_Toc51867683"/>
      <w:bookmarkStart w:id="2213" w:name="_Toc58582327"/>
      <w:r w:rsidRPr="00B3056F">
        <w:t>6.1.5.2</w:t>
      </w:r>
      <w:r w:rsidRPr="00B3056F">
        <w:tab/>
        <w:t>Data Change Notification</w:t>
      </w:r>
      <w:bookmarkEnd w:id="2207"/>
      <w:bookmarkEnd w:id="2208"/>
      <w:bookmarkEnd w:id="2209"/>
      <w:bookmarkEnd w:id="2210"/>
      <w:bookmarkEnd w:id="2211"/>
      <w:bookmarkEnd w:id="2212"/>
      <w:bookmarkEnd w:id="2213"/>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77777777" w:rsidR="00EF45DA" w:rsidRPr="00B3056F" w:rsidRDefault="00EF45DA" w:rsidP="001330D7">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89C8B" w14:textId="77777777" w:rsidR="00EF45DA" w:rsidRPr="00B3056F" w:rsidRDefault="00EF45DA" w:rsidP="001330D7">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39FA662D" w14:textId="77777777" w:rsidR="00EF45DA" w:rsidRPr="00B3056F" w:rsidRDefault="00EF45DA" w:rsidP="001330D7">
            <w:pPr>
              <w:pStyle w:val="B1"/>
              <w:ind w:left="0" w:firstLine="0"/>
              <w:rPr>
                <w:rFonts w:ascii="Arial" w:hAnsi="Arial"/>
                <w:sz w:val="18"/>
              </w:rPr>
            </w:pPr>
            <w:r w:rsidRPr="00B3056F">
              <w:rPr>
                <w:rFonts w:ascii="Arial" w:hAnsi="Arial"/>
                <w:sz w:val="18"/>
              </w:rPr>
              <w:t>- NF_CONSUMER_REDIRECT_ONE_TXN</w:t>
            </w:r>
          </w:p>
          <w:p w14:paraId="562E927B" w14:textId="77777777" w:rsidR="00EF45DA" w:rsidRPr="00B3056F" w:rsidRDefault="00EF45DA" w:rsidP="001330D7">
            <w:pPr>
              <w:pStyle w:val="B1"/>
              <w:ind w:left="0" w:firstLine="0"/>
              <w:rPr>
                <w:rFonts w:ascii="Arial" w:hAnsi="Arial"/>
                <w:sz w:val="18"/>
              </w:rPr>
            </w:pPr>
            <w:r w:rsidRPr="00B3056F">
              <w:rPr>
                <w:rFonts w:ascii="Arial" w:hAnsi="Arial"/>
                <w:sz w:val="18"/>
              </w:rPr>
              <w:t>See table 6.1.7.3-1 for the description of this error.</w:t>
            </w:r>
          </w:p>
          <w:p w14:paraId="53B6531F"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F1F890" w14:textId="77777777" w:rsidR="00EF45DA" w:rsidRPr="00B3056F" w:rsidRDefault="00EF45DA" w:rsidP="001330D7">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0CD9B3C9" w14:textId="77777777" w:rsidR="00EF45DA" w:rsidRPr="00B3056F" w:rsidRDefault="00EF45DA" w:rsidP="001330D7">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16D2E915" w14:textId="77777777" w:rsidR="00EF45DA" w:rsidRPr="00B3056F" w:rsidRDefault="00EF45DA" w:rsidP="001330D7">
            <w:pPr>
              <w:pStyle w:val="TAL"/>
            </w:pPr>
            <w:r w:rsidRPr="00B3056F">
              <w:t>See table 6.1.7.3-1 for the description of this error.</w:t>
            </w:r>
          </w:p>
          <w:p w14:paraId="344493E9" w14:textId="77777777" w:rsidR="00EF45DA" w:rsidRPr="00B3056F" w:rsidRDefault="00EF45DA" w:rsidP="001330D7">
            <w:pPr>
              <w:pStyle w:val="TAL"/>
            </w:pPr>
          </w:p>
          <w:p w14:paraId="45EB1DD9"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7777777" w:rsidR="006F70AC" w:rsidRPr="00D67AB2" w:rsidRDefault="006F70AC" w:rsidP="006F70AC">
            <w:pPr>
              <w:pStyle w:val="TAL"/>
            </w:pPr>
            <w:r w:rsidRPr="000A5475">
              <w:t>Contains the new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D0D110" w14:textId="77777777" w:rsidR="00D26FD0" w:rsidRDefault="00D26FD0" w:rsidP="00202954">
            <w:pPr>
              <w:pStyle w:val="TAL"/>
            </w:pPr>
            <w:bookmarkStart w:id="2214" w:name="_Hlk54611555"/>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04C78" w14:textId="77777777" w:rsidR="00D26FD0" w:rsidRPr="00D70312" w:rsidRDefault="00D26FD0" w:rsidP="00202954">
            <w:pPr>
              <w:pStyle w:val="TAL"/>
            </w:pPr>
            <w:r>
              <w:t>Identifier of the target NF (service) instance ID towards which the request is redirected</w:t>
            </w:r>
          </w:p>
        </w:tc>
      </w:tr>
      <w:bookmarkEnd w:id="2214"/>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77777777" w:rsidR="006F70AC" w:rsidRPr="00D67AB2" w:rsidRDefault="006F70AC" w:rsidP="006F70AC">
            <w:pPr>
              <w:pStyle w:val="TAL"/>
            </w:pPr>
            <w:r w:rsidRPr="000A5475">
              <w:t>Contains the new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215" w:name="_Toc11338576"/>
      <w:bookmarkStart w:id="2216" w:name="_Toc27585228"/>
      <w:bookmarkStart w:id="2217" w:name="_Toc36457194"/>
      <w:bookmarkStart w:id="2218" w:name="_Toc45028088"/>
      <w:bookmarkStart w:id="2219" w:name="_Toc45028923"/>
      <w:bookmarkStart w:id="2220" w:name="_Toc51867684"/>
      <w:bookmarkStart w:id="2221" w:name="_Toc58582328"/>
      <w:r w:rsidRPr="00B3056F">
        <w:t>6.1.6</w:t>
      </w:r>
      <w:r w:rsidRPr="00B3056F">
        <w:tab/>
        <w:t>Data Model</w:t>
      </w:r>
      <w:bookmarkEnd w:id="2215"/>
      <w:bookmarkEnd w:id="2216"/>
      <w:bookmarkEnd w:id="2217"/>
      <w:bookmarkEnd w:id="2218"/>
      <w:bookmarkEnd w:id="2219"/>
      <w:bookmarkEnd w:id="2220"/>
      <w:bookmarkEnd w:id="2221"/>
    </w:p>
    <w:p w14:paraId="2E3EB439" w14:textId="77777777" w:rsidR="00EF45DA" w:rsidRPr="00B3056F" w:rsidRDefault="00EF45DA" w:rsidP="00EF45DA">
      <w:pPr>
        <w:pStyle w:val="Heading4"/>
      </w:pPr>
      <w:bookmarkStart w:id="2222" w:name="_Toc11338577"/>
      <w:bookmarkStart w:id="2223" w:name="_Toc27585229"/>
      <w:bookmarkStart w:id="2224" w:name="_Toc36457195"/>
      <w:bookmarkStart w:id="2225" w:name="_Toc45028089"/>
      <w:bookmarkStart w:id="2226" w:name="_Toc45028924"/>
      <w:bookmarkStart w:id="2227" w:name="_Toc51867685"/>
      <w:bookmarkStart w:id="2228" w:name="_Toc58582329"/>
      <w:r w:rsidRPr="00B3056F">
        <w:t>6.1.6.1</w:t>
      </w:r>
      <w:r w:rsidRPr="00B3056F">
        <w:tab/>
        <w:t>General</w:t>
      </w:r>
      <w:bookmarkEnd w:id="2222"/>
      <w:bookmarkEnd w:id="2223"/>
      <w:bookmarkEnd w:id="2224"/>
      <w:bookmarkEnd w:id="2225"/>
      <w:bookmarkEnd w:id="2226"/>
      <w:bookmarkEnd w:id="2227"/>
      <w:bookmarkEnd w:id="2228"/>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t>Table 6.1.6.1-1: Nudm_SDM specific Data Types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6"/>
        <w:gridCol w:w="33"/>
        <w:gridCol w:w="3099"/>
        <w:gridCol w:w="66"/>
        <w:gridCol w:w="33"/>
        <w:gridCol w:w="1457"/>
        <w:gridCol w:w="66"/>
        <w:gridCol w:w="33"/>
        <w:gridCol w:w="4321"/>
        <w:gridCol w:w="66"/>
        <w:gridCol w:w="33"/>
      </w:tblGrid>
      <w:tr w:rsidR="00EF45DA" w:rsidRPr="00B3056F" w14:paraId="69015FC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t>Data type</w:t>
            </w:r>
          </w:p>
        </w:tc>
        <w:tc>
          <w:tcPr>
            <w:tcW w:w="1556" w:type="dxa"/>
            <w:gridSpan w:val="3"/>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gridSpan w:val="3"/>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gridSpan w:val="3"/>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gridSpan w:val="3"/>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gridSpan w:val="3"/>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gridSpan w:val="3"/>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gridSpan w:val="3"/>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gridSpan w:val="3"/>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gridSpan w:val="3"/>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gridSpan w:val="3"/>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gridSpan w:val="3"/>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gridSpan w:val="3"/>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gridSpan w:val="3"/>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gridSpan w:val="3"/>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gridSpan w:val="3"/>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gridSpan w:val="3"/>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gridSpan w:val="3"/>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gridSpan w:val="3"/>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gridSpan w:val="3"/>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gridSpan w:val="3"/>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gridSpan w:val="3"/>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gridSpan w:val="3"/>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8E3FD3" w:rsidRPr="00B3056F" w14:paraId="0484A51F"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8F33320" w14:textId="77777777" w:rsidR="008E3FD3" w:rsidRPr="00B3056F" w:rsidRDefault="008E3FD3" w:rsidP="008E3FD3">
            <w:pPr>
              <w:pStyle w:val="TAL"/>
            </w:pPr>
            <w:r w:rsidRPr="00B3056F">
              <w:t>UeContextInSmfData</w:t>
            </w:r>
          </w:p>
        </w:tc>
        <w:tc>
          <w:tcPr>
            <w:tcW w:w="1556" w:type="dxa"/>
            <w:gridSpan w:val="3"/>
            <w:tcBorders>
              <w:top w:val="single" w:sz="4" w:space="0" w:color="auto"/>
              <w:left w:val="single" w:sz="4" w:space="0" w:color="auto"/>
              <w:bottom w:val="single" w:sz="4" w:space="0" w:color="auto"/>
              <w:right w:val="single" w:sz="4" w:space="0" w:color="auto"/>
            </w:tcBorders>
          </w:tcPr>
          <w:p w14:paraId="64FD245F" w14:textId="77777777" w:rsidR="008E3FD3" w:rsidRPr="00B3056F" w:rsidRDefault="008E3FD3" w:rsidP="008E3FD3">
            <w:pPr>
              <w:pStyle w:val="TAL"/>
            </w:pPr>
            <w:r w:rsidRPr="00B3056F">
              <w:t>6.1.6.2.16</w:t>
            </w:r>
          </w:p>
        </w:tc>
        <w:tc>
          <w:tcPr>
            <w:tcW w:w="4420" w:type="dxa"/>
            <w:gridSpan w:val="3"/>
            <w:tcBorders>
              <w:top w:val="single" w:sz="4" w:space="0" w:color="auto"/>
              <w:left w:val="single" w:sz="4" w:space="0" w:color="auto"/>
              <w:bottom w:val="single" w:sz="4" w:space="0" w:color="auto"/>
              <w:right w:val="single" w:sz="4" w:space="0" w:color="auto"/>
            </w:tcBorders>
          </w:tcPr>
          <w:p w14:paraId="5E6930DE" w14:textId="77777777" w:rsidR="008E3FD3" w:rsidRPr="00B3056F" w:rsidRDefault="008E3FD3" w:rsidP="008E3FD3">
            <w:pPr>
              <w:pStyle w:val="TAL"/>
              <w:rPr>
                <w:rFonts w:cs="Arial"/>
                <w:szCs w:val="18"/>
              </w:rPr>
            </w:pPr>
            <w:r w:rsidRPr="00B3056F">
              <w:rPr>
                <w:rFonts w:cs="Arial"/>
                <w:szCs w:val="18"/>
              </w:rPr>
              <w:t>UE Context In SMF Data</w:t>
            </w:r>
          </w:p>
        </w:tc>
      </w:tr>
      <w:tr w:rsidR="008E3FD3" w:rsidRPr="00B3056F" w14:paraId="3DC1DF0E"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FBF3C06" w14:textId="77777777" w:rsidR="008E3FD3" w:rsidRPr="00B3056F" w:rsidRDefault="008E3FD3" w:rsidP="008E3FD3">
            <w:pPr>
              <w:pStyle w:val="TAL"/>
            </w:pPr>
            <w:r w:rsidRPr="00B3056F">
              <w:t>PduSession</w:t>
            </w:r>
          </w:p>
        </w:tc>
        <w:tc>
          <w:tcPr>
            <w:tcW w:w="1556" w:type="dxa"/>
            <w:gridSpan w:val="3"/>
            <w:tcBorders>
              <w:top w:val="single" w:sz="4" w:space="0" w:color="auto"/>
              <w:left w:val="single" w:sz="4" w:space="0" w:color="auto"/>
              <w:bottom w:val="single" w:sz="4" w:space="0" w:color="auto"/>
              <w:right w:val="single" w:sz="4" w:space="0" w:color="auto"/>
            </w:tcBorders>
          </w:tcPr>
          <w:p w14:paraId="166EA100" w14:textId="77777777" w:rsidR="008E3FD3" w:rsidRPr="00B3056F" w:rsidRDefault="008E3FD3" w:rsidP="008E3FD3">
            <w:pPr>
              <w:pStyle w:val="TAL"/>
            </w:pPr>
            <w:r w:rsidRPr="00B3056F">
              <w:t>6.1.6.2.17</w:t>
            </w:r>
          </w:p>
        </w:tc>
        <w:tc>
          <w:tcPr>
            <w:tcW w:w="4420" w:type="dxa"/>
            <w:gridSpan w:val="3"/>
            <w:tcBorders>
              <w:top w:val="single" w:sz="4" w:space="0" w:color="auto"/>
              <w:left w:val="single" w:sz="4" w:space="0" w:color="auto"/>
              <w:bottom w:val="single" w:sz="4" w:space="0" w:color="auto"/>
              <w:right w:val="single" w:sz="4" w:space="0" w:color="auto"/>
            </w:tcBorders>
          </w:tcPr>
          <w:p w14:paraId="2D23495A" w14:textId="77777777" w:rsidR="008E3FD3" w:rsidRPr="00B3056F" w:rsidRDefault="008E3FD3" w:rsidP="008E3FD3">
            <w:pPr>
              <w:pStyle w:val="TAL"/>
              <w:rPr>
                <w:rFonts w:cs="Arial"/>
                <w:szCs w:val="18"/>
              </w:rPr>
            </w:pPr>
          </w:p>
        </w:tc>
      </w:tr>
      <w:tr w:rsidR="00EF45DA" w:rsidRPr="00B3056F" w14:paraId="2E883B6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A4273A9" w14:textId="77777777" w:rsidR="00EF45DA" w:rsidRPr="00B3056F" w:rsidRDefault="00EF45DA" w:rsidP="001330D7">
            <w:pPr>
              <w:pStyle w:val="TAL"/>
            </w:pPr>
            <w:r w:rsidRPr="00B3056F">
              <w:t>IdTranslationResult</w:t>
            </w:r>
          </w:p>
        </w:tc>
        <w:tc>
          <w:tcPr>
            <w:tcW w:w="1556" w:type="dxa"/>
            <w:gridSpan w:val="3"/>
            <w:tcBorders>
              <w:top w:val="single" w:sz="4" w:space="0" w:color="auto"/>
              <w:left w:val="single" w:sz="4" w:space="0" w:color="auto"/>
              <w:bottom w:val="single" w:sz="4" w:space="0" w:color="auto"/>
              <w:right w:val="single" w:sz="4" w:space="0" w:color="auto"/>
            </w:tcBorders>
          </w:tcPr>
          <w:p w14:paraId="525BF342" w14:textId="77777777" w:rsidR="00EF45DA" w:rsidRPr="00B3056F" w:rsidRDefault="00EF45DA" w:rsidP="001330D7">
            <w:pPr>
              <w:pStyle w:val="TAL"/>
            </w:pPr>
            <w:r w:rsidRPr="00B3056F">
              <w:t>6.1.6.2.18</w:t>
            </w:r>
          </w:p>
        </w:tc>
        <w:tc>
          <w:tcPr>
            <w:tcW w:w="4420" w:type="dxa"/>
            <w:gridSpan w:val="3"/>
            <w:tcBorders>
              <w:top w:val="single" w:sz="4" w:space="0" w:color="auto"/>
              <w:left w:val="single" w:sz="4" w:space="0" w:color="auto"/>
              <w:bottom w:val="single" w:sz="4" w:space="0" w:color="auto"/>
              <w:right w:val="single" w:sz="4" w:space="0" w:color="auto"/>
            </w:tcBorders>
          </w:tcPr>
          <w:p w14:paraId="2C901527" w14:textId="77777777" w:rsidR="00EF45DA" w:rsidRPr="00B3056F" w:rsidRDefault="00EF45DA" w:rsidP="001330D7">
            <w:pPr>
              <w:pStyle w:val="TAL"/>
              <w:rPr>
                <w:rFonts w:cs="Arial"/>
                <w:szCs w:val="18"/>
              </w:rPr>
            </w:pPr>
            <w:r w:rsidRPr="00B3056F">
              <w:rPr>
                <w:rFonts w:cs="Arial"/>
                <w:szCs w:val="18"/>
              </w:rPr>
              <w:t>SUPI that corresponds to a given GPSI</w:t>
            </w:r>
          </w:p>
        </w:tc>
      </w:tr>
      <w:tr w:rsidR="00EF45DA" w:rsidRPr="00B3056F" w14:paraId="186B98C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185466C" w14:textId="77777777" w:rsidR="00EF45DA" w:rsidRPr="00B3056F" w:rsidRDefault="00EF45DA" w:rsidP="001330D7">
            <w:pPr>
              <w:pStyle w:val="TAL"/>
            </w:pPr>
            <w:r w:rsidRPr="00B3056F">
              <w:t>ModificationNotification</w:t>
            </w:r>
          </w:p>
        </w:tc>
        <w:tc>
          <w:tcPr>
            <w:tcW w:w="1556" w:type="dxa"/>
            <w:gridSpan w:val="3"/>
            <w:tcBorders>
              <w:top w:val="single" w:sz="4" w:space="0" w:color="auto"/>
              <w:left w:val="single" w:sz="4" w:space="0" w:color="auto"/>
              <w:bottom w:val="single" w:sz="4" w:space="0" w:color="auto"/>
              <w:right w:val="single" w:sz="4" w:space="0" w:color="auto"/>
            </w:tcBorders>
          </w:tcPr>
          <w:p w14:paraId="70EB568D" w14:textId="77777777" w:rsidR="00EF45DA" w:rsidRPr="00B3056F" w:rsidRDefault="00EF45DA" w:rsidP="001330D7">
            <w:pPr>
              <w:pStyle w:val="TAL"/>
            </w:pPr>
            <w:r w:rsidRPr="00B3056F">
              <w:t>6.1.6.2.21</w:t>
            </w:r>
          </w:p>
        </w:tc>
        <w:tc>
          <w:tcPr>
            <w:tcW w:w="4420" w:type="dxa"/>
            <w:gridSpan w:val="3"/>
            <w:tcBorders>
              <w:top w:val="single" w:sz="4" w:space="0" w:color="auto"/>
              <w:left w:val="single" w:sz="4" w:space="0" w:color="auto"/>
              <w:bottom w:val="single" w:sz="4" w:space="0" w:color="auto"/>
              <w:right w:val="single" w:sz="4" w:space="0" w:color="auto"/>
            </w:tcBorders>
          </w:tcPr>
          <w:p w14:paraId="0F645DB5" w14:textId="77777777" w:rsidR="00EF45DA" w:rsidRPr="00B3056F" w:rsidRDefault="00EF45DA" w:rsidP="001330D7">
            <w:pPr>
              <w:pStyle w:val="TAL"/>
              <w:rPr>
                <w:rFonts w:cs="Arial"/>
                <w:szCs w:val="18"/>
              </w:rPr>
            </w:pPr>
          </w:p>
        </w:tc>
      </w:tr>
      <w:tr w:rsidR="008E3FD3" w:rsidRPr="00B3056F" w14:paraId="5D13C199"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324C14C" w14:textId="77777777" w:rsidR="008E3FD3" w:rsidRPr="00B3056F" w:rsidRDefault="008E3FD3" w:rsidP="008E3FD3">
            <w:pPr>
              <w:pStyle w:val="TAL"/>
            </w:pPr>
            <w:r w:rsidRPr="00B3056F">
              <w:t>IpAddress</w:t>
            </w:r>
          </w:p>
        </w:tc>
        <w:tc>
          <w:tcPr>
            <w:tcW w:w="1556" w:type="dxa"/>
            <w:gridSpan w:val="3"/>
            <w:tcBorders>
              <w:top w:val="single" w:sz="4" w:space="0" w:color="auto"/>
              <w:left w:val="single" w:sz="4" w:space="0" w:color="auto"/>
              <w:bottom w:val="single" w:sz="4" w:space="0" w:color="auto"/>
              <w:right w:val="single" w:sz="4" w:space="0" w:color="auto"/>
            </w:tcBorders>
          </w:tcPr>
          <w:p w14:paraId="04183477" w14:textId="77777777" w:rsidR="008E3FD3" w:rsidRPr="00B3056F" w:rsidRDefault="008E3FD3" w:rsidP="008E3FD3">
            <w:pPr>
              <w:pStyle w:val="TAL"/>
            </w:pPr>
            <w:r w:rsidRPr="00B3056F">
              <w:t>6.1.6.2.22</w:t>
            </w:r>
          </w:p>
        </w:tc>
        <w:tc>
          <w:tcPr>
            <w:tcW w:w="4420" w:type="dxa"/>
            <w:gridSpan w:val="3"/>
            <w:tcBorders>
              <w:top w:val="single" w:sz="4" w:space="0" w:color="auto"/>
              <w:left w:val="single" w:sz="4" w:space="0" w:color="auto"/>
              <w:bottom w:val="single" w:sz="4" w:space="0" w:color="auto"/>
              <w:right w:val="single" w:sz="4" w:space="0" w:color="auto"/>
            </w:tcBorders>
          </w:tcPr>
          <w:p w14:paraId="2FA16105" w14:textId="77777777" w:rsidR="008E3FD3" w:rsidRPr="00B3056F" w:rsidRDefault="008E3FD3" w:rsidP="008E3FD3">
            <w:pPr>
              <w:pStyle w:val="TAL"/>
              <w:rPr>
                <w:rFonts w:cs="Arial"/>
                <w:szCs w:val="18"/>
              </w:rPr>
            </w:pPr>
            <w:r w:rsidRPr="00B3056F">
              <w:rPr>
                <w:rFonts w:cs="Arial"/>
                <w:szCs w:val="18"/>
              </w:rPr>
              <w:t>IP address (IPv4, or IPv6, or IPv6 prefix)</w:t>
            </w:r>
          </w:p>
        </w:tc>
      </w:tr>
      <w:tr w:rsidR="00EF45DA" w:rsidRPr="00B3056F" w14:paraId="5806C4C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2D11B0D" w14:textId="77777777" w:rsidR="00EF45DA" w:rsidRPr="00B3056F" w:rsidRDefault="00EF45DA" w:rsidP="001330D7">
            <w:pPr>
              <w:pStyle w:val="TAL"/>
            </w:pPr>
            <w:r w:rsidRPr="00B3056F">
              <w:t>UeContextInSmsfData</w:t>
            </w:r>
          </w:p>
        </w:tc>
        <w:tc>
          <w:tcPr>
            <w:tcW w:w="1556" w:type="dxa"/>
            <w:gridSpan w:val="3"/>
            <w:tcBorders>
              <w:top w:val="single" w:sz="4" w:space="0" w:color="auto"/>
              <w:left w:val="single" w:sz="4" w:space="0" w:color="auto"/>
              <w:bottom w:val="single" w:sz="4" w:space="0" w:color="auto"/>
              <w:right w:val="single" w:sz="4" w:space="0" w:color="auto"/>
            </w:tcBorders>
          </w:tcPr>
          <w:p w14:paraId="5B07BF3A" w14:textId="77777777" w:rsidR="00EF45DA" w:rsidRPr="00B3056F" w:rsidRDefault="00EF45DA" w:rsidP="001330D7">
            <w:pPr>
              <w:pStyle w:val="TAL"/>
            </w:pPr>
            <w:r w:rsidRPr="00B3056F">
              <w:t>6.1.6.2.23</w:t>
            </w:r>
          </w:p>
        </w:tc>
        <w:tc>
          <w:tcPr>
            <w:tcW w:w="4420" w:type="dxa"/>
            <w:gridSpan w:val="3"/>
            <w:tcBorders>
              <w:top w:val="single" w:sz="4" w:space="0" w:color="auto"/>
              <w:left w:val="single" w:sz="4" w:space="0" w:color="auto"/>
              <w:bottom w:val="single" w:sz="4" w:space="0" w:color="auto"/>
              <w:right w:val="single" w:sz="4" w:space="0" w:color="auto"/>
            </w:tcBorders>
          </w:tcPr>
          <w:p w14:paraId="533FF780" w14:textId="77777777" w:rsidR="00EF45DA" w:rsidRPr="00B3056F" w:rsidRDefault="00EF45DA" w:rsidP="001330D7">
            <w:pPr>
              <w:pStyle w:val="TAL"/>
              <w:rPr>
                <w:rFonts w:cs="Arial"/>
                <w:szCs w:val="18"/>
              </w:rPr>
            </w:pPr>
          </w:p>
        </w:tc>
      </w:tr>
      <w:tr w:rsidR="00EF45DA" w:rsidRPr="00B3056F" w14:paraId="72C1C5BC"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6B74FD3" w14:textId="77777777" w:rsidR="00EF45DA" w:rsidRPr="00B3056F" w:rsidRDefault="00EF45DA" w:rsidP="001330D7">
            <w:pPr>
              <w:pStyle w:val="TAL"/>
            </w:pPr>
            <w:r w:rsidRPr="00B3056F">
              <w:t>SmsfInfo</w:t>
            </w:r>
          </w:p>
        </w:tc>
        <w:tc>
          <w:tcPr>
            <w:tcW w:w="1556" w:type="dxa"/>
            <w:gridSpan w:val="3"/>
            <w:tcBorders>
              <w:top w:val="single" w:sz="4" w:space="0" w:color="auto"/>
              <w:left w:val="single" w:sz="4" w:space="0" w:color="auto"/>
              <w:bottom w:val="single" w:sz="4" w:space="0" w:color="auto"/>
              <w:right w:val="single" w:sz="4" w:space="0" w:color="auto"/>
            </w:tcBorders>
          </w:tcPr>
          <w:p w14:paraId="117E031C" w14:textId="77777777" w:rsidR="00EF45DA" w:rsidRPr="00B3056F" w:rsidRDefault="00EF45DA" w:rsidP="001330D7">
            <w:pPr>
              <w:pStyle w:val="TAL"/>
            </w:pPr>
            <w:r w:rsidRPr="00B3056F">
              <w:t>6.1.6.2.24</w:t>
            </w:r>
          </w:p>
        </w:tc>
        <w:tc>
          <w:tcPr>
            <w:tcW w:w="4420" w:type="dxa"/>
            <w:gridSpan w:val="3"/>
            <w:tcBorders>
              <w:top w:val="single" w:sz="4" w:space="0" w:color="auto"/>
              <w:left w:val="single" w:sz="4" w:space="0" w:color="auto"/>
              <w:bottom w:val="single" w:sz="4" w:space="0" w:color="auto"/>
              <w:right w:val="single" w:sz="4" w:space="0" w:color="auto"/>
            </w:tcBorders>
          </w:tcPr>
          <w:p w14:paraId="2A49F827" w14:textId="77777777" w:rsidR="00EF45DA" w:rsidRPr="00B3056F" w:rsidRDefault="00EF45DA" w:rsidP="001330D7">
            <w:pPr>
              <w:pStyle w:val="TAL"/>
              <w:rPr>
                <w:rFonts w:cs="Arial"/>
                <w:szCs w:val="18"/>
              </w:rPr>
            </w:pPr>
          </w:p>
        </w:tc>
      </w:tr>
      <w:tr w:rsidR="00EF45DA" w:rsidRPr="00B3056F" w14:paraId="2E877E3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ECBA7C6" w14:textId="77777777" w:rsidR="00EF45DA" w:rsidRPr="00B3056F" w:rsidRDefault="00EF45DA" w:rsidP="001330D7">
            <w:pPr>
              <w:pStyle w:val="TAL"/>
            </w:pPr>
            <w:r w:rsidRPr="00B3056F">
              <w:t>AcknowledgeInfo</w:t>
            </w:r>
          </w:p>
        </w:tc>
        <w:tc>
          <w:tcPr>
            <w:tcW w:w="1556" w:type="dxa"/>
            <w:gridSpan w:val="3"/>
            <w:tcBorders>
              <w:top w:val="single" w:sz="4" w:space="0" w:color="auto"/>
              <w:left w:val="single" w:sz="4" w:space="0" w:color="auto"/>
              <w:bottom w:val="single" w:sz="4" w:space="0" w:color="auto"/>
              <w:right w:val="single" w:sz="4" w:space="0" w:color="auto"/>
            </w:tcBorders>
          </w:tcPr>
          <w:p w14:paraId="35F00EC1" w14:textId="77777777" w:rsidR="00EF45DA" w:rsidRPr="00B3056F" w:rsidRDefault="00EF45DA" w:rsidP="001330D7">
            <w:pPr>
              <w:pStyle w:val="TAL"/>
            </w:pPr>
            <w:r w:rsidRPr="00B3056F">
              <w:t>6.1.6.2.25</w:t>
            </w:r>
          </w:p>
        </w:tc>
        <w:tc>
          <w:tcPr>
            <w:tcW w:w="4420" w:type="dxa"/>
            <w:gridSpan w:val="3"/>
            <w:tcBorders>
              <w:top w:val="single" w:sz="4" w:space="0" w:color="auto"/>
              <w:left w:val="single" w:sz="4" w:space="0" w:color="auto"/>
              <w:bottom w:val="single" w:sz="4" w:space="0" w:color="auto"/>
              <w:right w:val="single" w:sz="4" w:space="0" w:color="auto"/>
            </w:tcBorders>
          </w:tcPr>
          <w:p w14:paraId="5572C1F4" w14:textId="77777777" w:rsidR="00EF45DA" w:rsidRPr="00B3056F" w:rsidRDefault="00EF45DA" w:rsidP="001330D7">
            <w:pPr>
              <w:pStyle w:val="TAL"/>
              <w:rPr>
                <w:rFonts w:cs="Arial"/>
                <w:szCs w:val="18"/>
              </w:rPr>
            </w:pPr>
          </w:p>
        </w:tc>
      </w:tr>
      <w:tr w:rsidR="00EF45DA" w:rsidRPr="00B3056F" w14:paraId="2374155D"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F00DB65" w14:textId="77777777" w:rsidR="00EF45DA" w:rsidRPr="00B3056F" w:rsidRDefault="00EF45DA" w:rsidP="001330D7">
            <w:pPr>
              <w:pStyle w:val="TAL"/>
            </w:pPr>
            <w:r w:rsidRPr="00B3056F">
              <w:t>SorInfo</w:t>
            </w:r>
          </w:p>
        </w:tc>
        <w:tc>
          <w:tcPr>
            <w:tcW w:w="1556" w:type="dxa"/>
            <w:gridSpan w:val="3"/>
            <w:tcBorders>
              <w:top w:val="single" w:sz="4" w:space="0" w:color="auto"/>
              <w:left w:val="single" w:sz="4" w:space="0" w:color="auto"/>
              <w:bottom w:val="single" w:sz="4" w:space="0" w:color="auto"/>
              <w:right w:val="single" w:sz="4" w:space="0" w:color="auto"/>
            </w:tcBorders>
          </w:tcPr>
          <w:p w14:paraId="7EED7101" w14:textId="77777777" w:rsidR="00EF45DA" w:rsidRPr="00B3056F" w:rsidRDefault="00EF45DA" w:rsidP="001330D7">
            <w:pPr>
              <w:pStyle w:val="TAL"/>
            </w:pPr>
            <w:r w:rsidRPr="00B3056F">
              <w:t>6.1.6.2.26</w:t>
            </w:r>
          </w:p>
        </w:tc>
        <w:tc>
          <w:tcPr>
            <w:tcW w:w="4420" w:type="dxa"/>
            <w:gridSpan w:val="3"/>
            <w:tcBorders>
              <w:top w:val="single" w:sz="4" w:space="0" w:color="auto"/>
              <w:left w:val="single" w:sz="4" w:space="0" w:color="auto"/>
              <w:bottom w:val="single" w:sz="4" w:space="0" w:color="auto"/>
              <w:right w:val="single" w:sz="4" w:space="0" w:color="auto"/>
            </w:tcBorders>
          </w:tcPr>
          <w:p w14:paraId="76151FDB" w14:textId="77777777" w:rsidR="00EF45DA" w:rsidRPr="00B3056F" w:rsidRDefault="00EF45DA" w:rsidP="001330D7">
            <w:pPr>
              <w:pStyle w:val="TAL"/>
              <w:rPr>
                <w:rFonts w:cs="Arial"/>
                <w:szCs w:val="18"/>
              </w:rPr>
            </w:pPr>
            <w:r w:rsidRPr="00B3056F">
              <w:rPr>
                <w:rFonts w:cs="Arial"/>
                <w:szCs w:val="18"/>
              </w:rPr>
              <w:t>Steering Of Roaming Information</w:t>
            </w:r>
          </w:p>
        </w:tc>
      </w:tr>
      <w:tr w:rsidR="00EF45DA" w:rsidRPr="00B3056F" w14:paraId="76677FA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86F5027" w14:textId="77777777" w:rsidR="00EF45DA" w:rsidRPr="00B3056F" w:rsidRDefault="00EF45DA" w:rsidP="001330D7">
            <w:pPr>
              <w:pStyle w:val="TAL"/>
            </w:pPr>
            <w:r w:rsidRPr="00B3056F">
              <w:t>SharedData</w:t>
            </w:r>
          </w:p>
        </w:tc>
        <w:tc>
          <w:tcPr>
            <w:tcW w:w="1556" w:type="dxa"/>
            <w:gridSpan w:val="3"/>
            <w:tcBorders>
              <w:top w:val="single" w:sz="4" w:space="0" w:color="auto"/>
              <w:left w:val="single" w:sz="4" w:space="0" w:color="auto"/>
              <w:bottom w:val="single" w:sz="4" w:space="0" w:color="auto"/>
              <w:right w:val="single" w:sz="4" w:space="0" w:color="auto"/>
            </w:tcBorders>
          </w:tcPr>
          <w:p w14:paraId="4162CEE5" w14:textId="77777777" w:rsidR="00EF45DA" w:rsidRPr="00B3056F" w:rsidRDefault="00EF45DA" w:rsidP="001330D7">
            <w:pPr>
              <w:pStyle w:val="TAL"/>
            </w:pPr>
            <w:r w:rsidRPr="00B3056F">
              <w:t>6.1.6.2.27</w:t>
            </w:r>
          </w:p>
        </w:tc>
        <w:tc>
          <w:tcPr>
            <w:tcW w:w="4420" w:type="dxa"/>
            <w:gridSpan w:val="3"/>
            <w:tcBorders>
              <w:top w:val="single" w:sz="4" w:space="0" w:color="auto"/>
              <w:left w:val="single" w:sz="4" w:space="0" w:color="auto"/>
              <w:bottom w:val="single" w:sz="4" w:space="0" w:color="auto"/>
              <w:right w:val="single" w:sz="4" w:space="0" w:color="auto"/>
            </w:tcBorders>
          </w:tcPr>
          <w:p w14:paraId="06A80228" w14:textId="77777777" w:rsidR="00EF45DA" w:rsidRPr="00B3056F" w:rsidRDefault="00EF45DA" w:rsidP="001330D7">
            <w:pPr>
              <w:pStyle w:val="TAL"/>
              <w:rPr>
                <w:rFonts w:cs="Arial"/>
                <w:szCs w:val="18"/>
              </w:rPr>
            </w:pPr>
            <w:r w:rsidRPr="00B3056F">
              <w:rPr>
                <w:rFonts w:cs="Arial"/>
                <w:szCs w:val="18"/>
              </w:rPr>
              <w:t>Subscription Data shared by multiple UEs</w:t>
            </w:r>
          </w:p>
        </w:tc>
      </w:tr>
      <w:tr w:rsidR="00EF45DA" w:rsidRPr="00B3056F" w14:paraId="611794E0"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B987883" w14:textId="77777777" w:rsidR="00EF45DA" w:rsidRPr="00B3056F" w:rsidRDefault="00EF45DA" w:rsidP="001330D7">
            <w:pPr>
              <w:pStyle w:val="TAL"/>
            </w:pPr>
            <w:r w:rsidRPr="00B3056F">
              <w:t>PgwInfo</w:t>
            </w:r>
          </w:p>
        </w:tc>
        <w:tc>
          <w:tcPr>
            <w:tcW w:w="1556" w:type="dxa"/>
            <w:gridSpan w:val="3"/>
            <w:tcBorders>
              <w:top w:val="single" w:sz="4" w:space="0" w:color="auto"/>
              <w:left w:val="single" w:sz="4" w:space="0" w:color="auto"/>
              <w:bottom w:val="single" w:sz="4" w:space="0" w:color="auto"/>
              <w:right w:val="single" w:sz="4" w:space="0" w:color="auto"/>
            </w:tcBorders>
          </w:tcPr>
          <w:p w14:paraId="235433CD" w14:textId="77777777" w:rsidR="00EF45DA" w:rsidRPr="00B3056F" w:rsidRDefault="00EF45DA" w:rsidP="001330D7">
            <w:pPr>
              <w:pStyle w:val="TAL"/>
            </w:pPr>
            <w:r w:rsidRPr="00B3056F">
              <w:t>6.1.6.2.28</w:t>
            </w:r>
          </w:p>
        </w:tc>
        <w:tc>
          <w:tcPr>
            <w:tcW w:w="4420" w:type="dxa"/>
            <w:gridSpan w:val="3"/>
            <w:tcBorders>
              <w:top w:val="single" w:sz="4" w:space="0" w:color="auto"/>
              <w:left w:val="single" w:sz="4" w:space="0" w:color="auto"/>
              <w:bottom w:val="single" w:sz="4" w:space="0" w:color="auto"/>
              <w:right w:val="single" w:sz="4" w:space="0" w:color="auto"/>
            </w:tcBorders>
          </w:tcPr>
          <w:p w14:paraId="7053FCD6"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30FB741A"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0B74E62" w14:textId="77777777" w:rsidR="00EF45DA" w:rsidRPr="00B3056F" w:rsidRDefault="00EF45DA" w:rsidP="001330D7">
            <w:pPr>
              <w:pStyle w:val="TAL"/>
            </w:pPr>
            <w:r w:rsidRPr="00B3056F">
              <w:t>TraceDataResponse</w:t>
            </w:r>
          </w:p>
        </w:tc>
        <w:tc>
          <w:tcPr>
            <w:tcW w:w="1556" w:type="dxa"/>
            <w:gridSpan w:val="3"/>
            <w:tcBorders>
              <w:top w:val="single" w:sz="4" w:space="0" w:color="auto"/>
              <w:left w:val="single" w:sz="4" w:space="0" w:color="auto"/>
              <w:bottom w:val="single" w:sz="4" w:space="0" w:color="auto"/>
              <w:right w:val="single" w:sz="4" w:space="0" w:color="auto"/>
            </w:tcBorders>
          </w:tcPr>
          <w:p w14:paraId="7346ECDA" w14:textId="77777777" w:rsidR="00EF45DA" w:rsidRPr="00B3056F" w:rsidRDefault="00EF45DA" w:rsidP="001330D7">
            <w:pPr>
              <w:pStyle w:val="TAL"/>
            </w:pPr>
            <w:r w:rsidRPr="00B3056F">
              <w:t>6.1.6.2.29</w:t>
            </w:r>
          </w:p>
        </w:tc>
        <w:tc>
          <w:tcPr>
            <w:tcW w:w="4420" w:type="dxa"/>
            <w:gridSpan w:val="3"/>
            <w:tcBorders>
              <w:top w:val="single" w:sz="4" w:space="0" w:color="auto"/>
              <w:left w:val="single" w:sz="4" w:space="0" w:color="auto"/>
              <w:bottom w:val="single" w:sz="4" w:space="0" w:color="auto"/>
              <w:right w:val="single" w:sz="4" w:space="0" w:color="auto"/>
            </w:tcBorders>
          </w:tcPr>
          <w:p w14:paraId="02F94C94" w14:textId="77777777" w:rsidR="00EF45DA" w:rsidRPr="00B3056F" w:rsidRDefault="00EF45DA" w:rsidP="001330D7">
            <w:pPr>
              <w:pStyle w:val="TAL"/>
              <w:rPr>
                <w:rFonts w:cs="Arial"/>
                <w:szCs w:val="18"/>
              </w:rPr>
            </w:pPr>
            <w:r w:rsidRPr="00B3056F">
              <w:rPr>
                <w:rFonts w:cs="Arial"/>
                <w:szCs w:val="18"/>
              </w:rPr>
              <w:t>Contains Trace Data or a shared data Id identifying shared Trace Data</w:t>
            </w:r>
          </w:p>
        </w:tc>
      </w:tr>
      <w:tr w:rsidR="00EF45DA" w:rsidRPr="00B3056F" w14:paraId="7993D9BA"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9A1D4FA" w14:textId="77777777" w:rsidR="00EF45DA" w:rsidRPr="00B3056F" w:rsidRDefault="00EF45DA" w:rsidP="001330D7">
            <w:pPr>
              <w:pStyle w:val="TAL"/>
            </w:pPr>
            <w:r w:rsidRPr="00B3056F">
              <w:t>SteeringContainer</w:t>
            </w:r>
          </w:p>
        </w:tc>
        <w:tc>
          <w:tcPr>
            <w:tcW w:w="1556" w:type="dxa"/>
            <w:gridSpan w:val="3"/>
            <w:tcBorders>
              <w:top w:val="single" w:sz="4" w:space="0" w:color="auto"/>
              <w:left w:val="single" w:sz="4" w:space="0" w:color="auto"/>
              <w:bottom w:val="single" w:sz="4" w:space="0" w:color="auto"/>
              <w:right w:val="single" w:sz="4" w:space="0" w:color="auto"/>
            </w:tcBorders>
          </w:tcPr>
          <w:p w14:paraId="107448E6" w14:textId="77777777" w:rsidR="00EF45DA" w:rsidRPr="00B3056F" w:rsidRDefault="00EF45DA" w:rsidP="001330D7">
            <w:pPr>
              <w:pStyle w:val="TAL"/>
            </w:pPr>
            <w:r w:rsidRPr="00B3056F">
              <w:t>6.1.6.2.30</w:t>
            </w:r>
          </w:p>
        </w:tc>
        <w:tc>
          <w:tcPr>
            <w:tcW w:w="4420" w:type="dxa"/>
            <w:gridSpan w:val="3"/>
            <w:tcBorders>
              <w:top w:val="single" w:sz="4" w:space="0" w:color="auto"/>
              <w:left w:val="single" w:sz="4" w:space="0" w:color="auto"/>
              <w:bottom w:val="single" w:sz="4" w:space="0" w:color="auto"/>
              <w:right w:val="single" w:sz="4" w:space="0" w:color="auto"/>
            </w:tcBorders>
          </w:tcPr>
          <w:p w14:paraId="581D5D5F" w14:textId="77777777" w:rsidR="00EF45DA" w:rsidRPr="00B3056F" w:rsidRDefault="00EF45DA" w:rsidP="001330D7">
            <w:pPr>
              <w:pStyle w:val="TAL"/>
              <w:rPr>
                <w:rFonts w:cs="Arial"/>
                <w:szCs w:val="18"/>
              </w:rPr>
            </w:pPr>
          </w:p>
        </w:tc>
      </w:tr>
      <w:tr w:rsidR="00EF45DA" w:rsidRPr="00B3056F" w14:paraId="66522E6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814BB11" w14:textId="77777777" w:rsidR="00EF45DA" w:rsidRPr="00B3056F" w:rsidRDefault="00EF45DA" w:rsidP="001330D7">
            <w:pPr>
              <w:pStyle w:val="TAL"/>
            </w:pPr>
            <w:r w:rsidRPr="00B3056F">
              <w:t>SdmSubsModification</w:t>
            </w:r>
          </w:p>
        </w:tc>
        <w:tc>
          <w:tcPr>
            <w:tcW w:w="1556" w:type="dxa"/>
            <w:gridSpan w:val="3"/>
            <w:tcBorders>
              <w:top w:val="single" w:sz="4" w:space="0" w:color="auto"/>
              <w:left w:val="single" w:sz="4" w:space="0" w:color="auto"/>
              <w:bottom w:val="single" w:sz="4" w:space="0" w:color="auto"/>
              <w:right w:val="single" w:sz="4" w:space="0" w:color="auto"/>
            </w:tcBorders>
          </w:tcPr>
          <w:p w14:paraId="0E5956D1" w14:textId="77777777" w:rsidR="00EF45DA" w:rsidRPr="00B3056F" w:rsidRDefault="00EF45DA" w:rsidP="001330D7">
            <w:pPr>
              <w:pStyle w:val="TAL"/>
            </w:pPr>
            <w:r w:rsidRPr="00B3056F">
              <w:t>6.1.6.2.31</w:t>
            </w:r>
          </w:p>
        </w:tc>
        <w:tc>
          <w:tcPr>
            <w:tcW w:w="4420" w:type="dxa"/>
            <w:gridSpan w:val="3"/>
            <w:tcBorders>
              <w:top w:val="single" w:sz="4" w:space="0" w:color="auto"/>
              <w:left w:val="single" w:sz="4" w:space="0" w:color="auto"/>
              <w:bottom w:val="single" w:sz="4" w:space="0" w:color="auto"/>
              <w:right w:val="single" w:sz="4" w:space="0" w:color="auto"/>
            </w:tcBorders>
          </w:tcPr>
          <w:p w14:paraId="14644906" w14:textId="77777777" w:rsidR="00EF45DA" w:rsidRPr="00B3056F" w:rsidRDefault="00EF45DA" w:rsidP="001330D7">
            <w:pPr>
              <w:pStyle w:val="TAL"/>
              <w:rPr>
                <w:rFonts w:cs="Arial"/>
                <w:szCs w:val="18"/>
              </w:rPr>
            </w:pPr>
            <w:r w:rsidRPr="00B3056F">
              <w:rPr>
                <w:rFonts w:cs="Arial"/>
                <w:szCs w:val="18"/>
              </w:rPr>
              <w:t>Modification instruction for a subscription to notifications</w:t>
            </w:r>
          </w:p>
        </w:tc>
      </w:tr>
      <w:tr w:rsidR="00EF45DA" w:rsidRPr="00B3056F" w14:paraId="0CA8793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9CA898B" w14:textId="77777777" w:rsidR="00EF45DA" w:rsidRPr="00B3056F" w:rsidRDefault="00EF45DA" w:rsidP="001330D7">
            <w:pPr>
              <w:pStyle w:val="TAL"/>
            </w:pPr>
            <w:r w:rsidRPr="00B3056F">
              <w:t>EmergencyInfo</w:t>
            </w:r>
          </w:p>
        </w:tc>
        <w:tc>
          <w:tcPr>
            <w:tcW w:w="1556" w:type="dxa"/>
            <w:gridSpan w:val="3"/>
            <w:tcBorders>
              <w:top w:val="single" w:sz="4" w:space="0" w:color="auto"/>
              <w:left w:val="single" w:sz="4" w:space="0" w:color="auto"/>
              <w:bottom w:val="single" w:sz="4" w:space="0" w:color="auto"/>
              <w:right w:val="single" w:sz="4" w:space="0" w:color="auto"/>
            </w:tcBorders>
          </w:tcPr>
          <w:p w14:paraId="6A0B83D1" w14:textId="77777777" w:rsidR="00EF45DA" w:rsidRPr="00B3056F" w:rsidRDefault="00EF45DA" w:rsidP="001330D7">
            <w:pPr>
              <w:pStyle w:val="TAL"/>
            </w:pPr>
            <w:r w:rsidRPr="00B3056F">
              <w:t>6.1.6.2.32</w:t>
            </w:r>
          </w:p>
        </w:tc>
        <w:tc>
          <w:tcPr>
            <w:tcW w:w="4420" w:type="dxa"/>
            <w:gridSpan w:val="3"/>
            <w:tcBorders>
              <w:top w:val="single" w:sz="4" w:space="0" w:color="auto"/>
              <w:left w:val="single" w:sz="4" w:space="0" w:color="auto"/>
              <w:bottom w:val="single" w:sz="4" w:space="0" w:color="auto"/>
              <w:right w:val="single" w:sz="4" w:space="0" w:color="auto"/>
            </w:tcBorders>
          </w:tcPr>
          <w:p w14:paraId="56CCDF89" w14:textId="77777777" w:rsidR="00EF45DA" w:rsidRPr="00B3056F" w:rsidRDefault="00EF45DA" w:rsidP="001330D7">
            <w:pPr>
              <w:pStyle w:val="TAL"/>
              <w:rPr>
                <w:rFonts w:cs="Arial"/>
                <w:szCs w:val="18"/>
              </w:rPr>
            </w:pPr>
            <w:r w:rsidRPr="00B3056F">
              <w:rPr>
                <w:rFonts w:cs="Arial"/>
                <w:szCs w:val="18"/>
              </w:rPr>
              <w:t>Information about emergency session</w:t>
            </w:r>
          </w:p>
        </w:tc>
      </w:tr>
      <w:tr w:rsidR="008E3FD3" w:rsidRPr="00B3056F" w14:paraId="24D67324"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88C536D" w14:textId="77777777" w:rsidR="008E3FD3" w:rsidRPr="00B3056F" w:rsidRDefault="008E3FD3" w:rsidP="008E3FD3">
            <w:pPr>
              <w:pStyle w:val="TAL"/>
            </w:pPr>
            <w:r>
              <w:t>UpuInfo</w:t>
            </w:r>
          </w:p>
        </w:tc>
        <w:tc>
          <w:tcPr>
            <w:tcW w:w="1556" w:type="dxa"/>
            <w:gridSpan w:val="3"/>
            <w:tcBorders>
              <w:top w:val="single" w:sz="4" w:space="0" w:color="auto"/>
              <w:left w:val="single" w:sz="4" w:space="0" w:color="auto"/>
              <w:bottom w:val="single" w:sz="4" w:space="0" w:color="auto"/>
              <w:right w:val="single" w:sz="4" w:space="0" w:color="auto"/>
            </w:tcBorders>
          </w:tcPr>
          <w:p w14:paraId="6A69771A" w14:textId="77777777" w:rsidR="008E3FD3" w:rsidRPr="00B3056F" w:rsidRDefault="008E3FD3" w:rsidP="008E3FD3">
            <w:pPr>
              <w:pStyle w:val="TAL"/>
            </w:pPr>
            <w:r>
              <w:t>6.1.6.2.33</w:t>
            </w:r>
          </w:p>
        </w:tc>
        <w:tc>
          <w:tcPr>
            <w:tcW w:w="4420" w:type="dxa"/>
            <w:gridSpan w:val="3"/>
            <w:tcBorders>
              <w:top w:val="single" w:sz="4" w:space="0" w:color="auto"/>
              <w:left w:val="single" w:sz="4" w:space="0" w:color="auto"/>
              <w:bottom w:val="single" w:sz="4" w:space="0" w:color="auto"/>
              <w:right w:val="single" w:sz="4" w:space="0" w:color="auto"/>
            </w:tcBorders>
          </w:tcPr>
          <w:p w14:paraId="6B0B1FF9" w14:textId="77777777" w:rsidR="008E3FD3" w:rsidRPr="00B3056F" w:rsidRDefault="008E3FD3" w:rsidP="008E3FD3">
            <w:pPr>
              <w:pStyle w:val="TAL"/>
              <w:rPr>
                <w:rFonts w:cs="Arial"/>
                <w:szCs w:val="18"/>
              </w:rPr>
            </w:pPr>
            <w:r w:rsidRPr="00B3056F">
              <w:t>UE Parameters Update</w:t>
            </w:r>
            <w:r w:rsidRPr="00B3056F">
              <w:rPr>
                <w:rFonts w:cs="Arial"/>
                <w:szCs w:val="18"/>
              </w:rPr>
              <w:t xml:space="preserve"> Information</w:t>
            </w:r>
          </w:p>
        </w:tc>
      </w:tr>
      <w:tr w:rsidR="00EF45DA" w:rsidRPr="00B3056F" w14:paraId="09753C57"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30588DA" w14:textId="77777777" w:rsidR="00EF45DA" w:rsidRPr="00B3056F" w:rsidRDefault="00EF45DA" w:rsidP="001330D7">
            <w:pPr>
              <w:pStyle w:val="TAL"/>
            </w:pPr>
            <w:r w:rsidRPr="00B3056F">
              <w:t>GroupIdentifiers</w:t>
            </w:r>
          </w:p>
        </w:tc>
        <w:tc>
          <w:tcPr>
            <w:tcW w:w="1556" w:type="dxa"/>
            <w:gridSpan w:val="3"/>
            <w:tcBorders>
              <w:top w:val="single" w:sz="4" w:space="0" w:color="auto"/>
              <w:left w:val="single" w:sz="4" w:space="0" w:color="auto"/>
              <w:bottom w:val="single" w:sz="4" w:space="0" w:color="auto"/>
              <w:right w:val="single" w:sz="4" w:space="0" w:color="auto"/>
            </w:tcBorders>
          </w:tcPr>
          <w:p w14:paraId="065FC5B3" w14:textId="77777777" w:rsidR="00EF45DA" w:rsidRPr="00B3056F" w:rsidRDefault="00EF45DA" w:rsidP="001330D7">
            <w:pPr>
              <w:pStyle w:val="TAL"/>
            </w:pPr>
            <w:r w:rsidRPr="00B3056F">
              <w:t>6.1.6.2.34</w:t>
            </w:r>
          </w:p>
        </w:tc>
        <w:tc>
          <w:tcPr>
            <w:tcW w:w="4420" w:type="dxa"/>
            <w:gridSpan w:val="3"/>
            <w:tcBorders>
              <w:top w:val="single" w:sz="4" w:space="0" w:color="auto"/>
              <w:left w:val="single" w:sz="4" w:space="0" w:color="auto"/>
              <w:bottom w:val="single" w:sz="4" w:space="0" w:color="auto"/>
              <w:right w:val="single" w:sz="4" w:space="0" w:color="auto"/>
            </w:tcBorders>
          </w:tcPr>
          <w:p w14:paraId="233027D8" w14:textId="77777777" w:rsidR="00EF45DA" w:rsidRPr="00B3056F" w:rsidRDefault="00EF45DA" w:rsidP="001330D7">
            <w:pPr>
              <w:pStyle w:val="TAL"/>
              <w:rPr>
                <w:rFonts w:cs="Arial"/>
                <w:szCs w:val="18"/>
              </w:rPr>
            </w:pPr>
          </w:p>
        </w:tc>
      </w:tr>
      <w:tr w:rsidR="00EF45DA" w:rsidRPr="00B3056F" w14:paraId="01F69496"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1DB894C" w14:textId="77777777" w:rsidR="00EF45DA" w:rsidRPr="00B3056F" w:rsidRDefault="00EF45DA" w:rsidP="001330D7">
            <w:pPr>
              <w:pStyle w:val="TAL"/>
            </w:pPr>
            <w:r w:rsidRPr="00B3056F">
              <w:rPr>
                <w:rFonts w:hint="eastAsia"/>
              </w:rPr>
              <w:t>NiddInformation</w:t>
            </w:r>
          </w:p>
        </w:tc>
        <w:tc>
          <w:tcPr>
            <w:tcW w:w="1556" w:type="dxa"/>
            <w:gridSpan w:val="3"/>
            <w:tcBorders>
              <w:top w:val="single" w:sz="4" w:space="0" w:color="auto"/>
              <w:left w:val="single" w:sz="4" w:space="0" w:color="auto"/>
              <w:bottom w:val="single" w:sz="4" w:space="0" w:color="auto"/>
              <w:right w:val="single" w:sz="4" w:space="0" w:color="auto"/>
            </w:tcBorders>
          </w:tcPr>
          <w:p w14:paraId="1E2EF317" w14:textId="77777777" w:rsidR="00EF45DA" w:rsidRPr="00B3056F" w:rsidRDefault="00EF45DA" w:rsidP="001330D7">
            <w:pPr>
              <w:pStyle w:val="TAL"/>
            </w:pPr>
            <w:r w:rsidRPr="00B3056F">
              <w:t>6.1.6.2.35</w:t>
            </w:r>
          </w:p>
        </w:tc>
        <w:tc>
          <w:tcPr>
            <w:tcW w:w="4420" w:type="dxa"/>
            <w:gridSpan w:val="3"/>
            <w:tcBorders>
              <w:top w:val="single" w:sz="4" w:space="0" w:color="auto"/>
              <w:left w:val="single" w:sz="4" w:space="0" w:color="auto"/>
              <w:bottom w:val="single" w:sz="4" w:space="0" w:color="auto"/>
              <w:right w:val="single" w:sz="4" w:space="0" w:color="auto"/>
            </w:tcBorders>
          </w:tcPr>
          <w:p w14:paraId="0A3081F7" w14:textId="77777777" w:rsidR="00EF45DA" w:rsidRPr="00B3056F" w:rsidRDefault="00EF45DA" w:rsidP="001330D7">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EF45DA" w:rsidRPr="00B3056F" w14:paraId="2DFE2DFB"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BAEE647" w14:textId="77777777" w:rsidR="00EF45DA" w:rsidRPr="00B3056F" w:rsidRDefault="00EF45DA" w:rsidP="001330D7">
            <w:pPr>
              <w:pStyle w:val="TAL"/>
            </w:pPr>
            <w:r w:rsidRPr="00B3056F">
              <w:t>CagData</w:t>
            </w:r>
          </w:p>
        </w:tc>
        <w:tc>
          <w:tcPr>
            <w:tcW w:w="1556" w:type="dxa"/>
            <w:gridSpan w:val="3"/>
            <w:tcBorders>
              <w:top w:val="single" w:sz="4" w:space="0" w:color="auto"/>
              <w:left w:val="single" w:sz="4" w:space="0" w:color="auto"/>
              <w:bottom w:val="single" w:sz="4" w:space="0" w:color="auto"/>
              <w:right w:val="single" w:sz="4" w:space="0" w:color="auto"/>
            </w:tcBorders>
          </w:tcPr>
          <w:p w14:paraId="2FC51CF2" w14:textId="77777777" w:rsidR="00EF45DA" w:rsidRPr="00B3056F" w:rsidRDefault="00EF45DA" w:rsidP="001330D7">
            <w:pPr>
              <w:pStyle w:val="TAL"/>
            </w:pPr>
            <w:r w:rsidRPr="00B3056F">
              <w:t>6.1.6.2.36</w:t>
            </w:r>
          </w:p>
        </w:tc>
        <w:tc>
          <w:tcPr>
            <w:tcW w:w="4420" w:type="dxa"/>
            <w:gridSpan w:val="3"/>
            <w:tcBorders>
              <w:top w:val="single" w:sz="4" w:space="0" w:color="auto"/>
              <w:left w:val="single" w:sz="4" w:space="0" w:color="auto"/>
              <w:bottom w:val="single" w:sz="4" w:space="0" w:color="auto"/>
              <w:right w:val="single" w:sz="4" w:space="0" w:color="auto"/>
            </w:tcBorders>
          </w:tcPr>
          <w:p w14:paraId="37F430BA" w14:textId="77777777" w:rsidR="00EF45DA" w:rsidRPr="00B3056F" w:rsidRDefault="00EF45DA" w:rsidP="001330D7">
            <w:pPr>
              <w:pStyle w:val="TAL"/>
              <w:rPr>
                <w:rFonts w:cs="Arial"/>
                <w:szCs w:val="18"/>
              </w:rPr>
            </w:pPr>
          </w:p>
        </w:tc>
      </w:tr>
      <w:tr w:rsidR="00EF45DA" w:rsidRPr="00B3056F" w14:paraId="3D70ADEE"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B36CAEE" w14:textId="77777777" w:rsidR="00EF45DA" w:rsidRPr="00B3056F" w:rsidRDefault="00EF45DA" w:rsidP="001330D7">
            <w:pPr>
              <w:pStyle w:val="TAL"/>
            </w:pPr>
            <w:r w:rsidRPr="00B3056F">
              <w:t>CagInfo</w:t>
            </w:r>
          </w:p>
        </w:tc>
        <w:tc>
          <w:tcPr>
            <w:tcW w:w="1556" w:type="dxa"/>
            <w:gridSpan w:val="3"/>
            <w:tcBorders>
              <w:top w:val="single" w:sz="4" w:space="0" w:color="auto"/>
              <w:left w:val="single" w:sz="4" w:space="0" w:color="auto"/>
              <w:bottom w:val="single" w:sz="4" w:space="0" w:color="auto"/>
              <w:right w:val="single" w:sz="4" w:space="0" w:color="auto"/>
            </w:tcBorders>
          </w:tcPr>
          <w:p w14:paraId="5013D0A5" w14:textId="77777777" w:rsidR="00EF45DA" w:rsidRPr="00B3056F" w:rsidRDefault="00EF45DA" w:rsidP="001330D7">
            <w:pPr>
              <w:pStyle w:val="TAL"/>
            </w:pPr>
            <w:r w:rsidRPr="00B3056F">
              <w:t>6.1.6.2.37</w:t>
            </w:r>
          </w:p>
        </w:tc>
        <w:tc>
          <w:tcPr>
            <w:tcW w:w="4420" w:type="dxa"/>
            <w:gridSpan w:val="3"/>
            <w:tcBorders>
              <w:top w:val="single" w:sz="4" w:space="0" w:color="auto"/>
              <w:left w:val="single" w:sz="4" w:space="0" w:color="auto"/>
              <w:bottom w:val="single" w:sz="4" w:space="0" w:color="auto"/>
              <w:right w:val="single" w:sz="4" w:space="0" w:color="auto"/>
            </w:tcBorders>
          </w:tcPr>
          <w:p w14:paraId="23382F06" w14:textId="77777777" w:rsidR="00EF45DA" w:rsidRPr="00B3056F" w:rsidRDefault="00EF45DA" w:rsidP="001330D7">
            <w:pPr>
              <w:pStyle w:val="TAL"/>
              <w:rPr>
                <w:rFonts w:cs="Arial"/>
                <w:szCs w:val="18"/>
              </w:rPr>
            </w:pPr>
          </w:p>
        </w:tc>
      </w:tr>
      <w:tr w:rsidR="00EF45DA" w:rsidRPr="00B3056F" w14:paraId="3877292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6CD5882" w14:textId="77777777" w:rsidR="00EF45DA" w:rsidRPr="00B3056F" w:rsidRDefault="00EF45DA" w:rsidP="001330D7">
            <w:pPr>
              <w:pStyle w:val="TAL"/>
            </w:pPr>
            <w:r w:rsidRPr="00B3056F">
              <w:t>DataSetName</w:t>
            </w:r>
          </w:p>
        </w:tc>
        <w:tc>
          <w:tcPr>
            <w:tcW w:w="1556" w:type="dxa"/>
            <w:gridSpan w:val="3"/>
            <w:tcBorders>
              <w:top w:val="single" w:sz="4" w:space="0" w:color="auto"/>
              <w:left w:val="single" w:sz="4" w:space="0" w:color="auto"/>
              <w:bottom w:val="single" w:sz="4" w:space="0" w:color="auto"/>
              <w:right w:val="single" w:sz="4" w:space="0" w:color="auto"/>
            </w:tcBorders>
          </w:tcPr>
          <w:p w14:paraId="2EC92CEC" w14:textId="77777777" w:rsidR="00EF45DA" w:rsidRPr="00B3056F" w:rsidRDefault="00EF45DA" w:rsidP="001330D7">
            <w:pPr>
              <w:pStyle w:val="TAL"/>
            </w:pPr>
            <w:r w:rsidRPr="00B3056F">
              <w:rPr>
                <w:rFonts w:hint="eastAsia"/>
              </w:rPr>
              <w:t>6</w:t>
            </w:r>
            <w:r w:rsidRPr="00B3056F">
              <w:t>.1.6.3.3</w:t>
            </w:r>
          </w:p>
        </w:tc>
        <w:tc>
          <w:tcPr>
            <w:tcW w:w="4420" w:type="dxa"/>
            <w:gridSpan w:val="3"/>
            <w:tcBorders>
              <w:top w:val="single" w:sz="4" w:space="0" w:color="auto"/>
              <w:left w:val="single" w:sz="4" w:space="0" w:color="auto"/>
              <w:bottom w:val="single" w:sz="4" w:space="0" w:color="auto"/>
              <w:right w:val="single" w:sz="4" w:space="0" w:color="auto"/>
            </w:tcBorders>
          </w:tcPr>
          <w:p w14:paraId="76CD2E53" w14:textId="77777777" w:rsidR="00EF45DA" w:rsidRPr="00B3056F" w:rsidRDefault="00EF45DA" w:rsidP="001330D7">
            <w:pPr>
              <w:pStyle w:val="TAL"/>
              <w:rPr>
                <w:rFonts w:cs="Arial"/>
                <w:szCs w:val="18"/>
              </w:rPr>
            </w:pPr>
          </w:p>
        </w:tc>
      </w:tr>
      <w:tr w:rsidR="00EF45DA" w:rsidRPr="00B3056F" w14:paraId="20285CB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E719DF2"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556" w:type="dxa"/>
            <w:gridSpan w:val="3"/>
            <w:tcBorders>
              <w:top w:val="single" w:sz="4" w:space="0" w:color="auto"/>
              <w:left w:val="single" w:sz="4" w:space="0" w:color="auto"/>
              <w:bottom w:val="single" w:sz="4" w:space="0" w:color="auto"/>
              <w:right w:val="single" w:sz="4" w:space="0" w:color="auto"/>
            </w:tcBorders>
          </w:tcPr>
          <w:p w14:paraId="77C52746" w14:textId="77777777" w:rsidR="00EF45DA" w:rsidRPr="00B3056F" w:rsidRDefault="00EF45DA" w:rsidP="001330D7">
            <w:pPr>
              <w:pStyle w:val="TAL"/>
            </w:pPr>
            <w:r w:rsidRPr="00B3056F">
              <w:rPr>
                <w:rFonts w:hint="eastAsia"/>
              </w:rPr>
              <w:t>6</w:t>
            </w:r>
            <w:r w:rsidRPr="00B3056F">
              <w:t>.1.6.3.7</w:t>
            </w:r>
          </w:p>
        </w:tc>
        <w:tc>
          <w:tcPr>
            <w:tcW w:w="4420" w:type="dxa"/>
            <w:gridSpan w:val="3"/>
            <w:tcBorders>
              <w:top w:val="single" w:sz="4" w:space="0" w:color="auto"/>
              <w:left w:val="single" w:sz="4" w:space="0" w:color="auto"/>
              <w:bottom w:val="single" w:sz="4" w:space="0" w:color="auto"/>
              <w:right w:val="single" w:sz="4" w:space="0" w:color="auto"/>
            </w:tcBorders>
          </w:tcPr>
          <w:p w14:paraId="6180AAE1" w14:textId="77777777" w:rsidR="00EF45DA" w:rsidRPr="00B3056F" w:rsidRDefault="00EF45DA" w:rsidP="001330D7">
            <w:pPr>
              <w:pStyle w:val="TAL"/>
              <w:rPr>
                <w:rFonts w:cs="Arial"/>
                <w:szCs w:val="18"/>
              </w:rPr>
            </w:pPr>
          </w:p>
        </w:tc>
      </w:tr>
      <w:tr w:rsidR="00EF45DA" w:rsidRPr="00B3056F" w14:paraId="6007B98B"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779D6A9" w14:textId="77777777" w:rsidR="00EF45DA" w:rsidRPr="00B3056F" w:rsidRDefault="00EF45DA" w:rsidP="001330D7">
            <w:pPr>
              <w:pStyle w:val="TAL"/>
            </w:pPr>
            <w:r w:rsidRPr="00B3056F">
              <w:t>AdditionalSnssaiData</w:t>
            </w:r>
          </w:p>
        </w:tc>
        <w:tc>
          <w:tcPr>
            <w:tcW w:w="1556" w:type="dxa"/>
            <w:gridSpan w:val="3"/>
            <w:tcBorders>
              <w:top w:val="single" w:sz="4" w:space="0" w:color="auto"/>
              <w:left w:val="single" w:sz="4" w:space="0" w:color="auto"/>
              <w:bottom w:val="single" w:sz="4" w:space="0" w:color="auto"/>
              <w:right w:val="single" w:sz="4" w:space="0" w:color="auto"/>
            </w:tcBorders>
          </w:tcPr>
          <w:p w14:paraId="282CE6BD" w14:textId="77777777" w:rsidR="00EF45DA" w:rsidRPr="00B3056F" w:rsidRDefault="00EF45DA" w:rsidP="001330D7">
            <w:pPr>
              <w:pStyle w:val="TAL"/>
            </w:pPr>
            <w:r w:rsidRPr="00B3056F">
              <w:t>6.1.6.2.38</w:t>
            </w:r>
          </w:p>
        </w:tc>
        <w:tc>
          <w:tcPr>
            <w:tcW w:w="4420" w:type="dxa"/>
            <w:gridSpan w:val="3"/>
            <w:tcBorders>
              <w:top w:val="single" w:sz="4" w:space="0" w:color="auto"/>
              <w:left w:val="single" w:sz="4" w:space="0" w:color="auto"/>
              <w:bottom w:val="single" w:sz="4" w:space="0" w:color="auto"/>
              <w:right w:val="single" w:sz="4" w:space="0" w:color="auto"/>
            </w:tcBorders>
          </w:tcPr>
          <w:p w14:paraId="5D9CB63A" w14:textId="77777777" w:rsidR="00EF45DA" w:rsidRPr="00B3056F" w:rsidRDefault="00EF45DA" w:rsidP="001330D7">
            <w:pPr>
              <w:pStyle w:val="TAL"/>
              <w:rPr>
                <w:rFonts w:cs="Arial"/>
                <w:szCs w:val="18"/>
              </w:rPr>
            </w:pPr>
            <w:r w:rsidRPr="00B3056F">
              <w:rPr>
                <w:rFonts w:cs="Arial"/>
                <w:szCs w:val="18"/>
              </w:rPr>
              <w:t>Additional information specific to a slice</w:t>
            </w:r>
          </w:p>
        </w:tc>
      </w:tr>
      <w:tr w:rsidR="00EF45DA" w:rsidRPr="00B3056F" w14:paraId="44A5B7D6"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365E79C" w14:textId="77777777" w:rsidR="00EF45DA" w:rsidRPr="00B3056F" w:rsidRDefault="00EF45DA" w:rsidP="001330D7">
            <w:pPr>
              <w:pStyle w:val="TAL"/>
            </w:pPr>
            <w:r w:rsidRPr="00B3056F">
              <w:t>VnGroupData</w:t>
            </w:r>
          </w:p>
        </w:tc>
        <w:tc>
          <w:tcPr>
            <w:tcW w:w="1556" w:type="dxa"/>
            <w:gridSpan w:val="3"/>
            <w:tcBorders>
              <w:top w:val="single" w:sz="4" w:space="0" w:color="auto"/>
              <w:left w:val="single" w:sz="4" w:space="0" w:color="auto"/>
              <w:bottom w:val="single" w:sz="4" w:space="0" w:color="auto"/>
              <w:right w:val="single" w:sz="4" w:space="0" w:color="auto"/>
            </w:tcBorders>
          </w:tcPr>
          <w:p w14:paraId="1773048C" w14:textId="77777777" w:rsidR="00EF45DA" w:rsidRPr="00B3056F" w:rsidRDefault="00EF45DA" w:rsidP="001330D7">
            <w:pPr>
              <w:pStyle w:val="TAL"/>
            </w:pPr>
            <w:r w:rsidRPr="00B3056F">
              <w:t>6.1.6.2.39</w:t>
            </w:r>
          </w:p>
        </w:tc>
        <w:tc>
          <w:tcPr>
            <w:tcW w:w="4420" w:type="dxa"/>
            <w:gridSpan w:val="3"/>
            <w:tcBorders>
              <w:top w:val="single" w:sz="4" w:space="0" w:color="auto"/>
              <w:left w:val="single" w:sz="4" w:space="0" w:color="auto"/>
              <w:bottom w:val="single" w:sz="4" w:space="0" w:color="auto"/>
              <w:right w:val="single" w:sz="4" w:space="0" w:color="auto"/>
            </w:tcBorders>
          </w:tcPr>
          <w:p w14:paraId="32821D2B" w14:textId="77777777" w:rsidR="00EF45DA" w:rsidRPr="00B3056F" w:rsidRDefault="00EF45DA" w:rsidP="001330D7">
            <w:pPr>
              <w:pStyle w:val="TAL"/>
              <w:rPr>
                <w:rFonts w:cs="Arial"/>
                <w:szCs w:val="18"/>
              </w:rPr>
            </w:pPr>
          </w:p>
        </w:tc>
      </w:tr>
      <w:tr w:rsidR="00EF45DA" w:rsidRPr="00B3056F" w14:paraId="59F0DE3A"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48A75F2" w14:textId="77777777" w:rsidR="00EF45DA" w:rsidRPr="00B3056F" w:rsidRDefault="00EF45DA" w:rsidP="001330D7">
            <w:pPr>
              <w:pStyle w:val="TAL"/>
            </w:pPr>
            <w:r w:rsidRPr="00B3056F">
              <w:t>AppDescriptor</w:t>
            </w:r>
          </w:p>
        </w:tc>
        <w:tc>
          <w:tcPr>
            <w:tcW w:w="1556" w:type="dxa"/>
            <w:gridSpan w:val="3"/>
            <w:tcBorders>
              <w:top w:val="single" w:sz="4" w:space="0" w:color="auto"/>
              <w:left w:val="single" w:sz="4" w:space="0" w:color="auto"/>
              <w:bottom w:val="single" w:sz="4" w:space="0" w:color="auto"/>
              <w:right w:val="single" w:sz="4" w:space="0" w:color="auto"/>
            </w:tcBorders>
          </w:tcPr>
          <w:p w14:paraId="6EDB7949" w14:textId="77777777" w:rsidR="00EF45DA" w:rsidRPr="00B3056F" w:rsidRDefault="00EF45DA" w:rsidP="001330D7">
            <w:pPr>
              <w:pStyle w:val="TAL"/>
            </w:pPr>
            <w:r w:rsidRPr="00B3056F">
              <w:t>6.1.6.2.40</w:t>
            </w:r>
          </w:p>
        </w:tc>
        <w:tc>
          <w:tcPr>
            <w:tcW w:w="4420" w:type="dxa"/>
            <w:gridSpan w:val="3"/>
            <w:tcBorders>
              <w:top w:val="single" w:sz="4" w:space="0" w:color="auto"/>
              <w:left w:val="single" w:sz="4" w:space="0" w:color="auto"/>
              <w:bottom w:val="single" w:sz="4" w:space="0" w:color="auto"/>
              <w:right w:val="single" w:sz="4" w:space="0" w:color="auto"/>
            </w:tcBorders>
          </w:tcPr>
          <w:p w14:paraId="74C8E472" w14:textId="77777777" w:rsidR="00EF45DA" w:rsidRPr="00B3056F" w:rsidRDefault="00EF45DA" w:rsidP="001330D7">
            <w:pPr>
              <w:pStyle w:val="TAL"/>
              <w:rPr>
                <w:rFonts w:cs="Arial"/>
                <w:szCs w:val="18"/>
              </w:rPr>
            </w:pPr>
          </w:p>
        </w:tc>
      </w:tr>
      <w:tr w:rsidR="00EF45DA" w:rsidRPr="00B3056F" w14:paraId="628E0ACE"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88A37CE" w14:textId="77777777" w:rsidR="00EF45DA" w:rsidRPr="00B3056F" w:rsidRDefault="00EF45DA" w:rsidP="001330D7">
            <w:pPr>
              <w:pStyle w:val="TAL"/>
            </w:pPr>
            <w:bookmarkStart w:id="2229" w:name="OLE_LINK15"/>
            <w:r w:rsidRPr="00B3056F">
              <w:rPr>
                <w:rFonts w:hint="eastAsia"/>
              </w:rPr>
              <w:t>AppPortId</w:t>
            </w:r>
            <w:bookmarkEnd w:id="2229"/>
          </w:p>
        </w:tc>
        <w:tc>
          <w:tcPr>
            <w:tcW w:w="1556" w:type="dxa"/>
            <w:gridSpan w:val="3"/>
            <w:tcBorders>
              <w:top w:val="single" w:sz="4" w:space="0" w:color="auto"/>
              <w:left w:val="single" w:sz="4" w:space="0" w:color="auto"/>
              <w:bottom w:val="single" w:sz="4" w:space="0" w:color="auto"/>
              <w:right w:val="single" w:sz="4" w:space="0" w:color="auto"/>
            </w:tcBorders>
          </w:tcPr>
          <w:p w14:paraId="398BA06B" w14:textId="77777777" w:rsidR="00EF45DA" w:rsidRPr="00B3056F" w:rsidRDefault="00EF45DA" w:rsidP="001330D7">
            <w:pPr>
              <w:pStyle w:val="TAL"/>
            </w:pPr>
            <w:r w:rsidRPr="00B3056F">
              <w:rPr>
                <w:rFonts w:hint="eastAsia"/>
              </w:rPr>
              <w:t>6.1.6.2</w:t>
            </w:r>
            <w:r w:rsidRPr="00B3056F">
              <w:t>.41</w:t>
            </w:r>
          </w:p>
        </w:tc>
        <w:tc>
          <w:tcPr>
            <w:tcW w:w="4420" w:type="dxa"/>
            <w:gridSpan w:val="3"/>
            <w:tcBorders>
              <w:top w:val="single" w:sz="4" w:space="0" w:color="auto"/>
              <w:left w:val="single" w:sz="4" w:space="0" w:color="auto"/>
              <w:bottom w:val="single" w:sz="4" w:space="0" w:color="auto"/>
              <w:right w:val="single" w:sz="4" w:space="0" w:color="auto"/>
            </w:tcBorders>
          </w:tcPr>
          <w:p w14:paraId="3C9606C2" w14:textId="77777777" w:rsidR="00EF45DA" w:rsidRPr="00B3056F" w:rsidRDefault="00EF45DA" w:rsidP="001330D7">
            <w:pPr>
              <w:pStyle w:val="TAL"/>
              <w:rPr>
                <w:rFonts w:cs="Arial"/>
                <w:szCs w:val="18"/>
              </w:rPr>
            </w:pPr>
            <w:r w:rsidRPr="00B3056F">
              <w:rPr>
                <w:rFonts w:cs="Arial" w:hint="eastAsia"/>
                <w:szCs w:val="18"/>
              </w:rPr>
              <w:t>Application</w:t>
            </w:r>
            <w:r w:rsidRPr="00B3056F">
              <w:rPr>
                <w:rFonts w:cs="Arial"/>
                <w:szCs w:val="18"/>
              </w:rPr>
              <w:t xml:space="preserve"> Port Id</w:t>
            </w:r>
          </w:p>
        </w:tc>
      </w:tr>
      <w:tr w:rsidR="00EF45DA" w:rsidRPr="00B3056F" w14:paraId="7185FC2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E4161DD" w14:textId="77777777" w:rsidR="00EF45DA" w:rsidRPr="00B3056F" w:rsidRDefault="00EF45DA" w:rsidP="001330D7">
            <w:pPr>
              <w:pStyle w:val="TAL"/>
            </w:pPr>
            <w:r w:rsidRPr="00B3056F">
              <w:t>LcsPrivacyData</w:t>
            </w:r>
          </w:p>
        </w:tc>
        <w:tc>
          <w:tcPr>
            <w:tcW w:w="1556" w:type="dxa"/>
            <w:gridSpan w:val="3"/>
            <w:tcBorders>
              <w:top w:val="single" w:sz="4" w:space="0" w:color="auto"/>
              <w:left w:val="single" w:sz="4" w:space="0" w:color="auto"/>
              <w:bottom w:val="single" w:sz="4" w:space="0" w:color="auto"/>
              <w:right w:val="single" w:sz="4" w:space="0" w:color="auto"/>
            </w:tcBorders>
          </w:tcPr>
          <w:p w14:paraId="2D54641B" w14:textId="77777777" w:rsidR="00EF45DA" w:rsidRPr="00B3056F" w:rsidRDefault="00EF45DA" w:rsidP="001330D7">
            <w:pPr>
              <w:pStyle w:val="TAL"/>
            </w:pPr>
            <w:r w:rsidRPr="00B3056F">
              <w:t>6.1.6.2.42</w:t>
            </w:r>
          </w:p>
        </w:tc>
        <w:tc>
          <w:tcPr>
            <w:tcW w:w="4420" w:type="dxa"/>
            <w:gridSpan w:val="3"/>
            <w:tcBorders>
              <w:top w:val="single" w:sz="4" w:space="0" w:color="auto"/>
              <w:left w:val="single" w:sz="4" w:space="0" w:color="auto"/>
              <w:bottom w:val="single" w:sz="4" w:space="0" w:color="auto"/>
              <w:right w:val="single" w:sz="4" w:space="0" w:color="auto"/>
            </w:tcBorders>
          </w:tcPr>
          <w:p w14:paraId="19912D5D" w14:textId="77777777" w:rsidR="00EF45DA" w:rsidRPr="00B3056F" w:rsidRDefault="00EF45DA" w:rsidP="001330D7">
            <w:pPr>
              <w:pStyle w:val="TAL"/>
              <w:rPr>
                <w:rFonts w:cs="Arial"/>
                <w:szCs w:val="18"/>
              </w:rPr>
            </w:pPr>
          </w:p>
        </w:tc>
      </w:tr>
      <w:tr w:rsidR="00EF45DA" w:rsidRPr="00B3056F" w14:paraId="10BBC8EC"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C288824" w14:textId="77777777" w:rsidR="00EF45DA" w:rsidRPr="00B3056F" w:rsidRDefault="00EF45DA" w:rsidP="001330D7">
            <w:pPr>
              <w:pStyle w:val="TAL"/>
            </w:pPr>
            <w:r w:rsidRPr="00B3056F">
              <w:t>Lpi</w:t>
            </w:r>
          </w:p>
        </w:tc>
        <w:tc>
          <w:tcPr>
            <w:tcW w:w="1556" w:type="dxa"/>
            <w:gridSpan w:val="3"/>
            <w:tcBorders>
              <w:top w:val="single" w:sz="4" w:space="0" w:color="auto"/>
              <w:left w:val="single" w:sz="4" w:space="0" w:color="auto"/>
              <w:bottom w:val="single" w:sz="4" w:space="0" w:color="auto"/>
              <w:right w:val="single" w:sz="4" w:space="0" w:color="auto"/>
            </w:tcBorders>
          </w:tcPr>
          <w:p w14:paraId="79FBAAA9" w14:textId="77777777" w:rsidR="00EF45DA" w:rsidRPr="00B3056F" w:rsidRDefault="00EF45DA" w:rsidP="001330D7">
            <w:pPr>
              <w:pStyle w:val="TAL"/>
            </w:pPr>
            <w:r w:rsidRPr="00B3056F">
              <w:t>6.1.6.2.43</w:t>
            </w:r>
          </w:p>
        </w:tc>
        <w:tc>
          <w:tcPr>
            <w:tcW w:w="4420" w:type="dxa"/>
            <w:gridSpan w:val="3"/>
            <w:tcBorders>
              <w:top w:val="single" w:sz="4" w:space="0" w:color="auto"/>
              <w:left w:val="single" w:sz="4" w:space="0" w:color="auto"/>
              <w:bottom w:val="single" w:sz="4" w:space="0" w:color="auto"/>
              <w:right w:val="single" w:sz="4" w:space="0" w:color="auto"/>
            </w:tcBorders>
          </w:tcPr>
          <w:p w14:paraId="46CF1094" w14:textId="77777777" w:rsidR="00EF45DA" w:rsidRPr="00B3056F" w:rsidRDefault="00EF45DA" w:rsidP="001330D7">
            <w:pPr>
              <w:pStyle w:val="TAL"/>
              <w:rPr>
                <w:rFonts w:cs="Arial"/>
                <w:szCs w:val="18"/>
              </w:rPr>
            </w:pPr>
          </w:p>
        </w:tc>
      </w:tr>
      <w:tr w:rsidR="00EF45DA" w:rsidRPr="00B3056F" w14:paraId="1329CCEC"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F17C055" w14:textId="77777777" w:rsidR="00EF45DA" w:rsidRPr="00B3056F" w:rsidRDefault="00EF45DA" w:rsidP="001330D7">
            <w:pPr>
              <w:pStyle w:val="TAL"/>
            </w:pPr>
            <w:r w:rsidRPr="00B3056F">
              <w:t>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1D3A3201" w14:textId="77777777" w:rsidR="00EF45DA" w:rsidRPr="00B3056F" w:rsidRDefault="00EF45DA" w:rsidP="001330D7">
            <w:pPr>
              <w:pStyle w:val="TAL"/>
            </w:pPr>
            <w:r w:rsidRPr="00B3056F">
              <w:t>6.1.6.2.44</w:t>
            </w:r>
          </w:p>
        </w:tc>
        <w:tc>
          <w:tcPr>
            <w:tcW w:w="4420" w:type="dxa"/>
            <w:gridSpan w:val="3"/>
            <w:tcBorders>
              <w:top w:val="single" w:sz="4" w:space="0" w:color="auto"/>
              <w:left w:val="single" w:sz="4" w:space="0" w:color="auto"/>
              <w:bottom w:val="single" w:sz="4" w:space="0" w:color="auto"/>
              <w:right w:val="single" w:sz="4" w:space="0" w:color="auto"/>
            </w:tcBorders>
          </w:tcPr>
          <w:p w14:paraId="5C9D21E2" w14:textId="77777777" w:rsidR="00EF45DA" w:rsidRPr="00B3056F" w:rsidRDefault="00EF45DA" w:rsidP="001330D7">
            <w:pPr>
              <w:pStyle w:val="TAL"/>
              <w:rPr>
                <w:rFonts w:cs="Arial"/>
                <w:szCs w:val="18"/>
              </w:rPr>
            </w:pPr>
          </w:p>
        </w:tc>
      </w:tr>
      <w:tr w:rsidR="00EF45DA" w:rsidRPr="00B3056F" w14:paraId="04DB348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5A729D7" w14:textId="77777777" w:rsidR="00EF45DA" w:rsidRPr="00B3056F" w:rsidRDefault="00EF45DA" w:rsidP="001330D7">
            <w:pPr>
              <w:pStyle w:val="TAL"/>
            </w:pPr>
            <w:r w:rsidRPr="00B3056F">
              <w:t>PlmnOperatorClass</w:t>
            </w:r>
          </w:p>
        </w:tc>
        <w:tc>
          <w:tcPr>
            <w:tcW w:w="1556" w:type="dxa"/>
            <w:gridSpan w:val="3"/>
            <w:tcBorders>
              <w:top w:val="single" w:sz="4" w:space="0" w:color="auto"/>
              <w:left w:val="single" w:sz="4" w:space="0" w:color="auto"/>
              <w:bottom w:val="single" w:sz="4" w:space="0" w:color="auto"/>
              <w:right w:val="single" w:sz="4" w:space="0" w:color="auto"/>
            </w:tcBorders>
          </w:tcPr>
          <w:p w14:paraId="38FCE81C" w14:textId="77777777" w:rsidR="00EF45DA" w:rsidRPr="00B3056F" w:rsidRDefault="00EF45DA" w:rsidP="001330D7">
            <w:pPr>
              <w:pStyle w:val="TAL"/>
            </w:pPr>
            <w:r w:rsidRPr="00B3056F">
              <w:t>6.1.6.2.45</w:t>
            </w:r>
          </w:p>
        </w:tc>
        <w:tc>
          <w:tcPr>
            <w:tcW w:w="4420" w:type="dxa"/>
            <w:gridSpan w:val="3"/>
            <w:tcBorders>
              <w:top w:val="single" w:sz="4" w:space="0" w:color="auto"/>
              <w:left w:val="single" w:sz="4" w:space="0" w:color="auto"/>
              <w:bottom w:val="single" w:sz="4" w:space="0" w:color="auto"/>
              <w:right w:val="single" w:sz="4" w:space="0" w:color="auto"/>
            </w:tcBorders>
          </w:tcPr>
          <w:p w14:paraId="59614D31" w14:textId="77777777" w:rsidR="00EF45DA" w:rsidRPr="00B3056F" w:rsidRDefault="00EF45DA" w:rsidP="001330D7">
            <w:pPr>
              <w:pStyle w:val="TAL"/>
              <w:rPr>
                <w:rFonts w:cs="Arial"/>
                <w:szCs w:val="18"/>
              </w:rPr>
            </w:pPr>
          </w:p>
        </w:tc>
      </w:tr>
      <w:tr w:rsidR="00EF45DA" w:rsidRPr="00B3056F" w14:paraId="36D9274C"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87B162D" w14:textId="77777777" w:rsidR="00EF45DA" w:rsidRPr="00B3056F" w:rsidRDefault="00EF45DA" w:rsidP="001330D7">
            <w:pPr>
              <w:pStyle w:val="TAL"/>
            </w:pPr>
            <w:r w:rsidRPr="00B3056F">
              <w:t>ValidTimePeriod</w:t>
            </w:r>
          </w:p>
        </w:tc>
        <w:tc>
          <w:tcPr>
            <w:tcW w:w="1556" w:type="dxa"/>
            <w:gridSpan w:val="3"/>
            <w:tcBorders>
              <w:top w:val="single" w:sz="4" w:space="0" w:color="auto"/>
              <w:left w:val="single" w:sz="4" w:space="0" w:color="auto"/>
              <w:bottom w:val="single" w:sz="4" w:space="0" w:color="auto"/>
              <w:right w:val="single" w:sz="4" w:space="0" w:color="auto"/>
            </w:tcBorders>
          </w:tcPr>
          <w:p w14:paraId="550EB535" w14:textId="77777777" w:rsidR="00EF45DA" w:rsidRPr="00B3056F" w:rsidRDefault="00EF45DA" w:rsidP="001330D7">
            <w:pPr>
              <w:pStyle w:val="TAL"/>
            </w:pPr>
            <w:r w:rsidRPr="00B3056F">
              <w:t>6.1.6.2.46</w:t>
            </w:r>
          </w:p>
        </w:tc>
        <w:tc>
          <w:tcPr>
            <w:tcW w:w="4420" w:type="dxa"/>
            <w:gridSpan w:val="3"/>
            <w:tcBorders>
              <w:top w:val="single" w:sz="4" w:space="0" w:color="auto"/>
              <w:left w:val="single" w:sz="4" w:space="0" w:color="auto"/>
              <w:bottom w:val="single" w:sz="4" w:space="0" w:color="auto"/>
              <w:right w:val="single" w:sz="4" w:space="0" w:color="auto"/>
            </w:tcBorders>
          </w:tcPr>
          <w:p w14:paraId="304A8B92" w14:textId="77777777" w:rsidR="00EF45DA" w:rsidRPr="00B3056F" w:rsidRDefault="00EF45DA" w:rsidP="001330D7">
            <w:pPr>
              <w:pStyle w:val="TAL"/>
              <w:rPr>
                <w:rFonts w:cs="Arial"/>
                <w:szCs w:val="18"/>
              </w:rPr>
            </w:pPr>
          </w:p>
        </w:tc>
      </w:tr>
      <w:tr w:rsidR="00EF45DA" w:rsidRPr="00B3056F" w14:paraId="26C572E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3C55E7C" w14:textId="77777777" w:rsidR="00EF45DA" w:rsidRPr="00B3056F" w:rsidRDefault="00EF45DA" w:rsidP="001330D7">
            <w:pPr>
              <w:pStyle w:val="TAL"/>
            </w:pPr>
            <w:r w:rsidRPr="00B3056F">
              <w:t>LcsMoData</w:t>
            </w:r>
          </w:p>
        </w:tc>
        <w:tc>
          <w:tcPr>
            <w:tcW w:w="1556" w:type="dxa"/>
            <w:gridSpan w:val="3"/>
            <w:tcBorders>
              <w:top w:val="single" w:sz="4" w:space="0" w:color="auto"/>
              <w:left w:val="single" w:sz="4" w:space="0" w:color="auto"/>
              <w:bottom w:val="single" w:sz="4" w:space="0" w:color="auto"/>
              <w:right w:val="single" w:sz="4" w:space="0" w:color="auto"/>
            </w:tcBorders>
          </w:tcPr>
          <w:p w14:paraId="05C686A7" w14:textId="77777777" w:rsidR="00EF45DA" w:rsidRPr="00B3056F" w:rsidRDefault="00EF45DA" w:rsidP="001330D7">
            <w:pPr>
              <w:pStyle w:val="TAL"/>
            </w:pPr>
            <w:r w:rsidRPr="00B3056F">
              <w:t>6.1.6.2.47</w:t>
            </w:r>
          </w:p>
        </w:tc>
        <w:tc>
          <w:tcPr>
            <w:tcW w:w="4420" w:type="dxa"/>
            <w:gridSpan w:val="3"/>
            <w:tcBorders>
              <w:top w:val="single" w:sz="4" w:space="0" w:color="auto"/>
              <w:left w:val="single" w:sz="4" w:space="0" w:color="auto"/>
              <w:bottom w:val="single" w:sz="4" w:space="0" w:color="auto"/>
              <w:right w:val="single" w:sz="4" w:space="0" w:color="auto"/>
            </w:tcBorders>
          </w:tcPr>
          <w:p w14:paraId="2C2872B6" w14:textId="77777777" w:rsidR="00EF45DA" w:rsidRPr="00B3056F" w:rsidRDefault="00EF45DA" w:rsidP="001330D7">
            <w:pPr>
              <w:pStyle w:val="TAL"/>
              <w:rPr>
                <w:rFonts w:cs="Arial"/>
                <w:szCs w:val="18"/>
              </w:rPr>
            </w:pPr>
          </w:p>
        </w:tc>
      </w:tr>
      <w:tr w:rsidR="00EF45DA" w:rsidRPr="00B3056F" w14:paraId="79BB44E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FD4F581" w14:textId="26204239" w:rsidR="00EF45DA" w:rsidRPr="00B3056F" w:rsidRDefault="00EF45DA" w:rsidP="001330D7">
            <w:pPr>
              <w:pStyle w:val="TAL"/>
            </w:pPr>
            <w:r w:rsidRPr="00B3056F">
              <w:t>EcRestrictionData</w:t>
            </w:r>
            <w:r w:rsidR="00AB5EE0">
              <w:t>Wb</w:t>
            </w:r>
          </w:p>
        </w:tc>
        <w:tc>
          <w:tcPr>
            <w:tcW w:w="1556" w:type="dxa"/>
            <w:gridSpan w:val="3"/>
            <w:tcBorders>
              <w:top w:val="single" w:sz="4" w:space="0" w:color="auto"/>
              <w:left w:val="single" w:sz="4" w:space="0" w:color="auto"/>
              <w:bottom w:val="single" w:sz="4" w:space="0" w:color="auto"/>
              <w:right w:val="single" w:sz="4" w:space="0" w:color="auto"/>
            </w:tcBorders>
          </w:tcPr>
          <w:p w14:paraId="27DB58EA" w14:textId="77777777" w:rsidR="00EF45DA" w:rsidRPr="00B3056F" w:rsidRDefault="00EF45DA" w:rsidP="001330D7">
            <w:pPr>
              <w:pStyle w:val="TAL"/>
            </w:pPr>
            <w:r w:rsidRPr="00B3056F">
              <w:t>6.1.6.2.48</w:t>
            </w:r>
          </w:p>
        </w:tc>
        <w:tc>
          <w:tcPr>
            <w:tcW w:w="4420" w:type="dxa"/>
            <w:gridSpan w:val="3"/>
            <w:tcBorders>
              <w:top w:val="single" w:sz="4" w:space="0" w:color="auto"/>
              <w:left w:val="single" w:sz="4" w:space="0" w:color="auto"/>
              <w:bottom w:val="single" w:sz="4" w:space="0" w:color="auto"/>
              <w:right w:val="single" w:sz="4" w:space="0" w:color="auto"/>
            </w:tcBorders>
          </w:tcPr>
          <w:p w14:paraId="24EED703" w14:textId="77777777" w:rsidR="00EF45DA" w:rsidRPr="00B3056F" w:rsidRDefault="00EF45DA" w:rsidP="001330D7">
            <w:pPr>
              <w:pStyle w:val="TAL"/>
              <w:rPr>
                <w:rFonts w:cs="Arial"/>
                <w:szCs w:val="18"/>
              </w:rPr>
            </w:pPr>
            <w:r w:rsidRPr="00B3056F">
              <w:rPr>
                <w:rFonts w:cs="Arial" w:hint="eastAsia"/>
                <w:szCs w:val="18"/>
              </w:rPr>
              <w:t>Enhance Coverage Restriction Data</w:t>
            </w:r>
          </w:p>
        </w:tc>
      </w:tr>
      <w:tr w:rsidR="00EF45DA" w:rsidRPr="00B3056F" w14:paraId="04C2729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0508388" w14:textId="77777777" w:rsidR="00EF45DA" w:rsidRPr="00B3056F" w:rsidRDefault="00EF45DA" w:rsidP="001330D7">
            <w:pPr>
              <w:pStyle w:val="TAL"/>
            </w:pPr>
            <w:r w:rsidRPr="00B3056F">
              <w:t>ExpectedUeBehaviourData</w:t>
            </w:r>
          </w:p>
        </w:tc>
        <w:tc>
          <w:tcPr>
            <w:tcW w:w="1556" w:type="dxa"/>
            <w:gridSpan w:val="3"/>
            <w:tcBorders>
              <w:top w:val="single" w:sz="4" w:space="0" w:color="auto"/>
              <w:left w:val="single" w:sz="4" w:space="0" w:color="auto"/>
              <w:bottom w:val="single" w:sz="4" w:space="0" w:color="auto"/>
              <w:right w:val="single" w:sz="4" w:space="0" w:color="auto"/>
            </w:tcBorders>
          </w:tcPr>
          <w:p w14:paraId="4BD2B1E0" w14:textId="77777777" w:rsidR="00EF45DA" w:rsidRPr="00B3056F" w:rsidRDefault="00EF45DA" w:rsidP="001330D7">
            <w:pPr>
              <w:pStyle w:val="TAL"/>
            </w:pPr>
            <w:r w:rsidRPr="00B3056F">
              <w:t>6.1.6.2.49</w:t>
            </w:r>
          </w:p>
        </w:tc>
        <w:tc>
          <w:tcPr>
            <w:tcW w:w="4420" w:type="dxa"/>
            <w:gridSpan w:val="3"/>
            <w:tcBorders>
              <w:top w:val="single" w:sz="4" w:space="0" w:color="auto"/>
              <w:left w:val="single" w:sz="4" w:space="0" w:color="auto"/>
              <w:bottom w:val="single" w:sz="4" w:space="0" w:color="auto"/>
              <w:right w:val="single" w:sz="4" w:space="0" w:color="auto"/>
            </w:tcBorders>
          </w:tcPr>
          <w:p w14:paraId="6CFEC46D" w14:textId="77777777" w:rsidR="00EF45DA" w:rsidRPr="00B3056F" w:rsidRDefault="00EF45DA" w:rsidP="001330D7">
            <w:pPr>
              <w:pStyle w:val="TAL"/>
              <w:rPr>
                <w:rFonts w:cs="Arial"/>
                <w:szCs w:val="18"/>
              </w:rPr>
            </w:pPr>
            <w:r w:rsidRPr="00B3056F">
              <w:rPr>
                <w:rFonts w:cs="Arial"/>
                <w:szCs w:val="18"/>
              </w:rPr>
              <w:t>Expected UE Behaviour Data</w:t>
            </w:r>
          </w:p>
        </w:tc>
      </w:tr>
      <w:tr w:rsidR="00EF45DA" w:rsidRPr="00B3056F" w14:paraId="096154B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215E319" w14:textId="77777777" w:rsidR="00EF45DA" w:rsidRPr="00B3056F" w:rsidRDefault="00EF45DA" w:rsidP="001330D7">
            <w:pPr>
              <w:pStyle w:val="TAL"/>
            </w:pPr>
            <w:r w:rsidRPr="00B3056F">
              <w:t>SuggestedPacketNumDl</w:t>
            </w:r>
          </w:p>
        </w:tc>
        <w:tc>
          <w:tcPr>
            <w:tcW w:w="1556" w:type="dxa"/>
            <w:gridSpan w:val="3"/>
            <w:tcBorders>
              <w:top w:val="single" w:sz="4" w:space="0" w:color="auto"/>
              <w:left w:val="single" w:sz="4" w:space="0" w:color="auto"/>
              <w:bottom w:val="single" w:sz="4" w:space="0" w:color="auto"/>
              <w:right w:val="single" w:sz="4" w:space="0" w:color="auto"/>
            </w:tcBorders>
          </w:tcPr>
          <w:p w14:paraId="7CB62BA4" w14:textId="77777777" w:rsidR="00EF45DA" w:rsidRPr="00B3056F" w:rsidRDefault="00EF45DA" w:rsidP="001330D7">
            <w:pPr>
              <w:pStyle w:val="TAL"/>
            </w:pPr>
            <w:r w:rsidRPr="00B3056F">
              <w:t>6.1.6.2.52</w:t>
            </w:r>
          </w:p>
        </w:tc>
        <w:tc>
          <w:tcPr>
            <w:tcW w:w="4420" w:type="dxa"/>
            <w:gridSpan w:val="3"/>
            <w:tcBorders>
              <w:top w:val="single" w:sz="4" w:space="0" w:color="auto"/>
              <w:left w:val="single" w:sz="4" w:space="0" w:color="auto"/>
              <w:bottom w:val="single" w:sz="4" w:space="0" w:color="auto"/>
              <w:right w:val="single" w:sz="4" w:space="0" w:color="auto"/>
            </w:tcBorders>
          </w:tcPr>
          <w:p w14:paraId="73B5328E" w14:textId="77777777" w:rsidR="00EF45DA" w:rsidRPr="00B3056F" w:rsidRDefault="00EF45DA" w:rsidP="001330D7">
            <w:pPr>
              <w:pStyle w:val="TAL"/>
              <w:rPr>
                <w:rFonts w:cs="Arial"/>
                <w:szCs w:val="18"/>
              </w:rPr>
            </w:pPr>
            <w:r w:rsidRPr="00B3056F">
              <w:rPr>
                <w:rFonts w:cs="Arial"/>
                <w:szCs w:val="18"/>
              </w:rPr>
              <w:t>Suggested Number of Downlink Packets</w:t>
            </w:r>
          </w:p>
        </w:tc>
      </w:tr>
      <w:tr w:rsidR="008E3FD3" w:rsidRPr="00B3056F" w14:paraId="795596E1"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64D5499" w14:textId="77777777" w:rsidR="008E3FD3" w:rsidRPr="00B3056F" w:rsidRDefault="008E3FD3" w:rsidP="008E3FD3">
            <w:pPr>
              <w:pStyle w:val="TAL"/>
            </w:pPr>
            <w:r>
              <w:t>SmfRegistrationInfo</w:t>
            </w:r>
          </w:p>
        </w:tc>
        <w:tc>
          <w:tcPr>
            <w:tcW w:w="1556" w:type="dxa"/>
            <w:gridSpan w:val="3"/>
            <w:tcBorders>
              <w:top w:val="single" w:sz="4" w:space="0" w:color="auto"/>
              <w:left w:val="single" w:sz="4" w:space="0" w:color="auto"/>
              <w:bottom w:val="single" w:sz="4" w:space="0" w:color="auto"/>
              <w:right w:val="single" w:sz="4" w:space="0" w:color="auto"/>
            </w:tcBorders>
          </w:tcPr>
          <w:p w14:paraId="6FB3431A" w14:textId="77777777" w:rsidR="008E3FD3" w:rsidRPr="00B3056F" w:rsidRDefault="008E3FD3" w:rsidP="008E3FD3">
            <w:pPr>
              <w:pStyle w:val="TAL"/>
            </w:pPr>
            <w:r>
              <w:t>6.1.6.2.53</w:t>
            </w:r>
          </w:p>
        </w:tc>
        <w:tc>
          <w:tcPr>
            <w:tcW w:w="4420" w:type="dxa"/>
            <w:gridSpan w:val="3"/>
            <w:tcBorders>
              <w:top w:val="single" w:sz="4" w:space="0" w:color="auto"/>
              <w:left w:val="single" w:sz="4" w:space="0" w:color="auto"/>
              <w:bottom w:val="single" w:sz="4" w:space="0" w:color="auto"/>
              <w:right w:val="single" w:sz="4" w:space="0" w:color="auto"/>
            </w:tcBorders>
          </w:tcPr>
          <w:p w14:paraId="4B222E43" w14:textId="77777777" w:rsidR="008E3FD3" w:rsidRPr="00B3056F" w:rsidRDefault="008E3FD3" w:rsidP="008E3FD3">
            <w:pPr>
              <w:pStyle w:val="TAL"/>
              <w:rPr>
                <w:rFonts w:cs="Arial"/>
                <w:szCs w:val="18"/>
              </w:rPr>
            </w:pPr>
          </w:p>
        </w:tc>
      </w:tr>
      <w:tr w:rsidR="00EF45DA" w:rsidRPr="00B3056F" w14:paraId="03761F64"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5FBD64E" w14:textId="77777777" w:rsidR="00EF45DA" w:rsidRPr="00B3056F" w:rsidRDefault="00EF45DA" w:rsidP="001330D7">
            <w:pPr>
              <w:pStyle w:val="TAL"/>
            </w:pPr>
            <w:r w:rsidRPr="00B3056F">
              <w:rPr>
                <w:rFonts w:hint="eastAsia"/>
              </w:rPr>
              <w:t>FrameRouteInfo</w:t>
            </w:r>
          </w:p>
        </w:tc>
        <w:tc>
          <w:tcPr>
            <w:tcW w:w="1556" w:type="dxa"/>
            <w:gridSpan w:val="3"/>
            <w:tcBorders>
              <w:top w:val="single" w:sz="4" w:space="0" w:color="auto"/>
              <w:left w:val="single" w:sz="4" w:space="0" w:color="auto"/>
              <w:bottom w:val="single" w:sz="4" w:space="0" w:color="auto"/>
              <w:right w:val="single" w:sz="4" w:space="0" w:color="auto"/>
            </w:tcBorders>
          </w:tcPr>
          <w:p w14:paraId="595968C4" w14:textId="77777777" w:rsidR="00EF45DA" w:rsidRPr="00B3056F" w:rsidRDefault="00EF45DA" w:rsidP="001330D7">
            <w:pPr>
              <w:pStyle w:val="TAL"/>
            </w:pPr>
            <w:r w:rsidRPr="00B3056F">
              <w:rPr>
                <w:rFonts w:hint="eastAsia"/>
              </w:rPr>
              <w:t>6.1.6.2</w:t>
            </w:r>
            <w:r w:rsidRPr="00B3056F">
              <w:t>.54</w:t>
            </w:r>
          </w:p>
        </w:tc>
        <w:tc>
          <w:tcPr>
            <w:tcW w:w="4420" w:type="dxa"/>
            <w:gridSpan w:val="3"/>
            <w:tcBorders>
              <w:top w:val="single" w:sz="4" w:space="0" w:color="auto"/>
              <w:left w:val="single" w:sz="4" w:space="0" w:color="auto"/>
              <w:bottom w:val="single" w:sz="4" w:space="0" w:color="auto"/>
              <w:right w:val="single" w:sz="4" w:space="0" w:color="auto"/>
            </w:tcBorders>
          </w:tcPr>
          <w:p w14:paraId="56151FE9" w14:textId="77777777" w:rsidR="00EF45DA" w:rsidRPr="00B3056F" w:rsidRDefault="00EF45DA" w:rsidP="001330D7">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8E3FD3" w:rsidRPr="00B3056F" w14:paraId="6C2FF60C"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A04E237" w14:textId="77777777" w:rsidR="008E3FD3" w:rsidRPr="00B3056F" w:rsidRDefault="008E3FD3" w:rsidP="008E3FD3">
            <w:pPr>
              <w:pStyle w:val="TAL"/>
            </w:pPr>
            <w:r>
              <w:t>SorUpdateInfo</w:t>
            </w:r>
          </w:p>
        </w:tc>
        <w:tc>
          <w:tcPr>
            <w:tcW w:w="1556" w:type="dxa"/>
            <w:gridSpan w:val="3"/>
            <w:tcBorders>
              <w:top w:val="single" w:sz="4" w:space="0" w:color="auto"/>
              <w:left w:val="single" w:sz="4" w:space="0" w:color="auto"/>
              <w:bottom w:val="single" w:sz="4" w:space="0" w:color="auto"/>
              <w:right w:val="single" w:sz="4" w:space="0" w:color="auto"/>
            </w:tcBorders>
          </w:tcPr>
          <w:p w14:paraId="48670A8F" w14:textId="77777777" w:rsidR="008E3FD3" w:rsidRPr="00B3056F" w:rsidRDefault="008E3FD3" w:rsidP="008E3FD3">
            <w:pPr>
              <w:pStyle w:val="TAL"/>
            </w:pPr>
            <w:r>
              <w:t>6.1.6.2.55</w:t>
            </w:r>
          </w:p>
        </w:tc>
        <w:tc>
          <w:tcPr>
            <w:tcW w:w="4420" w:type="dxa"/>
            <w:gridSpan w:val="3"/>
            <w:tcBorders>
              <w:top w:val="single" w:sz="4" w:space="0" w:color="auto"/>
              <w:left w:val="single" w:sz="4" w:space="0" w:color="auto"/>
              <w:bottom w:val="single" w:sz="4" w:space="0" w:color="auto"/>
              <w:right w:val="single" w:sz="4" w:space="0" w:color="auto"/>
            </w:tcBorders>
          </w:tcPr>
          <w:p w14:paraId="340CDABB" w14:textId="77777777" w:rsidR="008E3FD3" w:rsidRPr="00B3056F" w:rsidRDefault="008E3FD3" w:rsidP="008E3FD3">
            <w:pPr>
              <w:pStyle w:val="TAL"/>
              <w:rPr>
                <w:rFonts w:cs="Arial"/>
                <w:szCs w:val="18"/>
              </w:rPr>
            </w:pPr>
          </w:p>
        </w:tc>
      </w:tr>
      <w:tr w:rsidR="00EF45DA" w:rsidRPr="00B3056F" w14:paraId="009FADA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59EE876" w14:textId="77777777" w:rsidR="00EF45DA" w:rsidRPr="00B3056F" w:rsidRDefault="00EF45DA" w:rsidP="001330D7">
            <w:pPr>
              <w:pStyle w:val="TAL"/>
            </w:pPr>
            <w:r w:rsidRPr="00B3056F">
              <w:t>EnhancedCoverageRestrictionData</w:t>
            </w:r>
          </w:p>
        </w:tc>
        <w:tc>
          <w:tcPr>
            <w:tcW w:w="1556" w:type="dxa"/>
            <w:gridSpan w:val="3"/>
            <w:tcBorders>
              <w:top w:val="single" w:sz="4" w:space="0" w:color="auto"/>
              <w:left w:val="single" w:sz="4" w:space="0" w:color="auto"/>
              <w:bottom w:val="single" w:sz="4" w:space="0" w:color="auto"/>
              <w:right w:val="single" w:sz="4" w:space="0" w:color="auto"/>
            </w:tcBorders>
          </w:tcPr>
          <w:p w14:paraId="1C48EC5B" w14:textId="77777777" w:rsidR="00EF45DA" w:rsidRPr="00B3056F" w:rsidRDefault="00EF45DA" w:rsidP="001330D7">
            <w:pPr>
              <w:pStyle w:val="TAL"/>
            </w:pPr>
            <w:r w:rsidRPr="00B3056F">
              <w:t>6.1.6.2.56</w:t>
            </w:r>
          </w:p>
        </w:tc>
        <w:tc>
          <w:tcPr>
            <w:tcW w:w="4420" w:type="dxa"/>
            <w:gridSpan w:val="3"/>
            <w:tcBorders>
              <w:top w:val="single" w:sz="4" w:space="0" w:color="auto"/>
              <w:left w:val="single" w:sz="4" w:space="0" w:color="auto"/>
              <w:bottom w:val="single" w:sz="4" w:space="0" w:color="auto"/>
              <w:right w:val="single" w:sz="4" w:space="0" w:color="auto"/>
            </w:tcBorders>
          </w:tcPr>
          <w:p w14:paraId="34A031B5" w14:textId="77777777" w:rsidR="00EF45DA" w:rsidRPr="00B3056F" w:rsidRDefault="00EF45DA" w:rsidP="001330D7">
            <w:pPr>
              <w:pStyle w:val="TAL"/>
              <w:rPr>
                <w:rFonts w:cs="Arial"/>
                <w:szCs w:val="18"/>
              </w:rPr>
            </w:pPr>
            <w:r w:rsidRPr="00B3056F">
              <w:rPr>
                <w:rFonts w:cs="Arial"/>
                <w:szCs w:val="18"/>
              </w:rPr>
              <w:t>Enhanced Coverage Restriction Data</w:t>
            </w:r>
          </w:p>
        </w:tc>
      </w:tr>
      <w:tr w:rsidR="00EF45DA" w:rsidRPr="00B3056F" w14:paraId="2D2DAF2E"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8D551F6" w14:textId="77777777" w:rsidR="00EF45DA" w:rsidRPr="00B3056F" w:rsidRDefault="00EF45DA" w:rsidP="001330D7">
            <w:pPr>
              <w:pStyle w:val="TAL"/>
            </w:pPr>
            <w:r w:rsidRPr="00B3056F">
              <w:rPr>
                <w:rFonts w:hint="eastAsia"/>
              </w:rPr>
              <w:t>EdrxParameters</w:t>
            </w:r>
          </w:p>
        </w:tc>
        <w:tc>
          <w:tcPr>
            <w:tcW w:w="1556" w:type="dxa"/>
            <w:gridSpan w:val="3"/>
            <w:tcBorders>
              <w:top w:val="single" w:sz="4" w:space="0" w:color="auto"/>
              <w:left w:val="single" w:sz="4" w:space="0" w:color="auto"/>
              <w:bottom w:val="single" w:sz="4" w:space="0" w:color="auto"/>
              <w:right w:val="single" w:sz="4" w:space="0" w:color="auto"/>
            </w:tcBorders>
          </w:tcPr>
          <w:p w14:paraId="7AB5F4A0" w14:textId="77777777" w:rsidR="00EF45DA" w:rsidRPr="00B3056F" w:rsidRDefault="00EF45DA" w:rsidP="001330D7">
            <w:pPr>
              <w:pStyle w:val="TAL"/>
            </w:pPr>
            <w:r w:rsidRPr="00B3056F">
              <w:t>6.1.6.2.57</w:t>
            </w:r>
          </w:p>
        </w:tc>
        <w:tc>
          <w:tcPr>
            <w:tcW w:w="4420" w:type="dxa"/>
            <w:gridSpan w:val="3"/>
            <w:tcBorders>
              <w:top w:val="single" w:sz="4" w:space="0" w:color="auto"/>
              <w:left w:val="single" w:sz="4" w:space="0" w:color="auto"/>
              <w:bottom w:val="single" w:sz="4" w:space="0" w:color="auto"/>
              <w:right w:val="single" w:sz="4" w:space="0" w:color="auto"/>
            </w:tcBorders>
          </w:tcPr>
          <w:p w14:paraId="3176948D" w14:textId="77777777" w:rsidR="00EF45DA" w:rsidRPr="00B3056F" w:rsidRDefault="00EF45DA" w:rsidP="001330D7">
            <w:pPr>
              <w:pStyle w:val="TAL"/>
              <w:rPr>
                <w:rFonts w:cs="Arial"/>
                <w:szCs w:val="18"/>
              </w:rPr>
            </w:pPr>
            <w:r w:rsidRPr="00B3056F">
              <w:rPr>
                <w:rFonts w:cs="Arial" w:hint="eastAsia"/>
                <w:szCs w:val="18"/>
              </w:rPr>
              <w:t>eDRX Parameters</w:t>
            </w:r>
          </w:p>
        </w:tc>
      </w:tr>
      <w:tr w:rsidR="00EF45DA" w:rsidRPr="00B3056F" w14:paraId="575A608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CA635E7" w14:textId="77777777" w:rsidR="00EF45DA" w:rsidRPr="00B3056F" w:rsidRDefault="00EF45DA" w:rsidP="001330D7">
            <w:pPr>
              <w:pStyle w:val="TAL"/>
            </w:pPr>
            <w:r w:rsidRPr="00B3056F">
              <w:rPr>
                <w:rFonts w:hint="eastAsia"/>
              </w:rPr>
              <w:t>P</w:t>
            </w:r>
            <w:r w:rsidRPr="00B3056F">
              <w:t>twParameters</w:t>
            </w:r>
          </w:p>
        </w:tc>
        <w:tc>
          <w:tcPr>
            <w:tcW w:w="1556" w:type="dxa"/>
            <w:gridSpan w:val="3"/>
            <w:tcBorders>
              <w:top w:val="single" w:sz="4" w:space="0" w:color="auto"/>
              <w:left w:val="single" w:sz="4" w:space="0" w:color="auto"/>
              <w:bottom w:val="single" w:sz="4" w:space="0" w:color="auto"/>
              <w:right w:val="single" w:sz="4" w:space="0" w:color="auto"/>
            </w:tcBorders>
          </w:tcPr>
          <w:p w14:paraId="1F6EAF9E" w14:textId="77777777" w:rsidR="00EF45DA" w:rsidRPr="00B3056F" w:rsidRDefault="00EF45DA" w:rsidP="001330D7">
            <w:pPr>
              <w:pStyle w:val="TAL"/>
            </w:pPr>
            <w:r w:rsidRPr="00B3056F">
              <w:t>6.1.6.2.58</w:t>
            </w:r>
          </w:p>
        </w:tc>
        <w:tc>
          <w:tcPr>
            <w:tcW w:w="4420" w:type="dxa"/>
            <w:gridSpan w:val="3"/>
            <w:tcBorders>
              <w:top w:val="single" w:sz="4" w:space="0" w:color="auto"/>
              <w:left w:val="single" w:sz="4" w:space="0" w:color="auto"/>
              <w:bottom w:val="single" w:sz="4" w:space="0" w:color="auto"/>
              <w:right w:val="single" w:sz="4" w:space="0" w:color="auto"/>
            </w:tcBorders>
          </w:tcPr>
          <w:p w14:paraId="74540BEC" w14:textId="77777777" w:rsidR="00EF45DA" w:rsidRPr="00B3056F" w:rsidRDefault="00EF45DA" w:rsidP="001330D7">
            <w:pPr>
              <w:pStyle w:val="TAL"/>
              <w:rPr>
                <w:rFonts w:cs="Arial"/>
                <w:szCs w:val="18"/>
              </w:rPr>
            </w:pPr>
            <w:r w:rsidRPr="00B3056F">
              <w:rPr>
                <w:rFonts w:cs="Arial" w:hint="eastAsia"/>
                <w:szCs w:val="18"/>
              </w:rPr>
              <w:t>P</w:t>
            </w:r>
            <w:r w:rsidRPr="00B3056F">
              <w:rPr>
                <w:rFonts w:cs="Arial"/>
                <w:szCs w:val="18"/>
              </w:rPr>
              <w:t>aging Time Window Parameters</w:t>
            </w:r>
          </w:p>
        </w:tc>
      </w:tr>
      <w:tr w:rsidR="00EF45DA" w:rsidRPr="00B3056F" w14:paraId="23F3708D"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1362EBA" w14:textId="77777777" w:rsidR="00EF45DA" w:rsidRPr="00B3056F" w:rsidRDefault="00EF45DA" w:rsidP="001330D7">
            <w:pPr>
              <w:pStyle w:val="TAL"/>
            </w:pPr>
            <w:r w:rsidRPr="00B3056F">
              <w:t>OperationMode</w:t>
            </w:r>
          </w:p>
        </w:tc>
        <w:tc>
          <w:tcPr>
            <w:tcW w:w="1556" w:type="dxa"/>
            <w:gridSpan w:val="3"/>
            <w:tcBorders>
              <w:top w:val="single" w:sz="4" w:space="0" w:color="auto"/>
              <w:left w:val="single" w:sz="4" w:space="0" w:color="auto"/>
              <w:bottom w:val="single" w:sz="4" w:space="0" w:color="auto"/>
              <w:right w:val="single" w:sz="4" w:space="0" w:color="auto"/>
            </w:tcBorders>
          </w:tcPr>
          <w:p w14:paraId="56AB6FEF" w14:textId="77777777" w:rsidR="00EF45DA" w:rsidRPr="00B3056F" w:rsidRDefault="00EF45DA" w:rsidP="001330D7">
            <w:pPr>
              <w:pStyle w:val="TAL"/>
            </w:pPr>
            <w:r w:rsidRPr="00B3056F">
              <w:t>6.1.6.3.12</w:t>
            </w:r>
          </w:p>
        </w:tc>
        <w:tc>
          <w:tcPr>
            <w:tcW w:w="4420" w:type="dxa"/>
            <w:gridSpan w:val="3"/>
            <w:tcBorders>
              <w:top w:val="single" w:sz="4" w:space="0" w:color="auto"/>
              <w:left w:val="single" w:sz="4" w:space="0" w:color="auto"/>
              <w:bottom w:val="single" w:sz="4" w:space="0" w:color="auto"/>
              <w:right w:val="single" w:sz="4" w:space="0" w:color="auto"/>
            </w:tcBorders>
          </w:tcPr>
          <w:p w14:paraId="09F1FFEA" w14:textId="77777777" w:rsidR="00EF45DA" w:rsidRPr="00B3056F" w:rsidRDefault="00EF45DA" w:rsidP="001330D7">
            <w:pPr>
              <w:pStyle w:val="TAL"/>
              <w:rPr>
                <w:rFonts w:cs="Arial"/>
                <w:szCs w:val="18"/>
              </w:rPr>
            </w:pPr>
            <w:r w:rsidRPr="00B3056F">
              <w:rPr>
                <w:rFonts w:cs="Arial" w:hint="eastAsia"/>
                <w:szCs w:val="18"/>
              </w:rPr>
              <w:t>O</w:t>
            </w:r>
            <w:r w:rsidRPr="00B3056F">
              <w:rPr>
                <w:rFonts w:cs="Arial"/>
                <w:szCs w:val="18"/>
              </w:rPr>
              <w:t>peration Mode</w:t>
            </w:r>
          </w:p>
        </w:tc>
      </w:tr>
      <w:tr w:rsidR="00EF45DA" w:rsidRPr="00B3056F" w14:paraId="58347A94"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D31A212" w14:textId="77777777" w:rsidR="00EF45DA" w:rsidRPr="00B3056F" w:rsidRDefault="00EF45DA" w:rsidP="001330D7">
            <w:pPr>
              <w:pStyle w:val="TAL"/>
            </w:pPr>
            <w:r w:rsidRPr="00B3056F">
              <w:t>SorUpdateIndicator</w:t>
            </w:r>
          </w:p>
        </w:tc>
        <w:tc>
          <w:tcPr>
            <w:tcW w:w="1556" w:type="dxa"/>
            <w:gridSpan w:val="3"/>
            <w:tcBorders>
              <w:top w:val="single" w:sz="4" w:space="0" w:color="auto"/>
              <w:left w:val="single" w:sz="4" w:space="0" w:color="auto"/>
              <w:bottom w:val="single" w:sz="4" w:space="0" w:color="auto"/>
              <w:right w:val="single" w:sz="4" w:space="0" w:color="auto"/>
            </w:tcBorders>
          </w:tcPr>
          <w:p w14:paraId="04236602" w14:textId="77777777" w:rsidR="00EF45DA" w:rsidRPr="00B3056F" w:rsidRDefault="00EF45DA" w:rsidP="001330D7">
            <w:pPr>
              <w:pStyle w:val="TAL"/>
            </w:pPr>
            <w:r w:rsidRPr="00B3056F">
              <w:t>6.1.6.3.13</w:t>
            </w:r>
          </w:p>
        </w:tc>
        <w:tc>
          <w:tcPr>
            <w:tcW w:w="4420" w:type="dxa"/>
            <w:gridSpan w:val="3"/>
            <w:tcBorders>
              <w:top w:val="single" w:sz="4" w:space="0" w:color="auto"/>
              <w:left w:val="single" w:sz="4" w:space="0" w:color="auto"/>
              <w:bottom w:val="single" w:sz="4" w:space="0" w:color="auto"/>
              <w:right w:val="single" w:sz="4" w:space="0" w:color="auto"/>
            </w:tcBorders>
          </w:tcPr>
          <w:p w14:paraId="5D0D098E" w14:textId="77777777" w:rsidR="00EF45DA" w:rsidRPr="00B3056F" w:rsidRDefault="00EF45DA" w:rsidP="001330D7">
            <w:pPr>
              <w:pStyle w:val="TAL"/>
              <w:rPr>
                <w:rFonts w:cs="Arial"/>
                <w:szCs w:val="18"/>
              </w:rPr>
            </w:pPr>
            <w:r w:rsidRPr="00B3056F">
              <w:rPr>
                <w:rFonts w:cs="Arial" w:hint="eastAsia"/>
                <w:szCs w:val="18"/>
              </w:rPr>
              <w:t>S</w:t>
            </w:r>
            <w:r w:rsidRPr="00B3056F">
              <w:rPr>
                <w:rFonts w:cs="Arial"/>
                <w:szCs w:val="18"/>
              </w:rPr>
              <w:t>oR Update Indicator</w:t>
            </w:r>
          </w:p>
        </w:tc>
      </w:tr>
      <w:tr w:rsidR="00EF45DA" w:rsidRPr="00B3056F" w14:paraId="4F19F830"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E190B28" w14:textId="77777777" w:rsidR="00EF45DA" w:rsidRPr="00B3056F" w:rsidRDefault="00EF45DA" w:rsidP="001330D7">
            <w:pPr>
              <w:pStyle w:val="TAL"/>
            </w:pPr>
            <w:r w:rsidRPr="00B3056F">
              <w:rPr>
                <w:rFonts w:hint="eastAsia"/>
              </w:rPr>
              <w:t>ExternalUnrelatedClass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51CE0155" w14:textId="77777777" w:rsidR="00EF45DA" w:rsidRPr="00B3056F" w:rsidRDefault="00EF45DA" w:rsidP="001330D7">
            <w:pPr>
              <w:pStyle w:val="TAL"/>
            </w:pPr>
            <w:r w:rsidRPr="00B3056F">
              <w:t>6.1.6.2.62</w:t>
            </w:r>
          </w:p>
        </w:tc>
        <w:tc>
          <w:tcPr>
            <w:tcW w:w="4420" w:type="dxa"/>
            <w:gridSpan w:val="3"/>
            <w:tcBorders>
              <w:top w:val="single" w:sz="4" w:space="0" w:color="auto"/>
              <w:left w:val="single" w:sz="4" w:space="0" w:color="auto"/>
              <w:bottom w:val="single" w:sz="4" w:space="0" w:color="auto"/>
              <w:right w:val="single" w:sz="4" w:space="0" w:color="auto"/>
            </w:tcBorders>
          </w:tcPr>
          <w:p w14:paraId="6715EC5F" w14:textId="77777777" w:rsidR="00EF45DA" w:rsidRPr="00B3056F" w:rsidRDefault="00EF45DA" w:rsidP="001330D7">
            <w:pPr>
              <w:pStyle w:val="TAL"/>
              <w:rPr>
                <w:rFonts w:cs="Arial"/>
                <w:szCs w:val="18"/>
              </w:rPr>
            </w:pPr>
          </w:p>
        </w:tc>
      </w:tr>
      <w:tr w:rsidR="00EF45DA" w:rsidRPr="00B3056F" w14:paraId="1394198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253370F" w14:textId="77777777" w:rsidR="00EF45DA" w:rsidRPr="00B3056F" w:rsidRDefault="00EF45DA" w:rsidP="001330D7">
            <w:pPr>
              <w:pStyle w:val="TAL"/>
            </w:pPr>
            <w:r w:rsidRPr="00B3056F">
              <w:rPr>
                <w:rFonts w:hint="eastAsia"/>
              </w:rPr>
              <w:t>AfExternal</w:t>
            </w:r>
          </w:p>
        </w:tc>
        <w:tc>
          <w:tcPr>
            <w:tcW w:w="1556" w:type="dxa"/>
            <w:gridSpan w:val="3"/>
            <w:tcBorders>
              <w:top w:val="single" w:sz="4" w:space="0" w:color="auto"/>
              <w:left w:val="single" w:sz="4" w:space="0" w:color="auto"/>
              <w:bottom w:val="single" w:sz="4" w:space="0" w:color="auto"/>
              <w:right w:val="single" w:sz="4" w:space="0" w:color="auto"/>
            </w:tcBorders>
          </w:tcPr>
          <w:p w14:paraId="3D740A53" w14:textId="77777777" w:rsidR="00EF45DA" w:rsidRPr="00B3056F" w:rsidRDefault="00EF45DA" w:rsidP="001330D7">
            <w:pPr>
              <w:pStyle w:val="TAL"/>
            </w:pPr>
            <w:r w:rsidRPr="00B3056F">
              <w:t>6.1.6.2.63</w:t>
            </w:r>
          </w:p>
        </w:tc>
        <w:tc>
          <w:tcPr>
            <w:tcW w:w="4420" w:type="dxa"/>
            <w:gridSpan w:val="3"/>
            <w:tcBorders>
              <w:top w:val="single" w:sz="4" w:space="0" w:color="auto"/>
              <w:left w:val="single" w:sz="4" w:space="0" w:color="auto"/>
              <w:bottom w:val="single" w:sz="4" w:space="0" w:color="auto"/>
              <w:right w:val="single" w:sz="4" w:space="0" w:color="auto"/>
            </w:tcBorders>
          </w:tcPr>
          <w:p w14:paraId="27BCDDC2" w14:textId="77777777" w:rsidR="00EF45DA" w:rsidRPr="00B3056F" w:rsidRDefault="00EF45DA" w:rsidP="001330D7">
            <w:pPr>
              <w:pStyle w:val="TAL"/>
              <w:rPr>
                <w:rFonts w:cs="Arial"/>
                <w:szCs w:val="18"/>
              </w:rPr>
            </w:pPr>
          </w:p>
        </w:tc>
      </w:tr>
      <w:tr w:rsidR="00EF45DA" w:rsidRPr="00B3056F" w14:paraId="0D4F4EE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3A3C614" w14:textId="77777777" w:rsidR="00EF45DA" w:rsidRPr="00B3056F" w:rsidRDefault="00EF45DA" w:rsidP="001330D7">
            <w:pPr>
              <w:pStyle w:val="TAL"/>
            </w:pPr>
            <w:r w:rsidRPr="00B3056F">
              <w:rPr>
                <w:rFonts w:hint="eastAsia"/>
              </w:rPr>
              <w:t>LcsClientExternal</w:t>
            </w:r>
          </w:p>
        </w:tc>
        <w:tc>
          <w:tcPr>
            <w:tcW w:w="1556" w:type="dxa"/>
            <w:gridSpan w:val="3"/>
            <w:tcBorders>
              <w:top w:val="single" w:sz="4" w:space="0" w:color="auto"/>
              <w:left w:val="single" w:sz="4" w:space="0" w:color="auto"/>
              <w:bottom w:val="single" w:sz="4" w:space="0" w:color="auto"/>
              <w:right w:val="single" w:sz="4" w:space="0" w:color="auto"/>
            </w:tcBorders>
          </w:tcPr>
          <w:p w14:paraId="2CF2C109" w14:textId="77777777" w:rsidR="00EF45DA" w:rsidRPr="00B3056F" w:rsidRDefault="00EF45DA" w:rsidP="001330D7">
            <w:pPr>
              <w:pStyle w:val="TAL"/>
            </w:pPr>
            <w:r w:rsidRPr="00B3056F">
              <w:t>6.1.6.2.64</w:t>
            </w:r>
          </w:p>
        </w:tc>
        <w:tc>
          <w:tcPr>
            <w:tcW w:w="4420" w:type="dxa"/>
            <w:gridSpan w:val="3"/>
            <w:tcBorders>
              <w:top w:val="single" w:sz="4" w:space="0" w:color="auto"/>
              <w:left w:val="single" w:sz="4" w:space="0" w:color="auto"/>
              <w:bottom w:val="single" w:sz="4" w:space="0" w:color="auto"/>
              <w:right w:val="single" w:sz="4" w:space="0" w:color="auto"/>
            </w:tcBorders>
          </w:tcPr>
          <w:p w14:paraId="77E452F4" w14:textId="77777777" w:rsidR="00EF45DA" w:rsidRPr="00B3056F" w:rsidRDefault="00EF45DA" w:rsidP="001330D7">
            <w:pPr>
              <w:pStyle w:val="TAL"/>
              <w:rPr>
                <w:rFonts w:cs="Arial"/>
                <w:szCs w:val="18"/>
              </w:rPr>
            </w:pPr>
          </w:p>
        </w:tc>
      </w:tr>
      <w:tr w:rsidR="00EF45DA" w:rsidRPr="00B3056F" w14:paraId="54C49D5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693D6B4" w14:textId="77777777" w:rsidR="00EF45DA" w:rsidRPr="00B3056F" w:rsidRDefault="00EF45DA" w:rsidP="001330D7">
            <w:pPr>
              <w:pStyle w:val="TAL"/>
            </w:pPr>
            <w:r w:rsidRPr="00B3056F">
              <w:rPr>
                <w:rFonts w:hint="eastAsia"/>
              </w:rPr>
              <w:t>LcsClientGroupExternal</w:t>
            </w:r>
          </w:p>
        </w:tc>
        <w:tc>
          <w:tcPr>
            <w:tcW w:w="1556" w:type="dxa"/>
            <w:gridSpan w:val="3"/>
            <w:tcBorders>
              <w:top w:val="single" w:sz="4" w:space="0" w:color="auto"/>
              <w:left w:val="single" w:sz="4" w:space="0" w:color="auto"/>
              <w:bottom w:val="single" w:sz="4" w:space="0" w:color="auto"/>
              <w:right w:val="single" w:sz="4" w:space="0" w:color="auto"/>
            </w:tcBorders>
          </w:tcPr>
          <w:p w14:paraId="60A093DA" w14:textId="77777777" w:rsidR="00EF45DA" w:rsidRPr="00B3056F" w:rsidRDefault="00EF45DA" w:rsidP="001330D7">
            <w:pPr>
              <w:pStyle w:val="TAL"/>
            </w:pPr>
            <w:r w:rsidRPr="00B3056F">
              <w:t>6.1.6.2.65</w:t>
            </w:r>
          </w:p>
        </w:tc>
        <w:tc>
          <w:tcPr>
            <w:tcW w:w="4420" w:type="dxa"/>
            <w:gridSpan w:val="3"/>
            <w:tcBorders>
              <w:top w:val="single" w:sz="4" w:space="0" w:color="auto"/>
              <w:left w:val="single" w:sz="4" w:space="0" w:color="auto"/>
              <w:bottom w:val="single" w:sz="4" w:space="0" w:color="auto"/>
              <w:right w:val="single" w:sz="4" w:space="0" w:color="auto"/>
            </w:tcBorders>
          </w:tcPr>
          <w:p w14:paraId="0B54F195" w14:textId="77777777" w:rsidR="00EF45DA" w:rsidRPr="00B3056F" w:rsidRDefault="00EF45DA" w:rsidP="001330D7">
            <w:pPr>
              <w:pStyle w:val="TAL"/>
              <w:rPr>
                <w:rFonts w:cs="Arial"/>
                <w:szCs w:val="18"/>
              </w:rPr>
            </w:pPr>
          </w:p>
        </w:tc>
      </w:tr>
      <w:tr w:rsidR="00EF45DA" w:rsidRPr="00B3056F" w14:paraId="5CFE6C6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5D620DA" w14:textId="77777777" w:rsidR="00EF45DA" w:rsidRPr="00B3056F" w:rsidRDefault="00EF45DA" w:rsidP="001330D7">
            <w:pPr>
              <w:pStyle w:val="TAL"/>
            </w:pPr>
            <w:r w:rsidRPr="00B3056F">
              <w:rPr>
                <w:rFonts w:hint="eastAsia"/>
              </w:rPr>
              <w:t>ServiceTypeUnrelatedClass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52B70EC8" w14:textId="77777777" w:rsidR="00EF45DA" w:rsidRPr="00B3056F" w:rsidRDefault="00EF45DA" w:rsidP="001330D7">
            <w:pPr>
              <w:pStyle w:val="TAL"/>
            </w:pPr>
            <w:r w:rsidRPr="00B3056F">
              <w:t>6.1.6.2.66</w:t>
            </w:r>
          </w:p>
        </w:tc>
        <w:tc>
          <w:tcPr>
            <w:tcW w:w="4420" w:type="dxa"/>
            <w:gridSpan w:val="3"/>
            <w:tcBorders>
              <w:top w:val="single" w:sz="4" w:space="0" w:color="auto"/>
              <w:left w:val="single" w:sz="4" w:space="0" w:color="auto"/>
              <w:bottom w:val="single" w:sz="4" w:space="0" w:color="auto"/>
              <w:right w:val="single" w:sz="4" w:space="0" w:color="auto"/>
            </w:tcBorders>
          </w:tcPr>
          <w:p w14:paraId="53BEE25A" w14:textId="77777777" w:rsidR="00EF45DA" w:rsidRPr="00B3056F" w:rsidRDefault="00EF45DA" w:rsidP="001330D7">
            <w:pPr>
              <w:pStyle w:val="TAL"/>
              <w:rPr>
                <w:rFonts w:cs="Arial"/>
                <w:szCs w:val="18"/>
              </w:rPr>
            </w:pPr>
          </w:p>
        </w:tc>
      </w:tr>
      <w:tr w:rsidR="008E3FD3" w:rsidRPr="00B3056F" w14:paraId="089F54B3"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91AA377" w14:textId="77777777" w:rsidR="008E3FD3" w:rsidRPr="00B3056F" w:rsidRDefault="008E3FD3" w:rsidP="008E3FD3">
            <w:pPr>
              <w:pStyle w:val="TAL"/>
            </w:pPr>
            <w:r>
              <w:t>UeId</w:t>
            </w:r>
          </w:p>
        </w:tc>
        <w:tc>
          <w:tcPr>
            <w:tcW w:w="1556" w:type="dxa"/>
            <w:gridSpan w:val="3"/>
            <w:tcBorders>
              <w:top w:val="single" w:sz="4" w:space="0" w:color="auto"/>
              <w:left w:val="single" w:sz="4" w:space="0" w:color="auto"/>
              <w:bottom w:val="single" w:sz="4" w:space="0" w:color="auto"/>
              <w:right w:val="single" w:sz="4" w:space="0" w:color="auto"/>
            </w:tcBorders>
          </w:tcPr>
          <w:p w14:paraId="2DFDCADF" w14:textId="77777777" w:rsidR="008E3FD3" w:rsidRPr="00B3056F" w:rsidRDefault="008E3FD3" w:rsidP="008E3FD3">
            <w:pPr>
              <w:pStyle w:val="TAL"/>
            </w:pPr>
            <w:r>
              <w:t>6.1.6.2.67</w:t>
            </w:r>
          </w:p>
        </w:tc>
        <w:tc>
          <w:tcPr>
            <w:tcW w:w="4420" w:type="dxa"/>
            <w:gridSpan w:val="3"/>
            <w:tcBorders>
              <w:top w:val="single" w:sz="4" w:space="0" w:color="auto"/>
              <w:left w:val="single" w:sz="4" w:space="0" w:color="auto"/>
              <w:bottom w:val="single" w:sz="4" w:space="0" w:color="auto"/>
              <w:right w:val="single" w:sz="4" w:space="0" w:color="auto"/>
            </w:tcBorders>
          </w:tcPr>
          <w:p w14:paraId="7C5CA127" w14:textId="77777777" w:rsidR="008E3FD3" w:rsidRPr="00B3056F" w:rsidRDefault="008E3FD3" w:rsidP="008E3FD3">
            <w:pPr>
              <w:pStyle w:val="TAL"/>
              <w:rPr>
                <w:rFonts w:cs="Arial"/>
                <w:szCs w:val="18"/>
              </w:rPr>
            </w:pPr>
          </w:p>
        </w:tc>
      </w:tr>
      <w:tr w:rsidR="0043191A" w:rsidRPr="00D67AB2" w14:paraId="3730B5D4"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04CE5CB" w14:textId="77777777" w:rsidR="0043191A" w:rsidRDefault="0043191A" w:rsidP="00434502">
            <w:pPr>
              <w:pStyle w:val="TAL"/>
            </w:pPr>
            <w:r>
              <w:t>Default</w:t>
            </w:r>
            <w:r>
              <w:rPr>
                <w:rFonts w:hint="eastAsia"/>
              </w:rPr>
              <w:t>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611866B3" w14:textId="77777777" w:rsidR="0043191A" w:rsidRPr="000B71E3" w:rsidRDefault="0043191A" w:rsidP="00434502">
            <w:pPr>
              <w:pStyle w:val="TAL"/>
            </w:pPr>
            <w:r w:rsidRPr="000B71E3">
              <w:t>6.1.6.</w:t>
            </w:r>
            <w:r>
              <w:t>2</w:t>
            </w:r>
            <w:r w:rsidRPr="000B71E3">
              <w:t>.</w:t>
            </w:r>
            <w:r>
              <w:t>68</w:t>
            </w:r>
          </w:p>
        </w:tc>
        <w:tc>
          <w:tcPr>
            <w:tcW w:w="4420" w:type="dxa"/>
            <w:gridSpan w:val="3"/>
            <w:tcBorders>
              <w:top w:val="single" w:sz="4" w:space="0" w:color="auto"/>
              <w:left w:val="single" w:sz="4" w:space="0" w:color="auto"/>
              <w:bottom w:val="single" w:sz="4" w:space="0" w:color="auto"/>
              <w:right w:val="single" w:sz="4" w:space="0" w:color="auto"/>
            </w:tcBorders>
          </w:tcPr>
          <w:p w14:paraId="0028C596" w14:textId="77777777" w:rsidR="0043191A" w:rsidRPr="00D67AB2" w:rsidRDefault="0043191A" w:rsidP="00434502">
            <w:pPr>
              <w:pStyle w:val="TAL"/>
              <w:rPr>
                <w:rFonts w:cs="Arial"/>
                <w:szCs w:val="18"/>
              </w:rPr>
            </w:pPr>
          </w:p>
        </w:tc>
      </w:tr>
      <w:tr w:rsidR="0043191A" w:rsidRPr="00B3056F" w14:paraId="731EC74E"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2BC518B" w14:textId="77777777" w:rsidR="0043191A" w:rsidRPr="00B3056F" w:rsidRDefault="0043191A" w:rsidP="00434502">
            <w:pPr>
              <w:pStyle w:val="TAL"/>
            </w:pPr>
            <w:r>
              <w:t>UeContextInA</w:t>
            </w:r>
            <w:r w:rsidRPr="00B4466A">
              <w:t>mfData</w:t>
            </w:r>
          </w:p>
        </w:tc>
        <w:tc>
          <w:tcPr>
            <w:tcW w:w="1556" w:type="dxa"/>
            <w:gridSpan w:val="3"/>
            <w:tcBorders>
              <w:top w:val="single" w:sz="4" w:space="0" w:color="auto"/>
              <w:left w:val="single" w:sz="4" w:space="0" w:color="auto"/>
              <w:bottom w:val="single" w:sz="4" w:space="0" w:color="auto"/>
              <w:right w:val="single" w:sz="4" w:space="0" w:color="auto"/>
            </w:tcBorders>
          </w:tcPr>
          <w:p w14:paraId="6D912D51" w14:textId="77777777" w:rsidR="0043191A" w:rsidRPr="00B3056F" w:rsidRDefault="0043191A" w:rsidP="00434502">
            <w:pPr>
              <w:pStyle w:val="TAL"/>
            </w:pPr>
            <w:r w:rsidRPr="00B3056F">
              <w:t>6.1.6.</w:t>
            </w:r>
            <w:r>
              <w:rPr>
                <w:rFonts w:hint="eastAsia"/>
              </w:rPr>
              <w:t>2</w:t>
            </w:r>
            <w:r w:rsidRPr="00B3056F">
              <w:t>.</w:t>
            </w:r>
            <w:r>
              <w:t>70</w:t>
            </w:r>
          </w:p>
        </w:tc>
        <w:tc>
          <w:tcPr>
            <w:tcW w:w="4420" w:type="dxa"/>
            <w:gridSpan w:val="3"/>
            <w:tcBorders>
              <w:top w:val="single" w:sz="4" w:space="0" w:color="auto"/>
              <w:left w:val="single" w:sz="4" w:space="0" w:color="auto"/>
              <w:bottom w:val="single" w:sz="4" w:space="0" w:color="auto"/>
              <w:right w:val="single" w:sz="4" w:space="0" w:color="auto"/>
            </w:tcBorders>
          </w:tcPr>
          <w:p w14:paraId="758464DF" w14:textId="77777777" w:rsidR="0043191A" w:rsidRPr="00B3056F" w:rsidRDefault="0043191A" w:rsidP="00434502">
            <w:pPr>
              <w:pStyle w:val="TAL"/>
              <w:rPr>
                <w:rFonts w:cs="Arial"/>
                <w:szCs w:val="18"/>
              </w:rPr>
            </w:pPr>
          </w:p>
        </w:tc>
      </w:tr>
      <w:tr w:rsidR="0043191A" w14:paraId="632E016A"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ED0E4C2" w14:textId="77777777" w:rsidR="0043191A" w:rsidRDefault="0043191A" w:rsidP="00434502">
            <w:pPr>
              <w:pStyle w:val="TAL"/>
            </w:pPr>
            <w:r>
              <w:rPr>
                <w:rFonts w:hint="eastAsia"/>
              </w:rPr>
              <w:t>V</w:t>
            </w:r>
            <w:r>
              <w:t>2xSubscriptionData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2EE4D632" w14:textId="738A3F5C" w:rsidR="0043191A" w:rsidRDefault="0043191A" w:rsidP="00434502">
            <w:pPr>
              <w:pStyle w:val="TAL"/>
            </w:pPr>
            <w:r>
              <w:t>6.1.6.2.71</w:t>
            </w:r>
          </w:p>
        </w:tc>
        <w:tc>
          <w:tcPr>
            <w:tcW w:w="4420" w:type="dxa"/>
            <w:gridSpan w:val="3"/>
            <w:tcBorders>
              <w:top w:val="single" w:sz="4" w:space="0" w:color="auto"/>
              <w:left w:val="single" w:sz="4" w:space="0" w:color="auto"/>
              <w:bottom w:val="single" w:sz="4" w:space="0" w:color="auto"/>
              <w:right w:val="single" w:sz="4" w:space="0" w:color="auto"/>
            </w:tcBorders>
          </w:tcPr>
          <w:p w14:paraId="1BFA0F69" w14:textId="77777777" w:rsidR="0043191A" w:rsidRDefault="0043191A" w:rsidP="00434502">
            <w:pPr>
              <w:pStyle w:val="TAL"/>
              <w:rPr>
                <w:rFonts w:cs="Arial"/>
                <w:szCs w:val="18"/>
              </w:rPr>
            </w:pPr>
            <w:r>
              <w:rPr>
                <w:rFonts w:cs="Arial" w:hint="eastAsia"/>
                <w:szCs w:val="18"/>
              </w:rPr>
              <w:t>V</w:t>
            </w:r>
            <w:r>
              <w:rPr>
                <w:rFonts w:cs="Arial"/>
                <w:szCs w:val="18"/>
              </w:rPr>
              <w:t>2X Subscription Data</w:t>
            </w:r>
          </w:p>
        </w:tc>
      </w:tr>
      <w:tr w:rsidR="00933301" w:rsidRPr="00490556" w14:paraId="3C17D598"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23C75FE" w14:textId="77777777" w:rsidR="00933301" w:rsidRPr="00490556" w:rsidRDefault="00933301" w:rsidP="004D7472">
            <w:pPr>
              <w:keepNext/>
              <w:keepLines/>
              <w:spacing w:after="0"/>
              <w:rPr>
                <w:rFonts w:ascii="Arial" w:hAnsi="Arial"/>
                <w:sz w:val="18"/>
              </w:rPr>
            </w:pPr>
            <w:r>
              <w:rPr>
                <w:rFonts w:ascii="Arial" w:hAnsi="Arial"/>
                <w:sz w:val="18"/>
              </w:rPr>
              <w:t>LcsBroadcastAssistanceTypesData</w:t>
            </w:r>
          </w:p>
        </w:tc>
        <w:tc>
          <w:tcPr>
            <w:tcW w:w="1556" w:type="dxa"/>
            <w:gridSpan w:val="3"/>
            <w:tcBorders>
              <w:top w:val="single" w:sz="4" w:space="0" w:color="auto"/>
              <w:left w:val="single" w:sz="4" w:space="0" w:color="auto"/>
              <w:bottom w:val="single" w:sz="4" w:space="0" w:color="auto"/>
              <w:right w:val="single" w:sz="4" w:space="0" w:color="auto"/>
            </w:tcBorders>
          </w:tcPr>
          <w:p w14:paraId="34874367" w14:textId="4ADEEBF9" w:rsidR="00933301" w:rsidRPr="00490556" w:rsidRDefault="00933301" w:rsidP="004D7472">
            <w:pPr>
              <w:keepNext/>
              <w:keepLines/>
              <w:spacing w:after="0"/>
              <w:rPr>
                <w:rFonts w:ascii="Arial" w:hAnsi="Arial"/>
                <w:sz w:val="18"/>
              </w:rPr>
            </w:pPr>
            <w:r w:rsidRPr="00E525A8">
              <w:rPr>
                <w:rFonts w:ascii="Arial" w:hAnsi="Arial"/>
                <w:sz w:val="18"/>
              </w:rPr>
              <w:t>6.1.6.</w:t>
            </w:r>
            <w:r>
              <w:rPr>
                <w:rFonts w:ascii="Arial" w:hAnsi="Arial"/>
                <w:sz w:val="18"/>
              </w:rPr>
              <w:t>2</w:t>
            </w:r>
            <w:r w:rsidRPr="00E525A8">
              <w:rPr>
                <w:rFonts w:ascii="Arial" w:hAnsi="Arial"/>
                <w:sz w:val="18"/>
              </w:rPr>
              <w:t>.</w:t>
            </w:r>
            <w:r w:rsidR="001B4D0F">
              <w:rPr>
                <w:rFonts w:ascii="Arial" w:hAnsi="Arial"/>
                <w:sz w:val="18"/>
              </w:rPr>
              <w:t>72</w:t>
            </w:r>
          </w:p>
        </w:tc>
        <w:tc>
          <w:tcPr>
            <w:tcW w:w="4420" w:type="dxa"/>
            <w:gridSpan w:val="3"/>
            <w:tcBorders>
              <w:top w:val="single" w:sz="4" w:space="0" w:color="auto"/>
              <w:left w:val="single" w:sz="4" w:space="0" w:color="auto"/>
              <w:bottom w:val="single" w:sz="4" w:space="0" w:color="auto"/>
              <w:right w:val="single" w:sz="4" w:space="0" w:color="auto"/>
            </w:tcBorders>
          </w:tcPr>
          <w:p w14:paraId="44318DC0" w14:textId="77777777" w:rsidR="00933301" w:rsidRPr="00490556" w:rsidRDefault="00933301" w:rsidP="004D7472">
            <w:pPr>
              <w:keepNext/>
              <w:keepLines/>
              <w:spacing w:after="0"/>
              <w:rPr>
                <w:rFonts w:ascii="Arial" w:hAnsi="Arial" w:cs="Arial"/>
                <w:sz w:val="18"/>
                <w:szCs w:val="18"/>
              </w:rPr>
            </w:pPr>
            <w:bookmarkStart w:id="2230" w:name="_Hlk40710916"/>
            <w:r>
              <w:rPr>
                <w:rFonts w:ascii="Arial" w:hAnsi="Arial" w:cs="Arial"/>
                <w:sz w:val="18"/>
                <w:szCs w:val="18"/>
              </w:rPr>
              <w:t xml:space="preserve">LCS </w:t>
            </w:r>
            <w:r w:rsidRPr="00E525A8">
              <w:rPr>
                <w:rFonts w:ascii="Arial" w:hAnsi="Arial" w:cs="Arial"/>
                <w:sz w:val="18"/>
                <w:szCs w:val="18"/>
              </w:rPr>
              <w:t>Broadcast Assistance Data Types</w:t>
            </w:r>
            <w:bookmarkEnd w:id="2230"/>
          </w:p>
        </w:tc>
      </w:tr>
      <w:tr w:rsidR="00264DA5" w:rsidRPr="00B3056F" w14:paraId="2DABE684" w14:textId="77777777" w:rsidTr="00CB0864">
        <w:trPr>
          <w:gridBefore w:val="2"/>
          <w:wBefore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E259A14" w14:textId="77777777" w:rsidR="00264DA5" w:rsidRPr="00B3056F" w:rsidRDefault="00264DA5" w:rsidP="00D17B4B">
            <w:pPr>
              <w:pStyle w:val="TAL"/>
            </w:pPr>
            <w:r w:rsidRPr="00FC2A1F">
              <w:t>DatasetNames</w:t>
            </w:r>
          </w:p>
        </w:tc>
        <w:tc>
          <w:tcPr>
            <w:tcW w:w="1556" w:type="dxa"/>
            <w:gridSpan w:val="3"/>
            <w:tcBorders>
              <w:top w:val="single" w:sz="4" w:space="0" w:color="auto"/>
              <w:left w:val="single" w:sz="4" w:space="0" w:color="auto"/>
              <w:bottom w:val="single" w:sz="4" w:space="0" w:color="auto"/>
              <w:right w:val="single" w:sz="4" w:space="0" w:color="auto"/>
            </w:tcBorders>
          </w:tcPr>
          <w:p w14:paraId="3394D9CB" w14:textId="63FCABB8" w:rsidR="00264DA5" w:rsidRDefault="00264DA5" w:rsidP="00D17B4B">
            <w:pPr>
              <w:pStyle w:val="TAL"/>
            </w:pPr>
            <w:r w:rsidRPr="00E525A8">
              <w:t>6.1.6.</w:t>
            </w:r>
            <w:r>
              <w:t>2</w:t>
            </w:r>
            <w:r w:rsidRPr="00E525A8">
              <w:t>.</w:t>
            </w:r>
            <w:r w:rsidR="00C83248">
              <w:t>73</w:t>
            </w:r>
          </w:p>
        </w:tc>
        <w:tc>
          <w:tcPr>
            <w:tcW w:w="4420" w:type="dxa"/>
            <w:gridSpan w:val="3"/>
            <w:tcBorders>
              <w:top w:val="single" w:sz="4" w:space="0" w:color="auto"/>
              <w:left w:val="single" w:sz="4" w:space="0" w:color="auto"/>
              <w:bottom w:val="single" w:sz="4" w:space="0" w:color="auto"/>
              <w:right w:val="single" w:sz="4" w:space="0" w:color="auto"/>
            </w:tcBorders>
          </w:tcPr>
          <w:p w14:paraId="70740334" w14:textId="77777777" w:rsidR="00264DA5" w:rsidRPr="00B3056F" w:rsidRDefault="00264DA5" w:rsidP="00D17B4B">
            <w:pPr>
              <w:pStyle w:val="TAL"/>
              <w:rPr>
                <w:rFonts w:cs="Arial"/>
                <w:szCs w:val="18"/>
              </w:rPr>
            </w:pPr>
            <w:r>
              <w:rPr>
                <w:rFonts w:cs="Arial"/>
                <w:szCs w:val="18"/>
              </w:rPr>
              <w:t>Data Set Names</w:t>
            </w:r>
          </w:p>
        </w:tc>
      </w:tr>
      <w:tr w:rsidR="008E3FD3" w:rsidRPr="00B3056F" w14:paraId="54134857"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381107F" w14:textId="77777777" w:rsidR="008E3FD3" w:rsidRPr="00B3056F" w:rsidRDefault="008E3FD3" w:rsidP="008E3FD3">
            <w:pPr>
              <w:pStyle w:val="TAL"/>
            </w:pPr>
            <w:r w:rsidRPr="00B3056F">
              <w:t>DefaultDnnIndicator</w:t>
            </w:r>
          </w:p>
        </w:tc>
        <w:tc>
          <w:tcPr>
            <w:tcW w:w="1556" w:type="dxa"/>
            <w:gridSpan w:val="3"/>
            <w:tcBorders>
              <w:top w:val="single" w:sz="4" w:space="0" w:color="auto"/>
              <w:left w:val="single" w:sz="4" w:space="0" w:color="auto"/>
              <w:bottom w:val="single" w:sz="4" w:space="0" w:color="auto"/>
              <w:right w:val="single" w:sz="4" w:space="0" w:color="auto"/>
            </w:tcBorders>
          </w:tcPr>
          <w:p w14:paraId="6962BE30"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0C27206A" w14:textId="77777777" w:rsidR="008E3FD3" w:rsidRPr="00B3056F" w:rsidRDefault="008E3FD3" w:rsidP="008E3FD3">
            <w:pPr>
              <w:pStyle w:val="TAL"/>
              <w:rPr>
                <w:rFonts w:cs="Arial"/>
                <w:szCs w:val="18"/>
              </w:rPr>
            </w:pPr>
          </w:p>
        </w:tc>
      </w:tr>
      <w:tr w:rsidR="008E3FD3" w:rsidRPr="00B3056F" w14:paraId="3429F9D7"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2CB168A" w14:textId="77777777" w:rsidR="008E3FD3" w:rsidRPr="00B3056F" w:rsidRDefault="008E3FD3" w:rsidP="008E3FD3">
            <w:pPr>
              <w:pStyle w:val="TAL"/>
            </w:pPr>
            <w:r w:rsidRPr="00B3056F">
              <w:t>LboRoamingAllowed</w:t>
            </w:r>
          </w:p>
        </w:tc>
        <w:tc>
          <w:tcPr>
            <w:tcW w:w="1556" w:type="dxa"/>
            <w:gridSpan w:val="3"/>
            <w:tcBorders>
              <w:top w:val="single" w:sz="4" w:space="0" w:color="auto"/>
              <w:left w:val="single" w:sz="4" w:space="0" w:color="auto"/>
              <w:bottom w:val="single" w:sz="4" w:space="0" w:color="auto"/>
              <w:right w:val="single" w:sz="4" w:space="0" w:color="auto"/>
            </w:tcBorders>
          </w:tcPr>
          <w:p w14:paraId="442C52F2"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7376EB33" w14:textId="77777777" w:rsidR="008E3FD3" w:rsidRPr="00B3056F" w:rsidRDefault="008E3FD3" w:rsidP="008E3FD3">
            <w:pPr>
              <w:pStyle w:val="TAL"/>
              <w:rPr>
                <w:rFonts w:cs="Arial"/>
                <w:szCs w:val="18"/>
              </w:rPr>
            </w:pPr>
          </w:p>
        </w:tc>
      </w:tr>
      <w:tr w:rsidR="008E3FD3" w:rsidRPr="00B3056F" w14:paraId="135EDADD"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9627FC0" w14:textId="77777777" w:rsidR="008E3FD3" w:rsidRPr="00B3056F" w:rsidRDefault="008E3FD3" w:rsidP="008E3FD3">
            <w:pPr>
              <w:pStyle w:val="TAL"/>
            </w:pPr>
            <w:r w:rsidRPr="00B3056F">
              <w:t>UeUsageType</w:t>
            </w:r>
          </w:p>
        </w:tc>
        <w:tc>
          <w:tcPr>
            <w:tcW w:w="1556" w:type="dxa"/>
            <w:gridSpan w:val="3"/>
            <w:tcBorders>
              <w:top w:val="single" w:sz="4" w:space="0" w:color="auto"/>
              <w:left w:val="single" w:sz="4" w:space="0" w:color="auto"/>
              <w:bottom w:val="single" w:sz="4" w:space="0" w:color="auto"/>
              <w:right w:val="single" w:sz="4" w:space="0" w:color="auto"/>
            </w:tcBorders>
          </w:tcPr>
          <w:p w14:paraId="62CBD000"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3FF77561" w14:textId="77777777" w:rsidR="008E3FD3" w:rsidRPr="00B3056F" w:rsidRDefault="008E3FD3" w:rsidP="008E3FD3">
            <w:pPr>
              <w:pStyle w:val="TAL"/>
              <w:rPr>
                <w:rFonts w:cs="Arial"/>
                <w:szCs w:val="18"/>
              </w:rPr>
            </w:pPr>
          </w:p>
        </w:tc>
      </w:tr>
      <w:tr w:rsidR="008E3FD3" w:rsidRPr="00B3056F" w14:paraId="5BC914A3"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8FF14D8" w14:textId="77777777" w:rsidR="008E3FD3" w:rsidRPr="00B3056F" w:rsidRDefault="008E3FD3" w:rsidP="008E3FD3">
            <w:pPr>
              <w:pStyle w:val="TAL"/>
            </w:pPr>
            <w:r w:rsidRPr="00B3056F">
              <w:t>MpsPriorityIndicator</w:t>
            </w:r>
          </w:p>
        </w:tc>
        <w:tc>
          <w:tcPr>
            <w:tcW w:w="1556" w:type="dxa"/>
            <w:gridSpan w:val="3"/>
            <w:tcBorders>
              <w:top w:val="single" w:sz="4" w:space="0" w:color="auto"/>
              <w:left w:val="single" w:sz="4" w:space="0" w:color="auto"/>
              <w:bottom w:val="single" w:sz="4" w:space="0" w:color="auto"/>
              <w:right w:val="single" w:sz="4" w:space="0" w:color="auto"/>
            </w:tcBorders>
          </w:tcPr>
          <w:p w14:paraId="2CCF8407"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3008C70D" w14:textId="77777777" w:rsidR="008E3FD3" w:rsidRPr="00B3056F" w:rsidRDefault="008E3FD3" w:rsidP="008E3FD3">
            <w:pPr>
              <w:pStyle w:val="TAL"/>
              <w:rPr>
                <w:rFonts w:cs="Arial"/>
                <w:szCs w:val="18"/>
              </w:rPr>
            </w:pPr>
          </w:p>
        </w:tc>
      </w:tr>
      <w:tr w:rsidR="008E3FD3" w:rsidRPr="00B3056F" w14:paraId="2F7AABF2"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C29A607" w14:textId="77777777" w:rsidR="008E3FD3" w:rsidRPr="00B3056F" w:rsidRDefault="008E3FD3" w:rsidP="008E3FD3">
            <w:pPr>
              <w:pStyle w:val="TAL"/>
            </w:pPr>
            <w:r w:rsidRPr="00B3056F">
              <w:t>McsPriorityIndicator</w:t>
            </w:r>
          </w:p>
        </w:tc>
        <w:tc>
          <w:tcPr>
            <w:tcW w:w="1556" w:type="dxa"/>
            <w:gridSpan w:val="3"/>
            <w:tcBorders>
              <w:top w:val="single" w:sz="4" w:space="0" w:color="auto"/>
              <w:left w:val="single" w:sz="4" w:space="0" w:color="auto"/>
              <w:bottom w:val="single" w:sz="4" w:space="0" w:color="auto"/>
              <w:right w:val="single" w:sz="4" w:space="0" w:color="auto"/>
            </w:tcBorders>
          </w:tcPr>
          <w:p w14:paraId="74D33B33"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6692F981" w14:textId="77777777" w:rsidR="008E3FD3" w:rsidRPr="00B3056F" w:rsidRDefault="008E3FD3" w:rsidP="008E3FD3">
            <w:pPr>
              <w:pStyle w:val="TAL"/>
              <w:rPr>
                <w:rFonts w:cs="Arial"/>
                <w:szCs w:val="18"/>
              </w:rPr>
            </w:pPr>
          </w:p>
        </w:tc>
      </w:tr>
      <w:tr w:rsidR="008E3FD3" w:rsidRPr="00B3056F" w14:paraId="44EDEB3E"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02333D7" w14:textId="77777777" w:rsidR="008E3FD3" w:rsidRPr="00B3056F" w:rsidRDefault="008E3FD3" w:rsidP="008E3FD3">
            <w:pPr>
              <w:pStyle w:val="TAL"/>
            </w:pPr>
            <w:r w:rsidRPr="00B3056F">
              <w:t>3GppChargingCharacteristics</w:t>
            </w:r>
          </w:p>
        </w:tc>
        <w:tc>
          <w:tcPr>
            <w:tcW w:w="1556" w:type="dxa"/>
            <w:gridSpan w:val="3"/>
            <w:tcBorders>
              <w:top w:val="single" w:sz="4" w:space="0" w:color="auto"/>
              <w:left w:val="single" w:sz="4" w:space="0" w:color="auto"/>
              <w:bottom w:val="single" w:sz="4" w:space="0" w:color="auto"/>
              <w:right w:val="single" w:sz="4" w:space="0" w:color="auto"/>
            </w:tcBorders>
          </w:tcPr>
          <w:p w14:paraId="3188792D" w14:textId="77777777" w:rsidR="008E3FD3" w:rsidRPr="00B3056F" w:rsidRDefault="008E3FD3" w:rsidP="008E3FD3">
            <w:pPr>
              <w:pStyle w:val="TAL"/>
            </w:pPr>
            <w:r w:rsidRPr="00B3056F">
              <w:t>6.1.6.3.2</w:t>
            </w:r>
          </w:p>
        </w:tc>
        <w:tc>
          <w:tcPr>
            <w:tcW w:w="4420" w:type="dxa"/>
            <w:gridSpan w:val="3"/>
            <w:tcBorders>
              <w:top w:val="single" w:sz="4" w:space="0" w:color="auto"/>
              <w:left w:val="single" w:sz="4" w:space="0" w:color="auto"/>
              <w:bottom w:val="single" w:sz="4" w:space="0" w:color="auto"/>
              <w:right w:val="single" w:sz="4" w:space="0" w:color="auto"/>
            </w:tcBorders>
          </w:tcPr>
          <w:p w14:paraId="5B9D846B" w14:textId="77777777" w:rsidR="008E3FD3" w:rsidRPr="00B3056F" w:rsidRDefault="008E3FD3" w:rsidP="008E3FD3">
            <w:pPr>
              <w:pStyle w:val="TAL"/>
              <w:rPr>
                <w:rFonts w:cs="Arial"/>
                <w:szCs w:val="18"/>
              </w:rPr>
            </w:pPr>
            <w:r w:rsidRPr="00B3056F">
              <w:rPr>
                <w:rFonts w:cs="Arial"/>
                <w:szCs w:val="18"/>
              </w:rPr>
              <w:t>3GPP Charging Characteristics</w:t>
            </w:r>
          </w:p>
        </w:tc>
      </w:tr>
      <w:tr w:rsidR="008E3FD3" w:rsidRPr="00B3056F" w14:paraId="71CD3642"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666725A" w14:textId="77777777" w:rsidR="008E3FD3" w:rsidRPr="00B3056F" w:rsidRDefault="008E3FD3" w:rsidP="008E3FD3">
            <w:pPr>
              <w:pStyle w:val="TAL"/>
            </w:pPr>
            <w:r w:rsidRPr="00B3056F">
              <w:t>DlPacketCount</w:t>
            </w:r>
          </w:p>
        </w:tc>
        <w:tc>
          <w:tcPr>
            <w:tcW w:w="1556" w:type="dxa"/>
            <w:gridSpan w:val="3"/>
            <w:tcBorders>
              <w:top w:val="single" w:sz="4" w:space="0" w:color="auto"/>
              <w:left w:val="single" w:sz="4" w:space="0" w:color="auto"/>
              <w:bottom w:val="single" w:sz="4" w:space="0" w:color="auto"/>
              <w:right w:val="single" w:sz="4" w:space="0" w:color="auto"/>
            </w:tcBorders>
          </w:tcPr>
          <w:p w14:paraId="533DD5D0"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064074CB" w14:textId="77777777" w:rsidR="008E3FD3" w:rsidRPr="00B3056F" w:rsidRDefault="008E3FD3" w:rsidP="008E3FD3">
            <w:pPr>
              <w:pStyle w:val="TAL"/>
              <w:rPr>
                <w:rFonts w:cs="Arial"/>
                <w:szCs w:val="18"/>
              </w:rPr>
            </w:pPr>
          </w:p>
        </w:tc>
      </w:tr>
      <w:tr w:rsidR="008E3FD3" w:rsidRPr="00B3056F" w14:paraId="6E28FE49"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8A769C0" w14:textId="77777777" w:rsidR="008E3FD3" w:rsidRPr="00B3056F" w:rsidRDefault="008E3FD3" w:rsidP="008E3FD3">
            <w:pPr>
              <w:pStyle w:val="TAL"/>
            </w:pPr>
            <w:r w:rsidRPr="00B3056F">
              <w:t>MicoAllowed</w:t>
            </w:r>
          </w:p>
        </w:tc>
        <w:tc>
          <w:tcPr>
            <w:tcW w:w="1556" w:type="dxa"/>
            <w:gridSpan w:val="3"/>
            <w:tcBorders>
              <w:top w:val="single" w:sz="4" w:space="0" w:color="auto"/>
              <w:left w:val="single" w:sz="4" w:space="0" w:color="auto"/>
              <w:bottom w:val="single" w:sz="4" w:space="0" w:color="auto"/>
              <w:right w:val="single" w:sz="4" w:space="0" w:color="auto"/>
            </w:tcBorders>
          </w:tcPr>
          <w:p w14:paraId="7990DA9D"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51FC081" w14:textId="77777777" w:rsidR="008E3FD3" w:rsidRPr="00B3056F" w:rsidRDefault="008E3FD3" w:rsidP="008E3FD3">
            <w:pPr>
              <w:pStyle w:val="TAL"/>
              <w:rPr>
                <w:rFonts w:cs="Arial"/>
                <w:szCs w:val="18"/>
              </w:rPr>
            </w:pPr>
          </w:p>
        </w:tc>
      </w:tr>
      <w:tr w:rsidR="008E3FD3" w:rsidRPr="00B3056F" w14:paraId="57856C2F"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5B0262A" w14:textId="77777777" w:rsidR="008E3FD3" w:rsidRPr="00B3056F" w:rsidRDefault="008E3FD3" w:rsidP="008E3FD3">
            <w:pPr>
              <w:pStyle w:val="TAL"/>
            </w:pPr>
            <w:r w:rsidRPr="00B3056F">
              <w:t>SmsSubscribed</w:t>
            </w:r>
          </w:p>
        </w:tc>
        <w:tc>
          <w:tcPr>
            <w:tcW w:w="1556" w:type="dxa"/>
            <w:gridSpan w:val="3"/>
            <w:tcBorders>
              <w:top w:val="single" w:sz="4" w:space="0" w:color="auto"/>
              <w:left w:val="single" w:sz="4" w:space="0" w:color="auto"/>
              <w:bottom w:val="single" w:sz="4" w:space="0" w:color="auto"/>
              <w:right w:val="single" w:sz="4" w:space="0" w:color="auto"/>
            </w:tcBorders>
          </w:tcPr>
          <w:p w14:paraId="41B4E59C"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53D96F08" w14:textId="77777777" w:rsidR="008E3FD3" w:rsidRPr="00B3056F" w:rsidRDefault="008E3FD3" w:rsidP="008E3FD3">
            <w:pPr>
              <w:pStyle w:val="TAL"/>
              <w:rPr>
                <w:rFonts w:cs="Arial"/>
                <w:szCs w:val="18"/>
              </w:rPr>
            </w:pPr>
          </w:p>
        </w:tc>
      </w:tr>
      <w:tr w:rsidR="008E3FD3" w:rsidRPr="00B3056F" w14:paraId="4968F9E2"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4941E97" w14:textId="77777777" w:rsidR="008E3FD3" w:rsidRPr="00B3056F" w:rsidRDefault="008E3FD3" w:rsidP="008E3FD3">
            <w:pPr>
              <w:pStyle w:val="TAL"/>
            </w:pPr>
            <w:r w:rsidRPr="00B3056F">
              <w:t>SharedDataId</w:t>
            </w:r>
          </w:p>
        </w:tc>
        <w:tc>
          <w:tcPr>
            <w:tcW w:w="1556" w:type="dxa"/>
            <w:gridSpan w:val="3"/>
            <w:tcBorders>
              <w:top w:val="single" w:sz="4" w:space="0" w:color="auto"/>
              <w:left w:val="single" w:sz="4" w:space="0" w:color="auto"/>
              <w:bottom w:val="single" w:sz="4" w:space="0" w:color="auto"/>
              <w:right w:val="single" w:sz="4" w:space="0" w:color="auto"/>
            </w:tcBorders>
          </w:tcPr>
          <w:p w14:paraId="316666B1"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07E53FD" w14:textId="77777777" w:rsidR="008E3FD3" w:rsidRPr="00B3056F" w:rsidRDefault="008E3FD3" w:rsidP="008E3FD3">
            <w:pPr>
              <w:pStyle w:val="TAL"/>
              <w:rPr>
                <w:rFonts w:cs="Arial"/>
                <w:szCs w:val="18"/>
              </w:rPr>
            </w:pPr>
          </w:p>
        </w:tc>
      </w:tr>
      <w:tr w:rsidR="008E3FD3" w:rsidRPr="00B3056F" w14:paraId="385925FC"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B473F4C" w14:textId="77777777" w:rsidR="008E3FD3" w:rsidRPr="00B3056F" w:rsidRDefault="008E3FD3" w:rsidP="008E3FD3">
            <w:pPr>
              <w:pStyle w:val="TAL"/>
            </w:pPr>
            <w:r w:rsidRPr="00B3056F">
              <w:t>IwkEpsInd</w:t>
            </w:r>
          </w:p>
        </w:tc>
        <w:tc>
          <w:tcPr>
            <w:tcW w:w="1556" w:type="dxa"/>
            <w:gridSpan w:val="3"/>
            <w:tcBorders>
              <w:top w:val="single" w:sz="4" w:space="0" w:color="auto"/>
              <w:left w:val="single" w:sz="4" w:space="0" w:color="auto"/>
              <w:bottom w:val="single" w:sz="4" w:space="0" w:color="auto"/>
              <w:right w:val="single" w:sz="4" w:space="0" w:color="auto"/>
            </w:tcBorders>
          </w:tcPr>
          <w:p w14:paraId="57542B89" w14:textId="77777777" w:rsidR="008E3FD3" w:rsidRPr="00B3056F" w:rsidRDefault="008E3FD3" w:rsidP="008E3FD3">
            <w:pPr>
              <w:pStyle w:val="TAL"/>
            </w:pPr>
            <w:r w:rsidRPr="00B3056F">
              <w:t>6.1.6.3.2</w:t>
            </w:r>
          </w:p>
        </w:tc>
        <w:tc>
          <w:tcPr>
            <w:tcW w:w="4420" w:type="dxa"/>
            <w:gridSpan w:val="3"/>
            <w:tcBorders>
              <w:top w:val="single" w:sz="4" w:space="0" w:color="auto"/>
              <w:left w:val="single" w:sz="4" w:space="0" w:color="auto"/>
              <w:bottom w:val="single" w:sz="4" w:space="0" w:color="auto"/>
              <w:right w:val="single" w:sz="4" w:space="0" w:color="auto"/>
            </w:tcBorders>
          </w:tcPr>
          <w:p w14:paraId="53171A4F" w14:textId="77777777" w:rsidR="008E3FD3" w:rsidRPr="00B3056F" w:rsidRDefault="008E3FD3" w:rsidP="008E3FD3">
            <w:pPr>
              <w:pStyle w:val="TAL"/>
              <w:rPr>
                <w:rFonts w:cs="Arial"/>
                <w:szCs w:val="18"/>
              </w:rPr>
            </w:pPr>
            <w:r w:rsidRPr="00B3056F">
              <w:rPr>
                <w:rFonts w:cs="Arial"/>
                <w:szCs w:val="18"/>
              </w:rPr>
              <w:t>Interworking with EPS Indication</w:t>
            </w:r>
          </w:p>
        </w:tc>
      </w:tr>
      <w:tr w:rsidR="008E3FD3" w:rsidRPr="00B3056F" w14:paraId="3525BA56"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F1313DB" w14:textId="77777777" w:rsidR="008E3FD3" w:rsidRPr="00B3056F" w:rsidRDefault="008E3FD3" w:rsidP="008E3FD3">
            <w:pPr>
              <w:pStyle w:val="TAL"/>
            </w:pPr>
            <w:r w:rsidRPr="00B3056F">
              <w:t>SecuredPacket</w:t>
            </w:r>
          </w:p>
        </w:tc>
        <w:tc>
          <w:tcPr>
            <w:tcW w:w="1556" w:type="dxa"/>
            <w:gridSpan w:val="3"/>
            <w:tcBorders>
              <w:top w:val="single" w:sz="4" w:space="0" w:color="auto"/>
              <w:left w:val="single" w:sz="4" w:space="0" w:color="auto"/>
              <w:bottom w:val="single" w:sz="4" w:space="0" w:color="auto"/>
              <w:right w:val="single" w:sz="4" w:space="0" w:color="auto"/>
            </w:tcBorders>
          </w:tcPr>
          <w:p w14:paraId="29ED9433"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1A5B21A0" w14:textId="77777777" w:rsidR="008E3FD3" w:rsidRPr="00B3056F" w:rsidRDefault="008E3FD3" w:rsidP="008E3FD3">
            <w:pPr>
              <w:pStyle w:val="TAL"/>
              <w:rPr>
                <w:rFonts w:cs="Arial"/>
                <w:szCs w:val="18"/>
              </w:rPr>
            </w:pPr>
          </w:p>
        </w:tc>
      </w:tr>
      <w:tr w:rsidR="008E3FD3" w:rsidRPr="00B3056F" w14:paraId="2BE937EA"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36A4C76" w14:textId="77777777" w:rsidR="008E3FD3" w:rsidRPr="00B3056F" w:rsidRDefault="008E3FD3" w:rsidP="008E3FD3">
            <w:pPr>
              <w:pStyle w:val="TAL"/>
            </w:pPr>
            <w:r w:rsidRPr="00B3056F">
              <w:rPr>
                <w:rFonts w:hint="eastAsia"/>
              </w:rPr>
              <w:t>UpuReg</w:t>
            </w:r>
            <w:r w:rsidRPr="00B3056F">
              <w:t>Ind</w:t>
            </w:r>
          </w:p>
        </w:tc>
        <w:tc>
          <w:tcPr>
            <w:tcW w:w="1556" w:type="dxa"/>
            <w:gridSpan w:val="3"/>
            <w:tcBorders>
              <w:top w:val="single" w:sz="4" w:space="0" w:color="auto"/>
              <w:left w:val="single" w:sz="4" w:space="0" w:color="auto"/>
              <w:bottom w:val="single" w:sz="4" w:space="0" w:color="auto"/>
              <w:right w:val="single" w:sz="4" w:space="0" w:color="auto"/>
            </w:tcBorders>
          </w:tcPr>
          <w:p w14:paraId="20040ED4"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56B9AB30" w14:textId="77777777" w:rsidR="008E3FD3" w:rsidRPr="00B3056F" w:rsidRDefault="008E3FD3" w:rsidP="008E3FD3">
            <w:pPr>
              <w:pStyle w:val="TAL"/>
              <w:rPr>
                <w:rFonts w:cs="Arial"/>
                <w:szCs w:val="18"/>
              </w:rPr>
            </w:pPr>
          </w:p>
        </w:tc>
      </w:tr>
      <w:tr w:rsidR="008E3FD3" w:rsidRPr="00B3056F" w14:paraId="146B80D3"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D12DFEE" w14:textId="77777777" w:rsidR="008E3FD3" w:rsidRPr="00B3056F" w:rsidRDefault="008E3FD3" w:rsidP="008E3FD3">
            <w:pPr>
              <w:pStyle w:val="TAL"/>
            </w:pPr>
            <w:r w:rsidRPr="00B3056F">
              <w:t>ExtGroupId</w:t>
            </w:r>
          </w:p>
        </w:tc>
        <w:tc>
          <w:tcPr>
            <w:tcW w:w="1556" w:type="dxa"/>
            <w:gridSpan w:val="3"/>
            <w:tcBorders>
              <w:top w:val="single" w:sz="4" w:space="0" w:color="auto"/>
              <w:left w:val="single" w:sz="4" w:space="0" w:color="auto"/>
              <w:bottom w:val="single" w:sz="4" w:space="0" w:color="auto"/>
              <w:right w:val="single" w:sz="4" w:space="0" w:color="auto"/>
            </w:tcBorders>
          </w:tcPr>
          <w:p w14:paraId="482571B8" w14:textId="77777777" w:rsidR="008E3FD3" w:rsidRPr="00B3056F" w:rsidRDefault="008E3FD3" w:rsidP="008E3FD3">
            <w:pPr>
              <w:pStyle w:val="TAL"/>
            </w:pPr>
            <w:r w:rsidRPr="00B3056F">
              <w:t>6.1.6.3.2</w:t>
            </w:r>
          </w:p>
        </w:tc>
        <w:tc>
          <w:tcPr>
            <w:tcW w:w="4420" w:type="dxa"/>
            <w:gridSpan w:val="3"/>
            <w:tcBorders>
              <w:top w:val="single" w:sz="4" w:space="0" w:color="auto"/>
              <w:left w:val="single" w:sz="4" w:space="0" w:color="auto"/>
              <w:bottom w:val="single" w:sz="4" w:space="0" w:color="auto"/>
              <w:right w:val="single" w:sz="4" w:space="0" w:color="auto"/>
            </w:tcBorders>
          </w:tcPr>
          <w:p w14:paraId="5F888BE4" w14:textId="77777777" w:rsidR="008E3FD3" w:rsidRPr="00B3056F" w:rsidRDefault="008E3FD3" w:rsidP="008E3FD3">
            <w:pPr>
              <w:pStyle w:val="TAL"/>
              <w:rPr>
                <w:rFonts w:cs="Arial"/>
                <w:szCs w:val="18"/>
              </w:rPr>
            </w:pPr>
          </w:p>
        </w:tc>
      </w:tr>
      <w:tr w:rsidR="008E3FD3" w:rsidRPr="00B3056F" w14:paraId="6517823A"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B39CDB4" w14:textId="77777777" w:rsidR="008E3FD3" w:rsidRPr="00B3056F" w:rsidRDefault="008E3FD3" w:rsidP="008E3FD3">
            <w:pPr>
              <w:pStyle w:val="TAL"/>
            </w:pPr>
            <w:r w:rsidRPr="00B3056F">
              <w:t>NbIoTUePriority</w:t>
            </w:r>
          </w:p>
        </w:tc>
        <w:tc>
          <w:tcPr>
            <w:tcW w:w="1556" w:type="dxa"/>
            <w:gridSpan w:val="3"/>
            <w:tcBorders>
              <w:top w:val="single" w:sz="4" w:space="0" w:color="auto"/>
              <w:left w:val="single" w:sz="4" w:space="0" w:color="auto"/>
              <w:bottom w:val="single" w:sz="4" w:space="0" w:color="auto"/>
              <w:right w:val="single" w:sz="4" w:space="0" w:color="auto"/>
            </w:tcBorders>
          </w:tcPr>
          <w:p w14:paraId="7395754A"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7C17E4F" w14:textId="77777777" w:rsidR="008E3FD3" w:rsidRPr="00B3056F" w:rsidRDefault="008E3FD3" w:rsidP="008E3FD3">
            <w:pPr>
              <w:pStyle w:val="TAL"/>
              <w:rPr>
                <w:rFonts w:cs="Arial"/>
                <w:szCs w:val="18"/>
              </w:rPr>
            </w:pPr>
          </w:p>
        </w:tc>
      </w:tr>
      <w:tr w:rsidR="008E3FD3" w:rsidRPr="00B3056F" w14:paraId="2970D8ED"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1EBC9A1" w14:textId="77777777" w:rsidR="008E3FD3" w:rsidRPr="00B3056F" w:rsidRDefault="008E3FD3" w:rsidP="008E3FD3">
            <w:pPr>
              <w:pStyle w:val="TAL"/>
            </w:pPr>
            <w:r w:rsidRPr="00B3056F">
              <w:t>CodeWord</w:t>
            </w:r>
          </w:p>
        </w:tc>
        <w:tc>
          <w:tcPr>
            <w:tcW w:w="1556" w:type="dxa"/>
            <w:gridSpan w:val="3"/>
            <w:tcBorders>
              <w:top w:val="single" w:sz="4" w:space="0" w:color="auto"/>
              <w:left w:val="single" w:sz="4" w:space="0" w:color="auto"/>
              <w:bottom w:val="single" w:sz="4" w:space="0" w:color="auto"/>
              <w:right w:val="single" w:sz="4" w:space="0" w:color="auto"/>
            </w:tcBorders>
          </w:tcPr>
          <w:p w14:paraId="5DA3082B" w14:textId="77777777" w:rsidR="008E3FD3"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527D3BED" w14:textId="77777777" w:rsidR="008E3FD3" w:rsidRPr="00B3056F" w:rsidRDefault="008E3FD3" w:rsidP="008E3FD3">
            <w:pPr>
              <w:pStyle w:val="TAL"/>
              <w:rPr>
                <w:rFonts w:cs="Arial"/>
                <w:szCs w:val="18"/>
              </w:rPr>
            </w:pPr>
          </w:p>
        </w:tc>
      </w:tr>
      <w:tr w:rsidR="008E3FD3" w:rsidRPr="00B3056F" w14:paraId="1266C9AE"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93ED02A" w14:textId="77777777" w:rsidR="008E3FD3" w:rsidRPr="00B3056F" w:rsidRDefault="008E3FD3" w:rsidP="008E3FD3">
            <w:pPr>
              <w:pStyle w:val="TAL"/>
            </w:pPr>
            <w:r w:rsidRPr="00B3056F">
              <w:t>AfId</w:t>
            </w:r>
          </w:p>
        </w:tc>
        <w:tc>
          <w:tcPr>
            <w:tcW w:w="1556" w:type="dxa"/>
            <w:gridSpan w:val="3"/>
            <w:tcBorders>
              <w:top w:val="single" w:sz="4" w:space="0" w:color="auto"/>
              <w:left w:val="single" w:sz="4" w:space="0" w:color="auto"/>
              <w:bottom w:val="single" w:sz="4" w:space="0" w:color="auto"/>
              <w:right w:val="single" w:sz="4" w:space="0" w:color="auto"/>
            </w:tcBorders>
          </w:tcPr>
          <w:p w14:paraId="29C4D3D2" w14:textId="77777777" w:rsidR="008E3FD3"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7EFEDCBA" w14:textId="77777777" w:rsidR="008E3FD3" w:rsidRPr="00B3056F" w:rsidRDefault="008E3FD3" w:rsidP="008E3FD3">
            <w:pPr>
              <w:pStyle w:val="TAL"/>
              <w:rPr>
                <w:rFonts w:cs="Arial"/>
                <w:szCs w:val="18"/>
              </w:rPr>
            </w:pPr>
          </w:p>
        </w:tc>
      </w:tr>
      <w:tr w:rsidR="008E3FD3" w:rsidRPr="00B3056F" w14:paraId="37B21738"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C53C04D" w14:textId="77777777" w:rsidR="008E3FD3" w:rsidRPr="00B3056F" w:rsidRDefault="008E3FD3" w:rsidP="008E3FD3">
            <w:pPr>
              <w:pStyle w:val="TAL"/>
            </w:pPr>
            <w:r w:rsidRPr="00B3056F">
              <w:rPr>
                <w:rFonts w:hint="eastAsia"/>
              </w:rPr>
              <w:t>LcsClientId</w:t>
            </w:r>
          </w:p>
        </w:tc>
        <w:tc>
          <w:tcPr>
            <w:tcW w:w="1556" w:type="dxa"/>
            <w:gridSpan w:val="3"/>
            <w:tcBorders>
              <w:top w:val="single" w:sz="4" w:space="0" w:color="auto"/>
              <w:left w:val="single" w:sz="4" w:space="0" w:color="auto"/>
              <w:bottom w:val="single" w:sz="4" w:space="0" w:color="auto"/>
              <w:right w:val="single" w:sz="4" w:space="0" w:color="auto"/>
            </w:tcBorders>
          </w:tcPr>
          <w:p w14:paraId="04050445" w14:textId="77777777" w:rsidR="008E3FD3"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F818AAE" w14:textId="77777777" w:rsidR="008E3FD3" w:rsidRPr="00B3056F" w:rsidRDefault="008E3FD3" w:rsidP="008E3FD3">
            <w:pPr>
              <w:pStyle w:val="TAL"/>
              <w:rPr>
                <w:rFonts w:cs="Arial"/>
                <w:szCs w:val="18"/>
              </w:rPr>
            </w:pPr>
          </w:p>
        </w:tc>
      </w:tr>
      <w:tr w:rsidR="008E3FD3" w:rsidRPr="00B3056F" w14:paraId="2F5C869C"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631894C" w14:textId="77777777" w:rsidR="008E3FD3" w:rsidRPr="00B3056F" w:rsidRDefault="008E3FD3" w:rsidP="008E3FD3">
            <w:pPr>
              <w:pStyle w:val="TAL"/>
            </w:pPr>
            <w:r>
              <w:t>DataSetName</w:t>
            </w:r>
          </w:p>
        </w:tc>
        <w:tc>
          <w:tcPr>
            <w:tcW w:w="1556" w:type="dxa"/>
            <w:gridSpan w:val="3"/>
            <w:tcBorders>
              <w:top w:val="single" w:sz="4" w:space="0" w:color="auto"/>
              <w:left w:val="single" w:sz="4" w:space="0" w:color="auto"/>
              <w:bottom w:val="single" w:sz="4" w:space="0" w:color="auto"/>
              <w:right w:val="single" w:sz="4" w:space="0" w:color="auto"/>
            </w:tcBorders>
          </w:tcPr>
          <w:p w14:paraId="756D0D29" w14:textId="77777777" w:rsidR="008E3FD3" w:rsidRDefault="008E3FD3" w:rsidP="008E3FD3">
            <w:pPr>
              <w:pStyle w:val="TAL"/>
            </w:pPr>
            <w:r>
              <w:t>6.1.6.3.3</w:t>
            </w:r>
          </w:p>
        </w:tc>
        <w:tc>
          <w:tcPr>
            <w:tcW w:w="4420" w:type="dxa"/>
            <w:gridSpan w:val="3"/>
            <w:tcBorders>
              <w:top w:val="single" w:sz="4" w:space="0" w:color="auto"/>
              <w:left w:val="single" w:sz="4" w:space="0" w:color="auto"/>
              <w:bottom w:val="single" w:sz="4" w:space="0" w:color="auto"/>
              <w:right w:val="single" w:sz="4" w:space="0" w:color="auto"/>
            </w:tcBorders>
          </w:tcPr>
          <w:p w14:paraId="739ED4F4" w14:textId="77777777" w:rsidR="008E3FD3" w:rsidRPr="00B3056F" w:rsidRDefault="008E3FD3" w:rsidP="008E3FD3">
            <w:pPr>
              <w:pStyle w:val="TAL"/>
              <w:rPr>
                <w:rFonts w:cs="Arial"/>
                <w:szCs w:val="18"/>
              </w:rPr>
            </w:pPr>
          </w:p>
        </w:tc>
      </w:tr>
      <w:tr w:rsidR="008E3FD3" w:rsidRPr="00B3056F" w14:paraId="69B93322"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BA4CCCA" w14:textId="77777777" w:rsidR="008E3FD3" w:rsidRPr="00B3056F" w:rsidRDefault="008E3FD3" w:rsidP="008E3FD3">
            <w:pPr>
              <w:pStyle w:val="TAL"/>
            </w:pPr>
            <w:r>
              <w:t>PduSessionContinuityInd</w:t>
            </w:r>
          </w:p>
        </w:tc>
        <w:tc>
          <w:tcPr>
            <w:tcW w:w="1556" w:type="dxa"/>
            <w:gridSpan w:val="3"/>
            <w:tcBorders>
              <w:top w:val="single" w:sz="4" w:space="0" w:color="auto"/>
              <w:left w:val="single" w:sz="4" w:space="0" w:color="auto"/>
              <w:bottom w:val="single" w:sz="4" w:space="0" w:color="auto"/>
              <w:right w:val="single" w:sz="4" w:space="0" w:color="auto"/>
            </w:tcBorders>
          </w:tcPr>
          <w:p w14:paraId="4C512B1D" w14:textId="77777777" w:rsidR="008E3FD3" w:rsidRDefault="008E3FD3" w:rsidP="008E3FD3">
            <w:pPr>
              <w:pStyle w:val="TAL"/>
            </w:pPr>
            <w:r>
              <w:t>6.1.6.3.7</w:t>
            </w:r>
          </w:p>
        </w:tc>
        <w:tc>
          <w:tcPr>
            <w:tcW w:w="4420" w:type="dxa"/>
            <w:gridSpan w:val="3"/>
            <w:tcBorders>
              <w:top w:val="single" w:sz="4" w:space="0" w:color="auto"/>
              <w:left w:val="single" w:sz="4" w:space="0" w:color="auto"/>
              <w:bottom w:val="single" w:sz="4" w:space="0" w:color="auto"/>
              <w:right w:val="single" w:sz="4" w:space="0" w:color="auto"/>
            </w:tcBorders>
          </w:tcPr>
          <w:p w14:paraId="60EFC72F" w14:textId="77777777" w:rsidR="008E3FD3" w:rsidRPr="00B3056F" w:rsidRDefault="008E3FD3" w:rsidP="008E3FD3">
            <w:pPr>
              <w:pStyle w:val="TAL"/>
              <w:rPr>
                <w:rFonts w:cs="Arial"/>
                <w:szCs w:val="18"/>
              </w:rPr>
            </w:pPr>
          </w:p>
        </w:tc>
      </w:tr>
      <w:tr w:rsidR="008E3FD3" w:rsidRPr="00B3056F" w14:paraId="720FCB11"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0EB901F" w14:textId="77777777" w:rsidR="008E3FD3" w:rsidRPr="00B3056F" w:rsidRDefault="008E3FD3" w:rsidP="008E3FD3">
            <w:pPr>
              <w:pStyle w:val="TAL"/>
            </w:pPr>
            <w:r>
              <w:t>LocationPrivacyInd</w:t>
            </w:r>
          </w:p>
        </w:tc>
        <w:tc>
          <w:tcPr>
            <w:tcW w:w="1556" w:type="dxa"/>
            <w:gridSpan w:val="3"/>
            <w:tcBorders>
              <w:top w:val="single" w:sz="4" w:space="0" w:color="auto"/>
              <w:left w:val="single" w:sz="4" w:space="0" w:color="auto"/>
              <w:bottom w:val="single" w:sz="4" w:space="0" w:color="auto"/>
              <w:right w:val="single" w:sz="4" w:space="0" w:color="auto"/>
            </w:tcBorders>
          </w:tcPr>
          <w:p w14:paraId="6804B6E6" w14:textId="77777777" w:rsidR="008E3FD3" w:rsidRDefault="008E3FD3" w:rsidP="008E3FD3">
            <w:pPr>
              <w:pStyle w:val="TAL"/>
            </w:pPr>
            <w:r>
              <w:t>6.1.6.3.8</w:t>
            </w:r>
          </w:p>
        </w:tc>
        <w:tc>
          <w:tcPr>
            <w:tcW w:w="4420" w:type="dxa"/>
            <w:gridSpan w:val="3"/>
            <w:tcBorders>
              <w:top w:val="single" w:sz="4" w:space="0" w:color="auto"/>
              <w:left w:val="single" w:sz="4" w:space="0" w:color="auto"/>
              <w:bottom w:val="single" w:sz="4" w:space="0" w:color="auto"/>
              <w:right w:val="single" w:sz="4" w:space="0" w:color="auto"/>
            </w:tcBorders>
          </w:tcPr>
          <w:p w14:paraId="17E973E5" w14:textId="77777777" w:rsidR="008E3FD3" w:rsidRPr="00B3056F" w:rsidRDefault="008E3FD3" w:rsidP="008E3FD3">
            <w:pPr>
              <w:pStyle w:val="TAL"/>
              <w:rPr>
                <w:rFonts w:cs="Arial"/>
                <w:szCs w:val="18"/>
              </w:rPr>
            </w:pPr>
          </w:p>
        </w:tc>
      </w:tr>
      <w:tr w:rsidR="008E3FD3" w:rsidRPr="00B3056F" w14:paraId="14917B23"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2EE31D3" w14:textId="77777777" w:rsidR="008E3FD3" w:rsidRPr="00B3056F" w:rsidRDefault="008E3FD3" w:rsidP="008E3FD3">
            <w:pPr>
              <w:pStyle w:val="TAL"/>
            </w:pPr>
            <w:r>
              <w:t>PrivacyCheckRelatedAction</w:t>
            </w:r>
          </w:p>
        </w:tc>
        <w:tc>
          <w:tcPr>
            <w:tcW w:w="1556" w:type="dxa"/>
            <w:gridSpan w:val="3"/>
            <w:tcBorders>
              <w:top w:val="single" w:sz="4" w:space="0" w:color="auto"/>
              <w:left w:val="single" w:sz="4" w:space="0" w:color="auto"/>
              <w:bottom w:val="single" w:sz="4" w:space="0" w:color="auto"/>
              <w:right w:val="single" w:sz="4" w:space="0" w:color="auto"/>
            </w:tcBorders>
          </w:tcPr>
          <w:p w14:paraId="66FA6628" w14:textId="77777777" w:rsidR="008E3FD3" w:rsidRDefault="008E3FD3" w:rsidP="008E3FD3">
            <w:pPr>
              <w:pStyle w:val="TAL"/>
            </w:pPr>
            <w:r>
              <w:t>6.1.6.3.9</w:t>
            </w:r>
          </w:p>
        </w:tc>
        <w:tc>
          <w:tcPr>
            <w:tcW w:w="4420" w:type="dxa"/>
            <w:gridSpan w:val="3"/>
            <w:tcBorders>
              <w:top w:val="single" w:sz="4" w:space="0" w:color="auto"/>
              <w:left w:val="single" w:sz="4" w:space="0" w:color="auto"/>
              <w:bottom w:val="single" w:sz="4" w:space="0" w:color="auto"/>
              <w:right w:val="single" w:sz="4" w:space="0" w:color="auto"/>
            </w:tcBorders>
          </w:tcPr>
          <w:p w14:paraId="2F2E0C10" w14:textId="77777777" w:rsidR="008E3FD3" w:rsidRPr="00B3056F" w:rsidRDefault="008E3FD3" w:rsidP="008E3FD3">
            <w:pPr>
              <w:pStyle w:val="TAL"/>
              <w:rPr>
                <w:rFonts w:cs="Arial"/>
                <w:szCs w:val="18"/>
              </w:rPr>
            </w:pPr>
          </w:p>
        </w:tc>
      </w:tr>
      <w:tr w:rsidR="008E3FD3" w:rsidRPr="00B3056F" w14:paraId="3487750B"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C2D9F78" w14:textId="77777777" w:rsidR="008E3FD3" w:rsidRPr="00B3056F" w:rsidRDefault="008E3FD3" w:rsidP="008E3FD3">
            <w:pPr>
              <w:pStyle w:val="TAL"/>
            </w:pPr>
            <w:r>
              <w:t>LcsClientClass</w:t>
            </w:r>
          </w:p>
        </w:tc>
        <w:tc>
          <w:tcPr>
            <w:tcW w:w="1556" w:type="dxa"/>
            <w:gridSpan w:val="3"/>
            <w:tcBorders>
              <w:top w:val="single" w:sz="4" w:space="0" w:color="auto"/>
              <w:left w:val="single" w:sz="4" w:space="0" w:color="auto"/>
              <w:bottom w:val="single" w:sz="4" w:space="0" w:color="auto"/>
              <w:right w:val="single" w:sz="4" w:space="0" w:color="auto"/>
            </w:tcBorders>
          </w:tcPr>
          <w:p w14:paraId="6D4B8972" w14:textId="77777777" w:rsidR="008E3FD3" w:rsidRDefault="008E3FD3" w:rsidP="008E3FD3">
            <w:pPr>
              <w:pStyle w:val="TAL"/>
            </w:pPr>
            <w:r>
              <w:t>6.1.6.3.10</w:t>
            </w:r>
          </w:p>
        </w:tc>
        <w:tc>
          <w:tcPr>
            <w:tcW w:w="4420" w:type="dxa"/>
            <w:gridSpan w:val="3"/>
            <w:tcBorders>
              <w:top w:val="single" w:sz="4" w:space="0" w:color="auto"/>
              <w:left w:val="single" w:sz="4" w:space="0" w:color="auto"/>
              <w:bottom w:val="single" w:sz="4" w:space="0" w:color="auto"/>
              <w:right w:val="single" w:sz="4" w:space="0" w:color="auto"/>
            </w:tcBorders>
          </w:tcPr>
          <w:p w14:paraId="05E4C5DD" w14:textId="77777777" w:rsidR="008E3FD3" w:rsidRPr="00B3056F" w:rsidRDefault="008E3FD3" w:rsidP="008E3FD3">
            <w:pPr>
              <w:pStyle w:val="TAL"/>
              <w:rPr>
                <w:rFonts w:cs="Arial"/>
                <w:szCs w:val="18"/>
              </w:rPr>
            </w:pPr>
          </w:p>
        </w:tc>
      </w:tr>
      <w:tr w:rsidR="008E3FD3" w:rsidRPr="00B3056F" w14:paraId="4EC5AAEE"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BA204F5" w14:textId="77777777" w:rsidR="008E3FD3" w:rsidRPr="00B3056F" w:rsidRDefault="008E3FD3" w:rsidP="008E3FD3">
            <w:pPr>
              <w:pStyle w:val="TAL"/>
            </w:pPr>
            <w:r>
              <w:t>LcsMoServiceClass</w:t>
            </w:r>
          </w:p>
        </w:tc>
        <w:tc>
          <w:tcPr>
            <w:tcW w:w="1556" w:type="dxa"/>
            <w:gridSpan w:val="3"/>
            <w:tcBorders>
              <w:top w:val="single" w:sz="4" w:space="0" w:color="auto"/>
              <w:left w:val="single" w:sz="4" w:space="0" w:color="auto"/>
              <w:bottom w:val="single" w:sz="4" w:space="0" w:color="auto"/>
              <w:right w:val="single" w:sz="4" w:space="0" w:color="auto"/>
            </w:tcBorders>
          </w:tcPr>
          <w:p w14:paraId="21A4FC4E" w14:textId="77777777" w:rsidR="008E3FD3" w:rsidRDefault="008E3FD3" w:rsidP="008E3FD3">
            <w:pPr>
              <w:pStyle w:val="TAL"/>
            </w:pPr>
            <w:r>
              <w:t>6.1.6.3.11</w:t>
            </w:r>
          </w:p>
        </w:tc>
        <w:tc>
          <w:tcPr>
            <w:tcW w:w="4420" w:type="dxa"/>
            <w:gridSpan w:val="3"/>
            <w:tcBorders>
              <w:top w:val="single" w:sz="4" w:space="0" w:color="auto"/>
              <w:left w:val="single" w:sz="4" w:space="0" w:color="auto"/>
              <w:bottom w:val="single" w:sz="4" w:space="0" w:color="auto"/>
              <w:right w:val="single" w:sz="4" w:space="0" w:color="auto"/>
            </w:tcBorders>
          </w:tcPr>
          <w:p w14:paraId="516FF2E2" w14:textId="77777777" w:rsidR="008E3FD3" w:rsidRPr="00B3056F" w:rsidRDefault="008E3FD3" w:rsidP="008E3FD3">
            <w:pPr>
              <w:pStyle w:val="TAL"/>
              <w:rPr>
                <w:rFonts w:cs="Arial"/>
                <w:szCs w:val="18"/>
              </w:rPr>
            </w:pPr>
          </w:p>
        </w:tc>
      </w:tr>
      <w:tr w:rsidR="008E3FD3" w:rsidRPr="00B3056F" w14:paraId="5DDA6FBB"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03B5CB5" w14:textId="77777777" w:rsidR="008E3FD3" w:rsidRPr="00B3056F" w:rsidRDefault="008E3FD3" w:rsidP="008E3FD3">
            <w:pPr>
              <w:pStyle w:val="TAL"/>
            </w:pPr>
            <w:r>
              <w:t>OperationMode</w:t>
            </w:r>
          </w:p>
        </w:tc>
        <w:tc>
          <w:tcPr>
            <w:tcW w:w="1556" w:type="dxa"/>
            <w:gridSpan w:val="3"/>
            <w:tcBorders>
              <w:top w:val="single" w:sz="4" w:space="0" w:color="auto"/>
              <w:left w:val="single" w:sz="4" w:space="0" w:color="auto"/>
              <w:bottom w:val="single" w:sz="4" w:space="0" w:color="auto"/>
              <w:right w:val="single" w:sz="4" w:space="0" w:color="auto"/>
            </w:tcBorders>
          </w:tcPr>
          <w:p w14:paraId="506042FA" w14:textId="77777777" w:rsidR="008E3FD3" w:rsidRDefault="008E3FD3" w:rsidP="008E3FD3">
            <w:pPr>
              <w:pStyle w:val="TAL"/>
            </w:pPr>
            <w:r>
              <w:t>6.1.6.3.12</w:t>
            </w:r>
          </w:p>
        </w:tc>
        <w:tc>
          <w:tcPr>
            <w:tcW w:w="4420" w:type="dxa"/>
            <w:gridSpan w:val="3"/>
            <w:tcBorders>
              <w:top w:val="single" w:sz="4" w:space="0" w:color="auto"/>
              <w:left w:val="single" w:sz="4" w:space="0" w:color="auto"/>
              <w:bottom w:val="single" w:sz="4" w:space="0" w:color="auto"/>
              <w:right w:val="single" w:sz="4" w:space="0" w:color="auto"/>
            </w:tcBorders>
          </w:tcPr>
          <w:p w14:paraId="17F645A4" w14:textId="77777777" w:rsidR="008E3FD3" w:rsidRPr="00B3056F" w:rsidRDefault="008E3FD3" w:rsidP="008E3FD3">
            <w:pPr>
              <w:pStyle w:val="TAL"/>
              <w:rPr>
                <w:rFonts w:cs="Arial"/>
                <w:szCs w:val="18"/>
              </w:rPr>
            </w:pPr>
          </w:p>
        </w:tc>
      </w:tr>
      <w:tr w:rsidR="008E3FD3" w:rsidRPr="00B3056F" w14:paraId="204DACBB"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FFD39E5" w14:textId="77777777" w:rsidR="008E3FD3" w:rsidRPr="00B3056F" w:rsidRDefault="008E3FD3" w:rsidP="008E3FD3">
            <w:pPr>
              <w:pStyle w:val="TAL"/>
            </w:pPr>
            <w:r>
              <w:t>SorUpdateIndicator</w:t>
            </w:r>
          </w:p>
        </w:tc>
        <w:tc>
          <w:tcPr>
            <w:tcW w:w="1556" w:type="dxa"/>
            <w:gridSpan w:val="3"/>
            <w:tcBorders>
              <w:top w:val="single" w:sz="4" w:space="0" w:color="auto"/>
              <w:left w:val="single" w:sz="4" w:space="0" w:color="auto"/>
              <w:bottom w:val="single" w:sz="4" w:space="0" w:color="auto"/>
              <w:right w:val="single" w:sz="4" w:space="0" w:color="auto"/>
            </w:tcBorders>
          </w:tcPr>
          <w:p w14:paraId="50A2BB51" w14:textId="77777777" w:rsidR="008E3FD3" w:rsidRDefault="008E3FD3" w:rsidP="008E3FD3">
            <w:pPr>
              <w:pStyle w:val="TAL"/>
            </w:pPr>
            <w:r>
              <w:t>6.1.6.3.13</w:t>
            </w:r>
          </w:p>
        </w:tc>
        <w:tc>
          <w:tcPr>
            <w:tcW w:w="4420" w:type="dxa"/>
            <w:gridSpan w:val="3"/>
            <w:tcBorders>
              <w:top w:val="single" w:sz="4" w:space="0" w:color="auto"/>
              <w:left w:val="single" w:sz="4" w:space="0" w:color="auto"/>
              <w:bottom w:val="single" w:sz="4" w:space="0" w:color="auto"/>
              <w:right w:val="single" w:sz="4" w:space="0" w:color="auto"/>
            </w:tcBorders>
          </w:tcPr>
          <w:p w14:paraId="0DF8E3F3" w14:textId="77777777" w:rsidR="008E3FD3" w:rsidRPr="00B3056F" w:rsidRDefault="008E3FD3" w:rsidP="008E3FD3">
            <w:pPr>
              <w:pStyle w:val="TAL"/>
              <w:rPr>
                <w:rFonts w:cs="Arial"/>
                <w:szCs w:val="18"/>
              </w:rPr>
            </w:pPr>
          </w:p>
        </w:tc>
      </w:tr>
      <w:tr w:rsidR="00EF45DA" w:rsidRPr="00B3056F" w14:paraId="2C67084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791F08E" w14:textId="7B628EC5" w:rsidR="00EF45DA" w:rsidRPr="00B3056F" w:rsidRDefault="008E3FD3" w:rsidP="001330D7">
            <w:pPr>
              <w:pStyle w:val="TAL"/>
            </w:pPr>
            <w:r>
              <w:t>C</w:t>
            </w:r>
            <w:r w:rsidR="00EF45DA" w:rsidRPr="00B3056F">
              <w:rPr>
                <w:rFonts w:hint="eastAsia"/>
              </w:rPr>
              <w:t>odeWordInd</w:t>
            </w:r>
          </w:p>
        </w:tc>
        <w:tc>
          <w:tcPr>
            <w:tcW w:w="1556" w:type="dxa"/>
            <w:gridSpan w:val="3"/>
            <w:tcBorders>
              <w:top w:val="single" w:sz="4" w:space="0" w:color="auto"/>
              <w:left w:val="single" w:sz="4" w:space="0" w:color="auto"/>
              <w:bottom w:val="single" w:sz="4" w:space="0" w:color="auto"/>
              <w:right w:val="single" w:sz="4" w:space="0" w:color="auto"/>
            </w:tcBorders>
          </w:tcPr>
          <w:p w14:paraId="24C64D75" w14:textId="77777777" w:rsidR="00EF45DA" w:rsidRPr="00B3056F" w:rsidRDefault="00EF45DA" w:rsidP="001330D7">
            <w:pPr>
              <w:pStyle w:val="TAL"/>
            </w:pPr>
            <w:r w:rsidRPr="00B3056F">
              <w:t>6.1.6.</w:t>
            </w:r>
            <w:r w:rsidRPr="00B3056F">
              <w:rPr>
                <w:rFonts w:hint="eastAsia"/>
              </w:rPr>
              <w:t>3</w:t>
            </w:r>
            <w:r w:rsidRPr="00B3056F">
              <w:t>.14</w:t>
            </w:r>
          </w:p>
        </w:tc>
        <w:tc>
          <w:tcPr>
            <w:tcW w:w="4420" w:type="dxa"/>
            <w:gridSpan w:val="3"/>
            <w:tcBorders>
              <w:top w:val="single" w:sz="4" w:space="0" w:color="auto"/>
              <w:left w:val="single" w:sz="4" w:space="0" w:color="auto"/>
              <w:bottom w:val="single" w:sz="4" w:space="0" w:color="auto"/>
              <w:right w:val="single" w:sz="4" w:space="0" w:color="auto"/>
            </w:tcBorders>
          </w:tcPr>
          <w:p w14:paraId="66963B1F" w14:textId="77777777" w:rsidR="00EF45DA" w:rsidRPr="00B3056F" w:rsidRDefault="00EF45DA" w:rsidP="001330D7">
            <w:pPr>
              <w:pStyle w:val="TAL"/>
              <w:rPr>
                <w:rFonts w:cs="Arial"/>
                <w:szCs w:val="18"/>
              </w:rPr>
            </w:pPr>
          </w:p>
        </w:tc>
      </w:tr>
      <w:tr w:rsidR="004807F2" w:rsidRPr="00D67AB2" w14:paraId="6BCACA6B"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5498811" w14:textId="77777777" w:rsidR="004807F2" w:rsidRDefault="004807F2" w:rsidP="004D1273">
            <w:pPr>
              <w:pStyle w:val="TAL"/>
            </w:pPr>
            <w:r>
              <w:t>MdtUserConsent</w:t>
            </w:r>
          </w:p>
        </w:tc>
        <w:tc>
          <w:tcPr>
            <w:tcW w:w="1556" w:type="dxa"/>
            <w:gridSpan w:val="3"/>
            <w:tcBorders>
              <w:top w:val="single" w:sz="4" w:space="0" w:color="auto"/>
              <w:left w:val="single" w:sz="4" w:space="0" w:color="auto"/>
              <w:bottom w:val="single" w:sz="4" w:space="0" w:color="auto"/>
              <w:right w:val="single" w:sz="4" w:space="0" w:color="auto"/>
            </w:tcBorders>
          </w:tcPr>
          <w:p w14:paraId="70F59597" w14:textId="0B807CB2" w:rsidR="004807F2" w:rsidRPr="000B71E3" w:rsidRDefault="004807F2" w:rsidP="004D1273">
            <w:pPr>
              <w:pStyle w:val="TAL"/>
            </w:pPr>
            <w:r w:rsidRPr="000B71E3">
              <w:t>6.1.6.</w:t>
            </w:r>
            <w:r>
              <w:rPr>
                <w:rFonts w:hint="eastAsia"/>
              </w:rPr>
              <w:t>3</w:t>
            </w:r>
            <w:r w:rsidRPr="000B71E3">
              <w:t>.</w:t>
            </w:r>
            <w:r w:rsidR="005752A6">
              <w:t>15</w:t>
            </w:r>
          </w:p>
        </w:tc>
        <w:tc>
          <w:tcPr>
            <w:tcW w:w="4420" w:type="dxa"/>
            <w:gridSpan w:val="3"/>
            <w:tcBorders>
              <w:top w:val="single" w:sz="4" w:space="0" w:color="auto"/>
              <w:left w:val="single" w:sz="4" w:space="0" w:color="auto"/>
              <w:bottom w:val="single" w:sz="4" w:space="0" w:color="auto"/>
              <w:right w:val="single" w:sz="4" w:space="0" w:color="auto"/>
            </w:tcBorders>
          </w:tcPr>
          <w:p w14:paraId="1878C283" w14:textId="77777777" w:rsidR="004807F2" w:rsidRPr="00D67AB2" w:rsidRDefault="004807F2" w:rsidP="004D1273">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72"/>
        <w:gridCol w:w="4565"/>
      </w:tblGrid>
      <w:tr w:rsidR="00EF45DA" w:rsidRPr="00B3056F" w14:paraId="4D3A79B4"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t>Data type</w:t>
            </w:r>
          </w:p>
        </w:tc>
        <w:tc>
          <w:tcPr>
            <w:tcW w:w="1872"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4565"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1872"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77777777" w:rsidR="00EF45DA" w:rsidRPr="00B3056F" w:rsidRDefault="00EF45DA" w:rsidP="001330D7">
            <w:pPr>
              <w:pStyle w:val="TAL"/>
              <w:rPr>
                <w:rFonts w:cs="Arial"/>
                <w:szCs w:val="18"/>
                <w:lang w:eastAsia="zh-CN"/>
              </w:rPr>
            </w:pPr>
            <w:r w:rsidRPr="00B3056F">
              <w:rPr>
                <w:rFonts w:cs="Arial"/>
                <w:szCs w:val="18"/>
              </w:rPr>
              <w:t>- DnnConfigurations; see clause 6.1.6.2.8</w:t>
            </w:r>
            <w:r w:rsidRPr="00B3056F">
              <w:rPr>
                <w:rFonts w:cs="Arial" w:hint="eastAsia"/>
                <w:szCs w:val="18"/>
                <w:lang w:eastAsia="zh-CN"/>
              </w:rPr>
              <w:t>;</w:t>
            </w:r>
          </w:p>
          <w:p w14:paraId="353AF19B" w14:textId="373F2897" w:rsidR="00EF45DA" w:rsidRPr="00B3056F" w:rsidRDefault="00EF45DA" w:rsidP="001330D7">
            <w:pPr>
              <w:pStyle w:val="TAL"/>
              <w:rPr>
                <w:rFonts w:cs="Arial"/>
                <w:szCs w:val="18"/>
                <w:lang w:eastAsia="zh-CN"/>
              </w:rPr>
            </w:pPr>
            <w:r w:rsidRPr="00B3056F">
              <w:rPr>
                <w:rFonts w:cs="Arial" w:hint="eastAsia"/>
                <w:szCs w:val="18"/>
                <w:lang w:eastAsia="zh-CN"/>
              </w:rPr>
              <w:t>- EpsIwkPgws; see clause 6.2.6.2.2;</w:t>
            </w:r>
          </w:p>
          <w:p w14:paraId="31539BE7" w14:textId="77777777"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see clause 6.1.6.2.8</w:t>
            </w:r>
            <w:r w:rsidRPr="00B3056F">
              <w:rPr>
                <w:rFonts w:cs="Arial" w:hint="eastAsia"/>
                <w:szCs w:val="18"/>
                <w:lang w:eastAsia="zh-CN"/>
              </w:rPr>
              <w:t>;</w:t>
            </w:r>
          </w:p>
        </w:tc>
      </w:tr>
      <w:tr w:rsidR="00EF45DA" w:rsidRPr="00B3056F" w14:paraId="42442BA0"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1872"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1872"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1872"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1872"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1872"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1872"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1872"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1872"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1872"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1872"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8577E96"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09282481"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1872" w:type="dxa"/>
            <w:tcBorders>
              <w:top w:val="single" w:sz="4" w:space="0" w:color="auto"/>
              <w:left w:val="single" w:sz="4" w:space="0" w:color="auto"/>
              <w:bottom w:val="single" w:sz="4" w:space="0" w:color="auto"/>
              <w:right w:val="single" w:sz="4" w:space="0" w:color="auto"/>
            </w:tcBorders>
          </w:tcPr>
          <w:p w14:paraId="2CB42116"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1872"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1872"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1872"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1872"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BA69164" w14:textId="77777777" w:rsidR="00EF45DA" w:rsidRPr="00B3056F" w:rsidRDefault="00EF45DA" w:rsidP="001330D7">
            <w:pPr>
              <w:pStyle w:val="TAL"/>
              <w:rPr>
                <w:rFonts w:cs="Arial"/>
                <w:szCs w:val="18"/>
              </w:rPr>
            </w:pPr>
            <w:r w:rsidRPr="00B3056F">
              <w:rPr>
                <w:rFonts w:cs="Arial"/>
                <w:szCs w:val="18"/>
              </w:rPr>
              <w:t xml:space="preserve">PduSessionId </w:t>
            </w:r>
            <w:r w:rsidRPr="00B3056F">
              <w:t>is used as key in a map of PduSessions; see clause 6.1.6.2.16.</w:t>
            </w:r>
          </w:p>
        </w:tc>
      </w:tr>
      <w:tr w:rsidR="00EF45DA" w:rsidRPr="00B3056F" w14:paraId="055FD54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1872"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1872"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1872"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1872"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1872"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1872"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1872"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1872"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1872"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1872"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1872"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1872"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1872"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1872"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1872"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bookmarkStart w:id="2231" w:name="_Hlk519761610"/>
            <w:r w:rsidRPr="00B3056F">
              <w:t>TraceData</w:t>
            </w:r>
          </w:p>
        </w:tc>
        <w:tc>
          <w:tcPr>
            <w:tcW w:w="1872"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bookmarkEnd w:id="2231"/>
      <w:tr w:rsidR="00B829E2" w:rsidRPr="00B3056F" w14:paraId="3DC8301F"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1872"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1872"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1872"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4565"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1872"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1872"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77777777" w:rsidR="00B829E2" w:rsidRPr="00B3056F" w:rsidRDefault="00B829E2" w:rsidP="00B829E2">
            <w:pPr>
              <w:pStyle w:val="TAL"/>
              <w:rPr>
                <w:rFonts w:cs="Arial"/>
                <w:szCs w:val="18"/>
              </w:rPr>
            </w:pPr>
            <w:r w:rsidRPr="00B3056F">
              <w:rPr>
                <w:rFonts w:cs="Arial"/>
                <w:szCs w:val="18"/>
              </w:rPr>
              <w:t>- vnGroupInfo and sharedVnGroupDataIds; see clause 6.1.6.2.4, 6.1.6.2.8, 6.1.6.2.27;</w:t>
            </w:r>
          </w:p>
        </w:tc>
      </w:tr>
      <w:tr w:rsidR="00B829E2" w:rsidRPr="00B3056F" w14:paraId="532853AF"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1872"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1872"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1872"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1872"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1872"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4565"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1872"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1872"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1872"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4565"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1872"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4565"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1872" w:type="dxa"/>
            <w:tcBorders>
              <w:top w:val="single" w:sz="4" w:space="0" w:color="auto"/>
              <w:left w:val="single" w:sz="4" w:space="0" w:color="auto"/>
              <w:bottom w:val="single" w:sz="4" w:space="0" w:color="auto"/>
              <w:right w:val="single" w:sz="4" w:space="0" w:color="auto"/>
            </w:tcBorders>
          </w:tcPr>
          <w:p w14:paraId="590D334F" w14:textId="77777777" w:rsidR="00B829E2" w:rsidRPr="00B3056F" w:rsidRDefault="00B829E2" w:rsidP="00B829E2">
            <w:pPr>
              <w:pStyle w:val="TAL"/>
            </w:pPr>
            <w:r w:rsidRPr="00B3056F">
              <w:t>6.5.6.2.9</w:t>
            </w:r>
          </w:p>
        </w:tc>
        <w:tc>
          <w:tcPr>
            <w:tcW w:w="4565" w:type="dxa"/>
            <w:tcBorders>
              <w:top w:val="single" w:sz="4" w:space="0" w:color="auto"/>
              <w:left w:val="single" w:sz="4" w:space="0" w:color="auto"/>
              <w:bottom w:val="single" w:sz="4" w:space="0" w:color="auto"/>
              <w:right w:val="single" w:sz="4" w:space="0" w:color="auto"/>
            </w:tcBorders>
          </w:tcPr>
          <w:p w14:paraId="6A764686" w14:textId="77777777" w:rsidR="00B829E2" w:rsidRPr="00B3056F" w:rsidRDefault="00B829E2" w:rsidP="00B829E2">
            <w:pPr>
              <w:pStyle w:val="TAL"/>
              <w:rPr>
                <w:rFonts w:cs="Arial"/>
                <w:szCs w:val="18"/>
              </w:rPr>
            </w:pPr>
          </w:p>
        </w:tc>
      </w:tr>
      <w:tr w:rsidR="00B829E2" w:rsidRPr="00B3056F" w14:paraId="1746FD0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1872"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4565"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B829E2" w:rsidRPr="00B3056F" w14:paraId="298FC28C"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B829E2" w:rsidRPr="00B3056F" w:rsidRDefault="00B829E2" w:rsidP="00B829E2">
            <w:pPr>
              <w:pStyle w:val="TAL"/>
            </w:pPr>
            <w:r w:rsidRPr="00B3056F">
              <w:rPr>
                <w:rFonts w:hint="eastAsia"/>
              </w:rPr>
              <w:t>StationaryIndication</w:t>
            </w:r>
          </w:p>
        </w:tc>
        <w:tc>
          <w:tcPr>
            <w:tcW w:w="1872" w:type="dxa"/>
            <w:tcBorders>
              <w:top w:val="single" w:sz="4" w:space="0" w:color="auto"/>
              <w:left w:val="single" w:sz="4" w:space="0" w:color="auto"/>
              <w:bottom w:val="single" w:sz="4" w:space="0" w:color="auto"/>
              <w:right w:val="single" w:sz="4" w:space="0" w:color="auto"/>
            </w:tcBorders>
          </w:tcPr>
          <w:p w14:paraId="140B2A17" w14:textId="77777777" w:rsidR="00B829E2" w:rsidRPr="00B3056F" w:rsidRDefault="00B829E2" w:rsidP="00B829E2">
            <w:pPr>
              <w:pStyle w:val="TAL"/>
            </w:pPr>
            <w:r w:rsidRPr="00B3056F">
              <w:t>6.5.6.3.3</w:t>
            </w:r>
          </w:p>
        </w:tc>
        <w:tc>
          <w:tcPr>
            <w:tcW w:w="4565" w:type="dxa"/>
            <w:tcBorders>
              <w:top w:val="single" w:sz="4" w:space="0" w:color="auto"/>
              <w:left w:val="single" w:sz="4" w:space="0" w:color="auto"/>
              <w:bottom w:val="single" w:sz="4" w:space="0" w:color="auto"/>
              <w:right w:val="single" w:sz="4" w:space="0" w:color="auto"/>
            </w:tcBorders>
          </w:tcPr>
          <w:p w14:paraId="0B5A7D90" w14:textId="77777777" w:rsidR="00B829E2" w:rsidRPr="00B3056F" w:rsidRDefault="00B829E2" w:rsidP="00B829E2">
            <w:pPr>
              <w:pStyle w:val="TAL"/>
              <w:rPr>
                <w:rFonts w:cs="Arial"/>
                <w:szCs w:val="18"/>
              </w:rPr>
            </w:pPr>
          </w:p>
        </w:tc>
      </w:tr>
      <w:tr w:rsidR="00B829E2" w:rsidRPr="00B3056F" w14:paraId="6FEC4C2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B829E2" w:rsidRPr="00B3056F" w:rsidRDefault="00B829E2" w:rsidP="00B829E2">
            <w:pPr>
              <w:pStyle w:val="TAL"/>
            </w:pPr>
            <w:r w:rsidRPr="00B3056F">
              <w:t>TrafficProfile</w:t>
            </w:r>
          </w:p>
        </w:tc>
        <w:tc>
          <w:tcPr>
            <w:tcW w:w="1872" w:type="dxa"/>
            <w:tcBorders>
              <w:top w:val="single" w:sz="4" w:space="0" w:color="auto"/>
              <w:left w:val="single" w:sz="4" w:space="0" w:color="auto"/>
              <w:bottom w:val="single" w:sz="4" w:space="0" w:color="auto"/>
              <w:right w:val="single" w:sz="4" w:space="0" w:color="auto"/>
            </w:tcBorders>
          </w:tcPr>
          <w:p w14:paraId="7D11858F" w14:textId="77777777" w:rsidR="00B829E2" w:rsidRPr="00B3056F" w:rsidRDefault="00B829E2" w:rsidP="00B829E2">
            <w:pPr>
              <w:pStyle w:val="TAL"/>
            </w:pPr>
            <w:r w:rsidRPr="00B3056F">
              <w:t>6.5.6.3.4</w:t>
            </w:r>
          </w:p>
        </w:tc>
        <w:tc>
          <w:tcPr>
            <w:tcW w:w="4565" w:type="dxa"/>
            <w:tcBorders>
              <w:top w:val="single" w:sz="4" w:space="0" w:color="auto"/>
              <w:left w:val="single" w:sz="4" w:space="0" w:color="auto"/>
              <w:bottom w:val="single" w:sz="4" w:space="0" w:color="auto"/>
              <w:right w:val="single" w:sz="4" w:space="0" w:color="auto"/>
            </w:tcBorders>
          </w:tcPr>
          <w:p w14:paraId="243DBF9A" w14:textId="77777777" w:rsidR="00B829E2" w:rsidRPr="00B3056F" w:rsidRDefault="00B829E2" w:rsidP="00B829E2">
            <w:pPr>
              <w:pStyle w:val="TAL"/>
              <w:rPr>
                <w:rFonts w:cs="Arial"/>
                <w:szCs w:val="18"/>
              </w:rPr>
            </w:pPr>
          </w:p>
        </w:tc>
      </w:tr>
      <w:tr w:rsidR="00B829E2" w:rsidRPr="00B3056F" w14:paraId="4F6EF8EB"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B829E2" w:rsidRPr="00B3056F" w:rsidRDefault="00B829E2" w:rsidP="00B829E2">
            <w:pPr>
              <w:pStyle w:val="TAL"/>
            </w:pPr>
            <w:r w:rsidRPr="00B3056F">
              <w:t>ScheduledCommunicationType</w:t>
            </w:r>
          </w:p>
        </w:tc>
        <w:tc>
          <w:tcPr>
            <w:tcW w:w="1872" w:type="dxa"/>
            <w:tcBorders>
              <w:top w:val="single" w:sz="4" w:space="0" w:color="auto"/>
              <w:left w:val="single" w:sz="4" w:space="0" w:color="auto"/>
              <w:bottom w:val="single" w:sz="4" w:space="0" w:color="auto"/>
              <w:right w:val="single" w:sz="4" w:space="0" w:color="auto"/>
            </w:tcBorders>
          </w:tcPr>
          <w:p w14:paraId="2BEDBA78" w14:textId="77777777" w:rsidR="00B829E2" w:rsidRPr="00B3056F" w:rsidRDefault="00B829E2" w:rsidP="00B829E2">
            <w:pPr>
              <w:pStyle w:val="TAL"/>
            </w:pPr>
            <w:r w:rsidRPr="00B3056F">
              <w:t>6.5.6.3.5</w:t>
            </w:r>
          </w:p>
        </w:tc>
        <w:tc>
          <w:tcPr>
            <w:tcW w:w="4565" w:type="dxa"/>
            <w:tcBorders>
              <w:top w:val="single" w:sz="4" w:space="0" w:color="auto"/>
              <w:left w:val="single" w:sz="4" w:space="0" w:color="auto"/>
              <w:bottom w:val="single" w:sz="4" w:space="0" w:color="auto"/>
              <w:right w:val="single" w:sz="4" w:space="0" w:color="auto"/>
            </w:tcBorders>
          </w:tcPr>
          <w:p w14:paraId="5A176AF4" w14:textId="77777777" w:rsidR="00B829E2" w:rsidRPr="00B3056F" w:rsidRDefault="00B829E2" w:rsidP="00B829E2">
            <w:pPr>
              <w:pStyle w:val="TAL"/>
              <w:rPr>
                <w:rFonts w:cs="Arial"/>
                <w:szCs w:val="18"/>
              </w:rPr>
            </w:pPr>
          </w:p>
        </w:tc>
      </w:tr>
      <w:tr w:rsidR="00B829E2" w:rsidRPr="00B3056F" w14:paraId="3C376351"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1872" w:type="dxa"/>
            <w:tcBorders>
              <w:top w:val="single" w:sz="4" w:space="0" w:color="auto"/>
              <w:left w:val="single" w:sz="4" w:space="0" w:color="auto"/>
              <w:bottom w:val="single" w:sz="4" w:space="0" w:color="auto"/>
              <w:right w:val="single" w:sz="4" w:space="0" w:color="auto"/>
            </w:tcBorders>
          </w:tcPr>
          <w:p w14:paraId="70F0B24C" w14:textId="77777777" w:rsidR="00B829E2" w:rsidRPr="00B3056F" w:rsidRDefault="00B829E2" w:rsidP="00B829E2">
            <w:pPr>
              <w:pStyle w:val="TAL"/>
            </w:pPr>
            <w:r w:rsidRPr="00B3056F">
              <w:t>6.5.6.2.14</w:t>
            </w:r>
          </w:p>
        </w:tc>
        <w:tc>
          <w:tcPr>
            <w:tcW w:w="4565" w:type="dxa"/>
            <w:tcBorders>
              <w:top w:val="single" w:sz="4" w:space="0" w:color="auto"/>
              <w:left w:val="single" w:sz="4" w:space="0" w:color="auto"/>
              <w:bottom w:val="single" w:sz="4" w:space="0" w:color="auto"/>
              <w:right w:val="single" w:sz="4" w:space="0" w:color="auto"/>
            </w:tcBorders>
          </w:tcPr>
          <w:p w14:paraId="5CF4F3BC" w14:textId="77777777" w:rsidR="00B829E2" w:rsidRPr="00B3056F" w:rsidRDefault="00B829E2" w:rsidP="00B829E2">
            <w:pPr>
              <w:pStyle w:val="TAL"/>
              <w:rPr>
                <w:rFonts w:cs="Arial"/>
                <w:szCs w:val="18"/>
              </w:rPr>
            </w:pPr>
          </w:p>
        </w:tc>
      </w:tr>
      <w:tr w:rsidR="00B829E2" w:rsidRPr="00B3056F" w14:paraId="315C627F"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3E9E31B" w14:textId="77777777" w:rsidR="00B829E2" w:rsidRPr="00B3056F" w:rsidRDefault="00B829E2" w:rsidP="00B829E2">
            <w:pPr>
              <w:pStyle w:val="TAL"/>
            </w:pPr>
            <w:r w:rsidRPr="00B3056F">
              <w:rPr>
                <w:rFonts w:hint="eastAsia"/>
              </w:rPr>
              <w:t>ScheduledCommunicationTime</w:t>
            </w:r>
          </w:p>
        </w:tc>
        <w:tc>
          <w:tcPr>
            <w:tcW w:w="1872" w:type="dxa"/>
            <w:tcBorders>
              <w:top w:val="single" w:sz="4" w:space="0" w:color="auto"/>
              <w:left w:val="single" w:sz="4" w:space="0" w:color="auto"/>
              <w:bottom w:val="single" w:sz="4" w:space="0" w:color="auto"/>
              <w:right w:val="single" w:sz="4" w:space="0" w:color="auto"/>
            </w:tcBorders>
          </w:tcPr>
          <w:p w14:paraId="2EBA63FE" w14:textId="77777777" w:rsidR="00B829E2" w:rsidRPr="00B3056F" w:rsidRDefault="00B829E2" w:rsidP="00B829E2">
            <w:pPr>
              <w:pStyle w:val="TAL"/>
            </w:pPr>
            <w:r w:rsidRPr="00B3056F">
              <w:t>6.5.6.2.9</w:t>
            </w:r>
          </w:p>
        </w:tc>
        <w:tc>
          <w:tcPr>
            <w:tcW w:w="4565" w:type="dxa"/>
            <w:tcBorders>
              <w:top w:val="single" w:sz="4" w:space="0" w:color="auto"/>
              <w:left w:val="single" w:sz="4" w:space="0" w:color="auto"/>
              <w:bottom w:val="single" w:sz="4" w:space="0" w:color="auto"/>
              <w:right w:val="single" w:sz="4" w:space="0" w:color="auto"/>
            </w:tcBorders>
          </w:tcPr>
          <w:p w14:paraId="3F9AD14E" w14:textId="77777777" w:rsidR="00B829E2" w:rsidRPr="00B3056F" w:rsidRDefault="00B829E2" w:rsidP="00B829E2">
            <w:pPr>
              <w:pStyle w:val="TAL"/>
              <w:rPr>
                <w:rFonts w:cs="Arial"/>
                <w:szCs w:val="18"/>
              </w:rPr>
            </w:pPr>
          </w:p>
        </w:tc>
      </w:tr>
      <w:tr w:rsidR="00B829E2" w:rsidRPr="00B3056F" w14:paraId="2F7C8398"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03B6EB7" w14:textId="77777777" w:rsidR="00B829E2" w:rsidRPr="00B3056F" w:rsidRDefault="00B829E2" w:rsidP="00B829E2">
            <w:pPr>
              <w:pStyle w:val="TAL"/>
            </w:pPr>
            <w:r w:rsidRPr="00B3056F">
              <w:t>LocationArea</w:t>
            </w:r>
          </w:p>
        </w:tc>
        <w:tc>
          <w:tcPr>
            <w:tcW w:w="1872" w:type="dxa"/>
            <w:tcBorders>
              <w:top w:val="single" w:sz="4" w:space="0" w:color="auto"/>
              <w:left w:val="single" w:sz="4" w:space="0" w:color="auto"/>
              <w:bottom w:val="single" w:sz="4" w:space="0" w:color="auto"/>
              <w:right w:val="single" w:sz="4" w:space="0" w:color="auto"/>
            </w:tcBorders>
          </w:tcPr>
          <w:p w14:paraId="43132E62" w14:textId="77777777" w:rsidR="00B829E2" w:rsidRPr="00B3056F" w:rsidRDefault="00B829E2" w:rsidP="00B829E2">
            <w:pPr>
              <w:pStyle w:val="TAL"/>
            </w:pPr>
            <w:r w:rsidRPr="00B3056F">
              <w:t>6.5.6.2.10</w:t>
            </w:r>
          </w:p>
        </w:tc>
        <w:tc>
          <w:tcPr>
            <w:tcW w:w="4565" w:type="dxa"/>
            <w:tcBorders>
              <w:top w:val="single" w:sz="4" w:space="0" w:color="auto"/>
              <w:left w:val="single" w:sz="4" w:space="0" w:color="auto"/>
              <w:bottom w:val="single" w:sz="4" w:space="0" w:color="auto"/>
              <w:right w:val="single" w:sz="4" w:space="0" w:color="auto"/>
            </w:tcBorders>
          </w:tcPr>
          <w:p w14:paraId="51E73F84" w14:textId="77777777" w:rsidR="00B829E2" w:rsidRPr="00B3056F" w:rsidRDefault="00B829E2" w:rsidP="00B829E2">
            <w:pPr>
              <w:pStyle w:val="TAL"/>
              <w:rPr>
                <w:rFonts w:cs="Arial"/>
                <w:szCs w:val="18"/>
              </w:rPr>
            </w:pPr>
          </w:p>
        </w:tc>
      </w:tr>
      <w:tr w:rsidR="00B829E2" w:rsidRPr="00B3056F" w14:paraId="1B3CEF8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56D1337C" w14:textId="77777777" w:rsidR="00B829E2" w:rsidRPr="00B3056F" w:rsidRDefault="00B829E2" w:rsidP="00B829E2">
            <w:pPr>
              <w:pStyle w:val="TAL"/>
            </w:pPr>
            <w:r w:rsidRPr="00B3056F">
              <w:rPr>
                <w:rFonts w:hint="eastAsia"/>
              </w:rPr>
              <w:t>StationaryIndication</w:t>
            </w:r>
          </w:p>
        </w:tc>
        <w:tc>
          <w:tcPr>
            <w:tcW w:w="1872" w:type="dxa"/>
            <w:tcBorders>
              <w:top w:val="single" w:sz="4" w:space="0" w:color="auto"/>
              <w:left w:val="single" w:sz="4" w:space="0" w:color="auto"/>
              <w:bottom w:val="single" w:sz="4" w:space="0" w:color="auto"/>
              <w:right w:val="single" w:sz="4" w:space="0" w:color="auto"/>
            </w:tcBorders>
          </w:tcPr>
          <w:p w14:paraId="32B11103" w14:textId="77777777" w:rsidR="00B829E2" w:rsidRPr="00B3056F" w:rsidRDefault="00B829E2" w:rsidP="00B829E2">
            <w:pPr>
              <w:pStyle w:val="TAL"/>
            </w:pPr>
            <w:r w:rsidRPr="00B3056F">
              <w:t>6.5.6.3.3</w:t>
            </w:r>
          </w:p>
        </w:tc>
        <w:tc>
          <w:tcPr>
            <w:tcW w:w="4565" w:type="dxa"/>
            <w:tcBorders>
              <w:top w:val="single" w:sz="4" w:space="0" w:color="auto"/>
              <w:left w:val="single" w:sz="4" w:space="0" w:color="auto"/>
              <w:bottom w:val="single" w:sz="4" w:space="0" w:color="auto"/>
              <w:right w:val="single" w:sz="4" w:space="0" w:color="auto"/>
            </w:tcBorders>
          </w:tcPr>
          <w:p w14:paraId="4DE66852" w14:textId="77777777" w:rsidR="00B829E2" w:rsidRPr="00B3056F" w:rsidRDefault="00B829E2" w:rsidP="00B829E2">
            <w:pPr>
              <w:pStyle w:val="TAL"/>
              <w:rPr>
                <w:rFonts w:cs="Arial"/>
                <w:szCs w:val="18"/>
              </w:rPr>
            </w:pPr>
          </w:p>
        </w:tc>
      </w:tr>
      <w:tr w:rsidR="00B829E2" w:rsidRPr="00B3056F" w14:paraId="152A3354"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0BBDCA70" w14:textId="77777777" w:rsidR="00B829E2" w:rsidRPr="00B3056F" w:rsidRDefault="00B829E2" w:rsidP="00B829E2">
            <w:pPr>
              <w:pStyle w:val="TAL"/>
            </w:pPr>
            <w:r w:rsidRPr="00B3056F">
              <w:t>TrafficProfile</w:t>
            </w:r>
          </w:p>
        </w:tc>
        <w:tc>
          <w:tcPr>
            <w:tcW w:w="1872" w:type="dxa"/>
            <w:tcBorders>
              <w:top w:val="single" w:sz="4" w:space="0" w:color="auto"/>
              <w:left w:val="single" w:sz="4" w:space="0" w:color="auto"/>
              <w:bottom w:val="single" w:sz="4" w:space="0" w:color="auto"/>
              <w:right w:val="single" w:sz="4" w:space="0" w:color="auto"/>
            </w:tcBorders>
          </w:tcPr>
          <w:p w14:paraId="0B0BED9A" w14:textId="77777777" w:rsidR="00B829E2" w:rsidRPr="00B3056F" w:rsidRDefault="00B829E2" w:rsidP="00B829E2">
            <w:pPr>
              <w:pStyle w:val="TAL"/>
            </w:pPr>
            <w:r w:rsidRPr="00B3056F">
              <w:t>6.5.6.3.4</w:t>
            </w:r>
          </w:p>
        </w:tc>
        <w:tc>
          <w:tcPr>
            <w:tcW w:w="4565" w:type="dxa"/>
            <w:tcBorders>
              <w:top w:val="single" w:sz="4" w:space="0" w:color="auto"/>
              <w:left w:val="single" w:sz="4" w:space="0" w:color="auto"/>
              <w:bottom w:val="single" w:sz="4" w:space="0" w:color="auto"/>
              <w:right w:val="single" w:sz="4" w:space="0" w:color="auto"/>
            </w:tcBorders>
          </w:tcPr>
          <w:p w14:paraId="63A6E849" w14:textId="77777777" w:rsidR="00B829E2" w:rsidRPr="00B3056F" w:rsidRDefault="00B829E2" w:rsidP="00B829E2">
            <w:pPr>
              <w:pStyle w:val="TAL"/>
              <w:rPr>
                <w:rFonts w:cs="Arial"/>
                <w:szCs w:val="18"/>
              </w:rPr>
            </w:pPr>
          </w:p>
        </w:tc>
      </w:tr>
      <w:tr w:rsidR="00B829E2" w:rsidRPr="00B3056F" w14:paraId="53027A2A"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0EFFEC32" w14:textId="77777777" w:rsidR="00B829E2" w:rsidRPr="00B3056F" w:rsidRDefault="00B829E2" w:rsidP="00B829E2">
            <w:pPr>
              <w:pStyle w:val="TAL"/>
            </w:pPr>
            <w:r w:rsidRPr="00B3056F">
              <w:t>ScheduledCommunicationType</w:t>
            </w:r>
          </w:p>
        </w:tc>
        <w:tc>
          <w:tcPr>
            <w:tcW w:w="1872" w:type="dxa"/>
            <w:tcBorders>
              <w:top w:val="single" w:sz="4" w:space="0" w:color="auto"/>
              <w:left w:val="single" w:sz="4" w:space="0" w:color="auto"/>
              <w:bottom w:val="single" w:sz="4" w:space="0" w:color="auto"/>
              <w:right w:val="single" w:sz="4" w:space="0" w:color="auto"/>
            </w:tcBorders>
          </w:tcPr>
          <w:p w14:paraId="0B14E301" w14:textId="77777777" w:rsidR="00B829E2" w:rsidRPr="00B3056F" w:rsidRDefault="00B829E2" w:rsidP="00B829E2">
            <w:pPr>
              <w:pStyle w:val="TAL"/>
            </w:pPr>
            <w:r w:rsidRPr="00B3056F">
              <w:t>6.5.6.3.5</w:t>
            </w:r>
          </w:p>
        </w:tc>
        <w:tc>
          <w:tcPr>
            <w:tcW w:w="4565" w:type="dxa"/>
            <w:tcBorders>
              <w:top w:val="single" w:sz="4" w:space="0" w:color="auto"/>
              <w:left w:val="single" w:sz="4" w:space="0" w:color="auto"/>
              <w:bottom w:val="single" w:sz="4" w:space="0" w:color="auto"/>
              <w:right w:val="single" w:sz="4" w:space="0" w:color="auto"/>
            </w:tcBorders>
          </w:tcPr>
          <w:p w14:paraId="3B55509D" w14:textId="77777777" w:rsidR="00B829E2" w:rsidRPr="00B3056F" w:rsidRDefault="00B829E2" w:rsidP="00B829E2">
            <w:pPr>
              <w:pStyle w:val="TAL"/>
              <w:rPr>
                <w:rFonts w:cs="Arial"/>
                <w:szCs w:val="18"/>
              </w:rPr>
            </w:pPr>
          </w:p>
        </w:tc>
      </w:tr>
      <w:tr w:rsidR="00B829E2" w:rsidRPr="00B3056F" w14:paraId="22A4E755"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1158303" w14:textId="77777777" w:rsidR="00B829E2" w:rsidRPr="00B3056F" w:rsidRDefault="00B829E2" w:rsidP="00B829E2">
            <w:pPr>
              <w:pStyle w:val="TAL"/>
            </w:pPr>
            <w:r w:rsidRPr="00B3056F">
              <w:t>BatteryIndication</w:t>
            </w:r>
          </w:p>
        </w:tc>
        <w:tc>
          <w:tcPr>
            <w:tcW w:w="1872" w:type="dxa"/>
            <w:tcBorders>
              <w:top w:val="single" w:sz="4" w:space="0" w:color="auto"/>
              <w:left w:val="single" w:sz="4" w:space="0" w:color="auto"/>
              <w:bottom w:val="single" w:sz="4" w:space="0" w:color="auto"/>
              <w:right w:val="single" w:sz="4" w:space="0" w:color="auto"/>
            </w:tcBorders>
          </w:tcPr>
          <w:p w14:paraId="514FD731" w14:textId="77777777" w:rsidR="00B829E2" w:rsidRPr="00B3056F" w:rsidRDefault="00B829E2" w:rsidP="00B829E2">
            <w:pPr>
              <w:pStyle w:val="TAL"/>
            </w:pPr>
            <w:r w:rsidRPr="00B3056F">
              <w:t>6.5.6.3.14</w:t>
            </w:r>
          </w:p>
        </w:tc>
        <w:tc>
          <w:tcPr>
            <w:tcW w:w="4565" w:type="dxa"/>
            <w:tcBorders>
              <w:top w:val="single" w:sz="4" w:space="0" w:color="auto"/>
              <w:left w:val="single" w:sz="4" w:space="0" w:color="auto"/>
              <w:bottom w:val="single" w:sz="4" w:space="0" w:color="auto"/>
              <w:right w:val="single" w:sz="4" w:space="0" w:color="auto"/>
            </w:tcBorders>
          </w:tcPr>
          <w:p w14:paraId="7EFF491D" w14:textId="77777777" w:rsidR="00B829E2" w:rsidRPr="00B3056F" w:rsidRDefault="00B829E2" w:rsidP="00B829E2">
            <w:pPr>
              <w:pStyle w:val="TAL"/>
              <w:rPr>
                <w:rFonts w:cs="Arial"/>
                <w:szCs w:val="18"/>
              </w:rPr>
            </w:pPr>
          </w:p>
        </w:tc>
      </w:tr>
      <w:tr w:rsidR="00B829E2" w:rsidRPr="00B3056F" w14:paraId="5FFC606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1872"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1872"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1872"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4565"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1872"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t>NrV2xAuth</w:t>
            </w:r>
          </w:p>
        </w:tc>
        <w:tc>
          <w:tcPr>
            <w:tcW w:w="1872"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1872"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1872"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1872"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4565"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1872" w:type="dxa"/>
            <w:tcBorders>
              <w:top w:val="single" w:sz="4" w:space="0" w:color="auto"/>
              <w:left w:val="single" w:sz="4" w:space="0" w:color="auto"/>
              <w:bottom w:val="single" w:sz="4" w:space="0" w:color="auto"/>
              <w:right w:val="single" w:sz="4" w:space="0" w:color="auto"/>
            </w:tcBorders>
          </w:tcPr>
          <w:p w14:paraId="7FD1BD79" w14:textId="77777777" w:rsidR="00B829E2" w:rsidRPr="00CD2628" w:rsidRDefault="00B829E2" w:rsidP="00B829E2">
            <w:pPr>
              <w:pStyle w:val="TAL"/>
            </w:pPr>
            <w:r>
              <w:t xml:space="preserve">3GPP TS 29.571 </w:t>
            </w:r>
            <w:r w:rsidRPr="00CD2628">
              <w:t>[</w:t>
            </w:r>
            <w:r>
              <w:t>7</w:t>
            </w:r>
            <w:r w:rsidRPr="00CD2628">
              <w:t>]</w:t>
            </w:r>
          </w:p>
        </w:tc>
        <w:tc>
          <w:tcPr>
            <w:tcW w:w="4565"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1872"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4565"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B829E2">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1872"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4565"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232" w:name="_Toc11338578"/>
      <w:bookmarkStart w:id="2233" w:name="_Toc27585230"/>
      <w:bookmarkStart w:id="2234" w:name="_Toc36457196"/>
      <w:bookmarkStart w:id="2235" w:name="_Toc45028090"/>
      <w:bookmarkStart w:id="2236" w:name="_Toc45028925"/>
      <w:bookmarkStart w:id="2237" w:name="_Toc51867686"/>
      <w:bookmarkStart w:id="2238" w:name="_Toc58582330"/>
      <w:r w:rsidRPr="00B3056F">
        <w:rPr>
          <w:lang w:val="en-US"/>
        </w:rPr>
        <w:t>6.1.6.2</w:t>
      </w:r>
      <w:r w:rsidRPr="00B3056F">
        <w:rPr>
          <w:lang w:val="en-US"/>
        </w:rPr>
        <w:tab/>
        <w:t>Structured data types</w:t>
      </w:r>
      <w:bookmarkEnd w:id="2232"/>
      <w:bookmarkEnd w:id="2233"/>
      <w:bookmarkEnd w:id="2234"/>
      <w:bookmarkEnd w:id="2235"/>
      <w:bookmarkEnd w:id="2236"/>
      <w:bookmarkEnd w:id="2237"/>
      <w:bookmarkEnd w:id="2238"/>
    </w:p>
    <w:p w14:paraId="64D66EE4" w14:textId="77777777" w:rsidR="00EF45DA" w:rsidRPr="00B3056F" w:rsidRDefault="00EF45DA" w:rsidP="00EF45DA">
      <w:pPr>
        <w:pStyle w:val="Heading5"/>
      </w:pPr>
      <w:bookmarkStart w:id="2239" w:name="_Toc11338579"/>
      <w:bookmarkStart w:id="2240" w:name="_Toc27585231"/>
      <w:bookmarkStart w:id="2241" w:name="_Toc36457197"/>
      <w:bookmarkStart w:id="2242" w:name="_Toc45028091"/>
      <w:bookmarkStart w:id="2243" w:name="_Toc45028926"/>
      <w:bookmarkStart w:id="2244" w:name="_Toc51867687"/>
      <w:bookmarkStart w:id="2245" w:name="_Toc58582331"/>
      <w:r w:rsidRPr="00B3056F">
        <w:t>6.1.6.2.1</w:t>
      </w:r>
      <w:r w:rsidRPr="00B3056F">
        <w:tab/>
        <w:t>Introduction</w:t>
      </w:r>
      <w:bookmarkEnd w:id="2239"/>
      <w:bookmarkEnd w:id="2240"/>
      <w:bookmarkEnd w:id="2241"/>
      <w:bookmarkEnd w:id="2242"/>
      <w:bookmarkEnd w:id="2243"/>
      <w:bookmarkEnd w:id="2244"/>
      <w:bookmarkEnd w:id="2245"/>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46" w:name="_Toc11338580"/>
      <w:bookmarkStart w:id="2247" w:name="_Toc27585232"/>
      <w:bookmarkStart w:id="2248" w:name="_Toc36457198"/>
      <w:bookmarkStart w:id="2249" w:name="_Toc45028092"/>
      <w:bookmarkStart w:id="2250" w:name="_Toc45028927"/>
      <w:bookmarkStart w:id="2251" w:name="_Toc51867688"/>
      <w:bookmarkStart w:id="2252" w:name="_Toc58582332"/>
      <w:r w:rsidRPr="00B3056F">
        <w:t>6.1.6.2.2</w:t>
      </w:r>
      <w:r w:rsidRPr="00B3056F">
        <w:tab/>
        <w:t>Type: Nssai</w:t>
      </w:r>
      <w:bookmarkEnd w:id="2246"/>
      <w:bookmarkEnd w:id="2247"/>
      <w:bookmarkEnd w:id="2248"/>
      <w:bookmarkEnd w:id="2249"/>
      <w:bookmarkEnd w:id="2250"/>
      <w:bookmarkEnd w:id="2251"/>
      <w:bookmarkEnd w:id="2252"/>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77777777" w:rsidR="006D0D26" w:rsidRPr="00B3056F" w:rsidRDefault="006D0D26" w:rsidP="001330D7">
            <w:pPr>
              <w:pStyle w:val="TAL"/>
              <w:rPr>
                <w:rFonts w:cs="Arial"/>
                <w:szCs w:val="18"/>
              </w:rPr>
            </w:pPr>
            <w:r w:rsidRPr="00B3056F">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77777777" w:rsidR="006D0D26" w:rsidRPr="00B3056F" w:rsidRDefault="006D0D26" w:rsidP="001330D7">
            <w:pPr>
              <w:pStyle w:val="TAL"/>
              <w:rPr>
                <w:rFonts w:cs="Arial"/>
                <w:szCs w:val="18"/>
              </w:rPr>
            </w:pPr>
            <w:r w:rsidRPr="00B3056F">
              <w:rPr>
                <w:rFonts w:cs="Arial"/>
                <w:szCs w:val="18"/>
              </w:rPr>
              <w:t>A list of Single Nssais used as default</w:t>
            </w:r>
          </w:p>
        </w:tc>
        <w:tc>
          <w:tcPr>
            <w:tcW w:w="1428" w:type="dxa"/>
            <w:tcBorders>
              <w:top w:val="single" w:sz="4" w:space="0" w:color="auto"/>
              <w:left w:val="single" w:sz="4" w:space="0" w:color="auto"/>
              <w:bottom w:val="single" w:sz="4" w:space="0" w:color="auto"/>
              <w:right w:val="single" w:sz="4" w:space="0" w:color="auto"/>
            </w:tcBorders>
          </w:tcPr>
          <w:p w14:paraId="22C50330" w14:textId="2ECD404E" w:rsidR="006D0D26" w:rsidRPr="00B3056F" w:rsidRDefault="006D0D26" w:rsidP="001330D7">
            <w:pPr>
              <w:pStyle w:val="TAL"/>
              <w:rPr>
                <w:rFonts w:cs="Arial"/>
                <w:szCs w:val="18"/>
              </w:rPr>
            </w:pPr>
            <w:r>
              <w:rPr>
                <w:rFonts w:cs="Arial"/>
                <w:szCs w:val="18"/>
              </w:rPr>
              <w:t>Nssaa</w:t>
            </w: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77777777" w:rsidR="006D0D26" w:rsidRPr="00B3056F" w:rsidRDefault="006D0D26" w:rsidP="001330D7">
            <w:pPr>
              <w:pStyle w:val="TAL"/>
              <w:rPr>
                <w:rFonts w:cs="Arial"/>
                <w:szCs w:val="18"/>
              </w:rPr>
            </w:pPr>
            <w:r w:rsidRPr="00B3056F">
              <w:rPr>
                <w:rFonts w:cs="Arial"/>
                <w:szCs w:val="18"/>
              </w:rPr>
              <w:t>List of non default Single Nssais.</w:t>
            </w:r>
          </w:p>
        </w:tc>
        <w:tc>
          <w:tcPr>
            <w:tcW w:w="1428" w:type="dxa"/>
            <w:tcBorders>
              <w:top w:val="single" w:sz="4" w:space="0" w:color="auto"/>
              <w:left w:val="single" w:sz="4" w:space="0" w:color="auto"/>
              <w:bottom w:val="single" w:sz="4" w:space="0" w:color="auto"/>
              <w:right w:val="single" w:sz="4" w:space="0" w:color="auto"/>
            </w:tcBorders>
          </w:tcPr>
          <w:p w14:paraId="3939A14F" w14:textId="0A5C540C" w:rsidR="006D0D26" w:rsidRPr="00B3056F" w:rsidRDefault="006D0D26" w:rsidP="001330D7">
            <w:pPr>
              <w:pStyle w:val="TAL"/>
              <w:rPr>
                <w:rFonts w:cs="Arial"/>
                <w:szCs w:val="18"/>
              </w:rPr>
            </w:pPr>
            <w:r>
              <w:rPr>
                <w:rFonts w:cs="Arial"/>
                <w:szCs w:val="18"/>
              </w:rPr>
              <w:t>Nssaa</w:t>
            </w: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77777777" w:rsidR="006D0D26" w:rsidRPr="00B3056F" w:rsidRDefault="006D0D26" w:rsidP="001330D7">
            <w:pPr>
              <w:pStyle w:val="TAL"/>
              <w:rPr>
                <w:rFonts w:cs="Arial"/>
                <w:szCs w:val="18"/>
              </w:rPr>
            </w:pP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53" w:name="_Toc11338581"/>
      <w:bookmarkStart w:id="2254" w:name="_Toc27585233"/>
      <w:bookmarkStart w:id="2255" w:name="_Toc36457199"/>
      <w:bookmarkStart w:id="2256" w:name="_Toc45028093"/>
      <w:bookmarkStart w:id="2257" w:name="_Toc45028928"/>
      <w:bookmarkStart w:id="2258" w:name="_Toc51867689"/>
      <w:bookmarkStart w:id="2259" w:name="_Toc58582333"/>
      <w:r w:rsidRPr="00B3056F">
        <w:t>6.1.6.2.3</w:t>
      </w:r>
      <w:r w:rsidRPr="00B3056F">
        <w:tab/>
        <w:t>Type: SdmSubscription</w:t>
      </w:r>
      <w:bookmarkEnd w:id="2253"/>
      <w:bookmarkEnd w:id="2254"/>
      <w:bookmarkEnd w:id="2255"/>
      <w:bookmarkEnd w:id="2256"/>
      <w:bookmarkEnd w:id="2257"/>
      <w:bookmarkEnd w:id="2258"/>
      <w:bookmarkEnd w:id="2259"/>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Pr="00B3056F">
              <w:t>clause 6.5.2.2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3F0E8EF7" w14:textId="77777777"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77777777" w:rsidR="00EF45DA" w:rsidRPr="00B3056F" w:rsidRDefault="00EF45DA" w:rsidP="001330D7">
            <w:pPr>
              <w:pStyle w:val="TAL"/>
              <w:rPr>
                <w:rFonts w:cs="Arial"/>
                <w:szCs w:val="18"/>
              </w:rPr>
            </w:pPr>
            <w:r w:rsidRPr="00B3056F">
              <w:rPr>
                <w:rFonts w:cs="Arial"/>
                <w:szCs w:val="18"/>
              </w:rPr>
              <w:t>This attribute shall be also used as filter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77777777" w:rsidR="00EF45DA" w:rsidRPr="00B3056F" w:rsidRDefault="00EF45DA" w:rsidP="001330D7">
            <w:pPr>
              <w:pStyle w:val="TAL"/>
            </w:pPr>
            <w:r w:rsidRPr="00B3056F">
              <w:rPr>
                <w:rFonts w:cs="Arial"/>
                <w:szCs w:val="18"/>
              </w:rPr>
              <w:t>When present, this IE shall contain the</w:t>
            </w:r>
            <w:r w:rsidRPr="00B3056F">
              <w:t xml:space="preserve"> Network Identifier only.</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77777777" w:rsidR="00CB3989" w:rsidRDefault="00CB3989" w:rsidP="002B505D">
            <w:pPr>
              <w:pStyle w:val="TAL"/>
              <w:rPr>
                <w:rFonts w:cs="Arial"/>
                <w:szCs w:val="18"/>
                <w:lang w:eastAsia="zh-CN"/>
              </w:rPr>
            </w:pPr>
            <w:r w:rsidRPr="00B3056F">
              <w:rPr>
                <w:rFonts w:cs="Arial"/>
                <w:szCs w:val="18"/>
              </w:rPr>
              <w:t>See clause 6.</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059497BD" w14:textId="77777777" w:rsidR="00EF45DA" w:rsidRPr="00B3056F" w:rsidRDefault="00EF45DA" w:rsidP="001330D7">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60" w:name="_Toc11338582"/>
      <w:bookmarkStart w:id="2261" w:name="_Toc27585234"/>
      <w:bookmarkStart w:id="2262" w:name="_Toc36457200"/>
      <w:bookmarkStart w:id="2263" w:name="_Toc45028094"/>
      <w:bookmarkStart w:id="2264" w:name="_Toc45028929"/>
      <w:bookmarkStart w:id="2265" w:name="_Toc51867690"/>
      <w:bookmarkStart w:id="2266" w:name="_Toc58582334"/>
      <w:r w:rsidRPr="00B3056F">
        <w:t>6.1.6.2.4</w:t>
      </w:r>
      <w:r w:rsidRPr="00B3056F">
        <w:tab/>
        <w:t>Type: AccessAndMobilitySubscriptionData</w:t>
      </w:r>
      <w:bookmarkEnd w:id="2260"/>
      <w:bookmarkEnd w:id="2261"/>
      <w:bookmarkEnd w:id="2262"/>
      <w:bookmarkEnd w:id="2263"/>
      <w:bookmarkEnd w:id="2264"/>
      <w:bookmarkEnd w:id="2265"/>
      <w:bookmarkEnd w:id="2266"/>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77777777" w:rsidR="00EF45DA" w:rsidRPr="00B3056F" w:rsidRDefault="00EF45DA" w:rsidP="001330D7">
            <w:pPr>
              <w:pStyle w:val="TAL"/>
              <w:rPr>
                <w:rFonts w:cs="Arial"/>
                <w:szCs w:val="18"/>
              </w:rPr>
            </w:pPr>
            <w:r w:rsidRPr="00B3056F">
              <w:rPr>
                <w:rFonts w:cs="Arial"/>
                <w:szCs w:val="18"/>
              </w:rPr>
              <w:t>See clause 6.1.8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2B45BBA9" w:rsidR="00EF45DA" w:rsidRPr="00B3056F" w:rsidRDefault="00EF45DA" w:rsidP="001330D7">
            <w:pPr>
              <w:pStyle w:val="TAL"/>
              <w:rPr>
                <w:rFonts w:cs="Arial"/>
                <w:szCs w:val="18"/>
              </w:rPr>
            </w:pPr>
            <w:r w:rsidRPr="00B3056F">
              <w:rPr>
                <w:rFonts w:cs="Arial"/>
                <w:szCs w:val="18"/>
              </w:rPr>
              <w:t>A map of identifiers of shared 5G VN group data (list of key-value pairs whereGroupId serves as key; see clause 6.1.6.1).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1330D7">
            <w:pPr>
              <w:keepNext/>
              <w:keepLines/>
              <w:spacing w:after="0"/>
              <w:rPr>
                <w:rFonts w:ascii="Arial" w:hAnsi="Arial" w:cs="Arial"/>
                <w:sz w:val="18"/>
                <w:szCs w:val="18"/>
              </w:rPr>
            </w:pPr>
            <w:r w:rsidRPr="00B3056F">
              <w:rPr>
                <w:rFonts w:ascii="Arial" w:hAnsi="Arial" w:cs="Arial"/>
                <w:sz w:val="18"/>
                <w:szCs w:val="18"/>
              </w:rPr>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77777777"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TS 23.501 [2] clause 5.26.16 and TS 23.502 [3] clause 4.2.2.2.2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77777777" w:rsidR="00D26FD0" w:rsidRPr="00B3056F" w:rsidRDefault="00D26FD0" w:rsidP="00D26FD0">
            <w:pPr>
              <w:pStyle w:val="TAN"/>
            </w:pPr>
            <w:r w:rsidRPr="00B3056F">
              <w:t>NOTE 1:</w:t>
            </w:r>
            <w:r w:rsidRPr="00B3056F">
              <w:tab/>
              <w:t xml:space="preserve">AccessAndMobilitySubscriptionData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67" w:name="_Toc11338583"/>
      <w:bookmarkStart w:id="2268" w:name="_Toc27585235"/>
      <w:bookmarkStart w:id="2269" w:name="_Toc36457201"/>
      <w:bookmarkStart w:id="2270" w:name="_Toc45028095"/>
      <w:bookmarkStart w:id="2271" w:name="_Toc45028930"/>
      <w:bookmarkStart w:id="2272" w:name="_Toc51867691"/>
      <w:bookmarkStart w:id="2273" w:name="_Toc58582335"/>
      <w:r w:rsidRPr="00B3056F">
        <w:t>6.1.6.2.5</w:t>
      </w:r>
      <w:r w:rsidRPr="00B3056F">
        <w:tab/>
        <w:t>Type: SmfSelectionSubscriptionData</w:t>
      </w:r>
      <w:bookmarkEnd w:id="2267"/>
      <w:bookmarkEnd w:id="2268"/>
      <w:bookmarkEnd w:id="2269"/>
      <w:bookmarkEnd w:id="2270"/>
      <w:bookmarkEnd w:id="2271"/>
      <w:bookmarkEnd w:id="2272"/>
      <w:bookmarkEnd w:id="2273"/>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7777777" w:rsidR="00EF45DA" w:rsidRPr="00B3056F" w:rsidRDefault="00EF45DA" w:rsidP="001330D7">
            <w:pPr>
              <w:pStyle w:val="TAL"/>
              <w:rPr>
                <w:rFonts w:cs="Arial"/>
                <w:szCs w:val="18"/>
              </w:rPr>
            </w:pPr>
            <w:r w:rsidRPr="00B3056F">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77777777"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clause 6.3.2.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74" w:name="_Toc11338584"/>
      <w:bookmarkStart w:id="2275" w:name="_Toc27585236"/>
      <w:bookmarkStart w:id="2276" w:name="_Toc36457202"/>
      <w:bookmarkStart w:id="2277" w:name="_Toc45028096"/>
      <w:bookmarkStart w:id="2278" w:name="_Toc45028931"/>
      <w:bookmarkStart w:id="2279" w:name="_Toc51867692"/>
      <w:bookmarkStart w:id="2280" w:name="_Toc58582336"/>
      <w:bookmarkStart w:id="2281" w:name="_Hlk515202402"/>
      <w:r w:rsidRPr="00B3056F">
        <w:t>6.1.6.2.6</w:t>
      </w:r>
      <w:r w:rsidRPr="00B3056F">
        <w:tab/>
        <w:t>Type: DnnInfo</w:t>
      </w:r>
      <w:bookmarkEnd w:id="2274"/>
      <w:bookmarkEnd w:id="2275"/>
      <w:bookmarkEnd w:id="2276"/>
      <w:bookmarkEnd w:id="2277"/>
      <w:bookmarkEnd w:id="2278"/>
      <w:bookmarkEnd w:id="2279"/>
      <w:bookmarkEnd w:id="2280"/>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82" w:name="_Toc11338585"/>
      <w:bookmarkStart w:id="2283" w:name="_Toc27585237"/>
      <w:bookmarkStart w:id="2284" w:name="_Toc36457203"/>
      <w:bookmarkStart w:id="2285" w:name="_Toc45028097"/>
      <w:bookmarkStart w:id="2286" w:name="_Toc45028932"/>
      <w:bookmarkStart w:id="2287" w:name="_Toc51867693"/>
      <w:bookmarkStart w:id="2288" w:name="_Toc58582337"/>
      <w:bookmarkEnd w:id="2281"/>
      <w:r w:rsidRPr="00B3056F">
        <w:t>6.1.6.2.7</w:t>
      </w:r>
      <w:r w:rsidRPr="00B3056F">
        <w:tab/>
        <w:t>Type: SnssaiInfo</w:t>
      </w:r>
      <w:bookmarkEnd w:id="2282"/>
      <w:bookmarkEnd w:id="2283"/>
      <w:bookmarkEnd w:id="2284"/>
      <w:bookmarkEnd w:id="2285"/>
      <w:bookmarkEnd w:id="2286"/>
      <w:bookmarkEnd w:id="2287"/>
      <w:bookmarkEnd w:id="2288"/>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89" w:name="_Toc11338586"/>
      <w:bookmarkStart w:id="2290" w:name="_Toc27585238"/>
      <w:bookmarkStart w:id="2291" w:name="_Toc36457204"/>
      <w:bookmarkStart w:id="2292" w:name="_Toc45028098"/>
      <w:bookmarkStart w:id="2293" w:name="_Toc45028933"/>
      <w:bookmarkStart w:id="2294" w:name="_Toc51867694"/>
      <w:bookmarkStart w:id="2295" w:name="_Toc58582338"/>
      <w:r w:rsidRPr="00B3056F">
        <w:t>6.1.6.2.8</w:t>
      </w:r>
      <w:r w:rsidRPr="00B3056F">
        <w:tab/>
        <w:t>Type: SessionManagementSubscriptionData</w:t>
      </w:r>
      <w:bookmarkEnd w:id="2289"/>
      <w:bookmarkEnd w:id="2290"/>
      <w:bookmarkEnd w:id="2291"/>
      <w:bookmarkEnd w:id="2292"/>
      <w:bookmarkEnd w:id="2293"/>
      <w:bookmarkEnd w:id="2294"/>
      <w:bookmarkEnd w:id="2295"/>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59C15F32"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A map (list of key-value pairs where DNN, or optionally the Wildcard DNN, serves as key; see clause 6.1.6.1)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57EF9B5C" w:rsidR="00EF45DA" w:rsidRPr="00B3056F" w:rsidRDefault="00EF45DA" w:rsidP="001330D7">
            <w:pPr>
              <w:pStyle w:val="TAL"/>
              <w:rPr>
                <w:rFonts w:cs="Arial"/>
                <w:szCs w:val="18"/>
              </w:rPr>
            </w:pPr>
            <w:r w:rsidRPr="00B3056F">
              <w:rPr>
                <w:rFonts w:cs="Arial"/>
                <w:szCs w:val="18"/>
              </w:rPr>
              <w:t>A map of identifiers of shared 5G VN group data (list of key-value pairs where GroupId serves as key; see clause 6.1.6.1).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77777777"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(DNN serves as key; see clause 6.1.6.1),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7777777" w:rsidR="00EF45DA" w:rsidRPr="00B3056F" w:rsidRDefault="00EF45DA" w:rsidP="001330D7">
            <w:pPr>
              <w:pStyle w:val="TAL"/>
              <w:rPr>
                <w:rFonts w:cs="Arial"/>
                <w:szCs w:val="18"/>
                <w:lang w:eastAsia="zh-CN"/>
              </w:rPr>
            </w:pPr>
            <w:r w:rsidRPr="00B3056F">
              <w:rPr>
                <w:rFonts w:cs="Arial"/>
                <w:szCs w:val="18"/>
              </w:rPr>
              <w:t>A map (list of key-value pairs where dnn serves as key; see clause 6.1.6.1)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96" w:name="_Toc11338587"/>
      <w:bookmarkStart w:id="2297" w:name="_Toc27585239"/>
      <w:bookmarkStart w:id="2298" w:name="_Toc36457205"/>
      <w:bookmarkStart w:id="2299" w:name="_Toc45028099"/>
      <w:bookmarkStart w:id="2300" w:name="_Toc45028934"/>
      <w:bookmarkStart w:id="2301" w:name="_Toc51867695"/>
      <w:bookmarkStart w:id="2302" w:name="_Toc58582339"/>
      <w:r w:rsidRPr="00B3056F">
        <w:t>6.1.6.2.9</w:t>
      </w:r>
      <w:r w:rsidRPr="00B3056F">
        <w:tab/>
        <w:t>Type: DnnConfiguration</w:t>
      </w:r>
      <w:bookmarkEnd w:id="2296"/>
      <w:bookmarkEnd w:id="2297"/>
      <w:bookmarkEnd w:id="2298"/>
      <w:bookmarkEnd w:id="2299"/>
      <w:bookmarkEnd w:id="2300"/>
      <w:bookmarkEnd w:id="2301"/>
      <w:bookmarkEnd w:id="2302"/>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77777777"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7777777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303" w:name="_Toc11338588"/>
      <w:bookmarkStart w:id="2304" w:name="_Toc27585240"/>
      <w:bookmarkStart w:id="2305" w:name="_Toc36457206"/>
      <w:bookmarkStart w:id="2306" w:name="_Toc45028100"/>
      <w:bookmarkStart w:id="2307" w:name="_Toc45028935"/>
      <w:bookmarkStart w:id="2308" w:name="_Toc51867696"/>
      <w:bookmarkStart w:id="2309" w:name="_Toc58582340"/>
      <w:r w:rsidRPr="00B3056F">
        <w:t>6.1.6.2.10</w:t>
      </w:r>
      <w:r w:rsidRPr="00B3056F">
        <w:tab/>
        <w:t>Void</w:t>
      </w:r>
      <w:bookmarkEnd w:id="2303"/>
      <w:bookmarkEnd w:id="2304"/>
      <w:bookmarkEnd w:id="2305"/>
      <w:bookmarkEnd w:id="2306"/>
      <w:bookmarkEnd w:id="2307"/>
      <w:bookmarkEnd w:id="2308"/>
      <w:bookmarkEnd w:id="2309"/>
    </w:p>
    <w:p w14:paraId="7C736057" w14:textId="35BBE9CC" w:rsidR="00EF45DA" w:rsidRPr="00B3056F" w:rsidRDefault="00EF45DA" w:rsidP="00EF45DA">
      <w:pPr>
        <w:pStyle w:val="Heading5"/>
      </w:pPr>
      <w:bookmarkStart w:id="2310" w:name="_Toc11338589"/>
      <w:bookmarkStart w:id="2311" w:name="_Toc27585241"/>
      <w:bookmarkStart w:id="2312" w:name="_Toc36457207"/>
      <w:bookmarkStart w:id="2313" w:name="_Toc45028101"/>
      <w:bookmarkStart w:id="2314" w:name="_Toc45028936"/>
      <w:bookmarkStart w:id="2315" w:name="_Toc51867697"/>
      <w:bookmarkStart w:id="2316" w:name="_Toc58582341"/>
      <w:r w:rsidRPr="00B3056F">
        <w:t>6.1.6.2.11</w:t>
      </w:r>
      <w:r w:rsidRPr="00B3056F">
        <w:tab/>
        <w:t>Type: PduSessionTypes</w:t>
      </w:r>
      <w:bookmarkEnd w:id="2310"/>
      <w:bookmarkEnd w:id="2311"/>
      <w:bookmarkEnd w:id="2312"/>
      <w:bookmarkEnd w:id="2313"/>
      <w:bookmarkEnd w:id="2314"/>
      <w:bookmarkEnd w:id="2315"/>
      <w:bookmarkEnd w:id="2316"/>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317" w:name="_Toc11338590"/>
      <w:bookmarkStart w:id="2318" w:name="_Toc27585242"/>
      <w:bookmarkStart w:id="2319" w:name="_Toc36457208"/>
      <w:bookmarkStart w:id="2320" w:name="_Toc45028102"/>
      <w:bookmarkStart w:id="2321" w:name="_Toc45028937"/>
      <w:bookmarkStart w:id="2322" w:name="_Toc51867698"/>
      <w:bookmarkStart w:id="2323" w:name="_Toc58582342"/>
      <w:r w:rsidRPr="00B3056F">
        <w:t>6.1.6.2.12</w:t>
      </w:r>
      <w:r w:rsidRPr="00B3056F">
        <w:tab/>
        <w:t>Type: SscModes</w:t>
      </w:r>
      <w:bookmarkEnd w:id="2317"/>
      <w:bookmarkEnd w:id="2318"/>
      <w:bookmarkEnd w:id="2319"/>
      <w:bookmarkEnd w:id="2320"/>
      <w:bookmarkEnd w:id="2321"/>
      <w:bookmarkEnd w:id="2322"/>
      <w:bookmarkEnd w:id="2323"/>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324" w:name="_Toc11338591"/>
      <w:bookmarkStart w:id="2325" w:name="_Toc27585243"/>
      <w:bookmarkStart w:id="2326" w:name="_Toc36457209"/>
      <w:bookmarkStart w:id="2327" w:name="_Toc45028103"/>
      <w:bookmarkStart w:id="2328" w:name="_Toc45028938"/>
      <w:bookmarkStart w:id="2329" w:name="_Toc51867699"/>
      <w:bookmarkStart w:id="2330" w:name="_Toc58582343"/>
      <w:r w:rsidRPr="00B3056F">
        <w:t>6.1.6.2.13</w:t>
      </w:r>
      <w:r w:rsidRPr="00B3056F">
        <w:tab/>
        <w:t>Type: SmsSubscriptionData</w:t>
      </w:r>
      <w:bookmarkEnd w:id="2324"/>
      <w:bookmarkEnd w:id="2325"/>
      <w:bookmarkEnd w:id="2326"/>
      <w:bookmarkEnd w:id="2327"/>
      <w:bookmarkEnd w:id="2328"/>
      <w:bookmarkEnd w:id="2329"/>
      <w:bookmarkEnd w:id="2330"/>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331" w:name="_Toc11338592"/>
      <w:bookmarkStart w:id="2332" w:name="_Toc27585244"/>
      <w:bookmarkStart w:id="2333" w:name="_Toc36457210"/>
      <w:bookmarkStart w:id="2334" w:name="_Toc45028104"/>
      <w:bookmarkStart w:id="2335" w:name="_Toc45028939"/>
      <w:bookmarkStart w:id="2336" w:name="_Toc51867700"/>
      <w:bookmarkStart w:id="2337" w:name="_Toc58582344"/>
      <w:r w:rsidRPr="00B3056F">
        <w:t>6.1.6.2.14</w:t>
      </w:r>
      <w:r w:rsidRPr="00B3056F">
        <w:tab/>
        <w:t>Type: SmsManagementSubscriptionData</w:t>
      </w:r>
      <w:bookmarkEnd w:id="2331"/>
      <w:bookmarkEnd w:id="2332"/>
      <w:bookmarkEnd w:id="2333"/>
      <w:bookmarkEnd w:id="2334"/>
      <w:bookmarkEnd w:id="2335"/>
      <w:bookmarkEnd w:id="2336"/>
      <w:bookmarkEnd w:id="2337"/>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7777777" w:rsidR="00EF45DA" w:rsidRPr="00B3056F" w:rsidRDefault="00EF45DA" w:rsidP="001330D7">
            <w:pPr>
              <w:pStyle w:val="TAL"/>
              <w:rPr>
                <w:rFonts w:cs="Arial"/>
                <w:szCs w:val="18"/>
              </w:rPr>
            </w:pPr>
            <w:r w:rsidRPr="00B3056F">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38" w:name="_Toc11338593"/>
      <w:bookmarkStart w:id="2339" w:name="_Toc27585245"/>
      <w:bookmarkStart w:id="2340" w:name="_Toc36457211"/>
      <w:bookmarkStart w:id="2341" w:name="_Toc45028105"/>
      <w:bookmarkStart w:id="2342" w:name="_Toc45028940"/>
      <w:bookmarkStart w:id="2343" w:name="_Toc51867701"/>
      <w:bookmarkStart w:id="2344" w:name="_Toc58582345"/>
      <w:r w:rsidRPr="00B3056F">
        <w:t>6.1.6.2.15</w:t>
      </w:r>
      <w:r w:rsidRPr="00B3056F">
        <w:tab/>
        <w:t>Type: SubscriptionDataSets</w:t>
      </w:r>
      <w:bookmarkEnd w:id="2338"/>
      <w:bookmarkEnd w:id="2339"/>
      <w:bookmarkEnd w:id="2340"/>
      <w:bookmarkEnd w:id="2341"/>
      <w:bookmarkEnd w:id="2342"/>
      <w:bookmarkEnd w:id="2343"/>
      <w:bookmarkEnd w:id="2344"/>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bookmarkStart w:id="2345" w:name="_Hlk40439836"/>
            <w:bookmarkStart w:id="2346" w:name="_Hlk40710398"/>
            <w:r>
              <w:t>LcsBroadcastAssistanceTypesData</w:t>
            </w:r>
            <w:bookmarkEnd w:id="2345"/>
            <w:bookmarkEnd w:id="2346"/>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47" w:name="_Toc11338594"/>
      <w:bookmarkStart w:id="2348" w:name="_Toc27585246"/>
      <w:bookmarkStart w:id="2349" w:name="_Toc36457212"/>
      <w:bookmarkStart w:id="2350" w:name="_Toc45028106"/>
      <w:bookmarkStart w:id="2351" w:name="_Toc45028941"/>
      <w:bookmarkStart w:id="2352" w:name="_Toc51867702"/>
      <w:bookmarkStart w:id="2353" w:name="_Toc58582346"/>
      <w:r w:rsidRPr="00B3056F">
        <w:t>6.1.6.2.16</w:t>
      </w:r>
      <w:r w:rsidRPr="00B3056F">
        <w:tab/>
        <w:t>Type: UeContextInSmfData</w:t>
      </w:r>
      <w:bookmarkEnd w:id="2347"/>
      <w:bookmarkEnd w:id="2348"/>
      <w:bookmarkEnd w:id="2349"/>
      <w:bookmarkEnd w:id="2350"/>
      <w:bookmarkEnd w:id="2351"/>
      <w:bookmarkEnd w:id="2352"/>
      <w:bookmarkEnd w:id="2353"/>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77777777" w:rsidR="00EF45DA" w:rsidRPr="00B3056F" w:rsidRDefault="00EF45DA" w:rsidP="001330D7">
            <w:pPr>
              <w:pStyle w:val="TAL"/>
              <w:rPr>
                <w:rFonts w:cs="Arial"/>
                <w:szCs w:val="18"/>
              </w:rPr>
            </w:pPr>
            <w:r w:rsidRPr="00B3056F">
              <w:rPr>
                <w:rFonts w:cs="Arial"/>
                <w:szCs w:val="18"/>
              </w:rPr>
              <w:t>A map (list of key-value pairs where pduSessionId converted from integer to string serves as key; see clause 6.1.6.1)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54" w:name="_Toc11338595"/>
      <w:bookmarkStart w:id="2355" w:name="_Toc27585247"/>
      <w:bookmarkStart w:id="2356" w:name="_Toc36457213"/>
      <w:bookmarkStart w:id="2357" w:name="_Toc45028107"/>
      <w:bookmarkStart w:id="2358" w:name="_Toc45028942"/>
      <w:bookmarkStart w:id="2359" w:name="_Toc51867703"/>
      <w:bookmarkStart w:id="2360" w:name="_Toc58582347"/>
      <w:r w:rsidRPr="00B3056F">
        <w:t>6.1.6.2.17</w:t>
      </w:r>
      <w:r w:rsidRPr="00B3056F">
        <w:tab/>
        <w:t>Type: PduSession</w:t>
      </w:r>
      <w:bookmarkEnd w:id="2354"/>
      <w:bookmarkEnd w:id="2355"/>
      <w:bookmarkEnd w:id="2356"/>
      <w:bookmarkEnd w:id="2357"/>
      <w:bookmarkEnd w:id="2358"/>
      <w:bookmarkEnd w:id="2359"/>
      <w:bookmarkEnd w:id="2360"/>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61" w:name="_Toc11338596"/>
      <w:bookmarkStart w:id="2362" w:name="_Toc27585248"/>
      <w:bookmarkStart w:id="2363" w:name="_Toc36457214"/>
      <w:bookmarkStart w:id="2364" w:name="_Toc45028108"/>
      <w:bookmarkStart w:id="2365" w:name="_Toc45028943"/>
      <w:bookmarkStart w:id="2366" w:name="_Toc51867704"/>
      <w:bookmarkStart w:id="2367" w:name="_Toc58582348"/>
      <w:r w:rsidRPr="00B3056F">
        <w:t>6.1.6.2.18</w:t>
      </w:r>
      <w:r w:rsidRPr="00B3056F">
        <w:tab/>
        <w:t>Type: IdTranslationResult</w:t>
      </w:r>
      <w:bookmarkEnd w:id="2361"/>
      <w:bookmarkEnd w:id="2362"/>
      <w:bookmarkEnd w:id="2363"/>
      <w:bookmarkEnd w:id="2364"/>
      <w:bookmarkEnd w:id="2365"/>
      <w:bookmarkEnd w:id="2366"/>
      <w:bookmarkEnd w:id="2367"/>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77777777" w:rsidR="00EF45DA" w:rsidRPr="00B3056F" w:rsidRDefault="00EF45DA" w:rsidP="001330D7">
            <w:pPr>
              <w:pStyle w:val="TAL"/>
              <w:rPr>
                <w:rFonts w:cs="Arial"/>
                <w:szCs w:val="18"/>
              </w:rPr>
            </w:pPr>
            <w:r w:rsidRPr="00B3056F">
              <w:rPr>
                <w:rFonts w:cs="Arial"/>
                <w:szCs w:val="18"/>
              </w:rPr>
              <w:t>See clause 6.1.8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68" w:name="_Toc11338597"/>
      <w:bookmarkStart w:id="2369" w:name="_Toc27585249"/>
      <w:bookmarkStart w:id="2370" w:name="_Toc36457215"/>
      <w:bookmarkStart w:id="2371" w:name="_Toc45028109"/>
      <w:bookmarkStart w:id="2372" w:name="_Toc45028944"/>
      <w:bookmarkStart w:id="2373" w:name="_Toc51867705"/>
      <w:bookmarkStart w:id="2374" w:name="_Toc58582349"/>
      <w:r w:rsidRPr="00B3056F">
        <w:t>6.1.6.2.19</w:t>
      </w:r>
      <w:r w:rsidRPr="00B3056F">
        <w:tab/>
        <w:t>Void</w:t>
      </w:r>
      <w:bookmarkEnd w:id="2368"/>
      <w:bookmarkEnd w:id="2369"/>
      <w:bookmarkEnd w:id="2370"/>
      <w:bookmarkEnd w:id="2371"/>
      <w:bookmarkEnd w:id="2372"/>
      <w:bookmarkEnd w:id="2373"/>
      <w:bookmarkEnd w:id="2374"/>
    </w:p>
    <w:p w14:paraId="1373AB03" w14:textId="77777777" w:rsidR="00EF45DA" w:rsidRPr="00B3056F" w:rsidRDefault="00EF45DA" w:rsidP="00EF45DA">
      <w:pPr>
        <w:pStyle w:val="Heading5"/>
      </w:pPr>
      <w:bookmarkStart w:id="2375" w:name="_Toc11338598"/>
      <w:bookmarkStart w:id="2376" w:name="_Toc27585250"/>
      <w:bookmarkStart w:id="2377" w:name="_Toc36457216"/>
      <w:bookmarkStart w:id="2378" w:name="_Toc45028110"/>
      <w:bookmarkStart w:id="2379" w:name="_Toc45028945"/>
      <w:bookmarkStart w:id="2380" w:name="_Toc51867706"/>
      <w:bookmarkStart w:id="2381" w:name="_Toc58582350"/>
      <w:r w:rsidRPr="00B3056F">
        <w:t>6.1.6.2.20</w:t>
      </w:r>
      <w:r w:rsidRPr="00B3056F">
        <w:tab/>
        <w:t>Void</w:t>
      </w:r>
      <w:bookmarkEnd w:id="2375"/>
      <w:bookmarkEnd w:id="2376"/>
      <w:bookmarkEnd w:id="2377"/>
      <w:bookmarkEnd w:id="2378"/>
      <w:bookmarkEnd w:id="2379"/>
      <w:bookmarkEnd w:id="2380"/>
      <w:bookmarkEnd w:id="2381"/>
    </w:p>
    <w:p w14:paraId="57745FA4" w14:textId="18996E02" w:rsidR="00EF45DA" w:rsidRPr="00B3056F" w:rsidRDefault="00EF45DA" w:rsidP="00EF45DA">
      <w:pPr>
        <w:pStyle w:val="Heading5"/>
      </w:pPr>
      <w:bookmarkStart w:id="2382" w:name="_Toc11338599"/>
      <w:bookmarkStart w:id="2383" w:name="_Toc27585251"/>
      <w:bookmarkStart w:id="2384" w:name="_Toc36457217"/>
      <w:bookmarkStart w:id="2385" w:name="_Toc45028111"/>
      <w:bookmarkStart w:id="2386" w:name="_Toc45028946"/>
      <w:bookmarkStart w:id="2387" w:name="_Toc51867707"/>
      <w:bookmarkStart w:id="2388" w:name="_Toc58582351"/>
      <w:r w:rsidRPr="00B3056F">
        <w:t>6.1.6.2.21</w:t>
      </w:r>
      <w:r w:rsidRPr="00B3056F">
        <w:tab/>
        <w:t>Type: ModificationNotification</w:t>
      </w:r>
      <w:bookmarkEnd w:id="2382"/>
      <w:bookmarkEnd w:id="2383"/>
      <w:bookmarkEnd w:id="2384"/>
      <w:bookmarkEnd w:id="2385"/>
      <w:bookmarkEnd w:id="2386"/>
      <w:bookmarkEnd w:id="2387"/>
      <w:bookmarkEnd w:id="2388"/>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89" w:name="_Toc11338600"/>
      <w:bookmarkStart w:id="2390" w:name="_Toc27585252"/>
      <w:bookmarkStart w:id="2391" w:name="_Toc36457218"/>
      <w:bookmarkStart w:id="2392" w:name="_Toc45028112"/>
      <w:bookmarkStart w:id="2393" w:name="_Toc45028947"/>
      <w:bookmarkStart w:id="2394" w:name="_Toc51867708"/>
      <w:bookmarkStart w:id="2395" w:name="_Toc58582352"/>
      <w:r w:rsidRPr="00B3056F">
        <w:t>6.1.6.2.22</w:t>
      </w:r>
      <w:r w:rsidRPr="00B3056F">
        <w:tab/>
        <w:t>Type: IpAddress</w:t>
      </w:r>
      <w:bookmarkEnd w:id="2389"/>
      <w:bookmarkEnd w:id="2390"/>
      <w:bookmarkEnd w:id="2391"/>
      <w:bookmarkEnd w:id="2392"/>
      <w:bookmarkEnd w:id="2393"/>
      <w:bookmarkEnd w:id="2394"/>
      <w:bookmarkEnd w:id="2395"/>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96" w:name="_Toc11338601"/>
      <w:bookmarkStart w:id="2397" w:name="_Toc27585253"/>
      <w:bookmarkStart w:id="2398" w:name="_Toc36457219"/>
      <w:bookmarkStart w:id="2399" w:name="_Toc45028113"/>
      <w:bookmarkStart w:id="2400" w:name="_Toc45028948"/>
      <w:bookmarkStart w:id="2401" w:name="_Toc51867709"/>
      <w:bookmarkStart w:id="2402" w:name="_Toc58582353"/>
      <w:r w:rsidRPr="00B3056F">
        <w:t>6.1.6.2.23</w:t>
      </w:r>
      <w:r w:rsidRPr="00B3056F">
        <w:tab/>
        <w:t>Type: UeContextInSmsfData</w:t>
      </w:r>
      <w:bookmarkEnd w:id="2396"/>
      <w:bookmarkEnd w:id="2397"/>
      <w:bookmarkEnd w:id="2398"/>
      <w:bookmarkEnd w:id="2399"/>
      <w:bookmarkEnd w:id="2400"/>
      <w:bookmarkEnd w:id="2401"/>
      <w:bookmarkEnd w:id="2402"/>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403" w:name="_Toc11338602"/>
      <w:bookmarkStart w:id="2404" w:name="_Toc27585254"/>
      <w:bookmarkStart w:id="2405" w:name="_Toc36457220"/>
      <w:bookmarkStart w:id="2406" w:name="_Toc45028114"/>
      <w:bookmarkStart w:id="2407" w:name="_Toc45028949"/>
      <w:bookmarkStart w:id="2408" w:name="_Toc51867710"/>
      <w:bookmarkStart w:id="2409" w:name="_Toc58582354"/>
      <w:r w:rsidRPr="00B3056F">
        <w:t>6.1.6.2.24</w:t>
      </w:r>
      <w:r w:rsidRPr="00B3056F">
        <w:tab/>
        <w:t>Type: SmsfInfo</w:t>
      </w:r>
      <w:bookmarkEnd w:id="2403"/>
      <w:bookmarkEnd w:id="2404"/>
      <w:bookmarkEnd w:id="2405"/>
      <w:bookmarkEnd w:id="2406"/>
      <w:bookmarkEnd w:id="2407"/>
      <w:bookmarkEnd w:id="2408"/>
      <w:bookmarkEnd w:id="2409"/>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410" w:name="_Toc11338603"/>
      <w:bookmarkStart w:id="2411" w:name="_Toc27585255"/>
      <w:bookmarkStart w:id="2412" w:name="_Toc36457221"/>
      <w:bookmarkStart w:id="2413" w:name="_Toc45028115"/>
      <w:bookmarkStart w:id="2414" w:name="_Toc45028950"/>
      <w:bookmarkStart w:id="2415" w:name="_Toc51867711"/>
      <w:bookmarkStart w:id="2416" w:name="_Toc58582355"/>
      <w:r w:rsidRPr="00B3056F">
        <w:t>6.1.6.2.25</w:t>
      </w:r>
      <w:r w:rsidRPr="00B3056F">
        <w:tab/>
        <w:t>Type: AcknowledgeInfo</w:t>
      </w:r>
      <w:bookmarkEnd w:id="2410"/>
      <w:bookmarkEnd w:id="2411"/>
      <w:bookmarkEnd w:id="2412"/>
      <w:bookmarkEnd w:id="2413"/>
      <w:bookmarkEnd w:id="2414"/>
      <w:bookmarkEnd w:id="2415"/>
      <w:bookmarkEnd w:id="2416"/>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D6A717D"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gridSpan w:val="2"/>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gridSpan w:val="2"/>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EF45DA" w:rsidRPr="00B3056F" w14:paraId="00CD71A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F343C5" w14:textId="77777777" w:rsidR="00EF45DA" w:rsidRPr="00B3056F" w:rsidRDefault="00EF45DA" w:rsidP="001330D7">
            <w:pPr>
              <w:pStyle w:val="TAL"/>
            </w:pPr>
            <w:r w:rsidRPr="00B3056F">
              <w:rPr>
                <w:rFonts w:hint="eastAsia"/>
                <w:lang w:eastAsia="zh-CN"/>
              </w:rPr>
              <w:t>upu</w:t>
            </w:r>
            <w:r w:rsidRPr="00B3056F">
              <w:t>MacIue</w:t>
            </w:r>
          </w:p>
        </w:tc>
        <w:tc>
          <w:tcPr>
            <w:tcW w:w="1559" w:type="dxa"/>
            <w:gridSpan w:val="2"/>
            <w:tcBorders>
              <w:top w:val="single" w:sz="4" w:space="0" w:color="auto"/>
              <w:left w:val="single" w:sz="4" w:space="0" w:color="auto"/>
              <w:bottom w:val="single" w:sz="4" w:space="0" w:color="auto"/>
              <w:right w:val="single" w:sz="4" w:space="0" w:color="auto"/>
            </w:tcBorders>
          </w:tcPr>
          <w:p w14:paraId="517B98F5" w14:textId="77777777" w:rsidR="00EF45DA" w:rsidRPr="00B3056F" w:rsidRDefault="00EF45DA" w:rsidP="001330D7">
            <w:pPr>
              <w:pStyle w:val="TAL"/>
            </w:pPr>
            <w:r w:rsidRPr="00B3056F">
              <w:rPr>
                <w:rFonts w:hint="eastAsia"/>
                <w:lang w:eastAsia="zh-CN"/>
              </w:rPr>
              <w:t>Upu</w:t>
            </w:r>
            <w:r w:rsidRPr="00B3056F">
              <w:t>Mac</w:t>
            </w:r>
          </w:p>
        </w:tc>
        <w:tc>
          <w:tcPr>
            <w:tcW w:w="425" w:type="dxa"/>
            <w:gridSpan w:val="2"/>
            <w:tcBorders>
              <w:top w:val="single" w:sz="4" w:space="0" w:color="auto"/>
              <w:left w:val="single" w:sz="4" w:space="0" w:color="auto"/>
              <w:bottom w:val="single" w:sz="4" w:space="0" w:color="auto"/>
              <w:right w:val="single" w:sz="4" w:space="0" w:color="auto"/>
            </w:tcBorders>
          </w:tcPr>
          <w:p w14:paraId="0DA7D848"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B20FD7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BA9EBF2" w14:textId="77777777" w:rsidR="00EF45DA" w:rsidRPr="00B3056F" w:rsidRDefault="00EF45DA"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gridSpan w:val="2"/>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bl>
    <w:p w14:paraId="2EDBB714" w14:textId="77777777" w:rsidR="00EF45DA" w:rsidRPr="00B3056F" w:rsidRDefault="00EF45DA" w:rsidP="00EF45DA">
      <w:pPr>
        <w:pStyle w:val="B1"/>
        <w:ind w:left="0" w:firstLine="0"/>
      </w:pPr>
    </w:p>
    <w:p w14:paraId="3E0B3469" w14:textId="77777777" w:rsidR="00EF45DA" w:rsidRPr="00B3056F" w:rsidRDefault="00EF45DA" w:rsidP="00EF45DA">
      <w:pPr>
        <w:pStyle w:val="Heading5"/>
      </w:pPr>
      <w:bookmarkStart w:id="2417" w:name="_Toc11338604"/>
      <w:bookmarkStart w:id="2418" w:name="_Toc27585256"/>
      <w:bookmarkStart w:id="2419" w:name="_Toc36457222"/>
      <w:bookmarkStart w:id="2420" w:name="_Toc45028116"/>
      <w:bookmarkStart w:id="2421" w:name="_Toc45028951"/>
      <w:bookmarkStart w:id="2422" w:name="_Toc51867712"/>
      <w:bookmarkStart w:id="2423" w:name="_Toc58582356"/>
      <w:r w:rsidRPr="00B3056F">
        <w:t>6.1.6.2.26</w:t>
      </w:r>
      <w:r w:rsidRPr="00B3056F">
        <w:tab/>
        <w:t>Type: SorInfo</w:t>
      </w:r>
      <w:bookmarkEnd w:id="2417"/>
      <w:bookmarkEnd w:id="2418"/>
      <w:bookmarkEnd w:id="2419"/>
      <w:bookmarkEnd w:id="2420"/>
      <w:bookmarkEnd w:id="2421"/>
      <w:bookmarkEnd w:id="2422"/>
      <w:bookmarkEnd w:id="2423"/>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424" w:name="_Toc11338605"/>
      <w:bookmarkStart w:id="2425" w:name="_Toc27585257"/>
      <w:bookmarkStart w:id="2426" w:name="_Toc36457223"/>
      <w:bookmarkStart w:id="2427" w:name="_Toc45028117"/>
      <w:bookmarkStart w:id="2428" w:name="_Toc45028952"/>
      <w:bookmarkStart w:id="2429" w:name="_Toc51867713"/>
      <w:bookmarkStart w:id="2430" w:name="_Toc58582357"/>
      <w:bookmarkStart w:id="2431" w:name="_Hlk517692756"/>
      <w:r w:rsidRPr="00B3056F">
        <w:t>6.1.6.2.27</w:t>
      </w:r>
      <w:r w:rsidRPr="00B3056F">
        <w:tab/>
        <w:t>Type: SharedData</w:t>
      </w:r>
      <w:bookmarkEnd w:id="2424"/>
      <w:bookmarkEnd w:id="2425"/>
      <w:bookmarkEnd w:id="2426"/>
      <w:bookmarkEnd w:id="2427"/>
      <w:bookmarkEnd w:id="2428"/>
      <w:bookmarkEnd w:id="2429"/>
      <w:bookmarkEnd w:id="2430"/>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77777777" w:rsidR="00EF45DA" w:rsidRPr="00B3056F" w:rsidRDefault="00EF45DA" w:rsidP="001330D7">
            <w:pPr>
              <w:pStyle w:val="TAL"/>
              <w:rPr>
                <w:rFonts w:cs="Arial"/>
                <w:szCs w:val="18"/>
              </w:rPr>
            </w:pPr>
            <w:r w:rsidRPr="00B3056F">
              <w:rPr>
                <w:rFonts w:cs="Arial"/>
                <w:szCs w:val="18"/>
              </w:rPr>
              <w:t>A map of shared 5G VN group data (list of key-value pairs where GroupId serves as key; see clause 6.1.6.1).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432" w:name="_Toc11338606"/>
      <w:bookmarkStart w:id="2433" w:name="_Toc27585258"/>
      <w:bookmarkStart w:id="2434" w:name="_Toc36457224"/>
      <w:bookmarkStart w:id="2435" w:name="_Toc45028118"/>
      <w:bookmarkStart w:id="2436" w:name="_Toc45028953"/>
      <w:bookmarkStart w:id="2437" w:name="_Toc51867714"/>
      <w:bookmarkStart w:id="2438" w:name="_Toc58582358"/>
      <w:bookmarkEnd w:id="2431"/>
      <w:r w:rsidRPr="00B3056F">
        <w:t>6.1.6.2.28</w:t>
      </w:r>
      <w:r w:rsidRPr="00B3056F">
        <w:tab/>
        <w:t>Type: PgwInfo</w:t>
      </w:r>
      <w:bookmarkEnd w:id="2432"/>
      <w:bookmarkEnd w:id="2433"/>
      <w:bookmarkEnd w:id="2434"/>
      <w:bookmarkEnd w:id="2435"/>
      <w:bookmarkEnd w:id="2436"/>
      <w:bookmarkEnd w:id="2437"/>
      <w:bookmarkEnd w:id="2438"/>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439" w:name="_Toc11338607"/>
      <w:bookmarkStart w:id="2440" w:name="_Toc27585259"/>
      <w:bookmarkStart w:id="2441" w:name="_Toc36457225"/>
      <w:bookmarkStart w:id="2442" w:name="_Toc45028119"/>
      <w:bookmarkStart w:id="2443" w:name="_Toc45028954"/>
      <w:bookmarkStart w:id="2444" w:name="_Toc51867715"/>
      <w:bookmarkStart w:id="2445" w:name="_Toc58582359"/>
      <w:r w:rsidRPr="00B3056F">
        <w:t>6.1.6.2.29</w:t>
      </w:r>
      <w:r w:rsidRPr="00B3056F">
        <w:tab/>
        <w:t>Type: TraceDataResponse</w:t>
      </w:r>
      <w:bookmarkEnd w:id="2439"/>
      <w:bookmarkEnd w:id="2440"/>
      <w:bookmarkEnd w:id="2441"/>
      <w:bookmarkEnd w:id="2442"/>
      <w:bookmarkEnd w:id="2443"/>
      <w:bookmarkEnd w:id="2444"/>
      <w:bookmarkEnd w:id="2445"/>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46" w:name="_Toc11338608"/>
      <w:bookmarkStart w:id="2447" w:name="_Toc27585260"/>
      <w:bookmarkStart w:id="2448" w:name="_Toc36457226"/>
      <w:bookmarkStart w:id="2449" w:name="_Toc45028120"/>
      <w:bookmarkStart w:id="2450" w:name="_Toc45028955"/>
      <w:bookmarkStart w:id="2451" w:name="_Toc51867716"/>
      <w:bookmarkStart w:id="2452" w:name="_Toc58582360"/>
      <w:r w:rsidRPr="00B3056F">
        <w:t>6.1.6.2.30</w:t>
      </w:r>
      <w:r w:rsidRPr="00B3056F">
        <w:tab/>
        <w:t>Type: SteeringContainer</w:t>
      </w:r>
      <w:bookmarkEnd w:id="2446"/>
      <w:bookmarkEnd w:id="2447"/>
      <w:bookmarkEnd w:id="2448"/>
      <w:bookmarkEnd w:id="2449"/>
      <w:bookmarkEnd w:id="2450"/>
      <w:bookmarkEnd w:id="2451"/>
      <w:bookmarkEnd w:id="2452"/>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77777777"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 [28]).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53" w:name="_Toc11338609"/>
      <w:bookmarkStart w:id="2454" w:name="_Toc27585261"/>
      <w:bookmarkStart w:id="2455" w:name="_Toc36457227"/>
      <w:bookmarkStart w:id="2456" w:name="_Toc45028121"/>
      <w:bookmarkStart w:id="2457" w:name="_Toc45028956"/>
      <w:bookmarkStart w:id="2458" w:name="_Toc51867717"/>
      <w:bookmarkStart w:id="2459" w:name="_Toc58582361"/>
      <w:r w:rsidRPr="00B3056F">
        <w:t>6.1.6.2.31</w:t>
      </w:r>
      <w:r w:rsidRPr="00B3056F">
        <w:tab/>
        <w:t>Type: SdmSubsModification</w:t>
      </w:r>
      <w:bookmarkEnd w:id="2453"/>
      <w:bookmarkEnd w:id="2454"/>
      <w:bookmarkEnd w:id="2455"/>
      <w:bookmarkEnd w:id="2456"/>
      <w:bookmarkEnd w:id="2457"/>
      <w:bookmarkEnd w:id="2458"/>
      <w:bookmarkEnd w:id="2459"/>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1D8B200" w14:textId="77777777"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60" w:name="_Toc11338610"/>
      <w:bookmarkStart w:id="2461" w:name="_Toc27585262"/>
      <w:bookmarkStart w:id="2462" w:name="_Toc36457228"/>
      <w:bookmarkStart w:id="2463" w:name="_Toc45028122"/>
      <w:bookmarkStart w:id="2464" w:name="_Toc45028957"/>
      <w:bookmarkStart w:id="2465" w:name="_Toc51867718"/>
      <w:bookmarkStart w:id="2466" w:name="_Toc58582362"/>
      <w:r w:rsidRPr="00B3056F">
        <w:t>6.1.6.2.32</w:t>
      </w:r>
      <w:r w:rsidRPr="00B3056F">
        <w:tab/>
        <w:t>Type: EmergencyInfo</w:t>
      </w:r>
      <w:bookmarkEnd w:id="2460"/>
      <w:bookmarkEnd w:id="2461"/>
      <w:bookmarkEnd w:id="2462"/>
      <w:bookmarkEnd w:id="2463"/>
      <w:bookmarkEnd w:id="2464"/>
      <w:bookmarkEnd w:id="2465"/>
      <w:bookmarkEnd w:id="2466"/>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67" w:name="_Toc11338611"/>
      <w:bookmarkStart w:id="2468" w:name="_Toc27585263"/>
      <w:bookmarkStart w:id="2469" w:name="_Toc36457229"/>
      <w:bookmarkStart w:id="2470" w:name="_Toc45028123"/>
      <w:bookmarkStart w:id="2471" w:name="_Toc45028958"/>
      <w:bookmarkStart w:id="2472" w:name="_Toc51867719"/>
      <w:bookmarkStart w:id="2473" w:name="_Toc58582363"/>
      <w:r w:rsidRPr="00B3056F">
        <w:t>6.1.6.2.33</w:t>
      </w:r>
      <w:r w:rsidRPr="00B3056F">
        <w:tab/>
        <w:t xml:space="preserve">Type: </w:t>
      </w:r>
      <w:r w:rsidRPr="00B3056F">
        <w:rPr>
          <w:rFonts w:hint="eastAsia"/>
          <w:lang w:eastAsia="zh-CN"/>
        </w:rPr>
        <w:t>Upu</w:t>
      </w:r>
      <w:r w:rsidRPr="00B3056F">
        <w:t>Info</w:t>
      </w:r>
      <w:bookmarkEnd w:id="2467"/>
      <w:bookmarkEnd w:id="2468"/>
      <w:bookmarkEnd w:id="2469"/>
      <w:bookmarkEnd w:id="2470"/>
      <w:bookmarkEnd w:id="2471"/>
      <w:bookmarkEnd w:id="2472"/>
      <w:bookmarkEnd w:id="2473"/>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B3056F" w:rsidRDefault="00EF45DA" w:rsidP="00EF45DA">
      <w:pPr>
        <w:pStyle w:val="B1"/>
        <w:ind w:left="0" w:firstLine="0"/>
        <w:rPr>
          <w:lang w:eastAsia="zh-CN"/>
        </w:rPr>
      </w:pPr>
    </w:p>
    <w:p w14:paraId="18605073" w14:textId="77777777" w:rsidR="00EF45DA" w:rsidRPr="00B3056F" w:rsidRDefault="00EF45DA" w:rsidP="00EF45DA">
      <w:pPr>
        <w:pStyle w:val="Heading5"/>
      </w:pPr>
      <w:bookmarkStart w:id="2474" w:name="_Toc11338612"/>
      <w:bookmarkStart w:id="2475" w:name="_Toc27585264"/>
      <w:bookmarkStart w:id="2476" w:name="_Toc36457230"/>
      <w:bookmarkStart w:id="2477" w:name="_Toc45028124"/>
      <w:bookmarkStart w:id="2478" w:name="_Toc45028959"/>
      <w:bookmarkStart w:id="2479" w:name="_Toc51867720"/>
      <w:bookmarkStart w:id="2480" w:name="_Toc58582364"/>
      <w:r w:rsidRPr="00B3056F">
        <w:t>6.1.6.2.34</w:t>
      </w:r>
      <w:r w:rsidRPr="00B3056F">
        <w:tab/>
        <w:t xml:space="preserve">Type: </w:t>
      </w:r>
      <w:r w:rsidRPr="00B3056F">
        <w:rPr>
          <w:lang w:eastAsia="zh-CN"/>
        </w:rPr>
        <w:t>GroupIdentifiers</w:t>
      </w:r>
      <w:bookmarkEnd w:id="2474"/>
      <w:bookmarkEnd w:id="2475"/>
      <w:bookmarkEnd w:id="2476"/>
      <w:bookmarkEnd w:id="2477"/>
      <w:bookmarkEnd w:id="2478"/>
      <w:bookmarkEnd w:id="2479"/>
      <w:bookmarkEnd w:id="2480"/>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81" w:name="_Toc11338613"/>
      <w:bookmarkStart w:id="2482" w:name="_Toc27585265"/>
      <w:bookmarkStart w:id="2483" w:name="_Toc36457231"/>
      <w:bookmarkStart w:id="2484" w:name="_Toc45028125"/>
      <w:bookmarkStart w:id="2485" w:name="_Toc45028960"/>
      <w:bookmarkStart w:id="2486" w:name="_Toc51867721"/>
      <w:bookmarkStart w:id="2487" w:name="_Toc58582365"/>
      <w:r w:rsidRPr="00B3056F">
        <w:t>6.1.6.2.35</w:t>
      </w:r>
      <w:r w:rsidRPr="00B3056F">
        <w:tab/>
        <w:t xml:space="preserve">Type: </w:t>
      </w:r>
      <w:r w:rsidRPr="00B3056F">
        <w:rPr>
          <w:rFonts w:hint="eastAsia"/>
          <w:lang w:eastAsia="zh-CN"/>
        </w:rPr>
        <w:t>NiddInformation</w:t>
      </w:r>
      <w:bookmarkEnd w:id="2481"/>
      <w:bookmarkEnd w:id="2482"/>
      <w:bookmarkEnd w:id="2483"/>
      <w:bookmarkEnd w:id="2484"/>
      <w:bookmarkEnd w:id="2485"/>
      <w:bookmarkEnd w:id="2486"/>
      <w:bookmarkEnd w:id="2487"/>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88" w:name="_Toc27585266"/>
      <w:bookmarkStart w:id="2489" w:name="_Toc36457232"/>
      <w:bookmarkStart w:id="2490" w:name="_Toc45028126"/>
      <w:bookmarkStart w:id="2491" w:name="_Toc45028961"/>
      <w:bookmarkStart w:id="2492" w:name="_Toc51867722"/>
      <w:bookmarkStart w:id="2493" w:name="_Toc58582366"/>
      <w:bookmarkStart w:id="2494" w:name="_Toc11338614"/>
      <w:r w:rsidRPr="00B3056F">
        <w:t>6.1.6.2.36</w:t>
      </w:r>
      <w:r w:rsidRPr="00B3056F">
        <w:tab/>
        <w:t>Type: CagData</w:t>
      </w:r>
      <w:bookmarkEnd w:id="2488"/>
      <w:bookmarkEnd w:id="2489"/>
      <w:bookmarkEnd w:id="2490"/>
      <w:bookmarkEnd w:id="2491"/>
      <w:bookmarkEnd w:id="2492"/>
      <w:bookmarkEnd w:id="2493"/>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95" w:name="_Toc27585267"/>
      <w:bookmarkStart w:id="2496" w:name="_Toc36457233"/>
      <w:bookmarkStart w:id="2497" w:name="_Toc45028127"/>
      <w:bookmarkStart w:id="2498" w:name="_Toc45028962"/>
      <w:bookmarkStart w:id="2499" w:name="_Toc51867723"/>
      <w:bookmarkStart w:id="2500" w:name="_Toc58582367"/>
      <w:r w:rsidRPr="00B3056F">
        <w:t>6.1.6.2.37</w:t>
      </w:r>
      <w:r w:rsidRPr="00B3056F">
        <w:tab/>
        <w:t>Type: CagInfo</w:t>
      </w:r>
      <w:bookmarkEnd w:id="2495"/>
      <w:bookmarkEnd w:id="2496"/>
      <w:bookmarkEnd w:id="2497"/>
      <w:bookmarkEnd w:id="2498"/>
      <w:bookmarkEnd w:id="2499"/>
      <w:bookmarkEnd w:id="2500"/>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501" w:name="_Toc27585268"/>
      <w:bookmarkStart w:id="2502" w:name="_Toc36457234"/>
      <w:bookmarkStart w:id="2503" w:name="_Toc45028128"/>
      <w:bookmarkStart w:id="2504" w:name="_Toc45028963"/>
      <w:bookmarkStart w:id="2505" w:name="_Toc51867724"/>
      <w:bookmarkStart w:id="2506" w:name="_Toc58582368"/>
      <w:r w:rsidRPr="00B3056F">
        <w:t>6.1.6.2.38</w:t>
      </w:r>
      <w:r w:rsidRPr="00B3056F">
        <w:tab/>
        <w:t>Type: AdditionalSnssaiData</w:t>
      </w:r>
      <w:bookmarkEnd w:id="2501"/>
      <w:bookmarkEnd w:id="2502"/>
      <w:bookmarkEnd w:id="2503"/>
      <w:bookmarkEnd w:id="2504"/>
      <w:bookmarkEnd w:id="2505"/>
      <w:bookmarkEnd w:id="2506"/>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507" w:name="_Toc27585269"/>
      <w:bookmarkStart w:id="2508" w:name="_Toc36457235"/>
      <w:bookmarkStart w:id="2509" w:name="_Toc45028129"/>
      <w:bookmarkStart w:id="2510" w:name="_Toc45028964"/>
      <w:bookmarkStart w:id="2511" w:name="_Toc51867725"/>
      <w:bookmarkStart w:id="2512" w:name="_Toc58582369"/>
      <w:bookmarkStart w:id="2513" w:name="_Hlk15333533"/>
      <w:r w:rsidRPr="00B3056F">
        <w:t>6.1.6.2.39</w:t>
      </w:r>
      <w:r w:rsidRPr="00B3056F">
        <w:tab/>
        <w:t>Type: VnGroupData</w:t>
      </w:r>
      <w:bookmarkEnd w:id="2507"/>
      <w:bookmarkEnd w:id="2508"/>
      <w:bookmarkEnd w:id="2509"/>
      <w:bookmarkEnd w:id="2510"/>
      <w:bookmarkEnd w:id="2511"/>
      <w:bookmarkEnd w:id="2512"/>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514" w:name="_Toc27585270"/>
      <w:bookmarkStart w:id="2515" w:name="_Toc36457236"/>
      <w:bookmarkStart w:id="2516" w:name="_Toc45028130"/>
      <w:bookmarkStart w:id="2517" w:name="_Toc45028965"/>
      <w:bookmarkStart w:id="2518" w:name="_Toc51867726"/>
      <w:bookmarkStart w:id="2519" w:name="_Toc58582370"/>
      <w:r w:rsidRPr="00B3056F">
        <w:t>6.1.6.2.40</w:t>
      </w:r>
      <w:r w:rsidRPr="00B3056F">
        <w:tab/>
        <w:t>Type: AppDescriptor</w:t>
      </w:r>
      <w:bookmarkEnd w:id="2514"/>
      <w:bookmarkEnd w:id="2515"/>
      <w:bookmarkEnd w:id="2516"/>
      <w:bookmarkEnd w:id="2517"/>
      <w:bookmarkEnd w:id="2518"/>
      <w:bookmarkEnd w:id="2519"/>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bookmarkEnd w:id="2513"/>
    </w:tbl>
    <w:p w14:paraId="2CA1EB9C" w14:textId="77777777" w:rsidR="00EF45DA" w:rsidRPr="00B3056F" w:rsidRDefault="00EF45DA" w:rsidP="00EF45DA"/>
    <w:p w14:paraId="5AD87791" w14:textId="77777777" w:rsidR="00EF45DA" w:rsidRPr="00B3056F" w:rsidRDefault="00EF45DA" w:rsidP="00EF45DA">
      <w:pPr>
        <w:pStyle w:val="Heading5"/>
      </w:pPr>
      <w:bookmarkStart w:id="2520" w:name="_Toc27585271"/>
      <w:bookmarkStart w:id="2521" w:name="_Toc36457237"/>
      <w:bookmarkStart w:id="2522" w:name="_Toc45028131"/>
      <w:bookmarkStart w:id="2523" w:name="_Toc45028966"/>
      <w:bookmarkStart w:id="2524" w:name="_Toc51867727"/>
      <w:bookmarkStart w:id="2525" w:name="_Toc58582371"/>
      <w:r w:rsidRPr="00B3056F">
        <w:t>6.1.6.2.41</w:t>
      </w:r>
      <w:r w:rsidRPr="00B3056F">
        <w:tab/>
        <w:t>Type: AppPortId</w:t>
      </w:r>
      <w:bookmarkEnd w:id="2520"/>
      <w:bookmarkEnd w:id="2521"/>
      <w:bookmarkEnd w:id="2522"/>
      <w:bookmarkEnd w:id="2523"/>
      <w:bookmarkEnd w:id="2524"/>
      <w:bookmarkEnd w:id="2525"/>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bookmarkStart w:id="2526" w:name="OLE_LINK12"/>
            <w:r w:rsidRPr="00B3056F">
              <w:t>Uint16</w:t>
            </w:r>
            <w:bookmarkEnd w:id="2526"/>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527" w:name="_Toc27585272"/>
      <w:bookmarkStart w:id="2528" w:name="_Toc36457238"/>
      <w:bookmarkStart w:id="2529" w:name="_Toc45028132"/>
      <w:bookmarkStart w:id="2530" w:name="_Toc45028967"/>
      <w:bookmarkStart w:id="2531" w:name="_Toc51867728"/>
      <w:bookmarkStart w:id="2532" w:name="_Toc58582372"/>
      <w:r w:rsidRPr="00B3056F">
        <w:t>6.1.6.2.42</w:t>
      </w:r>
      <w:r w:rsidRPr="00B3056F">
        <w:tab/>
        <w:t>Type: LcsPrivacyData</w:t>
      </w:r>
      <w:bookmarkEnd w:id="2527"/>
      <w:bookmarkEnd w:id="2528"/>
      <w:bookmarkEnd w:id="2529"/>
      <w:bookmarkEnd w:id="2530"/>
      <w:bookmarkEnd w:id="2531"/>
      <w:bookmarkEnd w:id="2532"/>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77777777"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clause </w:t>
            </w:r>
            <w:r w:rsidRPr="00B3056F">
              <w:t>5.4.2.3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clause </w:t>
            </w:r>
            <w:r w:rsidRPr="00B3056F">
              <w:t>5.4.2.2.3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77777777"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clause </w:t>
            </w:r>
            <w:r w:rsidRPr="00B3056F">
              <w:t>5.4.2.2.4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533" w:name="_Toc27585273"/>
      <w:bookmarkStart w:id="2534" w:name="_Toc36457239"/>
      <w:bookmarkStart w:id="2535" w:name="_Toc45028133"/>
      <w:bookmarkStart w:id="2536" w:name="_Toc45028968"/>
      <w:bookmarkStart w:id="2537" w:name="_Toc51867729"/>
      <w:bookmarkStart w:id="2538" w:name="_Toc58582373"/>
      <w:r w:rsidRPr="00B3056F">
        <w:t>6.1.6.2.43</w:t>
      </w:r>
      <w:r w:rsidRPr="00B3056F">
        <w:tab/>
        <w:t>Type: Lpi</w:t>
      </w:r>
      <w:bookmarkEnd w:id="2533"/>
      <w:bookmarkEnd w:id="2534"/>
      <w:bookmarkEnd w:id="2535"/>
      <w:bookmarkEnd w:id="2536"/>
      <w:bookmarkEnd w:id="2537"/>
      <w:bookmarkEnd w:id="2538"/>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539" w:name="_Toc27585274"/>
      <w:bookmarkStart w:id="2540" w:name="_Toc36457240"/>
      <w:bookmarkStart w:id="2541" w:name="_Toc45028134"/>
      <w:bookmarkStart w:id="2542" w:name="_Toc45028969"/>
      <w:bookmarkStart w:id="2543" w:name="_Toc51867730"/>
      <w:bookmarkStart w:id="2544" w:name="_Toc58582374"/>
      <w:r w:rsidRPr="00B3056F">
        <w:t>6.1.6.2.44</w:t>
      </w:r>
      <w:r w:rsidRPr="00B3056F">
        <w:tab/>
        <w:t>Type: UnrelatedClass</w:t>
      </w:r>
      <w:bookmarkEnd w:id="2539"/>
      <w:bookmarkEnd w:id="2540"/>
      <w:bookmarkEnd w:id="2541"/>
      <w:bookmarkEnd w:id="2542"/>
      <w:bookmarkEnd w:id="2543"/>
      <w:bookmarkEnd w:id="2544"/>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45" w:name="_Toc27585275"/>
      <w:bookmarkStart w:id="2546" w:name="_Toc36457241"/>
      <w:bookmarkStart w:id="2547" w:name="_Toc45028135"/>
      <w:bookmarkStart w:id="2548" w:name="_Toc45028970"/>
      <w:bookmarkStart w:id="2549" w:name="_Toc51867731"/>
      <w:bookmarkStart w:id="2550" w:name="_Toc58582375"/>
      <w:r w:rsidRPr="00B3056F">
        <w:t>6.1.6.2.45</w:t>
      </w:r>
      <w:r w:rsidRPr="00B3056F">
        <w:tab/>
        <w:t>Type: PlmnOperatorClass</w:t>
      </w:r>
      <w:bookmarkEnd w:id="2545"/>
      <w:bookmarkEnd w:id="2546"/>
      <w:bookmarkEnd w:id="2547"/>
      <w:bookmarkEnd w:id="2548"/>
      <w:bookmarkEnd w:id="2549"/>
      <w:bookmarkEnd w:id="2550"/>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77777777" w:rsidR="00EF45DA" w:rsidRPr="00B3056F" w:rsidRDefault="00EF45DA" w:rsidP="001330D7">
            <w:pPr>
              <w:pStyle w:val="TAL"/>
            </w:pPr>
            <w:r w:rsidRPr="00B3056F">
              <w:rPr>
                <w:rFonts w:hint="eastAsia"/>
              </w:rPr>
              <w:t xml:space="preserve">Indicated the </w:t>
            </w:r>
            <w:r w:rsidRPr="00B3056F">
              <w:t>PLMN operator class of LCS client that are allowed to locate the particular UE (see 3GPP TS 23.273 [38] clause 5.4.2.2.4).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51" w:name="_Toc27585276"/>
      <w:bookmarkStart w:id="2552" w:name="_Toc36457242"/>
      <w:bookmarkStart w:id="2553" w:name="_Toc45028136"/>
      <w:bookmarkStart w:id="2554" w:name="_Toc45028971"/>
      <w:bookmarkStart w:id="2555" w:name="_Toc51867732"/>
      <w:bookmarkStart w:id="2556" w:name="_Toc58582376"/>
      <w:r w:rsidRPr="00B3056F">
        <w:t>6.1.6.2.46</w:t>
      </w:r>
      <w:r w:rsidRPr="00B3056F">
        <w:tab/>
        <w:t>Type: ValidTimePeriod</w:t>
      </w:r>
      <w:bookmarkEnd w:id="2551"/>
      <w:bookmarkEnd w:id="2552"/>
      <w:bookmarkEnd w:id="2553"/>
      <w:bookmarkEnd w:id="2554"/>
      <w:bookmarkEnd w:id="2555"/>
      <w:bookmarkEnd w:id="2556"/>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57" w:name="_Toc27585277"/>
      <w:bookmarkStart w:id="2558" w:name="_Toc36457243"/>
      <w:bookmarkStart w:id="2559" w:name="_Toc45028137"/>
      <w:bookmarkStart w:id="2560" w:name="_Toc45028972"/>
      <w:bookmarkStart w:id="2561" w:name="_Toc51867733"/>
      <w:bookmarkStart w:id="2562" w:name="_Toc58582377"/>
      <w:r w:rsidRPr="00B3056F">
        <w:t>6.1.6.2.47</w:t>
      </w:r>
      <w:r w:rsidRPr="00B3056F">
        <w:tab/>
        <w:t>Type: LcsMoData</w:t>
      </w:r>
      <w:bookmarkEnd w:id="2557"/>
      <w:bookmarkEnd w:id="2558"/>
      <w:bookmarkEnd w:id="2559"/>
      <w:bookmarkEnd w:id="2560"/>
      <w:bookmarkEnd w:id="2561"/>
      <w:bookmarkEnd w:id="2562"/>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63" w:name="_Toc27585278"/>
      <w:bookmarkStart w:id="2564" w:name="_Toc36457244"/>
      <w:bookmarkStart w:id="2565" w:name="_Toc45028138"/>
      <w:bookmarkStart w:id="2566" w:name="_Toc45028973"/>
      <w:bookmarkStart w:id="2567" w:name="_Toc51867734"/>
      <w:bookmarkStart w:id="2568" w:name="_Toc58582378"/>
      <w:r w:rsidRPr="00B3056F">
        <w:t>6.1.6.2.48</w:t>
      </w:r>
      <w:r w:rsidRPr="00B3056F">
        <w:tab/>
        <w:t>Type: EcRestrictionData</w:t>
      </w:r>
      <w:bookmarkEnd w:id="2563"/>
      <w:bookmarkEnd w:id="2564"/>
      <w:r w:rsidR="00AB5EE0">
        <w:t>Wb</w:t>
      </w:r>
      <w:bookmarkEnd w:id="2565"/>
      <w:bookmarkEnd w:id="2566"/>
      <w:bookmarkEnd w:id="2567"/>
      <w:bookmarkEnd w:id="2568"/>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B3056F" w:rsidRDefault="00EF45DA" w:rsidP="00EF45DA">
      <w:pPr>
        <w:ind w:firstLineChars="200" w:firstLine="400"/>
      </w:pPr>
    </w:p>
    <w:p w14:paraId="4A5D2C0F" w14:textId="77777777" w:rsidR="00EF45DA" w:rsidRPr="00B3056F" w:rsidRDefault="00EF45DA" w:rsidP="00EF45DA">
      <w:pPr>
        <w:pStyle w:val="Heading5"/>
      </w:pPr>
      <w:bookmarkStart w:id="2569" w:name="_Toc27585279"/>
      <w:bookmarkStart w:id="2570" w:name="_Toc36457245"/>
      <w:bookmarkStart w:id="2571" w:name="_Toc45028139"/>
      <w:bookmarkStart w:id="2572" w:name="_Toc45028974"/>
      <w:bookmarkStart w:id="2573" w:name="_Toc51867735"/>
      <w:bookmarkStart w:id="2574" w:name="_Toc58582379"/>
      <w:r w:rsidRPr="00B3056F">
        <w:t>6.1.6.2.49</w:t>
      </w:r>
      <w:r w:rsidRPr="00B3056F">
        <w:tab/>
        <w:t>Type: ExpectedUeBehaviourData</w:t>
      </w:r>
      <w:bookmarkEnd w:id="2569"/>
      <w:bookmarkEnd w:id="2570"/>
      <w:bookmarkEnd w:id="2571"/>
      <w:bookmarkEnd w:id="2572"/>
      <w:bookmarkEnd w:id="2573"/>
      <w:bookmarkEnd w:id="2574"/>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TS 23.502 [3] clause 4.15.6.3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77777777"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777777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77777777"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77777777"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5D4247C6"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75" w:name="_Toc27585280"/>
      <w:bookmarkStart w:id="2576" w:name="_Toc36457246"/>
      <w:bookmarkStart w:id="2577" w:name="_Toc45028140"/>
      <w:bookmarkStart w:id="2578" w:name="_Toc45028975"/>
      <w:bookmarkStart w:id="2579" w:name="_Toc51867736"/>
      <w:bookmarkStart w:id="2580" w:name="_Toc58582380"/>
      <w:r w:rsidRPr="00B3056F">
        <w:t>6.1.6.2.50</w:t>
      </w:r>
      <w:r w:rsidRPr="00B3056F">
        <w:tab/>
      </w:r>
      <w:r w:rsidR="00CE3D84">
        <w:t>Void</w:t>
      </w:r>
      <w:bookmarkEnd w:id="2575"/>
      <w:bookmarkEnd w:id="2576"/>
      <w:bookmarkEnd w:id="2577"/>
      <w:bookmarkEnd w:id="2578"/>
      <w:bookmarkEnd w:id="2579"/>
      <w:bookmarkEnd w:id="2580"/>
    </w:p>
    <w:p w14:paraId="175F9B67" w14:textId="04271233" w:rsidR="00EF45DA" w:rsidRPr="00B3056F" w:rsidRDefault="00EF45DA" w:rsidP="00EF45DA">
      <w:pPr>
        <w:pStyle w:val="Heading5"/>
      </w:pPr>
      <w:bookmarkStart w:id="2581" w:name="_Toc27585281"/>
      <w:bookmarkStart w:id="2582" w:name="_Toc36457247"/>
      <w:bookmarkStart w:id="2583" w:name="_Toc45028141"/>
      <w:bookmarkStart w:id="2584" w:name="_Toc45028976"/>
      <w:bookmarkStart w:id="2585" w:name="_Toc51867737"/>
      <w:bookmarkStart w:id="2586" w:name="_Toc58582381"/>
      <w:r w:rsidRPr="00B3056F">
        <w:t>6.1.6.2.51</w:t>
      </w:r>
      <w:r w:rsidRPr="00B3056F">
        <w:tab/>
      </w:r>
      <w:r w:rsidR="00CE3D84">
        <w:t>Void</w:t>
      </w:r>
      <w:bookmarkEnd w:id="2581"/>
      <w:bookmarkEnd w:id="2582"/>
      <w:bookmarkEnd w:id="2583"/>
      <w:bookmarkEnd w:id="2584"/>
      <w:bookmarkEnd w:id="2585"/>
      <w:bookmarkEnd w:id="2586"/>
    </w:p>
    <w:p w14:paraId="5BE758AE" w14:textId="77777777" w:rsidR="00EF45DA" w:rsidRPr="00B3056F" w:rsidRDefault="00EF45DA" w:rsidP="00EF45DA">
      <w:pPr>
        <w:pStyle w:val="Heading5"/>
      </w:pPr>
      <w:bookmarkStart w:id="2587" w:name="_Toc27585282"/>
      <w:bookmarkStart w:id="2588" w:name="_Toc36457248"/>
      <w:bookmarkStart w:id="2589" w:name="_Toc45028142"/>
      <w:bookmarkStart w:id="2590" w:name="_Toc45028977"/>
      <w:bookmarkStart w:id="2591" w:name="_Toc51867738"/>
      <w:bookmarkStart w:id="2592" w:name="_Toc58582382"/>
      <w:r w:rsidRPr="00B3056F">
        <w:t>6.1.6.2.52</w:t>
      </w:r>
      <w:r w:rsidRPr="00B3056F">
        <w:tab/>
        <w:t xml:space="preserve">Type: </w:t>
      </w:r>
      <w:r w:rsidRPr="00B3056F">
        <w:rPr>
          <w:rFonts w:eastAsia="Malgun Gothic"/>
        </w:rPr>
        <w:t>SuggestedPacketNumDl</w:t>
      </w:r>
      <w:bookmarkEnd w:id="2587"/>
      <w:bookmarkEnd w:id="2588"/>
      <w:bookmarkEnd w:id="2589"/>
      <w:bookmarkEnd w:id="2590"/>
      <w:bookmarkEnd w:id="2591"/>
      <w:bookmarkEnd w:id="2592"/>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1:</w:t>
            </w:r>
            <w:r w:rsidRPr="00B3056F">
              <w:tab/>
            </w:r>
            <w:r w:rsidRPr="00B3056F">
              <w:rPr>
                <w:rFonts w:ascii="Arial" w:hAnsi="Arial" w:cs="Arial"/>
                <w:sz w:val="18"/>
                <w:szCs w:val="18"/>
                <w:lang w:eastAsia="zh-CN"/>
              </w:rPr>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27FB858B" w:rsidR="00EF45DA" w:rsidRPr="00B3056F" w:rsidRDefault="00EF45DA" w:rsidP="00EF45DA">
      <w:pPr>
        <w:pStyle w:val="Heading5"/>
      </w:pPr>
      <w:bookmarkStart w:id="2593" w:name="_Toc27585283"/>
      <w:bookmarkStart w:id="2594" w:name="_Toc36457249"/>
      <w:bookmarkStart w:id="2595" w:name="_Toc45028143"/>
      <w:bookmarkStart w:id="2596" w:name="_Toc45028978"/>
      <w:bookmarkStart w:id="2597" w:name="_Toc51867739"/>
      <w:bookmarkStart w:id="2598" w:name="_Toc58582383"/>
      <w:r w:rsidRPr="00B3056F">
        <w:t>6.</w:t>
      </w:r>
      <w:r w:rsidR="00FC4719">
        <w:t>1</w:t>
      </w:r>
      <w:r w:rsidRPr="00B3056F">
        <w:t>.6.2.53</w:t>
      </w:r>
      <w:r w:rsidRPr="00B3056F">
        <w:tab/>
        <w:t>Type: SmfRegistrationInfo</w:t>
      </w:r>
      <w:bookmarkEnd w:id="2593"/>
      <w:bookmarkEnd w:id="2594"/>
      <w:bookmarkEnd w:id="2595"/>
      <w:bookmarkEnd w:id="2596"/>
      <w:bookmarkEnd w:id="2597"/>
      <w:bookmarkEnd w:id="2598"/>
    </w:p>
    <w:p w14:paraId="34A09916" w14:textId="773EE5DB" w:rsidR="00EF45DA" w:rsidRPr="00B3056F" w:rsidRDefault="00EF45DA" w:rsidP="00EF45DA">
      <w:pPr>
        <w:pStyle w:val="TH"/>
      </w:pPr>
      <w:r w:rsidRPr="00B3056F">
        <w:rPr>
          <w:noProof/>
        </w:rPr>
        <w:t>Table </w:t>
      </w:r>
      <w:r w:rsidRPr="00B3056F">
        <w:t>6.</w:t>
      </w:r>
      <w:r w:rsidR="00FC4719">
        <w:t>1</w:t>
      </w:r>
      <w:r w:rsidRPr="00B3056F">
        <w:t xml:space="preserve">.6.2.53-1: </w:t>
      </w:r>
      <w:r w:rsidRPr="00B3056F">
        <w:rPr>
          <w:noProof/>
        </w:rPr>
        <w:t xml:space="preserve">Definition of type </w:t>
      </w:r>
      <w:r w:rsidRPr="00B3056F">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EF45DA" w:rsidRPr="00B3056F" w14:paraId="7C7321D8"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01DA0AF" w14:textId="77777777" w:rsidR="00EF45DA" w:rsidRPr="00B3056F" w:rsidRDefault="00EF45DA" w:rsidP="001330D7">
            <w:pPr>
              <w:pStyle w:val="TAH"/>
            </w:pPr>
            <w:r w:rsidRPr="00B3056F">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5BAA1C2F"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8082346" w14:textId="77777777" w:rsidR="00EF45DA" w:rsidRPr="00B3056F" w:rsidRDefault="00EF45DA" w:rsidP="001330D7">
            <w:pPr>
              <w:pStyle w:val="TAH"/>
            </w:pPr>
            <w:r w:rsidRPr="00B3056F">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5B3DF2FE" w14:textId="77777777" w:rsidR="00EF45DA" w:rsidRPr="00B3056F" w:rsidRDefault="00EF45DA" w:rsidP="001330D7">
            <w:pPr>
              <w:pStyle w:val="TAH"/>
              <w:jc w:val="left"/>
            </w:pPr>
            <w:r w:rsidRPr="00B3056F">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729FEDC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0951B0"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tcPr>
          <w:p w14:paraId="67E66137" w14:textId="77777777" w:rsidR="00EF45DA" w:rsidRPr="00B3056F" w:rsidRDefault="00EF45DA" w:rsidP="001330D7">
            <w:pPr>
              <w:pStyle w:val="TAL"/>
            </w:pPr>
            <w:r w:rsidRPr="00B3056F">
              <w:t>smfRegistrationList</w:t>
            </w:r>
          </w:p>
        </w:tc>
        <w:tc>
          <w:tcPr>
            <w:tcW w:w="1277" w:type="dxa"/>
            <w:tcBorders>
              <w:top w:val="single" w:sz="4" w:space="0" w:color="auto"/>
              <w:left w:val="single" w:sz="4" w:space="0" w:color="auto"/>
              <w:bottom w:val="single" w:sz="4" w:space="0" w:color="auto"/>
              <w:right w:val="single" w:sz="4" w:space="0" w:color="auto"/>
            </w:tcBorders>
          </w:tcPr>
          <w:p w14:paraId="0C2C5DAA" w14:textId="77777777" w:rsidR="00EF45DA" w:rsidRPr="00B3056F" w:rsidRDefault="00EF45DA" w:rsidP="001330D7">
            <w:pPr>
              <w:pStyle w:val="TAL"/>
            </w:pPr>
            <w:r w:rsidRPr="00B3056F">
              <w:t>array(SmfRegistration)</w:t>
            </w:r>
          </w:p>
        </w:tc>
        <w:tc>
          <w:tcPr>
            <w:tcW w:w="283" w:type="dxa"/>
            <w:tcBorders>
              <w:top w:val="single" w:sz="4" w:space="0" w:color="auto"/>
              <w:left w:val="single" w:sz="4" w:space="0" w:color="auto"/>
              <w:bottom w:val="single" w:sz="4" w:space="0" w:color="auto"/>
              <w:right w:val="single" w:sz="4" w:space="0" w:color="auto"/>
            </w:tcBorders>
          </w:tcPr>
          <w:p w14:paraId="1D11FEB4" w14:textId="77777777" w:rsidR="00EF45DA" w:rsidRPr="00B3056F" w:rsidRDefault="00EF45DA" w:rsidP="001330D7">
            <w:pPr>
              <w:pStyle w:val="TAC"/>
            </w:pPr>
            <w:r w:rsidRPr="00B3056F">
              <w:t>M</w:t>
            </w:r>
          </w:p>
        </w:tc>
        <w:tc>
          <w:tcPr>
            <w:tcW w:w="1135" w:type="dxa"/>
            <w:tcBorders>
              <w:top w:val="single" w:sz="4" w:space="0" w:color="auto"/>
              <w:left w:val="single" w:sz="4" w:space="0" w:color="auto"/>
              <w:bottom w:val="single" w:sz="4" w:space="0" w:color="auto"/>
              <w:right w:val="single" w:sz="4" w:space="0" w:color="auto"/>
            </w:tcBorders>
          </w:tcPr>
          <w:p w14:paraId="5664FEDB" w14:textId="77777777" w:rsidR="00EF45DA" w:rsidRPr="00B3056F" w:rsidRDefault="00EF45DA" w:rsidP="001330D7">
            <w:pPr>
              <w:pStyle w:val="TAL"/>
            </w:pPr>
            <w:r w:rsidRPr="00B3056F">
              <w:t>1..N</w:t>
            </w:r>
          </w:p>
        </w:tc>
        <w:tc>
          <w:tcPr>
            <w:tcW w:w="4251" w:type="dxa"/>
            <w:tcBorders>
              <w:top w:val="single" w:sz="4" w:space="0" w:color="auto"/>
              <w:left w:val="single" w:sz="4" w:space="0" w:color="auto"/>
              <w:bottom w:val="single" w:sz="4" w:space="0" w:color="auto"/>
              <w:right w:val="single" w:sz="4" w:space="0" w:color="auto"/>
            </w:tcBorders>
          </w:tcPr>
          <w:p w14:paraId="7B91EBA0" w14:textId="77777777" w:rsidR="00EF45DA" w:rsidRPr="00B3056F" w:rsidRDefault="00EF45DA" w:rsidP="001330D7">
            <w:pPr>
              <w:pStyle w:val="TAL"/>
              <w:rPr>
                <w:rFonts w:cs="Arial"/>
                <w:szCs w:val="18"/>
              </w:rPr>
            </w:pPr>
            <w:r w:rsidRPr="00B3056F">
              <w:rPr>
                <w:rFonts w:cs="Arial"/>
                <w:szCs w:val="18"/>
              </w:rPr>
              <w:t>List of SmfRegistration.</w:t>
            </w:r>
          </w:p>
        </w:tc>
      </w:tr>
    </w:tbl>
    <w:p w14:paraId="088F8A75" w14:textId="77777777" w:rsidR="00EF45DA" w:rsidRPr="00B3056F" w:rsidRDefault="00EF45DA" w:rsidP="00EF45DA"/>
    <w:p w14:paraId="05BF62DB" w14:textId="08B2DC72" w:rsidR="00EF45DA" w:rsidRPr="00B3056F" w:rsidRDefault="00EF45DA" w:rsidP="00EF45DA">
      <w:pPr>
        <w:pStyle w:val="Heading5"/>
      </w:pPr>
      <w:bookmarkStart w:id="2599" w:name="_Toc27585284"/>
      <w:bookmarkStart w:id="2600" w:name="_Toc36457250"/>
      <w:bookmarkStart w:id="2601" w:name="_Toc45028144"/>
      <w:bookmarkStart w:id="2602" w:name="_Toc45028979"/>
      <w:bookmarkStart w:id="2603" w:name="_Toc51867740"/>
      <w:bookmarkStart w:id="2604" w:name="_Toc58582384"/>
      <w:r w:rsidRPr="00B3056F">
        <w:t>6.1.6.2.54</w:t>
      </w:r>
      <w:r w:rsidRPr="00B3056F">
        <w:tab/>
        <w:t>Type: FrameRouteInfo</w:t>
      </w:r>
      <w:bookmarkEnd w:id="2599"/>
      <w:bookmarkEnd w:id="2600"/>
      <w:bookmarkEnd w:id="2601"/>
      <w:bookmarkEnd w:id="2602"/>
      <w:bookmarkEnd w:id="2603"/>
      <w:bookmarkEnd w:id="2604"/>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605" w:name="_Toc36457251"/>
      <w:bookmarkStart w:id="2606" w:name="_Toc45028145"/>
      <w:bookmarkStart w:id="2607" w:name="_Toc45028980"/>
      <w:bookmarkStart w:id="2608" w:name="_Toc51867741"/>
      <w:bookmarkStart w:id="2609" w:name="_Toc58582385"/>
      <w:bookmarkStart w:id="2610" w:name="_Toc27585285"/>
      <w:r w:rsidRPr="00B3056F">
        <w:t>6.1.6.2.55</w:t>
      </w:r>
      <w:r w:rsidRPr="00B3056F">
        <w:tab/>
        <w:t>Type: SorUpdateInfo</w:t>
      </w:r>
      <w:bookmarkEnd w:id="2605"/>
      <w:bookmarkEnd w:id="2606"/>
      <w:bookmarkEnd w:id="2607"/>
      <w:bookmarkEnd w:id="2608"/>
      <w:bookmarkEnd w:id="2609"/>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611" w:name="_Toc36457252"/>
      <w:bookmarkStart w:id="2612" w:name="_Toc45028146"/>
      <w:bookmarkStart w:id="2613" w:name="_Toc45028981"/>
      <w:bookmarkStart w:id="2614" w:name="_Toc51867742"/>
      <w:bookmarkStart w:id="2615" w:name="_Toc58582386"/>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611"/>
      <w:bookmarkEnd w:id="2612"/>
      <w:bookmarkEnd w:id="2613"/>
      <w:bookmarkEnd w:id="2614"/>
      <w:bookmarkEnd w:id="2615"/>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616" w:name="_Toc36457253"/>
      <w:bookmarkStart w:id="2617" w:name="_Toc45028147"/>
      <w:bookmarkStart w:id="2618" w:name="_Toc45028982"/>
      <w:bookmarkStart w:id="2619" w:name="_Toc51867743"/>
      <w:bookmarkStart w:id="2620" w:name="_Toc58582387"/>
      <w:r w:rsidRPr="00B3056F">
        <w:t>6.1.6.2.57</w:t>
      </w:r>
      <w:r w:rsidRPr="00B3056F">
        <w:tab/>
        <w:t xml:space="preserve">Type: </w:t>
      </w:r>
      <w:r w:rsidRPr="00B3056F">
        <w:rPr>
          <w:rFonts w:hint="eastAsia"/>
          <w:lang w:eastAsia="zh-CN"/>
        </w:rPr>
        <w:t>Edrx</w:t>
      </w:r>
      <w:r w:rsidRPr="00B3056F">
        <w:rPr>
          <w:lang w:eastAsia="zh-CN"/>
        </w:rPr>
        <w:t>Parameters</w:t>
      </w:r>
      <w:bookmarkEnd w:id="2616"/>
      <w:bookmarkEnd w:id="2617"/>
      <w:bookmarkEnd w:id="2618"/>
      <w:bookmarkEnd w:id="2619"/>
      <w:bookmarkEnd w:id="2620"/>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621" w:name="_Toc36457254"/>
      <w:bookmarkStart w:id="2622" w:name="_Toc45028148"/>
      <w:bookmarkStart w:id="2623" w:name="_Toc45028983"/>
      <w:bookmarkStart w:id="2624" w:name="_Toc51867744"/>
      <w:bookmarkStart w:id="2625" w:name="_Toc58582388"/>
      <w:r w:rsidRPr="00B3056F">
        <w:t>6.1.6.2.58</w:t>
      </w:r>
      <w:r w:rsidRPr="00B3056F">
        <w:tab/>
        <w:t xml:space="preserve">Type: </w:t>
      </w:r>
      <w:r w:rsidRPr="00B3056F">
        <w:rPr>
          <w:lang w:eastAsia="zh-CN"/>
        </w:rPr>
        <w:t>Ptw</w:t>
      </w:r>
      <w:r w:rsidRPr="00B3056F">
        <w:rPr>
          <w:rFonts w:hint="eastAsia"/>
          <w:lang w:eastAsia="zh-CN"/>
        </w:rPr>
        <w:t>Parameters</w:t>
      </w:r>
      <w:bookmarkEnd w:id="2621"/>
      <w:bookmarkEnd w:id="2622"/>
      <w:bookmarkEnd w:id="2623"/>
      <w:bookmarkEnd w:id="2624"/>
      <w:bookmarkEnd w:id="2625"/>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626" w:name="_Toc36457255"/>
      <w:bookmarkStart w:id="2627" w:name="_Toc45028149"/>
      <w:bookmarkStart w:id="2628" w:name="_Toc45028984"/>
      <w:bookmarkStart w:id="2629" w:name="_Toc51867745"/>
      <w:bookmarkStart w:id="2630" w:name="_Toc58582389"/>
      <w:r w:rsidRPr="00B3056F">
        <w:t>6.1.6.2.59</w:t>
      </w:r>
      <w:r w:rsidRPr="00B3056F">
        <w:tab/>
      </w:r>
      <w:r w:rsidR="0007473E">
        <w:t>Void</w:t>
      </w:r>
      <w:bookmarkEnd w:id="2626"/>
      <w:bookmarkEnd w:id="2627"/>
      <w:bookmarkEnd w:id="2628"/>
      <w:bookmarkEnd w:id="2629"/>
      <w:bookmarkEnd w:id="2630"/>
    </w:p>
    <w:p w14:paraId="70E6C3E9" w14:textId="09FECC08" w:rsidR="00EF45DA" w:rsidRPr="00B3056F" w:rsidRDefault="00EF45DA" w:rsidP="00EF45DA">
      <w:pPr>
        <w:pStyle w:val="Heading5"/>
      </w:pPr>
      <w:bookmarkStart w:id="2631" w:name="_Toc36457256"/>
      <w:bookmarkStart w:id="2632" w:name="_Toc45028150"/>
      <w:bookmarkStart w:id="2633" w:name="_Toc45028985"/>
      <w:bookmarkStart w:id="2634" w:name="_Toc51867746"/>
      <w:bookmarkStart w:id="2635" w:name="_Toc58582390"/>
      <w:r w:rsidRPr="00B3056F">
        <w:t>6.1.6.2.60</w:t>
      </w:r>
      <w:r w:rsidRPr="00B3056F">
        <w:tab/>
      </w:r>
      <w:r w:rsidR="0007473E">
        <w:t>Void</w:t>
      </w:r>
      <w:bookmarkEnd w:id="2631"/>
      <w:bookmarkEnd w:id="2632"/>
      <w:bookmarkEnd w:id="2633"/>
      <w:bookmarkEnd w:id="2634"/>
      <w:bookmarkEnd w:id="2635"/>
    </w:p>
    <w:p w14:paraId="46241C2A" w14:textId="42A4A799" w:rsidR="00EF45DA" w:rsidRPr="00B3056F" w:rsidRDefault="00EF45DA" w:rsidP="00EF45DA">
      <w:pPr>
        <w:pStyle w:val="Heading5"/>
      </w:pPr>
      <w:bookmarkStart w:id="2636" w:name="_Toc36457257"/>
      <w:bookmarkStart w:id="2637" w:name="_Toc45028151"/>
      <w:bookmarkStart w:id="2638" w:name="_Toc45028986"/>
      <w:bookmarkStart w:id="2639" w:name="_Toc51867747"/>
      <w:bookmarkStart w:id="2640" w:name="_Toc58582391"/>
      <w:r w:rsidRPr="00B3056F">
        <w:t>6.1.6.2.61</w:t>
      </w:r>
      <w:r w:rsidRPr="00B3056F">
        <w:tab/>
        <w:t xml:space="preserve">Type: </w:t>
      </w:r>
      <w:r w:rsidR="0007473E">
        <w:t>Void</w:t>
      </w:r>
      <w:bookmarkEnd w:id="2636"/>
      <w:bookmarkEnd w:id="2637"/>
      <w:bookmarkEnd w:id="2638"/>
      <w:bookmarkEnd w:id="2639"/>
      <w:bookmarkEnd w:id="2640"/>
    </w:p>
    <w:p w14:paraId="3A0B163A" w14:textId="77777777" w:rsidR="00EF45DA" w:rsidRPr="00B3056F" w:rsidRDefault="00EF45DA" w:rsidP="00EF45DA">
      <w:pPr>
        <w:pStyle w:val="Heading5"/>
      </w:pPr>
      <w:bookmarkStart w:id="2641" w:name="_Toc36457258"/>
      <w:bookmarkStart w:id="2642" w:name="_Toc45028152"/>
      <w:bookmarkStart w:id="2643" w:name="_Toc45028987"/>
      <w:bookmarkStart w:id="2644" w:name="_Toc51867748"/>
      <w:bookmarkStart w:id="2645" w:name="_Toc58582392"/>
      <w:r w:rsidRPr="00B3056F">
        <w:t>6.1.6.2.62</w:t>
      </w:r>
      <w:r w:rsidRPr="00B3056F">
        <w:tab/>
        <w:t xml:space="preserve">Type: </w:t>
      </w:r>
      <w:r w:rsidRPr="00B3056F">
        <w:rPr>
          <w:rFonts w:hint="eastAsia"/>
          <w:lang w:eastAsia="zh-CN"/>
        </w:rPr>
        <w:t>ExternalUnrelatedClass</w:t>
      </w:r>
      <w:bookmarkEnd w:id="2641"/>
      <w:bookmarkEnd w:id="2642"/>
      <w:bookmarkEnd w:id="2643"/>
      <w:bookmarkEnd w:id="2644"/>
      <w:bookmarkEnd w:id="2645"/>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B3056F" w:rsidRDefault="00EF45DA" w:rsidP="00EF45DA">
      <w:pPr>
        <w:jc w:val="center"/>
        <w:rPr>
          <w:noProof/>
          <w:sz w:val="24"/>
          <w:szCs w:val="24"/>
          <w:lang w:eastAsia="zh-CN"/>
        </w:rPr>
      </w:pPr>
    </w:p>
    <w:p w14:paraId="4DDD305D" w14:textId="77777777" w:rsidR="00EF45DA" w:rsidRPr="00B3056F" w:rsidRDefault="00EF45DA" w:rsidP="00EF45DA">
      <w:pPr>
        <w:pStyle w:val="Heading5"/>
      </w:pPr>
      <w:bookmarkStart w:id="2646" w:name="_Toc36457259"/>
      <w:bookmarkStart w:id="2647" w:name="_Toc45028153"/>
      <w:bookmarkStart w:id="2648" w:name="_Toc45028988"/>
      <w:bookmarkStart w:id="2649" w:name="_Toc51867749"/>
      <w:bookmarkStart w:id="2650" w:name="_Toc58582393"/>
      <w:r w:rsidRPr="00B3056F">
        <w:t>6.1.6.2.63</w:t>
      </w:r>
      <w:r w:rsidRPr="00B3056F">
        <w:tab/>
        <w:t xml:space="preserve">Type: </w:t>
      </w:r>
      <w:r w:rsidRPr="00B3056F">
        <w:rPr>
          <w:rFonts w:hint="eastAsia"/>
          <w:lang w:eastAsia="zh-CN"/>
        </w:rPr>
        <w:t>AfExternal</w:t>
      </w:r>
      <w:bookmarkEnd w:id="2646"/>
      <w:bookmarkEnd w:id="2647"/>
      <w:bookmarkEnd w:id="2648"/>
      <w:bookmarkEnd w:id="2649"/>
      <w:bookmarkEnd w:id="2650"/>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77777777" w:rsidR="00EF45DA" w:rsidRPr="00B3056F" w:rsidRDefault="00EF45DA" w:rsidP="001330D7">
            <w:pPr>
              <w:pStyle w:val="TAL"/>
            </w:pPr>
            <w:r w:rsidRPr="00B3056F">
              <w:t>AF Identifier (see 3GPP TS 23.273 [38] clause 5.4.2.2.3)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B3056F" w:rsidRDefault="00EF45DA" w:rsidP="00EF45DA">
      <w:pPr>
        <w:jc w:val="center"/>
        <w:rPr>
          <w:noProof/>
          <w:sz w:val="24"/>
          <w:szCs w:val="24"/>
          <w:lang w:eastAsia="zh-CN"/>
        </w:rPr>
      </w:pPr>
    </w:p>
    <w:p w14:paraId="73BA407A" w14:textId="77777777" w:rsidR="00EF45DA" w:rsidRPr="00B3056F" w:rsidRDefault="00EF45DA" w:rsidP="00EF45DA">
      <w:pPr>
        <w:pStyle w:val="Heading5"/>
      </w:pPr>
      <w:bookmarkStart w:id="2651" w:name="_Toc36457260"/>
      <w:bookmarkStart w:id="2652" w:name="_Toc45028154"/>
      <w:bookmarkStart w:id="2653" w:name="_Toc45028989"/>
      <w:bookmarkStart w:id="2654" w:name="_Toc51867750"/>
      <w:bookmarkStart w:id="2655" w:name="_Toc58582394"/>
      <w:r w:rsidRPr="00B3056F">
        <w:t>6.1.6.2.64</w:t>
      </w:r>
      <w:r w:rsidRPr="00B3056F">
        <w:tab/>
        <w:t xml:space="preserve">Type: </w:t>
      </w:r>
      <w:r w:rsidRPr="00B3056F">
        <w:rPr>
          <w:rFonts w:hint="eastAsia"/>
          <w:lang w:eastAsia="zh-CN"/>
        </w:rPr>
        <w:t>LcsClientExternal</w:t>
      </w:r>
      <w:bookmarkEnd w:id="2651"/>
      <w:bookmarkEnd w:id="2652"/>
      <w:bookmarkEnd w:id="2653"/>
      <w:bookmarkEnd w:id="2654"/>
      <w:bookmarkEnd w:id="2655"/>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77777777" w:rsidR="00EF45DA" w:rsidRPr="00B3056F" w:rsidRDefault="00EF45DA" w:rsidP="001330D7">
            <w:pPr>
              <w:pStyle w:val="TAL"/>
            </w:pPr>
            <w:r w:rsidRPr="00B3056F">
              <w:t>Lcs Client Identifier (see 3GPP TS 23.273 [38] clause 5.4.2.2.3)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B3056F" w:rsidRDefault="00EF45DA" w:rsidP="00EF45DA">
      <w:pPr>
        <w:jc w:val="center"/>
        <w:rPr>
          <w:noProof/>
          <w:sz w:val="24"/>
          <w:szCs w:val="24"/>
          <w:lang w:eastAsia="zh-CN"/>
        </w:rPr>
      </w:pPr>
    </w:p>
    <w:p w14:paraId="00C625FC" w14:textId="77777777" w:rsidR="00EF45DA" w:rsidRPr="00B3056F" w:rsidRDefault="00EF45DA" w:rsidP="00EF45DA">
      <w:pPr>
        <w:pStyle w:val="Heading5"/>
      </w:pPr>
      <w:bookmarkStart w:id="2656" w:name="_Toc36457261"/>
      <w:bookmarkStart w:id="2657" w:name="_Toc45028155"/>
      <w:bookmarkStart w:id="2658" w:name="_Toc45028990"/>
      <w:bookmarkStart w:id="2659" w:name="_Toc51867751"/>
      <w:bookmarkStart w:id="2660" w:name="_Toc58582395"/>
      <w:r w:rsidRPr="00B3056F">
        <w:t>6.1.6.2.65</w:t>
      </w:r>
      <w:r w:rsidRPr="00B3056F">
        <w:tab/>
        <w:t xml:space="preserve">Type: </w:t>
      </w:r>
      <w:r w:rsidRPr="00B3056F">
        <w:rPr>
          <w:rFonts w:hint="eastAsia"/>
          <w:lang w:eastAsia="zh-CN"/>
        </w:rPr>
        <w:t>LcsClientGroupExternal</w:t>
      </w:r>
      <w:bookmarkEnd w:id="2656"/>
      <w:bookmarkEnd w:id="2657"/>
      <w:bookmarkEnd w:id="2658"/>
      <w:bookmarkEnd w:id="2659"/>
      <w:bookmarkEnd w:id="2660"/>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B3056F" w:rsidRDefault="00EF45DA" w:rsidP="00EF45DA">
      <w:pPr>
        <w:jc w:val="center"/>
        <w:rPr>
          <w:noProof/>
          <w:sz w:val="24"/>
          <w:szCs w:val="24"/>
          <w:lang w:eastAsia="zh-CN"/>
        </w:rPr>
      </w:pPr>
    </w:p>
    <w:p w14:paraId="25FF8747" w14:textId="77777777" w:rsidR="00EF45DA" w:rsidRPr="00B3056F" w:rsidRDefault="00EF45DA" w:rsidP="00EF45DA">
      <w:pPr>
        <w:pStyle w:val="Heading5"/>
      </w:pPr>
      <w:bookmarkStart w:id="2661" w:name="_Toc36457262"/>
      <w:bookmarkStart w:id="2662" w:name="_Toc45028156"/>
      <w:bookmarkStart w:id="2663" w:name="_Toc45028991"/>
      <w:bookmarkStart w:id="2664" w:name="_Toc51867752"/>
      <w:bookmarkStart w:id="2665" w:name="_Toc58582396"/>
      <w:r w:rsidRPr="00B3056F">
        <w:t>6.1.6.2.66</w:t>
      </w:r>
      <w:r w:rsidRPr="00B3056F">
        <w:tab/>
        <w:t xml:space="preserve">Type: </w:t>
      </w:r>
      <w:r w:rsidRPr="00B3056F">
        <w:rPr>
          <w:rFonts w:hint="eastAsia"/>
          <w:lang w:eastAsia="zh-CN"/>
        </w:rPr>
        <w:t>ServiceTypeUnrelatedClass</w:t>
      </w:r>
      <w:bookmarkEnd w:id="2661"/>
      <w:bookmarkEnd w:id="2662"/>
      <w:bookmarkEnd w:id="2663"/>
      <w:bookmarkEnd w:id="2664"/>
      <w:bookmarkEnd w:id="2665"/>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B3056F" w:rsidRDefault="00EF45DA" w:rsidP="00EF45DA">
      <w:pPr>
        <w:jc w:val="center"/>
        <w:rPr>
          <w:noProof/>
          <w:sz w:val="24"/>
          <w:szCs w:val="24"/>
          <w:lang w:eastAsia="zh-CN"/>
        </w:rPr>
      </w:pPr>
    </w:p>
    <w:p w14:paraId="5361B58F" w14:textId="77777777" w:rsidR="00EF45DA" w:rsidRPr="00B3056F" w:rsidRDefault="00EF45DA" w:rsidP="00EF45DA">
      <w:pPr>
        <w:pStyle w:val="Heading5"/>
      </w:pPr>
      <w:bookmarkStart w:id="2666" w:name="_Toc36457263"/>
      <w:bookmarkStart w:id="2667" w:name="_Toc45028157"/>
      <w:bookmarkStart w:id="2668" w:name="_Toc45028992"/>
      <w:bookmarkStart w:id="2669" w:name="_Toc51867753"/>
      <w:bookmarkStart w:id="2670" w:name="_Toc58582397"/>
      <w:r w:rsidRPr="00B3056F">
        <w:t>6.1.6.2.67</w:t>
      </w:r>
      <w:r w:rsidRPr="00B3056F">
        <w:tab/>
        <w:t xml:space="preserve">Type: </w:t>
      </w:r>
      <w:r w:rsidRPr="00B3056F">
        <w:rPr>
          <w:lang w:eastAsia="zh-CN"/>
        </w:rPr>
        <w:t>UeId</w:t>
      </w:r>
      <w:bookmarkEnd w:id="2666"/>
      <w:bookmarkEnd w:id="2667"/>
      <w:bookmarkEnd w:id="2668"/>
      <w:bookmarkEnd w:id="2669"/>
      <w:bookmarkEnd w:id="2670"/>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71" w:name="_Toc45028158"/>
      <w:bookmarkStart w:id="2672" w:name="_Toc45028993"/>
      <w:bookmarkStart w:id="2673" w:name="_Toc51867754"/>
      <w:bookmarkStart w:id="2674" w:name="_Toc58582398"/>
      <w:bookmarkStart w:id="2675" w:name="_Toc36457264"/>
      <w:r w:rsidRPr="000B71E3">
        <w:t>6.1.6.2.</w:t>
      </w:r>
      <w:r w:rsidR="0022775D">
        <w:t>6</w:t>
      </w:r>
      <w:r w:rsidR="001A381D">
        <w:t>8</w:t>
      </w:r>
      <w:r w:rsidRPr="000B71E3">
        <w:tab/>
        <w:t xml:space="preserve">Type: </w:t>
      </w:r>
      <w:r>
        <w:t>Default</w:t>
      </w:r>
      <w:r>
        <w:rPr>
          <w:rFonts w:hint="eastAsia"/>
          <w:lang w:eastAsia="zh-CN"/>
        </w:rPr>
        <w:t>UnrelatedClass</w:t>
      </w:r>
      <w:bookmarkEnd w:id="2671"/>
      <w:bookmarkEnd w:id="2672"/>
      <w:bookmarkEnd w:id="2673"/>
      <w:bookmarkEnd w:id="2674"/>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21656F8E"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clause 5.4.2.2.3).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B371F8" w:rsidRDefault="0007473E" w:rsidP="0007473E">
      <w:pPr>
        <w:rPr>
          <w:b/>
          <w:color w:val="0070C0"/>
        </w:rPr>
      </w:pPr>
    </w:p>
    <w:p w14:paraId="134E1134" w14:textId="773B3823" w:rsidR="00CB3989" w:rsidRPr="00B3056F" w:rsidRDefault="00CB3989" w:rsidP="00CB3989">
      <w:pPr>
        <w:pStyle w:val="Heading5"/>
      </w:pPr>
      <w:bookmarkStart w:id="2676" w:name="_Toc45028159"/>
      <w:bookmarkStart w:id="2677" w:name="_Toc45028994"/>
      <w:bookmarkStart w:id="2678" w:name="_Toc51867755"/>
      <w:bookmarkStart w:id="2679" w:name="_Toc58582399"/>
      <w:r w:rsidRPr="00B3056F">
        <w:t>6.1.6.2.</w:t>
      </w:r>
      <w:r w:rsidR="000217B9">
        <w:t>69</w:t>
      </w:r>
      <w:r w:rsidRPr="00B3056F">
        <w:tab/>
        <w:t xml:space="preserve">Type: </w:t>
      </w:r>
      <w:r>
        <w:t>ContextInfo</w:t>
      </w:r>
      <w:bookmarkEnd w:id="2676"/>
      <w:bookmarkEnd w:id="2677"/>
      <w:bookmarkEnd w:id="2678"/>
      <w:bookmarkEnd w:id="2679"/>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3671BCE5" w:rsidR="00CB3989" w:rsidRPr="00B3056F" w:rsidRDefault="00CB3989" w:rsidP="002B505D">
            <w:pPr>
              <w:pStyle w:val="TAL"/>
              <w:rPr>
                <w:rFonts w:cs="Arial"/>
                <w:szCs w:val="18"/>
              </w:rPr>
            </w:pPr>
            <w:r>
              <w:rPr>
                <w:lang w:eastAsia="zh-CN"/>
              </w:rPr>
              <w:t>Headers received by the UDM from NFs consuming Nudm services. The encoding of the header shall comply with clause 3.2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80" w:name="_Toc45028160"/>
      <w:bookmarkStart w:id="2681" w:name="_Toc45028995"/>
      <w:bookmarkStart w:id="2682" w:name="_Toc51867756"/>
      <w:bookmarkStart w:id="2683" w:name="_Toc58582400"/>
      <w:r>
        <w:t>6.1.6.2.</w:t>
      </w:r>
      <w:r w:rsidR="009B0C15">
        <w:t>70</w:t>
      </w:r>
      <w:r>
        <w:tab/>
        <w:t>Type: UeContextInA</w:t>
      </w:r>
      <w:r w:rsidRPr="00B3056F">
        <w:t>mfData</w:t>
      </w:r>
      <w:bookmarkEnd w:id="2680"/>
      <w:bookmarkEnd w:id="2681"/>
      <w:bookmarkEnd w:id="2682"/>
      <w:bookmarkEnd w:id="2683"/>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84" w:name="_Toc45028161"/>
      <w:bookmarkStart w:id="2685" w:name="_Toc45028996"/>
      <w:bookmarkStart w:id="2686" w:name="_Toc51867757"/>
      <w:bookmarkStart w:id="2687" w:name="_Toc58582401"/>
      <w:r>
        <w:t>6.1.6.2.</w:t>
      </w:r>
      <w:r w:rsidR="0043191A">
        <w:t>71</w:t>
      </w:r>
      <w:r>
        <w:tab/>
        <w:t>Type: V2xSubscriptionData</w:t>
      </w:r>
      <w:bookmarkEnd w:id="2684"/>
      <w:bookmarkEnd w:id="2685"/>
      <w:bookmarkEnd w:id="2686"/>
      <w:bookmarkEnd w:id="2687"/>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77777777" w:rsidR="002867C4" w:rsidRDefault="002867C4" w:rsidP="00434502">
            <w:pPr>
              <w:pStyle w:val="TAL"/>
              <w:rPr>
                <w:lang w:eastAsia="zh-CN"/>
              </w:rPr>
            </w:pPr>
            <w:r>
              <w:rPr>
                <w:rFonts w:cs="Arial"/>
                <w:szCs w:val="18"/>
                <w:lang w:eastAsia="zh-CN"/>
              </w:rPr>
              <w:t xml:space="preserve">Indicates </w:t>
            </w:r>
            <w:r>
              <w:t>whether the UE is authorized to use the LTE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77777777" w:rsidR="002867C4" w:rsidRDefault="002867C4" w:rsidP="00434502">
            <w:pPr>
              <w:pStyle w:val="TAL"/>
              <w:rPr>
                <w:lang w:eastAsia="zh-CN"/>
              </w:rPr>
            </w:pPr>
            <w:r>
              <w:rPr>
                <w:rFonts w:cs="Arial"/>
                <w:szCs w:val="18"/>
                <w:lang w:eastAsia="zh-CN"/>
              </w:rPr>
              <w:t xml:space="preserve">Indicates </w:t>
            </w:r>
            <w:r>
              <w:t>whether the UE is authorized to use the NR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88" w:name="_Toc45028162"/>
      <w:bookmarkStart w:id="2689" w:name="_Toc45028997"/>
      <w:bookmarkStart w:id="2690" w:name="_Toc51867758"/>
      <w:bookmarkStart w:id="2691" w:name="_Toc58582402"/>
      <w:r w:rsidRPr="00B3056F">
        <w:t>6.1.6.2.</w:t>
      </w:r>
      <w:r w:rsidR="001B4D0F">
        <w:t>72</w:t>
      </w:r>
      <w:r w:rsidRPr="00B3056F">
        <w:tab/>
        <w:t xml:space="preserve">Type: </w:t>
      </w:r>
      <w:r w:rsidRPr="005D42E1">
        <w:t>LcsBroadcastAssistanceTypesData</w:t>
      </w:r>
      <w:bookmarkEnd w:id="2688"/>
      <w:bookmarkEnd w:id="2689"/>
      <w:bookmarkEnd w:id="2690"/>
      <w:bookmarkEnd w:id="2691"/>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77777777" w:rsidR="00933301" w:rsidRPr="00B3056F" w:rsidRDefault="00933301" w:rsidP="004D7472">
            <w:pPr>
              <w:pStyle w:val="TAL"/>
            </w:pPr>
            <w:r w:rsidRPr="00934AA1">
              <w:t>Binary</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77777777" w:rsidR="00933301" w:rsidRDefault="00933301" w:rsidP="004D7472">
            <w:pPr>
              <w:keepNext/>
              <w:spacing w:after="0"/>
              <w:rPr>
                <w:rFonts w:ascii="Arial" w:hAnsi="Arial"/>
                <w:sz w:val="18"/>
              </w:rPr>
            </w:pPr>
            <w:r w:rsidRPr="00934AA1">
              <w:rPr>
                <w:rFonts w:ascii="Arial" w:hAnsi="Arial"/>
                <w:sz w:val="18"/>
              </w:rPr>
              <w:t xml:space="preserve">This IE contains a bitmap </w:t>
            </w:r>
            <w:r w:rsidRPr="00DE1F50">
              <w:rPr>
                <w:rFonts w:ascii="Arial" w:hAnsi="Arial"/>
                <w:sz w:val="18"/>
              </w:rPr>
              <w:t>which indicates the broadcast location assistance data types for which the UE is subscribed to receive ciphering keys used to decipher broadcast assistance data</w:t>
            </w:r>
            <w:r>
              <w:rPr>
                <w:rFonts w:ascii="Arial" w:hAnsi="Arial"/>
                <w:sz w:val="18"/>
              </w:rPr>
              <w:t>. A</w:t>
            </w:r>
            <w:r w:rsidRPr="00934AA1">
              <w:rPr>
                <w:rFonts w:ascii="Arial" w:hAnsi="Arial"/>
                <w:sz w:val="18"/>
              </w:rPr>
              <w:t xml:space="preserve"> bit set to 1 indicates that </w:t>
            </w:r>
            <w:r w:rsidRPr="00DE1F50">
              <w:rPr>
                <w:rFonts w:ascii="Arial" w:hAnsi="Arial"/>
                <w:sz w:val="18"/>
              </w:rPr>
              <w:t xml:space="preserve">the UE is subscribed to receive ciphering keys applicable to corresponding positioning </w:t>
            </w:r>
            <w:r>
              <w:rPr>
                <w:rFonts w:ascii="Arial" w:hAnsi="Arial"/>
                <w:sz w:val="18"/>
              </w:rPr>
              <w:t>SIB type.</w:t>
            </w:r>
          </w:p>
          <w:p w14:paraId="5CB69B25" w14:textId="77777777" w:rsidR="00933301" w:rsidRPr="00934AA1" w:rsidRDefault="00933301" w:rsidP="004D7472">
            <w:pPr>
              <w:keepNext/>
              <w:spacing w:after="0"/>
              <w:rPr>
                <w:rFonts w:ascii="Arial" w:hAnsi="Arial"/>
                <w:sz w:val="18"/>
              </w:rPr>
            </w:pPr>
          </w:p>
          <w:p w14:paraId="646ACEA7" w14:textId="77777777" w:rsidR="00933301" w:rsidRPr="00934AA1" w:rsidRDefault="00933301" w:rsidP="004D7472">
            <w:pPr>
              <w:keepNext/>
              <w:widowControl w:val="0"/>
              <w:spacing w:after="0"/>
              <w:rPr>
                <w:rFonts w:ascii="Arial" w:hAnsi="Arial"/>
                <w:sz w:val="18"/>
              </w:rPr>
            </w:pPr>
            <w:r w:rsidRPr="00934AA1">
              <w:rPr>
                <w:rFonts w:ascii="Arial" w:hAnsi="Arial"/>
                <w:sz w:val="18"/>
              </w:rPr>
              <w:t>The mapping of the bits to the positioning SIB types is as follows:</w:t>
            </w:r>
          </w:p>
          <w:p w14:paraId="7086D24E" w14:textId="77777777" w:rsidR="00933301" w:rsidRPr="00934AA1" w:rsidRDefault="00933301" w:rsidP="004D7472">
            <w:pPr>
              <w:keepNext/>
              <w:widowControl w:val="0"/>
              <w:spacing w:after="0"/>
              <w:rPr>
                <w:rFonts w:ascii="Arial" w:hAnsi="Arial"/>
                <w:sz w:val="18"/>
              </w:rPr>
            </w:pPr>
          </w:p>
          <w:p w14:paraId="7F3EDAE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first octet maps to positioning SIB Type 1-1</w:t>
            </w:r>
          </w:p>
          <w:p w14:paraId="2961487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first octet maps to positioning SIB Type 1-2</w:t>
            </w:r>
          </w:p>
          <w:p w14:paraId="1425775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first octet maps to positioning SIB Type 1-3</w:t>
            </w:r>
          </w:p>
          <w:p w14:paraId="7C5F047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first octet maps to positioning SIB Type 1-4</w:t>
            </w:r>
          </w:p>
          <w:p w14:paraId="643C13B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first octet maps to positioning SIB Type 1-5</w:t>
            </w:r>
          </w:p>
          <w:p w14:paraId="6FCE1BE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first octet maps to positioning SIB Type 1-6</w:t>
            </w:r>
          </w:p>
          <w:p w14:paraId="5110D8B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first octet maps to positioning SIB Type 1-7</w:t>
            </w:r>
          </w:p>
          <w:p w14:paraId="0E55B04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first octet maps to positioning SIB Type 1-8</w:t>
            </w:r>
          </w:p>
          <w:p w14:paraId="0858738E" w14:textId="77777777" w:rsidR="00933301" w:rsidRPr="00934AA1" w:rsidRDefault="00933301" w:rsidP="004D7472">
            <w:pPr>
              <w:keepNext/>
              <w:widowControl w:val="0"/>
              <w:spacing w:after="0"/>
              <w:ind w:left="304" w:hanging="204"/>
              <w:rPr>
                <w:rFonts w:ascii="Arial" w:hAnsi="Arial"/>
                <w:sz w:val="18"/>
              </w:rPr>
            </w:pPr>
          </w:p>
          <w:p w14:paraId="4455C74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second octet maps to positioning SIB Type 2-1</w:t>
            </w:r>
          </w:p>
          <w:p w14:paraId="29CBE86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second octet maps to positioning SIB Type 2-2</w:t>
            </w:r>
          </w:p>
          <w:p w14:paraId="0EA0AFC9"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second octet maps to positioning SIB Type 2-3</w:t>
            </w:r>
          </w:p>
          <w:p w14:paraId="4584741B"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second octet maps to positioning SIB Type 2-4</w:t>
            </w:r>
          </w:p>
          <w:p w14:paraId="0567119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second octet maps to positioning SIB Type 2-5</w:t>
            </w:r>
          </w:p>
          <w:p w14:paraId="5E1AA94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second octet maps to positioning SIB Type 2-6</w:t>
            </w:r>
          </w:p>
          <w:p w14:paraId="3FDC869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second octet maps to positioning SIB Type 2-7</w:t>
            </w:r>
          </w:p>
          <w:p w14:paraId="0A25515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second octet maps to positioning SIB Type 2-8</w:t>
            </w:r>
          </w:p>
          <w:p w14:paraId="54AE2655" w14:textId="77777777" w:rsidR="00933301" w:rsidRPr="00934AA1" w:rsidRDefault="00933301" w:rsidP="004D7472">
            <w:pPr>
              <w:keepNext/>
              <w:widowControl w:val="0"/>
              <w:spacing w:after="0"/>
              <w:ind w:left="304" w:hanging="204"/>
              <w:rPr>
                <w:rFonts w:ascii="Arial" w:hAnsi="Arial"/>
                <w:sz w:val="18"/>
              </w:rPr>
            </w:pPr>
          </w:p>
          <w:p w14:paraId="38017FC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third octet maps to positioning SIB Type 2-9</w:t>
            </w:r>
          </w:p>
          <w:p w14:paraId="2C8F69D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third octet maps to positioning SIB Type 2-10</w:t>
            </w:r>
          </w:p>
          <w:p w14:paraId="14DBCBE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third octet maps to positioning SIB Type 2-11</w:t>
            </w:r>
          </w:p>
          <w:p w14:paraId="4F290C6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third octet maps to positioning SIB Type 2-12</w:t>
            </w:r>
          </w:p>
          <w:p w14:paraId="74CD451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third octet maps to positioning SIB Type 2-13</w:t>
            </w:r>
          </w:p>
          <w:p w14:paraId="01E1AC9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third octet maps to positioning SIB Type 2-14</w:t>
            </w:r>
          </w:p>
          <w:p w14:paraId="49A6560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third octet maps to positioning SIB Type 2-15</w:t>
            </w:r>
          </w:p>
          <w:p w14:paraId="0D3FF19E"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third octet maps to positioning SIB Type 2-16</w:t>
            </w:r>
          </w:p>
          <w:p w14:paraId="6924EA0D" w14:textId="77777777" w:rsidR="00933301" w:rsidRPr="00934AA1" w:rsidRDefault="00933301" w:rsidP="004D7472">
            <w:pPr>
              <w:keepNext/>
              <w:spacing w:after="0"/>
              <w:ind w:left="304" w:hanging="204"/>
              <w:rPr>
                <w:rFonts w:ascii="Arial" w:hAnsi="Arial"/>
                <w:sz w:val="18"/>
              </w:rPr>
            </w:pPr>
          </w:p>
          <w:p w14:paraId="4833E2A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fourth octet maps to positioning SIB Type 2-17</w:t>
            </w:r>
          </w:p>
          <w:p w14:paraId="098A995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fourth octet maps to positioning SIB Type 2-18</w:t>
            </w:r>
          </w:p>
          <w:p w14:paraId="2528E6A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fourth octet maps to positioning SIB Type 2-19</w:t>
            </w:r>
          </w:p>
          <w:p w14:paraId="2D24BAC1"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fourth octet maps to positioning SIB Type 2-20</w:t>
            </w:r>
          </w:p>
          <w:p w14:paraId="751D5926"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fourth octet maps to positioning SIB Type 2-21</w:t>
            </w:r>
          </w:p>
          <w:p w14:paraId="01F1FB3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fourth octet maps to positioning SIB Type 2-22</w:t>
            </w:r>
          </w:p>
          <w:p w14:paraId="3B405DD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fourth octet maps to positioning SIB Type 2-23</w:t>
            </w:r>
          </w:p>
          <w:p w14:paraId="2F5D565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fourth octet maps to positioning SIB Type 2-2</w:t>
            </w:r>
            <w:r>
              <w:rPr>
                <w:rFonts w:ascii="Arial" w:hAnsi="Arial"/>
                <w:sz w:val="18"/>
              </w:rPr>
              <w:t>4</w:t>
            </w:r>
          </w:p>
          <w:p w14:paraId="2AC6A997" w14:textId="77777777" w:rsidR="00933301" w:rsidRPr="00934AA1" w:rsidRDefault="00933301" w:rsidP="004D7472">
            <w:pPr>
              <w:keepNext/>
              <w:widowControl w:val="0"/>
              <w:spacing w:after="0"/>
              <w:ind w:left="304" w:hanging="204"/>
              <w:rPr>
                <w:rFonts w:ascii="Arial" w:hAnsi="Arial"/>
                <w:sz w:val="18"/>
              </w:rPr>
            </w:pPr>
          </w:p>
          <w:p w14:paraId="2264D91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7</w:t>
            </w:r>
            <w:r w:rsidRPr="00934AA1">
              <w:rPr>
                <w:rFonts w:ascii="Arial" w:hAnsi="Arial"/>
                <w:sz w:val="18"/>
              </w:rPr>
              <w:t xml:space="preserve"> in the fifth octet maps to positioning SIB Type 2-2</w:t>
            </w:r>
            <w:r>
              <w:rPr>
                <w:rFonts w:ascii="Arial" w:hAnsi="Arial"/>
                <w:sz w:val="18"/>
              </w:rPr>
              <w:t>5</w:t>
            </w:r>
          </w:p>
          <w:p w14:paraId="11E98CB8"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6</w:t>
            </w:r>
            <w:r w:rsidRPr="00934AA1">
              <w:rPr>
                <w:rFonts w:ascii="Arial" w:hAnsi="Arial"/>
                <w:sz w:val="18"/>
              </w:rPr>
              <w:t xml:space="preserve"> in the fifth octet maps to positioning SIB Type </w:t>
            </w:r>
            <w:r>
              <w:rPr>
                <w:rFonts w:ascii="Arial" w:hAnsi="Arial"/>
                <w:sz w:val="18"/>
              </w:rPr>
              <w:t>3</w:t>
            </w:r>
            <w:r w:rsidRPr="00934AA1">
              <w:rPr>
                <w:rFonts w:ascii="Arial" w:hAnsi="Arial"/>
                <w:sz w:val="18"/>
              </w:rPr>
              <w:t>-</w:t>
            </w:r>
            <w:r>
              <w:rPr>
                <w:rFonts w:ascii="Arial" w:hAnsi="Arial"/>
                <w:sz w:val="18"/>
              </w:rPr>
              <w:t>1</w:t>
            </w:r>
          </w:p>
          <w:p w14:paraId="47C83341"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5</w:t>
            </w:r>
            <w:r w:rsidRPr="00934AA1">
              <w:rPr>
                <w:rFonts w:ascii="Arial" w:hAnsi="Arial"/>
                <w:sz w:val="18"/>
              </w:rPr>
              <w:t xml:space="preserve"> in the fifth octet maps to positioning SIB Type </w:t>
            </w:r>
            <w:r>
              <w:rPr>
                <w:rFonts w:ascii="Arial" w:hAnsi="Arial"/>
                <w:sz w:val="18"/>
              </w:rPr>
              <w:t>4</w:t>
            </w:r>
            <w:r w:rsidRPr="00934AA1">
              <w:rPr>
                <w:rFonts w:ascii="Arial" w:hAnsi="Arial"/>
                <w:sz w:val="18"/>
              </w:rPr>
              <w:t>-</w:t>
            </w:r>
            <w:r>
              <w:rPr>
                <w:rFonts w:ascii="Arial" w:hAnsi="Arial"/>
                <w:sz w:val="18"/>
              </w:rPr>
              <w:t>1</w:t>
            </w:r>
          </w:p>
          <w:p w14:paraId="6663183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4</w:t>
            </w:r>
            <w:r w:rsidRPr="00934AA1">
              <w:rPr>
                <w:rFonts w:ascii="Arial" w:hAnsi="Arial"/>
                <w:sz w:val="18"/>
              </w:rPr>
              <w:t xml:space="preserve"> in the fifth octet maps to positioning SIB Type </w:t>
            </w:r>
            <w:r>
              <w:rPr>
                <w:rFonts w:ascii="Arial" w:hAnsi="Arial"/>
                <w:sz w:val="18"/>
              </w:rPr>
              <w:t>5</w:t>
            </w:r>
            <w:r w:rsidRPr="00934AA1">
              <w:rPr>
                <w:rFonts w:ascii="Arial" w:hAnsi="Arial"/>
                <w:sz w:val="18"/>
              </w:rPr>
              <w:t>-</w:t>
            </w:r>
            <w:r>
              <w:rPr>
                <w:rFonts w:ascii="Arial" w:hAnsi="Arial"/>
                <w:sz w:val="18"/>
              </w:rPr>
              <w:t>1</w:t>
            </w:r>
          </w:p>
          <w:p w14:paraId="02A5848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3</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-1</w:t>
            </w:r>
          </w:p>
          <w:p w14:paraId="22DAC50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2</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-2</w:t>
            </w:r>
          </w:p>
          <w:p w14:paraId="3DC5730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w:t>
            </w:r>
            <w:r>
              <w:rPr>
                <w:rFonts w:ascii="Arial" w:hAnsi="Arial"/>
                <w:sz w:val="18"/>
              </w:rPr>
              <w:t>3</w:t>
            </w:r>
          </w:p>
          <w:p w14:paraId="5ADB1AC7" w14:textId="77777777" w:rsidR="00933301" w:rsidRPr="00934AA1" w:rsidRDefault="00933301" w:rsidP="004D7472">
            <w:pPr>
              <w:keepNext/>
              <w:widowControl w:val="0"/>
              <w:spacing w:after="0"/>
              <w:ind w:left="304" w:hanging="204"/>
              <w:rPr>
                <w:rFonts w:ascii="Arial" w:hAnsi="Arial"/>
                <w:sz w:val="18"/>
              </w:rPr>
            </w:pPr>
          </w:p>
          <w:p w14:paraId="229F1D76" w14:textId="77777777" w:rsidR="00933301" w:rsidRPr="000B501B" w:rsidRDefault="00933301" w:rsidP="004D7472">
            <w:pPr>
              <w:keepNext/>
              <w:keepLines/>
              <w:spacing w:after="0"/>
              <w:rPr>
                <w:rFonts w:ascii="Arial" w:hAnsi="Arial"/>
                <w:sz w:val="18"/>
              </w:rPr>
            </w:pPr>
            <w:r w:rsidRPr="00934AA1">
              <w:rPr>
                <w:rFonts w:ascii="Arial" w:hAnsi="Arial"/>
                <w:sz w:val="18"/>
              </w:rPr>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92" w:name="_Toc45028163"/>
      <w:bookmarkStart w:id="2693" w:name="_Toc45028998"/>
    </w:p>
    <w:p w14:paraId="6AE3DC16" w14:textId="0994C410" w:rsidR="00264DA5" w:rsidRPr="000B71E3" w:rsidRDefault="00264DA5" w:rsidP="00264DA5">
      <w:pPr>
        <w:pStyle w:val="Heading5"/>
      </w:pPr>
      <w:bookmarkStart w:id="2694" w:name="_Toc20118719"/>
      <w:bookmarkStart w:id="2695" w:name="_Toc27584892"/>
      <w:bookmarkStart w:id="2696" w:name="_Toc45027677"/>
      <w:bookmarkStart w:id="2697" w:name="_Toc51867759"/>
      <w:bookmarkStart w:id="2698" w:name="_Toc58582403"/>
      <w:r>
        <w:t>6.1.6.2.</w:t>
      </w:r>
      <w:r w:rsidR="00C83248">
        <w:t>73</w:t>
      </w:r>
      <w:r w:rsidRPr="000B71E3">
        <w:tab/>
        <w:t xml:space="preserve">Type: </w:t>
      </w:r>
      <w:bookmarkEnd w:id="2694"/>
      <w:bookmarkEnd w:id="2695"/>
      <w:bookmarkEnd w:id="2696"/>
      <w:r>
        <w:rPr>
          <w:lang w:eastAsia="zh-CN"/>
        </w:rPr>
        <w:t>DatasetNames</w:t>
      </w:r>
      <w:bookmarkEnd w:id="2697"/>
      <w:bookmarkEnd w:id="2698"/>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99" w:name="_Toc51867760"/>
      <w:bookmarkStart w:id="2700" w:name="_Toc58582404"/>
      <w:r w:rsidRPr="00B3056F">
        <w:rPr>
          <w:lang w:val="en-US"/>
        </w:rPr>
        <w:t>6.1.6.3</w:t>
      </w:r>
      <w:r w:rsidRPr="00B3056F">
        <w:rPr>
          <w:lang w:val="en-US"/>
        </w:rPr>
        <w:tab/>
        <w:t>Simple data types and enumerations</w:t>
      </w:r>
      <w:bookmarkEnd w:id="2494"/>
      <w:bookmarkEnd w:id="2610"/>
      <w:bookmarkEnd w:id="2675"/>
      <w:bookmarkEnd w:id="2692"/>
      <w:bookmarkEnd w:id="2693"/>
      <w:bookmarkEnd w:id="2699"/>
      <w:bookmarkEnd w:id="2700"/>
    </w:p>
    <w:p w14:paraId="7BAF8FB1" w14:textId="77777777" w:rsidR="00EF45DA" w:rsidRPr="00B3056F" w:rsidRDefault="00EF45DA" w:rsidP="00EF45DA">
      <w:pPr>
        <w:pStyle w:val="Heading5"/>
      </w:pPr>
      <w:bookmarkStart w:id="2701" w:name="_Toc11338615"/>
      <w:bookmarkStart w:id="2702" w:name="_Toc27585286"/>
      <w:bookmarkStart w:id="2703" w:name="_Toc36457265"/>
      <w:bookmarkStart w:id="2704" w:name="_Toc45028164"/>
      <w:bookmarkStart w:id="2705" w:name="_Toc45028999"/>
      <w:bookmarkStart w:id="2706" w:name="_Toc51867761"/>
      <w:bookmarkStart w:id="2707" w:name="_Toc58582405"/>
      <w:r w:rsidRPr="00B3056F">
        <w:t>6.1.6.3.1</w:t>
      </w:r>
      <w:r w:rsidRPr="00B3056F">
        <w:tab/>
        <w:t>Introduction</w:t>
      </w:r>
      <w:bookmarkEnd w:id="2701"/>
      <w:bookmarkEnd w:id="2702"/>
      <w:bookmarkEnd w:id="2703"/>
      <w:bookmarkEnd w:id="2704"/>
      <w:bookmarkEnd w:id="2705"/>
      <w:bookmarkEnd w:id="2706"/>
      <w:bookmarkEnd w:id="2707"/>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708" w:name="_Toc11338616"/>
      <w:bookmarkStart w:id="2709" w:name="_Toc27585287"/>
      <w:bookmarkStart w:id="2710" w:name="_Toc36457266"/>
      <w:bookmarkStart w:id="2711" w:name="_Toc45028165"/>
      <w:bookmarkStart w:id="2712" w:name="_Toc45029000"/>
      <w:bookmarkStart w:id="2713" w:name="_Toc51867762"/>
      <w:bookmarkStart w:id="2714" w:name="_Toc58582406"/>
      <w:r w:rsidRPr="00B3056F">
        <w:t>6.1.6.3.2</w:t>
      </w:r>
      <w:r w:rsidRPr="00B3056F">
        <w:tab/>
        <w:t>Simple data types</w:t>
      </w:r>
      <w:bookmarkEnd w:id="2708"/>
      <w:bookmarkEnd w:id="2709"/>
      <w:bookmarkEnd w:id="2710"/>
      <w:bookmarkEnd w:id="2711"/>
      <w:bookmarkEnd w:id="2712"/>
      <w:bookmarkEnd w:id="2713"/>
      <w:bookmarkEnd w:id="2714"/>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77777777" w:rsidR="00EF45DA" w:rsidRPr="00B3056F" w:rsidRDefault="00EF45DA" w:rsidP="001330D7">
            <w:pPr>
              <w:pStyle w:val="TAL"/>
            </w:pPr>
            <w:r w:rsidRPr="00B3056F">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2383236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80F4CB2" w14:textId="77777777" w:rsidR="00EF45DA" w:rsidRPr="00B3056F" w:rsidRDefault="00EF45DA" w:rsidP="001330D7">
            <w:pPr>
              <w:pStyle w:val="TAL"/>
            </w:pPr>
            <w:r w:rsidRPr="00B3056F">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DFE18B1"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6805F17A" w14:textId="77777777" w:rsidR="00EF45DA" w:rsidRPr="00B3056F" w:rsidRDefault="00EF45DA" w:rsidP="001330D7">
            <w:pPr>
              <w:pStyle w:val="TAL"/>
            </w:pPr>
            <w:r w:rsidRPr="00B3056F">
              <w:t>An integer within the range -1 to n.</w:t>
            </w:r>
          </w:p>
          <w:p w14:paraId="470DB17B" w14:textId="77777777" w:rsidR="00EF45DA" w:rsidRPr="00B3056F" w:rsidRDefault="00EF45DA" w:rsidP="001330D7">
            <w:pPr>
              <w:pStyle w:val="TAL"/>
            </w:pPr>
            <w:r w:rsidRPr="00B3056F">
              <w:t>The following values are defined:</w:t>
            </w:r>
          </w:p>
          <w:p w14:paraId="735EA58E" w14:textId="77777777" w:rsidR="00EF45DA" w:rsidRPr="00B3056F" w:rsidRDefault="00EF45DA" w:rsidP="001330D7">
            <w:pPr>
              <w:pStyle w:val="TAL"/>
            </w:pPr>
          </w:p>
          <w:p w14:paraId="11022BAE" w14:textId="77777777" w:rsidR="00EF45DA" w:rsidRPr="00B3056F" w:rsidRDefault="00EF45DA" w:rsidP="001330D7">
            <w:pPr>
              <w:pStyle w:val="TAL"/>
            </w:pPr>
            <w:r w:rsidRPr="00B3056F">
              <w:t>0: "Extended DL Data Buffering NOT REQUESTED"</w:t>
            </w:r>
          </w:p>
          <w:p w14:paraId="1B5265B0" w14:textId="77777777" w:rsidR="00EF45DA" w:rsidRPr="00B3056F" w:rsidRDefault="00EF45DA" w:rsidP="001330D7">
            <w:pPr>
              <w:pStyle w:val="TAL"/>
            </w:pPr>
          </w:p>
          <w:p w14:paraId="4313E29C" w14:textId="0A538D5E" w:rsidR="00EF45DA" w:rsidRPr="00B3056F" w:rsidRDefault="00EF45DA" w:rsidP="001330D7">
            <w:pPr>
              <w:pStyle w:val="TAL"/>
            </w:pPr>
            <w:r w:rsidRPr="00B3056F">
              <w:t>-1: "Extended DL Data Buffering REQUESTED, without a suggested number of packets"</w:t>
            </w:r>
          </w:p>
          <w:p w14:paraId="6CE9540F" w14:textId="77777777" w:rsidR="00EF45DA" w:rsidRPr="00B3056F" w:rsidRDefault="00EF45DA" w:rsidP="001330D7">
            <w:pPr>
              <w:pStyle w:val="TAL"/>
            </w:pPr>
          </w:p>
          <w:p w14:paraId="4E4AB809" w14:textId="77777777" w:rsidR="00EF45DA" w:rsidRPr="00B3056F" w:rsidRDefault="00EF45DA" w:rsidP="001330D7">
            <w:pPr>
              <w:pStyle w:val="TAL"/>
            </w:pPr>
            <w:r w:rsidRPr="00B3056F">
              <w:t>n&gt;0: "Extended DL Data Buffering REQUESTED, with a suggested number of n packets"</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77777777" w:rsidR="00EF45DA" w:rsidRPr="00B3056F" w:rsidRDefault="00EF45DA" w:rsidP="001330D7">
            <w:pPr>
              <w:pStyle w:val="TAL"/>
            </w:pPr>
            <w:r w:rsidRPr="00B3056F">
              <w:t>Format: base64</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7777777" w:rsidR="00EF45DA" w:rsidRPr="00B3056F" w:rsidRDefault="00EF45DA" w:rsidP="001330D7">
            <w:pPr>
              <w:pStyle w:val="TAL"/>
            </w:pPr>
            <w:r w:rsidRPr="00B3056F">
              <w:rPr>
                <w:rFonts w:hint="eastAsia"/>
              </w:rPr>
              <w:t xml:space="preserve">Indicates the codeword as specified in </w:t>
            </w:r>
            <w:r w:rsidRPr="00B3056F">
              <w:t>3GPP TS 23.273 [38] clause 5.4.2.2.3.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77777777" w:rsidR="00EF45DA" w:rsidRPr="00B3056F" w:rsidRDefault="00EF45DA" w:rsidP="001330D7">
            <w:pPr>
              <w:pStyle w:val="TAL"/>
            </w:pPr>
            <w:r w:rsidRPr="00B3056F">
              <w:t>AF Identifier (see 3GPP TS 23.273 [38] clause 5.4.2.2.3)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77777777" w:rsidR="00EF45DA" w:rsidRPr="00B3056F" w:rsidRDefault="00EF45DA" w:rsidP="001330D7">
            <w:pPr>
              <w:pStyle w:val="TAL"/>
            </w:pPr>
            <w:r w:rsidRPr="00B3056F">
              <w:t>Lcs Client Identifier (see 3GPP TS 23.273 [38] clause 5.4.2.2.3)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715" w:name="_Toc11338617"/>
      <w:bookmarkStart w:id="2716" w:name="_Toc27585288"/>
      <w:bookmarkStart w:id="2717" w:name="_Toc36457267"/>
      <w:bookmarkStart w:id="2718" w:name="_Toc45028166"/>
      <w:bookmarkStart w:id="2719" w:name="_Toc45029001"/>
      <w:bookmarkStart w:id="2720" w:name="_Toc51867763"/>
      <w:bookmarkStart w:id="2721" w:name="_Toc58582407"/>
      <w:r w:rsidRPr="00B3056F">
        <w:t>6.1.6.3.3</w:t>
      </w:r>
      <w:r w:rsidRPr="00B3056F">
        <w:tab/>
        <w:t>Enumeration: DataSetName</w:t>
      </w:r>
      <w:bookmarkEnd w:id="2715"/>
      <w:bookmarkEnd w:id="2716"/>
      <w:bookmarkEnd w:id="2717"/>
      <w:bookmarkEnd w:id="2718"/>
      <w:bookmarkEnd w:id="2719"/>
      <w:bookmarkEnd w:id="2720"/>
      <w:bookmarkEnd w:id="2721"/>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722" w:name="_Toc11338618"/>
      <w:bookmarkStart w:id="2723" w:name="_Toc27585289"/>
      <w:bookmarkStart w:id="2724" w:name="_Toc36457268"/>
      <w:bookmarkStart w:id="2725" w:name="_Toc45028167"/>
      <w:bookmarkStart w:id="2726" w:name="_Toc45029002"/>
      <w:bookmarkStart w:id="2727" w:name="_Toc51867764"/>
      <w:bookmarkStart w:id="2728" w:name="_Toc58582408"/>
      <w:r w:rsidRPr="00B3056F">
        <w:t>6.1.6.3.4</w:t>
      </w:r>
      <w:r w:rsidRPr="00B3056F">
        <w:tab/>
        <w:t>Void</w:t>
      </w:r>
      <w:bookmarkEnd w:id="2722"/>
      <w:bookmarkEnd w:id="2723"/>
      <w:bookmarkEnd w:id="2724"/>
      <w:bookmarkEnd w:id="2725"/>
      <w:bookmarkEnd w:id="2726"/>
      <w:bookmarkEnd w:id="2727"/>
      <w:bookmarkEnd w:id="2728"/>
    </w:p>
    <w:p w14:paraId="0D3F5B57" w14:textId="77777777" w:rsidR="00EF45DA" w:rsidRPr="00B3056F" w:rsidRDefault="00EF45DA" w:rsidP="00EF45DA">
      <w:pPr>
        <w:pStyle w:val="Heading5"/>
      </w:pPr>
      <w:bookmarkStart w:id="2729" w:name="_Toc11338619"/>
      <w:bookmarkStart w:id="2730" w:name="_Toc27585290"/>
      <w:bookmarkStart w:id="2731" w:name="_Toc36457269"/>
      <w:bookmarkStart w:id="2732" w:name="_Toc45028168"/>
      <w:bookmarkStart w:id="2733" w:name="_Toc45029003"/>
      <w:bookmarkStart w:id="2734" w:name="_Toc51867765"/>
      <w:bookmarkStart w:id="2735" w:name="_Toc58582409"/>
      <w:r w:rsidRPr="00B3056F">
        <w:t>6.1.6.3.5</w:t>
      </w:r>
      <w:r w:rsidRPr="00B3056F">
        <w:tab/>
        <w:t>Void</w:t>
      </w:r>
      <w:bookmarkEnd w:id="2729"/>
      <w:bookmarkEnd w:id="2730"/>
      <w:bookmarkEnd w:id="2731"/>
      <w:bookmarkEnd w:id="2732"/>
      <w:bookmarkEnd w:id="2733"/>
      <w:bookmarkEnd w:id="2734"/>
      <w:bookmarkEnd w:id="2735"/>
    </w:p>
    <w:p w14:paraId="529FC26A" w14:textId="77777777" w:rsidR="00EF45DA" w:rsidRPr="00B3056F" w:rsidRDefault="00EF45DA" w:rsidP="00EF45DA">
      <w:pPr>
        <w:pStyle w:val="Heading5"/>
      </w:pPr>
      <w:bookmarkStart w:id="2736" w:name="_Toc11338620"/>
      <w:bookmarkStart w:id="2737" w:name="_Toc27585291"/>
      <w:bookmarkStart w:id="2738" w:name="_Toc36457270"/>
      <w:bookmarkStart w:id="2739" w:name="_Toc45028169"/>
      <w:bookmarkStart w:id="2740" w:name="_Toc45029004"/>
      <w:bookmarkStart w:id="2741" w:name="_Toc51867766"/>
      <w:bookmarkStart w:id="2742" w:name="_Toc58582410"/>
      <w:r w:rsidRPr="00B3056F">
        <w:t>6.1.6.3.6</w:t>
      </w:r>
      <w:r w:rsidRPr="00B3056F">
        <w:tab/>
        <w:t>Void</w:t>
      </w:r>
      <w:bookmarkEnd w:id="2736"/>
      <w:bookmarkEnd w:id="2737"/>
      <w:bookmarkEnd w:id="2738"/>
      <w:bookmarkEnd w:id="2739"/>
      <w:bookmarkEnd w:id="2740"/>
      <w:bookmarkEnd w:id="2741"/>
      <w:bookmarkEnd w:id="2742"/>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43" w:name="_Toc11338621"/>
      <w:bookmarkStart w:id="2744" w:name="_Toc27585292"/>
      <w:bookmarkStart w:id="2745" w:name="_Toc36457271"/>
      <w:bookmarkStart w:id="2746" w:name="_Toc45028170"/>
      <w:bookmarkStart w:id="2747" w:name="_Toc45029005"/>
      <w:bookmarkStart w:id="2748" w:name="_Toc51867767"/>
      <w:bookmarkStart w:id="2749" w:name="_Toc58582411"/>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43"/>
      <w:bookmarkEnd w:id="2744"/>
      <w:bookmarkEnd w:id="2745"/>
      <w:bookmarkEnd w:id="2746"/>
      <w:bookmarkEnd w:id="2747"/>
      <w:bookmarkEnd w:id="2748"/>
      <w:bookmarkEnd w:id="2749"/>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50" w:name="_Toc27585293"/>
      <w:bookmarkStart w:id="2751" w:name="_Toc36457272"/>
      <w:bookmarkStart w:id="2752" w:name="_Toc45028171"/>
      <w:bookmarkStart w:id="2753" w:name="_Toc45029006"/>
      <w:bookmarkStart w:id="2754" w:name="_Toc51867768"/>
      <w:bookmarkStart w:id="2755" w:name="_Toc58582412"/>
      <w:bookmarkStart w:id="2756" w:name="_Toc11338622"/>
      <w:r w:rsidRPr="00B3056F">
        <w:t>6.1.6.3.8</w:t>
      </w:r>
      <w:r w:rsidRPr="00B3056F">
        <w:tab/>
        <w:t>Enumeration: LocationPrivacyInd</w:t>
      </w:r>
      <w:bookmarkEnd w:id="2750"/>
      <w:bookmarkEnd w:id="2751"/>
      <w:bookmarkEnd w:id="2752"/>
      <w:bookmarkEnd w:id="2753"/>
      <w:bookmarkEnd w:id="2754"/>
      <w:bookmarkEnd w:id="2755"/>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57" w:name="_Toc27585294"/>
      <w:bookmarkStart w:id="2758" w:name="_Toc36457273"/>
      <w:bookmarkStart w:id="2759" w:name="_Toc45028172"/>
      <w:bookmarkStart w:id="2760" w:name="_Toc45029007"/>
      <w:bookmarkStart w:id="2761" w:name="_Toc51867769"/>
      <w:bookmarkStart w:id="2762" w:name="_Toc58582413"/>
      <w:r w:rsidRPr="00B3056F">
        <w:t>6.1.6.3.9</w:t>
      </w:r>
      <w:r w:rsidRPr="00B3056F">
        <w:tab/>
        <w:t>Enumeration: PrivacyCheckRelatedAction</w:t>
      </w:r>
      <w:bookmarkEnd w:id="2757"/>
      <w:bookmarkEnd w:id="2758"/>
      <w:bookmarkEnd w:id="2759"/>
      <w:bookmarkEnd w:id="2760"/>
      <w:bookmarkEnd w:id="2761"/>
      <w:bookmarkEnd w:id="2762"/>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63" w:name="_Toc27585295"/>
      <w:bookmarkStart w:id="2764" w:name="_Toc36457274"/>
      <w:bookmarkStart w:id="2765" w:name="_Toc45028173"/>
      <w:bookmarkStart w:id="2766" w:name="_Toc45029008"/>
      <w:bookmarkStart w:id="2767" w:name="_Toc51867770"/>
      <w:bookmarkStart w:id="2768" w:name="_Toc58582414"/>
      <w:r w:rsidRPr="00B3056F">
        <w:t>6.1.6.3.10</w:t>
      </w:r>
      <w:r w:rsidRPr="00B3056F">
        <w:tab/>
        <w:t>Enumeration: LcsClientClass</w:t>
      </w:r>
      <w:bookmarkEnd w:id="2763"/>
      <w:bookmarkEnd w:id="2764"/>
      <w:bookmarkEnd w:id="2765"/>
      <w:bookmarkEnd w:id="2766"/>
      <w:bookmarkEnd w:id="2767"/>
      <w:bookmarkEnd w:id="2768"/>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69" w:name="_Toc27585296"/>
      <w:bookmarkStart w:id="2770" w:name="_Toc36457275"/>
      <w:bookmarkStart w:id="2771" w:name="_Toc45028174"/>
      <w:bookmarkStart w:id="2772" w:name="_Toc45029009"/>
      <w:bookmarkStart w:id="2773" w:name="_Toc51867771"/>
      <w:bookmarkStart w:id="2774" w:name="_Toc58582415"/>
      <w:r w:rsidRPr="00B3056F">
        <w:t>6.1.6.3.11</w:t>
      </w:r>
      <w:r w:rsidRPr="00B3056F">
        <w:tab/>
        <w:t>Enumeration: LcsMoServiceClass</w:t>
      </w:r>
      <w:bookmarkEnd w:id="2769"/>
      <w:bookmarkEnd w:id="2770"/>
      <w:bookmarkEnd w:id="2771"/>
      <w:bookmarkEnd w:id="2772"/>
      <w:bookmarkEnd w:id="2773"/>
      <w:bookmarkEnd w:id="2774"/>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75" w:name="_Toc36457276"/>
      <w:bookmarkStart w:id="2776" w:name="_Toc45028175"/>
      <w:bookmarkStart w:id="2777" w:name="_Toc45029010"/>
      <w:bookmarkStart w:id="2778" w:name="_Toc51867772"/>
      <w:bookmarkStart w:id="2779" w:name="_Toc58582416"/>
      <w:bookmarkStart w:id="2780" w:name="_Toc27585297"/>
      <w:r w:rsidRPr="00B3056F">
        <w:t>6.1.6.3.12</w:t>
      </w:r>
      <w:r w:rsidRPr="00B3056F">
        <w:tab/>
        <w:t>Enumeration: OperationMode</w:t>
      </w:r>
      <w:bookmarkEnd w:id="2775"/>
      <w:bookmarkEnd w:id="2776"/>
      <w:bookmarkEnd w:id="2777"/>
      <w:bookmarkEnd w:id="2778"/>
      <w:bookmarkEnd w:id="2779"/>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81" w:name="_Toc36457277"/>
      <w:bookmarkStart w:id="2782" w:name="_Toc45028176"/>
      <w:bookmarkStart w:id="2783" w:name="_Toc45029011"/>
      <w:bookmarkStart w:id="2784" w:name="_Toc51867773"/>
      <w:bookmarkStart w:id="2785" w:name="_Toc58582417"/>
      <w:r w:rsidRPr="00B3056F">
        <w:t>6.1.6.3.13</w:t>
      </w:r>
      <w:r w:rsidRPr="00B3056F">
        <w:tab/>
        <w:t>Enumeration: SorUpdateIndicator</w:t>
      </w:r>
      <w:bookmarkEnd w:id="2781"/>
      <w:bookmarkEnd w:id="2782"/>
      <w:bookmarkEnd w:id="2783"/>
      <w:bookmarkEnd w:id="2784"/>
      <w:bookmarkEnd w:id="2785"/>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86" w:name="_Toc36457278"/>
    </w:p>
    <w:p w14:paraId="096CDC4E" w14:textId="77777777" w:rsidR="00EF45DA" w:rsidRPr="00B3056F" w:rsidRDefault="00EF45DA" w:rsidP="00EF45DA">
      <w:pPr>
        <w:pStyle w:val="Heading5"/>
        <w:rPr>
          <w:lang w:eastAsia="zh-CN"/>
        </w:rPr>
      </w:pPr>
      <w:bookmarkStart w:id="2787" w:name="_Toc45028177"/>
      <w:bookmarkStart w:id="2788" w:name="_Toc45029012"/>
      <w:bookmarkStart w:id="2789" w:name="_Toc51867774"/>
      <w:bookmarkStart w:id="2790" w:name="_Toc58582418"/>
      <w:r w:rsidRPr="00B3056F">
        <w:t>6.1.6.3.14</w:t>
      </w:r>
      <w:r w:rsidRPr="00B3056F">
        <w:tab/>
        <w:t xml:space="preserve">Enumeration: </w:t>
      </w:r>
      <w:r w:rsidRPr="00B3056F">
        <w:rPr>
          <w:rFonts w:hint="eastAsia"/>
          <w:lang w:eastAsia="zh-CN"/>
        </w:rPr>
        <w:t>CodeWordInd</w:t>
      </w:r>
      <w:bookmarkEnd w:id="2786"/>
      <w:bookmarkEnd w:id="2787"/>
      <w:bookmarkEnd w:id="2788"/>
      <w:bookmarkEnd w:id="2789"/>
      <w:bookmarkEnd w:id="2790"/>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91" w:name="_Toc45028178"/>
      <w:bookmarkStart w:id="2792" w:name="_Toc45029013"/>
      <w:bookmarkStart w:id="2793" w:name="_Toc51867775"/>
      <w:bookmarkStart w:id="2794" w:name="_Toc58582419"/>
      <w:bookmarkStart w:id="2795" w:name="_Toc36457279"/>
      <w:r w:rsidRPr="000B71E3">
        <w:t>6.1.6.3.</w:t>
      </w:r>
      <w:r w:rsidR="005752A6">
        <w:t>15</w:t>
      </w:r>
      <w:r w:rsidRPr="000B71E3">
        <w:tab/>
        <w:t xml:space="preserve">Enumeration: </w:t>
      </w:r>
      <w:r>
        <w:rPr>
          <w:lang w:eastAsia="zh-CN"/>
        </w:rPr>
        <w:t>MdtUserConsent</w:t>
      </w:r>
      <w:bookmarkEnd w:id="2791"/>
      <w:bookmarkEnd w:id="2792"/>
      <w:bookmarkEnd w:id="2793"/>
      <w:bookmarkEnd w:id="2794"/>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96" w:name="_Toc45028179"/>
      <w:bookmarkStart w:id="2797" w:name="_Toc45029014"/>
    </w:p>
    <w:p w14:paraId="46FB8CAB" w14:textId="4EA7A083" w:rsidR="00EF45DA" w:rsidRPr="00B3056F" w:rsidRDefault="00EF45DA" w:rsidP="00EF45DA">
      <w:pPr>
        <w:pStyle w:val="Heading3"/>
      </w:pPr>
      <w:bookmarkStart w:id="2798" w:name="_Toc51867776"/>
      <w:bookmarkStart w:id="2799" w:name="_Toc58582420"/>
      <w:r w:rsidRPr="00B3056F">
        <w:t>6.1.7</w:t>
      </w:r>
      <w:r w:rsidRPr="00B3056F">
        <w:tab/>
        <w:t>Error Handling</w:t>
      </w:r>
      <w:bookmarkEnd w:id="2756"/>
      <w:bookmarkEnd w:id="2780"/>
      <w:bookmarkEnd w:id="2795"/>
      <w:bookmarkEnd w:id="2796"/>
      <w:bookmarkEnd w:id="2797"/>
      <w:bookmarkEnd w:id="2798"/>
      <w:bookmarkEnd w:id="2799"/>
    </w:p>
    <w:p w14:paraId="3B505031" w14:textId="77777777" w:rsidR="00EF45DA" w:rsidRPr="00B3056F" w:rsidRDefault="00EF45DA" w:rsidP="00EF45DA">
      <w:pPr>
        <w:pStyle w:val="Heading4"/>
      </w:pPr>
      <w:bookmarkStart w:id="2800" w:name="_Toc11338623"/>
      <w:bookmarkStart w:id="2801" w:name="_Toc27585298"/>
      <w:bookmarkStart w:id="2802" w:name="_Toc36457280"/>
      <w:bookmarkStart w:id="2803" w:name="_Toc45028180"/>
      <w:bookmarkStart w:id="2804" w:name="_Toc45029015"/>
      <w:bookmarkStart w:id="2805" w:name="_Toc51867777"/>
      <w:bookmarkStart w:id="2806" w:name="_Toc58582421"/>
      <w:r w:rsidRPr="00B3056F">
        <w:t>6.1.7.1</w:t>
      </w:r>
      <w:r w:rsidRPr="00B3056F">
        <w:tab/>
        <w:t>General</w:t>
      </w:r>
      <w:bookmarkEnd w:id="2800"/>
      <w:bookmarkEnd w:id="2801"/>
      <w:bookmarkEnd w:id="2802"/>
      <w:bookmarkEnd w:id="2803"/>
      <w:bookmarkEnd w:id="2804"/>
      <w:bookmarkEnd w:id="2805"/>
      <w:bookmarkEnd w:id="2806"/>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807" w:name="_Toc11338624"/>
      <w:bookmarkStart w:id="2808" w:name="_Toc27585299"/>
      <w:bookmarkStart w:id="2809" w:name="_Toc36457281"/>
      <w:bookmarkStart w:id="2810" w:name="_Toc45028181"/>
      <w:bookmarkStart w:id="2811" w:name="_Toc45029016"/>
      <w:bookmarkStart w:id="2812" w:name="_Toc51867778"/>
      <w:bookmarkStart w:id="2813" w:name="_Toc58582422"/>
      <w:r w:rsidRPr="00B3056F">
        <w:t>6.1.7.2</w:t>
      </w:r>
      <w:r w:rsidRPr="00B3056F">
        <w:tab/>
        <w:t>Protocol Errors</w:t>
      </w:r>
      <w:bookmarkEnd w:id="2807"/>
      <w:bookmarkEnd w:id="2808"/>
      <w:bookmarkEnd w:id="2809"/>
      <w:bookmarkEnd w:id="2810"/>
      <w:bookmarkEnd w:id="2811"/>
      <w:bookmarkEnd w:id="2812"/>
      <w:bookmarkEnd w:id="2813"/>
    </w:p>
    <w:p w14:paraId="25B4F9CB" w14:textId="77777777" w:rsidR="00EF45DA" w:rsidRPr="00B3056F" w:rsidRDefault="00EF45DA" w:rsidP="00EF45DA">
      <w:r w:rsidRPr="00B3056F">
        <w:t>Protocol errors handling shall be supported as specified in clause 5.2.7 of 3GPP TS 29.500 [4].</w:t>
      </w:r>
    </w:p>
    <w:p w14:paraId="2ADFAF33" w14:textId="77777777" w:rsidR="00EF45DA" w:rsidRPr="00B3056F" w:rsidRDefault="00EF45DA" w:rsidP="00EF45DA">
      <w:pPr>
        <w:pStyle w:val="Heading4"/>
      </w:pPr>
      <w:bookmarkStart w:id="2814" w:name="_Toc11338625"/>
      <w:bookmarkStart w:id="2815" w:name="_Toc27585300"/>
      <w:bookmarkStart w:id="2816" w:name="_Toc36457282"/>
      <w:bookmarkStart w:id="2817" w:name="_Toc45028182"/>
      <w:bookmarkStart w:id="2818" w:name="_Toc45029017"/>
      <w:bookmarkStart w:id="2819" w:name="_Toc51867779"/>
      <w:bookmarkStart w:id="2820" w:name="_Toc58582423"/>
      <w:r w:rsidRPr="00B3056F">
        <w:t>6.1.7.3</w:t>
      </w:r>
      <w:r w:rsidRPr="00B3056F">
        <w:tab/>
        <w:t>Application Errors</w:t>
      </w:r>
      <w:bookmarkEnd w:id="2814"/>
      <w:bookmarkEnd w:id="2815"/>
      <w:bookmarkEnd w:id="2816"/>
      <w:bookmarkEnd w:id="2817"/>
      <w:bookmarkEnd w:id="2818"/>
      <w:bookmarkEnd w:id="2819"/>
      <w:bookmarkEnd w:id="2820"/>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bookmarkStart w:id="2821" w:name="_Hlk510519236"/>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bookmarkEnd w:id="2821"/>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B3056F" w:rsidRDefault="00EF45DA" w:rsidP="00EF45DA">
      <w:pPr>
        <w:pStyle w:val="B1"/>
        <w:ind w:left="0" w:firstLine="0"/>
      </w:pPr>
    </w:p>
    <w:p w14:paraId="6020ACC0" w14:textId="77777777" w:rsidR="00EF45DA" w:rsidRPr="00B3056F" w:rsidRDefault="00EF45DA" w:rsidP="00EF45DA">
      <w:pPr>
        <w:pStyle w:val="Heading3"/>
      </w:pPr>
      <w:bookmarkStart w:id="2822" w:name="_Toc11338626"/>
      <w:bookmarkStart w:id="2823" w:name="_Toc27585301"/>
      <w:bookmarkStart w:id="2824" w:name="_Toc36457283"/>
      <w:bookmarkStart w:id="2825" w:name="_Toc45028183"/>
      <w:bookmarkStart w:id="2826" w:name="_Toc45029018"/>
      <w:bookmarkStart w:id="2827" w:name="_Toc51867780"/>
      <w:bookmarkStart w:id="2828" w:name="_Toc58582424"/>
      <w:r w:rsidRPr="00B3056F">
        <w:t>6.1.8</w:t>
      </w:r>
      <w:r w:rsidRPr="00B3056F">
        <w:tab/>
        <w:t>Feature Negotiation</w:t>
      </w:r>
      <w:bookmarkEnd w:id="2822"/>
      <w:bookmarkEnd w:id="2823"/>
      <w:bookmarkEnd w:id="2824"/>
      <w:bookmarkEnd w:id="2825"/>
      <w:bookmarkEnd w:id="2826"/>
      <w:bookmarkEnd w:id="2827"/>
      <w:bookmarkEnd w:id="2828"/>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6A076096" w:rsidR="006D0D26" w:rsidRPr="00B3056F" w:rsidRDefault="006D0D26" w:rsidP="004D1273">
            <w:pPr>
              <w:pStyle w:val="TAL"/>
              <w:rPr>
                <w:rFonts w:cs="Arial"/>
                <w:szCs w:val="18"/>
              </w:rPr>
            </w:pPr>
            <w:r>
              <w:rPr>
                <w:rFonts w:cs="Arial"/>
                <w:szCs w:val="18"/>
              </w:rPr>
              <w:t xml:space="preserve">If the NF consumer does not support this feature, the UDM shall not include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sidR="008B692A">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77777777"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Pr>
                <w:rFonts w:cs="Arial"/>
                <w:szCs w:val="18"/>
              </w:rPr>
              <w:t>sub</w:t>
            </w:r>
            <w:r w:rsidRPr="00D67AB2">
              <w:rPr>
                <w:rFonts w:cs="Arial"/>
                <w:szCs w:val="18"/>
              </w:rPr>
              <w:t xml:space="preserve"> 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The UDM performs action as executes step 2c of sub clause 5.3.2.2.2 and 5.3.2.2.3 if UE is allowed to access 5GS via CAG cell(s) only.</w:t>
            </w: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829" w:name="_Toc11338627"/>
      <w:bookmarkStart w:id="2830" w:name="_Toc27585302"/>
      <w:bookmarkStart w:id="2831" w:name="_Toc36457284"/>
      <w:bookmarkStart w:id="2832" w:name="_Toc45028184"/>
      <w:bookmarkStart w:id="2833" w:name="_Toc45029019"/>
      <w:bookmarkStart w:id="2834" w:name="_Toc51867781"/>
      <w:bookmarkStart w:id="2835" w:name="_Toc58582425"/>
      <w:r w:rsidRPr="00B3056F">
        <w:rPr>
          <w:lang w:val="en-US"/>
        </w:rPr>
        <w:t>6.1.9</w:t>
      </w:r>
      <w:r w:rsidRPr="00B3056F">
        <w:rPr>
          <w:lang w:val="en-US"/>
        </w:rPr>
        <w:tab/>
        <w:t>Security</w:t>
      </w:r>
      <w:bookmarkEnd w:id="2829"/>
      <w:bookmarkEnd w:id="2830"/>
      <w:bookmarkEnd w:id="2831"/>
      <w:bookmarkEnd w:id="2832"/>
      <w:bookmarkEnd w:id="2833"/>
      <w:bookmarkEnd w:id="2834"/>
      <w:bookmarkEnd w:id="2835"/>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77777777" w:rsidR="00EF45DA" w:rsidRPr="00B3056F" w:rsidRDefault="00EF45DA" w:rsidP="00EF45DA">
      <w:pPr>
        <w:rPr>
          <w:lang w:val="en-US"/>
        </w:rPr>
      </w:pPr>
      <w:r w:rsidRPr="00B3056F">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836" w:name="_Toc11338628"/>
      <w:bookmarkStart w:id="2837" w:name="_Toc27585303"/>
      <w:bookmarkStart w:id="2838" w:name="_Toc36457285"/>
      <w:bookmarkStart w:id="2839" w:name="_Toc45028185"/>
      <w:bookmarkStart w:id="2840" w:name="_Toc45029020"/>
      <w:bookmarkStart w:id="2841" w:name="_Toc51867782"/>
      <w:bookmarkStart w:id="2842" w:name="_Toc58582426"/>
      <w:r w:rsidRPr="00B3056F">
        <w:t>6.2</w:t>
      </w:r>
      <w:r w:rsidRPr="00B3056F">
        <w:tab/>
        <w:t>Nudm_UEContextManagement Service API</w:t>
      </w:r>
      <w:bookmarkEnd w:id="2836"/>
      <w:bookmarkEnd w:id="2837"/>
      <w:bookmarkEnd w:id="2838"/>
      <w:bookmarkEnd w:id="2839"/>
      <w:bookmarkEnd w:id="2840"/>
      <w:bookmarkEnd w:id="2841"/>
      <w:bookmarkEnd w:id="2842"/>
    </w:p>
    <w:p w14:paraId="745CA8D3" w14:textId="77777777" w:rsidR="00EF45DA" w:rsidRPr="00B3056F" w:rsidRDefault="00EF45DA" w:rsidP="00EF45DA">
      <w:pPr>
        <w:pStyle w:val="Heading3"/>
      </w:pPr>
      <w:bookmarkStart w:id="2843" w:name="_Toc11338629"/>
      <w:bookmarkStart w:id="2844" w:name="_Toc27585304"/>
      <w:bookmarkStart w:id="2845" w:name="_Toc36457286"/>
      <w:bookmarkStart w:id="2846" w:name="_Toc45028186"/>
      <w:bookmarkStart w:id="2847" w:name="_Toc45029021"/>
      <w:bookmarkStart w:id="2848" w:name="_Toc51867783"/>
      <w:bookmarkStart w:id="2849" w:name="_Toc58582427"/>
      <w:r w:rsidRPr="00B3056F">
        <w:t>6.2.1</w:t>
      </w:r>
      <w:r w:rsidRPr="00B3056F">
        <w:tab/>
        <w:t>API URI</w:t>
      </w:r>
      <w:bookmarkEnd w:id="2843"/>
      <w:bookmarkEnd w:id="2844"/>
      <w:bookmarkEnd w:id="2845"/>
      <w:bookmarkEnd w:id="2846"/>
      <w:bookmarkEnd w:id="2847"/>
      <w:bookmarkEnd w:id="2848"/>
      <w:bookmarkEnd w:id="2849"/>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50" w:name="_Toc11338630"/>
      <w:bookmarkStart w:id="2851" w:name="_Toc27585305"/>
      <w:bookmarkStart w:id="2852"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53" w:name="_Toc45028187"/>
      <w:bookmarkStart w:id="2854" w:name="_Toc45029022"/>
      <w:bookmarkStart w:id="2855" w:name="_Toc51867784"/>
      <w:bookmarkStart w:id="2856" w:name="_Toc58582428"/>
      <w:r w:rsidRPr="00B3056F">
        <w:t>6.2.2</w:t>
      </w:r>
      <w:r w:rsidRPr="00B3056F">
        <w:tab/>
        <w:t>Usage of HTTP</w:t>
      </w:r>
      <w:bookmarkEnd w:id="2850"/>
      <w:bookmarkEnd w:id="2851"/>
      <w:bookmarkEnd w:id="2852"/>
      <w:bookmarkEnd w:id="2853"/>
      <w:bookmarkEnd w:id="2854"/>
      <w:bookmarkEnd w:id="2855"/>
      <w:bookmarkEnd w:id="2856"/>
    </w:p>
    <w:p w14:paraId="79805AF5" w14:textId="77777777" w:rsidR="00EF45DA" w:rsidRPr="00B3056F" w:rsidRDefault="00EF45DA" w:rsidP="00EF45DA">
      <w:pPr>
        <w:pStyle w:val="Heading4"/>
      </w:pPr>
      <w:bookmarkStart w:id="2857" w:name="_Toc11338631"/>
      <w:bookmarkStart w:id="2858" w:name="_Toc27585306"/>
      <w:bookmarkStart w:id="2859" w:name="_Toc36457288"/>
      <w:bookmarkStart w:id="2860" w:name="_Toc45028188"/>
      <w:bookmarkStart w:id="2861" w:name="_Toc45029023"/>
      <w:bookmarkStart w:id="2862" w:name="_Toc51867785"/>
      <w:bookmarkStart w:id="2863" w:name="_Toc58582429"/>
      <w:r w:rsidRPr="00B3056F">
        <w:t>6.2.2.1</w:t>
      </w:r>
      <w:r w:rsidRPr="00B3056F">
        <w:tab/>
        <w:t>General</w:t>
      </w:r>
      <w:bookmarkEnd w:id="2857"/>
      <w:bookmarkEnd w:id="2858"/>
      <w:bookmarkEnd w:id="2859"/>
      <w:bookmarkEnd w:id="2860"/>
      <w:bookmarkEnd w:id="2861"/>
      <w:bookmarkEnd w:id="2862"/>
      <w:bookmarkEnd w:id="2863"/>
    </w:p>
    <w:p w14:paraId="4C2E6203" w14:textId="77777777" w:rsidR="00EF45DA" w:rsidRPr="00B3056F" w:rsidRDefault="00EF45DA" w:rsidP="00EF45DA">
      <w:r w:rsidRPr="00B3056F">
        <w:t>HTTP/2, as defined in IETF RFC 7540 [13], shall be used as specified in clause 5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64" w:name="_Toc11338632"/>
      <w:bookmarkStart w:id="2865" w:name="_Toc27585307"/>
      <w:bookmarkStart w:id="2866" w:name="_Toc36457289"/>
      <w:bookmarkStart w:id="2867" w:name="_Toc45028189"/>
      <w:bookmarkStart w:id="2868" w:name="_Toc45029024"/>
      <w:bookmarkStart w:id="2869" w:name="_Toc51867786"/>
      <w:bookmarkStart w:id="2870" w:name="_Toc58582430"/>
      <w:r w:rsidRPr="00B3056F">
        <w:t>6.2.2.2</w:t>
      </w:r>
      <w:r w:rsidRPr="00B3056F">
        <w:tab/>
        <w:t>HTTP standard headers</w:t>
      </w:r>
      <w:bookmarkEnd w:id="2864"/>
      <w:bookmarkEnd w:id="2865"/>
      <w:bookmarkEnd w:id="2866"/>
      <w:bookmarkEnd w:id="2867"/>
      <w:bookmarkEnd w:id="2868"/>
      <w:bookmarkEnd w:id="2869"/>
      <w:bookmarkEnd w:id="2870"/>
    </w:p>
    <w:p w14:paraId="3EA812BF" w14:textId="77777777" w:rsidR="00EF45DA" w:rsidRPr="00B3056F" w:rsidRDefault="00EF45DA" w:rsidP="00EF45DA">
      <w:pPr>
        <w:pStyle w:val="Heading5"/>
        <w:rPr>
          <w:lang w:eastAsia="zh-CN"/>
        </w:rPr>
      </w:pPr>
      <w:bookmarkStart w:id="2871" w:name="_Toc11338633"/>
      <w:bookmarkStart w:id="2872" w:name="_Toc27585308"/>
      <w:bookmarkStart w:id="2873" w:name="_Toc36457290"/>
      <w:bookmarkStart w:id="2874" w:name="_Toc45028190"/>
      <w:bookmarkStart w:id="2875" w:name="_Toc45029025"/>
      <w:bookmarkStart w:id="2876" w:name="_Toc51867787"/>
      <w:bookmarkStart w:id="2877" w:name="_Toc58582431"/>
      <w:r w:rsidRPr="00B3056F">
        <w:t>6.2.2.2.1</w:t>
      </w:r>
      <w:r w:rsidRPr="00B3056F">
        <w:rPr>
          <w:rFonts w:hint="eastAsia"/>
          <w:lang w:eastAsia="zh-CN"/>
        </w:rPr>
        <w:tab/>
      </w:r>
      <w:r w:rsidRPr="00B3056F">
        <w:rPr>
          <w:lang w:eastAsia="zh-CN"/>
        </w:rPr>
        <w:t>General</w:t>
      </w:r>
      <w:bookmarkEnd w:id="2871"/>
      <w:bookmarkEnd w:id="2872"/>
      <w:bookmarkEnd w:id="2873"/>
      <w:bookmarkEnd w:id="2874"/>
      <w:bookmarkEnd w:id="2875"/>
      <w:bookmarkEnd w:id="2876"/>
      <w:bookmarkEnd w:id="2877"/>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78" w:name="_Toc11338634"/>
      <w:bookmarkStart w:id="2879" w:name="_Toc27585309"/>
      <w:bookmarkStart w:id="2880" w:name="_Toc36457291"/>
      <w:bookmarkStart w:id="2881" w:name="_Toc45028191"/>
      <w:bookmarkStart w:id="2882" w:name="_Toc45029026"/>
      <w:bookmarkStart w:id="2883" w:name="_Toc51867788"/>
      <w:bookmarkStart w:id="2884" w:name="_Toc58582432"/>
      <w:r w:rsidRPr="00B3056F">
        <w:t>6.2.2.2.2</w:t>
      </w:r>
      <w:r w:rsidRPr="00B3056F">
        <w:tab/>
        <w:t>Content type</w:t>
      </w:r>
      <w:bookmarkEnd w:id="2878"/>
      <w:bookmarkEnd w:id="2879"/>
      <w:bookmarkEnd w:id="2880"/>
      <w:bookmarkEnd w:id="2881"/>
      <w:bookmarkEnd w:id="2882"/>
      <w:bookmarkEnd w:id="2883"/>
      <w:bookmarkEnd w:id="2884"/>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85" w:name="_Toc11338635"/>
      <w:bookmarkStart w:id="2886" w:name="_Toc27585310"/>
      <w:bookmarkStart w:id="2887" w:name="_Toc36457292"/>
      <w:bookmarkStart w:id="2888" w:name="_Toc45028192"/>
      <w:bookmarkStart w:id="2889" w:name="_Toc45029027"/>
      <w:bookmarkStart w:id="2890" w:name="_Toc51867789"/>
      <w:bookmarkStart w:id="2891" w:name="_Toc58582433"/>
      <w:r w:rsidRPr="00B3056F">
        <w:t>6.2.2.3</w:t>
      </w:r>
      <w:r w:rsidRPr="00B3056F">
        <w:tab/>
        <w:t>HTTP custom headers</w:t>
      </w:r>
      <w:bookmarkEnd w:id="2885"/>
      <w:bookmarkEnd w:id="2886"/>
      <w:bookmarkEnd w:id="2887"/>
      <w:bookmarkEnd w:id="2888"/>
      <w:bookmarkEnd w:id="2889"/>
      <w:bookmarkEnd w:id="2890"/>
      <w:bookmarkEnd w:id="2891"/>
    </w:p>
    <w:p w14:paraId="2C112AEF" w14:textId="77777777" w:rsidR="00EF45DA" w:rsidRPr="00B3056F" w:rsidRDefault="00EF45DA" w:rsidP="00EF45DA">
      <w:pPr>
        <w:pStyle w:val="Heading5"/>
        <w:rPr>
          <w:lang w:eastAsia="zh-CN"/>
        </w:rPr>
      </w:pPr>
      <w:bookmarkStart w:id="2892" w:name="_Toc11338636"/>
      <w:bookmarkStart w:id="2893" w:name="_Toc27585311"/>
      <w:bookmarkStart w:id="2894" w:name="_Toc36457293"/>
      <w:bookmarkStart w:id="2895" w:name="_Toc45028193"/>
      <w:bookmarkStart w:id="2896" w:name="_Toc45029028"/>
      <w:bookmarkStart w:id="2897" w:name="_Toc51867790"/>
      <w:bookmarkStart w:id="2898" w:name="_Toc58582434"/>
      <w:r w:rsidRPr="00B3056F">
        <w:t>6.2.2.3.1</w:t>
      </w:r>
      <w:r w:rsidRPr="00B3056F">
        <w:rPr>
          <w:rFonts w:hint="eastAsia"/>
          <w:lang w:eastAsia="zh-CN"/>
        </w:rPr>
        <w:tab/>
      </w:r>
      <w:r w:rsidRPr="00B3056F">
        <w:rPr>
          <w:lang w:eastAsia="zh-CN"/>
        </w:rPr>
        <w:t>General</w:t>
      </w:r>
      <w:bookmarkEnd w:id="2892"/>
      <w:bookmarkEnd w:id="2893"/>
      <w:bookmarkEnd w:id="2894"/>
      <w:bookmarkEnd w:id="2895"/>
      <w:bookmarkEnd w:id="2896"/>
      <w:bookmarkEnd w:id="2897"/>
      <w:bookmarkEnd w:id="2898"/>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99" w:name="_Toc11338637"/>
      <w:bookmarkStart w:id="2900" w:name="_Toc27585312"/>
      <w:bookmarkStart w:id="2901" w:name="_Toc36457294"/>
      <w:bookmarkStart w:id="2902" w:name="_Toc45028194"/>
      <w:bookmarkStart w:id="2903" w:name="_Toc45029029"/>
      <w:bookmarkStart w:id="2904" w:name="_Toc51867791"/>
      <w:bookmarkStart w:id="2905" w:name="_Toc58582435"/>
      <w:r w:rsidRPr="00B3056F">
        <w:t>6.2.3</w:t>
      </w:r>
      <w:r w:rsidRPr="00B3056F">
        <w:tab/>
        <w:t>Resources</w:t>
      </w:r>
      <w:bookmarkEnd w:id="2899"/>
      <w:bookmarkEnd w:id="2900"/>
      <w:bookmarkEnd w:id="2901"/>
      <w:bookmarkEnd w:id="2902"/>
      <w:bookmarkEnd w:id="2903"/>
      <w:bookmarkEnd w:id="2904"/>
      <w:bookmarkEnd w:id="2905"/>
    </w:p>
    <w:p w14:paraId="7030742B" w14:textId="77777777" w:rsidR="00EF45DA" w:rsidRPr="00B3056F" w:rsidRDefault="00EF45DA" w:rsidP="00EF45DA">
      <w:pPr>
        <w:pStyle w:val="Heading4"/>
      </w:pPr>
      <w:bookmarkStart w:id="2906" w:name="_Toc11338638"/>
      <w:bookmarkStart w:id="2907" w:name="_Toc27585313"/>
      <w:bookmarkStart w:id="2908" w:name="_Toc36457295"/>
      <w:bookmarkStart w:id="2909" w:name="_Toc45028195"/>
      <w:bookmarkStart w:id="2910" w:name="_Toc45029030"/>
      <w:bookmarkStart w:id="2911" w:name="_Toc51867792"/>
      <w:bookmarkStart w:id="2912" w:name="_Toc58582436"/>
      <w:r w:rsidRPr="00B3056F">
        <w:t>6.2.3.1</w:t>
      </w:r>
      <w:r w:rsidRPr="00B3056F">
        <w:tab/>
        <w:t>Overview</w:t>
      </w:r>
      <w:bookmarkEnd w:id="2906"/>
      <w:bookmarkEnd w:id="2907"/>
      <w:bookmarkEnd w:id="2908"/>
      <w:bookmarkEnd w:id="2909"/>
      <w:bookmarkEnd w:id="2910"/>
      <w:bookmarkEnd w:id="2911"/>
      <w:bookmarkEnd w:id="2912"/>
    </w:p>
    <w:p w14:paraId="0DE599DF" w14:textId="729BFE11" w:rsidR="00EF45DA" w:rsidRPr="00B3056F" w:rsidRDefault="007B7649" w:rsidP="00EF45DA">
      <w:pPr>
        <w:pStyle w:val="TH"/>
        <w:rPr>
          <w:lang w:val="en-US"/>
        </w:rPr>
      </w:pPr>
      <w:r w:rsidRPr="00B3056F">
        <w:object w:dxaOrig="10761" w:dyaOrig="12501" w14:anchorId="54988A6A">
          <v:shape id="_x0000_i1106" type="#_x0000_t75" style="width:390.1pt;height:454.8pt" o:ole="">
            <v:imagedata r:id="rId174" o:title=""/>
          </v:shape>
          <o:OLEObject Type="Embed" ProgID="Visio.Drawing.11" ShapeID="_x0000_i1106" DrawAspect="Content" ObjectID="_1669228260" r:id="rId175"/>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913" w:name="_Toc11338639"/>
      <w:bookmarkStart w:id="2914" w:name="_Toc27585314"/>
      <w:bookmarkStart w:id="2915" w:name="_Toc36457296"/>
      <w:bookmarkStart w:id="2916" w:name="_Toc45028196"/>
      <w:bookmarkStart w:id="2917" w:name="_Toc45029031"/>
      <w:bookmarkStart w:id="2918" w:name="_Toc51867793"/>
      <w:bookmarkStart w:id="2919" w:name="_Toc58582437"/>
      <w:r w:rsidRPr="00B3056F">
        <w:t>6.2.3.2</w:t>
      </w:r>
      <w:r w:rsidRPr="00B3056F">
        <w:tab/>
        <w:t>Resource: Amf3GppAccessRegistration</w:t>
      </w:r>
      <w:bookmarkEnd w:id="2913"/>
      <w:bookmarkEnd w:id="2914"/>
      <w:r w:rsidRPr="00B3056F">
        <w:t xml:space="preserve"> (Document)</w:t>
      </w:r>
      <w:bookmarkEnd w:id="2915"/>
      <w:bookmarkEnd w:id="2916"/>
      <w:bookmarkEnd w:id="2917"/>
      <w:bookmarkEnd w:id="2918"/>
      <w:bookmarkEnd w:id="2919"/>
    </w:p>
    <w:p w14:paraId="22BA8742" w14:textId="77777777" w:rsidR="00EF45DA" w:rsidRPr="00B3056F" w:rsidRDefault="00EF45DA" w:rsidP="00EF45DA">
      <w:pPr>
        <w:pStyle w:val="Heading5"/>
      </w:pPr>
      <w:bookmarkStart w:id="2920" w:name="_Toc11338640"/>
      <w:bookmarkStart w:id="2921" w:name="_Toc27585315"/>
      <w:bookmarkStart w:id="2922" w:name="_Toc36457297"/>
      <w:bookmarkStart w:id="2923" w:name="_Toc45028197"/>
      <w:bookmarkStart w:id="2924" w:name="_Toc45029032"/>
      <w:bookmarkStart w:id="2925" w:name="_Toc51867794"/>
      <w:bookmarkStart w:id="2926" w:name="_Toc58582438"/>
      <w:r w:rsidRPr="00B3056F">
        <w:t>6.2.3.2.1</w:t>
      </w:r>
      <w:r w:rsidRPr="00B3056F">
        <w:tab/>
        <w:t>Description</w:t>
      </w:r>
      <w:bookmarkEnd w:id="2920"/>
      <w:bookmarkEnd w:id="2921"/>
      <w:bookmarkEnd w:id="2922"/>
      <w:bookmarkEnd w:id="2923"/>
      <w:bookmarkEnd w:id="2924"/>
      <w:bookmarkEnd w:id="2925"/>
      <w:bookmarkEnd w:id="2926"/>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927" w:name="_Toc11338641"/>
      <w:bookmarkStart w:id="2928" w:name="_Toc27585316"/>
      <w:bookmarkStart w:id="2929" w:name="_Toc36457298"/>
      <w:bookmarkStart w:id="2930" w:name="_Toc45028198"/>
      <w:bookmarkStart w:id="2931" w:name="_Toc45029033"/>
      <w:bookmarkStart w:id="2932" w:name="_Toc51867795"/>
      <w:bookmarkStart w:id="2933" w:name="_Toc58582439"/>
      <w:r w:rsidRPr="00B3056F">
        <w:t>6.2.3.2.2</w:t>
      </w:r>
      <w:r w:rsidRPr="00B3056F">
        <w:tab/>
        <w:t>Resource Definition</w:t>
      </w:r>
      <w:bookmarkEnd w:id="2927"/>
      <w:bookmarkEnd w:id="2928"/>
      <w:bookmarkEnd w:id="2929"/>
      <w:bookmarkEnd w:id="2930"/>
      <w:bookmarkEnd w:id="2931"/>
      <w:bookmarkEnd w:id="2932"/>
      <w:bookmarkEnd w:id="2933"/>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F45DA">
      <w:pPr>
        <w:rPr>
          <w:rFonts w:ascii="Arial" w:hAnsi="Arial" w:cs="Arial"/>
        </w:rPr>
      </w:pPr>
      <w:r w:rsidRPr="00B3056F">
        <w:t>This resource shall support the resource URI variables defined in table 6.2.3.2.2-1</w:t>
      </w:r>
      <w:r w:rsidRPr="00B3056F">
        <w:rPr>
          <w:rFonts w:ascii="Arial" w:hAnsi="Arial" w:cs="Arial"/>
        </w:rPr>
        <w:t>.</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15D4C8BB" w:rsidR="00B95195" w:rsidRPr="00B3056F" w:rsidRDefault="00B95195" w:rsidP="00B95195">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934" w:name="_Toc11338642"/>
      <w:bookmarkStart w:id="2935" w:name="_Toc27585317"/>
      <w:bookmarkStart w:id="2936" w:name="_Toc36457299"/>
      <w:bookmarkStart w:id="2937" w:name="_Toc45028199"/>
      <w:bookmarkStart w:id="2938" w:name="_Toc45029034"/>
      <w:bookmarkStart w:id="2939" w:name="_Toc51867796"/>
      <w:bookmarkStart w:id="2940" w:name="_Toc58582440"/>
      <w:r w:rsidRPr="00B3056F">
        <w:t>6.2.3.2.3</w:t>
      </w:r>
      <w:r w:rsidRPr="00B3056F">
        <w:tab/>
        <w:t>Resource Standard Methods</w:t>
      </w:r>
      <w:bookmarkEnd w:id="2934"/>
      <w:bookmarkEnd w:id="2935"/>
      <w:bookmarkEnd w:id="2936"/>
      <w:bookmarkEnd w:id="2937"/>
      <w:bookmarkEnd w:id="2938"/>
      <w:bookmarkEnd w:id="2939"/>
      <w:bookmarkEnd w:id="2940"/>
    </w:p>
    <w:p w14:paraId="0D2D1920" w14:textId="77777777" w:rsidR="00EF45DA" w:rsidRPr="00B3056F" w:rsidRDefault="00EF45DA" w:rsidP="00EF45DA">
      <w:pPr>
        <w:pStyle w:val="Heading6"/>
      </w:pPr>
      <w:bookmarkStart w:id="2941" w:name="_Toc11338643"/>
      <w:bookmarkStart w:id="2942" w:name="_Toc27585318"/>
      <w:bookmarkStart w:id="2943" w:name="_Toc36457300"/>
      <w:bookmarkStart w:id="2944" w:name="_Toc45028200"/>
      <w:bookmarkStart w:id="2945" w:name="_Toc45029035"/>
      <w:bookmarkStart w:id="2946" w:name="_Toc51867797"/>
      <w:bookmarkStart w:id="2947" w:name="_Toc58582441"/>
      <w:r w:rsidRPr="00B3056F">
        <w:t>6.2.3.2.3.1</w:t>
      </w:r>
      <w:r w:rsidRPr="00B3056F">
        <w:tab/>
        <w:t>PUT</w:t>
      </w:r>
      <w:bookmarkEnd w:id="2941"/>
      <w:bookmarkEnd w:id="2942"/>
      <w:bookmarkEnd w:id="2943"/>
      <w:bookmarkEnd w:id="2944"/>
      <w:bookmarkEnd w:id="2945"/>
      <w:bookmarkEnd w:id="2946"/>
      <w:bookmarkEnd w:id="2947"/>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EF45DA">
      <w:pPr>
        <w:pStyle w:val="Heading6"/>
      </w:pPr>
      <w:bookmarkStart w:id="2948" w:name="_Toc11338644"/>
      <w:bookmarkStart w:id="2949" w:name="_Toc27585319"/>
      <w:bookmarkStart w:id="2950" w:name="_Toc36457301"/>
      <w:bookmarkStart w:id="2951" w:name="_Toc45028201"/>
      <w:bookmarkStart w:id="2952" w:name="_Toc45029036"/>
      <w:bookmarkStart w:id="2953" w:name="_Toc51867798"/>
      <w:bookmarkStart w:id="2954" w:name="_Toc58582442"/>
      <w:r w:rsidRPr="00B3056F">
        <w:t>6.2.3.2.3.2</w:t>
      </w:r>
      <w:r w:rsidRPr="00B3056F">
        <w:tab/>
        <w:t>PATCH</w:t>
      </w:r>
      <w:bookmarkEnd w:id="2948"/>
      <w:bookmarkEnd w:id="2949"/>
      <w:bookmarkEnd w:id="2950"/>
      <w:bookmarkEnd w:id="2951"/>
      <w:bookmarkEnd w:id="2952"/>
      <w:bookmarkEnd w:id="2953"/>
      <w:bookmarkEnd w:id="2954"/>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77777777" w:rsidR="00EF45DA" w:rsidRPr="00B3056F" w:rsidRDefault="00EF45DA" w:rsidP="001330D7">
            <w:pPr>
              <w:pStyle w:val="TAL"/>
            </w:pPr>
            <w:r w:rsidRPr="00B3056F">
              <w:rPr>
                <w:rFonts w:cs="Arial"/>
                <w:szCs w:val="18"/>
              </w:rPr>
              <w:t>see 3GPP TS 29.500 [4] clause 6.6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EF45DA">
      <w:pPr>
        <w:pStyle w:val="Heading6"/>
      </w:pPr>
      <w:bookmarkStart w:id="2955" w:name="_Toc11338645"/>
      <w:bookmarkStart w:id="2956" w:name="_Toc27585320"/>
      <w:bookmarkStart w:id="2957" w:name="_Toc36457302"/>
      <w:bookmarkStart w:id="2958" w:name="_Toc45028202"/>
      <w:bookmarkStart w:id="2959" w:name="_Toc45029037"/>
      <w:bookmarkStart w:id="2960" w:name="_Toc51867799"/>
      <w:bookmarkStart w:id="2961" w:name="_Toc58582443"/>
      <w:r w:rsidRPr="00B3056F">
        <w:t>6.2.3.2.3.3</w:t>
      </w:r>
      <w:r w:rsidRPr="00B3056F">
        <w:tab/>
        <w:t>GET</w:t>
      </w:r>
      <w:bookmarkEnd w:id="2955"/>
      <w:bookmarkEnd w:id="2956"/>
      <w:bookmarkEnd w:id="2957"/>
      <w:bookmarkEnd w:id="2958"/>
      <w:bookmarkEnd w:id="2959"/>
      <w:bookmarkEnd w:id="2960"/>
      <w:bookmarkEnd w:id="2961"/>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77777777" w:rsidR="00EF45DA" w:rsidRPr="00B3056F" w:rsidRDefault="00EF45DA" w:rsidP="001330D7">
            <w:pPr>
              <w:pStyle w:val="TAL"/>
            </w:pPr>
            <w:r w:rsidRPr="00B3056F">
              <w:t>see 3GPP TS 29.500 [4] clause 6.6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62" w:name="_Toc510696615"/>
      <w:bookmarkStart w:id="2963" w:name="_Toc36457303"/>
      <w:bookmarkStart w:id="2964" w:name="_Toc45028203"/>
      <w:bookmarkStart w:id="2965" w:name="_Toc45029038"/>
      <w:bookmarkStart w:id="2966" w:name="_Toc51867800"/>
      <w:bookmarkStart w:id="2967" w:name="_Toc58582444"/>
      <w:bookmarkStart w:id="2968" w:name="_Toc11338646"/>
      <w:bookmarkStart w:id="2969" w:name="_Toc27585321"/>
      <w:r w:rsidRPr="00B3056F">
        <w:t>6.2.3.2.4</w:t>
      </w:r>
      <w:r w:rsidRPr="00B3056F">
        <w:tab/>
        <w:t>Resource Custom Operations</w:t>
      </w:r>
      <w:bookmarkEnd w:id="2962"/>
      <w:bookmarkEnd w:id="2963"/>
      <w:bookmarkEnd w:id="2964"/>
      <w:bookmarkEnd w:id="2965"/>
      <w:bookmarkEnd w:id="2966"/>
      <w:bookmarkEnd w:id="2967"/>
    </w:p>
    <w:p w14:paraId="05488361" w14:textId="77777777" w:rsidR="00EF45DA" w:rsidRPr="00B3056F" w:rsidRDefault="00EF45DA" w:rsidP="00EF45DA">
      <w:pPr>
        <w:pStyle w:val="Heading6"/>
        <w:ind w:left="0" w:firstLine="0"/>
      </w:pPr>
      <w:bookmarkStart w:id="2970" w:name="_Toc510696616"/>
      <w:bookmarkStart w:id="2971" w:name="_Toc36457304"/>
      <w:bookmarkStart w:id="2972" w:name="_Toc45028204"/>
      <w:bookmarkStart w:id="2973" w:name="_Toc45029039"/>
      <w:bookmarkStart w:id="2974" w:name="_Toc51867801"/>
      <w:bookmarkStart w:id="2975" w:name="_Toc58582445"/>
      <w:r w:rsidRPr="00B3056F">
        <w:t>6.2.3.2.4.1</w:t>
      </w:r>
      <w:r w:rsidRPr="00B3056F">
        <w:tab/>
        <w:t>Overview</w:t>
      </w:r>
      <w:bookmarkEnd w:id="2970"/>
      <w:bookmarkEnd w:id="2971"/>
      <w:bookmarkEnd w:id="2972"/>
      <w:bookmarkEnd w:id="2973"/>
      <w:bookmarkEnd w:id="2974"/>
      <w:bookmarkEnd w:id="2975"/>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76" w:name="_Toc510696617"/>
      <w:bookmarkStart w:id="2977" w:name="_Toc36457305"/>
    </w:p>
    <w:p w14:paraId="042CC92B" w14:textId="77777777" w:rsidR="00EF45DA" w:rsidRPr="00B3056F" w:rsidRDefault="00EF45DA" w:rsidP="00EF45DA">
      <w:pPr>
        <w:pStyle w:val="Heading6"/>
        <w:ind w:left="0" w:firstLine="0"/>
      </w:pPr>
      <w:bookmarkStart w:id="2978" w:name="_Toc45028205"/>
      <w:bookmarkStart w:id="2979" w:name="_Toc45029040"/>
      <w:bookmarkStart w:id="2980" w:name="_Toc51867802"/>
      <w:bookmarkStart w:id="2981" w:name="_Toc58582446"/>
      <w:r w:rsidRPr="00B3056F">
        <w:t>6.2.3.2.4.2</w:t>
      </w:r>
      <w:r w:rsidRPr="00B3056F">
        <w:tab/>
        <w:t>Operation: dereg-amf</w:t>
      </w:r>
      <w:bookmarkEnd w:id="2976"/>
      <w:bookmarkEnd w:id="2977"/>
      <w:bookmarkEnd w:id="2978"/>
      <w:bookmarkEnd w:id="2979"/>
      <w:bookmarkEnd w:id="2980"/>
      <w:bookmarkEnd w:id="2981"/>
    </w:p>
    <w:p w14:paraId="452E3856" w14:textId="77777777" w:rsidR="00EF45DA" w:rsidRPr="00B3056F" w:rsidRDefault="00EF45DA" w:rsidP="00EF45DA">
      <w:pPr>
        <w:pStyle w:val="Heading7"/>
      </w:pPr>
      <w:bookmarkStart w:id="2982" w:name="_Toc510696618"/>
      <w:bookmarkStart w:id="2983" w:name="_Toc36457306"/>
      <w:bookmarkStart w:id="2984" w:name="_Toc45028206"/>
      <w:bookmarkStart w:id="2985" w:name="_Toc45029041"/>
      <w:bookmarkStart w:id="2986" w:name="_Toc51867803"/>
      <w:bookmarkStart w:id="2987" w:name="_Toc58582447"/>
      <w:r w:rsidRPr="00B3056F">
        <w:t>6.2.3.2.4.2.1</w:t>
      </w:r>
      <w:r w:rsidRPr="00B3056F">
        <w:tab/>
        <w:t>Description</w:t>
      </w:r>
      <w:bookmarkEnd w:id="2982"/>
      <w:bookmarkEnd w:id="2983"/>
      <w:bookmarkEnd w:id="2984"/>
      <w:bookmarkEnd w:id="2985"/>
      <w:bookmarkEnd w:id="2986"/>
      <w:bookmarkEnd w:id="2987"/>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EF45DA">
      <w:pPr>
        <w:pStyle w:val="Heading7"/>
      </w:pPr>
      <w:bookmarkStart w:id="2988" w:name="_Toc510696619"/>
      <w:bookmarkStart w:id="2989" w:name="_Toc36457307"/>
      <w:bookmarkStart w:id="2990" w:name="_Toc45028207"/>
      <w:bookmarkStart w:id="2991" w:name="_Toc45029042"/>
      <w:bookmarkStart w:id="2992" w:name="_Toc51867804"/>
      <w:bookmarkStart w:id="2993" w:name="_Toc58582448"/>
      <w:r w:rsidRPr="00B3056F">
        <w:t>6.2.3.2.4.2.2</w:t>
      </w:r>
      <w:r w:rsidRPr="00B3056F">
        <w:tab/>
        <w:t>Operation Definition</w:t>
      </w:r>
      <w:bookmarkEnd w:id="2988"/>
      <w:bookmarkEnd w:id="2989"/>
      <w:bookmarkEnd w:id="2990"/>
      <w:bookmarkEnd w:id="2991"/>
      <w:bookmarkEnd w:id="2992"/>
      <w:bookmarkEnd w:id="2993"/>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EF45DA">
      <w:pPr>
        <w:pStyle w:val="Heading6"/>
        <w:ind w:left="0" w:firstLine="0"/>
      </w:pPr>
      <w:bookmarkStart w:id="2994" w:name="_Toc36457308"/>
      <w:bookmarkStart w:id="2995" w:name="_Toc45028208"/>
      <w:bookmarkStart w:id="2996" w:name="_Toc45029043"/>
      <w:bookmarkStart w:id="2997" w:name="_Toc51867805"/>
      <w:bookmarkStart w:id="2998" w:name="_Toc58582449"/>
      <w:r w:rsidRPr="00B3056F">
        <w:t>6.2.3.2.4.3</w:t>
      </w:r>
      <w:r w:rsidRPr="00B3056F">
        <w:tab/>
        <w:t>Operation: pei-update</w:t>
      </w:r>
      <w:bookmarkEnd w:id="2994"/>
      <w:bookmarkEnd w:id="2995"/>
      <w:bookmarkEnd w:id="2996"/>
      <w:bookmarkEnd w:id="2997"/>
      <w:bookmarkEnd w:id="2998"/>
    </w:p>
    <w:p w14:paraId="10F6E0D2" w14:textId="77777777" w:rsidR="00EF45DA" w:rsidRPr="00B3056F" w:rsidRDefault="00EF45DA" w:rsidP="00EF45DA">
      <w:pPr>
        <w:pStyle w:val="Heading7"/>
      </w:pPr>
      <w:bookmarkStart w:id="2999" w:name="_Toc36457309"/>
      <w:bookmarkStart w:id="3000" w:name="_Toc45028209"/>
      <w:bookmarkStart w:id="3001" w:name="_Toc45029044"/>
      <w:bookmarkStart w:id="3002" w:name="_Toc51867806"/>
      <w:bookmarkStart w:id="3003" w:name="_Toc58582450"/>
      <w:r w:rsidRPr="00B3056F">
        <w:t>6.2.3.2.4.3.1</w:t>
      </w:r>
      <w:r w:rsidRPr="00B3056F">
        <w:tab/>
        <w:t>Description</w:t>
      </w:r>
      <w:bookmarkEnd w:id="2999"/>
      <w:bookmarkEnd w:id="3000"/>
      <w:bookmarkEnd w:id="3001"/>
      <w:bookmarkEnd w:id="3002"/>
      <w:bookmarkEnd w:id="3003"/>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EF45DA">
      <w:pPr>
        <w:pStyle w:val="Heading7"/>
      </w:pPr>
      <w:bookmarkStart w:id="3004" w:name="_Toc36457310"/>
      <w:bookmarkStart w:id="3005" w:name="_Toc45028210"/>
      <w:bookmarkStart w:id="3006" w:name="_Toc45029045"/>
      <w:bookmarkStart w:id="3007" w:name="_Toc51867807"/>
      <w:bookmarkStart w:id="3008" w:name="_Toc58582451"/>
      <w:r w:rsidRPr="00B3056F">
        <w:t>6.2.3.2.4.3.2</w:t>
      </w:r>
      <w:r w:rsidRPr="00B3056F">
        <w:tab/>
        <w:t>Operation Definition</w:t>
      </w:r>
      <w:bookmarkEnd w:id="3004"/>
      <w:bookmarkEnd w:id="3005"/>
      <w:bookmarkEnd w:id="3006"/>
      <w:bookmarkEnd w:id="3007"/>
      <w:bookmarkEnd w:id="3008"/>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3009" w:name="_Toc36457311"/>
    </w:p>
    <w:p w14:paraId="3E9526A4" w14:textId="77777777" w:rsidR="00EF45DA" w:rsidRPr="00B3056F" w:rsidRDefault="00EF45DA" w:rsidP="00EF45DA">
      <w:pPr>
        <w:pStyle w:val="Heading4"/>
      </w:pPr>
      <w:bookmarkStart w:id="3010" w:name="_Toc45028211"/>
      <w:bookmarkStart w:id="3011" w:name="_Toc45029046"/>
      <w:bookmarkStart w:id="3012" w:name="_Toc51867808"/>
      <w:bookmarkStart w:id="3013" w:name="_Toc58582452"/>
      <w:r w:rsidRPr="00B3056F">
        <w:t>6.2.3.3</w:t>
      </w:r>
      <w:r w:rsidRPr="00B3056F">
        <w:tab/>
        <w:t>Resource: AmfNon3GppAccessRegistration</w:t>
      </w:r>
      <w:bookmarkEnd w:id="2968"/>
      <w:bookmarkEnd w:id="2969"/>
      <w:r w:rsidRPr="00B3056F">
        <w:t xml:space="preserve"> (Document)</w:t>
      </w:r>
      <w:bookmarkEnd w:id="3009"/>
      <w:bookmarkEnd w:id="3010"/>
      <w:bookmarkEnd w:id="3011"/>
      <w:bookmarkEnd w:id="3012"/>
      <w:bookmarkEnd w:id="3013"/>
    </w:p>
    <w:p w14:paraId="7AF83F03" w14:textId="77777777" w:rsidR="00EF45DA" w:rsidRPr="00B3056F" w:rsidRDefault="00EF45DA" w:rsidP="00EF45DA">
      <w:pPr>
        <w:pStyle w:val="Heading5"/>
      </w:pPr>
      <w:bookmarkStart w:id="3014" w:name="_Toc11338647"/>
      <w:bookmarkStart w:id="3015" w:name="_Toc27585322"/>
      <w:bookmarkStart w:id="3016" w:name="_Toc36457312"/>
      <w:bookmarkStart w:id="3017" w:name="_Toc45028212"/>
      <w:bookmarkStart w:id="3018" w:name="_Toc45029047"/>
      <w:bookmarkStart w:id="3019" w:name="_Toc51867809"/>
      <w:bookmarkStart w:id="3020" w:name="_Toc58582453"/>
      <w:r w:rsidRPr="00B3056F">
        <w:t>6.2.3.3.1</w:t>
      </w:r>
      <w:r w:rsidRPr="00B3056F">
        <w:tab/>
        <w:t>Description</w:t>
      </w:r>
      <w:bookmarkEnd w:id="3014"/>
      <w:bookmarkEnd w:id="3015"/>
      <w:bookmarkEnd w:id="3016"/>
      <w:bookmarkEnd w:id="3017"/>
      <w:bookmarkEnd w:id="3018"/>
      <w:bookmarkEnd w:id="3019"/>
      <w:bookmarkEnd w:id="3020"/>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3021" w:name="_Toc11338648"/>
      <w:bookmarkStart w:id="3022" w:name="_Toc27585323"/>
      <w:bookmarkStart w:id="3023" w:name="_Toc36457313"/>
      <w:bookmarkStart w:id="3024" w:name="_Toc45028213"/>
      <w:bookmarkStart w:id="3025" w:name="_Toc45029048"/>
      <w:bookmarkStart w:id="3026" w:name="_Toc51867810"/>
      <w:bookmarkStart w:id="3027" w:name="_Toc58582454"/>
      <w:r w:rsidRPr="00B3056F">
        <w:t>6.2.3.3.2</w:t>
      </w:r>
      <w:r w:rsidRPr="00B3056F">
        <w:tab/>
        <w:t>Resource Definition</w:t>
      </w:r>
      <w:bookmarkEnd w:id="3021"/>
      <w:bookmarkEnd w:id="3022"/>
      <w:bookmarkEnd w:id="3023"/>
      <w:bookmarkEnd w:id="3024"/>
      <w:bookmarkEnd w:id="3025"/>
      <w:bookmarkEnd w:id="3026"/>
      <w:bookmarkEnd w:id="3027"/>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F45DA">
      <w:pPr>
        <w:rPr>
          <w:rFonts w:ascii="Arial" w:hAnsi="Arial" w:cs="Arial"/>
        </w:rPr>
      </w:pPr>
      <w:r w:rsidRPr="00B3056F">
        <w:t>This resource shall support the resource URI variables defined in table 6.2.3.3.2-1</w:t>
      </w:r>
      <w:r w:rsidRPr="00B3056F">
        <w:rPr>
          <w:rFonts w:ascii="Arial" w:hAnsi="Arial" w:cs="Arial"/>
        </w:rPr>
        <w:t>.</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5A8AB2FD"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3028" w:name="_Toc11338649"/>
      <w:bookmarkStart w:id="3029" w:name="_Toc27585324"/>
      <w:bookmarkStart w:id="3030" w:name="_Toc36457314"/>
      <w:bookmarkStart w:id="3031" w:name="_Toc45028214"/>
      <w:bookmarkStart w:id="3032" w:name="_Toc45029049"/>
      <w:bookmarkStart w:id="3033" w:name="_Toc51867811"/>
      <w:bookmarkStart w:id="3034" w:name="_Toc58582455"/>
      <w:r w:rsidRPr="00B3056F">
        <w:t>6.2.3.3.3</w:t>
      </w:r>
      <w:r w:rsidRPr="00B3056F">
        <w:tab/>
        <w:t>Resource Standard Methods</w:t>
      </w:r>
      <w:bookmarkEnd w:id="3028"/>
      <w:bookmarkEnd w:id="3029"/>
      <w:bookmarkEnd w:id="3030"/>
      <w:bookmarkEnd w:id="3031"/>
      <w:bookmarkEnd w:id="3032"/>
      <w:bookmarkEnd w:id="3033"/>
      <w:bookmarkEnd w:id="3034"/>
    </w:p>
    <w:p w14:paraId="37D71EA8" w14:textId="77777777" w:rsidR="00EF45DA" w:rsidRPr="00B3056F" w:rsidRDefault="00EF45DA" w:rsidP="00EF45DA">
      <w:pPr>
        <w:pStyle w:val="Heading6"/>
      </w:pPr>
      <w:bookmarkStart w:id="3035" w:name="_Toc11338650"/>
      <w:bookmarkStart w:id="3036" w:name="_Toc27585325"/>
      <w:bookmarkStart w:id="3037" w:name="_Toc36457315"/>
      <w:bookmarkStart w:id="3038" w:name="_Toc45028215"/>
      <w:bookmarkStart w:id="3039" w:name="_Toc45029050"/>
      <w:bookmarkStart w:id="3040" w:name="_Toc51867812"/>
      <w:bookmarkStart w:id="3041" w:name="_Toc58582456"/>
      <w:r w:rsidRPr="00B3056F">
        <w:t>6.2.3.3.3.1</w:t>
      </w:r>
      <w:r w:rsidRPr="00B3056F">
        <w:tab/>
        <w:t>PUT</w:t>
      </w:r>
      <w:bookmarkEnd w:id="3035"/>
      <w:bookmarkEnd w:id="3036"/>
      <w:bookmarkEnd w:id="3037"/>
      <w:bookmarkEnd w:id="3038"/>
      <w:bookmarkEnd w:id="3039"/>
      <w:bookmarkEnd w:id="3040"/>
      <w:bookmarkEnd w:id="3041"/>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EF45DA">
      <w:pPr>
        <w:pStyle w:val="Heading6"/>
      </w:pPr>
      <w:bookmarkStart w:id="3042" w:name="_Toc11338651"/>
      <w:bookmarkStart w:id="3043" w:name="_Toc27585326"/>
      <w:bookmarkStart w:id="3044" w:name="_Toc36457316"/>
      <w:bookmarkStart w:id="3045" w:name="_Toc45028216"/>
      <w:bookmarkStart w:id="3046" w:name="_Toc45029051"/>
      <w:bookmarkStart w:id="3047" w:name="_Toc51867813"/>
      <w:bookmarkStart w:id="3048" w:name="_Toc58582457"/>
      <w:r w:rsidRPr="00B3056F">
        <w:t>6.2.3.3.3.2</w:t>
      </w:r>
      <w:r w:rsidRPr="00B3056F">
        <w:tab/>
        <w:t>PATCH</w:t>
      </w:r>
      <w:bookmarkEnd w:id="3042"/>
      <w:bookmarkEnd w:id="3043"/>
      <w:bookmarkEnd w:id="3044"/>
      <w:bookmarkEnd w:id="3045"/>
      <w:bookmarkEnd w:id="3046"/>
      <w:bookmarkEnd w:id="3047"/>
      <w:bookmarkEnd w:id="3048"/>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77777777" w:rsidR="00EF45DA" w:rsidRPr="00B3056F" w:rsidRDefault="00EF45DA" w:rsidP="001330D7">
            <w:pPr>
              <w:pStyle w:val="TAL"/>
            </w:pPr>
            <w:r w:rsidRPr="00B3056F">
              <w:t>see 3GPP TS 29.500 [4] clause 6.6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EF45DA">
      <w:pPr>
        <w:pStyle w:val="Heading6"/>
      </w:pPr>
      <w:bookmarkStart w:id="3049" w:name="_Toc11338652"/>
      <w:bookmarkStart w:id="3050" w:name="_Toc27585327"/>
      <w:bookmarkStart w:id="3051" w:name="_Toc36457317"/>
      <w:bookmarkStart w:id="3052" w:name="_Toc45028217"/>
      <w:bookmarkStart w:id="3053" w:name="_Toc45029052"/>
      <w:bookmarkStart w:id="3054" w:name="_Toc51867814"/>
      <w:bookmarkStart w:id="3055" w:name="_Toc58582458"/>
      <w:r w:rsidRPr="00B3056F">
        <w:t>6.2.3.3.3.3</w:t>
      </w:r>
      <w:r w:rsidRPr="00B3056F">
        <w:tab/>
        <w:t>GET</w:t>
      </w:r>
      <w:bookmarkEnd w:id="3049"/>
      <w:bookmarkEnd w:id="3050"/>
      <w:bookmarkEnd w:id="3051"/>
      <w:bookmarkEnd w:id="3052"/>
      <w:bookmarkEnd w:id="3053"/>
      <w:bookmarkEnd w:id="3054"/>
      <w:bookmarkEnd w:id="3055"/>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3056" w:name="_Toc11338653"/>
      <w:bookmarkStart w:id="3057" w:name="_Toc27585328"/>
      <w:bookmarkStart w:id="3058" w:name="_Toc36457318"/>
      <w:bookmarkStart w:id="3059" w:name="_Toc45028218"/>
      <w:bookmarkStart w:id="3060" w:name="_Toc45029053"/>
      <w:bookmarkStart w:id="3061" w:name="_Toc51867815"/>
      <w:bookmarkStart w:id="3062" w:name="_Toc58582459"/>
      <w:r w:rsidRPr="00B3056F">
        <w:t>6.2.3.4</w:t>
      </w:r>
      <w:r w:rsidRPr="00B3056F">
        <w:tab/>
        <w:t>Resource: SmfRegistrations</w:t>
      </w:r>
      <w:bookmarkEnd w:id="3056"/>
      <w:bookmarkEnd w:id="3057"/>
      <w:bookmarkEnd w:id="3058"/>
      <w:bookmarkEnd w:id="3059"/>
      <w:bookmarkEnd w:id="3060"/>
      <w:bookmarkEnd w:id="3061"/>
      <w:bookmarkEnd w:id="3062"/>
    </w:p>
    <w:p w14:paraId="3174D4D6" w14:textId="77777777" w:rsidR="00EF45DA" w:rsidRPr="00B3056F" w:rsidRDefault="00EF45DA" w:rsidP="00EF45DA">
      <w:pPr>
        <w:pStyle w:val="Heading5"/>
      </w:pPr>
      <w:bookmarkStart w:id="3063" w:name="_Toc11338654"/>
      <w:bookmarkStart w:id="3064" w:name="_Toc27585329"/>
      <w:bookmarkStart w:id="3065" w:name="_Toc36457319"/>
      <w:bookmarkStart w:id="3066" w:name="_Toc45028219"/>
      <w:bookmarkStart w:id="3067" w:name="_Toc45029054"/>
      <w:bookmarkStart w:id="3068" w:name="_Toc51867816"/>
      <w:bookmarkStart w:id="3069" w:name="_Toc58582460"/>
      <w:r w:rsidRPr="00B3056F">
        <w:t>6.2.3.4.1</w:t>
      </w:r>
      <w:r w:rsidRPr="00B3056F">
        <w:tab/>
        <w:t>Description</w:t>
      </w:r>
      <w:bookmarkEnd w:id="3063"/>
      <w:bookmarkEnd w:id="3064"/>
      <w:bookmarkEnd w:id="3065"/>
      <w:bookmarkEnd w:id="3066"/>
      <w:bookmarkEnd w:id="3067"/>
      <w:bookmarkEnd w:id="3068"/>
      <w:bookmarkEnd w:id="3069"/>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70" w:name="_Toc11338655"/>
      <w:bookmarkStart w:id="3071" w:name="_Toc27585330"/>
      <w:bookmarkStart w:id="3072" w:name="_Toc36457320"/>
      <w:bookmarkStart w:id="3073" w:name="_Toc45028220"/>
      <w:bookmarkStart w:id="3074" w:name="_Toc45029055"/>
      <w:bookmarkStart w:id="3075" w:name="_Toc51867817"/>
      <w:bookmarkStart w:id="3076" w:name="_Toc58582461"/>
      <w:r w:rsidRPr="00B3056F">
        <w:t>6.2.3.4.2</w:t>
      </w:r>
      <w:r w:rsidRPr="00B3056F">
        <w:tab/>
        <w:t>Resource Definition</w:t>
      </w:r>
      <w:bookmarkEnd w:id="3070"/>
      <w:bookmarkEnd w:id="3071"/>
      <w:bookmarkEnd w:id="3072"/>
      <w:bookmarkEnd w:id="3073"/>
      <w:bookmarkEnd w:id="3074"/>
      <w:bookmarkEnd w:id="3075"/>
      <w:bookmarkEnd w:id="3076"/>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F45DA">
      <w:pPr>
        <w:rPr>
          <w:rFonts w:ascii="Arial" w:hAnsi="Arial" w:cs="Arial"/>
        </w:rPr>
      </w:pPr>
      <w:r w:rsidRPr="00B3056F">
        <w:t>This resource shall support the resource URI variables defined in table 6.2.3.4.2-1</w:t>
      </w:r>
      <w:r w:rsidRPr="00B3056F">
        <w:rPr>
          <w:rFonts w:ascii="Arial" w:hAnsi="Arial" w:cs="Arial"/>
        </w:rPr>
        <w:t>.</w:t>
      </w:r>
    </w:p>
    <w:p w14:paraId="157A5FF6" w14:textId="77777777" w:rsidR="00EF45DA" w:rsidRPr="00B3056F" w:rsidRDefault="00EF45DA" w:rsidP="00EF45DA">
      <w:pPr>
        <w:pStyle w:val="TH"/>
        <w:rPr>
          <w:rFonts w:cs="Arial"/>
        </w:rPr>
      </w:pPr>
      <w:r w:rsidRPr="00B3056F">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51A47422"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77" w:name="_Toc11338656"/>
      <w:bookmarkStart w:id="3078" w:name="_Toc27585331"/>
      <w:bookmarkStart w:id="3079" w:name="_Toc36457321"/>
      <w:bookmarkStart w:id="3080" w:name="_Toc45028221"/>
      <w:bookmarkStart w:id="3081" w:name="_Toc45029056"/>
      <w:bookmarkStart w:id="3082" w:name="_Toc51867818"/>
      <w:bookmarkStart w:id="3083" w:name="_Toc58582462"/>
      <w:r w:rsidRPr="00B3056F">
        <w:t>6.2.3.4.3</w:t>
      </w:r>
      <w:r w:rsidRPr="00B3056F">
        <w:tab/>
        <w:t>Resource Standard Methods</w:t>
      </w:r>
      <w:bookmarkEnd w:id="3077"/>
      <w:bookmarkEnd w:id="3078"/>
      <w:bookmarkEnd w:id="3079"/>
      <w:bookmarkEnd w:id="3080"/>
      <w:bookmarkEnd w:id="3081"/>
      <w:bookmarkEnd w:id="3082"/>
      <w:bookmarkEnd w:id="3083"/>
    </w:p>
    <w:p w14:paraId="6CA7B3ED" w14:textId="77777777" w:rsidR="00EF45DA" w:rsidRPr="00B3056F" w:rsidRDefault="00EF45DA" w:rsidP="00EF45DA">
      <w:pPr>
        <w:pStyle w:val="Heading6"/>
      </w:pPr>
      <w:bookmarkStart w:id="3084" w:name="_Toc27585332"/>
      <w:bookmarkStart w:id="3085" w:name="_Toc36457322"/>
      <w:bookmarkStart w:id="3086" w:name="_Toc45028222"/>
      <w:bookmarkStart w:id="3087" w:name="_Toc45029057"/>
      <w:bookmarkStart w:id="3088" w:name="_Toc51867819"/>
      <w:bookmarkStart w:id="3089" w:name="_Toc58582463"/>
      <w:r w:rsidRPr="00B3056F">
        <w:t>6.2.3.4.3.1</w:t>
      </w:r>
      <w:r w:rsidRPr="00B3056F">
        <w:tab/>
        <w:t>GET</w:t>
      </w:r>
      <w:bookmarkEnd w:id="3084"/>
      <w:bookmarkEnd w:id="3085"/>
      <w:bookmarkEnd w:id="3086"/>
      <w:bookmarkEnd w:id="3087"/>
      <w:bookmarkEnd w:id="3088"/>
      <w:bookmarkEnd w:id="3089"/>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77777777" w:rsidR="00EF45DA" w:rsidRPr="00B3056F" w:rsidRDefault="00EF45DA" w:rsidP="001330D7">
            <w:pPr>
              <w:pStyle w:val="TAL"/>
            </w:pPr>
            <w:r w:rsidRPr="00B3056F">
              <w:t>see 3GPP TS 29.500 [4] clause 6.6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90" w:name="_Toc11338657"/>
      <w:bookmarkStart w:id="3091" w:name="_Toc27585333"/>
      <w:bookmarkStart w:id="3092" w:name="_Toc36457323"/>
      <w:bookmarkStart w:id="3093" w:name="_Toc45028223"/>
      <w:bookmarkStart w:id="3094" w:name="_Toc45029058"/>
      <w:bookmarkStart w:id="3095" w:name="_Toc51867820"/>
      <w:bookmarkStart w:id="3096" w:name="_Toc58582464"/>
      <w:r w:rsidRPr="00B3056F">
        <w:t>6.2.3.5</w:t>
      </w:r>
      <w:r w:rsidRPr="00B3056F">
        <w:tab/>
        <w:t>Resource: IndividualSmfRegistration</w:t>
      </w:r>
      <w:bookmarkEnd w:id="3090"/>
      <w:bookmarkEnd w:id="3091"/>
      <w:r w:rsidRPr="00B3056F">
        <w:t xml:space="preserve"> (Document)</w:t>
      </w:r>
      <w:bookmarkEnd w:id="3092"/>
      <w:bookmarkEnd w:id="3093"/>
      <w:bookmarkEnd w:id="3094"/>
      <w:bookmarkEnd w:id="3095"/>
      <w:bookmarkEnd w:id="3096"/>
    </w:p>
    <w:p w14:paraId="299B5DAA" w14:textId="77777777" w:rsidR="00EF45DA" w:rsidRPr="00B3056F" w:rsidRDefault="00EF45DA" w:rsidP="00EF45DA">
      <w:pPr>
        <w:pStyle w:val="Heading5"/>
      </w:pPr>
      <w:bookmarkStart w:id="3097" w:name="_Toc11338658"/>
      <w:bookmarkStart w:id="3098" w:name="_Toc27585334"/>
      <w:bookmarkStart w:id="3099" w:name="_Toc36457324"/>
      <w:bookmarkStart w:id="3100" w:name="_Toc45028224"/>
      <w:bookmarkStart w:id="3101" w:name="_Toc45029059"/>
      <w:bookmarkStart w:id="3102" w:name="_Toc51867821"/>
      <w:bookmarkStart w:id="3103" w:name="_Toc58582465"/>
      <w:r w:rsidRPr="00B3056F">
        <w:t>6.2.3.5.1</w:t>
      </w:r>
      <w:r w:rsidRPr="00B3056F">
        <w:tab/>
        <w:t>Resource Definition</w:t>
      </w:r>
      <w:bookmarkEnd w:id="3097"/>
      <w:bookmarkEnd w:id="3098"/>
      <w:bookmarkEnd w:id="3099"/>
      <w:bookmarkEnd w:id="3100"/>
      <w:bookmarkEnd w:id="3101"/>
      <w:bookmarkEnd w:id="3102"/>
      <w:bookmarkEnd w:id="3103"/>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F45DA">
      <w:pPr>
        <w:rPr>
          <w:rFonts w:ascii="Arial" w:hAnsi="Arial" w:cs="Arial"/>
        </w:rPr>
      </w:pPr>
      <w:r w:rsidRPr="00B3056F">
        <w:t>This resource shall support the resource URI variables defined in table 6.2.3.5.1-1</w:t>
      </w:r>
      <w:r w:rsidRPr="00B3056F">
        <w:rPr>
          <w:rFonts w:ascii="Arial" w:hAnsi="Arial" w:cs="Arial"/>
        </w:rPr>
        <w:t>.</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CF0EF75" w:rsidR="00922C12" w:rsidRPr="00B3056F" w:rsidRDefault="00922C12" w:rsidP="00922C12">
            <w:pPr>
              <w:pStyle w:val="TAL"/>
            </w:pPr>
            <w:r w:rsidRPr="00B3056F">
              <w:t>Represents the Subscription Identifier (see 3GPP TS 23.501 [2] clause 5.9.2)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104" w:name="_Toc11338659"/>
      <w:bookmarkStart w:id="3105" w:name="_Toc27585335"/>
      <w:bookmarkStart w:id="3106" w:name="_Toc36457325"/>
      <w:bookmarkStart w:id="3107" w:name="_Toc45028225"/>
      <w:bookmarkStart w:id="3108" w:name="_Toc45029060"/>
      <w:bookmarkStart w:id="3109" w:name="_Toc51867822"/>
      <w:bookmarkStart w:id="3110" w:name="_Toc58582466"/>
      <w:r w:rsidRPr="00B3056F">
        <w:t>6.2.3.5.2</w:t>
      </w:r>
      <w:r w:rsidRPr="00B3056F">
        <w:tab/>
        <w:t>Resource Standard Methods</w:t>
      </w:r>
      <w:bookmarkEnd w:id="3104"/>
      <w:bookmarkEnd w:id="3105"/>
      <w:bookmarkEnd w:id="3106"/>
      <w:bookmarkEnd w:id="3107"/>
      <w:bookmarkEnd w:id="3108"/>
      <w:bookmarkEnd w:id="3109"/>
      <w:bookmarkEnd w:id="3110"/>
    </w:p>
    <w:p w14:paraId="1E3E0A7D" w14:textId="77777777" w:rsidR="00EF45DA" w:rsidRPr="00B3056F" w:rsidRDefault="00EF45DA" w:rsidP="00EF45DA">
      <w:pPr>
        <w:pStyle w:val="Heading6"/>
      </w:pPr>
      <w:bookmarkStart w:id="3111" w:name="_Toc11338660"/>
      <w:bookmarkStart w:id="3112" w:name="_Toc27585336"/>
      <w:bookmarkStart w:id="3113" w:name="_Toc36457326"/>
      <w:bookmarkStart w:id="3114" w:name="_Toc45028226"/>
      <w:bookmarkStart w:id="3115" w:name="_Toc45029061"/>
      <w:bookmarkStart w:id="3116" w:name="_Toc51867823"/>
      <w:bookmarkStart w:id="3117" w:name="_Toc58582467"/>
      <w:r w:rsidRPr="00B3056F">
        <w:t>6.2.3.5.2.1</w:t>
      </w:r>
      <w:r w:rsidRPr="00B3056F">
        <w:tab/>
        <w:t>PUT</w:t>
      </w:r>
      <w:bookmarkEnd w:id="3111"/>
      <w:bookmarkEnd w:id="3112"/>
      <w:bookmarkEnd w:id="3113"/>
      <w:bookmarkEnd w:id="3114"/>
      <w:bookmarkEnd w:id="3115"/>
      <w:bookmarkEnd w:id="3116"/>
      <w:bookmarkEnd w:id="3117"/>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EF45DA">
      <w:pPr>
        <w:pStyle w:val="Heading6"/>
      </w:pPr>
      <w:bookmarkStart w:id="3118" w:name="_Toc11338661"/>
      <w:bookmarkStart w:id="3119" w:name="_Toc27585337"/>
      <w:bookmarkStart w:id="3120" w:name="_Toc36457327"/>
      <w:bookmarkStart w:id="3121" w:name="_Toc45028227"/>
      <w:bookmarkStart w:id="3122" w:name="_Toc45029062"/>
      <w:bookmarkStart w:id="3123" w:name="_Toc51867824"/>
      <w:bookmarkStart w:id="3124" w:name="_Toc58582468"/>
      <w:r w:rsidRPr="00B3056F">
        <w:t>6.2.3.5.2.2</w:t>
      </w:r>
      <w:r w:rsidRPr="00B3056F">
        <w:tab/>
        <w:t>DELETE</w:t>
      </w:r>
      <w:bookmarkEnd w:id="3118"/>
      <w:bookmarkEnd w:id="3119"/>
      <w:bookmarkEnd w:id="3120"/>
      <w:bookmarkEnd w:id="3121"/>
      <w:bookmarkEnd w:id="3122"/>
      <w:bookmarkEnd w:id="3123"/>
      <w:bookmarkEnd w:id="3124"/>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EF45DA">
      <w:pPr>
        <w:pStyle w:val="Heading6"/>
      </w:pPr>
      <w:bookmarkStart w:id="3125" w:name="_Toc36457328"/>
      <w:bookmarkStart w:id="3126" w:name="_Toc45028228"/>
      <w:bookmarkStart w:id="3127" w:name="_Toc45029063"/>
      <w:bookmarkStart w:id="3128" w:name="_Toc51867825"/>
      <w:bookmarkStart w:id="3129" w:name="_Toc58582469"/>
      <w:bookmarkStart w:id="3130" w:name="_Toc11338662"/>
      <w:bookmarkStart w:id="3131" w:name="_Toc27585338"/>
      <w:r w:rsidRPr="00B3056F">
        <w:t>6.2.3.5.2.3</w:t>
      </w:r>
      <w:r w:rsidRPr="00B3056F">
        <w:tab/>
        <w:t>GET</w:t>
      </w:r>
      <w:bookmarkEnd w:id="3125"/>
      <w:bookmarkEnd w:id="3126"/>
      <w:bookmarkEnd w:id="3127"/>
      <w:bookmarkEnd w:id="3128"/>
      <w:bookmarkEnd w:id="3129"/>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132" w:name="_Toc36457329"/>
      <w:bookmarkStart w:id="3133" w:name="_Toc45028229"/>
      <w:bookmarkStart w:id="3134" w:name="_Toc45029064"/>
      <w:bookmarkStart w:id="3135" w:name="_Toc51867826"/>
      <w:bookmarkStart w:id="3136" w:name="_Toc58582470"/>
      <w:r w:rsidRPr="00B3056F">
        <w:t>6.2.3.6</w:t>
      </w:r>
      <w:r w:rsidRPr="00B3056F">
        <w:tab/>
        <w:t>Resource: Smsf3GppAccessRegistration</w:t>
      </w:r>
      <w:bookmarkEnd w:id="3130"/>
      <w:bookmarkEnd w:id="3131"/>
      <w:r w:rsidRPr="00B3056F">
        <w:t xml:space="preserve"> (Document)</w:t>
      </w:r>
      <w:bookmarkEnd w:id="3132"/>
      <w:bookmarkEnd w:id="3133"/>
      <w:bookmarkEnd w:id="3134"/>
      <w:bookmarkEnd w:id="3135"/>
      <w:bookmarkEnd w:id="3136"/>
    </w:p>
    <w:p w14:paraId="52A02C94" w14:textId="77777777" w:rsidR="00EF45DA" w:rsidRPr="00B3056F" w:rsidRDefault="00EF45DA" w:rsidP="00EF45DA">
      <w:pPr>
        <w:pStyle w:val="Heading5"/>
      </w:pPr>
      <w:bookmarkStart w:id="3137" w:name="_Toc11338663"/>
      <w:bookmarkStart w:id="3138" w:name="_Toc27585339"/>
      <w:bookmarkStart w:id="3139" w:name="_Toc36457330"/>
      <w:bookmarkStart w:id="3140" w:name="_Toc45028230"/>
      <w:bookmarkStart w:id="3141" w:name="_Toc45029065"/>
      <w:bookmarkStart w:id="3142" w:name="_Toc51867827"/>
      <w:bookmarkStart w:id="3143" w:name="_Toc58582471"/>
      <w:r w:rsidRPr="00B3056F">
        <w:t>6.2.3.6.1</w:t>
      </w:r>
      <w:r w:rsidRPr="00B3056F">
        <w:tab/>
        <w:t>Description</w:t>
      </w:r>
      <w:bookmarkEnd w:id="3137"/>
      <w:bookmarkEnd w:id="3138"/>
      <w:bookmarkEnd w:id="3139"/>
      <w:bookmarkEnd w:id="3140"/>
      <w:bookmarkEnd w:id="3141"/>
      <w:bookmarkEnd w:id="3142"/>
      <w:bookmarkEnd w:id="3143"/>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144" w:name="_Toc11338664"/>
      <w:bookmarkStart w:id="3145" w:name="_Toc27585340"/>
      <w:bookmarkStart w:id="3146" w:name="_Toc36457331"/>
      <w:bookmarkStart w:id="3147" w:name="_Toc45028231"/>
      <w:bookmarkStart w:id="3148" w:name="_Toc45029066"/>
      <w:bookmarkStart w:id="3149" w:name="_Toc51867828"/>
      <w:bookmarkStart w:id="3150" w:name="_Toc58582472"/>
      <w:r w:rsidRPr="00B3056F">
        <w:t>6.2.3.6.2</w:t>
      </w:r>
      <w:r w:rsidRPr="00B3056F">
        <w:tab/>
        <w:t>Resource Definition</w:t>
      </w:r>
      <w:bookmarkEnd w:id="3144"/>
      <w:bookmarkEnd w:id="3145"/>
      <w:bookmarkEnd w:id="3146"/>
      <w:bookmarkEnd w:id="3147"/>
      <w:bookmarkEnd w:id="3148"/>
      <w:bookmarkEnd w:id="3149"/>
      <w:bookmarkEnd w:id="3150"/>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F45DA">
      <w:pPr>
        <w:rPr>
          <w:rFonts w:ascii="Arial" w:hAnsi="Arial" w:cs="Arial"/>
        </w:rPr>
      </w:pPr>
      <w:r w:rsidRPr="00B3056F">
        <w:t>This resource shall support the resource URI variables defined in table 6.2.3.6.2-1</w:t>
      </w:r>
      <w:r w:rsidRPr="00B3056F">
        <w:rPr>
          <w:rFonts w:ascii="Arial" w:hAnsi="Arial" w:cs="Arial"/>
        </w:rPr>
        <w:t>.</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033EC445"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151" w:name="_Toc11338665"/>
      <w:bookmarkStart w:id="3152" w:name="_Toc27585341"/>
      <w:bookmarkStart w:id="3153" w:name="_Toc36457332"/>
      <w:bookmarkStart w:id="3154" w:name="_Toc45028232"/>
      <w:bookmarkStart w:id="3155" w:name="_Toc45029067"/>
      <w:bookmarkStart w:id="3156" w:name="_Toc51867829"/>
      <w:bookmarkStart w:id="3157" w:name="_Toc58582473"/>
      <w:r w:rsidRPr="00B3056F">
        <w:t>6.2.3.6.3</w:t>
      </w:r>
      <w:r w:rsidRPr="00B3056F">
        <w:tab/>
        <w:t>Resource Standard Methods</w:t>
      </w:r>
      <w:bookmarkEnd w:id="3151"/>
      <w:bookmarkEnd w:id="3152"/>
      <w:bookmarkEnd w:id="3153"/>
      <w:bookmarkEnd w:id="3154"/>
      <w:bookmarkEnd w:id="3155"/>
      <w:bookmarkEnd w:id="3156"/>
      <w:bookmarkEnd w:id="3157"/>
    </w:p>
    <w:p w14:paraId="280A1875" w14:textId="77777777" w:rsidR="00EF45DA" w:rsidRPr="00B3056F" w:rsidRDefault="00EF45DA" w:rsidP="00EF45DA">
      <w:pPr>
        <w:pStyle w:val="Heading6"/>
      </w:pPr>
      <w:bookmarkStart w:id="3158" w:name="_Toc11338666"/>
      <w:bookmarkStart w:id="3159" w:name="_Toc27585342"/>
      <w:bookmarkStart w:id="3160" w:name="_Toc36457333"/>
      <w:bookmarkStart w:id="3161" w:name="_Toc45028233"/>
      <w:bookmarkStart w:id="3162" w:name="_Toc45029068"/>
      <w:bookmarkStart w:id="3163" w:name="_Toc51867830"/>
      <w:bookmarkStart w:id="3164" w:name="_Toc58582474"/>
      <w:r w:rsidRPr="00B3056F">
        <w:t>6.2.3.6.3.1</w:t>
      </w:r>
      <w:r w:rsidRPr="00B3056F">
        <w:tab/>
        <w:t>PUT</w:t>
      </w:r>
      <w:bookmarkEnd w:id="3158"/>
      <w:bookmarkEnd w:id="3159"/>
      <w:bookmarkEnd w:id="3160"/>
      <w:bookmarkEnd w:id="3161"/>
      <w:bookmarkEnd w:id="3162"/>
      <w:bookmarkEnd w:id="3163"/>
      <w:bookmarkEnd w:id="3164"/>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EF45DA">
      <w:pPr>
        <w:pStyle w:val="Heading6"/>
      </w:pPr>
      <w:bookmarkStart w:id="3165" w:name="_Toc11338667"/>
      <w:bookmarkStart w:id="3166" w:name="_Toc27585343"/>
      <w:bookmarkStart w:id="3167" w:name="_Toc36457334"/>
      <w:bookmarkStart w:id="3168" w:name="_Toc45028234"/>
      <w:bookmarkStart w:id="3169" w:name="_Toc45029069"/>
      <w:bookmarkStart w:id="3170" w:name="_Toc51867831"/>
      <w:bookmarkStart w:id="3171" w:name="_Toc58582475"/>
      <w:r w:rsidRPr="00B3056F">
        <w:t>6.2.3.6.3.2</w:t>
      </w:r>
      <w:r w:rsidRPr="00B3056F">
        <w:tab/>
        <w:t>DELETE</w:t>
      </w:r>
      <w:bookmarkEnd w:id="3165"/>
      <w:bookmarkEnd w:id="3166"/>
      <w:bookmarkEnd w:id="3167"/>
      <w:bookmarkEnd w:id="3168"/>
      <w:bookmarkEnd w:id="3169"/>
      <w:bookmarkEnd w:id="3170"/>
      <w:bookmarkEnd w:id="3171"/>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EF45DA">
      <w:pPr>
        <w:pStyle w:val="Heading6"/>
      </w:pPr>
      <w:bookmarkStart w:id="3172" w:name="_Toc11338668"/>
      <w:bookmarkStart w:id="3173" w:name="_Toc27585344"/>
      <w:bookmarkStart w:id="3174" w:name="_Toc36457335"/>
      <w:bookmarkStart w:id="3175" w:name="_Toc45028235"/>
      <w:bookmarkStart w:id="3176" w:name="_Toc45029070"/>
      <w:bookmarkStart w:id="3177" w:name="_Toc51867832"/>
      <w:bookmarkStart w:id="3178" w:name="_Toc58582476"/>
      <w:r w:rsidRPr="00B3056F">
        <w:t>6.2.3.6.3.3</w:t>
      </w:r>
      <w:r w:rsidRPr="00B3056F">
        <w:tab/>
        <w:t>GET</w:t>
      </w:r>
      <w:bookmarkEnd w:id="3172"/>
      <w:bookmarkEnd w:id="3173"/>
      <w:bookmarkEnd w:id="3174"/>
      <w:bookmarkEnd w:id="3175"/>
      <w:bookmarkEnd w:id="3176"/>
      <w:bookmarkEnd w:id="3177"/>
      <w:bookmarkEnd w:id="3178"/>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77777777" w:rsidR="00EF45DA" w:rsidRPr="00B3056F" w:rsidRDefault="00EF45DA" w:rsidP="001330D7">
            <w:pPr>
              <w:pStyle w:val="TAL"/>
            </w:pPr>
            <w:r w:rsidRPr="00B3056F">
              <w:t>see 3GPP TS 29.500 [4] clause 6.6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79" w:name="_Toc11338669"/>
      <w:bookmarkStart w:id="3180" w:name="_Toc27585345"/>
      <w:bookmarkStart w:id="3181" w:name="_Toc36457336"/>
      <w:bookmarkStart w:id="3182" w:name="_Toc45028236"/>
      <w:bookmarkStart w:id="3183" w:name="_Toc45029071"/>
      <w:bookmarkStart w:id="3184" w:name="_Toc51867833"/>
      <w:bookmarkStart w:id="3185" w:name="_Toc58582477"/>
      <w:r w:rsidRPr="00B3056F">
        <w:t>6.2.3.7</w:t>
      </w:r>
      <w:r w:rsidRPr="00B3056F">
        <w:tab/>
        <w:t>Resource: SmsfNon3GppAccessRegistration</w:t>
      </w:r>
      <w:bookmarkEnd w:id="3179"/>
      <w:bookmarkEnd w:id="3180"/>
      <w:r w:rsidRPr="00B3056F">
        <w:t xml:space="preserve"> (Document)</w:t>
      </w:r>
      <w:bookmarkEnd w:id="3181"/>
      <w:bookmarkEnd w:id="3182"/>
      <w:bookmarkEnd w:id="3183"/>
      <w:bookmarkEnd w:id="3184"/>
      <w:bookmarkEnd w:id="3185"/>
    </w:p>
    <w:p w14:paraId="51D811EB" w14:textId="77777777" w:rsidR="00EF45DA" w:rsidRPr="00B3056F" w:rsidRDefault="00EF45DA" w:rsidP="00EF45DA">
      <w:pPr>
        <w:pStyle w:val="Heading5"/>
      </w:pPr>
      <w:bookmarkStart w:id="3186" w:name="_Toc11338670"/>
      <w:bookmarkStart w:id="3187" w:name="_Toc27585346"/>
      <w:bookmarkStart w:id="3188" w:name="_Toc36457337"/>
      <w:bookmarkStart w:id="3189" w:name="_Toc45028237"/>
      <w:bookmarkStart w:id="3190" w:name="_Toc45029072"/>
      <w:bookmarkStart w:id="3191" w:name="_Toc51867834"/>
      <w:bookmarkStart w:id="3192" w:name="_Toc58582478"/>
      <w:r w:rsidRPr="00B3056F">
        <w:t>6.2.3.7.1</w:t>
      </w:r>
      <w:r w:rsidRPr="00B3056F">
        <w:tab/>
        <w:t>Description</w:t>
      </w:r>
      <w:bookmarkEnd w:id="3186"/>
      <w:bookmarkEnd w:id="3187"/>
      <w:bookmarkEnd w:id="3188"/>
      <w:bookmarkEnd w:id="3189"/>
      <w:bookmarkEnd w:id="3190"/>
      <w:bookmarkEnd w:id="3191"/>
      <w:bookmarkEnd w:id="3192"/>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93" w:name="_Toc11338671"/>
      <w:bookmarkStart w:id="3194" w:name="_Toc27585347"/>
      <w:bookmarkStart w:id="3195" w:name="_Toc36457338"/>
      <w:bookmarkStart w:id="3196" w:name="_Toc45028238"/>
      <w:bookmarkStart w:id="3197" w:name="_Toc45029073"/>
      <w:bookmarkStart w:id="3198" w:name="_Toc51867835"/>
      <w:bookmarkStart w:id="3199" w:name="_Toc58582479"/>
      <w:r w:rsidRPr="00B3056F">
        <w:t>6.2.3.7.2</w:t>
      </w:r>
      <w:r w:rsidRPr="00B3056F">
        <w:tab/>
        <w:t>Resource Definition</w:t>
      </w:r>
      <w:bookmarkEnd w:id="3193"/>
      <w:bookmarkEnd w:id="3194"/>
      <w:bookmarkEnd w:id="3195"/>
      <w:bookmarkEnd w:id="3196"/>
      <w:bookmarkEnd w:id="3197"/>
      <w:bookmarkEnd w:id="3198"/>
      <w:bookmarkEnd w:id="3199"/>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F45DA">
      <w:pPr>
        <w:rPr>
          <w:rFonts w:ascii="Arial" w:hAnsi="Arial" w:cs="Arial"/>
        </w:rPr>
      </w:pPr>
      <w:r w:rsidRPr="00B3056F">
        <w:t>This resource shall support the resource URI variables defined in table 6.2.3.7.2-1</w:t>
      </w:r>
      <w:r w:rsidRPr="00B3056F">
        <w:rPr>
          <w:rFonts w:ascii="Arial" w:hAnsi="Arial" w:cs="Arial"/>
        </w:rPr>
        <w:t>.</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2FE15DB7"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200" w:name="_Toc11338672"/>
      <w:bookmarkStart w:id="3201" w:name="_Toc27585348"/>
      <w:bookmarkStart w:id="3202" w:name="_Toc36457339"/>
      <w:bookmarkStart w:id="3203" w:name="_Toc45028239"/>
      <w:bookmarkStart w:id="3204" w:name="_Toc45029074"/>
      <w:bookmarkStart w:id="3205" w:name="_Toc51867836"/>
      <w:bookmarkStart w:id="3206" w:name="_Toc58582480"/>
      <w:r w:rsidRPr="00B3056F">
        <w:t>6.2.3.7.3</w:t>
      </w:r>
      <w:r w:rsidRPr="00B3056F">
        <w:tab/>
        <w:t>Resource Standard Methods</w:t>
      </w:r>
      <w:bookmarkEnd w:id="3200"/>
      <w:bookmarkEnd w:id="3201"/>
      <w:bookmarkEnd w:id="3202"/>
      <w:bookmarkEnd w:id="3203"/>
      <w:bookmarkEnd w:id="3204"/>
      <w:bookmarkEnd w:id="3205"/>
      <w:bookmarkEnd w:id="3206"/>
    </w:p>
    <w:p w14:paraId="59865BE2" w14:textId="77777777" w:rsidR="00EF45DA" w:rsidRPr="00B3056F" w:rsidRDefault="00EF45DA" w:rsidP="00EF45DA">
      <w:pPr>
        <w:pStyle w:val="Heading6"/>
      </w:pPr>
      <w:bookmarkStart w:id="3207" w:name="_Toc11338673"/>
      <w:bookmarkStart w:id="3208" w:name="_Toc27585349"/>
      <w:bookmarkStart w:id="3209" w:name="_Toc36457340"/>
      <w:bookmarkStart w:id="3210" w:name="_Toc45028240"/>
      <w:bookmarkStart w:id="3211" w:name="_Toc45029075"/>
      <w:bookmarkStart w:id="3212" w:name="_Toc51867837"/>
      <w:bookmarkStart w:id="3213" w:name="_Toc58582481"/>
      <w:r w:rsidRPr="00B3056F">
        <w:t>6.2.3.7.3.1</w:t>
      </w:r>
      <w:r w:rsidRPr="00B3056F">
        <w:tab/>
        <w:t>PUT</w:t>
      </w:r>
      <w:bookmarkEnd w:id="3207"/>
      <w:bookmarkEnd w:id="3208"/>
      <w:bookmarkEnd w:id="3209"/>
      <w:bookmarkEnd w:id="3210"/>
      <w:bookmarkEnd w:id="3211"/>
      <w:bookmarkEnd w:id="3212"/>
      <w:bookmarkEnd w:id="3213"/>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EF45DA">
      <w:pPr>
        <w:pStyle w:val="Heading6"/>
      </w:pPr>
      <w:bookmarkStart w:id="3214" w:name="_Toc11338674"/>
      <w:bookmarkStart w:id="3215" w:name="_Toc27585350"/>
      <w:bookmarkStart w:id="3216" w:name="_Toc36457341"/>
      <w:bookmarkStart w:id="3217" w:name="_Toc45028241"/>
      <w:bookmarkStart w:id="3218" w:name="_Toc45029076"/>
      <w:bookmarkStart w:id="3219" w:name="_Toc51867838"/>
      <w:bookmarkStart w:id="3220" w:name="_Toc58582482"/>
      <w:r w:rsidRPr="00B3056F">
        <w:t>6.2.3.7.3.2</w:t>
      </w:r>
      <w:r w:rsidRPr="00B3056F">
        <w:tab/>
        <w:t>DELETE</w:t>
      </w:r>
      <w:bookmarkEnd w:id="3214"/>
      <w:bookmarkEnd w:id="3215"/>
      <w:bookmarkEnd w:id="3216"/>
      <w:bookmarkEnd w:id="3217"/>
      <w:bookmarkEnd w:id="3218"/>
      <w:bookmarkEnd w:id="3219"/>
      <w:bookmarkEnd w:id="3220"/>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EF45DA">
      <w:pPr>
        <w:pStyle w:val="Heading6"/>
      </w:pPr>
      <w:bookmarkStart w:id="3221" w:name="_Toc11338675"/>
      <w:bookmarkStart w:id="3222" w:name="_Toc27585351"/>
      <w:bookmarkStart w:id="3223" w:name="_Toc36457342"/>
      <w:bookmarkStart w:id="3224" w:name="_Toc45028242"/>
      <w:bookmarkStart w:id="3225" w:name="_Toc45029077"/>
      <w:bookmarkStart w:id="3226" w:name="_Toc51867839"/>
      <w:bookmarkStart w:id="3227" w:name="_Toc58582483"/>
      <w:r w:rsidRPr="00B3056F">
        <w:t>6.2.3.7.3.3</w:t>
      </w:r>
      <w:r w:rsidRPr="00B3056F">
        <w:tab/>
        <w:t>GET</w:t>
      </w:r>
      <w:bookmarkEnd w:id="3221"/>
      <w:bookmarkEnd w:id="3222"/>
      <w:bookmarkEnd w:id="3223"/>
      <w:bookmarkEnd w:id="3224"/>
      <w:bookmarkEnd w:id="3225"/>
      <w:bookmarkEnd w:id="3226"/>
      <w:bookmarkEnd w:id="3227"/>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7777777" w:rsidR="00EF45DA" w:rsidRPr="00B3056F" w:rsidRDefault="00EF45DA" w:rsidP="001330D7">
            <w:pPr>
              <w:pStyle w:val="TAL"/>
            </w:pPr>
            <w:r w:rsidRPr="00B3056F">
              <w:t>see 3GPP TS 29.500 [4] clause 6.6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228" w:name="_Toc36457343"/>
      <w:bookmarkStart w:id="3229" w:name="_Toc45028243"/>
      <w:bookmarkStart w:id="3230" w:name="_Toc45029078"/>
      <w:bookmarkStart w:id="3231" w:name="_Toc51867840"/>
      <w:bookmarkStart w:id="3232" w:name="_Toc58582484"/>
      <w:bookmarkStart w:id="3233" w:name="_Toc11338676"/>
      <w:bookmarkStart w:id="3234" w:name="_Toc27585352"/>
      <w:r w:rsidRPr="00B3056F">
        <w:t>6.2.3.8</w:t>
      </w:r>
      <w:r w:rsidRPr="00B3056F">
        <w:tab/>
        <w:t xml:space="preserve">Resource: </w:t>
      </w:r>
      <w:r w:rsidRPr="00B3056F">
        <w:rPr>
          <w:rFonts w:hint="eastAsia"/>
          <w:lang w:eastAsia="zh-CN"/>
        </w:rPr>
        <w:t>Location</w:t>
      </w:r>
      <w:bookmarkEnd w:id="3228"/>
      <w:bookmarkEnd w:id="3229"/>
      <w:bookmarkEnd w:id="3230"/>
      <w:bookmarkEnd w:id="3231"/>
      <w:bookmarkEnd w:id="3232"/>
    </w:p>
    <w:p w14:paraId="17D37708" w14:textId="77777777" w:rsidR="00EF45DA" w:rsidRPr="00B3056F" w:rsidRDefault="00EF45DA" w:rsidP="00EF45DA">
      <w:pPr>
        <w:pStyle w:val="Heading5"/>
      </w:pPr>
      <w:bookmarkStart w:id="3235" w:name="_Toc36457344"/>
      <w:bookmarkStart w:id="3236" w:name="_Toc45028244"/>
      <w:bookmarkStart w:id="3237" w:name="_Toc45029079"/>
      <w:bookmarkStart w:id="3238" w:name="_Toc51867841"/>
      <w:bookmarkStart w:id="3239" w:name="_Toc58582485"/>
      <w:r w:rsidRPr="00B3056F">
        <w:t>6.2.3.8.1</w:t>
      </w:r>
      <w:r w:rsidRPr="00B3056F">
        <w:tab/>
        <w:t>Description</w:t>
      </w:r>
      <w:bookmarkEnd w:id="3235"/>
      <w:bookmarkEnd w:id="3236"/>
      <w:bookmarkEnd w:id="3237"/>
      <w:bookmarkEnd w:id="3238"/>
      <w:bookmarkEnd w:id="3239"/>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240" w:name="_Toc36457345"/>
      <w:bookmarkStart w:id="3241" w:name="_Toc45028245"/>
      <w:bookmarkStart w:id="3242" w:name="_Toc45029080"/>
      <w:bookmarkStart w:id="3243" w:name="_Toc51867842"/>
      <w:bookmarkStart w:id="3244" w:name="_Toc58582486"/>
      <w:r w:rsidRPr="00B3056F">
        <w:t>6.2.3.8.2</w:t>
      </w:r>
      <w:r w:rsidRPr="00B3056F">
        <w:tab/>
        <w:t>Resource Definition</w:t>
      </w:r>
      <w:bookmarkEnd w:id="3240"/>
      <w:bookmarkEnd w:id="3241"/>
      <w:bookmarkEnd w:id="3242"/>
      <w:bookmarkEnd w:id="3243"/>
      <w:bookmarkEnd w:id="3244"/>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F45DA">
      <w:pPr>
        <w:rPr>
          <w:rFonts w:ascii="Arial" w:hAnsi="Arial" w:cs="Arial"/>
        </w:rPr>
      </w:pPr>
      <w:r w:rsidRPr="00B3056F">
        <w:t>This resource shall support the resource URI variables defined in table 6.2.3.8.2-1</w:t>
      </w:r>
      <w:r w:rsidRPr="00B3056F">
        <w:rPr>
          <w:rFonts w:ascii="Arial" w:hAnsi="Arial" w:cs="Arial"/>
        </w:rPr>
        <w:t>.</w:t>
      </w:r>
    </w:p>
    <w:p w14:paraId="785F3455" w14:textId="77777777" w:rsidR="00EF45DA" w:rsidRPr="00B3056F" w:rsidRDefault="00EF45DA" w:rsidP="00EF45DA">
      <w:pPr>
        <w:pStyle w:val="TH"/>
        <w:rPr>
          <w:rFonts w:cs="Arial"/>
        </w:rPr>
      </w:pPr>
      <w:r w:rsidRPr="00B3056F">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241BE41D"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245" w:name="_Toc36457346"/>
      <w:bookmarkStart w:id="3246" w:name="_Toc45028246"/>
      <w:bookmarkStart w:id="3247" w:name="_Toc45029081"/>
      <w:bookmarkStart w:id="3248" w:name="_Toc51867843"/>
      <w:bookmarkStart w:id="3249" w:name="_Toc58582487"/>
      <w:r w:rsidRPr="00B3056F">
        <w:t>6.2.3.8.3</w:t>
      </w:r>
      <w:r w:rsidRPr="00B3056F">
        <w:tab/>
        <w:t>Resource Standard Methods</w:t>
      </w:r>
      <w:bookmarkEnd w:id="3245"/>
      <w:bookmarkEnd w:id="3246"/>
      <w:bookmarkEnd w:id="3247"/>
      <w:bookmarkEnd w:id="3248"/>
      <w:bookmarkEnd w:id="3249"/>
    </w:p>
    <w:p w14:paraId="295B5F39" w14:textId="77777777" w:rsidR="00EF45DA" w:rsidRPr="00B3056F" w:rsidRDefault="00EF45DA" w:rsidP="00EF45DA">
      <w:pPr>
        <w:pStyle w:val="Heading6"/>
      </w:pPr>
      <w:bookmarkStart w:id="3250" w:name="_Toc36457347"/>
      <w:bookmarkStart w:id="3251" w:name="_Toc45028247"/>
      <w:bookmarkStart w:id="3252" w:name="_Toc45029082"/>
      <w:bookmarkStart w:id="3253" w:name="_Toc51867844"/>
      <w:bookmarkStart w:id="3254" w:name="_Toc58582488"/>
      <w:r w:rsidRPr="00B3056F">
        <w:t>6.2.3.8.3.1</w:t>
      </w:r>
      <w:r w:rsidRPr="00B3056F">
        <w:tab/>
        <w:t>GET</w:t>
      </w:r>
      <w:bookmarkEnd w:id="3250"/>
      <w:bookmarkEnd w:id="3251"/>
      <w:bookmarkEnd w:id="3252"/>
      <w:bookmarkEnd w:id="3253"/>
      <w:bookmarkEnd w:id="3254"/>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77777777" w:rsidR="00EF45DA" w:rsidRPr="00B3056F" w:rsidRDefault="00EF45DA" w:rsidP="001330D7">
            <w:pPr>
              <w:pStyle w:val="TAL"/>
            </w:pPr>
            <w:r w:rsidRPr="00B3056F">
              <w:t>see 3GPP TS 29.500 [4] clause 6.6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255" w:name="_Toc45028248"/>
      <w:bookmarkStart w:id="3256" w:name="_Toc45029083"/>
      <w:bookmarkStart w:id="3257" w:name="_Toc51867845"/>
      <w:bookmarkStart w:id="3258" w:name="_Toc58582489"/>
      <w:bookmarkStart w:id="3259" w:name="_Toc36457348"/>
      <w:r w:rsidRPr="006A7EE2">
        <w:t>6.2.3.</w:t>
      </w:r>
      <w:r w:rsidR="0028148F">
        <w:t>9</w:t>
      </w:r>
      <w:r w:rsidRPr="006A7EE2">
        <w:tab/>
        <w:t xml:space="preserve">Resource: </w:t>
      </w:r>
      <w:r>
        <w:t>Registrations</w:t>
      </w:r>
      <w:bookmarkEnd w:id="3255"/>
      <w:bookmarkEnd w:id="3256"/>
      <w:bookmarkEnd w:id="3257"/>
      <w:bookmarkEnd w:id="3258"/>
    </w:p>
    <w:p w14:paraId="58650863" w14:textId="1BFA0C79" w:rsidR="00A57E20" w:rsidRPr="006A7EE2" w:rsidRDefault="00A57E20" w:rsidP="00A57E20">
      <w:pPr>
        <w:pStyle w:val="Heading5"/>
      </w:pPr>
      <w:bookmarkStart w:id="3260" w:name="_Toc45028249"/>
      <w:bookmarkStart w:id="3261" w:name="_Toc45029084"/>
      <w:bookmarkStart w:id="3262" w:name="_Toc51867846"/>
      <w:bookmarkStart w:id="3263" w:name="_Toc58582490"/>
      <w:r w:rsidRPr="006A7EE2">
        <w:t>6.2.3.</w:t>
      </w:r>
      <w:r w:rsidR="0028148F">
        <w:t>9</w:t>
      </w:r>
      <w:r w:rsidRPr="006A7EE2">
        <w:t>.1</w:t>
      </w:r>
      <w:r w:rsidRPr="006A7EE2">
        <w:tab/>
        <w:t>Description</w:t>
      </w:r>
      <w:bookmarkEnd w:id="3260"/>
      <w:bookmarkEnd w:id="3261"/>
      <w:bookmarkEnd w:id="3262"/>
      <w:bookmarkEnd w:id="3263"/>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264" w:name="_Toc45028250"/>
      <w:bookmarkStart w:id="3265" w:name="_Toc45029085"/>
      <w:bookmarkStart w:id="3266" w:name="_Toc51867847"/>
      <w:bookmarkStart w:id="3267" w:name="_Toc58582491"/>
      <w:r w:rsidRPr="006A7EE2">
        <w:t>6.2.3.</w:t>
      </w:r>
      <w:r w:rsidR="0028148F">
        <w:t>9</w:t>
      </w:r>
      <w:r w:rsidRPr="006A7EE2">
        <w:t>.2</w:t>
      </w:r>
      <w:r w:rsidRPr="006A7EE2">
        <w:tab/>
        <w:t>Resource Definition</w:t>
      </w:r>
      <w:bookmarkEnd w:id="3264"/>
      <w:bookmarkEnd w:id="3265"/>
      <w:bookmarkEnd w:id="3266"/>
      <w:bookmarkEnd w:id="3267"/>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A57E20">
      <w:pPr>
        <w:rPr>
          <w:rFonts w:ascii="Arial" w:hAnsi="Arial" w:cs="Arial"/>
        </w:rPr>
      </w:pPr>
      <w:r w:rsidRPr="006A7EE2">
        <w:t>This resource shall support the resource URI variables defined in table 6.2.3.</w:t>
      </w:r>
      <w:r w:rsidR="0028148F">
        <w:t>9</w:t>
      </w:r>
      <w:r w:rsidRPr="006A7EE2">
        <w:t>.2-1</w:t>
      </w:r>
      <w:r w:rsidRPr="006A7EE2">
        <w:rPr>
          <w:rFonts w:ascii="Arial" w:hAnsi="Arial" w:cs="Arial"/>
        </w:rPr>
        <w:t>.</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77777777" w:rsidR="00A57E20" w:rsidRPr="006A7EE2" w:rsidRDefault="00A57E20" w:rsidP="006B3469">
            <w:pPr>
              <w:pStyle w:val="TAL"/>
            </w:pPr>
            <w:r w:rsidRPr="006A7EE2">
              <w:t xml:space="preserve">Represents the Subscription Identifier SUPI or GPSI (see 3GPP TS 23.501 [2] clause 5.9.2)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68" w:name="_Toc45028251"/>
      <w:bookmarkStart w:id="3269" w:name="_Toc45029086"/>
      <w:bookmarkStart w:id="3270" w:name="_Toc51867848"/>
      <w:bookmarkStart w:id="3271" w:name="_Toc58582492"/>
      <w:r w:rsidRPr="006A7EE2">
        <w:t>6.2.3.</w:t>
      </w:r>
      <w:r w:rsidR="0028148F">
        <w:t>9</w:t>
      </w:r>
      <w:r w:rsidRPr="006A7EE2">
        <w:t>.3</w:t>
      </w:r>
      <w:r w:rsidRPr="006A7EE2">
        <w:tab/>
        <w:t>Resource Standard Methods</w:t>
      </w:r>
      <w:bookmarkEnd w:id="3268"/>
      <w:bookmarkEnd w:id="3269"/>
      <w:bookmarkEnd w:id="3270"/>
      <w:bookmarkEnd w:id="3271"/>
    </w:p>
    <w:p w14:paraId="73CAB2D2" w14:textId="3ABE5600" w:rsidR="00A57E20" w:rsidRPr="00967A62" w:rsidRDefault="00A57E20" w:rsidP="00A57E20">
      <w:pPr>
        <w:pStyle w:val="Heading6"/>
      </w:pPr>
      <w:bookmarkStart w:id="3272" w:name="_Toc45028252"/>
      <w:bookmarkStart w:id="3273" w:name="_Toc45029087"/>
      <w:bookmarkStart w:id="3274" w:name="_Toc51867849"/>
      <w:bookmarkStart w:id="3275" w:name="_Toc58582493"/>
      <w:r w:rsidRPr="006A7EE2">
        <w:t>6.2.3.</w:t>
      </w:r>
      <w:r w:rsidR="0028148F">
        <w:t>9</w:t>
      </w:r>
      <w:r w:rsidRPr="006A7EE2">
        <w:t>.3.</w:t>
      </w:r>
      <w:r>
        <w:t>1</w:t>
      </w:r>
      <w:r w:rsidRPr="006A7EE2">
        <w:tab/>
        <w:t>GET</w:t>
      </w:r>
      <w:bookmarkEnd w:id="3272"/>
      <w:bookmarkEnd w:id="3273"/>
      <w:bookmarkEnd w:id="3274"/>
      <w:bookmarkEnd w:id="3275"/>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77777777" w:rsidR="00A57E20" w:rsidRPr="006A7EE2" w:rsidRDefault="00A57E20" w:rsidP="006B3469">
            <w:pPr>
              <w:pStyle w:val="TAL"/>
            </w:pPr>
            <w:r w:rsidRPr="006A7EE2">
              <w:t>see 3GPP TS 29.500 [4] clause 6.6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76" w:name="_Toc45028253"/>
      <w:bookmarkStart w:id="3277" w:name="_Toc45029088"/>
      <w:bookmarkStart w:id="3278" w:name="_Toc51867850"/>
      <w:bookmarkStart w:id="3279" w:name="_Toc58582494"/>
      <w:r w:rsidRPr="006A7EE2">
        <w:t>6.2.3.</w:t>
      </w:r>
      <w:r w:rsidR="00FC531E">
        <w:t>10</w:t>
      </w:r>
      <w:r w:rsidRPr="006A7EE2">
        <w:tab/>
        <w:t xml:space="preserve">Resource: </w:t>
      </w:r>
      <w:r>
        <w:t>IpSmGw</w:t>
      </w:r>
      <w:r w:rsidRPr="006A7EE2">
        <w:t>Registration</w:t>
      </w:r>
      <w:bookmarkEnd w:id="3276"/>
      <w:bookmarkEnd w:id="3277"/>
      <w:bookmarkEnd w:id="3278"/>
      <w:bookmarkEnd w:id="3279"/>
    </w:p>
    <w:p w14:paraId="616244FE" w14:textId="5AF6DC8B" w:rsidR="007B7649" w:rsidRPr="006A7EE2" w:rsidRDefault="007B7649" w:rsidP="007B7649">
      <w:pPr>
        <w:pStyle w:val="Heading5"/>
      </w:pPr>
      <w:bookmarkStart w:id="3280" w:name="_Toc45028254"/>
      <w:bookmarkStart w:id="3281" w:name="_Toc45029089"/>
      <w:bookmarkStart w:id="3282" w:name="_Toc51867851"/>
      <w:bookmarkStart w:id="3283" w:name="_Toc58582495"/>
      <w:r w:rsidRPr="006A7EE2">
        <w:t>6.2.3.</w:t>
      </w:r>
      <w:r w:rsidR="00FC531E">
        <w:t>10</w:t>
      </w:r>
      <w:r w:rsidRPr="006A7EE2">
        <w:t>.1</w:t>
      </w:r>
      <w:r w:rsidRPr="006A7EE2">
        <w:tab/>
        <w:t>Description</w:t>
      </w:r>
      <w:bookmarkEnd w:id="3280"/>
      <w:bookmarkEnd w:id="3281"/>
      <w:bookmarkEnd w:id="3282"/>
      <w:bookmarkEnd w:id="3283"/>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84" w:name="_Toc45028255"/>
      <w:bookmarkStart w:id="3285" w:name="_Toc45029090"/>
      <w:bookmarkStart w:id="3286" w:name="_Toc51867852"/>
      <w:bookmarkStart w:id="3287" w:name="_Toc58582496"/>
      <w:r w:rsidRPr="006A7EE2">
        <w:t>6.2.3.</w:t>
      </w:r>
      <w:r w:rsidR="00FC531E">
        <w:t>10</w:t>
      </w:r>
      <w:r w:rsidRPr="006A7EE2">
        <w:t>.2</w:t>
      </w:r>
      <w:r w:rsidRPr="006A7EE2">
        <w:tab/>
        <w:t>Resource Definition</w:t>
      </w:r>
      <w:bookmarkEnd w:id="3284"/>
      <w:bookmarkEnd w:id="3285"/>
      <w:bookmarkEnd w:id="3286"/>
      <w:bookmarkEnd w:id="3287"/>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7B7649">
      <w:pPr>
        <w:rPr>
          <w:rFonts w:ascii="Arial" w:hAnsi="Arial" w:cs="Arial"/>
        </w:rPr>
      </w:pPr>
      <w:r w:rsidRPr="006A7EE2">
        <w:t>This resource shall support the resource URI variables defined in table 6.2.3.</w:t>
      </w:r>
      <w:r w:rsidR="00FC531E">
        <w:t>10</w:t>
      </w:r>
      <w:r w:rsidRPr="006A7EE2">
        <w:t>.2-1</w:t>
      </w:r>
      <w:r w:rsidRPr="006A7EE2">
        <w:rPr>
          <w:rFonts w:ascii="Arial" w:hAnsi="Arial" w:cs="Arial"/>
        </w:rPr>
        <w:t>.</w:t>
      </w:r>
    </w:p>
    <w:p w14:paraId="63F1A230" w14:textId="5976E70F" w:rsidR="007B7649" w:rsidRPr="006A7EE2" w:rsidRDefault="007B7649" w:rsidP="007B7649">
      <w:pPr>
        <w:pStyle w:val="TH"/>
        <w:rPr>
          <w:rFonts w:cs="Arial"/>
        </w:rPr>
      </w:pPr>
      <w:r w:rsidRPr="006A7EE2">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88" w:name="_Toc45028256"/>
      <w:bookmarkStart w:id="3289" w:name="_Toc45029091"/>
      <w:bookmarkStart w:id="3290" w:name="_Toc51867853"/>
      <w:bookmarkStart w:id="3291" w:name="_Toc58582497"/>
      <w:r w:rsidRPr="006A7EE2">
        <w:t>6.2.3.</w:t>
      </w:r>
      <w:r w:rsidR="00FC531E">
        <w:t>10</w:t>
      </w:r>
      <w:r w:rsidRPr="006A7EE2">
        <w:t>.3</w:t>
      </w:r>
      <w:r w:rsidRPr="006A7EE2">
        <w:tab/>
        <w:t>Resource Standard Methods</w:t>
      </w:r>
      <w:bookmarkEnd w:id="3288"/>
      <w:bookmarkEnd w:id="3289"/>
      <w:bookmarkEnd w:id="3290"/>
      <w:bookmarkEnd w:id="3291"/>
    </w:p>
    <w:p w14:paraId="422C428D" w14:textId="4071119D" w:rsidR="007B7649" w:rsidRPr="006A7EE2" w:rsidRDefault="007B7649" w:rsidP="007B7649">
      <w:pPr>
        <w:pStyle w:val="Heading6"/>
      </w:pPr>
      <w:bookmarkStart w:id="3292" w:name="_Toc45028257"/>
      <w:bookmarkStart w:id="3293" w:name="_Toc45029092"/>
      <w:bookmarkStart w:id="3294" w:name="_Toc51867854"/>
      <w:bookmarkStart w:id="3295" w:name="_Toc58582498"/>
      <w:r w:rsidRPr="006A7EE2">
        <w:t>6.2.3.</w:t>
      </w:r>
      <w:r w:rsidR="00FC531E">
        <w:t>10</w:t>
      </w:r>
      <w:r w:rsidRPr="006A7EE2">
        <w:t>.3.1</w:t>
      </w:r>
      <w:r w:rsidRPr="006A7EE2">
        <w:tab/>
        <w:t>PUT</w:t>
      </w:r>
      <w:bookmarkEnd w:id="3292"/>
      <w:bookmarkEnd w:id="3293"/>
      <w:bookmarkEnd w:id="3294"/>
      <w:bookmarkEnd w:id="3295"/>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7B7649">
      <w:pPr>
        <w:pStyle w:val="Heading6"/>
      </w:pPr>
      <w:bookmarkStart w:id="3296" w:name="_Toc45028258"/>
      <w:bookmarkStart w:id="3297" w:name="_Toc45029093"/>
      <w:bookmarkStart w:id="3298" w:name="_Toc51867855"/>
      <w:bookmarkStart w:id="3299" w:name="_Toc58582499"/>
      <w:r w:rsidRPr="006A7EE2">
        <w:t>6.2.3.</w:t>
      </w:r>
      <w:r w:rsidR="00FC531E">
        <w:t>10</w:t>
      </w:r>
      <w:r w:rsidRPr="006A7EE2">
        <w:t>.3.2</w:t>
      </w:r>
      <w:r w:rsidRPr="006A7EE2">
        <w:tab/>
        <w:t>DELETE</w:t>
      </w:r>
      <w:bookmarkEnd w:id="3296"/>
      <w:bookmarkEnd w:id="3297"/>
      <w:bookmarkEnd w:id="3298"/>
      <w:bookmarkEnd w:id="3299"/>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7B7649">
      <w:pPr>
        <w:pStyle w:val="Heading6"/>
      </w:pPr>
      <w:bookmarkStart w:id="3300" w:name="_Toc45028259"/>
      <w:bookmarkStart w:id="3301" w:name="_Toc45029094"/>
      <w:bookmarkStart w:id="3302" w:name="_Toc51867856"/>
      <w:bookmarkStart w:id="3303" w:name="_Toc58582500"/>
      <w:r w:rsidRPr="006A7EE2">
        <w:t>6.2.3.</w:t>
      </w:r>
      <w:r w:rsidR="00FC531E">
        <w:t>10</w:t>
      </w:r>
      <w:r w:rsidRPr="006A7EE2">
        <w:t>.3.3</w:t>
      </w:r>
      <w:r w:rsidRPr="006A7EE2">
        <w:tab/>
        <w:t>GET</w:t>
      </w:r>
      <w:bookmarkEnd w:id="3300"/>
      <w:bookmarkEnd w:id="3301"/>
      <w:bookmarkEnd w:id="3302"/>
      <w:bookmarkEnd w:id="3303"/>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304" w:name="_Toc45028260"/>
      <w:bookmarkStart w:id="3305" w:name="_Toc45029095"/>
      <w:bookmarkStart w:id="3306" w:name="_Toc51867857"/>
      <w:bookmarkStart w:id="3307" w:name="_Toc58582501"/>
      <w:r w:rsidRPr="00B3056F">
        <w:t>6.2.4</w:t>
      </w:r>
      <w:r w:rsidRPr="00B3056F">
        <w:tab/>
        <w:t>Custom Operations without associated resources</w:t>
      </w:r>
      <w:bookmarkEnd w:id="3233"/>
      <w:bookmarkEnd w:id="3234"/>
      <w:bookmarkEnd w:id="3259"/>
      <w:bookmarkEnd w:id="3304"/>
      <w:bookmarkEnd w:id="3305"/>
      <w:bookmarkEnd w:id="3306"/>
      <w:bookmarkEnd w:id="3307"/>
    </w:p>
    <w:p w14:paraId="60307CF2" w14:textId="77777777" w:rsidR="00EF45DA" w:rsidRPr="00B3056F" w:rsidRDefault="00EF45DA" w:rsidP="00EF45DA">
      <w:pPr>
        <w:pStyle w:val="Heading4"/>
      </w:pPr>
      <w:bookmarkStart w:id="3308" w:name="_Toc510696623"/>
      <w:bookmarkStart w:id="3309" w:name="_Toc6488447"/>
      <w:bookmarkStart w:id="3310" w:name="_Toc27585353"/>
      <w:bookmarkStart w:id="3311" w:name="_Toc36457349"/>
      <w:bookmarkStart w:id="3312" w:name="_Toc45028261"/>
      <w:bookmarkStart w:id="3313" w:name="_Toc45029096"/>
      <w:bookmarkStart w:id="3314" w:name="_Toc51867858"/>
      <w:bookmarkStart w:id="3315" w:name="_Toc58582502"/>
      <w:bookmarkStart w:id="3316" w:name="_Toc11338677"/>
      <w:r w:rsidRPr="00B3056F">
        <w:t>6.2.4.1</w:t>
      </w:r>
      <w:r w:rsidRPr="00B3056F">
        <w:tab/>
        <w:t>Overview</w:t>
      </w:r>
      <w:bookmarkEnd w:id="3308"/>
      <w:bookmarkEnd w:id="3309"/>
      <w:bookmarkEnd w:id="3310"/>
      <w:bookmarkEnd w:id="3311"/>
      <w:bookmarkEnd w:id="3312"/>
      <w:bookmarkEnd w:id="3313"/>
      <w:bookmarkEnd w:id="3314"/>
      <w:bookmarkEnd w:id="3315"/>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317" w:name="_Toc510696624"/>
      <w:bookmarkStart w:id="3318" w:name="_Toc6488448"/>
      <w:bookmarkStart w:id="3319" w:name="_Toc27585354"/>
      <w:bookmarkStart w:id="3320" w:name="_Toc36457350"/>
      <w:bookmarkStart w:id="3321" w:name="_Toc45028262"/>
      <w:bookmarkStart w:id="3322" w:name="_Toc45029097"/>
      <w:bookmarkStart w:id="3323" w:name="_Toc51867859"/>
      <w:bookmarkStart w:id="3324" w:name="_Toc58582503"/>
      <w:r w:rsidRPr="00B3056F">
        <w:t>6.2.4.2</w:t>
      </w:r>
      <w:r w:rsidRPr="00B3056F">
        <w:tab/>
        <w:t>Operation: Trigger P-CSCF Restoration</w:t>
      </w:r>
      <w:bookmarkEnd w:id="3317"/>
      <w:bookmarkEnd w:id="3318"/>
      <w:bookmarkEnd w:id="3319"/>
      <w:bookmarkEnd w:id="3320"/>
      <w:bookmarkEnd w:id="3321"/>
      <w:bookmarkEnd w:id="3322"/>
      <w:bookmarkEnd w:id="3323"/>
      <w:bookmarkEnd w:id="3324"/>
    </w:p>
    <w:p w14:paraId="783BA14C" w14:textId="77777777" w:rsidR="00EF45DA" w:rsidRPr="00B3056F" w:rsidRDefault="00EF45DA" w:rsidP="00EF45DA">
      <w:pPr>
        <w:pStyle w:val="Heading5"/>
      </w:pPr>
      <w:bookmarkStart w:id="3325" w:name="_Toc510696625"/>
      <w:bookmarkStart w:id="3326" w:name="_Toc6488449"/>
      <w:bookmarkStart w:id="3327" w:name="_Toc27585355"/>
      <w:bookmarkStart w:id="3328" w:name="_Toc36457351"/>
      <w:bookmarkStart w:id="3329" w:name="_Toc45028263"/>
      <w:bookmarkStart w:id="3330" w:name="_Toc45029098"/>
      <w:bookmarkStart w:id="3331" w:name="_Toc51867860"/>
      <w:bookmarkStart w:id="3332" w:name="_Toc58582504"/>
      <w:r w:rsidRPr="00B3056F">
        <w:t>6.2.4.2.1</w:t>
      </w:r>
      <w:r w:rsidRPr="00B3056F">
        <w:tab/>
        <w:t>Description</w:t>
      </w:r>
      <w:bookmarkEnd w:id="3325"/>
      <w:bookmarkEnd w:id="3326"/>
      <w:bookmarkEnd w:id="3327"/>
      <w:bookmarkEnd w:id="3328"/>
      <w:bookmarkEnd w:id="3329"/>
      <w:bookmarkEnd w:id="3330"/>
      <w:bookmarkEnd w:id="3331"/>
      <w:bookmarkEnd w:id="3332"/>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333" w:name="_Toc510696626"/>
      <w:bookmarkStart w:id="3334" w:name="_Toc6488450"/>
      <w:bookmarkStart w:id="3335" w:name="_Toc27585356"/>
      <w:bookmarkStart w:id="3336" w:name="_Toc36457352"/>
      <w:bookmarkStart w:id="3337" w:name="_Toc45028264"/>
      <w:bookmarkStart w:id="3338" w:name="_Toc45029099"/>
      <w:bookmarkStart w:id="3339" w:name="_Toc51867861"/>
      <w:bookmarkStart w:id="3340" w:name="_Toc58582505"/>
      <w:r w:rsidRPr="00B3056F">
        <w:t>6.2.4.2.2</w:t>
      </w:r>
      <w:r w:rsidRPr="00B3056F">
        <w:tab/>
        <w:t>Operation Definition</w:t>
      </w:r>
      <w:bookmarkEnd w:id="3333"/>
      <w:bookmarkEnd w:id="3334"/>
      <w:bookmarkEnd w:id="3335"/>
      <w:bookmarkEnd w:id="3336"/>
      <w:bookmarkEnd w:id="3337"/>
      <w:bookmarkEnd w:id="3338"/>
      <w:bookmarkEnd w:id="3339"/>
      <w:bookmarkEnd w:id="3340"/>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341" w:name="_Toc27585357"/>
      <w:bookmarkStart w:id="3342" w:name="_Toc36457353"/>
      <w:bookmarkStart w:id="3343" w:name="_Toc45028265"/>
      <w:bookmarkStart w:id="3344" w:name="_Toc45029100"/>
      <w:bookmarkStart w:id="3345" w:name="_Toc51867862"/>
      <w:bookmarkStart w:id="3346" w:name="_Toc58582506"/>
      <w:r w:rsidRPr="00B3056F">
        <w:t>6.2.5</w:t>
      </w:r>
      <w:r w:rsidRPr="00B3056F">
        <w:tab/>
        <w:t>Notifications</w:t>
      </w:r>
      <w:bookmarkEnd w:id="3316"/>
      <w:bookmarkEnd w:id="3341"/>
      <w:bookmarkEnd w:id="3342"/>
      <w:bookmarkEnd w:id="3343"/>
      <w:bookmarkEnd w:id="3344"/>
      <w:bookmarkEnd w:id="3345"/>
      <w:bookmarkEnd w:id="3346"/>
    </w:p>
    <w:p w14:paraId="77E01165" w14:textId="77777777" w:rsidR="00EF45DA" w:rsidRPr="00B3056F" w:rsidRDefault="00EF45DA" w:rsidP="00EF45DA">
      <w:pPr>
        <w:pStyle w:val="Heading4"/>
      </w:pPr>
      <w:bookmarkStart w:id="3347" w:name="_Toc11338678"/>
      <w:bookmarkStart w:id="3348" w:name="_Toc27585358"/>
      <w:bookmarkStart w:id="3349" w:name="_Toc36457354"/>
      <w:bookmarkStart w:id="3350" w:name="_Toc45028266"/>
      <w:bookmarkStart w:id="3351" w:name="_Toc45029101"/>
      <w:bookmarkStart w:id="3352" w:name="_Toc51867863"/>
      <w:bookmarkStart w:id="3353" w:name="_Toc58582507"/>
      <w:r w:rsidRPr="00B3056F">
        <w:t>6.2.5.1</w:t>
      </w:r>
      <w:r w:rsidRPr="00B3056F">
        <w:tab/>
        <w:t>General</w:t>
      </w:r>
      <w:bookmarkEnd w:id="3347"/>
      <w:bookmarkEnd w:id="3348"/>
      <w:bookmarkEnd w:id="3349"/>
      <w:bookmarkEnd w:id="3350"/>
      <w:bookmarkEnd w:id="3351"/>
      <w:bookmarkEnd w:id="3352"/>
      <w:bookmarkEnd w:id="3353"/>
    </w:p>
    <w:p w14:paraId="28DC0061" w14:textId="1AA2D12D"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354" w:name="_Toc11338679"/>
      <w:bookmarkStart w:id="3355" w:name="_Toc27585359"/>
      <w:bookmarkStart w:id="3356" w:name="_Toc36457355"/>
      <w:bookmarkStart w:id="3357" w:name="_Toc45028267"/>
      <w:bookmarkStart w:id="3358" w:name="_Toc45029102"/>
      <w:bookmarkStart w:id="3359" w:name="_Toc51867864"/>
      <w:bookmarkStart w:id="3360" w:name="_Toc58582508"/>
      <w:r w:rsidRPr="00B3056F">
        <w:t>6.2.5.2</w:t>
      </w:r>
      <w:r w:rsidRPr="00B3056F">
        <w:tab/>
        <w:t>Deregistration Notification</w:t>
      </w:r>
      <w:bookmarkEnd w:id="3354"/>
      <w:bookmarkEnd w:id="3355"/>
      <w:bookmarkEnd w:id="3356"/>
      <w:bookmarkEnd w:id="3357"/>
      <w:bookmarkEnd w:id="3358"/>
      <w:bookmarkEnd w:id="3359"/>
      <w:bookmarkEnd w:id="3360"/>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E419FF" w14:textId="48792076" w:rsidR="00202954" w:rsidRPr="00B3056F" w:rsidRDefault="00202954" w:rsidP="00202954">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61CDF9" w14:textId="77777777" w:rsidR="00202954" w:rsidRPr="00B3056F" w:rsidRDefault="00202954" w:rsidP="00202954">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3D27B3B5" w14:textId="77777777" w:rsidR="00202954" w:rsidRPr="00B3056F" w:rsidRDefault="00202954" w:rsidP="00202954">
            <w:pPr>
              <w:pStyle w:val="B1"/>
              <w:ind w:left="0" w:firstLine="0"/>
              <w:rPr>
                <w:rFonts w:ascii="Arial" w:hAnsi="Arial"/>
                <w:sz w:val="18"/>
              </w:rPr>
            </w:pPr>
            <w:r w:rsidRPr="00B3056F">
              <w:rPr>
                <w:rFonts w:ascii="Arial" w:hAnsi="Arial"/>
                <w:sz w:val="18"/>
              </w:rPr>
              <w:t>- NF_CONSUMER_REDIRECT_ONE_TXN</w:t>
            </w:r>
          </w:p>
          <w:p w14:paraId="3725EFF6" w14:textId="77777777" w:rsidR="00202954" w:rsidRPr="00B3056F" w:rsidRDefault="00202954" w:rsidP="00202954">
            <w:pPr>
              <w:pStyle w:val="B1"/>
              <w:ind w:left="0" w:firstLine="0"/>
              <w:rPr>
                <w:rFonts w:ascii="Arial" w:hAnsi="Arial"/>
                <w:sz w:val="18"/>
              </w:rPr>
            </w:pPr>
            <w:r w:rsidRPr="00B3056F">
              <w:rPr>
                <w:rFonts w:ascii="Arial" w:hAnsi="Arial"/>
                <w:sz w:val="18"/>
              </w:rPr>
              <w:t>See table 6.</w:t>
            </w:r>
            <w:r>
              <w:rPr>
                <w:rFonts w:ascii="Arial" w:hAnsi="Arial"/>
                <w:sz w:val="18"/>
              </w:rPr>
              <w:t>2</w:t>
            </w:r>
            <w:r w:rsidRPr="00B3056F">
              <w:rPr>
                <w:rFonts w:ascii="Arial" w:hAnsi="Arial"/>
                <w:sz w:val="18"/>
              </w:rPr>
              <w:t>.7.3-1 for the description of this error.</w:t>
            </w:r>
          </w:p>
          <w:p w14:paraId="701059C8" w14:textId="4573759A" w:rsidR="00202954" w:rsidRPr="00B3056F" w:rsidRDefault="00202954" w:rsidP="00202954">
            <w:pPr>
              <w:pStyle w:val="TAL"/>
            </w:pPr>
            <w:r w:rsidRPr="00B3056F">
              <w:t>The Location header of the response shall be set to the new Callback URI of the target NF Service Consumer (e.g. AMF) to which the request is redirected.</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E2694" w14:textId="7973687D" w:rsidR="00202954" w:rsidRPr="00B3056F" w:rsidRDefault="00202954" w:rsidP="00202954">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E8AC894" w14:textId="77777777" w:rsidR="00202954" w:rsidRPr="00B3056F" w:rsidRDefault="00202954" w:rsidP="00202954">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2D3DCD5A" w14:textId="77777777" w:rsidR="00202954" w:rsidRPr="00B3056F" w:rsidRDefault="00202954" w:rsidP="00202954">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36FBCBA4" w14:textId="77777777" w:rsidR="00202954" w:rsidRPr="00B3056F" w:rsidRDefault="00202954" w:rsidP="00202954">
            <w:pPr>
              <w:pStyle w:val="TAL"/>
            </w:pPr>
            <w:r w:rsidRPr="00B3056F">
              <w:t>See table 6.</w:t>
            </w:r>
            <w:r>
              <w:t>2</w:t>
            </w:r>
            <w:r w:rsidRPr="00B3056F">
              <w:t>.7.3-1 for the description of this error.</w:t>
            </w:r>
          </w:p>
          <w:p w14:paraId="74C0132A" w14:textId="77777777" w:rsidR="00202954" w:rsidRPr="00B3056F" w:rsidRDefault="00202954" w:rsidP="00202954">
            <w:pPr>
              <w:pStyle w:val="TAL"/>
            </w:pPr>
          </w:p>
          <w:p w14:paraId="15B8F785" w14:textId="07AC2221" w:rsidR="00202954" w:rsidRPr="00B3056F" w:rsidRDefault="00202954" w:rsidP="00202954">
            <w:pPr>
              <w:pStyle w:val="TAL"/>
            </w:pPr>
            <w:r w:rsidRPr="00B3056F">
              <w:t>The Location header of the response shall be set to the new Callback URI of the target NF Service Consumer (e.g AMF) to which the request is redirected.</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628DE" w14:textId="77777777" w:rsidR="00202954" w:rsidRPr="00D67AB2" w:rsidRDefault="00202954" w:rsidP="00202954">
            <w:pPr>
              <w:pStyle w:val="TAL"/>
            </w:pPr>
            <w:r w:rsidRPr="000A5475">
              <w:t>Contains the new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A68B81" w14:textId="77777777" w:rsidR="00202954" w:rsidRPr="00D67AB2" w:rsidRDefault="00202954" w:rsidP="00202954">
            <w:pPr>
              <w:pStyle w:val="TAL"/>
            </w:pPr>
            <w:r w:rsidRPr="000A5475">
              <w:t>Contains the new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361" w:name="_Toc11338680"/>
      <w:bookmarkStart w:id="3362" w:name="_Toc27585360"/>
      <w:bookmarkStart w:id="3363" w:name="_Toc36457356"/>
      <w:bookmarkStart w:id="3364" w:name="_Toc45028268"/>
      <w:bookmarkStart w:id="3365" w:name="_Toc45029103"/>
      <w:bookmarkStart w:id="3366" w:name="_Toc51867865"/>
      <w:bookmarkStart w:id="3367" w:name="_Toc58582509"/>
      <w:r w:rsidRPr="00B3056F">
        <w:t>6.2.5.3</w:t>
      </w:r>
      <w:r w:rsidRPr="00B3056F">
        <w:tab/>
        <w:t>P-CSCF Restoration Notification</w:t>
      </w:r>
      <w:bookmarkEnd w:id="3361"/>
      <w:bookmarkEnd w:id="3362"/>
      <w:bookmarkEnd w:id="3363"/>
      <w:bookmarkEnd w:id="3364"/>
      <w:bookmarkEnd w:id="3365"/>
      <w:bookmarkEnd w:id="3366"/>
      <w:bookmarkEnd w:id="3367"/>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9EF42B" w14:textId="519F8A91" w:rsidR="00202954" w:rsidRPr="00B3056F" w:rsidRDefault="00202954" w:rsidP="00202954">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0471BE" w14:textId="77777777" w:rsidR="00202954" w:rsidRPr="00B3056F" w:rsidRDefault="00202954" w:rsidP="00202954">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2E8C870D" w14:textId="77777777" w:rsidR="00202954" w:rsidRPr="00B3056F" w:rsidRDefault="00202954" w:rsidP="00202954">
            <w:pPr>
              <w:pStyle w:val="B1"/>
              <w:ind w:left="0" w:firstLine="0"/>
              <w:rPr>
                <w:rFonts w:ascii="Arial" w:hAnsi="Arial"/>
                <w:sz w:val="18"/>
              </w:rPr>
            </w:pPr>
            <w:r w:rsidRPr="00B3056F">
              <w:rPr>
                <w:rFonts w:ascii="Arial" w:hAnsi="Arial"/>
                <w:sz w:val="18"/>
              </w:rPr>
              <w:t>- NF_CONSUMER_REDIRECT_ONE_TXN</w:t>
            </w:r>
          </w:p>
          <w:p w14:paraId="6025CF78" w14:textId="77777777" w:rsidR="00202954" w:rsidRPr="00B3056F" w:rsidRDefault="00202954" w:rsidP="00202954">
            <w:pPr>
              <w:pStyle w:val="B1"/>
              <w:ind w:left="0" w:firstLine="0"/>
              <w:rPr>
                <w:rFonts w:ascii="Arial" w:hAnsi="Arial"/>
                <w:sz w:val="18"/>
              </w:rPr>
            </w:pPr>
            <w:r w:rsidRPr="00B3056F">
              <w:rPr>
                <w:rFonts w:ascii="Arial" w:hAnsi="Arial"/>
                <w:sz w:val="18"/>
              </w:rPr>
              <w:t>See table 6.</w:t>
            </w:r>
            <w:r>
              <w:rPr>
                <w:rFonts w:ascii="Arial" w:hAnsi="Arial"/>
                <w:sz w:val="18"/>
              </w:rPr>
              <w:t>2</w:t>
            </w:r>
            <w:r w:rsidRPr="00B3056F">
              <w:rPr>
                <w:rFonts w:ascii="Arial" w:hAnsi="Arial"/>
                <w:sz w:val="18"/>
              </w:rPr>
              <w:t>.7.3-1 for the description of this error.</w:t>
            </w:r>
          </w:p>
          <w:p w14:paraId="67F0DAA8" w14:textId="25950EF4" w:rsidR="00202954" w:rsidRPr="00B3056F" w:rsidRDefault="00202954" w:rsidP="00202954">
            <w:pPr>
              <w:pStyle w:val="TAL"/>
            </w:pPr>
            <w:r w:rsidRPr="00B3056F">
              <w:t>The Location header of the response shall be set to the new Callback URI of the target NF Service Consumer (e.g. AMF) to which the request is redirected.</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750557" w14:textId="626B70BE" w:rsidR="00202954" w:rsidRPr="00B3056F" w:rsidRDefault="00202954" w:rsidP="00202954">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B904A1" w14:textId="77777777" w:rsidR="00202954" w:rsidRPr="00B3056F" w:rsidRDefault="00202954" w:rsidP="00202954">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17F35887" w14:textId="77777777" w:rsidR="00202954" w:rsidRPr="00B3056F" w:rsidRDefault="00202954" w:rsidP="00202954">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6D97E3D2" w14:textId="77777777" w:rsidR="00202954" w:rsidRPr="00B3056F" w:rsidRDefault="00202954" w:rsidP="00202954">
            <w:pPr>
              <w:pStyle w:val="TAL"/>
            </w:pPr>
            <w:r w:rsidRPr="00B3056F">
              <w:t>See table 6.</w:t>
            </w:r>
            <w:r>
              <w:t>2</w:t>
            </w:r>
            <w:r w:rsidRPr="00B3056F">
              <w:t>.7.3-1 for the description of this error.</w:t>
            </w:r>
          </w:p>
          <w:p w14:paraId="770BD2A4" w14:textId="77777777" w:rsidR="00202954" w:rsidRPr="00B3056F" w:rsidRDefault="00202954" w:rsidP="00202954">
            <w:pPr>
              <w:pStyle w:val="TAL"/>
            </w:pPr>
          </w:p>
          <w:p w14:paraId="480C320F" w14:textId="1B9CD863" w:rsidR="00202954" w:rsidRPr="00B3056F" w:rsidRDefault="00202954" w:rsidP="00202954">
            <w:pPr>
              <w:pStyle w:val="TAL"/>
            </w:pPr>
            <w:r w:rsidRPr="00B3056F">
              <w:t>The Location header of the response shall be set to the new Callback URI of the target NF Service Consumer (e.g AMF) to which the request is redirected.</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4F19" w14:textId="77777777" w:rsidR="00202954" w:rsidRPr="00D67AB2" w:rsidRDefault="00202954" w:rsidP="00202954">
            <w:pPr>
              <w:pStyle w:val="TAL"/>
            </w:pPr>
            <w:r w:rsidRPr="000A5475">
              <w:t>Contains the new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72FAA7" w14:textId="77777777" w:rsidR="00202954" w:rsidRPr="00D67AB2" w:rsidRDefault="00202954" w:rsidP="00202954">
            <w:pPr>
              <w:pStyle w:val="TAL"/>
            </w:pPr>
            <w:r w:rsidRPr="000A5475">
              <w:t>Contains the new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368" w:name="_Toc11338681"/>
      <w:bookmarkStart w:id="3369" w:name="_Toc27585361"/>
      <w:bookmarkStart w:id="3370" w:name="_Toc36457357"/>
      <w:bookmarkStart w:id="3371" w:name="_Toc45028269"/>
      <w:bookmarkStart w:id="3372" w:name="_Toc45029104"/>
      <w:bookmarkStart w:id="3373" w:name="_Toc51867866"/>
      <w:bookmarkStart w:id="3374" w:name="_Toc58582510"/>
      <w:r w:rsidRPr="00B3056F">
        <w:t>6.2.6</w:t>
      </w:r>
      <w:r w:rsidRPr="00B3056F">
        <w:tab/>
        <w:t>Data Model</w:t>
      </w:r>
      <w:bookmarkEnd w:id="3368"/>
      <w:bookmarkEnd w:id="3369"/>
      <w:bookmarkEnd w:id="3370"/>
      <w:bookmarkEnd w:id="3371"/>
      <w:bookmarkEnd w:id="3372"/>
      <w:bookmarkEnd w:id="3373"/>
      <w:bookmarkEnd w:id="3374"/>
    </w:p>
    <w:p w14:paraId="777BC825" w14:textId="77777777" w:rsidR="00EF45DA" w:rsidRPr="00B3056F" w:rsidRDefault="00EF45DA" w:rsidP="00EF45DA">
      <w:pPr>
        <w:pStyle w:val="Heading4"/>
      </w:pPr>
      <w:bookmarkStart w:id="3375" w:name="_Toc11338682"/>
      <w:bookmarkStart w:id="3376" w:name="_Toc27585362"/>
      <w:bookmarkStart w:id="3377" w:name="_Toc36457358"/>
      <w:bookmarkStart w:id="3378" w:name="_Toc45028270"/>
      <w:bookmarkStart w:id="3379" w:name="_Toc45029105"/>
      <w:bookmarkStart w:id="3380" w:name="_Toc51867867"/>
      <w:bookmarkStart w:id="3381" w:name="_Toc58582511"/>
      <w:r w:rsidRPr="00B3056F">
        <w:t>6.2.6.1</w:t>
      </w:r>
      <w:r w:rsidRPr="00B3056F">
        <w:tab/>
        <w:t>General</w:t>
      </w:r>
      <w:bookmarkEnd w:id="3375"/>
      <w:bookmarkEnd w:id="3376"/>
      <w:bookmarkEnd w:id="3377"/>
      <w:bookmarkEnd w:id="3378"/>
      <w:bookmarkEnd w:id="3379"/>
      <w:bookmarkEnd w:id="3380"/>
      <w:bookmarkEnd w:id="3381"/>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t>Table 6.2.6.1-1: Nudm_UECM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695"/>
        <w:gridCol w:w="33"/>
        <w:gridCol w:w="1317"/>
        <w:gridCol w:w="33"/>
        <w:gridCol w:w="4063"/>
        <w:gridCol w:w="33"/>
      </w:tblGrid>
      <w:tr w:rsidR="00EF45DA" w:rsidRPr="00B3056F" w14:paraId="0AFCCB6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gridSpan w:val="2"/>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gridSpan w:val="2"/>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gridSpan w:val="2"/>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gridSpan w:val="2"/>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gridSpan w:val="2"/>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8E3FD3" w:rsidRPr="00B3056F" w14:paraId="42B61A91"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31C67A59" w14:textId="77777777" w:rsidR="008E3FD3" w:rsidRPr="00B3056F" w:rsidRDefault="008E3FD3" w:rsidP="008E3FD3">
            <w:pPr>
              <w:pStyle w:val="TAL"/>
            </w:pPr>
            <w:r w:rsidRPr="00B3056F">
              <w:t>DeregistrationData</w:t>
            </w:r>
          </w:p>
        </w:tc>
        <w:tc>
          <w:tcPr>
            <w:tcW w:w="1350" w:type="dxa"/>
            <w:gridSpan w:val="2"/>
            <w:tcBorders>
              <w:top w:val="single" w:sz="4" w:space="0" w:color="auto"/>
              <w:left w:val="single" w:sz="4" w:space="0" w:color="auto"/>
              <w:bottom w:val="single" w:sz="4" w:space="0" w:color="auto"/>
              <w:right w:val="single" w:sz="4" w:space="0" w:color="auto"/>
            </w:tcBorders>
          </w:tcPr>
          <w:p w14:paraId="265070F0" w14:textId="77777777" w:rsidR="008E3FD3" w:rsidRPr="00B3056F" w:rsidRDefault="008E3FD3" w:rsidP="008E3FD3">
            <w:pPr>
              <w:pStyle w:val="TAL"/>
            </w:pPr>
            <w:r w:rsidRPr="00B3056F">
              <w:t>6.2.6.2.5</w:t>
            </w:r>
          </w:p>
        </w:tc>
        <w:tc>
          <w:tcPr>
            <w:tcW w:w="4096" w:type="dxa"/>
            <w:gridSpan w:val="2"/>
            <w:tcBorders>
              <w:top w:val="single" w:sz="4" w:space="0" w:color="auto"/>
              <w:left w:val="single" w:sz="4" w:space="0" w:color="auto"/>
              <w:bottom w:val="single" w:sz="4" w:space="0" w:color="auto"/>
              <w:right w:val="single" w:sz="4" w:space="0" w:color="auto"/>
            </w:tcBorders>
          </w:tcPr>
          <w:p w14:paraId="77098166" w14:textId="77777777" w:rsidR="008E3FD3" w:rsidRPr="00B3056F" w:rsidRDefault="008E3FD3" w:rsidP="008E3FD3">
            <w:pPr>
              <w:pStyle w:val="TAL"/>
              <w:rPr>
                <w:rFonts w:cs="Arial"/>
                <w:szCs w:val="18"/>
              </w:rPr>
            </w:pPr>
            <w:r w:rsidRPr="00B3056F">
              <w:rPr>
                <w:rFonts w:cs="Arial"/>
                <w:szCs w:val="18"/>
              </w:rPr>
              <w:t>Data sent with the Deregistration Notification</w:t>
            </w:r>
          </w:p>
        </w:tc>
      </w:tr>
      <w:tr w:rsidR="00EF45DA" w:rsidRPr="00B3056F" w14:paraId="30B028A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BBA4978" w14:textId="77777777" w:rsidR="00EF45DA" w:rsidRPr="00B3056F" w:rsidRDefault="00EF45DA" w:rsidP="001330D7">
            <w:pPr>
              <w:pStyle w:val="TAL"/>
            </w:pPr>
            <w:r w:rsidRPr="00B3056F">
              <w:t>Amf3GppAccessRegistrationModification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04A14A41" w14:textId="77777777" w:rsidR="00EF45DA" w:rsidRPr="00B3056F" w:rsidRDefault="00EF45DA" w:rsidP="001330D7">
            <w:pPr>
              <w:pStyle w:val="TAL"/>
            </w:pPr>
            <w:r w:rsidRPr="00B3056F">
              <w:t>6.2.6.2.7</w:t>
            </w:r>
          </w:p>
        </w:tc>
        <w:tc>
          <w:tcPr>
            <w:tcW w:w="4096" w:type="dxa"/>
            <w:gridSpan w:val="2"/>
            <w:tcBorders>
              <w:top w:val="single" w:sz="4" w:space="0" w:color="auto"/>
              <w:left w:val="single" w:sz="4" w:space="0" w:color="auto"/>
              <w:bottom w:val="single" w:sz="4" w:space="0" w:color="auto"/>
              <w:right w:val="single" w:sz="4" w:space="0" w:color="auto"/>
            </w:tcBorders>
          </w:tcPr>
          <w:p w14:paraId="3AAA41EE" w14:textId="77777777" w:rsidR="00EF45DA" w:rsidRPr="00B3056F" w:rsidRDefault="00EF45DA" w:rsidP="001330D7">
            <w:pPr>
              <w:pStyle w:val="TAL"/>
              <w:rPr>
                <w:rFonts w:cs="Arial"/>
                <w:szCs w:val="18"/>
              </w:rPr>
            </w:pPr>
            <w:r w:rsidRPr="00B3056F">
              <w:rPr>
                <w:rFonts w:cs="Arial"/>
                <w:szCs w:val="18"/>
              </w:rPr>
              <w:t>Contains attributes of Amf3GppAccessRegistration that can be modified using PATCH</w:t>
            </w:r>
          </w:p>
        </w:tc>
      </w:tr>
      <w:tr w:rsidR="00EF45DA" w:rsidRPr="00B3056F" w14:paraId="4F3ACB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1140BF8" w14:textId="77777777" w:rsidR="00EF45DA" w:rsidRPr="00B3056F" w:rsidRDefault="00EF45DA" w:rsidP="001330D7">
            <w:pPr>
              <w:pStyle w:val="TAL"/>
            </w:pPr>
            <w:r w:rsidRPr="00B3056F">
              <w:t>AmfNon3GppAccessRegistrationModification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291C149E" w14:textId="77777777" w:rsidR="00EF45DA" w:rsidRPr="00B3056F" w:rsidRDefault="00EF45DA" w:rsidP="001330D7">
            <w:pPr>
              <w:pStyle w:val="TAL"/>
            </w:pPr>
            <w:r w:rsidRPr="00B3056F">
              <w:t>6.2.6.2.8</w:t>
            </w:r>
          </w:p>
        </w:tc>
        <w:tc>
          <w:tcPr>
            <w:tcW w:w="4096" w:type="dxa"/>
            <w:gridSpan w:val="2"/>
            <w:tcBorders>
              <w:top w:val="single" w:sz="4" w:space="0" w:color="auto"/>
              <w:left w:val="single" w:sz="4" w:space="0" w:color="auto"/>
              <w:bottom w:val="single" w:sz="4" w:space="0" w:color="auto"/>
              <w:right w:val="single" w:sz="4" w:space="0" w:color="auto"/>
            </w:tcBorders>
          </w:tcPr>
          <w:p w14:paraId="354FBE0D" w14:textId="77777777" w:rsidR="00EF45DA" w:rsidRPr="00B3056F" w:rsidRDefault="00EF45DA" w:rsidP="001330D7">
            <w:pPr>
              <w:pStyle w:val="TAL"/>
              <w:rPr>
                <w:rFonts w:cs="Arial"/>
                <w:szCs w:val="18"/>
              </w:rPr>
            </w:pPr>
            <w:r w:rsidRPr="00B3056F">
              <w:rPr>
                <w:rFonts w:cs="Arial"/>
                <w:szCs w:val="18"/>
              </w:rPr>
              <w:t>Contains attributes of AmfNon3GppAccessRegistration that can be modified using PATCH</w:t>
            </w:r>
          </w:p>
        </w:tc>
      </w:tr>
      <w:tr w:rsidR="00EF45DA" w:rsidRPr="00B3056F" w14:paraId="2BA3E8F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DA15C04" w14:textId="77777777" w:rsidR="00EF45DA" w:rsidRPr="00B3056F" w:rsidRDefault="00EF45DA" w:rsidP="001330D7">
            <w:pPr>
              <w:pStyle w:val="TAL"/>
            </w:pPr>
            <w:r w:rsidRPr="00B3056F">
              <w:t>PcscfRestorationNotification</w:t>
            </w:r>
          </w:p>
        </w:tc>
        <w:tc>
          <w:tcPr>
            <w:tcW w:w="1350" w:type="dxa"/>
            <w:gridSpan w:val="2"/>
            <w:tcBorders>
              <w:top w:val="single" w:sz="4" w:space="0" w:color="auto"/>
              <w:left w:val="single" w:sz="4" w:space="0" w:color="auto"/>
              <w:bottom w:val="single" w:sz="4" w:space="0" w:color="auto"/>
              <w:right w:val="single" w:sz="4" w:space="0" w:color="auto"/>
            </w:tcBorders>
          </w:tcPr>
          <w:p w14:paraId="5253B81B" w14:textId="77777777" w:rsidR="00EF45DA" w:rsidRPr="00B3056F" w:rsidRDefault="00EF45DA" w:rsidP="001330D7">
            <w:pPr>
              <w:pStyle w:val="TAL"/>
            </w:pPr>
            <w:r w:rsidRPr="00B3056F">
              <w:t>6.2.6.2.9</w:t>
            </w:r>
          </w:p>
        </w:tc>
        <w:tc>
          <w:tcPr>
            <w:tcW w:w="4096" w:type="dxa"/>
            <w:gridSpan w:val="2"/>
            <w:tcBorders>
              <w:top w:val="single" w:sz="4" w:space="0" w:color="auto"/>
              <w:left w:val="single" w:sz="4" w:space="0" w:color="auto"/>
              <w:bottom w:val="single" w:sz="4" w:space="0" w:color="auto"/>
              <w:right w:val="single" w:sz="4" w:space="0" w:color="auto"/>
            </w:tcBorders>
          </w:tcPr>
          <w:p w14:paraId="70CAB58D" w14:textId="77777777" w:rsidR="00EF45DA" w:rsidRPr="00B3056F" w:rsidRDefault="00EF45DA" w:rsidP="001330D7">
            <w:pPr>
              <w:pStyle w:val="TAL"/>
              <w:rPr>
                <w:rFonts w:cs="Arial"/>
                <w:szCs w:val="18"/>
              </w:rPr>
            </w:pPr>
            <w:r w:rsidRPr="00B3056F">
              <w:rPr>
                <w:rFonts w:cs="Arial"/>
                <w:szCs w:val="18"/>
              </w:rPr>
              <w:t>Information sent to the AMF or SMF when P-CSCF restoration is triggered.</w:t>
            </w:r>
          </w:p>
        </w:tc>
      </w:tr>
      <w:tr w:rsidR="00EF45DA" w:rsidRPr="00B3056F" w14:paraId="0BD1BF3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476744E" w14:textId="77777777" w:rsidR="00EF45DA" w:rsidRPr="00B3056F" w:rsidRDefault="00EF45DA" w:rsidP="001330D7">
            <w:pPr>
              <w:pStyle w:val="TAL"/>
            </w:pPr>
            <w:r w:rsidRPr="00B3056F">
              <w:t>NetworkNodeDiameterAddress</w:t>
            </w:r>
          </w:p>
        </w:tc>
        <w:tc>
          <w:tcPr>
            <w:tcW w:w="1350" w:type="dxa"/>
            <w:gridSpan w:val="2"/>
            <w:tcBorders>
              <w:top w:val="single" w:sz="4" w:space="0" w:color="auto"/>
              <w:left w:val="single" w:sz="4" w:space="0" w:color="auto"/>
              <w:bottom w:val="single" w:sz="4" w:space="0" w:color="auto"/>
              <w:right w:val="single" w:sz="4" w:space="0" w:color="auto"/>
            </w:tcBorders>
          </w:tcPr>
          <w:p w14:paraId="6F58A8C7" w14:textId="77777777" w:rsidR="00EF45DA" w:rsidRPr="00B3056F" w:rsidRDefault="00EF45DA" w:rsidP="001330D7">
            <w:pPr>
              <w:pStyle w:val="TAL"/>
            </w:pPr>
            <w:r w:rsidRPr="00B3056F">
              <w:t>6.2.6.2.10</w:t>
            </w:r>
          </w:p>
        </w:tc>
        <w:tc>
          <w:tcPr>
            <w:tcW w:w="4096" w:type="dxa"/>
            <w:gridSpan w:val="2"/>
            <w:tcBorders>
              <w:top w:val="single" w:sz="4" w:space="0" w:color="auto"/>
              <w:left w:val="single" w:sz="4" w:space="0" w:color="auto"/>
              <w:bottom w:val="single" w:sz="4" w:space="0" w:color="auto"/>
              <w:right w:val="single" w:sz="4" w:space="0" w:color="auto"/>
            </w:tcBorders>
          </w:tcPr>
          <w:p w14:paraId="374FCF55" w14:textId="77777777" w:rsidR="00EF45DA" w:rsidRPr="00B3056F" w:rsidRDefault="00EF45DA" w:rsidP="001330D7">
            <w:pPr>
              <w:pStyle w:val="TAL"/>
              <w:rPr>
                <w:rFonts w:cs="Arial"/>
                <w:szCs w:val="18"/>
              </w:rPr>
            </w:pPr>
          </w:p>
        </w:tc>
      </w:tr>
      <w:tr w:rsidR="00EF45DA" w:rsidRPr="00B3056F" w14:paraId="61CD3E4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8A1FBA0" w14:textId="77777777" w:rsidR="00EF45DA" w:rsidRPr="00B3056F" w:rsidRDefault="00EF45DA" w:rsidP="001330D7">
            <w:pPr>
              <w:pStyle w:val="TAL"/>
            </w:pPr>
            <w:r w:rsidRPr="00B3056F">
              <w:t>EpsIwkPgw</w:t>
            </w:r>
          </w:p>
        </w:tc>
        <w:tc>
          <w:tcPr>
            <w:tcW w:w="1350" w:type="dxa"/>
            <w:gridSpan w:val="2"/>
            <w:tcBorders>
              <w:top w:val="single" w:sz="4" w:space="0" w:color="auto"/>
              <w:left w:val="single" w:sz="4" w:space="0" w:color="auto"/>
              <w:bottom w:val="single" w:sz="4" w:space="0" w:color="auto"/>
              <w:right w:val="single" w:sz="4" w:space="0" w:color="auto"/>
            </w:tcBorders>
          </w:tcPr>
          <w:p w14:paraId="493EDDA6" w14:textId="77777777" w:rsidR="00EF45DA" w:rsidRPr="00B3056F" w:rsidRDefault="00EF45DA" w:rsidP="001330D7">
            <w:pPr>
              <w:pStyle w:val="TAL"/>
            </w:pPr>
            <w:r w:rsidRPr="00B3056F">
              <w:t>6.2.6.2.11</w:t>
            </w:r>
          </w:p>
        </w:tc>
        <w:tc>
          <w:tcPr>
            <w:tcW w:w="4096" w:type="dxa"/>
            <w:gridSpan w:val="2"/>
            <w:tcBorders>
              <w:top w:val="single" w:sz="4" w:space="0" w:color="auto"/>
              <w:left w:val="single" w:sz="4" w:space="0" w:color="auto"/>
              <w:bottom w:val="single" w:sz="4" w:space="0" w:color="auto"/>
              <w:right w:val="single" w:sz="4" w:space="0" w:color="auto"/>
            </w:tcBorders>
          </w:tcPr>
          <w:p w14:paraId="0BCA0FCF" w14:textId="77777777" w:rsidR="00EF45DA" w:rsidRPr="00B3056F" w:rsidRDefault="00EF45DA" w:rsidP="001330D7">
            <w:pPr>
              <w:pStyle w:val="TAL"/>
              <w:rPr>
                <w:rFonts w:cs="Arial"/>
                <w:szCs w:val="18"/>
              </w:rPr>
            </w:pPr>
          </w:p>
        </w:tc>
      </w:tr>
      <w:tr w:rsidR="008E3FD3" w:rsidRPr="00B3056F" w14:paraId="49B96F8A"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1E60A28" w14:textId="77777777" w:rsidR="008E3FD3" w:rsidRPr="00B3056F" w:rsidRDefault="008E3FD3" w:rsidP="008E3FD3">
            <w:pPr>
              <w:pStyle w:val="TAL"/>
            </w:pPr>
            <w:r w:rsidRPr="00B3056F">
              <w:t>TriggerRequest</w:t>
            </w:r>
          </w:p>
        </w:tc>
        <w:tc>
          <w:tcPr>
            <w:tcW w:w="1350" w:type="dxa"/>
            <w:gridSpan w:val="2"/>
            <w:tcBorders>
              <w:top w:val="single" w:sz="4" w:space="0" w:color="auto"/>
              <w:left w:val="single" w:sz="4" w:space="0" w:color="auto"/>
              <w:bottom w:val="single" w:sz="4" w:space="0" w:color="auto"/>
              <w:right w:val="single" w:sz="4" w:space="0" w:color="auto"/>
            </w:tcBorders>
          </w:tcPr>
          <w:p w14:paraId="31207427" w14:textId="77777777" w:rsidR="008E3FD3" w:rsidRPr="00B3056F" w:rsidRDefault="008E3FD3" w:rsidP="008E3FD3">
            <w:pPr>
              <w:pStyle w:val="TAL"/>
            </w:pPr>
            <w:r w:rsidRPr="00B3056F">
              <w:t>6.2.6.2.12</w:t>
            </w:r>
          </w:p>
        </w:tc>
        <w:tc>
          <w:tcPr>
            <w:tcW w:w="4096" w:type="dxa"/>
            <w:gridSpan w:val="2"/>
            <w:tcBorders>
              <w:top w:val="single" w:sz="4" w:space="0" w:color="auto"/>
              <w:left w:val="single" w:sz="4" w:space="0" w:color="auto"/>
              <w:bottom w:val="single" w:sz="4" w:space="0" w:color="auto"/>
              <w:right w:val="single" w:sz="4" w:space="0" w:color="auto"/>
            </w:tcBorders>
          </w:tcPr>
          <w:p w14:paraId="4514CAEB" w14:textId="77777777" w:rsidR="008E3FD3" w:rsidRPr="00B3056F" w:rsidRDefault="008E3FD3" w:rsidP="008E3FD3">
            <w:pPr>
              <w:pStyle w:val="TAL"/>
              <w:rPr>
                <w:rFonts w:cs="Arial"/>
                <w:szCs w:val="18"/>
              </w:rPr>
            </w:pPr>
          </w:p>
        </w:tc>
      </w:tr>
      <w:tr w:rsidR="008E3FD3" w:rsidRPr="00B3056F" w14:paraId="3B0CDEB4"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9F8D6A0" w14:textId="77777777" w:rsidR="008E3FD3" w:rsidRPr="00B3056F" w:rsidRDefault="008E3FD3" w:rsidP="008E3FD3">
            <w:pPr>
              <w:pStyle w:val="TAL"/>
            </w:pPr>
            <w:r>
              <w:t>AmfDeregInfo</w:t>
            </w:r>
          </w:p>
        </w:tc>
        <w:tc>
          <w:tcPr>
            <w:tcW w:w="1350" w:type="dxa"/>
            <w:gridSpan w:val="2"/>
            <w:tcBorders>
              <w:top w:val="single" w:sz="4" w:space="0" w:color="auto"/>
              <w:left w:val="single" w:sz="4" w:space="0" w:color="auto"/>
              <w:bottom w:val="single" w:sz="4" w:space="0" w:color="auto"/>
              <w:right w:val="single" w:sz="4" w:space="0" w:color="auto"/>
            </w:tcBorders>
          </w:tcPr>
          <w:p w14:paraId="0A4E9BA2" w14:textId="77777777" w:rsidR="008E3FD3" w:rsidRPr="00B3056F" w:rsidRDefault="008E3FD3" w:rsidP="008E3FD3">
            <w:pPr>
              <w:pStyle w:val="TAL"/>
            </w:pPr>
            <w:r>
              <w:t>6.2.6.2.13</w:t>
            </w:r>
          </w:p>
        </w:tc>
        <w:tc>
          <w:tcPr>
            <w:tcW w:w="4096" w:type="dxa"/>
            <w:gridSpan w:val="2"/>
            <w:tcBorders>
              <w:top w:val="single" w:sz="4" w:space="0" w:color="auto"/>
              <w:left w:val="single" w:sz="4" w:space="0" w:color="auto"/>
              <w:bottom w:val="single" w:sz="4" w:space="0" w:color="auto"/>
              <w:right w:val="single" w:sz="4" w:space="0" w:color="auto"/>
            </w:tcBorders>
          </w:tcPr>
          <w:p w14:paraId="04B551B9" w14:textId="77777777" w:rsidR="008E3FD3" w:rsidRPr="00B3056F" w:rsidRDefault="008E3FD3" w:rsidP="008E3FD3">
            <w:pPr>
              <w:pStyle w:val="TAL"/>
              <w:rPr>
                <w:rFonts w:cs="Arial"/>
                <w:szCs w:val="18"/>
              </w:rPr>
            </w:pPr>
          </w:p>
        </w:tc>
      </w:tr>
      <w:tr w:rsidR="008E3FD3" w:rsidRPr="00B3056F" w14:paraId="32DFCD4B"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7C87794" w14:textId="77777777" w:rsidR="008E3FD3" w:rsidRPr="00B3056F" w:rsidRDefault="008E3FD3" w:rsidP="008E3FD3">
            <w:pPr>
              <w:pStyle w:val="TAL"/>
            </w:pPr>
            <w:r w:rsidRPr="00B3056F">
              <w:t>EpsInterworkingInfo</w:t>
            </w:r>
          </w:p>
        </w:tc>
        <w:tc>
          <w:tcPr>
            <w:tcW w:w="1350" w:type="dxa"/>
            <w:gridSpan w:val="2"/>
            <w:tcBorders>
              <w:top w:val="single" w:sz="4" w:space="0" w:color="auto"/>
              <w:left w:val="single" w:sz="4" w:space="0" w:color="auto"/>
              <w:bottom w:val="single" w:sz="4" w:space="0" w:color="auto"/>
              <w:right w:val="single" w:sz="4" w:space="0" w:color="auto"/>
            </w:tcBorders>
          </w:tcPr>
          <w:p w14:paraId="60A060F3" w14:textId="77777777" w:rsidR="008E3FD3" w:rsidRPr="00B3056F" w:rsidRDefault="008E3FD3" w:rsidP="008E3FD3">
            <w:pPr>
              <w:pStyle w:val="TAL"/>
            </w:pPr>
            <w:r w:rsidRPr="00B3056F">
              <w:t>6.2.6.2.14</w:t>
            </w:r>
          </w:p>
        </w:tc>
        <w:tc>
          <w:tcPr>
            <w:tcW w:w="4096" w:type="dxa"/>
            <w:gridSpan w:val="2"/>
            <w:tcBorders>
              <w:top w:val="single" w:sz="4" w:space="0" w:color="auto"/>
              <w:left w:val="single" w:sz="4" w:space="0" w:color="auto"/>
              <w:bottom w:val="single" w:sz="4" w:space="0" w:color="auto"/>
              <w:right w:val="single" w:sz="4" w:space="0" w:color="auto"/>
            </w:tcBorders>
          </w:tcPr>
          <w:p w14:paraId="03B4319C" w14:textId="77777777" w:rsidR="008E3FD3" w:rsidRPr="00B3056F" w:rsidRDefault="008E3FD3" w:rsidP="008E3FD3">
            <w:pPr>
              <w:pStyle w:val="TAL"/>
              <w:rPr>
                <w:rFonts w:cs="Arial"/>
                <w:szCs w:val="18"/>
              </w:rPr>
            </w:pPr>
          </w:p>
        </w:tc>
      </w:tr>
      <w:tr w:rsidR="00EF45DA" w:rsidRPr="00B3056F" w14:paraId="7558357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9DA3D73" w14:textId="77777777" w:rsidR="00EF45DA" w:rsidRPr="00B3056F" w:rsidRDefault="00EF45DA" w:rsidP="001330D7">
            <w:pPr>
              <w:pStyle w:val="TAL"/>
            </w:pPr>
            <w:r w:rsidRPr="00B3056F">
              <w:rPr>
                <w:rFonts w:hint="eastAsia"/>
              </w:rPr>
              <w:t>LocationInfo</w:t>
            </w:r>
          </w:p>
        </w:tc>
        <w:tc>
          <w:tcPr>
            <w:tcW w:w="1350" w:type="dxa"/>
            <w:gridSpan w:val="2"/>
            <w:tcBorders>
              <w:top w:val="single" w:sz="4" w:space="0" w:color="auto"/>
              <w:left w:val="single" w:sz="4" w:space="0" w:color="auto"/>
              <w:bottom w:val="single" w:sz="4" w:space="0" w:color="auto"/>
              <w:right w:val="single" w:sz="4" w:space="0" w:color="auto"/>
            </w:tcBorders>
          </w:tcPr>
          <w:p w14:paraId="64742597" w14:textId="77777777" w:rsidR="00EF45DA" w:rsidRPr="00B3056F" w:rsidRDefault="00EF45DA" w:rsidP="001330D7">
            <w:pPr>
              <w:pStyle w:val="TAL"/>
            </w:pPr>
            <w:r w:rsidRPr="00B3056F">
              <w:t>6.2.6.2.15</w:t>
            </w:r>
          </w:p>
        </w:tc>
        <w:tc>
          <w:tcPr>
            <w:tcW w:w="4096" w:type="dxa"/>
            <w:gridSpan w:val="2"/>
            <w:tcBorders>
              <w:top w:val="single" w:sz="4" w:space="0" w:color="auto"/>
              <w:left w:val="single" w:sz="4" w:space="0" w:color="auto"/>
              <w:bottom w:val="single" w:sz="4" w:space="0" w:color="auto"/>
              <w:right w:val="single" w:sz="4" w:space="0" w:color="auto"/>
            </w:tcBorders>
          </w:tcPr>
          <w:p w14:paraId="56D2F044" w14:textId="77777777" w:rsidR="00EF45DA" w:rsidRPr="00B3056F" w:rsidRDefault="00EF45DA" w:rsidP="001330D7">
            <w:pPr>
              <w:pStyle w:val="TAL"/>
              <w:rPr>
                <w:rFonts w:cs="Arial"/>
                <w:szCs w:val="18"/>
              </w:rPr>
            </w:pPr>
            <w:r w:rsidRPr="00B3056F">
              <w:rPr>
                <w:rFonts w:cs="Arial" w:hint="eastAsia"/>
                <w:szCs w:val="18"/>
              </w:rPr>
              <w:t>Information used by (H)GMLC to send Location Service Request</w:t>
            </w:r>
          </w:p>
        </w:tc>
      </w:tr>
      <w:tr w:rsidR="00EF45DA" w:rsidRPr="00B3056F" w14:paraId="259DA5D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40740F6" w14:textId="77777777" w:rsidR="00EF45DA" w:rsidRPr="00B3056F" w:rsidRDefault="00EF45DA" w:rsidP="001330D7">
            <w:pPr>
              <w:pStyle w:val="TAL"/>
            </w:pPr>
            <w:r w:rsidRPr="00B3056F">
              <w:rPr>
                <w:rFonts w:hint="eastAsia"/>
              </w:rPr>
              <w:t>RegistrationLocationInfo</w:t>
            </w:r>
          </w:p>
        </w:tc>
        <w:tc>
          <w:tcPr>
            <w:tcW w:w="1350" w:type="dxa"/>
            <w:gridSpan w:val="2"/>
            <w:tcBorders>
              <w:top w:val="single" w:sz="4" w:space="0" w:color="auto"/>
              <w:left w:val="single" w:sz="4" w:space="0" w:color="auto"/>
              <w:bottom w:val="single" w:sz="4" w:space="0" w:color="auto"/>
              <w:right w:val="single" w:sz="4" w:space="0" w:color="auto"/>
            </w:tcBorders>
          </w:tcPr>
          <w:p w14:paraId="35540299" w14:textId="77777777" w:rsidR="00EF45DA" w:rsidRPr="00B3056F" w:rsidRDefault="00EF45DA" w:rsidP="001330D7">
            <w:pPr>
              <w:pStyle w:val="TAL"/>
            </w:pPr>
            <w:r w:rsidRPr="00B3056F">
              <w:t>6.2.6.2.16</w:t>
            </w:r>
          </w:p>
        </w:tc>
        <w:tc>
          <w:tcPr>
            <w:tcW w:w="4096" w:type="dxa"/>
            <w:gridSpan w:val="2"/>
            <w:tcBorders>
              <w:top w:val="single" w:sz="4" w:space="0" w:color="auto"/>
              <w:left w:val="single" w:sz="4" w:space="0" w:color="auto"/>
              <w:bottom w:val="single" w:sz="4" w:space="0" w:color="auto"/>
              <w:right w:val="single" w:sz="4" w:space="0" w:color="auto"/>
            </w:tcBorders>
          </w:tcPr>
          <w:p w14:paraId="72F46A44" w14:textId="77777777" w:rsidR="00EF45DA" w:rsidRPr="00B3056F" w:rsidRDefault="00EF45DA" w:rsidP="001330D7">
            <w:pPr>
              <w:pStyle w:val="TAL"/>
              <w:rPr>
                <w:rFonts w:cs="Arial"/>
                <w:szCs w:val="18"/>
              </w:rPr>
            </w:pPr>
            <w:r w:rsidRPr="00B3056F">
              <w:rPr>
                <w:rFonts w:cs="Arial" w:hint="eastAsia"/>
                <w:szCs w:val="18"/>
              </w:rPr>
              <w:t>Serving AMF, optional VGMLC and access type related informations used by (H)GMLC to send Location Request</w:t>
            </w:r>
          </w:p>
        </w:tc>
      </w:tr>
      <w:tr w:rsidR="00EF45DA" w:rsidRPr="00B3056F" w14:paraId="5C08A41A"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BF11688" w14:textId="77777777" w:rsidR="00EF45DA" w:rsidRPr="00B3056F" w:rsidRDefault="00EF45DA" w:rsidP="001330D7">
            <w:pPr>
              <w:pStyle w:val="TAL"/>
            </w:pPr>
            <w:r w:rsidRPr="00B3056F">
              <w:rPr>
                <w:rFonts w:hint="eastAsia"/>
              </w:rPr>
              <w:t>VgmlcAddress</w:t>
            </w:r>
          </w:p>
        </w:tc>
        <w:tc>
          <w:tcPr>
            <w:tcW w:w="1350" w:type="dxa"/>
            <w:gridSpan w:val="2"/>
            <w:tcBorders>
              <w:top w:val="single" w:sz="4" w:space="0" w:color="auto"/>
              <w:left w:val="single" w:sz="4" w:space="0" w:color="auto"/>
              <w:bottom w:val="single" w:sz="4" w:space="0" w:color="auto"/>
              <w:right w:val="single" w:sz="4" w:space="0" w:color="auto"/>
            </w:tcBorders>
          </w:tcPr>
          <w:p w14:paraId="5AFA33ED" w14:textId="77777777" w:rsidR="00EF45DA" w:rsidRPr="00B3056F" w:rsidRDefault="00EF45DA" w:rsidP="001330D7">
            <w:pPr>
              <w:pStyle w:val="TAL"/>
            </w:pPr>
            <w:r w:rsidRPr="00B3056F">
              <w:t>6.2.6.2.17</w:t>
            </w:r>
          </w:p>
        </w:tc>
        <w:tc>
          <w:tcPr>
            <w:tcW w:w="4096" w:type="dxa"/>
            <w:gridSpan w:val="2"/>
            <w:tcBorders>
              <w:top w:val="single" w:sz="4" w:space="0" w:color="auto"/>
              <w:left w:val="single" w:sz="4" w:space="0" w:color="auto"/>
              <w:bottom w:val="single" w:sz="4" w:space="0" w:color="auto"/>
              <w:right w:val="single" w:sz="4" w:space="0" w:color="auto"/>
            </w:tcBorders>
          </w:tcPr>
          <w:p w14:paraId="4BA6E0BE" w14:textId="77777777" w:rsidR="00EF45DA" w:rsidRPr="00B3056F" w:rsidRDefault="00EF45DA" w:rsidP="001330D7">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8E3FD3" w:rsidRPr="00B3056F" w14:paraId="755F32A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5A1A017" w14:textId="77777777" w:rsidR="008E3FD3" w:rsidRPr="00B3056F" w:rsidRDefault="008E3FD3" w:rsidP="008E3FD3">
            <w:pPr>
              <w:pStyle w:val="TAL"/>
            </w:pPr>
            <w:r>
              <w:t>PeiUpdateInfo</w:t>
            </w:r>
          </w:p>
        </w:tc>
        <w:tc>
          <w:tcPr>
            <w:tcW w:w="1350" w:type="dxa"/>
            <w:gridSpan w:val="2"/>
            <w:tcBorders>
              <w:top w:val="single" w:sz="4" w:space="0" w:color="auto"/>
              <w:left w:val="single" w:sz="4" w:space="0" w:color="auto"/>
              <w:bottom w:val="single" w:sz="4" w:space="0" w:color="auto"/>
              <w:right w:val="single" w:sz="4" w:space="0" w:color="auto"/>
            </w:tcBorders>
          </w:tcPr>
          <w:p w14:paraId="5487872B" w14:textId="77777777" w:rsidR="008E3FD3" w:rsidRPr="00B3056F" w:rsidRDefault="008E3FD3" w:rsidP="008E3FD3">
            <w:pPr>
              <w:pStyle w:val="TAL"/>
            </w:pPr>
            <w:r>
              <w:t>6.2.6.2.18</w:t>
            </w:r>
          </w:p>
        </w:tc>
        <w:tc>
          <w:tcPr>
            <w:tcW w:w="4096" w:type="dxa"/>
            <w:gridSpan w:val="2"/>
            <w:tcBorders>
              <w:top w:val="single" w:sz="4" w:space="0" w:color="auto"/>
              <w:left w:val="single" w:sz="4" w:space="0" w:color="auto"/>
              <w:bottom w:val="single" w:sz="4" w:space="0" w:color="auto"/>
              <w:right w:val="single" w:sz="4" w:space="0" w:color="auto"/>
            </w:tcBorders>
          </w:tcPr>
          <w:p w14:paraId="6E595D5A" w14:textId="77777777" w:rsidR="008E3FD3" w:rsidRPr="00B3056F" w:rsidRDefault="008E3FD3" w:rsidP="008E3FD3">
            <w:pPr>
              <w:pStyle w:val="TAL"/>
              <w:rPr>
                <w:rFonts w:cs="Arial"/>
                <w:szCs w:val="18"/>
              </w:rPr>
            </w:pPr>
          </w:p>
        </w:tc>
      </w:tr>
      <w:tr w:rsidR="008E3FD3" w:rsidRPr="00B3056F" w14:paraId="5562BDE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0269B9D" w14:textId="77777777" w:rsidR="008E3FD3" w:rsidRDefault="008E3FD3" w:rsidP="008E3FD3">
            <w:pPr>
              <w:pStyle w:val="TAL"/>
            </w:pPr>
            <w:r>
              <w:t>RegistrationDataSets</w:t>
            </w:r>
          </w:p>
        </w:tc>
        <w:tc>
          <w:tcPr>
            <w:tcW w:w="1350" w:type="dxa"/>
            <w:gridSpan w:val="2"/>
            <w:tcBorders>
              <w:top w:val="single" w:sz="4" w:space="0" w:color="auto"/>
              <w:left w:val="single" w:sz="4" w:space="0" w:color="auto"/>
              <w:bottom w:val="single" w:sz="4" w:space="0" w:color="auto"/>
              <w:right w:val="single" w:sz="4" w:space="0" w:color="auto"/>
            </w:tcBorders>
          </w:tcPr>
          <w:p w14:paraId="442CAE60" w14:textId="77777777" w:rsidR="008E3FD3" w:rsidRDefault="008E3FD3" w:rsidP="008E3FD3">
            <w:pPr>
              <w:pStyle w:val="TAL"/>
            </w:pPr>
            <w:r>
              <w:t>6.2.6.2.19</w:t>
            </w:r>
          </w:p>
        </w:tc>
        <w:tc>
          <w:tcPr>
            <w:tcW w:w="4096" w:type="dxa"/>
            <w:gridSpan w:val="2"/>
            <w:tcBorders>
              <w:top w:val="single" w:sz="4" w:space="0" w:color="auto"/>
              <w:left w:val="single" w:sz="4" w:space="0" w:color="auto"/>
              <w:bottom w:val="single" w:sz="4" w:space="0" w:color="auto"/>
              <w:right w:val="single" w:sz="4" w:space="0" w:color="auto"/>
            </w:tcBorders>
          </w:tcPr>
          <w:p w14:paraId="012A78A3" w14:textId="77777777" w:rsidR="008E3FD3" w:rsidRPr="00B3056F" w:rsidRDefault="008E3FD3" w:rsidP="008E3FD3">
            <w:pPr>
              <w:pStyle w:val="TAL"/>
              <w:rPr>
                <w:rFonts w:cs="Arial"/>
                <w:szCs w:val="18"/>
              </w:rPr>
            </w:pPr>
          </w:p>
        </w:tc>
      </w:tr>
      <w:tr w:rsidR="007B7649" w:rsidRPr="006A7EE2" w14:paraId="2CACE12D"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F34AF09" w14:textId="77777777" w:rsidR="007B7649" w:rsidRPr="006A7EE2" w:rsidRDefault="007B7649" w:rsidP="0083112F">
            <w:pPr>
              <w:pStyle w:val="TAL"/>
            </w:pPr>
            <w:r>
              <w:t>IpSmGwRegistration</w:t>
            </w:r>
          </w:p>
        </w:tc>
        <w:tc>
          <w:tcPr>
            <w:tcW w:w="1350" w:type="dxa"/>
            <w:gridSpan w:val="2"/>
            <w:tcBorders>
              <w:top w:val="single" w:sz="4" w:space="0" w:color="auto"/>
              <w:left w:val="single" w:sz="4" w:space="0" w:color="auto"/>
              <w:bottom w:val="single" w:sz="4" w:space="0" w:color="auto"/>
              <w:right w:val="single" w:sz="4" w:space="0" w:color="auto"/>
            </w:tcBorders>
          </w:tcPr>
          <w:p w14:paraId="232BD8FE" w14:textId="77F5FDE4" w:rsidR="007B7649" w:rsidRPr="006A7EE2" w:rsidRDefault="007B7649" w:rsidP="0083112F">
            <w:pPr>
              <w:pStyle w:val="TAL"/>
            </w:pPr>
            <w:r>
              <w:t>6.2.6.2.</w:t>
            </w:r>
            <w:r w:rsidR="00FC531E">
              <w:t>20</w:t>
            </w:r>
          </w:p>
        </w:tc>
        <w:tc>
          <w:tcPr>
            <w:tcW w:w="4096" w:type="dxa"/>
            <w:gridSpan w:val="2"/>
            <w:tcBorders>
              <w:top w:val="single" w:sz="4" w:space="0" w:color="auto"/>
              <w:left w:val="single" w:sz="4" w:space="0" w:color="auto"/>
              <w:bottom w:val="single" w:sz="4" w:space="0" w:color="auto"/>
              <w:right w:val="single" w:sz="4" w:space="0" w:color="auto"/>
            </w:tcBorders>
          </w:tcPr>
          <w:p w14:paraId="64305154" w14:textId="77777777" w:rsidR="007B7649" w:rsidRPr="006A7EE2" w:rsidRDefault="007B7649" w:rsidP="0083112F">
            <w:pPr>
              <w:pStyle w:val="TAL"/>
              <w:rPr>
                <w:rFonts w:cs="Arial"/>
                <w:szCs w:val="18"/>
              </w:rPr>
            </w:pPr>
          </w:p>
        </w:tc>
      </w:tr>
      <w:tr w:rsidR="008E3FD3" w:rsidRPr="00B3056F" w14:paraId="4CEC7B4D"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81D66EC" w14:textId="77777777" w:rsidR="008E3FD3" w:rsidRPr="00B3056F" w:rsidRDefault="008E3FD3" w:rsidP="008E3FD3">
            <w:pPr>
              <w:pStyle w:val="TAL"/>
            </w:pPr>
            <w:r w:rsidRPr="00B3056F">
              <w:t>PurgeFlag</w:t>
            </w:r>
          </w:p>
        </w:tc>
        <w:tc>
          <w:tcPr>
            <w:tcW w:w="1350" w:type="dxa"/>
            <w:gridSpan w:val="2"/>
            <w:tcBorders>
              <w:top w:val="single" w:sz="4" w:space="0" w:color="auto"/>
              <w:left w:val="single" w:sz="4" w:space="0" w:color="auto"/>
              <w:bottom w:val="single" w:sz="4" w:space="0" w:color="auto"/>
              <w:right w:val="single" w:sz="4" w:space="0" w:color="auto"/>
            </w:tcBorders>
          </w:tcPr>
          <w:p w14:paraId="2B023CA9"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0FDDD978" w14:textId="77777777" w:rsidR="008E3FD3" w:rsidRPr="00B3056F" w:rsidRDefault="008E3FD3" w:rsidP="008E3FD3">
            <w:pPr>
              <w:pStyle w:val="TAL"/>
              <w:rPr>
                <w:rFonts w:cs="Arial"/>
                <w:szCs w:val="18"/>
              </w:rPr>
            </w:pPr>
            <w:r w:rsidRPr="00B3056F">
              <w:rPr>
                <w:rFonts w:cs="Arial"/>
                <w:szCs w:val="18"/>
              </w:rPr>
              <w:t>This flag indicates whether or not the NF has deregistered.</w:t>
            </w:r>
          </w:p>
        </w:tc>
      </w:tr>
      <w:tr w:rsidR="008E3FD3" w:rsidRPr="00B3056F" w14:paraId="4A4CF13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7432758" w14:textId="77777777" w:rsidR="008E3FD3" w:rsidRPr="00B3056F" w:rsidRDefault="008E3FD3" w:rsidP="008E3FD3">
            <w:pPr>
              <w:pStyle w:val="TAL"/>
            </w:pPr>
            <w:r>
              <w:t>E164Number</w:t>
            </w:r>
          </w:p>
        </w:tc>
        <w:tc>
          <w:tcPr>
            <w:tcW w:w="1350" w:type="dxa"/>
            <w:gridSpan w:val="2"/>
            <w:tcBorders>
              <w:top w:val="single" w:sz="4" w:space="0" w:color="auto"/>
              <w:left w:val="single" w:sz="4" w:space="0" w:color="auto"/>
              <w:bottom w:val="single" w:sz="4" w:space="0" w:color="auto"/>
              <w:right w:val="single" w:sz="4" w:space="0" w:color="auto"/>
            </w:tcBorders>
          </w:tcPr>
          <w:p w14:paraId="564923CC" w14:textId="77777777" w:rsidR="008E3FD3" w:rsidRPr="00B3056F" w:rsidRDefault="008E3FD3" w:rsidP="008E3FD3">
            <w:pPr>
              <w:pStyle w:val="TAL"/>
            </w:pPr>
            <w:r>
              <w:t>6.2.6.3.2</w:t>
            </w:r>
          </w:p>
        </w:tc>
        <w:tc>
          <w:tcPr>
            <w:tcW w:w="4096" w:type="dxa"/>
            <w:gridSpan w:val="2"/>
            <w:tcBorders>
              <w:top w:val="single" w:sz="4" w:space="0" w:color="auto"/>
              <w:left w:val="single" w:sz="4" w:space="0" w:color="auto"/>
              <w:bottom w:val="single" w:sz="4" w:space="0" w:color="auto"/>
              <w:right w:val="single" w:sz="4" w:space="0" w:color="auto"/>
            </w:tcBorders>
          </w:tcPr>
          <w:p w14:paraId="4EEF383A" w14:textId="77777777" w:rsidR="008E3FD3" w:rsidRPr="00B3056F" w:rsidRDefault="008E3FD3" w:rsidP="008E3FD3">
            <w:pPr>
              <w:pStyle w:val="TAL"/>
              <w:rPr>
                <w:rFonts w:cs="Arial"/>
                <w:szCs w:val="18"/>
              </w:rPr>
            </w:pPr>
          </w:p>
        </w:tc>
      </w:tr>
      <w:tr w:rsidR="008E3FD3" w:rsidRPr="00B3056F" w14:paraId="5405FD66"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CEDD9E" w14:textId="77777777" w:rsidR="008E3FD3" w:rsidRPr="00B3056F" w:rsidRDefault="008E3FD3" w:rsidP="008E3FD3">
            <w:pPr>
              <w:pStyle w:val="TAL"/>
            </w:pPr>
            <w:r w:rsidRPr="00B3056F">
              <w:t>DualRegistrationFlag</w:t>
            </w:r>
          </w:p>
        </w:tc>
        <w:tc>
          <w:tcPr>
            <w:tcW w:w="1350" w:type="dxa"/>
            <w:gridSpan w:val="2"/>
            <w:tcBorders>
              <w:top w:val="single" w:sz="4" w:space="0" w:color="auto"/>
              <w:left w:val="single" w:sz="4" w:space="0" w:color="auto"/>
              <w:bottom w:val="single" w:sz="4" w:space="0" w:color="auto"/>
              <w:right w:val="single" w:sz="4" w:space="0" w:color="auto"/>
            </w:tcBorders>
          </w:tcPr>
          <w:p w14:paraId="0F18BBEF"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42EE88E1" w14:textId="77777777" w:rsidR="008E3FD3" w:rsidRPr="00B3056F" w:rsidRDefault="008E3FD3" w:rsidP="008E3FD3">
            <w:pPr>
              <w:pStyle w:val="TAL"/>
              <w:rPr>
                <w:rFonts w:cs="Arial"/>
                <w:szCs w:val="18"/>
              </w:rPr>
            </w:pPr>
            <w:r w:rsidRPr="00B3056F">
              <w:rPr>
                <w:rFonts w:cs="Arial"/>
                <w:szCs w:val="18"/>
              </w:rPr>
              <w:t>Dual Registration Flag</w:t>
            </w:r>
          </w:p>
        </w:tc>
      </w:tr>
      <w:tr w:rsidR="008E3FD3" w:rsidRPr="00B3056F" w14:paraId="4F2A845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D70DD9" w14:textId="77777777" w:rsidR="008E3FD3" w:rsidRPr="00B3056F" w:rsidRDefault="008E3FD3" w:rsidP="008E3FD3">
            <w:pPr>
              <w:pStyle w:val="TAL"/>
            </w:pPr>
            <w:r>
              <w:t>DeregistrationReason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493ADE80" w14:textId="77777777" w:rsidR="008E3FD3" w:rsidRPr="00B3056F" w:rsidRDefault="008E3FD3" w:rsidP="008E3FD3">
            <w:pPr>
              <w:pStyle w:val="TAL"/>
            </w:pPr>
            <w:r>
              <w:t>6.2.6.3.3</w:t>
            </w:r>
          </w:p>
        </w:tc>
        <w:tc>
          <w:tcPr>
            <w:tcW w:w="4096" w:type="dxa"/>
            <w:gridSpan w:val="2"/>
            <w:tcBorders>
              <w:top w:val="single" w:sz="4" w:space="0" w:color="auto"/>
              <w:left w:val="single" w:sz="4" w:space="0" w:color="auto"/>
              <w:bottom w:val="single" w:sz="4" w:space="0" w:color="auto"/>
              <w:right w:val="single" w:sz="4" w:space="0" w:color="auto"/>
            </w:tcBorders>
          </w:tcPr>
          <w:p w14:paraId="7276B5D4" w14:textId="77777777" w:rsidR="008E3FD3" w:rsidRPr="00B3056F" w:rsidRDefault="008E3FD3" w:rsidP="008E3FD3">
            <w:pPr>
              <w:pStyle w:val="TAL"/>
              <w:rPr>
                <w:rFonts w:cs="Arial"/>
                <w:szCs w:val="18"/>
              </w:rPr>
            </w:pPr>
          </w:p>
        </w:tc>
      </w:tr>
      <w:tr w:rsidR="008E3FD3" w:rsidRPr="00B3056F" w14:paraId="61F002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D240766" w14:textId="77777777" w:rsidR="008E3FD3" w:rsidRPr="00B3056F" w:rsidRDefault="008E3FD3" w:rsidP="008E3FD3">
            <w:pPr>
              <w:pStyle w:val="TAL"/>
            </w:pPr>
            <w:r>
              <w:t>ImsVoPs</w:t>
            </w:r>
          </w:p>
        </w:tc>
        <w:tc>
          <w:tcPr>
            <w:tcW w:w="1350" w:type="dxa"/>
            <w:gridSpan w:val="2"/>
            <w:tcBorders>
              <w:top w:val="single" w:sz="4" w:space="0" w:color="auto"/>
              <w:left w:val="single" w:sz="4" w:space="0" w:color="auto"/>
              <w:bottom w:val="single" w:sz="4" w:space="0" w:color="auto"/>
              <w:right w:val="single" w:sz="4" w:space="0" w:color="auto"/>
            </w:tcBorders>
          </w:tcPr>
          <w:p w14:paraId="5A3CAF51" w14:textId="77777777" w:rsidR="008E3FD3" w:rsidRPr="00B3056F" w:rsidRDefault="008E3FD3" w:rsidP="008E3FD3">
            <w:pPr>
              <w:pStyle w:val="TAL"/>
            </w:pPr>
            <w:r>
              <w:t>6.2.6.3.4</w:t>
            </w:r>
          </w:p>
        </w:tc>
        <w:tc>
          <w:tcPr>
            <w:tcW w:w="4096" w:type="dxa"/>
            <w:gridSpan w:val="2"/>
            <w:tcBorders>
              <w:top w:val="single" w:sz="4" w:space="0" w:color="auto"/>
              <w:left w:val="single" w:sz="4" w:space="0" w:color="auto"/>
              <w:bottom w:val="single" w:sz="4" w:space="0" w:color="auto"/>
              <w:right w:val="single" w:sz="4" w:space="0" w:color="auto"/>
            </w:tcBorders>
          </w:tcPr>
          <w:p w14:paraId="651E9967" w14:textId="77777777" w:rsidR="008E3FD3" w:rsidRPr="00B3056F" w:rsidRDefault="008E3FD3" w:rsidP="008E3FD3">
            <w:pPr>
              <w:pStyle w:val="TAL"/>
              <w:rPr>
                <w:rFonts w:cs="Arial"/>
                <w:szCs w:val="18"/>
              </w:rPr>
            </w:pPr>
          </w:p>
        </w:tc>
      </w:tr>
      <w:tr w:rsidR="008E3FD3" w:rsidRPr="00B3056F" w14:paraId="3F8D568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FA07CED" w14:textId="77777777" w:rsidR="008E3FD3" w:rsidRPr="00B3056F" w:rsidRDefault="008E3FD3" w:rsidP="008E3FD3">
            <w:pPr>
              <w:pStyle w:val="TAL"/>
            </w:pPr>
            <w:r>
              <w:t>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5AE565AA" w14:textId="77777777" w:rsidR="008E3FD3" w:rsidRPr="00B3056F" w:rsidRDefault="008E3FD3" w:rsidP="008E3FD3">
            <w:pPr>
              <w:pStyle w:val="TAL"/>
            </w:pPr>
            <w:r>
              <w:t>6.2.6.3.5</w:t>
            </w:r>
          </w:p>
        </w:tc>
        <w:tc>
          <w:tcPr>
            <w:tcW w:w="4096" w:type="dxa"/>
            <w:gridSpan w:val="2"/>
            <w:tcBorders>
              <w:top w:val="single" w:sz="4" w:space="0" w:color="auto"/>
              <w:left w:val="single" w:sz="4" w:space="0" w:color="auto"/>
              <w:bottom w:val="single" w:sz="4" w:space="0" w:color="auto"/>
              <w:right w:val="single" w:sz="4" w:space="0" w:color="auto"/>
            </w:tcBorders>
          </w:tcPr>
          <w:p w14:paraId="2D7A153B" w14:textId="77777777" w:rsidR="008E3FD3" w:rsidRPr="00B3056F" w:rsidRDefault="008E3FD3" w:rsidP="008E3FD3">
            <w:pPr>
              <w:pStyle w:val="TAL"/>
              <w:rPr>
                <w:rFonts w:cs="Arial"/>
                <w:szCs w:val="18"/>
              </w:rPr>
            </w:pPr>
          </w:p>
        </w:tc>
      </w:tr>
      <w:tr w:rsidR="008E3FD3" w:rsidRPr="00B3056F" w14:paraId="545E97E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C3DF1BB" w14:textId="77777777" w:rsidR="008E3FD3" w:rsidRPr="00B3056F" w:rsidRDefault="008E3FD3" w:rsidP="008E3FD3">
            <w:pPr>
              <w:pStyle w:val="TAL"/>
            </w:pPr>
            <w:r>
              <w:t>RegistrationDataSetName</w:t>
            </w:r>
          </w:p>
        </w:tc>
        <w:tc>
          <w:tcPr>
            <w:tcW w:w="1350" w:type="dxa"/>
            <w:gridSpan w:val="2"/>
            <w:tcBorders>
              <w:top w:val="single" w:sz="4" w:space="0" w:color="auto"/>
              <w:left w:val="single" w:sz="4" w:space="0" w:color="auto"/>
              <w:bottom w:val="single" w:sz="4" w:space="0" w:color="auto"/>
              <w:right w:val="single" w:sz="4" w:space="0" w:color="auto"/>
            </w:tcBorders>
          </w:tcPr>
          <w:p w14:paraId="5F6F679A" w14:textId="77777777" w:rsidR="008E3FD3" w:rsidRPr="00B3056F" w:rsidRDefault="008E3FD3" w:rsidP="008E3FD3">
            <w:pPr>
              <w:pStyle w:val="TAL"/>
            </w:pPr>
            <w:r>
              <w:t>6.2.6.3.6</w:t>
            </w:r>
          </w:p>
        </w:tc>
        <w:tc>
          <w:tcPr>
            <w:tcW w:w="4096" w:type="dxa"/>
            <w:gridSpan w:val="2"/>
            <w:tcBorders>
              <w:top w:val="single" w:sz="4" w:space="0" w:color="auto"/>
              <w:left w:val="single" w:sz="4" w:space="0" w:color="auto"/>
              <w:bottom w:val="single" w:sz="4" w:space="0" w:color="auto"/>
              <w:right w:val="single" w:sz="4" w:space="0" w:color="auto"/>
            </w:tcBorders>
          </w:tcPr>
          <w:p w14:paraId="4FE66286" w14:textId="77777777" w:rsidR="008E3FD3" w:rsidRPr="00B3056F" w:rsidRDefault="008E3FD3" w:rsidP="008E3FD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77777777" w:rsidR="00EF45DA" w:rsidRPr="00B3056F" w:rsidRDefault="00EF45DA" w:rsidP="001330D7">
            <w:pPr>
              <w:pStyle w:val="TAL"/>
              <w:rPr>
                <w:rFonts w:cs="Arial"/>
                <w:szCs w:val="18"/>
              </w:rPr>
            </w:pPr>
            <w:r w:rsidRPr="00B3056F">
              <w:rPr>
                <w:rFonts w:cs="Arial"/>
                <w:szCs w:val="18"/>
              </w:rPr>
              <w:t>see 3GPP TS 23.501 [2] clause 5.9.2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82" w:name="_Toc11338683"/>
      <w:bookmarkStart w:id="3383" w:name="_Toc27585363"/>
      <w:bookmarkStart w:id="3384" w:name="_Toc36457359"/>
      <w:bookmarkStart w:id="3385" w:name="_Toc45028271"/>
      <w:bookmarkStart w:id="3386" w:name="_Toc45029106"/>
      <w:bookmarkStart w:id="3387" w:name="_Toc51867868"/>
      <w:bookmarkStart w:id="3388" w:name="_Toc58582512"/>
      <w:r w:rsidRPr="00B3056F">
        <w:rPr>
          <w:lang w:val="en-US"/>
        </w:rPr>
        <w:t>6.2.6.2</w:t>
      </w:r>
      <w:r w:rsidRPr="00B3056F">
        <w:rPr>
          <w:lang w:val="en-US"/>
        </w:rPr>
        <w:tab/>
        <w:t>Structured data types</w:t>
      </w:r>
      <w:bookmarkEnd w:id="3382"/>
      <w:bookmarkEnd w:id="3383"/>
      <w:bookmarkEnd w:id="3384"/>
      <w:bookmarkEnd w:id="3385"/>
      <w:bookmarkEnd w:id="3386"/>
      <w:bookmarkEnd w:id="3387"/>
      <w:bookmarkEnd w:id="3388"/>
    </w:p>
    <w:p w14:paraId="1E63B557" w14:textId="77777777" w:rsidR="00EF45DA" w:rsidRPr="00B3056F" w:rsidRDefault="00EF45DA" w:rsidP="00EF45DA">
      <w:pPr>
        <w:pStyle w:val="Heading5"/>
      </w:pPr>
      <w:bookmarkStart w:id="3389" w:name="_Toc11338684"/>
      <w:bookmarkStart w:id="3390" w:name="_Toc27585364"/>
      <w:bookmarkStart w:id="3391" w:name="_Toc36457360"/>
      <w:bookmarkStart w:id="3392" w:name="_Toc45028272"/>
      <w:bookmarkStart w:id="3393" w:name="_Toc45029107"/>
      <w:bookmarkStart w:id="3394" w:name="_Toc51867869"/>
      <w:bookmarkStart w:id="3395" w:name="_Toc58582513"/>
      <w:r w:rsidRPr="00B3056F">
        <w:t>6.2.6.2.1</w:t>
      </w:r>
      <w:r w:rsidRPr="00B3056F">
        <w:tab/>
        <w:t>Introduction</w:t>
      </w:r>
      <w:bookmarkEnd w:id="3389"/>
      <w:bookmarkEnd w:id="3390"/>
      <w:bookmarkEnd w:id="3391"/>
      <w:bookmarkEnd w:id="3392"/>
      <w:bookmarkEnd w:id="3393"/>
      <w:bookmarkEnd w:id="3394"/>
      <w:bookmarkEnd w:id="3395"/>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96" w:name="_Toc11338685"/>
      <w:bookmarkStart w:id="3397" w:name="_Toc27585365"/>
      <w:bookmarkStart w:id="3398" w:name="_Toc36457361"/>
      <w:bookmarkStart w:id="3399" w:name="_Toc45028273"/>
      <w:bookmarkStart w:id="3400" w:name="_Toc45029108"/>
      <w:bookmarkStart w:id="3401" w:name="_Toc51867870"/>
      <w:bookmarkStart w:id="3402" w:name="_Toc58582514"/>
      <w:r w:rsidRPr="00B3056F">
        <w:t>6.2.6.2.2</w:t>
      </w:r>
      <w:r w:rsidRPr="00B3056F">
        <w:tab/>
        <w:t>Type: Amf3GppAccessRegistration</w:t>
      </w:r>
      <w:bookmarkEnd w:id="3396"/>
      <w:bookmarkEnd w:id="3397"/>
      <w:bookmarkEnd w:id="3398"/>
      <w:bookmarkEnd w:id="3399"/>
      <w:bookmarkEnd w:id="3400"/>
      <w:bookmarkEnd w:id="3401"/>
      <w:bookmarkEnd w:id="3402"/>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5238AB72"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bookmarkStart w:id="3403" w:name="_Hlk32401079"/>
            <w:r w:rsidRPr="00B3056F">
              <w:t>Not applicable for Nudr and Nudm_UECM GET operation.</w:t>
            </w:r>
            <w:bookmarkEnd w:id="3403"/>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73762E41"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It contains the subscription Id allocated by the AMF as received by the UDM as part of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F9C8856" w:rsidR="00134088" w:rsidDel="00F22261" w:rsidRDefault="00134088" w:rsidP="00134088">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404" w:name="_Toc11338686"/>
      <w:bookmarkStart w:id="3405" w:name="_Toc27585366"/>
      <w:bookmarkStart w:id="3406" w:name="_Toc36457362"/>
      <w:bookmarkStart w:id="3407" w:name="_Toc45028274"/>
      <w:bookmarkStart w:id="3408" w:name="_Toc45029109"/>
      <w:bookmarkStart w:id="3409" w:name="_Toc51867871"/>
      <w:bookmarkStart w:id="3410" w:name="_Toc58582515"/>
      <w:r w:rsidRPr="00B3056F">
        <w:t>6.2.6.2.3</w:t>
      </w:r>
      <w:r w:rsidRPr="00B3056F">
        <w:tab/>
        <w:t>Type: AmfNon3GppAccessRegistration</w:t>
      </w:r>
      <w:bookmarkEnd w:id="3404"/>
      <w:bookmarkEnd w:id="3405"/>
      <w:bookmarkEnd w:id="3406"/>
      <w:bookmarkEnd w:id="3407"/>
      <w:bookmarkEnd w:id="3408"/>
      <w:bookmarkEnd w:id="3409"/>
      <w:bookmarkEnd w:id="3410"/>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2C6C954E"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77777777" w:rsidR="00EF45DA" w:rsidRPr="00B3056F" w:rsidRDefault="00EF45DA" w:rsidP="001330D7">
            <w:pPr>
              <w:pStyle w:val="TAL"/>
            </w:pPr>
            <w:r w:rsidRPr="00B3056F">
              <w:t>string</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0A06A43A"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allocated by the AMF as received by the UDM as part of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61DBF2FA" w:rsidR="00134088" w:rsidDel="00F22261" w:rsidRDefault="00134088" w:rsidP="00134088">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411" w:name="_Toc11338687"/>
      <w:bookmarkStart w:id="3412" w:name="_Toc27585367"/>
      <w:bookmarkStart w:id="3413" w:name="_Toc36457363"/>
      <w:bookmarkStart w:id="3414" w:name="_Toc45028275"/>
      <w:bookmarkStart w:id="3415" w:name="_Toc45029110"/>
      <w:bookmarkStart w:id="3416" w:name="_Toc51867872"/>
      <w:bookmarkStart w:id="3417" w:name="_Toc58582516"/>
      <w:r w:rsidRPr="00B3056F">
        <w:t>6.2.6.2.4</w:t>
      </w:r>
      <w:r w:rsidRPr="00B3056F">
        <w:tab/>
        <w:t>Type: SmfRegistration</w:t>
      </w:r>
      <w:bookmarkEnd w:id="3411"/>
      <w:bookmarkEnd w:id="3412"/>
      <w:bookmarkEnd w:id="3413"/>
      <w:bookmarkEnd w:id="3414"/>
      <w:bookmarkEnd w:id="3415"/>
      <w:bookmarkEnd w:id="3416"/>
      <w:bookmarkEnd w:id="3417"/>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1330D7">
            <w:pPr>
              <w:pStyle w:val="PL"/>
              <w:rPr>
                <w:rFonts w:cs="Arial"/>
                <w:szCs w:val="18"/>
              </w:rPr>
            </w:pPr>
            <w:r w:rsidRPr="00B3056F">
              <w:rPr>
                <w:rFonts w:ascii="Arial" w:hAnsi="Arial" w:cs="Arial"/>
                <w:noProof w:val="0"/>
                <w:sz w:val="18"/>
                <w:szCs w:val="18"/>
              </w:rPr>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1819D700"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418" w:name="_Toc11338688"/>
      <w:bookmarkStart w:id="3419" w:name="_Toc27585368"/>
      <w:bookmarkStart w:id="3420" w:name="_Toc36457364"/>
      <w:bookmarkStart w:id="3421" w:name="_Toc45028276"/>
      <w:bookmarkStart w:id="3422" w:name="_Toc45029111"/>
      <w:bookmarkStart w:id="3423" w:name="_Toc51867873"/>
      <w:bookmarkStart w:id="3424" w:name="_Toc58582517"/>
      <w:r w:rsidRPr="00B3056F">
        <w:t>6.2.6.2.5</w:t>
      </w:r>
      <w:r w:rsidRPr="00B3056F">
        <w:tab/>
        <w:t>Type: DeregistrationData</w:t>
      </w:r>
      <w:bookmarkEnd w:id="3418"/>
      <w:bookmarkEnd w:id="3419"/>
      <w:bookmarkEnd w:id="3420"/>
      <w:bookmarkEnd w:id="3421"/>
      <w:bookmarkEnd w:id="3422"/>
      <w:bookmarkEnd w:id="3423"/>
      <w:bookmarkEnd w:id="3424"/>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77777777" w:rsidR="00EF45DA" w:rsidRPr="00B3056F" w:rsidRDefault="00EF45DA" w:rsidP="001330D7">
            <w:pPr>
              <w:pStyle w:val="TAL"/>
              <w:rPr>
                <w:rFonts w:cs="Arial"/>
                <w:szCs w:val="18"/>
              </w:rPr>
            </w:pPr>
            <w:r w:rsidRPr="00B3056F">
              <w:rPr>
                <w:rFonts w:cs="Arial"/>
                <w:szCs w:val="18"/>
              </w:rPr>
              <w:t>String; see clause 6.2.6.3.3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425" w:name="_Toc11338689"/>
      <w:bookmarkStart w:id="3426" w:name="_Toc27585369"/>
      <w:bookmarkStart w:id="3427" w:name="_Toc36457365"/>
      <w:bookmarkStart w:id="3428" w:name="_Toc45028277"/>
      <w:bookmarkStart w:id="3429" w:name="_Toc45029112"/>
      <w:bookmarkStart w:id="3430" w:name="_Toc51867874"/>
      <w:bookmarkStart w:id="3431" w:name="_Toc58582518"/>
      <w:r w:rsidRPr="00B3056F">
        <w:t>6.2.6.2.6</w:t>
      </w:r>
      <w:r w:rsidRPr="00B3056F">
        <w:tab/>
        <w:t>Type: SmsfRegistration</w:t>
      </w:r>
      <w:bookmarkEnd w:id="3425"/>
      <w:bookmarkEnd w:id="3426"/>
      <w:bookmarkEnd w:id="3427"/>
      <w:bookmarkEnd w:id="3428"/>
      <w:bookmarkEnd w:id="3429"/>
      <w:bookmarkEnd w:id="3430"/>
      <w:bookmarkEnd w:id="3431"/>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48731DB6" w:rsidR="00EF45DA" w:rsidRPr="00B3056F" w:rsidRDefault="00EF45DA" w:rsidP="001330D7">
            <w:pPr>
              <w:pStyle w:val="TAL"/>
              <w:rPr>
                <w:rFonts w:cs="Arial"/>
                <w:szCs w:val="18"/>
                <w:lang w:eastAsia="zh-CN"/>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432" w:name="_Toc11338690"/>
      <w:bookmarkStart w:id="3433" w:name="_Toc27585370"/>
      <w:bookmarkStart w:id="3434" w:name="_Toc36457366"/>
      <w:bookmarkStart w:id="3435" w:name="_Toc45028278"/>
      <w:bookmarkStart w:id="3436" w:name="_Toc45029113"/>
      <w:bookmarkStart w:id="3437" w:name="_Toc51867875"/>
      <w:bookmarkStart w:id="3438" w:name="_Toc58582519"/>
      <w:r w:rsidRPr="00B3056F">
        <w:t>6.2.6.2.7</w:t>
      </w:r>
      <w:r w:rsidRPr="00B3056F">
        <w:tab/>
        <w:t>Type: Amf3GppAccessRegistrationModification</w:t>
      </w:r>
      <w:bookmarkEnd w:id="3432"/>
      <w:bookmarkEnd w:id="3433"/>
      <w:bookmarkEnd w:id="3434"/>
      <w:bookmarkEnd w:id="3435"/>
      <w:bookmarkEnd w:id="3436"/>
      <w:bookmarkEnd w:id="3437"/>
      <w:bookmarkEnd w:id="3438"/>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439" w:name="_Toc11338691"/>
      <w:bookmarkStart w:id="3440" w:name="_Toc27585371"/>
      <w:bookmarkStart w:id="3441" w:name="_Toc36457367"/>
      <w:bookmarkStart w:id="3442" w:name="_Toc45028279"/>
      <w:bookmarkStart w:id="3443" w:name="_Toc45029114"/>
      <w:bookmarkStart w:id="3444" w:name="_Toc51867876"/>
      <w:bookmarkStart w:id="3445" w:name="_Toc58582520"/>
      <w:r w:rsidRPr="00B3056F">
        <w:t>6.2.6.2.8</w:t>
      </w:r>
      <w:r w:rsidRPr="00B3056F">
        <w:tab/>
        <w:t>Type: AmfNon3GppAccessRegistrationModification</w:t>
      </w:r>
      <w:bookmarkEnd w:id="3439"/>
      <w:bookmarkEnd w:id="3440"/>
      <w:bookmarkEnd w:id="3441"/>
      <w:bookmarkEnd w:id="3442"/>
      <w:bookmarkEnd w:id="3443"/>
      <w:bookmarkEnd w:id="3444"/>
      <w:bookmarkEnd w:id="3445"/>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446" w:name="_Toc11338692"/>
      <w:bookmarkStart w:id="3447" w:name="_Toc27585372"/>
      <w:bookmarkStart w:id="3448" w:name="_Toc36457368"/>
      <w:bookmarkStart w:id="3449" w:name="_Toc45028280"/>
      <w:bookmarkStart w:id="3450" w:name="_Toc45029115"/>
      <w:bookmarkStart w:id="3451" w:name="_Toc51867877"/>
      <w:bookmarkStart w:id="3452" w:name="_Toc58582521"/>
      <w:r w:rsidRPr="00B3056F">
        <w:t>6.2.6.2.9</w:t>
      </w:r>
      <w:r w:rsidRPr="00B3056F">
        <w:tab/>
        <w:t>Type: PcscfRestorationNotification</w:t>
      </w:r>
      <w:bookmarkEnd w:id="3446"/>
      <w:bookmarkEnd w:id="3447"/>
      <w:bookmarkEnd w:id="3448"/>
      <w:bookmarkEnd w:id="3449"/>
      <w:bookmarkEnd w:id="3450"/>
      <w:bookmarkEnd w:id="3451"/>
      <w:bookmarkEnd w:id="3452"/>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453" w:name="_Toc11338693"/>
      <w:bookmarkStart w:id="3454" w:name="_Toc27585373"/>
      <w:bookmarkStart w:id="3455" w:name="_Toc36457369"/>
      <w:bookmarkStart w:id="3456" w:name="_Toc45028281"/>
      <w:bookmarkStart w:id="3457" w:name="_Toc45029116"/>
      <w:bookmarkStart w:id="3458" w:name="_Toc51867878"/>
      <w:bookmarkStart w:id="3459" w:name="_Toc58582522"/>
      <w:bookmarkStart w:id="3460" w:name="_Hlk518046402"/>
      <w:r w:rsidRPr="00B3056F">
        <w:t>6.2.6.2.10</w:t>
      </w:r>
      <w:r w:rsidRPr="00B3056F">
        <w:tab/>
        <w:t>Type: NetworkNodeDiameterAddress</w:t>
      </w:r>
      <w:bookmarkEnd w:id="3453"/>
      <w:bookmarkEnd w:id="3454"/>
      <w:bookmarkEnd w:id="3455"/>
      <w:bookmarkEnd w:id="3456"/>
      <w:bookmarkEnd w:id="3457"/>
      <w:bookmarkEnd w:id="3458"/>
      <w:bookmarkEnd w:id="3459"/>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461" w:name="_Toc11338694"/>
      <w:bookmarkStart w:id="3462" w:name="_Toc27585374"/>
      <w:bookmarkStart w:id="3463" w:name="_Toc36457370"/>
      <w:bookmarkStart w:id="3464" w:name="_Toc45028282"/>
      <w:bookmarkStart w:id="3465" w:name="_Toc45029117"/>
      <w:bookmarkStart w:id="3466" w:name="_Toc51867879"/>
      <w:bookmarkStart w:id="3467" w:name="_Toc58582523"/>
      <w:bookmarkEnd w:id="3460"/>
      <w:r w:rsidRPr="00B3056F">
        <w:t>6.2.6.2.11</w:t>
      </w:r>
      <w:r w:rsidRPr="00B3056F">
        <w:tab/>
        <w:t xml:space="preserve">Type: </w:t>
      </w:r>
      <w:r w:rsidRPr="00B3056F">
        <w:rPr>
          <w:rFonts w:hint="eastAsia"/>
          <w:lang w:eastAsia="zh-CN"/>
        </w:rPr>
        <w:t>EpsIwkPgw</w:t>
      </w:r>
      <w:bookmarkEnd w:id="3461"/>
      <w:bookmarkEnd w:id="3462"/>
      <w:bookmarkEnd w:id="3463"/>
      <w:bookmarkEnd w:id="3464"/>
      <w:bookmarkEnd w:id="3465"/>
      <w:bookmarkEnd w:id="3466"/>
      <w:bookmarkEnd w:id="3467"/>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468" w:name="_Toc27585375"/>
      <w:bookmarkStart w:id="3469" w:name="_Toc36457371"/>
      <w:bookmarkStart w:id="3470" w:name="_Toc45028283"/>
      <w:bookmarkStart w:id="3471" w:name="_Toc45029118"/>
      <w:bookmarkStart w:id="3472" w:name="_Toc51867880"/>
      <w:bookmarkStart w:id="3473" w:name="_Toc58582524"/>
      <w:bookmarkStart w:id="3474" w:name="_Toc11338695"/>
      <w:r w:rsidRPr="00B3056F">
        <w:t>6.2.6.2.12</w:t>
      </w:r>
      <w:r w:rsidRPr="00B3056F">
        <w:tab/>
        <w:t>Type: TriggerRequest</w:t>
      </w:r>
      <w:bookmarkEnd w:id="3468"/>
      <w:bookmarkEnd w:id="3469"/>
      <w:bookmarkEnd w:id="3470"/>
      <w:bookmarkEnd w:id="3471"/>
      <w:bookmarkEnd w:id="3472"/>
      <w:bookmarkEnd w:id="3473"/>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75" w:name="_Toc36457372"/>
      <w:bookmarkStart w:id="3476" w:name="_Toc45028284"/>
      <w:bookmarkStart w:id="3477" w:name="_Toc45029119"/>
      <w:bookmarkStart w:id="3478" w:name="_Toc51867881"/>
      <w:bookmarkStart w:id="3479" w:name="_Toc58582525"/>
      <w:bookmarkStart w:id="3480" w:name="_Toc27585376"/>
      <w:r w:rsidRPr="00B3056F">
        <w:t>6.2.6.2.13</w:t>
      </w:r>
      <w:r w:rsidRPr="00B3056F">
        <w:tab/>
        <w:t>Type: AmfDeregInfo</w:t>
      </w:r>
      <w:bookmarkEnd w:id="3475"/>
      <w:bookmarkEnd w:id="3476"/>
      <w:bookmarkEnd w:id="3477"/>
      <w:bookmarkEnd w:id="3478"/>
      <w:bookmarkEnd w:id="3479"/>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7777777" w:rsidR="00EF45DA" w:rsidRPr="00B3056F" w:rsidRDefault="00EF45DA" w:rsidP="001330D7">
            <w:pPr>
              <w:pStyle w:val="TAL"/>
              <w:rPr>
                <w:rFonts w:cs="Arial"/>
                <w:szCs w:val="18"/>
              </w:rPr>
            </w:pPr>
            <w:r w:rsidRPr="00B3056F">
              <w:rPr>
                <w:rFonts w:cs="Arial"/>
                <w:szCs w:val="18"/>
              </w:rPr>
              <w:t>String; see clause 6.2.6.3.3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81" w:name="_Toc36457373"/>
      <w:bookmarkStart w:id="3482" w:name="_Toc45028285"/>
      <w:bookmarkStart w:id="3483" w:name="_Toc45029120"/>
      <w:bookmarkStart w:id="3484" w:name="_Toc51867882"/>
      <w:bookmarkStart w:id="3485" w:name="_Toc58582526"/>
      <w:r w:rsidRPr="00B3056F">
        <w:t>6.2.6.2.14</w:t>
      </w:r>
      <w:r w:rsidRPr="00B3056F">
        <w:tab/>
        <w:t>Type: EpsInterworkingInfo</w:t>
      </w:r>
      <w:bookmarkEnd w:id="3481"/>
      <w:bookmarkEnd w:id="3482"/>
      <w:bookmarkEnd w:id="3483"/>
      <w:bookmarkEnd w:id="3484"/>
      <w:bookmarkEnd w:id="3485"/>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86" w:name="_Toc36457374"/>
    </w:p>
    <w:p w14:paraId="4F8EE28B" w14:textId="77777777" w:rsidR="00EF45DA" w:rsidRPr="00B3056F" w:rsidRDefault="00EF45DA" w:rsidP="00EF45DA">
      <w:pPr>
        <w:pStyle w:val="Heading5"/>
        <w:rPr>
          <w:lang w:eastAsia="zh-CN"/>
        </w:rPr>
      </w:pPr>
      <w:bookmarkStart w:id="3487" w:name="_Toc45028286"/>
      <w:bookmarkStart w:id="3488" w:name="_Toc45029121"/>
      <w:bookmarkStart w:id="3489" w:name="_Toc51867883"/>
      <w:bookmarkStart w:id="3490" w:name="_Toc58582527"/>
      <w:r w:rsidRPr="00B3056F">
        <w:t>6.2.6.2.15</w:t>
      </w:r>
      <w:r w:rsidRPr="00B3056F">
        <w:tab/>
        <w:t xml:space="preserve">Type: </w:t>
      </w:r>
      <w:r w:rsidRPr="00B3056F">
        <w:rPr>
          <w:rFonts w:hint="eastAsia"/>
          <w:lang w:eastAsia="zh-CN"/>
        </w:rPr>
        <w:t>LocationInfo</w:t>
      </w:r>
      <w:bookmarkEnd w:id="3486"/>
      <w:bookmarkEnd w:id="3487"/>
      <w:bookmarkEnd w:id="3488"/>
      <w:bookmarkEnd w:id="3489"/>
      <w:bookmarkEnd w:id="3490"/>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77777777" w:rsidR="00EF45DA" w:rsidRPr="00B3056F" w:rsidRDefault="00EF45DA" w:rsidP="001330D7">
            <w:pPr>
              <w:pStyle w:val="TAL"/>
              <w:rPr>
                <w:rFonts w:cs="Arial"/>
                <w:szCs w:val="18"/>
                <w:lang w:eastAsia="zh-CN"/>
              </w:rPr>
            </w:pPr>
            <w:r w:rsidRPr="00B3056F">
              <w:t>supportedFeatures</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91" w:name="_Toc36457375"/>
      <w:bookmarkStart w:id="3492" w:name="_Toc45028287"/>
      <w:bookmarkStart w:id="3493" w:name="_Toc45029122"/>
      <w:bookmarkStart w:id="3494" w:name="_Toc51867884"/>
      <w:bookmarkStart w:id="3495" w:name="_Toc58582528"/>
      <w:r w:rsidRPr="00B3056F">
        <w:t>6.2.6.2.16</w:t>
      </w:r>
      <w:r w:rsidRPr="00B3056F">
        <w:tab/>
        <w:t xml:space="preserve">Type: </w:t>
      </w:r>
      <w:r w:rsidRPr="00B3056F">
        <w:rPr>
          <w:rFonts w:hint="eastAsia"/>
          <w:lang w:eastAsia="zh-CN"/>
        </w:rPr>
        <w:t>RegistrationLocationInfo</w:t>
      </w:r>
      <w:bookmarkEnd w:id="3491"/>
      <w:bookmarkEnd w:id="3492"/>
      <w:bookmarkEnd w:id="3493"/>
      <w:bookmarkEnd w:id="3494"/>
      <w:bookmarkEnd w:id="3495"/>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77777777"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14:paraId="4FED3F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EF45DA" w:rsidRPr="00B3056F" w:rsidRDefault="00EF45DA" w:rsidP="001330D7">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EF45DA" w:rsidRPr="00B3056F" w:rsidRDefault="00EF45DA" w:rsidP="001330D7">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14:paraId="44CB92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EF45DA" w:rsidRPr="00B3056F" w:rsidRDefault="00EF45DA" w:rsidP="001330D7">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EF45DA" w:rsidRPr="00B3056F" w:rsidRDefault="00EF45DA" w:rsidP="001330D7">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EF45DA" w:rsidRPr="00B3056F" w:rsidRDefault="00EF45DA" w:rsidP="001330D7">
            <w:pPr>
              <w:pStyle w:val="TAL"/>
              <w:rPr>
                <w:lang w:eastAsia="zh-CN"/>
              </w:rPr>
            </w:pPr>
            <w:r w:rsidRPr="00B3056F">
              <w:rPr>
                <w:rFonts w:hint="eastAsia"/>
                <w:lang w:eastAsia="zh-CN"/>
              </w:rPr>
              <w:t>0</w:t>
            </w:r>
            <w:r w:rsidR="00CD6350">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14:paraId="141318F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EF45DA" w:rsidRPr="00B3056F" w:rsidRDefault="00EF45DA" w:rsidP="001330D7">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EF45DA" w:rsidRPr="00B3056F" w:rsidRDefault="00EF45DA" w:rsidP="001330D7">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14:paraId="03344D4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96" w:name="_Toc36457376"/>
      <w:bookmarkStart w:id="3497" w:name="_Toc45028288"/>
      <w:bookmarkStart w:id="3498" w:name="_Toc45029123"/>
      <w:bookmarkStart w:id="3499" w:name="_Toc51867885"/>
      <w:bookmarkStart w:id="3500" w:name="_Toc58582529"/>
      <w:r w:rsidRPr="00B3056F">
        <w:t>6.2.6.2.17</w:t>
      </w:r>
      <w:r w:rsidRPr="00B3056F">
        <w:tab/>
        <w:t xml:space="preserve">Type: </w:t>
      </w:r>
      <w:r w:rsidRPr="00B3056F">
        <w:rPr>
          <w:rFonts w:hint="eastAsia"/>
          <w:lang w:eastAsia="zh-CN"/>
        </w:rPr>
        <w:t>VgmlcAddress</w:t>
      </w:r>
      <w:bookmarkEnd w:id="3496"/>
      <w:bookmarkEnd w:id="3497"/>
      <w:bookmarkEnd w:id="3498"/>
      <w:bookmarkEnd w:id="3499"/>
      <w:bookmarkEnd w:id="3500"/>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501" w:name="_Toc36457377"/>
      <w:bookmarkStart w:id="3502" w:name="_Toc45028289"/>
      <w:bookmarkStart w:id="3503" w:name="_Toc45029124"/>
      <w:bookmarkStart w:id="3504" w:name="_Toc51867886"/>
      <w:bookmarkStart w:id="3505" w:name="_Toc58582530"/>
      <w:r w:rsidRPr="00B3056F">
        <w:t>6.2.6.2.18</w:t>
      </w:r>
      <w:r w:rsidRPr="00B3056F">
        <w:tab/>
        <w:t>Type: PeiUpdateInfo</w:t>
      </w:r>
      <w:bookmarkEnd w:id="3501"/>
      <w:bookmarkEnd w:id="3502"/>
      <w:bookmarkEnd w:id="3503"/>
      <w:bookmarkEnd w:id="3504"/>
      <w:bookmarkEnd w:id="3505"/>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506" w:name="_Toc36457378"/>
    </w:p>
    <w:p w14:paraId="442A94DA" w14:textId="3772EDB9" w:rsidR="00A57E20" w:rsidRPr="006A7EE2" w:rsidRDefault="00A57E20" w:rsidP="00A57E20">
      <w:pPr>
        <w:pStyle w:val="Heading5"/>
      </w:pPr>
      <w:bookmarkStart w:id="3507" w:name="_Toc45028290"/>
      <w:bookmarkStart w:id="3508" w:name="_Toc45029125"/>
      <w:bookmarkStart w:id="3509" w:name="_Toc51867887"/>
      <w:bookmarkStart w:id="3510" w:name="_Toc58582531"/>
      <w:r w:rsidRPr="006A7EE2">
        <w:t>6.2.6.2.</w:t>
      </w:r>
      <w:r w:rsidR="0028148F">
        <w:t>19</w:t>
      </w:r>
      <w:r w:rsidRPr="006A7EE2">
        <w:tab/>
        <w:t>Type: Registration</w:t>
      </w:r>
      <w:r>
        <w:t>DataSets</w:t>
      </w:r>
      <w:bookmarkEnd w:id="3507"/>
      <w:bookmarkEnd w:id="3508"/>
      <w:bookmarkEnd w:id="3509"/>
      <w:bookmarkEnd w:id="3510"/>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511" w:name="_Toc45028291"/>
      <w:bookmarkStart w:id="3512" w:name="_Toc45029126"/>
      <w:bookmarkStart w:id="3513" w:name="_Toc51867888"/>
      <w:bookmarkStart w:id="3514" w:name="_Toc58582532"/>
      <w:r w:rsidRPr="006A7EE2">
        <w:t>6.2.6.2.</w:t>
      </w:r>
      <w:r w:rsidR="00FC531E">
        <w:t>20</w:t>
      </w:r>
      <w:r w:rsidRPr="006A7EE2">
        <w:tab/>
        <w:t xml:space="preserve">Type: </w:t>
      </w:r>
      <w:r>
        <w:t>IpSmGwRegistration</w:t>
      </w:r>
      <w:bookmarkEnd w:id="3511"/>
      <w:bookmarkEnd w:id="3512"/>
      <w:bookmarkEnd w:id="3513"/>
      <w:bookmarkEnd w:id="3514"/>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47384F46" w14:textId="77777777" w:rsidR="00EF45DA" w:rsidRPr="00B3056F" w:rsidRDefault="00EF45DA" w:rsidP="00EF45DA">
      <w:pPr>
        <w:pStyle w:val="Heading4"/>
        <w:rPr>
          <w:lang w:val="en-US"/>
        </w:rPr>
      </w:pPr>
      <w:bookmarkStart w:id="3515" w:name="_Toc45028292"/>
      <w:bookmarkStart w:id="3516" w:name="_Toc45029127"/>
      <w:bookmarkStart w:id="3517" w:name="_Toc51867889"/>
      <w:bookmarkStart w:id="3518" w:name="_Toc58582533"/>
      <w:r w:rsidRPr="00B3056F">
        <w:rPr>
          <w:lang w:val="en-US"/>
        </w:rPr>
        <w:t>6.2.6.3</w:t>
      </w:r>
      <w:r w:rsidRPr="00B3056F">
        <w:rPr>
          <w:lang w:val="en-US"/>
        </w:rPr>
        <w:tab/>
        <w:t>Simple data types and enumerations</w:t>
      </w:r>
      <w:bookmarkEnd w:id="3474"/>
      <w:bookmarkEnd w:id="3480"/>
      <w:bookmarkEnd w:id="3506"/>
      <w:bookmarkEnd w:id="3515"/>
      <w:bookmarkEnd w:id="3516"/>
      <w:bookmarkEnd w:id="3517"/>
      <w:bookmarkEnd w:id="3518"/>
    </w:p>
    <w:p w14:paraId="5646143C" w14:textId="77777777" w:rsidR="00EF45DA" w:rsidRPr="00B3056F" w:rsidRDefault="00EF45DA" w:rsidP="00EF45DA">
      <w:pPr>
        <w:pStyle w:val="Heading5"/>
      </w:pPr>
      <w:bookmarkStart w:id="3519" w:name="_Toc11338696"/>
      <w:bookmarkStart w:id="3520" w:name="_Toc27585377"/>
      <w:bookmarkStart w:id="3521" w:name="_Toc36457379"/>
      <w:bookmarkStart w:id="3522" w:name="_Toc45028293"/>
      <w:bookmarkStart w:id="3523" w:name="_Toc45029128"/>
      <w:bookmarkStart w:id="3524" w:name="_Toc51867890"/>
      <w:bookmarkStart w:id="3525" w:name="_Toc58582534"/>
      <w:r w:rsidRPr="00B3056F">
        <w:t>6.2.6.3.1</w:t>
      </w:r>
      <w:r w:rsidRPr="00B3056F">
        <w:tab/>
        <w:t>Introduction</w:t>
      </w:r>
      <w:bookmarkEnd w:id="3519"/>
      <w:bookmarkEnd w:id="3520"/>
      <w:bookmarkEnd w:id="3521"/>
      <w:bookmarkEnd w:id="3522"/>
      <w:bookmarkEnd w:id="3523"/>
      <w:bookmarkEnd w:id="3524"/>
      <w:bookmarkEnd w:id="3525"/>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526" w:name="_Toc11338697"/>
      <w:bookmarkStart w:id="3527" w:name="_Toc27585378"/>
      <w:bookmarkStart w:id="3528" w:name="_Toc36457380"/>
      <w:bookmarkStart w:id="3529" w:name="_Toc45028294"/>
      <w:bookmarkStart w:id="3530" w:name="_Toc45029129"/>
      <w:bookmarkStart w:id="3531" w:name="_Toc51867891"/>
      <w:bookmarkStart w:id="3532" w:name="_Toc58582535"/>
      <w:r w:rsidRPr="00B3056F">
        <w:t>6.2.6.3.2</w:t>
      </w:r>
      <w:r w:rsidRPr="00B3056F">
        <w:tab/>
        <w:t>Simple data types</w:t>
      </w:r>
      <w:bookmarkEnd w:id="3526"/>
      <w:bookmarkEnd w:id="3527"/>
      <w:bookmarkEnd w:id="3528"/>
      <w:bookmarkEnd w:id="3529"/>
      <w:bookmarkEnd w:id="3530"/>
      <w:bookmarkEnd w:id="3531"/>
      <w:bookmarkEnd w:id="3532"/>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533" w:name="_Toc11338698"/>
      <w:bookmarkStart w:id="3534" w:name="_Toc27585379"/>
      <w:bookmarkStart w:id="3535" w:name="_Toc36457381"/>
      <w:bookmarkStart w:id="3536" w:name="_Toc45028295"/>
      <w:bookmarkStart w:id="3537" w:name="_Toc45029130"/>
      <w:bookmarkStart w:id="3538" w:name="_Toc51867892"/>
      <w:bookmarkStart w:id="3539" w:name="_Toc58582536"/>
      <w:r w:rsidRPr="00B3056F">
        <w:t>6.2.6.3.3</w:t>
      </w:r>
      <w:r w:rsidRPr="00B3056F">
        <w:tab/>
        <w:t>Enumeration: DeregistrationReason</w:t>
      </w:r>
      <w:bookmarkEnd w:id="3533"/>
      <w:bookmarkEnd w:id="3534"/>
      <w:bookmarkEnd w:id="3535"/>
      <w:bookmarkEnd w:id="3536"/>
      <w:bookmarkEnd w:id="3537"/>
      <w:bookmarkEnd w:id="3538"/>
      <w:bookmarkEnd w:id="3539"/>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540" w:name="_Toc11338699"/>
      <w:bookmarkStart w:id="3541" w:name="_Toc27585380"/>
      <w:bookmarkStart w:id="3542" w:name="_Toc36457382"/>
      <w:bookmarkStart w:id="3543" w:name="_Toc45028296"/>
      <w:bookmarkStart w:id="3544" w:name="_Toc45029131"/>
      <w:bookmarkStart w:id="3545" w:name="_Toc51867893"/>
      <w:bookmarkStart w:id="3546" w:name="_Toc58582537"/>
      <w:r w:rsidRPr="00B3056F">
        <w:t>6.2.6.3.4</w:t>
      </w:r>
      <w:r w:rsidRPr="00B3056F">
        <w:tab/>
        <w:t>Enumeration: ImsVoPs</w:t>
      </w:r>
      <w:bookmarkEnd w:id="3540"/>
      <w:bookmarkEnd w:id="3541"/>
      <w:bookmarkEnd w:id="3542"/>
      <w:bookmarkEnd w:id="3543"/>
      <w:bookmarkEnd w:id="3544"/>
      <w:bookmarkEnd w:id="3545"/>
      <w:bookmarkEnd w:id="3546"/>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547" w:name="_Toc27585381"/>
      <w:bookmarkStart w:id="3548" w:name="_Toc36457383"/>
      <w:bookmarkStart w:id="3549" w:name="_Toc45028297"/>
      <w:bookmarkStart w:id="3550" w:name="_Toc45029132"/>
      <w:bookmarkStart w:id="3551" w:name="_Toc51867894"/>
      <w:bookmarkStart w:id="3552" w:name="_Toc58582538"/>
      <w:bookmarkStart w:id="3553" w:name="_Toc11338700"/>
      <w:r w:rsidRPr="00B3056F">
        <w:t>6.2.6.3.5</w:t>
      </w:r>
      <w:r w:rsidRPr="00B3056F">
        <w:tab/>
        <w:t xml:space="preserve">Enumeration: </w:t>
      </w:r>
      <w:r w:rsidRPr="00B3056F">
        <w:rPr>
          <w:lang w:eastAsia="zh-CN"/>
        </w:rPr>
        <w:t>RegistrationReason</w:t>
      </w:r>
      <w:bookmarkEnd w:id="3547"/>
      <w:bookmarkEnd w:id="3548"/>
      <w:bookmarkEnd w:id="3549"/>
      <w:bookmarkEnd w:id="3550"/>
      <w:bookmarkEnd w:id="3551"/>
      <w:bookmarkEnd w:id="3552"/>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554" w:name="_Toc45028298"/>
      <w:bookmarkStart w:id="3555" w:name="_Toc45029133"/>
      <w:bookmarkStart w:id="3556" w:name="_Toc51867895"/>
      <w:bookmarkStart w:id="3557" w:name="_Toc58582539"/>
      <w:bookmarkStart w:id="3558" w:name="_Toc27585382"/>
      <w:bookmarkStart w:id="3559" w:name="_Toc36457384"/>
      <w:r w:rsidRPr="006A7EE2">
        <w:t>6.</w:t>
      </w:r>
      <w:r>
        <w:t>2</w:t>
      </w:r>
      <w:r w:rsidRPr="006A7EE2">
        <w:t>.6.3.</w:t>
      </w:r>
      <w:r w:rsidR="0028148F">
        <w:t>6</w:t>
      </w:r>
      <w:r w:rsidRPr="006A7EE2">
        <w:tab/>
        <w:t xml:space="preserve">Enumeration: </w:t>
      </w:r>
      <w:r>
        <w:t>Registration</w:t>
      </w:r>
      <w:r w:rsidRPr="006A7EE2">
        <w:t>DataSetName</w:t>
      </w:r>
      <w:bookmarkEnd w:id="3554"/>
      <w:bookmarkEnd w:id="3555"/>
      <w:bookmarkEnd w:id="3556"/>
      <w:bookmarkEnd w:id="3557"/>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560" w:name="_Toc45028299"/>
      <w:bookmarkStart w:id="3561" w:name="_Toc45029134"/>
      <w:bookmarkStart w:id="3562" w:name="_Toc51867896"/>
      <w:bookmarkStart w:id="3563" w:name="_Toc58582540"/>
      <w:r w:rsidRPr="00B3056F">
        <w:t>6.2.7</w:t>
      </w:r>
      <w:r w:rsidRPr="00B3056F">
        <w:tab/>
        <w:t>Error Handling</w:t>
      </w:r>
      <w:bookmarkEnd w:id="3553"/>
      <w:bookmarkEnd w:id="3558"/>
      <w:bookmarkEnd w:id="3559"/>
      <w:bookmarkEnd w:id="3560"/>
      <w:bookmarkEnd w:id="3561"/>
      <w:bookmarkEnd w:id="3562"/>
      <w:bookmarkEnd w:id="3563"/>
    </w:p>
    <w:p w14:paraId="454CF369" w14:textId="77777777" w:rsidR="00EF45DA" w:rsidRPr="00B3056F" w:rsidRDefault="00EF45DA" w:rsidP="00EF45DA">
      <w:pPr>
        <w:pStyle w:val="Heading4"/>
      </w:pPr>
      <w:bookmarkStart w:id="3564" w:name="_Toc11338701"/>
      <w:bookmarkStart w:id="3565" w:name="_Toc27585383"/>
      <w:bookmarkStart w:id="3566" w:name="_Toc36457385"/>
      <w:bookmarkStart w:id="3567" w:name="_Toc45028300"/>
      <w:bookmarkStart w:id="3568" w:name="_Toc45029135"/>
      <w:bookmarkStart w:id="3569" w:name="_Toc51867897"/>
      <w:bookmarkStart w:id="3570" w:name="_Toc58582541"/>
      <w:r w:rsidRPr="00B3056F">
        <w:t>6.2.7.1</w:t>
      </w:r>
      <w:r w:rsidRPr="00B3056F">
        <w:tab/>
        <w:t>General</w:t>
      </w:r>
      <w:bookmarkEnd w:id="3564"/>
      <w:bookmarkEnd w:id="3565"/>
      <w:bookmarkEnd w:id="3566"/>
      <w:bookmarkEnd w:id="3567"/>
      <w:bookmarkEnd w:id="3568"/>
      <w:bookmarkEnd w:id="3569"/>
      <w:bookmarkEnd w:id="3570"/>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71"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72" w:name="_Toc27585384"/>
      <w:bookmarkStart w:id="3573" w:name="_Toc36457386"/>
      <w:bookmarkStart w:id="3574" w:name="_Toc45028301"/>
      <w:bookmarkStart w:id="3575" w:name="_Toc45029136"/>
      <w:bookmarkStart w:id="3576" w:name="_Toc51867898"/>
      <w:bookmarkStart w:id="3577" w:name="_Toc58582542"/>
      <w:r w:rsidRPr="00B3056F">
        <w:t>6.2.7.2</w:t>
      </w:r>
      <w:r w:rsidRPr="00B3056F">
        <w:tab/>
        <w:t>Protocol Errors</w:t>
      </w:r>
      <w:bookmarkEnd w:id="3571"/>
      <w:bookmarkEnd w:id="3572"/>
      <w:bookmarkEnd w:id="3573"/>
      <w:bookmarkEnd w:id="3574"/>
      <w:bookmarkEnd w:id="3575"/>
      <w:bookmarkEnd w:id="3576"/>
      <w:bookmarkEnd w:id="3577"/>
    </w:p>
    <w:p w14:paraId="2EB06E2F" w14:textId="77777777" w:rsidR="00EF45DA" w:rsidRPr="00B3056F" w:rsidRDefault="00EF45DA" w:rsidP="00EF45DA">
      <w:r w:rsidRPr="00B3056F">
        <w:t>Protocol errors handling shall be supported as specified in clause 5.2.7 of 3GPP TS 29.500 [4].</w:t>
      </w:r>
    </w:p>
    <w:p w14:paraId="417FC3B0" w14:textId="77777777" w:rsidR="00EF45DA" w:rsidRPr="00B3056F" w:rsidRDefault="00EF45DA" w:rsidP="00EF45DA">
      <w:pPr>
        <w:pStyle w:val="Heading4"/>
      </w:pPr>
      <w:bookmarkStart w:id="3578" w:name="_Toc11338703"/>
      <w:bookmarkStart w:id="3579" w:name="_Toc27585385"/>
      <w:bookmarkStart w:id="3580" w:name="_Toc36457387"/>
      <w:bookmarkStart w:id="3581" w:name="_Toc45028302"/>
      <w:bookmarkStart w:id="3582" w:name="_Toc45029137"/>
      <w:bookmarkStart w:id="3583" w:name="_Toc51867899"/>
      <w:bookmarkStart w:id="3584" w:name="_Toc58582543"/>
      <w:r w:rsidRPr="00B3056F">
        <w:t>6.2.7.3</w:t>
      </w:r>
      <w:r w:rsidRPr="00B3056F">
        <w:tab/>
        <w:t>Application Errors</w:t>
      </w:r>
      <w:bookmarkEnd w:id="3578"/>
      <w:bookmarkEnd w:id="3579"/>
      <w:bookmarkEnd w:id="3580"/>
      <w:bookmarkEnd w:id="3581"/>
      <w:bookmarkEnd w:id="3582"/>
      <w:bookmarkEnd w:id="3583"/>
      <w:bookmarkEnd w:id="3584"/>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088"/>
        <w:gridCol w:w="1259"/>
        <w:gridCol w:w="4076"/>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bookmarkStart w:id="3585" w:name="_Hlk521688969"/>
            <w:r w:rsidRPr="00B3056F">
              <w:t>UNKNOWN_5GS_SUBSCRIPTION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bookmarkEnd w:id="3585"/>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3FACD9A2" w:rsidR="006142EB" w:rsidRPr="00B3056F" w:rsidRDefault="006142EB" w:rsidP="006142EB">
            <w:pPr>
              <w:pStyle w:val="TAL"/>
            </w:pPr>
            <w:r w:rsidRPr="003B2883">
              <w:t xml:space="preserve">TEMPORARY_REJECT_REGISTRATION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305B41FF" w:rsidR="006142EB" w:rsidRPr="00B3056F" w:rsidRDefault="006142EB" w:rsidP="006142EB">
            <w:pPr>
              <w:pStyle w:val="TAL"/>
            </w:pPr>
            <w:r w:rsidRPr="006A7EE2">
              <w:t>The request cannot be proccesed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525F623" w:rsidR="006142EB" w:rsidRPr="00B3056F" w:rsidRDefault="006142EB" w:rsidP="006142EB">
            <w:pPr>
              <w:pStyle w:val="TAL"/>
            </w:pPr>
            <w:r w:rsidRPr="003B2883">
              <w:t>TEMPORARY_REJECT_HANDOVER_ONGOING 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2209D5C8" w:rsidR="006142EB" w:rsidRPr="00B3056F" w:rsidRDefault="006142EB" w:rsidP="006142EB">
            <w:pPr>
              <w:pStyle w:val="TAL"/>
            </w:pPr>
            <w:r w:rsidRPr="006A7EE2">
              <w:t>The request cannot be proccesed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77777777" w:rsidR="006142EB" w:rsidRPr="00B3056F" w:rsidRDefault="006142EB" w:rsidP="006142EB">
            <w:pPr>
              <w:pStyle w:val="TAL"/>
            </w:pPr>
            <w:r w:rsidRPr="00B3056F">
              <w:t xml:space="preserve">The request cannot be proccesed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86" w:name="_Toc11338704"/>
      <w:bookmarkStart w:id="3587" w:name="_Toc27585386"/>
      <w:bookmarkStart w:id="3588" w:name="_Toc36457388"/>
      <w:bookmarkStart w:id="3589" w:name="_Toc45028303"/>
      <w:bookmarkStart w:id="3590" w:name="_Toc45029138"/>
      <w:bookmarkStart w:id="3591" w:name="_Toc51867900"/>
      <w:bookmarkStart w:id="3592" w:name="_Toc58582544"/>
      <w:r w:rsidRPr="00B3056F">
        <w:t>6.2.8</w:t>
      </w:r>
      <w:r w:rsidRPr="00B3056F">
        <w:tab/>
        <w:t>Feature Negotiation</w:t>
      </w:r>
      <w:bookmarkEnd w:id="3586"/>
      <w:bookmarkEnd w:id="3587"/>
      <w:bookmarkEnd w:id="3588"/>
      <w:bookmarkEnd w:id="3589"/>
      <w:bookmarkEnd w:id="3590"/>
      <w:bookmarkEnd w:id="3591"/>
      <w:bookmarkEnd w:id="3592"/>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93" w:name="_Toc11338705"/>
      <w:bookmarkStart w:id="3594" w:name="_Toc27585387"/>
      <w:bookmarkStart w:id="3595" w:name="_Toc36457389"/>
      <w:bookmarkStart w:id="3596" w:name="_Toc45028304"/>
      <w:bookmarkStart w:id="3597" w:name="_Toc45029139"/>
      <w:bookmarkStart w:id="3598" w:name="_Toc51867901"/>
      <w:bookmarkStart w:id="3599" w:name="_Toc58582545"/>
      <w:r w:rsidRPr="00B3056F">
        <w:rPr>
          <w:lang w:val="en-US"/>
        </w:rPr>
        <w:t>6.2.9</w:t>
      </w:r>
      <w:r w:rsidRPr="00B3056F">
        <w:rPr>
          <w:lang w:val="en-US"/>
        </w:rPr>
        <w:tab/>
        <w:t>Security</w:t>
      </w:r>
      <w:bookmarkEnd w:id="3593"/>
      <w:bookmarkEnd w:id="3594"/>
      <w:bookmarkEnd w:id="3595"/>
      <w:bookmarkEnd w:id="3596"/>
      <w:bookmarkEnd w:id="3597"/>
      <w:bookmarkEnd w:id="3598"/>
      <w:bookmarkEnd w:id="3599"/>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77777777" w:rsidR="00EF45DA" w:rsidRPr="00B3056F" w:rsidRDefault="00EF45DA" w:rsidP="00EF45DA">
      <w:pPr>
        <w:rPr>
          <w:lang w:val="en-US"/>
        </w:rPr>
      </w:pPr>
      <w:r w:rsidRPr="00B3056F">
        <w:rPr>
          <w:lang w:val="en-US"/>
        </w:rPr>
        <w:t>If OAuth2 is used, an NF Service Consumer, prior to consuming services offered by the Nudm_UECM API, shall obtain a "token" from the authorization server, by invoking the Access Token Request service, as described in 3GPP TS 29.510 [19], clause 5.4.2.2.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600" w:name="_Toc11338706"/>
      <w:bookmarkStart w:id="3601" w:name="_Toc27585388"/>
      <w:bookmarkStart w:id="3602" w:name="_Toc36457390"/>
      <w:bookmarkStart w:id="3603" w:name="_Toc45028305"/>
      <w:bookmarkStart w:id="3604" w:name="_Toc45029140"/>
      <w:bookmarkStart w:id="3605" w:name="_Toc51867902"/>
      <w:bookmarkStart w:id="3606" w:name="_Toc58582546"/>
      <w:r w:rsidRPr="00B3056F">
        <w:t>6.3</w:t>
      </w:r>
      <w:r w:rsidRPr="00B3056F">
        <w:tab/>
        <w:t>Nudm_UEAuthentication Service API</w:t>
      </w:r>
      <w:bookmarkEnd w:id="3600"/>
      <w:bookmarkEnd w:id="3601"/>
      <w:bookmarkEnd w:id="3602"/>
      <w:bookmarkEnd w:id="3603"/>
      <w:bookmarkEnd w:id="3604"/>
      <w:bookmarkEnd w:id="3605"/>
      <w:bookmarkEnd w:id="3606"/>
    </w:p>
    <w:p w14:paraId="065C6C83" w14:textId="77777777" w:rsidR="00EF45DA" w:rsidRPr="00B3056F" w:rsidRDefault="00EF45DA" w:rsidP="00EF45DA">
      <w:pPr>
        <w:pStyle w:val="Heading3"/>
      </w:pPr>
      <w:bookmarkStart w:id="3607" w:name="_Toc11338707"/>
      <w:bookmarkStart w:id="3608" w:name="_Toc27585389"/>
      <w:bookmarkStart w:id="3609" w:name="_Toc36457391"/>
      <w:bookmarkStart w:id="3610" w:name="_Toc45028306"/>
      <w:bookmarkStart w:id="3611" w:name="_Toc45029141"/>
      <w:bookmarkStart w:id="3612" w:name="_Toc51867903"/>
      <w:bookmarkStart w:id="3613" w:name="_Toc58582547"/>
      <w:r w:rsidRPr="00B3056F">
        <w:t>6.3.1</w:t>
      </w:r>
      <w:r w:rsidRPr="00B3056F">
        <w:tab/>
        <w:t>API URI</w:t>
      </w:r>
      <w:bookmarkEnd w:id="3607"/>
      <w:bookmarkEnd w:id="3608"/>
      <w:bookmarkEnd w:id="3609"/>
      <w:bookmarkEnd w:id="3610"/>
      <w:bookmarkEnd w:id="3611"/>
      <w:bookmarkEnd w:id="3612"/>
      <w:bookmarkEnd w:id="3613"/>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614" w:name="_Toc11338708"/>
      <w:bookmarkStart w:id="3615" w:name="_Toc27585390"/>
      <w:bookmarkStart w:id="3616" w:name="_Toc36457392"/>
      <w:bookmarkStart w:id="3617" w:name="_Toc45028307"/>
      <w:bookmarkStart w:id="3618" w:name="_Toc45029142"/>
      <w:bookmarkStart w:id="3619" w:name="_Toc51867904"/>
      <w:bookmarkStart w:id="3620" w:name="_Toc58582548"/>
      <w:r w:rsidRPr="00B3056F">
        <w:t>6.3.2</w:t>
      </w:r>
      <w:r w:rsidRPr="00B3056F">
        <w:tab/>
        <w:t>Usage of HTTP</w:t>
      </w:r>
      <w:bookmarkEnd w:id="3614"/>
      <w:bookmarkEnd w:id="3615"/>
      <w:bookmarkEnd w:id="3616"/>
      <w:bookmarkEnd w:id="3617"/>
      <w:bookmarkEnd w:id="3618"/>
      <w:bookmarkEnd w:id="3619"/>
      <w:bookmarkEnd w:id="3620"/>
    </w:p>
    <w:p w14:paraId="50B493D6" w14:textId="77777777" w:rsidR="00EF45DA" w:rsidRPr="00B3056F" w:rsidRDefault="00EF45DA" w:rsidP="00EF45DA">
      <w:pPr>
        <w:pStyle w:val="Heading4"/>
      </w:pPr>
      <w:bookmarkStart w:id="3621" w:name="_Toc11338709"/>
      <w:bookmarkStart w:id="3622" w:name="_Toc27585391"/>
      <w:bookmarkStart w:id="3623" w:name="_Toc36457393"/>
      <w:bookmarkStart w:id="3624" w:name="_Toc45028308"/>
      <w:bookmarkStart w:id="3625" w:name="_Toc45029143"/>
      <w:bookmarkStart w:id="3626" w:name="_Toc51867905"/>
      <w:bookmarkStart w:id="3627" w:name="_Toc58582549"/>
      <w:r w:rsidRPr="00B3056F">
        <w:t>6.3.2.1</w:t>
      </w:r>
      <w:r w:rsidRPr="00B3056F">
        <w:tab/>
        <w:t>General</w:t>
      </w:r>
      <w:bookmarkEnd w:id="3621"/>
      <w:bookmarkEnd w:id="3622"/>
      <w:bookmarkEnd w:id="3623"/>
      <w:bookmarkEnd w:id="3624"/>
      <w:bookmarkEnd w:id="3625"/>
      <w:bookmarkEnd w:id="3626"/>
      <w:bookmarkEnd w:id="3627"/>
    </w:p>
    <w:p w14:paraId="3A985893" w14:textId="77777777" w:rsidR="00EF45DA" w:rsidRPr="00B3056F" w:rsidRDefault="00EF45DA" w:rsidP="00EF45DA">
      <w:r w:rsidRPr="00B3056F">
        <w:t>HTTP/2, as defined in IETF RFC 7540 [13], shall be used as specified in clause 5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628" w:name="_Toc11338710"/>
      <w:bookmarkStart w:id="3629" w:name="_Toc27585392"/>
      <w:bookmarkStart w:id="3630" w:name="_Toc36457394"/>
      <w:bookmarkStart w:id="3631" w:name="_Toc45028309"/>
      <w:bookmarkStart w:id="3632" w:name="_Toc45029144"/>
      <w:bookmarkStart w:id="3633" w:name="_Toc51867906"/>
      <w:bookmarkStart w:id="3634" w:name="_Toc58582550"/>
      <w:r w:rsidRPr="00B3056F">
        <w:t>6.3.2.2</w:t>
      </w:r>
      <w:r w:rsidRPr="00B3056F">
        <w:tab/>
        <w:t>HTTP standard headers</w:t>
      </w:r>
      <w:bookmarkEnd w:id="3628"/>
      <w:bookmarkEnd w:id="3629"/>
      <w:bookmarkEnd w:id="3630"/>
      <w:bookmarkEnd w:id="3631"/>
      <w:bookmarkEnd w:id="3632"/>
      <w:bookmarkEnd w:id="3633"/>
      <w:bookmarkEnd w:id="3634"/>
    </w:p>
    <w:p w14:paraId="674D0653" w14:textId="77777777" w:rsidR="00EF45DA" w:rsidRPr="00B3056F" w:rsidRDefault="00EF45DA" w:rsidP="00EF45DA">
      <w:pPr>
        <w:pStyle w:val="Heading5"/>
        <w:rPr>
          <w:lang w:eastAsia="zh-CN"/>
        </w:rPr>
      </w:pPr>
      <w:bookmarkStart w:id="3635" w:name="_Toc11338711"/>
      <w:bookmarkStart w:id="3636" w:name="_Toc27585393"/>
      <w:bookmarkStart w:id="3637" w:name="_Toc36457395"/>
      <w:bookmarkStart w:id="3638" w:name="_Toc45028310"/>
      <w:bookmarkStart w:id="3639" w:name="_Toc45029145"/>
      <w:bookmarkStart w:id="3640" w:name="_Toc51867907"/>
      <w:bookmarkStart w:id="3641" w:name="_Toc58582551"/>
      <w:r w:rsidRPr="00B3056F">
        <w:t>6.3.2.2.1</w:t>
      </w:r>
      <w:r w:rsidRPr="00B3056F">
        <w:rPr>
          <w:rFonts w:hint="eastAsia"/>
          <w:lang w:eastAsia="zh-CN"/>
        </w:rPr>
        <w:tab/>
      </w:r>
      <w:r w:rsidRPr="00B3056F">
        <w:rPr>
          <w:lang w:eastAsia="zh-CN"/>
        </w:rPr>
        <w:t>General</w:t>
      </w:r>
      <w:bookmarkEnd w:id="3635"/>
      <w:bookmarkEnd w:id="3636"/>
      <w:bookmarkEnd w:id="3637"/>
      <w:bookmarkEnd w:id="3638"/>
      <w:bookmarkEnd w:id="3639"/>
      <w:bookmarkEnd w:id="3640"/>
      <w:bookmarkEnd w:id="3641"/>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642" w:name="_Toc11338712"/>
      <w:bookmarkStart w:id="3643" w:name="_Toc27585394"/>
      <w:bookmarkStart w:id="3644" w:name="_Toc36457396"/>
      <w:bookmarkStart w:id="3645" w:name="_Toc45028311"/>
      <w:bookmarkStart w:id="3646" w:name="_Toc45029146"/>
      <w:bookmarkStart w:id="3647" w:name="_Toc51867908"/>
      <w:bookmarkStart w:id="3648" w:name="_Toc58582552"/>
      <w:r w:rsidRPr="00B3056F">
        <w:t>6.3.2.2.2</w:t>
      </w:r>
      <w:r w:rsidRPr="00B3056F">
        <w:tab/>
        <w:t>Content type</w:t>
      </w:r>
      <w:bookmarkEnd w:id="3642"/>
      <w:bookmarkEnd w:id="3643"/>
      <w:bookmarkEnd w:id="3644"/>
      <w:bookmarkEnd w:id="3645"/>
      <w:bookmarkEnd w:id="3646"/>
      <w:bookmarkEnd w:id="3647"/>
      <w:bookmarkEnd w:id="3648"/>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649" w:name="_Toc11338713"/>
      <w:bookmarkStart w:id="3650" w:name="_Toc27585395"/>
      <w:bookmarkStart w:id="3651" w:name="_Toc36457397"/>
      <w:bookmarkStart w:id="3652" w:name="_Toc45028312"/>
      <w:bookmarkStart w:id="3653" w:name="_Toc45029147"/>
      <w:bookmarkStart w:id="3654" w:name="_Toc51867909"/>
      <w:bookmarkStart w:id="3655" w:name="_Toc58582553"/>
      <w:r w:rsidRPr="00B3056F">
        <w:t>6.3.2.3</w:t>
      </w:r>
      <w:r w:rsidRPr="00B3056F">
        <w:tab/>
        <w:t>HTTP custom headers</w:t>
      </w:r>
      <w:bookmarkEnd w:id="3649"/>
      <w:bookmarkEnd w:id="3650"/>
      <w:bookmarkEnd w:id="3651"/>
      <w:bookmarkEnd w:id="3652"/>
      <w:bookmarkEnd w:id="3653"/>
      <w:bookmarkEnd w:id="3654"/>
      <w:bookmarkEnd w:id="3655"/>
    </w:p>
    <w:p w14:paraId="6BAC4480" w14:textId="77777777" w:rsidR="00EF45DA" w:rsidRPr="00B3056F" w:rsidRDefault="00EF45DA" w:rsidP="00EF45DA">
      <w:pPr>
        <w:pStyle w:val="Heading5"/>
        <w:rPr>
          <w:lang w:eastAsia="zh-CN"/>
        </w:rPr>
      </w:pPr>
      <w:bookmarkStart w:id="3656" w:name="_Toc11338714"/>
      <w:bookmarkStart w:id="3657" w:name="_Toc27585396"/>
      <w:bookmarkStart w:id="3658" w:name="_Toc36457398"/>
      <w:bookmarkStart w:id="3659" w:name="_Toc45028313"/>
      <w:bookmarkStart w:id="3660" w:name="_Toc45029148"/>
      <w:bookmarkStart w:id="3661" w:name="_Toc51867910"/>
      <w:bookmarkStart w:id="3662" w:name="_Toc58582554"/>
      <w:r w:rsidRPr="00B3056F">
        <w:t>6.3.2.3.1</w:t>
      </w:r>
      <w:r w:rsidRPr="00B3056F">
        <w:rPr>
          <w:rFonts w:hint="eastAsia"/>
          <w:lang w:eastAsia="zh-CN"/>
        </w:rPr>
        <w:tab/>
      </w:r>
      <w:r w:rsidRPr="00B3056F">
        <w:rPr>
          <w:lang w:eastAsia="zh-CN"/>
        </w:rPr>
        <w:t>General</w:t>
      </w:r>
      <w:bookmarkEnd w:id="3656"/>
      <w:bookmarkEnd w:id="3657"/>
      <w:bookmarkEnd w:id="3658"/>
      <w:bookmarkEnd w:id="3659"/>
      <w:bookmarkEnd w:id="3660"/>
      <w:bookmarkEnd w:id="3661"/>
      <w:bookmarkEnd w:id="3662"/>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663" w:name="_Toc11338715"/>
      <w:bookmarkStart w:id="3664" w:name="_Toc27585397"/>
      <w:bookmarkStart w:id="3665" w:name="_Toc36457399"/>
      <w:bookmarkStart w:id="3666" w:name="_Toc45028314"/>
      <w:bookmarkStart w:id="3667" w:name="_Toc45029149"/>
      <w:bookmarkStart w:id="3668" w:name="_Toc51867911"/>
      <w:bookmarkStart w:id="3669" w:name="_Toc58582555"/>
      <w:r w:rsidRPr="00B3056F">
        <w:t>6.3.3</w:t>
      </w:r>
      <w:r w:rsidRPr="00B3056F">
        <w:tab/>
        <w:t>Resources</w:t>
      </w:r>
      <w:bookmarkEnd w:id="3663"/>
      <w:bookmarkEnd w:id="3664"/>
      <w:bookmarkEnd w:id="3665"/>
      <w:bookmarkEnd w:id="3666"/>
      <w:bookmarkEnd w:id="3667"/>
      <w:bookmarkEnd w:id="3668"/>
      <w:bookmarkEnd w:id="3669"/>
    </w:p>
    <w:p w14:paraId="41BA3BE5" w14:textId="77777777" w:rsidR="00EF45DA" w:rsidRPr="00B3056F" w:rsidRDefault="00EF45DA" w:rsidP="00EF45DA">
      <w:pPr>
        <w:pStyle w:val="Heading4"/>
      </w:pPr>
      <w:bookmarkStart w:id="3670" w:name="_Toc11338716"/>
      <w:bookmarkStart w:id="3671" w:name="_Toc27585398"/>
      <w:bookmarkStart w:id="3672" w:name="_Toc36457400"/>
      <w:bookmarkStart w:id="3673" w:name="_Toc45028315"/>
      <w:bookmarkStart w:id="3674" w:name="_Toc45029150"/>
      <w:bookmarkStart w:id="3675" w:name="_Toc51867912"/>
      <w:bookmarkStart w:id="3676" w:name="_Toc58582556"/>
      <w:r w:rsidRPr="00B3056F">
        <w:t>6.3.3.1</w:t>
      </w:r>
      <w:r w:rsidRPr="00B3056F">
        <w:tab/>
        <w:t>Overview</w:t>
      </w:r>
      <w:bookmarkEnd w:id="3670"/>
      <w:bookmarkEnd w:id="3671"/>
      <w:bookmarkEnd w:id="3672"/>
      <w:bookmarkEnd w:id="3673"/>
      <w:bookmarkEnd w:id="3674"/>
      <w:bookmarkEnd w:id="3675"/>
      <w:bookmarkEnd w:id="3676"/>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07" type="#_x0000_t75" style="width:442.3pt;height:462.1pt" o:ole="">
            <v:imagedata r:id="rId176" o:title=""/>
          </v:shape>
          <o:OLEObject Type="Embed" ProgID="Visio.Drawing.15" ShapeID="_x0000_i1107" DrawAspect="Content" ObjectID="_1669228261" r:id="rId177"/>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77" w:name="_Toc11338717"/>
      <w:bookmarkStart w:id="3678" w:name="_Toc27585399"/>
      <w:bookmarkStart w:id="3679" w:name="_Toc36457401"/>
      <w:bookmarkStart w:id="3680" w:name="_Toc45028316"/>
      <w:bookmarkStart w:id="3681" w:name="_Toc45029151"/>
      <w:bookmarkStart w:id="3682" w:name="_Toc51867913"/>
      <w:bookmarkStart w:id="3683" w:name="_Toc58582557"/>
      <w:r w:rsidRPr="00B3056F">
        <w:t>6.3.3.2</w:t>
      </w:r>
      <w:r w:rsidRPr="00B3056F">
        <w:tab/>
        <w:t>Resource: SecurityInformation</w:t>
      </w:r>
      <w:bookmarkEnd w:id="3677"/>
      <w:bookmarkEnd w:id="3678"/>
      <w:r w:rsidRPr="00B3056F">
        <w:t xml:space="preserve"> (Custom operation)</w:t>
      </w:r>
      <w:bookmarkEnd w:id="3679"/>
      <w:bookmarkEnd w:id="3680"/>
      <w:bookmarkEnd w:id="3681"/>
      <w:bookmarkEnd w:id="3682"/>
      <w:bookmarkEnd w:id="3683"/>
    </w:p>
    <w:p w14:paraId="7159CF3B" w14:textId="77777777" w:rsidR="00EF45DA" w:rsidRPr="00B3056F" w:rsidRDefault="00EF45DA" w:rsidP="00EF45DA">
      <w:pPr>
        <w:pStyle w:val="Heading5"/>
      </w:pPr>
      <w:bookmarkStart w:id="3684" w:name="_Toc11338718"/>
      <w:bookmarkStart w:id="3685" w:name="_Toc27585400"/>
      <w:bookmarkStart w:id="3686" w:name="_Toc36457402"/>
      <w:bookmarkStart w:id="3687" w:name="_Toc45028317"/>
      <w:bookmarkStart w:id="3688" w:name="_Toc45029152"/>
      <w:bookmarkStart w:id="3689" w:name="_Toc51867914"/>
      <w:bookmarkStart w:id="3690" w:name="_Toc58582558"/>
      <w:r w:rsidRPr="00B3056F">
        <w:t>6.3.3.2.1</w:t>
      </w:r>
      <w:r w:rsidRPr="00B3056F">
        <w:tab/>
        <w:t>Description</w:t>
      </w:r>
      <w:bookmarkEnd w:id="3684"/>
      <w:bookmarkEnd w:id="3685"/>
      <w:bookmarkEnd w:id="3686"/>
      <w:bookmarkEnd w:id="3687"/>
      <w:bookmarkEnd w:id="3688"/>
      <w:bookmarkEnd w:id="3689"/>
      <w:bookmarkEnd w:id="3690"/>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91" w:name="_Toc11338719"/>
      <w:bookmarkStart w:id="3692" w:name="_Toc27585401"/>
      <w:bookmarkStart w:id="3693" w:name="_Toc36457403"/>
      <w:bookmarkStart w:id="3694" w:name="_Toc45028318"/>
      <w:bookmarkStart w:id="3695" w:name="_Toc45029153"/>
      <w:bookmarkStart w:id="3696" w:name="_Toc51867915"/>
      <w:bookmarkStart w:id="3697" w:name="_Toc58582559"/>
      <w:r w:rsidRPr="00B3056F">
        <w:t>6.3.3.2.2</w:t>
      </w:r>
      <w:r w:rsidRPr="00B3056F">
        <w:tab/>
        <w:t>Resource Definition</w:t>
      </w:r>
      <w:bookmarkEnd w:id="3691"/>
      <w:bookmarkEnd w:id="3692"/>
      <w:bookmarkEnd w:id="3693"/>
      <w:bookmarkEnd w:id="3694"/>
      <w:bookmarkEnd w:id="3695"/>
      <w:bookmarkEnd w:id="3696"/>
      <w:bookmarkEnd w:id="3697"/>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F45DA">
      <w:pPr>
        <w:rPr>
          <w:rFonts w:ascii="Arial" w:hAnsi="Arial" w:cs="Arial"/>
        </w:rPr>
      </w:pPr>
      <w:r w:rsidRPr="00B3056F">
        <w:t>This resource shall support the resource URI variables defined in table 6.3.3.2.2-1</w:t>
      </w:r>
      <w:r w:rsidRPr="00B3056F">
        <w:rPr>
          <w:rFonts w:ascii="Arial" w:hAnsi="Arial" w:cs="Arial"/>
        </w:rPr>
        <w:t>.</w:t>
      </w:r>
    </w:p>
    <w:p w14:paraId="6B068C3B" w14:textId="77777777" w:rsidR="00EF45DA" w:rsidRPr="00B3056F" w:rsidRDefault="00EF45DA" w:rsidP="00EF45DA">
      <w:pPr>
        <w:pStyle w:val="TH"/>
        <w:rPr>
          <w:rFonts w:cs="Arial"/>
        </w:rPr>
      </w:pPr>
      <w:r w:rsidRPr="00B3056F">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69BAB0AC" w:rsidR="00922C12" w:rsidRPr="00B3056F" w:rsidRDefault="00922C12" w:rsidP="00922C12">
            <w:pPr>
              <w:pStyle w:val="TAL"/>
            </w:pPr>
            <w:r w:rsidRPr="00B3056F">
              <w:t>Represents the Subscription Permanent Identifier (see 3GPP TS 23.501 [2] clause 5.9.2),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98" w:name="_Toc11338720"/>
      <w:bookmarkStart w:id="3699" w:name="_Toc27585402"/>
      <w:bookmarkStart w:id="3700" w:name="_Toc36457404"/>
      <w:bookmarkStart w:id="3701" w:name="_Toc45028319"/>
      <w:bookmarkStart w:id="3702" w:name="_Toc45029154"/>
      <w:bookmarkStart w:id="3703" w:name="_Toc51867916"/>
      <w:bookmarkStart w:id="3704" w:name="_Toc58582560"/>
      <w:r w:rsidRPr="00B3056F">
        <w:t>6.3.3.2.3</w:t>
      </w:r>
      <w:r w:rsidRPr="00B3056F">
        <w:tab/>
        <w:t>Resource Standard Methods</w:t>
      </w:r>
      <w:bookmarkEnd w:id="3698"/>
      <w:bookmarkEnd w:id="3699"/>
      <w:bookmarkEnd w:id="3700"/>
      <w:bookmarkEnd w:id="3701"/>
      <w:bookmarkEnd w:id="3702"/>
      <w:bookmarkEnd w:id="3703"/>
      <w:bookmarkEnd w:id="3704"/>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705" w:name="_Toc11338721"/>
      <w:bookmarkStart w:id="3706" w:name="_Toc27585403"/>
      <w:bookmarkStart w:id="3707" w:name="_Toc36457405"/>
      <w:bookmarkStart w:id="3708" w:name="_Toc45028320"/>
      <w:bookmarkStart w:id="3709" w:name="_Toc45029155"/>
      <w:bookmarkStart w:id="3710" w:name="_Toc51867917"/>
      <w:bookmarkStart w:id="3711" w:name="_Toc58582561"/>
      <w:r w:rsidRPr="00B3056F">
        <w:t>6.3.3.2.4</w:t>
      </w:r>
      <w:r w:rsidRPr="00B3056F">
        <w:tab/>
        <w:t>Resource Custom Operations</w:t>
      </w:r>
      <w:bookmarkEnd w:id="3705"/>
      <w:bookmarkEnd w:id="3706"/>
      <w:bookmarkEnd w:id="3707"/>
      <w:bookmarkEnd w:id="3708"/>
      <w:bookmarkEnd w:id="3709"/>
      <w:bookmarkEnd w:id="3710"/>
      <w:bookmarkEnd w:id="3711"/>
    </w:p>
    <w:p w14:paraId="638C9418" w14:textId="77777777" w:rsidR="00EF45DA" w:rsidRPr="00B3056F" w:rsidRDefault="00EF45DA" w:rsidP="00EF45DA">
      <w:pPr>
        <w:pStyle w:val="Heading6"/>
        <w:ind w:left="0" w:firstLine="0"/>
      </w:pPr>
      <w:bookmarkStart w:id="3712" w:name="_Toc11338722"/>
      <w:bookmarkStart w:id="3713" w:name="_Toc27585404"/>
      <w:bookmarkStart w:id="3714" w:name="_Toc36457406"/>
      <w:bookmarkStart w:id="3715" w:name="_Toc45028321"/>
      <w:bookmarkStart w:id="3716" w:name="_Toc45029156"/>
      <w:bookmarkStart w:id="3717" w:name="_Toc51867918"/>
      <w:bookmarkStart w:id="3718" w:name="_Toc58582562"/>
      <w:r w:rsidRPr="00B3056F">
        <w:t>6.3.3.2.4.1</w:t>
      </w:r>
      <w:r w:rsidRPr="00B3056F">
        <w:tab/>
        <w:t>Overview</w:t>
      </w:r>
      <w:bookmarkEnd w:id="3712"/>
      <w:bookmarkEnd w:id="3713"/>
      <w:bookmarkEnd w:id="3714"/>
      <w:bookmarkEnd w:id="3715"/>
      <w:bookmarkEnd w:id="3716"/>
      <w:bookmarkEnd w:id="3717"/>
      <w:bookmarkEnd w:id="3718"/>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EF45DA">
      <w:pPr>
        <w:pStyle w:val="Heading6"/>
        <w:ind w:left="0" w:firstLine="0"/>
      </w:pPr>
      <w:bookmarkStart w:id="3719" w:name="_Toc11338723"/>
      <w:bookmarkStart w:id="3720" w:name="_Toc27585405"/>
      <w:bookmarkStart w:id="3721" w:name="_Toc36457407"/>
      <w:bookmarkStart w:id="3722" w:name="_Toc45028322"/>
      <w:bookmarkStart w:id="3723" w:name="_Toc45029157"/>
      <w:bookmarkStart w:id="3724" w:name="_Toc51867919"/>
      <w:bookmarkStart w:id="3725" w:name="_Toc58582563"/>
      <w:r w:rsidRPr="00B3056F">
        <w:t>6.3.3.2.4.2</w:t>
      </w:r>
      <w:r w:rsidRPr="00B3056F">
        <w:tab/>
        <w:t>Operation: generate-auth-data</w:t>
      </w:r>
      <w:bookmarkEnd w:id="3719"/>
      <w:bookmarkEnd w:id="3720"/>
      <w:bookmarkEnd w:id="3721"/>
      <w:bookmarkEnd w:id="3722"/>
      <w:bookmarkEnd w:id="3723"/>
      <w:bookmarkEnd w:id="3724"/>
      <w:bookmarkEnd w:id="3725"/>
    </w:p>
    <w:p w14:paraId="1D1E3AE9" w14:textId="77777777" w:rsidR="00EF45DA" w:rsidRPr="00B3056F" w:rsidRDefault="00EF45DA" w:rsidP="00EF45DA">
      <w:pPr>
        <w:pStyle w:val="Heading7"/>
      </w:pPr>
      <w:bookmarkStart w:id="3726" w:name="_Toc11338724"/>
      <w:bookmarkStart w:id="3727" w:name="_Toc27585406"/>
      <w:bookmarkStart w:id="3728" w:name="_Toc36457408"/>
      <w:bookmarkStart w:id="3729" w:name="_Toc45028323"/>
      <w:bookmarkStart w:id="3730" w:name="_Toc45029158"/>
      <w:bookmarkStart w:id="3731" w:name="_Toc51867920"/>
      <w:bookmarkStart w:id="3732" w:name="_Toc58582564"/>
      <w:r w:rsidRPr="00B3056F">
        <w:t>6.3.3.2.4.2.1</w:t>
      </w:r>
      <w:r w:rsidRPr="00B3056F">
        <w:tab/>
        <w:t>Description</w:t>
      </w:r>
      <w:bookmarkEnd w:id="3726"/>
      <w:bookmarkEnd w:id="3727"/>
      <w:bookmarkEnd w:id="3728"/>
      <w:bookmarkEnd w:id="3729"/>
      <w:bookmarkEnd w:id="3730"/>
      <w:bookmarkEnd w:id="3731"/>
      <w:bookmarkEnd w:id="3732"/>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EF45DA">
      <w:pPr>
        <w:pStyle w:val="Heading7"/>
      </w:pPr>
      <w:bookmarkStart w:id="3733" w:name="_Toc11338725"/>
      <w:bookmarkStart w:id="3734" w:name="_Toc27585407"/>
      <w:bookmarkStart w:id="3735" w:name="_Toc36457409"/>
      <w:bookmarkStart w:id="3736" w:name="_Toc45028324"/>
      <w:bookmarkStart w:id="3737" w:name="_Toc45029159"/>
      <w:bookmarkStart w:id="3738" w:name="_Toc51867921"/>
      <w:bookmarkStart w:id="3739" w:name="_Toc58582565"/>
      <w:r w:rsidRPr="00B3056F">
        <w:t>6.3.3.2.4.2.2</w:t>
      </w:r>
      <w:r w:rsidRPr="00B3056F">
        <w:tab/>
        <w:t>Operation Definition</w:t>
      </w:r>
      <w:bookmarkEnd w:id="3733"/>
      <w:bookmarkEnd w:id="3734"/>
      <w:bookmarkEnd w:id="3735"/>
      <w:bookmarkEnd w:id="3736"/>
      <w:bookmarkEnd w:id="3737"/>
      <w:bookmarkEnd w:id="3738"/>
      <w:bookmarkEnd w:id="3739"/>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740" w:name="_Toc11338726"/>
      <w:bookmarkStart w:id="3741" w:name="_Toc27585408"/>
      <w:bookmarkStart w:id="3742" w:name="_Toc36457410"/>
      <w:bookmarkStart w:id="3743" w:name="_Toc45028325"/>
      <w:bookmarkStart w:id="3744" w:name="_Toc45029160"/>
      <w:bookmarkStart w:id="3745" w:name="_Toc51867922"/>
      <w:bookmarkStart w:id="3746" w:name="_Toc58582566"/>
      <w:r w:rsidRPr="00B3056F">
        <w:t>6.3.3.3</w:t>
      </w:r>
      <w:r w:rsidRPr="00B3056F">
        <w:tab/>
        <w:t>Resource: AuthEvents</w:t>
      </w:r>
      <w:bookmarkEnd w:id="3740"/>
      <w:bookmarkEnd w:id="3741"/>
      <w:r w:rsidRPr="00B3056F">
        <w:t xml:space="preserve"> (Collection)</w:t>
      </w:r>
      <w:bookmarkEnd w:id="3742"/>
      <w:bookmarkEnd w:id="3743"/>
      <w:bookmarkEnd w:id="3744"/>
      <w:bookmarkEnd w:id="3745"/>
      <w:bookmarkEnd w:id="3746"/>
    </w:p>
    <w:p w14:paraId="56253544" w14:textId="77777777" w:rsidR="00EF45DA" w:rsidRPr="00B3056F" w:rsidRDefault="00EF45DA" w:rsidP="00EF45DA">
      <w:pPr>
        <w:pStyle w:val="Heading5"/>
      </w:pPr>
      <w:bookmarkStart w:id="3747" w:name="_Toc11338727"/>
      <w:bookmarkStart w:id="3748" w:name="_Toc27585409"/>
      <w:bookmarkStart w:id="3749" w:name="_Toc36457411"/>
      <w:bookmarkStart w:id="3750" w:name="_Toc45028326"/>
      <w:bookmarkStart w:id="3751" w:name="_Toc45029161"/>
      <w:bookmarkStart w:id="3752" w:name="_Toc51867923"/>
      <w:bookmarkStart w:id="3753" w:name="_Toc58582567"/>
      <w:r w:rsidRPr="00B3056F">
        <w:t>6.3.3.3.1</w:t>
      </w:r>
      <w:r w:rsidRPr="00B3056F">
        <w:tab/>
        <w:t>Description</w:t>
      </w:r>
      <w:bookmarkEnd w:id="3747"/>
      <w:bookmarkEnd w:id="3748"/>
      <w:bookmarkEnd w:id="3749"/>
      <w:bookmarkEnd w:id="3750"/>
      <w:bookmarkEnd w:id="3751"/>
      <w:bookmarkEnd w:id="3752"/>
      <w:bookmarkEnd w:id="3753"/>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754" w:name="_Toc11338728"/>
      <w:bookmarkStart w:id="3755" w:name="_Toc27585410"/>
      <w:bookmarkStart w:id="3756" w:name="_Toc36457412"/>
      <w:bookmarkStart w:id="3757" w:name="_Toc45028327"/>
      <w:bookmarkStart w:id="3758" w:name="_Toc45029162"/>
      <w:bookmarkStart w:id="3759" w:name="_Toc51867924"/>
      <w:bookmarkStart w:id="3760" w:name="_Toc58582568"/>
      <w:r w:rsidRPr="00B3056F">
        <w:t>6.3.3.3.2</w:t>
      </w:r>
      <w:r w:rsidRPr="00B3056F">
        <w:tab/>
        <w:t>Resource Definition</w:t>
      </w:r>
      <w:bookmarkEnd w:id="3754"/>
      <w:bookmarkEnd w:id="3755"/>
      <w:bookmarkEnd w:id="3756"/>
      <w:bookmarkEnd w:id="3757"/>
      <w:bookmarkEnd w:id="3758"/>
      <w:bookmarkEnd w:id="3759"/>
      <w:bookmarkEnd w:id="3760"/>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F45DA">
      <w:pPr>
        <w:rPr>
          <w:rFonts w:ascii="Arial" w:hAnsi="Arial" w:cs="Arial"/>
        </w:rPr>
      </w:pPr>
      <w:r w:rsidRPr="00B3056F">
        <w:t>This resource shall support the resource URI variables defined in table 6.3.3.3.2-1</w:t>
      </w:r>
      <w:r w:rsidRPr="00B3056F">
        <w:rPr>
          <w:rFonts w:ascii="Arial" w:hAnsi="Arial" w:cs="Arial"/>
        </w:rPr>
        <w:t>.</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06814AB5"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761" w:name="_Toc11338729"/>
      <w:bookmarkStart w:id="3762" w:name="_Toc27585411"/>
      <w:bookmarkStart w:id="3763" w:name="_Toc36457413"/>
      <w:bookmarkStart w:id="3764" w:name="_Toc45028328"/>
      <w:bookmarkStart w:id="3765" w:name="_Toc45029163"/>
      <w:bookmarkStart w:id="3766" w:name="_Toc51867925"/>
      <w:bookmarkStart w:id="3767" w:name="_Toc58582569"/>
      <w:r w:rsidRPr="00B3056F">
        <w:t>6.3.3.3.3</w:t>
      </w:r>
      <w:r w:rsidRPr="00B3056F">
        <w:tab/>
        <w:t>Resource Standard Methods</w:t>
      </w:r>
      <w:bookmarkEnd w:id="3761"/>
      <w:bookmarkEnd w:id="3762"/>
      <w:bookmarkEnd w:id="3763"/>
      <w:bookmarkEnd w:id="3764"/>
      <w:bookmarkEnd w:id="3765"/>
      <w:bookmarkEnd w:id="3766"/>
      <w:bookmarkEnd w:id="3767"/>
    </w:p>
    <w:p w14:paraId="781DF0CA" w14:textId="77777777" w:rsidR="00EF45DA" w:rsidRPr="00B3056F" w:rsidRDefault="00EF45DA" w:rsidP="00EF45DA">
      <w:pPr>
        <w:pStyle w:val="Heading6"/>
      </w:pPr>
      <w:bookmarkStart w:id="3768" w:name="_Toc11338730"/>
      <w:bookmarkStart w:id="3769" w:name="_Toc27585412"/>
      <w:bookmarkStart w:id="3770" w:name="_Toc36457414"/>
      <w:bookmarkStart w:id="3771" w:name="_Toc45028329"/>
      <w:bookmarkStart w:id="3772" w:name="_Toc45029164"/>
      <w:bookmarkStart w:id="3773" w:name="_Toc51867926"/>
      <w:bookmarkStart w:id="3774" w:name="_Toc58582570"/>
      <w:r w:rsidRPr="00B3056F">
        <w:t>6.3.3.3.3.1</w:t>
      </w:r>
      <w:r w:rsidRPr="00B3056F">
        <w:tab/>
        <w:t>POST</w:t>
      </w:r>
      <w:bookmarkEnd w:id="3768"/>
      <w:bookmarkEnd w:id="3769"/>
      <w:bookmarkEnd w:id="3770"/>
      <w:bookmarkEnd w:id="3771"/>
      <w:bookmarkEnd w:id="3772"/>
      <w:bookmarkEnd w:id="3773"/>
      <w:bookmarkEnd w:id="3774"/>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775" w:name="_Toc27585413"/>
      <w:bookmarkStart w:id="3776" w:name="_Toc36457415"/>
      <w:bookmarkStart w:id="3777" w:name="_Toc45028330"/>
      <w:bookmarkStart w:id="3778" w:name="_Toc45029165"/>
      <w:bookmarkStart w:id="3779" w:name="_Toc51867927"/>
      <w:bookmarkStart w:id="3780" w:name="_Toc58582571"/>
      <w:bookmarkStart w:id="3781" w:name="_Toc11338731"/>
      <w:r w:rsidRPr="00B3056F">
        <w:t>6.3.3.4</w:t>
      </w:r>
      <w:r w:rsidRPr="00B3056F">
        <w:tab/>
        <w:t>Resource: SecurityInformation</w:t>
      </w:r>
      <w:r w:rsidRPr="00B3056F">
        <w:rPr>
          <w:rFonts w:hint="eastAsia"/>
          <w:lang w:eastAsia="zh-CN"/>
        </w:rPr>
        <w:t>For</w:t>
      </w:r>
      <w:r w:rsidRPr="00B3056F">
        <w:rPr>
          <w:lang w:eastAsia="zh-CN"/>
        </w:rPr>
        <w:t>Rg</w:t>
      </w:r>
      <w:bookmarkEnd w:id="3775"/>
      <w:bookmarkEnd w:id="3776"/>
      <w:bookmarkEnd w:id="3777"/>
      <w:bookmarkEnd w:id="3778"/>
      <w:bookmarkEnd w:id="3779"/>
      <w:bookmarkEnd w:id="3780"/>
    </w:p>
    <w:p w14:paraId="37D569DA" w14:textId="77777777" w:rsidR="00EF45DA" w:rsidRPr="00B3056F" w:rsidRDefault="00EF45DA" w:rsidP="00EF45DA">
      <w:pPr>
        <w:pStyle w:val="Heading5"/>
      </w:pPr>
      <w:bookmarkStart w:id="3782" w:name="_Toc27585414"/>
      <w:bookmarkStart w:id="3783" w:name="_Toc36457416"/>
      <w:bookmarkStart w:id="3784" w:name="_Toc45028331"/>
      <w:bookmarkStart w:id="3785" w:name="_Toc45029166"/>
      <w:bookmarkStart w:id="3786" w:name="_Toc51867928"/>
      <w:bookmarkStart w:id="3787" w:name="_Toc58582572"/>
      <w:r w:rsidRPr="00B3056F">
        <w:t>6.3.3.4.1</w:t>
      </w:r>
      <w:r w:rsidRPr="00B3056F">
        <w:tab/>
        <w:t>Description</w:t>
      </w:r>
      <w:bookmarkEnd w:id="3782"/>
      <w:bookmarkEnd w:id="3783"/>
      <w:bookmarkEnd w:id="3784"/>
      <w:bookmarkEnd w:id="3785"/>
      <w:bookmarkEnd w:id="3786"/>
      <w:bookmarkEnd w:id="3787"/>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88" w:name="_Toc27585415"/>
      <w:bookmarkStart w:id="3789" w:name="_Toc36457417"/>
      <w:bookmarkStart w:id="3790" w:name="_Toc45028332"/>
      <w:bookmarkStart w:id="3791" w:name="_Toc45029167"/>
      <w:bookmarkStart w:id="3792" w:name="_Toc51867929"/>
      <w:bookmarkStart w:id="3793" w:name="_Toc58582573"/>
      <w:r w:rsidRPr="00B3056F">
        <w:t>6.3.3.4.2</w:t>
      </w:r>
      <w:r w:rsidRPr="00B3056F">
        <w:tab/>
        <w:t>Resource Definition</w:t>
      </w:r>
      <w:bookmarkEnd w:id="3788"/>
      <w:bookmarkEnd w:id="3789"/>
      <w:bookmarkEnd w:id="3790"/>
      <w:bookmarkEnd w:id="3791"/>
      <w:bookmarkEnd w:id="3792"/>
      <w:bookmarkEnd w:id="3793"/>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F45DA">
      <w:pPr>
        <w:rPr>
          <w:rFonts w:ascii="Arial" w:hAnsi="Arial" w:cs="Arial"/>
        </w:rPr>
      </w:pPr>
      <w:r w:rsidRPr="00B3056F">
        <w:t>This resource shall support the resource URI variables defined in table 6.3.3.4.2-1</w:t>
      </w:r>
      <w:r w:rsidRPr="00B3056F">
        <w:rPr>
          <w:rFonts w:ascii="Arial" w:hAnsi="Arial" w:cs="Arial"/>
        </w:rPr>
        <w:t>.</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1F9E2A5F" w:rsidR="00E456BC" w:rsidRPr="00B3056F" w:rsidRDefault="00E456BC" w:rsidP="00E456BC">
            <w:pPr>
              <w:pStyle w:val="TAL"/>
            </w:pPr>
            <w:r w:rsidRPr="00B3056F">
              <w:t>Represents the Subscription Permanent Identifier (see 3GPP TS 23.501 [2] clause 5.9.2),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94" w:name="_Toc27585416"/>
      <w:bookmarkStart w:id="3795" w:name="_Toc36457418"/>
      <w:bookmarkStart w:id="3796" w:name="_Toc45028333"/>
      <w:bookmarkStart w:id="3797" w:name="_Toc45029168"/>
      <w:bookmarkStart w:id="3798" w:name="_Toc51867930"/>
      <w:bookmarkStart w:id="3799" w:name="_Toc58582574"/>
      <w:r w:rsidRPr="00B3056F">
        <w:t>6.3.3.4.3</w:t>
      </w:r>
      <w:r w:rsidRPr="00B3056F">
        <w:tab/>
        <w:t>Resource Standard Methods</w:t>
      </w:r>
      <w:bookmarkEnd w:id="3794"/>
      <w:bookmarkEnd w:id="3795"/>
      <w:bookmarkEnd w:id="3796"/>
      <w:bookmarkEnd w:id="3797"/>
      <w:bookmarkEnd w:id="3798"/>
      <w:bookmarkEnd w:id="3799"/>
    </w:p>
    <w:p w14:paraId="4E481C27" w14:textId="77777777" w:rsidR="00EF45DA" w:rsidRPr="00B3056F" w:rsidRDefault="00EF45DA" w:rsidP="00EF45DA">
      <w:pPr>
        <w:pStyle w:val="Heading6"/>
      </w:pPr>
      <w:bookmarkStart w:id="3800" w:name="_Toc27585417"/>
      <w:bookmarkStart w:id="3801" w:name="_Toc36457419"/>
      <w:bookmarkStart w:id="3802" w:name="_Toc45028334"/>
      <w:bookmarkStart w:id="3803" w:name="_Toc45029169"/>
      <w:bookmarkStart w:id="3804" w:name="_Toc51867931"/>
      <w:bookmarkStart w:id="3805" w:name="_Toc58582575"/>
      <w:r w:rsidRPr="00B3056F">
        <w:t>6.3.3.4.3.1</w:t>
      </w:r>
      <w:r w:rsidRPr="00B3056F">
        <w:tab/>
        <w:t>GET</w:t>
      </w:r>
      <w:bookmarkEnd w:id="3800"/>
      <w:bookmarkEnd w:id="3801"/>
      <w:bookmarkEnd w:id="3802"/>
      <w:bookmarkEnd w:id="3803"/>
      <w:bookmarkEnd w:id="3804"/>
      <w:bookmarkEnd w:id="3805"/>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7777777" w:rsidR="00EF45DA" w:rsidRPr="00B3056F" w:rsidRDefault="00EF45DA" w:rsidP="001330D7">
            <w:pPr>
              <w:pStyle w:val="TAL"/>
            </w:pPr>
            <w:r w:rsidRPr="00B3056F">
              <w:rPr>
                <w:rFonts w:cs="Arial"/>
                <w:szCs w:val="18"/>
              </w:rPr>
              <w:t>see 3GPP TS 29.500 [4] clause 6.6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806" w:name="_Toc27585418"/>
      <w:bookmarkStart w:id="3807" w:name="_Toc36457420"/>
      <w:bookmarkStart w:id="3808" w:name="_Toc45028335"/>
      <w:bookmarkStart w:id="3809" w:name="_Toc45029170"/>
      <w:bookmarkStart w:id="3810" w:name="_Toc51867932"/>
      <w:bookmarkStart w:id="3811" w:name="_Toc58582576"/>
      <w:r w:rsidRPr="00B3056F">
        <w:t>6.3.3.5</w:t>
      </w:r>
      <w:r w:rsidRPr="00B3056F">
        <w:tab/>
        <w:t>Resource: HssSecurityInformation</w:t>
      </w:r>
      <w:bookmarkEnd w:id="3806"/>
      <w:r w:rsidRPr="00B3056F">
        <w:t xml:space="preserve"> (Custom operation)</w:t>
      </w:r>
      <w:bookmarkEnd w:id="3807"/>
      <w:bookmarkEnd w:id="3808"/>
      <w:bookmarkEnd w:id="3809"/>
      <w:bookmarkEnd w:id="3810"/>
      <w:bookmarkEnd w:id="3811"/>
    </w:p>
    <w:p w14:paraId="7ACDA03E" w14:textId="77777777" w:rsidR="00EF45DA" w:rsidRPr="00B3056F" w:rsidRDefault="00EF45DA" w:rsidP="00EF45DA">
      <w:pPr>
        <w:pStyle w:val="Heading5"/>
      </w:pPr>
      <w:bookmarkStart w:id="3812" w:name="_Toc27585419"/>
      <w:bookmarkStart w:id="3813" w:name="_Toc36457421"/>
      <w:bookmarkStart w:id="3814" w:name="_Toc45028336"/>
      <w:bookmarkStart w:id="3815" w:name="_Toc45029171"/>
      <w:bookmarkStart w:id="3816" w:name="_Toc51867933"/>
      <w:bookmarkStart w:id="3817" w:name="_Toc58582577"/>
      <w:r w:rsidRPr="00B3056F">
        <w:t>6.3.3.5.1</w:t>
      </w:r>
      <w:r w:rsidRPr="00B3056F">
        <w:tab/>
        <w:t>Description</w:t>
      </w:r>
      <w:bookmarkEnd w:id="3812"/>
      <w:bookmarkEnd w:id="3813"/>
      <w:bookmarkEnd w:id="3814"/>
      <w:bookmarkEnd w:id="3815"/>
      <w:bookmarkEnd w:id="3816"/>
      <w:bookmarkEnd w:id="3817"/>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818" w:name="_Toc27585420"/>
      <w:bookmarkStart w:id="3819" w:name="_Toc36457422"/>
      <w:bookmarkStart w:id="3820" w:name="_Toc45028337"/>
      <w:bookmarkStart w:id="3821" w:name="_Toc45029172"/>
      <w:bookmarkStart w:id="3822" w:name="_Toc51867934"/>
      <w:bookmarkStart w:id="3823" w:name="_Toc58582578"/>
      <w:r w:rsidRPr="00B3056F">
        <w:t>6.3.3.5.2</w:t>
      </w:r>
      <w:r w:rsidRPr="00B3056F">
        <w:tab/>
        <w:t>Resource Definition</w:t>
      </w:r>
      <w:bookmarkEnd w:id="3818"/>
      <w:bookmarkEnd w:id="3819"/>
      <w:bookmarkEnd w:id="3820"/>
      <w:bookmarkEnd w:id="3821"/>
      <w:bookmarkEnd w:id="3822"/>
      <w:bookmarkEnd w:id="3823"/>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F45DA">
      <w:pPr>
        <w:rPr>
          <w:rFonts w:ascii="Arial" w:hAnsi="Arial" w:cs="Arial"/>
        </w:rPr>
      </w:pPr>
      <w:r w:rsidRPr="00B3056F">
        <w:t>This resource shall support the resource URI variables defined in table 6.3.3.5.2-1</w:t>
      </w:r>
      <w:r w:rsidRPr="00B3056F">
        <w:rPr>
          <w:rFonts w:ascii="Arial" w:hAnsi="Arial" w:cs="Arial"/>
        </w:rPr>
        <w:t>.</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7101E091" w:rsidR="00E456BC" w:rsidRPr="00B3056F" w:rsidRDefault="00E456BC" w:rsidP="00E456BC">
            <w:pPr>
              <w:pStyle w:val="TAL"/>
            </w:pPr>
            <w:r w:rsidRPr="00B3056F">
              <w:t>Represents the mobile subscription identity (see 3GPP TS 23.003 [8]).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824" w:name="_Toc27585421"/>
      <w:bookmarkStart w:id="3825" w:name="_Toc36457423"/>
      <w:bookmarkStart w:id="3826" w:name="_Toc45028338"/>
      <w:bookmarkStart w:id="3827" w:name="_Toc45029173"/>
      <w:bookmarkStart w:id="3828" w:name="_Toc51867935"/>
      <w:bookmarkStart w:id="3829" w:name="_Toc58582579"/>
      <w:r w:rsidRPr="00B3056F">
        <w:t>6.3.3.5.3</w:t>
      </w:r>
      <w:r w:rsidRPr="00B3056F">
        <w:tab/>
        <w:t>Resource Standard Methods</w:t>
      </w:r>
      <w:bookmarkEnd w:id="3824"/>
      <w:bookmarkEnd w:id="3825"/>
      <w:bookmarkEnd w:id="3826"/>
      <w:bookmarkEnd w:id="3827"/>
      <w:bookmarkEnd w:id="3828"/>
      <w:bookmarkEnd w:id="3829"/>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830" w:name="_Toc27585422"/>
      <w:bookmarkStart w:id="3831" w:name="_Toc36457424"/>
      <w:bookmarkStart w:id="3832" w:name="_Toc45028339"/>
      <w:bookmarkStart w:id="3833" w:name="_Toc45029174"/>
      <w:bookmarkStart w:id="3834" w:name="_Toc51867936"/>
      <w:bookmarkStart w:id="3835" w:name="_Toc58582580"/>
      <w:r w:rsidRPr="00B3056F">
        <w:t>6.3.3.5.4</w:t>
      </w:r>
      <w:r w:rsidRPr="00B3056F">
        <w:tab/>
        <w:t>Resource Custom Operations</w:t>
      </w:r>
      <w:bookmarkEnd w:id="3830"/>
      <w:bookmarkEnd w:id="3831"/>
      <w:bookmarkEnd w:id="3832"/>
      <w:bookmarkEnd w:id="3833"/>
      <w:bookmarkEnd w:id="3834"/>
      <w:bookmarkEnd w:id="3835"/>
    </w:p>
    <w:p w14:paraId="2DB76AA8" w14:textId="77777777" w:rsidR="00EF45DA" w:rsidRPr="00B3056F" w:rsidRDefault="00EF45DA" w:rsidP="00EF45DA">
      <w:pPr>
        <w:pStyle w:val="Heading6"/>
        <w:ind w:left="0" w:firstLine="0"/>
      </w:pPr>
      <w:bookmarkStart w:id="3836" w:name="_Toc27585423"/>
      <w:bookmarkStart w:id="3837" w:name="_Toc36457425"/>
      <w:bookmarkStart w:id="3838" w:name="_Toc45028340"/>
      <w:bookmarkStart w:id="3839" w:name="_Toc45029175"/>
      <w:bookmarkStart w:id="3840" w:name="_Toc51867937"/>
      <w:bookmarkStart w:id="3841" w:name="_Toc58582581"/>
      <w:r w:rsidRPr="00B3056F">
        <w:t>6.3.3.5.4.1</w:t>
      </w:r>
      <w:r w:rsidRPr="00B3056F">
        <w:tab/>
        <w:t>Overview</w:t>
      </w:r>
      <w:bookmarkEnd w:id="3836"/>
      <w:bookmarkEnd w:id="3837"/>
      <w:bookmarkEnd w:id="3838"/>
      <w:bookmarkEnd w:id="3839"/>
      <w:bookmarkEnd w:id="3840"/>
      <w:bookmarkEnd w:id="3841"/>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EF45DA">
      <w:pPr>
        <w:pStyle w:val="Heading6"/>
        <w:ind w:left="0" w:firstLine="0"/>
      </w:pPr>
      <w:bookmarkStart w:id="3842" w:name="_Toc27585424"/>
      <w:bookmarkStart w:id="3843" w:name="_Toc36457426"/>
      <w:bookmarkStart w:id="3844" w:name="_Toc45028341"/>
      <w:bookmarkStart w:id="3845" w:name="_Toc45029176"/>
      <w:bookmarkStart w:id="3846" w:name="_Toc51867938"/>
      <w:bookmarkStart w:id="3847" w:name="_Toc58582582"/>
      <w:r w:rsidRPr="00B3056F">
        <w:t>6.3.3.5.4.2</w:t>
      </w:r>
      <w:r w:rsidRPr="00B3056F">
        <w:tab/>
        <w:t>Operation: generate-av</w:t>
      </w:r>
      <w:bookmarkEnd w:id="3842"/>
      <w:bookmarkEnd w:id="3843"/>
      <w:bookmarkEnd w:id="3844"/>
      <w:bookmarkEnd w:id="3845"/>
      <w:bookmarkEnd w:id="3846"/>
      <w:bookmarkEnd w:id="3847"/>
    </w:p>
    <w:p w14:paraId="2FA8624D" w14:textId="77777777" w:rsidR="00EF45DA" w:rsidRPr="00B3056F" w:rsidRDefault="00EF45DA" w:rsidP="00EF45DA">
      <w:pPr>
        <w:pStyle w:val="Heading7"/>
      </w:pPr>
      <w:bookmarkStart w:id="3848" w:name="_Toc27585425"/>
      <w:bookmarkStart w:id="3849" w:name="_Toc36457427"/>
      <w:bookmarkStart w:id="3850" w:name="_Toc45028342"/>
      <w:bookmarkStart w:id="3851" w:name="_Toc45029177"/>
      <w:bookmarkStart w:id="3852" w:name="_Toc51867939"/>
      <w:bookmarkStart w:id="3853" w:name="_Toc58582583"/>
      <w:r w:rsidRPr="00B3056F">
        <w:t>6.3.3.5.4.2.1</w:t>
      </w:r>
      <w:r w:rsidRPr="00B3056F">
        <w:tab/>
        <w:t>Description</w:t>
      </w:r>
      <w:bookmarkEnd w:id="3848"/>
      <w:bookmarkEnd w:id="3849"/>
      <w:bookmarkEnd w:id="3850"/>
      <w:bookmarkEnd w:id="3851"/>
      <w:bookmarkEnd w:id="3852"/>
      <w:bookmarkEnd w:id="3853"/>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EF45DA">
      <w:pPr>
        <w:pStyle w:val="Heading7"/>
      </w:pPr>
      <w:bookmarkStart w:id="3854" w:name="_Toc27585426"/>
      <w:bookmarkStart w:id="3855" w:name="_Toc36457428"/>
      <w:bookmarkStart w:id="3856" w:name="_Toc45028343"/>
      <w:bookmarkStart w:id="3857" w:name="_Toc45029178"/>
      <w:bookmarkStart w:id="3858" w:name="_Toc51867940"/>
      <w:bookmarkStart w:id="3859" w:name="_Toc58582584"/>
      <w:r w:rsidRPr="00B3056F">
        <w:t>6.3.3.5.4.2.2</w:t>
      </w:r>
      <w:r w:rsidRPr="00B3056F">
        <w:tab/>
        <w:t>Operation Definition</w:t>
      </w:r>
      <w:bookmarkEnd w:id="3854"/>
      <w:bookmarkEnd w:id="3855"/>
      <w:bookmarkEnd w:id="3856"/>
      <w:bookmarkEnd w:id="3857"/>
      <w:bookmarkEnd w:id="3858"/>
      <w:bookmarkEnd w:id="3859"/>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B3056F" w:rsidRDefault="00EF45DA" w:rsidP="00EF45DA">
      <w:pPr>
        <w:pStyle w:val="B1"/>
        <w:ind w:left="0" w:firstLine="0"/>
        <w:rPr>
          <w:lang w:val="en-US" w:eastAsia="zh-CN"/>
        </w:rPr>
      </w:pPr>
    </w:p>
    <w:p w14:paraId="3C56E386" w14:textId="77777777" w:rsidR="00EF45DA" w:rsidRPr="00B3056F" w:rsidRDefault="00EF45DA" w:rsidP="00EF45DA">
      <w:pPr>
        <w:pStyle w:val="Heading4"/>
      </w:pPr>
      <w:bookmarkStart w:id="3860" w:name="_Toc36457429"/>
      <w:bookmarkStart w:id="3861" w:name="_Toc45028344"/>
      <w:bookmarkStart w:id="3862" w:name="_Toc45029179"/>
      <w:bookmarkStart w:id="3863" w:name="_Toc51867941"/>
      <w:bookmarkStart w:id="3864" w:name="_Toc58582585"/>
      <w:bookmarkStart w:id="3865" w:name="_Toc27585427"/>
      <w:r w:rsidRPr="00B3056F">
        <w:t>6.3.3.6</w:t>
      </w:r>
      <w:r w:rsidRPr="00B3056F">
        <w:tab/>
        <w:t>Resource: Individual AuthEvent</w:t>
      </w:r>
      <w:bookmarkEnd w:id="3860"/>
      <w:bookmarkEnd w:id="3861"/>
      <w:bookmarkEnd w:id="3862"/>
      <w:bookmarkEnd w:id="3863"/>
      <w:bookmarkEnd w:id="3864"/>
    </w:p>
    <w:p w14:paraId="6C634EAA" w14:textId="77777777" w:rsidR="00EF45DA" w:rsidRPr="00B3056F" w:rsidRDefault="00EF45DA" w:rsidP="00EF45DA">
      <w:pPr>
        <w:pStyle w:val="Heading5"/>
      </w:pPr>
      <w:bookmarkStart w:id="3866" w:name="_Toc36457430"/>
      <w:bookmarkStart w:id="3867" w:name="_Toc45028345"/>
      <w:bookmarkStart w:id="3868" w:name="_Toc45029180"/>
      <w:bookmarkStart w:id="3869" w:name="_Toc51867942"/>
      <w:bookmarkStart w:id="3870" w:name="_Toc58582586"/>
      <w:r w:rsidRPr="00B3056F">
        <w:t>6.3.3.6.1</w:t>
      </w:r>
      <w:r w:rsidRPr="00B3056F">
        <w:tab/>
        <w:t>Resource Definition</w:t>
      </w:r>
      <w:bookmarkEnd w:id="3866"/>
      <w:bookmarkEnd w:id="3867"/>
      <w:bookmarkEnd w:id="3868"/>
      <w:bookmarkEnd w:id="3869"/>
      <w:bookmarkEnd w:id="3870"/>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F45DA">
      <w:pPr>
        <w:rPr>
          <w:rFonts w:ascii="Arial" w:hAnsi="Arial" w:cs="Arial"/>
        </w:rPr>
      </w:pPr>
      <w:r w:rsidRPr="00B3056F">
        <w:t>This resource shall support the resource URI variables defined in table 6.3.3.6.1-1</w:t>
      </w:r>
      <w:r w:rsidRPr="00B3056F">
        <w:rPr>
          <w:rFonts w:ascii="Arial" w:hAnsi="Arial" w:cs="Arial"/>
        </w:rPr>
        <w:t>.</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28F2123D"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871" w:name="_Toc36457431"/>
      <w:bookmarkStart w:id="3872" w:name="_Toc45028346"/>
      <w:bookmarkStart w:id="3873" w:name="_Toc45029181"/>
      <w:bookmarkStart w:id="3874" w:name="_Toc51867943"/>
      <w:bookmarkStart w:id="3875" w:name="_Toc58582587"/>
      <w:r w:rsidRPr="00B3056F">
        <w:t>6.3.3.6.2</w:t>
      </w:r>
      <w:r w:rsidRPr="00B3056F">
        <w:tab/>
        <w:t>Resource Standard Methods</w:t>
      </w:r>
      <w:bookmarkEnd w:id="3871"/>
      <w:bookmarkEnd w:id="3872"/>
      <w:bookmarkEnd w:id="3873"/>
      <w:bookmarkEnd w:id="3874"/>
      <w:bookmarkEnd w:id="3875"/>
    </w:p>
    <w:p w14:paraId="034724DD" w14:textId="27B90DF7" w:rsidR="00EF45DA" w:rsidRPr="00B3056F" w:rsidRDefault="00EF45DA" w:rsidP="00EF45DA">
      <w:pPr>
        <w:pStyle w:val="Heading6"/>
      </w:pPr>
      <w:bookmarkStart w:id="3876" w:name="_Toc36457432"/>
      <w:bookmarkStart w:id="3877" w:name="_Toc45028347"/>
      <w:bookmarkStart w:id="3878" w:name="_Toc45029182"/>
      <w:bookmarkStart w:id="3879" w:name="_Toc51867944"/>
      <w:bookmarkStart w:id="3880" w:name="_Toc58582588"/>
      <w:r w:rsidRPr="00B3056F">
        <w:t>6.3.3.6.2.1</w:t>
      </w:r>
      <w:r w:rsidRPr="00B3056F">
        <w:tab/>
      </w:r>
      <w:r w:rsidR="006F5FFF">
        <w:t>PUT</w:t>
      </w:r>
      <w:bookmarkEnd w:id="3876"/>
      <w:bookmarkEnd w:id="3877"/>
      <w:bookmarkEnd w:id="3878"/>
      <w:bookmarkEnd w:id="3879"/>
      <w:bookmarkEnd w:id="3880"/>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881" w:name="_Toc36457433"/>
      <w:bookmarkStart w:id="3882" w:name="_Toc45028348"/>
      <w:bookmarkStart w:id="3883" w:name="_Toc45029183"/>
      <w:bookmarkStart w:id="3884" w:name="_Toc51867945"/>
      <w:bookmarkStart w:id="3885" w:name="_Toc58582589"/>
      <w:r w:rsidRPr="00B3056F">
        <w:t>6.3.4</w:t>
      </w:r>
      <w:r w:rsidRPr="00B3056F">
        <w:tab/>
        <w:t>Custom Operations without associated resources</w:t>
      </w:r>
      <w:bookmarkEnd w:id="3781"/>
      <w:bookmarkEnd w:id="3865"/>
      <w:bookmarkEnd w:id="3881"/>
      <w:bookmarkEnd w:id="3882"/>
      <w:bookmarkEnd w:id="3883"/>
      <w:bookmarkEnd w:id="3884"/>
      <w:bookmarkEnd w:id="3885"/>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86" w:name="_Toc11338732"/>
      <w:bookmarkStart w:id="3887" w:name="_Toc27585428"/>
      <w:bookmarkStart w:id="3888" w:name="_Toc36457434"/>
      <w:bookmarkStart w:id="3889" w:name="_Toc45028349"/>
      <w:bookmarkStart w:id="3890" w:name="_Toc45029184"/>
      <w:bookmarkStart w:id="3891" w:name="_Toc51867946"/>
      <w:bookmarkStart w:id="3892" w:name="_Toc58582590"/>
      <w:r w:rsidRPr="00B3056F">
        <w:t>6.3.5</w:t>
      </w:r>
      <w:r w:rsidRPr="00B3056F">
        <w:tab/>
        <w:t>Notifications</w:t>
      </w:r>
      <w:bookmarkEnd w:id="3886"/>
      <w:bookmarkEnd w:id="3887"/>
      <w:bookmarkEnd w:id="3888"/>
      <w:bookmarkEnd w:id="3889"/>
      <w:bookmarkEnd w:id="3890"/>
      <w:bookmarkEnd w:id="3891"/>
      <w:bookmarkEnd w:id="3892"/>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93" w:name="_Toc11338733"/>
      <w:bookmarkStart w:id="3894" w:name="_Toc27585429"/>
      <w:bookmarkStart w:id="3895" w:name="_Toc36457435"/>
      <w:bookmarkStart w:id="3896" w:name="_Toc45028350"/>
      <w:bookmarkStart w:id="3897" w:name="_Toc45029185"/>
      <w:bookmarkStart w:id="3898" w:name="_Toc51867947"/>
      <w:bookmarkStart w:id="3899" w:name="_Toc58582591"/>
      <w:r w:rsidRPr="00B3056F">
        <w:t>6.3.6</w:t>
      </w:r>
      <w:r w:rsidRPr="00B3056F">
        <w:tab/>
        <w:t>Data Model</w:t>
      </w:r>
      <w:bookmarkEnd w:id="3893"/>
      <w:bookmarkEnd w:id="3894"/>
      <w:bookmarkEnd w:id="3895"/>
      <w:bookmarkEnd w:id="3896"/>
      <w:bookmarkEnd w:id="3897"/>
      <w:bookmarkEnd w:id="3898"/>
      <w:bookmarkEnd w:id="3899"/>
    </w:p>
    <w:p w14:paraId="45363B03" w14:textId="77777777" w:rsidR="00EF45DA" w:rsidRPr="00B3056F" w:rsidRDefault="00EF45DA" w:rsidP="00EF45DA">
      <w:pPr>
        <w:pStyle w:val="Heading4"/>
      </w:pPr>
      <w:bookmarkStart w:id="3900" w:name="_Toc11338734"/>
      <w:bookmarkStart w:id="3901" w:name="_Toc27585430"/>
      <w:bookmarkStart w:id="3902" w:name="_Toc36457436"/>
      <w:bookmarkStart w:id="3903" w:name="_Toc45028351"/>
      <w:bookmarkStart w:id="3904" w:name="_Toc45029186"/>
      <w:bookmarkStart w:id="3905" w:name="_Toc51867948"/>
      <w:bookmarkStart w:id="3906" w:name="_Toc58582592"/>
      <w:r w:rsidRPr="00B3056F">
        <w:t>6.3.6.1</w:t>
      </w:r>
      <w:r w:rsidRPr="00B3056F">
        <w:tab/>
        <w:t>General</w:t>
      </w:r>
      <w:bookmarkEnd w:id="3900"/>
      <w:bookmarkEnd w:id="3901"/>
      <w:bookmarkEnd w:id="3902"/>
      <w:bookmarkEnd w:id="3903"/>
      <w:bookmarkEnd w:id="3904"/>
      <w:bookmarkEnd w:id="3905"/>
      <w:bookmarkEnd w:id="3906"/>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907" w:name="_Toc11338735"/>
      <w:bookmarkStart w:id="3908" w:name="_Toc27585431"/>
      <w:bookmarkStart w:id="3909" w:name="_Toc36457437"/>
      <w:bookmarkStart w:id="3910" w:name="_Toc45028352"/>
      <w:bookmarkStart w:id="3911" w:name="_Toc45029187"/>
      <w:bookmarkStart w:id="3912" w:name="_Toc51867949"/>
      <w:bookmarkStart w:id="3913" w:name="_Toc58582593"/>
      <w:r w:rsidRPr="00B3056F">
        <w:rPr>
          <w:lang w:val="en-US"/>
        </w:rPr>
        <w:t>6.3.6.2</w:t>
      </w:r>
      <w:r w:rsidRPr="00B3056F">
        <w:rPr>
          <w:lang w:val="en-US"/>
        </w:rPr>
        <w:tab/>
        <w:t>Structured data types</w:t>
      </w:r>
      <w:bookmarkEnd w:id="3907"/>
      <w:bookmarkEnd w:id="3908"/>
      <w:bookmarkEnd w:id="3909"/>
      <w:bookmarkEnd w:id="3910"/>
      <w:bookmarkEnd w:id="3911"/>
      <w:bookmarkEnd w:id="3912"/>
      <w:bookmarkEnd w:id="3913"/>
    </w:p>
    <w:p w14:paraId="1AF05431" w14:textId="77777777" w:rsidR="00EF45DA" w:rsidRPr="00B3056F" w:rsidRDefault="00EF45DA" w:rsidP="00EF45DA">
      <w:pPr>
        <w:pStyle w:val="Heading5"/>
      </w:pPr>
      <w:bookmarkStart w:id="3914" w:name="_Toc11338736"/>
      <w:bookmarkStart w:id="3915" w:name="_Toc27585432"/>
      <w:bookmarkStart w:id="3916" w:name="_Toc36457438"/>
      <w:bookmarkStart w:id="3917" w:name="_Toc45028353"/>
      <w:bookmarkStart w:id="3918" w:name="_Toc45029188"/>
      <w:bookmarkStart w:id="3919" w:name="_Toc51867950"/>
      <w:bookmarkStart w:id="3920" w:name="_Toc58582594"/>
      <w:r w:rsidRPr="00B3056F">
        <w:t>6.3.6.2.1</w:t>
      </w:r>
      <w:r w:rsidRPr="00B3056F">
        <w:tab/>
        <w:t>Introduction</w:t>
      </w:r>
      <w:bookmarkEnd w:id="3914"/>
      <w:bookmarkEnd w:id="3915"/>
      <w:bookmarkEnd w:id="3916"/>
      <w:bookmarkEnd w:id="3917"/>
      <w:bookmarkEnd w:id="3918"/>
      <w:bookmarkEnd w:id="3919"/>
      <w:bookmarkEnd w:id="3920"/>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921" w:name="_Toc11338737"/>
      <w:bookmarkStart w:id="3922" w:name="_Toc27585433"/>
      <w:bookmarkStart w:id="3923" w:name="_Toc36457439"/>
      <w:bookmarkStart w:id="3924" w:name="_Toc45028354"/>
      <w:bookmarkStart w:id="3925" w:name="_Toc45029189"/>
      <w:bookmarkStart w:id="3926" w:name="_Toc51867951"/>
      <w:bookmarkStart w:id="3927" w:name="_Toc58582595"/>
      <w:r w:rsidRPr="00B3056F">
        <w:t>6.3.6.2.2</w:t>
      </w:r>
      <w:r w:rsidRPr="00B3056F">
        <w:tab/>
        <w:t>Type: AuthenticationInfoRequest</w:t>
      </w:r>
      <w:bookmarkEnd w:id="3921"/>
      <w:bookmarkEnd w:id="3922"/>
      <w:bookmarkEnd w:id="3923"/>
      <w:bookmarkEnd w:id="3924"/>
      <w:bookmarkEnd w:id="3925"/>
      <w:bookmarkEnd w:id="3926"/>
      <w:bookmarkEnd w:id="3927"/>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7777777" w:rsidR="00EF45DA" w:rsidRPr="00B3056F" w:rsidRDefault="00EF45DA" w:rsidP="001330D7">
            <w:pPr>
              <w:pStyle w:val="TAL"/>
              <w:rPr>
                <w:rFonts w:cs="Arial"/>
                <w:szCs w:val="18"/>
              </w:rPr>
            </w:pPr>
            <w:r w:rsidRPr="00B3056F">
              <w:rPr>
                <w:rFonts w:cs="Arial"/>
                <w:szCs w:val="18"/>
              </w:rPr>
              <w:t>See 3GPP TS 33.501 [6] clause 6.1.1.4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77777777" w:rsidR="00EF45DA" w:rsidRPr="00B3056F" w:rsidRDefault="00EF45DA" w:rsidP="001330D7">
            <w:pPr>
              <w:pStyle w:val="TAL"/>
              <w:rPr>
                <w:rFonts w:cs="Arial"/>
                <w:szCs w:val="18"/>
              </w:rPr>
            </w:pPr>
            <w:r w:rsidRPr="00B3056F">
              <w:rPr>
                <w:rFonts w:cs="Arial"/>
                <w:szCs w:val="18"/>
              </w:rPr>
              <w:t>Contains RAND and AUTS; see 3GPP TS 33.501 [6] clause 7.5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7777777" w:rsidR="00EF45DA" w:rsidRPr="00B3056F" w:rsidRDefault="00EF45DA" w:rsidP="001330D7">
            <w:pPr>
              <w:pStyle w:val="TAL"/>
              <w:rPr>
                <w:rFonts w:cs="Arial"/>
                <w:szCs w:val="18"/>
              </w:rPr>
            </w:pPr>
            <w:r w:rsidRPr="00B3056F">
              <w:rPr>
                <w:rFonts w:cs="Arial"/>
                <w:szCs w:val="18"/>
              </w:rPr>
              <w:t>See clause 6.3.8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11E8B04A" w14:textId="3CEB9924" w:rsidR="00EF45DA" w:rsidRPr="00B3056F" w:rsidRDefault="00EF45DA" w:rsidP="001330D7">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928" w:name="_Toc11338738"/>
      <w:bookmarkStart w:id="3929" w:name="_Toc27585434"/>
      <w:bookmarkStart w:id="3930" w:name="_Toc36457440"/>
      <w:bookmarkStart w:id="3931" w:name="_Toc45028355"/>
      <w:bookmarkStart w:id="3932" w:name="_Toc45029190"/>
      <w:bookmarkStart w:id="3933" w:name="_Toc51867952"/>
      <w:bookmarkStart w:id="3934" w:name="_Toc58582596"/>
      <w:r w:rsidRPr="00B3056F">
        <w:t>6.3.6.2.3</w:t>
      </w:r>
      <w:r w:rsidRPr="00B3056F">
        <w:tab/>
        <w:t>Type: AuthenticationInfoResult</w:t>
      </w:r>
      <w:bookmarkEnd w:id="3928"/>
      <w:bookmarkEnd w:id="3929"/>
      <w:bookmarkEnd w:id="3930"/>
      <w:bookmarkEnd w:id="3931"/>
      <w:bookmarkEnd w:id="3932"/>
      <w:bookmarkEnd w:id="3933"/>
      <w:bookmarkEnd w:id="3934"/>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77777777" w:rsidR="00EF45DA" w:rsidRPr="00B3056F" w:rsidRDefault="00EF45DA" w:rsidP="001330D7">
            <w:pPr>
              <w:pStyle w:val="TAL"/>
              <w:rPr>
                <w:rFonts w:cs="Arial"/>
                <w:szCs w:val="18"/>
              </w:rPr>
            </w:pPr>
            <w:r w:rsidRPr="00B3056F">
              <w:rPr>
                <w:rFonts w:cs="Arial"/>
                <w:szCs w:val="18"/>
              </w:rPr>
              <w:t>See clause 6.3.8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935" w:name="_Toc11338739"/>
      <w:bookmarkStart w:id="3936" w:name="_Toc27585435"/>
      <w:bookmarkStart w:id="3937" w:name="_Toc36457441"/>
      <w:bookmarkStart w:id="3938" w:name="_Toc45028356"/>
      <w:bookmarkStart w:id="3939" w:name="_Toc45029191"/>
      <w:bookmarkStart w:id="3940" w:name="_Toc51867953"/>
      <w:bookmarkStart w:id="3941" w:name="_Toc58582597"/>
      <w:r w:rsidRPr="00B3056F">
        <w:t>6.3.6.2.4</w:t>
      </w:r>
      <w:r w:rsidRPr="00B3056F">
        <w:tab/>
        <w:t>Type: AvEapAkaPrime</w:t>
      </w:r>
      <w:bookmarkEnd w:id="3935"/>
      <w:bookmarkEnd w:id="3936"/>
      <w:bookmarkEnd w:id="3937"/>
      <w:bookmarkEnd w:id="3938"/>
      <w:bookmarkEnd w:id="3939"/>
      <w:bookmarkEnd w:id="3940"/>
      <w:bookmarkEnd w:id="3941"/>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942" w:name="_Toc11338740"/>
      <w:bookmarkStart w:id="3943" w:name="_Toc27585436"/>
      <w:bookmarkStart w:id="3944" w:name="_Toc36457442"/>
      <w:bookmarkStart w:id="3945" w:name="_Toc45028357"/>
      <w:bookmarkStart w:id="3946" w:name="_Toc45029192"/>
      <w:bookmarkStart w:id="3947" w:name="_Toc51867954"/>
      <w:bookmarkStart w:id="3948" w:name="_Toc58582598"/>
      <w:r w:rsidRPr="00B3056F">
        <w:t>6.3.6.2.5</w:t>
      </w:r>
      <w:r w:rsidRPr="00B3056F">
        <w:tab/>
        <w:t>Type: Av5GHeAka</w:t>
      </w:r>
      <w:bookmarkEnd w:id="3942"/>
      <w:bookmarkEnd w:id="3943"/>
      <w:bookmarkEnd w:id="3944"/>
      <w:bookmarkEnd w:id="3945"/>
      <w:bookmarkEnd w:id="3946"/>
      <w:bookmarkEnd w:id="3947"/>
      <w:bookmarkEnd w:id="3948"/>
    </w:p>
    <w:p w14:paraId="5358C420" w14:textId="77777777" w:rsidR="00EF45DA" w:rsidRPr="00B3056F" w:rsidRDefault="00EF45DA" w:rsidP="00EF45DA">
      <w:pPr>
        <w:pStyle w:val="TH"/>
      </w:pPr>
      <w:r w:rsidRPr="00B3056F">
        <w:rPr>
          <w:noProof/>
        </w:rPr>
        <w:t>Table </w:t>
      </w:r>
      <w:r w:rsidRPr="00B3056F">
        <w:t xml:space="preserve">6.3.6.2.5-1: </w:t>
      </w:r>
      <w:r w:rsidRPr="00B3056F">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949" w:name="_Toc11338741"/>
      <w:bookmarkStart w:id="3950" w:name="_Toc27585437"/>
      <w:bookmarkStart w:id="3951" w:name="_Toc36457443"/>
      <w:bookmarkStart w:id="3952" w:name="_Toc45028358"/>
      <w:bookmarkStart w:id="3953" w:name="_Toc45029193"/>
      <w:bookmarkStart w:id="3954" w:name="_Toc51867955"/>
      <w:bookmarkStart w:id="3955" w:name="_Toc58582599"/>
      <w:r w:rsidRPr="00B3056F">
        <w:t>6.3.6.2.6</w:t>
      </w:r>
      <w:r w:rsidRPr="00B3056F">
        <w:tab/>
        <w:t>Type: ResynchronizationInfo</w:t>
      </w:r>
      <w:bookmarkEnd w:id="3949"/>
      <w:bookmarkEnd w:id="3950"/>
      <w:bookmarkEnd w:id="3951"/>
      <w:bookmarkEnd w:id="3952"/>
      <w:bookmarkEnd w:id="3953"/>
      <w:bookmarkEnd w:id="3954"/>
      <w:bookmarkEnd w:id="3955"/>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956" w:name="_Toc11338742"/>
      <w:bookmarkStart w:id="3957" w:name="_Toc27585438"/>
      <w:bookmarkStart w:id="3958" w:name="_Toc36457444"/>
      <w:bookmarkStart w:id="3959" w:name="_Toc45028359"/>
      <w:bookmarkStart w:id="3960" w:name="_Toc45029194"/>
      <w:bookmarkStart w:id="3961" w:name="_Toc51867956"/>
      <w:bookmarkStart w:id="3962" w:name="_Toc58582600"/>
      <w:r w:rsidRPr="00B3056F">
        <w:t>6.3.6.2.7</w:t>
      </w:r>
      <w:r w:rsidRPr="00B3056F">
        <w:tab/>
        <w:t>Type: AuthEvent</w:t>
      </w:r>
      <w:bookmarkEnd w:id="3956"/>
      <w:bookmarkEnd w:id="3957"/>
      <w:bookmarkEnd w:id="3958"/>
      <w:bookmarkEnd w:id="3959"/>
      <w:bookmarkEnd w:id="3960"/>
      <w:bookmarkEnd w:id="3961"/>
      <w:bookmarkEnd w:id="3962"/>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77777777" w:rsidR="00EF45DA" w:rsidRPr="00B3056F" w:rsidRDefault="00EF45DA" w:rsidP="001330D7">
            <w:pPr>
              <w:pStyle w:val="TAL"/>
              <w:rPr>
                <w:rFonts w:cs="Arial"/>
                <w:szCs w:val="18"/>
              </w:rPr>
            </w:pPr>
            <w:r w:rsidRPr="00B3056F">
              <w:rPr>
                <w:rFonts w:cs="Arial"/>
                <w:szCs w:val="18"/>
              </w:rPr>
              <w:t>See 3GPP TS 33.501 [6] clause 6.1.1.4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bl>
    <w:p w14:paraId="040D9368" w14:textId="77777777" w:rsidR="00EF45DA" w:rsidRPr="00B3056F" w:rsidRDefault="00EF45DA" w:rsidP="00EF45DA"/>
    <w:p w14:paraId="17DC9FA0" w14:textId="77777777" w:rsidR="00EF45DA" w:rsidRPr="00B3056F" w:rsidRDefault="00EF45DA" w:rsidP="00EF45DA">
      <w:pPr>
        <w:pStyle w:val="Heading5"/>
      </w:pPr>
      <w:bookmarkStart w:id="3963" w:name="_Toc11338743"/>
      <w:bookmarkStart w:id="3964" w:name="_Toc27585439"/>
      <w:bookmarkStart w:id="3965" w:name="_Toc36457445"/>
      <w:bookmarkStart w:id="3966" w:name="_Toc45028360"/>
      <w:bookmarkStart w:id="3967" w:name="_Toc45029195"/>
      <w:bookmarkStart w:id="3968" w:name="_Toc51867957"/>
      <w:bookmarkStart w:id="3969" w:name="_Toc58582601"/>
      <w:r w:rsidRPr="00B3056F">
        <w:t>6.3.6.2.8</w:t>
      </w:r>
      <w:r w:rsidRPr="00B3056F">
        <w:tab/>
        <w:t>Type: AuthenticationVector</w:t>
      </w:r>
      <w:bookmarkEnd w:id="3963"/>
      <w:bookmarkEnd w:id="3964"/>
      <w:bookmarkEnd w:id="3965"/>
      <w:bookmarkEnd w:id="3966"/>
      <w:bookmarkEnd w:id="3967"/>
      <w:bookmarkEnd w:id="3968"/>
      <w:bookmarkEnd w:id="3969"/>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970" w:name="_Toc27585440"/>
      <w:bookmarkStart w:id="3971" w:name="_Toc36457446"/>
      <w:bookmarkStart w:id="3972" w:name="_Toc45028361"/>
      <w:bookmarkStart w:id="3973" w:name="_Toc45029196"/>
      <w:bookmarkStart w:id="3974" w:name="_Toc51867958"/>
      <w:bookmarkStart w:id="3975" w:name="_Toc58582602"/>
      <w:bookmarkStart w:id="3976" w:name="_Toc11338744"/>
      <w:r w:rsidRPr="00B3056F">
        <w:t>6.3.6.2.9</w:t>
      </w:r>
      <w:r w:rsidRPr="00B3056F">
        <w:tab/>
        <w:t>Type: RgAuthCtx</w:t>
      </w:r>
      <w:bookmarkEnd w:id="3970"/>
      <w:bookmarkEnd w:id="3971"/>
      <w:bookmarkEnd w:id="3972"/>
      <w:bookmarkEnd w:id="3973"/>
      <w:bookmarkEnd w:id="3974"/>
      <w:bookmarkEnd w:id="3975"/>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7777777" w:rsidR="00EF45DA" w:rsidRPr="00B3056F" w:rsidRDefault="00EF45DA" w:rsidP="001330D7">
            <w:pPr>
              <w:pStyle w:val="TAL"/>
              <w:rPr>
                <w:rFonts w:cs="Arial"/>
                <w:szCs w:val="18"/>
              </w:rPr>
            </w:pPr>
            <w:r w:rsidRPr="00B3056F">
              <w:rPr>
                <w:rFonts w:cs="Arial"/>
                <w:szCs w:val="18"/>
              </w:rPr>
              <w:t>See clause 6.3.8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977" w:name="_Toc27585441"/>
      <w:bookmarkStart w:id="3978" w:name="_Toc36457447"/>
      <w:bookmarkStart w:id="3979" w:name="_Toc45028362"/>
      <w:bookmarkStart w:id="3980" w:name="_Toc45029197"/>
      <w:bookmarkStart w:id="3981" w:name="_Toc51867959"/>
      <w:bookmarkStart w:id="3982" w:name="_Toc58582603"/>
      <w:r w:rsidRPr="00B3056F">
        <w:t>6.3.6.2.10</w:t>
      </w:r>
      <w:r w:rsidRPr="00B3056F">
        <w:tab/>
        <w:t>Type: HssAuthenticationInfoRequest</w:t>
      </w:r>
      <w:bookmarkEnd w:id="3977"/>
      <w:bookmarkEnd w:id="3978"/>
      <w:bookmarkEnd w:id="3979"/>
      <w:bookmarkEnd w:id="3980"/>
      <w:bookmarkEnd w:id="3981"/>
      <w:bookmarkEnd w:id="3982"/>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77777777" w:rsidR="00EF45DA" w:rsidRPr="00B3056F" w:rsidRDefault="00EF45DA" w:rsidP="001330D7">
            <w:pPr>
              <w:pStyle w:val="TAL"/>
              <w:rPr>
                <w:rFonts w:cs="Arial"/>
                <w:szCs w:val="18"/>
              </w:rPr>
            </w:pPr>
            <w:r w:rsidRPr="00B3056F">
              <w:rPr>
                <w:rFonts w:cs="Arial"/>
                <w:szCs w:val="18"/>
              </w:rPr>
              <w:t>See clause 6.3.8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83" w:name="_Toc27585442"/>
      <w:bookmarkStart w:id="3984" w:name="_Toc36457448"/>
      <w:bookmarkStart w:id="3985" w:name="_Toc45028363"/>
      <w:bookmarkStart w:id="3986" w:name="_Toc45029198"/>
      <w:bookmarkStart w:id="3987" w:name="_Toc51867960"/>
      <w:bookmarkStart w:id="3988" w:name="_Toc58582604"/>
      <w:r w:rsidRPr="00B3056F">
        <w:t>6.3.6.2.11</w:t>
      </w:r>
      <w:r w:rsidRPr="00B3056F">
        <w:tab/>
        <w:t>Type: HssAuthenticationInfoResult</w:t>
      </w:r>
      <w:bookmarkEnd w:id="3983"/>
      <w:bookmarkEnd w:id="3984"/>
      <w:bookmarkEnd w:id="3985"/>
      <w:bookmarkEnd w:id="3986"/>
      <w:bookmarkEnd w:id="3987"/>
      <w:bookmarkEnd w:id="3988"/>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7777777" w:rsidR="00EF45DA" w:rsidRPr="00B3056F" w:rsidRDefault="00EF45DA" w:rsidP="001330D7">
            <w:pPr>
              <w:pStyle w:val="TAL"/>
              <w:rPr>
                <w:rFonts w:cs="Arial"/>
                <w:szCs w:val="18"/>
              </w:rPr>
            </w:pPr>
            <w:r w:rsidRPr="00B3056F">
              <w:rPr>
                <w:rFonts w:cs="Arial"/>
                <w:szCs w:val="18"/>
              </w:rPr>
              <w:t>See clause 6.3.8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89" w:name="_Toc27585443"/>
      <w:bookmarkStart w:id="3990" w:name="_Toc36457449"/>
      <w:bookmarkStart w:id="3991" w:name="_Toc45028364"/>
      <w:bookmarkStart w:id="3992" w:name="_Toc45029199"/>
      <w:bookmarkStart w:id="3993" w:name="_Toc51867961"/>
      <w:bookmarkStart w:id="3994" w:name="_Toc58582605"/>
      <w:r w:rsidRPr="00B3056F">
        <w:t>6.3.6.2.12</w:t>
      </w:r>
      <w:r w:rsidRPr="00B3056F">
        <w:tab/>
        <w:t>Type: HssAuthenticationVectors</w:t>
      </w:r>
      <w:bookmarkEnd w:id="3989"/>
      <w:bookmarkEnd w:id="3990"/>
      <w:bookmarkEnd w:id="3991"/>
      <w:bookmarkEnd w:id="3992"/>
      <w:bookmarkEnd w:id="3993"/>
      <w:bookmarkEnd w:id="3994"/>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95" w:name="_Toc27585444"/>
      <w:bookmarkStart w:id="3996" w:name="_Toc36457450"/>
      <w:bookmarkStart w:id="3997" w:name="_Toc45028365"/>
      <w:bookmarkStart w:id="3998" w:name="_Toc45029200"/>
      <w:bookmarkStart w:id="3999" w:name="_Toc51867962"/>
      <w:bookmarkStart w:id="4000" w:name="_Toc58582606"/>
      <w:r w:rsidRPr="00B3056F">
        <w:t>6.3.6.2.13</w:t>
      </w:r>
      <w:r w:rsidRPr="00B3056F">
        <w:tab/>
        <w:t>Type: AvEpsAka</w:t>
      </w:r>
      <w:bookmarkEnd w:id="3995"/>
      <w:bookmarkEnd w:id="3996"/>
      <w:bookmarkEnd w:id="3997"/>
      <w:bookmarkEnd w:id="3998"/>
      <w:bookmarkEnd w:id="3999"/>
      <w:bookmarkEnd w:id="4000"/>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4001" w:name="_Toc27585445"/>
      <w:bookmarkStart w:id="4002" w:name="_Toc36457451"/>
      <w:bookmarkStart w:id="4003" w:name="_Toc45028366"/>
      <w:bookmarkStart w:id="4004" w:name="_Toc45029201"/>
      <w:bookmarkStart w:id="4005" w:name="_Toc51867963"/>
      <w:bookmarkStart w:id="4006" w:name="_Toc58582607"/>
      <w:r w:rsidRPr="00B3056F">
        <w:t>6.3.6.2.14</w:t>
      </w:r>
      <w:r w:rsidRPr="00B3056F">
        <w:tab/>
        <w:t>Type: AvImsGbaEapAka</w:t>
      </w:r>
      <w:bookmarkEnd w:id="4001"/>
      <w:bookmarkEnd w:id="4002"/>
      <w:bookmarkEnd w:id="4003"/>
      <w:bookmarkEnd w:id="4004"/>
      <w:bookmarkEnd w:id="4005"/>
      <w:bookmarkEnd w:id="4006"/>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4007" w:name="_Toc27585446"/>
    </w:p>
    <w:p w14:paraId="15DF3F82" w14:textId="77777777" w:rsidR="00EF45DA" w:rsidRPr="00B3056F" w:rsidRDefault="00EF45DA" w:rsidP="00EF45DA">
      <w:pPr>
        <w:pStyle w:val="Heading4"/>
        <w:rPr>
          <w:lang w:val="en-US"/>
        </w:rPr>
      </w:pPr>
      <w:bookmarkStart w:id="4008" w:name="_Toc36457452"/>
      <w:bookmarkStart w:id="4009" w:name="_Toc45028367"/>
      <w:bookmarkStart w:id="4010" w:name="_Toc45029202"/>
      <w:bookmarkStart w:id="4011" w:name="_Toc51867964"/>
      <w:bookmarkStart w:id="4012" w:name="_Toc58582608"/>
      <w:r w:rsidRPr="00B3056F">
        <w:rPr>
          <w:lang w:val="en-US"/>
        </w:rPr>
        <w:t>6.3.6.3</w:t>
      </w:r>
      <w:r w:rsidRPr="00B3056F">
        <w:rPr>
          <w:lang w:val="en-US"/>
        </w:rPr>
        <w:tab/>
        <w:t>Simple data types and enumerations</w:t>
      </w:r>
      <w:bookmarkEnd w:id="3976"/>
      <w:bookmarkEnd w:id="4007"/>
      <w:bookmarkEnd w:id="4008"/>
      <w:bookmarkEnd w:id="4009"/>
      <w:bookmarkEnd w:id="4010"/>
      <w:bookmarkEnd w:id="4011"/>
      <w:bookmarkEnd w:id="4012"/>
    </w:p>
    <w:p w14:paraId="30940903" w14:textId="77777777" w:rsidR="00EF45DA" w:rsidRPr="00B3056F" w:rsidRDefault="00EF45DA" w:rsidP="00EF45DA">
      <w:pPr>
        <w:pStyle w:val="Heading5"/>
      </w:pPr>
      <w:bookmarkStart w:id="4013" w:name="_Toc11338745"/>
      <w:bookmarkStart w:id="4014" w:name="_Toc27585447"/>
      <w:bookmarkStart w:id="4015" w:name="_Toc36457453"/>
      <w:bookmarkStart w:id="4016" w:name="_Toc45028368"/>
      <w:bookmarkStart w:id="4017" w:name="_Toc45029203"/>
      <w:bookmarkStart w:id="4018" w:name="_Toc51867965"/>
      <w:bookmarkStart w:id="4019" w:name="_Toc58582609"/>
      <w:r w:rsidRPr="00B3056F">
        <w:t>6.3.6.3.1</w:t>
      </w:r>
      <w:r w:rsidRPr="00B3056F">
        <w:tab/>
        <w:t>Introduction</w:t>
      </w:r>
      <w:bookmarkEnd w:id="4013"/>
      <w:bookmarkEnd w:id="4014"/>
      <w:bookmarkEnd w:id="4015"/>
      <w:bookmarkEnd w:id="4016"/>
      <w:bookmarkEnd w:id="4017"/>
      <w:bookmarkEnd w:id="4018"/>
      <w:bookmarkEnd w:id="4019"/>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4020" w:name="_Toc11338746"/>
      <w:bookmarkStart w:id="4021" w:name="_Toc27585448"/>
      <w:bookmarkStart w:id="4022" w:name="_Toc36457454"/>
      <w:bookmarkStart w:id="4023" w:name="_Toc45028369"/>
      <w:bookmarkStart w:id="4024" w:name="_Toc45029204"/>
      <w:bookmarkStart w:id="4025" w:name="_Toc51867966"/>
      <w:bookmarkStart w:id="4026" w:name="_Toc58582610"/>
      <w:r w:rsidRPr="00B3056F">
        <w:t>6.3.6.3.2</w:t>
      </w:r>
      <w:r w:rsidRPr="00B3056F">
        <w:tab/>
        <w:t>Simple data types</w:t>
      </w:r>
      <w:bookmarkEnd w:id="4020"/>
      <w:bookmarkEnd w:id="4021"/>
      <w:bookmarkEnd w:id="4022"/>
      <w:bookmarkEnd w:id="4023"/>
      <w:bookmarkEnd w:id="4024"/>
      <w:bookmarkEnd w:id="4025"/>
      <w:bookmarkEnd w:id="4026"/>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7777777" w:rsidR="00EF45DA" w:rsidRPr="00B3056F" w:rsidRDefault="00EF45DA" w:rsidP="001330D7">
            <w:pPr>
              <w:pStyle w:val="TAL"/>
            </w:pPr>
            <w:r w:rsidRPr="00B3056F">
              <w:t xml:space="preserve">See 3GPP TS 33.501 [6] clause 6.1.1.4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4027" w:name="_Toc11338747"/>
      <w:bookmarkStart w:id="4028" w:name="_Toc27585449"/>
      <w:bookmarkStart w:id="4029" w:name="_Toc36457455"/>
      <w:bookmarkStart w:id="4030" w:name="_Toc45028370"/>
      <w:bookmarkStart w:id="4031" w:name="_Toc45029205"/>
      <w:bookmarkStart w:id="4032" w:name="_Toc51867967"/>
      <w:bookmarkStart w:id="4033" w:name="_Toc58582611"/>
      <w:r w:rsidRPr="00B3056F">
        <w:t>6.3.6.3.3</w:t>
      </w:r>
      <w:r w:rsidRPr="00B3056F">
        <w:tab/>
        <w:t>Enumeration: AuthType</w:t>
      </w:r>
      <w:bookmarkEnd w:id="4027"/>
      <w:bookmarkEnd w:id="4028"/>
      <w:bookmarkEnd w:id="4029"/>
      <w:bookmarkEnd w:id="4030"/>
      <w:bookmarkEnd w:id="4031"/>
      <w:bookmarkEnd w:id="4032"/>
      <w:bookmarkEnd w:id="4033"/>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4034" w:name="_Toc11338748"/>
      <w:bookmarkStart w:id="4035" w:name="_Toc27585450"/>
      <w:bookmarkStart w:id="4036" w:name="_Toc36457456"/>
      <w:bookmarkStart w:id="4037" w:name="_Toc45028371"/>
      <w:bookmarkStart w:id="4038" w:name="_Toc45029206"/>
      <w:bookmarkStart w:id="4039" w:name="_Toc51867968"/>
      <w:bookmarkStart w:id="4040" w:name="_Toc58582612"/>
      <w:r w:rsidRPr="00B3056F">
        <w:t>6.3.6.3.4</w:t>
      </w:r>
      <w:r w:rsidRPr="00B3056F">
        <w:tab/>
        <w:t>Enumeration: AvType</w:t>
      </w:r>
      <w:bookmarkEnd w:id="4034"/>
      <w:bookmarkEnd w:id="4035"/>
      <w:bookmarkEnd w:id="4036"/>
      <w:bookmarkEnd w:id="4037"/>
      <w:bookmarkEnd w:id="4038"/>
      <w:bookmarkEnd w:id="4039"/>
      <w:bookmarkEnd w:id="4040"/>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4041" w:name="_Toc27585451"/>
      <w:bookmarkStart w:id="4042" w:name="_Toc36457457"/>
      <w:bookmarkStart w:id="4043" w:name="_Toc45028372"/>
      <w:bookmarkStart w:id="4044" w:name="_Toc45029207"/>
      <w:bookmarkStart w:id="4045" w:name="_Toc51867969"/>
      <w:bookmarkStart w:id="4046" w:name="_Toc58582613"/>
      <w:bookmarkStart w:id="4047" w:name="_Toc11338749"/>
      <w:r w:rsidRPr="00B3056F">
        <w:t>6.3.6.3.5</w:t>
      </w:r>
      <w:r w:rsidRPr="00B3056F">
        <w:tab/>
        <w:t>Enumeration: HssAuthType</w:t>
      </w:r>
      <w:bookmarkEnd w:id="4041"/>
      <w:bookmarkEnd w:id="4042"/>
      <w:bookmarkEnd w:id="4043"/>
      <w:bookmarkEnd w:id="4044"/>
      <w:bookmarkEnd w:id="4045"/>
      <w:bookmarkEnd w:id="4046"/>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4048" w:name="_Toc27585452"/>
      <w:bookmarkStart w:id="4049" w:name="_Toc36457458"/>
      <w:bookmarkStart w:id="4050" w:name="_Toc45028373"/>
      <w:bookmarkStart w:id="4051" w:name="_Toc45029208"/>
      <w:bookmarkStart w:id="4052" w:name="_Toc51867970"/>
      <w:bookmarkStart w:id="4053" w:name="_Toc58582614"/>
      <w:r w:rsidRPr="00B3056F">
        <w:t>6.3.6.3.6</w:t>
      </w:r>
      <w:r w:rsidRPr="00B3056F">
        <w:tab/>
        <w:t>Enumeration: HssAvType</w:t>
      </w:r>
      <w:bookmarkEnd w:id="4048"/>
      <w:bookmarkEnd w:id="4049"/>
      <w:bookmarkEnd w:id="4050"/>
      <w:bookmarkEnd w:id="4051"/>
      <w:bookmarkEnd w:id="4052"/>
      <w:bookmarkEnd w:id="4053"/>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4054"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4055" w:name="_Toc45028374"/>
      <w:bookmarkStart w:id="4056" w:name="_Toc45029209"/>
      <w:bookmarkStart w:id="4057" w:name="_Toc51867971"/>
      <w:bookmarkStart w:id="4058" w:name="_Toc58582615"/>
      <w:bookmarkStart w:id="4059" w:name="_Toc36457459"/>
      <w:r w:rsidRPr="00B3056F">
        <w:t>6.3.6.3.</w:t>
      </w:r>
      <w:r w:rsidR="00100BBC">
        <w:t>7</w:t>
      </w:r>
      <w:r w:rsidRPr="00B3056F">
        <w:tab/>
        <w:t>Enumeration: HssAuthType</w:t>
      </w:r>
      <w:r>
        <w:t>InUri</w:t>
      </w:r>
      <w:bookmarkEnd w:id="4055"/>
      <w:bookmarkEnd w:id="4056"/>
      <w:bookmarkEnd w:id="4057"/>
      <w:bookmarkEnd w:id="4058"/>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77777777" w:rsidR="00F66BFF" w:rsidRPr="00B3056F" w:rsidRDefault="00F66BFF" w:rsidP="00F650CF">
      <w:pPr>
        <w:pStyle w:val="NO"/>
        <w:rPr>
          <w:lang w:val="en-US"/>
        </w:rPr>
      </w:pPr>
      <w:r>
        <w:rPr>
          <w:lang w:val="en-US"/>
        </w:rPr>
        <w:t>NOTE:</w:t>
      </w:r>
      <w:r>
        <w:rPr>
          <w:lang w:val="en-US"/>
        </w:rPr>
        <w:tab/>
        <w:t>This enumeration is used as a variable part of resource URIs, and therefore it follows the naming convention used in URIs (lower case with hyphens); see 3GPP TS 29.501 [5], clause 5.1.</w:t>
      </w:r>
    </w:p>
    <w:p w14:paraId="045B281B" w14:textId="565C8E60" w:rsidR="005627AB" w:rsidRDefault="005627AB" w:rsidP="005627AB">
      <w:pPr>
        <w:pStyle w:val="Heading5"/>
      </w:pPr>
      <w:bookmarkStart w:id="4060" w:name="_Toc45028375"/>
      <w:bookmarkStart w:id="4061" w:name="_Toc45029210"/>
      <w:bookmarkStart w:id="4062" w:name="_Toc51867972"/>
      <w:bookmarkStart w:id="4063" w:name="_Toc58582616"/>
      <w:r w:rsidRPr="00B3056F">
        <w:t>6.3.6.3.</w:t>
      </w:r>
      <w:r>
        <w:t>8</w:t>
      </w:r>
      <w:r w:rsidRPr="00B3056F">
        <w:tab/>
        <w:t xml:space="preserve">Enumeration: </w:t>
      </w:r>
      <w:r>
        <w:t>AccessNetworkId</w:t>
      </w:r>
      <w:bookmarkEnd w:id="4060"/>
      <w:bookmarkEnd w:id="4061"/>
      <w:bookmarkEnd w:id="4062"/>
      <w:bookmarkEnd w:id="4063"/>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4064" w:name="_Toc51867973"/>
      <w:bookmarkStart w:id="4065" w:name="_Toc58582617"/>
      <w:bookmarkStart w:id="4066" w:name="_Toc45028376"/>
      <w:bookmarkStart w:id="4067" w:name="_Toc45029211"/>
      <w:r>
        <w:t>6.3.6.3.9</w:t>
      </w:r>
      <w:r>
        <w:tab/>
        <w:t>Enumeration: Node</w:t>
      </w:r>
      <w:r w:rsidRPr="00B3056F">
        <w:t>Type</w:t>
      </w:r>
      <w:bookmarkEnd w:id="4064"/>
      <w:bookmarkEnd w:id="4065"/>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4068" w:name="_Toc51867974"/>
      <w:bookmarkStart w:id="4069" w:name="_Toc58582618"/>
      <w:r w:rsidRPr="00B3056F">
        <w:t>6.3.7</w:t>
      </w:r>
      <w:r w:rsidRPr="00B3056F">
        <w:tab/>
        <w:t>Error Handling</w:t>
      </w:r>
      <w:bookmarkEnd w:id="4047"/>
      <w:bookmarkEnd w:id="4054"/>
      <w:bookmarkEnd w:id="4059"/>
      <w:bookmarkEnd w:id="4066"/>
      <w:bookmarkEnd w:id="4067"/>
      <w:bookmarkEnd w:id="4068"/>
      <w:bookmarkEnd w:id="4069"/>
    </w:p>
    <w:p w14:paraId="47644C67" w14:textId="77777777" w:rsidR="00EF45DA" w:rsidRPr="00B3056F" w:rsidRDefault="00EF45DA" w:rsidP="00EF45DA">
      <w:pPr>
        <w:pStyle w:val="Heading4"/>
      </w:pPr>
      <w:bookmarkStart w:id="4070" w:name="_Toc11338750"/>
      <w:bookmarkStart w:id="4071" w:name="_Toc27585454"/>
      <w:bookmarkStart w:id="4072" w:name="_Toc36457460"/>
      <w:bookmarkStart w:id="4073" w:name="_Toc45028377"/>
      <w:bookmarkStart w:id="4074" w:name="_Toc45029212"/>
      <w:bookmarkStart w:id="4075" w:name="_Toc51867975"/>
      <w:bookmarkStart w:id="4076" w:name="_Toc58582619"/>
      <w:r w:rsidRPr="00B3056F">
        <w:t>6.3.7.1</w:t>
      </w:r>
      <w:r w:rsidRPr="00B3056F">
        <w:tab/>
        <w:t>General</w:t>
      </w:r>
      <w:bookmarkEnd w:id="4070"/>
      <w:bookmarkEnd w:id="4071"/>
      <w:bookmarkEnd w:id="4072"/>
      <w:bookmarkEnd w:id="4073"/>
      <w:bookmarkEnd w:id="4074"/>
      <w:bookmarkEnd w:id="4075"/>
      <w:bookmarkEnd w:id="4076"/>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4077" w:name="_Toc11338751"/>
      <w:bookmarkStart w:id="4078" w:name="_Toc27585455"/>
      <w:bookmarkStart w:id="4079" w:name="_Toc36457461"/>
      <w:bookmarkStart w:id="4080" w:name="_Toc45028378"/>
      <w:bookmarkStart w:id="4081" w:name="_Toc45029213"/>
      <w:bookmarkStart w:id="4082" w:name="_Toc51867976"/>
      <w:bookmarkStart w:id="4083" w:name="_Toc58582620"/>
      <w:r w:rsidRPr="00B3056F">
        <w:t>6.3.7.2</w:t>
      </w:r>
      <w:r w:rsidRPr="00B3056F">
        <w:tab/>
        <w:t>Protocol Errors</w:t>
      </w:r>
      <w:bookmarkEnd w:id="4077"/>
      <w:bookmarkEnd w:id="4078"/>
      <w:bookmarkEnd w:id="4079"/>
      <w:bookmarkEnd w:id="4080"/>
      <w:bookmarkEnd w:id="4081"/>
      <w:bookmarkEnd w:id="4082"/>
      <w:bookmarkEnd w:id="4083"/>
    </w:p>
    <w:p w14:paraId="61B23097" w14:textId="77777777" w:rsidR="00EF45DA" w:rsidRPr="00B3056F" w:rsidRDefault="00EF45DA" w:rsidP="00EF45DA">
      <w:r w:rsidRPr="00B3056F">
        <w:t>Protocol errors handling shall be supported as specified in clause 5.2.7 of 3GPP TS 29.500 [4].</w:t>
      </w:r>
    </w:p>
    <w:p w14:paraId="0BFEF57D" w14:textId="77777777" w:rsidR="00EF45DA" w:rsidRPr="00B3056F" w:rsidRDefault="00EF45DA" w:rsidP="00EF45DA">
      <w:pPr>
        <w:pStyle w:val="Heading4"/>
      </w:pPr>
      <w:bookmarkStart w:id="4084" w:name="_Toc11338752"/>
      <w:bookmarkStart w:id="4085" w:name="_Toc27585456"/>
      <w:bookmarkStart w:id="4086" w:name="_Toc36457462"/>
      <w:bookmarkStart w:id="4087" w:name="_Toc45028379"/>
      <w:bookmarkStart w:id="4088" w:name="_Toc45029214"/>
      <w:bookmarkStart w:id="4089" w:name="_Toc51867977"/>
      <w:bookmarkStart w:id="4090" w:name="_Toc58582621"/>
      <w:r w:rsidRPr="00B3056F">
        <w:t>6.3.7.3</w:t>
      </w:r>
      <w:r w:rsidRPr="00B3056F">
        <w:tab/>
        <w:t>Application Errors</w:t>
      </w:r>
      <w:bookmarkEnd w:id="4084"/>
      <w:bookmarkEnd w:id="4085"/>
      <w:bookmarkEnd w:id="4086"/>
      <w:bookmarkEnd w:id="4087"/>
      <w:bookmarkEnd w:id="4088"/>
      <w:bookmarkEnd w:id="4089"/>
      <w:bookmarkEnd w:id="4090"/>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91" w:name="_Toc11338753"/>
      <w:bookmarkStart w:id="4092" w:name="_Toc27585457"/>
      <w:bookmarkStart w:id="4093" w:name="_Toc36457463"/>
      <w:bookmarkStart w:id="4094" w:name="_Toc45028380"/>
      <w:bookmarkStart w:id="4095" w:name="_Toc45029215"/>
      <w:bookmarkStart w:id="4096" w:name="_Toc51867978"/>
      <w:bookmarkStart w:id="4097" w:name="_Toc58582622"/>
      <w:r w:rsidRPr="00B3056F">
        <w:t>6.3.8</w:t>
      </w:r>
      <w:r w:rsidRPr="00B3056F">
        <w:tab/>
        <w:t>Feature Negotiation</w:t>
      </w:r>
      <w:bookmarkEnd w:id="4091"/>
      <w:bookmarkEnd w:id="4092"/>
      <w:bookmarkEnd w:id="4093"/>
      <w:bookmarkEnd w:id="4094"/>
      <w:bookmarkEnd w:id="4095"/>
      <w:bookmarkEnd w:id="4096"/>
      <w:bookmarkEnd w:id="4097"/>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98" w:name="_Toc11338754"/>
      <w:bookmarkStart w:id="4099" w:name="_Toc27585458"/>
      <w:bookmarkStart w:id="4100" w:name="_Toc36457464"/>
      <w:bookmarkStart w:id="4101" w:name="_Toc45028381"/>
      <w:bookmarkStart w:id="4102" w:name="_Toc45029216"/>
      <w:bookmarkStart w:id="4103" w:name="_Toc51867979"/>
      <w:bookmarkStart w:id="4104" w:name="_Toc58582623"/>
      <w:r w:rsidRPr="00B3056F">
        <w:rPr>
          <w:lang w:val="en-US"/>
        </w:rPr>
        <w:t>6.3.9</w:t>
      </w:r>
      <w:r w:rsidRPr="00B3056F">
        <w:rPr>
          <w:lang w:val="en-US"/>
        </w:rPr>
        <w:tab/>
        <w:t>Security</w:t>
      </w:r>
      <w:bookmarkEnd w:id="4098"/>
      <w:bookmarkEnd w:id="4099"/>
      <w:bookmarkEnd w:id="4100"/>
      <w:bookmarkEnd w:id="4101"/>
      <w:bookmarkEnd w:id="4102"/>
      <w:bookmarkEnd w:id="4103"/>
      <w:bookmarkEnd w:id="4104"/>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77777777" w:rsidR="00EF45DA" w:rsidRPr="00B3056F" w:rsidRDefault="00EF45DA" w:rsidP="00EF45DA">
      <w:pPr>
        <w:rPr>
          <w:lang w:val="en-US"/>
        </w:rPr>
      </w:pPr>
      <w:r w:rsidRPr="00B3056F">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105" w:name="_Toc11338755"/>
      <w:bookmarkStart w:id="4106" w:name="_Toc27585459"/>
      <w:bookmarkStart w:id="4107" w:name="_Toc36457465"/>
      <w:bookmarkStart w:id="4108" w:name="_Toc45028382"/>
      <w:bookmarkStart w:id="4109" w:name="_Toc45029217"/>
      <w:bookmarkStart w:id="4110" w:name="_Toc51867980"/>
      <w:bookmarkStart w:id="4111" w:name="_Toc58582624"/>
      <w:r w:rsidRPr="00B3056F">
        <w:t>6.4</w:t>
      </w:r>
      <w:r w:rsidRPr="00B3056F">
        <w:tab/>
        <w:t>Nudm_EventExposure Service API</w:t>
      </w:r>
      <w:bookmarkEnd w:id="4105"/>
      <w:bookmarkEnd w:id="4106"/>
      <w:bookmarkEnd w:id="4107"/>
      <w:bookmarkEnd w:id="4108"/>
      <w:bookmarkEnd w:id="4109"/>
      <w:bookmarkEnd w:id="4110"/>
      <w:bookmarkEnd w:id="4111"/>
    </w:p>
    <w:p w14:paraId="7B8E2E2D" w14:textId="77777777" w:rsidR="00EF45DA" w:rsidRPr="00B3056F" w:rsidRDefault="00EF45DA" w:rsidP="00EF45DA">
      <w:pPr>
        <w:pStyle w:val="Heading3"/>
      </w:pPr>
      <w:bookmarkStart w:id="4112" w:name="_Toc11338756"/>
      <w:bookmarkStart w:id="4113" w:name="_Toc27585460"/>
      <w:bookmarkStart w:id="4114" w:name="_Toc36457466"/>
      <w:bookmarkStart w:id="4115" w:name="_Toc45028383"/>
      <w:bookmarkStart w:id="4116" w:name="_Toc45029218"/>
      <w:bookmarkStart w:id="4117" w:name="_Toc51867981"/>
      <w:bookmarkStart w:id="4118" w:name="_Toc58582625"/>
      <w:r w:rsidRPr="00B3056F">
        <w:t>6.4.1</w:t>
      </w:r>
      <w:r w:rsidRPr="00B3056F">
        <w:tab/>
        <w:t>API URI</w:t>
      </w:r>
      <w:bookmarkEnd w:id="4112"/>
      <w:bookmarkEnd w:id="4113"/>
      <w:bookmarkEnd w:id="4114"/>
      <w:bookmarkEnd w:id="4115"/>
      <w:bookmarkEnd w:id="4116"/>
      <w:bookmarkEnd w:id="4117"/>
      <w:bookmarkEnd w:id="4118"/>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119" w:name="_Toc11338757"/>
      <w:bookmarkStart w:id="4120" w:name="_Toc27585461"/>
      <w:bookmarkStart w:id="4121" w:name="_Toc36457467"/>
      <w:bookmarkStart w:id="4122" w:name="_Toc45028384"/>
      <w:bookmarkStart w:id="4123" w:name="_Toc45029219"/>
      <w:bookmarkStart w:id="4124" w:name="_Toc51867982"/>
      <w:bookmarkStart w:id="4125" w:name="_Toc58582626"/>
      <w:r w:rsidRPr="00B3056F">
        <w:t>6.4.2</w:t>
      </w:r>
      <w:r w:rsidRPr="00B3056F">
        <w:tab/>
        <w:t>Usage of HTTP</w:t>
      </w:r>
      <w:bookmarkEnd w:id="4119"/>
      <w:bookmarkEnd w:id="4120"/>
      <w:bookmarkEnd w:id="4121"/>
      <w:bookmarkEnd w:id="4122"/>
      <w:bookmarkEnd w:id="4123"/>
      <w:bookmarkEnd w:id="4124"/>
      <w:bookmarkEnd w:id="4125"/>
    </w:p>
    <w:p w14:paraId="7330B25C" w14:textId="77777777" w:rsidR="00EF45DA" w:rsidRPr="00B3056F" w:rsidRDefault="00EF45DA" w:rsidP="00EF45DA">
      <w:pPr>
        <w:pStyle w:val="Heading4"/>
      </w:pPr>
      <w:bookmarkStart w:id="4126" w:name="_Toc11338758"/>
      <w:bookmarkStart w:id="4127" w:name="_Toc27585462"/>
      <w:bookmarkStart w:id="4128" w:name="_Toc36457468"/>
      <w:bookmarkStart w:id="4129" w:name="_Toc45028385"/>
      <w:bookmarkStart w:id="4130" w:name="_Toc45029220"/>
      <w:bookmarkStart w:id="4131" w:name="_Toc51867983"/>
      <w:bookmarkStart w:id="4132" w:name="_Toc58582627"/>
      <w:r w:rsidRPr="00B3056F">
        <w:t>6.4.2.1</w:t>
      </w:r>
      <w:r w:rsidRPr="00B3056F">
        <w:tab/>
        <w:t>General</w:t>
      </w:r>
      <w:bookmarkEnd w:id="4126"/>
      <w:bookmarkEnd w:id="4127"/>
      <w:bookmarkEnd w:id="4128"/>
      <w:bookmarkEnd w:id="4129"/>
      <w:bookmarkEnd w:id="4130"/>
      <w:bookmarkEnd w:id="4131"/>
      <w:bookmarkEnd w:id="4132"/>
    </w:p>
    <w:p w14:paraId="2E3772E0" w14:textId="77777777" w:rsidR="00EF45DA" w:rsidRPr="00B3056F" w:rsidRDefault="00EF45DA" w:rsidP="00EF45DA">
      <w:r w:rsidRPr="00B3056F">
        <w:t>HTTP/2, as defined in IETF RFC 7540 [13], shall be used as specified in clause 5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133" w:name="_Toc11338759"/>
      <w:bookmarkStart w:id="4134" w:name="_Toc27585463"/>
      <w:bookmarkStart w:id="4135" w:name="_Toc36457469"/>
      <w:bookmarkStart w:id="4136" w:name="_Toc45028386"/>
      <w:bookmarkStart w:id="4137" w:name="_Toc45029221"/>
      <w:bookmarkStart w:id="4138" w:name="_Toc51867984"/>
      <w:bookmarkStart w:id="4139" w:name="_Toc58582628"/>
      <w:r w:rsidRPr="00B3056F">
        <w:t>6.4.2.2</w:t>
      </w:r>
      <w:r w:rsidRPr="00B3056F">
        <w:tab/>
        <w:t>HTTP standard headers</w:t>
      </w:r>
      <w:bookmarkEnd w:id="4133"/>
      <w:bookmarkEnd w:id="4134"/>
      <w:bookmarkEnd w:id="4135"/>
      <w:bookmarkEnd w:id="4136"/>
      <w:bookmarkEnd w:id="4137"/>
      <w:bookmarkEnd w:id="4138"/>
      <w:bookmarkEnd w:id="4139"/>
    </w:p>
    <w:p w14:paraId="3022FAD6" w14:textId="77777777" w:rsidR="00EF45DA" w:rsidRPr="00B3056F" w:rsidRDefault="00EF45DA" w:rsidP="00EF45DA">
      <w:pPr>
        <w:pStyle w:val="Heading5"/>
        <w:rPr>
          <w:lang w:eastAsia="zh-CN"/>
        </w:rPr>
      </w:pPr>
      <w:bookmarkStart w:id="4140" w:name="_Toc11338760"/>
      <w:bookmarkStart w:id="4141" w:name="_Toc27585464"/>
      <w:bookmarkStart w:id="4142" w:name="_Toc36457470"/>
      <w:bookmarkStart w:id="4143" w:name="_Toc45028387"/>
      <w:bookmarkStart w:id="4144" w:name="_Toc45029222"/>
      <w:bookmarkStart w:id="4145" w:name="_Toc51867985"/>
      <w:bookmarkStart w:id="4146" w:name="_Toc58582629"/>
      <w:r w:rsidRPr="00B3056F">
        <w:t>6.4.2.2.1</w:t>
      </w:r>
      <w:r w:rsidRPr="00B3056F">
        <w:rPr>
          <w:rFonts w:hint="eastAsia"/>
          <w:lang w:eastAsia="zh-CN"/>
        </w:rPr>
        <w:tab/>
      </w:r>
      <w:r w:rsidRPr="00B3056F">
        <w:rPr>
          <w:lang w:eastAsia="zh-CN"/>
        </w:rPr>
        <w:t>General</w:t>
      </w:r>
      <w:bookmarkEnd w:id="4140"/>
      <w:bookmarkEnd w:id="4141"/>
      <w:bookmarkEnd w:id="4142"/>
      <w:bookmarkEnd w:id="4143"/>
      <w:bookmarkEnd w:id="4144"/>
      <w:bookmarkEnd w:id="4145"/>
      <w:bookmarkEnd w:id="4146"/>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147" w:name="_Toc11338761"/>
      <w:bookmarkStart w:id="4148" w:name="_Toc27585465"/>
      <w:bookmarkStart w:id="4149" w:name="_Toc36457471"/>
      <w:bookmarkStart w:id="4150" w:name="_Toc45028388"/>
      <w:bookmarkStart w:id="4151" w:name="_Toc45029223"/>
      <w:bookmarkStart w:id="4152" w:name="_Toc51867986"/>
      <w:bookmarkStart w:id="4153" w:name="_Toc58582630"/>
      <w:r w:rsidRPr="00B3056F">
        <w:t>6.4.2.2.2</w:t>
      </w:r>
      <w:r w:rsidRPr="00B3056F">
        <w:tab/>
        <w:t>Content type</w:t>
      </w:r>
      <w:bookmarkEnd w:id="4147"/>
      <w:bookmarkEnd w:id="4148"/>
      <w:bookmarkEnd w:id="4149"/>
      <w:bookmarkEnd w:id="4150"/>
      <w:bookmarkEnd w:id="4151"/>
      <w:bookmarkEnd w:id="4152"/>
      <w:bookmarkEnd w:id="4153"/>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154"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155" w:name="_Toc27585466"/>
      <w:bookmarkStart w:id="4156" w:name="_Toc36457472"/>
      <w:bookmarkStart w:id="4157" w:name="_Toc45028389"/>
      <w:bookmarkStart w:id="4158" w:name="_Toc45029224"/>
      <w:bookmarkStart w:id="4159" w:name="_Toc51867987"/>
      <w:bookmarkStart w:id="4160" w:name="_Toc58582631"/>
      <w:r w:rsidRPr="00B3056F">
        <w:t>6.4.2.3</w:t>
      </w:r>
      <w:r w:rsidRPr="00B3056F">
        <w:tab/>
        <w:t>HTTP custom headers</w:t>
      </w:r>
      <w:bookmarkEnd w:id="4154"/>
      <w:bookmarkEnd w:id="4155"/>
      <w:bookmarkEnd w:id="4156"/>
      <w:bookmarkEnd w:id="4157"/>
      <w:bookmarkEnd w:id="4158"/>
      <w:bookmarkEnd w:id="4159"/>
      <w:bookmarkEnd w:id="4160"/>
    </w:p>
    <w:p w14:paraId="7B2F56DB" w14:textId="77777777" w:rsidR="00EF45DA" w:rsidRPr="00B3056F" w:rsidRDefault="00EF45DA" w:rsidP="00EF45DA">
      <w:pPr>
        <w:pStyle w:val="Heading5"/>
        <w:rPr>
          <w:lang w:eastAsia="zh-CN"/>
        </w:rPr>
      </w:pPr>
      <w:bookmarkStart w:id="4161" w:name="_Toc11338763"/>
      <w:bookmarkStart w:id="4162" w:name="_Toc27585467"/>
      <w:bookmarkStart w:id="4163" w:name="_Toc36457473"/>
      <w:bookmarkStart w:id="4164" w:name="_Toc45028390"/>
      <w:bookmarkStart w:id="4165" w:name="_Toc45029225"/>
      <w:bookmarkStart w:id="4166" w:name="_Toc51867988"/>
      <w:bookmarkStart w:id="4167" w:name="_Toc58582632"/>
      <w:r w:rsidRPr="00B3056F">
        <w:t>6.4.2.3.1</w:t>
      </w:r>
      <w:r w:rsidRPr="00B3056F">
        <w:rPr>
          <w:rFonts w:hint="eastAsia"/>
          <w:lang w:eastAsia="zh-CN"/>
        </w:rPr>
        <w:tab/>
      </w:r>
      <w:r w:rsidRPr="00B3056F">
        <w:rPr>
          <w:lang w:eastAsia="zh-CN"/>
        </w:rPr>
        <w:t>General</w:t>
      </w:r>
      <w:bookmarkEnd w:id="4161"/>
      <w:bookmarkEnd w:id="4162"/>
      <w:bookmarkEnd w:id="4163"/>
      <w:bookmarkEnd w:id="4164"/>
      <w:bookmarkEnd w:id="4165"/>
      <w:bookmarkEnd w:id="4166"/>
      <w:bookmarkEnd w:id="4167"/>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168" w:name="_Toc11338764"/>
      <w:bookmarkStart w:id="4169" w:name="_Toc27585468"/>
      <w:bookmarkStart w:id="4170" w:name="_Toc36457474"/>
      <w:bookmarkStart w:id="4171" w:name="_Toc45028391"/>
      <w:bookmarkStart w:id="4172" w:name="_Toc45029226"/>
      <w:bookmarkStart w:id="4173" w:name="_Toc51867989"/>
      <w:bookmarkStart w:id="4174" w:name="_Toc58582633"/>
      <w:r w:rsidRPr="00B3056F">
        <w:t>6.4.3</w:t>
      </w:r>
      <w:r w:rsidRPr="00B3056F">
        <w:tab/>
        <w:t>Resources</w:t>
      </w:r>
      <w:bookmarkEnd w:id="4168"/>
      <w:bookmarkEnd w:id="4169"/>
      <w:bookmarkEnd w:id="4170"/>
      <w:bookmarkEnd w:id="4171"/>
      <w:bookmarkEnd w:id="4172"/>
      <w:bookmarkEnd w:id="4173"/>
      <w:bookmarkEnd w:id="4174"/>
    </w:p>
    <w:p w14:paraId="29459558" w14:textId="77777777" w:rsidR="00EF45DA" w:rsidRPr="00B3056F" w:rsidRDefault="00EF45DA" w:rsidP="00EF45DA">
      <w:pPr>
        <w:pStyle w:val="Heading4"/>
      </w:pPr>
      <w:bookmarkStart w:id="4175" w:name="_Toc11338765"/>
      <w:bookmarkStart w:id="4176" w:name="_Toc27585469"/>
      <w:bookmarkStart w:id="4177" w:name="_Toc36457475"/>
      <w:bookmarkStart w:id="4178" w:name="_Toc45028392"/>
      <w:bookmarkStart w:id="4179" w:name="_Toc45029227"/>
      <w:bookmarkStart w:id="4180" w:name="_Toc51867990"/>
      <w:bookmarkStart w:id="4181" w:name="_Toc58582634"/>
      <w:r w:rsidRPr="00B3056F">
        <w:t>6.4.3.1</w:t>
      </w:r>
      <w:r w:rsidRPr="00B3056F">
        <w:tab/>
        <w:t>Overview</w:t>
      </w:r>
      <w:bookmarkEnd w:id="4175"/>
      <w:bookmarkEnd w:id="4176"/>
      <w:bookmarkEnd w:id="4177"/>
      <w:bookmarkEnd w:id="4178"/>
      <w:bookmarkEnd w:id="4179"/>
      <w:bookmarkEnd w:id="4180"/>
      <w:bookmarkEnd w:id="4181"/>
    </w:p>
    <w:p w14:paraId="6D7F2BDB" w14:textId="77777777" w:rsidR="00EF45DA" w:rsidRPr="00B3056F" w:rsidRDefault="00EF45DA" w:rsidP="00EF45DA">
      <w:pPr>
        <w:pStyle w:val="TH"/>
        <w:rPr>
          <w:lang w:val="en-US"/>
        </w:rPr>
      </w:pPr>
      <w:r w:rsidRPr="00B3056F">
        <w:object w:dxaOrig="8375" w:dyaOrig="4955" w14:anchorId="3CD04368">
          <v:shape id="_x0000_i1108" type="#_x0000_t75" style="width:307.1pt;height:180pt" o:ole="">
            <v:imagedata r:id="rId178" o:title=""/>
          </v:shape>
          <o:OLEObject Type="Embed" ProgID="Visio.Drawing.11" ShapeID="_x0000_i1108" DrawAspect="Content" ObjectID="_1669228262" r:id="rId179"/>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82" w:name="_Toc11338766"/>
      <w:bookmarkStart w:id="4183" w:name="_Toc27585470"/>
      <w:bookmarkStart w:id="4184" w:name="_Toc36457476"/>
      <w:bookmarkStart w:id="4185" w:name="_Toc45028393"/>
      <w:bookmarkStart w:id="4186" w:name="_Toc45029228"/>
      <w:bookmarkStart w:id="4187" w:name="_Toc51867991"/>
      <w:bookmarkStart w:id="4188" w:name="_Toc58582635"/>
      <w:r w:rsidRPr="00B3056F">
        <w:t>6.4.3.2</w:t>
      </w:r>
      <w:r w:rsidRPr="00B3056F">
        <w:tab/>
        <w:t>Resource: EeSubscriptions</w:t>
      </w:r>
      <w:bookmarkEnd w:id="4182"/>
      <w:bookmarkEnd w:id="4183"/>
      <w:r w:rsidRPr="00B3056F">
        <w:t xml:space="preserve"> (Collection)</w:t>
      </w:r>
      <w:bookmarkEnd w:id="4184"/>
      <w:bookmarkEnd w:id="4185"/>
      <w:bookmarkEnd w:id="4186"/>
      <w:bookmarkEnd w:id="4187"/>
      <w:bookmarkEnd w:id="4188"/>
    </w:p>
    <w:p w14:paraId="755F4A2E" w14:textId="77777777" w:rsidR="00EF45DA" w:rsidRPr="00B3056F" w:rsidRDefault="00EF45DA" w:rsidP="00EF45DA">
      <w:pPr>
        <w:pStyle w:val="Heading5"/>
      </w:pPr>
      <w:bookmarkStart w:id="4189" w:name="_Toc11338767"/>
      <w:bookmarkStart w:id="4190" w:name="_Toc27585471"/>
      <w:bookmarkStart w:id="4191" w:name="_Toc36457477"/>
      <w:bookmarkStart w:id="4192" w:name="_Toc45028394"/>
      <w:bookmarkStart w:id="4193" w:name="_Toc45029229"/>
      <w:bookmarkStart w:id="4194" w:name="_Toc51867992"/>
      <w:bookmarkStart w:id="4195" w:name="_Toc58582636"/>
      <w:r w:rsidRPr="00B3056F">
        <w:t>6.4.3.2.1</w:t>
      </w:r>
      <w:r w:rsidRPr="00B3056F">
        <w:tab/>
        <w:t>Description</w:t>
      </w:r>
      <w:bookmarkEnd w:id="4189"/>
      <w:bookmarkEnd w:id="4190"/>
      <w:bookmarkEnd w:id="4191"/>
      <w:bookmarkEnd w:id="4192"/>
      <w:bookmarkEnd w:id="4193"/>
      <w:bookmarkEnd w:id="4194"/>
      <w:bookmarkEnd w:id="4195"/>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96" w:name="_Toc11338768"/>
      <w:bookmarkStart w:id="4197" w:name="_Toc27585472"/>
      <w:bookmarkStart w:id="4198" w:name="_Toc36457478"/>
      <w:bookmarkStart w:id="4199" w:name="_Toc45028395"/>
      <w:bookmarkStart w:id="4200" w:name="_Toc45029230"/>
      <w:bookmarkStart w:id="4201" w:name="_Toc51867993"/>
      <w:bookmarkStart w:id="4202" w:name="_Toc58582637"/>
      <w:r w:rsidRPr="00B3056F">
        <w:t>6.4.3.2.2</w:t>
      </w:r>
      <w:r w:rsidRPr="00B3056F">
        <w:tab/>
        <w:t>Resource Definition</w:t>
      </w:r>
      <w:bookmarkEnd w:id="4196"/>
      <w:bookmarkEnd w:id="4197"/>
      <w:bookmarkEnd w:id="4198"/>
      <w:bookmarkEnd w:id="4199"/>
      <w:bookmarkEnd w:id="4200"/>
      <w:bookmarkEnd w:id="4201"/>
      <w:bookmarkEnd w:id="4202"/>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F45DA">
      <w:pPr>
        <w:rPr>
          <w:rFonts w:ascii="Arial" w:hAnsi="Arial" w:cs="Arial"/>
        </w:rPr>
      </w:pPr>
      <w:r w:rsidRPr="00B3056F">
        <w:t>This resource shall support the resource URI variables defined in table 6.4.3.2.2-1</w:t>
      </w:r>
      <w:r w:rsidRPr="00B3056F">
        <w:rPr>
          <w:rFonts w:ascii="Arial" w:hAnsi="Arial" w:cs="Arial"/>
        </w:rPr>
        <w:t>.</w:t>
      </w:r>
    </w:p>
    <w:p w14:paraId="0A031DBB" w14:textId="77777777" w:rsidR="00EF45DA" w:rsidRPr="00B3056F" w:rsidRDefault="00EF45DA" w:rsidP="00EF45DA">
      <w:pPr>
        <w:pStyle w:val="TH"/>
        <w:rPr>
          <w:rFonts w:cs="Arial"/>
        </w:rPr>
      </w:pPr>
      <w:r w:rsidRPr="00B3056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203" w:name="_Toc11338769"/>
      <w:bookmarkStart w:id="4204" w:name="_Toc27585473"/>
      <w:bookmarkStart w:id="4205" w:name="_Toc36457479"/>
      <w:bookmarkStart w:id="4206" w:name="_Toc45028396"/>
      <w:bookmarkStart w:id="4207" w:name="_Toc45029231"/>
      <w:bookmarkStart w:id="4208" w:name="_Toc51867994"/>
      <w:bookmarkStart w:id="4209" w:name="_Toc58582638"/>
      <w:r w:rsidRPr="00B3056F">
        <w:t>6.4.3.2.3</w:t>
      </w:r>
      <w:r w:rsidRPr="00B3056F">
        <w:tab/>
        <w:t>Resource Standard Methods</w:t>
      </w:r>
      <w:bookmarkEnd w:id="4203"/>
      <w:bookmarkEnd w:id="4204"/>
      <w:bookmarkEnd w:id="4205"/>
      <w:bookmarkEnd w:id="4206"/>
      <w:bookmarkEnd w:id="4207"/>
      <w:bookmarkEnd w:id="4208"/>
      <w:bookmarkEnd w:id="4209"/>
    </w:p>
    <w:p w14:paraId="2D7894E0" w14:textId="77777777" w:rsidR="00EF45DA" w:rsidRPr="00B3056F" w:rsidRDefault="00EF45DA" w:rsidP="00EF45DA">
      <w:pPr>
        <w:pStyle w:val="Heading6"/>
      </w:pPr>
      <w:bookmarkStart w:id="4210" w:name="_Toc11338770"/>
      <w:bookmarkStart w:id="4211" w:name="_Toc27585474"/>
      <w:bookmarkStart w:id="4212" w:name="_Toc36457480"/>
      <w:bookmarkStart w:id="4213" w:name="_Toc45028397"/>
      <w:bookmarkStart w:id="4214" w:name="_Toc45029232"/>
      <w:bookmarkStart w:id="4215" w:name="_Toc51867995"/>
      <w:bookmarkStart w:id="4216" w:name="_Toc58582639"/>
      <w:r w:rsidRPr="00B3056F">
        <w:t>6.4.3.2.3.1</w:t>
      </w:r>
      <w:r w:rsidRPr="00B3056F">
        <w:tab/>
        <w:t>POST</w:t>
      </w:r>
      <w:bookmarkEnd w:id="4210"/>
      <w:bookmarkEnd w:id="4211"/>
      <w:bookmarkEnd w:id="4212"/>
      <w:bookmarkEnd w:id="4213"/>
      <w:bookmarkEnd w:id="4214"/>
      <w:bookmarkEnd w:id="4215"/>
      <w:bookmarkEnd w:id="4216"/>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03978854" w14:textId="77777777" w:rsidR="00EF45DA" w:rsidRPr="00B3056F" w:rsidRDefault="00EF45DA" w:rsidP="001330D7">
            <w:pPr>
              <w:pStyle w:val="TAL"/>
            </w:pPr>
            <w:r w:rsidRPr="00B3056F">
              <w:t>- MONITORING_NOT_ALLOWED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217" w:name="_Toc11338771"/>
      <w:bookmarkStart w:id="4218" w:name="_Toc27585475"/>
      <w:bookmarkStart w:id="4219" w:name="_Toc36457481"/>
      <w:bookmarkStart w:id="4220" w:name="_Toc45028398"/>
      <w:bookmarkStart w:id="4221" w:name="_Toc45029233"/>
      <w:bookmarkStart w:id="4222" w:name="_Toc51867996"/>
      <w:bookmarkStart w:id="4223" w:name="_Toc58582640"/>
      <w:r w:rsidRPr="00B3056F">
        <w:t>6.4.3.3</w:t>
      </w:r>
      <w:r w:rsidRPr="00B3056F">
        <w:tab/>
        <w:t>Resource: Individual subscription</w:t>
      </w:r>
      <w:bookmarkEnd w:id="4217"/>
      <w:bookmarkEnd w:id="4218"/>
      <w:r w:rsidRPr="00B3056F">
        <w:t xml:space="preserve"> (Document)</w:t>
      </w:r>
      <w:bookmarkEnd w:id="4219"/>
      <w:bookmarkEnd w:id="4220"/>
      <w:bookmarkEnd w:id="4221"/>
      <w:bookmarkEnd w:id="4222"/>
      <w:bookmarkEnd w:id="4223"/>
    </w:p>
    <w:p w14:paraId="3B7507E5" w14:textId="77777777" w:rsidR="00EF45DA" w:rsidRPr="00B3056F" w:rsidRDefault="00EF45DA" w:rsidP="00EF45DA">
      <w:pPr>
        <w:pStyle w:val="Heading5"/>
      </w:pPr>
      <w:bookmarkStart w:id="4224" w:name="_Toc11338772"/>
      <w:bookmarkStart w:id="4225" w:name="_Toc27585476"/>
      <w:bookmarkStart w:id="4226" w:name="_Toc36457482"/>
      <w:bookmarkStart w:id="4227" w:name="_Toc45028399"/>
      <w:bookmarkStart w:id="4228" w:name="_Toc45029234"/>
      <w:bookmarkStart w:id="4229" w:name="_Toc51867997"/>
      <w:bookmarkStart w:id="4230" w:name="_Toc58582641"/>
      <w:r w:rsidRPr="00B3056F">
        <w:t>6.4.3.3.1</w:t>
      </w:r>
      <w:r w:rsidRPr="00B3056F">
        <w:tab/>
        <w:t>Resource Definition</w:t>
      </w:r>
      <w:bookmarkEnd w:id="4224"/>
      <w:bookmarkEnd w:id="4225"/>
      <w:bookmarkEnd w:id="4226"/>
      <w:bookmarkEnd w:id="4227"/>
      <w:bookmarkEnd w:id="4228"/>
      <w:bookmarkEnd w:id="4229"/>
      <w:bookmarkEnd w:id="4230"/>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F45DA">
      <w:pPr>
        <w:rPr>
          <w:rFonts w:ascii="Arial" w:hAnsi="Arial" w:cs="Arial"/>
        </w:rPr>
      </w:pPr>
      <w:r w:rsidRPr="00B3056F">
        <w:t>This resource shall support the resource URI variables defined in table 6.4.3.3.1-1</w:t>
      </w:r>
      <w:r w:rsidRPr="00B3056F">
        <w:rPr>
          <w:rFonts w:ascii="Arial" w:hAnsi="Arial" w:cs="Arial"/>
        </w:rPr>
        <w:t>.</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231" w:name="_Toc11338773"/>
      <w:bookmarkStart w:id="4232" w:name="_Toc27585477"/>
      <w:bookmarkStart w:id="4233" w:name="_Toc36457483"/>
      <w:bookmarkStart w:id="4234" w:name="_Toc45028400"/>
      <w:bookmarkStart w:id="4235" w:name="_Toc45029235"/>
      <w:bookmarkStart w:id="4236" w:name="_Toc51867998"/>
      <w:bookmarkStart w:id="4237" w:name="_Toc58582642"/>
      <w:r w:rsidRPr="00B3056F">
        <w:t>6.4.3.3.2</w:t>
      </w:r>
      <w:r w:rsidRPr="00B3056F">
        <w:tab/>
        <w:t>Resource Standard Methods</w:t>
      </w:r>
      <w:bookmarkEnd w:id="4231"/>
      <w:bookmarkEnd w:id="4232"/>
      <w:bookmarkEnd w:id="4233"/>
      <w:bookmarkEnd w:id="4234"/>
      <w:bookmarkEnd w:id="4235"/>
      <w:bookmarkEnd w:id="4236"/>
      <w:bookmarkEnd w:id="4237"/>
    </w:p>
    <w:p w14:paraId="4A114042" w14:textId="77777777" w:rsidR="00EF45DA" w:rsidRPr="00B3056F" w:rsidRDefault="00EF45DA" w:rsidP="00EF45DA">
      <w:pPr>
        <w:pStyle w:val="Heading6"/>
      </w:pPr>
      <w:bookmarkStart w:id="4238" w:name="_Toc11338774"/>
      <w:bookmarkStart w:id="4239" w:name="_Toc27585478"/>
      <w:bookmarkStart w:id="4240" w:name="_Toc36457484"/>
      <w:bookmarkStart w:id="4241" w:name="_Toc45028401"/>
      <w:bookmarkStart w:id="4242" w:name="_Toc45029236"/>
      <w:bookmarkStart w:id="4243" w:name="_Toc51867999"/>
      <w:bookmarkStart w:id="4244" w:name="_Toc58582643"/>
      <w:r w:rsidRPr="00B3056F">
        <w:t>6.4.3.3.2.1</w:t>
      </w:r>
      <w:r w:rsidRPr="00B3056F">
        <w:tab/>
        <w:t>DELETE</w:t>
      </w:r>
      <w:bookmarkEnd w:id="4238"/>
      <w:bookmarkEnd w:id="4239"/>
      <w:bookmarkEnd w:id="4240"/>
      <w:bookmarkEnd w:id="4241"/>
      <w:bookmarkEnd w:id="4242"/>
      <w:bookmarkEnd w:id="4243"/>
      <w:bookmarkEnd w:id="4244"/>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EF45DA">
      <w:pPr>
        <w:pStyle w:val="Heading6"/>
      </w:pPr>
      <w:bookmarkStart w:id="4245" w:name="_Toc11338775"/>
      <w:bookmarkStart w:id="4246" w:name="_Toc27585479"/>
      <w:bookmarkStart w:id="4247" w:name="_Toc36457485"/>
      <w:bookmarkStart w:id="4248" w:name="_Toc45028402"/>
      <w:bookmarkStart w:id="4249" w:name="_Toc45029237"/>
      <w:bookmarkStart w:id="4250" w:name="_Toc51868000"/>
      <w:bookmarkStart w:id="4251" w:name="_Toc58582644"/>
      <w:r w:rsidRPr="00B3056F">
        <w:t>6.4.3.3.2.2</w:t>
      </w:r>
      <w:r w:rsidRPr="00B3056F">
        <w:tab/>
        <w:t>PATCH</w:t>
      </w:r>
      <w:bookmarkEnd w:id="4245"/>
      <w:bookmarkEnd w:id="4246"/>
      <w:bookmarkEnd w:id="4247"/>
      <w:bookmarkEnd w:id="4248"/>
      <w:bookmarkEnd w:id="4249"/>
      <w:bookmarkEnd w:id="4250"/>
      <w:bookmarkEnd w:id="4251"/>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7777777" w:rsidR="00EF45DA" w:rsidRPr="00B3056F" w:rsidRDefault="00EF45DA" w:rsidP="001330D7">
            <w:pPr>
              <w:pStyle w:val="TAL"/>
            </w:pPr>
            <w:r w:rsidRPr="00B3056F">
              <w:rPr>
                <w:rFonts w:cs="Arial"/>
                <w:szCs w:val="18"/>
              </w:rPr>
              <w:t>see 3GPP TS 29.500 [4] clause 6.6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252" w:name="_Toc11338776"/>
      <w:bookmarkStart w:id="4253" w:name="_Toc27585480"/>
      <w:bookmarkStart w:id="4254" w:name="_Toc36457486"/>
      <w:bookmarkStart w:id="4255" w:name="_Toc45028403"/>
      <w:bookmarkStart w:id="4256" w:name="_Toc45029238"/>
      <w:bookmarkStart w:id="4257" w:name="_Toc51868001"/>
      <w:bookmarkStart w:id="4258" w:name="_Toc58582645"/>
      <w:r w:rsidRPr="00B3056F">
        <w:t>6.4.4</w:t>
      </w:r>
      <w:r w:rsidRPr="00B3056F">
        <w:tab/>
        <w:t>Custom Operations without associated resources</w:t>
      </w:r>
      <w:bookmarkEnd w:id="4252"/>
      <w:bookmarkEnd w:id="4253"/>
      <w:bookmarkEnd w:id="4254"/>
      <w:bookmarkEnd w:id="4255"/>
      <w:bookmarkEnd w:id="4256"/>
      <w:bookmarkEnd w:id="4257"/>
      <w:bookmarkEnd w:id="4258"/>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259" w:name="_Toc11338777"/>
      <w:bookmarkStart w:id="4260" w:name="_Toc27585481"/>
      <w:bookmarkStart w:id="4261" w:name="_Toc36457487"/>
      <w:bookmarkStart w:id="4262" w:name="_Toc45028404"/>
      <w:bookmarkStart w:id="4263" w:name="_Toc45029239"/>
      <w:bookmarkStart w:id="4264" w:name="_Toc51868002"/>
      <w:bookmarkStart w:id="4265" w:name="_Toc58582646"/>
      <w:r w:rsidRPr="00B3056F">
        <w:t>6.4.5</w:t>
      </w:r>
      <w:r w:rsidRPr="00B3056F">
        <w:tab/>
        <w:t>Notifications</w:t>
      </w:r>
      <w:bookmarkEnd w:id="4259"/>
      <w:bookmarkEnd w:id="4260"/>
      <w:bookmarkEnd w:id="4261"/>
      <w:bookmarkEnd w:id="4262"/>
      <w:bookmarkEnd w:id="4263"/>
      <w:bookmarkEnd w:id="4264"/>
      <w:bookmarkEnd w:id="4265"/>
    </w:p>
    <w:p w14:paraId="6FC5E9DC" w14:textId="77777777" w:rsidR="00EF45DA" w:rsidRPr="00B3056F" w:rsidRDefault="00EF45DA" w:rsidP="00EF45DA">
      <w:pPr>
        <w:pStyle w:val="Heading4"/>
      </w:pPr>
      <w:bookmarkStart w:id="4266" w:name="_Toc11338778"/>
      <w:bookmarkStart w:id="4267" w:name="_Toc27585482"/>
      <w:bookmarkStart w:id="4268" w:name="_Toc36457488"/>
      <w:bookmarkStart w:id="4269" w:name="_Toc45028405"/>
      <w:bookmarkStart w:id="4270" w:name="_Toc45029240"/>
      <w:bookmarkStart w:id="4271" w:name="_Toc51868003"/>
      <w:bookmarkStart w:id="4272" w:name="_Toc58582647"/>
      <w:r w:rsidRPr="00B3056F">
        <w:t>6.4.5.1</w:t>
      </w:r>
      <w:r w:rsidRPr="00B3056F">
        <w:tab/>
        <w:t>General</w:t>
      </w:r>
      <w:bookmarkEnd w:id="4266"/>
      <w:bookmarkEnd w:id="4267"/>
      <w:bookmarkEnd w:id="4268"/>
      <w:bookmarkEnd w:id="4269"/>
      <w:bookmarkEnd w:id="4270"/>
      <w:bookmarkEnd w:id="4271"/>
      <w:bookmarkEnd w:id="4272"/>
    </w:p>
    <w:p w14:paraId="15C78D80" w14:textId="5D1F48A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273" w:name="_Toc11338779"/>
      <w:bookmarkStart w:id="4274" w:name="_Toc27585483"/>
      <w:bookmarkStart w:id="4275" w:name="_Toc36457489"/>
      <w:bookmarkStart w:id="4276" w:name="_Toc45028406"/>
      <w:bookmarkStart w:id="4277" w:name="_Toc45029241"/>
      <w:bookmarkStart w:id="4278" w:name="_Toc51868004"/>
      <w:bookmarkStart w:id="4279" w:name="_Toc58582648"/>
      <w:r w:rsidRPr="00B3056F">
        <w:t>6.4.5.2</w:t>
      </w:r>
      <w:r w:rsidRPr="00B3056F">
        <w:tab/>
        <w:t>Event Occurrence Notification</w:t>
      </w:r>
      <w:bookmarkEnd w:id="4273"/>
      <w:bookmarkEnd w:id="4274"/>
      <w:bookmarkEnd w:id="4275"/>
      <w:bookmarkEnd w:id="4276"/>
      <w:bookmarkEnd w:id="4277"/>
      <w:bookmarkEnd w:id="4278"/>
      <w:bookmarkEnd w:id="4279"/>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280" w:name="_Toc11338780"/>
      <w:bookmarkStart w:id="4281" w:name="_Toc27585484"/>
      <w:bookmarkStart w:id="4282" w:name="_Toc36457490"/>
      <w:bookmarkStart w:id="4283" w:name="_Toc45028407"/>
      <w:bookmarkStart w:id="4284" w:name="_Toc45029242"/>
      <w:bookmarkStart w:id="4285" w:name="_Toc51868005"/>
      <w:bookmarkStart w:id="4286" w:name="_Toc58582649"/>
      <w:r w:rsidRPr="00B3056F">
        <w:t>6.4.6</w:t>
      </w:r>
      <w:r w:rsidRPr="00B3056F">
        <w:tab/>
        <w:t>Data Model</w:t>
      </w:r>
      <w:bookmarkEnd w:id="4280"/>
      <w:bookmarkEnd w:id="4281"/>
      <w:bookmarkEnd w:id="4282"/>
      <w:bookmarkEnd w:id="4283"/>
      <w:bookmarkEnd w:id="4284"/>
      <w:bookmarkEnd w:id="4285"/>
      <w:bookmarkEnd w:id="4286"/>
    </w:p>
    <w:p w14:paraId="43D55287" w14:textId="77777777" w:rsidR="00EF45DA" w:rsidRPr="00B3056F" w:rsidRDefault="00EF45DA" w:rsidP="00EF45DA">
      <w:pPr>
        <w:pStyle w:val="Heading4"/>
      </w:pPr>
      <w:bookmarkStart w:id="4287" w:name="_Toc11338781"/>
      <w:bookmarkStart w:id="4288" w:name="_Toc27585485"/>
      <w:bookmarkStart w:id="4289" w:name="_Toc36457491"/>
      <w:bookmarkStart w:id="4290" w:name="_Toc45028408"/>
      <w:bookmarkStart w:id="4291" w:name="_Toc45029243"/>
      <w:bookmarkStart w:id="4292" w:name="_Toc51868006"/>
      <w:bookmarkStart w:id="4293" w:name="_Toc58582650"/>
      <w:r w:rsidRPr="00B3056F">
        <w:t>6.4.6.1</w:t>
      </w:r>
      <w:r w:rsidRPr="00B3056F">
        <w:tab/>
        <w:t>General</w:t>
      </w:r>
      <w:bookmarkEnd w:id="4287"/>
      <w:bookmarkEnd w:id="4288"/>
      <w:bookmarkEnd w:id="4289"/>
      <w:bookmarkEnd w:id="4290"/>
      <w:bookmarkEnd w:id="4291"/>
      <w:bookmarkEnd w:id="4292"/>
      <w:bookmarkEnd w:id="4293"/>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7"/>
        <w:gridCol w:w="2144"/>
        <w:gridCol w:w="5033"/>
      </w:tblGrid>
      <w:tr w:rsidR="00EF45DA" w:rsidRPr="00B3056F" w14:paraId="32405D17"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8"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74"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8"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8"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194A5BF"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4997D4F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8"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8"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8"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8"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8"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8"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8"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8"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8"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8"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202954">
        <w:trPr>
          <w:jc w:val="center"/>
        </w:trPr>
        <w:tc>
          <w:tcPr>
            <w:tcW w:w="1952"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8"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202954">
        <w:trPr>
          <w:jc w:val="center"/>
        </w:trPr>
        <w:tc>
          <w:tcPr>
            <w:tcW w:w="1952"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8"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202954">
        <w:trPr>
          <w:jc w:val="center"/>
        </w:trPr>
        <w:tc>
          <w:tcPr>
            <w:tcW w:w="1952"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8"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8"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74"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4E3A0D">
        <w:trPr>
          <w:jc w:val="center"/>
        </w:trPr>
        <w:tc>
          <w:tcPr>
            <w:tcW w:w="1952"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8"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94" w:name="_Toc11338782"/>
      <w:bookmarkStart w:id="4295" w:name="_Toc27585486"/>
      <w:bookmarkStart w:id="4296" w:name="_Toc36457492"/>
      <w:bookmarkStart w:id="4297" w:name="_Toc45028409"/>
      <w:bookmarkStart w:id="4298" w:name="_Toc45029244"/>
      <w:bookmarkStart w:id="4299" w:name="_Toc51868007"/>
      <w:bookmarkStart w:id="4300" w:name="_Toc58582651"/>
      <w:r w:rsidRPr="00B3056F">
        <w:rPr>
          <w:lang w:val="en-US"/>
        </w:rPr>
        <w:t>6.4.6.2</w:t>
      </w:r>
      <w:r w:rsidRPr="00B3056F">
        <w:rPr>
          <w:lang w:val="en-US"/>
        </w:rPr>
        <w:tab/>
        <w:t>Structured data types</w:t>
      </w:r>
      <w:bookmarkEnd w:id="4294"/>
      <w:bookmarkEnd w:id="4295"/>
      <w:bookmarkEnd w:id="4296"/>
      <w:bookmarkEnd w:id="4297"/>
      <w:bookmarkEnd w:id="4298"/>
      <w:bookmarkEnd w:id="4299"/>
      <w:bookmarkEnd w:id="4300"/>
    </w:p>
    <w:p w14:paraId="2E5EBE06" w14:textId="77777777" w:rsidR="00EF45DA" w:rsidRPr="00B3056F" w:rsidRDefault="00EF45DA" w:rsidP="00EF45DA">
      <w:pPr>
        <w:pStyle w:val="Heading5"/>
      </w:pPr>
      <w:bookmarkStart w:id="4301" w:name="_Toc11338783"/>
      <w:bookmarkStart w:id="4302" w:name="_Toc27585487"/>
      <w:bookmarkStart w:id="4303" w:name="_Toc36457493"/>
      <w:bookmarkStart w:id="4304" w:name="_Toc45028410"/>
      <w:bookmarkStart w:id="4305" w:name="_Toc45029245"/>
      <w:bookmarkStart w:id="4306" w:name="_Toc51868008"/>
      <w:bookmarkStart w:id="4307" w:name="_Toc58582652"/>
      <w:r w:rsidRPr="00B3056F">
        <w:t>6.4.6.2.1</w:t>
      </w:r>
      <w:r w:rsidRPr="00B3056F">
        <w:tab/>
        <w:t>Introduction</w:t>
      </w:r>
      <w:bookmarkEnd w:id="4301"/>
      <w:bookmarkEnd w:id="4302"/>
      <w:bookmarkEnd w:id="4303"/>
      <w:bookmarkEnd w:id="4304"/>
      <w:bookmarkEnd w:id="4305"/>
      <w:bookmarkEnd w:id="4306"/>
      <w:bookmarkEnd w:id="4307"/>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308" w:name="_Toc11338784"/>
      <w:bookmarkStart w:id="4309" w:name="_Toc27585488"/>
      <w:bookmarkStart w:id="4310" w:name="_Toc36457494"/>
      <w:bookmarkStart w:id="4311" w:name="_Toc45028411"/>
      <w:bookmarkStart w:id="4312" w:name="_Toc45029246"/>
      <w:bookmarkStart w:id="4313" w:name="_Toc51868009"/>
      <w:bookmarkStart w:id="4314" w:name="_Toc58582653"/>
      <w:r w:rsidRPr="00B3056F">
        <w:t>6.4.6.2.2</w:t>
      </w:r>
      <w:r w:rsidRPr="00B3056F">
        <w:tab/>
        <w:t>Type: EeSubscription</w:t>
      </w:r>
      <w:bookmarkEnd w:id="4308"/>
      <w:bookmarkEnd w:id="4309"/>
      <w:bookmarkEnd w:id="4310"/>
      <w:bookmarkEnd w:id="4311"/>
      <w:bookmarkEnd w:id="4312"/>
      <w:bookmarkEnd w:id="4313"/>
      <w:bookmarkEnd w:id="4314"/>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77777777" w:rsidR="00EF45DA" w:rsidRPr="00B3056F" w:rsidRDefault="00EF45DA" w:rsidP="001330D7">
            <w:pPr>
              <w:pStyle w:val="TAL"/>
              <w:rPr>
                <w:rFonts w:cs="Arial"/>
                <w:szCs w:val="18"/>
              </w:rPr>
            </w:pPr>
            <w:r w:rsidRPr="00B3056F">
              <w:rPr>
                <w:rFonts w:cs="Arial"/>
                <w:szCs w:val="18"/>
              </w:rPr>
              <w:t>A map (list of key-value pairs where referenceId converted from integer to string serves as key; see clause 6.4.6.3.2) of MonitoringConfigurations;</w:t>
            </w:r>
          </w:p>
          <w:p w14:paraId="38E58A16" w14:textId="77777777" w:rsidR="00EF45DA" w:rsidRPr="00B3056F" w:rsidRDefault="00EF45DA" w:rsidP="001330D7">
            <w:pPr>
              <w:pStyle w:val="TAL"/>
              <w:rPr>
                <w:rFonts w:cs="Arial"/>
                <w:szCs w:val="18"/>
              </w:rPr>
            </w:pPr>
            <w:r w:rsidRPr="00B3056F">
              <w:rPr>
                <w:rFonts w:cs="Arial"/>
                <w:szCs w:val="18"/>
              </w:rPr>
              <w:t>see clause 6.4.6.2.3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0B833F9A" w:rsidR="00EF45DA" w:rsidRPr="00B3056F" w:rsidRDefault="00EF45DA" w:rsidP="001330D7">
            <w:pPr>
              <w:pStyle w:val="TAL"/>
              <w:rPr>
                <w:rFonts w:cs="Arial"/>
                <w:szCs w:val="18"/>
              </w:rPr>
            </w:pPr>
            <w:r w:rsidRPr="00B3056F">
              <w:rPr>
                <w:rFonts w:cs="Arial"/>
                <w:szCs w:val="18"/>
              </w:rPr>
              <w:t>See clause 6.4.8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315" w:name="_Toc11338785"/>
      <w:bookmarkStart w:id="4316" w:name="_Toc27585489"/>
      <w:bookmarkStart w:id="4317" w:name="_Toc36457495"/>
      <w:bookmarkStart w:id="4318" w:name="_Toc45028412"/>
      <w:bookmarkStart w:id="4319" w:name="_Toc45029247"/>
      <w:bookmarkStart w:id="4320" w:name="_Toc51868010"/>
      <w:bookmarkStart w:id="4321" w:name="_Toc58582654"/>
      <w:r w:rsidRPr="00B3056F">
        <w:t>6.4.6.2.3</w:t>
      </w:r>
      <w:r w:rsidRPr="00B3056F">
        <w:tab/>
        <w:t>Type: MonitoringConfiguration</w:t>
      </w:r>
      <w:bookmarkEnd w:id="4315"/>
      <w:bookmarkEnd w:id="4316"/>
      <w:bookmarkEnd w:id="4317"/>
      <w:bookmarkEnd w:id="4318"/>
      <w:bookmarkEnd w:id="4319"/>
      <w:bookmarkEnd w:id="4320"/>
      <w:bookmarkEnd w:id="4321"/>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77777777" w:rsidR="00EF45DA" w:rsidRPr="00B3056F" w:rsidRDefault="00EF45DA" w:rsidP="001330D7">
            <w:pPr>
              <w:pStyle w:val="TAL"/>
              <w:rPr>
                <w:rFonts w:cs="Arial"/>
                <w:szCs w:val="18"/>
              </w:rPr>
            </w:pPr>
            <w:r w:rsidRPr="00B3056F">
              <w:rPr>
                <w:rFonts w:cs="Arial"/>
                <w:szCs w:val="18"/>
              </w:rPr>
              <w:t>String; see clause 6.4.6.3.3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707A5F7" w14:textId="0D69E2D1" w:rsidR="00EF45DA" w:rsidRPr="00B3056F" w:rsidRDefault="00EF45DA" w:rsidP="001330D7">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322" w:name="_Toc11338786"/>
      <w:bookmarkStart w:id="4323" w:name="_Toc27585490"/>
      <w:bookmarkStart w:id="4324" w:name="_Toc36457496"/>
      <w:bookmarkStart w:id="4325" w:name="_Toc45028413"/>
      <w:bookmarkStart w:id="4326" w:name="_Toc45029248"/>
      <w:bookmarkStart w:id="4327" w:name="_Toc51868011"/>
      <w:bookmarkStart w:id="4328" w:name="_Toc58582655"/>
      <w:r w:rsidRPr="00B3056F">
        <w:t>6.4.6.2.4</w:t>
      </w:r>
      <w:r w:rsidRPr="00B3056F">
        <w:tab/>
        <w:t>Type: MonitoringReport</w:t>
      </w:r>
      <w:bookmarkEnd w:id="4322"/>
      <w:bookmarkEnd w:id="4323"/>
      <w:bookmarkEnd w:id="4324"/>
      <w:bookmarkEnd w:id="4325"/>
      <w:bookmarkEnd w:id="4326"/>
      <w:bookmarkEnd w:id="4327"/>
      <w:bookmarkEnd w:id="4328"/>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77777777" w:rsidR="00EF45DA" w:rsidRPr="00B3056F" w:rsidRDefault="00EF45DA" w:rsidP="001330D7">
            <w:pPr>
              <w:pStyle w:val="TAL"/>
              <w:rPr>
                <w:rFonts w:cs="Arial"/>
                <w:szCs w:val="18"/>
              </w:rPr>
            </w:pPr>
            <w:r w:rsidRPr="00B3056F">
              <w:rPr>
                <w:rFonts w:cs="Arial"/>
                <w:szCs w:val="18"/>
              </w:rPr>
              <w:t>String; see clause 6.4.6.3.3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7777777" w:rsidR="00EF45DA" w:rsidRPr="00B3056F" w:rsidRDefault="00EF45DA" w:rsidP="001330D7">
            <w:pPr>
              <w:pStyle w:val="TAL"/>
            </w:pPr>
            <w:r w:rsidRPr="00B3056F">
              <w:t>"UE_REACHABILITY_FOR_SMS"</w:t>
            </w:r>
            <w:r w:rsidRPr="00B3056F">
              <w:br/>
              <w:t>"CHANGE_OF_SUPI_PEI_ASSOCIATION"</w:t>
            </w:r>
            <w:r w:rsidRPr="00B3056F">
              <w:br/>
              <w:t>"ROAMING_STATUS"</w:t>
            </w:r>
          </w:p>
          <w:p w14:paraId="15F239F6" w14:textId="77777777" w:rsidR="00EF45DA" w:rsidRPr="00B3056F" w:rsidRDefault="00EF45DA" w:rsidP="001330D7">
            <w:pPr>
              <w:pStyle w:val="TAL"/>
            </w:pPr>
            <w:r w:rsidRPr="00B3056F">
              <w:t>"CN_TYPE_CHANGE"</w:t>
            </w:r>
          </w:p>
          <w:p w14:paraId="08A64120"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B92E9D2"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329" w:name="_Toc11338787"/>
      <w:bookmarkStart w:id="4330" w:name="_Toc27585491"/>
      <w:bookmarkStart w:id="4331" w:name="_Toc36457497"/>
      <w:bookmarkStart w:id="4332" w:name="_Toc45028414"/>
      <w:bookmarkStart w:id="4333" w:name="_Toc45029249"/>
      <w:bookmarkStart w:id="4334" w:name="_Toc51868012"/>
      <w:bookmarkStart w:id="4335" w:name="_Toc58582656"/>
      <w:r w:rsidRPr="00B3056F">
        <w:t>6.4.6.2.5</w:t>
      </w:r>
      <w:r w:rsidRPr="00B3056F">
        <w:tab/>
        <w:t>Type: Report</w:t>
      </w:r>
      <w:bookmarkEnd w:id="4329"/>
      <w:bookmarkEnd w:id="4330"/>
      <w:bookmarkEnd w:id="4331"/>
      <w:bookmarkEnd w:id="4332"/>
      <w:bookmarkEnd w:id="4333"/>
      <w:bookmarkEnd w:id="4334"/>
      <w:bookmarkEnd w:id="4335"/>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336" w:name="_Toc11338788"/>
      <w:bookmarkStart w:id="4337" w:name="_Toc27585492"/>
      <w:bookmarkStart w:id="4338" w:name="_Toc36457498"/>
      <w:bookmarkStart w:id="4339" w:name="_Toc45028415"/>
      <w:bookmarkStart w:id="4340" w:name="_Toc45029250"/>
      <w:bookmarkStart w:id="4341" w:name="_Toc51868013"/>
      <w:bookmarkStart w:id="4342" w:name="_Toc58582657"/>
      <w:r w:rsidRPr="00B3056F">
        <w:t>6.4.6.2.6</w:t>
      </w:r>
      <w:r w:rsidRPr="00B3056F">
        <w:tab/>
        <w:t>Type: ReportingOptions</w:t>
      </w:r>
      <w:bookmarkEnd w:id="4336"/>
      <w:bookmarkEnd w:id="4337"/>
      <w:bookmarkEnd w:id="4338"/>
      <w:bookmarkEnd w:id="4339"/>
      <w:bookmarkEnd w:id="4340"/>
      <w:bookmarkEnd w:id="4341"/>
      <w:bookmarkEnd w:id="4342"/>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343" w:name="_Toc11338789"/>
      <w:bookmarkStart w:id="4344" w:name="_Toc27585493"/>
      <w:bookmarkStart w:id="4345" w:name="_Toc36457499"/>
      <w:bookmarkStart w:id="4346" w:name="_Toc45028416"/>
      <w:bookmarkStart w:id="4347" w:name="_Toc45029251"/>
      <w:bookmarkStart w:id="4348" w:name="_Toc51868014"/>
      <w:bookmarkStart w:id="4349" w:name="_Toc58582658"/>
      <w:r w:rsidRPr="00B3056F">
        <w:t>6.4.6.2.7</w:t>
      </w:r>
      <w:r w:rsidRPr="00B3056F">
        <w:tab/>
        <w:t>Type: ChangeOfSupiPeiAssociationReport</w:t>
      </w:r>
      <w:bookmarkEnd w:id="4343"/>
      <w:bookmarkEnd w:id="4344"/>
      <w:bookmarkEnd w:id="4345"/>
      <w:bookmarkEnd w:id="4346"/>
      <w:bookmarkEnd w:id="4347"/>
      <w:bookmarkEnd w:id="4348"/>
      <w:bookmarkEnd w:id="4349"/>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350" w:name="_Toc11338790"/>
      <w:bookmarkStart w:id="4351" w:name="_Toc27585494"/>
      <w:bookmarkStart w:id="4352" w:name="_Toc36457500"/>
      <w:bookmarkStart w:id="4353" w:name="_Toc45028417"/>
      <w:bookmarkStart w:id="4354" w:name="_Toc45029252"/>
      <w:bookmarkStart w:id="4355" w:name="_Toc51868015"/>
      <w:bookmarkStart w:id="4356" w:name="_Toc58582659"/>
      <w:r w:rsidRPr="00B3056F">
        <w:t>6.4.6.2.8</w:t>
      </w:r>
      <w:r w:rsidRPr="00B3056F">
        <w:tab/>
        <w:t>Type: RoamingStatusReport</w:t>
      </w:r>
      <w:bookmarkEnd w:id="4350"/>
      <w:bookmarkEnd w:id="4351"/>
      <w:bookmarkEnd w:id="4352"/>
      <w:bookmarkEnd w:id="4353"/>
      <w:bookmarkEnd w:id="4354"/>
      <w:bookmarkEnd w:id="4355"/>
      <w:bookmarkEnd w:id="4356"/>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357" w:name="_Toc11338791"/>
      <w:bookmarkStart w:id="4358" w:name="_Toc27585495"/>
      <w:bookmarkStart w:id="4359" w:name="_Toc36457501"/>
      <w:bookmarkStart w:id="4360" w:name="_Toc45028418"/>
      <w:bookmarkStart w:id="4361" w:name="_Toc45029253"/>
      <w:bookmarkStart w:id="4362" w:name="_Toc51868016"/>
      <w:bookmarkStart w:id="4363" w:name="_Toc58582660"/>
      <w:r w:rsidRPr="00B3056F">
        <w:t>6.4.6.2.9</w:t>
      </w:r>
      <w:r w:rsidRPr="00B3056F">
        <w:tab/>
        <w:t>Type: CreatedEeSubscription</w:t>
      </w:r>
      <w:bookmarkEnd w:id="4357"/>
      <w:bookmarkEnd w:id="4358"/>
      <w:bookmarkEnd w:id="4359"/>
      <w:bookmarkEnd w:id="4360"/>
      <w:bookmarkEnd w:id="4361"/>
      <w:bookmarkEnd w:id="4362"/>
      <w:bookmarkEnd w:id="4363"/>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6197727C" w14:textId="77777777" w:rsidR="00EF45DA" w:rsidRPr="00B3056F" w:rsidRDefault="00EF45DA" w:rsidP="001330D7">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364" w:name="_Toc11338792"/>
      <w:bookmarkStart w:id="4365" w:name="_Toc27585496"/>
      <w:bookmarkStart w:id="4366" w:name="_Toc36457502"/>
      <w:bookmarkStart w:id="4367" w:name="_Toc45028419"/>
      <w:bookmarkStart w:id="4368" w:name="_Toc45029254"/>
      <w:bookmarkStart w:id="4369" w:name="_Toc51868017"/>
      <w:bookmarkStart w:id="4370" w:name="_Toc58582661"/>
      <w:bookmarkStart w:id="4371" w:name="_Hlk524598209"/>
      <w:r w:rsidRPr="00B3056F">
        <w:t>6.4.6.2.10</w:t>
      </w:r>
      <w:r w:rsidRPr="00B3056F">
        <w:tab/>
        <w:t>Type: LocationReportingConfiguration</w:t>
      </w:r>
      <w:bookmarkEnd w:id="4364"/>
      <w:bookmarkEnd w:id="4365"/>
      <w:bookmarkEnd w:id="4366"/>
      <w:bookmarkEnd w:id="4367"/>
      <w:bookmarkEnd w:id="4368"/>
      <w:bookmarkEnd w:id="4369"/>
      <w:bookmarkEnd w:id="4370"/>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372" w:name="_Toc11338793"/>
      <w:bookmarkStart w:id="4373" w:name="_Toc27585497"/>
      <w:bookmarkStart w:id="4374" w:name="_Toc36457503"/>
      <w:bookmarkStart w:id="4375" w:name="_Toc45028420"/>
      <w:bookmarkStart w:id="4376" w:name="_Toc45029255"/>
      <w:bookmarkStart w:id="4377" w:name="_Toc51868018"/>
      <w:bookmarkStart w:id="4378" w:name="_Toc58582662"/>
      <w:bookmarkEnd w:id="4371"/>
      <w:r w:rsidRPr="00B3056F">
        <w:t>6.4.6.2.11</w:t>
      </w:r>
      <w:r w:rsidRPr="00B3056F">
        <w:tab/>
      </w:r>
      <w:bookmarkStart w:id="4379" w:name="_Hlk6660641"/>
      <w:r w:rsidRPr="00B3056F">
        <w:t>Type: CnTypeChangeReport</w:t>
      </w:r>
      <w:bookmarkEnd w:id="4372"/>
      <w:bookmarkEnd w:id="4373"/>
      <w:bookmarkEnd w:id="4374"/>
      <w:bookmarkEnd w:id="4375"/>
      <w:bookmarkEnd w:id="4376"/>
      <w:bookmarkEnd w:id="4377"/>
      <w:bookmarkEnd w:id="4378"/>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bookmarkEnd w:id="4379"/>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380" w:name="_Toc27585498"/>
      <w:bookmarkStart w:id="4381" w:name="_Toc36457504"/>
      <w:bookmarkStart w:id="4382" w:name="_Toc45028421"/>
      <w:bookmarkStart w:id="4383" w:name="_Toc45029256"/>
      <w:bookmarkStart w:id="4384" w:name="_Toc51868019"/>
      <w:bookmarkStart w:id="4385" w:name="_Toc58582663"/>
      <w:bookmarkStart w:id="4386" w:name="_Toc11338794"/>
      <w:r w:rsidRPr="00B3056F">
        <w:t>6.4.6.2.12</w:t>
      </w:r>
      <w:r w:rsidRPr="00B3056F">
        <w:tab/>
        <w:t>Type: ReachabilityForSmsReport</w:t>
      </w:r>
      <w:bookmarkEnd w:id="4380"/>
      <w:bookmarkEnd w:id="4381"/>
      <w:bookmarkEnd w:id="4382"/>
      <w:bookmarkEnd w:id="4383"/>
      <w:bookmarkEnd w:id="4384"/>
      <w:bookmarkEnd w:id="4385"/>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87" w:name="_Toc27585499"/>
      <w:bookmarkStart w:id="4388" w:name="_Toc36457505"/>
      <w:bookmarkStart w:id="4389" w:name="_Toc45028422"/>
      <w:bookmarkStart w:id="4390" w:name="_Toc45029257"/>
      <w:bookmarkStart w:id="4391" w:name="_Toc51868020"/>
      <w:bookmarkStart w:id="4392" w:name="_Toc58582664"/>
      <w:r w:rsidRPr="00B3056F">
        <w:t>6.4.6.2.13</w:t>
      </w:r>
      <w:r w:rsidRPr="00B3056F">
        <w:tab/>
        <w:t>Type: DatalinkReportingConfiguration</w:t>
      </w:r>
      <w:bookmarkEnd w:id="4387"/>
      <w:bookmarkEnd w:id="4388"/>
      <w:bookmarkEnd w:id="4389"/>
      <w:bookmarkEnd w:id="4390"/>
      <w:bookmarkEnd w:id="4391"/>
      <w:bookmarkEnd w:id="4392"/>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93" w:name="_Toc36457506"/>
      <w:bookmarkStart w:id="4394" w:name="_Toc45028423"/>
      <w:bookmarkStart w:id="4395" w:name="_Toc45029258"/>
      <w:bookmarkStart w:id="4396" w:name="_Toc51868021"/>
      <w:bookmarkStart w:id="4397" w:name="_Toc58582665"/>
      <w:bookmarkStart w:id="4398" w:name="_Toc27585500"/>
      <w:r w:rsidRPr="00B3056F">
        <w:t>6.4.6.2.14</w:t>
      </w:r>
      <w:r w:rsidRPr="00B3056F">
        <w:tab/>
        <w:t xml:space="preserve">Type: </w:t>
      </w:r>
      <w:r w:rsidRPr="00B3056F">
        <w:rPr>
          <w:rFonts w:hint="eastAsia"/>
          <w:lang w:eastAsia="zh-CN"/>
        </w:rPr>
        <w:t>CmInfoReport</w:t>
      </w:r>
      <w:bookmarkEnd w:id="4393"/>
      <w:bookmarkEnd w:id="4394"/>
      <w:bookmarkEnd w:id="4395"/>
      <w:bookmarkEnd w:id="4396"/>
      <w:bookmarkEnd w:id="4397"/>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99" w:name="_Toc45028424"/>
      <w:bookmarkStart w:id="4400" w:name="_Toc45029259"/>
      <w:bookmarkStart w:id="4401" w:name="_Toc51868022"/>
      <w:bookmarkStart w:id="4402" w:name="_Toc58582666"/>
      <w:bookmarkStart w:id="4403" w:name="_Toc36457507"/>
      <w:r>
        <w:t>6.4.6.2.</w:t>
      </w:r>
      <w:r w:rsidR="00D20CE2">
        <w:t>15</w:t>
      </w:r>
      <w:r>
        <w:tab/>
        <w:t>Type: LossConnectivityCfg</w:t>
      </w:r>
      <w:bookmarkEnd w:id="4399"/>
      <w:bookmarkEnd w:id="4400"/>
      <w:bookmarkEnd w:id="4401"/>
      <w:bookmarkEnd w:id="4402"/>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404" w:name="_Toc58582667"/>
      <w:bookmarkStart w:id="4405" w:name="_Toc45028425"/>
      <w:bookmarkStart w:id="4406" w:name="_Toc45029260"/>
      <w:bookmarkStart w:id="4407" w:name="_Toc51868023"/>
      <w:r>
        <w:t>6.4.6.2.</w:t>
      </w:r>
      <w:r w:rsidR="00D60FFE">
        <w:t>16</w:t>
      </w:r>
      <w:r>
        <w:tab/>
        <w:t xml:space="preserve">Type: </w:t>
      </w:r>
      <w:r w:rsidRPr="000D000E">
        <w:t>PduSessionStatusCfg</w:t>
      </w:r>
      <w:bookmarkEnd w:id="4404"/>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4F1A4367" w14:textId="77777777" w:rsidR="00EF45DA" w:rsidRPr="00B3056F" w:rsidRDefault="00EF45DA" w:rsidP="00EF45DA">
      <w:pPr>
        <w:pStyle w:val="Heading4"/>
        <w:rPr>
          <w:lang w:val="en-US"/>
        </w:rPr>
      </w:pPr>
      <w:bookmarkStart w:id="4408" w:name="_Toc58582668"/>
      <w:r w:rsidRPr="00B3056F">
        <w:rPr>
          <w:lang w:val="en-US"/>
        </w:rPr>
        <w:t>6.4.6.3</w:t>
      </w:r>
      <w:r w:rsidRPr="00B3056F">
        <w:rPr>
          <w:lang w:val="en-US"/>
        </w:rPr>
        <w:tab/>
        <w:t>Simple data types and enumerations</w:t>
      </w:r>
      <w:bookmarkEnd w:id="4386"/>
      <w:bookmarkEnd w:id="4398"/>
      <w:bookmarkEnd w:id="4403"/>
      <w:bookmarkEnd w:id="4405"/>
      <w:bookmarkEnd w:id="4406"/>
      <w:bookmarkEnd w:id="4407"/>
      <w:bookmarkEnd w:id="4408"/>
    </w:p>
    <w:p w14:paraId="3D98AD4C" w14:textId="77777777" w:rsidR="00EF45DA" w:rsidRPr="00B3056F" w:rsidRDefault="00EF45DA" w:rsidP="00EF45DA">
      <w:pPr>
        <w:pStyle w:val="Heading5"/>
      </w:pPr>
      <w:bookmarkStart w:id="4409" w:name="_Toc11338795"/>
      <w:bookmarkStart w:id="4410" w:name="_Toc27585501"/>
      <w:bookmarkStart w:id="4411" w:name="_Toc36457508"/>
      <w:bookmarkStart w:id="4412" w:name="_Toc45028426"/>
      <w:bookmarkStart w:id="4413" w:name="_Toc45029261"/>
      <w:bookmarkStart w:id="4414" w:name="_Toc51868024"/>
      <w:bookmarkStart w:id="4415" w:name="_Toc58582669"/>
      <w:r w:rsidRPr="00B3056F">
        <w:t>6.4.6.3.1</w:t>
      </w:r>
      <w:r w:rsidRPr="00B3056F">
        <w:tab/>
        <w:t>Introduction</w:t>
      </w:r>
      <w:bookmarkEnd w:id="4409"/>
      <w:bookmarkEnd w:id="4410"/>
      <w:bookmarkEnd w:id="4411"/>
      <w:bookmarkEnd w:id="4412"/>
      <w:bookmarkEnd w:id="4413"/>
      <w:bookmarkEnd w:id="4414"/>
      <w:bookmarkEnd w:id="4415"/>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416" w:name="_Toc11338796"/>
      <w:bookmarkStart w:id="4417" w:name="_Toc27585502"/>
      <w:bookmarkStart w:id="4418" w:name="_Toc36457509"/>
      <w:bookmarkStart w:id="4419" w:name="_Toc45028427"/>
      <w:bookmarkStart w:id="4420" w:name="_Toc45029262"/>
      <w:bookmarkStart w:id="4421" w:name="_Toc51868025"/>
      <w:bookmarkStart w:id="4422" w:name="_Toc58582670"/>
      <w:r w:rsidRPr="00B3056F">
        <w:t>6.4.6.3.2</w:t>
      </w:r>
      <w:r w:rsidRPr="00B3056F">
        <w:tab/>
        <w:t>Simple data types</w:t>
      </w:r>
      <w:bookmarkEnd w:id="4416"/>
      <w:bookmarkEnd w:id="4417"/>
      <w:bookmarkEnd w:id="4418"/>
      <w:bookmarkEnd w:id="4419"/>
      <w:bookmarkEnd w:id="4420"/>
      <w:bookmarkEnd w:id="4421"/>
      <w:bookmarkEnd w:id="4422"/>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3F70CCA7" w:rsidR="00A20A24" w:rsidRDefault="00EF45DA" w:rsidP="00A20A24">
            <w:pPr>
              <w:pStyle w:val="TAL"/>
            </w:pPr>
            <w:r w:rsidRPr="00B3056F">
              <w:t>ReferenceId is used as key in a map of MonitoringConfigurations; see clause 6.4.6.2.2.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423" w:name="_Toc11338797"/>
      <w:bookmarkStart w:id="4424" w:name="_Toc27585503"/>
      <w:bookmarkStart w:id="4425" w:name="_Toc36457510"/>
      <w:bookmarkStart w:id="4426" w:name="_Toc45028428"/>
      <w:bookmarkStart w:id="4427" w:name="_Toc45029263"/>
      <w:bookmarkStart w:id="4428" w:name="_Toc51868026"/>
      <w:bookmarkStart w:id="4429" w:name="_Toc58582671"/>
      <w:r w:rsidRPr="00B3056F">
        <w:t>6.4.6.3.3</w:t>
      </w:r>
      <w:r w:rsidRPr="00B3056F">
        <w:tab/>
        <w:t>Enumeration: EventType</w:t>
      </w:r>
      <w:bookmarkEnd w:id="4423"/>
      <w:bookmarkEnd w:id="4424"/>
      <w:bookmarkEnd w:id="4425"/>
      <w:bookmarkEnd w:id="4426"/>
      <w:bookmarkEnd w:id="4427"/>
      <w:bookmarkEnd w:id="4428"/>
      <w:bookmarkEnd w:id="4429"/>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77777777" w:rsidR="007122F3" w:rsidRDefault="00EF45DA" w:rsidP="007122F3">
            <w:pPr>
              <w:pStyle w:val="TAL"/>
            </w:pPr>
            <w:r w:rsidRPr="00B3056F">
              <w:t>UE reachability for data</w:t>
            </w:r>
            <w:r w:rsidR="007122F3">
              <w:t>, implements the "UE Reachability" monitoring event as specified in clause 4.15.3.1 in 3GPP TS 23.502 [3].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7777777" w:rsidR="00EE6C77" w:rsidRDefault="00EF45DA" w:rsidP="00EE6C77">
            <w:pPr>
              <w:pStyle w:val="TAL"/>
            </w:pPr>
            <w:r w:rsidRPr="00B3056F">
              <w:t>UE reachability for SMS</w:t>
            </w:r>
            <w:r w:rsidR="00EE6C77">
              <w:t>, implements the "UE Reachability for SMS Delivery" event as specified in clause 4.15.3.1 of 3GPP TS 23.502 [3].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430" w:name="_Toc11338798"/>
      <w:bookmarkStart w:id="4431" w:name="_Toc27585504"/>
      <w:bookmarkStart w:id="4432" w:name="_Toc36457511"/>
      <w:bookmarkStart w:id="4433" w:name="_Toc45028429"/>
      <w:bookmarkStart w:id="4434" w:name="_Toc45029264"/>
      <w:bookmarkStart w:id="4435" w:name="_Toc51868027"/>
      <w:bookmarkStart w:id="4436" w:name="_Toc58582672"/>
      <w:r w:rsidRPr="00B3056F">
        <w:t>6.4.6.3.4</w:t>
      </w:r>
      <w:r w:rsidRPr="00B3056F">
        <w:tab/>
        <w:t>Enumeration: LocationAccuracy</w:t>
      </w:r>
      <w:bookmarkEnd w:id="4430"/>
      <w:bookmarkEnd w:id="4431"/>
      <w:bookmarkEnd w:id="4432"/>
      <w:bookmarkEnd w:id="4433"/>
      <w:bookmarkEnd w:id="4434"/>
      <w:bookmarkEnd w:id="4435"/>
      <w:bookmarkEnd w:id="4436"/>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437" w:name="_Toc11338799"/>
      <w:bookmarkStart w:id="4438" w:name="_Toc27585505"/>
      <w:bookmarkStart w:id="4439" w:name="_Toc36457512"/>
      <w:bookmarkStart w:id="4440" w:name="_Toc45028430"/>
      <w:bookmarkStart w:id="4441" w:name="_Toc45029265"/>
      <w:bookmarkStart w:id="4442" w:name="_Toc51868028"/>
      <w:bookmarkStart w:id="4443" w:name="_Toc58582673"/>
      <w:r w:rsidRPr="00B3056F">
        <w:t>6.4.6.3.5</w:t>
      </w:r>
      <w:r w:rsidRPr="00B3056F">
        <w:tab/>
      </w:r>
      <w:bookmarkStart w:id="4444" w:name="_Hlk6660680"/>
      <w:r w:rsidRPr="00B3056F">
        <w:t>Enumeration: CnType</w:t>
      </w:r>
      <w:bookmarkEnd w:id="4437"/>
      <w:bookmarkEnd w:id="4438"/>
      <w:bookmarkEnd w:id="4439"/>
      <w:bookmarkEnd w:id="4440"/>
      <w:bookmarkEnd w:id="4441"/>
      <w:bookmarkEnd w:id="4442"/>
      <w:bookmarkEnd w:id="4443"/>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bookmarkEnd w:id="4444"/>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445" w:name="_Toc27585506"/>
      <w:bookmarkStart w:id="4446" w:name="_Toc36457513"/>
      <w:bookmarkStart w:id="4447" w:name="_Toc45028431"/>
      <w:bookmarkStart w:id="4448" w:name="_Toc45029266"/>
      <w:bookmarkStart w:id="4449" w:name="_Toc51868029"/>
      <w:bookmarkStart w:id="4450" w:name="_Toc58582674"/>
      <w:bookmarkStart w:id="4451" w:name="_Toc11338800"/>
      <w:r w:rsidRPr="00B3056F">
        <w:t>6.4.6.3.6</w:t>
      </w:r>
      <w:r w:rsidRPr="00B3056F">
        <w:tab/>
        <w:t xml:space="preserve">Enumeration: </w:t>
      </w:r>
      <w:r w:rsidRPr="00B3056F">
        <w:rPr>
          <w:sz w:val="20"/>
          <w:lang w:eastAsia="zh-CN"/>
        </w:rPr>
        <w:t>AssociationType</w:t>
      </w:r>
      <w:bookmarkEnd w:id="4445"/>
      <w:bookmarkEnd w:id="4446"/>
      <w:bookmarkEnd w:id="4447"/>
      <w:bookmarkEnd w:id="4448"/>
      <w:bookmarkEnd w:id="4449"/>
      <w:bookmarkEnd w:id="4450"/>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452" w:name="_Toc27585507"/>
      <w:bookmarkStart w:id="4453" w:name="_Toc36457514"/>
      <w:bookmarkStart w:id="4454" w:name="_Toc45028432"/>
      <w:bookmarkStart w:id="4455" w:name="_Toc45029267"/>
      <w:bookmarkStart w:id="4456" w:name="_Toc51868030"/>
      <w:bookmarkStart w:id="4457" w:name="_Toc58582675"/>
      <w:r w:rsidRPr="00B3056F">
        <w:t>6.4.6.3.7</w:t>
      </w:r>
      <w:r w:rsidRPr="00B3056F">
        <w:tab/>
        <w:t xml:space="preserve">Enumeration: </w:t>
      </w:r>
      <w:r w:rsidRPr="00B3056F">
        <w:rPr>
          <w:rFonts w:hint="eastAsia"/>
          <w:lang w:eastAsia="zh-CN"/>
        </w:rPr>
        <w:t>EventReportMode</w:t>
      </w:r>
      <w:bookmarkEnd w:id="4452"/>
      <w:bookmarkEnd w:id="4453"/>
      <w:bookmarkEnd w:id="4454"/>
      <w:bookmarkEnd w:id="4455"/>
      <w:bookmarkEnd w:id="4456"/>
      <w:bookmarkEnd w:id="4457"/>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458" w:name="_Toc58582676"/>
      <w:bookmarkStart w:id="4459" w:name="_Toc27585508"/>
      <w:bookmarkStart w:id="4460" w:name="_Toc36457515"/>
      <w:bookmarkStart w:id="4461" w:name="_Toc45028433"/>
      <w:bookmarkStart w:id="4462" w:name="_Toc45029268"/>
      <w:bookmarkStart w:id="4463" w:name="_Toc51868031"/>
      <w:r w:rsidRPr="00B3056F">
        <w:t>6.4.6.3.</w:t>
      </w:r>
      <w:r w:rsidR="00547702">
        <w:t>8</w:t>
      </w:r>
      <w:r w:rsidRPr="00B3056F">
        <w:tab/>
        <w:t xml:space="preserve">Enumeration: </w:t>
      </w:r>
      <w:r>
        <w:t>ReachabilityForSmsConfiguration</w:t>
      </w:r>
      <w:bookmarkEnd w:id="4458"/>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1CBDD8E" w14:textId="716D3277" w:rsidR="00EF45DA" w:rsidRPr="00B3056F" w:rsidRDefault="00EF45DA" w:rsidP="00EF45DA">
      <w:pPr>
        <w:pStyle w:val="Heading3"/>
      </w:pPr>
      <w:bookmarkStart w:id="4464" w:name="_Toc58582677"/>
      <w:r w:rsidRPr="00B3056F">
        <w:t>6.4.7</w:t>
      </w:r>
      <w:r w:rsidRPr="00B3056F">
        <w:tab/>
        <w:t>Error Handling</w:t>
      </w:r>
      <w:bookmarkEnd w:id="4451"/>
      <w:bookmarkEnd w:id="4459"/>
      <w:bookmarkEnd w:id="4460"/>
      <w:bookmarkEnd w:id="4461"/>
      <w:bookmarkEnd w:id="4462"/>
      <w:bookmarkEnd w:id="4463"/>
      <w:bookmarkEnd w:id="4464"/>
    </w:p>
    <w:p w14:paraId="44FF6854" w14:textId="77777777" w:rsidR="00EF45DA" w:rsidRPr="00B3056F" w:rsidRDefault="00EF45DA" w:rsidP="00EF45DA">
      <w:pPr>
        <w:pStyle w:val="Heading4"/>
      </w:pPr>
      <w:bookmarkStart w:id="4465" w:name="_Toc11338801"/>
      <w:bookmarkStart w:id="4466" w:name="_Toc27585509"/>
      <w:bookmarkStart w:id="4467" w:name="_Toc36457516"/>
      <w:bookmarkStart w:id="4468" w:name="_Toc45028434"/>
      <w:bookmarkStart w:id="4469" w:name="_Toc45029269"/>
      <w:bookmarkStart w:id="4470" w:name="_Toc51868032"/>
      <w:bookmarkStart w:id="4471" w:name="_Toc58582678"/>
      <w:r w:rsidRPr="00B3056F">
        <w:t>6.4.7.1</w:t>
      </w:r>
      <w:r w:rsidRPr="00B3056F">
        <w:tab/>
        <w:t>General</w:t>
      </w:r>
      <w:bookmarkEnd w:id="4465"/>
      <w:bookmarkEnd w:id="4466"/>
      <w:bookmarkEnd w:id="4467"/>
      <w:bookmarkEnd w:id="4468"/>
      <w:bookmarkEnd w:id="4469"/>
      <w:bookmarkEnd w:id="4470"/>
      <w:bookmarkEnd w:id="4471"/>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472" w:name="_Toc11338802"/>
      <w:bookmarkStart w:id="4473" w:name="_Toc27585510"/>
      <w:bookmarkStart w:id="4474" w:name="_Toc36457517"/>
      <w:bookmarkStart w:id="4475" w:name="_Toc45028435"/>
      <w:bookmarkStart w:id="4476" w:name="_Toc45029270"/>
      <w:bookmarkStart w:id="4477" w:name="_Toc51868033"/>
      <w:bookmarkStart w:id="4478" w:name="_Toc58582679"/>
      <w:r w:rsidRPr="00B3056F">
        <w:t>6.4.7.2</w:t>
      </w:r>
      <w:r w:rsidRPr="00B3056F">
        <w:tab/>
        <w:t>Protocol Errors</w:t>
      </w:r>
      <w:bookmarkEnd w:id="4472"/>
      <w:bookmarkEnd w:id="4473"/>
      <w:bookmarkEnd w:id="4474"/>
      <w:bookmarkEnd w:id="4475"/>
      <w:bookmarkEnd w:id="4476"/>
      <w:bookmarkEnd w:id="4477"/>
      <w:bookmarkEnd w:id="4478"/>
    </w:p>
    <w:p w14:paraId="31CDB20E" w14:textId="77777777" w:rsidR="00EF45DA" w:rsidRPr="00B3056F" w:rsidRDefault="00EF45DA" w:rsidP="00EF45DA">
      <w:r w:rsidRPr="00B3056F">
        <w:t>Protocol errors handling shall be supported as specified in clause 5.2.7 of 3GPP TS 29.500 [4].</w:t>
      </w:r>
    </w:p>
    <w:p w14:paraId="3B347E5B" w14:textId="77777777" w:rsidR="00EF45DA" w:rsidRPr="00B3056F" w:rsidRDefault="00EF45DA" w:rsidP="00EF45DA">
      <w:pPr>
        <w:pStyle w:val="Heading4"/>
      </w:pPr>
      <w:bookmarkStart w:id="4479" w:name="_Toc11338803"/>
      <w:bookmarkStart w:id="4480" w:name="_Toc27585511"/>
      <w:bookmarkStart w:id="4481" w:name="_Toc36457518"/>
      <w:bookmarkStart w:id="4482" w:name="_Toc45028436"/>
      <w:bookmarkStart w:id="4483" w:name="_Toc45029271"/>
      <w:bookmarkStart w:id="4484" w:name="_Toc51868034"/>
      <w:bookmarkStart w:id="4485" w:name="_Toc58582680"/>
      <w:r w:rsidRPr="00B3056F">
        <w:t>6.4.7.3</w:t>
      </w:r>
      <w:r w:rsidRPr="00B3056F">
        <w:tab/>
        <w:t>Application Errors</w:t>
      </w:r>
      <w:bookmarkEnd w:id="4479"/>
      <w:bookmarkEnd w:id="4480"/>
      <w:bookmarkEnd w:id="4481"/>
      <w:bookmarkEnd w:id="4482"/>
      <w:bookmarkEnd w:id="4483"/>
      <w:bookmarkEnd w:id="4484"/>
      <w:bookmarkEnd w:id="4485"/>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86" w:name="_Toc11338804"/>
      <w:bookmarkStart w:id="4487" w:name="_Toc27585512"/>
      <w:bookmarkStart w:id="4488" w:name="_Toc36457519"/>
      <w:bookmarkStart w:id="4489" w:name="_Toc45028437"/>
      <w:bookmarkStart w:id="4490" w:name="_Toc45029272"/>
      <w:bookmarkStart w:id="4491" w:name="_Toc51868035"/>
      <w:bookmarkStart w:id="4492" w:name="_Toc58582681"/>
      <w:r w:rsidRPr="00B3056F">
        <w:t>6.4.8</w:t>
      </w:r>
      <w:r w:rsidRPr="00B3056F">
        <w:tab/>
        <w:t>Feature Negotiation</w:t>
      </w:r>
      <w:bookmarkEnd w:id="4486"/>
      <w:bookmarkEnd w:id="4487"/>
      <w:bookmarkEnd w:id="4488"/>
      <w:bookmarkEnd w:id="4489"/>
      <w:bookmarkEnd w:id="4490"/>
      <w:bookmarkEnd w:id="4491"/>
      <w:bookmarkEnd w:id="4492"/>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93" w:name="_Toc11338805"/>
      <w:bookmarkStart w:id="4494" w:name="_Toc27585513"/>
      <w:bookmarkStart w:id="4495" w:name="_Toc36457520"/>
      <w:bookmarkStart w:id="4496" w:name="_Toc45028438"/>
      <w:bookmarkStart w:id="4497" w:name="_Toc45029273"/>
      <w:bookmarkStart w:id="4498" w:name="_Toc51868036"/>
      <w:bookmarkStart w:id="4499" w:name="_Toc58582682"/>
      <w:r w:rsidRPr="00B3056F">
        <w:rPr>
          <w:lang w:val="en-US"/>
        </w:rPr>
        <w:t>6.4.9</w:t>
      </w:r>
      <w:r w:rsidRPr="00B3056F">
        <w:rPr>
          <w:lang w:val="en-US"/>
        </w:rPr>
        <w:tab/>
        <w:t>Security</w:t>
      </w:r>
      <w:bookmarkEnd w:id="4493"/>
      <w:bookmarkEnd w:id="4494"/>
      <w:bookmarkEnd w:id="4495"/>
      <w:bookmarkEnd w:id="4496"/>
      <w:bookmarkEnd w:id="4497"/>
      <w:bookmarkEnd w:id="4498"/>
      <w:bookmarkEnd w:id="4499"/>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77777777" w:rsidR="00EF45DA" w:rsidRPr="00B3056F" w:rsidRDefault="00EF45DA" w:rsidP="00EF45DA">
      <w:pPr>
        <w:rPr>
          <w:lang w:val="en-US"/>
        </w:rPr>
      </w:pPr>
      <w:r w:rsidRPr="00B3056F">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500" w:name="_Toc11338806"/>
      <w:bookmarkStart w:id="4501" w:name="_Toc27585514"/>
      <w:bookmarkStart w:id="4502" w:name="_Toc36457521"/>
      <w:bookmarkStart w:id="4503" w:name="_Toc45028439"/>
      <w:bookmarkStart w:id="4504" w:name="_Toc45029274"/>
      <w:bookmarkStart w:id="4505" w:name="_Toc51868037"/>
      <w:bookmarkStart w:id="4506" w:name="_Toc58582683"/>
      <w:r w:rsidRPr="00B3056F">
        <w:t>6.5</w:t>
      </w:r>
      <w:r w:rsidRPr="00B3056F">
        <w:tab/>
        <w:t>Nudm_ParameterProvision Service API</w:t>
      </w:r>
      <w:bookmarkEnd w:id="4500"/>
      <w:bookmarkEnd w:id="4501"/>
      <w:bookmarkEnd w:id="4502"/>
      <w:bookmarkEnd w:id="4503"/>
      <w:bookmarkEnd w:id="4504"/>
      <w:bookmarkEnd w:id="4505"/>
      <w:bookmarkEnd w:id="4506"/>
    </w:p>
    <w:p w14:paraId="52107D2D" w14:textId="77777777" w:rsidR="00EF45DA" w:rsidRPr="00B3056F" w:rsidRDefault="00EF45DA" w:rsidP="00EF45DA">
      <w:pPr>
        <w:pStyle w:val="Heading3"/>
      </w:pPr>
      <w:bookmarkStart w:id="4507" w:name="_Toc11338807"/>
      <w:bookmarkStart w:id="4508" w:name="_Toc27585515"/>
      <w:bookmarkStart w:id="4509" w:name="_Toc36457522"/>
      <w:bookmarkStart w:id="4510" w:name="_Toc45028440"/>
      <w:bookmarkStart w:id="4511" w:name="_Toc45029275"/>
      <w:bookmarkStart w:id="4512" w:name="_Toc51868038"/>
      <w:bookmarkStart w:id="4513" w:name="_Toc58582684"/>
      <w:r w:rsidRPr="00B3056F">
        <w:t>6.5.1</w:t>
      </w:r>
      <w:r w:rsidRPr="00B3056F">
        <w:tab/>
        <w:t>API URI</w:t>
      </w:r>
      <w:bookmarkEnd w:id="4507"/>
      <w:bookmarkEnd w:id="4508"/>
      <w:bookmarkEnd w:id="4509"/>
      <w:bookmarkEnd w:id="4510"/>
      <w:bookmarkEnd w:id="4511"/>
      <w:bookmarkEnd w:id="4512"/>
      <w:bookmarkEnd w:id="4513"/>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514" w:name="_Toc11338808"/>
      <w:bookmarkStart w:id="4515" w:name="_Toc27585516"/>
      <w:bookmarkStart w:id="4516" w:name="_Toc36457523"/>
      <w:bookmarkStart w:id="4517" w:name="_Toc45028441"/>
      <w:bookmarkStart w:id="4518" w:name="_Toc45029276"/>
      <w:bookmarkStart w:id="4519" w:name="_Toc51868039"/>
      <w:bookmarkStart w:id="4520" w:name="_Toc58582685"/>
      <w:r w:rsidRPr="00B3056F">
        <w:t>6.5.2</w:t>
      </w:r>
      <w:r w:rsidRPr="00B3056F">
        <w:tab/>
        <w:t>Usage of HTTP</w:t>
      </w:r>
      <w:bookmarkEnd w:id="4514"/>
      <w:bookmarkEnd w:id="4515"/>
      <w:bookmarkEnd w:id="4516"/>
      <w:bookmarkEnd w:id="4517"/>
      <w:bookmarkEnd w:id="4518"/>
      <w:bookmarkEnd w:id="4519"/>
      <w:bookmarkEnd w:id="4520"/>
    </w:p>
    <w:p w14:paraId="20E98EAA" w14:textId="77777777" w:rsidR="00EF45DA" w:rsidRPr="00B3056F" w:rsidRDefault="00EF45DA" w:rsidP="00EF45DA">
      <w:pPr>
        <w:pStyle w:val="Heading4"/>
      </w:pPr>
      <w:bookmarkStart w:id="4521" w:name="_Toc11338809"/>
      <w:bookmarkStart w:id="4522" w:name="_Toc27585517"/>
      <w:bookmarkStart w:id="4523" w:name="_Toc36457524"/>
      <w:bookmarkStart w:id="4524" w:name="_Toc45028442"/>
      <w:bookmarkStart w:id="4525" w:name="_Toc45029277"/>
      <w:bookmarkStart w:id="4526" w:name="_Toc51868040"/>
      <w:bookmarkStart w:id="4527" w:name="_Toc58582686"/>
      <w:r w:rsidRPr="00B3056F">
        <w:t>6.5.2.1</w:t>
      </w:r>
      <w:r w:rsidRPr="00B3056F">
        <w:tab/>
        <w:t>General</w:t>
      </w:r>
      <w:bookmarkEnd w:id="4521"/>
      <w:bookmarkEnd w:id="4522"/>
      <w:bookmarkEnd w:id="4523"/>
      <w:bookmarkEnd w:id="4524"/>
      <w:bookmarkEnd w:id="4525"/>
      <w:bookmarkEnd w:id="4526"/>
      <w:bookmarkEnd w:id="4527"/>
    </w:p>
    <w:p w14:paraId="3B12C5C8" w14:textId="77777777" w:rsidR="00EF45DA" w:rsidRPr="00B3056F" w:rsidRDefault="00EF45DA" w:rsidP="00EF45DA">
      <w:r w:rsidRPr="00B3056F">
        <w:t>HTTP/2, as defined in IETF RFC 7540 [13], shall be used as specified in clause 5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528" w:name="_Toc11338810"/>
      <w:bookmarkStart w:id="4529" w:name="_Toc27585518"/>
      <w:bookmarkStart w:id="4530" w:name="_Toc36457525"/>
      <w:bookmarkStart w:id="4531" w:name="_Toc45028443"/>
      <w:bookmarkStart w:id="4532" w:name="_Toc45029278"/>
      <w:bookmarkStart w:id="4533" w:name="_Toc51868041"/>
      <w:bookmarkStart w:id="4534" w:name="_Toc58582687"/>
      <w:r w:rsidRPr="00B3056F">
        <w:t>6.5.2.2</w:t>
      </w:r>
      <w:r w:rsidRPr="00B3056F">
        <w:tab/>
        <w:t>HTTP standard headers</w:t>
      </w:r>
      <w:bookmarkEnd w:id="4528"/>
      <w:bookmarkEnd w:id="4529"/>
      <w:bookmarkEnd w:id="4530"/>
      <w:bookmarkEnd w:id="4531"/>
      <w:bookmarkEnd w:id="4532"/>
      <w:bookmarkEnd w:id="4533"/>
      <w:bookmarkEnd w:id="4534"/>
    </w:p>
    <w:p w14:paraId="6E0F713A" w14:textId="77777777" w:rsidR="00EF45DA" w:rsidRPr="00B3056F" w:rsidRDefault="00EF45DA" w:rsidP="00EF45DA">
      <w:pPr>
        <w:pStyle w:val="Heading5"/>
        <w:rPr>
          <w:lang w:eastAsia="zh-CN"/>
        </w:rPr>
      </w:pPr>
      <w:bookmarkStart w:id="4535" w:name="_Toc11338811"/>
      <w:bookmarkStart w:id="4536" w:name="_Toc27585519"/>
      <w:bookmarkStart w:id="4537" w:name="_Toc36457526"/>
      <w:bookmarkStart w:id="4538" w:name="_Toc45028444"/>
      <w:bookmarkStart w:id="4539" w:name="_Toc45029279"/>
      <w:bookmarkStart w:id="4540" w:name="_Toc51868042"/>
      <w:bookmarkStart w:id="4541" w:name="_Toc58582688"/>
      <w:r w:rsidRPr="00B3056F">
        <w:t>6.5.2.2.1</w:t>
      </w:r>
      <w:r w:rsidRPr="00B3056F">
        <w:rPr>
          <w:rFonts w:hint="eastAsia"/>
          <w:lang w:eastAsia="zh-CN"/>
        </w:rPr>
        <w:tab/>
      </w:r>
      <w:r w:rsidRPr="00B3056F">
        <w:rPr>
          <w:lang w:eastAsia="zh-CN"/>
        </w:rPr>
        <w:t>General</w:t>
      </w:r>
      <w:bookmarkEnd w:id="4535"/>
      <w:bookmarkEnd w:id="4536"/>
      <w:bookmarkEnd w:id="4537"/>
      <w:bookmarkEnd w:id="4538"/>
      <w:bookmarkEnd w:id="4539"/>
      <w:bookmarkEnd w:id="4540"/>
      <w:bookmarkEnd w:id="4541"/>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542" w:name="_Toc11338812"/>
      <w:bookmarkStart w:id="4543" w:name="_Toc27585520"/>
      <w:bookmarkStart w:id="4544" w:name="_Toc36457527"/>
      <w:bookmarkStart w:id="4545" w:name="_Toc45028445"/>
      <w:bookmarkStart w:id="4546" w:name="_Toc45029280"/>
      <w:bookmarkStart w:id="4547" w:name="_Toc51868043"/>
      <w:bookmarkStart w:id="4548" w:name="_Toc58582689"/>
      <w:r w:rsidRPr="00B3056F">
        <w:t>6.5.2.2.2</w:t>
      </w:r>
      <w:r w:rsidRPr="00B3056F">
        <w:tab/>
        <w:t>Content type</w:t>
      </w:r>
      <w:bookmarkEnd w:id="4542"/>
      <w:bookmarkEnd w:id="4543"/>
      <w:bookmarkEnd w:id="4544"/>
      <w:bookmarkEnd w:id="4545"/>
      <w:bookmarkEnd w:id="4546"/>
      <w:bookmarkEnd w:id="4547"/>
      <w:bookmarkEnd w:id="4548"/>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549" w:name="_Toc11338813"/>
      <w:bookmarkStart w:id="4550" w:name="_Toc27585521"/>
      <w:bookmarkStart w:id="4551" w:name="_Toc36457528"/>
      <w:bookmarkStart w:id="4552" w:name="_Toc45028446"/>
      <w:bookmarkStart w:id="4553" w:name="_Toc45029281"/>
      <w:bookmarkStart w:id="4554" w:name="_Toc51868044"/>
      <w:bookmarkStart w:id="4555" w:name="_Toc58582690"/>
      <w:r w:rsidRPr="00B3056F">
        <w:t>6.5.2.3</w:t>
      </w:r>
      <w:r w:rsidRPr="00B3056F">
        <w:tab/>
        <w:t>HTTP custom headers</w:t>
      </w:r>
      <w:bookmarkEnd w:id="4549"/>
      <w:bookmarkEnd w:id="4550"/>
      <w:bookmarkEnd w:id="4551"/>
      <w:bookmarkEnd w:id="4552"/>
      <w:bookmarkEnd w:id="4553"/>
      <w:bookmarkEnd w:id="4554"/>
      <w:bookmarkEnd w:id="4555"/>
    </w:p>
    <w:p w14:paraId="1CF1E8D5" w14:textId="77777777" w:rsidR="00EF45DA" w:rsidRPr="00B3056F" w:rsidRDefault="00EF45DA" w:rsidP="00EF45DA">
      <w:pPr>
        <w:pStyle w:val="Heading5"/>
        <w:rPr>
          <w:lang w:eastAsia="zh-CN"/>
        </w:rPr>
      </w:pPr>
      <w:bookmarkStart w:id="4556" w:name="_Toc11338814"/>
      <w:bookmarkStart w:id="4557" w:name="_Toc27585522"/>
      <w:bookmarkStart w:id="4558" w:name="_Toc36457529"/>
      <w:bookmarkStart w:id="4559" w:name="_Toc45028447"/>
      <w:bookmarkStart w:id="4560" w:name="_Toc45029282"/>
      <w:bookmarkStart w:id="4561" w:name="_Toc51868045"/>
      <w:bookmarkStart w:id="4562" w:name="_Toc58582691"/>
      <w:r w:rsidRPr="00B3056F">
        <w:t>6.5.2.3.1</w:t>
      </w:r>
      <w:r w:rsidRPr="00B3056F">
        <w:rPr>
          <w:rFonts w:hint="eastAsia"/>
          <w:lang w:eastAsia="zh-CN"/>
        </w:rPr>
        <w:tab/>
      </w:r>
      <w:r w:rsidRPr="00B3056F">
        <w:rPr>
          <w:lang w:eastAsia="zh-CN"/>
        </w:rPr>
        <w:t>General</w:t>
      </w:r>
      <w:bookmarkEnd w:id="4556"/>
      <w:bookmarkEnd w:id="4557"/>
      <w:bookmarkEnd w:id="4558"/>
      <w:bookmarkEnd w:id="4559"/>
      <w:bookmarkEnd w:id="4560"/>
      <w:bookmarkEnd w:id="4561"/>
      <w:bookmarkEnd w:id="4562"/>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563" w:name="_Toc11338815"/>
      <w:bookmarkStart w:id="4564" w:name="_Toc27585523"/>
      <w:bookmarkStart w:id="4565" w:name="_Toc36457530"/>
      <w:bookmarkStart w:id="4566" w:name="_Toc45028448"/>
      <w:bookmarkStart w:id="4567" w:name="_Toc45029283"/>
      <w:bookmarkStart w:id="4568" w:name="_Toc51868046"/>
      <w:bookmarkStart w:id="4569" w:name="_Toc58582692"/>
      <w:r w:rsidRPr="00B3056F">
        <w:t>6.5.3</w:t>
      </w:r>
      <w:r w:rsidRPr="00B3056F">
        <w:tab/>
        <w:t>Resources</w:t>
      </w:r>
      <w:bookmarkEnd w:id="4563"/>
      <w:bookmarkEnd w:id="4564"/>
      <w:bookmarkEnd w:id="4565"/>
      <w:bookmarkEnd w:id="4566"/>
      <w:bookmarkEnd w:id="4567"/>
      <w:bookmarkEnd w:id="4568"/>
      <w:bookmarkEnd w:id="4569"/>
    </w:p>
    <w:p w14:paraId="31897EFF" w14:textId="77777777" w:rsidR="00EF45DA" w:rsidRPr="00B3056F" w:rsidRDefault="00EF45DA" w:rsidP="00EF45DA">
      <w:pPr>
        <w:pStyle w:val="Heading4"/>
      </w:pPr>
      <w:bookmarkStart w:id="4570" w:name="_Toc11338816"/>
      <w:bookmarkStart w:id="4571" w:name="_Toc27585524"/>
      <w:bookmarkStart w:id="4572" w:name="_Toc36457531"/>
      <w:bookmarkStart w:id="4573" w:name="_Toc45028449"/>
      <w:bookmarkStart w:id="4574" w:name="_Toc45029284"/>
      <w:bookmarkStart w:id="4575" w:name="_Toc51868047"/>
      <w:bookmarkStart w:id="4576" w:name="_Toc58582693"/>
      <w:r w:rsidRPr="00B3056F">
        <w:t>6.5.3.1</w:t>
      </w:r>
      <w:r w:rsidRPr="00B3056F">
        <w:tab/>
        <w:t>Overview</w:t>
      </w:r>
      <w:bookmarkEnd w:id="4570"/>
      <w:bookmarkEnd w:id="4571"/>
      <w:bookmarkEnd w:id="4572"/>
      <w:bookmarkEnd w:id="4573"/>
      <w:bookmarkEnd w:id="4574"/>
      <w:bookmarkEnd w:id="4575"/>
      <w:bookmarkEnd w:id="4576"/>
    </w:p>
    <w:p w14:paraId="02D9C000" w14:textId="64D28022" w:rsidR="00EF45DA" w:rsidRPr="00B3056F" w:rsidRDefault="006454EA" w:rsidP="00EF45DA">
      <w:pPr>
        <w:pStyle w:val="TH"/>
        <w:rPr>
          <w:lang w:val="en-US"/>
        </w:rPr>
      </w:pPr>
      <w:r w:rsidRPr="00B3056F">
        <w:object w:dxaOrig="7826" w:dyaOrig="7287" w14:anchorId="773E0344">
          <v:shape id="_x0000_i1109" type="#_x0000_t75" style="width:389.4pt;height:367.35pt" o:ole="">
            <v:imagedata r:id="rId180" o:title=""/>
          </v:shape>
          <o:OLEObject Type="Embed" ProgID="Visio.Drawing.11" ShapeID="_x0000_i1109" DrawAspect="Content" ObjectID="_1669228263" r:id="rId181"/>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577" w:name="_Toc11338817"/>
      <w:bookmarkStart w:id="4578" w:name="_Toc27585525"/>
      <w:bookmarkStart w:id="4579" w:name="_Toc36457532"/>
      <w:bookmarkStart w:id="4580" w:name="_Toc45028450"/>
      <w:bookmarkStart w:id="4581" w:name="_Toc45029285"/>
      <w:bookmarkStart w:id="4582" w:name="_Toc51868048"/>
      <w:bookmarkStart w:id="4583" w:name="_Toc58582694"/>
      <w:r w:rsidRPr="00B3056F">
        <w:t>6.5.3.2</w:t>
      </w:r>
      <w:r w:rsidRPr="00B3056F">
        <w:tab/>
        <w:t>Resource: PpData</w:t>
      </w:r>
      <w:bookmarkEnd w:id="4577"/>
      <w:bookmarkEnd w:id="4578"/>
      <w:bookmarkEnd w:id="4579"/>
      <w:bookmarkEnd w:id="4580"/>
      <w:bookmarkEnd w:id="4581"/>
      <w:bookmarkEnd w:id="4582"/>
      <w:bookmarkEnd w:id="4583"/>
    </w:p>
    <w:p w14:paraId="63B4676E" w14:textId="77777777" w:rsidR="00EF45DA" w:rsidRPr="00B3056F" w:rsidRDefault="00EF45DA" w:rsidP="00EF45DA">
      <w:pPr>
        <w:pStyle w:val="Heading5"/>
      </w:pPr>
      <w:bookmarkStart w:id="4584" w:name="_Toc11338818"/>
      <w:bookmarkStart w:id="4585" w:name="_Toc27585526"/>
      <w:bookmarkStart w:id="4586" w:name="_Toc36457533"/>
      <w:bookmarkStart w:id="4587" w:name="_Toc45028451"/>
      <w:bookmarkStart w:id="4588" w:name="_Toc45029286"/>
      <w:bookmarkStart w:id="4589" w:name="_Toc51868049"/>
      <w:bookmarkStart w:id="4590" w:name="_Toc58582695"/>
      <w:r w:rsidRPr="00B3056F">
        <w:t>6.5.3.2.1</w:t>
      </w:r>
      <w:r w:rsidRPr="00B3056F">
        <w:tab/>
        <w:t>Description</w:t>
      </w:r>
      <w:bookmarkEnd w:id="4584"/>
      <w:bookmarkEnd w:id="4585"/>
      <w:bookmarkEnd w:id="4586"/>
      <w:bookmarkEnd w:id="4587"/>
      <w:bookmarkEnd w:id="4588"/>
      <w:bookmarkEnd w:id="4589"/>
      <w:bookmarkEnd w:id="4590"/>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91" w:name="_Toc11338819"/>
      <w:bookmarkStart w:id="4592" w:name="_Toc27585527"/>
      <w:bookmarkStart w:id="4593" w:name="_Toc36457534"/>
      <w:bookmarkStart w:id="4594" w:name="_Toc45028452"/>
      <w:bookmarkStart w:id="4595" w:name="_Toc45029287"/>
      <w:bookmarkStart w:id="4596" w:name="_Toc51868050"/>
      <w:bookmarkStart w:id="4597" w:name="_Toc58582696"/>
      <w:r w:rsidRPr="00B3056F">
        <w:t>6.5.3.2.2</w:t>
      </w:r>
      <w:r w:rsidRPr="00B3056F">
        <w:tab/>
        <w:t>Resource Definition</w:t>
      </w:r>
      <w:bookmarkEnd w:id="4591"/>
      <w:bookmarkEnd w:id="4592"/>
      <w:bookmarkEnd w:id="4593"/>
      <w:bookmarkEnd w:id="4594"/>
      <w:bookmarkEnd w:id="4595"/>
      <w:bookmarkEnd w:id="4596"/>
      <w:bookmarkEnd w:id="4597"/>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F45DA">
      <w:pPr>
        <w:rPr>
          <w:rFonts w:ascii="Arial" w:hAnsi="Arial" w:cs="Arial"/>
        </w:rPr>
      </w:pPr>
      <w:r w:rsidRPr="00B3056F">
        <w:t>This resource shall support the resource URI variables defined in table 6.5.3.2.2-1</w:t>
      </w:r>
      <w:r w:rsidRPr="00B3056F">
        <w:rPr>
          <w:rFonts w:ascii="Arial" w:hAnsi="Arial" w:cs="Arial"/>
        </w:rPr>
        <w:t>.</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6567FF5A" w:rsidR="006454EA" w:rsidRDefault="006454EA" w:rsidP="006454EA">
            <w:pPr>
              <w:pStyle w:val="TAL"/>
            </w:pPr>
            <w:r>
              <w:t>- If representing a single UE, this parameter shall contain</w:t>
            </w:r>
            <w:r w:rsidR="00E456BC" w:rsidRPr="00B3056F">
              <w:t xml:space="preserve"> the Generic Public Subscription Identifier (see 3GPP TS 23.501 [2] clause 5.9.8)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98" w:name="_Toc11338820"/>
      <w:bookmarkStart w:id="4599" w:name="_Toc27585528"/>
      <w:bookmarkStart w:id="4600" w:name="_Toc36457535"/>
      <w:bookmarkStart w:id="4601" w:name="_Toc45028453"/>
      <w:bookmarkStart w:id="4602" w:name="_Toc45029288"/>
      <w:bookmarkStart w:id="4603" w:name="_Toc51868051"/>
      <w:bookmarkStart w:id="4604" w:name="_Toc58582697"/>
      <w:r w:rsidRPr="00B3056F">
        <w:t>6.5.3.2.3</w:t>
      </w:r>
      <w:r w:rsidRPr="00B3056F">
        <w:tab/>
        <w:t>Resource Standard Methods</w:t>
      </w:r>
      <w:bookmarkEnd w:id="4598"/>
      <w:bookmarkEnd w:id="4599"/>
      <w:bookmarkEnd w:id="4600"/>
      <w:bookmarkEnd w:id="4601"/>
      <w:bookmarkEnd w:id="4602"/>
      <w:bookmarkEnd w:id="4603"/>
      <w:bookmarkEnd w:id="4604"/>
    </w:p>
    <w:p w14:paraId="12293AEF" w14:textId="77777777" w:rsidR="00EF45DA" w:rsidRPr="00B3056F" w:rsidRDefault="00EF45DA" w:rsidP="00EF45DA">
      <w:pPr>
        <w:pStyle w:val="Heading6"/>
      </w:pPr>
      <w:bookmarkStart w:id="4605" w:name="_Toc11338821"/>
      <w:bookmarkStart w:id="4606" w:name="_Toc27585529"/>
      <w:bookmarkStart w:id="4607" w:name="_Toc36457536"/>
      <w:bookmarkStart w:id="4608" w:name="_Toc45028454"/>
      <w:bookmarkStart w:id="4609" w:name="_Toc45029289"/>
      <w:bookmarkStart w:id="4610" w:name="_Toc51868052"/>
      <w:bookmarkStart w:id="4611" w:name="_Toc58582698"/>
      <w:r w:rsidRPr="00B3056F">
        <w:t>6.5.3.2.3.1</w:t>
      </w:r>
      <w:r w:rsidRPr="00B3056F">
        <w:tab/>
        <w:t>PATCH</w:t>
      </w:r>
      <w:bookmarkEnd w:id="4605"/>
      <w:bookmarkEnd w:id="4606"/>
      <w:bookmarkEnd w:id="4607"/>
      <w:bookmarkEnd w:id="4608"/>
      <w:bookmarkEnd w:id="4609"/>
      <w:bookmarkEnd w:id="4610"/>
      <w:bookmarkEnd w:id="4611"/>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77777777" w:rsidR="00EF45DA" w:rsidRPr="00B3056F" w:rsidRDefault="00EF45DA" w:rsidP="001330D7">
            <w:pPr>
              <w:pStyle w:val="TAL"/>
            </w:pPr>
            <w:r w:rsidRPr="00B3056F">
              <w:rPr>
                <w:rFonts w:cs="Arial"/>
                <w:szCs w:val="18"/>
              </w:rPr>
              <w:t>see 3GPP TS 29.500 [4] clause 6.6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t>Table 6.5.3.2.3.1-3: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C473FA5"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EF45DA" w:rsidRPr="00B3056F" w14:paraId="5FB1389A"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181C29BE"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0B7A0F8E"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64B37088"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52F10937"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03FB6DD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52D318AD"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105B39BC"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16C28CE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0A46F2E"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EF45DA" w:rsidRPr="00B3056F" w:rsidRDefault="00EF45DA" w:rsidP="001330D7">
            <w:pPr>
              <w:pStyle w:val="TAL"/>
            </w:pPr>
            <w:r w:rsidRPr="00B3056F">
              <w:t>The "cause" attribute may be used to indicate one of the following application errors:</w:t>
            </w:r>
          </w:p>
          <w:p w14:paraId="5919EE2D" w14:textId="77777777" w:rsidR="00EF45DA" w:rsidRPr="00B3056F" w:rsidRDefault="00EF45DA" w:rsidP="001330D7">
            <w:pPr>
              <w:pStyle w:val="TAL"/>
            </w:pPr>
            <w:r w:rsidRPr="00B3056F">
              <w:t>- USER_NOT_FOUND</w:t>
            </w:r>
          </w:p>
        </w:tc>
      </w:tr>
      <w:tr w:rsidR="00EF45DA" w:rsidRPr="00B3056F" w14:paraId="1B33B8A8"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0356094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16ADDEEE"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274DFB8C" w14:textId="77777777" w:rsidR="00EF45DA" w:rsidRPr="00B3056F" w:rsidRDefault="00EF45DA" w:rsidP="001330D7">
            <w:pPr>
              <w:pStyle w:val="TAL"/>
            </w:pPr>
            <w:r w:rsidRPr="00B3056F">
              <w:t>403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EF45DA" w:rsidRPr="00B3056F" w:rsidRDefault="00EF45DA" w:rsidP="001330D7">
            <w:pPr>
              <w:pStyle w:val="TAL"/>
            </w:pPr>
            <w:r w:rsidRPr="00B3056F">
              <w:t>The "cause" attribute may be used to indicate one of the following application errors:</w:t>
            </w:r>
          </w:p>
          <w:p w14:paraId="67563F7C" w14:textId="77777777" w:rsidR="00762F53" w:rsidRDefault="00EF45DA" w:rsidP="00762F53">
            <w:pPr>
              <w:pStyle w:val="TAL"/>
            </w:pPr>
            <w:r w:rsidRPr="00B3056F">
              <w:t>- MODIFICATION_NOT_ALLOWED</w:t>
            </w:r>
          </w:p>
          <w:p w14:paraId="2C3F808F" w14:textId="72CE64EA" w:rsidR="00EF45DA" w:rsidRPr="00B3056F" w:rsidRDefault="00762F53" w:rsidP="00762F53">
            <w:pPr>
              <w:pStyle w:val="TAL"/>
            </w:pPr>
            <w:r>
              <w:t xml:space="preserve">- </w:t>
            </w:r>
            <w:r>
              <w:rPr>
                <w:lang w:eastAsia="zh-CN"/>
              </w:rPr>
              <w:t>DETACHED_USER</w:t>
            </w:r>
          </w:p>
        </w:tc>
      </w:tr>
      <w:tr w:rsidR="00EF45DA" w:rsidRPr="00B3056F" w14:paraId="5B8CA996"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A3FBC2E" w14:textId="1F8A05E1"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A22FE8F"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612" w:name="_Toc27585530"/>
      <w:bookmarkStart w:id="4613" w:name="_Toc36457537"/>
      <w:bookmarkStart w:id="4614" w:name="_Toc45028455"/>
      <w:bookmarkStart w:id="4615" w:name="_Toc45029290"/>
      <w:bookmarkStart w:id="4616" w:name="_Toc51868053"/>
      <w:bookmarkStart w:id="4617" w:name="_Toc58582699"/>
      <w:bookmarkStart w:id="4618" w:name="_Toc11338822"/>
      <w:r w:rsidRPr="00B3056F">
        <w:t>6.5.3.3</w:t>
      </w:r>
      <w:r w:rsidRPr="00B3056F">
        <w:tab/>
        <w:t>Resource: 5GVnGroupConfiguration</w:t>
      </w:r>
      <w:bookmarkEnd w:id="4612"/>
      <w:bookmarkEnd w:id="4613"/>
      <w:bookmarkEnd w:id="4614"/>
      <w:bookmarkEnd w:id="4615"/>
      <w:bookmarkEnd w:id="4616"/>
      <w:bookmarkEnd w:id="4617"/>
    </w:p>
    <w:p w14:paraId="0BC80BC6" w14:textId="77777777" w:rsidR="00EF45DA" w:rsidRPr="00B3056F" w:rsidRDefault="00EF45DA" w:rsidP="00EF45DA">
      <w:pPr>
        <w:pStyle w:val="Heading5"/>
      </w:pPr>
      <w:bookmarkStart w:id="4619" w:name="_Toc27585531"/>
      <w:bookmarkStart w:id="4620" w:name="_Toc36457538"/>
      <w:bookmarkStart w:id="4621" w:name="_Toc45028456"/>
      <w:bookmarkStart w:id="4622" w:name="_Toc45029291"/>
      <w:bookmarkStart w:id="4623" w:name="_Toc51868054"/>
      <w:bookmarkStart w:id="4624" w:name="_Toc58582700"/>
      <w:r w:rsidRPr="00B3056F">
        <w:t>6.5.3.3.1</w:t>
      </w:r>
      <w:r w:rsidRPr="00B3056F">
        <w:tab/>
        <w:t>Description</w:t>
      </w:r>
      <w:bookmarkEnd w:id="4619"/>
      <w:bookmarkEnd w:id="4620"/>
      <w:bookmarkEnd w:id="4621"/>
      <w:bookmarkEnd w:id="4622"/>
      <w:bookmarkEnd w:id="4623"/>
      <w:bookmarkEnd w:id="4624"/>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625" w:name="_Toc27585532"/>
      <w:bookmarkStart w:id="4626" w:name="_Toc36457539"/>
      <w:bookmarkStart w:id="4627" w:name="_Toc45028457"/>
      <w:bookmarkStart w:id="4628" w:name="_Toc45029292"/>
      <w:bookmarkStart w:id="4629" w:name="_Toc51868055"/>
      <w:bookmarkStart w:id="4630" w:name="_Toc58582701"/>
      <w:r w:rsidRPr="00B3056F">
        <w:t>6.5.3.3.2</w:t>
      </w:r>
      <w:r w:rsidRPr="00B3056F">
        <w:tab/>
        <w:t>Resource Definition</w:t>
      </w:r>
      <w:bookmarkEnd w:id="4625"/>
      <w:bookmarkEnd w:id="4626"/>
      <w:bookmarkEnd w:id="4627"/>
      <w:bookmarkEnd w:id="4628"/>
      <w:bookmarkEnd w:id="4629"/>
      <w:bookmarkEnd w:id="4630"/>
    </w:p>
    <w:p w14:paraId="50C57A46" w14:textId="77777777" w:rsidR="00EF45DA" w:rsidRPr="00B3056F" w:rsidRDefault="00EF45DA" w:rsidP="00EF45DA">
      <w:r w:rsidRPr="00B3056F">
        <w:t>Resource URI: {apiRoot}/nudm-pp/v1/5g-vn-groups/{external-group-id}</w:t>
      </w:r>
    </w:p>
    <w:p w14:paraId="42F0BF73" w14:textId="77777777" w:rsidR="00EF45DA" w:rsidRPr="00B3056F" w:rsidRDefault="00EF45DA" w:rsidP="00EF45DA">
      <w:pPr>
        <w:rPr>
          <w:rFonts w:ascii="Arial" w:hAnsi="Arial" w:cs="Arial"/>
        </w:rPr>
      </w:pPr>
      <w:r w:rsidRPr="00B3056F">
        <w:t>This resource shall support the resource URI variables defined in table 6.5.3.3.2-1</w:t>
      </w:r>
      <w:r w:rsidRPr="00B3056F">
        <w:rPr>
          <w:rFonts w:ascii="Arial" w:hAnsi="Arial" w:cs="Arial"/>
        </w:rPr>
        <w:t>.</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77777777" w:rsidR="00E456BC" w:rsidRPr="00B3056F" w:rsidRDefault="00E456BC" w:rsidP="00E456BC">
            <w:pPr>
              <w:pStyle w:val="TAL"/>
            </w:pPr>
            <w:r w:rsidRPr="00B3056F">
              <w:t>external-group-id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631" w:name="_Toc27585533"/>
      <w:bookmarkStart w:id="4632" w:name="_Toc36457540"/>
      <w:bookmarkStart w:id="4633" w:name="_Toc45028458"/>
      <w:bookmarkStart w:id="4634" w:name="_Toc45029293"/>
      <w:bookmarkStart w:id="4635" w:name="_Toc51868056"/>
      <w:bookmarkStart w:id="4636" w:name="_Toc58582702"/>
      <w:r w:rsidRPr="00B3056F">
        <w:t>6.5.3.3.3</w:t>
      </w:r>
      <w:r w:rsidRPr="00B3056F">
        <w:tab/>
        <w:t>Resource Standard Methods</w:t>
      </w:r>
      <w:bookmarkEnd w:id="4631"/>
      <w:bookmarkEnd w:id="4632"/>
      <w:bookmarkEnd w:id="4633"/>
      <w:bookmarkEnd w:id="4634"/>
      <w:bookmarkEnd w:id="4635"/>
      <w:bookmarkEnd w:id="4636"/>
    </w:p>
    <w:p w14:paraId="4498CA91" w14:textId="77777777" w:rsidR="00EF45DA" w:rsidRPr="00B3056F" w:rsidRDefault="00EF45DA" w:rsidP="00EF45DA">
      <w:pPr>
        <w:pStyle w:val="Heading6"/>
      </w:pPr>
      <w:bookmarkStart w:id="4637" w:name="_Toc27585534"/>
      <w:bookmarkStart w:id="4638" w:name="_Toc36457541"/>
      <w:bookmarkStart w:id="4639" w:name="_Toc45028459"/>
      <w:bookmarkStart w:id="4640" w:name="_Toc45029294"/>
      <w:bookmarkStart w:id="4641" w:name="_Toc51868057"/>
      <w:bookmarkStart w:id="4642" w:name="_Toc58582703"/>
      <w:r w:rsidRPr="00B3056F">
        <w:t>6.5.3.3.3.1</w:t>
      </w:r>
      <w:r w:rsidRPr="00B3056F">
        <w:tab/>
        <w:t>PUT</w:t>
      </w:r>
      <w:bookmarkEnd w:id="4637"/>
      <w:bookmarkEnd w:id="4638"/>
      <w:bookmarkEnd w:id="4639"/>
      <w:bookmarkEnd w:id="4640"/>
      <w:bookmarkEnd w:id="4641"/>
      <w:bookmarkEnd w:id="4642"/>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77777777" w:rsidR="00EF45DA" w:rsidRPr="00B3056F" w:rsidRDefault="00EF45DA" w:rsidP="001330D7">
            <w:pPr>
              <w:pStyle w:val="TAL"/>
            </w:pPr>
            <w:r w:rsidRPr="00B3056F">
              <w:t>Upon success, an empty resposne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70DBF7AE" w14:textId="77777777" w:rsidR="00EF45DA" w:rsidRPr="00B3056F" w:rsidRDefault="00EF45DA" w:rsidP="001330D7">
            <w:pPr>
              <w:pStyle w:val="TAL"/>
            </w:pPr>
            <w:r w:rsidRPr="00B3056F">
              <w:t>- CREATION_NOT_ALLOWED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EF45DA">
      <w:pPr>
        <w:pStyle w:val="Heading6"/>
      </w:pPr>
      <w:bookmarkStart w:id="4643" w:name="_Toc27585535"/>
      <w:bookmarkStart w:id="4644" w:name="_Toc36457542"/>
      <w:bookmarkStart w:id="4645" w:name="_Toc45028460"/>
      <w:bookmarkStart w:id="4646" w:name="_Toc45029295"/>
      <w:bookmarkStart w:id="4647" w:name="_Toc51868058"/>
      <w:bookmarkStart w:id="4648" w:name="_Toc58582704"/>
      <w:r w:rsidRPr="00B3056F">
        <w:t>6.5.3.3.3.2</w:t>
      </w:r>
      <w:r w:rsidRPr="00B3056F">
        <w:tab/>
        <w:t>DELETE</w:t>
      </w:r>
      <w:bookmarkEnd w:id="4643"/>
      <w:bookmarkEnd w:id="4644"/>
      <w:bookmarkEnd w:id="4645"/>
      <w:bookmarkEnd w:id="4646"/>
      <w:bookmarkEnd w:id="4647"/>
      <w:bookmarkEnd w:id="4648"/>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EF45DA" w:rsidRPr="00B3056F" w14:paraId="4A45E8D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4C3227E"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D0F24D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047F7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77777777" w:rsidR="00EF45DA" w:rsidRPr="00B3056F" w:rsidRDefault="00EF45DA" w:rsidP="001330D7">
            <w:pPr>
              <w:pStyle w:val="TAL"/>
            </w:pP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EF45DA">
      <w:pPr>
        <w:pStyle w:val="Heading6"/>
      </w:pPr>
      <w:bookmarkStart w:id="4649" w:name="_Toc27585536"/>
      <w:bookmarkStart w:id="4650" w:name="_Toc36457543"/>
      <w:bookmarkStart w:id="4651" w:name="_Toc45028461"/>
      <w:bookmarkStart w:id="4652" w:name="_Toc45029296"/>
      <w:bookmarkStart w:id="4653" w:name="_Toc51868059"/>
      <w:bookmarkStart w:id="4654" w:name="_Toc58582705"/>
      <w:r w:rsidRPr="00B3056F">
        <w:t>6.5.3.3.3.3</w:t>
      </w:r>
      <w:r w:rsidRPr="00B3056F">
        <w:tab/>
        <w:t>PATCH</w:t>
      </w:r>
      <w:bookmarkEnd w:id="4649"/>
      <w:bookmarkEnd w:id="4650"/>
      <w:bookmarkEnd w:id="4651"/>
      <w:bookmarkEnd w:id="4652"/>
      <w:bookmarkEnd w:id="4653"/>
      <w:bookmarkEnd w:id="4654"/>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77777777" w:rsidR="00EF45DA" w:rsidRPr="00B3056F" w:rsidRDefault="00EF45DA" w:rsidP="001330D7">
            <w:pPr>
              <w:pStyle w:val="TAL"/>
            </w:pPr>
            <w:r w:rsidRPr="00B3056F">
              <w:t>see 3GPP TS 29.500 [4] clause 6.6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45C0C31F" w14:textId="77777777" w:rsidR="00EF45DA" w:rsidRPr="00B3056F" w:rsidRDefault="00EF45DA" w:rsidP="001330D7">
            <w:pPr>
              <w:pStyle w:val="TAL"/>
            </w:pPr>
            <w:r w:rsidRPr="00B3056F">
              <w:t>- MODIFICATION_NOT_ALLOWED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A2491">
      <w:pPr>
        <w:pStyle w:val="Heading6"/>
      </w:pPr>
      <w:bookmarkStart w:id="4655" w:name="_Toc58582706"/>
      <w:bookmarkStart w:id="4656" w:name="_Toc27585537"/>
      <w:bookmarkStart w:id="4657" w:name="_Toc36457544"/>
      <w:bookmarkStart w:id="4658" w:name="_Toc45028462"/>
      <w:bookmarkStart w:id="4659" w:name="_Toc45029297"/>
      <w:bookmarkStart w:id="4660" w:name="_Toc51868060"/>
      <w:r w:rsidRPr="00B3056F">
        <w:t>6.5.3.3.3.</w:t>
      </w:r>
      <w:r w:rsidR="00D73BCF">
        <w:t>4</w:t>
      </w:r>
      <w:r w:rsidRPr="00B3056F">
        <w:tab/>
      </w:r>
      <w:r>
        <w:t>GET</w:t>
      </w:r>
      <w:bookmarkEnd w:id="4655"/>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661" w:name="_Toc58582707"/>
      <w:r w:rsidRPr="00B3056F">
        <w:t>6.5.4</w:t>
      </w:r>
      <w:r w:rsidRPr="00B3056F">
        <w:tab/>
        <w:t>Custom Operations without associated resources</w:t>
      </w:r>
      <w:bookmarkEnd w:id="4618"/>
      <w:bookmarkEnd w:id="4656"/>
      <w:bookmarkEnd w:id="4657"/>
      <w:bookmarkEnd w:id="4658"/>
      <w:bookmarkEnd w:id="4659"/>
      <w:bookmarkEnd w:id="4660"/>
      <w:bookmarkEnd w:id="4661"/>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662" w:name="_Toc11338823"/>
      <w:bookmarkStart w:id="4663" w:name="_Toc27585538"/>
      <w:bookmarkStart w:id="4664" w:name="_Toc36457545"/>
      <w:bookmarkStart w:id="4665" w:name="_Toc45028463"/>
      <w:bookmarkStart w:id="4666" w:name="_Toc45029298"/>
      <w:bookmarkStart w:id="4667" w:name="_Toc51868061"/>
      <w:bookmarkStart w:id="4668" w:name="_Toc58582708"/>
      <w:r w:rsidRPr="00B3056F">
        <w:t>6.5.5</w:t>
      </w:r>
      <w:r w:rsidRPr="00B3056F">
        <w:tab/>
        <w:t>Notifications</w:t>
      </w:r>
      <w:bookmarkEnd w:id="4662"/>
      <w:bookmarkEnd w:id="4663"/>
      <w:bookmarkEnd w:id="4664"/>
      <w:bookmarkEnd w:id="4665"/>
      <w:bookmarkEnd w:id="4666"/>
      <w:bookmarkEnd w:id="4667"/>
      <w:bookmarkEnd w:id="4668"/>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669" w:name="_Toc11338824"/>
      <w:bookmarkStart w:id="4670" w:name="_Toc27585539"/>
      <w:bookmarkStart w:id="4671" w:name="_Toc36457546"/>
      <w:bookmarkStart w:id="4672" w:name="_Toc45028464"/>
      <w:bookmarkStart w:id="4673" w:name="_Toc45029299"/>
      <w:bookmarkStart w:id="4674" w:name="_Toc51868062"/>
      <w:bookmarkStart w:id="4675" w:name="_Toc58582709"/>
      <w:r w:rsidRPr="00B3056F">
        <w:t>6.5.6</w:t>
      </w:r>
      <w:r w:rsidRPr="00B3056F">
        <w:tab/>
        <w:t>Data Model</w:t>
      </w:r>
      <w:bookmarkEnd w:id="4669"/>
      <w:bookmarkEnd w:id="4670"/>
      <w:bookmarkEnd w:id="4671"/>
      <w:bookmarkEnd w:id="4672"/>
      <w:bookmarkEnd w:id="4673"/>
      <w:bookmarkEnd w:id="4674"/>
      <w:bookmarkEnd w:id="4675"/>
    </w:p>
    <w:p w14:paraId="2046C1D9" w14:textId="77777777" w:rsidR="00EF45DA" w:rsidRPr="00B3056F" w:rsidRDefault="00EF45DA" w:rsidP="00EF45DA">
      <w:pPr>
        <w:pStyle w:val="Heading4"/>
      </w:pPr>
      <w:bookmarkStart w:id="4676" w:name="_Toc11338825"/>
      <w:bookmarkStart w:id="4677" w:name="_Toc27585540"/>
      <w:bookmarkStart w:id="4678" w:name="_Toc36457547"/>
      <w:bookmarkStart w:id="4679" w:name="_Toc45028465"/>
      <w:bookmarkStart w:id="4680" w:name="_Toc45029300"/>
      <w:bookmarkStart w:id="4681" w:name="_Toc51868063"/>
      <w:bookmarkStart w:id="4682" w:name="_Toc58582710"/>
      <w:r w:rsidRPr="00B3056F">
        <w:t>6.5.6.1</w:t>
      </w:r>
      <w:r w:rsidRPr="00B3056F">
        <w:tab/>
        <w:t>General</w:t>
      </w:r>
      <w:bookmarkEnd w:id="4676"/>
      <w:bookmarkEnd w:id="4677"/>
      <w:bookmarkEnd w:id="4678"/>
      <w:bookmarkEnd w:id="4679"/>
      <w:bookmarkEnd w:id="4680"/>
      <w:bookmarkEnd w:id="4681"/>
      <w:bookmarkEnd w:id="4682"/>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48"/>
        <w:gridCol w:w="468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07D2B2F1"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1520DB9" w14:textId="77777777" w:rsidR="00EF45DA" w:rsidRPr="00B3056F" w:rsidRDefault="00EF45DA" w:rsidP="001330D7">
            <w:pPr>
              <w:pStyle w:val="TAL"/>
            </w:pPr>
            <w:r w:rsidRPr="00B3056F">
              <w:t>DayOfWeek</w:t>
            </w:r>
          </w:p>
        </w:tc>
        <w:tc>
          <w:tcPr>
            <w:tcW w:w="1848" w:type="dxa"/>
            <w:tcBorders>
              <w:top w:val="single" w:sz="4" w:space="0" w:color="auto"/>
              <w:left w:val="single" w:sz="4" w:space="0" w:color="auto"/>
              <w:bottom w:val="single" w:sz="4" w:space="0" w:color="auto"/>
              <w:right w:val="single" w:sz="4" w:space="0" w:color="auto"/>
            </w:tcBorders>
          </w:tcPr>
          <w:p w14:paraId="63E530FF"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A95971A" w14:textId="77777777" w:rsidR="00EF45DA" w:rsidRPr="00B3056F" w:rsidRDefault="00EF45DA" w:rsidP="001330D7">
            <w:pPr>
              <w:pStyle w:val="TAL"/>
              <w:rPr>
                <w:rFonts w:cs="Arial"/>
                <w:szCs w:val="18"/>
              </w:rPr>
            </w:pPr>
          </w:p>
        </w:tc>
      </w:tr>
      <w:tr w:rsidR="00EF45DA" w:rsidRPr="00B3056F" w14:paraId="09AC6BB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2769A5" w14:textId="77777777" w:rsidR="00EF45DA" w:rsidRPr="00B3056F" w:rsidRDefault="00EF45DA" w:rsidP="001330D7">
            <w:pPr>
              <w:pStyle w:val="TAL"/>
            </w:pPr>
            <w:r w:rsidRPr="00B3056F">
              <w:t>TimeOfDay</w:t>
            </w:r>
          </w:p>
        </w:tc>
        <w:tc>
          <w:tcPr>
            <w:tcW w:w="1848" w:type="dxa"/>
            <w:tcBorders>
              <w:top w:val="single" w:sz="4" w:space="0" w:color="auto"/>
              <w:left w:val="single" w:sz="4" w:space="0" w:color="auto"/>
              <w:bottom w:val="single" w:sz="4" w:space="0" w:color="auto"/>
              <w:right w:val="single" w:sz="4" w:space="0" w:color="auto"/>
            </w:tcBorders>
          </w:tcPr>
          <w:p w14:paraId="380CAB3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91159BC" w14:textId="77777777" w:rsidR="00EF45DA" w:rsidRPr="00B3056F" w:rsidRDefault="00EF45DA" w:rsidP="001330D7">
            <w:pPr>
              <w:pStyle w:val="TAL"/>
              <w:rPr>
                <w:rFonts w:cs="Arial"/>
                <w:szCs w:val="18"/>
              </w:rPr>
            </w:pPr>
          </w:p>
        </w:tc>
      </w:tr>
      <w:tr w:rsidR="00EF45DA" w:rsidRPr="00B3056F" w14:paraId="556FB7D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6AC62CE" w14:textId="77777777" w:rsidR="00EF45DA" w:rsidRPr="00B3056F" w:rsidRDefault="00EF45DA" w:rsidP="001330D7">
            <w:pPr>
              <w:pStyle w:val="TAL"/>
            </w:pPr>
            <w:r w:rsidRPr="00B3056F">
              <w:t>ScheduledCommunicationTime</w:t>
            </w:r>
          </w:p>
        </w:tc>
        <w:tc>
          <w:tcPr>
            <w:tcW w:w="1848" w:type="dxa"/>
            <w:tcBorders>
              <w:top w:val="single" w:sz="4" w:space="0" w:color="auto"/>
              <w:left w:val="single" w:sz="4" w:space="0" w:color="auto"/>
              <w:bottom w:val="single" w:sz="4" w:space="0" w:color="auto"/>
              <w:right w:val="single" w:sz="4" w:space="0" w:color="auto"/>
            </w:tcBorders>
          </w:tcPr>
          <w:p w14:paraId="0E575C32"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8789818" w14:textId="77777777" w:rsidR="00EF45DA" w:rsidRPr="00B3056F" w:rsidRDefault="00EF45DA" w:rsidP="001330D7">
            <w:pPr>
              <w:pStyle w:val="TAL"/>
              <w:rPr>
                <w:rFonts w:cs="Arial"/>
                <w:szCs w:val="18"/>
              </w:rPr>
            </w:pPr>
            <w:r w:rsidRPr="00B3056F">
              <w:rPr>
                <w:rFonts w:cs="Arial"/>
                <w:szCs w:val="18"/>
              </w:rPr>
              <w:t>Scheduled Communication Time</w:t>
            </w:r>
          </w:p>
        </w:tc>
      </w:tr>
      <w:tr w:rsidR="00EF45DA" w:rsidRPr="00B3056F" w14:paraId="64B2FEC1"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EBCABB" w14:textId="77777777" w:rsidR="00EF45DA" w:rsidRPr="00B3056F" w:rsidRDefault="00EF45DA" w:rsidP="001330D7">
            <w:pPr>
              <w:pStyle w:val="TAL"/>
            </w:pPr>
            <w:r w:rsidRPr="00B3056F">
              <w:t>StationaryIndication</w:t>
            </w:r>
          </w:p>
        </w:tc>
        <w:tc>
          <w:tcPr>
            <w:tcW w:w="1848" w:type="dxa"/>
            <w:tcBorders>
              <w:top w:val="single" w:sz="4" w:space="0" w:color="auto"/>
              <w:left w:val="single" w:sz="4" w:space="0" w:color="auto"/>
              <w:bottom w:val="single" w:sz="4" w:space="0" w:color="auto"/>
              <w:right w:val="single" w:sz="4" w:space="0" w:color="auto"/>
            </w:tcBorders>
          </w:tcPr>
          <w:p w14:paraId="25CD40C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E3BBC48" w14:textId="77777777" w:rsidR="00EF45DA" w:rsidRPr="00B3056F" w:rsidRDefault="00EF45DA" w:rsidP="001330D7">
            <w:pPr>
              <w:pStyle w:val="TAL"/>
              <w:rPr>
                <w:rFonts w:cs="Arial"/>
                <w:szCs w:val="18"/>
              </w:rPr>
            </w:pPr>
            <w:r w:rsidRPr="00B3056F">
              <w:rPr>
                <w:rFonts w:cs="Arial"/>
                <w:szCs w:val="18"/>
              </w:rPr>
              <w:t>Stationary Indication</w:t>
            </w:r>
          </w:p>
        </w:tc>
      </w:tr>
      <w:tr w:rsidR="00EF45DA" w:rsidRPr="00B3056F" w14:paraId="561F929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1E421D5" w14:textId="77777777" w:rsidR="00EF45DA" w:rsidRPr="00B3056F" w:rsidRDefault="00EF45DA" w:rsidP="001330D7">
            <w:pPr>
              <w:pStyle w:val="TAL"/>
            </w:pPr>
            <w:r w:rsidRPr="00B3056F">
              <w:t>TrafficProfile</w:t>
            </w:r>
          </w:p>
        </w:tc>
        <w:tc>
          <w:tcPr>
            <w:tcW w:w="1848" w:type="dxa"/>
            <w:tcBorders>
              <w:top w:val="single" w:sz="4" w:space="0" w:color="auto"/>
              <w:left w:val="single" w:sz="4" w:space="0" w:color="auto"/>
              <w:bottom w:val="single" w:sz="4" w:space="0" w:color="auto"/>
              <w:right w:val="single" w:sz="4" w:space="0" w:color="auto"/>
            </w:tcBorders>
          </w:tcPr>
          <w:p w14:paraId="67F2BB8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611DB86" w14:textId="77777777" w:rsidR="00EF45DA" w:rsidRPr="00B3056F" w:rsidRDefault="00EF45DA" w:rsidP="001330D7">
            <w:pPr>
              <w:pStyle w:val="TAL"/>
              <w:rPr>
                <w:rFonts w:cs="Arial"/>
                <w:szCs w:val="18"/>
              </w:rPr>
            </w:pPr>
            <w:r w:rsidRPr="00B3056F">
              <w:rPr>
                <w:rFonts w:cs="Arial"/>
                <w:szCs w:val="18"/>
              </w:rPr>
              <w:t>Traffic Profile</w:t>
            </w: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683" w:name="_Toc11338826"/>
      <w:bookmarkStart w:id="4684" w:name="_Toc27585541"/>
      <w:bookmarkStart w:id="4685" w:name="_Toc36457548"/>
      <w:bookmarkStart w:id="4686" w:name="_Toc45028466"/>
      <w:bookmarkStart w:id="4687" w:name="_Toc45029301"/>
      <w:bookmarkStart w:id="4688" w:name="_Toc51868064"/>
      <w:bookmarkStart w:id="4689" w:name="_Toc58582711"/>
      <w:r w:rsidRPr="00B3056F">
        <w:rPr>
          <w:lang w:val="en-US"/>
        </w:rPr>
        <w:t>6.5.6.2</w:t>
      </w:r>
      <w:r w:rsidRPr="00B3056F">
        <w:rPr>
          <w:lang w:val="en-US"/>
        </w:rPr>
        <w:tab/>
        <w:t>Structured data types</w:t>
      </w:r>
      <w:bookmarkEnd w:id="4683"/>
      <w:bookmarkEnd w:id="4684"/>
      <w:bookmarkEnd w:id="4685"/>
      <w:bookmarkEnd w:id="4686"/>
      <w:bookmarkEnd w:id="4687"/>
      <w:bookmarkEnd w:id="4688"/>
      <w:bookmarkEnd w:id="4689"/>
    </w:p>
    <w:p w14:paraId="3DFF3B41" w14:textId="77777777" w:rsidR="00EF45DA" w:rsidRPr="00B3056F" w:rsidRDefault="00EF45DA" w:rsidP="00EF45DA">
      <w:pPr>
        <w:pStyle w:val="Heading5"/>
      </w:pPr>
      <w:bookmarkStart w:id="4690" w:name="_Toc11338827"/>
      <w:bookmarkStart w:id="4691" w:name="_Toc27585542"/>
      <w:bookmarkStart w:id="4692" w:name="_Toc36457549"/>
      <w:bookmarkStart w:id="4693" w:name="_Toc45028467"/>
      <w:bookmarkStart w:id="4694" w:name="_Toc45029302"/>
      <w:bookmarkStart w:id="4695" w:name="_Toc51868065"/>
      <w:bookmarkStart w:id="4696" w:name="_Toc58582712"/>
      <w:r w:rsidRPr="00B3056F">
        <w:t>6.5.6.2.1</w:t>
      </w:r>
      <w:r w:rsidRPr="00B3056F">
        <w:tab/>
        <w:t>Introduction</w:t>
      </w:r>
      <w:bookmarkEnd w:id="4690"/>
      <w:bookmarkEnd w:id="4691"/>
      <w:bookmarkEnd w:id="4692"/>
      <w:bookmarkEnd w:id="4693"/>
      <w:bookmarkEnd w:id="4694"/>
      <w:bookmarkEnd w:id="4695"/>
      <w:bookmarkEnd w:id="4696"/>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97" w:name="_Toc11338828"/>
      <w:bookmarkStart w:id="4698" w:name="_Toc27585543"/>
      <w:bookmarkStart w:id="4699" w:name="_Toc36457550"/>
      <w:bookmarkStart w:id="4700" w:name="_Toc45028468"/>
      <w:bookmarkStart w:id="4701" w:name="_Toc45029303"/>
      <w:bookmarkStart w:id="4702" w:name="_Toc51868066"/>
      <w:bookmarkStart w:id="4703" w:name="_Toc58582713"/>
      <w:r w:rsidRPr="00B3056F">
        <w:t>6.5.6.2.2</w:t>
      </w:r>
      <w:r w:rsidRPr="00B3056F">
        <w:tab/>
        <w:t>Type: PpData</w:t>
      </w:r>
      <w:bookmarkEnd w:id="4697"/>
      <w:bookmarkEnd w:id="4698"/>
      <w:bookmarkEnd w:id="4699"/>
      <w:bookmarkEnd w:id="4700"/>
      <w:bookmarkEnd w:id="4701"/>
      <w:bookmarkEnd w:id="4702"/>
      <w:bookmarkEnd w:id="4703"/>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77777777" w:rsidR="00EF45DA" w:rsidRPr="00B3056F" w:rsidRDefault="00EF45DA" w:rsidP="001330D7">
            <w:pPr>
              <w:pStyle w:val="TAL"/>
              <w:rPr>
                <w:rFonts w:cs="Arial"/>
                <w:szCs w:val="18"/>
              </w:rPr>
            </w:pPr>
            <w:r w:rsidRPr="00B3056F">
              <w:rPr>
                <w:rFonts w:cs="Arial"/>
                <w:szCs w:val="18"/>
              </w:rPr>
              <w:t>Identifies the ACS Information (see TS 23.316 [37] clause 9.6.3);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CS Privacy Parameters (see clause 5.4.3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704" w:name="_Toc11338829"/>
      <w:bookmarkStart w:id="4705" w:name="_Toc27585544"/>
      <w:bookmarkStart w:id="4706" w:name="_Toc36457551"/>
      <w:bookmarkStart w:id="4707" w:name="_Toc45028469"/>
      <w:bookmarkStart w:id="4708" w:name="_Toc45029304"/>
      <w:bookmarkStart w:id="4709" w:name="_Toc51868067"/>
      <w:bookmarkStart w:id="4710" w:name="_Toc58582714"/>
      <w:r w:rsidRPr="00B3056F">
        <w:t>6.5.6.2.3</w:t>
      </w:r>
      <w:r w:rsidRPr="00B3056F">
        <w:tab/>
        <w:t>Type: CommunicationCharacteristics</w:t>
      </w:r>
      <w:bookmarkEnd w:id="4704"/>
      <w:bookmarkEnd w:id="4705"/>
      <w:bookmarkEnd w:id="4706"/>
      <w:bookmarkEnd w:id="4707"/>
      <w:bookmarkEnd w:id="4708"/>
      <w:bookmarkEnd w:id="4709"/>
      <w:bookmarkEnd w:id="4710"/>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711" w:name="_Toc11338830"/>
      <w:bookmarkStart w:id="4712" w:name="_Toc27585545"/>
      <w:bookmarkStart w:id="4713" w:name="_Toc36457552"/>
      <w:bookmarkStart w:id="4714" w:name="_Toc45028470"/>
      <w:bookmarkStart w:id="4715" w:name="_Toc45029305"/>
      <w:bookmarkStart w:id="4716" w:name="_Toc51868068"/>
      <w:bookmarkStart w:id="4717" w:name="_Toc58582715"/>
      <w:r w:rsidRPr="00B3056F">
        <w:t>6.5.6.2.4</w:t>
      </w:r>
      <w:r w:rsidRPr="00B3056F">
        <w:tab/>
        <w:t>Type: PpSubsRegTimer</w:t>
      </w:r>
      <w:bookmarkEnd w:id="4711"/>
      <w:bookmarkEnd w:id="4712"/>
      <w:bookmarkEnd w:id="4713"/>
      <w:bookmarkEnd w:id="4714"/>
      <w:bookmarkEnd w:id="4715"/>
      <w:bookmarkEnd w:id="4716"/>
      <w:bookmarkEnd w:id="4717"/>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718" w:name="_Toc11338831"/>
      <w:bookmarkStart w:id="4719" w:name="_Toc27585546"/>
      <w:bookmarkStart w:id="4720" w:name="_Toc36457553"/>
      <w:bookmarkStart w:id="4721" w:name="_Toc45028471"/>
      <w:bookmarkStart w:id="4722" w:name="_Toc45029306"/>
      <w:bookmarkStart w:id="4723" w:name="_Toc51868069"/>
      <w:bookmarkStart w:id="4724" w:name="_Toc58582716"/>
      <w:r w:rsidRPr="00B3056F">
        <w:t>6.5.6.2.5</w:t>
      </w:r>
      <w:r w:rsidRPr="00B3056F">
        <w:tab/>
        <w:t>Type: PpActiveTime</w:t>
      </w:r>
      <w:bookmarkEnd w:id="4718"/>
      <w:bookmarkEnd w:id="4719"/>
      <w:bookmarkEnd w:id="4720"/>
      <w:bookmarkEnd w:id="4721"/>
      <w:bookmarkEnd w:id="4722"/>
      <w:bookmarkEnd w:id="4723"/>
      <w:bookmarkEnd w:id="4724"/>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725" w:name="_Toc27585547"/>
      <w:bookmarkStart w:id="4726" w:name="_Toc36457554"/>
      <w:bookmarkStart w:id="4727" w:name="_Toc45028472"/>
      <w:bookmarkStart w:id="4728" w:name="_Toc45029307"/>
      <w:bookmarkStart w:id="4729" w:name="_Toc51868070"/>
      <w:bookmarkStart w:id="4730" w:name="_Toc58582717"/>
      <w:bookmarkStart w:id="4731" w:name="_Toc11338832"/>
      <w:r w:rsidRPr="00B3056F">
        <w:t>6.5.6.2.6</w:t>
      </w:r>
      <w:r w:rsidRPr="00B3056F">
        <w:tab/>
        <w:t>Type: 5GVnGroupConfiguration</w:t>
      </w:r>
      <w:bookmarkEnd w:id="4725"/>
      <w:bookmarkEnd w:id="4726"/>
      <w:bookmarkEnd w:id="4727"/>
      <w:bookmarkEnd w:id="4728"/>
      <w:bookmarkEnd w:id="4729"/>
      <w:bookmarkEnd w:id="4730"/>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732" w:name="_Toc27585548"/>
      <w:bookmarkStart w:id="4733" w:name="_Toc36457555"/>
      <w:bookmarkStart w:id="4734" w:name="_Toc45028473"/>
      <w:bookmarkStart w:id="4735" w:name="_Toc45029308"/>
      <w:bookmarkStart w:id="4736" w:name="_Toc51868071"/>
      <w:bookmarkStart w:id="4737" w:name="_Toc58582718"/>
      <w:r w:rsidRPr="00B3056F">
        <w:t>6.5.6.2.7</w:t>
      </w:r>
      <w:r w:rsidRPr="00B3056F">
        <w:tab/>
        <w:t>Type: 5GVnGroupData</w:t>
      </w:r>
      <w:bookmarkEnd w:id="4732"/>
      <w:bookmarkEnd w:id="4733"/>
      <w:bookmarkEnd w:id="4734"/>
      <w:bookmarkEnd w:id="4735"/>
      <w:bookmarkEnd w:id="4736"/>
      <w:bookmarkEnd w:id="4737"/>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738" w:name="_Toc4397123"/>
      <w:bookmarkStart w:id="4739" w:name="_Toc27585549"/>
      <w:bookmarkStart w:id="4740" w:name="_Toc36457556"/>
      <w:bookmarkStart w:id="4741" w:name="_Toc45028474"/>
      <w:bookmarkStart w:id="4742" w:name="_Toc45029309"/>
      <w:bookmarkStart w:id="4743" w:name="_Toc51868072"/>
      <w:bookmarkStart w:id="4744" w:name="_Toc58582719"/>
      <w:r w:rsidRPr="00B3056F">
        <w:t>6.5.6.2.8</w:t>
      </w:r>
      <w:r w:rsidRPr="00B3056F">
        <w:tab/>
        <w:t xml:space="preserve">Type: </w:t>
      </w:r>
      <w:bookmarkEnd w:id="4738"/>
      <w:r w:rsidRPr="00B3056F">
        <w:rPr>
          <w:rFonts w:hint="eastAsia"/>
          <w:lang w:eastAsia="zh-CN"/>
        </w:rPr>
        <w:t>ExpectedUeBehaviour</w:t>
      </w:r>
      <w:bookmarkEnd w:id="4739"/>
      <w:bookmarkEnd w:id="4740"/>
      <w:bookmarkEnd w:id="4741"/>
      <w:bookmarkEnd w:id="4742"/>
      <w:bookmarkEnd w:id="4743"/>
      <w:bookmarkEnd w:id="4744"/>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bookmarkStart w:id="4745" w:name="OLE_LINK28"/>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bookmarkEnd w:id="4745"/>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77777777"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77777777"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77777777"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when </w:t>
            </w:r>
            <w:bookmarkStart w:id="4746" w:name="OLE_LINK25"/>
            <w:r w:rsidRPr="00B3056F">
              <w:rPr>
                <w:rFonts w:cs="Arial" w:hint="eastAsia"/>
                <w:szCs w:val="18"/>
              </w:rPr>
              <w:t>the</w:t>
            </w:r>
            <w:r w:rsidRPr="00B3056F">
              <w:rPr>
                <w:rFonts w:cs="Arial"/>
                <w:szCs w:val="18"/>
              </w:rPr>
              <w:t xml:space="preserve"> expected UE behaviour parameters</w:t>
            </w:r>
            <w:bookmarkEnd w:id="4746"/>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00AD1E15" w14:textId="28D333E2" w:rsidR="004E3A0D" w:rsidRDefault="004E3A0D" w:rsidP="004E3A0D">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p>
          <w:p w14:paraId="5D6363CC" w14:textId="0C67CDDE" w:rsidR="004E3A0D" w:rsidRPr="00B3056F" w:rsidRDefault="004E3A0D" w:rsidP="004E3A0D">
            <w:pPr>
              <w:keepNext/>
              <w:keepLines/>
              <w:spacing w:after="0"/>
              <w:rPr>
                <w:rFonts w:ascii="Arial" w:hAnsi="Arial" w:cs="Arial"/>
                <w:sz w:val="18"/>
                <w:szCs w:val="18"/>
                <w:lang w:eastAsia="zh-CN"/>
              </w:rPr>
            </w:pPr>
          </w:p>
        </w:tc>
      </w:tr>
    </w:tbl>
    <w:p w14:paraId="7E7F98D9" w14:textId="77777777" w:rsidR="00EF45DA" w:rsidRPr="00B3056F" w:rsidRDefault="00EF45DA" w:rsidP="00EF45DA">
      <w:bookmarkStart w:id="4747" w:name="_Toc27585550"/>
    </w:p>
    <w:p w14:paraId="0017B612" w14:textId="77777777" w:rsidR="00EF45DA" w:rsidRPr="00B3056F" w:rsidRDefault="00EF45DA" w:rsidP="00EF45DA">
      <w:pPr>
        <w:pStyle w:val="Heading5"/>
      </w:pPr>
      <w:bookmarkStart w:id="4748" w:name="_Toc36457557"/>
      <w:bookmarkStart w:id="4749" w:name="_Toc45028475"/>
      <w:bookmarkStart w:id="4750" w:name="_Toc45029310"/>
      <w:bookmarkStart w:id="4751" w:name="_Toc51868073"/>
      <w:bookmarkStart w:id="4752" w:name="_Toc58582720"/>
      <w:r w:rsidRPr="00B3056F">
        <w:t>6.5.6.2.9</w:t>
      </w:r>
      <w:r w:rsidRPr="00B3056F">
        <w:tab/>
        <w:t>Void</w:t>
      </w:r>
      <w:bookmarkEnd w:id="4747"/>
      <w:bookmarkEnd w:id="4748"/>
      <w:bookmarkEnd w:id="4749"/>
      <w:bookmarkEnd w:id="4750"/>
      <w:bookmarkEnd w:id="4751"/>
      <w:bookmarkEnd w:id="4752"/>
    </w:p>
    <w:p w14:paraId="28B0801F" w14:textId="77777777" w:rsidR="00EF45DA" w:rsidRPr="00B3056F" w:rsidRDefault="00EF45DA" w:rsidP="00EF45DA">
      <w:pPr>
        <w:pStyle w:val="Heading5"/>
        <w:rPr>
          <w:lang w:eastAsia="zh-CN"/>
        </w:rPr>
      </w:pPr>
      <w:bookmarkStart w:id="4753" w:name="_Toc27585551"/>
      <w:bookmarkStart w:id="4754" w:name="_Toc36457558"/>
      <w:bookmarkStart w:id="4755" w:name="_Toc45028476"/>
      <w:bookmarkStart w:id="4756" w:name="_Toc45029311"/>
      <w:bookmarkStart w:id="4757" w:name="_Toc51868074"/>
      <w:bookmarkStart w:id="4758" w:name="_Toc58582721"/>
      <w:r w:rsidRPr="00B3056F">
        <w:t>6.5.6.2.10</w:t>
      </w:r>
      <w:r w:rsidRPr="00B3056F">
        <w:tab/>
        <w:t xml:space="preserve">Type: </w:t>
      </w:r>
      <w:r w:rsidRPr="00B3056F">
        <w:rPr>
          <w:lang w:eastAsia="zh-CN"/>
        </w:rPr>
        <w:t>LocationArea</w:t>
      </w:r>
      <w:bookmarkEnd w:id="4753"/>
      <w:bookmarkEnd w:id="4754"/>
      <w:bookmarkEnd w:id="4755"/>
      <w:bookmarkEnd w:id="4756"/>
      <w:bookmarkEnd w:id="4757"/>
      <w:bookmarkEnd w:id="4758"/>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759" w:name="_Toc27585552"/>
      <w:bookmarkStart w:id="4760" w:name="_Toc36457559"/>
      <w:bookmarkStart w:id="4761" w:name="_Toc45028477"/>
      <w:bookmarkStart w:id="4762" w:name="_Toc45029312"/>
      <w:bookmarkStart w:id="4763" w:name="_Toc51868075"/>
      <w:bookmarkStart w:id="4764" w:name="_Toc58582722"/>
      <w:r w:rsidRPr="00B3056F">
        <w:t>6.5.6.2.11</w:t>
      </w:r>
      <w:r w:rsidRPr="00B3056F">
        <w:tab/>
        <w:t xml:space="preserve">Type: </w:t>
      </w:r>
      <w:r w:rsidRPr="00B3056F">
        <w:rPr>
          <w:lang w:eastAsia="zh-CN"/>
        </w:rPr>
        <w:t>NetworkAreaInfo</w:t>
      </w:r>
      <w:bookmarkEnd w:id="4759"/>
      <w:bookmarkEnd w:id="4760"/>
      <w:bookmarkEnd w:id="4761"/>
      <w:bookmarkEnd w:id="4762"/>
      <w:bookmarkEnd w:id="4763"/>
      <w:bookmarkEnd w:id="4764"/>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765" w:name="_Toc27585553"/>
      <w:bookmarkStart w:id="4766" w:name="_Toc36457560"/>
      <w:bookmarkStart w:id="4767" w:name="_Toc45028478"/>
      <w:bookmarkStart w:id="4768" w:name="_Toc45029313"/>
      <w:bookmarkStart w:id="4769" w:name="_Toc51868076"/>
      <w:bookmarkStart w:id="4770" w:name="_Toc58582723"/>
      <w:r w:rsidRPr="00B3056F">
        <w:t>6.5.6.2.12</w:t>
      </w:r>
      <w:r w:rsidRPr="00B3056F">
        <w:tab/>
        <w:t xml:space="preserve">Type: </w:t>
      </w:r>
      <w:r w:rsidRPr="00B3056F">
        <w:rPr>
          <w:rFonts w:hint="eastAsia"/>
          <w:lang w:eastAsia="zh-CN"/>
        </w:rPr>
        <w:t>E</w:t>
      </w:r>
      <w:r w:rsidRPr="00B3056F">
        <w:rPr>
          <w:lang w:eastAsia="zh-CN"/>
        </w:rPr>
        <w:t>cRestriction</w:t>
      </w:r>
      <w:bookmarkEnd w:id="4765"/>
      <w:bookmarkEnd w:id="4766"/>
      <w:bookmarkEnd w:id="4767"/>
      <w:bookmarkEnd w:id="4768"/>
      <w:bookmarkEnd w:id="4769"/>
      <w:bookmarkEnd w:id="4770"/>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38"/>
        <w:gridCol w:w="1559"/>
        <w:gridCol w:w="567"/>
        <w:gridCol w:w="1134"/>
        <w:gridCol w:w="4366"/>
        <w:gridCol w:w="33"/>
      </w:tblGrid>
      <w:tr w:rsidR="00EF45DA" w:rsidRPr="00B3056F" w14:paraId="65F20CAF" w14:textId="77777777" w:rsidTr="00846B6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846B6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846B6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846B6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846B6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4E3A0D" w:rsidRPr="00B3056F" w14:paraId="6B5404E4" w14:textId="77777777" w:rsidTr="00846B64">
        <w:trPr>
          <w:gridAfter w:val="1"/>
          <w:wAfter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DCFE369" w14:textId="272227B3" w:rsidR="004E3A0D" w:rsidRPr="00B3056F" w:rsidRDefault="004E3A0D" w:rsidP="004E3A0D">
            <w:pPr>
              <w:pStyle w:val="TAL"/>
              <w:ind w:left="613" w:hanging="613"/>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2610FC4A" w14:textId="77777777" w:rsidR="00EF45DA" w:rsidRPr="00B3056F" w:rsidRDefault="00EF45DA" w:rsidP="00EF45DA">
      <w:bookmarkStart w:id="4771" w:name="_Toc27585554"/>
    </w:p>
    <w:p w14:paraId="74AB5E39" w14:textId="77777777" w:rsidR="00EF45DA" w:rsidRPr="00B3056F" w:rsidRDefault="00EF45DA" w:rsidP="00EF45DA">
      <w:pPr>
        <w:pStyle w:val="Heading5"/>
      </w:pPr>
      <w:bookmarkStart w:id="4772" w:name="_Toc36457561"/>
      <w:bookmarkStart w:id="4773" w:name="_Toc45028479"/>
      <w:bookmarkStart w:id="4774" w:name="_Toc45029314"/>
      <w:bookmarkStart w:id="4775" w:name="_Toc51868077"/>
      <w:bookmarkStart w:id="4776" w:name="_Toc58582724"/>
      <w:r w:rsidRPr="00B3056F">
        <w:t>6.5.6.2.13</w:t>
      </w:r>
      <w:r w:rsidRPr="00B3056F">
        <w:tab/>
        <w:t>Type: PlmnEcInfo</w:t>
      </w:r>
      <w:bookmarkEnd w:id="4771"/>
      <w:bookmarkEnd w:id="4772"/>
      <w:bookmarkEnd w:id="4773"/>
      <w:bookmarkEnd w:id="4774"/>
      <w:bookmarkEnd w:id="4775"/>
      <w:bookmarkEnd w:id="4776"/>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777" w:name="_Toc27585555"/>
      <w:bookmarkStart w:id="4778" w:name="_Toc36457562"/>
      <w:bookmarkStart w:id="4779" w:name="_Toc45028480"/>
      <w:bookmarkStart w:id="4780" w:name="_Toc45029315"/>
      <w:bookmarkStart w:id="4781" w:name="_Toc51868078"/>
      <w:bookmarkStart w:id="4782" w:name="_Toc58582725"/>
      <w:r w:rsidRPr="00B3056F">
        <w:t>6.5.6.2.14</w:t>
      </w:r>
      <w:r w:rsidRPr="00B3056F">
        <w:tab/>
        <w:t>Type: PpDlPacketCountExt</w:t>
      </w:r>
      <w:bookmarkEnd w:id="4777"/>
      <w:bookmarkEnd w:id="4778"/>
      <w:bookmarkEnd w:id="4779"/>
      <w:bookmarkEnd w:id="4780"/>
      <w:bookmarkEnd w:id="4781"/>
      <w:bookmarkEnd w:id="4782"/>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783" w:name="_Toc36457563"/>
      <w:bookmarkStart w:id="4784" w:name="_Toc45028481"/>
      <w:bookmarkStart w:id="4785" w:name="_Toc45029316"/>
      <w:bookmarkStart w:id="4786" w:name="_Toc51868079"/>
      <w:bookmarkStart w:id="4787" w:name="_Toc58582726"/>
      <w:bookmarkStart w:id="4788" w:name="_Toc27585556"/>
      <w:r w:rsidRPr="00B3056F">
        <w:t>6.5.6.2.15</w:t>
      </w:r>
      <w:r w:rsidRPr="00B3056F">
        <w:tab/>
        <w:t xml:space="preserve">Type: </w:t>
      </w:r>
      <w:r w:rsidRPr="00B3056F">
        <w:rPr>
          <w:lang w:eastAsia="zh-CN"/>
        </w:rPr>
        <w:t>Pp</w:t>
      </w:r>
      <w:r w:rsidRPr="00B3056F">
        <w:rPr>
          <w:rFonts w:eastAsia="Malgun Gothic"/>
        </w:rPr>
        <w:t>MaximumResponseTime</w:t>
      </w:r>
      <w:bookmarkEnd w:id="4783"/>
      <w:bookmarkEnd w:id="4784"/>
      <w:bookmarkEnd w:id="4785"/>
      <w:bookmarkEnd w:id="4786"/>
      <w:bookmarkEnd w:id="4787"/>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77777777"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89" w:name="_Toc36457564"/>
      <w:bookmarkStart w:id="4790" w:name="_Toc45028482"/>
      <w:bookmarkStart w:id="4791" w:name="_Toc45029317"/>
      <w:bookmarkStart w:id="4792" w:name="_Toc51868080"/>
      <w:bookmarkStart w:id="4793" w:name="_Toc58582727"/>
      <w:r w:rsidRPr="00B3056F">
        <w:t>6.5.6.2.16</w:t>
      </w:r>
      <w:r w:rsidRPr="00B3056F">
        <w:tab/>
        <w:t xml:space="preserve">Type: </w:t>
      </w:r>
      <w:r w:rsidRPr="00B3056F">
        <w:rPr>
          <w:rFonts w:eastAsia="Malgun Gothic"/>
        </w:rPr>
        <w:t>PpMaximumLatency</w:t>
      </w:r>
      <w:bookmarkEnd w:id="4789"/>
      <w:bookmarkEnd w:id="4790"/>
      <w:bookmarkEnd w:id="4791"/>
      <w:bookmarkEnd w:id="4792"/>
      <w:bookmarkEnd w:id="4793"/>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77777777"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94" w:name="_Toc36457565"/>
      <w:bookmarkStart w:id="4795" w:name="_Toc45028483"/>
      <w:bookmarkStart w:id="4796" w:name="_Toc45029318"/>
      <w:bookmarkStart w:id="4797" w:name="_Toc51868081"/>
      <w:bookmarkStart w:id="4798" w:name="_Toc58582728"/>
      <w:r w:rsidRPr="00B3056F">
        <w:t>6.5.6.2.17</w:t>
      </w:r>
      <w:r w:rsidRPr="00B3056F">
        <w:tab/>
        <w:t>Type: LcsPrivacy</w:t>
      </w:r>
      <w:bookmarkEnd w:id="4794"/>
      <w:bookmarkEnd w:id="4795"/>
      <w:bookmarkEnd w:id="4796"/>
      <w:bookmarkEnd w:id="4797"/>
      <w:bookmarkEnd w:id="4798"/>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99" w:name="_Toc36457566"/>
      <w:bookmarkStart w:id="4800" w:name="_Toc45028484"/>
      <w:bookmarkStart w:id="4801" w:name="_Toc45029319"/>
      <w:bookmarkStart w:id="4802" w:name="_Toc51868082"/>
      <w:bookmarkStart w:id="4803" w:name="_Toc58582729"/>
      <w:r w:rsidRPr="00B3056F">
        <w:rPr>
          <w:lang w:val="en-US"/>
        </w:rPr>
        <w:t>6.5.6.3</w:t>
      </w:r>
      <w:r w:rsidRPr="00B3056F">
        <w:rPr>
          <w:lang w:val="en-US"/>
        </w:rPr>
        <w:tab/>
        <w:t>Simple data types and enumerations</w:t>
      </w:r>
      <w:bookmarkEnd w:id="4731"/>
      <w:bookmarkEnd w:id="4788"/>
      <w:bookmarkEnd w:id="4799"/>
      <w:bookmarkEnd w:id="4800"/>
      <w:bookmarkEnd w:id="4801"/>
      <w:bookmarkEnd w:id="4802"/>
      <w:bookmarkEnd w:id="4803"/>
    </w:p>
    <w:p w14:paraId="75D748F6" w14:textId="77777777" w:rsidR="00EF45DA" w:rsidRPr="00B3056F" w:rsidRDefault="00EF45DA" w:rsidP="00EF45DA">
      <w:pPr>
        <w:pStyle w:val="Heading5"/>
      </w:pPr>
      <w:bookmarkStart w:id="4804" w:name="_Toc11338833"/>
      <w:bookmarkStart w:id="4805" w:name="_Toc27585557"/>
      <w:bookmarkStart w:id="4806" w:name="_Toc36457567"/>
      <w:bookmarkStart w:id="4807" w:name="_Toc45028485"/>
      <w:bookmarkStart w:id="4808" w:name="_Toc45029320"/>
      <w:bookmarkStart w:id="4809" w:name="_Toc51868083"/>
      <w:bookmarkStart w:id="4810" w:name="_Toc58582730"/>
      <w:r w:rsidRPr="00B3056F">
        <w:t>6.5.6.3.1</w:t>
      </w:r>
      <w:r w:rsidRPr="00B3056F">
        <w:tab/>
        <w:t>Introduction</w:t>
      </w:r>
      <w:bookmarkEnd w:id="4804"/>
      <w:bookmarkEnd w:id="4805"/>
      <w:bookmarkEnd w:id="4806"/>
      <w:bookmarkEnd w:id="4807"/>
      <w:bookmarkEnd w:id="4808"/>
      <w:bookmarkEnd w:id="4809"/>
      <w:bookmarkEnd w:id="4810"/>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811" w:name="_Toc11338834"/>
      <w:bookmarkStart w:id="4812" w:name="_Toc27585558"/>
      <w:bookmarkStart w:id="4813" w:name="_Toc36457568"/>
      <w:bookmarkStart w:id="4814" w:name="_Toc45028486"/>
      <w:bookmarkStart w:id="4815" w:name="_Toc45029321"/>
      <w:bookmarkStart w:id="4816" w:name="_Toc51868084"/>
      <w:bookmarkStart w:id="4817" w:name="_Toc58582731"/>
      <w:r w:rsidRPr="00B3056F">
        <w:t>6.5.6.3.2</w:t>
      </w:r>
      <w:r w:rsidRPr="00B3056F">
        <w:tab/>
        <w:t>Simple data types</w:t>
      </w:r>
      <w:bookmarkEnd w:id="4811"/>
      <w:bookmarkEnd w:id="4812"/>
      <w:bookmarkEnd w:id="4813"/>
      <w:bookmarkEnd w:id="4814"/>
      <w:bookmarkEnd w:id="4815"/>
      <w:bookmarkEnd w:id="4816"/>
      <w:bookmarkEnd w:id="4817"/>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818" w:name="_Toc11338835"/>
      <w:bookmarkStart w:id="4819" w:name="_Toc27585559"/>
      <w:bookmarkStart w:id="4820" w:name="_Toc36457569"/>
      <w:bookmarkStart w:id="4821" w:name="_Toc45028487"/>
      <w:bookmarkStart w:id="4822" w:name="_Toc45029322"/>
      <w:bookmarkStart w:id="4823" w:name="_Toc51868085"/>
      <w:bookmarkStart w:id="4824" w:name="_Toc58582732"/>
      <w:r w:rsidRPr="00B3056F">
        <w:t>6.5.6.3.3</w:t>
      </w:r>
      <w:r w:rsidRPr="00B3056F">
        <w:tab/>
        <w:t>Void</w:t>
      </w:r>
      <w:bookmarkEnd w:id="4818"/>
      <w:bookmarkEnd w:id="4819"/>
      <w:bookmarkEnd w:id="4820"/>
      <w:bookmarkEnd w:id="4821"/>
      <w:bookmarkEnd w:id="4822"/>
      <w:bookmarkEnd w:id="4823"/>
      <w:bookmarkEnd w:id="4824"/>
    </w:p>
    <w:p w14:paraId="23C71560" w14:textId="77777777" w:rsidR="00EF45DA" w:rsidRPr="00B3056F" w:rsidRDefault="00EF45DA" w:rsidP="00EF45DA">
      <w:pPr>
        <w:pStyle w:val="Heading5"/>
      </w:pPr>
      <w:bookmarkStart w:id="4825" w:name="_Toc27585560"/>
      <w:bookmarkStart w:id="4826" w:name="_Toc36457570"/>
      <w:bookmarkStart w:id="4827" w:name="_Toc45028488"/>
      <w:bookmarkStart w:id="4828" w:name="_Toc45029323"/>
      <w:bookmarkStart w:id="4829" w:name="_Toc51868086"/>
      <w:bookmarkStart w:id="4830" w:name="_Toc58582733"/>
      <w:bookmarkStart w:id="4831" w:name="_Toc11338836"/>
      <w:r w:rsidRPr="00B3056F">
        <w:t>6.5.6.3.4</w:t>
      </w:r>
      <w:r w:rsidRPr="00B3056F">
        <w:tab/>
        <w:t>Void</w:t>
      </w:r>
      <w:bookmarkEnd w:id="4825"/>
      <w:bookmarkEnd w:id="4826"/>
      <w:bookmarkEnd w:id="4827"/>
      <w:bookmarkEnd w:id="4828"/>
      <w:bookmarkEnd w:id="4829"/>
      <w:bookmarkEnd w:id="4830"/>
    </w:p>
    <w:p w14:paraId="278BD27A" w14:textId="77777777" w:rsidR="00EF45DA" w:rsidRPr="00B3056F" w:rsidRDefault="00EF45DA" w:rsidP="00EF45DA">
      <w:pPr>
        <w:pStyle w:val="Heading3"/>
      </w:pPr>
      <w:bookmarkStart w:id="4832" w:name="_Toc27585561"/>
      <w:bookmarkStart w:id="4833" w:name="_Toc36457571"/>
      <w:bookmarkStart w:id="4834" w:name="_Toc45028489"/>
      <w:bookmarkStart w:id="4835" w:name="_Toc45029324"/>
      <w:bookmarkStart w:id="4836" w:name="_Toc51868087"/>
      <w:bookmarkStart w:id="4837" w:name="_Toc58582734"/>
      <w:r w:rsidRPr="00B3056F">
        <w:t>6.5.7</w:t>
      </w:r>
      <w:r w:rsidRPr="00B3056F">
        <w:tab/>
        <w:t>Error Handling</w:t>
      </w:r>
      <w:bookmarkEnd w:id="4831"/>
      <w:bookmarkEnd w:id="4832"/>
      <w:bookmarkEnd w:id="4833"/>
      <w:bookmarkEnd w:id="4834"/>
      <w:bookmarkEnd w:id="4835"/>
      <w:bookmarkEnd w:id="4836"/>
      <w:bookmarkEnd w:id="4837"/>
    </w:p>
    <w:p w14:paraId="3A165A8D" w14:textId="77777777" w:rsidR="00EF45DA" w:rsidRPr="00B3056F" w:rsidRDefault="00EF45DA" w:rsidP="00EF45DA">
      <w:pPr>
        <w:pStyle w:val="Heading4"/>
      </w:pPr>
      <w:bookmarkStart w:id="4838" w:name="_Toc11338837"/>
      <w:bookmarkStart w:id="4839" w:name="_Toc27585562"/>
      <w:bookmarkStart w:id="4840" w:name="_Toc36457572"/>
      <w:bookmarkStart w:id="4841" w:name="_Toc45028490"/>
      <w:bookmarkStart w:id="4842" w:name="_Toc45029325"/>
      <w:bookmarkStart w:id="4843" w:name="_Toc51868088"/>
      <w:bookmarkStart w:id="4844" w:name="_Toc58582735"/>
      <w:r w:rsidRPr="00B3056F">
        <w:t>6.5.7.1</w:t>
      </w:r>
      <w:r w:rsidRPr="00B3056F">
        <w:tab/>
        <w:t>General</w:t>
      </w:r>
      <w:bookmarkEnd w:id="4838"/>
      <w:bookmarkEnd w:id="4839"/>
      <w:bookmarkEnd w:id="4840"/>
      <w:bookmarkEnd w:id="4841"/>
      <w:bookmarkEnd w:id="4842"/>
      <w:bookmarkEnd w:id="4843"/>
      <w:bookmarkEnd w:id="4844"/>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845" w:name="_Toc11338838"/>
      <w:bookmarkStart w:id="4846" w:name="_Toc27585563"/>
      <w:bookmarkStart w:id="4847" w:name="_Toc36457573"/>
      <w:bookmarkStart w:id="4848" w:name="_Toc45028491"/>
      <w:bookmarkStart w:id="4849" w:name="_Toc45029326"/>
      <w:bookmarkStart w:id="4850" w:name="_Toc51868089"/>
      <w:bookmarkStart w:id="4851" w:name="_Toc58582736"/>
      <w:r w:rsidRPr="00B3056F">
        <w:t>6.5.7.2</w:t>
      </w:r>
      <w:r w:rsidRPr="00B3056F">
        <w:tab/>
        <w:t>Protocol Errors</w:t>
      </w:r>
      <w:bookmarkEnd w:id="4845"/>
      <w:bookmarkEnd w:id="4846"/>
      <w:bookmarkEnd w:id="4847"/>
      <w:bookmarkEnd w:id="4848"/>
      <w:bookmarkEnd w:id="4849"/>
      <w:bookmarkEnd w:id="4850"/>
      <w:bookmarkEnd w:id="4851"/>
    </w:p>
    <w:p w14:paraId="07DAC0C1" w14:textId="77777777" w:rsidR="00EF45DA" w:rsidRPr="00B3056F" w:rsidRDefault="00EF45DA" w:rsidP="00EF45DA">
      <w:r w:rsidRPr="00B3056F">
        <w:t>Protocol errors handling shall be supported as specified in clause 5.2.7 of 3GPP TS 29.500 [4].</w:t>
      </w:r>
    </w:p>
    <w:p w14:paraId="6E216774" w14:textId="77777777" w:rsidR="00EF45DA" w:rsidRPr="00B3056F" w:rsidRDefault="00EF45DA" w:rsidP="00EF45DA">
      <w:pPr>
        <w:pStyle w:val="Heading4"/>
      </w:pPr>
      <w:bookmarkStart w:id="4852" w:name="_Toc11338839"/>
      <w:bookmarkStart w:id="4853" w:name="_Toc27585564"/>
      <w:bookmarkStart w:id="4854" w:name="_Toc36457574"/>
      <w:bookmarkStart w:id="4855" w:name="_Toc45028492"/>
      <w:bookmarkStart w:id="4856" w:name="_Toc45029327"/>
      <w:bookmarkStart w:id="4857" w:name="_Toc51868090"/>
      <w:bookmarkStart w:id="4858" w:name="_Toc58582737"/>
      <w:r w:rsidRPr="00B3056F">
        <w:t>6.5.7.3</w:t>
      </w:r>
      <w:r w:rsidRPr="00B3056F">
        <w:tab/>
        <w:t>Application Errors</w:t>
      </w:r>
      <w:bookmarkEnd w:id="4852"/>
      <w:bookmarkEnd w:id="4853"/>
      <w:bookmarkEnd w:id="4854"/>
      <w:bookmarkEnd w:id="4855"/>
      <w:bookmarkEnd w:id="4856"/>
      <w:bookmarkEnd w:id="4857"/>
      <w:bookmarkEnd w:id="4858"/>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859" w:name="_Toc11338840"/>
      <w:bookmarkStart w:id="4860" w:name="_Toc27585565"/>
      <w:bookmarkStart w:id="4861" w:name="_Toc36457575"/>
      <w:bookmarkStart w:id="4862" w:name="_Toc45028493"/>
      <w:bookmarkStart w:id="4863" w:name="_Toc45029328"/>
      <w:bookmarkStart w:id="4864" w:name="_Toc51868091"/>
      <w:bookmarkStart w:id="4865" w:name="_Toc58582738"/>
      <w:r w:rsidRPr="00B3056F">
        <w:t>6.5.8</w:t>
      </w:r>
      <w:r w:rsidRPr="00B3056F">
        <w:tab/>
        <w:t>Feature Negotiation</w:t>
      </w:r>
      <w:bookmarkEnd w:id="4859"/>
      <w:bookmarkEnd w:id="4860"/>
      <w:bookmarkEnd w:id="4861"/>
      <w:bookmarkEnd w:id="4862"/>
      <w:bookmarkEnd w:id="4863"/>
      <w:bookmarkEnd w:id="4864"/>
      <w:bookmarkEnd w:id="4865"/>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866" w:name="_Toc11338841"/>
      <w:bookmarkStart w:id="4867" w:name="_Toc27585566"/>
      <w:bookmarkStart w:id="4868" w:name="_Toc36457576"/>
      <w:bookmarkStart w:id="4869" w:name="_Toc45028494"/>
      <w:bookmarkStart w:id="4870" w:name="_Toc45029329"/>
      <w:bookmarkStart w:id="4871" w:name="_Toc51868092"/>
      <w:bookmarkStart w:id="4872" w:name="_Toc58582739"/>
      <w:r w:rsidRPr="00B3056F">
        <w:rPr>
          <w:lang w:val="en-US"/>
        </w:rPr>
        <w:t>6.5.9</w:t>
      </w:r>
      <w:r w:rsidRPr="00B3056F">
        <w:rPr>
          <w:lang w:val="en-US"/>
        </w:rPr>
        <w:tab/>
        <w:t>Security</w:t>
      </w:r>
      <w:bookmarkEnd w:id="4866"/>
      <w:bookmarkEnd w:id="4867"/>
      <w:bookmarkEnd w:id="4868"/>
      <w:bookmarkEnd w:id="4869"/>
      <w:bookmarkEnd w:id="4870"/>
      <w:bookmarkEnd w:id="4871"/>
      <w:bookmarkEnd w:id="4872"/>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77777777" w:rsidR="00EF45DA" w:rsidRPr="00B3056F" w:rsidRDefault="00EF45DA" w:rsidP="00EF45DA">
      <w:pPr>
        <w:rPr>
          <w:lang w:val="en-US"/>
        </w:rPr>
      </w:pPr>
      <w:r w:rsidRPr="00B3056F">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873" w:name="_Toc11338842"/>
      <w:bookmarkStart w:id="4874" w:name="_Toc27585567"/>
      <w:bookmarkStart w:id="4875" w:name="_Toc36457577"/>
      <w:bookmarkStart w:id="4876" w:name="_Toc45028495"/>
      <w:bookmarkStart w:id="4877" w:name="_Toc45029330"/>
      <w:bookmarkStart w:id="4878" w:name="_Toc51868093"/>
      <w:bookmarkStart w:id="4879" w:name="_Toc58582740"/>
      <w:r w:rsidRPr="00B3056F">
        <w:t>6.6</w:t>
      </w:r>
      <w:r w:rsidRPr="00B3056F">
        <w:tab/>
        <w:t>Nudm_NIDDAuthorization Service API</w:t>
      </w:r>
      <w:bookmarkEnd w:id="4873"/>
      <w:bookmarkEnd w:id="4874"/>
      <w:bookmarkEnd w:id="4875"/>
      <w:bookmarkEnd w:id="4876"/>
      <w:bookmarkEnd w:id="4877"/>
      <w:bookmarkEnd w:id="4878"/>
      <w:bookmarkEnd w:id="4879"/>
    </w:p>
    <w:p w14:paraId="032B3814" w14:textId="77777777" w:rsidR="00EF45DA" w:rsidRPr="00B3056F" w:rsidRDefault="00EF45DA" w:rsidP="00EF45DA">
      <w:pPr>
        <w:pStyle w:val="Heading3"/>
      </w:pPr>
      <w:bookmarkStart w:id="4880" w:name="_Toc11338843"/>
      <w:bookmarkStart w:id="4881" w:name="_Toc27585568"/>
      <w:bookmarkStart w:id="4882" w:name="_Toc36457578"/>
      <w:bookmarkStart w:id="4883" w:name="_Toc45028496"/>
      <w:bookmarkStart w:id="4884" w:name="_Toc45029331"/>
      <w:bookmarkStart w:id="4885" w:name="_Toc51868094"/>
      <w:bookmarkStart w:id="4886" w:name="_Toc58582741"/>
      <w:r w:rsidRPr="00B3056F">
        <w:t>6.6.1</w:t>
      </w:r>
      <w:r w:rsidRPr="00B3056F">
        <w:tab/>
        <w:t>API URI</w:t>
      </w:r>
      <w:bookmarkEnd w:id="4880"/>
      <w:bookmarkEnd w:id="4881"/>
      <w:bookmarkEnd w:id="4882"/>
      <w:bookmarkEnd w:id="4883"/>
      <w:bookmarkEnd w:id="4884"/>
      <w:bookmarkEnd w:id="4885"/>
      <w:bookmarkEnd w:id="4886"/>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87" w:name="_Toc11338844"/>
      <w:bookmarkStart w:id="4888" w:name="_Toc27585569"/>
      <w:bookmarkStart w:id="4889" w:name="_Toc36457579"/>
      <w:bookmarkStart w:id="4890" w:name="_Toc45028497"/>
      <w:bookmarkStart w:id="4891" w:name="_Toc45029332"/>
      <w:bookmarkStart w:id="4892" w:name="_Toc51868095"/>
      <w:bookmarkStart w:id="4893" w:name="_Toc58582742"/>
      <w:r w:rsidRPr="00B3056F">
        <w:t>6.6.2</w:t>
      </w:r>
      <w:r w:rsidRPr="00B3056F">
        <w:tab/>
        <w:t>Usage of HTTP</w:t>
      </w:r>
      <w:bookmarkEnd w:id="4887"/>
      <w:bookmarkEnd w:id="4888"/>
      <w:bookmarkEnd w:id="4889"/>
      <w:bookmarkEnd w:id="4890"/>
      <w:bookmarkEnd w:id="4891"/>
      <w:bookmarkEnd w:id="4892"/>
      <w:bookmarkEnd w:id="4893"/>
    </w:p>
    <w:p w14:paraId="550420F6" w14:textId="77777777" w:rsidR="00EF45DA" w:rsidRPr="00B3056F" w:rsidRDefault="00EF45DA" w:rsidP="00EF45DA">
      <w:pPr>
        <w:pStyle w:val="Heading4"/>
      </w:pPr>
      <w:bookmarkStart w:id="4894" w:name="_Toc11338845"/>
      <w:bookmarkStart w:id="4895" w:name="_Toc27585570"/>
      <w:bookmarkStart w:id="4896" w:name="_Toc36457580"/>
      <w:bookmarkStart w:id="4897" w:name="_Toc45028498"/>
      <w:bookmarkStart w:id="4898" w:name="_Toc45029333"/>
      <w:bookmarkStart w:id="4899" w:name="_Toc51868096"/>
      <w:bookmarkStart w:id="4900" w:name="_Toc58582743"/>
      <w:r w:rsidRPr="00B3056F">
        <w:t>6.6.2.1</w:t>
      </w:r>
      <w:r w:rsidRPr="00B3056F">
        <w:tab/>
        <w:t>General</w:t>
      </w:r>
      <w:bookmarkEnd w:id="4894"/>
      <w:bookmarkEnd w:id="4895"/>
      <w:bookmarkEnd w:id="4896"/>
      <w:bookmarkEnd w:id="4897"/>
      <w:bookmarkEnd w:id="4898"/>
      <w:bookmarkEnd w:id="4899"/>
      <w:bookmarkEnd w:id="4900"/>
    </w:p>
    <w:p w14:paraId="1A715004" w14:textId="77777777" w:rsidR="00EF45DA" w:rsidRPr="00B3056F" w:rsidRDefault="00EF45DA" w:rsidP="00EF45DA">
      <w:r w:rsidRPr="00B3056F">
        <w:t>HTTP/2, as defined in IETF RFC 7540 [13], shall be used as specified in clause 5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901" w:name="_Toc11338846"/>
      <w:bookmarkStart w:id="4902" w:name="_Toc27585571"/>
      <w:bookmarkStart w:id="4903" w:name="_Toc36457581"/>
      <w:bookmarkStart w:id="4904" w:name="_Toc45028499"/>
      <w:bookmarkStart w:id="4905" w:name="_Toc45029334"/>
      <w:bookmarkStart w:id="4906" w:name="_Toc51868097"/>
      <w:bookmarkStart w:id="4907" w:name="_Toc58582744"/>
      <w:r w:rsidRPr="00B3056F">
        <w:t>6.6.2.2</w:t>
      </w:r>
      <w:r w:rsidRPr="00B3056F">
        <w:tab/>
        <w:t>HTTP standard headers</w:t>
      </w:r>
      <w:bookmarkEnd w:id="4901"/>
      <w:bookmarkEnd w:id="4902"/>
      <w:bookmarkEnd w:id="4903"/>
      <w:bookmarkEnd w:id="4904"/>
      <w:bookmarkEnd w:id="4905"/>
      <w:bookmarkEnd w:id="4906"/>
      <w:bookmarkEnd w:id="4907"/>
    </w:p>
    <w:p w14:paraId="4DC2108B" w14:textId="77777777" w:rsidR="00EF45DA" w:rsidRPr="00B3056F" w:rsidRDefault="00EF45DA" w:rsidP="00EF45DA">
      <w:pPr>
        <w:pStyle w:val="Heading5"/>
        <w:rPr>
          <w:lang w:eastAsia="zh-CN"/>
        </w:rPr>
      </w:pPr>
      <w:bookmarkStart w:id="4908" w:name="_Toc11338847"/>
      <w:bookmarkStart w:id="4909" w:name="_Toc27585572"/>
      <w:bookmarkStart w:id="4910" w:name="_Toc36457582"/>
      <w:bookmarkStart w:id="4911" w:name="_Toc45028500"/>
      <w:bookmarkStart w:id="4912" w:name="_Toc45029335"/>
      <w:bookmarkStart w:id="4913" w:name="_Toc51868098"/>
      <w:bookmarkStart w:id="4914" w:name="_Toc58582745"/>
      <w:r w:rsidRPr="00B3056F">
        <w:t>6.6.2.2.1</w:t>
      </w:r>
      <w:r w:rsidRPr="00B3056F">
        <w:rPr>
          <w:rFonts w:hint="eastAsia"/>
          <w:lang w:eastAsia="zh-CN"/>
        </w:rPr>
        <w:tab/>
      </w:r>
      <w:r w:rsidRPr="00B3056F">
        <w:rPr>
          <w:lang w:eastAsia="zh-CN"/>
        </w:rPr>
        <w:t>General</w:t>
      </w:r>
      <w:bookmarkEnd w:id="4908"/>
      <w:bookmarkEnd w:id="4909"/>
      <w:bookmarkEnd w:id="4910"/>
      <w:bookmarkEnd w:id="4911"/>
      <w:bookmarkEnd w:id="4912"/>
      <w:bookmarkEnd w:id="4913"/>
      <w:bookmarkEnd w:id="4914"/>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915" w:name="_Toc11338848"/>
      <w:bookmarkStart w:id="4916" w:name="_Toc27585573"/>
      <w:bookmarkStart w:id="4917" w:name="_Toc36457583"/>
      <w:bookmarkStart w:id="4918" w:name="_Toc45028501"/>
      <w:bookmarkStart w:id="4919" w:name="_Toc45029336"/>
      <w:bookmarkStart w:id="4920" w:name="_Toc51868099"/>
      <w:bookmarkStart w:id="4921" w:name="_Toc58582746"/>
      <w:r w:rsidRPr="00B3056F">
        <w:t>6.6.2.2.2</w:t>
      </w:r>
      <w:r w:rsidRPr="00B3056F">
        <w:tab/>
        <w:t>Content type</w:t>
      </w:r>
      <w:bookmarkEnd w:id="4915"/>
      <w:bookmarkEnd w:id="4916"/>
      <w:bookmarkEnd w:id="4917"/>
      <w:bookmarkEnd w:id="4918"/>
      <w:bookmarkEnd w:id="4919"/>
      <w:bookmarkEnd w:id="4920"/>
      <w:bookmarkEnd w:id="4921"/>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922" w:name="_Toc11338849"/>
      <w:bookmarkStart w:id="4923" w:name="_Toc27585574"/>
      <w:bookmarkStart w:id="4924" w:name="_Toc36457584"/>
      <w:bookmarkStart w:id="4925" w:name="_Toc45028502"/>
      <w:bookmarkStart w:id="4926" w:name="_Toc45029337"/>
      <w:bookmarkStart w:id="4927" w:name="_Toc51868100"/>
      <w:bookmarkStart w:id="4928" w:name="_Toc58582747"/>
      <w:r w:rsidRPr="00B3056F">
        <w:t>6.6.2.3</w:t>
      </w:r>
      <w:r w:rsidRPr="00B3056F">
        <w:tab/>
        <w:t>HTTP custom headers</w:t>
      </w:r>
      <w:bookmarkEnd w:id="4922"/>
      <w:bookmarkEnd w:id="4923"/>
      <w:bookmarkEnd w:id="4924"/>
      <w:bookmarkEnd w:id="4925"/>
      <w:bookmarkEnd w:id="4926"/>
      <w:bookmarkEnd w:id="4927"/>
      <w:bookmarkEnd w:id="4928"/>
    </w:p>
    <w:p w14:paraId="01EBF873" w14:textId="77777777" w:rsidR="00EF45DA" w:rsidRPr="00B3056F" w:rsidRDefault="00EF45DA" w:rsidP="00EF45DA">
      <w:pPr>
        <w:pStyle w:val="Heading5"/>
        <w:rPr>
          <w:lang w:eastAsia="zh-CN"/>
        </w:rPr>
      </w:pPr>
      <w:bookmarkStart w:id="4929" w:name="_Toc11338850"/>
      <w:bookmarkStart w:id="4930" w:name="_Toc27585575"/>
      <w:bookmarkStart w:id="4931" w:name="_Toc36457585"/>
      <w:bookmarkStart w:id="4932" w:name="_Toc45028503"/>
      <w:bookmarkStart w:id="4933" w:name="_Toc45029338"/>
      <w:bookmarkStart w:id="4934" w:name="_Toc51868101"/>
      <w:bookmarkStart w:id="4935" w:name="_Toc58582748"/>
      <w:r w:rsidRPr="00B3056F">
        <w:t>6.6.2.3.1</w:t>
      </w:r>
      <w:r w:rsidRPr="00B3056F">
        <w:rPr>
          <w:rFonts w:hint="eastAsia"/>
          <w:lang w:eastAsia="zh-CN"/>
        </w:rPr>
        <w:tab/>
      </w:r>
      <w:r w:rsidRPr="00B3056F">
        <w:rPr>
          <w:lang w:eastAsia="zh-CN"/>
        </w:rPr>
        <w:t>General</w:t>
      </w:r>
      <w:bookmarkEnd w:id="4929"/>
      <w:bookmarkEnd w:id="4930"/>
      <w:bookmarkEnd w:id="4931"/>
      <w:bookmarkEnd w:id="4932"/>
      <w:bookmarkEnd w:id="4933"/>
      <w:bookmarkEnd w:id="4934"/>
      <w:bookmarkEnd w:id="4935"/>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936" w:name="_Toc11338851"/>
      <w:bookmarkStart w:id="4937" w:name="_Toc27585576"/>
      <w:bookmarkStart w:id="4938" w:name="_Toc36457586"/>
      <w:bookmarkStart w:id="4939" w:name="_Toc45028504"/>
      <w:bookmarkStart w:id="4940" w:name="_Toc45029339"/>
      <w:bookmarkStart w:id="4941" w:name="_Toc51868102"/>
      <w:bookmarkStart w:id="4942" w:name="_Toc58582749"/>
      <w:r w:rsidRPr="00B3056F">
        <w:t>6.6.3</w:t>
      </w:r>
      <w:r w:rsidRPr="00B3056F">
        <w:tab/>
        <w:t>Resources</w:t>
      </w:r>
      <w:bookmarkEnd w:id="4936"/>
      <w:bookmarkEnd w:id="4937"/>
      <w:bookmarkEnd w:id="4938"/>
      <w:bookmarkEnd w:id="4939"/>
      <w:bookmarkEnd w:id="4940"/>
      <w:bookmarkEnd w:id="4941"/>
      <w:bookmarkEnd w:id="4942"/>
    </w:p>
    <w:p w14:paraId="20E3B38C" w14:textId="77777777" w:rsidR="00EF45DA" w:rsidRPr="00B3056F" w:rsidRDefault="00EF45DA" w:rsidP="00EF45DA">
      <w:pPr>
        <w:pStyle w:val="Heading4"/>
      </w:pPr>
      <w:bookmarkStart w:id="4943" w:name="_Toc11338852"/>
      <w:bookmarkStart w:id="4944" w:name="_Toc27585577"/>
      <w:bookmarkStart w:id="4945" w:name="_Toc36457587"/>
      <w:bookmarkStart w:id="4946" w:name="_Toc45028505"/>
      <w:bookmarkStart w:id="4947" w:name="_Toc45029340"/>
      <w:bookmarkStart w:id="4948" w:name="_Toc51868103"/>
      <w:bookmarkStart w:id="4949" w:name="_Toc58582750"/>
      <w:r w:rsidRPr="00B3056F">
        <w:t>6.6.3.1</w:t>
      </w:r>
      <w:r w:rsidRPr="00B3056F">
        <w:tab/>
        <w:t>Overview</w:t>
      </w:r>
      <w:bookmarkEnd w:id="4943"/>
      <w:bookmarkEnd w:id="4944"/>
      <w:bookmarkEnd w:id="4945"/>
      <w:bookmarkEnd w:id="4946"/>
      <w:bookmarkEnd w:id="4947"/>
      <w:bookmarkEnd w:id="4948"/>
      <w:bookmarkEnd w:id="4949"/>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0" type="#_x0000_t75" style="width:302.7pt;height:122.7pt" o:ole="">
            <v:imagedata r:id="rId182" o:title=""/>
          </v:shape>
          <o:OLEObject Type="Embed" ProgID="Visio.Drawing.11" ShapeID="_x0000_i1110" DrawAspect="Content" ObjectID="_1669228264" r:id="rId183"/>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77777777" w:rsidR="00EF45DA" w:rsidRPr="00B3056F" w:rsidRDefault="00EF45DA" w:rsidP="001330D7">
            <w:pPr>
              <w:pStyle w:val="TAL"/>
            </w:pPr>
            <w:r w:rsidRPr="00B3056F">
              <w:t>/{ueIdentity}/authorization</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950" w:name="_Toc11338853"/>
      <w:bookmarkStart w:id="4951" w:name="_Toc27585578"/>
      <w:bookmarkStart w:id="4952" w:name="_Toc36457588"/>
      <w:bookmarkStart w:id="4953" w:name="_Toc45028506"/>
      <w:bookmarkStart w:id="4954" w:name="_Toc45029341"/>
      <w:bookmarkStart w:id="4955" w:name="_Toc51868104"/>
      <w:bookmarkStart w:id="4956" w:name="_Toc58582751"/>
      <w:r w:rsidRPr="00B3056F">
        <w:t>6.6.3.2</w:t>
      </w:r>
      <w:r w:rsidRPr="00B3056F">
        <w:tab/>
        <w:t>Resource: ueIdentity (Document)</w:t>
      </w:r>
      <w:bookmarkEnd w:id="4950"/>
      <w:bookmarkEnd w:id="4951"/>
      <w:bookmarkEnd w:id="4952"/>
      <w:bookmarkEnd w:id="4953"/>
      <w:bookmarkEnd w:id="4954"/>
      <w:bookmarkEnd w:id="4955"/>
      <w:bookmarkEnd w:id="4956"/>
    </w:p>
    <w:p w14:paraId="5EF6115C" w14:textId="77777777" w:rsidR="00EF45DA" w:rsidRPr="00B3056F" w:rsidRDefault="00EF45DA" w:rsidP="00EF45DA">
      <w:pPr>
        <w:pStyle w:val="Heading5"/>
      </w:pPr>
      <w:bookmarkStart w:id="4957" w:name="_Toc11338854"/>
      <w:bookmarkStart w:id="4958" w:name="_Toc27585579"/>
      <w:bookmarkStart w:id="4959" w:name="_Toc36457589"/>
      <w:bookmarkStart w:id="4960" w:name="_Toc45028507"/>
      <w:bookmarkStart w:id="4961" w:name="_Toc45029342"/>
      <w:bookmarkStart w:id="4962" w:name="_Toc51868105"/>
      <w:bookmarkStart w:id="4963" w:name="_Toc58582752"/>
      <w:r w:rsidRPr="00B3056F">
        <w:t>6.6.3.2.1</w:t>
      </w:r>
      <w:r w:rsidRPr="00B3056F">
        <w:tab/>
        <w:t>Description</w:t>
      </w:r>
      <w:bookmarkEnd w:id="4957"/>
      <w:bookmarkEnd w:id="4958"/>
      <w:bookmarkEnd w:id="4959"/>
      <w:bookmarkEnd w:id="4960"/>
      <w:bookmarkEnd w:id="4961"/>
      <w:bookmarkEnd w:id="4962"/>
      <w:bookmarkEnd w:id="4963"/>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964" w:name="_Toc11338855"/>
      <w:bookmarkStart w:id="4965" w:name="_Toc27585580"/>
      <w:bookmarkStart w:id="4966" w:name="_Toc36457590"/>
      <w:bookmarkStart w:id="4967" w:name="_Toc45028508"/>
      <w:bookmarkStart w:id="4968" w:name="_Toc45029343"/>
      <w:bookmarkStart w:id="4969" w:name="_Toc51868106"/>
      <w:bookmarkStart w:id="4970" w:name="_Toc58582753"/>
      <w:r w:rsidRPr="00B3056F">
        <w:t>6.6.3.2.2</w:t>
      </w:r>
      <w:r w:rsidRPr="00B3056F">
        <w:tab/>
        <w:t>Resource Definition</w:t>
      </w:r>
      <w:bookmarkEnd w:id="4964"/>
      <w:bookmarkEnd w:id="4965"/>
      <w:bookmarkEnd w:id="4966"/>
      <w:bookmarkEnd w:id="4967"/>
      <w:bookmarkEnd w:id="4968"/>
      <w:bookmarkEnd w:id="4969"/>
      <w:bookmarkEnd w:id="4970"/>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F45DA">
      <w:pPr>
        <w:rPr>
          <w:rFonts w:ascii="Arial" w:hAnsi="Arial" w:cs="Arial"/>
        </w:rPr>
      </w:pPr>
      <w:r w:rsidRPr="00B3056F">
        <w:t>This resource shall support the resource URI variables defined in table 6.6.3.2.2-1</w:t>
      </w:r>
      <w:r w:rsidRPr="00B3056F">
        <w:rPr>
          <w:rFonts w:ascii="Arial" w:hAnsi="Arial" w:cs="Arial"/>
        </w:rPr>
        <w:t>.</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29984C02" w:rsidR="00E456BC" w:rsidRPr="00B3056F" w:rsidRDefault="00E456BC" w:rsidP="00E456BC">
            <w:pPr>
              <w:pStyle w:val="TAL"/>
            </w:pPr>
            <w:r w:rsidRPr="00B3056F">
              <w:t>Represents the GPSI or External Group Identifier (see 3GPP TS 23.501 [2] clause 7.2.5)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971" w:name="_Toc11338856"/>
      <w:bookmarkStart w:id="4972" w:name="_Toc27585581"/>
      <w:bookmarkStart w:id="4973" w:name="_Toc36457591"/>
      <w:bookmarkStart w:id="4974" w:name="_Toc45028509"/>
      <w:bookmarkStart w:id="4975" w:name="_Toc45029344"/>
      <w:bookmarkStart w:id="4976" w:name="_Toc51868107"/>
      <w:bookmarkStart w:id="4977" w:name="_Toc58582754"/>
      <w:r w:rsidRPr="00B3056F">
        <w:t>6.6.3.2.3</w:t>
      </w:r>
      <w:r w:rsidRPr="00B3056F">
        <w:tab/>
        <w:t>Resource Standard Methods</w:t>
      </w:r>
      <w:bookmarkEnd w:id="4971"/>
      <w:bookmarkEnd w:id="4972"/>
      <w:bookmarkEnd w:id="4973"/>
      <w:bookmarkEnd w:id="4974"/>
      <w:bookmarkEnd w:id="4975"/>
      <w:bookmarkEnd w:id="4976"/>
      <w:bookmarkEnd w:id="4977"/>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978" w:name="_Toc27585582"/>
      <w:bookmarkStart w:id="4979" w:name="_Toc36457592"/>
      <w:bookmarkStart w:id="4980" w:name="_Toc45028510"/>
      <w:bookmarkStart w:id="4981" w:name="_Toc45029345"/>
      <w:bookmarkStart w:id="4982" w:name="_Toc51868108"/>
      <w:bookmarkStart w:id="4983" w:name="_Toc58582755"/>
      <w:bookmarkStart w:id="4984" w:name="_Toc11338858"/>
      <w:r w:rsidRPr="00B3056F">
        <w:t>6.6.3.2.4</w:t>
      </w:r>
      <w:r w:rsidRPr="00B3056F">
        <w:tab/>
        <w:t>Resource Custom Operations</w:t>
      </w:r>
      <w:bookmarkEnd w:id="4978"/>
      <w:bookmarkEnd w:id="4979"/>
      <w:bookmarkEnd w:id="4980"/>
      <w:bookmarkEnd w:id="4981"/>
      <w:bookmarkEnd w:id="4982"/>
      <w:bookmarkEnd w:id="4983"/>
    </w:p>
    <w:p w14:paraId="4602540D" w14:textId="77777777" w:rsidR="00EF45DA" w:rsidRPr="00B3056F" w:rsidRDefault="00EF45DA" w:rsidP="00EF45DA">
      <w:pPr>
        <w:pStyle w:val="Heading6"/>
        <w:ind w:left="0" w:firstLine="0"/>
      </w:pPr>
      <w:bookmarkStart w:id="4985" w:name="_Toc27585583"/>
      <w:bookmarkStart w:id="4986" w:name="_Toc36457593"/>
      <w:bookmarkStart w:id="4987" w:name="_Toc45028511"/>
      <w:bookmarkStart w:id="4988" w:name="_Toc45029346"/>
      <w:bookmarkStart w:id="4989" w:name="_Toc51868109"/>
      <w:bookmarkStart w:id="4990" w:name="_Toc58582756"/>
      <w:r w:rsidRPr="00B3056F">
        <w:t>6.6.3.2.4.1</w:t>
      </w:r>
      <w:r w:rsidRPr="00B3056F">
        <w:tab/>
        <w:t>Overview</w:t>
      </w:r>
      <w:bookmarkEnd w:id="4985"/>
      <w:bookmarkEnd w:id="4986"/>
      <w:bookmarkEnd w:id="4987"/>
      <w:bookmarkEnd w:id="4988"/>
      <w:bookmarkEnd w:id="4989"/>
      <w:bookmarkEnd w:id="4990"/>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EF45DA">
      <w:pPr>
        <w:pStyle w:val="Heading6"/>
        <w:ind w:left="0" w:firstLine="0"/>
      </w:pPr>
      <w:bookmarkStart w:id="4991" w:name="_Toc27585584"/>
      <w:bookmarkStart w:id="4992" w:name="_Toc36457594"/>
      <w:bookmarkStart w:id="4993" w:name="_Toc45028512"/>
      <w:bookmarkStart w:id="4994" w:name="_Toc45029347"/>
      <w:bookmarkStart w:id="4995" w:name="_Toc51868110"/>
      <w:bookmarkStart w:id="4996" w:name="_Toc58582757"/>
      <w:r w:rsidRPr="00B3056F">
        <w:t>6.6.3.2.4.2</w:t>
      </w:r>
      <w:r w:rsidRPr="00B3056F">
        <w:tab/>
        <w:t>Operation: authorize</w:t>
      </w:r>
      <w:bookmarkEnd w:id="4991"/>
      <w:bookmarkEnd w:id="4992"/>
      <w:bookmarkEnd w:id="4993"/>
      <w:bookmarkEnd w:id="4994"/>
      <w:bookmarkEnd w:id="4995"/>
      <w:bookmarkEnd w:id="4996"/>
    </w:p>
    <w:p w14:paraId="103A377A" w14:textId="77777777" w:rsidR="00EF45DA" w:rsidRPr="00B3056F" w:rsidRDefault="00EF45DA" w:rsidP="00EF45DA">
      <w:pPr>
        <w:pStyle w:val="Heading7"/>
      </w:pPr>
      <w:bookmarkStart w:id="4997" w:name="_Toc27585585"/>
      <w:bookmarkStart w:id="4998" w:name="_Toc36457595"/>
      <w:bookmarkStart w:id="4999" w:name="_Toc45028513"/>
      <w:bookmarkStart w:id="5000" w:name="_Toc45029348"/>
      <w:bookmarkStart w:id="5001" w:name="_Toc51868111"/>
      <w:bookmarkStart w:id="5002" w:name="_Toc58582758"/>
      <w:r w:rsidRPr="00B3056F">
        <w:t>6.6.3.2.4.2.1</w:t>
      </w:r>
      <w:r w:rsidRPr="00B3056F">
        <w:tab/>
        <w:t>Description</w:t>
      </w:r>
      <w:bookmarkEnd w:id="4997"/>
      <w:bookmarkEnd w:id="4998"/>
      <w:bookmarkEnd w:id="4999"/>
      <w:bookmarkEnd w:id="5000"/>
      <w:bookmarkEnd w:id="5001"/>
      <w:bookmarkEnd w:id="5002"/>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EF45DA">
      <w:pPr>
        <w:pStyle w:val="Heading7"/>
      </w:pPr>
      <w:bookmarkStart w:id="5003" w:name="_Toc27585586"/>
      <w:bookmarkStart w:id="5004" w:name="_Toc36457596"/>
      <w:bookmarkStart w:id="5005" w:name="_Toc45028514"/>
      <w:bookmarkStart w:id="5006" w:name="_Toc45029349"/>
      <w:bookmarkStart w:id="5007" w:name="_Toc51868112"/>
      <w:bookmarkStart w:id="5008" w:name="_Toc58582759"/>
      <w:r w:rsidRPr="00B3056F">
        <w:t>6.6.3.2.4.2.2</w:t>
      </w:r>
      <w:r w:rsidRPr="00B3056F">
        <w:tab/>
        <w:t>Operation Definition</w:t>
      </w:r>
      <w:bookmarkEnd w:id="5003"/>
      <w:bookmarkEnd w:id="5004"/>
      <w:bookmarkEnd w:id="5005"/>
      <w:bookmarkEnd w:id="5006"/>
      <w:bookmarkEnd w:id="5007"/>
      <w:bookmarkEnd w:id="5008"/>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1330D7">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1330D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5009" w:name="_Toc27585587"/>
      <w:bookmarkStart w:id="5010" w:name="_Toc36457597"/>
      <w:bookmarkStart w:id="5011" w:name="_Toc45028515"/>
      <w:bookmarkStart w:id="5012" w:name="_Toc45029350"/>
      <w:bookmarkStart w:id="5013" w:name="_Toc51868113"/>
      <w:bookmarkStart w:id="5014" w:name="_Toc58582760"/>
      <w:r w:rsidRPr="00B3056F">
        <w:t>6.6.4</w:t>
      </w:r>
      <w:r w:rsidRPr="00B3056F">
        <w:tab/>
        <w:t>Custom Operations without associated resources</w:t>
      </w:r>
      <w:bookmarkEnd w:id="4984"/>
      <w:bookmarkEnd w:id="5009"/>
      <w:bookmarkEnd w:id="5010"/>
      <w:bookmarkEnd w:id="5011"/>
      <w:bookmarkEnd w:id="5012"/>
      <w:bookmarkEnd w:id="5013"/>
      <w:bookmarkEnd w:id="5014"/>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5015" w:name="_Toc11338859"/>
      <w:bookmarkStart w:id="5016" w:name="_Toc27585588"/>
      <w:bookmarkStart w:id="5017" w:name="_Toc36457598"/>
      <w:bookmarkStart w:id="5018" w:name="_Toc45028516"/>
      <w:bookmarkStart w:id="5019" w:name="_Toc45029351"/>
      <w:bookmarkStart w:id="5020" w:name="_Toc51868114"/>
      <w:bookmarkStart w:id="5021" w:name="_Toc58582761"/>
      <w:r w:rsidRPr="00B3056F">
        <w:t>6.6.5</w:t>
      </w:r>
      <w:r w:rsidRPr="00B3056F">
        <w:tab/>
        <w:t>Notifications</w:t>
      </w:r>
      <w:bookmarkEnd w:id="5015"/>
      <w:bookmarkEnd w:id="5016"/>
      <w:bookmarkEnd w:id="5017"/>
      <w:bookmarkEnd w:id="5018"/>
      <w:bookmarkEnd w:id="5019"/>
      <w:bookmarkEnd w:id="5020"/>
      <w:bookmarkEnd w:id="5021"/>
    </w:p>
    <w:p w14:paraId="179592EE" w14:textId="77777777" w:rsidR="00EF45DA" w:rsidRPr="00B3056F" w:rsidRDefault="00EF45DA" w:rsidP="00EF45DA">
      <w:pPr>
        <w:pStyle w:val="Heading4"/>
      </w:pPr>
      <w:bookmarkStart w:id="5022" w:name="_Toc11338860"/>
      <w:bookmarkStart w:id="5023" w:name="_Toc27585589"/>
      <w:bookmarkStart w:id="5024" w:name="_Toc36457599"/>
      <w:bookmarkStart w:id="5025" w:name="_Toc45028517"/>
      <w:bookmarkStart w:id="5026" w:name="_Toc45029352"/>
      <w:bookmarkStart w:id="5027" w:name="_Toc51868115"/>
      <w:bookmarkStart w:id="5028" w:name="_Toc58582762"/>
      <w:r w:rsidRPr="00B3056F">
        <w:t>6.6.5.1</w:t>
      </w:r>
      <w:r w:rsidRPr="00B3056F">
        <w:tab/>
        <w:t>General</w:t>
      </w:r>
      <w:bookmarkEnd w:id="5022"/>
      <w:bookmarkEnd w:id="5023"/>
      <w:bookmarkEnd w:id="5024"/>
      <w:bookmarkEnd w:id="5025"/>
      <w:bookmarkEnd w:id="5026"/>
      <w:bookmarkEnd w:id="5027"/>
      <w:bookmarkEnd w:id="5028"/>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5029" w:name="_Toc27585590"/>
      <w:bookmarkStart w:id="5030" w:name="_Toc36457600"/>
      <w:bookmarkStart w:id="5031" w:name="_Toc45028518"/>
      <w:bookmarkStart w:id="5032" w:name="_Toc45029353"/>
      <w:bookmarkStart w:id="5033" w:name="_Toc51868116"/>
      <w:bookmarkStart w:id="5034" w:name="_Toc58582763"/>
      <w:bookmarkStart w:id="5035" w:name="_Toc11338861"/>
      <w:r w:rsidRPr="00B3056F">
        <w:t>6.6.5.2</w:t>
      </w:r>
      <w:r w:rsidRPr="00B3056F">
        <w:tab/>
        <w:t>Nidd Authorization Data Update Notification</w:t>
      </w:r>
      <w:bookmarkEnd w:id="5029"/>
      <w:bookmarkEnd w:id="5030"/>
      <w:bookmarkEnd w:id="5031"/>
      <w:bookmarkEnd w:id="5032"/>
      <w:bookmarkEnd w:id="5033"/>
      <w:bookmarkEnd w:id="5034"/>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5036" w:name="_Toc27585591"/>
    </w:p>
    <w:p w14:paraId="724636E4" w14:textId="77777777" w:rsidR="00EF45DA" w:rsidRPr="00B3056F" w:rsidRDefault="00EF45DA" w:rsidP="00EF45DA">
      <w:pPr>
        <w:pStyle w:val="Heading3"/>
      </w:pPr>
      <w:bookmarkStart w:id="5037" w:name="_Toc36457601"/>
      <w:bookmarkStart w:id="5038" w:name="_Toc45028519"/>
      <w:bookmarkStart w:id="5039" w:name="_Toc45029354"/>
      <w:bookmarkStart w:id="5040" w:name="_Toc51868117"/>
      <w:bookmarkStart w:id="5041" w:name="_Toc58582764"/>
      <w:r w:rsidRPr="00B3056F">
        <w:t>6.6.6</w:t>
      </w:r>
      <w:r w:rsidRPr="00B3056F">
        <w:tab/>
        <w:t>Data Model</w:t>
      </w:r>
      <w:bookmarkEnd w:id="5035"/>
      <w:bookmarkEnd w:id="5036"/>
      <w:bookmarkEnd w:id="5037"/>
      <w:bookmarkEnd w:id="5038"/>
      <w:bookmarkEnd w:id="5039"/>
      <w:bookmarkEnd w:id="5040"/>
      <w:bookmarkEnd w:id="5041"/>
    </w:p>
    <w:p w14:paraId="0AB4B195" w14:textId="77777777" w:rsidR="00EF45DA" w:rsidRPr="00B3056F" w:rsidRDefault="00EF45DA" w:rsidP="00EF45DA">
      <w:pPr>
        <w:pStyle w:val="Heading4"/>
      </w:pPr>
      <w:bookmarkStart w:id="5042" w:name="_Toc11338862"/>
      <w:bookmarkStart w:id="5043" w:name="_Toc27585592"/>
      <w:bookmarkStart w:id="5044" w:name="_Toc36457602"/>
      <w:bookmarkStart w:id="5045" w:name="_Toc45028520"/>
      <w:bookmarkStart w:id="5046" w:name="_Toc45029355"/>
      <w:bookmarkStart w:id="5047" w:name="_Toc51868118"/>
      <w:bookmarkStart w:id="5048" w:name="_Toc58582765"/>
      <w:r w:rsidRPr="00B3056F">
        <w:t>6.6.6.1</w:t>
      </w:r>
      <w:r w:rsidRPr="00B3056F">
        <w:tab/>
        <w:t>General</w:t>
      </w:r>
      <w:bookmarkEnd w:id="5042"/>
      <w:bookmarkEnd w:id="5043"/>
      <w:bookmarkEnd w:id="5044"/>
      <w:bookmarkEnd w:id="5045"/>
      <w:bookmarkEnd w:id="5046"/>
      <w:bookmarkEnd w:id="5047"/>
      <w:bookmarkEnd w:id="5048"/>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EF45DA" w:rsidRPr="00B3056F" w14:paraId="00D01651"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gridSpan w:val="2"/>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F3411F" w:rsidRPr="00B3056F" w14:paraId="155C54F0" w14:textId="77777777" w:rsidTr="00F3411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07DCD1" w14:textId="77777777" w:rsidR="00F3411F" w:rsidRPr="00B3056F" w:rsidRDefault="00F3411F" w:rsidP="006A1FAE">
            <w:pPr>
              <w:pStyle w:val="TAL"/>
            </w:pPr>
            <w:r>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23AEF4B3" w14:textId="77777777" w:rsidR="00F3411F" w:rsidRPr="00B3056F" w:rsidRDefault="00F3411F" w:rsidP="006A1FAE">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09EE4867" w14:textId="77777777" w:rsidR="00F3411F" w:rsidRPr="00B3056F" w:rsidRDefault="00F3411F" w:rsidP="006A1FAE">
            <w:pPr>
              <w:pStyle w:val="TAL"/>
              <w:rPr>
                <w:rFonts w:cs="Arial"/>
                <w:szCs w:val="18"/>
              </w:rPr>
            </w:pPr>
          </w:p>
        </w:tc>
      </w:tr>
      <w:tr w:rsidR="00EF45DA" w:rsidRPr="00B3056F" w14:paraId="169A14BC"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B73841" w14:textId="77777777" w:rsidR="00EF45DA" w:rsidRPr="00B3056F" w:rsidRDefault="00EF45DA" w:rsidP="001330D7">
            <w:pPr>
              <w:pStyle w:val="TAL"/>
            </w:pPr>
            <w:r w:rsidRPr="00B3056F">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1F5E604" w14:textId="77777777" w:rsidR="00EF45DA" w:rsidRPr="00B3056F" w:rsidRDefault="00EF45DA" w:rsidP="001330D7">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5185D71B" w14:textId="77777777" w:rsidR="00EF45DA" w:rsidRPr="00B3056F" w:rsidRDefault="00EF45DA" w:rsidP="001330D7">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5049" w:name="_Toc11338863"/>
      <w:bookmarkStart w:id="5050" w:name="_Toc27585593"/>
      <w:bookmarkStart w:id="5051" w:name="_Toc36457603"/>
      <w:bookmarkStart w:id="5052" w:name="_Toc45028521"/>
      <w:bookmarkStart w:id="5053" w:name="_Toc45029356"/>
      <w:bookmarkStart w:id="5054" w:name="_Toc51868119"/>
      <w:bookmarkStart w:id="5055" w:name="_Toc58582766"/>
      <w:r w:rsidRPr="00B3056F">
        <w:rPr>
          <w:lang w:val="en-US"/>
        </w:rPr>
        <w:t>6.6.6.2</w:t>
      </w:r>
      <w:r w:rsidRPr="00B3056F">
        <w:rPr>
          <w:lang w:val="en-US"/>
        </w:rPr>
        <w:tab/>
        <w:t>Structured data types</w:t>
      </w:r>
      <w:bookmarkEnd w:id="5049"/>
      <w:bookmarkEnd w:id="5050"/>
      <w:bookmarkEnd w:id="5051"/>
      <w:bookmarkEnd w:id="5052"/>
      <w:bookmarkEnd w:id="5053"/>
      <w:bookmarkEnd w:id="5054"/>
      <w:bookmarkEnd w:id="5055"/>
    </w:p>
    <w:p w14:paraId="2F6C008B" w14:textId="77777777" w:rsidR="00EF45DA" w:rsidRPr="00B3056F" w:rsidRDefault="00EF45DA" w:rsidP="00EF45DA">
      <w:pPr>
        <w:pStyle w:val="Heading5"/>
      </w:pPr>
      <w:bookmarkStart w:id="5056" w:name="_Toc11338864"/>
      <w:bookmarkStart w:id="5057" w:name="_Toc27585594"/>
      <w:bookmarkStart w:id="5058" w:name="_Toc36457604"/>
      <w:bookmarkStart w:id="5059" w:name="_Toc45028522"/>
      <w:bookmarkStart w:id="5060" w:name="_Toc45029357"/>
      <w:bookmarkStart w:id="5061" w:name="_Toc51868120"/>
      <w:bookmarkStart w:id="5062" w:name="_Toc58582767"/>
      <w:r w:rsidRPr="00B3056F">
        <w:t>6.6.6.2.1</w:t>
      </w:r>
      <w:r w:rsidRPr="00B3056F">
        <w:tab/>
        <w:t>Introduction</w:t>
      </w:r>
      <w:bookmarkEnd w:id="5056"/>
      <w:bookmarkEnd w:id="5057"/>
      <w:bookmarkEnd w:id="5058"/>
      <w:bookmarkEnd w:id="5059"/>
      <w:bookmarkEnd w:id="5060"/>
      <w:bookmarkEnd w:id="5061"/>
      <w:bookmarkEnd w:id="5062"/>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5063" w:name="_Toc11338865"/>
      <w:bookmarkStart w:id="5064" w:name="_Toc27585595"/>
      <w:bookmarkStart w:id="5065" w:name="_Toc36457605"/>
      <w:bookmarkStart w:id="5066" w:name="_Toc45028523"/>
      <w:bookmarkStart w:id="5067" w:name="_Toc45029358"/>
      <w:bookmarkStart w:id="5068" w:name="_Toc51868121"/>
      <w:bookmarkStart w:id="5069" w:name="_Toc58582768"/>
      <w:r w:rsidRPr="00B3056F">
        <w:t>6.6.6.2.2</w:t>
      </w:r>
      <w:r w:rsidRPr="00B3056F">
        <w:tab/>
        <w:t>Type: AuthorizationData</w:t>
      </w:r>
      <w:bookmarkEnd w:id="5063"/>
      <w:bookmarkEnd w:id="5064"/>
      <w:bookmarkEnd w:id="5065"/>
      <w:bookmarkEnd w:id="5066"/>
      <w:bookmarkEnd w:id="5067"/>
      <w:bookmarkEnd w:id="5068"/>
      <w:bookmarkEnd w:id="5069"/>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5070" w:name="_Toc11338866"/>
      <w:bookmarkStart w:id="5071" w:name="_Toc27585596"/>
      <w:bookmarkStart w:id="5072" w:name="_Toc36457606"/>
      <w:bookmarkStart w:id="5073" w:name="_Toc45028524"/>
      <w:bookmarkStart w:id="5074" w:name="_Toc45029359"/>
      <w:bookmarkStart w:id="5075" w:name="_Toc51868122"/>
      <w:bookmarkStart w:id="5076" w:name="_Toc58582769"/>
      <w:r w:rsidRPr="00B3056F">
        <w:t>6.6.6.2.3</w:t>
      </w:r>
      <w:r w:rsidRPr="00B3056F">
        <w:tab/>
        <w:t>Type: UserIdentifier</w:t>
      </w:r>
      <w:bookmarkEnd w:id="5070"/>
      <w:bookmarkEnd w:id="5071"/>
      <w:bookmarkEnd w:id="5072"/>
      <w:bookmarkEnd w:id="5073"/>
      <w:bookmarkEnd w:id="5074"/>
      <w:bookmarkEnd w:id="5075"/>
      <w:bookmarkEnd w:id="5076"/>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5077" w:name="_Toc27585597"/>
      <w:bookmarkStart w:id="5078" w:name="_Toc36457607"/>
      <w:bookmarkStart w:id="5079" w:name="_Toc45028525"/>
      <w:bookmarkStart w:id="5080" w:name="_Toc45029360"/>
      <w:bookmarkStart w:id="5081" w:name="_Toc51868123"/>
      <w:bookmarkStart w:id="5082" w:name="_Toc58582770"/>
      <w:bookmarkStart w:id="5083" w:name="_Toc11338867"/>
      <w:r w:rsidRPr="00B3056F">
        <w:t>6.6.6.2.4</w:t>
      </w:r>
      <w:r w:rsidRPr="00B3056F">
        <w:tab/>
        <w:t>Type: NiddAuthUpdateInfo</w:t>
      </w:r>
      <w:bookmarkEnd w:id="5077"/>
      <w:bookmarkEnd w:id="5078"/>
      <w:bookmarkEnd w:id="5079"/>
      <w:bookmarkEnd w:id="5080"/>
      <w:bookmarkEnd w:id="5081"/>
      <w:bookmarkEnd w:id="5082"/>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5084" w:name="_Toc27585598"/>
      <w:bookmarkStart w:id="5085" w:name="_Toc36457608"/>
      <w:bookmarkStart w:id="5086" w:name="_Toc45028526"/>
      <w:bookmarkStart w:id="5087" w:name="_Toc45029361"/>
      <w:bookmarkStart w:id="5088" w:name="_Toc51868124"/>
      <w:bookmarkStart w:id="5089" w:name="_Toc58582771"/>
      <w:r w:rsidRPr="00B3056F">
        <w:t>6.6.6.2.5</w:t>
      </w:r>
      <w:r w:rsidRPr="00B3056F">
        <w:tab/>
        <w:t>Type: NiddAuthUpdateNotification</w:t>
      </w:r>
      <w:bookmarkEnd w:id="5084"/>
      <w:bookmarkEnd w:id="5085"/>
      <w:bookmarkEnd w:id="5086"/>
      <w:bookmarkEnd w:id="5087"/>
      <w:bookmarkEnd w:id="5088"/>
      <w:bookmarkEnd w:id="5089"/>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90" w:name="_Toc27585599"/>
      <w:bookmarkStart w:id="5091" w:name="_Toc36457609"/>
      <w:bookmarkStart w:id="5092" w:name="_Toc45028527"/>
      <w:bookmarkStart w:id="5093" w:name="_Toc45029362"/>
      <w:bookmarkStart w:id="5094" w:name="_Toc51868125"/>
      <w:bookmarkStart w:id="5095" w:name="_Toc58582772"/>
      <w:r w:rsidRPr="00B3056F">
        <w:t>6.6.6.2.6</w:t>
      </w:r>
      <w:r w:rsidRPr="00B3056F">
        <w:tab/>
        <w:t>Type: AuthorizationInfo</w:t>
      </w:r>
      <w:bookmarkEnd w:id="5090"/>
      <w:bookmarkEnd w:id="5091"/>
      <w:bookmarkEnd w:id="5092"/>
      <w:bookmarkEnd w:id="5093"/>
      <w:bookmarkEnd w:id="5094"/>
      <w:bookmarkEnd w:id="5095"/>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96" w:name="_Toc27585600"/>
      <w:bookmarkStart w:id="5097" w:name="_Toc36457610"/>
      <w:bookmarkStart w:id="5098" w:name="_Toc45028528"/>
      <w:bookmarkStart w:id="5099" w:name="_Toc45029363"/>
      <w:bookmarkStart w:id="5100" w:name="_Toc51868126"/>
      <w:bookmarkStart w:id="5101" w:name="_Toc58582773"/>
      <w:r w:rsidRPr="00B3056F">
        <w:rPr>
          <w:lang w:val="en-US"/>
        </w:rPr>
        <w:t>6.6.6.3</w:t>
      </w:r>
      <w:r w:rsidRPr="00B3056F">
        <w:rPr>
          <w:lang w:val="en-US"/>
        </w:rPr>
        <w:tab/>
        <w:t>Simple data types and enumerations</w:t>
      </w:r>
      <w:bookmarkEnd w:id="5083"/>
      <w:bookmarkEnd w:id="5096"/>
      <w:bookmarkEnd w:id="5097"/>
      <w:bookmarkEnd w:id="5098"/>
      <w:bookmarkEnd w:id="5099"/>
      <w:bookmarkEnd w:id="5100"/>
      <w:bookmarkEnd w:id="5101"/>
    </w:p>
    <w:p w14:paraId="188AFF9A" w14:textId="77777777" w:rsidR="00EF45DA" w:rsidRPr="00B3056F" w:rsidRDefault="00EF45DA" w:rsidP="00EF45DA">
      <w:pPr>
        <w:pStyle w:val="Heading5"/>
      </w:pPr>
      <w:bookmarkStart w:id="5102" w:name="_Toc11338868"/>
      <w:bookmarkStart w:id="5103" w:name="_Toc27585601"/>
      <w:bookmarkStart w:id="5104" w:name="_Toc36457611"/>
      <w:bookmarkStart w:id="5105" w:name="_Toc45028529"/>
      <w:bookmarkStart w:id="5106" w:name="_Toc45029364"/>
      <w:bookmarkStart w:id="5107" w:name="_Toc51868127"/>
      <w:bookmarkStart w:id="5108" w:name="_Toc58582774"/>
      <w:r w:rsidRPr="00B3056F">
        <w:t>6.6.6.3.1</w:t>
      </w:r>
      <w:r w:rsidRPr="00B3056F">
        <w:tab/>
        <w:t>Introduction</w:t>
      </w:r>
      <w:bookmarkEnd w:id="5102"/>
      <w:bookmarkEnd w:id="5103"/>
      <w:bookmarkEnd w:id="5104"/>
      <w:bookmarkEnd w:id="5105"/>
      <w:bookmarkEnd w:id="5106"/>
      <w:bookmarkEnd w:id="5107"/>
      <w:bookmarkEnd w:id="5108"/>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109" w:name="_Toc11338869"/>
      <w:bookmarkStart w:id="5110" w:name="_Toc27585602"/>
      <w:bookmarkStart w:id="5111" w:name="_Toc36457612"/>
      <w:bookmarkStart w:id="5112" w:name="_Toc45028530"/>
      <w:bookmarkStart w:id="5113" w:name="_Toc45029365"/>
      <w:bookmarkStart w:id="5114" w:name="_Toc51868128"/>
      <w:bookmarkStart w:id="5115" w:name="_Toc58582775"/>
      <w:r w:rsidRPr="00B3056F">
        <w:t>6.6.6.3.2</w:t>
      </w:r>
      <w:r w:rsidRPr="00B3056F">
        <w:tab/>
        <w:t>Simple data types</w:t>
      </w:r>
      <w:bookmarkEnd w:id="5109"/>
      <w:bookmarkEnd w:id="5110"/>
      <w:bookmarkEnd w:id="5111"/>
      <w:bookmarkEnd w:id="5112"/>
      <w:bookmarkEnd w:id="5113"/>
      <w:bookmarkEnd w:id="5114"/>
      <w:bookmarkEnd w:id="5115"/>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116" w:name="_Toc11338870"/>
      <w:bookmarkStart w:id="5117" w:name="_Toc27585603"/>
      <w:bookmarkStart w:id="5118" w:name="_Toc36457613"/>
      <w:bookmarkStart w:id="5119" w:name="_Toc45028531"/>
      <w:bookmarkStart w:id="5120" w:name="_Toc45029366"/>
      <w:bookmarkStart w:id="5121" w:name="_Toc51868129"/>
      <w:bookmarkStart w:id="5122" w:name="_Toc58582776"/>
      <w:r w:rsidRPr="00B3056F">
        <w:t>6.6.7</w:t>
      </w:r>
      <w:r w:rsidRPr="00B3056F">
        <w:tab/>
        <w:t>Error Handling</w:t>
      </w:r>
      <w:bookmarkEnd w:id="5116"/>
      <w:bookmarkEnd w:id="5117"/>
      <w:bookmarkEnd w:id="5118"/>
      <w:bookmarkEnd w:id="5119"/>
      <w:bookmarkEnd w:id="5120"/>
      <w:bookmarkEnd w:id="5121"/>
      <w:bookmarkEnd w:id="5122"/>
    </w:p>
    <w:p w14:paraId="025DB060" w14:textId="77777777" w:rsidR="00EF45DA" w:rsidRPr="00B3056F" w:rsidRDefault="00EF45DA" w:rsidP="00EF45DA">
      <w:pPr>
        <w:pStyle w:val="Heading4"/>
      </w:pPr>
      <w:bookmarkStart w:id="5123" w:name="_Toc11338871"/>
      <w:bookmarkStart w:id="5124" w:name="_Toc27585604"/>
      <w:bookmarkStart w:id="5125" w:name="_Toc36457614"/>
      <w:bookmarkStart w:id="5126" w:name="_Toc45028532"/>
      <w:bookmarkStart w:id="5127" w:name="_Toc45029367"/>
      <w:bookmarkStart w:id="5128" w:name="_Toc51868130"/>
      <w:bookmarkStart w:id="5129" w:name="_Toc58582777"/>
      <w:r w:rsidRPr="00B3056F">
        <w:t>6.6.7.1</w:t>
      </w:r>
      <w:r w:rsidRPr="00B3056F">
        <w:tab/>
        <w:t>General</w:t>
      </w:r>
      <w:bookmarkEnd w:id="5123"/>
      <w:bookmarkEnd w:id="5124"/>
      <w:bookmarkEnd w:id="5125"/>
      <w:bookmarkEnd w:id="5126"/>
      <w:bookmarkEnd w:id="5127"/>
      <w:bookmarkEnd w:id="5128"/>
      <w:bookmarkEnd w:id="5129"/>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130" w:name="_Toc11338872"/>
      <w:bookmarkStart w:id="5131" w:name="_Toc27585605"/>
      <w:bookmarkStart w:id="5132" w:name="_Toc36457615"/>
      <w:bookmarkStart w:id="5133" w:name="_Toc45028533"/>
      <w:bookmarkStart w:id="5134" w:name="_Toc45029368"/>
      <w:bookmarkStart w:id="5135" w:name="_Toc51868131"/>
      <w:bookmarkStart w:id="5136" w:name="_Toc58582778"/>
      <w:r w:rsidRPr="00B3056F">
        <w:t>6.6.7.2</w:t>
      </w:r>
      <w:r w:rsidRPr="00B3056F">
        <w:tab/>
        <w:t>Protocol Errors</w:t>
      </w:r>
      <w:bookmarkEnd w:id="5130"/>
      <w:bookmarkEnd w:id="5131"/>
      <w:bookmarkEnd w:id="5132"/>
      <w:bookmarkEnd w:id="5133"/>
      <w:bookmarkEnd w:id="5134"/>
      <w:bookmarkEnd w:id="5135"/>
      <w:bookmarkEnd w:id="5136"/>
    </w:p>
    <w:p w14:paraId="0AF69851" w14:textId="77777777" w:rsidR="00EF45DA" w:rsidRPr="00B3056F" w:rsidRDefault="00EF45DA" w:rsidP="00EF45DA">
      <w:r w:rsidRPr="00B3056F">
        <w:t>Protocol errors handling shall be supported as specified in clause 5.2.7 of 3GPP TS 29.500 [4].</w:t>
      </w:r>
    </w:p>
    <w:p w14:paraId="313E192B" w14:textId="77777777" w:rsidR="00EF45DA" w:rsidRPr="00B3056F" w:rsidRDefault="00EF45DA" w:rsidP="00EF45DA">
      <w:pPr>
        <w:pStyle w:val="Heading4"/>
      </w:pPr>
      <w:bookmarkStart w:id="5137" w:name="_Toc11338873"/>
      <w:bookmarkStart w:id="5138" w:name="_Toc27585606"/>
      <w:bookmarkStart w:id="5139" w:name="_Toc36457616"/>
      <w:bookmarkStart w:id="5140" w:name="_Toc45028534"/>
      <w:bookmarkStart w:id="5141" w:name="_Toc45029369"/>
      <w:bookmarkStart w:id="5142" w:name="_Toc51868132"/>
      <w:bookmarkStart w:id="5143" w:name="_Toc58582779"/>
      <w:r w:rsidRPr="00B3056F">
        <w:t>6.6.7.3</w:t>
      </w:r>
      <w:r w:rsidRPr="00B3056F">
        <w:tab/>
        <w:t>Application Errors</w:t>
      </w:r>
      <w:bookmarkEnd w:id="5137"/>
      <w:bookmarkEnd w:id="5138"/>
      <w:bookmarkEnd w:id="5139"/>
      <w:bookmarkEnd w:id="5140"/>
      <w:bookmarkEnd w:id="5141"/>
      <w:bookmarkEnd w:id="5142"/>
      <w:bookmarkEnd w:id="5143"/>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144" w:name="_Toc11338874"/>
      <w:bookmarkStart w:id="5145" w:name="_Toc27585607"/>
      <w:bookmarkStart w:id="5146" w:name="_Toc36457617"/>
      <w:bookmarkStart w:id="5147" w:name="_Toc45028535"/>
      <w:bookmarkStart w:id="5148" w:name="_Toc45029370"/>
      <w:bookmarkStart w:id="5149" w:name="_Toc51868133"/>
      <w:bookmarkStart w:id="5150" w:name="_Toc58582780"/>
      <w:r w:rsidRPr="00B3056F">
        <w:t>6.6.8</w:t>
      </w:r>
      <w:r w:rsidRPr="00B3056F">
        <w:tab/>
        <w:t>Feature Negotiation</w:t>
      </w:r>
      <w:bookmarkEnd w:id="5144"/>
      <w:bookmarkEnd w:id="5145"/>
      <w:bookmarkEnd w:id="5146"/>
      <w:bookmarkEnd w:id="5147"/>
      <w:bookmarkEnd w:id="5148"/>
      <w:bookmarkEnd w:id="5149"/>
      <w:bookmarkEnd w:id="5150"/>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151" w:name="_Toc11338875"/>
      <w:bookmarkStart w:id="5152" w:name="_Toc27585608"/>
      <w:bookmarkStart w:id="5153" w:name="_Toc36457618"/>
      <w:bookmarkStart w:id="5154" w:name="_Toc45028536"/>
      <w:bookmarkStart w:id="5155" w:name="_Toc45029371"/>
      <w:bookmarkStart w:id="5156" w:name="_Toc51868134"/>
      <w:bookmarkStart w:id="5157" w:name="_Toc58582781"/>
      <w:r w:rsidRPr="00B3056F">
        <w:rPr>
          <w:lang w:val="en-US"/>
        </w:rPr>
        <w:t>6.6.9</w:t>
      </w:r>
      <w:r w:rsidRPr="00B3056F">
        <w:rPr>
          <w:lang w:val="en-US"/>
        </w:rPr>
        <w:tab/>
        <w:t>Security</w:t>
      </w:r>
      <w:bookmarkEnd w:id="5151"/>
      <w:bookmarkEnd w:id="5152"/>
      <w:bookmarkEnd w:id="5153"/>
      <w:bookmarkEnd w:id="5154"/>
      <w:bookmarkEnd w:id="5155"/>
      <w:bookmarkEnd w:id="5156"/>
      <w:bookmarkEnd w:id="5157"/>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77777777" w:rsidR="00EF45DA" w:rsidRPr="00B3056F" w:rsidRDefault="00EF45DA" w:rsidP="00EF45DA">
      <w:pPr>
        <w:rPr>
          <w:lang w:val="en-US"/>
        </w:rPr>
      </w:pPr>
      <w:r w:rsidRPr="00B3056F">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158" w:name="_Toc27585609"/>
      <w:bookmarkStart w:id="5159" w:name="_Toc36457619"/>
      <w:bookmarkStart w:id="5160" w:name="_Toc45028537"/>
      <w:bookmarkStart w:id="5161" w:name="_Toc45029372"/>
      <w:bookmarkStart w:id="5162" w:name="_Toc51868135"/>
      <w:bookmarkStart w:id="5163" w:name="_Toc58582782"/>
      <w:bookmarkStart w:id="5164" w:name="_Toc11338876"/>
      <w:r w:rsidRPr="00B3056F">
        <w:t>6.7</w:t>
      </w:r>
      <w:r w:rsidRPr="00B3056F">
        <w:tab/>
        <w:t>Nudm_MT Service API</w:t>
      </w:r>
      <w:bookmarkEnd w:id="5158"/>
      <w:bookmarkEnd w:id="5159"/>
      <w:bookmarkEnd w:id="5160"/>
      <w:bookmarkEnd w:id="5161"/>
      <w:bookmarkEnd w:id="5162"/>
      <w:bookmarkEnd w:id="5163"/>
    </w:p>
    <w:p w14:paraId="4EE7B311" w14:textId="77777777" w:rsidR="00EF45DA" w:rsidRPr="00B3056F" w:rsidRDefault="00EF45DA" w:rsidP="00EF45DA">
      <w:pPr>
        <w:pStyle w:val="Heading3"/>
      </w:pPr>
      <w:bookmarkStart w:id="5165" w:name="_Toc27585610"/>
      <w:bookmarkStart w:id="5166" w:name="_Toc36457620"/>
      <w:bookmarkStart w:id="5167" w:name="_Toc45028538"/>
      <w:bookmarkStart w:id="5168" w:name="_Toc45029373"/>
      <w:bookmarkStart w:id="5169" w:name="_Toc51868136"/>
      <w:bookmarkStart w:id="5170" w:name="_Toc58582783"/>
      <w:r w:rsidRPr="00B3056F">
        <w:t>6.7.1</w:t>
      </w:r>
      <w:r w:rsidRPr="00B3056F">
        <w:tab/>
        <w:t>API URI</w:t>
      </w:r>
      <w:bookmarkEnd w:id="5165"/>
      <w:bookmarkEnd w:id="5166"/>
      <w:bookmarkEnd w:id="5167"/>
      <w:bookmarkEnd w:id="5168"/>
      <w:bookmarkEnd w:id="5169"/>
      <w:bookmarkEnd w:id="5170"/>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171" w:name="_Toc27585611"/>
      <w:bookmarkStart w:id="5172" w:name="_Toc36457621"/>
      <w:bookmarkStart w:id="5173" w:name="_Toc45028539"/>
      <w:bookmarkStart w:id="5174" w:name="_Toc45029374"/>
      <w:bookmarkStart w:id="5175" w:name="_Toc51868137"/>
      <w:bookmarkStart w:id="5176" w:name="_Toc58582784"/>
      <w:r w:rsidRPr="00B3056F">
        <w:t>6.7.2</w:t>
      </w:r>
      <w:r w:rsidRPr="00B3056F">
        <w:tab/>
        <w:t>Usage of HTTP</w:t>
      </w:r>
      <w:bookmarkEnd w:id="5171"/>
      <w:bookmarkEnd w:id="5172"/>
      <w:bookmarkEnd w:id="5173"/>
      <w:bookmarkEnd w:id="5174"/>
      <w:bookmarkEnd w:id="5175"/>
      <w:bookmarkEnd w:id="5176"/>
    </w:p>
    <w:p w14:paraId="46751058" w14:textId="77777777" w:rsidR="00EF45DA" w:rsidRPr="00B3056F" w:rsidRDefault="00EF45DA" w:rsidP="00EF45DA">
      <w:pPr>
        <w:pStyle w:val="Heading4"/>
      </w:pPr>
      <w:bookmarkStart w:id="5177" w:name="_Toc27585612"/>
      <w:bookmarkStart w:id="5178" w:name="_Toc36457622"/>
      <w:bookmarkStart w:id="5179" w:name="_Toc45028540"/>
      <w:bookmarkStart w:id="5180" w:name="_Toc45029375"/>
      <w:bookmarkStart w:id="5181" w:name="_Toc51868138"/>
      <w:bookmarkStart w:id="5182" w:name="_Toc58582785"/>
      <w:r w:rsidRPr="00B3056F">
        <w:t>6.7.2.1</w:t>
      </w:r>
      <w:r w:rsidRPr="00B3056F">
        <w:tab/>
        <w:t>General</w:t>
      </w:r>
      <w:bookmarkEnd w:id="5177"/>
      <w:bookmarkEnd w:id="5178"/>
      <w:bookmarkEnd w:id="5179"/>
      <w:bookmarkEnd w:id="5180"/>
      <w:bookmarkEnd w:id="5181"/>
      <w:bookmarkEnd w:id="5182"/>
    </w:p>
    <w:p w14:paraId="1400EB58" w14:textId="77777777" w:rsidR="00EF45DA" w:rsidRPr="00B3056F" w:rsidRDefault="00EF45DA" w:rsidP="00EF45DA">
      <w:r w:rsidRPr="00B3056F">
        <w:t>HTTP/2, as defined in IETF RFC 7540 [13], shall be used as specified in clause 5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183" w:name="_Toc27585613"/>
      <w:bookmarkStart w:id="5184" w:name="_Toc36457623"/>
      <w:bookmarkStart w:id="5185" w:name="_Toc45028541"/>
      <w:bookmarkStart w:id="5186" w:name="_Toc45029376"/>
      <w:bookmarkStart w:id="5187" w:name="_Toc51868139"/>
      <w:bookmarkStart w:id="5188" w:name="_Toc58582786"/>
      <w:r w:rsidRPr="00B3056F">
        <w:t>6.7.2.2</w:t>
      </w:r>
      <w:r w:rsidRPr="00B3056F">
        <w:tab/>
        <w:t>HTTP standard headers</w:t>
      </w:r>
      <w:bookmarkEnd w:id="5183"/>
      <w:bookmarkEnd w:id="5184"/>
      <w:bookmarkEnd w:id="5185"/>
      <w:bookmarkEnd w:id="5186"/>
      <w:bookmarkEnd w:id="5187"/>
      <w:bookmarkEnd w:id="5188"/>
    </w:p>
    <w:p w14:paraId="650D5D08" w14:textId="77777777" w:rsidR="00EF45DA" w:rsidRPr="00B3056F" w:rsidRDefault="00EF45DA" w:rsidP="00EF45DA">
      <w:pPr>
        <w:pStyle w:val="Heading5"/>
        <w:rPr>
          <w:lang w:eastAsia="zh-CN"/>
        </w:rPr>
      </w:pPr>
      <w:bookmarkStart w:id="5189" w:name="_Toc27585614"/>
      <w:bookmarkStart w:id="5190" w:name="_Toc36457624"/>
      <w:bookmarkStart w:id="5191" w:name="_Toc45028542"/>
      <w:bookmarkStart w:id="5192" w:name="_Toc45029377"/>
      <w:bookmarkStart w:id="5193" w:name="_Toc51868140"/>
      <w:bookmarkStart w:id="5194" w:name="_Toc58582787"/>
      <w:r w:rsidRPr="00B3056F">
        <w:t>6.7.2.2.1</w:t>
      </w:r>
      <w:r w:rsidRPr="00B3056F">
        <w:rPr>
          <w:rFonts w:hint="eastAsia"/>
          <w:lang w:eastAsia="zh-CN"/>
        </w:rPr>
        <w:tab/>
      </w:r>
      <w:r w:rsidRPr="00B3056F">
        <w:rPr>
          <w:lang w:eastAsia="zh-CN"/>
        </w:rPr>
        <w:t>General</w:t>
      </w:r>
      <w:bookmarkEnd w:id="5189"/>
      <w:bookmarkEnd w:id="5190"/>
      <w:bookmarkEnd w:id="5191"/>
      <w:bookmarkEnd w:id="5192"/>
      <w:bookmarkEnd w:id="5193"/>
      <w:bookmarkEnd w:id="5194"/>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95" w:name="_Toc27585615"/>
      <w:bookmarkStart w:id="5196" w:name="_Toc36457625"/>
      <w:bookmarkStart w:id="5197" w:name="_Toc45028543"/>
      <w:bookmarkStart w:id="5198" w:name="_Toc45029378"/>
      <w:bookmarkStart w:id="5199" w:name="_Toc51868141"/>
      <w:bookmarkStart w:id="5200" w:name="_Toc58582788"/>
      <w:r w:rsidRPr="00B3056F">
        <w:t>6.7.2.2.2</w:t>
      </w:r>
      <w:r w:rsidRPr="00B3056F">
        <w:tab/>
        <w:t>Content type</w:t>
      </w:r>
      <w:bookmarkEnd w:id="5195"/>
      <w:bookmarkEnd w:id="5196"/>
      <w:bookmarkEnd w:id="5197"/>
      <w:bookmarkEnd w:id="5198"/>
      <w:bookmarkEnd w:id="5199"/>
      <w:bookmarkEnd w:id="5200"/>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201" w:name="_Toc27585616"/>
      <w:bookmarkStart w:id="5202" w:name="_Toc36457626"/>
      <w:bookmarkStart w:id="5203" w:name="_Toc45028544"/>
      <w:bookmarkStart w:id="5204" w:name="_Toc45029379"/>
      <w:bookmarkStart w:id="5205" w:name="_Toc51868142"/>
      <w:bookmarkStart w:id="5206" w:name="_Toc58582789"/>
      <w:r w:rsidRPr="00B3056F">
        <w:t>6.7.2.3</w:t>
      </w:r>
      <w:r w:rsidRPr="00B3056F">
        <w:tab/>
        <w:t>HTTP custom headers</w:t>
      </w:r>
      <w:bookmarkEnd w:id="5201"/>
      <w:bookmarkEnd w:id="5202"/>
      <w:bookmarkEnd w:id="5203"/>
      <w:bookmarkEnd w:id="5204"/>
      <w:bookmarkEnd w:id="5205"/>
      <w:bookmarkEnd w:id="5206"/>
    </w:p>
    <w:p w14:paraId="6A394FB9" w14:textId="77777777" w:rsidR="00EF45DA" w:rsidRPr="00B3056F" w:rsidRDefault="00EF45DA" w:rsidP="00EF45DA">
      <w:pPr>
        <w:pStyle w:val="Heading5"/>
        <w:rPr>
          <w:lang w:eastAsia="zh-CN"/>
        </w:rPr>
      </w:pPr>
      <w:bookmarkStart w:id="5207" w:name="_Toc27585617"/>
      <w:bookmarkStart w:id="5208" w:name="_Toc36457627"/>
      <w:bookmarkStart w:id="5209" w:name="_Toc45028545"/>
      <w:bookmarkStart w:id="5210" w:name="_Toc45029380"/>
      <w:bookmarkStart w:id="5211" w:name="_Toc51868143"/>
      <w:bookmarkStart w:id="5212" w:name="_Toc58582790"/>
      <w:r w:rsidRPr="00B3056F">
        <w:t>6.7.2.3.1</w:t>
      </w:r>
      <w:r w:rsidRPr="00B3056F">
        <w:rPr>
          <w:rFonts w:hint="eastAsia"/>
          <w:lang w:eastAsia="zh-CN"/>
        </w:rPr>
        <w:tab/>
      </w:r>
      <w:r w:rsidRPr="00B3056F">
        <w:rPr>
          <w:lang w:eastAsia="zh-CN"/>
        </w:rPr>
        <w:t>General</w:t>
      </w:r>
      <w:bookmarkEnd w:id="5207"/>
      <w:bookmarkEnd w:id="5208"/>
      <w:bookmarkEnd w:id="5209"/>
      <w:bookmarkEnd w:id="5210"/>
      <w:bookmarkEnd w:id="5211"/>
      <w:bookmarkEnd w:id="5212"/>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213" w:name="_Toc27585618"/>
      <w:bookmarkStart w:id="5214" w:name="_Toc36457628"/>
      <w:bookmarkStart w:id="5215" w:name="_Toc45028546"/>
      <w:bookmarkStart w:id="5216" w:name="_Toc45029381"/>
      <w:bookmarkStart w:id="5217" w:name="_Toc51868144"/>
      <w:bookmarkStart w:id="5218" w:name="_Toc58582791"/>
      <w:r w:rsidRPr="00B3056F">
        <w:t>6.7.3</w:t>
      </w:r>
      <w:r w:rsidRPr="00B3056F">
        <w:tab/>
        <w:t>Resources</w:t>
      </w:r>
      <w:bookmarkEnd w:id="5213"/>
      <w:bookmarkEnd w:id="5214"/>
      <w:bookmarkEnd w:id="5215"/>
      <w:bookmarkEnd w:id="5216"/>
      <w:bookmarkEnd w:id="5217"/>
      <w:bookmarkEnd w:id="5218"/>
    </w:p>
    <w:p w14:paraId="7CF2639C" w14:textId="77777777" w:rsidR="00EF45DA" w:rsidRPr="00B3056F" w:rsidRDefault="00EF45DA" w:rsidP="00EF45DA">
      <w:pPr>
        <w:pStyle w:val="Heading4"/>
      </w:pPr>
      <w:bookmarkStart w:id="5219" w:name="_Toc11338014"/>
      <w:bookmarkStart w:id="5220" w:name="_Toc27585619"/>
      <w:bookmarkStart w:id="5221" w:name="_Toc36457629"/>
      <w:bookmarkStart w:id="5222" w:name="_Toc45028547"/>
      <w:bookmarkStart w:id="5223" w:name="_Toc45029382"/>
      <w:bookmarkStart w:id="5224" w:name="_Toc51868145"/>
      <w:bookmarkStart w:id="5225" w:name="_Toc58582792"/>
      <w:r w:rsidRPr="00B3056F">
        <w:t>6.7.3.1</w:t>
      </w:r>
      <w:r w:rsidRPr="00B3056F">
        <w:tab/>
        <w:t>Overview</w:t>
      </w:r>
      <w:bookmarkEnd w:id="5219"/>
      <w:bookmarkEnd w:id="5220"/>
      <w:bookmarkEnd w:id="5221"/>
      <w:bookmarkEnd w:id="5222"/>
      <w:bookmarkEnd w:id="5223"/>
      <w:bookmarkEnd w:id="5224"/>
      <w:bookmarkEnd w:id="5225"/>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1" type="#_x0000_t75" style="width:274.8pt;height:93.3pt" o:ole="">
            <v:imagedata r:id="rId184" o:title=""/>
          </v:shape>
          <o:OLEObject Type="Embed" ProgID="Visio.Drawing.11" ShapeID="_x0000_i1111" DrawAspect="Content" ObjectID="_1669228265" r:id="rId185"/>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226" w:name="_Toc11338015"/>
      <w:bookmarkStart w:id="5227" w:name="_Toc27585620"/>
      <w:bookmarkStart w:id="5228" w:name="_Toc36457630"/>
      <w:bookmarkStart w:id="5229" w:name="_Toc45028548"/>
      <w:bookmarkStart w:id="5230" w:name="_Toc45029383"/>
      <w:bookmarkStart w:id="5231" w:name="_Toc51868146"/>
      <w:bookmarkStart w:id="5232" w:name="_Toc58582793"/>
      <w:r w:rsidRPr="00B3056F">
        <w:t>6.7.3.2</w:t>
      </w:r>
      <w:r w:rsidRPr="00B3056F">
        <w:tab/>
        <w:t>Resource: UeInfo</w:t>
      </w:r>
      <w:bookmarkEnd w:id="5226"/>
      <w:bookmarkEnd w:id="5227"/>
      <w:bookmarkEnd w:id="5228"/>
      <w:bookmarkEnd w:id="5229"/>
      <w:bookmarkEnd w:id="5230"/>
      <w:bookmarkEnd w:id="5231"/>
      <w:bookmarkEnd w:id="5232"/>
    </w:p>
    <w:p w14:paraId="5963A473" w14:textId="77777777" w:rsidR="00EF45DA" w:rsidRPr="00B3056F" w:rsidRDefault="00EF45DA" w:rsidP="00EF45DA">
      <w:pPr>
        <w:pStyle w:val="Heading5"/>
      </w:pPr>
      <w:bookmarkStart w:id="5233" w:name="_Toc11338016"/>
      <w:bookmarkStart w:id="5234" w:name="_Toc27585621"/>
      <w:bookmarkStart w:id="5235" w:name="_Toc36457631"/>
      <w:bookmarkStart w:id="5236" w:name="_Toc45028549"/>
      <w:bookmarkStart w:id="5237" w:name="_Toc45029384"/>
      <w:bookmarkStart w:id="5238" w:name="_Toc51868147"/>
      <w:bookmarkStart w:id="5239" w:name="_Toc58582794"/>
      <w:r w:rsidRPr="00B3056F">
        <w:t>6.7.3.2.1</w:t>
      </w:r>
      <w:r w:rsidRPr="00B3056F">
        <w:tab/>
        <w:t>Description</w:t>
      </w:r>
      <w:bookmarkEnd w:id="5233"/>
      <w:bookmarkEnd w:id="5234"/>
      <w:bookmarkEnd w:id="5235"/>
      <w:bookmarkEnd w:id="5236"/>
      <w:bookmarkEnd w:id="5237"/>
      <w:bookmarkEnd w:id="5238"/>
      <w:bookmarkEnd w:id="5239"/>
    </w:p>
    <w:p w14:paraId="5EA8B7A0" w14:textId="37BBCFFA"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clause 5.4.1.</w:t>
      </w:r>
    </w:p>
    <w:p w14:paraId="09996BE4" w14:textId="77777777" w:rsidR="00EF45DA" w:rsidRPr="00B3056F" w:rsidRDefault="00EF45DA" w:rsidP="00EF45DA">
      <w:pPr>
        <w:pStyle w:val="Heading5"/>
      </w:pPr>
      <w:bookmarkStart w:id="5240" w:name="_Toc11338017"/>
      <w:bookmarkStart w:id="5241" w:name="_Toc27585622"/>
      <w:bookmarkStart w:id="5242" w:name="_Toc36457632"/>
      <w:bookmarkStart w:id="5243" w:name="_Toc45028550"/>
      <w:bookmarkStart w:id="5244" w:name="_Toc45029385"/>
      <w:bookmarkStart w:id="5245" w:name="_Toc51868148"/>
      <w:bookmarkStart w:id="5246" w:name="_Toc58582795"/>
      <w:r w:rsidRPr="00B3056F">
        <w:t>6.7.3.2.2</w:t>
      </w:r>
      <w:r w:rsidRPr="00B3056F">
        <w:tab/>
        <w:t>Resource Definition</w:t>
      </w:r>
      <w:bookmarkEnd w:id="5240"/>
      <w:bookmarkEnd w:id="5241"/>
      <w:bookmarkEnd w:id="5242"/>
      <w:bookmarkEnd w:id="5243"/>
      <w:bookmarkEnd w:id="5244"/>
      <w:bookmarkEnd w:id="5245"/>
      <w:bookmarkEnd w:id="5246"/>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F45DA">
      <w:pPr>
        <w:rPr>
          <w:rFonts w:ascii="Arial" w:hAnsi="Arial" w:cs="Arial"/>
        </w:rPr>
      </w:pPr>
      <w:r w:rsidRPr="00B3056F">
        <w:t>This resource shall support the resource URI variables defined in table 6.7.3.2.2-1</w:t>
      </w:r>
      <w:r w:rsidRPr="00B3056F">
        <w:rPr>
          <w:rFonts w:ascii="Arial" w:hAnsi="Arial" w:cs="Arial"/>
        </w:rPr>
        <w:t>.</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23DF26DC"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247" w:name="_Toc11338018"/>
      <w:bookmarkStart w:id="5248" w:name="_Toc27585623"/>
      <w:bookmarkStart w:id="5249" w:name="_Toc36457633"/>
      <w:bookmarkStart w:id="5250" w:name="_Toc45028551"/>
      <w:bookmarkStart w:id="5251" w:name="_Toc45029386"/>
      <w:bookmarkStart w:id="5252" w:name="_Toc51868149"/>
      <w:bookmarkStart w:id="5253" w:name="_Toc58582796"/>
      <w:r w:rsidRPr="00B3056F">
        <w:t>6.7.3.2.3</w:t>
      </w:r>
      <w:r w:rsidRPr="00B3056F">
        <w:tab/>
        <w:t>Resource Standard Methods</w:t>
      </w:r>
      <w:bookmarkEnd w:id="5247"/>
      <w:bookmarkEnd w:id="5248"/>
      <w:bookmarkEnd w:id="5249"/>
      <w:bookmarkEnd w:id="5250"/>
      <w:bookmarkEnd w:id="5251"/>
      <w:bookmarkEnd w:id="5252"/>
      <w:bookmarkEnd w:id="5253"/>
    </w:p>
    <w:p w14:paraId="55735F31" w14:textId="77777777" w:rsidR="00EF45DA" w:rsidRPr="00B3056F" w:rsidRDefault="00EF45DA" w:rsidP="00EF45DA">
      <w:pPr>
        <w:pStyle w:val="Heading6"/>
      </w:pPr>
      <w:bookmarkStart w:id="5254" w:name="_Toc11338019"/>
      <w:bookmarkStart w:id="5255" w:name="_Toc27585624"/>
      <w:bookmarkStart w:id="5256" w:name="_Toc36457634"/>
      <w:bookmarkStart w:id="5257" w:name="_Toc45028552"/>
      <w:bookmarkStart w:id="5258" w:name="_Toc45029387"/>
      <w:bookmarkStart w:id="5259" w:name="_Toc51868150"/>
      <w:bookmarkStart w:id="5260" w:name="_Toc58582797"/>
      <w:r w:rsidRPr="00B3056F">
        <w:t>6.7.3.2.3.1</w:t>
      </w:r>
      <w:r w:rsidRPr="00B3056F">
        <w:tab/>
        <w:t>GET</w:t>
      </w:r>
      <w:bookmarkEnd w:id="5254"/>
      <w:bookmarkEnd w:id="5255"/>
      <w:bookmarkEnd w:id="5256"/>
      <w:bookmarkEnd w:id="5257"/>
      <w:bookmarkEnd w:id="5258"/>
      <w:bookmarkEnd w:id="5259"/>
      <w:bookmarkEnd w:id="5260"/>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77777777" w:rsidR="00EF45DA" w:rsidRPr="00B3056F" w:rsidRDefault="00EF45DA" w:rsidP="001330D7">
            <w:pPr>
              <w:pStyle w:val="TAL"/>
            </w:pPr>
            <w:r w:rsidRPr="00B3056F">
              <w:rPr>
                <w:rFonts w:cs="Arial"/>
                <w:szCs w:val="18"/>
              </w:rPr>
              <w:t>see 3GPP TS 29.500 [4] clause 6.6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261" w:name="_Toc36457635"/>
      <w:bookmarkStart w:id="5262" w:name="_Toc45028553"/>
      <w:bookmarkStart w:id="5263" w:name="_Toc45029388"/>
      <w:bookmarkStart w:id="5264" w:name="_Toc51868151"/>
      <w:bookmarkStart w:id="5265" w:name="_Toc58582798"/>
      <w:bookmarkStart w:id="5266" w:name="_Toc27585625"/>
      <w:r w:rsidRPr="00B3056F">
        <w:t>6.7.3.3</w:t>
      </w:r>
      <w:r w:rsidRPr="00B3056F">
        <w:tab/>
        <w:t>Resource: LocationInfo</w:t>
      </w:r>
      <w:bookmarkEnd w:id="5261"/>
      <w:bookmarkEnd w:id="5262"/>
      <w:bookmarkEnd w:id="5263"/>
      <w:bookmarkEnd w:id="5264"/>
      <w:bookmarkEnd w:id="5265"/>
    </w:p>
    <w:p w14:paraId="0E75303A" w14:textId="77777777" w:rsidR="00EF45DA" w:rsidRPr="00B3056F" w:rsidRDefault="00EF45DA" w:rsidP="00EF45DA">
      <w:pPr>
        <w:pStyle w:val="Heading5"/>
      </w:pPr>
      <w:bookmarkStart w:id="5267" w:name="_Toc36457636"/>
      <w:bookmarkStart w:id="5268" w:name="_Toc45028554"/>
      <w:bookmarkStart w:id="5269" w:name="_Toc45029389"/>
      <w:bookmarkStart w:id="5270" w:name="_Toc51868152"/>
      <w:bookmarkStart w:id="5271" w:name="_Toc58582799"/>
      <w:r w:rsidRPr="00B3056F">
        <w:t>6.7.3.3.1</w:t>
      </w:r>
      <w:r w:rsidRPr="00B3056F">
        <w:tab/>
        <w:t>Description</w:t>
      </w:r>
      <w:bookmarkEnd w:id="5267"/>
      <w:bookmarkEnd w:id="5268"/>
      <w:bookmarkEnd w:id="5269"/>
      <w:bookmarkEnd w:id="5270"/>
      <w:bookmarkEnd w:id="5271"/>
    </w:p>
    <w:p w14:paraId="40C7D66B" w14:textId="77777777" w:rsidR="00EF45DA" w:rsidRPr="00B3056F" w:rsidRDefault="00EF45DA" w:rsidP="00EF45DA">
      <w:pPr>
        <w:rPr>
          <w:lang w:val="en-US"/>
        </w:rPr>
      </w:pPr>
      <w:r w:rsidRPr="00B3056F">
        <w:t>This resource represents the UE's location information in 5GC. See 3GPP TS 23.632 [32] clause 5.4.3.</w:t>
      </w:r>
    </w:p>
    <w:p w14:paraId="4D79AD4C" w14:textId="77777777" w:rsidR="00EF45DA" w:rsidRPr="00B3056F" w:rsidRDefault="00EF45DA" w:rsidP="00EF45DA">
      <w:pPr>
        <w:pStyle w:val="Heading5"/>
      </w:pPr>
      <w:bookmarkStart w:id="5272" w:name="_Toc36457637"/>
      <w:bookmarkStart w:id="5273" w:name="_Toc45028555"/>
      <w:bookmarkStart w:id="5274" w:name="_Toc45029390"/>
      <w:bookmarkStart w:id="5275" w:name="_Toc51868153"/>
      <w:bookmarkStart w:id="5276" w:name="_Toc58582800"/>
      <w:r w:rsidRPr="00B3056F">
        <w:t>6.7.3.3.2</w:t>
      </w:r>
      <w:r w:rsidRPr="00B3056F">
        <w:tab/>
        <w:t>Resource Definition</w:t>
      </w:r>
      <w:bookmarkEnd w:id="5272"/>
      <w:bookmarkEnd w:id="5273"/>
      <w:bookmarkEnd w:id="5274"/>
      <w:bookmarkEnd w:id="5275"/>
      <w:bookmarkEnd w:id="5276"/>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F45DA">
      <w:pPr>
        <w:rPr>
          <w:rFonts w:ascii="Arial" w:hAnsi="Arial" w:cs="Arial"/>
        </w:rPr>
      </w:pPr>
      <w:r w:rsidRPr="00B3056F">
        <w:t>This resource shall support the resource URI variables defined in table 6.7.3.3.2-1</w:t>
      </w:r>
      <w:r w:rsidRPr="00B3056F">
        <w:rPr>
          <w:rFonts w:ascii="Arial" w:hAnsi="Arial" w:cs="Arial"/>
        </w:rPr>
        <w:t>.</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75C1288D" w:rsidR="00E456BC" w:rsidRPr="00B3056F" w:rsidRDefault="00E456BC" w:rsidP="00E456BC">
            <w:pPr>
              <w:pStyle w:val="TAL"/>
            </w:pPr>
            <w:r w:rsidRPr="00B3056F">
              <w:t>Represents the Subscription Permanent Identifier (see 3GPP TS 23.501 [2] clause 5.9.2)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277" w:name="_Toc36457638"/>
      <w:bookmarkStart w:id="5278" w:name="_Toc45028556"/>
      <w:bookmarkStart w:id="5279" w:name="_Toc45029391"/>
      <w:bookmarkStart w:id="5280" w:name="_Toc51868154"/>
      <w:bookmarkStart w:id="5281" w:name="_Toc58582801"/>
      <w:r w:rsidRPr="00B3056F">
        <w:t>6.7.3.3.3</w:t>
      </w:r>
      <w:r w:rsidRPr="00B3056F">
        <w:tab/>
        <w:t>Resource Standard Methods</w:t>
      </w:r>
      <w:bookmarkEnd w:id="5277"/>
      <w:bookmarkEnd w:id="5278"/>
      <w:bookmarkEnd w:id="5279"/>
      <w:bookmarkEnd w:id="5280"/>
      <w:bookmarkEnd w:id="5281"/>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282" w:name="_Toc36457639"/>
      <w:bookmarkStart w:id="5283" w:name="_Toc45028557"/>
      <w:bookmarkStart w:id="5284" w:name="_Toc45029392"/>
      <w:bookmarkStart w:id="5285" w:name="_Toc51868155"/>
      <w:bookmarkStart w:id="5286" w:name="_Toc58582802"/>
      <w:r w:rsidRPr="00B3056F">
        <w:t>6.7.3.3.4</w:t>
      </w:r>
      <w:r w:rsidRPr="00B3056F">
        <w:tab/>
        <w:t>Resource Custom Operations</w:t>
      </w:r>
      <w:bookmarkEnd w:id="5282"/>
      <w:bookmarkEnd w:id="5283"/>
      <w:bookmarkEnd w:id="5284"/>
      <w:bookmarkEnd w:id="5285"/>
      <w:bookmarkEnd w:id="5286"/>
    </w:p>
    <w:p w14:paraId="42940BDC" w14:textId="77777777" w:rsidR="00EF45DA" w:rsidRPr="00B3056F" w:rsidRDefault="00EF45DA" w:rsidP="00EF45DA">
      <w:pPr>
        <w:pStyle w:val="Heading6"/>
        <w:ind w:left="0" w:firstLine="0"/>
      </w:pPr>
      <w:bookmarkStart w:id="5287" w:name="_Toc36457640"/>
      <w:bookmarkStart w:id="5288" w:name="_Toc45028558"/>
      <w:bookmarkStart w:id="5289" w:name="_Toc45029393"/>
      <w:bookmarkStart w:id="5290" w:name="_Toc51868156"/>
      <w:bookmarkStart w:id="5291" w:name="_Toc58582803"/>
      <w:r w:rsidRPr="00B3056F">
        <w:t>6.7.3.3.4.1</w:t>
      </w:r>
      <w:r w:rsidRPr="00B3056F">
        <w:tab/>
        <w:t>Overview</w:t>
      </w:r>
      <w:bookmarkEnd w:id="5287"/>
      <w:bookmarkEnd w:id="5288"/>
      <w:bookmarkEnd w:id="5289"/>
      <w:bookmarkEnd w:id="5290"/>
      <w:bookmarkEnd w:id="5291"/>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EF45DA">
      <w:pPr>
        <w:pStyle w:val="Heading6"/>
        <w:ind w:left="0" w:firstLine="0"/>
      </w:pPr>
      <w:bookmarkStart w:id="5292" w:name="_Toc36457641"/>
      <w:bookmarkStart w:id="5293" w:name="_Toc45028559"/>
      <w:bookmarkStart w:id="5294" w:name="_Toc45029394"/>
      <w:bookmarkStart w:id="5295" w:name="_Toc51868157"/>
      <w:bookmarkStart w:id="5296" w:name="_Toc58582804"/>
      <w:r w:rsidRPr="00B3056F">
        <w:t>6.7.3.3.4.2</w:t>
      </w:r>
      <w:r w:rsidRPr="00B3056F">
        <w:tab/>
        <w:t>Operation: provide-loc-info</w:t>
      </w:r>
      <w:bookmarkEnd w:id="5292"/>
      <w:bookmarkEnd w:id="5293"/>
      <w:bookmarkEnd w:id="5294"/>
      <w:bookmarkEnd w:id="5295"/>
      <w:bookmarkEnd w:id="5296"/>
    </w:p>
    <w:p w14:paraId="5A145F37" w14:textId="77777777" w:rsidR="00EF45DA" w:rsidRPr="00B3056F" w:rsidRDefault="00EF45DA" w:rsidP="00EF45DA">
      <w:pPr>
        <w:pStyle w:val="Heading7"/>
      </w:pPr>
      <w:bookmarkStart w:id="5297" w:name="_Toc36457642"/>
      <w:bookmarkStart w:id="5298" w:name="_Toc45028560"/>
      <w:bookmarkStart w:id="5299" w:name="_Toc45029395"/>
      <w:bookmarkStart w:id="5300" w:name="_Toc51868158"/>
      <w:bookmarkStart w:id="5301" w:name="_Toc58582805"/>
      <w:r w:rsidRPr="00B3056F">
        <w:t>6.7.3.3.4.2.1</w:t>
      </w:r>
      <w:r w:rsidRPr="00B3056F">
        <w:tab/>
        <w:t>Description</w:t>
      </w:r>
      <w:bookmarkEnd w:id="5297"/>
      <w:bookmarkEnd w:id="5298"/>
      <w:bookmarkEnd w:id="5299"/>
      <w:bookmarkEnd w:id="5300"/>
      <w:bookmarkEnd w:id="5301"/>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EF45DA">
      <w:pPr>
        <w:pStyle w:val="Heading7"/>
      </w:pPr>
      <w:bookmarkStart w:id="5302" w:name="_Toc36457643"/>
      <w:bookmarkStart w:id="5303" w:name="_Toc45028561"/>
      <w:bookmarkStart w:id="5304" w:name="_Toc45029396"/>
      <w:bookmarkStart w:id="5305" w:name="_Toc51868159"/>
      <w:bookmarkStart w:id="5306" w:name="_Toc58582806"/>
      <w:r w:rsidRPr="00B3056F">
        <w:t>6.7.3.3.4.2.2</w:t>
      </w:r>
      <w:r w:rsidRPr="00B3056F">
        <w:tab/>
        <w:t>Operation Definition</w:t>
      </w:r>
      <w:bookmarkEnd w:id="5302"/>
      <w:bookmarkEnd w:id="5303"/>
      <w:bookmarkEnd w:id="5304"/>
      <w:bookmarkEnd w:id="5305"/>
      <w:bookmarkEnd w:id="5306"/>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307" w:name="_Toc36457644"/>
    </w:p>
    <w:p w14:paraId="3A19E7E8" w14:textId="029B6A47" w:rsidR="00EF45DA" w:rsidRPr="00B3056F" w:rsidRDefault="00EF45DA" w:rsidP="00EF45DA">
      <w:pPr>
        <w:pStyle w:val="Heading3"/>
      </w:pPr>
      <w:bookmarkStart w:id="5308" w:name="_Toc45028562"/>
      <w:bookmarkStart w:id="5309" w:name="_Toc45029397"/>
      <w:bookmarkStart w:id="5310" w:name="_Toc51868160"/>
      <w:bookmarkStart w:id="5311" w:name="_Toc58582807"/>
      <w:r w:rsidRPr="00B3056F">
        <w:t>6.7.4</w:t>
      </w:r>
      <w:r w:rsidRPr="00B3056F">
        <w:tab/>
        <w:t>Custom Operations without associated resources</w:t>
      </w:r>
      <w:bookmarkEnd w:id="5266"/>
      <w:bookmarkEnd w:id="5307"/>
      <w:bookmarkEnd w:id="5308"/>
      <w:bookmarkEnd w:id="5309"/>
      <w:bookmarkEnd w:id="5310"/>
      <w:bookmarkEnd w:id="5311"/>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312" w:name="_Toc27585626"/>
      <w:bookmarkStart w:id="5313" w:name="_Toc36457645"/>
      <w:bookmarkStart w:id="5314" w:name="_Toc45028563"/>
      <w:bookmarkStart w:id="5315" w:name="_Toc45029398"/>
      <w:bookmarkStart w:id="5316" w:name="_Toc51868161"/>
      <w:bookmarkStart w:id="5317" w:name="_Toc58582808"/>
      <w:r w:rsidRPr="00B3056F">
        <w:t>6.7.5</w:t>
      </w:r>
      <w:r w:rsidRPr="00B3056F">
        <w:tab/>
        <w:t>Notifications</w:t>
      </w:r>
      <w:bookmarkEnd w:id="5312"/>
      <w:bookmarkEnd w:id="5313"/>
      <w:bookmarkEnd w:id="5314"/>
      <w:bookmarkEnd w:id="5315"/>
      <w:bookmarkEnd w:id="5316"/>
      <w:bookmarkEnd w:id="5317"/>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318" w:name="_Toc27585627"/>
      <w:bookmarkStart w:id="5319" w:name="_Toc36457646"/>
      <w:bookmarkStart w:id="5320" w:name="_Toc45028564"/>
      <w:bookmarkStart w:id="5321" w:name="_Toc45029399"/>
      <w:bookmarkStart w:id="5322" w:name="_Toc51868162"/>
      <w:bookmarkStart w:id="5323" w:name="_Toc58582809"/>
      <w:r w:rsidRPr="00B3056F">
        <w:t>6.7.6</w:t>
      </w:r>
      <w:r w:rsidRPr="00B3056F">
        <w:tab/>
        <w:t>Data Model</w:t>
      </w:r>
      <w:bookmarkEnd w:id="5318"/>
      <w:bookmarkEnd w:id="5319"/>
      <w:bookmarkEnd w:id="5320"/>
      <w:bookmarkEnd w:id="5321"/>
      <w:bookmarkEnd w:id="5322"/>
      <w:bookmarkEnd w:id="5323"/>
    </w:p>
    <w:p w14:paraId="39760EC4" w14:textId="77777777" w:rsidR="00EF45DA" w:rsidRPr="00B3056F" w:rsidRDefault="00EF45DA" w:rsidP="00EF45DA">
      <w:pPr>
        <w:pStyle w:val="Heading4"/>
      </w:pPr>
      <w:bookmarkStart w:id="5324" w:name="_Toc27585628"/>
      <w:bookmarkStart w:id="5325" w:name="_Toc36457647"/>
      <w:bookmarkStart w:id="5326" w:name="_Toc45028565"/>
      <w:bookmarkStart w:id="5327" w:name="_Toc45029400"/>
      <w:bookmarkStart w:id="5328" w:name="_Toc51868163"/>
      <w:bookmarkStart w:id="5329" w:name="_Toc58582810"/>
      <w:r w:rsidRPr="00B3056F">
        <w:t>6.7.6.1</w:t>
      </w:r>
      <w:r w:rsidRPr="00B3056F">
        <w:tab/>
        <w:t>General</w:t>
      </w:r>
      <w:bookmarkEnd w:id="5324"/>
      <w:bookmarkEnd w:id="5325"/>
      <w:bookmarkEnd w:id="5326"/>
      <w:bookmarkEnd w:id="5327"/>
      <w:bookmarkEnd w:id="5328"/>
      <w:bookmarkEnd w:id="5329"/>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bookmarkStart w:id="5330" w:name="_Hlk38875337"/>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bookmarkEnd w:id="5330"/>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331" w:name="_Toc27585629"/>
      <w:bookmarkStart w:id="5332" w:name="_Toc36457648"/>
      <w:bookmarkStart w:id="5333" w:name="_Toc45028566"/>
      <w:bookmarkStart w:id="5334" w:name="_Toc45029401"/>
      <w:bookmarkStart w:id="5335" w:name="_Toc51868164"/>
      <w:bookmarkStart w:id="5336" w:name="_Toc58582811"/>
      <w:r w:rsidRPr="00B3056F">
        <w:rPr>
          <w:lang w:val="en-US"/>
        </w:rPr>
        <w:t>6.7.6.2</w:t>
      </w:r>
      <w:r w:rsidRPr="00B3056F">
        <w:rPr>
          <w:lang w:val="en-US"/>
        </w:rPr>
        <w:tab/>
        <w:t>Structured data types</w:t>
      </w:r>
      <w:bookmarkEnd w:id="5331"/>
      <w:bookmarkEnd w:id="5332"/>
      <w:bookmarkEnd w:id="5333"/>
      <w:bookmarkEnd w:id="5334"/>
      <w:bookmarkEnd w:id="5335"/>
      <w:bookmarkEnd w:id="5336"/>
    </w:p>
    <w:p w14:paraId="53D89DB9" w14:textId="77777777" w:rsidR="00EF45DA" w:rsidRPr="00B3056F" w:rsidRDefault="00EF45DA" w:rsidP="00EF45DA">
      <w:pPr>
        <w:pStyle w:val="Heading5"/>
      </w:pPr>
      <w:bookmarkStart w:id="5337" w:name="_Toc36457649"/>
      <w:bookmarkStart w:id="5338" w:name="_Toc45028567"/>
      <w:bookmarkStart w:id="5339" w:name="_Toc45029402"/>
      <w:bookmarkStart w:id="5340" w:name="_Toc51868165"/>
      <w:bookmarkStart w:id="5341" w:name="_Toc58582812"/>
      <w:bookmarkStart w:id="5342" w:name="_Toc27585630"/>
      <w:r w:rsidRPr="00B3056F">
        <w:t>6.7.6.2.1</w:t>
      </w:r>
      <w:r w:rsidRPr="00B3056F">
        <w:tab/>
        <w:t>Introduction</w:t>
      </w:r>
      <w:bookmarkEnd w:id="5337"/>
      <w:bookmarkEnd w:id="5338"/>
      <w:bookmarkEnd w:id="5339"/>
      <w:bookmarkEnd w:id="5340"/>
      <w:bookmarkEnd w:id="5341"/>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343" w:name="_Toc36457650"/>
      <w:bookmarkStart w:id="5344" w:name="_Toc45028568"/>
      <w:bookmarkStart w:id="5345" w:name="_Toc45029403"/>
      <w:bookmarkStart w:id="5346" w:name="_Toc51868166"/>
      <w:bookmarkStart w:id="5347" w:name="_Toc58582813"/>
      <w:r w:rsidRPr="00B3056F">
        <w:t>6.7.6.2.2</w:t>
      </w:r>
      <w:r w:rsidRPr="00B3056F">
        <w:tab/>
        <w:t>Type: UeInfo</w:t>
      </w:r>
      <w:bookmarkEnd w:id="5343"/>
      <w:bookmarkEnd w:id="5344"/>
      <w:bookmarkEnd w:id="5345"/>
      <w:bookmarkEnd w:id="5346"/>
      <w:bookmarkEnd w:id="5347"/>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348" w:name="_Toc36457651"/>
      <w:bookmarkStart w:id="5349" w:name="_Toc45028569"/>
      <w:bookmarkStart w:id="5350" w:name="_Toc45029404"/>
      <w:bookmarkStart w:id="5351" w:name="_Toc51868167"/>
      <w:bookmarkStart w:id="5352" w:name="_Toc58582814"/>
      <w:r w:rsidRPr="00B3056F">
        <w:t>6.</w:t>
      </w:r>
      <w:r w:rsidRPr="00B3056F">
        <w:rPr>
          <w:rFonts w:hint="eastAsia"/>
          <w:lang w:eastAsia="zh-CN"/>
        </w:rPr>
        <w:t>7</w:t>
      </w:r>
      <w:r w:rsidRPr="00B3056F">
        <w:t>.6.2.3</w:t>
      </w:r>
      <w:r w:rsidRPr="00B3056F">
        <w:tab/>
        <w:t>Type: LocationInfoRequest</w:t>
      </w:r>
      <w:bookmarkEnd w:id="5348"/>
      <w:bookmarkEnd w:id="5349"/>
      <w:bookmarkEnd w:id="5350"/>
      <w:bookmarkEnd w:id="5351"/>
      <w:bookmarkEnd w:id="5352"/>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77777777" w:rsidR="00EF45DA" w:rsidRPr="00B3056F" w:rsidRDefault="00EF45DA" w:rsidP="001330D7">
            <w:pPr>
              <w:pStyle w:val="TAL"/>
              <w:rPr>
                <w:rFonts w:cs="Arial"/>
                <w:szCs w:val="18"/>
              </w:rPr>
            </w:pPr>
            <w:r w:rsidRPr="00B3056F">
              <w:rPr>
                <w:rFonts w:cs="Arial"/>
                <w:szCs w:val="18"/>
              </w:rPr>
              <w:t>See clause 6.7.8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353" w:name="_Toc36457652"/>
      <w:bookmarkStart w:id="5354" w:name="_Toc45028570"/>
      <w:bookmarkStart w:id="5355" w:name="_Toc45029405"/>
      <w:bookmarkStart w:id="5356" w:name="_Toc51868168"/>
      <w:bookmarkStart w:id="5357" w:name="_Toc58582815"/>
      <w:r w:rsidRPr="00B3056F">
        <w:t>6.</w:t>
      </w:r>
      <w:r w:rsidRPr="00B3056F">
        <w:rPr>
          <w:rFonts w:hint="eastAsia"/>
          <w:lang w:eastAsia="zh-CN"/>
        </w:rPr>
        <w:t>7</w:t>
      </w:r>
      <w:r w:rsidRPr="00B3056F">
        <w:t>.6.2.4</w:t>
      </w:r>
      <w:r w:rsidRPr="00B3056F">
        <w:tab/>
        <w:t>Type: LocationInfoResult</w:t>
      </w:r>
      <w:bookmarkEnd w:id="5353"/>
      <w:bookmarkEnd w:id="5354"/>
      <w:bookmarkEnd w:id="5355"/>
      <w:bookmarkEnd w:id="5356"/>
      <w:bookmarkEnd w:id="5357"/>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77777777" w:rsidR="00EF45DA" w:rsidRPr="00B3056F" w:rsidRDefault="00EF45DA" w:rsidP="001330D7">
            <w:pPr>
              <w:pStyle w:val="TAL"/>
            </w:pPr>
            <w:r w:rsidRPr="00B3056F">
              <w:rPr>
                <w:rFonts w:cs="Arial"/>
                <w:szCs w:val="18"/>
              </w:rPr>
              <w:t>See clause 6.7.8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1330D7">
            <w:pPr>
              <w:pStyle w:val="TAL"/>
              <w:rPr>
                <w:rFonts w:cs="Arial"/>
                <w:szCs w:val="18"/>
              </w:rPr>
            </w:pPr>
            <w:r w:rsidRPr="00B3056F">
              <w:rPr>
                <w:rFonts w:cs="Arial"/>
                <w:szCs w:val="18"/>
              </w:rPr>
              <w:t>NOTE:</w:t>
            </w:r>
            <w:r w:rsidRPr="00B3056F">
              <w:rPr>
                <w:rFonts w:cs="Arial"/>
                <w:szCs w:val="18"/>
              </w:rPr>
              <w:tab/>
              <w:t>Either the "ecgi" attribute or the "ncgi" attribute may be included.</w:t>
            </w:r>
          </w:p>
        </w:tc>
      </w:tr>
    </w:tbl>
    <w:p w14:paraId="553D3C6D" w14:textId="77777777" w:rsidR="00B3056F" w:rsidRPr="00B3056F" w:rsidRDefault="00B3056F" w:rsidP="00B3056F">
      <w:pPr>
        <w:rPr>
          <w:lang w:val="en-US"/>
        </w:rPr>
      </w:pPr>
      <w:bookmarkStart w:id="5358" w:name="_Toc36457653"/>
    </w:p>
    <w:p w14:paraId="7D5B7C96" w14:textId="793EA254" w:rsidR="004C3152" w:rsidRPr="00B3056F" w:rsidRDefault="004C3152" w:rsidP="004C3152">
      <w:pPr>
        <w:pStyle w:val="Heading5"/>
      </w:pPr>
      <w:bookmarkStart w:id="5359" w:name="_Toc45028571"/>
      <w:bookmarkStart w:id="5360" w:name="_Toc45029406"/>
      <w:bookmarkStart w:id="5361" w:name="_Toc51868169"/>
      <w:bookmarkStart w:id="5362" w:name="_Toc58582816"/>
      <w:r w:rsidRPr="00B3056F">
        <w:t>6.7.6.2.</w:t>
      </w:r>
      <w:r w:rsidR="004521EF">
        <w:t>5</w:t>
      </w:r>
      <w:r w:rsidRPr="00B3056F">
        <w:tab/>
        <w:t xml:space="preserve">Type: </w:t>
      </w:r>
      <w:r>
        <w:t>5GSrvccInfo</w:t>
      </w:r>
      <w:bookmarkEnd w:id="5359"/>
      <w:bookmarkEnd w:id="5360"/>
      <w:bookmarkEnd w:id="5361"/>
      <w:bookmarkEnd w:id="5362"/>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363" w:name="_Toc45028572"/>
      <w:bookmarkStart w:id="5364" w:name="_Toc45029407"/>
      <w:bookmarkStart w:id="5365" w:name="_Toc51868170"/>
      <w:bookmarkStart w:id="5366" w:name="_Toc58582817"/>
      <w:r w:rsidRPr="00B3056F">
        <w:rPr>
          <w:lang w:val="en-US"/>
        </w:rPr>
        <w:t>6.7.6.3</w:t>
      </w:r>
      <w:r w:rsidRPr="00B3056F">
        <w:rPr>
          <w:lang w:val="en-US"/>
        </w:rPr>
        <w:tab/>
        <w:t>Simple data types and enumerations</w:t>
      </w:r>
      <w:bookmarkEnd w:id="5342"/>
      <w:bookmarkEnd w:id="5358"/>
      <w:bookmarkEnd w:id="5363"/>
      <w:bookmarkEnd w:id="5364"/>
      <w:bookmarkEnd w:id="5365"/>
      <w:bookmarkEnd w:id="5366"/>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367" w:name="_Toc27585631"/>
      <w:bookmarkStart w:id="5368" w:name="_Toc36457654"/>
      <w:bookmarkStart w:id="5369" w:name="_Toc45028573"/>
      <w:bookmarkStart w:id="5370" w:name="_Toc45029408"/>
      <w:bookmarkStart w:id="5371" w:name="_Toc51868171"/>
      <w:bookmarkStart w:id="5372" w:name="_Toc58582818"/>
      <w:r w:rsidRPr="00B3056F">
        <w:t>6.7.7</w:t>
      </w:r>
      <w:r w:rsidRPr="00B3056F">
        <w:tab/>
        <w:t>Error Handling</w:t>
      </w:r>
      <w:bookmarkEnd w:id="5367"/>
      <w:bookmarkEnd w:id="5368"/>
      <w:bookmarkEnd w:id="5369"/>
      <w:bookmarkEnd w:id="5370"/>
      <w:bookmarkEnd w:id="5371"/>
      <w:bookmarkEnd w:id="5372"/>
    </w:p>
    <w:p w14:paraId="46E52594" w14:textId="77777777" w:rsidR="00EF45DA" w:rsidRPr="00B3056F" w:rsidRDefault="00EF45DA" w:rsidP="00EF45DA">
      <w:pPr>
        <w:pStyle w:val="Heading4"/>
      </w:pPr>
      <w:bookmarkStart w:id="5373" w:name="_Toc27585632"/>
      <w:bookmarkStart w:id="5374" w:name="_Toc36457655"/>
      <w:bookmarkStart w:id="5375" w:name="_Toc45028574"/>
      <w:bookmarkStart w:id="5376" w:name="_Toc45029409"/>
      <w:bookmarkStart w:id="5377" w:name="_Toc51868172"/>
      <w:bookmarkStart w:id="5378" w:name="_Toc58582819"/>
      <w:r w:rsidRPr="00B3056F">
        <w:t>6.7.7.1</w:t>
      </w:r>
      <w:r w:rsidRPr="00B3056F">
        <w:tab/>
        <w:t>General</w:t>
      </w:r>
      <w:bookmarkEnd w:id="5373"/>
      <w:bookmarkEnd w:id="5374"/>
      <w:bookmarkEnd w:id="5375"/>
      <w:bookmarkEnd w:id="5376"/>
      <w:bookmarkEnd w:id="5377"/>
      <w:bookmarkEnd w:id="5378"/>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379" w:name="_Toc27585633"/>
      <w:bookmarkStart w:id="5380" w:name="_Toc36457656"/>
      <w:bookmarkStart w:id="5381" w:name="_Toc45028575"/>
      <w:bookmarkStart w:id="5382" w:name="_Toc45029410"/>
      <w:bookmarkStart w:id="5383" w:name="_Toc51868173"/>
      <w:bookmarkStart w:id="5384" w:name="_Toc58582820"/>
      <w:r w:rsidRPr="00B3056F">
        <w:t>6.7.7.2</w:t>
      </w:r>
      <w:r w:rsidRPr="00B3056F">
        <w:tab/>
        <w:t>Protocol Errors</w:t>
      </w:r>
      <w:bookmarkEnd w:id="5379"/>
      <w:bookmarkEnd w:id="5380"/>
      <w:bookmarkEnd w:id="5381"/>
      <w:bookmarkEnd w:id="5382"/>
      <w:bookmarkEnd w:id="5383"/>
      <w:bookmarkEnd w:id="5384"/>
    </w:p>
    <w:p w14:paraId="41DD4A99" w14:textId="77777777" w:rsidR="00EF45DA" w:rsidRPr="00B3056F" w:rsidRDefault="00EF45DA" w:rsidP="00EF45DA">
      <w:r w:rsidRPr="00B3056F">
        <w:t>Protocol errors handling shall be supported as specified in clause 5.2.7 of 3GPP TS 29.500 [4].</w:t>
      </w:r>
    </w:p>
    <w:p w14:paraId="6183B45C" w14:textId="77777777" w:rsidR="00EF45DA" w:rsidRPr="00B3056F" w:rsidRDefault="00EF45DA" w:rsidP="00EF45DA">
      <w:pPr>
        <w:pStyle w:val="Heading4"/>
      </w:pPr>
      <w:bookmarkStart w:id="5385" w:name="_Toc27585634"/>
      <w:bookmarkStart w:id="5386" w:name="_Toc36457657"/>
      <w:bookmarkStart w:id="5387" w:name="_Toc45028576"/>
      <w:bookmarkStart w:id="5388" w:name="_Toc45029411"/>
      <w:bookmarkStart w:id="5389" w:name="_Toc51868174"/>
      <w:bookmarkStart w:id="5390" w:name="_Toc58582821"/>
      <w:r w:rsidRPr="00B3056F">
        <w:t>6.7.7.3</w:t>
      </w:r>
      <w:r w:rsidRPr="00B3056F">
        <w:tab/>
        <w:t>Application Errors</w:t>
      </w:r>
      <w:bookmarkEnd w:id="5385"/>
      <w:bookmarkEnd w:id="5386"/>
      <w:bookmarkEnd w:id="5387"/>
      <w:bookmarkEnd w:id="5388"/>
      <w:bookmarkEnd w:id="5389"/>
      <w:bookmarkEnd w:id="5390"/>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391" w:name="_Toc27585635"/>
      <w:bookmarkStart w:id="5392" w:name="_Toc36457658"/>
      <w:bookmarkStart w:id="5393" w:name="_Toc45028577"/>
      <w:bookmarkStart w:id="5394" w:name="_Toc45029412"/>
      <w:bookmarkStart w:id="5395" w:name="_Toc51868175"/>
      <w:bookmarkStart w:id="5396" w:name="_Toc58582822"/>
      <w:r w:rsidRPr="00B3056F">
        <w:t>6.7.8</w:t>
      </w:r>
      <w:r w:rsidRPr="00B3056F">
        <w:tab/>
        <w:t>Feature Negotiation</w:t>
      </w:r>
      <w:bookmarkEnd w:id="5391"/>
      <w:bookmarkEnd w:id="5392"/>
      <w:bookmarkEnd w:id="5393"/>
      <w:bookmarkEnd w:id="5394"/>
      <w:bookmarkEnd w:id="5395"/>
      <w:bookmarkEnd w:id="5396"/>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97" w:name="_Toc27585636"/>
      <w:bookmarkStart w:id="5398" w:name="_Toc36457659"/>
      <w:bookmarkStart w:id="5399" w:name="_Toc45028578"/>
      <w:bookmarkStart w:id="5400" w:name="_Toc45029413"/>
      <w:bookmarkStart w:id="5401" w:name="_Toc51868176"/>
      <w:bookmarkStart w:id="5402" w:name="_Toc58582823"/>
      <w:r w:rsidRPr="00B3056F">
        <w:rPr>
          <w:lang w:val="en-US"/>
        </w:rPr>
        <w:t>6.7.9</w:t>
      </w:r>
      <w:r w:rsidRPr="00B3056F">
        <w:rPr>
          <w:lang w:val="en-US"/>
        </w:rPr>
        <w:tab/>
        <w:t>Security</w:t>
      </w:r>
      <w:bookmarkEnd w:id="5397"/>
      <w:bookmarkEnd w:id="5398"/>
      <w:bookmarkEnd w:id="5399"/>
      <w:bookmarkEnd w:id="5400"/>
      <w:bookmarkEnd w:id="5401"/>
      <w:bookmarkEnd w:id="5402"/>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77777777" w:rsidR="00EF45DA" w:rsidRPr="00B3056F" w:rsidRDefault="00EF45DA" w:rsidP="00EF45DA">
      <w:pPr>
        <w:rPr>
          <w:lang w:val="en-US"/>
        </w:rPr>
      </w:pPr>
      <w:r w:rsidRPr="00B3056F">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403" w:name="_Toc27585637"/>
      <w:bookmarkStart w:id="5404" w:name="_Toc36457660"/>
      <w:bookmarkStart w:id="5405" w:name="_Toc45028579"/>
      <w:bookmarkStart w:id="5406" w:name="_Toc45029414"/>
      <w:bookmarkStart w:id="5407" w:name="_Toc51868177"/>
      <w:bookmarkStart w:id="5408" w:name="_Toc58582824"/>
      <w:r w:rsidRPr="00B3056F">
        <w:t>Annex A (normative):</w:t>
      </w:r>
      <w:r w:rsidRPr="00B3056F">
        <w:br/>
        <w:t>OpenAPI specification</w:t>
      </w:r>
      <w:bookmarkEnd w:id="5164"/>
      <w:bookmarkEnd w:id="5403"/>
      <w:bookmarkEnd w:id="5404"/>
      <w:bookmarkEnd w:id="5405"/>
      <w:bookmarkEnd w:id="5406"/>
      <w:bookmarkEnd w:id="5407"/>
      <w:bookmarkEnd w:id="5408"/>
    </w:p>
    <w:p w14:paraId="2FDF3538" w14:textId="2A406AF3" w:rsidR="00EF45DA" w:rsidRPr="00B3056F" w:rsidRDefault="00EF45DA" w:rsidP="00EF45DA">
      <w:pPr>
        <w:pStyle w:val="Heading2"/>
      </w:pPr>
      <w:bookmarkStart w:id="5409" w:name="_Toc11338877"/>
      <w:bookmarkStart w:id="5410" w:name="_Toc27585638"/>
      <w:bookmarkStart w:id="5411" w:name="_Toc36457661"/>
      <w:bookmarkStart w:id="5412" w:name="_Toc45028580"/>
      <w:bookmarkStart w:id="5413" w:name="_Toc45029415"/>
      <w:bookmarkStart w:id="5414" w:name="_Toc51868178"/>
      <w:bookmarkStart w:id="5415" w:name="_Toc58582825"/>
      <w:r w:rsidRPr="00B3056F">
        <w:t>A.1</w:t>
      </w:r>
      <w:r w:rsidRPr="00B3056F">
        <w:tab/>
        <w:t>General</w:t>
      </w:r>
      <w:bookmarkEnd w:id="5409"/>
      <w:bookmarkEnd w:id="5410"/>
      <w:bookmarkEnd w:id="5411"/>
      <w:bookmarkEnd w:id="5412"/>
      <w:bookmarkEnd w:id="5413"/>
      <w:bookmarkEnd w:id="5414"/>
      <w:bookmarkEnd w:id="5415"/>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06E26DC0" w:rsidR="00EF45DA" w:rsidRPr="00B3056F" w:rsidRDefault="00EF45DA" w:rsidP="00C41D72">
      <w:r w:rsidRPr="00B3056F">
        <w:t xml:space="preserve">Informative copies of the OpenAPI specification files contained in this 3GPP Technical Specification are available on </w:t>
      </w:r>
      <w:r w:rsidR="00267C15">
        <w:t>a Git-based repository, that uses the GitLab software version control system (see 3GPP TS 29.501 [5] clause 5.3.1 and 3GPP TR 21.900 [30] clause 5B).</w:t>
      </w:r>
    </w:p>
    <w:p w14:paraId="058A4E23" w14:textId="77777777" w:rsidR="00EF45DA" w:rsidRPr="00B3056F" w:rsidRDefault="00EF45DA" w:rsidP="00EF45DA">
      <w:pPr>
        <w:pStyle w:val="Heading2"/>
      </w:pPr>
      <w:bookmarkStart w:id="5416" w:name="_Toc11338878"/>
      <w:bookmarkStart w:id="5417" w:name="_Toc27585639"/>
      <w:bookmarkStart w:id="5418" w:name="_Toc36457662"/>
      <w:bookmarkStart w:id="5419" w:name="_Toc45028581"/>
      <w:bookmarkStart w:id="5420" w:name="_Toc45029416"/>
      <w:bookmarkStart w:id="5421" w:name="_Toc51868179"/>
      <w:bookmarkStart w:id="5422" w:name="_Toc58582826"/>
      <w:bookmarkStart w:id="5423" w:name="_Hlk9329589"/>
      <w:r w:rsidRPr="00B3056F">
        <w:t>A.2</w:t>
      </w:r>
      <w:r w:rsidRPr="00B3056F">
        <w:tab/>
        <w:t>Nudm_SDM API</w:t>
      </w:r>
      <w:bookmarkEnd w:id="5416"/>
      <w:bookmarkEnd w:id="5417"/>
      <w:bookmarkEnd w:id="5418"/>
      <w:bookmarkEnd w:id="5419"/>
      <w:bookmarkEnd w:id="5420"/>
      <w:bookmarkEnd w:id="5421"/>
      <w:bookmarkEnd w:id="5422"/>
    </w:p>
    <w:p w14:paraId="25E4517C" w14:textId="77777777" w:rsidR="00EF45DA" w:rsidRPr="00B3056F" w:rsidRDefault="00EF45DA" w:rsidP="00EF45DA">
      <w:pPr>
        <w:pStyle w:val="PL"/>
      </w:pPr>
      <w:bookmarkStart w:id="5424" w:name="_Hlk34145401"/>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6AB5A9F3" w:rsidR="00EF45DA" w:rsidRPr="00B3056F" w:rsidRDefault="00EF45DA" w:rsidP="00EF45DA">
      <w:pPr>
        <w:pStyle w:val="PL"/>
      </w:pPr>
      <w:r w:rsidRPr="00B3056F">
        <w:t xml:space="preserve">  version: '2.1.</w:t>
      </w:r>
      <w:r w:rsidR="00B81C33">
        <w:t>2</w:t>
      </w:r>
      <w:r w:rsidRPr="00B3056F">
        <w:t>'</w:t>
      </w:r>
    </w:p>
    <w:p w14:paraId="55474775" w14:textId="77777777" w:rsidR="00EF45DA" w:rsidRPr="00B3056F" w:rsidRDefault="00EF45DA" w:rsidP="00EF45DA">
      <w:pPr>
        <w:pStyle w:val="PL"/>
      </w:pPr>
      <w:r w:rsidRPr="00B3056F">
        <w:t xml:space="preserve">  title: 'Nudm_SDM'</w:t>
      </w:r>
    </w:p>
    <w:bookmarkEnd w:id="5423"/>
    <w:p w14:paraId="2A8D2EC5" w14:textId="77777777" w:rsidR="00EF45DA" w:rsidRPr="00B3056F" w:rsidRDefault="00EF45DA" w:rsidP="00EF45DA">
      <w:pPr>
        <w:pStyle w:val="PL"/>
      </w:pPr>
      <w:r w:rsidRPr="00B3056F">
        <w:t xml:space="preserve">  description: |</w:t>
      </w:r>
    </w:p>
    <w:p w14:paraId="0547F830" w14:textId="77777777" w:rsidR="00EF45DA" w:rsidRPr="00B3056F" w:rsidRDefault="00EF45DA" w:rsidP="00EF45DA">
      <w:pPr>
        <w:pStyle w:val="PL"/>
      </w:pPr>
      <w:r w:rsidRPr="00B3056F">
        <w:t xml:space="preserve">    Nudm Subscriber Data Management Service.</w:t>
      </w:r>
    </w:p>
    <w:p w14:paraId="3508FAE4" w14:textId="77777777" w:rsidR="00EF45DA" w:rsidRPr="00B3056F" w:rsidRDefault="00EF45DA" w:rsidP="00EF45DA">
      <w:pPr>
        <w:pStyle w:val="PL"/>
      </w:pPr>
      <w:r w:rsidRPr="00B3056F">
        <w:t xml:space="preserve">    © 2020, 3GPP Organizational Partners (ARIB, ATIS, CCSA, ETSI, TSDSI, TTA, TTC).</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5645C597"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3EACE32A" w14:textId="77777777" w:rsidR="00EF45DA" w:rsidRPr="00B3056F" w:rsidRDefault="00EF45DA" w:rsidP="00EF45DA">
      <w:pPr>
        <w:pStyle w:val="PL"/>
        <w:rPr>
          <w:lang w:val="en-US"/>
        </w:rPr>
      </w:pPr>
      <w:r w:rsidRPr="00B3056F">
        <w:rPr>
          <w:lang w:val="en-US"/>
        </w:rPr>
        <w:t xml:space="preserve">  url: 'http://www.3gpp.org/ftp/Specs/archive/29_series/29.503/'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bookmarkStart w:id="5425" w:name="_Hlk515254785"/>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bookmarkEnd w:id="5425"/>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w:t>
      </w:r>
      <w:bookmarkStart w:id="5426" w:name="_Hlk519761766"/>
      <w:r w:rsidRPr="00B3056F">
        <w:t>'#/components/schemas/TraceDataResponse'</w:t>
      </w:r>
      <w:bookmarkEnd w:id="5426"/>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5A0A981D" w14:textId="77777777" w:rsidR="00EF45DA" w:rsidRPr="00B3056F" w:rsidRDefault="00EF45DA" w:rsidP="00EF45DA">
      <w:pPr>
        <w:pStyle w:val="PL"/>
      </w:pPr>
      <w:r w:rsidRPr="00B3056F">
        <w:t xml:space="preserve">                  description: </w:t>
      </w:r>
      <w:r w:rsidRPr="00B3056F">
        <w:rPr>
          <w:rFonts w:hint="eastAsia"/>
        </w:rPr>
        <w:t>Temporary Redirect</w:t>
      </w:r>
    </w:p>
    <w:p w14:paraId="637A7B62" w14:textId="77777777" w:rsidR="00EF45DA" w:rsidRPr="00B3056F" w:rsidRDefault="00EF45DA" w:rsidP="00EF45DA">
      <w:pPr>
        <w:pStyle w:val="PL"/>
      </w:pPr>
      <w:r w:rsidRPr="00B3056F">
        <w:t xml:space="preserve">                  content:</w:t>
      </w:r>
    </w:p>
    <w:p w14:paraId="6CDC3930" w14:textId="77777777" w:rsidR="00EF45DA" w:rsidRPr="00B3056F" w:rsidRDefault="00EF45DA" w:rsidP="00EF45DA">
      <w:pPr>
        <w:pStyle w:val="PL"/>
      </w:pPr>
      <w:r w:rsidRPr="00B3056F">
        <w:t xml:space="preserve">                    application/problem+json:</w:t>
      </w:r>
    </w:p>
    <w:p w14:paraId="578AD76E" w14:textId="77777777" w:rsidR="00EF45DA" w:rsidRPr="00B3056F" w:rsidRDefault="00EF45DA" w:rsidP="00EF45DA">
      <w:pPr>
        <w:pStyle w:val="PL"/>
      </w:pPr>
      <w:r w:rsidRPr="00B3056F">
        <w:t xml:space="preserve">                      schema:</w:t>
      </w:r>
    </w:p>
    <w:p w14:paraId="04776D82" w14:textId="77777777" w:rsidR="00EF45DA" w:rsidRPr="00B3056F" w:rsidRDefault="00EF45DA" w:rsidP="00EF45DA">
      <w:pPr>
        <w:pStyle w:val="PL"/>
        <w:rPr>
          <w:lang w:eastAsia="zh-CN"/>
        </w:rPr>
      </w:pPr>
      <w:r w:rsidRPr="00B3056F">
        <w:t xml:space="preserve">                        $ref: 'TS29571_CommonData.yaml#/components/schemas/ProblemDetails'</w:t>
      </w:r>
    </w:p>
    <w:p w14:paraId="74B0BFD5"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3BBC43A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407BCEC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B7BCB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6BCED8CB"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70DDBE0C" w14:textId="77777777" w:rsidR="00202954" w:rsidRDefault="00EF45DA" w:rsidP="00202954">
      <w:pPr>
        <w:pStyle w:val="PL"/>
      </w:pPr>
      <w:r w:rsidRPr="00B3056F">
        <w:t xml:space="preserve">                </w:t>
      </w:r>
      <w:r w:rsidRPr="00B3056F">
        <w:rPr>
          <w:rFonts w:hint="eastAsia"/>
          <w:lang w:eastAsia="zh-CN"/>
        </w:rPr>
        <w:t xml:space="preserve">        </w:t>
      </w:r>
      <w:r w:rsidRPr="00B3056F">
        <w:t>type: string</w:t>
      </w:r>
    </w:p>
    <w:p w14:paraId="05D0B591" w14:textId="77777777" w:rsidR="00202954" w:rsidRDefault="00202954" w:rsidP="00202954">
      <w:pPr>
        <w:pStyle w:val="PL"/>
      </w:pPr>
      <w:r>
        <w:t xml:space="preserve">            </w:t>
      </w:r>
      <w:r>
        <w:rPr>
          <w:rFonts w:hint="eastAsia"/>
          <w:lang w:eastAsia="zh-CN"/>
        </w:rPr>
        <w:t xml:space="preserve">        </w:t>
      </w:r>
      <w:r>
        <w:t>3gpp-Sbi-Target-Nf-Id:</w:t>
      </w:r>
    </w:p>
    <w:p w14:paraId="32D24209"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473C1C40" w14:textId="77777777" w:rsidR="00202954" w:rsidRDefault="00202954" w:rsidP="00202954">
      <w:pPr>
        <w:pStyle w:val="PL"/>
      </w:pPr>
      <w:r>
        <w:t xml:space="preserve">              </w:t>
      </w:r>
      <w:r>
        <w:rPr>
          <w:rFonts w:hint="eastAsia"/>
          <w:lang w:eastAsia="zh-CN"/>
        </w:rPr>
        <w:t xml:space="preserve">        </w:t>
      </w:r>
      <w:r>
        <w:t>schema:</w:t>
      </w:r>
    </w:p>
    <w:p w14:paraId="795FE5AB" w14:textId="681499F1" w:rsidR="00EF45DA" w:rsidRPr="00B3056F" w:rsidRDefault="00202954" w:rsidP="00202954">
      <w:pPr>
        <w:pStyle w:val="PL"/>
      </w:pPr>
      <w:r>
        <w:t xml:space="preserve">                </w:t>
      </w:r>
      <w:r>
        <w:rPr>
          <w:rFonts w:hint="eastAsia"/>
          <w:lang w:eastAsia="zh-CN"/>
        </w:rPr>
        <w:t xml:space="preserve">        </w:t>
      </w:r>
      <w:r>
        <w:t>type: string</w:t>
      </w:r>
    </w:p>
    <w:p w14:paraId="6EFAD01F" w14:textId="77777777" w:rsidR="00EF45DA" w:rsidRPr="00B3056F" w:rsidRDefault="00EF45DA" w:rsidP="00EF45DA">
      <w:pPr>
        <w:pStyle w:val="PL"/>
      </w:pPr>
      <w:r w:rsidRPr="00B3056F">
        <w:t xml:space="preserve">                '308':</w:t>
      </w:r>
    </w:p>
    <w:p w14:paraId="270F30F8" w14:textId="77777777" w:rsidR="00EF45DA" w:rsidRPr="00B3056F" w:rsidRDefault="00EF45DA" w:rsidP="00EF45DA">
      <w:pPr>
        <w:pStyle w:val="PL"/>
      </w:pPr>
      <w:r w:rsidRPr="00B3056F">
        <w:t xml:space="preserve">                  description: Permanent Redirect</w:t>
      </w:r>
    </w:p>
    <w:p w14:paraId="0CD66FBE" w14:textId="77777777" w:rsidR="00EF45DA" w:rsidRPr="00B3056F" w:rsidRDefault="00EF45DA" w:rsidP="00EF45DA">
      <w:pPr>
        <w:pStyle w:val="PL"/>
      </w:pPr>
      <w:r w:rsidRPr="00B3056F">
        <w:t xml:space="preserve">                  content:</w:t>
      </w:r>
    </w:p>
    <w:p w14:paraId="198970BE" w14:textId="77777777" w:rsidR="00EF45DA" w:rsidRPr="00B3056F" w:rsidRDefault="00EF45DA" w:rsidP="00EF45DA">
      <w:pPr>
        <w:pStyle w:val="PL"/>
      </w:pPr>
      <w:r w:rsidRPr="00B3056F">
        <w:t xml:space="preserve">                    application/problem+json:</w:t>
      </w:r>
    </w:p>
    <w:p w14:paraId="48B6DCA6" w14:textId="77777777" w:rsidR="00EF45DA" w:rsidRPr="00B3056F" w:rsidRDefault="00EF45DA" w:rsidP="00EF45DA">
      <w:pPr>
        <w:pStyle w:val="PL"/>
      </w:pPr>
      <w:r w:rsidRPr="00B3056F">
        <w:t xml:space="preserve">                      schema:</w:t>
      </w:r>
    </w:p>
    <w:p w14:paraId="2A3BABEA" w14:textId="77777777" w:rsidR="00EF45DA" w:rsidRPr="00B3056F" w:rsidRDefault="00EF45DA" w:rsidP="00EF45DA">
      <w:pPr>
        <w:pStyle w:val="PL"/>
        <w:rPr>
          <w:lang w:eastAsia="zh-CN"/>
        </w:rPr>
      </w:pPr>
      <w:r w:rsidRPr="00B3056F">
        <w:t xml:space="preserve">                        $ref: 'TS29571_CommonData.yaml#/components/schemas/ProblemDetails'</w:t>
      </w:r>
    </w:p>
    <w:p w14:paraId="4E3F012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621C2A8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6D9781E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609D5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5D80110E"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59BEEB2C" w14:textId="77777777" w:rsidR="00202954" w:rsidRDefault="00EF45DA" w:rsidP="00202954">
      <w:pPr>
        <w:pStyle w:val="PL"/>
      </w:pPr>
      <w:r w:rsidRPr="00B3056F">
        <w:t xml:space="preserve">                </w:t>
      </w:r>
      <w:r w:rsidRPr="00B3056F">
        <w:rPr>
          <w:rFonts w:hint="eastAsia"/>
          <w:lang w:eastAsia="zh-CN"/>
        </w:rPr>
        <w:t xml:space="preserve">        </w:t>
      </w:r>
      <w:r w:rsidRPr="00B3056F">
        <w:t>type: string</w:t>
      </w:r>
    </w:p>
    <w:p w14:paraId="0C50CAE8" w14:textId="77777777" w:rsidR="00202954" w:rsidRDefault="00202954" w:rsidP="00202954">
      <w:pPr>
        <w:pStyle w:val="PL"/>
      </w:pPr>
      <w:r>
        <w:t xml:space="preserve">            </w:t>
      </w:r>
      <w:r>
        <w:rPr>
          <w:rFonts w:hint="eastAsia"/>
          <w:lang w:eastAsia="zh-CN"/>
        </w:rPr>
        <w:t xml:space="preserve">        </w:t>
      </w:r>
      <w:r>
        <w:t>3gpp-Sbi-Target-Nf-Id:</w:t>
      </w:r>
    </w:p>
    <w:p w14:paraId="1284EA8B"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10269C2F" w14:textId="77777777" w:rsidR="00202954" w:rsidRDefault="00202954" w:rsidP="00202954">
      <w:pPr>
        <w:pStyle w:val="PL"/>
      </w:pPr>
      <w:r>
        <w:t xml:space="preserve">              </w:t>
      </w:r>
      <w:r>
        <w:rPr>
          <w:rFonts w:hint="eastAsia"/>
          <w:lang w:eastAsia="zh-CN"/>
        </w:rPr>
        <w:t xml:space="preserve">        </w:t>
      </w:r>
      <w:r>
        <w:t>schema:</w:t>
      </w:r>
    </w:p>
    <w:p w14:paraId="151B1DC1" w14:textId="344267B4" w:rsidR="00EF45DA" w:rsidRPr="00B3056F" w:rsidRDefault="00202954" w:rsidP="00202954">
      <w:pPr>
        <w:pStyle w:val="PL"/>
      </w:pPr>
      <w:r>
        <w:t xml:space="preserve">                </w:t>
      </w:r>
      <w:r>
        <w:rPr>
          <w:rFonts w:hint="eastAsia"/>
          <w:lang w:eastAsia="zh-CN"/>
        </w:rPr>
        <w:t xml:space="preserve">        </w:t>
      </w:r>
      <w:r>
        <w:t>type: string</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6DCE431D" w14:textId="77777777" w:rsidR="00EF45DA" w:rsidRPr="00B3056F" w:rsidRDefault="00EF45DA" w:rsidP="00EF45DA">
      <w:pPr>
        <w:pStyle w:val="PL"/>
      </w:pPr>
      <w:r w:rsidRPr="00B3056F">
        <w:t xml:space="preserve">          in: query</w:t>
      </w:r>
    </w:p>
    <w:p w14:paraId="1CF1A7CC" w14:textId="77777777" w:rsidR="00EF45DA" w:rsidRPr="00B3056F" w:rsidRDefault="00EF45DA" w:rsidP="00EF45DA">
      <w:pPr>
        <w:pStyle w:val="PL"/>
      </w:pPr>
      <w:r w:rsidRPr="00B3056F">
        <w:t xml:space="preserve">          description: Supported Features</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17B179FB" w14:textId="77777777" w:rsidR="00202954" w:rsidRPr="00B3056F" w:rsidRDefault="00202954" w:rsidP="00202954">
      <w:pPr>
        <w:pStyle w:val="PL"/>
      </w:pPr>
      <w:r w:rsidRPr="00B3056F">
        <w:t xml:space="preserve">                  description: </w:t>
      </w:r>
      <w:r w:rsidRPr="00B3056F">
        <w:rPr>
          <w:rFonts w:hint="eastAsia"/>
        </w:rPr>
        <w:t>Temporary Redirect</w:t>
      </w:r>
    </w:p>
    <w:p w14:paraId="0EA14BE2" w14:textId="77777777" w:rsidR="00202954" w:rsidRPr="00B3056F" w:rsidRDefault="00202954" w:rsidP="00202954">
      <w:pPr>
        <w:pStyle w:val="PL"/>
      </w:pPr>
      <w:r w:rsidRPr="00B3056F">
        <w:t xml:space="preserve">                  content:</w:t>
      </w:r>
    </w:p>
    <w:p w14:paraId="5CE8CB55" w14:textId="77777777" w:rsidR="00202954" w:rsidRPr="00B3056F" w:rsidRDefault="00202954" w:rsidP="00202954">
      <w:pPr>
        <w:pStyle w:val="PL"/>
      </w:pPr>
      <w:r w:rsidRPr="00B3056F">
        <w:t xml:space="preserve">                    application/problem+json:</w:t>
      </w:r>
    </w:p>
    <w:p w14:paraId="69CD587D" w14:textId="77777777" w:rsidR="00202954" w:rsidRPr="00B3056F" w:rsidRDefault="00202954" w:rsidP="00202954">
      <w:pPr>
        <w:pStyle w:val="PL"/>
      </w:pPr>
      <w:r w:rsidRPr="00B3056F">
        <w:t xml:space="preserve">                      schema:</w:t>
      </w:r>
    </w:p>
    <w:p w14:paraId="05C8A0BC" w14:textId="77777777" w:rsidR="00202954" w:rsidRPr="00B3056F" w:rsidRDefault="00202954" w:rsidP="00202954">
      <w:pPr>
        <w:pStyle w:val="PL"/>
        <w:rPr>
          <w:lang w:eastAsia="zh-CN"/>
        </w:rPr>
      </w:pPr>
      <w:r w:rsidRPr="00B3056F">
        <w:t xml:space="preserve">                        $ref: 'TS29571_CommonData.yaml#/components/schemas/ProblemDetails'</w:t>
      </w:r>
    </w:p>
    <w:p w14:paraId="7CCB004B" w14:textId="77777777" w:rsidR="00202954" w:rsidRPr="00B3056F" w:rsidRDefault="00202954" w:rsidP="00202954">
      <w:pPr>
        <w:pStyle w:val="PL"/>
      </w:pPr>
      <w:r w:rsidRPr="00B3056F">
        <w:t xml:space="preserve">          </w:t>
      </w:r>
      <w:r w:rsidRPr="00B3056F">
        <w:rPr>
          <w:rFonts w:hint="eastAsia"/>
          <w:lang w:eastAsia="zh-CN"/>
        </w:rPr>
        <w:t xml:space="preserve">        </w:t>
      </w:r>
      <w:r w:rsidRPr="00B3056F">
        <w:t>headers:</w:t>
      </w:r>
    </w:p>
    <w:p w14:paraId="12D73FB3" w14:textId="77777777" w:rsidR="00202954" w:rsidRPr="00B3056F" w:rsidRDefault="00202954" w:rsidP="00202954">
      <w:pPr>
        <w:pStyle w:val="PL"/>
      </w:pPr>
      <w:r w:rsidRPr="00B3056F">
        <w:t xml:space="preserve">            </w:t>
      </w:r>
      <w:r w:rsidRPr="00B3056F">
        <w:rPr>
          <w:rFonts w:hint="eastAsia"/>
          <w:lang w:eastAsia="zh-CN"/>
        </w:rPr>
        <w:t xml:space="preserve">        </w:t>
      </w:r>
      <w:r w:rsidRPr="00B3056F">
        <w:t>Location:</w:t>
      </w:r>
    </w:p>
    <w:p w14:paraId="66B372A4" w14:textId="77777777" w:rsidR="00202954" w:rsidRPr="00B3056F" w:rsidRDefault="00202954" w:rsidP="00202954">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0D41FBC3" w14:textId="77777777" w:rsidR="00202954" w:rsidRPr="00B3056F" w:rsidRDefault="00202954" w:rsidP="00202954">
      <w:pPr>
        <w:pStyle w:val="PL"/>
      </w:pPr>
      <w:r w:rsidRPr="00B3056F">
        <w:t xml:space="preserve">              </w:t>
      </w:r>
      <w:r w:rsidRPr="00B3056F">
        <w:rPr>
          <w:rFonts w:hint="eastAsia"/>
          <w:lang w:eastAsia="zh-CN"/>
        </w:rPr>
        <w:t xml:space="preserve">        </w:t>
      </w:r>
      <w:r w:rsidRPr="00B3056F">
        <w:t>required: true</w:t>
      </w:r>
    </w:p>
    <w:p w14:paraId="376416D2" w14:textId="77777777" w:rsidR="00202954" w:rsidRPr="00B3056F" w:rsidRDefault="00202954" w:rsidP="00202954">
      <w:pPr>
        <w:pStyle w:val="PL"/>
      </w:pPr>
      <w:r w:rsidRPr="00B3056F">
        <w:t xml:space="preserve">              </w:t>
      </w:r>
      <w:r w:rsidRPr="00B3056F">
        <w:rPr>
          <w:rFonts w:hint="eastAsia"/>
          <w:lang w:eastAsia="zh-CN"/>
        </w:rPr>
        <w:t xml:space="preserve">        </w:t>
      </w:r>
      <w:r w:rsidRPr="00B3056F">
        <w:t>schema:</w:t>
      </w:r>
    </w:p>
    <w:p w14:paraId="15CC4BDC" w14:textId="77777777" w:rsidR="00202954" w:rsidRDefault="00202954" w:rsidP="00202954">
      <w:pPr>
        <w:pStyle w:val="PL"/>
      </w:pPr>
      <w:r w:rsidRPr="00B3056F">
        <w:t xml:space="preserve">                </w:t>
      </w:r>
      <w:r w:rsidRPr="00B3056F">
        <w:rPr>
          <w:rFonts w:hint="eastAsia"/>
          <w:lang w:eastAsia="zh-CN"/>
        </w:rPr>
        <w:t xml:space="preserve">        </w:t>
      </w:r>
      <w:r w:rsidRPr="00B3056F">
        <w:t>type: string</w:t>
      </w:r>
    </w:p>
    <w:p w14:paraId="5986FB08" w14:textId="77777777" w:rsidR="00202954" w:rsidRDefault="00202954" w:rsidP="00202954">
      <w:pPr>
        <w:pStyle w:val="PL"/>
      </w:pPr>
      <w:r>
        <w:t xml:space="preserve">            </w:t>
      </w:r>
      <w:r>
        <w:rPr>
          <w:rFonts w:hint="eastAsia"/>
          <w:lang w:eastAsia="zh-CN"/>
        </w:rPr>
        <w:t xml:space="preserve">        </w:t>
      </w:r>
      <w:r>
        <w:t>3gpp-Sbi-Target-Nf-Id:</w:t>
      </w:r>
    </w:p>
    <w:p w14:paraId="2A594005"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3CF9B8B0" w14:textId="77777777" w:rsidR="00202954" w:rsidRDefault="00202954" w:rsidP="00202954">
      <w:pPr>
        <w:pStyle w:val="PL"/>
      </w:pPr>
      <w:r>
        <w:t xml:space="preserve">              </w:t>
      </w:r>
      <w:r>
        <w:rPr>
          <w:rFonts w:hint="eastAsia"/>
          <w:lang w:eastAsia="zh-CN"/>
        </w:rPr>
        <w:t xml:space="preserve">        </w:t>
      </w:r>
      <w:r>
        <w:t>schema:</w:t>
      </w:r>
    </w:p>
    <w:p w14:paraId="532F0C9B" w14:textId="77777777" w:rsidR="00202954" w:rsidRDefault="00202954" w:rsidP="00202954">
      <w:pPr>
        <w:pStyle w:val="PL"/>
      </w:pPr>
      <w:r>
        <w:t xml:space="preserve">                </w:t>
      </w:r>
      <w:r>
        <w:rPr>
          <w:rFonts w:hint="eastAsia"/>
          <w:lang w:eastAsia="zh-CN"/>
        </w:rPr>
        <w:t xml:space="preserve">        </w:t>
      </w:r>
      <w:r>
        <w:t>type: string</w:t>
      </w:r>
    </w:p>
    <w:p w14:paraId="4F0379E3" w14:textId="77777777" w:rsidR="00202954" w:rsidRPr="00B3056F" w:rsidRDefault="00202954" w:rsidP="00202954">
      <w:pPr>
        <w:pStyle w:val="PL"/>
      </w:pPr>
      <w:r w:rsidRPr="00B3056F">
        <w:t xml:space="preserve">                '308':</w:t>
      </w:r>
    </w:p>
    <w:p w14:paraId="5367E2AA" w14:textId="77777777" w:rsidR="00202954" w:rsidRPr="00B3056F" w:rsidRDefault="00202954" w:rsidP="00202954">
      <w:pPr>
        <w:pStyle w:val="PL"/>
      </w:pPr>
      <w:r w:rsidRPr="00B3056F">
        <w:t xml:space="preserve">                  description: Permanent Redirect</w:t>
      </w:r>
    </w:p>
    <w:p w14:paraId="536F6E7F" w14:textId="77777777" w:rsidR="00202954" w:rsidRPr="00B3056F" w:rsidRDefault="00202954" w:rsidP="00202954">
      <w:pPr>
        <w:pStyle w:val="PL"/>
      </w:pPr>
      <w:r w:rsidRPr="00B3056F">
        <w:t xml:space="preserve">                  content:</w:t>
      </w:r>
    </w:p>
    <w:p w14:paraId="74EED6B3" w14:textId="77777777" w:rsidR="00202954" w:rsidRPr="00B3056F" w:rsidRDefault="00202954" w:rsidP="00202954">
      <w:pPr>
        <w:pStyle w:val="PL"/>
      </w:pPr>
      <w:r w:rsidRPr="00B3056F">
        <w:t xml:space="preserve">                    application/problem+json:</w:t>
      </w:r>
    </w:p>
    <w:p w14:paraId="09AF85B2" w14:textId="77777777" w:rsidR="00202954" w:rsidRPr="00B3056F" w:rsidRDefault="00202954" w:rsidP="00202954">
      <w:pPr>
        <w:pStyle w:val="PL"/>
      </w:pPr>
      <w:r w:rsidRPr="00B3056F">
        <w:t xml:space="preserve">                      schema:</w:t>
      </w:r>
    </w:p>
    <w:p w14:paraId="2DA8AA19" w14:textId="77777777" w:rsidR="00202954" w:rsidRPr="00B3056F" w:rsidRDefault="00202954" w:rsidP="00202954">
      <w:pPr>
        <w:pStyle w:val="PL"/>
        <w:rPr>
          <w:lang w:eastAsia="zh-CN"/>
        </w:rPr>
      </w:pPr>
      <w:r w:rsidRPr="00B3056F">
        <w:t xml:space="preserve">                        $ref: 'TS29571_CommonData.yaml#/components/schemas/ProblemDetails'</w:t>
      </w:r>
    </w:p>
    <w:p w14:paraId="3A924FE8" w14:textId="77777777" w:rsidR="00202954" w:rsidRPr="00B3056F" w:rsidRDefault="00202954" w:rsidP="00202954">
      <w:pPr>
        <w:pStyle w:val="PL"/>
      </w:pPr>
      <w:r w:rsidRPr="00B3056F">
        <w:t xml:space="preserve">          </w:t>
      </w:r>
      <w:r w:rsidRPr="00B3056F">
        <w:rPr>
          <w:rFonts w:hint="eastAsia"/>
          <w:lang w:eastAsia="zh-CN"/>
        </w:rPr>
        <w:t xml:space="preserve">        </w:t>
      </w:r>
      <w:r w:rsidRPr="00B3056F">
        <w:t>headers:</w:t>
      </w:r>
    </w:p>
    <w:p w14:paraId="1A10546B" w14:textId="77777777" w:rsidR="00202954" w:rsidRPr="00B3056F" w:rsidRDefault="00202954" w:rsidP="00202954">
      <w:pPr>
        <w:pStyle w:val="PL"/>
      </w:pPr>
      <w:r w:rsidRPr="00B3056F">
        <w:t xml:space="preserve">            </w:t>
      </w:r>
      <w:r w:rsidRPr="00B3056F">
        <w:rPr>
          <w:rFonts w:hint="eastAsia"/>
          <w:lang w:eastAsia="zh-CN"/>
        </w:rPr>
        <w:t xml:space="preserve">        </w:t>
      </w:r>
      <w:r w:rsidRPr="00B3056F">
        <w:t>Location:</w:t>
      </w:r>
    </w:p>
    <w:p w14:paraId="7F835E3D" w14:textId="77777777" w:rsidR="00202954" w:rsidRPr="00B3056F" w:rsidRDefault="00202954" w:rsidP="00202954">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DC35466" w14:textId="77777777" w:rsidR="00202954" w:rsidRPr="00B3056F" w:rsidRDefault="00202954" w:rsidP="00202954">
      <w:pPr>
        <w:pStyle w:val="PL"/>
      </w:pPr>
      <w:r w:rsidRPr="00B3056F">
        <w:t xml:space="preserve">              </w:t>
      </w:r>
      <w:r w:rsidRPr="00B3056F">
        <w:rPr>
          <w:rFonts w:hint="eastAsia"/>
          <w:lang w:eastAsia="zh-CN"/>
        </w:rPr>
        <w:t xml:space="preserve">        </w:t>
      </w:r>
      <w:r w:rsidRPr="00B3056F">
        <w:t>required: true</w:t>
      </w:r>
    </w:p>
    <w:p w14:paraId="7989D233" w14:textId="77777777" w:rsidR="00202954" w:rsidRPr="00B3056F" w:rsidRDefault="00202954" w:rsidP="00202954">
      <w:pPr>
        <w:pStyle w:val="PL"/>
      </w:pPr>
      <w:r w:rsidRPr="00B3056F">
        <w:t xml:space="preserve">              </w:t>
      </w:r>
      <w:r w:rsidRPr="00B3056F">
        <w:rPr>
          <w:rFonts w:hint="eastAsia"/>
          <w:lang w:eastAsia="zh-CN"/>
        </w:rPr>
        <w:t xml:space="preserve">        </w:t>
      </w:r>
      <w:r w:rsidRPr="00B3056F">
        <w:t>schema:</w:t>
      </w:r>
    </w:p>
    <w:p w14:paraId="3751E630" w14:textId="77777777" w:rsidR="00202954" w:rsidRDefault="00202954" w:rsidP="00202954">
      <w:pPr>
        <w:pStyle w:val="PL"/>
      </w:pPr>
      <w:r w:rsidRPr="00B3056F">
        <w:t xml:space="preserve">                </w:t>
      </w:r>
      <w:r w:rsidRPr="00B3056F">
        <w:rPr>
          <w:rFonts w:hint="eastAsia"/>
          <w:lang w:eastAsia="zh-CN"/>
        </w:rPr>
        <w:t xml:space="preserve">        </w:t>
      </w:r>
      <w:r w:rsidRPr="00B3056F">
        <w:t>type: string</w:t>
      </w:r>
    </w:p>
    <w:p w14:paraId="5BF89C6C" w14:textId="77777777" w:rsidR="00202954" w:rsidRDefault="00202954" w:rsidP="00202954">
      <w:pPr>
        <w:pStyle w:val="PL"/>
      </w:pPr>
      <w:r>
        <w:t xml:space="preserve">            </w:t>
      </w:r>
      <w:r>
        <w:rPr>
          <w:rFonts w:hint="eastAsia"/>
          <w:lang w:eastAsia="zh-CN"/>
        </w:rPr>
        <w:t xml:space="preserve">        </w:t>
      </w:r>
      <w:r>
        <w:t>3gpp-Sbi-Target-Nf-Id:</w:t>
      </w:r>
    </w:p>
    <w:p w14:paraId="6B95C508"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6BB4B007" w14:textId="77777777" w:rsidR="00202954" w:rsidRDefault="00202954" w:rsidP="00202954">
      <w:pPr>
        <w:pStyle w:val="PL"/>
      </w:pPr>
      <w:r>
        <w:t xml:space="preserve">              </w:t>
      </w:r>
      <w:r>
        <w:rPr>
          <w:rFonts w:hint="eastAsia"/>
          <w:lang w:eastAsia="zh-CN"/>
        </w:rPr>
        <w:t xml:space="preserve">        </w:t>
      </w:r>
      <w:r>
        <w:t>schema:</w:t>
      </w:r>
    </w:p>
    <w:p w14:paraId="0DD1DA95" w14:textId="77777777" w:rsidR="00202954" w:rsidRPr="00B3056F" w:rsidRDefault="00202954" w:rsidP="00202954">
      <w:pPr>
        <w:pStyle w:val="PL"/>
      </w:pPr>
      <w:r>
        <w:t xml:space="preserve">                </w:t>
      </w:r>
      <w:r>
        <w:rPr>
          <w:rFonts w:hint="eastAsia"/>
          <w:lang w:eastAsia="zh-CN"/>
        </w:rPr>
        <w:t xml:space="preserve">        </w:t>
      </w:r>
      <w:r>
        <w:t>type: string</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bookmarkStart w:id="5427" w:name="_Hlk515254811"/>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bookmarkEnd w:id="5427"/>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3817F13E" w14:textId="144429A1" w:rsidR="00EF45DA" w:rsidRPr="00B3056F" w:rsidRDefault="00A418B3" w:rsidP="00A418B3">
      <w:pPr>
        <w:pStyle w:val="PL"/>
      </w:pPr>
      <w:r>
        <w:t xml:space="preserve">          </w:t>
      </w:r>
      <w:r w:rsidRPr="006A7EE2">
        <w:rPr>
          <w:lang w:val="en-US"/>
        </w:rPr>
        <w:t>$ref: '#/components/schemas/</w:t>
      </w:r>
      <w:r>
        <w:rPr>
          <w:lang w:val="en-US"/>
        </w:rPr>
        <w:t>IpAddress</w:t>
      </w:r>
      <w:r w:rsidRPr="006A7EE2">
        <w:rPr>
          <w:lang w:val="en-US"/>
        </w:rPr>
        <w:t>'</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AA9E58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B3056F">
        <w:rPr>
          <w:rFonts w:ascii="Courier New" w:eastAsia="DengXian" w:hAnsi="Courier New"/>
          <w:noProof/>
          <w:sz w:val="16"/>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293A0638" w14:textId="77777777" w:rsidR="00933301" w:rsidRPr="00915DD9" w:rsidRDefault="00933301" w:rsidP="00933301">
      <w:pPr>
        <w:pStyle w:val="PL"/>
        <w:rPr>
          <w:lang w:val="en-US" w:eastAsia="zh-CN"/>
        </w:rPr>
      </w:pPr>
      <w:r w:rsidRPr="00915DD9">
        <w:rPr>
          <w:lang w:val="en-US" w:eastAsia="zh-CN"/>
        </w:rPr>
        <w:t xml:space="preserve">          type: array</w:t>
      </w:r>
    </w:p>
    <w:p w14:paraId="320D68C6" w14:textId="77777777" w:rsidR="00933301" w:rsidRPr="00915DD9" w:rsidRDefault="00933301" w:rsidP="00933301">
      <w:pPr>
        <w:pStyle w:val="PL"/>
        <w:rPr>
          <w:lang w:val="en-US" w:eastAsia="zh-CN"/>
        </w:rPr>
      </w:pPr>
      <w:r w:rsidRPr="00915DD9">
        <w:rPr>
          <w:lang w:val="en-US" w:eastAsia="zh-CN"/>
        </w:rPr>
        <w:t xml:space="preserve">          items:</w:t>
      </w:r>
    </w:p>
    <w:p w14:paraId="47794EA1" w14:textId="77777777"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'TS29571_CommonData.yaml#/components/schemas/Binary'</w:t>
      </w:r>
    </w:p>
    <w:p w14:paraId="5071BBB0" w14:textId="13CA5EC1" w:rsidR="00EF45DA" w:rsidRPr="00B3056F" w:rsidRDefault="00933301" w:rsidP="00933301">
      <w:pPr>
        <w:pStyle w:val="PL"/>
        <w:rPr>
          <w:lang w:val="en-US" w:eastAsia="zh-CN"/>
        </w:rPr>
      </w:pPr>
      <w:r w:rsidRPr="00915DD9">
        <w:rPr>
          <w:lang w:val="en-US" w:eastAsia="zh-CN"/>
        </w:rPr>
        <w:t xml:space="preserve">          minItems: 1</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2117F1CB" w14:textId="77777777" w:rsidR="00EF45DA" w:rsidRPr="00B3056F" w:rsidRDefault="00EF45DA" w:rsidP="00EF45DA">
      <w:pPr>
        <w:pStyle w:val="PL"/>
      </w:pPr>
      <w:r w:rsidRPr="00B3056F">
        <w:t xml:space="preserve">    DlPacketCount:</w:t>
      </w:r>
    </w:p>
    <w:p w14:paraId="2EA3C10E" w14:textId="77777777" w:rsidR="00EF45DA" w:rsidRPr="00B3056F" w:rsidRDefault="00EF45DA" w:rsidP="00EF45DA">
      <w:pPr>
        <w:pStyle w:val="PL"/>
      </w:pPr>
      <w:r w:rsidRPr="00B3056F">
        <w:t xml:space="preserve">      type: integer</w:t>
      </w:r>
    </w:p>
    <w:p w14:paraId="5B31F46D" w14:textId="77777777" w:rsidR="00EF45DA" w:rsidRPr="00B3056F" w:rsidRDefault="00EF45DA" w:rsidP="00EF45DA">
      <w:pPr>
        <w:pStyle w:val="PL"/>
      </w:pPr>
      <w:r w:rsidRPr="00B3056F">
        <w:t xml:space="preserve">      minimum: -1</w:t>
      </w:r>
    </w:p>
    <w:p w14:paraId="267AD83C"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77777777" w:rsidR="00EF45DA" w:rsidRPr="00B3056F" w:rsidRDefault="00EF45DA" w:rsidP="00EF45DA">
      <w:pPr>
        <w:pStyle w:val="PL"/>
        <w:rPr>
          <w:lang w:eastAsia="zh-CN"/>
        </w:rPr>
      </w:pPr>
      <w:r w:rsidRPr="00B3056F">
        <w:t xml:space="preserve">      format: base64</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bookmarkEnd w:id="5424"/>
    <w:p w14:paraId="3EE8AA50" w14:textId="77777777" w:rsidR="00EF45DA" w:rsidRPr="00B3056F" w:rsidRDefault="00EF45DA" w:rsidP="00EF45DA"/>
    <w:p w14:paraId="7EDA9AFF" w14:textId="77777777" w:rsidR="00EF45DA" w:rsidRPr="00B3056F" w:rsidRDefault="00EF45DA" w:rsidP="00EF45DA">
      <w:pPr>
        <w:pStyle w:val="Heading2"/>
      </w:pPr>
      <w:bookmarkStart w:id="5428" w:name="_Toc11338879"/>
      <w:bookmarkStart w:id="5429" w:name="_Toc27585640"/>
      <w:bookmarkStart w:id="5430" w:name="_Toc36457663"/>
      <w:bookmarkStart w:id="5431" w:name="_Toc45028582"/>
      <w:bookmarkStart w:id="5432" w:name="_Toc45029417"/>
      <w:bookmarkStart w:id="5433" w:name="_Toc51868180"/>
      <w:bookmarkStart w:id="5434" w:name="_Toc58582827"/>
      <w:bookmarkStart w:id="5435" w:name="_Hlk9329647"/>
      <w:bookmarkStart w:id="5436" w:name="historyclause"/>
      <w:r w:rsidRPr="00B3056F">
        <w:t>A.3</w:t>
      </w:r>
      <w:r w:rsidRPr="00B3056F">
        <w:tab/>
        <w:t>Nudm_UECM API</w:t>
      </w:r>
      <w:bookmarkEnd w:id="5428"/>
      <w:bookmarkEnd w:id="5429"/>
      <w:bookmarkEnd w:id="5430"/>
      <w:bookmarkEnd w:id="5431"/>
      <w:bookmarkEnd w:id="5432"/>
      <w:bookmarkEnd w:id="5433"/>
      <w:bookmarkEnd w:id="5434"/>
    </w:p>
    <w:p w14:paraId="237923F9" w14:textId="77777777" w:rsidR="00EF45DA" w:rsidRPr="00B3056F" w:rsidRDefault="00EF45DA" w:rsidP="00EF45DA">
      <w:pPr>
        <w:pStyle w:val="PL"/>
      </w:pPr>
      <w:bookmarkStart w:id="5437" w:name="_Hlk9329673"/>
      <w:bookmarkStart w:id="5438" w:name="_Hlk34137902"/>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700344A9" w:rsidR="00EF45DA" w:rsidRPr="00B3056F" w:rsidRDefault="00EF45DA" w:rsidP="00EF45DA">
      <w:pPr>
        <w:pStyle w:val="PL"/>
      </w:pPr>
      <w:r w:rsidRPr="00B3056F">
        <w:t xml:space="preserve">  version: '1.1.</w:t>
      </w:r>
      <w:r w:rsidR="00B81C33">
        <w:t>2</w:t>
      </w:r>
      <w:r w:rsidRPr="00B3056F">
        <w:t>'</w:t>
      </w:r>
    </w:p>
    <w:bookmarkEnd w:id="5435"/>
    <w:p w14:paraId="5BD4D863" w14:textId="77777777" w:rsidR="00EF45DA" w:rsidRPr="00B3056F" w:rsidRDefault="00EF45DA" w:rsidP="00EF45DA">
      <w:pPr>
        <w:pStyle w:val="PL"/>
      </w:pPr>
      <w:r w:rsidRPr="00B3056F">
        <w:t xml:space="preserve">  title: 'Nudm_UECM'</w:t>
      </w:r>
    </w:p>
    <w:bookmarkEnd w:id="5437"/>
    <w:p w14:paraId="0F7E2DCD" w14:textId="77777777" w:rsidR="00EF45DA" w:rsidRPr="00B3056F" w:rsidRDefault="00EF45DA" w:rsidP="00EF45DA">
      <w:pPr>
        <w:pStyle w:val="PL"/>
      </w:pPr>
      <w:r w:rsidRPr="00B3056F">
        <w:t xml:space="preserve">  description: |</w:t>
      </w:r>
    </w:p>
    <w:p w14:paraId="76AFD129" w14:textId="77777777" w:rsidR="00EF45DA" w:rsidRPr="00B3056F" w:rsidRDefault="00EF45DA" w:rsidP="00EF45DA">
      <w:pPr>
        <w:pStyle w:val="PL"/>
      </w:pPr>
      <w:r w:rsidRPr="00B3056F">
        <w:t xml:space="preserve">    Nudm Context Management Service.</w:t>
      </w:r>
    </w:p>
    <w:p w14:paraId="51F7FADE" w14:textId="77777777" w:rsidR="00EF45DA" w:rsidRPr="00B3056F" w:rsidRDefault="00EF45DA" w:rsidP="00EF45DA">
      <w:pPr>
        <w:pStyle w:val="PL"/>
      </w:pPr>
      <w:r w:rsidRPr="00B3056F">
        <w:t xml:space="preserve">    © 2020, 3GPP Organizational Partners (ARIB, ATIS, CCSA, ETSI, TSDSI, TTA, TTC).</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486E0247"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6E18E485" w14:textId="77777777" w:rsidR="00EF45DA" w:rsidRPr="00B3056F" w:rsidRDefault="00EF45DA" w:rsidP="00EF45DA">
      <w:pPr>
        <w:pStyle w:val="PL"/>
        <w:rPr>
          <w:lang w:val="en-US"/>
        </w:rPr>
      </w:pPr>
      <w:r w:rsidRPr="00B3056F">
        <w:rPr>
          <w:lang w:val="en-US"/>
        </w:rPr>
        <w:t xml:space="preserve">  url: 'http://www.3gpp.org/ftp/Specs/archive/29_series/29.503/'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w:t>
      </w:r>
      <w:bookmarkStart w:id="5439" w:name="_Hlk520205304"/>
      <w:r w:rsidRPr="00B3056F">
        <w:rPr>
          <w:lang w:val="en-US"/>
        </w:rPr>
        <w:t>'400':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bookmarkEnd w:id="5439"/>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w:t>
      </w:r>
      <w:bookmarkStart w:id="5440" w:name="_Hlk54623858"/>
      <w:r w:rsidRPr="00B3056F">
        <w:t>'307':</w:t>
      </w:r>
    </w:p>
    <w:p w14:paraId="091CE627" w14:textId="77777777" w:rsidR="00202954" w:rsidRPr="00B3056F" w:rsidRDefault="00202954" w:rsidP="00202954">
      <w:pPr>
        <w:pStyle w:val="PL"/>
      </w:pPr>
      <w:r w:rsidRPr="00B3056F">
        <w:t xml:space="preserve">                  description: </w:t>
      </w:r>
      <w:r w:rsidRPr="00B3056F">
        <w:rPr>
          <w:rFonts w:hint="eastAsia"/>
        </w:rPr>
        <w:t>Temporary Redirect</w:t>
      </w:r>
    </w:p>
    <w:p w14:paraId="34B6130D" w14:textId="77777777" w:rsidR="00202954" w:rsidRPr="00B3056F" w:rsidRDefault="00202954" w:rsidP="00202954">
      <w:pPr>
        <w:pStyle w:val="PL"/>
      </w:pPr>
      <w:r w:rsidRPr="00B3056F">
        <w:t xml:space="preserve">                  content:</w:t>
      </w:r>
    </w:p>
    <w:p w14:paraId="4805B77F" w14:textId="77777777" w:rsidR="00202954" w:rsidRPr="00B3056F" w:rsidRDefault="00202954" w:rsidP="00202954">
      <w:pPr>
        <w:pStyle w:val="PL"/>
      </w:pPr>
      <w:r w:rsidRPr="00B3056F">
        <w:t xml:space="preserve">                    application/problem+json:</w:t>
      </w:r>
    </w:p>
    <w:p w14:paraId="1E5D5632" w14:textId="77777777" w:rsidR="00202954" w:rsidRPr="00B3056F" w:rsidRDefault="00202954" w:rsidP="00202954">
      <w:pPr>
        <w:pStyle w:val="PL"/>
      </w:pPr>
      <w:r w:rsidRPr="00B3056F">
        <w:t xml:space="preserve">                      schema:</w:t>
      </w:r>
    </w:p>
    <w:p w14:paraId="7DC0903B" w14:textId="77777777" w:rsidR="00202954" w:rsidRPr="00B3056F" w:rsidRDefault="00202954" w:rsidP="00202954">
      <w:pPr>
        <w:pStyle w:val="PL"/>
        <w:rPr>
          <w:lang w:eastAsia="zh-CN"/>
        </w:rPr>
      </w:pPr>
      <w:r w:rsidRPr="00B3056F">
        <w:t xml:space="preserve">                        $ref: 'TS29571_CommonData.yaml#/components/schemas/ProblemDetails'</w:t>
      </w:r>
    </w:p>
    <w:p w14:paraId="5F6A1FFE" w14:textId="77777777" w:rsidR="00202954" w:rsidRPr="00B3056F" w:rsidRDefault="00202954" w:rsidP="00202954">
      <w:pPr>
        <w:pStyle w:val="PL"/>
      </w:pPr>
      <w:r w:rsidRPr="00B3056F">
        <w:t xml:space="preserve">          </w:t>
      </w:r>
      <w:r w:rsidRPr="00B3056F">
        <w:rPr>
          <w:rFonts w:hint="eastAsia"/>
          <w:lang w:eastAsia="zh-CN"/>
        </w:rPr>
        <w:t xml:space="preserve">        </w:t>
      </w:r>
      <w:r w:rsidRPr="00B3056F">
        <w:t>headers:</w:t>
      </w:r>
    </w:p>
    <w:p w14:paraId="055A3728" w14:textId="77777777" w:rsidR="00202954" w:rsidRPr="00B3056F" w:rsidRDefault="00202954" w:rsidP="00202954">
      <w:pPr>
        <w:pStyle w:val="PL"/>
      </w:pPr>
      <w:r w:rsidRPr="00B3056F">
        <w:t xml:space="preserve">            </w:t>
      </w:r>
      <w:r w:rsidRPr="00B3056F">
        <w:rPr>
          <w:rFonts w:hint="eastAsia"/>
          <w:lang w:eastAsia="zh-CN"/>
        </w:rPr>
        <w:t xml:space="preserve">        </w:t>
      </w:r>
      <w:r w:rsidRPr="00B3056F">
        <w:t>Location:</w:t>
      </w:r>
    </w:p>
    <w:p w14:paraId="7102B1E0" w14:textId="77777777" w:rsidR="00202954" w:rsidRPr="00B3056F" w:rsidRDefault="00202954" w:rsidP="00202954">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0F6ECEFF" w14:textId="77777777" w:rsidR="00202954" w:rsidRPr="00B3056F" w:rsidRDefault="00202954" w:rsidP="00202954">
      <w:pPr>
        <w:pStyle w:val="PL"/>
      </w:pPr>
      <w:r w:rsidRPr="00B3056F">
        <w:t xml:space="preserve">              </w:t>
      </w:r>
      <w:r w:rsidRPr="00B3056F">
        <w:rPr>
          <w:rFonts w:hint="eastAsia"/>
          <w:lang w:eastAsia="zh-CN"/>
        </w:rPr>
        <w:t xml:space="preserve">        </w:t>
      </w:r>
      <w:r w:rsidRPr="00B3056F">
        <w:t>required: true</w:t>
      </w:r>
    </w:p>
    <w:p w14:paraId="2907C06A" w14:textId="77777777" w:rsidR="00202954" w:rsidRPr="00B3056F" w:rsidRDefault="00202954" w:rsidP="00202954">
      <w:pPr>
        <w:pStyle w:val="PL"/>
      </w:pPr>
      <w:r w:rsidRPr="00B3056F">
        <w:t xml:space="preserve">              </w:t>
      </w:r>
      <w:r w:rsidRPr="00B3056F">
        <w:rPr>
          <w:rFonts w:hint="eastAsia"/>
          <w:lang w:eastAsia="zh-CN"/>
        </w:rPr>
        <w:t xml:space="preserve">        </w:t>
      </w:r>
      <w:r w:rsidRPr="00B3056F">
        <w:t>schema:</w:t>
      </w:r>
    </w:p>
    <w:p w14:paraId="296D69B1" w14:textId="77777777" w:rsidR="00202954" w:rsidRDefault="00202954" w:rsidP="00202954">
      <w:pPr>
        <w:pStyle w:val="PL"/>
      </w:pPr>
      <w:r w:rsidRPr="00B3056F">
        <w:t xml:space="preserve">                </w:t>
      </w:r>
      <w:r w:rsidRPr="00B3056F">
        <w:rPr>
          <w:rFonts w:hint="eastAsia"/>
          <w:lang w:eastAsia="zh-CN"/>
        </w:rPr>
        <w:t xml:space="preserve">        </w:t>
      </w:r>
      <w:r w:rsidRPr="00B3056F">
        <w:t>type: string</w:t>
      </w:r>
    </w:p>
    <w:p w14:paraId="657C7434" w14:textId="77777777" w:rsidR="00202954" w:rsidRDefault="00202954" w:rsidP="00202954">
      <w:pPr>
        <w:pStyle w:val="PL"/>
      </w:pPr>
      <w:r>
        <w:t xml:space="preserve">            </w:t>
      </w:r>
      <w:r>
        <w:rPr>
          <w:rFonts w:hint="eastAsia"/>
          <w:lang w:eastAsia="zh-CN"/>
        </w:rPr>
        <w:t xml:space="preserve">        </w:t>
      </w:r>
      <w:r>
        <w:t>3gpp-Sbi-Target-Nf-Id:</w:t>
      </w:r>
    </w:p>
    <w:p w14:paraId="7282E4FA"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22972EDA" w14:textId="77777777" w:rsidR="00202954" w:rsidRDefault="00202954" w:rsidP="00202954">
      <w:pPr>
        <w:pStyle w:val="PL"/>
      </w:pPr>
      <w:r>
        <w:t xml:space="preserve">              </w:t>
      </w:r>
      <w:r>
        <w:rPr>
          <w:rFonts w:hint="eastAsia"/>
          <w:lang w:eastAsia="zh-CN"/>
        </w:rPr>
        <w:t xml:space="preserve">        </w:t>
      </w:r>
      <w:r>
        <w:t>schema:</w:t>
      </w:r>
    </w:p>
    <w:p w14:paraId="1CED278E" w14:textId="77777777" w:rsidR="00202954" w:rsidRDefault="00202954" w:rsidP="00202954">
      <w:pPr>
        <w:pStyle w:val="PL"/>
      </w:pPr>
      <w:r>
        <w:t xml:space="preserve">                </w:t>
      </w:r>
      <w:r>
        <w:rPr>
          <w:rFonts w:hint="eastAsia"/>
          <w:lang w:eastAsia="zh-CN"/>
        </w:rPr>
        <w:t xml:space="preserve">        </w:t>
      </w:r>
      <w:r>
        <w:t>type: string</w:t>
      </w:r>
    </w:p>
    <w:p w14:paraId="51133B91" w14:textId="77777777" w:rsidR="00202954" w:rsidRPr="00B3056F" w:rsidRDefault="00202954" w:rsidP="00202954">
      <w:pPr>
        <w:pStyle w:val="PL"/>
      </w:pPr>
      <w:r w:rsidRPr="00B3056F">
        <w:t xml:space="preserve">                '308':</w:t>
      </w:r>
    </w:p>
    <w:p w14:paraId="69E1005E" w14:textId="77777777" w:rsidR="00202954" w:rsidRPr="00B3056F" w:rsidRDefault="00202954" w:rsidP="00202954">
      <w:pPr>
        <w:pStyle w:val="PL"/>
      </w:pPr>
      <w:r w:rsidRPr="00B3056F">
        <w:t xml:space="preserve">                  description: Permanent Redirect</w:t>
      </w:r>
    </w:p>
    <w:p w14:paraId="77D7F60E" w14:textId="77777777" w:rsidR="00202954" w:rsidRPr="00B3056F" w:rsidRDefault="00202954" w:rsidP="00202954">
      <w:pPr>
        <w:pStyle w:val="PL"/>
      </w:pPr>
      <w:r w:rsidRPr="00B3056F">
        <w:t xml:space="preserve">                  content:</w:t>
      </w:r>
    </w:p>
    <w:p w14:paraId="3307641C" w14:textId="77777777" w:rsidR="00202954" w:rsidRPr="00B3056F" w:rsidRDefault="00202954" w:rsidP="00202954">
      <w:pPr>
        <w:pStyle w:val="PL"/>
      </w:pPr>
      <w:r w:rsidRPr="00B3056F">
        <w:t xml:space="preserve">                    application/problem+json:</w:t>
      </w:r>
    </w:p>
    <w:p w14:paraId="3D9844BD" w14:textId="77777777" w:rsidR="00202954" w:rsidRPr="00B3056F" w:rsidRDefault="00202954" w:rsidP="00202954">
      <w:pPr>
        <w:pStyle w:val="PL"/>
      </w:pPr>
      <w:r w:rsidRPr="00B3056F">
        <w:t xml:space="preserve">                      schema:</w:t>
      </w:r>
    </w:p>
    <w:p w14:paraId="1591D3D7" w14:textId="77777777" w:rsidR="00202954" w:rsidRPr="00B3056F" w:rsidRDefault="00202954" w:rsidP="00202954">
      <w:pPr>
        <w:pStyle w:val="PL"/>
        <w:rPr>
          <w:lang w:eastAsia="zh-CN"/>
        </w:rPr>
      </w:pPr>
      <w:r w:rsidRPr="00B3056F">
        <w:t xml:space="preserve">                        $ref: 'TS29571_CommonData.yaml#/components/schemas/ProblemDetails'</w:t>
      </w:r>
    </w:p>
    <w:p w14:paraId="16789608" w14:textId="77777777" w:rsidR="00202954" w:rsidRPr="00B3056F" w:rsidRDefault="00202954" w:rsidP="00202954">
      <w:pPr>
        <w:pStyle w:val="PL"/>
      </w:pPr>
      <w:r w:rsidRPr="00B3056F">
        <w:t xml:space="preserve">          </w:t>
      </w:r>
      <w:r w:rsidRPr="00B3056F">
        <w:rPr>
          <w:rFonts w:hint="eastAsia"/>
          <w:lang w:eastAsia="zh-CN"/>
        </w:rPr>
        <w:t xml:space="preserve">        </w:t>
      </w:r>
      <w:r w:rsidRPr="00B3056F">
        <w:t>headers:</w:t>
      </w:r>
    </w:p>
    <w:p w14:paraId="2B2069DA" w14:textId="77777777" w:rsidR="00202954" w:rsidRPr="00B3056F" w:rsidRDefault="00202954" w:rsidP="00202954">
      <w:pPr>
        <w:pStyle w:val="PL"/>
      </w:pPr>
      <w:r w:rsidRPr="00B3056F">
        <w:t xml:space="preserve">            </w:t>
      </w:r>
      <w:r w:rsidRPr="00B3056F">
        <w:rPr>
          <w:rFonts w:hint="eastAsia"/>
          <w:lang w:eastAsia="zh-CN"/>
        </w:rPr>
        <w:t xml:space="preserve">        </w:t>
      </w:r>
      <w:r w:rsidRPr="00B3056F">
        <w:t>Location:</w:t>
      </w:r>
    </w:p>
    <w:p w14:paraId="1589ABD6" w14:textId="77777777" w:rsidR="00202954" w:rsidRPr="00B3056F" w:rsidRDefault="00202954" w:rsidP="00202954">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5D91E9D6" w14:textId="77777777" w:rsidR="00202954" w:rsidRPr="00B3056F" w:rsidRDefault="00202954" w:rsidP="00202954">
      <w:pPr>
        <w:pStyle w:val="PL"/>
      </w:pPr>
      <w:r w:rsidRPr="00B3056F">
        <w:t xml:space="preserve">              </w:t>
      </w:r>
      <w:r w:rsidRPr="00B3056F">
        <w:rPr>
          <w:rFonts w:hint="eastAsia"/>
          <w:lang w:eastAsia="zh-CN"/>
        </w:rPr>
        <w:t xml:space="preserve">        </w:t>
      </w:r>
      <w:r w:rsidRPr="00B3056F">
        <w:t>required: true</w:t>
      </w:r>
    </w:p>
    <w:p w14:paraId="41C4A051" w14:textId="77777777" w:rsidR="00202954" w:rsidRPr="00B3056F" w:rsidRDefault="00202954" w:rsidP="00202954">
      <w:pPr>
        <w:pStyle w:val="PL"/>
      </w:pPr>
      <w:r w:rsidRPr="00B3056F">
        <w:t xml:space="preserve">              </w:t>
      </w:r>
      <w:r w:rsidRPr="00B3056F">
        <w:rPr>
          <w:rFonts w:hint="eastAsia"/>
          <w:lang w:eastAsia="zh-CN"/>
        </w:rPr>
        <w:t xml:space="preserve">        </w:t>
      </w:r>
      <w:r w:rsidRPr="00B3056F">
        <w:t>schema:</w:t>
      </w:r>
    </w:p>
    <w:p w14:paraId="2F471AA5" w14:textId="77777777" w:rsidR="00202954" w:rsidRDefault="00202954" w:rsidP="00202954">
      <w:pPr>
        <w:pStyle w:val="PL"/>
      </w:pPr>
      <w:r w:rsidRPr="00B3056F">
        <w:t xml:space="preserve">                </w:t>
      </w:r>
      <w:r w:rsidRPr="00B3056F">
        <w:rPr>
          <w:rFonts w:hint="eastAsia"/>
          <w:lang w:eastAsia="zh-CN"/>
        </w:rPr>
        <w:t xml:space="preserve">        </w:t>
      </w:r>
      <w:r w:rsidRPr="00B3056F">
        <w:t>type: string</w:t>
      </w:r>
    </w:p>
    <w:p w14:paraId="55D5EFE6" w14:textId="77777777" w:rsidR="00202954" w:rsidRDefault="00202954" w:rsidP="00202954">
      <w:pPr>
        <w:pStyle w:val="PL"/>
      </w:pPr>
      <w:r>
        <w:t xml:space="preserve">            </w:t>
      </w:r>
      <w:r>
        <w:rPr>
          <w:rFonts w:hint="eastAsia"/>
          <w:lang w:eastAsia="zh-CN"/>
        </w:rPr>
        <w:t xml:space="preserve">        </w:t>
      </w:r>
      <w:r>
        <w:t>3gpp-Sbi-Target-Nf-Id:</w:t>
      </w:r>
    </w:p>
    <w:p w14:paraId="0B614118" w14:textId="77777777" w:rsidR="00202954" w:rsidRDefault="00202954" w:rsidP="00202954">
      <w:pPr>
        <w:pStyle w:val="PL"/>
        <w:rPr>
          <w:lang w:eastAsia="zh-CN"/>
        </w:rPr>
      </w:pPr>
      <w:r>
        <w:rPr>
          <w:rFonts w:hint="eastAsia"/>
          <w:lang w:eastAsia="zh-CN"/>
        </w:rPr>
        <w:t xml:space="preserve">                      </w:t>
      </w:r>
      <w:r>
        <w:t>description: 'Identifier of target NF (service) instance towards which the notification is redirected'</w:t>
      </w:r>
    </w:p>
    <w:p w14:paraId="2D0AF6D5" w14:textId="77777777" w:rsidR="00202954" w:rsidRDefault="00202954" w:rsidP="00202954">
      <w:pPr>
        <w:pStyle w:val="PL"/>
      </w:pPr>
      <w:r>
        <w:t xml:space="preserve">              </w:t>
      </w:r>
      <w:r>
        <w:rPr>
          <w:rFonts w:hint="eastAsia"/>
          <w:lang w:eastAsia="zh-CN"/>
        </w:rPr>
        <w:t xml:space="preserve">        </w:t>
      </w:r>
      <w:r>
        <w:t>schema:</w:t>
      </w:r>
    </w:p>
    <w:p w14:paraId="18AC1D4D" w14:textId="77777777" w:rsidR="00202954" w:rsidRDefault="00202954" w:rsidP="00202954">
      <w:pPr>
        <w:pStyle w:val="PL"/>
      </w:pPr>
      <w:r>
        <w:t xml:space="preserve">                </w:t>
      </w:r>
      <w:r>
        <w:rPr>
          <w:rFonts w:hint="eastAsia"/>
          <w:lang w:eastAsia="zh-CN"/>
        </w:rPr>
        <w:t xml:space="preserve">        </w:t>
      </w:r>
      <w:r>
        <w:t>type: string</w:t>
      </w:r>
    </w:p>
    <w:bookmarkEnd w:id="5440"/>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w:t>
      </w:r>
      <w:bookmarkStart w:id="5441" w:name="_Hlk54623900"/>
      <w:r w:rsidRPr="00B3056F">
        <w:t>'307':</w:t>
      </w:r>
    </w:p>
    <w:p w14:paraId="68CBC297" w14:textId="77777777" w:rsidR="00024EF1" w:rsidRPr="00B3056F" w:rsidRDefault="00024EF1" w:rsidP="00024EF1">
      <w:pPr>
        <w:pStyle w:val="PL"/>
      </w:pPr>
      <w:r w:rsidRPr="00B3056F">
        <w:t xml:space="preserve">                  description: </w:t>
      </w:r>
      <w:r w:rsidRPr="00B3056F">
        <w:rPr>
          <w:rFonts w:hint="eastAsia"/>
        </w:rPr>
        <w:t>Temporary Redirect</w:t>
      </w:r>
    </w:p>
    <w:p w14:paraId="6BF4FD29" w14:textId="77777777" w:rsidR="00024EF1" w:rsidRPr="00B3056F" w:rsidRDefault="00024EF1" w:rsidP="00024EF1">
      <w:pPr>
        <w:pStyle w:val="PL"/>
      </w:pPr>
      <w:r w:rsidRPr="00B3056F">
        <w:t xml:space="preserve">                  content:</w:t>
      </w:r>
    </w:p>
    <w:p w14:paraId="30A0F3B9" w14:textId="77777777" w:rsidR="00024EF1" w:rsidRPr="00B3056F" w:rsidRDefault="00024EF1" w:rsidP="00024EF1">
      <w:pPr>
        <w:pStyle w:val="PL"/>
      </w:pPr>
      <w:r w:rsidRPr="00B3056F">
        <w:t xml:space="preserve">                    application/problem+json:</w:t>
      </w:r>
    </w:p>
    <w:p w14:paraId="29B2D45A" w14:textId="77777777" w:rsidR="00024EF1" w:rsidRPr="00B3056F" w:rsidRDefault="00024EF1" w:rsidP="00024EF1">
      <w:pPr>
        <w:pStyle w:val="PL"/>
      </w:pPr>
      <w:r w:rsidRPr="00B3056F">
        <w:t xml:space="preserve">                      schema:</w:t>
      </w:r>
    </w:p>
    <w:p w14:paraId="4C8959DC" w14:textId="77777777" w:rsidR="00024EF1" w:rsidRPr="00B3056F" w:rsidRDefault="00024EF1" w:rsidP="00024EF1">
      <w:pPr>
        <w:pStyle w:val="PL"/>
        <w:rPr>
          <w:lang w:eastAsia="zh-CN"/>
        </w:rPr>
      </w:pPr>
      <w:r w:rsidRPr="00B3056F">
        <w:t xml:space="preserve">                        $ref: 'TS29571_CommonData.yaml#/components/schemas/ProblemDetails'</w:t>
      </w:r>
    </w:p>
    <w:p w14:paraId="4C492C9B"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2E410E6D"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10D33674"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11DCC53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5D8707AD"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203E6E3D"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1617CD57" w14:textId="77777777" w:rsidR="00024EF1" w:rsidRDefault="00024EF1" w:rsidP="00024EF1">
      <w:pPr>
        <w:pStyle w:val="PL"/>
      </w:pPr>
      <w:r>
        <w:t xml:space="preserve">            </w:t>
      </w:r>
      <w:r>
        <w:rPr>
          <w:rFonts w:hint="eastAsia"/>
          <w:lang w:eastAsia="zh-CN"/>
        </w:rPr>
        <w:t xml:space="preserve">        </w:t>
      </w:r>
      <w:r>
        <w:t>3gpp-Sbi-Target-Nf-Id:</w:t>
      </w:r>
    </w:p>
    <w:p w14:paraId="2A2D3868"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23D9B14B" w14:textId="77777777" w:rsidR="00024EF1" w:rsidRDefault="00024EF1" w:rsidP="00024EF1">
      <w:pPr>
        <w:pStyle w:val="PL"/>
      </w:pPr>
      <w:r>
        <w:t xml:space="preserve">              </w:t>
      </w:r>
      <w:r>
        <w:rPr>
          <w:rFonts w:hint="eastAsia"/>
          <w:lang w:eastAsia="zh-CN"/>
        </w:rPr>
        <w:t xml:space="preserve">        </w:t>
      </w:r>
      <w:r>
        <w:t>schema:</w:t>
      </w:r>
    </w:p>
    <w:p w14:paraId="717356F8" w14:textId="77777777" w:rsidR="00024EF1" w:rsidRDefault="00024EF1" w:rsidP="00024EF1">
      <w:pPr>
        <w:pStyle w:val="PL"/>
      </w:pPr>
      <w:r>
        <w:t xml:space="preserve">                </w:t>
      </w:r>
      <w:r>
        <w:rPr>
          <w:rFonts w:hint="eastAsia"/>
          <w:lang w:eastAsia="zh-CN"/>
        </w:rPr>
        <w:t xml:space="preserve">        </w:t>
      </w:r>
      <w:r>
        <w:t>type: string</w:t>
      </w:r>
    </w:p>
    <w:p w14:paraId="70DC684B" w14:textId="77777777" w:rsidR="00024EF1" w:rsidRPr="00B3056F" w:rsidRDefault="00024EF1" w:rsidP="00024EF1">
      <w:pPr>
        <w:pStyle w:val="PL"/>
      </w:pPr>
      <w:r w:rsidRPr="00B3056F">
        <w:t xml:space="preserve">                '308':</w:t>
      </w:r>
    </w:p>
    <w:p w14:paraId="5299FD5B" w14:textId="77777777" w:rsidR="00024EF1" w:rsidRPr="00B3056F" w:rsidRDefault="00024EF1" w:rsidP="00024EF1">
      <w:pPr>
        <w:pStyle w:val="PL"/>
      </w:pPr>
      <w:r w:rsidRPr="00B3056F">
        <w:t xml:space="preserve">                  description: Permanent Redirect</w:t>
      </w:r>
    </w:p>
    <w:p w14:paraId="78996C7D" w14:textId="77777777" w:rsidR="00024EF1" w:rsidRPr="00B3056F" w:rsidRDefault="00024EF1" w:rsidP="00024EF1">
      <w:pPr>
        <w:pStyle w:val="PL"/>
      </w:pPr>
      <w:r w:rsidRPr="00B3056F">
        <w:t xml:space="preserve">                  content:</w:t>
      </w:r>
    </w:p>
    <w:p w14:paraId="30E3EED9" w14:textId="77777777" w:rsidR="00024EF1" w:rsidRPr="00B3056F" w:rsidRDefault="00024EF1" w:rsidP="00024EF1">
      <w:pPr>
        <w:pStyle w:val="PL"/>
      </w:pPr>
      <w:r w:rsidRPr="00B3056F">
        <w:t xml:space="preserve">                    application/problem+json:</w:t>
      </w:r>
    </w:p>
    <w:p w14:paraId="334EC2FD" w14:textId="77777777" w:rsidR="00024EF1" w:rsidRPr="00B3056F" w:rsidRDefault="00024EF1" w:rsidP="00024EF1">
      <w:pPr>
        <w:pStyle w:val="PL"/>
      </w:pPr>
      <w:r w:rsidRPr="00B3056F">
        <w:t xml:space="preserve">                      schema:</w:t>
      </w:r>
    </w:p>
    <w:p w14:paraId="6F9B3AAD" w14:textId="77777777" w:rsidR="00024EF1" w:rsidRPr="00B3056F" w:rsidRDefault="00024EF1" w:rsidP="00024EF1">
      <w:pPr>
        <w:pStyle w:val="PL"/>
        <w:rPr>
          <w:lang w:eastAsia="zh-CN"/>
        </w:rPr>
      </w:pPr>
      <w:r w:rsidRPr="00B3056F">
        <w:t xml:space="preserve">                        $ref: 'TS29571_CommonData.yaml#/components/schemas/ProblemDetails'</w:t>
      </w:r>
    </w:p>
    <w:p w14:paraId="3126E5B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3C47D32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2A7D77E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2A6DE436"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54D8B8CB"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19362109"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4C9E0F37" w14:textId="77777777" w:rsidR="00024EF1" w:rsidRDefault="00024EF1" w:rsidP="00024EF1">
      <w:pPr>
        <w:pStyle w:val="PL"/>
      </w:pPr>
      <w:r>
        <w:t xml:space="preserve">            </w:t>
      </w:r>
      <w:r>
        <w:rPr>
          <w:rFonts w:hint="eastAsia"/>
          <w:lang w:eastAsia="zh-CN"/>
        </w:rPr>
        <w:t xml:space="preserve">        </w:t>
      </w:r>
      <w:r>
        <w:t>3gpp-Sbi-Target-Nf-Id:</w:t>
      </w:r>
    </w:p>
    <w:p w14:paraId="66BA8C9E"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1DB168DC" w14:textId="77777777" w:rsidR="00024EF1" w:rsidRDefault="00024EF1" w:rsidP="00024EF1">
      <w:pPr>
        <w:pStyle w:val="PL"/>
      </w:pPr>
      <w:r>
        <w:t xml:space="preserve">              </w:t>
      </w:r>
      <w:r>
        <w:rPr>
          <w:rFonts w:hint="eastAsia"/>
          <w:lang w:eastAsia="zh-CN"/>
        </w:rPr>
        <w:t xml:space="preserve">        </w:t>
      </w:r>
      <w:r>
        <w:t>schema:</w:t>
      </w:r>
    </w:p>
    <w:p w14:paraId="3A108322" w14:textId="77777777" w:rsidR="00024EF1" w:rsidRPr="00B3056F" w:rsidRDefault="00024EF1" w:rsidP="00024EF1">
      <w:pPr>
        <w:pStyle w:val="PL"/>
      </w:pPr>
      <w:r>
        <w:t xml:space="preserve">                </w:t>
      </w:r>
      <w:r>
        <w:rPr>
          <w:rFonts w:hint="eastAsia"/>
          <w:lang w:eastAsia="zh-CN"/>
        </w:rPr>
        <w:t xml:space="preserve">        </w:t>
      </w:r>
      <w:r>
        <w:t>type: string</w:t>
      </w:r>
    </w:p>
    <w:bookmarkEnd w:id="5441"/>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w:t>
      </w:r>
      <w:bookmarkStart w:id="5442" w:name="_Hlk54624026"/>
      <w:r w:rsidRPr="00B3056F">
        <w:t>'307':</w:t>
      </w:r>
    </w:p>
    <w:p w14:paraId="6477DB4A" w14:textId="77777777" w:rsidR="00024EF1" w:rsidRPr="00B3056F" w:rsidRDefault="00024EF1" w:rsidP="00024EF1">
      <w:pPr>
        <w:pStyle w:val="PL"/>
      </w:pPr>
      <w:r w:rsidRPr="00B3056F">
        <w:t xml:space="preserve">                  description: </w:t>
      </w:r>
      <w:r w:rsidRPr="00B3056F">
        <w:rPr>
          <w:rFonts w:hint="eastAsia"/>
        </w:rPr>
        <w:t>Temporary Redirect</w:t>
      </w:r>
    </w:p>
    <w:p w14:paraId="65248D0F" w14:textId="77777777" w:rsidR="00024EF1" w:rsidRPr="00B3056F" w:rsidRDefault="00024EF1" w:rsidP="00024EF1">
      <w:pPr>
        <w:pStyle w:val="PL"/>
      </w:pPr>
      <w:r w:rsidRPr="00B3056F">
        <w:t xml:space="preserve">                  content:</w:t>
      </w:r>
    </w:p>
    <w:p w14:paraId="464456DC" w14:textId="77777777" w:rsidR="00024EF1" w:rsidRPr="00B3056F" w:rsidRDefault="00024EF1" w:rsidP="00024EF1">
      <w:pPr>
        <w:pStyle w:val="PL"/>
      </w:pPr>
      <w:r w:rsidRPr="00B3056F">
        <w:t xml:space="preserve">                    application/problem+json:</w:t>
      </w:r>
    </w:p>
    <w:p w14:paraId="46C50AAA" w14:textId="77777777" w:rsidR="00024EF1" w:rsidRPr="00B3056F" w:rsidRDefault="00024EF1" w:rsidP="00024EF1">
      <w:pPr>
        <w:pStyle w:val="PL"/>
      </w:pPr>
      <w:r w:rsidRPr="00B3056F">
        <w:t xml:space="preserve">                      schema:</w:t>
      </w:r>
    </w:p>
    <w:p w14:paraId="1037064F" w14:textId="77777777" w:rsidR="00024EF1" w:rsidRPr="00B3056F" w:rsidRDefault="00024EF1" w:rsidP="00024EF1">
      <w:pPr>
        <w:pStyle w:val="PL"/>
        <w:rPr>
          <w:lang w:eastAsia="zh-CN"/>
        </w:rPr>
      </w:pPr>
      <w:r w:rsidRPr="00B3056F">
        <w:t xml:space="preserve">                        $ref: 'TS29571_CommonData.yaml#/components/schemas/ProblemDetails'</w:t>
      </w:r>
    </w:p>
    <w:p w14:paraId="29F9C36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6DCA949E"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0FB46CC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17BEFAF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14AED7A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12942086"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57B07C03" w14:textId="77777777" w:rsidR="00024EF1" w:rsidRDefault="00024EF1" w:rsidP="00024EF1">
      <w:pPr>
        <w:pStyle w:val="PL"/>
      </w:pPr>
      <w:r>
        <w:t xml:space="preserve">            </w:t>
      </w:r>
      <w:r>
        <w:rPr>
          <w:rFonts w:hint="eastAsia"/>
          <w:lang w:eastAsia="zh-CN"/>
        </w:rPr>
        <w:t xml:space="preserve">        </w:t>
      </w:r>
      <w:r>
        <w:t>3gpp-Sbi-Target-Nf-Id:</w:t>
      </w:r>
    </w:p>
    <w:p w14:paraId="289255EF"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10F7794F" w14:textId="77777777" w:rsidR="00024EF1" w:rsidRDefault="00024EF1" w:rsidP="00024EF1">
      <w:pPr>
        <w:pStyle w:val="PL"/>
      </w:pPr>
      <w:r>
        <w:t xml:space="preserve">              </w:t>
      </w:r>
      <w:r>
        <w:rPr>
          <w:rFonts w:hint="eastAsia"/>
          <w:lang w:eastAsia="zh-CN"/>
        </w:rPr>
        <w:t xml:space="preserve">        </w:t>
      </w:r>
      <w:r>
        <w:t>schema:</w:t>
      </w:r>
    </w:p>
    <w:p w14:paraId="00F58A1E" w14:textId="77777777" w:rsidR="00024EF1" w:rsidRDefault="00024EF1" w:rsidP="00024EF1">
      <w:pPr>
        <w:pStyle w:val="PL"/>
      </w:pPr>
      <w:r>
        <w:t xml:space="preserve">                </w:t>
      </w:r>
      <w:r>
        <w:rPr>
          <w:rFonts w:hint="eastAsia"/>
          <w:lang w:eastAsia="zh-CN"/>
        </w:rPr>
        <w:t xml:space="preserve">        </w:t>
      </w:r>
      <w:r>
        <w:t>type: string</w:t>
      </w:r>
    </w:p>
    <w:p w14:paraId="66C06023" w14:textId="77777777" w:rsidR="00024EF1" w:rsidRPr="00B3056F" w:rsidRDefault="00024EF1" w:rsidP="00024EF1">
      <w:pPr>
        <w:pStyle w:val="PL"/>
      </w:pPr>
      <w:r w:rsidRPr="00B3056F">
        <w:t xml:space="preserve">                '308':</w:t>
      </w:r>
    </w:p>
    <w:p w14:paraId="7D35043E" w14:textId="77777777" w:rsidR="00024EF1" w:rsidRPr="00B3056F" w:rsidRDefault="00024EF1" w:rsidP="00024EF1">
      <w:pPr>
        <w:pStyle w:val="PL"/>
      </w:pPr>
      <w:r w:rsidRPr="00B3056F">
        <w:t xml:space="preserve">                  description: Permanent Redirect</w:t>
      </w:r>
    </w:p>
    <w:p w14:paraId="75F0A88B" w14:textId="77777777" w:rsidR="00024EF1" w:rsidRPr="00B3056F" w:rsidRDefault="00024EF1" w:rsidP="00024EF1">
      <w:pPr>
        <w:pStyle w:val="PL"/>
      </w:pPr>
      <w:r w:rsidRPr="00B3056F">
        <w:t xml:space="preserve">                  content:</w:t>
      </w:r>
    </w:p>
    <w:p w14:paraId="2C7EDD99" w14:textId="77777777" w:rsidR="00024EF1" w:rsidRPr="00B3056F" w:rsidRDefault="00024EF1" w:rsidP="00024EF1">
      <w:pPr>
        <w:pStyle w:val="PL"/>
      </w:pPr>
      <w:r w:rsidRPr="00B3056F">
        <w:t xml:space="preserve">                    application/problem+json:</w:t>
      </w:r>
    </w:p>
    <w:p w14:paraId="1A080F3A" w14:textId="77777777" w:rsidR="00024EF1" w:rsidRPr="00B3056F" w:rsidRDefault="00024EF1" w:rsidP="00024EF1">
      <w:pPr>
        <w:pStyle w:val="PL"/>
      </w:pPr>
      <w:r w:rsidRPr="00B3056F">
        <w:t xml:space="preserve">                      schema:</w:t>
      </w:r>
    </w:p>
    <w:p w14:paraId="423CD2FA" w14:textId="77777777" w:rsidR="00024EF1" w:rsidRPr="00B3056F" w:rsidRDefault="00024EF1" w:rsidP="00024EF1">
      <w:pPr>
        <w:pStyle w:val="PL"/>
        <w:rPr>
          <w:lang w:eastAsia="zh-CN"/>
        </w:rPr>
      </w:pPr>
      <w:r w:rsidRPr="00B3056F">
        <w:t xml:space="preserve">                        $ref: 'TS29571_CommonData.yaml#/components/schemas/ProblemDetails'</w:t>
      </w:r>
    </w:p>
    <w:p w14:paraId="32768F6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0968EA78"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18F7B4F8"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71E64A7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2AC46053"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4AB00B92"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5EB8BB73" w14:textId="77777777" w:rsidR="00024EF1" w:rsidRDefault="00024EF1" w:rsidP="00024EF1">
      <w:pPr>
        <w:pStyle w:val="PL"/>
      </w:pPr>
      <w:r>
        <w:t xml:space="preserve">            </w:t>
      </w:r>
      <w:r>
        <w:rPr>
          <w:rFonts w:hint="eastAsia"/>
          <w:lang w:eastAsia="zh-CN"/>
        </w:rPr>
        <w:t xml:space="preserve">        </w:t>
      </w:r>
      <w:r>
        <w:t>3gpp-Sbi-Target-Nf-Id:</w:t>
      </w:r>
    </w:p>
    <w:p w14:paraId="6FFC1BB1"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35BF4B3D" w14:textId="77777777" w:rsidR="00024EF1" w:rsidRDefault="00024EF1" w:rsidP="00024EF1">
      <w:pPr>
        <w:pStyle w:val="PL"/>
      </w:pPr>
      <w:r>
        <w:t xml:space="preserve">              </w:t>
      </w:r>
      <w:r>
        <w:rPr>
          <w:rFonts w:hint="eastAsia"/>
          <w:lang w:eastAsia="zh-CN"/>
        </w:rPr>
        <w:t xml:space="preserve">        </w:t>
      </w:r>
      <w:r>
        <w:t>schema:</w:t>
      </w:r>
    </w:p>
    <w:p w14:paraId="06B63968" w14:textId="77777777" w:rsidR="00024EF1" w:rsidRDefault="00024EF1" w:rsidP="00024EF1">
      <w:pPr>
        <w:pStyle w:val="PL"/>
      </w:pPr>
      <w:r>
        <w:t xml:space="preserve">                </w:t>
      </w:r>
      <w:r>
        <w:rPr>
          <w:rFonts w:hint="eastAsia"/>
          <w:lang w:eastAsia="zh-CN"/>
        </w:rPr>
        <w:t xml:space="preserve">        </w:t>
      </w:r>
      <w:r>
        <w:t>type: string</w:t>
      </w:r>
    </w:p>
    <w:bookmarkEnd w:id="5442"/>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w:t>
      </w:r>
      <w:bookmarkStart w:id="5443" w:name="_Hlk54624076"/>
      <w:r w:rsidRPr="00B3056F">
        <w:t>'307':</w:t>
      </w:r>
    </w:p>
    <w:p w14:paraId="43CD6A7F" w14:textId="77777777" w:rsidR="00024EF1" w:rsidRPr="00B3056F" w:rsidRDefault="00024EF1" w:rsidP="00024EF1">
      <w:pPr>
        <w:pStyle w:val="PL"/>
      </w:pPr>
      <w:r w:rsidRPr="00B3056F">
        <w:t xml:space="preserve">                  description: </w:t>
      </w:r>
      <w:r w:rsidRPr="00B3056F">
        <w:rPr>
          <w:rFonts w:hint="eastAsia"/>
        </w:rPr>
        <w:t>Temporary Redirect</w:t>
      </w:r>
    </w:p>
    <w:p w14:paraId="3A7B5883" w14:textId="77777777" w:rsidR="00024EF1" w:rsidRPr="00B3056F" w:rsidRDefault="00024EF1" w:rsidP="00024EF1">
      <w:pPr>
        <w:pStyle w:val="PL"/>
      </w:pPr>
      <w:r w:rsidRPr="00B3056F">
        <w:t xml:space="preserve">                  content:</w:t>
      </w:r>
    </w:p>
    <w:p w14:paraId="28FF7348" w14:textId="77777777" w:rsidR="00024EF1" w:rsidRPr="00B3056F" w:rsidRDefault="00024EF1" w:rsidP="00024EF1">
      <w:pPr>
        <w:pStyle w:val="PL"/>
      </w:pPr>
      <w:r w:rsidRPr="00B3056F">
        <w:t xml:space="preserve">                    application/problem+json:</w:t>
      </w:r>
    </w:p>
    <w:p w14:paraId="6AF654E4" w14:textId="77777777" w:rsidR="00024EF1" w:rsidRPr="00B3056F" w:rsidRDefault="00024EF1" w:rsidP="00024EF1">
      <w:pPr>
        <w:pStyle w:val="PL"/>
      </w:pPr>
      <w:r w:rsidRPr="00B3056F">
        <w:t xml:space="preserve">                      schema:</w:t>
      </w:r>
    </w:p>
    <w:p w14:paraId="07239077" w14:textId="77777777" w:rsidR="00024EF1" w:rsidRPr="00B3056F" w:rsidRDefault="00024EF1" w:rsidP="00024EF1">
      <w:pPr>
        <w:pStyle w:val="PL"/>
        <w:rPr>
          <w:lang w:eastAsia="zh-CN"/>
        </w:rPr>
      </w:pPr>
      <w:r w:rsidRPr="00B3056F">
        <w:t xml:space="preserve">                        $ref: 'TS29571_CommonData.yaml#/components/schemas/ProblemDetails'</w:t>
      </w:r>
    </w:p>
    <w:p w14:paraId="7A69CC6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47D3FEA3"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2ADC7E12"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7DD3D9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2D91E8B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519A4452"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263BD755" w14:textId="77777777" w:rsidR="00024EF1" w:rsidRDefault="00024EF1" w:rsidP="00024EF1">
      <w:pPr>
        <w:pStyle w:val="PL"/>
      </w:pPr>
      <w:r>
        <w:t xml:space="preserve">            </w:t>
      </w:r>
      <w:r>
        <w:rPr>
          <w:rFonts w:hint="eastAsia"/>
          <w:lang w:eastAsia="zh-CN"/>
        </w:rPr>
        <w:t xml:space="preserve">        </w:t>
      </w:r>
      <w:r>
        <w:t>3gpp-Sbi-Target-Nf-Id:</w:t>
      </w:r>
    </w:p>
    <w:p w14:paraId="60C08DAD"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56080FB8" w14:textId="77777777" w:rsidR="00024EF1" w:rsidRDefault="00024EF1" w:rsidP="00024EF1">
      <w:pPr>
        <w:pStyle w:val="PL"/>
      </w:pPr>
      <w:r>
        <w:t xml:space="preserve">              </w:t>
      </w:r>
      <w:r>
        <w:rPr>
          <w:rFonts w:hint="eastAsia"/>
          <w:lang w:eastAsia="zh-CN"/>
        </w:rPr>
        <w:t xml:space="preserve">        </w:t>
      </w:r>
      <w:r>
        <w:t>schema:</w:t>
      </w:r>
    </w:p>
    <w:p w14:paraId="0E4FF8F0" w14:textId="77777777" w:rsidR="00024EF1" w:rsidRDefault="00024EF1" w:rsidP="00024EF1">
      <w:pPr>
        <w:pStyle w:val="PL"/>
      </w:pPr>
      <w:r>
        <w:t xml:space="preserve">                </w:t>
      </w:r>
      <w:r>
        <w:rPr>
          <w:rFonts w:hint="eastAsia"/>
          <w:lang w:eastAsia="zh-CN"/>
        </w:rPr>
        <w:t xml:space="preserve">        </w:t>
      </w:r>
      <w:r>
        <w:t>type: string</w:t>
      </w:r>
    </w:p>
    <w:p w14:paraId="2D0DC2AA" w14:textId="77777777" w:rsidR="00024EF1" w:rsidRPr="00B3056F" w:rsidRDefault="00024EF1" w:rsidP="00024EF1">
      <w:pPr>
        <w:pStyle w:val="PL"/>
      </w:pPr>
      <w:r w:rsidRPr="00B3056F">
        <w:t xml:space="preserve">                '308':</w:t>
      </w:r>
    </w:p>
    <w:p w14:paraId="03F1C56F" w14:textId="77777777" w:rsidR="00024EF1" w:rsidRPr="00B3056F" w:rsidRDefault="00024EF1" w:rsidP="00024EF1">
      <w:pPr>
        <w:pStyle w:val="PL"/>
      </w:pPr>
      <w:r w:rsidRPr="00B3056F">
        <w:t xml:space="preserve">                  description: Permanent Redirect</w:t>
      </w:r>
    </w:p>
    <w:p w14:paraId="6D2FE659" w14:textId="77777777" w:rsidR="00024EF1" w:rsidRPr="00B3056F" w:rsidRDefault="00024EF1" w:rsidP="00024EF1">
      <w:pPr>
        <w:pStyle w:val="PL"/>
      </w:pPr>
      <w:r w:rsidRPr="00B3056F">
        <w:t xml:space="preserve">                  content:</w:t>
      </w:r>
    </w:p>
    <w:p w14:paraId="61A4D8EB" w14:textId="77777777" w:rsidR="00024EF1" w:rsidRPr="00B3056F" w:rsidRDefault="00024EF1" w:rsidP="00024EF1">
      <w:pPr>
        <w:pStyle w:val="PL"/>
      </w:pPr>
      <w:r w:rsidRPr="00B3056F">
        <w:t xml:space="preserve">                    application/problem+json:</w:t>
      </w:r>
    </w:p>
    <w:p w14:paraId="0C22A17E" w14:textId="77777777" w:rsidR="00024EF1" w:rsidRPr="00B3056F" w:rsidRDefault="00024EF1" w:rsidP="00024EF1">
      <w:pPr>
        <w:pStyle w:val="PL"/>
      </w:pPr>
      <w:r w:rsidRPr="00B3056F">
        <w:t xml:space="preserve">                      schema:</w:t>
      </w:r>
    </w:p>
    <w:p w14:paraId="279A0464" w14:textId="77777777" w:rsidR="00024EF1" w:rsidRPr="00B3056F" w:rsidRDefault="00024EF1" w:rsidP="00024EF1">
      <w:pPr>
        <w:pStyle w:val="PL"/>
        <w:rPr>
          <w:lang w:eastAsia="zh-CN"/>
        </w:rPr>
      </w:pPr>
      <w:r w:rsidRPr="00B3056F">
        <w:t xml:space="preserve">                        $ref: 'TS29571_CommonData.yaml#/components/schemas/ProblemDetails'</w:t>
      </w:r>
    </w:p>
    <w:p w14:paraId="5AA72AD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5A239B5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230BA157" w14:textId="77777777" w:rsidR="00024EF1" w:rsidRPr="00B3056F" w:rsidRDefault="00024EF1" w:rsidP="00024EF1">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103951B0"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01FF8091"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41F3F3EC"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46E175E2" w14:textId="77777777" w:rsidR="00024EF1" w:rsidRDefault="00024EF1" w:rsidP="00024EF1">
      <w:pPr>
        <w:pStyle w:val="PL"/>
      </w:pPr>
      <w:r>
        <w:t xml:space="preserve">            </w:t>
      </w:r>
      <w:r>
        <w:rPr>
          <w:rFonts w:hint="eastAsia"/>
          <w:lang w:eastAsia="zh-CN"/>
        </w:rPr>
        <w:t xml:space="preserve">        </w:t>
      </w:r>
      <w:r>
        <w:t>3gpp-Sbi-Target-Nf-Id:</w:t>
      </w:r>
    </w:p>
    <w:p w14:paraId="52744514"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518AF245" w14:textId="77777777" w:rsidR="00024EF1" w:rsidRDefault="00024EF1" w:rsidP="00024EF1">
      <w:pPr>
        <w:pStyle w:val="PL"/>
      </w:pPr>
      <w:r>
        <w:t xml:space="preserve">              </w:t>
      </w:r>
      <w:r>
        <w:rPr>
          <w:rFonts w:hint="eastAsia"/>
          <w:lang w:eastAsia="zh-CN"/>
        </w:rPr>
        <w:t xml:space="preserve">        </w:t>
      </w:r>
      <w:r>
        <w:t>schema:</w:t>
      </w:r>
    </w:p>
    <w:p w14:paraId="5A7D3162" w14:textId="77777777" w:rsidR="00024EF1" w:rsidRDefault="00024EF1" w:rsidP="00024EF1">
      <w:pPr>
        <w:pStyle w:val="PL"/>
      </w:pPr>
      <w:r>
        <w:t xml:space="preserve">                </w:t>
      </w:r>
      <w:r>
        <w:rPr>
          <w:rFonts w:hint="eastAsia"/>
          <w:lang w:eastAsia="zh-CN"/>
        </w:rPr>
        <w:t xml:space="preserve">        </w:t>
      </w:r>
      <w:r>
        <w:t>type: string</w:t>
      </w:r>
    </w:p>
    <w:bookmarkEnd w:id="5443"/>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w:t>
      </w:r>
      <w:bookmarkStart w:id="5444" w:name="_Hlk54624185"/>
      <w:r w:rsidRPr="00B3056F">
        <w:t>'307':</w:t>
      </w:r>
    </w:p>
    <w:p w14:paraId="24239314" w14:textId="77777777" w:rsidR="00024EF1" w:rsidRPr="00B3056F" w:rsidRDefault="00024EF1" w:rsidP="00024EF1">
      <w:pPr>
        <w:pStyle w:val="PL"/>
      </w:pPr>
      <w:r w:rsidRPr="00B3056F">
        <w:t xml:space="preserve">                  description: </w:t>
      </w:r>
      <w:r w:rsidRPr="00B3056F">
        <w:rPr>
          <w:rFonts w:hint="eastAsia"/>
        </w:rPr>
        <w:t>Temporary Redirect</w:t>
      </w:r>
    </w:p>
    <w:p w14:paraId="03CE347F" w14:textId="77777777" w:rsidR="00024EF1" w:rsidRPr="00B3056F" w:rsidRDefault="00024EF1" w:rsidP="00024EF1">
      <w:pPr>
        <w:pStyle w:val="PL"/>
      </w:pPr>
      <w:r w:rsidRPr="00B3056F">
        <w:t xml:space="preserve">                  content:</w:t>
      </w:r>
    </w:p>
    <w:p w14:paraId="18C09187" w14:textId="77777777" w:rsidR="00024EF1" w:rsidRPr="00B3056F" w:rsidRDefault="00024EF1" w:rsidP="00024EF1">
      <w:pPr>
        <w:pStyle w:val="PL"/>
      </w:pPr>
      <w:r w:rsidRPr="00B3056F">
        <w:t xml:space="preserve">                    application/problem+json:</w:t>
      </w:r>
    </w:p>
    <w:p w14:paraId="2E9BB406" w14:textId="77777777" w:rsidR="00024EF1" w:rsidRPr="00B3056F" w:rsidRDefault="00024EF1" w:rsidP="00024EF1">
      <w:pPr>
        <w:pStyle w:val="PL"/>
      </w:pPr>
      <w:r w:rsidRPr="00B3056F">
        <w:t xml:space="preserve">                      schema:</w:t>
      </w:r>
    </w:p>
    <w:p w14:paraId="265604B3" w14:textId="77777777" w:rsidR="00024EF1" w:rsidRPr="00B3056F" w:rsidRDefault="00024EF1" w:rsidP="00024EF1">
      <w:pPr>
        <w:pStyle w:val="PL"/>
        <w:rPr>
          <w:lang w:eastAsia="zh-CN"/>
        </w:rPr>
      </w:pPr>
      <w:r w:rsidRPr="00B3056F">
        <w:t xml:space="preserve">                        $ref: 'TS29571_CommonData.yaml#/components/schemas/ProblemDetails'</w:t>
      </w:r>
    </w:p>
    <w:p w14:paraId="4CFF1B8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71D09F80"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6B83E2F0" w14:textId="77777777" w:rsidR="00024EF1" w:rsidRPr="00B3056F" w:rsidRDefault="00024EF1" w:rsidP="00024EF1">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3DA611B1"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27017A8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7EC78FD2"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48E55D41" w14:textId="77777777" w:rsidR="00024EF1" w:rsidRDefault="00024EF1" w:rsidP="00024EF1">
      <w:pPr>
        <w:pStyle w:val="PL"/>
      </w:pPr>
      <w:r>
        <w:t xml:space="preserve">            </w:t>
      </w:r>
      <w:r>
        <w:rPr>
          <w:rFonts w:hint="eastAsia"/>
          <w:lang w:eastAsia="zh-CN"/>
        </w:rPr>
        <w:t xml:space="preserve">        </w:t>
      </w:r>
      <w:r>
        <w:t>3gpp-Sbi-Target-Nf-Id:</w:t>
      </w:r>
    </w:p>
    <w:p w14:paraId="22376B18"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43144173" w14:textId="77777777" w:rsidR="00024EF1" w:rsidRDefault="00024EF1" w:rsidP="00024EF1">
      <w:pPr>
        <w:pStyle w:val="PL"/>
      </w:pPr>
      <w:r>
        <w:t xml:space="preserve">              </w:t>
      </w:r>
      <w:r>
        <w:rPr>
          <w:rFonts w:hint="eastAsia"/>
          <w:lang w:eastAsia="zh-CN"/>
        </w:rPr>
        <w:t xml:space="preserve">        </w:t>
      </w:r>
      <w:r>
        <w:t>schema:</w:t>
      </w:r>
    </w:p>
    <w:p w14:paraId="7B1FA86C" w14:textId="77777777" w:rsidR="00024EF1" w:rsidRDefault="00024EF1" w:rsidP="00024EF1">
      <w:pPr>
        <w:pStyle w:val="PL"/>
      </w:pPr>
      <w:r>
        <w:t xml:space="preserve">                </w:t>
      </w:r>
      <w:r>
        <w:rPr>
          <w:rFonts w:hint="eastAsia"/>
          <w:lang w:eastAsia="zh-CN"/>
        </w:rPr>
        <w:t xml:space="preserve">        </w:t>
      </w:r>
      <w:r>
        <w:t>type: string</w:t>
      </w:r>
    </w:p>
    <w:p w14:paraId="088D3AAA" w14:textId="77777777" w:rsidR="00024EF1" w:rsidRPr="00B3056F" w:rsidRDefault="00024EF1" w:rsidP="00024EF1">
      <w:pPr>
        <w:pStyle w:val="PL"/>
      </w:pPr>
      <w:r w:rsidRPr="00B3056F">
        <w:t xml:space="preserve">                '308':</w:t>
      </w:r>
    </w:p>
    <w:p w14:paraId="2D102FF3" w14:textId="77777777" w:rsidR="00024EF1" w:rsidRPr="00B3056F" w:rsidRDefault="00024EF1" w:rsidP="00024EF1">
      <w:pPr>
        <w:pStyle w:val="PL"/>
      </w:pPr>
      <w:r w:rsidRPr="00B3056F">
        <w:t xml:space="preserve">                  description: Permanent Redirect</w:t>
      </w:r>
    </w:p>
    <w:p w14:paraId="610C4CD9" w14:textId="77777777" w:rsidR="00024EF1" w:rsidRPr="00B3056F" w:rsidRDefault="00024EF1" w:rsidP="00024EF1">
      <w:pPr>
        <w:pStyle w:val="PL"/>
      </w:pPr>
      <w:r w:rsidRPr="00B3056F">
        <w:t xml:space="preserve">                  content:</w:t>
      </w:r>
    </w:p>
    <w:p w14:paraId="2FED1D4A" w14:textId="77777777" w:rsidR="00024EF1" w:rsidRPr="00B3056F" w:rsidRDefault="00024EF1" w:rsidP="00024EF1">
      <w:pPr>
        <w:pStyle w:val="PL"/>
      </w:pPr>
      <w:r w:rsidRPr="00B3056F">
        <w:t xml:space="preserve">                    application/problem+json:</w:t>
      </w:r>
    </w:p>
    <w:p w14:paraId="36896E69" w14:textId="77777777" w:rsidR="00024EF1" w:rsidRPr="00B3056F" w:rsidRDefault="00024EF1" w:rsidP="00024EF1">
      <w:pPr>
        <w:pStyle w:val="PL"/>
      </w:pPr>
      <w:r w:rsidRPr="00B3056F">
        <w:t xml:space="preserve">                      schema:</w:t>
      </w:r>
    </w:p>
    <w:p w14:paraId="515D7368" w14:textId="77777777" w:rsidR="00024EF1" w:rsidRPr="00B3056F" w:rsidRDefault="00024EF1" w:rsidP="00024EF1">
      <w:pPr>
        <w:pStyle w:val="PL"/>
        <w:rPr>
          <w:lang w:eastAsia="zh-CN"/>
        </w:rPr>
      </w:pPr>
      <w:r w:rsidRPr="00B3056F">
        <w:t xml:space="preserve">                        $ref: 'TS29571_CommonData.yaml#/components/schemas/ProblemDetails'</w:t>
      </w:r>
    </w:p>
    <w:p w14:paraId="09213EA4"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5B6CD598"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794B1503" w14:textId="77777777" w:rsidR="00024EF1" w:rsidRPr="00B3056F" w:rsidRDefault="00024EF1" w:rsidP="00024EF1">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50720A67"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4205E410"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770B2110"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01004832" w14:textId="77777777" w:rsidR="00024EF1" w:rsidRDefault="00024EF1" w:rsidP="00024EF1">
      <w:pPr>
        <w:pStyle w:val="PL"/>
      </w:pPr>
      <w:r>
        <w:t xml:space="preserve">            </w:t>
      </w:r>
      <w:r>
        <w:rPr>
          <w:rFonts w:hint="eastAsia"/>
          <w:lang w:eastAsia="zh-CN"/>
        </w:rPr>
        <w:t xml:space="preserve">        </w:t>
      </w:r>
      <w:r>
        <w:t>3gpp-Sbi-Target-Nf-Id:</w:t>
      </w:r>
    </w:p>
    <w:p w14:paraId="02DE5081"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25C30A08" w14:textId="77777777" w:rsidR="00024EF1" w:rsidRDefault="00024EF1" w:rsidP="00024EF1">
      <w:pPr>
        <w:pStyle w:val="PL"/>
      </w:pPr>
      <w:r>
        <w:t xml:space="preserve">              </w:t>
      </w:r>
      <w:r>
        <w:rPr>
          <w:rFonts w:hint="eastAsia"/>
          <w:lang w:eastAsia="zh-CN"/>
        </w:rPr>
        <w:t xml:space="preserve">        </w:t>
      </w:r>
      <w:r>
        <w:t>schema:</w:t>
      </w:r>
    </w:p>
    <w:p w14:paraId="4664977A" w14:textId="77777777" w:rsidR="00024EF1" w:rsidRDefault="00024EF1" w:rsidP="00024EF1">
      <w:pPr>
        <w:pStyle w:val="PL"/>
      </w:pPr>
      <w:r>
        <w:t xml:space="preserve">                </w:t>
      </w:r>
      <w:r>
        <w:rPr>
          <w:rFonts w:hint="eastAsia"/>
          <w:lang w:eastAsia="zh-CN"/>
        </w:rPr>
        <w:t xml:space="preserve">        </w:t>
      </w:r>
      <w:r>
        <w:t>type: string</w:t>
      </w:r>
    </w:p>
    <w:bookmarkEnd w:id="5444"/>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w:t>
      </w:r>
      <w:bookmarkStart w:id="5445" w:name="_Hlk54624248"/>
      <w:r w:rsidRPr="00B3056F">
        <w:t>'307':</w:t>
      </w:r>
    </w:p>
    <w:p w14:paraId="19EEAA69" w14:textId="77777777" w:rsidR="00024EF1" w:rsidRPr="00B3056F" w:rsidRDefault="00024EF1" w:rsidP="00024EF1">
      <w:pPr>
        <w:pStyle w:val="PL"/>
      </w:pPr>
      <w:r w:rsidRPr="00B3056F">
        <w:t xml:space="preserve">                  description: </w:t>
      </w:r>
      <w:r w:rsidRPr="00B3056F">
        <w:rPr>
          <w:rFonts w:hint="eastAsia"/>
        </w:rPr>
        <w:t>Temporary Redirect</w:t>
      </w:r>
    </w:p>
    <w:p w14:paraId="740C39B6" w14:textId="77777777" w:rsidR="00024EF1" w:rsidRPr="00B3056F" w:rsidRDefault="00024EF1" w:rsidP="00024EF1">
      <w:pPr>
        <w:pStyle w:val="PL"/>
      </w:pPr>
      <w:r w:rsidRPr="00B3056F">
        <w:t xml:space="preserve">                  content:</w:t>
      </w:r>
    </w:p>
    <w:p w14:paraId="140EF2D6" w14:textId="77777777" w:rsidR="00024EF1" w:rsidRPr="00B3056F" w:rsidRDefault="00024EF1" w:rsidP="00024EF1">
      <w:pPr>
        <w:pStyle w:val="PL"/>
      </w:pPr>
      <w:r w:rsidRPr="00B3056F">
        <w:t xml:space="preserve">                    application/problem+json:</w:t>
      </w:r>
    </w:p>
    <w:p w14:paraId="1C86C134" w14:textId="77777777" w:rsidR="00024EF1" w:rsidRPr="00B3056F" w:rsidRDefault="00024EF1" w:rsidP="00024EF1">
      <w:pPr>
        <w:pStyle w:val="PL"/>
      </w:pPr>
      <w:r w:rsidRPr="00B3056F">
        <w:t xml:space="preserve">                      schema:</w:t>
      </w:r>
    </w:p>
    <w:p w14:paraId="78AEA9F9" w14:textId="77777777" w:rsidR="00024EF1" w:rsidRPr="00B3056F" w:rsidRDefault="00024EF1" w:rsidP="00024EF1">
      <w:pPr>
        <w:pStyle w:val="PL"/>
        <w:rPr>
          <w:lang w:eastAsia="zh-CN"/>
        </w:rPr>
      </w:pPr>
      <w:r w:rsidRPr="00B3056F">
        <w:t xml:space="preserve">                        $ref: 'TS29571_CommonData.yaml#/components/schemas/ProblemDetails'</w:t>
      </w:r>
    </w:p>
    <w:p w14:paraId="5FBBBD9A"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4065986F"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1495ABD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4CEE6F49"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723019F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3A61C9EA"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548BE91A" w14:textId="77777777" w:rsidR="00024EF1" w:rsidRDefault="00024EF1" w:rsidP="00024EF1">
      <w:pPr>
        <w:pStyle w:val="PL"/>
      </w:pPr>
      <w:r>
        <w:t xml:space="preserve">            </w:t>
      </w:r>
      <w:r>
        <w:rPr>
          <w:rFonts w:hint="eastAsia"/>
          <w:lang w:eastAsia="zh-CN"/>
        </w:rPr>
        <w:t xml:space="preserve">        </w:t>
      </w:r>
      <w:r>
        <w:t>3gpp-Sbi-Target-Nf-Id:</w:t>
      </w:r>
    </w:p>
    <w:p w14:paraId="167A7525"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72ECD917" w14:textId="77777777" w:rsidR="00024EF1" w:rsidRDefault="00024EF1" w:rsidP="00024EF1">
      <w:pPr>
        <w:pStyle w:val="PL"/>
      </w:pPr>
      <w:r>
        <w:t xml:space="preserve">              </w:t>
      </w:r>
      <w:r>
        <w:rPr>
          <w:rFonts w:hint="eastAsia"/>
          <w:lang w:eastAsia="zh-CN"/>
        </w:rPr>
        <w:t xml:space="preserve">        </w:t>
      </w:r>
      <w:r>
        <w:t>schema:</w:t>
      </w:r>
    </w:p>
    <w:p w14:paraId="03514098" w14:textId="77777777" w:rsidR="00024EF1" w:rsidRDefault="00024EF1" w:rsidP="00024EF1">
      <w:pPr>
        <w:pStyle w:val="PL"/>
      </w:pPr>
      <w:r>
        <w:t xml:space="preserve">                </w:t>
      </w:r>
      <w:r>
        <w:rPr>
          <w:rFonts w:hint="eastAsia"/>
          <w:lang w:eastAsia="zh-CN"/>
        </w:rPr>
        <w:t xml:space="preserve">        </w:t>
      </w:r>
      <w:r>
        <w:t>type: string</w:t>
      </w:r>
    </w:p>
    <w:p w14:paraId="5F27B6CC" w14:textId="77777777" w:rsidR="00024EF1" w:rsidRPr="00B3056F" w:rsidRDefault="00024EF1" w:rsidP="00024EF1">
      <w:pPr>
        <w:pStyle w:val="PL"/>
      </w:pPr>
      <w:r w:rsidRPr="00B3056F">
        <w:t xml:space="preserve">                '308':</w:t>
      </w:r>
    </w:p>
    <w:p w14:paraId="119C9711" w14:textId="77777777" w:rsidR="00024EF1" w:rsidRPr="00B3056F" w:rsidRDefault="00024EF1" w:rsidP="00024EF1">
      <w:pPr>
        <w:pStyle w:val="PL"/>
      </w:pPr>
      <w:r w:rsidRPr="00B3056F">
        <w:t xml:space="preserve">                  description: Permanent Redirect</w:t>
      </w:r>
    </w:p>
    <w:p w14:paraId="3F5C2152" w14:textId="77777777" w:rsidR="00024EF1" w:rsidRPr="00B3056F" w:rsidRDefault="00024EF1" w:rsidP="00024EF1">
      <w:pPr>
        <w:pStyle w:val="PL"/>
      </w:pPr>
      <w:r w:rsidRPr="00B3056F">
        <w:t xml:space="preserve">                  content:</w:t>
      </w:r>
    </w:p>
    <w:p w14:paraId="4C771ED4" w14:textId="77777777" w:rsidR="00024EF1" w:rsidRPr="00B3056F" w:rsidRDefault="00024EF1" w:rsidP="00024EF1">
      <w:pPr>
        <w:pStyle w:val="PL"/>
      </w:pPr>
      <w:r w:rsidRPr="00B3056F">
        <w:t xml:space="preserve">                    application/problem+json:</w:t>
      </w:r>
    </w:p>
    <w:p w14:paraId="10E69544" w14:textId="77777777" w:rsidR="00024EF1" w:rsidRPr="00B3056F" w:rsidRDefault="00024EF1" w:rsidP="00024EF1">
      <w:pPr>
        <w:pStyle w:val="PL"/>
      </w:pPr>
      <w:r w:rsidRPr="00B3056F">
        <w:t xml:space="preserve">                      schema:</w:t>
      </w:r>
    </w:p>
    <w:p w14:paraId="78F91AE8" w14:textId="77777777" w:rsidR="00024EF1" w:rsidRPr="00B3056F" w:rsidRDefault="00024EF1" w:rsidP="00024EF1">
      <w:pPr>
        <w:pStyle w:val="PL"/>
        <w:rPr>
          <w:lang w:eastAsia="zh-CN"/>
        </w:rPr>
      </w:pPr>
      <w:r w:rsidRPr="00B3056F">
        <w:t xml:space="preserve">                        $ref: 'TS29571_CommonData.yaml#/components/schemas/ProblemDetails'</w:t>
      </w:r>
    </w:p>
    <w:p w14:paraId="078A21E2" w14:textId="77777777" w:rsidR="00024EF1" w:rsidRPr="00B3056F" w:rsidRDefault="00024EF1" w:rsidP="00024EF1">
      <w:pPr>
        <w:pStyle w:val="PL"/>
      </w:pPr>
      <w:r w:rsidRPr="00B3056F">
        <w:t xml:space="preserve">          </w:t>
      </w:r>
      <w:r w:rsidRPr="00B3056F">
        <w:rPr>
          <w:rFonts w:hint="eastAsia"/>
          <w:lang w:eastAsia="zh-CN"/>
        </w:rPr>
        <w:t xml:space="preserve">        </w:t>
      </w:r>
      <w:r w:rsidRPr="00B3056F">
        <w:t>headers:</w:t>
      </w:r>
    </w:p>
    <w:p w14:paraId="59428848" w14:textId="77777777" w:rsidR="00024EF1" w:rsidRPr="00B3056F" w:rsidRDefault="00024EF1" w:rsidP="00024EF1">
      <w:pPr>
        <w:pStyle w:val="PL"/>
      </w:pPr>
      <w:r w:rsidRPr="00B3056F">
        <w:t xml:space="preserve">            </w:t>
      </w:r>
      <w:r w:rsidRPr="00B3056F">
        <w:rPr>
          <w:rFonts w:hint="eastAsia"/>
          <w:lang w:eastAsia="zh-CN"/>
        </w:rPr>
        <w:t xml:space="preserve">        </w:t>
      </w:r>
      <w:r w:rsidRPr="00B3056F">
        <w:t>Location:</w:t>
      </w:r>
    </w:p>
    <w:p w14:paraId="6873204C" w14:textId="77777777" w:rsidR="00024EF1" w:rsidRPr="00B3056F" w:rsidRDefault="00024EF1" w:rsidP="00024EF1">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23AB0443" w14:textId="77777777" w:rsidR="00024EF1" w:rsidRPr="00B3056F" w:rsidRDefault="00024EF1" w:rsidP="00024EF1">
      <w:pPr>
        <w:pStyle w:val="PL"/>
      </w:pPr>
      <w:r w:rsidRPr="00B3056F">
        <w:t xml:space="preserve">              </w:t>
      </w:r>
      <w:r w:rsidRPr="00B3056F">
        <w:rPr>
          <w:rFonts w:hint="eastAsia"/>
          <w:lang w:eastAsia="zh-CN"/>
        </w:rPr>
        <w:t xml:space="preserve">        </w:t>
      </w:r>
      <w:r w:rsidRPr="00B3056F">
        <w:t>required: true</w:t>
      </w:r>
    </w:p>
    <w:p w14:paraId="72CF5375" w14:textId="77777777" w:rsidR="00024EF1" w:rsidRPr="00B3056F" w:rsidRDefault="00024EF1" w:rsidP="00024EF1">
      <w:pPr>
        <w:pStyle w:val="PL"/>
      </w:pPr>
      <w:r w:rsidRPr="00B3056F">
        <w:t xml:space="preserve">              </w:t>
      </w:r>
      <w:r w:rsidRPr="00B3056F">
        <w:rPr>
          <w:rFonts w:hint="eastAsia"/>
          <w:lang w:eastAsia="zh-CN"/>
        </w:rPr>
        <w:t xml:space="preserve">        </w:t>
      </w:r>
      <w:r w:rsidRPr="00B3056F">
        <w:t>schema:</w:t>
      </w:r>
    </w:p>
    <w:p w14:paraId="16C19688" w14:textId="77777777" w:rsidR="00024EF1" w:rsidRDefault="00024EF1" w:rsidP="00024EF1">
      <w:pPr>
        <w:pStyle w:val="PL"/>
      </w:pPr>
      <w:r w:rsidRPr="00B3056F">
        <w:t xml:space="preserve">                </w:t>
      </w:r>
      <w:r w:rsidRPr="00B3056F">
        <w:rPr>
          <w:rFonts w:hint="eastAsia"/>
          <w:lang w:eastAsia="zh-CN"/>
        </w:rPr>
        <w:t xml:space="preserve">        </w:t>
      </w:r>
      <w:r w:rsidRPr="00B3056F">
        <w:t>type: string</w:t>
      </w:r>
    </w:p>
    <w:p w14:paraId="1BB8AFF5" w14:textId="77777777" w:rsidR="00024EF1" w:rsidRDefault="00024EF1" w:rsidP="00024EF1">
      <w:pPr>
        <w:pStyle w:val="PL"/>
      </w:pPr>
      <w:r>
        <w:t xml:space="preserve">            </w:t>
      </w:r>
      <w:r>
        <w:rPr>
          <w:rFonts w:hint="eastAsia"/>
          <w:lang w:eastAsia="zh-CN"/>
        </w:rPr>
        <w:t xml:space="preserve">        </w:t>
      </w:r>
      <w:r>
        <w:t>3gpp-Sbi-Target-Nf-Id:</w:t>
      </w:r>
    </w:p>
    <w:p w14:paraId="17430799" w14:textId="77777777" w:rsidR="00024EF1" w:rsidRDefault="00024EF1" w:rsidP="00024EF1">
      <w:pPr>
        <w:pStyle w:val="PL"/>
        <w:rPr>
          <w:lang w:eastAsia="zh-CN"/>
        </w:rPr>
      </w:pPr>
      <w:r>
        <w:rPr>
          <w:rFonts w:hint="eastAsia"/>
          <w:lang w:eastAsia="zh-CN"/>
        </w:rPr>
        <w:t xml:space="preserve">                      </w:t>
      </w:r>
      <w:r>
        <w:t>description: 'Identifier of target NF (service) instance towards which the notification is redirected'</w:t>
      </w:r>
    </w:p>
    <w:p w14:paraId="018737E7" w14:textId="77777777" w:rsidR="00024EF1" w:rsidRDefault="00024EF1" w:rsidP="00024EF1">
      <w:pPr>
        <w:pStyle w:val="PL"/>
      </w:pPr>
      <w:r>
        <w:t xml:space="preserve">              </w:t>
      </w:r>
      <w:r>
        <w:rPr>
          <w:rFonts w:hint="eastAsia"/>
          <w:lang w:eastAsia="zh-CN"/>
        </w:rPr>
        <w:t xml:space="preserve">        </w:t>
      </w:r>
      <w:r>
        <w:t>schema:</w:t>
      </w:r>
    </w:p>
    <w:p w14:paraId="3B7838B0" w14:textId="77777777" w:rsidR="00024EF1" w:rsidRDefault="00024EF1" w:rsidP="00024EF1">
      <w:pPr>
        <w:pStyle w:val="PL"/>
      </w:pPr>
      <w:r>
        <w:t xml:space="preserve">                </w:t>
      </w:r>
      <w:r>
        <w:rPr>
          <w:rFonts w:hint="eastAsia"/>
          <w:lang w:eastAsia="zh-CN"/>
        </w:rPr>
        <w:t xml:space="preserve">        </w:t>
      </w:r>
      <w:r>
        <w:t>type: string</w:t>
      </w:r>
    </w:p>
    <w:bookmarkEnd w:id="5445"/>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2663F9DF" w14:textId="77777777" w:rsidR="00EF45DA" w:rsidRPr="00B3056F" w:rsidRDefault="00EF45DA" w:rsidP="00EF45DA">
      <w:pPr>
        <w:pStyle w:val="PL"/>
      </w:pPr>
      <w:r w:rsidRPr="00B3056F">
        <w:t xml:space="preserve">            $ref: 'TS29571_CommonData.yaml#/components/schemas/NfSetId'</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7777777" w:rsidR="00EF45DA" w:rsidRPr="00B3056F" w:rsidRDefault="00EF45DA" w:rsidP="00EF45DA">
      <w:pPr>
        <w:pStyle w:val="PL"/>
      </w:pPr>
      <w:r w:rsidRPr="00B3056F">
        <w:t xml:space="preserve">          type: string</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645E5755" w14:textId="77777777" w:rsidR="00134088" w:rsidRPr="00B3056F" w:rsidRDefault="00134088" w:rsidP="00134088">
      <w:pPr>
        <w:pStyle w:val="PL"/>
        <w:rPr>
          <w:lang w:eastAsia="zh-CN"/>
        </w:rPr>
      </w:pPr>
      <w:r>
        <w:t xml:space="preserve">          default: false</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7BD21041" w14:textId="583A104D" w:rsidR="00134088" w:rsidRPr="00B3056F" w:rsidRDefault="00134088" w:rsidP="00134088">
      <w:pPr>
        <w:pStyle w:val="PL"/>
        <w:rPr>
          <w:lang w:eastAsia="zh-CN"/>
        </w:rPr>
      </w:pPr>
      <w:r>
        <w:rPr>
          <w:lang w:eastAsia="zh-CN"/>
        </w:rPr>
        <w:t xml:space="preserve">        </w:t>
      </w:r>
      <w:r>
        <w:t>noEeSubscriptionInd:</w:t>
      </w:r>
    </w:p>
    <w:p w14:paraId="44C68739" w14:textId="77777777" w:rsidR="00134088" w:rsidRPr="00B3056F" w:rsidRDefault="00134088" w:rsidP="00134088">
      <w:pPr>
        <w:pStyle w:val="PL"/>
        <w:rPr>
          <w:lang w:eastAsia="zh-CN"/>
        </w:rPr>
      </w:pPr>
      <w:r w:rsidRPr="00B3056F">
        <w:t xml:space="preserve">          type: boolean</w:t>
      </w:r>
    </w:p>
    <w:p w14:paraId="0F3E680E" w14:textId="77777777" w:rsidR="00134088" w:rsidRPr="00B3056F" w:rsidRDefault="00134088" w:rsidP="00134088">
      <w:pPr>
        <w:pStyle w:val="PL"/>
        <w:rPr>
          <w:lang w:eastAsia="zh-CN"/>
        </w:rPr>
      </w:pPr>
      <w:r>
        <w:t xml:space="preserve">          default: false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77777777" w:rsidR="00EF45DA" w:rsidRPr="00B3056F" w:rsidRDefault="00EF45DA" w:rsidP="00EF45DA">
      <w:pPr>
        <w:pStyle w:val="PL"/>
      </w:pPr>
      <w:r w:rsidRPr="00B3056F">
        <w:t xml:space="preserve">          type: string</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4CDD0CB3" w14:textId="77777777" w:rsidR="00531BCB" w:rsidRDefault="00C60DD4" w:rsidP="00531BCB">
      <w:pPr>
        <w:pStyle w:val="PL"/>
        <w:rPr>
          <w:lang w:val="en-US"/>
        </w:rPr>
      </w:pPr>
      <w:r>
        <w:rPr>
          <w:lang w:val="en-US"/>
        </w:rPr>
        <w:t xml:space="preserve">          $ref: 'TS29503_Nudm_SDM.yaml#/components/schemas/ContextInfo'</w:t>
      </w: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B3056F" w:rsidRDefault="00EF45DA" w:rsidP="00EF45DA">
      <w:pPr>
        <w:pStyle w:val="PL"/>
        <w:rPr>
          <w:b/>
        </w:rPr>
      </w:pPr>
      <w:r w:rsidRPr="00B3056F">
        <w:t xml:space="preserve">          $ref: '#/components/schemas/</w:t>
      </w:r>
      <w:r w:rsidRPr="00B3056F">
        <w:rPr>
          <w:rFonts w:cs="Arial"/>
          <w:color w:val="000000"/>
        </w:rPr>
        <w:t>RegistrationReason</w:t>
      </w:r>
      <w:r w:rsidRPr="00B3056F">
        <w:t>'</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bookmarkEnd w:id="5438"/>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EF45DA">
      <w:pPr>
        <w:pStyle w:val="Heading2"/>
      </w:pPr>
      <w:bookmarkStart w:id="5446" w:name="_Toc27585641"/>
      <w:bookmarkStart w:id="5447" w:name="_Toc36457664"/>
      <w:bookmarkStart w:id="5448" w:name="_Toc45028583"/>
      <w:bookmarkStart w:id="5449" w:name="_Toc45029418"/>
      <w:bookmarkStart w:id="5450" w:name="_Toc51868181"/>
      <w:bookmarkStart w:id="5451" w:name="_Toc58582828"/>
      <w:bookmarkStart w:id="5452" w:name="_Toc11338880"/>
      <w:bookmarkStart w:id="5453" w:name="_Hlk9329729"/>
      <w:r w:rsidRPr="00B3056F">
        <w:t>A.4</w:t>
      </w:r>
      <w:r w:rsidRPr="00B3056F">
        <w:tab/>
        <w:t>Nudm_UEAU API</w:t>
      </w:r>
      <w:bookmarkEnd w:id="5446"/>
      <w:bookmarkEnd w:id="5447"/>
      <w:bookmarkEnd w:id="5448"/>
      <w:bookmarkEnd w:id="5449"/>
      <w:bookmarkEnd w:id="5450"/>
      <w:bookmarkEnd w:id="5451"/>
    </w:p>
    <w:p w14:paraId="7E48880F" w14:textId="77777777" w:rsidR="00EF45DA" w:rsidRPr="00B3056F" w:rsidRDefault="00EF45DA" w:rsidP="00EF45DA">
      <w:pPr>
        <w:pStyle w:val="PL"/>
      </w:pPr>
      <w:bookmarkStart w:id="5454" w:name="_Hlk34149377"/>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23997A1E" w:rsidR="00EF45DA" w:rsidRPr="00B3056F" w:rsidRDefault="00EF45DA" w:rsidP="00EF45DA">
      <w:pPr>
        <w:pStyle w:val="PL"/>
        <w:rPr>
          <w:lang w:val="en-US"/>
        </w:rPr>
      </w:pPr>
      <w:r w:rsidRPr="00B3056F">
        <w:rPr>
          <w:lang w:val="en-US"/>
        </w:rPr>
        <w:t xml:space="preserve">  version: '1.1.</w:t>
      </w:r>
      <w:r w:rsidR="00B81C33">
        <w:rPr>
          <w:lang w:val="en-US"/>
        </w:rPr>
        <w:t>2</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77777777" w:rsidR="00EF45DA" w:rsidRPr="00B3056F" w:rsidRDefault="00EF45DA" w:rsidP="00EF45DA">
      <w:pPr>
        <w:pStyle w:val="PL"/>
      </w:pPr>
      <w:r w:rsidRPr="00B3056F">
        <w:t xml:space="preserve">    </w:t>
      </w:r>
      <w:r w:rsidRPr="00B3056F">
        <w:rPr>
          <w:lang w:val="en-US"/>
        </w:rPr>
        <w:t>UDM UE Authentication Service</w:t>
      </w:r>
      <w:r w:rsidRPr="00B3056F">
        <w:t>.</w:t>
      </w:r>
    </w:p>
    <w:p w14:paraId="15F794A9" w14:textId="77777777" w:rsidR="00EF45DA" w:rsidRPr="00B3056F" w:rsidRDefault="00EF45DA" w:rsidP="00EF45DA">
      <w:pPr>
        <w:pStyle w:val="PL"/>
      </w:pPr>
      <w:r w:rsidRPr="00B3056F">
        <w:t xml:space="preserve">    © 2020, 3GPP Organizational Partners (ARIB, ATIS, CCSA, ETSI, TSDSI, TTA, TTC).</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1EEA44B"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75EE8FB9" w14:textId="77777777" w:rsidR="006F5FFF" w:rsidRPr="006A7EE2" w:rsidRDefault="006F5FFF" w:rsidP="006F5FFF">
      <w:pPr>
        <w:pStyle w:val="PL"/>
        <w:rPr>
          <w:lang w:val="en-US"/>
        </w:rPr>
      </w:pPr>
      <w:r w:rsidRPr="003B2883">
        <w:t xml:space="preserve">          default: false</w:t>
      </w:r>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B3056F" w:rsidRDefault="00EF45DA" w:rsidP="00EF45DA">
      <w:pPr>
        <w:pStyle w:val="PL"/>
        <w:rPr>
          <w:lang w:val="en-US"/>
        </w:rPr>
      </w:pPr>
      <w:r w:rsidRPr="00B3056F">
        <w:rPr>
          <w:lang w:val="en-US"/>
        </w:rPr>
        <w:t xml:space="preserve">          - IMS_AKA</w:t>
      </w:r>
    </w:p>
    <w:p w14:paraId="79D04367" w14:textId="77777777" w:rsidR="00C02E47" w:rsidRDefault="00EF45DA" w:rsidP="00C02E47">
      <w:pPr>
        <w:pStyle w:val="PL"/>
        <w:rPr>
          <w:lang w:val="sv-SE"/>
        </w:rPr>
      </w:pPr>
      <w:r w:rsidRPr="00B3056F">
        <w:rPr>
          <w:lang w:val="en-US"/>
        </w:rPr>
        <w:t xml:space="preserve">          - GBA_AKA</w:t>
      </w:r>
    </w:p>
    <w:p w14:paraId="741B67F8" w14:textId="45B6CC51" w:rsidR="00EF45DA" w:rsidRPr="00B3056F" w:rsidRDefault="00C02E47" w:rsidP="00C02E47">
      <w:pPr>
        <w:pStyle w:val="PL"/>
        <w:rPr>
          <w:lang w:val="en-US"/>
        </w:rPr>
      </w:pPr>
      <w:r>
        <w:rPr>
          <w:lang w:val="sv-SE"/>
        </w:rPr>
        <w:t xml:space="preserve">          - UMTS_AKA</w:t>
      </w:r>
    </w:p>
    <w:p w14:paraId="5A707826" w14:textId="77777777" w:rsidR="00EF45DA" w:rsidRPr="00B3056F" w:rsidRDefault="00EF45DA" w:rsidP="00EF45DA">
      <w:pPr>
        <w:pStyle w:val="PL"/>
        <w:rPr>
          <w:lang w:val="en-US"/>
        </w:rPr>
      </w:pPr>
      <w:r w:rsidRPr="00B3056F">
        <w:rPr>
          <w:lang w:val="en-US"/>
        </w:rPr>
        <w:t xml:space="preserve">        -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bookmarkEnd w:id="5454"/>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EF45DA">
      <w:pPr>
        <w:pStyle w:val="Heading2"/>
      </w:pPr>
      <w:bookmarkStart w:id="5455" w:name="_Toc11338881"/>
      <w:bookmarkStart w:id="5456" w:name="_Toc27585642"/>
      <w:bookmarkStart w:id="5457" w:name="_Toc36457665"/>
      <w:bookmarkStart w:id="5458" w:name="_Toc45028584"/>
      <w:bookmarkStart w:id="5459" w:name="_Toc45029419"/>
      <w:bookmarkStart w:id="5460" w:name="_Toc51868182"/>
      <w:bookmarkStart w:id="5461" w:name="_Toc58582829"/>
      <w:bookmarkStart w:id="5462" w:name="_Hlk9329844"/>
      <w:bookmarkEnd w:id="5452"/>
      <w:bookmarkEnd w:id="5453"/>
      <w:r w:rsidRPr="00B3056F">
        <w:t>A.5</w:t>
      </w:r>
      <w:r w:rsidRPr="00B3056F">
        <w:tab/>
        <w:t>Nudm_EE API</w:t>
      </w:r>
      <w:bookmarkEnd w:id="5455"/>
      <w:bookmarkEnd w:id="5456"/>
      <w:bookmarkEnd w:id="5457"/>
      <w:bookmarkEnd w:id="5458"/>
      <w:bookmarkEnd w:id="5459"/>
      <w:bookmarkEnd w:id="5460"/>
      <w:bookmarkEnd w:id="5461"/>
    </w:p>
    <w:p w14:paraId="4DF31E95" w14:textId="77777777" w:rsidR="00EF45DA" w:rsidRPr="00B3056F" w:rsidRDefault="00EF45DA" w:rsidP="00EF45DA">
      <w:pPr>
        <w:pStyle w:val="PL"/>
        <w:rPr>
          <w:lang w:val="en-US"/>
        </w:rPr>
      </w:pPr>
      <w:bookmarkStart w:id="5463" w:name="_Hlk34158461"/>
      <w:bookmarkStart w:id="5464" w:name="_Hlk512418119"/>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3EF76444" w:rsidR="00EF45DA" w:rsidRPr="00B3056F" w:rsidRDefault="00EF45DA" w:rsidP="00EF45DA">
      <w:pPr>
        <w:pStyle w:val="PL"/>
        <w:rPr>
          <w:lang w:val="en-US"/>
        </w:rPr>
      </w:pPr>
      <w:r w:rsidRPr="00B3056F">
        <w:rPr>
          <w:lang w:val="en-US"/>
        </w:rPr>
        <w:t xml:space="preserve">  version: '1.1.</w:t>
      </w:r>
      <w:r w:rsidR="00B81C33">
        <w:rPr>
          <w:lang w:val="en-US"/>
        </w:rPr>
        <w:t>1</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bookmarkEnd w:id="5462"/>
    <w:p w14:paraId="0D2A7F3D" w14:textId="77777777" w:rsidR="00EF45DA" w:rsidRPr="00B3056F" w:rsidRDefault="00EF45DA" w:rsidP="00EF45DA">
      <w:pPr>
        <w:pStyle w:val="PL"/>
      </w:pPr>
      <w:r w:rsidRPr="00B3056F">
        <w:rPr>
          <w:lang w:val="en-US"/>
        </w:rPr>
        <w:t xml:space="preserve">  description: </w:t>
      </w:r>
      <w:r w:rsidRPr="00B3056F">
        <w:t>|</w:t>
      </w:r>
    </w:p>
    <w:p w14:paraId="325FF983" w14:textId="77777777" w:rsidR="00EF45DA" w:rsidRPr="00B3056F" w:rsidRDefault="00EF45DA" w:rsidP="00EF45DA">
      <w:pPr>
        <w:pStyle w:val="PL"/>
      </w:pPr>
      <w:r w:rsidRPr="00B3056F">
        <w:t xml:space="preserve">    </w:t>
      </w:r>
      <w:r w:rsidRPr="00B3056F">
        <w:rPr>
          <w:lang w:val="en-US"/>
        </w:rPr>
        <w:t>Nudm Event Exposure Service</w:t>
      </w:r>
      <w:r w:rsidRPr="00B3056F">
        <w:t>.</w:t>
      </w:r>
    </w:p>
    <w:p w14:paraId="26F3F2D4" w14:textId="77777777" w:rsidR="00EF45DA" w:rsidRPr="00B3056F" w:rsidRDefault="00EF45DA" w:rsidP="00EF45DA">
      <w:pPr>
        <w:pStyle w:val="PL"/>
      </w:pPr>
      <w:r w:rsidRPr="00B3056F">
        <w:t xml:space="preserve">    © 2020, 3GPP Organizational Partners (ARIB, ATIS, CCSA, ETSI, TSDSI, TTA, TTC).</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33CE5806"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659519BC" w14:textId="77777777" w:rsidR="00EF45DA" w:rsidRPr="00B3056F" w:rsidRDefault="00EF45DA" w:rsidP="00EF45DA">
      <w:pPr>
        <w:pStyle w:val="PL"/>
        <w:rPr>
          <w:lang w:val="en-US"/>
        </w:rPr>
      </w:pPr>
      <w:r w:rsidRPr="00B3056F">
        <w:rPr>
          <w:lang w:val="en-US"/>
        </w:rPr>
        <w:t xml:space="preserve">  url: 'http://www.3gpp.org/ftp/Specs/archive/29_series/29.503/'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49F93510" w14:textId="77777777" w:rsidR="004E3A0D" w:rsidRDefault="004E3A0D" w:rsidP="004E3A0D">
      <w:pPr>
        <w:pStyle w:val="PL"/>
        <w:rPr>
          <w:lang w:val="en-US"/>
        </w:rPr>
      </w:pPr>
      <w:r>
        <w:rPr>
          <w:lang w:val="en-US"/>
        </w:rPr>
        <w:t xml:space="preserve">          type: string</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$ref: '#/components/schemas/C</w:t>
      </w:r>
      <w:r w:rsidRPr="00B3056F">
        <w:rPr>
          <w:rFonts w:ascii="Courier New" w:eastAsia="DengXian" w:hAnsi="Courier New" w:hint="eastAsia"/>
          <w:noProof/>
          <w:sz w:val="16"/>
          <w:lang w:val="en-US" w:eastAsia="zh-CN"/>
        </w:rPr>
        <w:t>mInfo</w:t>
      </w:r>
      <w:r w:rsidRPr="00B3056F">
        <w:rPr>
          <w:rFonts w:ascii="Courier New" w:eastAsia="DengXian" w:hAnsi="Courier New"/>
          <w:noProof/>
          <w:sz w:val="16"/>
          <w:lang w:val="en-US"/>
        </w:rPr>
        <w:t>Report'</w:t>
      </w:r>
    </w:p>
    <w:p w14:paraId="3E98645A" w14:textId="77777777" w:rsidR="00EF45DA" w:rsidRPr="00B3056F" w:rsidRDefault="00EF45DA" w:rsidP="00EF45DA">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w:t>
      </w:r>
      <w:r w:rsidRPr="00B3056F">
        <w:rPr>
          <w:rFonts w:ascii="Courier New" w:eastAsia="DengXian" w:hAnsi="Courier New" w:hint="eastAsia"/>
          <w:noProof/>
          <w:sz w:val="16"/>
        </w:rPr>
        <w:t>CmInfoReport</w:t>
      </w:r>
      <w:r w:rsidRPr="00B3056F">
        <w:rPr>
          <w:rFonts w:ascii="Courier New" w:eastAsia="DengXian" w:hAnsi="Courier New"/>
          <w:noProof/>
          <w:sz w:val="16"/>
        </w:rPr>
        <w:t>:</w:t>
      </w:r>
    </w:p>
    <w:p w14:paraId="74CBBC9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eastAsia="zh-CN"/>
        </w:rPr>
      </w:pPr>
      <w:r w:rsidRPr="00B3056F">
        <w:rPr>
          <w:rFonts w:ascii="Courier New" w:eastAsia="DengXian" w:hAnsi="Courier New"/>
          <w:noProof/>
          <w:sz w:val="16"/>
          <w:lang w:val="en-US"/>
        </w:rPr>
        <w:t xml:space="preserve">      type: object</w:t>
      </w:r>
    </w:p>
    <w:p w14:paraId="470F5356"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required:</w:t>
      </w:r>
    </w:p>
    <w:p w14:paraId="6A88D1C5"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w:t>
      </w:r>
      <w:r w:rsidRPr="00B3056F">
        <w:rPr>
          <w:rFonts w:ascii="Courier New" w:eastAsia="DengXian" w:hAnsi="Courier New" w:hint="eastAsia"/>
          <w:noProof/>
          <w:sz w:val="16"/>
          <w:lang w:val="en-US"/>
        </w:rPr>
        <w:t>new</w:t>
      </w:r>
      <w:r w:rsidRPr="00B3056F">
        <w:rPr>
          <w:rFonts w:ascii="Courier New" w:eastAsia="DengXian" w:hAnsi="Courier New"/>
          <w:noProof/>
          <w:sz w:val="16"/>
          <w:lang w:val="en-US"/>
        </w:rPr>
        <w:t>C</w:t>
      </w:r>
      <w:r w:rsidRPr="00B3056F">
        <w:rPr>
          <w:rFonts w:ascii="Courier New" w:eastAsia="DengXian" w:hAnsi="Courier New" w:hint="eastAsia"/>
          <w:noProof/>
          <w:sz w:val="16"/>
          <w:lang w:val="en-US"/>
        </w:rPr>
        <w:t>mInfoList</w:t>
      </w:r>
    </w:p>
    <w:p w14:paraId="5FED9084" w14:textId="77777777" w:rsidR="00623748" w:rsidRDefault="00623748" w:rsidP="006237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71DE0D4D"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EventReportMode:</w:t>
      </w:r>
    </w:p>
    <w:p w14:paraId="6EB141D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anyOf:</w:t>
      </w:r>
    </w:p>
    <w:p w14:paraId="213737D0"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type: string</w:t>
      </w:r>
    </w:p>
    <w:p w14:paraId="5E64D94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enum:</w:t>
      </w:r>
    </w:p>
    <w:p w14:paraId="5DF0C499"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PERIODIC</w:t>
      </w:r>
    </w:p>
    <w:p w14:paraId="78B2FDD1"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bookmarkEnd w:id="5463"/>
    <w:p w14:paraId="385BED53" w14:textId="77777777" w:rsidR="00EF45DA" w:rsidRPr="00B3056F" w:rsidRDefault="00EF45DA" w:rsidP="00EF45DA">
      <w:pPr>
        <w:pStyle w:val="PL"/>
        <w:rPr>
          <w:lang w:val="en-US"/>
        </w:rPr>
      </w:pPr>
    </w:p>
    <w:bookmarkEnd w:id="5464"/>
    <w:p w14:paraId="39AC4AF1" w14:textId="77777777" w:rsidR="00EF45DA" w:rsidRPr="00B3056F" w:rsidRDefault="00EF45DA" w:rsidP="00EF45DA">
      <w:r w:rsidRPr="00B3056F">
        <w:br w:type="page"/>
      </w:r>
    </w:p>
    <w:p w14:paraId="21C3C576" w14:textId="77777777" w:rsidR="00EF45DA" w:rsidRPr="00B3056F" w:rsidRDefault="00EF45DA" w:rsidP="00EF45DA">
      <w:pPr>
        <w:pStyle w:val="Heading2"/>
      </w:pPr>
      <w:bookmarkStart w:id="5465" w:name="_Toc11338882"/>
      <w:bookmarkStart w:id="5466" w:name="_Toc27585643"/>
      <w:bookmarkStart w:id="5467" w:name="_Toc36457666"/>
      <w:bookmarkStart w:id="5468" w:name="_Toc45028585"/>
      <w:bookmarkStart w:id="5469" w:name="_Toc45029420"/>
      <w:bookmarkStart w:id="5470" w:name="_Toc51868183"/>
      <w:bookmarkStart w:id="5471" w:name="_Toc58582830"/>
      <w:bookmarkStart w:id="5472" w:name="_Hlk9329919"/>
      <w:r w:rsidRPr="00B3056F">
        <w:t>A.6</w:t>
      </w:r>
      <w:r w:rsidRPr="00B3056F">
        <w:tab/>
        <w:t>Nudm_PP API</w:t>
      </w:r>
      <w:bookmarkEnd w:id="5465"/>
      <w:bookmarkEnd w:id="5466"/>
      <w:bookmarkEnd w:id="5467"/>
      <w:bookmarkEnd w:id="5468"/>
      <w:bookmarkEnd w:id="5469"/>
      <w:bookmarkEnd w:id="5470"/>
      <w:bookmarkEnd w:id="5471"/>
    </w:p>
    <w:p w14:paraId="6E7B0566" w14:textId="77777777" w:rsidR="00EF45DA" w:rsidRPr="00B3056F" w:rsidRDefault="00EF45DA" w:rsidP="00EF45DA">
      <w:pPr>
        <w:pStyle w:val="PL"/>
      </w:pPr>
      <w:bookmarkStart w:id="5473" w:name="_Hlk34202315"/>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E13B76C" w:rsidR="00EF45DA" w:rsidRPr="00B3056F" w:rsidRDefault="00EF45DA" w:rsidP="00EF45DA">
      <w:pPr>
        <w:pStyle w:val="PL"/>
      </w:pPr>
      <w:r w:rsidRPr="00B3056F">
        <w:t xml:space="preserve">  version: '1.1.</w:t>
      </w:r>
      <w:r w:rsidR="00B81C33">
        <w:t>2</w:t>
      </w:r>
      <w:r w:rsidRPr="00B3056F">
        <w:t>'</w:t>
      </w:r>
    </w:p>
    <w:p w14:paraId="4D4E96E6" w14:textId="77777777" w:rsidR="00EF45DA" w:rsidRPr="00B3056F" w:rsidRDefault="00EF45DA" w:rsidP="00EF45DA">
      <w:pPr>
        <w:pStyle w:val="PL"/>
      </w:pPr>
      <w:r w:rsidRPr="00B3056F">
        <w:t xml:space="preserve">  title: 'Nudm_PP'</w:t>
      </w:r>
    </w:p>
    <w:bookmarkEnd w:id="5472"/>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77777777" w:rsidR="00EF45DA" w:rsidRPr="00B3056F" w:rsidRDefault="00EF45DA" w:rsidP="00EF45DA">
      <w:pPr>
        <w:pStyle w:val="PL"/>
      </w:pPr>
      <w:r w:rsidRPr="00B3056F">
        <w:t xml:space="preserve">    © 2020,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25706A86"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338F280D" w14:textId="77777777" w:rsidR="00EF45DA" w:rsidRPr="00B3056F" w:rsidRDefault="00EF45DA" w:rsidP="00EF45DA">
      <w:pPr>
        <w:pStyle w:val="PL"/>
      </w:pPr>
      <w:r w:rsidRPr="00B3056F">
        <w:t xml:space="preserve">            $ref: 'TS29503_Nudm_SDM.yaml#/components/schemas/ExtGroupId'</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3056F">
        <w:rPr>
          <w:rFonts w:ascii="Courier New" w:hAnsi="Courier New"/>
          <w:noProof/>
          <w:sz w:val="16"/>
        </w:rPr>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bookmarkEnd w:id="5473"/>
    <w:p w14:paraId="4ADA35E6" w14:textId="77777777" w:rsidR="00EF45DA" w:rsidRPr="00B3056F" w:rsidRDefault="00EF45DA" w:rsidP="00EF45DA">
      <w:pPr>
        <w:pStyle w:val="PL"/>
      </w:pPr>
    </w:p>
    <w:p w14:paraId="3052A414" w14:textId="77777777" w:rsidR="00EF45DA" w:rsidRPr="00B3056F" w:rsidRDefault="00EF45DA" w:rsidP="00EF45DA">
      <w:pPr>
        <w:pStyle w:val="Heading2"/>
      </w:pPr>
      <w:bookmarkStart w:id="5474" w:name="_Toc11338883"/>
      <w:bookmarkStart w:id="5475" w:name="_Toc27585644"/>
      <w:bookmarkStart w:id="5476" w:name="_Toc36457667"/>
      <w:bookmarkStart w:id="5477" w:name="_Toc45028586"/>
      <w:bookmarkStart w:id="5478" w:name="_Toc45029421"/>
      <w:bookmarkStart w:id="5479" w:name="_Toc51868184"/>
      <w:bookmarkStart w:id="5480" w:name="_Toc58582831"/>
      <w:r w:rsidRPr="00B3056F">
        <w:t>A.7</w:t>
      </w:r>
      <w:r w:rsidRPr="00B3056F">
        <w:tab/>
        <w:t>Nudm_NIDDAU API</w:t>
      </w:r>
      <w:bookmarkEnd w:id="5474"/>
      <w:bookmarkEnd w:id="5475"/>
      <w:bookmarkEnd w:id="5476"/>
      <w:bookmarkEnd w:id="5477"/>
      <w:bookmarkEnd w:id="5478"/>
      <w:bookmarkEnd w:id="5479"/>
      <w:bookmarkEnd w:id="5480"/>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46BF2B82" w:rsidR="00EF45DA" w:rsidRPr="00B3056F" w:rsidRDefault="00EF45DA" w:rsidP="00EF45DA">
      <w:pPr>
        <w:pStyle w:val="PL"/>
      </w:pPr>
      <w:r w:rsidRPr="00B3056F">
        <w:t xml:space="preserve">  version: '1.0.</w:t>
      </w:r>
      <w:r w:rsidR="00B81C33">
        <w:t>1</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77777777" w:rsidR="00EF45DA" w:rsidRPr="00B3056F" w:rsidRDefault="00EF45DA" w:rsidP="00EF45DA">
      <w:pPr>
        <w:pStyle w:val="PL"/>
      </w:pPr>
      <w:r w:rsidRPr="00B3056F">
        <w:t xml:space="preserve">    Nudm NIDD Authorization Service.</w:t>
      </w:r>
    </w:p>
    <w:p w14:paraId="5BA52936" w14:textId="77777777" w:rsidR="00EF45DA" w:rsidRPr="00B3056F" w:rsidRDefault="00EF45DA" w:rsidP="00EF45DA">
      <w:pPr>
        <w:pStyle w:val="PL"/>
      </w:pPr>
      <w:r w:rsidRPr="00B3056F">
        <w:t xml:space="preserve">    © 2020, 3GPP Organizational Partners (ARIB, ATIS, CCSA, ETSI, TSDSI, TTA, TTC).</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2EF4E874" w:rsidR="00EF45DA" w:rsidRPr="00B3056F" w:rsidRDefault="00EF45DA" w:rsidP="00EF45DA">
      <w:pPr>
        <w:pStyle w:val="PL"/>
        <w:rPr>
          <w:lang w:val="en-US"/>
        </w:rPr>
      </w:pPr>
      <w:r w:rsidRPr="00B3056F">
        <w:rPr>
          <w:lang w:val="en-US"/>
        </w:rPr>
        <w:t xml:space="preserve">  description: 3GPP TS 29.503 Unified Data Management Services, version 16.</w:t>
      </w:r>
      <w:r w:rsidR="00B81C33">
        <w:rPr>
          <w:lang w:val="en-US"/>
        </w:rPr>
        <w:t>6</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77777777"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EF45DA">
      <w:pPr>
        <w:pStyle w:val="Heading2"/>
      </w:pPr>
      <w:bookmarkStart w:id="5481" w:name="_Toc27585645"/>
      <w:bookmarkStart w:id="5482" w:name="_Toc36457668"/>
      <w:bookmarkStart w:id="5483" w:name="_Toc45028587"/>
      <w:bookmarkStart w:id="5484" w:name="_Toc45029422"/>
      <w:bookmarkStart w:id="5485" w:name="_Toc51868185"/>
      <w:bookmarkStart w:id="5486" w:name="_Toc58582832"/>
      <w:bookmarkStart w:id="5487" w:name="_Toc11338884"/>
      <w:r w:rsidRPr="00B3056F">
        <w:t>A.8</w:t>
      </w:r>
      <w:r w:rsidRPr="00B3056F">
        <w:tab/>
        <w:t>Nudm_MT API</w:t>
      </w:r>
      <w:bookmarkEnd w:id="5481"/>
      <w:bookmarkEnd w:id="5482"/>
      <w:bookmarkEnd w:id="5483"/>
      <w:bookmarkEnd w:id="5484"/>
      <w:bookmarkEnd w:id="5485"/>
      <w:bookmarkEnd w:id="5486"/>
    </w:p>
    <w:p w14:paraId="26F8D491" w14:textId="77777777" w:rsidR="00EF45DA" w:rsidRPr="00B3056F" w:rsidRDefault="00EF45DA" w:rsidP="00EF45DA">
      <w:pPr>
        <w:pStyle w:val="PL"/>
      </w:pPr>
      <w:bookmarkStart w:id="5488" w:name="_Hlk34117769"/>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7B716E37" w:rsidR="00EF45DA" w:rsidRPr="00B3056F" w:rsidRDefault="00EF45DA" w:rsidP="00EF45DA">
      <w:pPr>
        <w:pStyle w:val="PL"/>
        <w:rPr>
          <w:lang w:val="en-US"/>
        </w:rPr>
      </w:pPr>
      <w:r w:rsidRPr="00B3056F">
        <w:rPr>
          <w:lang w:val="en-US"/>
        </w:rPr>
        <w:t xml:space="preserve">  version: '1.0.</w:t>
      </w:r>
      <w:r w:rsidR="00722E28">
        <w:rPr>
          <w:lang w:val="en-US"/>
        </w:rPr>
        <w:t>1</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77777777" w:rsidR="00EF45DA" w:rsidRPr="00B3056F" w:rsidRDefault="00EF45DA" w:rsidP="00EF45DA">
      <w:pPr>
        <w:pStyle w:val="PL"/>
      </w:pPr>
      <w:r w:rsidRPr="00B3056F">
        <w:t xml:space="preserve">    © 2020,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499E2EF0"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7777777" w:rsidR="00EF45DA" w:rsidRPr="00B3056F" w:rsidRDefault="00EF45DA" w:rsidP="00EF45DA">
      <w:pPr>
        <w:pStyle w:val="PL"/>
      </w:pPr>
      <w:r w:rsidRPr="00B3056F">
        <w:t xml:space="preserve">        locatoinAge: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bookmarkEnd w:id="5488"/>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489" w:name="_Toc27585646"/>
      <w:bookmarkStart w:id="5490" w:name="_Toc36457669"/>
      <w:bookmarkStart w:id="5491" w:name="_Toc45028588"/>
      <w:bookmarkStart w:id="5492" w:name="_Toc45029423"/>
      <w:bookmarkStart w:id="5493" w:name="_Toc51868186"/>
      <w:bookmarkStart w:id="5494" w:name="_Toc58582833"/>
      <w:r w:rsidRPr="00B3056F">
        <w:t>Annex B (informative):</w:t>
      </w:r>
      <w:r w:rsidRPr="00B3056F">
        <w:br/>
        <w:t>Stateless UDMs</w:t>
      </w:r>
      <w:bookmarkEnd w:id="5487"/>
      <w:bookmarkEnd w:id="5489"/>
      <w:bookmarkEnd w:id="5490"/>
      <w:bookmarkEnd w:id="5491"/>
      <w:bookmarkEnd w:id="5492"/>
      <w:bookmarkEnd w:id="5493"/>
      <w:bookmarkEnd w:id="5494"/>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2" type="#_x0000_t75" style="width:388.65pt;height:180pt" o:ole="">
            <v:imagedata r:id="rId186" o:title=""/>
          </v:shape>
          <o:OLEObject Type="Embed" ProgID="Visio.Drawing.11" ShapeID="_x0000_i1112" DrawAspect="Content" ObjectID="_1669228266" r:id="rId187"/>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3" type="#_x0000_t75" style="width:468pt;height:404.1pt" o:ole="">
            <v:imagedata r:id="rId188" o:title=""/>
          </v:shape>
          <o:OLEObject Type="Embed" ProgID="Visio.Drawing.11" ShapeID="_x0000_i1113" DrawAspect="Content" ObjectID="_1669228267" r:id="rId189"/>
        </w:object>
      </w:r>
    </w:p>
    <w:p w14:paraId="246A8483" w14:textId="02676FA9" w:rsidR="00EF45DA" w:rsidRPr="00B3056F" w:rsidRDefault="00EF45DA" w:rsidP="00EF45DA">
      <w:pPr>
        <w:pStyle w:val="TF"/>
      </w:pPr>
      <w:r w:rsidRPr="00B3056F">
        <w:t>Figure B-2: Subscription to notification</w:t>
      </w:r>
    </w:p>
    <w:p w14:paraId="256A55A8" w14:textId="55334B2F" w:rsidR="00EF45DA" w:rsidRPr="00B3056F" w:rsidRDefault="00EF45DA" w:rsidP="00EF45DA">
      <w:pPr>
        <w:pStyle w:val="B1"/>
      </w:pPr>
      <w:r w:rsidRPr="00B3056F">
        <w:t>1.</w:t>
      </w:r>
      <w:r w:rsidRPr="00B3056F">
        <w:tab/>
        <w:t>The stateless UDM 1 receives a subscribe request from an AMF; see clause 5.2.2.3.2.</w:t>
      </w:r>
    </w:p>
    <w:p w14:paraId="7B64CD1E" w14:textId="77777777" w:rsidR="00EF45DA" w:rsidRPr="00B3056F" w:rsidRDefault="00EF45DA" w:rsidP="00EF45DA">
      <w:pPr>
        <w:pStyle w:val="B1"/>
      </w:pPr>
      <w:r w:rsidRPr="00B3056F">
        <w:t>2.-3</w:t>
      </w:r>
      <w:r w:rsidRPr="00B3056F">
        <w:tab/>
        <w:t>The UDM retrieves UE context data from the UDR to be able to perform required plausibility checks; see 3GPP TS 29.504 [9] clause 5.2.2.2.2.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77777777" w:rsidR="00EF45DA" w:rsidRPr="00B3056F" w:rsidRDefault="00EF45DA" w:rsidP="00EF45DA">
      <w:pPr>
        <w:pStyle w:val="B1"/>
      </w:pPr>
      <w:r w:rsidRPr="00B3056F">
        <w:t>8.</w:t>
      </w:r>
      <w:r w:rsidRPr="00B3056F">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77777777"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see clause 5.2.2.5.2.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4" type="#_x0000_t75" style="width:388.65pt;height:308.55pt" o:ole="">
            <v:imagedata r:id="rId190" o:title=""/>
          </v:shape>
          <o:OLEObject Type="Embed" ProgID="Visio.Drawing.11" ShapeID="_x0000_i1114" DrawAspect="Content" ObjectID="_1669228268" r:id="rId191"/>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5" type="#_x0000_t75" style="width:468pt;height:323.25pt" o:ole="">
            <v:imagedata r:id="rId192" o:title=""/>
          </v:shape>
          <o:OLEObject Type="Embed" ProgID="Visio.Drawing.11" ShapeID="_x0000_i1115" DrawAspect="Content" ObjectID="_1669228269" r:id="rId193"/>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495" w:name="_Toc11338885"/>
      <w:bookmarkStart w:id="5496" w:name="_Toc27585647"/>
      <w:bookmarkStart w:id="5497" w:name="_Toc36457670"/>
      <w:bookmarkStart w:id="5498" w:name="_Toc45028589"/>
      <w:bookmarkStart w:id="5499" w:name="_Toc45029424"/>
      <w:bookmarkStart w:id="5500" w:name="_Toc51868187"/>
      <w:bookmarkStart w:id="5501" w:name="_Toc58582834"/>
      <w:r w:rsidRPr="00B3056F">
        <w:t>Annex C (informative):</w:t>
      </w:r>
      <w:r w:rsidRPr="00B3056F">
        <w:br/>
        <w:t>SUCI encoding</w:t>
      </w:r>
      <w:bookmarkEnd w:id="5495"/>
      <w:bookmarkEnd w:id="5496"/>
      <w:bookmarkEnd w:id="5497"/>
      <w:bookmarkEnd w:id="5498"/>
      <w:bookmarkEnd w:id="5499"/>
      <w:bookmarkEnd w:id="5500"/>
      <w:bookmarkEnd w:id="5501"/>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r w:rsidRPr="00B3056F">
        <w:t>"0-123-45-012-0-0-0123456789"</w:t>
      </w:r>
    </w:p>
    <w:p w14:paraId="23F59BD3" w14:textId="77777777" w:rsidR="00EF45DA" w:rsidRPr="00B3056F" w:rsidRDefault="00EF45DA" w:rsidP="00EF45DA">
      <w:pPr>
        <w:pStyle w:val="PL"/>
        <w:ind w:left="568"/>
      </w:pPr>
    </w:p>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r w:rsidRPr="00B3056F">
        <w:t xml:space="preserve">Scheme output = </w:t>
      </w:r>
      <w:bookmarkStart w:id="5502" w:name="_Hlk529822776"/>
      <w:r w:rsidRPr="00B3056F">
        <w:t>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bookmarkEnd w:id="5502"/>
      <w:r w:rsidRPr="00B3056F">
        <w:t>.</w:t>
      </w:r>
    </w:p>
    <w:p w14:paraId="073C58F6" w14:textId="77777777" w:rsidR="00EF45DA" w:rsidRPr="00B3056F" w:rsidRDefault="00EF45DA" w:rsidP="00EF45DA">
      <w:pPr>
        <w:pStyle w:val="B1"/>
        <w:ind w:left="852"/>
      </w:pPr>
      <w:r w:rsidRPr="00B3056F">
        <w:t>SUCI UTF-8 string:</w:t>
      </w:r>
    </w:p>
    <w:p w14:paraId="312D7A4F" w14:textId="77777777" w:rsidR="00EF45DA" w:rsidRPr="00B3056F" w:rsidRDefault="00EF45DA" w:rsidP="00EF45DA">
      <w:pPr>
        <w:pStyle w:val="PL"/>
        <w:ind w:left="568"/>
      </w:pPr>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r w:rsidRPr="00B3056F">
        <w:t>"3-operator.com-012-0-0-00-00-5E-00-53-00"</w:t>
      </w:r>
    </w:p>
    <w:p w14:paraId="7E011666" w14:textId="77777777" w:rsidR="00EF45DA" w:rsidRPr="00B3056F" w:rsidRDefault="00EF45DA" w:rsidP="00EF45DA">
      <w:pPr>
        <w:pStyle w:val="PL"/>
        <w:ind w:left="568"/>
      </w:pPr>
    </w:p>
    <w:p w14:paraId="0AC53F51" w14:textId="77777777" w:rsidR="00EF45DA" w:rsidRPr="00B3056F" w:rsidRDefault="00EF45DA" w:rsidP="00EF45DA">
      <w:pPr>
        <w:pStyle w:val="EX"/>
      </w:pPr>
    </w:p>
    <w:p w14:paraId="4C1ACE6E" w14:textId="77777777" w:rsidR="00EF45DA" w:rsidRPr="00B3056F" w:rsidRDefault="00EF45DA" w:rsidP="00EF45DA">
      <w:pPr>
        <w:pStyle w:val="Heading8"/>
      </w:pPr>
    </w:p>
    <w:p w14:paraId="3B6E4128" w14:textId="77777777" w:rsidR="00EF45DA" w:rsidRPr="00B3056F" w:rsidRDefault="00EF45DA" w:rsidP="00EF45DA">
      <w:pPr>
        <w:pStyle w:val="Heading8"/>
      </w:pPr>
      <w:bookmarkStart w:id="5503" w:name="_Toc11338886"/>
      <w:bookmarkStart w:id="5504" w:name="_Toc27585648"/>
      <w:bookmarkStart w:id="5505" w:name="_Toc36457671"/>
      <w:bookmarkStart w:id="5506" w:name="_Toc45028590"/>
      <w:bookmarkStart w:id="5507" w:name="_Toc45029425"/>
      <w:bookmarkStart w:id="5508" w:name="_Toc51868188"/>
      <w:bookmarkStart w:id="5509" w:name="_Toc58582835"/>
      <w:r w:rsidRPr="00B3056F">
        <w:t>Annex D (informative):</w:t>
      </w:r>
      <w:r w:rsidRPr="00B3056F">
        <w:br/>
        <w:t>Change history</w:t>
      </w:r>
      <w:bookmarkEnd w:id="5503"/>
      <w:bookmarkEnd w:id="5504"/>
      <w:bookmarkEnd w:id="5505"/>
      <w:bookmarkEnd w:id="5506"/>
      <w:bookmarkEnd w:id="5507"/>
      <w:bookmarkEnd w:id="5508"/>
      <w:bookmarkEnd w:id="5509"/>
    </w:p>
    <w:bookmarkEnd w:id="5436"/>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1D2C0549" w:rsidR="00625AC6" w:rsidRDefault="00E3557B" w:rsidP="001330D7">
            <w:pPr>
              <w:pStyle w:val="TAL"/>
              <w:rPr>
                <w:lang w:eastAsia="zh-CN"/>
              </w:rPr>
            </w:pPr>
            <w:r>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bl>
    <w:p w14:paraId="33812012" w14:textId="718E5453" w:rsidR="00080512" w:rsidRPr="00B3056F" w:rsidRDefault="00080512" w:rsidP="001330D7"/>
    <w:sectPr w:rsidR="00080512" w:rsidRPr="00B3056F">
      <w:headerReference w:type="default" r:id="rId194"/>
      <w:footerReference w:type="default" r:id="rId1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5A603A" w14:textId="77777777" w:rsidR="00B31299" w:rsidRDefault="00B31299">
      <w:r>
        <w:separator/>
      </w:r>
    </w:p>
  </w:endnote>
  <w:endnote w:type="continuationSeparator" w:id="0">
    <w:p w14:paraId="3C22DDFC" w14:textId="77777777" w:rsidR="00B31299" w:rsidRDefault="00B312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10AD08" w14:textId="77777777" w:rsidR="00A47B50" w:rsidRDefault="00A47B5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14F3D2" w14:textId="77777777" w:rsidR="00B31299" w:rsidRDefault="00B31299">
      <w:r>
        <w:separator/>
      </w:r>
    </w:p>
  </w:footnote>
  <w:footnote w:type="continuationSeparator" w:id="0">
    <w:p w14:paraId="346EBB01" w14:textId="77777777" w:rsidR="00B31299" w:rsidRDefault="00B312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362763" w14:textId="680F0E02" w:rsidR="00A47B50" w:rsidRDefault="00A47B5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44CC">
      <w:rPr>
        <w:rFonts w:ascii="Arial" w:hAnsi="Arial" w:cs="Arial"/>
        <w:b/>
        <w:noProof/>
        <w:sz w:val="18"/>
        <w:szCs w:val="18"/>
      </w:rPr>
      <w:t>3GPP TS 29.503 V16.6.0 (2020-12)</w:t>
    </w:r>
    <w:r>
      <w:rPr>
        <w:rFonts w:ascii="Arial" w:hAnsi="Arial" w:cs="Arial"/>
        <w:b/>
        <w:sz w:val="18"/>
        <w:szCs w:val="18"/>
      </w:rPr>
      <w:fldChar w:fldCharType="end"/>
    </w:r>
  </w:p>
  <w:p w14:paraId="4291BB2F" w14:textId="77777777" w:rsidR="00A47B50" w:rsidRDefault="00A47B5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28CEB4A8" w:rsidR="00A47B50" w:rsidRDefault="00A47B5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44CC">
      <w:rPr>
        <w:rFonts w:ascii="Arial" w:hAnsi="Arial" w:cs="Arial"/>
        <w:b/>
        <w:noProof/>
        <w:sz w:val="18"/>
        <w:szCs w:val="18"/>
      </w:rPr>
      <w:t>Release 16</w:t>
    </w:r>
    <w:r>
      <w:rPr>
        <w:rFonts w:ascii="Arial" w:hAnsi="Arial" w:cs="Arial"/>
        <w:b/>
        <w:sz w:val="18"/>
        <w:szCs w:val="18"/>
      </w:rPr>
      <w:fldChar w:fldCharType="end"/>
    </w:r>
  </w:p>
  <w:p w14:paraId="4682E0C2" w14:textId="77777777" w:rsidR="00A47B50" w:rsidRDefault="00A47B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37D"/>
    <w:rsid w:val="000217B9"/>
    <w:rsid w:val="00022CCF"/>
    <w:rsid w:val="00024EF1"/>
    <w:rsid w:val="00033397"/>
    <w:rsid w:val="00040095"/>
    <w:rsid w:val="000415E9"/>
    <w:rsid w:val="00047C3F"/>
    <w:rsid w:val="00051834"/>
    <w:rsid w:val="00054A22"/>
    <w:rsid w:val="00055E41"/>
    <w:rsid w:val="00062023"/>
    <w:rsid w:val="00064EEE"/>
    <w:rsid w:val="000655A6"/>
    <w:rsid w:val="0007473E"/>
    <w:rsid w:val="00075713"/>
    <w:rsid w:val="000770B9"/>
    <w:rsid w:val="00080512"/>
    <w:rsid w:val="00082D04"/>
    <w:rsid w:val="00092D1D"/>
    <w:rsid w:val="000933B2"/>
    <w:rsid w:val="000A531D"/>
    <w:rsid w:val="000A6B0C"/>
    <w:rsid w:val="000C1D7C"/>
    <w:rsid w:val="000C4602"/>
    <w:rsid w:val="000C47C3"/>
    <w:rsid w:val="000D1A95"/>
    <w:rsid w:val="000D3BE4"/>
    <w:rsid w:val="000D58AB"/>
    <w:rsid w:val="000E0E2A"/>
    <w:rsid w:val="00100BBC"/>
    <w:rsid w:val="00123296"/>
    <w:rsid w:val="0013163E"/>
    <w:rsid w:val="001330D7"/>
    <w:rsid w:val="00133525"/>
    <w:rsid w:val="00134088"/>
    <w:rsid w:val="00190EE4"/>
    <w:rsid w:val="001A25DD"/>
    <w:rsid w:val="001A381D"/>
    <w:rsid w:val="001A4C42"/>
    <w:rsid w:val="001A7420"/>
    <w:rsid w:val="001B11C5"/>
    <w:rsid w:val="001B25FD"/>
    <w:rsid w:val="001B4D0F"/>
    <w:rsid w:val="001B6637"/>
    <w:rsid w:val="001C17B4"/>
    <w:rsid w:val="001C21C3"/>
    <w:rsid w:val="001D02C2"/>
    <w:rsid w:val="001F0C1D"/>
    <w:rsid w:val="001F1132"/>
    <w:rsid w:val="001F168B"/>
    <w:rsid w:val="001F203F"/>
    <w:rsid w:val="00202954"/>
    <w:rsid w:val="0021126A"/>
    <w:rsid w:val="0022775D"/>
    <w:rsid w:val="00231A5F"/>
    <w:rsid w:val="00233601"/>
    <w:rsid w:val="002347A2"/>
    <w:rsid w:val="00264DA5"/>
    <w:rsid w:val="002675F0"/>
    <w:rsid w:val="00267C15"/>
    <w:rsid w:val="002732B5"/>
    <w:rsid w:val="0028148F"/>
    <w:rsid w:val="002867C4"/>
    <w:rsid w:val="00287833"/>
    <w:rsid w:val="00296A43"/>
    <w:rsid w:val="002A2491"/>
    <w:rsid w:val="002B505D"/>
    <w:rsid w:val="002B6339"/>
    <w:rsid w:val="002B6388"/>
    <w:rsid w:val="002C79B4"/>
    <w:rsid w:val="002D15E1"/>
    <w:rsid w:val="002E00EE"/>
    <w:rsid w:val="002E36F7"/>
    <w:rsid w:val="002E488B"/>
    <w:rsid w:val="002E6B15"/>
    <w:rsid w:val="002F0AB7"/>
    <w:rsid w:val="00307160"/>
    <w:rsid w:val="003172DC"/>
    <w:rsid w:val="003428B9"/>
    <w:rsid w:val="0035462D"/>
    <w:rsid w:val="00364C79"/>
    <w:rsid w:val="00372B92"/>
    <w:rsid w:val="003765B8"/>
    <w:rsid w:val="00391F05"/>
    <w:rsid w:val="003A50C7"/>
    <w:rsid w:val="003B7097"/>
    <w:rsid w:val="003C3971"/>
    <w:rsid w:val="003E1097"/>
    <w:rsid w:val="003F3CF6"/>
    <w:rsid w:val="00415B2C"/>
    <w:rsid w:val="00423334"/>
    <w:rsid w:val="00425F38"/>
    <w:rsid w:val="00427020"/>
    <w:rsid w:val="0043191A"/>
    <w:rsid w:val="00434502"/>
    <w:rsid w:val="004345EC"/>
    <w:rsid w:val="004521EF"/>
    <w:rsid w:val="00455EE5"/>
    <w:rsid w:val="0046076C"/>
    <w:rsid w:val="00465515"/>
    <w:rsid w:val="00467413"/>
    <w:rsid w:val="004807F2"/>
    <w:rsid w:val="00480A53"/>
    <w:rsid w:val="00490663"/>
    <w:rsid w:val="004A44B3"/>
    <w:rsid w:val="004C3152"/>
    <w:rsid w:val="004D1273"/>
    <w:rsid w:val="004D3578"/>
    <w:rsid w:val="004D7472"/>
    <w:rsid w:val="004E213A"/>
    <w:rsid w:val="004E352B"/>
    <w:rsid w:val="004E3A0D"/>
    <w:rsid w:val="004E64FC"/>
    <w:rsid w:val="004F0988"/>
    <w:rsid w:val="004F3340"/>
    <w:rsid w:val="004F5CE5"/>
    <w:rsid w:val="004F61BB"/>
    <w:rsid w:val="0051578C"/>
    <w:rsid w:val="00521D8B"/>
    <w:rsid w:val="00531782"/>
    <w:rsid w:val="00531BCB"/>
    <w:rsid w:val="005332DE"/>
    <w:rsid w:val="0053388B"/>
    <w:rsid w:val="00535773"/>
    <w:rsid w:val="00543E6C"/>
    <w:rsid w:val="00543F16"/>
    <w:rsid w:val="00547702"/>
    <w:rsid w:val="005627AB"/>
    <w:rsid w:val="00565087"/>
    <w:rsid w:val="005752A6"/>
    <w:rsid w:val="005757EE"/>
    <w:rsid w:val="00597B11"/>
    <w:rsid w:val="005B5820"/>
    <w:rsid w:val="005C0A75"/>
    <w:rsid w:val="005C1972"/>
    <w:rsid w:val="005C75E1"/>
    <w:rsid w:val="005D2E01"/>
    <w:rsid w:val="005D7526"/>
    <w:rsid w:val="005E4BB2"/>
    <w:rsid w:val="005E515E"/>
    <w:rsid w:val="00602AEA"/>
    <w:rsid w:val="006142EB"/>
    <w:rsid w:val="00614982"/>
    <w:rsid w:val="00614FDF"/>
    <w:rsid w:val="00620386"/>
    <w:rsid w:val="00623748"/>
    <w:rsid w:val="00625AC6"/>
    <w:rsid w:val="00633C9B"/>
    <w:rsid w:val="0063543D"/>
    <w:rsid w:val="006454EA"/>
    <w:rsid w:val="00647114"/>
    <w:rsid w:val="00652F66"/>
    <w:rsid w:val="00655B6E"/>
    <w:rsid w:val="00656681"/>
    <w:rsid w:val="00666280"/>
    <w:rsid w:val="00677407"/>
    <w:rsid w:val="00680446"/>
    <w:rsid w:val="00683FF1"/>
    <w:rsid w:val="006A1FAE"/>
    <w:rsid w:val="006A323F"/>
    <w:rsid w:val="006A40AE"/>
    <w:rsid w:val="006B30D0"/>
    <w:rsid w:val="006B3469"/>
    <w:rsid w:val="006C3D95"/>
    <w:rsid w:val="006C7851"/>
    <w:rsid w:val="006D0D26"/>
    <w:rsid w:val="006E5C86"/>
    <w:rsid w:val="006F591E"/>
    <w:rsid w:val="006F5FFF"/>
    <w:rsid w:val="006F70AC"/>
    <w:rsid w:val="00701116"/>
    <w:rsid w:val="00701DFA"/>
    <w:rsid w:val="00704E20"/>
    <w:rsid w:val="007122F3"/>
    <w:rsid w:val="00712473"/>
    <w:rsid w:val="00713C44"/>
    <w:rsid w:val="00721827"/>
    <w:rsid w:val="00722E28"/>
    <w:rsid w:val="00734A5B"/>
    <w:rsid w:val="0074026F"/>
    <w:rsid w:val="007429F6"/>
    <w:rsid w:val="00743F93"/>
    <w:rsid w:val="00744E76"/>
    <w:rsid w:val="00751376"/>
    <w:rsid w:val="00762919"/>
    <w:rsid w:val="00762F53"/>
    <w:rsid w:val="00765068"/>
    <w:rsid w:val="00765786"/>
    <w:rsid w:val="00773A8F"/>
    <w:rsid w:val="00774DA4"/>
    <w:rsid w:val="00776EDB"/>
    <w:rsid w:val="00781F0F"/>
    <w:rsid w:val="00792346"/>
    <w:rsid w:val="0079385C"/>
    <w:rsid w:val="00793DD8"/>
    <w:rsid w:val="007965C2"/>
    <w:rsid w:val="007A5592"/>
    <w:rsid w:val="007B317E"/>
    <w:rsid w:val="007B390E"/>
    <w:rsid w:val="007B600E"/>
    <w:rsid w:val="007B7452"/>
    <w:rsid w:val="007B7649"/>
    <w:rsid w:val="007C1B8D"/>
    <w:rsid w:val="007D6C81"/>
    <w:rsid w:val="007E041B"/>
    <w:rsid w:val="007F0F4A"/>
    <w:rsid w:val="007F6880"/>
    <w:rsid w:val="008028A4"/>
    <w:rsid w:val="00830747"/>
    <w:rsid w:val="0083112F"/>
    <w:rsid w:val="00834810"/>
    <w:rsid w:val="00846B64"/>
    <w:rsid w:val="008568A2"/>
    <w:rsid w:val="008570A5"/>
    <w:rsid w:val="008768CA"/>
    <w:rsid w:val="00892B89"/>
    <w:rsid w:val="008A4B80"/>
    <w:rsid w:val="008B19AB"/>
    <w:rsid w:val="008B692A"/>
    <w:rsid w:val="008C0205"/>
    <w:rsid w:val="008C384C"/>
    <w:rsid w:val="008C5C7C"/>
    <w:rsid w:val="008D1232"/>
    <w:rsid w:val="008E3FD3"/>
    <w:rsid w:val="008F04D2"/>
    <w:rsid w:val="00901577"/>
    <w:rsid w:val="0090271F"/>
    <w:rsid w:val="00902E23"/>
    <w:rsid w:val="009114D7"/>
    <w:rsid w:val="0091348E"/>
    <w:rsid w:val="00914A69"/>
    <w:rsid w:val="00917CCB"/>
    <w:rsid w:val="00922369"/>
    <w:rsid w:val="00922C12"/>
    <w:rsid w:val="00926346"/>
    <w:rsid w:val="00933301"/>
    <w:rsid w:val="00936A63"/>
    <w:rsid w:val="0093782E"/>
    <w:rsid w:val="0094196F"/>
    <w:rsid w:val="00942EC2"/>
    <w:rsid w:val="00955A04"/>
    <w:rsid w:val="009655F6"/>
    <w:rsid w:val="00967F46"/>
    <w:rsid w:val="009728E2"/>
    <w:rsid w:val="009862CD"/>
    <w:rsid w:val="009925B0"/>
    <w:rsid w:val="009B0C15"/>
    <w:rsid w:val="009B66DB"/>
    <w:rsid w:val="009D5D23"/>
    <w:rsid w:val="009E31F1"/>
    <w:rsid w:val="009E37DB"/>
    <w:rsid w:val="009E712F"/>
    <w:rsid w:val="009E79F6"/>
    <w:rsid w:val="009F37B7"/>
    <w:rsid w:val="00A10F02"/>
    <w:rsid w:val="00A12881"/>
    <w:rsid w:val="00A1425D"/>
    <w:rsid w:val="00A14A80"/>
    <w:rsid w:val="00A164B4"/>
    <w:rsid w:val="00A20A24"/>
    <w:rsid w:val="00A235C6"/>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72902"/>
    <w:rsid w:val="00A73129"/>
    <w:rsid w:val="00A76C12"/>
    <w:rsid w:val="00A81454"/>
    <w:rsid w:val="00A82346"/>
    <w:rsid w:val="00A873B7"/>
    <w:rsid w:val="00A91218"/>
    <w:rsid w:val="00A92BA1"/>
    <w:rsid w:val="00AA5A7B"/>
    <w:rsid w:val="00AB2543"/>
    <w:rsid w:val="00AB5EE0"/>
    <w:rsid w:val="00AC1E2D"/>
    <w:rsid w:val="00AC43E7"/>
    <w:rsid w:val="00AC6BC6"/>
    <w:rsid w:val="00AC746E"/>
    <w:rsid w:val="00AE1CD7"/>
    <w:rsid w:val="00AE2723"/>
    <w:rsid w:val="00AE65E2"/>
    <w:rsid w:val="00B026F3"/>
    <w:rsid w:val="00B06F5A"/>
    <w:rsid w:val="00B15449"/>
    <w:rsid w:val="00B3056F"/>
    <w:rsid w:val="00B31299"/>
    <w:rsid w:val="00B32D5A"/>
    <w:rsid w:val="00B66481"/>
    <w:rsid w:val="00B7240A"/>
    <w:rsid w:val="00B81C33"/>
    <w:rsid w:val="00B829E2"/>
    <w:rsid w:val="00B844CC"/>
    <w:rsid w:val="00B87C8B"/>
    <w:rsid w:val="00B91A3F"/>
    <w:rsid w:val="00B93086"/>
    <w:rsid w:val="00B95195"/>
    <w:rsid w:val="00B95868"/>
    <w:rsid w:val="00B95ADD"/>
    <w:rsid w:val="00BA19ED"/>
    <w:rsid w:val="00BA4B8D"/>
    <w:rsid w:val="00BB7BC5"/>
    <w:rsid w:val="00BC0F7D"/>
    <w:rsid w:val="00BD1E26"/>
    <w:rsid w:val="00BD7D31"/>
    <w:rsid w:val="00BE3255"/>
    <w:rsid w:val="00BF128E"/>
    <w:rsid w:val="00BF510C"/>
    <w:rsid w:val="00C02B6F"/>
    <w:rsid w:val="00C02E47"/>
    <w:rsid w:val="00C074DD"/>
    <w:rsid w:val="00C07D15"/>
    <w:rsid w:val="00C1496A"/>
    <w:rsid w:val="00C30A11"/>
    <w:rsid w:val="00C33079"/>
    <w:rsid w:val="00C41D72"/>
    <w:rsid w:val="00C45231"/>
    <w:rsid w:val="00C55D5D"/>
    <w:rsid w:val="00C60DD4"/>
    <w:rsid w:val="00C6250B"/>
    <w:rsid w:val="00C66802"/>
    <w:rsid w:val="00C72833"/>
    <w:rsid w:val="00C80F1D"/>
    <w:rsid w:val="00C83248"/>
    <w:rsid w:val="00C93F40"/>
    <w:rsid w:val="00C94028"/>
    <w:rsid w:val="00C95AB1"/>
    <w:rsid w:val="00CA3D0C"/>
    <w:rsid w:val="00CB0864"/>
    <w:rsid w:val="00CB3989"/>
    <w:rsid w:val="00CB7FCC"/>
    <w:rsid w:val="00CD084F"/>
    <w:rsid w:val="00CD5724"/>
    <w:rsid w:val="00CD6350"/>
    <w:rsid w:val="00CE111E"/>
    <w:rsid w:val="00CE3D84"/>
    <w:rsid w:val="00CF6EC8"/>
    <w:rsid w:val="00D06575"/>
    <w:rsid w:val="00D17B4B"/>
    <w:rsid w:val="00D20CE2"/>
    <w:rsid w:val="00D232BD"/>
    <w:rsid w:val="00D26FD0"/>
    <w:rsid w:val="00D35329"/>
    <w:rsid w:val="00D462AD"/>
    <w:rsid w:val="00D510CA"/>
    <w:rsid w:val="00D57972"/>
    <w:rsid w:val="00D604C2"/>
    <w:rsid w:val="00D60FFE"/>
    <w:rsid w:val="00D675A9"/>
    <w:rsid w:val="00D72898"/>
    <w:rsid w:val="00D73736"/>
    <w:rsid w:val="00D738D6"/>
    <w:rsid w:val="00D73BCF"/>
    <w:rsid w:val="00D755EB"/>
    <w:rsid w:val="00D76048"/>
    <w:rsid w:val="00D87E00"/>
    <w:rsid w:val="00D9134D"/>
    <w:rsid w:val="00D97490"/>
    <w:rsid w:val="00DA7A03"/>
    <w:rsid w:val="00DB1818"/>
    <w:rsid w:val="00DC309B"/>
    <w:rsid w:val="00DC4DA2"/>
    <w:rsid w:val="00DD4C17"/>
    <w:rsid w:val="00DD74A5"/>
    <w:rsid w:val="00DF24C4"/>
    <w:rsid w:val="00DF2B1F"/>
    <w:rsid w:val="00DF62CD"/>
    <w:rsid w:val="00DF7C70"/>
    <w:rsid w:val="00E07CA8"/>
    <w:rsid w:val="00E1631C"/>
    <w:rsid w:val="00E16509"/>
    <w:rsid w:val="00E310AA"/>
    <w:rsid w:val="00E3557B"/>
    <w:rsid w:val="00E35A13"/>
    <w:rsid w:val="00E429E3"/>
    <w:rsid w:val="00E44582"/>
    <w:rsid w:val="00E456BC"/>
    <w:rsid w:val="00E744CF"/>
    <w:rsid w:val="00E77645"/>
    <w:rsid w:val="00E825AD"/>
    <w:rsid w:val="00E85937"/>
    <w:rsid w:val="00E85B64"/>
    <w:rsid w:val="00E93ABF"/>
    <w:rsid w:val="00E94FF1"/>
    <w:rsid w:val="00EA15B0"/>
    <w:rsid w:val="00EA2CC8"/>
    <w:rsid w:val="00EA407A"/>
    <w:rsid w:val="00EA4D0B"/>
    <w:rsid w:val="00EA5EA7"/>
    <w:rsid w:val="00EC4A25"/>
    <w:rsid w:val="00EE3B30"/>
    <w:rsid w:val="00EE6C77"/>
    <w:rsid w:val="00EF337A"/>
    <w:rsid w:val="00EF45DA"/>
    <w:rsid w:val="00F025A2"/>
    <w:rsid w:val="00F02DDC"/>
    <w:rsid w:val="00F04712"/>
    <w:rsid w:val="00F0760C"/>
    <w:rsid w:val="00F13360"/>
    <w:rsid w:val="00F22261"/>
    <w:rsid w:val="00F22EC7"/>
    <w:rsid w:val="00F2377C"/>
    <w:rsid w:val="00F325C8"/>
    <w:rsid w:val="00F3411F"/>
    <w:rsid w:val="00F47E9F"/>
    <w:rsid w:val="00F53F0A"/>
    <w:rsid w:val="00F650CF"/>
    <w:rsid w:val="00F653B8"/>
    <w:rsid w:val="00F66BFF"/>
    <w:rsid w:val="00F80AE6"/>
    <w:rsid w:val="00F9008D"/>
    <w:rsid w:val="00F94A47"/>
    <w:rsid w:val="00FA1266"/>
    <w:rsid w:val="00FA6098"/>
    <w:rsid w:val="00FC1192"/>
    <w:rsid w:val="00FC39F9"/>
    <w:rsid w:val="00FC4719"/>
    <w:rsid w:val="00FC531E"/>
    <w:rsid w:val="00FD0440"/>
    <w:rsid w:val="00FD5DFA"/>
    <w:rsid w:val="00FD79A0"/>
    <w:rsid w:val="00FE46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eastAsia="en-US"/>
    </w:rPr>
  </w:style>
  <w:style w:type="paragraph" w:customStyle="1" w:styleId="TempNote">
    <w:name w:val="TempNote"/>
    <w:basedOn w:val="Normal"/>
    <w:qFormat/>
    <w:rsid w:val="00EF45D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EF45D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EF45D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eastAsia="en-US"/>
    </w:rPr>
  </w:style>
  <w:style w:type="paragraph" w:customStyle="1" w:styleId="TemplateH3">
    <w:name w:val="TemplateH3"/>
    <w:basedOn w:val="Normal"/>
    <w:qFormat/>
    <w:rsid w:val="00EF45D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EF45DA"/>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EF45DA"/>
    <w:rPr>
      <w:rFonts w:ascii="Arial" w:hAnsi="Arial"/>
      <w:sz w:val="18"/>
      <w:lang w:eastAsia="en-US"/>
    </w:rPr>
  </w:style>
  <w:style w:type="character" w:customStyle="1" w:styleId="TAHChar">
    <w:name w:val="TAH Char"/>
    <w:link w:val="TAH"/>
    <w:qFormat/>
    <w:locked/>
    <w:rsid w:val="00EF45DA"/>
    <w:rPr>
      <w:rFonts w:ascii="Arial" w:hAnsi="Arial"/>
      <w:b/>
      <w:sz w:val="18"/>
      <w:lang w:eastAsia="en-US"/>
    </w:rPr>
  </w:style>
  <w:style w:type="character" w:customStyle="1" w:styleId="THChar">
    <w:name w:val="TH Char"/>
    <w:link w:val="TH"/>
    <w:qFormat/>
    <w:locked/>
    <w:rsid w:val="00EF45DA"/>
    <w:rPr>
      <w:rFonts w:ascii="Arial" w:hAnsi="Arial"/>
      <w:b/>
      <w:lang w:eastAsia="en-US"/>
    </w:rPr>
  </w:style>
  <w:style w:type="character" w:customStyle="1" w:styleId="TACChar">
    <w:name w:val="TAC Char"/>
    <w:link w:val="TAC"/>
    <w:rsid w:val="00EF45DA"/>
    <w:rPr>
      <w:rFonts w:ascii="Arial" w:hAnsi="Arial"/>
      <w:sz w:val="18"/>
      <w:lang w:eastAsia="en-US"/>
    </w:rPr>
  </w:style>
  <w:style w:type="paragraph" w:styleId="Revision">
    <w:name w:val="Revision"/>
    <w:hidden/>
    <w:uiPriority w:val="99"/>
    <w:semiHidden/>
    <w:rsid w:val="00EF45DA"/>
    <w:rPr>
      <w:lang w:val="en-GB" w:eastAsia="en-US"/>
    </w:rPr>
  </w:style>
  <w:style w:type="character" w:customStyle="1" w:styleId="B1Char">
    <w:name w:val="B1 Char"/>
    <w:link w:val="B1"/>
    <w:rsid w:val="00EF45DA"/>
    <w:rPr>
      <w:lang w:eastAsia="en-US"/>
    </w:rPr>
  </w:style>
  <w:style w:type="character" w:customStyle="1" w:styleId="TANChar">
    <w:name w:val="TAN Char"/>
    <w:link w:val="TAN"/>
    <w:rsid w:val="00EF45DA"/>
    <w:rPr>
      <w:rFonts w:ascii="Arial" w:hAnsi="Arial"/>
      <w:sz w:val="18"/>
      <w:lang w:eastAsia="en-US"/>
    </w:rPr>
  </w:style>
  <w:style w:type="character" w:customStyle="1" w:styleId="TFChar">
    <w:name w:val="TF Char"/>
    <w:link w:val="TF"/>
    <w:rsid w:val="00EF45DA"/>
    <w:rPr>
      <w:rFonts w:ascii="Arial" w:hAnsi="Arial"/>
      <w:b/>
      <w:lang w:eastAsia="en-US"/>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eastAsia="en-US"/>
    </w:rPr>
  </w:style>
  <w:style w:type="character" w:customStyle="1" w:styleId="NOZchn">
    <w:name w:val="NO Zchn"/>
    <w:link w:val="NO"/>
    <w:rsid w:val="00EF45DA"/>
    <w:rPr>
      <w:lang w:eastAsia="en-US"/>
    </w:rPr>
  </w:style>
  <w:style w:type="character" w:customStyle="1" w:styleId="Heading1Char">
    <w:name w:val="Heading 1 Char"/>
    <w:link w:val="Heading1"/>
    <w:rsid w:val="00EF45DA"/>
    <w:rPr>
      <w:rFonts w:ascii="Arial" w:hAnsi="Arial"/>
      <w:sz w:val="36"/>
      <w:lang w:eastAsia="en-US"/>
    </w:rPr>
  </w:style>
  <w:style w:type="character" w:customStyle="1" w:styleId="Heading2Char">
    <w:name w:val="Heading 2 Char"/>
    <w:link w:val="Heading2"/>
    <w:rsid w:val="00EF45DA"/>
    <w:rPr>
      <w:rFonts w:ascii="Arial" w:hAnsi="Arial"/>
      <w:sz w:val="32"/>
      <w:lang w:eastAsia="en-US"/>
    </w:rPr>
  </w:style>
  <w:style w:type="character" w:customStyle="1" w:styleId="EditorsNoteChar">
    <w:name w:val="Editor's Note Char"/>
    <w:aliases w:val="EN Char"/>
    <w:link w:val="EditorsNote"/>
    <w:rsid w:val="00EF45DA"/>
    <w:rPr>
      <w:color w:val="FF0000"/>
      <w:lang w:eastAsia="en-US"/>
    </w:rPr>
  </w:style>
  <w:style w:type="character" w:customStyle="1" w:styleId="PLChar">
    <w:name w:val="PL Char"/>
    <w:link w:val="PL"/>
    <w:qFormat/>
    <w:locked/>
    <w:rsid w:val="00EF45DA"/>
    <w:rPr>
      <w:rFonts w:ascii="Courier New" w:hAnsi="Courier New"/>
      <w:noProof/>
      <w:sz w:val="16"/>
      <w:lang w:eastAsia="en-US"/>
    </w:rPr>
  </w:style>
  <w:style w:type="character" w:customStyle="1" w:styleId="Heading4Char">
    <w:name w:val="Heading 4 Char"/>
    <w:link w:val="Heading4"/>
    <w:rsid w:val="00EF45DA"/>
    <w:rPr>
      <w:rFonts w:ascii="Arial" w:hAnsi="Arial"/>
      <w:sz w:val="24"/>
      <w:lang w:eastAsia="en-US"/>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5" Type="http://schemas.openxmlformats.org/officeDocument/2006/relationships/oleObject" Target="embeddings/Microsoft_Visio_2003-2010_Drawing77.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8.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theme" Target="theme/theme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package" Target="embeddings/Microsoft_Visio_Drawing4.vsdx"/><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package" Target="embeddings/Microsoft_Visio_Drawing.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package" Target="embeddings/Microsoft_Visio_Drawing2.vsdx"/><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3.vsdx"/><Relationship Id="rId194" Type="http://schemas.openxmlformats.org/officeDocument/2006/relationships/header" Target="header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1.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oleObject" Target="embeddings/Microsoft_Visio_2003-2010_Drawing78.vsd"/><Relationship Id="rId195" Type="http://schemas.openxmlformats.org/officeDocument/2006/relationships/footer" Target="footer1.xml"/><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2.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876DD2-21FF-489D-802B-6B47E6F1B8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122594</Words>
  <Characters>698787</Characters>
  <Application>Microsoft Office Word</Application>
  <DocSecurity>0</DocSecurity>
  <Lines>5823</Lines>
  <Paragraphs>1639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819742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9</cp:revision>
  <cp:lastPrinted>2019-02-25T14:05:00Z</cp:lastPrinted>
  <dcterms:created xsi:type="dcterms:W3CDTF">2020-12-09T09:28:00Z</dcterms:created>
  <dcterms:modified xsi:type="dcterms:W3CDTF">2020-12-11T20:40:00Z</dcterms:modified>
</cp:coreProperties>
</file>