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07938BFC"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V16.</w:t>
            </w:r>
            <w:r w:rsidR="00EA550B">
              <w:t>10</w:t>
            </w:r>
            <w:r w:rsidRPr="00441CD0">
              <w:t>.</w:t>
            </w:r>
            <w:r w:rsidR="00EA550B">
              <w:t>0</w:t>
            </w:r>
            <w:r w:rsidRPr="00441CD0">
              <w:t xml:space="preserve"> </w:t>
            </w:r>
            <w:r w:rsidRPr="00441CD0">
              <w:rPr>
                <w:sz w:val="32"/>
              </w:rPr>
              <w:t>(202</w:t>
            </w:r>
            <w:r w:rsidR="00EA550B">
              <w:rPr>
                <w:sz w:val="32"/>
              </w:rPr>
              <w:t>2</w:t>
            </w:r>
            <w:r w:rsidRPr="00441CD0">
              <w:rPr>
                <w:sz w:val="32"/>
              </w:rPr>
              <w:t>-</w:t>
            </w:r>
            <w:r>
              <w:rPr>
                <w:sz w:val="32"/>
              </w:rPr>
              <w:t>0</w:t>
            </w:r>
            <w:r w:rsidR="00EA550B">
              <w:rPr>
                <w:sz w:val="32"/>
              </w:rPr>
              <w:t>6</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E394E" w14:paraId="548DABE5" w14:textId="77777777" w:rsidTr="005E4BB2">
        <w:trPr>
          <w:trHeight w:hRule="exact" w:val="1531"/>
        </w:trPr>
        <w:tc>
          <w:tcPr>
            <w:tcW w:w="4883" w:type="dxa"/>
            <w:shd w:val="clear" w:color="auto" w:fill="auto"/>
          </w:tcPr>
          <w:p w14:paraId="6144BDD8" w14:textId="7F51D2F8" w:rsidR="006E394E" w:rsidRDefault="004918F4" w:rsidP="006E394E">
            <w:r>
              <w:rPr>
                <w:i/>
              </w:rPr>
              <w:pict w14:anchorId="0362C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p>
        </w:tc>
        <w:tc>
          <w:tcPr>
            <w:tcW w:w="5540" w:type="dxa"/>
            <w:shd w:val="clear" w:color="auto" w:fill="auto"/>
          </w:tcPr>
          <w:p w14:paraId="2533F012" w14:textId="7CE66D24" w:rsidR="006E394E" w:rsidRDefault="004918F4" w:rsidP="006E394E">
            <w:pPr>
              <w:jc w:val="right"/>
            </w:pPr>
            <w:bookmarkStart w:id="2" w:name="logos"/>
            <w:r>
              <w:pict w14:anchorId="01177B6B">
                <v:shape id="_x0000_i1026" type="#_x0000_t75" style="width:128.05pt;height:74.3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05FA9944"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10B0444" w:rsidR="00E16509" w:rsidRPr="00133525" w:rsidRDefault="00E16509" w:rsidP="00133525">
            <w:pPr>
              <w:pStyle w:val="FP"/>
              <w:jc w:val="center"/>
              <w:rPr>
                <w:noProof/>
                <w:sz w:val="18"/>
              </w:rPr>
            </w:pPr>
            <w:r w:rsidRPr="00133525">
              <w:rPr>
                <w:noProof/>
                <w:sz w:val="18"/>
              </w:rPr>
              <w:t xml:space="preserve">© </w:t>
            </w:r>
            <w:r w:rsidR="00EE5860">
              <w:rPr>
                <w:noProof/>
                <w:sz w:val="18"/>
              </w:rPr>
              <w:t>202</w:t>
            </w:r>
            <w:r w:rsidR="00EA550B">
              <w:rPr>
                <w:noProof/>
                <w:sz w:val="18"/>
              </w:rPr>
              <w:t>2</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51408356" w14:textId="1F919D62" w:rsidR="005A1696"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5A1696">
        <w:rPr>
          <w:noProof/>
        </w:rPr>
        <w:t>Foreword</w:t>
      </w:r>
      <w:r w:rsidR="005A1696">
        <w:rPr>
          <w:noProof/>
        </w:rPr>
        <w:tab/>
      </w:r>
      <w:r w:rsidR="005A1696">
        <w:rPr>
          <w:noProof/>
        </w:rPr>
        <w:fldChar w:fldCharType="begin" w:fldLock="1"/>
      </w:r>
      <w:r w:rsidR="005A1696">
        <w:rPr>
          <w:noProof/>
        </w:rPr>
        <w:instrText xml:space="preserve"> PAGEREF _Toc106897174 \h </w:instrText>
      </w:r>
      <w:r w:rsidR="005A1696">
        <w:rPr>
          <w:noProof/>
        </w:rPr>
      </w:r>
      <w:r w:rsidR="005A1696">
        <w:rPr>
          <w:noProof/>
        </w:rPr>
        <w:fldChar w:fldCharType="separate"/>
      </w:r>
      <w:r w:rsidR="005A1696">
        <w:rPr>
          <w:noProof/>
        </w:rPr>
        <w:t>14</w:t>
      </w:r>
      <w:r w:rsidR="005A1696">
        <w:rPr>
          <w:noProof/>
        </w:rPr>
        <w:fldChar w:fldCharType="end"/>
      </w:r>
    </w:p>
    <w:p w14:paraId="32FB6504" w14:textId="14CAC99B" w:rsidR="005A1696" w:rsidRDefault="005A169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_Toc106897175 \h </w:instrText>
      </w:r>
      <w:r>
        <w:rPr>
          <w:noProof/>
        </w:rPr>
      </w:r>
      <w:r>
        <w:rPr>
          <w:noProof/>
        </w:rPr>
        <w:fldChar w:fldCharType="separate"/>
      </w:r>
      <w:r>
        <w:rPr>
          <w:noProof/>
        </w:rPr>
        <w:t>15</w:t>
      </w:r>
      <w:r>
        <w:rPr>
          <w:noProof/>
        </w:rPr>
        <w:fldChar w:fldCharType="end"/>
      </w:r>
    </w:p>
    <w:p w14:paraId="715F1E12" w14:textId="4241C982" w:rsidR="005A1696" w:rsidRDefault="005A169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_Toc106897176 \h </w:instrText>
      </w:r>
      <w:r>
        <w:rPr>
          <w:noProof/>
        </w:rPr>
      </w:r>
      <w:r>
        <w:rPr>
          <w:noProof/>
        </w:rPr>
        <w:fldChar w:fldCharType="separate"/>
      </w:r>
      <w:r>
        <w:rPr>
          <w:noProof/>
        </w:rPr>
        <w:t>15</w:t>
      </w:r>
      <w:r>
        <w:rPr>
          <w:noProof/>
        </w:rPr>
        <w:fldChar w:fldCharType="end"/>
      </w:r>
    </w:p>
    <w:p w14:paraId="69118DA6" w14:textId="1B190351" w:rsidR="005A1696" w:rsidRDefault="005A169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_Toc106897177 \h </w:instrText>
      </w:r>
      <w:r>
        <w:rPr>
          <w:noProof/>
        </w:rPr>
      </w:r>
      <w:r>
        <w:rPr>
          <w:noProof/>
        </w:rPr>
        <w:fldChar w:fldCharType="separate"/>
      </w:r>
      <w:r>
        <w:rPr>
          <w:noProof/>
        </w:rPr>
        <w:t>18</w:t>
      </w:r>
      <w:r>
        <w:rPr>
          <w:noProof/>
        </w:rPr>
        <w:fldChar w:fldCharType="end"/>
      </w:r>
    </w:p>
    <w:p w14:paraId="617415E9" w14:textId="5C83371D" w:rsidR="005A1696" w:rsidRDefault="005A169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_Toc106897178 \h </w:instrText>
      </w:r>
      <w:r>
        <w:rPr>
          <w:noProof/>
        </w:rPr>
      </w:r>
      <w:r>
        <w:rPr>
          <w:noProof/>
        </w:rPr>
        <w:fldChar w:fldCharType="separate"/>
      </w:r>
      <w:r>
        <w:rPr>
          <w:noProof/>
        </w:rPr>
        <w:t>18</w:t>
      </w:r>
      <w:r>
        <w:rPr>
          <w:noProof/>
        </w:rPr>
        <w:fldChar w:fldCharType="end"/>
      </w:r>
    </w:p>
    <w:p w14:paraId="3D79681B" w14:textId="21190884" w:rsidR="005A1696" w:rsidRDefault="005A169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_Toc106897179 \h </w:instrText>
      </w:r>
      <w:r>
        <w:rPr>
          <w:noProof/>
        </w:rPr>
      </w:r>
      <w:r>
        <w:rPr>
          <w:noProof/>
        </w:rPr>
        <w:fldChar w:fldCharType="separate"/>
      </w:r>
      <w:r>
        <w:rPr>
          <w:noProof/>
        </w:rPr>
        <w:t>18</w:t>
      </w:r>
      <w:r>
        <w:rPr>
          <w:noProof/>
        </w:rPr>
        <w:fldChar w:fldCharType="end"/>
      </w:r>
    </w:p>
    <w:p w14:paraId="759BB330" w14:textId="693E4771" w:rsidR="005A1696" w:rsidRDefault="005A169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Protocol Stack</w:t>
      </w:r>
      <w:r>
        <w:rPr>
          <w:noProof/>
        </w:rPr>
        <w:tab/>
      </w:r>
      <w:r>
        <w:rPr>
          <w:noProof/>
        </w:rPr>
        <w:fldChar w:fldCharType="begin" w:fldLock="1"/>
      </w:r>
      <w:r>
        <w:rPr>
          <w:noProof/>
        </w:rPr>
        <w:instrText xml:space="preserve"> PAGEREF _Toc106897180 \h </w:instrText>
      </w:r>
      <w:r>
        <w:rPr>
          <w:noProof/>
        </w:rPr>
      </w:r>
      <w:r>
        <w:rPr>
          <w:noProof/>
        </w:rPr>
        <w:fldChar w:fldCharType="separate"/>
      </w:r>
      <w:r>
        <w:rPr>
          <w:noProof/>
        </w:rPr>
        <w:t>19</w:t>
      </w:r>
      <w:r>
        <w:rPr>
          <w:noProof/>
        </w:rPr>
        <w:fldChar w:fldCharType="end"/>
      </w:r>
    </w:p>
    <w:p w14:paraId="71364167" w14:textId="4563E9DF" w:rsidR="005A1696" w:rsidRDefault="005A169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_Toc106897181 \h </w:instrText>
      </w:r>
      <w:r>
        <w:rPr>
          <w:noProof/>
        </w:rPr>
      </w:r>
      <w:r>
        <w:rPr>
          <w:noProof/>
        </w:rPr>
        <w:fldChar w:fldCharType="separate"/>
      </w:r>
      <w:r>
        <w:rPr>
          <w:noProof/>
        </w:rPr>
        <w:t>19</w:t>
      </w:r>
      <w:r>
        <w:rPr>
          <w:noProof/>
        </w:rPr>
        <w:fldChar w:fldCharType="end"/>
      </w:r>
    </w:p>
    <w:p w14:paraId="49780E1E" w14:textId="611CA6B8" w:rsidR="005A1696" w:rsidRDefault="005A169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UDP Header and Port Numbers</w:t>
      </w:r>
      <w:r>
        <w:rPr>
          <w:noProof/>
        </w:rPr>
        <w:tab/>
      </w:r>
      <w:r>
        <w:rPr>
          <w:noProof/>
        </w:rPr>
        <w:fldChar w:fldCharType="begin" w:fldLock="1"/>
      </w:r>
      <w:r>
        <w:rPr>
          <w:noProof/>
        </w:rPr>
        <w:instrText xml:space="preserve"> PAGEREF _Toc106897182 \h </w:instrText>
      </w:r>
      <w:r>
        <w:rPr>
          <w:noProof/>
        </w:rPr>
      </w:r>
      <w:r>
        <w:rPr>
          <w:noProof/>
        </w:rPr>
        <w:fldChar w:fldCharType="separate"/>
      </w:r>
      <w:r>
        <w:rPr>
          <w:noProof/>
        </w:rPr>
        <w:t>20</w:t>
      </w:r>
      <w:r>
        <w:rPr>
          <w:noProof/>
        </w:rPr>
        <w:fldChar w:fldCharType="end"/>
      </w:r>
    </w:p>
    <w:p w14:paraId="1DC27EED" w14:textId="2F5EEA8F" w:rsidR="005A1696" w:rsidRDefault="005A1696">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_Toc106897183 \h </w:instrText>
      </w:r>
      <w:r>
        <w:rPr>
          <w:noProof/>
        </w:rPr>
      </w:r>
      <w:r>
        <w:rPr>
          <w:noProof/>
        </w:rPr>
        <w:fldChar w:fldCharType="separate"/>
      </w:r>
      <w:r>
        <w:rPr>
          <w:noProof/>
        </w:rPr>
        <w:t>20</w:t>
      </w:r>
      <w:r>
        <w:rPr>
          <w:noProof/>
        </w:rPr>
        <w:fldChar w:fldCharType="end"/>
      </w:r>
    </w:p>
    <w:p w14:paraId="498BFE66" w14:textId="043B75D4" w:rsidR="005A1696" w:rsidRDefault="005A1696">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_Toc106897184 \h </w:instrText>
      </w:r>
      <w:r>
        <w:rPr>
          <w:noProof/>
        </w:rPr>
      </w:r>
      <w:r>
        <w:rPr>
          <w:noProof/>
        </w:rPr>
        <w:fldChar w:fldCharType="separate"/>
      </w:r>
      <w:r>
        <w:rPr>
          <w:noProof/>
        </w:rPr>
        <w:t>21</w:t>
      </w:r>
      <w:r>
        <w:rPr>
          <w:noProof/>
        </w:rPr>
        <w:fldChar w:fldCharType="end"/>
      </w:r>
    </w:p>
    <w:p w14:paraId="1AAB60A7" w14:textId="4CABE6B3" w:rsidR="005A1696" w:rsidRDefault="005A1696">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_Toc106897185 \h </w:instrText>
      </w:r>
      <w:r>
        <w:rPr>
          <w:noProof/>
        </w:rPr>
      </w:r>
      <w:r>
        <w:rPr>
          <w:noProof/>
        </w:rPr>
        <w:fldChar w:fldCharType="separate"/>
      </w:r>
      <w:r>
        <w:rPr>
          <w:noProof/>
        </w:rPr>
        <w:t>21</w:t>
      </w:r>
      <w:r>
        <w:rPr>
          <w:noProof/>
        </w:rPr>
        <w:fldChar w:fldCharType="end"/>
      </w:r>
    </w:p>
    <w:p w14:paraId="3BA7B917" w14:textId="6099749B" w:rsidR="005A1696" w:rsidRDefault="005A169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IP Header and IP Addresses</w:t>
      </w:r>
      <w:r>
        <w:rPr>
          <w:noProof/>
        </w:rPr>
        <w:tab/>
      </w:r>
      <w:r>
        <w:rPr>
          <w:noProof/>
        </w:rPr>
        <w:fldChar w:fldCharType="begin" w:fldLock="1"/>
      </w:r>
      <w:r>
        <w:rPr>
          <w:noProof/>
        </w:rPr>
        <w:instrText xml:space="preserve"> PAGEREF _Toc106897186 \h </w:instrText>
      </w:r>
      <w:r>
        <w:rPr>
          <w:noProof/>
        </w:rPr>
      </w:r>
      <w:r>
        <w:rPr>
          <w:noProof/>
        </w:rPr>
        <w:fldChar w:fldCharType="separate"/>
      </w:r>
      <w:r>
        <w:rPr>
          <w:noProof/>
        </w:rPr>
        <w:t>21</w:t>
      </w:r>
      <w:r>
        <w:rPr>
          <w:noProof/>
        </w:rPr>
        <w:fldChar w:fldCharType="end"/>
      </w:r>
    </w:p>
    <w:p w14:paraId="2C7479B4" w14:textId="1B2F8A5E" w:rsidR="005A1696" w:rsidRDefault="005A1696">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_Toc106897187 \h </w:instrText>
      </w:r>
      <w:r>
        <w:rPr>
          <w:noProof/>
        </w:rPr>
      </w:r>
      <w:r>
        <w:rPr>
          <w:noProof/>
        </w:rPr>
        <w:fldChar w:fldCharType="separate"/>
      </w:r>
      <w:r>
        <w:rPr>
          <w:noProof/>
        </w:rPr>
        <w:t>21</w:t>
      </w:r>
      <w:r>
        <w:rPr>
          <w:noProof/>
        </w:rPr>
        <w:fldChar w:fldCharType="end"/>
      </w:r>
    </w:p>
    <w:p w14:paraId="0B6DB9C6" w14:textId="031FC07C" w:rsidR="005A1696" w:rsidRDefault="005A1696">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Request Message</w:t>
      </w:r>
      <w:r>
        <w:rPr>
          <w:noProof/>
        </w:rPr>
        <w:tab/>
      </w:r>
      <w:r>
        <w:rPr>
          <w:noProof/>
        </w:rPr>
        <w:fldChar w:fldCharType="begin" w:fldLock="1"/>
      </w:r>
      <w:r>
        <w:rPr>
          <w:noProof/>
        </w:rPr>
        <w:instrText xml:space="preserve"> PAGEREF _Toc106897188 \h </w:instrText>
      </w:r>
      <w:r>
        <w:rPr>
          <w:noProof/>
        </w:rPr>
      </w:r>
      <w:r>
        <w:rPr>
          <w:noProof/>
        </w:rPr>
        <w:fldChar w:fldCharType="separate"/>
      </w:r>
      <w:r>
        <w:rPr>
          <w:noProof/>
        </w:rPr>
        <w:t>21</w:t>
      </w:r>
      <w:r>
        <w:rPr>
          <w:noProof/>
        </w:rPr>
        <w:fldChar w:fldCharType="end"/>
      </w:r>
    </w:p>
    <w:p w14:paraId="0B7C8A12" w14:textId="11A76033" w:rsidR="005A1696" w:rsidRDefault="005A1696">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Response Message</w:t>
      </w:r>
      <w:r>
        <w:rPr>
          <w:noProof/>
        </w:rPr>
        <w:tab/>
      </w:r>
      <w:r>
        <w:rPr>
          <w:noProof/>
        </w:rPr>
        <w:fldChar w:fldCharType="begin" w:fldLock="1"/>
      </w:r>
      <w:r>
        <w:rPr>
          <w:noProof/>
        </w:rPr>
        <w:instrText xml:space="preserve"> PAGEREF _Toc106897189 \h </w:instrText>
      </w:r>
      <w:r>
        <w:rPr>
          <w:noProof/>
        </w:rPr>
      </w:r>
      <w:r>
        <w:rPr>
          <w:noProof/>
        </w:rPr>
        <w:fldChar w:fldCharType="separate"/>
      </w:r>
      <w:r>
        <w:rPr>
          <w:noProof/>
        </w:rPr>
        <w:t>21</w:t>
      </w:r>
      <w:r>
        <w:rPr>
          <w:noProof/>
        </w:rPr>
        <w:fldChar w:fldCharType="end"/>
      </w:r>
    </w:p>
    <w:p w14:paraId="43C97D4D" w14:textId="304F7264" w:rsidR="005A1696" w:rsidRDefault="005A169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Layer 2</w:t>
      </w:r>
      <w:r>
        <w:rPr>
          <w:noProof/>
        </w:rPr>
        <w:tab/>
      </w:r>
      <w:r>
        <w:rPr>
          <w:noProof/>
        </w:rPr>
        <w:fldChar w:fldCharType="begin" w:fldLock="1"/>
      </w:r>
      <w:r>
        <w:rPr>
          <w:noProof/>
        </w:rPr>
        <w:instrText xml:space="preserve"> PAGEREF _Toc106897190 \h </w:instrText>
      </w:r>
      <w:r>
        <w:rPr>
          <w:noProof/>
        </w:rPr>
      </w:r>
      <w:r>
        <w:rPr>
          <w:noProof/>
        </w:rPr>
        <w:fldChar w:fldCharType="separate"/>
      </w:r>
      <w:r>
        <w:rPr>
          <w:noProof/>
        </w:rPr>
        <w:t>21</w:t>
      </w:r>
      <w:r>
        <w:rPr>
          <w:noProof/>
        </w:rPr>
        <w:fldChar w:fldCharType="end"/>
      </w:r>
    </w:p>
    <w:p w14:paraId="23D8C59F" w14:textId="5D4B4768" w:rsidR="005A1696" w:rsidRDefault="005A169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Layer 1</w:t>
      </w:r>
      <w:r>
        <w:rPr>
          <w:noProof/>
        </w:rPr>
        <w:tab/>
      </w:r>
      <w:r>
        <w:rPr>
          <w:noProof/>
        </w:rPr>
        <w:fldChar w:fldCharType="begin" w:fldLock="1"/>
      </w:r>
      <w:r>
        <w:rPr>
          <w:noProof/>
        </w:rPr>
        <w:instrText xml:space="preserve"> PAGEREF _Toc106897191 \h </w:instrText>
      </w:r>
      <w:r>
        <w:rPr>
          <w:noProof/>
        </w:rPr>
      </w:r>
      <w:r>
        <w:rPr>
          <w:noProof/>
        </w:rPr>
        <w:fldChar w:fldCharType="separate"/>
      </w:r>
      <w:r>
        <w:rPr>
          <w:noProof/>
        </w:rPr>
        <w:t>21</w:t>
      </w:r>
      <w:r>
        <w:rPr>
          <w:noProof/>
        </w:rPr>
        <w:fldChar w:fldCharType="end"/>
      </w:r>
    </w:p>
    <w:p w14:paraId="4E2225A6" w14:textId="05769175" w:rsidR="005A1696" w:rsidRDefault="005A169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description</w:t>
      </w:r>
      <w:r>
        <w:rPr>
          <w:noProof/>
        </w:rPr>
        <w:tab/>
      </w:r>
      <w:r>
        <w:rPr>
          <w:noProof/>
        </w:rPr>
        <w:fldChar w:fldCharType="begin" w:fldLock="1"/>
      </w:r>
      <w:r>
        <w:rPr>
          <w:noProof/>
        </w:rPr>
        <w:instrText xml:space="preserve"> PAGEREF _Toc106897192 \h </w:instrText>
      </w:r>
      <w:r>
        <w:rPr>
          <w:noProof/>
        </w:rPr>
      </w:r>
      <w:r>
        <w:rPr>
          <w:noProof/>
        </w:rPr>
        <w:fldChar w:fldCharType="separate"/>
      </w:r>
      <w:r>
        <w:rPr>
          <w:noProof/>
        </w:rPr>
        <w:t>22</w:t>
      </w:r>
      <w:r>
        <w:rPr>
          <w:noProof/>
        </w:rPr>
        <w:fldChar w:fldCharType="end"/>
      </w:r>
    </w:p>
    <w:p w14:paraId="0F0B36B0" w14:textId="5FE8E991" w:rsidR="005A1696" w:rsidRDefault="005A169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_Toc106897193 \h </w:instrText>
      </w:r>
      <w:r>
        <w:rPr>
          <w:noProof/>
        </w:rPr>
      </w:r>
      <w:r>
        <w:rPr>
          <w:noProof/>
        </w:rPr>
        <w:fldChar w:fldCharType="separate"/>
      </w:r>
      <w:r>
        <w:rPr>
          <w:noProof/>
        </w:rPr>
        <w:t>22</w:t>
      </w:r>
      <w:r>
        <w:rPr>
          <w:noProof/>
        </w:rPr>
        <w:fldChar w:fldCharType="end"/>
      </w:r>
    </w:p>
    <w:p w14:paraId="3C3DA833" w14:textId="50F2A97D"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2</w:t>
      </w:r>
      <w:r>
        <w:rPr>
          <w:rFonts w:asciiTheme="minorHAnsi" w:eastAsiaTheme="minorEastAsia" w:hAnsiTheme="minorHAnsi" w:cstheme="minorBidi"/>
          <w:noProof/>
          <w:sz w:val="22"/>
          <w:szCs w:val="22"/>
          <w:lang w:eastAsia="en-GB"/>
        </w:rPr>
        <w:tab/>
      </w:r>
      <w:r>
        <w:rPr>
          <w:noProof/>
        </w:rPr>
        <w:t>Packet Forwarding Model</w:t>
      </w:r>
      <w:r>
        <w:rPr>
          <w:noProof/>
        </w:rPr>
        <w:tab/>
      </w:r>
      <w:r>
        <w:rPr>
          <w:noProof/>
        </w:rPr>
        <w:fldChar w:fldCharType="begin" w:fldLock="1"/>
      </w:r>
      <w:r>
        <w:rPr>
          <w:noProof/>
        </w:rPr>
        <w:instrText xml:space="preserve"> PAGEREF _Toc106897194 \h </w:instrText>
      </w:r>
      <w:r>
        <w:rPr>
          <w:noProof/>
        </w:rPr>
      </w:r>
      <w:r>
        <w:rPr>
          <w:noProof/>
        </w:rPr>
        <w:fldChar w:fldCharType="separate"/>
      </w:r>
      <w:r>
        <w:rPr>
          <w:noProof/>
        </w:rPr>
        <w:t>22</w:t>
      </w:r>
      <w:r>
        <w:rPr>
          <w:noProof/>
        </w:rPr>
        <w:fldChar w:fldCharType="end"/>
      </w:r>
    </w:p>
    <w:p w14:paraId="246A7117" w14:textId="1B27E3EB"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_Toc106897195 \h </w:instrText>
      </w:r>
      <w:r>
        <w:rPr>
          <w:noProof/>
        </w:rPr>
      </w:r>
      <w:r>
        <w:rPr>
          <w:noProof/>
        </w:rPr>
        <w:fldChar w:fldCharType="separate"/>
      </w:r>
      <w:r>
        <w:rPr>
          <w:noProof/>
        </w:rPr>
        <w:t>22</w:t>
      </w:r>
      <w:r>
        <w:rPr>
          <w:noProof/>
        </w:rPr>
        <w:fldChar w:fldCharType="end"/>
      </w:r>
    </w:p>
    <w:p w14:paraId="22813A8D" w14:textId="23FA0E34"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5.2.1A</w:t>
      </w:r>
      <w:r>
        <w:rPr>
          <w:rFonts w:asciiTheme="minorHAnsi" w:eastAsiaTheme="minorEastAsia" w:hAnsiTheme="minorHAnsi" w:cstheme="minorBidi"/>
          <w:noProof/>
          <w:sz w:val="22"/>
          <w:szCs w:val="22"/>
          <w:lang w:eastAsia="en-GB"/>
        </w:rPr>
        <w:tab/>
      </w:r>
      <w:r w:rsidRPr="00575A58">
        <w:rPr>
          <w:noProof/>
          <w:lang w:val="en-US"/>
        </w:rPr>
        <w:t>Packet Detection Rule Handling</w:t>
      </w:r>
      <w:r>
        <w:rPr>
          <w:noProof/>
        </w:rPr>
        <w:tab/>
      </w:r>
      <w:r>
        <w:rPr>
          <w:noProof/>
        </w:rPr>
        <w:fldChar w:fldCharType="begin" w:fldLock="1"/>
      </w:r>
      <w:r>
        <w:rPr>
          <w:noProof/>
        </w:rPr>
        <w:instrText xml:space="preserve"> PAGEREF _Toc106897196 \h </w:instrText>
      </w:r>
      <w:r>
        <w:rPr>
          <w:noProof/>
        </w:rPr>
      </w:r>
      <w:r>
        <w:rPr>
          <w:noProof/>
        </w:rPr>
        <w:fldChar w:fldCharType="separate"/>
      </w:r>
      <w:r>
        <w:rPr>
          <w:noProof/>
        </w:rPr>
        <w:t>24</w:t>
      </w:r>
      <w:r>
        <w:rPr>
          <w:noProof/>
        </w:rPr>
        <w:fldChar w:fldCharType="end"/>
      </w:r>
    </w:p>
    <w:p w14:paraId="52AFF9BB" w14:textId="41752054"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5.2.1A.1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_Toc106897197 \h </w:instrText>
      </w:r>
      <w:r>
        <w:rPr>
          <w:noProof/>
        </w:rPr>
      </w:r>
      <w:r>
        <w:rPr>
          <w:noProof/>
        </w:rPr>
        <w:fldChar w:fldCharType="separate"/>
      </w:r>
      <w:r>
        <w:rPr>
          <w:noProof/>
        </w:rPr>
        <w:t>24</w:t>
      </w:r>
      <w:r>
        <w:rPr>
          <w:noProof/>
        </w:rPr>
        <w:fldChar w:fldCharType="end"/>
      </w:r>
    </w:p>
    <w:p w14:paraId="440C51DA" w14:textId="5B16547B" w:rsidR="005A1696" w:rsidRDefault="005A1696">
      <w:pPr>
        <w:pStyle w:val="TOC4"/>
        <w:rPr>
          <w:rFonts w:asciiTheme="minorHAnsi" w:eastAsiaTheme="minorEastAsia" w:hAnsiTheme="minorHAnsi" w:cstheme="minorBidi"/>
          <w:noProof/>
          <w:sz w:val="22"/>
          <w:szCs w:val="22"/>
          <w:lang w:eastAsia="en-GB"/>
        </w:rPr>
      </w:pPr>
      <w:r>
        <w:rPr>
          <w:noProof/>
        </w:rPr>
        <w:t>5.2.1A.2</w:t>
      </w:r>
      <w:r>
        <w:rPr>
          <w:rFonts w:asciiTheme="minorHAnsi" w:eastAsiaTheme="minorEastAsia" w:hAnsiTheme="minorHAnsi" w:cstheme="minorBidi"/>
          <w:noProof/>
          <w:sz w:val="22"/>
          <w:szCs w:val="22"/>
          <w:lang w:eastAsia="en-GB"/>
        </w:rPr>
        <w:tab/>
      </w:r>
      <w:r>
        <w:rPr>
          <w:noProof/>
        </w:rPr>
        <w:t>PDI Optimization</w:t>
      </w:r>
      <w:r>
        <w:rPr>
          <w:noProof/>
        </w:rPr>
        <w:tab/>
      </w:r>
      <w:r>
        <w:rPr>
          <w:noProof/>
        </w:rPr>
        <w:fldChar w:fldCharType="begin" w:fldLock="1"/>
      </w:r>
      <w:r>
        <w:rPr>
          <w:noProof/>
        </w:rPr>
        <w:instrText xml:space="preserve"> PAGEREF _Toc106897198 \h </w:instrText>
      </w:r>
      <w:r>
        <w:rPr>
          <w:noProof/>
        </w:rPr>
      </w:r>
      <w:r>
        <w:rPr>
          <w:noProof/>
        </w:rPr>
        <w:fldChar w:fldCharType="separate"/>
      </w:r>
      <w:r>
        <w:rPr>
          <w:noProof/>
        </w:rPr>
        <w:t>25</w:t>
      </w:r>
      <w:r>
        <w:rPr>
          <w:noProof/>
        </w:rPr>
        <w:fldChar w:fldCharType="end"/>
      </w:r>
    </w:p>
    <w:p w14:paraId="27ACE6A6" w14:textId="125F22B7" w:rsidR="005A1696" w:rsidRDefault="005A1696">
      <w:pPr>
        <w:pStyle w:val="TOC4"/>
        <w:rPr>
          <w:rFonts w:asciiTheme="minorHAnsi" w:eastAsiaTheme="minorEastAsia" w:hAnsiTheme="minorHAnsi" w:cstheme="minorBidi"/>
          <w:noProof/>
          <w:sz w:val="22"/>
          <w:szCs w:val="22"/>
          <w:lang w:eastAsia="en-GB"/>
        </w:rPr>
      </w:pPr>
      <w:r>
        <w:rPr>
          <w:noProof/>
        </w:rPr>
        <w:t>5.2.1A</w:t>
      </w:r>
      <w:r w:rsidRPr="00575A58">
        <w:rPr>
          <w:noProof/>
          <w:lang w:val="en-US"/>
        </w:rPr>
        <w:t>.2A</w:t>
      </w:r>
      <w:r>
        <w:rPr>
          <w:rFonts w:asciiTheme="minorHAnsi" w:eastAsiaTheme="minorEastAsia" w:hAnsiTheme="minorHAnsi" w:cstheme="minorBidi"/>
          <w:noProof/>
          <w:sz w:val="22"/>
          <w:szCs w:val="22"/>
          <w:lang w:eastAsia="en-GB"/>
        </w:rPr>
        <w:tab/>
      </w:r>
      <w:r>
        <w:rPr>
          <w:noProof/>
        </w:rPr>
        <w:t>Provisioning of SDF filters</w:t>
      </w:r>
      <w:r>
        <w:rPr>
          <w:noProof/>
        </w:rPr>
        <w:tab/>
      </w:r>
      <w:r>
        <w:rPr>
          <w:noProof/>
        </w:rPr>
        <w:fldChar w:fldCharType="begin" w:fldLock="1"/>
      </w:r>
      <w:r>
        <w:rPr>
          <w:noProof/>
        </w:rPr>
        <w:instrText xml:space="preserve"> PAGEREF _Toc106897199 \h </w:instrText>
      </w:r>
      <w:r>
        <w:rPr>
          <w:noProof/>
        </w:rPr>
      </w:r>
      <w:r>
        <w:rPr>
          <w:noProof/>
        </w:rPr>
        <w:fldChar w:fldCharType="separate"/>
      </w:r>
      <w:r>
        <w:rPr>
          <w:noProof/>
        </w:rPr>
        <w:t>25</w:t>
      </w:r>
      <w:r>
        <w:rPr>
          <w:noProof/>
        </w:rPr>
        <w:fldChar w:fldCharType="end"/>
      </w:r>
    </w:p>
    <w:p w14:paraId="2F19289A" w14:textId="65F16BBD" w:rsidR="005A1696" w:rsidRDefault="005A1696">
      <w:pPr>
        <w:pStyle w:val="TOC4"/>
        <w:rPr>
          <w:rFonts w:asciiTheme="minorHAnsi" w:eastAsiaTheme="minorEastAsia" w:hAnsiTheme="minorHAnsi" w:cstheme="minorBidi"/>
          <w:noProof/>
          <w:sz w:val="22"/>
          <w:szCs w:val="22"/>
          <w:lang w:eastAsia="en-GB"/>
        </w:rPr>
      </w:pPr>
      <w:r>
        <w:rPr>
          <w:noProof/>
        </w:rPr>
        <w:t>5.2.1A</w:t>
      </w:r>
      <w:r w:rsidRPr="00575A58">
        <w:rPr>
          <w:noProof/>
          <w:lang w:val="en-US"/>
        </w:rPr>
        <w:t>.3</w:t>
      </w:r>
      <w:r>
        <w:rPr>
          <w:rFonts w:asciiTheme="minorHAnsi" w:eastAsiaTheme="minorEastAsia" w:hAnsiTheme="minorHAnsi" w:cstheme="minorBidi"/>
          <w:noProof/>
          <w:sz w:val="22"/>
          <w:szCs w:val="22"/>
          <w:lang w:eastAsia="en-GB"/>
        </w:rPr>
        <w:tab/>
      </w:r>
      <w:r>
        <w:rPr>
          <w:noProof/>
        </w:rPr>
        <w:t>Bidirectional SDF Filters</w:t>
      </w:r>
      <w:r>
        <w:rPr>
          <w:noProof/>
        </w:rPr>
        <w:tab/>
      </w:r>
      <w:r>
        <w:rPr>
          <w:noProof/>
        </w:rPr>
        <w:fldChar w:fldCharType="begin" w:fldLock="1"/>
      </w:r>
      <w:r>
        <w:rPr>
          <w:noProof/>
        </w:rPr>
        <w:instrText xml:space="preserve"> PAGEREF _Toc106897200 \h </w:instrText>
      </w:r>
      <w:r>
        <w:rPr>
          <w:noProof/>
        </w:rPr>
      </w:r>
      <w:r>
        <w:rPr>
          <w:noProof/>
        </w:rPr>
        <w:fldChar w:fldCharType="separate"/>
      </w:r>
      <w:r>
        <w:rPr>
          <w:noProof/>
        </w:rPr>
        <w:t>26</w:t>
      </w:r>
      <w:r>
        <w:rPr>
          <w:noProof/>
        </w:rPr>
        <w:fldChar w:fldCharType="end"/>
      </w:r>
    </w:p>
    <w:p w14:paraId="73375B8E" w14:textId="22788FB8" w:rsidR="005A1696" w:rsidRDefault="005A1696">
      <w:pPr>
        <w:pStyle w:val="TOC4"/>
        <w:rPr>
          <w:rFonts w:asciiTheme="minorHAnsi" w:eastAsiaTheme="minorEastAsia" w:hAnsiTheme="minorHAnsi" w:cstheme="minorBidi"/>
          <w:noProof/>
          <w:sz w:val="22"/>
          <w:szCs w:val="22"/>
          <w:lang w:eastAsia="en-GB"/>
        </w:rPr>
      </w:pPr>
      <w:r>
        <w:rPr>
          <w:noProof/>
        </w:rPr>
        <w:t>5.2.1A</w:t>
      </w:r>
      <w:r w:rsidRPr="00575A58">
        <w:rPr>
          <w:noProof/>
          <w:lang w:val="en-US"/>
        </w:rPr>
        <w:t>.4</w:t>
      </w:r>
      <w:r>
        <w:rPr>
          <w:rFonts w:asciiTheme="minorHAnsi" w:eastAsiaTheme="minorEastAsia" w:hAnsiTheme="minorHAnsi" w:cstheme="minorBidi"/>
          <w:noProof/>
          <w:sz w:val="22"/>
          <w:szCs w:val="22"/>
          <w:lang w:eastAsia="en-GB"/>
        </w:rPr>
        <w:tab/>
      </w:r>
      <w:r>
        <w:rPr>
          <w:noProof/>
        </w:rPr>
        <w:t>Application detection with PFD</w:t>
      </w:r>
      <w:r>
        <w:rPr>
          <w:noProof/>
        </w:rPr>
        <w:tab/>
      </w:r>
      <w:r>
        <w:rPr>
          <w:noProof/>
        </w:rPr>
        <w:fldChar w:fldCharType="begin" w:fldLock="1"/>
      </w:r>
      <w:r>
        <w:rPr>
          <w:noProof/>
        </w:rPr>
        <w:instrText xml:space="preserve"> PAGEREF _Toc106897201 \h </w:instrText>
      </w:r>
      <w:r>
        <w:rPr>
          <w:noProof/>
        </w:rPr>
      </w:r>
      <w:r>
        <w:rPr>
          <w:noProof/>
        </w:rPr>
        <w:fldChar w:fldCharType="separate"/>
      </w:r>
      <w:r>
        <w:rPr>
          <w:noProof/>
        </w:rPr>
        <w:t>26</w:t>
      </w:r>
      <w:r>
        <w:rPr>
          <w:noProof/>
        </w:rPr>
        <w:fldChar w:fldCharType="end"/>
      </w:r>
    </w:p>
    <w:p w14:paraId="2DC05EF5" w14:textId="63112BF1"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5.2.2</w:t>
      </w:r>
      <w:r>
        <w:rPr>
          <w:rFonts w:asciiTheme="minorHAnsi" w:eastAsiaTheme="minorEastAsia" w:hAnsiTheme="minorHAnsi" w:cstheme="minorBidi"/>
          <w:noProof/>
          <w:sz w:val="22"/>
          <w:szCs w:val="22"/>
          <w:lang w:eastAsia="en-GB"/>
        </w:rPr>
        <w:tab/>
      </w:r>
      <w:r w:rsidRPr="00575A58">
        <w:rPr>
          <w:noProof/>
          <w:lang w:val="en-US"/>
        </w:rPr>
        <w:t>Usage Reporting Rule Handling</w:t>
      </w:r>
      <w:r>
        <w:rPr>
          <w:noProof/>
        </w:rPr>
        <w:tab/>
      </w:r>
      <w:r>
        <w:rPr>
          <w:noProof/>
        </w:rPr>
        <w:fldChar w:fldCharType="begin" w:fldLock="1"/>
      </w:r>
      <w:r>
        <w:rPr>
          <w:noProof/>
        </w:rPr>
        <w:instrText xml:space="preserve"> PAGEREF _Toc106897202 \h </w:instrText>
      </w:r>
      <w:r>
        <w:rPr>
          <w:noProof/>
        </w:rPr>
      </w:r>
      <w:r>
        <w:rPr>
          <w:noProof/>
        </w:rPr>
        <w:fldChar w:fldCharType="separate"/>
      </w:r>
      <w:r>
        <w:rPr>
          <w:noProof/>
        </w:rPr>
        <w:t>27</w:t>
      </w:r>
      <w:r>
        <w:rPr>
          <w:noProof/>
        </w:rPr>
        <w:fldChar w:fldCharType="end"/>
      </w:r>
    </w:p>
    <w:p w14:paraId="4807A6F5" w14:textId="429262B6"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5.2.2.1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_Toc106897203 \h </w:instrText>
      </w:r>
      <w:r>
        <w:rPr>
          <w:noProof/>
        </w:rPr>
      </w:r>
      <w:r>
        <w:rPr>
          <w:noProof/>
        </w:rPr>
        <w:fldChar w:fldCharType="separate"/>
      </w:r>
      <w:r>
        <w:rPr>
          <w:noProof/>
        </w:rPr>
        <w:t>27</w:t>
      </w:r>
      <w:r>
        <w:rPr>
          <w:noProof/>
        </w:rPr>
        <w:fldChar w:fldCharType="end"/>
      </w:r>
    </w:p>
    <w:p w14:paraId="689CE98E" w14:textId="016B64C2"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5.2.2.2</w:t>
      </w:r>
      <w:r>
        <w:rPr>
          <w:rFonts w:asciiTheme="minorHAnsi" w:eastAsiaTheme="minorEastAsia" w:hAnsiTheme="minorHAnsi" w:cstheme="minorBidi"/>
          <w:noProof/>
          <w:sz w:val="22"/>
          <w:szCs w:val="22"/>
          <w:lang w:eastAsia="en-GB"/>
        </w:rPr>
        <w:tab/>
      </w:r>
      <w:r w:rsidRPr="00575A58">
        <w:rPr>
          <w:noProof/>
          <w:lang w:val="en-US"/>
        </w:rPr>
        <w:t>Provisioning of Usage Reporting Rule in the UP function</w:t>
      </w:r>
      <w:r>
        <w:rPr>
          <w:noProof/>
        </w:rPr>
        <w:tab/>
      </w:r>
      <w:r>
        <w:rPr>
          <w:noProof/>
        </w:rPr>
        <w:fldChar w:fldCharType="begin" w:fldLock="1"/>
      </w:r>
      <w:r>
        <w:rPr>
          <w:noProof/>
        </w:rPr>
        <w:instrText xml:space="preserve"> PAGEREF _Toc106897204 \h </w:instrText>
      </w:r>
      <w:r>
        <w:rPr>
          <w:noProof/>
        </w:rPr>
      </w:r>
      <w:r>
        <w:rPr>
          <w:noProof/>
        </w:rPr>
        <w:fldChar w:fldCharType="separate"/>
      </w:r>
      <w:r>
        <w:rPr>
          <w:noProof/>
        </w:rPr>
        <w:t>27</w:t>
      </w:r>
      <w:r>
        <w:rPr>
          <w:noProof/>
        </w:rPr>
        <w:fldChar w:fldCharType="end"/>
      </w:r>
    </w:p>
    <w:p w14:paraId="66B8E3A5" w14:textId="58CBCB7C" w:rsidR="005A1696" w:rsidRDefault="005A1696">
      <w:pPr>
        <w:pStyle w:val="TOC5"/>
        <w:rPr>
          <w:rFonts w:asciiTheme="minorHAnsi" w:eastAsiaTheme="minorEastAsia" w:hAnsiTheme="minorHAnsi" w:cstheme="minorBidi"/>
          <w:noProof/>
          <w:sz w:val="22"/>
          <w:szCs w:val="22"/>
          <w:lang w:eastAsia="en-GB"/>
        </w:rPr>
      </w:pPr>
      <w:r>
        <w:rPr>
          <w:noProof/>
          <w:lang w:eastAsia="zh-CN"/>
        </w:rPr>
        <w:t>5.2.2.2.1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_Toc106897205 \h </w:instrText>
      </w:r>
      <w:r>
        <w:rPr>
          <w:noProof/>
        </w:rPr>
      </w:r>
      <w:r>
        <w:rPr>
          <w:noProof/>
        </w:rPr>
        <w:fldChar w:fldCharType="separate"/>
      </w:r>
      <w:r>
        <w:rPr>
          <w:noProof/>
        </w:rPr>
        <w:t>27</w:t>
      </w:r>
      <w:r>
        <w:rPr>
          <w:noProof/>
        </w:rPr>
        <w:fldChar w:fldCharType="end"/>
      </w:r>
    </w:p>
    <w:p w14:paraId="5E0222D5" w14:textId="6735E468" w:rsidR="005A1696" w:rsidRDefault="005A1696">
      <w:pPr>
        <w:pStyle w:val="TOC5"/>
        <w:rPr>
          <w:rFonts w:asciiTheme="minorHAnsi" w:eastAsiaTheme="minorEastAsia" w:hAnsiTheme="minorHAnsi" w:cstheme="minorBidi"/>
          <w:noProof/>
          <w:sz w:val="22"/>
          <w:szCs w:val="22"/>
          <w:lang w:eastAsia="en-GB"/>
        </w:rPr>
      </w:pPr>
      <w:r>
        <w:rPr>
          <w:noProof/>
          <w:lang w:eastAsia="zh-CN"/>
        </w:rPr>
        <w:t>5.2.2.2.2</w:t>
      </w:r>
      <w:r>
        <w:rPr>
          <w:rFonts w:asciiTheme="minorHAnsi" w:eastAsiaTheme="minorEastAsia" w:hAnsiTheme="minorHAnsi" w:cstheme="minorBidi"/>
          <w:noProof/>
          <w:sz w:val="22"/>
          <w:szCs w:val="22"/>
          <w:lang w:eastAsia="en-GB"/>
        </w:rPr>
        <w:tab/>
      </w:r>
      <w:r>
        <w:rPr>
          <w:noProof/>
          <w:lang w:eastAsia="zh-CN"/>
        </w:rPr>
        <w:t>Credit pooling</w:t>
      </w:r>
      <w:r w:rsidRPr="00575A58">
        <w:rPr>
          <w:noProof/>
          <w:lang w:val="en-US" w:eastAsia="zh-CN"/>
        </w:rPr>
        <w:t xml:space="preserve"> (for EPC)</w:t>
      </w:r>
      <w:r>
        <w:rPr>
          <w:noProof/>
        </w:rPr>
        <w:tab/>
      </w:r>
      <w:r>
        <w:rPr>
          <w:noProof/>
        </w:rPr>
        <w:fldChar w:fldCharType="begin" w:fldLock="1"/>
      </w:r>
      <w:r>
        <w:rPr>
          <w:noProof/>
        </w:rPr>
        <w:instrText xml:space="preserve"> PAGEREF _Toc106897206 \h </w:instrText>
      </w:r>
      <w:r>
        <w:rPr>
          <w:noProof/>
        </w:rPr>
      </w:r>
      <w:r>
        <w:rPr>
          <w:noProof/>
        </w:rPr>
        <w:fldChar w:fldCharType="separate"/>
      </w:r>
      <w:r>
        <w:rPr>
          <w:noProof/>
        </w:rPr>
        <w:t>31</w:t>
      </w:r>
      <w:r>
        <w:rPr>
          <w:noProof/>
        </w:rPr>
        <w:fldChar w:fldCharType="end"/>
      </w:r>
    </w:p>
    <w:p w14:paraId="12FF22D1" w14:textId="6CBFA4CB"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5.2.2.3</w:t>
      </w:r>
      <w:r>
        <w:rPr>
          <w:rFonts w:asciiTheme="minorHAnsi" w:eastAsiaTheme="minorEastAsia" w:hAnsiTheme="minorHAnsi" w:cstheme="minorBidi"/>
          <w:noProof/>
          <w:sz w:val="22"/>
          <w:szCs w:val="22"/>
          <w:lang w:eastAsia="en-GB"/>
        </w:rPr>
        <w:tab/>
      </w:r>
      <w:r w:rsidRPr="00575A58">
        <w:rPr>
          <w:noProof/>
          <w:lang w:val="en-US"/>
        </w:rPr>
        <w:t>Reporting of Usage Report to the CP function</w:t>
      </w:r>
      <w:r>
        <w:rPr>
          <w:noProof/>
        </w:rPr>
        <w:tab/>
      </w:r>
      <w:r>
        <w:rPr>
          <w:noProof/>
        </w:rPr>
        <w:fldChar w:fldCharType="begin" w:fldLock="1"/>
      </w:r>
      <w:r>
        <w:rPr>
          <w:noProof/>
        </w:rPr>
        <w:instrText xml:space="preserve"> PAGEREF _Toc106897207 \h </w:instrText>
      </w:r>
      <w:r>
        <w:rPr>
          <w:noProof/>
        </w:rPr>
      </w:r>
      <w:r>
        <w:rPr>
          <w:noProof/>
        </w:rPr>
        <w:fldChar w:fldCharType="separate"/>
      </w:r>
      <w:r>
        <w:rPr>
          <w:noProof/>
        </w:rPr>
        <w:t>31</w:t>
      </w:r>
      <w:r>
        <w:rPr>
          <w:noProof/>
        </w:rPr>
        <w:fldChar w:fldCharType="end"/>
      </w:r>
    </w:p>
    <w:p w14:paraId="60E772CE" w14:textId="2139F5DE" w:rsidR="005A1696" w:rsidRDefault="005A1696">
      <w:pPr>
        <w:pStyle w:val="TOC5"/>
        <w:rPr>
          <w:rFonts w:asciiTheme="minorHAnsi" w:eastAsiaTheme="minorEastAsia" w:hAnsiTheme="minorHAnsi" w:cstheme="minorBidi"/>
          <w:noProof/>
          <w:sz w:val="22"/>
          <w:szCs w:val="22"/>
          <w:lang w:eastAsia="en-GB"/>
        </w:rPr>
      </w:pPr>
      <w:r>
        <w:rPr>
          <w:noProof/>
          <w:lang w:eastAsia="zh-CN"/>
        </w:rPr>
        <w:t>5.2.2.3.1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_Toc106897208 \h </w:instrText>
      </w:r>
      <w:r>
        <w:rPr>
          <w:noProof/>
        </w:rPr>
      </w:r>
      <w:r>
        <w:rPr>
          <w:noProof/>
        </w:rPr>
        <w:fldChar w:fldCharType="separate"/>
      </w:r>
      <w:r>
        <w:rPr>
          <w:noProof/>
        </w:rPr>
        <w:t>31</w:t>
      </w:r>
      <w:r>
        <w:rPr>
          <w:noProof/>
        </w:rPr>
        <w:fldChar w:fldCharType="end"/>
      </w:r>
    </w:p>
    <w:p w14:paraId="2A2C4299" w14:textId="0807AFB2" w:rsidR="005A1696" w:rsidRDefault="005A1696">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Credit pooling</w:t>
      </w:r>
      <w:r>
        <w:rPr>
          <w:noProof/>
        </w:rPr>
        <w:tab/>
      </w:r>
      <w:r>
        <w:rPr>
          <w:noProof/>
        </w:rPr>
        <w:fldChar w:fldCharType="begin" w:fldLock="1"/>
      </w:r>
      <w:r>
        <w:rPr>
          <w:noProof/>
        </w:rPr>
        <w:instrText xml:space="preserve"> PAGEREF _Toc106897209 \h </w:instrText>
      </w:r>
      <w:r>
        <w:rPr>
          <w:noProof/>
        </w:rPr>
      </w:r>
      <w:r>
        <w:rPr>
          <w:noProof/>
        </w:rPr>
        <w:fldChar w:fldCharType="separate"/>
      </w:r>
      <w:r>
        <w:rPr>
          <w:noProof/>
        </w:rPr>
        <w:t>35</w:t>
      </w:r>
      <w:r>
        <w:rPr>
          <w:noProof/>
        </w:rPr>
        <w:fldChar w:fldCharType="end"/>
      </w:r>
    </w:p>
    <w:p w14:paraId="7F03A16C" w14:textId="33CE186C" w:rsidR="005A1696" w:rsidRDefault="005A1696">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Traffic Usage Reporting with Redundant Transmission on N3/N9 interfaces</w:t>
      </w:r>
      <w:r>
        <w:rPr>
          <w:noProof/>
        </w:rPr>
        <w:tab/>
      </w:r>
      <w:r>
        <w:rPr>
          <w:noProof/>
        </w:rPr>
        <w:fldChar w:fldCharType="begin" w:fldLock="1"/>
      </w:r>
      <w:r>
        <w:rPr>
          <w:noProof/>
        </w:rPr>
        <w:instrText xml:space="preserve"> PAGEREF _Toc106897210 \h </w:instrText>
      </w:r>
      <w:r>
        <w:rPr>
          <w:noProof/>
        </w:rPr>
      </w:r>
      <w:r>
        <w:rPr>
          <w:noProof/>
        </w:rPr>
        <w:fldChar w:fldCharType="separate"/>
      </w:r>
      <w:r>
        <w:rPr>
          <w:noProof/>
        </w:rPr>
        <w:t>35</w:t>
      </w:r>
      <w:r>
        <w:rPr>
          <w:noProof/>
        </w:rPr>
        <w:fldChar w:fldCharType="end"/>
      </w:r>
    </w:p>
    <w:p w14:paraId="4954B521" w14:textId="77676026"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5.2.2.4</w:t>
      </w:r>
      <w:r>
        <w:rPr>
          <w:rFonts w:asciiTheme="minorHAnsi" w:eastAsiaTheme="minorEastAsia" w:hAnsiTheme="minorHAnsi" w:cstheme="minorBidi"/>
          <w:noProof/>
          <w:sz w:val="22"/>
          <w:szCs w:val="22"/>
          <w:lang w:eastAsia="en-GB"/>
        </w:rPr>
        <w:tab/>
      </w:r>
      <w:r w:rsidRPr="00575A58">
        <w:rPr>
          <w:noProof/>
          <w:lang w:val="en-US"/>
        </w:rPr>
        <w:t>Reporting of Linked Usage Reports to the CP function</w:t>
      </w:r>
      <w:r>
        <w:rPr>
          <w:noProof/>
        </w:rPr>
        <w:tab/>
      </w:r>
      <w:r>
        <w:rPr>
          <w:noProof/>
        </w:rPr>
        <w:fldChar w:fldCharType="begin" w:fldLock="1"/>
      </w:r>
      <w:r>
        <w:rPr>
          <w:noProof/>
        </w:rPr>
        <w:instrText xml:space="preserve"> PAGEREF _Toc106897211 \h </w:instrText>
      </w:r>
      <w:r>
        <w:rPr>
          <w:noProof/>
        </w:rPr>
      </w:r>
      <w:r>
        <w:rPr>
          <w:noProof/>
        </w:rPr>
        <w:fldChar w:fldCharType="separate"/>
      </w:r>
      <w:r>
        <w:rPr>
          <w:noProof/>
        </w:rPr>
        <w:t>35</w:t>
      </w:r>
      <w:r>
        <w:rPr>
          <w:noProof/>
        </w:rPr>
        <w:fldChar w:fldCharType="end"/>
      </w:r>
    </w:p>
    <w:p w14:paraId="51B5876F" w14:textId="022D1F26"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5.2.2.5</w:t>
      </w:r>
      <w:r>
        <w:rPr>
          <w:rFonts w:asciiTheme="minorHAnsi" w:eastAsiaTheme="minorEastAsia" w:hAnsiTheme="minorHAnsi" w:cstheme="minorBidi"/>
          <w:noProof/>
          <w:sz w:val="22"/>
          <w:szCs w:val="22"/>
          <w:lang w:eastAsia="en-GB"/>
        </w:rPr>
        <w:tab/>
      </w:r>
      <w:r w:rsidRPr="00575A58">
        <w:rPr>
          <w:noProof/>
          <w:lang w:val="en-US"/>
        </w:rPr>
        <w:t>End Marker Reception Reporting</w:t>
      </w:r>
      <w:r>
        <w:rPr>
          <w:noProof/>
        </w:rPr>
        <w:tab/>
      </w:r>
      <w:r>
        <w:rPr>
          <w:noProof/>
        </w:rPr>
        <w:fldChar w:fldCharType="begin" w:fldLock="1"/>
      </w:r>
      <w:r>
        <w:rPr>
          <w:noProof/>
        </w:rPr>
        <w:instrText xml:space="preserve"> PAGEREF _Toc106897212 \h </w:instrText>
      </w:r>
      <w:r>
        <w:rPr>
          <w:noProof/>
        </w:rPr>
      </w:r>
      <w:r>
        <w:rPr>
          <w:noProof/>
        </w:rPr>
        <w:fldChar w:fldCharType="separate"/>
      </w:r>
      <w:r>
        <w:rPr>
          <w:noProof/>
        </w:rPr>
        <w:t>36</w:t>
      </w:r>
      <w:r>
        <w:rPr>
          <w:noProof/>
        </w:rPr>
        <w:fldChar w:fldCharType="end"/>
      </w:r>
    </w:p>
    <w:p w14:paraId="3C197C00" w14:textId="12462D8B"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5.2.3</w:t>
      </w:r>
      <w:r>
        <w:rPr>
          <w:rFonts w:asciiTheme="minorHAnsi" w:eastAsiaTheme="minorEastAsia" w:hAnsiTheme="minorHAnsi" w:cstheme="minorBidi"/>
          <w:noProof/>
          <w:sz w:val="22"/>
          <w:szCs w:val="22"/>
          <w:lang w:eastAsia="en-GB"/>
        </w:rPr>
        <w:tab/>
      </w:r>
      <w:r w:rsidRPr="00575A58">
        <w:rPr>
          <w:noProof/>
          <w:lang w:val="en-US"/>
        </w:rPr>
        <w:t>Forwarding Action Rule Handling</w:t>
      </w:r>
      <w:r>
        <w:rPr>
          <w:noProof/>
        </w:rPr>
        <w:tab/>
      </w:r>
      <w:r>
        <w:rPr>
          <w:noProof/>
        </w:rPr>
        <w:fldChar w:fldCharType="begin" w:fldLock="1"/>
      </w:r>
      <w:r>
        <w:rPr>
          <w:noProof/>
        </w:rPr>
        <w:instrText xml:space="preserve"> PAGEREF _Toc106897213 \h </w:instrText>
      </w:r>
      <w:r>
        <w:rPr>
          <w:noProof/>
        </w:rPr>
      </w:r>
      <w:r>
        <w:rPr>
          <w:noProof/>
        </w:rPr>
        <w:fldChar w:fldCharType="separate"/>
      </w:r>
      <w:r>
        <w:rPr>
          <w:noProof/>
        </w:rPr>
        <w:t>36</w:t>
      </w:r>
      <w:r>
        <w:rPr>
          <w:noProof/>
        </w:rPr>
        <w:fldChar w:fldCharType="end"/>
      </w:r>
    </w:p>
    <w:p w14:paraId="38B6DB33" w14:textId="7424592F"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5.2.3.1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_Toc106897214 \h </w:instrText>
      </w:r>
      <w:r>
        <w:rPr>
          <w:noProof/>
        </w:rPr>
      </w:r>
      <w:r>
        <w:rPr>
          <w:noProof/>
        </w:rPr>
        <w:fldChar w:fldCharType="separate"/>
      </w:r>
      <w:r>
        <w:rPr>
          <w:noProof/>
        </w:rPr>
        <w:t>36</w:t>
      </w:r>
      <w:r>
        <w:rPr>
          <w:noProof/>
        </w:rPr>
        <w:fldChar w:fldCharType="end"/>
      </w:r>
    </w:p>
    <w:p w14:paraId="5A040D24" w14:textId="62C5DDA0"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5.2.4</w:t>
      </w:r>
      <w:r>
        <w:rPr>
          <w:rFonts w:asciiTheme="minorHAnsi" w:eastAsiaTheme="minorEastAsia" w:hAnsiTheme="minorHAnsi" w:cstheme="minorBidi"/>
          <w:noProof/>
          <w:sz w:val="22"/>
          <w:szCs w:val="22"/>
          <w:lang w:eastAsia="en-GB"/>
        </w:rPr>
        <w:tab/>
      </w:r>
      <w:r w:rsidRPr="00575A58">
        <w:rPr>
          <w:noProof/>
          <w:lang w:val="en-US"/>
        </w:rPr>
        <w:t>Buffering Action Rule Handling</w:t>
      </w:r>
      <w:r>
        <w:rPr>
          <w:noProof/>
        </w:rPr>
        <w:tab/>
      </w:r>
      <w:r>
        <w:rPr>
          <w:noProof/>
        </w:rPr>
        <w:fldChar w:fldCharType="begin" w:fldLock="1"/>
      </w:r>
      <w:r>
        <w:rPr>
          <w:noProof/>
        </w:rPr>
        <w:instrText xml:space="preserve"> PAGEREF _Toc106897215 \h </w:instrText>
      </w:r>
      <w:r>
        <w:rPr>
          <w:noProof/>
        </w:rPr>
      </w:r>
      <w:r>
        <w:rPr>
          <w:noProof/>
        </w:rPr>
        <w:fldChar w:fldCharType="separate"/>
      </w:r>
      <w:r>
        <w:rPr>
          <w:noProof/>
        </w:rPr>
        <w:t>38</w:t>
      </w:r>
      <w:r>
        <w:rPr>
          <w:noProof/>
        </w:rPr>
        <w:fldChar w:fldCharType="end"/>
      </w:r>
    </w:p>
    <w:p w14:paraId="68790135" w14:textId="343766DC"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5.2.4.1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_Toc106897216 \h </w:instrText>
      </w:r>
      <w:r>
        <w:rPr>
          <w:noProof/>
        </w:rPr>
      </w:r>
      <w:r>
        <w:rPr>
          <w:noProof/>
        </w:rPr>
        <w:fldChar w:fldCharType="separate"/>
      </w:r>
      <w:r>
        <w:rPr>
          <w:noProof/>
        </w:rPr>
        <w:t>38</w:t>
      </w:r>
      <w:r>
        <w:rPr>
          <w:noProof/>
        </w:rPr>
        <w:fldChar w:fldCharType="end"/>
      </w:r>
    </w:p>
    <w:p w14:paraId="05303403" w14:textId="454E5DF7"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5.2.4.2</w:t>
      </w:r>
      <w:r>
        <w:rPr>
          <w:rFonts w:asciiTheme="minorHAnsi" w:eastAsiaTheme="minorEastAsia" w:hAnsiTheme="minorHAnsi" w:cstheme="minorBidi"/>
          <w:noProof/>
          <w:sz w:val="22"/>
          <w:szCs w:val="22"/>
          <w:lang w:eastAsia="en-GB"/>
        </w:rPr>
        <w:tab/>
      </w:r>
      <w:r w:rsidRPr="00575A58">
        <w:rPr>
          <w:noProof/>
          <w:lang w:val="en-US"/>
        </w:rPr>
        <w:t>Provisioning of Buffering Action Rule in the UP function</w:t>
      </w:r>
      <w:r>
        <w:rPr>
          <w:noProof/>
        </w:rPr>
        <w:tab/>
      </w:r>
      <w:r>
        <w:rPr>
          <w:noProof/>
        </w:rPr>
        <w:fldChar w:fldCharType="begin" w:fldLock="1"/>
      </w:r>
      <w:r>
        <w:rPr>
          <w:noProof/>
        </w:rPr>
        <w:instrText xml:space="preserve"> PAGEREF _Toc106897217 \h </w:instrText>
      </w:r>
      <w:r>
        <w:rPr>
          <w:noProof/>
        </w:rPr>
      </w:r>
      <w:r>
        <w:rPr>
          <w:noProof/>
        </w:rPr>
        <w:fldChar w:fldCharType="separate"/>
      </w:r>
      <w:r>
        <w:rPr>
          <w:noProof/>
        </w:rPr>
        <w:t>38</w:t>
      </w:r>
      <w:r>
        <w:rPr>
          <w:noProof/>
        </w:rPr>
        <w:fldChar w:fldCharType="end"/>
      </w:r>
    </w:p>
    <w:p w14:paraId="2547FDD4" w14:textId="4340F475"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5.2.5</w:t>
      </w:r>
      <w:r>
        <w:rPr>
          <w:rFonts w:asciiTheme="minorHAnsi" w:eastAsiaTheme="minorEastAsia" w:hAnsiTheme="minorHAnsi" w:cstheme="minorBidi"/>
          <w:noProof/>
          <w:sz w:val="22"/>
          <w:szCs w:val="22"/>
          <w:lang w:eastAsia="en-GB"/>
        </w:rPr>
        <w:tab/>
      </w:r>
      <w:r w:rsidRPr="00575A58">
        <w:rPr>
          <w:noProof/>
          <w:lang w:val="en-US"/>
        </w:rPr>
        <w:t>QoS Enforcement Rule Handling</w:t>
      </w:r>
      <w:r>
        <w:rPr>
          <w:noProof/>
        </w:rPr>
        <w:tab/>
      </w:r>
      <w:r>
        <w:rPr>
          <w:noProof/>
        </w:rPr>
        <w:fldChar w:fldCharType="begin" w:fldLock="1"/>
      </w:r>
      <w:r>
        <w:rPr>
          <w:noProof/>
        </w:rPr>
        <w:instrText xml:space="preserve"> PAGEREF _Toc106897218 \h </w:instrText>
      </w:r>
      <w:r>
        <w:rPr>
          <w:noProof/>
        </w:rPr>
      </w:r>
      <w:r>
        <w:rPr>
          <w:noProof/>
        </w:rPr>
        <w:fldChar w:fldCharType="separate"/>
      </w:r>
      <w:r>
        <w:rPr>
          <w:noProof/>
        </w:rPr>
        <w:t>39</w:t>
      </w:r>
      <w:r>
        <w:rPr>
          <w:noProof/>
        </w:rPr>
        <w:fldChar w:fldCharType="end"/>
      </w:r>
    </w:p>
    <w:p w14:paraId="55E18455" w14:textId="72E753B1"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5.2.5.1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_Toc106897219 \h </w:instrText>
      </w:r>
      <w:r>
        <w:rPr>
          <w:noProof/>
        </w:rPr>
      </w:r>
      <w:r>
        <w:rPr>
          <w:noProof/>
        </w:rPr>
        <w:fldChar w:fldCharType="separate"/>
      </w:r>
      <w:r>
        <w:rPr>
          <w:noProof/>
        </w:rPr>
        <w:t>39</w:t>
      </w:r>
      <w:r>
        <w:rPr>
          <w:noProof/>
        </w:rPr>
        <w:fldChar w:fldCharType="end"/>
      </w:r>
    </w:p>
    <w:p w14:paraId="479E944F" w14:textId="5CD13971"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5.2.5.2</w:t>
      </w:r>
      <w:r>
        <w:rPr>
          <w:rFonts w:asciiTheme="minorHAnsi" w:eastAsiaTheme="minorEastAsia" w:hAnsiTheme="minorHAnsi" w:cstheme="minorBidi"/>
          <w:noProof/>
          <w:sz w:val="22"/>
          <w:szCs w:val="22"/>
          <w:lang w:eastAsia="en-GB"/>
        </w:rPr>
        <w:tab/>
      </w:r>
      <w:r w:rsidRPr="00575A58">
        <w:rPr>
          <w:noProof/>
          <w:lang w:val="en-US"/>
        </w:rPr>
        <w:t>Provisioning of QoS Enforcement Rule in the UP function</w:t>
      </w:r>
      <w:r>
        <w:rPr>
          <w:noProof/>
        </w:rPr>
        <w:tab/>
      </w:r>
      <w:r>
        <w:rPr>
          <w:noProof/>
        </w:rPr>
        <w:fldChar w:fldCharType="begin" w:fldLock="1"/>
      </w:r>
      <w:r>
        <w:rPr>
          <w:noProof/>
        </w:rPr>
        <w:instrText xml:space="preserve"> PAGEREF _Toc106897220 \h </w:instrText>
      </w:r>
      <w:r>
        <w:rPr>
          <w:noProof/>
        </w:rPr>
      </w:r>
      <w:r>
        <w:rPr>
          <w:noProof/>
        </w:rPr>
        <w:fldChar w:fldCharType="separate"/>
      </w:r>
      <w:r>
        <w:rPr>
          <w:noProof/>
        </w:rPr>
        <w:t>39</w:t>
      </w:r>
      <w:r>
        <w:rPr>
          <w:noProof/>
        </w:rPr>
        <w:fldChar w:fldCharType="end"/>
      </w:r>
    </w:p>
    <w:p w14:paraId="29AC75F7" w14:textId="0920F7A1" w:rsidR="005A1696" w:rsidRDefault="005A1696">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Reflective QoS (for 5GC)</w:t>
      </w:r>
      <w:r>
        <w:rPr>
          <w:noProof/>
        </w:rPr>
        <w:tab/>
      </w:r>
      <w:r>
        <w:rPr>
          <w:noProof/>
        </w:rPr>
        <w:fldChar w:fldCharType="begin" w:fldLock="1"/>
      </w:r>
      <w:r>
        <w:rPr>
          <w:noProof/>
        </w:rPr>
        <w:instrText xml:space="preserve"> PAGEREF _Toc106897221 \h </w:instrText>
      </w:r>
      <w:r>
        <w:rPr>
          <w:noProof/>
        </w:rPr>
      </w:r>
      <w:r>
        <w:rPr>
          <w:noProof/>
        </w:rPr>
        <w:fldChar w:fldCharType="separate"/>
      </w:r>
      <w:r>
        <w:rPr>
          <w:noProof/>
        </w:rPr>
        <w:t>39</w:t>
      </w:r>
      <w:r>
        <w:rPr>
          <w:noProof/>
        </w:rPr>
        <w:fldChar w:fldCharType="end"/>
      </w:r>
    </w:p>
    <w:p w14:paraId="58364159" w14:textId="078D245A"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5.2.6</w:t>
      </w:r>
      <w:r>
        <w:rPr>
          <w:rFonts w:asciiTheme="minorHAnsi" w:eastAsiaTheme="minorEastAsia" w:hAnsiTheme="minorHAnsi" w:cstheme="minorBidi"/>
          <w:noProof/>
          <w:sz w:val="22"/>
          <w:szCs w:val="22"/>
          <w:lang w:eastAsia="en-GB"/>
        </w:rPr>
        <w:tab/>
      </w:r>
      <w:r w:rsidRPr="00575A58">
        <w:rPr>
          <w:noProof/>
          <w:lang w:val="en-US"/>
        </w:rPr>
        <w:t>Combined SGW/PGW Architecture</w:t>
      </w:r>
      <w:r>
        <w:rPr>
          <w:noProof/>
        </w:rPr>
        <w:tab/>
      </w:r>
      <w:r>
        <w:rPr>
          <w:noProof/>
        </w:rPr>
        <w:fldChar w:fldCharType="begin" w:fldLock="1"/>
      </w:r>
      <w:r>
        <w:rPr>
          <w:noProof/>
        </w:rPr>
        <w:instrText xml:space="preserve"> PAGEREF _Toc106897222 \h </w:instrText>
      </w:r>
      <w:r>
        <w:rPr>
          <w:noProof/>
        </w:rPr>
      </w:r>
      <w:r>
        <w:rPr>
          <w:noProof/>
        </w:rPr>
        <w:fldChar w:fldCharType="separate"/>
      </w:r>
      <w:r>
        <w:rPr>
          <w:noProof/>
        </w:rPr>
        <w:t>40</w:t>
      </w:r>
      <w:r>
        <w:rPr>
          <w:noProof/>
        </w:rPr>
        <w:fldChar w:fldCharType="end"/>
      </w:r>
    </w:p>
    <w:p w14:paraId="3475CB26" w14:textId="35C6F11E" w:rsidR="005A1696" w:rsidRDefault="005A1696">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Multi-Access Rule Handling (for 5GC)</w:t>
      </w:r>
      <w:r>
        <w:rPr>
          <w:noProof/>
        </w:rPr>
        <w:tab/>
      </w:r>
      <w:r>
        <w:rPr>
          <w:noProof/>
        </w:rPr>
        <w:fldChar w:fldCharType="begin" w:fldLock="1"/>
      </w:r>
      <w:r>
        <w:rPr>
          <w:noProof/>
        </w:rPr>
        <w:instrText xml:space="preserve"> PAGEREF _Toc106897223 \h </w:instrText>
      </w:r>
      <w:r>
        <w:rPr>
          <w:noProof/>
        </w:rPr>
      </w:r>
      <w:r>
        <w:rPr>
          <w:noProof/>
        </w:rPr>
        <w:fldChar w:fldCharType="separate"/>
      </w:r>
      <w:r>
        <w:rPr>
          <w:noProof/>
        </w:rPr>
        <w:t>40</w:t>
      </w:r>
      <w:r>
        <w:rPr>
          <w:noProof/>
        </w:rPr>
        <w:fldChar w:fldCharType="end"/>
      </w:r>
    </w:p>
    <w:p w14:paraId="25FF4626" w14:textId="6968B2A7"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5.2.7.1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_Toc106897224 \h </w:instrText>
      </w:r>
      <w:r>
        <w:rPr>
          <w:noProof/>
        </w:rPr>
      </w:r>
      <w:r>
        <w:rPr>
          <w:noProof/>
        </w:rPr>
        <w:fldChar w:fldCharType="separate"/>
      </w:r>
      <w:r>
        <w:rPr>
          <w:noProof/>
        </w:rPr>
        <w:t>40</w:t>
      </w:r>
      <w:r>
        <w:rPr>
          <w:noProof/>
        </w:rPr>
        <w:fldChar w:fldCharType="end"/>
      </w:r>
    </w:p>
    <w:p w14:paraId="4D32F55F" w14:textId="18C5E2DB"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5.2.8</w:t>
      </w:r>
      <w:r>
        <w:rPr>
          <w:rFonts w:asciiTheme="minorHAnsi" w:eastAsiaTheme="minorEastAsia" w:hAnsiTheme="minorHAnsi" w:cstheme="minorBidi"/>
          <w:noProof/>
          <w:sz w:val="22"/>
          <w:szCs w:val="22"/>
          <w:lang w:eastAsia="en-GB"/>
        </w:rPr>
        <w:tab/>
      </w:r>
      <w:r w:rsidRPr="00575A58">
        <w:rPr>
          <w:noProof/>
          <w:lang w:val="en-US"/>
        </w:rPr>
        <w:t>Session Reporting Rule Handling</w:t>
      </w:r>
      <w:r>
        <w:rPr>
          <w:noProof/>
        </w:rPr>
        <w:tab/>
      </w:r>
      <w:r>
        <w:rPr>
          <w:noProof/>
        </w:rPr>
        <w:fldChar w:fldCharType="begin" w:fldLock="1"/>
      </w:r>
      <w:r>
        <w:rPr>
          <w:noProof/>
        </w:rPr>
        <w:instrText xml:space="preserve"> PAGEREF _Toc106897225 \h </w:instrText>
      </w:r>
      <w:r>
        <w:rPr>
          <w:noProof/>
        </w:rPr>
      </w:r>
      <w:r>
        <w:rPr>
          <w:noProof/>
        </w:rPr>
        <w:fldChar w:fldCharType="separate"/>
      </w:r>
      <w:r>
        <w:rPr>
          <w:noProof/>
        </w:rPr>
        <w:t>41</w:t>
      </w:r>
      <w:r>
        <w:rPr>
          <w:noProof/>
        </w:rPr>
        <w:fldChar w:fldCharType="end"/>
      </w:r>
    </w:p>
    <w:p w14:paraId="36FC27FC" w14:textId="1C57687A"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5.2.8.1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_Toc106897226 \h </w:instrText>
      </w:r>
      <w:r>
        <w:rPr>
          <w:noProof/>
        </w:rPr>
      </w:r>
      <w:r>
        <w:rPr>
          <w:noProof/>
        </w:rPr>
        <w:fldChar w:fldCharType="separate"/>
      </w:r>
      <w:r>
        <w:rPr>
          <w:noProof/>
        </w:rPr>
        <w:t>41</w:t>
      </w:r>
      <w:r>
        <w:rPr>
          <w:noProof/>
        </w:rPr>
        <w:fldChar w:fldCharType="end"/>
      </w:r>
    </w:p>
    <w:p w14:paraId="0296CCA9" w14:textId="6324E088"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5.2.8.2</w:t>
      </w:r>
      <w:r>
        <w:rPr>
          <w:rFonts w:asciiTheme="minorHAnsi" w:eastAsiaTheme="minorEastAsia" w:hAnsiTheme="minorHAnsi" w:cstheme="minorBidi"/>
          <w:noProof/>
          <w:sz w:val="22"/>
          <w:szCs w:val="22"/>
          <w:lang w:eastAsia="en-GB"/>
        </w:rPr>
        <w:tab/>
      </w:r>
      <w:r w:rsidRPr="00575A58">
        <w:rPr>
          <w:noProof/>
          <w:lang w:val="en-US"/>
        </w:rPr>
        <w:t>Provisioning of Session Reporting Rule in the UP function</w:t>
      </w:r>
      <w:r>
        <w:rPr>
          <w:noProof/>
        </w:rPr>
        <w:tab/>
      </w:r>
      <w:r>
        <w:rPr>
          <w:noProof/>
        </w:rPr>
        <w:fldChar w:fldCharType="begin" w:fldLock="1"/>
      </w:r>
      <w:r>
        <w:rPr>
          <w:noProof/>
        </w:rPr>
        <w:instrText xml:space="preserve"> PAGEREF _Toc106897227 \h </w:instrText>
      </w:r>
      <w:r>
        <w:rPr>
          <w:noProof/>
        </w:rPr>
      </w:r>
      <w:r>
        <w:rPr>
          <w:noProof/>
        </w:rPr>
        <w:fldChar w:fldCharType="separate"/>
      </w:r>
      <w:r>
        <w:rPr>
          <w:noProof/>
        </w:rPr>
        <w:t>41</w:t>
      </w:r>
      <w:r>
        <w:rPr>
          <w:noProof/>
        </w:rPr>
        <w:fldChar w:fldCharType="end"/>
      </w:r>
    </w:p>
    <w:p w14:paraId="6E362843" w14:textId="1666C5BA" w:rsidR="005A1696" w:rsidRDefault="005A1696">
      <w:pPr>
        <w:pStyle w:val="TOC5"/>
        <w:rPr>
          <w:rFonts w:asciiTheme="minorHAnsi" w:eastAsiaTheme="minorEastAsia" w:hAnsiTheme="minorHAnsi" w:cstheme="minorBidi"/>
          <w:noProof/>
          <w:sz w:val="22"/>
          <w:szCs w:val="22"/>
          <w:lang w:eastAsia="en-GB"/>
        </w:rPr>
      </w:pPr>
      <w:r>
        <w:rPr>
          <w:noProof/>
          <w:lang w:eastAsia="zh-CN"/>
        </w:rPr>
        <w:t>5.2.8.2.1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_Toc106897228 \h </w:instrText>
      </w:r>
      <w:r>
        <w:rPr>
          <w:noProof/>
        </w:rPr>
      </w:r>
      <w:r>
        <w:rPr>
          <w:noProof/>
        </w:rPr>
        <w:fldChar w:fldCharType="separate"/>
      </w:r>
      <w:r>
        <w:rPr>
          <w:noProof/>
        </w:rPr>
        <w:t>41</w:t>
      </w:r>
      <w:r>
        <w:rPr>
          <w:noProof/>
        </w:rPr>
        <w:fldChar w:fldCharType="end"/>
      </w:r>
    </w:p>
    <w:p w14:paraId="2EB38D60" w14:textId="5AE72035"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lastRenderedPageBreak/>
        <w:t>5.2.8.3</w:t>
      </w:r>
      <w:r>
        <w:rPr>
          <w:rFonts w:asciiTheme="minorHAnsi" w:eastAsiaTheme="minorEastAsia" w:hAnsiTheme="minorHAnsi" w:cstheme="minorBidi"/>
          <w:noProof/>
          <w:sz w:val="22"/>
          <w:szCs w:val="22"/>
          <w:lang w:eastAsia="en-GB"/>
        </w:rPr>
        <w:tab/>
      </w:r>
      <w:r w:rsidRPr="00575A58">
        <w:rPr>
          <w:noProof/>
          <w:lang w:val="en-US"/>
        </w:rPr>
        <w:t>Reporting of Session Report to the CP function</w:t>
      </w:r>
      <w:r>
        <w:rPr>
          <w:noProof/>
        </w:rPr>
        <w:tab/>
      </w:r>
      <w:r>
        <w:rPr>
          <w:noProof/>
        </w:rPr>
        <w:fldChar w:fldCharType="begin" w:fldLock="1"/>
      </w:r>
      <w:r>
        <w:rPr>
          <w:noProof/>
        </w:rPr>
        <w:instrText xml:space="preserve"> PAGEREF _Toc106897229 \h </w:instrText>
      </w:r>
      <w:r>
        <w:rPr>
          <w:noProof/>
        </w:rPr>
      </w:r>
      <w:r>
        <w:rPr>
          <w:noProof/>
        </w:rPr>
        <w:fldChar w:fldCharType="separate"/>
      </w:r>
      <w:r>
        <w:rPr>
          <w:noProof/>
        </w:rPr>
        <w:t>41</w:t>
      </w:r>
      <w:r>
        <w:rPr>
          <w:noProof/>
        </w:rPr>
        <w:fldChar w:fldCharType="end"/>
      </w:r>
    </w:p>
    <w:p w14:paraId="3943702C" w14:textId="4704A0AE" w:rsidR="005A1696" w:rsidRDefault="005A1696">
      <w:pPr>
        <w:pStyle w:val="TOC5"/>
        <w:rPr>
          <w:rFonts w:asciiTheme="minorHAnsi" w:eastAsiaTheme="minorEastAsia" w:hAnsiTheme="minorHAnsi" w:cstheme="minorBidi"/>
          <w:noProof/>
          <w:sz w:val="22"/>
          <w:szCs w:val="22"/>
          <w:lang w:eastAsia="en-GB"/>
        </w:rPr>
      </w:pPr>
      <w:r>
        <w:rPr>
          <w:noProof/>
          <w:lang w:eastAsia="zh-CN"/>
        </w:rPr>
        <w:t>5.2.8.3.1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_Toc106897230 \h </w:instrText>
      </w:r>
      <w:r>
        <w:rPr>
          <w:noProof/>
        </w:rPr>
      </w:r>
      <w:r>
        <w:rPr>
          <w:noProof/>
        </w:rPr>
        <w:fldChar w:fldCharType="separate"/>
      </w:r>
      <w:r>
        <w:rPr>
          <w:noProof/>
        </w:rPr>
        <w:t>41</w:t>
      </w:r>
      <w:r>
        <w:rPr>
          <w:noProof/>
        </w:rPr>
        <w:fldChar w:fldCharType="end"/>
      </w:r>
    </w:p>
    <w:p w14:paraId="6B3308B8" w14:textId="503994C2" w:rsidR="005A1696" w:rsidRDefault="005A169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Data Forwarding between the CP and UP Functions</w:t>
      </w:r>
      <w:r>
        <w:rPr>
          <w:noProof/>
        </w:rPr>
        <w:tab/>
      </w:r>
      <w:r>
        <w:rPr>
          <w:noProof/>
        </w:rPr>
        <w:fldChar w:fldCharType="begin" w:fldLock="1"/>
      </w:r>
      <w:r>
        <w:rPr>
          <w:noProof/>
        </w:rPr>
        <w:instrText xml:space="preserve"> PAGEREF _Toc106897231 \h </w:instrText>
      </w:r>
      <w:r>
        <w:rPr>
          <w:noProof/>
        </w:rPr>
      </w:r>
      <w:r>
        <w:rPr>
          <w:noProof/>
        </w:rPr>
        <w:fldChar w:fldCharType="separate"/>
      </w:r>
      <w:r>
        <w:rPr>
          <w:noProof/>
        </w:rPr>
        <w:t>41</w:t>
      </w:r>
      <w:r>
        <w:rPr>
          <w:noProof/>
        </w:rPr>
        <w:fldChar w:fldCharType="end"/>
      </w:r>
    </w:p>
    <w:p w14:paraId="1FE278A7" w14:textId="6018D2C8"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5.3.1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_Toc106897232 \h </w:instrText>
      </w:r>
      <w:r>
        <w:rPr>
          <w:noProof/>
        </w:rPr>
      </w:r>
      <w:r>
        <w:rPr>
          <w:noProof/>
        </w:rPr>
        <w:fldChar w:fldCharType="separate"/>
      </w:r>
      <w:r>
        <w:rPr>
          <w:noProof/>
        </w:rPr>
        <w:t>41</w:t>
      </w:r>
      <w:r>
        <w:rPr>
          <w:noProof/>
        </w:rPr>
        <w:fldChar w:fldCharType="end"/>
      </w:r>
    </w:p>
    <w:p w14:paraId="4E3B513E" w14:textId="19D9891E"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5.3.2</w:t>
      </w:r>
      <w:r>
        <w:rPr>
          <w:rFonts w:asciiTheme="minorHAnsi" w:eastAsiaTheme="minorEastAsia" w:hAnsiTheme="minorHAnsi" w:cstheme="minorBidi"/>
          <w:noProof/>
          <w:sz w:val="22"/>
          <w:szCs w:val="22"/>
          <w:lang w:eastAsia="en-GB"/>
        </w:rPr>
        <w:tab/>
      </w:r>
      <w:r w:rsidRPr="00575A58">
        <w:rPr>
          <w:noProof/>
          <w:lang w:val="en-US"/>
        </w:rPr>
        <w:t>Sending of End Marker Packets</w:t>
      </w:r>
      <w:r>
        <w:rPr>
          <w:noProof/>
        </w:rPr>
        <w:tab/>
      </w:r>
      <w:r>
        <w:rPr>
          <w:noProof/>
        </w:rPr>
        <w:fldChar w:fldCharType="begin" w:fldLock="1"/>
      </w:r>
      <w:r>
        <w:rPr>
          <w:noProof/>
        </w:rPr>
        <w:instrText xml:space="preserve"> PAGEREF _Toc106897233 \h </w:instrText>
      </w:r>
      <w:r>
        <w:rPr>
          <w:noProof/>
        </w:rPr>
      </w:r>
      <w:r>
        <w:rPr>
          <w:noProof/>
        </w:rPr>
        <w:fldChar w:fldCharType="separate"/>
      </w:r>
      <w:r>
        <w:rPr>
          <w:noProof/>
        </w:rPr>
        <w:t>43</w:t>
      </w:r>
      <w:r>
        <w:rPr>
          <w:noProof/>
        </w:rPr>
        <w:fldChar w:fldCharType="end"/>
      </w:r>
    </w:p>
    <w:p w14:paraId="54A8A8AA" w14:textId="6D9839CA"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5.3.3</w:t>
      </w:r>
      <w:r>
        <w:rPr>
          <w:rFonts w:asciiTheme="minorHAnsi" w:eastAsiaTheme="minorEastAsia" w:hAnsiTheme="minorHAnsi" w:cstheme="minorBidi"/>
          <w:noProof/>
          <w:sz w:val="22"/>
          <w:szCs w:val="22"/>
          <w:lang w:eastAsia="en-GB"/>
        </w:rPr>
        <w:tab/>
      </w:r>
      <w:r w:rsidRPr="00575A58">
        <w:rPr>
          <w:noProof/>
          <w:lang w:val="en-US"/>
        </w:rPr>
        <w:t>Forwarding of Packets Subject to Buffering in the CP Function</w:t>
      </w:r>
      <w:r>
        <w:rPr>
          <w:noProof/>
        </w:rPr>
        <w:tab/>
      </w:r>
      <w:r>
        <w:rPr>
          <w:noProof/>
        </w:rPr>
        <w:fldChar w:fldCharType="begin" w:fldLock="1"/>
      </w:r>
      <w:r>
        <w:rPr>
          <w:noProof/>
        </w:rPr>
        <w:instrText xml:space="preserve"> PAGEREF _Toc106897234 \h </w:instrText>
      </w:r>
      <w:r>
        <w:rPr>
          <w:noProof/>
        </w:rPr>
      </w:r>
      <w:r>
        <w:rPr>
          <w:noProof/>
        </w:rPr>
        <w:fldChar w:fldCharType="separate"/>
      </w:r>
      <w:r>
        <w:rPr>
          <w:noProof/>
        </w:rPr>
        <w:t>43</w:t>
      </w:r>
      <w:r>
        <w:rPr>
          <w:noProof/>
        </w:rPr>
        <w:fldChar w:fldCharType="end"/>
      </w:r>
    </w:p>
    <w:p w14:paraId="655B663C" w14:textId="275631FE"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5.3.3.1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_Toc106897235 \h </w:instrText>
      </w:r>
      <w:r>
        <w:rPr>
          <w:noProof/>
        </w:rPr>
      </w:r>
      <w:r>
        <w:rPr>
          <w:noProof/>
        </w:rPr>
        <w:fldChar w:fldCharType="separate"/>
      </w:r>
      <w:r>
        <w:rPr>
          <w:noProof/>
        </w:rPr>
        <w:t>43</w:t>
      </w:r>
      <w:r>
        <w:rPr>
          <w:noProof/>
        </w:rPr>
        <w:fldChar w:fldCharType="end"/>
      </w:r>
    </w:p>
    <w:p w14:paraId="7E6DFBE3" w14:textId="3198B4AD"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5.3.3.2</w:t>
      </w:r>
      <w:r>
        <w:rPr>
          <w:rFonts w:asciiTheme="minorHAnsi" w:eastAsiaTheme="minorEastAsia" w:hAnsiTheme="minorHAnsi" w:cstheme="minorBidi"/>
          <w:noProof/>
          <w:sz w:val="22"/>
          <w:szCs w:val="22"/>
          <w:lang w:eastAsia="en-GB"/>
        </w:rPr>
        <w:tab/>
      </w:r>
      <w:r w:rsidRPr="00575A58">
        <w:rPr>
          <w:noProof/>
          <w:lang w:val="en-US"/>
        </w:rPr>
        <w:t>Forwarding of Packets from the UP Function to the CP Function</w:t>
      </w:r>
      <w:r>
        <w:rPr>
          <w:noProof/>
        </w:rPr>
        <w:tab/>
      </w:r>
      <w:r>
        <w:rPr>
          <w:noProof/>
        </w:rPr>
        <w:fldChar w:fldCharType="begin" w:fldLock="1"/>
      </w:r>
      <w:r>
        <w:rPr>
          <w:noProof/>
        </w:rPr>
        <w:instrText xml:space="preserve"> PAGEREF _Toc106897236 \h </w:instrText>
      </w:r>
      <w:r>
        <w:rPr>
          <w:noProof/>
        </w:rPr>
      </w:r>
      <w:r>
        <w:rPr>
          <w:noProof/>
        </w:rPr>
        <w:fldChar w:fldCharType="separate"/>
      </w:r>
      <w:r>
        <w:rPr>
          <w:noProof/>
        </w:rPr>
        <w:t>43</w:t>
      </w:r>
      <w:r>
        <w:rPr>
          <w:noProof/>
        </w:rPr>
        <w:fldChar w:fldCharType="end"/>
      </w:r>
    </w:p>
    <w:p w14:paraId="5C65297A" w14:textId="3DFCC128"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5.3.3.3</w:t>
      </w:r>
      <w:r>
        <w:rPr>
          <w:rFonts w:asciiTheme="minorHAnsi" w:eastAsiaTheme="minorEastAsia" w:hAnsiTheme="minorHAnsi" w:cstheme="minorBidi"/>
          <w:noProof/>
          <w:sz w:val="22"/>
          <w:szCs w:val="22"/>
          <w:lang w:eastAsia="en-GB"/>
        </w:rPr>
        <w:tab/>
      </w:r>
      <w:r w:rsidRPr="00575A58">
        <w:rPr>
          <w:noProof/>
          <w:lang w:val="en-US"/>
        </w:rPr>
        <w:t>Forwarding of Packets from the CP Function to the UP Function</w:t>
      </w:r>
      <w:r>
        <w:rPr>
          <w:noProof/>
        </w:rPr>
        <w:tab/>
      </w:r>
      <w:r>
        <w:rPr>
          <w:noProof/>
        </w:rPr>
        <w:fldChar w:fldCharType="begin" w:fldLock="1"/>
      </w:r>
      <w:r>
        <w:rPr>
          <w:noProof/>
        </w:rPr>
        <w:instrText xml:space="preserve"> PAGEREF _Toc106897237 \h </w:instrText>
      </w:r>
      <w:r>
        <w:rPr>
          <w:noProof/>
        </w:rPr>
      </w:r>
      <w:r>
        <w:rPr>
          <w:noProof/>
        </w:rPr>
        <w:fldChar w:fldCharType="separate"/>
      </w:r>
      <w:r>
        <w:rPr>
          <w:noProof/>
        </w:rPr>
        <w:t>44</w:t>
      </w:r>
      <w:r>
        <w:rPr>
          <w:noProof/>
        </w:rPr>
        <w:fldChar w:fldCharType="end"/>
      </w:r>
    </w:p>
    <w:p w14:paraId="2FF50A75" w14:textId="422A1AF6" w:rsidR="005A1696" w:rsidRDefault="005A1696">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Data Forwarding between the CP and UP Functions with one PFCP-u Tunnel per UP Function or PDN</w:t>
      </w:r>
      <w:r>
        <w:rPr>
          <w:noProof/>
        </w:rPr>
        <w:tab/>
      </w:r>
      <w:r>
        <w:rPr>
          <w:noProof/>
        </w:rPr>
        <w:fldChar w:fldCharType="begin" w:fldLock="1"/>
      </w:r>
      <w:r>
        <w:rPr>
          <w:noProof/>
        </w:rPr>
        <w:instrText xml:space="preserve"> PAGEREF _Toc106897238 \h </w:instrText>
      </w:r>
      <w:r>
        <w:rPr>
          <w:noProof/>
        </w:rPr>
      </w:r>
      <w:r>
        <w:rPr>
          <w:noProof/>
        </w:rPr>
        <w:fldChar w:fldCharType="separate"/>
      </w:r>
      <w:r>
        <w:rPr>
          <w:noProof/>
        </w:rPr>
        <w:t>44</w:t>
      </w:r>
      <w:r>
        <w:rPr>
          <w:noProof/>
        </w:rPr>
        <w:fldChar w:fldCharType="end"/>
      </w:r>
    </w:p>
    <w:p w14:paraId="669EFBE0" w14:textId="18B4512A"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5.3.4.1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_Toc106897239 \h </w:instrText>
      </w:r>
      <w:r>
        <w:rPr>
          <w:noProof/>
        </w:rPr>
      </w:r>
      <w:r>
        <w:rPr>
          <w:noProof/>
        </w:rPr>
        <w:fldChar w:fldCharType="separate"/>
      </w:r>
      <w:r>
        <w:rPr>
          <w:noProof/>
        </w:rPr>
        <w:t>44</w:t>
      </w:r>
      <w:r>
        <w:rPr>
          <w:noProof/>
        </w:rPr>
        <w:fldChar w:fldCharType="end"/>
      </w:r>
    </w:p>
    <w:p w14:paraId="7C31A440" w14:textId="62023B18"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5.3.4.2</w:t>
      </w:r>
      <w:r>
        <w:rPr>
          <w:rFonts w:asciiTheme="minorHAnsi" w:eastAsiaTheme="minorEastAsia" w:hAnsiTheme="minorHAnsi" w:cstheme="minorBidi"/>
          <w:noProof/>
          <w:sz w:val="22"/>
          <w:szCs w:val="22"/>
          <w:lang w:eastAsia="en-GB"/>
        </w:rPr>
        <w:tab/>
      </w:r>
      <w:r w:rsidRPr="00575A58">
        <w:rPr>
          <w:noProof/>
          <w:lang w:val="en-US"/>
        </w:rPr>
        <w:t>Forwarding of Packets from the UP Function to the CP Function</w:t>
      </w:r>
      <w:r>
        <w:rPr>
          <w:noProof/>
        </w:rPr>
        <w:tab/>
      </w:r>
      <w:r>
        <w:rPr>
          <w:noProof/>
        </w:rPr>
        <w:fldChar w:fldCharType="begin" w:fldLock="1"/>
      </w:r>
      <w:r>
        <w:rPr>
          <w:noProof/>
        </w:rPr>
        <w:instrText xml:space="preserve"> PAGEREF _Toc106897240 \h </w:instrText>
      </w:r>
      <w:r>
        <w:rPr>
          <w:noProof/>
        </w:rPr>
      </w:r>
      <w:r>
        <w:rPr>
          <w:noProof/>
        </w:rPr>
        <w:fldChar w:fldCharType="separate"/>
      </w:r>
      <w:r>
        <w:rPr>
          <w:noProof/>
        </w:rPr>
        <w:t>45</w:t>
      </w:r>
      <w:r>
        <w:rPr>
          <w:noProof/>
        </w:rPr>
        <w:fldChar w:fldCharType="end"/>
      </w:r>
    </w:p>
    <w:p w14:paraId="17773053" w14:textId="1F2A962A"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5.3.4.3</w:t>
      </w:r>
      <w:r>
        <w:rPr>
          <w:rFonts w:asciiTheme="minorHAnsi" w:eastAsiaTheme="minorEastAsia" w:hAnsiTheme="minorHAnsi" w:cstheme="minorBidi"/>
          <w:noProof/>
          <w:sz w:val="22"/>
          <w:szCs w:val="22"/>
          <w:lang w:eastAsia="en-GB"/>
        </w:rPr>
        <w:tab/>
      </w:r>
      <w:r w:rsidRPr="00575A58">
        <w:rPr>
          <w:noProof/>
          <w:lang w:val="en-US"/>
        </w:rPr>
        <w:t>Forwarding of Packets from the CP Function to the UP Function</w:t>
      </w:r>
      <w:r>
        <w:rPr>
          <w:noProof/>
        </w:rPr>
        <w:tab/>
      </w:r>
      <w:r>
        <w:rPr>
          <w:noProof/>
        </w:rPr>
        <w:fldChar w:fldCharType="begin" w:fldLock="1"/>
      </w:r>
      <w:r>
        <w:rPr>
          <w:noProof/>
        </w:rPr>
        <w:instrText xml:space="preserve"> PAGEREF _Toc106897241 \h </w:instrText>
      </w:r>
      <w:r>
        <w:rPr>
          <w:noProof/>
        </w:rPr>
      </w:r>
      <w:r>
        <w:rPr>
          <w:noProof/>
        </w:rPr>
        <w:fldChar w:fldCharType="separate"/>
      </w:r>
      <w:r>
        <w:rPr>
          <w:noProof/>
        </w:rPr>
        <w:t>45</w:t>
      </w:r>
      <w:r>
        <w:rPr>
          <w:noProof/>
        </w:rPr>
        <w:fldChar w:fldCharType="end"/>
      </w:r>
    </w:p>
    <w:p w14:paraId="5285AA68" w14:textId="3856E4C0"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5.3.5</w:t>
      </w:r>
      <w:r>
        <w:rPr>
          <w:rFonts w:asciiTheme="minorHAnsi" w:eastAsiaTheme="minorEastAsia" w:hAnsiTheme="minorHAnsi" w:cstheme="minorBidi"/>
          <w:noProof/>
          <w:sz w:val="22"/>
          <w:szCs w:val="22"/>
          <w:lang w:eastAsia="en-GB"/>
        </w:rPr>
        <w:tab/>
      </w:r>
      <w:r w:rsidRPr="00575A58">
        <w:rPr>
          <w:noProof/>
          <w:lang w:val="en-US"/>
        </w:rPr>
        <w:t xml:space="preserve">Forwarding of </w:t>
      </w:r>
      <w:r w:rsidRPr="00575A58">
        <w:rPr>
          <w:rFonts w:cs="Arial"/>
          <w:noProof/>
          <w:color w:val="000000"/>
        </w:rPr>
        <w:t>user data using Control Plane CIoT 5GS Optimisation (for 5GC)</w:t>
      </w:r>
      <w:r>
        <w:rPr>
          <w:noProof/>
        </w:rPr>
        <w:tab/>
      </w:r>
      <w:r>
        <w:rPr>
          <w:noProof/>
        </w:rPr>
        <w:fldChar w:fldCharType="begin" w:fldLock="1"/>
      </w:r>
      <w:r>
        <w:rPr>
          <w:noProof/>
        </w:rPr>
        <w:instrText xml:space="preserve"> PAGEREF _Toc106897242 \h </w:instrText>
      </w:r>
      <w:r>
        <w:rPr>
          <w:noProof/>
        </w:rPr>
      </w:r>
      <w:r>
        <w:rPr>
          <w:noProof/>
        </w:rPr>
        <w:fldChar w:fldCharType="separate"/>
      </w:r>
      <w:r>
        <w:rPr>
          <w:noProof/>
        </w:rPr>
        <w:t>45</w:t>
      </w:r>
      <w:r>
        <w:rPr>
          <w:noProof/>
        </w:rPr>
        <w:fldChar w:fldCharType="end"/>
      </w:r>
    </w:p>
    <w:p w14:paraId="6CE731D8" w14:textId="56E2CD05"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5.3.5.1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_Toc106897243 \h </w:instrText>
      </w:r>
      <w:r>
        <w:rPr>
          <w:noProof/>
        </w:rPr>
      </w:r>
      <w:r>
        <w:rPr>
          <w:noProof/>
        </w:rPr>
        <w:fldChar w:fldCharType="separate"/>
      </w:r>
      <w:r>
        <w:rPr>
          <w:noProof/>
        </w:rPr>
        <w:t>45</w:t>
      </w:r>
      <w:r>
        <w:rPr>
          <w:noProof/>
        </w:rPr>
        <w:fldChar w:fldCharType="end"/>
      </w:r>
    </w:p>
    <w:p w14:paraId="7C70120B" w14:textId="5A016F24"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5.3.5.2</w:t>
      </w:r>
      <w:r>
        <w:rPr>
          <w:rFonts w:asciiTheme="minorHAnsi" w:eastAsiaTheme="minorEastAsia" w:hAnsiTheme="minorHAnsi" w:cstheme="minorBidi"/>
          <w:noProof/>
          <w:sz w:val="22"/>
          <w:szCs w:val="22"/>
          <w:lang w:eastAsia="en-GB"/>
        </w:rPr>
        <w:tab/>
      </w:r>
      <w:r w:rsidRPr="00575A58">
        <w:rPr>
          <w:noProof/>
          <w:lang w:val="en-US"/>
        </w:rPr>
        <w:t>Forwarding of Packets from the UP Function to the CP Function</w:t>
      </w:r>
      <w:r>
        <w:rPr>
          <w:noProof/>
        </w:rPr>
        <w:tab/>
      </w:r>
      <w:r>
        <w:rPr>
          <w:noProof/>
        </w:rPr>
        <w:fldChar w:fldCharType="begin" w:fldLock="1"/>
      </w:r>
      <w:r>
        <w:rPr>
          <w:noProof/>
        </w:rPr>
        <w:instrText xml:space="preserve"> PAGEREF _Toc106897244 \h </w:instrText>
      </w:r>
      <w:r>
        <w:rPr>
          <w:noProof/>
        </w:rPr>
      </w:r>
      <w:r>
        <w:rPr>
          <w:noProof/>
        </w:rPr>
        <w:fldChar w:fldCharType="separate"/>
      </w:r>
      <w:r>
        <w:rPr>
          <w:noProof/>
        </w:rPr>
        <w:t>45</w:t>
      </w:r>
      <w:r>
        <w:rPr>
          <w:noProof/>
        </w:rPr>
        <w:fldChar w:fldCharType="end"/>
      </w:r>
    </w:p>
    <w:p w14:paraId="72712375" w14:textId="7FAE8621"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5.3.5.3</w:t>
      </w:r>
      <w:r>
        <w:rPr>
          <w:rFonts w:asciiTheme="minorHAnsi" w:eastAsiaTheme="minorEastAsia" w:hAnsiTheme="minorHAnsi" w:cstheme="minorBidi"/>
          <w:noProof/>
          <w:sz w:val="22"/>
          <w:szCs w:val="22"/>
          <w:lang w:eastAsia="en-GB"/>
        </w:rPr>
        <w:tab/>
      </w:r>
      <w:r w:rsidRPr="00575A58">
        <w:rPr>
          <w:noProof/>
          <w:lang w:val="en-US"/>
        </w:rPr>
        <w:t>Forwarding of Packets from the CP Function to the UP Function</w:t>
      </w:r>
      <w:r>
        <w:rPr>
          <w:noProof/>
        </w:rPr>
        <w:tab/>
      </w:r>
      <w:r>
        <w:rPr>
          <w:noProof/>
        </w:rPr>
        <w:fldChar w:fldCharType="begin" w:fldLock="1"/>
      </w:r>
      <w:r>
        <w:rPr>
          <w:noProof/>
        </w:rPr>
        <w:instrText xml:space="preserve"> PAGEREF _Toc106897245 \h </w:instrText>
      </w:r>
      <w:r>
        <w:rPr>
          <w:noProof/>
        </w:rPr>
      </w:r>
      <w:r>
        <w:rPr>
          <w:noProof/>
        </w:rPr>
        <w:fldChar w:fldCharType="separate"/>
      </w:r>
      <w:r>
        <w:rPr>
          <w:noProof/>
        </w:rPr>
        <w:t>46</w:t>
      </w:r>
      <w:r>
        <w:rPr>
          <w:noProof/>
        </w:rPr>
        <w:fldChar w:fldCharType="end"/>
      </w:r>
    </w:p>
    <w:p w14:paraId="796A3C42" w14:textId="418DB70C"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4</w:t>
      </w:r>
      <w:r>
        <w:rPr>
          <w:rFonts w:asciiTheme="minorHAnsi" w:eastAsiaTheme="minorEastAsia" w:hAnsiTheme="minorHAnsi" w:cstheme="minorBidi"/>
          <w:noProof/>
          <w:sz w:val="22"/>
          <w:szCs w:val="22"/>
          <w:lang w:eastAsia="en-GB"/>
        </w:rPr>
        <w:tab/>
      </w:r>
      <w:r>
        <w:rPr>
          <w:noProof/>
        </w:rPr>
        <w:t>Policy and Charging Control</w:t>
      </w:r>
      <w:r>
        <w:rPr>
          <w:noProof/>
        </w:rPr>
        <w:tab/>
      </w:r>
      <w:r>
        <w:rPr>
          <w:noProof/>
        </w:rPr>
        <w:fldChar w:fldCharType="begin" w:fldLock="1"/>
      </w:r>
      <w:r>
        <w:rPr>
          <w:noProof/>
        </w:rPr>
        <w:instrText xml:space="preserve"> PAGEREF _Toc106897246 \h </w:instrText>
      </w:r>
      <w:r>
        <w:rPr>
          <w:noProof/>
        </w:rPr>
      </w:r>
      <w:r>
        <w:rPr>
          <w:noProof/>
        </w:rPr>
        <w:fldChar w:fldCharType="separate"/>
      </w:r>
      <w:r>
        <w:rPr>
          <w:noProof/>
        </w:rPr>
        <w:t>46</w:t>
      </w:r>
      <w:r>
        <w:rPr>
          <w:noProof/>
        </w:rPr>
        <w:fldChar w:fldCharType="end"/>
      </w:r>
    </w:p>
    <w:p w14:paraId="7B969A72" w14:textId="62E10164" w:rsidR="005A1696" w:rsidRDefault="005A1696">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_Toc106897247 \h </w:instrText>
      </w:r>
      <w:r>
        <w:rPr>
          <w:noProof/>
        </w:rPr>
      </w:r>
      <w:r>
        <w:rPr>
          <w:noProof/>
        </w:rPr>
        <w:fldChar w:fldCharType="separate"/>
      </w:r>
      <w:r>
        <w:rPr>
          <w:noProof/>
        </w:rPr>
        <w:t>46</w:t>
      </w:r>
      <w:r>
        <w:rPr>
          <w:noProof/>
        </w:rPr>
        <w:fldChar w:fldCharType="end"/>
      </w:r>
    </w:p>
    <w:p w14:paraId="5BB00BF6" w14:textId="5CE34202"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2</w:t>
      </w:r>
      <w:r>
        <w:rPr>
          <w:rFonts w:asciiTheme="minorHAnsi" w:eastAsiaTheme="minorEastAsia" w:hAnsiTheme="minorHAnsi" w:cstheme="minorBidi"/>
          <w:noProof/>
          <w:sz w:val="22"/>
          <w:szCs w:val="22"/>
          <w:lang w:eastAsia="en-GB"/>
        </w:rPr>
        <w:tab/>
      </w:r>
      <w:r>
        <w:rPr>
          <w:noProof/>
        </w:rPr>
        <w:t>Service Detection and Bearer/QoS Flow Binding</w:t>
      </w:r>
      <w:r>
        <w:rPr>
          <w:noProof/>
        </w:rPr>
        <w:tab/>
      </w:r>
      <w:r>
        <w:rPr>
          <w:noProof/>
        </w:rPr>
        <w:fldChar w:fldCharType="begin" w:fldLock="1"/>
      </w:r>
      <w:r>
        <w:rPr>
          <w:noProof/>
        </w:rPr>
        <w:instrText xml:space="preserve"> PAGEREF _Toc106897248 \h </w:instrText>
      </w:r>
      <w:r>
        <w:rPr>
          <w:noProof/>
        </w:rPr>
      </w:r>
      <w:r>
        <w:rPr>
          <w:noProof/>
        </w:rPr>
        <w:fldChar w:fldCharType="separate"/>
      </w:r>
      <w:r>
        <w:rPr>
          <w:noProof/>
        </w:rPr>
        <w:t>46</w:t>
      </w:r>
      <w:r>
        <w:rPr>
          <w:noProof/>
        </w:rPr>
        <w:fldChar w:fldCharType="end"/>
      </w:r>
    </w:p>
    <w:p w14:paraId="0BC7C2A6" w14:textId="0DE574FF"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3</w:t>
      </w:r>
      <w:r>
        <w:rPr>
          <w:rFonts w:asciiTheme="minorHAnsi" w:eastAsiaTheme="minorEastAsia" w:hAnsiTheme="minorHAnsi" w:cstheme="minorBidi"/>
          <w:noProof/>
          <w:sz w:val="22"/>
          <w:szCs w:val="22"/>
          <w:lang w:eastAsia="en-GB"/>
        </w:rPr>
        <w:tab/>
      </w:r>
      <w:r>
        <w:rPr>
          <w:noProof/>
        </w:rPr>
        <w:t>Gating Control</w:t>
      </w:r>
      <w:r>
        <w:rPr>
          <w:noProof/>
        </w:rPr>
        <w:tab/>
      </w:r>
      <w:r>
        <w:rPr>
          <w:noProof/>
        </w:rPr>
        <w:fldChar w:fldCharType="begin" w:fldLock="1"/>
      </w:r>
      <w:r>
        <w:rPr>
          <w:noProof/>
        </w:rPr>
        <w:instrText xml:space="preserve"> PAGEREF _Toc106897249 \h </w:instrText>
      </w:r>
      <w:r>
        <w:rPr>
          <w:noProof/>
        </w:rPr>
      </w:r>
      <w:r>
        <w:rPr>
          <w:noProof/>
        </w:rPr>
        <w:fldChar w:fldCharType="separate"/>
      </w:r>
      <w:r>
        <w:rPr>
          <w:noProof/>
        </w:rPr>
        <w:t>47</w:t>
      </w:r>
      <w:r>
        <w:rPr>
          <w:noProof/>
        </w:rPr>
        <w:fldChar w:fldCharType="end"/>
      </w:r>
    </w:p>
    <w:p w14:paraId="09830B76" w14:textId="5F5893ED"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4</w:t>
      </w:r>
      <w:r>
        <w:rPr>
          <w:rFonts w:asciiTheme="minorHAnsi" w:eastAsiaTheme="minorEastAsia" w:hAnsiTheme="minorHAnsi" w:cstheme="minorBidi"/>
          <w:noProof/>
          <w:sz w:val="22"/>
          <w:szCs w:val="22"/>
          <w:lang w:eastAsia="en-GB"/>
        </w:rPr>
        <w:tab/>
      </w:r>
      <w:r>
        <w:rPr>
          <w:noProof/>
        </w:rPr>
        <w:t>QoS Control</w:t>
      </w:r>
      <w:r>
        <w:rPr>
          <w:noProof/>
        </w:rPr>
        <w:tab/>
      </w:r>
      <w:r>
        <w:rPr>
          <w:noProof/>
        </w:rPr>
        <w:fldChar w:fldCharType="begin" w:fldLock="1"/>
      </w:r>
      <w:r>
        <w:rPr>
          <w:noProof/>
        </w:rPr>
        <w:instrText xml:space="preserve"> PAGEREF _Toc106897250 \h </w:instrText>
      </w:r>
      <w:r>
        <w:rPr>
          <w:noProof/>
        </w:rPr>
      </w:r>
      <w:r>
        <w:rPr>
          <w:noProof/>
        </w:rPr>
        <w:fldChar w:fldCharType="separate"/>
      </w:r>
      <w:r>
        <w:rPr>
          <w:noProof/>
        </w:rPr>
        <w:t>47</w:t>
      </w:r>
      <w:r>
        <w:rPr>
          <w:noProof/>
        </w:rPr>
        <w:fldChar w:fldCharType="end"/>
      </w:r>
    </w:p>
    <w:p w14:paraId="035B6757" w14:textId="30EFEEAF"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5</w:t>
      </w:r>
      <w:r>
        <w:rPr>
          <w:rFonts w:asciiTheme="minorHAnsi" w:eastAsiaTheme="minorEastAsia" w:hAnsiTheme="minorHAnsi" w:cstheme="minorBidi"/>
          <w:noProof/>
          <w:sz w:val="22"/>
          <w:szCs w:val="22"/>
          <w:lang w:eastAsia="en-GB"/>
        </w:rPr>
        <w:tab/>
      </w:r>
      <w:r>
        <w:rPr>
          <w:noProof/>
        </w:rPr>
        <w:t>DL Flow Level Marking for Application Detection</w:t>
      </w:r>
      <w:r>
        <w:rPr>
          <w:noProof/>
        </w:rPr>
        <w:tab/>
      </w:r>
      <w:r>
        <w:rPr>
          <w:noProof/>
        </w:rPr>
        <w:fldChar w:fldCharType="begin" w:fldLock="1"/>
      </w:r>
      <w:r>
        <w:rPr>
          <w:noProof/>
        </w:rPr>
        <w:instrText xml:space="preserve"> PAGEREF _Toc106897251 \h </w:instrText>
      </w:r>
      <w:r>
        <w:rPr>
          <w:noProof/>
        </w:rPr>
      </w:r>
      <w:r>
        <w:rPr>
          <w:noProof/>
        </w:rPr>
        <w:fldChar w:fldCharType="separate"/>
      </w:r>
      <w:r>
        <w:rPr>
          <w:noProof/>
        </w:rPr>
        <w:t>48</w:t>
      </w:r>
      <w:r>
        <w:rPr>
          <w:noProof/>
        </w:rPr>
        <w:fldChar w:fldCharType="end"/>
      </w:r>
    </w:p>
    <w:p w14:paraId="6498344B" w14:textId="3B271500"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6</w:t>
      </w:r>
      <w:r>
        <w:rPr>
          <w:rFonts w:asciiTheme="minorHAnsi" w:eastAsiaTheme="minorEastAsia" w:hAnsiTheme="minorHAnsi" w:cstheme="minorBidi"/>
          <w:noProof/>
          <w:sz w:val="22"/>
          <w:szCs w:val="22"/>
          <w:lang w:eastAsia="en-GB"/>
        </w:rPr>
        <w:tab/>
      </w:r>
      <w:r>
        <w:rPr>
          <w:noProof/>
        </w:rPr>
        <w:t>Usage Monitoring</w:t>
      </w:r>
      <w:r>
        <w:rPr>
          <w:noProof/>
        </w:rPr>
        <w:tab/>
      </w:r>
      <w:r>
        <w:rPr>
          <w:noProof/>
        </w:rPr>
        <w:fldChar w:fldCharType="begin" w:fldLock="1"/>
      </w:r>
      <w:r>
        <w:rPr>
          <w:noProof/>
        </w:rPr>
        <w:instrText xml:space="preserve"> PAGEREF _Toc106897252 \h </w:instrText>
      </w:r>
      <w:r>
        <w:rPr>
          <w:noProof/>
        </w:rPr>
      </w:r>
      <w:r>
        <w:rPr>
          <w:noProof/>
        </w:rPr>
        <w:fldChar w:fldCharType="separate"/>
      </w:r>
      <w:r>
        <w:rPr>
          <w:noProof/>
        </w:rPr>
        <w:t>48</w:t>
      </w:r>
      <w:r>
        <w:rPr>
          <w:noProof/>
        </w:rPr>
        <w:fldChar w:fldCharType="end"/>
      </w:r>
    </w:p>
    <w:p w14:paraId="3E1B0A39" w14:textId="2DD9760B"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7</w:t>
      </w:r>
      <w:r>
        <w:rPr>
          <w:rFonts w:asciiTheme="minorHAnsi" w:eastAsiaTheme="minorEastAsia" w:hAnsiTheme="minorHAnsi" w:cstheme="minorBidi"/>
          <w:noProof/>
          <w:sz w:val="22"/>
          <w:szCs w:val="22"/>
          <w:lang w:eastAsia="en-GB"/>
        </w:rPr>
        <w:tab/>
      </w:r>
      <w:r>
        <w:rPr>
          <w:noProof/>
        </w:rPr>
        <w:t xml:space="preserve">Traffic </w:t>
      </w:r>
      <w:r w:rsidRPr="00575A58">
        <w:rPr>
          <w:rFonts w:cs="Arial"/>
          <w:noProof/>
        </w:rPr>
        <w:t>Redirection</w:t>
      </w:r>
      <w:r>
        <w:rPr>
          <w:noProof/>
        </w:rPr>
        <w:tab/>
      </w:r>
      <w:r>
        <w:rPr>
          <w:noProof/>
        </w:rPr>
        <w:fldChar w:fldCharType="begin" w:fldLock="1"/>
      </w:r>
      <w:r>
        <w:rPr>
          <w:noProof/>
        </w:rPr>
        <w:instrText xml:space="preserve"> PAGEREF _Toc106897253 \h </w:instrText>
      </w:r>
      <w:r>
        <w:rPr>
          <w:noProof/>
        </w:rPr>
      </w:r>
      <w:r>
        <w:rPr>
          <w:noProof/>
        </w:rPr>
        <w:fldChar w:fldCharType="separate"/>
      </w:r>
      <w:r>
        <w:rPr>
          <w:noProof/>
        </w:rPr>
        <w:t>49</w:t>
      </w:r>
      <w:r>
        <w:rPr>
          <w:noProof/>
        </w:rPr>
        <w:fldChar w:fldCharType="end"/>
      </w:r>
    </w:p>
    <w:p w14:paraId="2E63F28B" w14:textId="14ABC3A3"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8</w:t>
      </w:r>
      <w:r>
        <w:rPr>
          <w:rFonts w:asciiTheme="minorHAnsi" w:eastAsiaTheme="minorEastAsia" w:hAnsiTheme="minorHAnsi" w:cstheme="minorBidi"/>
          <w:noProof/>
          <w:sz w:val="22"/>
          <w:szCs w:val="22"/>
          <w:lang w:eastAsia="en-GB"/>
        </w:rPr>
        <w:tab/>
      </w:r>
      <w:r>
        <w:rPr>
          <w:noProof/>
        </w:rPr>
        <w:t>Traffic Steering</w:t>
      </w:r>
      <w:r>
        <w:rPr>
          <w:noProof/>
        </w:rPr>
        <w:tab/>
      </w:r>
      <w:r>
        <w:rPr>
          <w:noProof/>
        </w:rPr>
        <w:fldChar w:fldCharType="begin" w:fldLock="1"/>
      </w:r>
      <w:r>
        <w:rPr>
          <w:noProof/>
        </w:rPr>
        <w:instrText xml:space="preserve"> PAGEREF _Toc106897254 \h </w:instrText>
      </w:r>
      <w:r>
        <w:rPr>
          <w:noProof/>
        </w:rPr>
      </w:r>
      <w:r>
        <w:rPr>
          <w:noProof/>
        </w:rPr>
        <w:fldChar w:fldCharType="separate"/>
      </w:r>
      <w:r>
        <w:rPr>
          <w:noProof/>
        </w:rPr>
        <w:t>50</w:t>
      </w:r>
      <w:r>
        <w:rPr>
          <w:noProof/>
        </w:rPr>
        <w:fldChar w:fldCharType="end"/>
      </w:r>
    </w:p>
    <w:p w14:paraId="4B5C7D10" w14:textId="2171718C"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9</w:t>
      </w:r>
      <w:r>
        <w:rPr>
          <w:rFonts w:asciiTheme="minorHAnsi" w:eastAsiaTheme="minorEastAsia" w:hAnsiTheme="minorHAnsi" w:cstheme="minorBidi"/>
          <w:noProof/>
          <w:sz w:val="22"/>
          <w:szCs w:val="22"/>
          <w:lang w:eastAsia="en-GB"/>
        </w:rPr>
        <w:tab/>
      </w:r>
      <w:r>
        <w:rPr>
          <w:noProof/>
        </w:rPr>
        <w:t>Provisioning of Predefined PCC/ADC Rules</w:t>
      </w:r>
      <w:r>
        <w:rPr>
          <w:noProof/>
        </w:rPr>
        <w:tab/>
      </w:r>
      <w:r>
        <w:rPr>
          <w:noProof/>
        </w:rPr>
        <w:fldChar w:fldCharType="begin" w:fldLock="1"/>
      </w:r>
      <w:r>
        <w:rPr>
          <w:noProof/>
        </w:rPr>
        <w:instrText xml:space="preserve"> PAGEREF _Toc106897255 \h </w:instrText>
      </w:r>
      <w:r>
        <w:rPr>
          <w:noProof/>
        </w:rPr>
      </w:r>
      <w:r>
        <w:rPr>
          <w:noProof/>
        </w:rPr>
        <w:fldChar w:fldCharType="separate"/>
      </w:r>
      <w:r>
        <w:rPr>
          <w:noProof/>
        </w:rPr>
        <w:t>50</w:t>
      </w:r>
      <w:r>
        <w:rPr>
          <w:noProof/>
        </w:rPr>
        <w:fldChar w:fldCharType="end"/>
      </w:r>
    </w:p>
    <w:p w14:paraId="36369BFD" w14:textId="0D95A106"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10</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_Toc106897256 \h </w:instrText>
      </w:r>
      <w:r>
        <w:rPr>
          <w:noProof/>
        </w:rPr>
      </w:r>
      <w:r>
        <w:rPr>
          <w:noProof/>
        </w:rPr>
        <w:fldChar w:fldCharType="separate"/>
      </w:r>
      <w:r>
        <w:rPr>
          <w:noProof/>
        </w:rPr>
        <w:t>51</w:t>
      </w:r>
      <w:r>
        <w:rPr>
          <w:noProof/>
        </w:rPr>
        <w:fldChar w:fldCharType="end"/>
      </w:r>
    </w:p>
    <w:p w14:paraId="680B1632" w14:textId="361CD902"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11</w:t>
      </w:r>
      <w:r>
        <w:rPr>
          <w:rFonts w:asciiTheme="minorHAnsi" w:eastAsiaTheme="minorEastAsia" w:hAnsiTheme="minorHAnsi" w:cstheme="minorBidi"/>
          <w:noProof/>
          <w:sz w:val="22"/>
          <w:szCs w:val="22"/>
          <w:lang w:eastAsia="en-GB"/>
        </w:rPr>
        <w:tab/>
      </w:r>
      <w:r>
        <w:rPr>
          <w:noProof/>
        </w:rPr>
        <w:t>(Un)solicited Application Reporting</w:t>
      </w:r>
      <w:r>
        <w:rPr>
          <w:noProof/>
        </w:rPr>
        <w:tab/>
      </w:r>
      <w:r>
        <w:rPr>
          <w:noProof/>
        </w:rPr>
        <w:fldChar w:fldCharType="begin" w:fldLock="1"/>
      </w:r>
      <w:r>
        <w:rPr>
          <w:noProof/>
        </w:rPr>
        <w:instrText xml:space="preserve"> PAGEREF _Toc106897257 \h </w:instrText>
      </w:r>
      <w:r>
        <w:rPr>
          <w:noProof/>
        </w:rPr>
      </w:r>
      <w:r>
        <w:rPr>
          <w:noProof/>
        </w:rPr>
        <w:fldChar w:fldCharType="separate"/>
      </w:r>
      <w:r>
        <w:rPr>
          <w:noProof/>
        </w:rPr>
        <w:t>52</w:t>
      </w:r>
      <w:r>
        <w:rPr>
          <w:noProof/>
        </w:rPr>
        <w:fldChar w:fldCharType="end"/>
      </w:r>
    </w:p>
    <w:p w14:paraId="0C5F5B7A" w14:textId="3780F4D8" w:rsidR="005A1696" w:rsidRDefault="005A1696">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Service Identification for Improved Radio Utilisation for GERAN</w:t>
      </w:r>
      <w:r>
        <w:rPr>
          <w:noProof/>
        </w:rPr>
        <w:tab/>
      </w:r>
      <w:r>
        <w:rPr>
          <w:noProof/>
        </w:rPr>
        <w:fldChar w:fldCharType="begin" w:fldLock="1"/>
      </w:r>
      <w:r>
        <w:rPr>
          <w:noProof/>
        </w:rPr>
        <w:instrText xml:space="preserve"> PAGEREF _Toc106897258 \h </w:instrText>
      </w:r>
      <w:r>
        <w:rPr>
          <w:noProof/>
        </w:rPr>
      </w:r>
      <w:r>
        <w:rPr>
          <w:noProof/>
        </w:rPr>
        <w:fldChar w:fldCharType="separate"/>
      </w:r>
      <w:r>
        <w:rPr>
          <w:noProof/>
        </w:rPr>
        <w:t>53</w:t>
      </w:r>
      <w:r>
        <w:rPr>
          <w:noProof/>
        </w:rPr>
        <w:fldChar w:fldCharType="end"/>
      </w:r>
    </w:p>
    <w:p w14:paraId="41450C98" w14:textId="382BB37C"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13</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_Toc106897259 \h </w:instrText>
      </w:r>
      <w:r>
        <w:rPr>
          <w:noProof/>
        </w:rPr>
      </w:r>
      <w:r>
        <w:rPr>
          <w:noProof/>
        </w:rPr>
        <w:fldChar w:fldCharType="separate"/>
      </w:r>
      <w:r>
        <w:rPr>
          <w:noProof/>
        </w:rPr>
        <w:t>53</w:t>
      </w:r>
      <w:r>
        <w:rPr>
          <w:noProof/>
        </w:rPr>
        <w:fldChar w:fldCharType="end"/>
      </w:r>
    </w:p>
    <w:p w14:paraId="110102AE" w14:textId="4CDF0DF0" w:rsidR="005A1696" w:rsidRDefault="005A1696">
      <w:pPr>
        <w:pStyle w:val="TOC3"/>
        <w:rPr>
          <w:rFonts w:asciiTheme="minorHAnsi" w:eastAsiaTheme="minorEastAsia" w:hAnsiTheme="minorHAnsi" w:cstheme="minorBidi"/>
          <w:noProof/>
          <w:sz w:val="22"/>
          <w:szCs w:val="22"/>
          <w:lang w:eastAsia="en-GB"/>
        </w:rPr>
      </w:pPr>
      <w:r>
        <w:rPr>
          <w:noProof/>
        </w:rPr>
        <w:t>5.4.14</w:t>
      </w:r>
      <w:r>
        <w:rPr>
          <w:rFonts w:asciiTheme="minorHAnsi" w:eastAsiaTheme="minorEastAsia" w:hAnsiTheme="minorHAnsi" w:cstheme="minorBidi"/>
          <w:noProof/>
          <w:sz w:val="22"/>
          <w:szCs w:val="22"/>
          <w:lang w:eastAsia="en-GB"/>
        </w:rPr>
        <w:tab/>
      </w:r>
      <w:r>
        <w:rPr>
          <w:noProof/>
        </w:rPr>
        <w:t>Deferred PDR activation and deactivation</w:t>
      </w:r>
      <w:r>
        <w:rPr>
          <w:noProof/>
        </w:rPr>
        <w:tab/>
      </w:r>
      <w:r>
        <w:rPr>
          <w:noProof/>
        </w:rPr>
        <w:fldChar w:fldCharType="begin" w:fldLock="1"/>
      </w:r>
      <w:r>
        <w:rPr>
          <w:noProof/>
        </w:rPr>
        <w:instrText xml:space="preserve"> PAGEREF _Toc106897260 \h </w:instrText>
      </w:r>
      <w:r>
        <w:rPr>
          <w:noProof/>
        </w:rPr>
      </w:r>
      <w:r>
        <w:rPr>
          <w:noProof/>
        </w:rPr>
        <w:fldChar w:fldCharType="separate"/>
      </w:r>
      <w:r>
        <w:rPr>
          <w:noProof/>
        </w:rPr>
        <w:t>54</w:t>
      </w:r>
      <w:r>
        <w:rPr>
          <w:noProof/>
        </w:rPr>
        <w:fldChar w:fldCharType="end"/>
      </w:r>
    </w:p>
    <w:p w14:paraId="6ED0906B" w14:textId="4C3D188A"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15</w:t>
      </w:r>
      <w:r>
        <w:rPr>
          <w:rFonts w:asciiTheme="minorHAnsi" w:eastAsiaTheme="minorEastAsia" w:hAnsiTheme="minorHAnsi" w:cstheme="minorBidi"/>
          <w:noProof/>
          <w:sz w:val="22"/>
          <w:szCs w:val="22"/>
          <w:lang w:eastAsia="en-GB"/>
        </w:rPr>
        <w:tab/>
      </w:r>
      <w:r>
        <w:rPr>
          <w:noProof/>
        </w:rPr>
        <w:t>Packet Rate enforcement</w:t>
      </w:r>
      <w:r>
        <w:rPr>
          <w:noProof/>
        </w:rPr>
        <w:tab/>
      </w:r>
      <w:r>
        <w:rPr>
          <w:noProof/>
        </w:rPr>
        <w:fldChar w:fldCharType="begin" w:fldLock="1"/>
      </w:r>
      <w:r>
        <w:rPr>
          <w:noProof/>
        </w:rPr>
        <w:instrText xml:space="preserve"> PAGEREF _Toc106897261 \h </w:instrText>
      </w:r>
      <w:r>
        <w:rPr>
          <w:noProof/>
        </w:rPr>
      </w:r>
      <w:r>
        <w:rPr>
          <w:noProof/>
        </w:rPr>
        <w:fldChar w:fldCharType="separate"/>
      </w:r>
      <w:r>
        <w:rPr>
          <w:noProof/>
        </w:rPr>
        <w:t>55</w:t>
      </w:r>
      <w:r>
        <w:rPr>
          <w:noProof/>
        </w:rPr>
        <w:fldChar w:fldCharType="end"/>
      </w:r>
    </w:p>
    <w:p w14:paraId="52415673" w14:textId="06934D34" w:rsidR="005A1696" w:rsidRDefault="005A1696">
      <w:pPr>
        <w:pStyle w:val="TOC4"/>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_Toc106897262 \h </w:instrText>
      </w:r>
      <w:r>
        <w:rPr>
          <w:noProof/>
        </w:rPr>
      </w:r>
      <w:r>
        <w:rPr>
          <w:noProof/>
        </w:rPr>
        <w:fldChar w:fldCharType="separate"/>
      </w:r>
      <w:r>
        <w:rPr>
          <w:noProof/>
        </w:rPr>
        <w:t>55</w:t>
      </w:r>
      <w:r>
        <w:rPr>
          <w:noProof/>
        </w:rPr>
        <w:fldChar w:fldCharType="end"/>
      </w:r>
    </w:p>
    <w:p w14:paraId="2F9E641A" w14:textId="41A672B1" w:rsidR="005A1696" w:rsidRDefault="005A1696">
      <w:pPr>
        <w:pStyle w:val="TOC4"/>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15.2</w:t>
      </w:r>
      <w:r>
        <w:rPr>
          <w:rFonts w:asciiTheme="minorHAnsi" w:eastAsiaTheme="minorEastAsia" w:hAnsiTheme="minorHAnsi" w:cstheme="minorBidi"/>
          <w:noProof/>
          <w:sz w:val="22"/>
          <w:szCs w:val="22"/>
          <w:lang w:eastAsia="en-GB"/>
        </w:rPr>
        <w:tab/>
      </w:r>
      <w:r>
        <w:rPr>
          <w:noProof/>
        </w:rPr>
        <w:t>Packet rate enforcement over Sxb and N4 interfaces</w:t>
      </w:r>
      <w:r>
        <w:rPr>
          <w:noProof/>
        </w:rPr>
        <w:tab/>
      </w:r>
      <w:r>
        <w:rPr>
          <w:noProof/>
        </w:rPr>
        <w:fldChar w:fldCharType="begin" w:fldLock="1"/>
      </w:r>
      <w:r>
        <w:rPr>
          <w:noProof/>
        </w:rPr>
        <w:instrText xml:space="preserve"> PAGEREF _Toc106897263 \h </w:instrText>
      </w:r>
      <w:r>
        <w:rPr>
          <w:noProof/>
        </w:rPr>
      </w:r>
      <w:r>
        <w:rPr>
          <w:noProof/>
        </w:rPr>
        <w:fldChar w:fldCharType="separate"/>
      </w:r>
      <w:r>
        <w:rPr>
          <w:noProof/>
        </w:rPr>
        <w:t>55</w:t>
      </w:r>
      <w:r>
        <w:rPr>
          <w:noProof/>
        </w:rPr>
        <w:fldChar w:fldCharType="end"/>
      </w:r>
    </w:p>
    <w:p w14:paraId="6A73099E" w14:textId="6A6F6529" w:rsidR="005A1696" w:rsidRDefault="005A1696">
      <w:pPr>
        <w:pStyle w:val="TOC4"/>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15.3</w:t>
      </w:r>
      <w:r>
        <w:rPr>
          <w:rFonts w:asciiTheme="minorHAnsi" w:eastAsiaTheme="minorEastAsia" w:hAnsiTheme="minorHAnsi" w:cstheme="minorBidi"/>
          <w:noProof/>
          <w:sz w:val="22"/>
          <w:szCs w:val="22"/>
          <w:lang w:eastAsia="en-GB"/>
        </w:rPr>
        <w:tab/>
      </w:r>
      <w:r>
        <w:rPr>
          <w:noProof/>
        </w:rPr>
        <w:t>PGW and SMF behaviour</w:t>
      </w:r>
      <w:r>
        <w:rPr>
          <w:noProof/>
        </w:rPr>
        <w:tab/>
      </w:r>
      <w:r>
        <w:rPr>
          <w:noProof/>
        </w:rPr>
        <w:fldChar w:fldCharType="begin" w:fldLock="1"/>
      </w:r>
      <w:r>
        <w:rPr>
          <w:noProof/>
        </w:rPr>
        <w:instrText xml:space="preserve"> PAGEREF _Toc106897264 \h </w:instrText>
      </w:r>
      <w:r>
        <w:rPr>
          <w:noProof/>
        </w:rPr>
      </w:r>
      <w:r>
        <w:rPr>
          <w:noProof/>
        </w:rPr>
        <w:fldChar w:fldCharType="separate"/>
      </w:r>
      <w:r>
        <w:rPr>
          <w:noProof/>
        </w:rPr>
        <w:t>56</w:t>
      </w:r>
      <w:r>
        <w:rPr>
          <w:noProof/>
        </w:rPr>
        <w:fldChar w:fldCharType="end"/>
      </w:r>
    </w:p>
    <w:p w14:paraId="5A44D9E0" w14:textId="78B15499"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16</w:t>
      </w:r>
      <w:r>
        <w:rPr>
          <w:rFonts w:asciiTheme="minorHAnsi" w:eastAsiaTheme="minorEastAsia" w:hAnsiTheme="minorHAnsi" w:cstheme="minorBidi"/>
          <w:noProof/>
          <w:sz w:val="22"/>
          <w:szCs w:val="22"/>
          <w:lang w:eastAsia="en-GB"/>
        </w:rPr>
        <w:tab/>
      </w:r>
      <w:r>
        <w:rPr>
          <w:noProof/>
        </w:rPr>
        <w:t>QoS differentiation for Stand-alone Non-Public Network (SNPN)</w:t>
      </w:r>
      <w:r>
        <w:rPr>
          <w:noProof/>
        </w:rPr>
        <w:tab/>
      </w:r>
      <w:r>
        <w:rPr>
          <w:noProof/>
        </w:rPr>
        <w:fldChar w:fldCharType="begin" w:fldLock="1"/>
      </w:r>
      <w:r>
        <w:rPr>
          <w:noProof/>
        </w:rPr>
        <w:instrText xml:space="preserve"> PAGEREF _Toc106897265 \h </w:instrText>
      </w:r>
      <w:r>
        <w:rPr>
          <w:noProof/>
        </w:rPr>
      </w:r>
      <w:r>
        <w:rPr>
          <w:noProof/>
        </w:rPr>
        <w:fldChar w:fldCharType="separate"/>
      </w:r>
      <w:r>
        <w:rPr>
          <w:noProof/>
        </w:rPr>
        <w:t>57</w:t>
      </w:r>
      <w:r>
        <w:rPr>
          <w:noProof/>
        </w:rPr>
        <w:fldChar w:fldCharType="end"/>
      </w:r>
    </w:p>
    <w:p w14:paraId="1E673A4C" w14:textId="250B810E" w:rsidR="005A1696" w:rsidRDefault="005A1696">
      <w:pPr>
        <w:pStyle w:val="TOC4"/>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w:t>
      </w:r>
      <w:r w:rsidRPr="00575A58">
        <w:rPr>
          <w:noProof/>
          <w:lang w:val="en-US"/>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_Toc106897266 \h </w:instrText>
      </w:r>
      <w:r>
        <w:rPr>
          <w:noProof/>
        </w:rPr>
      </w:r>
      <w:r>
        <w:rPr>
          <w:noProof/>
        </w:rPr>
        <w:fldChar w:fldCharType="separate"/>
      </w:r>
      <w:r>
        <w:rPr>
          <w:noProof/>
        </w:rPr>
        <w:t>57</w:t>
      </w:r>
      <w:r>
        <w:rPr>
          <w:noProof/>
        </w:rPr>
        <w:fldChar w:fldCharType="end"/>
      </w:r>
    </w:p>
    <w:p w14:paraId="793439DE" w14:textId="3694346A" w:rsidR="005A1696" w:rsidRDefault="005A1696">
      <w:pPr>
        <w:pStyle w:val="TOC4"/>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.16</w:t>
      </w:r>
      <w:r w:rsidRPr="00575A58">
        <w:rPr>
          <w:noProof/>
          <w:lang w:val="en-US"/>
        </w:rPr>
        <w:t>.2</w:t>
      </w:r>
      <w:r>
        <w:rPr>
          <w:rFonts w:asciiTheme="minorHAnsi" w:eastAsiaTheme="minorEastAsia" w:hAnsiTheme="minorHAnsi" w:cstheme="minorBidi"/>
          <w:noProof/>
          <w:sz w:val="22"/>
          <w:szCs w:val="22"/>
          <w:lang w:eastAsia="en-GB"/>
        </w:rPr>
        <w:tab/>
      </w:r>
      <w:r>
        <w:rPr>
          <w:noProof/>
        </w:rPr>
        <w:t>Access to PLMN services via SNPN</w:t>
      </w:r>
      <w:r>
        <w:rPr>
          <w:noProof/>
        </w:rPr>
        <w:tab/>
      </w:r>
      <w:r>
        <w:rPr>
          <w:noProof/>
        </w:rPr>
        <w:fldChar w:fldCharType="begin" w:fldLock="1"/>
      </w:r>
      <w:r>
        <w:rPr>
          <w:noProof/>
        </w:rPr>
        <w:instrText xml:space="preserve"> PAGEREF _Toc106897267 \h </w:instrText>
      </w:r>
      <w:r>
        <w:rPr>
          <w:noProof/>
        </w:rPr>
      </w:r>
      <w:r>
        <w:rPr>
          <w:noProof/>
        </w:rPr>
        <w:fldChar w:fldCharType="separate"/>
      </w:r>
      <w:r>
        <w:rPr>
          <w:noProof/>
        </w:rPr>
        <w:t>57</w:t>
      </w:r>
      <w:r>
        <w:rPr>
          <w:noProof/>
        </w:rPr>
        <w:fldChar w:fldCharType="end"/>
      </w:r>
    </w:p>
    <w:p w14:paraId="639CE5B1" w14:textId="0EA8F016" w:rsidR="005A1696" w:rsidRDefault="005A1696">
      <w:pPr>
        <w:pStyle w:val="TOC4"/>
        <w:rPr>
          <w:rFonts w:asciiTheme="minorHAnsi" w:eastAsiaTheme="minorEastAsia" w:hAnsiTheme="minorHAnsi" w:cstheme="minorBidi"/>
          <w:noProof/>
          <w:sz w:val="22"/>
          <w:szCs w:val="22"/>
          <w:lang w:eastAsia="en-GB"/>
        </w:rPr>
      </w:pPr>
      <w:r>
        <w:rPr>
          <w:noProof/>
        </w:rPr>
        <w:t>5.</w:t>
      </w:r>
      <w:r w:rsidRPr="00575A58">
        <w:rPr>
          <w:noProof/>
          <w:lang w:val="en-US"/>
        </w:rPr>
        <w:t>4</w:t>
      </w:r>
      <w:r>
        <w:rPr>
          <w:noProof/>
        </w:rPr>
        <w:t>.16</w:t>
      </w:r>
      <w:r w:rsidRPr="00575A58">
        <w:rPr>
          <w:noProof/>
          <w:lang w:val="en-US"/>
        </w:rPr>
        <w:t>.3</w:t>
      </w:r>
      <w:r>
        <w:rPr>
          <w:rFonts w:asciiTheme="minorHAnsi" w:eastAsiaTheme="minorEastAsia" w:hAnsiTheme="minorHAnsi" w:cstheme="minorBidi"/>
          <w:noProof/>
          <w:sz w:val="22"/>
          <w:szCs w:val="22"/>
          <w:lang w:eastAsia="en-GB"/>
        </w:rPr>
        <w:tab/>
      </w:r>
      <w:r>
        <w:rPr>
          <w:noProof/>
        </w:rPr>
        <w:t>Access to SNPN services via PLMN</w:t>
      </w:r>
      <w:r>
        <w:rPr>
          <w:noProof/>
        </w:rPr>
        <w:tab/>
      </w:r>
      <w:r>
        <w:rPr>
          <w:noProof/>
        </w:rPr>
        <w:fldChar w:fldCharType="begin" w:fldLock="1"/>
      </w:r>
      <w:r>
        <w:rPr>
          <w:noProof/>
        </w:rPr>
        <w:instrText xml:space="preserve"> PAGEREF _Toc106897268 \h </w:instrText>
      </w:r>
      <w:r>
        <w:rPr>
          <w:noProof/>
        </w:rPr>
      </w:r>
      <w:r>
        <w:rPr>
          <w:noProof/>
        </w:rPr>
        <w:fldChar w:fldCharType="separate"/>
      </w:r>
      <w:r>
        <w:rPr>
          <w:noProof/>
        </w:rPr>
        <w:t>57</w:t>
      </w:r>
      <w:r>
        <w:rPr>
          <w:noProof/>
        </w:rPr>
        <w:fldChar w:fldCharType="end"/>
      </w:r>
    </w:p>
    <w:p w14:paraId="1524B4CF" w14:textId="1CF8B5A8"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5</w:t>
      </w:r>
      <w:r>
        <w:rPr>
          <w:rFonts w:asciiTheme="minorHAnsi" w:eastAsiaTheme="minorEastAsia" w:hAnsiTheme="minorHAnsi" w:cstheme="minorBidi"/>
          <w:noProof/>
          <w:sz w:val="22"/>
          <w:szCs w:val="22"/>
          <w:lang w:eastAsia="en-GB"/>
        </w:rPr>
        <w:tab/>
      </w:r>
      <w:r>
        <w:rPr>
          <w:noProof/>
        </w:rPr>
        <w:t>F-TEID Allocation and Release</w:t>
      </w:r>
      <w:r>
        <w:rPr>
          <w:noProof/>
        </w:rPr>
        <w:tab/>
      </w:r>
      <w:r>
        <w:rPr>
          <w:noProof/>
        </w:rPr>
        <w:fldChar w:fldCharType="begin" w:fldLock="1"/>
      </w:r>
      <w:r>
        <w:rPr>
          <w:noProof/>
        </w:rPr>
        <w:instrText xml:space="preserve"> PAGEREF _Toc106897269 \h </w:instrText>
      </w:r>
      <w:r>
        <w:rPr>
          <w:noProof/>
        </w:rPr>
      </w:r>
      <w:r>
        <w:rPr>
          <w:noProof/>
        </w:rPr>
        <w:fldChar w:fldCharType="separate"/>
      </w:r>
      <w:r>
        <w:rPr>
          <w:noProof/>
        </w:rPr>
        <w:t>57</w:t>
      </w:r>
      <w:r>
        <w:rPr>
          <w:noProof/>
        </w:rPr>
        <w:fldChar w:fldCharType="end"/>
      </w:r>
    </w:p>
    <w:p w14:paraId="3C392631" w14:textId="7C1C570F"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5.5.1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_Toc106897270 \h </w:instrText>
      </w:r>
      <w:r>
        <w:rPr>
          <w:noProof/>
        </w:rPr>
      </w:r>
      <w:r>
        <w:rPr>
          <w:noProof/>
        </w:rPr>
        <w:fldChar w:fldCharType="separate"/>
      </w:r>
      <w:r>
        <w:rPr>
          <w:noProof/>
        </w:rPr>
        <w:t>57</w:t>
      </w:r>
      <w:r>
        <w:rPr>
          <w:noProof/>
        </w:rPr>
        <w:fldChar w:fldCharType="end"/>
      </w:r>
    </w:p>
    <w:p w14:paraId="777AFA18" w14:textId="610B6970"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5.5.2</w:t>
      </w:r>
      <w:r>
        <w:rPr>
          <w:rFonts w:asciiTheme="minorHAnsi" w:eastAsiaTheme="minorEastAsia" w:hAnsiTheme="minorHAnsi" w:cstheme="minorBidi"/>
          <w:noProof/>
          <w:sz w:val="22"/>
          <w:szCs w:val="22"/>
          <w:lang w:eastAsia="en-GB"/>
        </w:rPr>
        <w:tab/>
      </w:r>
      <w:r w:rsidRPr="00575A58">
        <w:rPr>
          <w:noProof/>
          <w:lang w:val="en-US"/>
        </w:rPr>
        <w:t>Void</w:t>
      </w:r>
      <w:r>
        <w:rPr>
          <w:noProof/>
        </w:rPr>
        <w:tab/>
      </w:r>
      <w:r>
        <w:rPr>
          <w:noProof/>
        </w:rPr>
        <w:fldChar w:fldCharType="begin" w:fldLock="1"/>
      </w:r>
      <w:r>
        <w:rPr>
          <w:noProof/>
        </w:rPr>
        <w:instrText xml:space="preserve"> PAGEREF _Toc106897271 \h </w:instrText>
      </w:r>
      <w:r>
        <w:rPr>
          <w:noProof/>
        </w:rPr>
      </w:r>
      <w:r>
        <w:rPr>
          <w:noProof/>
        </w:rPr>
        <w:fldChar w:fldCharType="separate"/>
      </w:r>
      <w:r>
        <w:rPr>
          <w:noProof/>
        </w:rPr>
        <w:t>58</w:t>
      </w:r>
      <w:r>
        <w:rPr>
          <w:noProof/>
        </w:rPr>
        <w:fldChar w:fldCharType="end"/>
      </w:r>
    </w:p>
    <w:p w14:paraId="43D951D2" w14:textId="4A16E0C3"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5.5.3</w:t>
      </w:r>
      <w:r>
        <w:rPr>
          <w:rFonts w:asciiTheme="minorHAnsi" w:eastAsiaTheme="minorEastAsia" w:hAnsiTheme="minorHAnsi" w:cstheme="minorBidi"/>
          <w:noProof/>
          <w:sz w:val="22"/>
          <w:szCs w:val="22"/>
          <w:lang w:eastAsia="en-GB"/>
        </w:rPr>
        <w:tab/>
      </w:r>
      <w:r w:rsidRPr="00575A58">
        <w:rPr>
          <w:noProof/>
          <w:lang w:val="en-US"/>
        </w:rPr>
        <w:t>F-TEID allocation in the UP function</w:t>
      </w:r>
      <w:r>
        <w:rPr>
          <w:noProof/>
        </w:rPr>
        <w:tab/>
      </w:r>
      <w:r>
        <w:rPr>
          <w:noProof/>
        </w:rPr>
        <w:fldChar w:fldCharType="begin" w:fldLock="1"/>
      </w:r>
      <w:r>
        <w:rPr>
          <w:noProof/>
        </w:rPr>
        <w:instrText xml:space="preserve"> PAGEREF _Toc106897272 \h </w:instrText>
      </w:r>
      <w:r>
        <w:rPr>
          <w:noProof/>
        </w:rPr>
      </w:r>
      <w:r>
        <w:rPr>
          <w:noProof/>
        </w:rPr>
        <w:fldChar w:fldCharType="separate"/>
      </w:r>
      <w:r>
        <w:rPr>
          <w:noProof/>
        </w:rPr>
        <w:t>58</w:t>
      </w:r>
      <w:r>
        <w:rPr>
          <w:noProof/>
        </w:rPr>
        <w:fldChar w:fldCharType="end"/>
      </w:r>
    </w:p>
    <w:p w14:paraId="0324BCBC" w14:textId="3618CFD2"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6</w:t>
      </w:r>
      <w:r>
        <w:rPr>
          <w:rFonts w:asciiTheme="minorHAnsi" w:eastAsiaTheme="minorEastAsia" w:hAnsiTheme="minorHAnsi" w:cstheme="minorBidi"/>
          <w:noProof/>
          <w:sz w:val="22"/>
          <w:szCs w:val="22"/>
          <w:lang w:eastAsia="en-GB"/>
        </w:rPr>
        <w:tab/>
      </w:r>
      <w:r>
        <w:rPr>
          <w:noProof/>
        </w:rPr>
        <w:t>PFCP Session Handling</w:t>
      </w:r>
      <w:r>
        <w:rPr>
          <w:noProof/>
        </w:rPr>
        <w:tab/>
      </w:r>
      <w:r>
        <w:rPr>
          <w:noProof/>
        </w:rPr>
        <w:fldChar w:fldCharType="begin" w:fldLock="1"/>
      </w:r>
      <w:r>
        <w:rPr>
          <w:noProof/>
        </w:rPr>
        <w:instrText xml:space="preserve"> PAGEREF _Toc106897273 \h </w:instrText>
      </w:r>
      <w:r>
        <w:rPr>
          <w:noProof/>
        </w:rPr>
      </w:r>
      <w:r>
        <w:rPr>
          <w:noProof/>
        </w:rPr>
        <w:fldChar w:fldCharType="separate"/>
      </w:r>
      <w:r>
        <w:rPr>
          <w:noProof/>
        </w:rPr>
        <w:t>58</w:t>
      </w:r>
      <w:r>
        <w:rPr>
          <w:noProof/>
        </w:rPr>
        <w:fldChar w:fldCharType="end"/>
      </w:r>
    </w:p>
    <w:p w14:paraId="33692ACD" w14:textId="22541F60"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5.6.1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_Toc106897274 \h </w:instrText>
      </w:r>
      <w:r>
        <w:rPr>
          <w:noProof/>
        </w:rPr>
      </w:r>
      <w:r>
        <w:rPr>
          <w:noProof/>
        </w:rPr>
        <w:fldChar w:fldCharType="separate"/>
      </w:r>
      <w:r>
        <w:rPr>
          <w:noProof/>
        </w:rPr>
        <w:t>58</w:t>
      </w:r>
      <w:r>
        <w:rPr>
          <w:noProof/>
        </w:rPr>
        <w:fldChar w:fldCharType="end"/>
      </w:r>
    </w:p>
    <w:p w14:paraId="649BBE48" w14:textId="2CD60276" w:rsidR="005A1696" w:rsidRDefault="005A1696">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Session Endpoint Identifier Handling</w:t>
      </w:r>
      <w:r>
        <w:rPr>
          <w:noProof/>
        </w:rPr>
        <w:tab/>
      </w:r>
      <w:r>
        <w:rPr>
          <w:noProof/>
        </w:rPr>
        <w:fldChar w:fldCharType="begin" w:fldLock="1"/>
      </w:r>
      <w:r>
        <w:rPr>
          <w:noProof/>
        </w:rPr>
        <w:instrText xml:space="preserve"> PAGEREF _Toc106897275 \h </w:instrText>
      </w:r>
      <w:r>
        <w:rPr>
          <w:noProof/>
        </w:rPr>
      </w:r>
      <w:r>
        <w:rPr>
          <w:noProof/>
        </w:rPr>
        <w:fldChar w:fldCharType="separate"/>
      </w:r>
      <w:r>
        <w:rPr>
          <w:noProof/>
        </w:rPr>
        <w:t>58</w:t>
      </w:r>
      <w:r>
        <w:rPr>
          <w:noProof/>
        </w:rPr>
        <w:fldChar w:fldCharType="end"/>
      </w:r>
    </w:p>
    <w:p w14:paraId="45DFCFC2" w14:textId="1303BC8D" w:rsidR="005A1696" w:rsidRDefault="005A1696">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Modifying the Rules of an Existing PFCP Session</w:t>
      </w:r>
      <w:r>
        <w:rPr>
          <w:noProof/>
        </w:rPr>
        <w:tab/>
      </w:r>
      <w:r>
        <w:rPr>
          <w:noProof/>
        </w:rPr>
        <w:fldChar w:fldCharType="begin" w:fldLock="1"/>
      </w:r>
      <w:r>
        <w:rPr>
          <w:noProof/>
        </w:rPr>
        <w:instrText xml:space="preserve"> PAGEREF _Toc106897276 \h </w:instrText>
      </w:r>
      <w:r>
        <w:rPr>
          <w:noProof/>
        </w:rPr>
      </w:r>
      <w:r>
        <w:rPr>
          <w:noProof/>
        </w:rPr>
        <w:fldChar w:fldCharType="separate"/>
      </w:r>
      <w:r>
        <w:rPr>
          <w:noProof/>
        </w:rPr>
        <w:t>59</w:t>
      </w:r>
      <w:r>
        <w:rPr>
          <w:noProof/>
        </w:rPr>
        <w:fldChar w:fldCharType="end"/>
      </w:r>
    </w:p>
    <w:p w14:paraId="36322C21" w14:textId="1999F430"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7</w:t>
      </w:r>
      <w:r>
        <w:rPr>
          <w:rFonts w:asciiTheme="minorHAnsi" w:eastAsiaTheme="minorEastAsia" w:hAnsiTheme="minorHAnsi" w:cstheme="minorBidi"/>
          <w:noProof/>
          <w:sz w:val="22"/>
          <w:szCs w:val="22"/>
          <w:lang w:eastAsia="en-GB"/>
        </w:rPr>
        <w:tab/>
      </w:r>
      <w:r>
        <w:rPr>
          <w:noProof/>
        </w:rPr>
        <w:t>Support of Lawful Interception</w:t>
      </w:r>
      <w:r>
        <w:rPr>
          <w:noProof/>
        </w:rPr>
        <w:tab/>
      </w:r>
      <w:r>
        <w:rPr>
          <w:noProof/>
        </w:rPr>
        <w:fldChar w:fldCharType="begin" w:fldLock="1"/>
      </w:r>
      <w:r>
        <w:rPr>
          <w:noProof/>
        </w:rPr>
        <w:instrText xml:space="preserve"> PAGEREF _Toc106897277 \h </w:instrText>
      </w:r>
      <w:r>
        <w:rPr>
          <w:noProof/>
        </w:rPr>
      </w:r>
      <w:r>
        <w:rPr>
          <w:noProof/>
        </w:rPr>
        <w:fldChar w:fldCharType="separate"/>
      </w:r>
      <w:r>
        <w:rPr>
          <w:noProof/>
        </w:rPr>
        <w:t>59</w:t>
      </w:r>
      <w:r>
        <w:rPr>
          <w:noProof/>
        </w:rPr>
        <w:fldChar w:fldCharType="end"/>
      </w:r>
    </w:p>
    <w:p w14:paraId="3DD3C1FC" w14:textId="63FA682B" w:rsidR="005A1696" w:rsidRDefault="005A1696">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_Toc106897278 \h </w:instrText>
      </w:r>
      <w:r>
        <w:rPr>
          <w:noProof/>
        </w:rPr>
      </w:r>
      <w:r>
        <w:rPr>
          <w:noProof/>
        </w:rPr>
        <w:fldChar w:fldCharType="separate"/>
      </w:r>
      <w:r>
        <w:rPr>
          <w:noProof/>
        </w:rPr>
        <w:t>59</w:t>
      </w:r>
      <w:r>
        <w:rPr>
          <w:noProof/>
        </w:rPr>
        <w:fldChar w:fldCharType="end"/>
      </w:r>
    </w:p>
    <w:p w14:paraId="7FC5ABC5" w14:textId="3AF20D4A" w:rsidR="005A1696" w:rsidRDefault="005A1696">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Lawful Interception in EPC</w:t>
      </w:r>
      <w:r>
        <w:rPr>
          <w:noProof/>
        </w:rPr>
        <w:tab/>
      </w:r>
      <w:r>
        <w:rPr>
          <w:noProof/>
        </w:rPr>
        <w:fldChar w:fldCharType="begin" w:fldLock="1"/>
      </w:r>
      <w:r>
        <w:rPr>
          <w:noProof/>
        </w:rPr>
        <w:instrText xml:space="preserve"> PAGEREF _Toc106897279 \h </w:instrText>
      </w:r>
      <w:r>
        <w:rPr>
          <w:noProof/>
        </w:rPr>
      </w:r>
      <w:r>
        <w:rPr>
          <w:noProof/>
        </w:rPr>
        <w:fldChar w:fldCharType="separate"/>
      </w:r>
      <w:r>
        <w:rPr>
          <w:noProof/>
        </w:rPr>
        <w:t>59</w:t>
      </w:r>
      <w:r>
        <w:rPr>
          <w:noProof/>
        </w:rPr>
        <w:fldChar w:fldCharType="end"/>
      </w:r>
    </w:p>
    <w:p w14:paraId="5D5BB2DB" w14:textId="1EFFCCE7" w:rsidR="005A1696" w:rsidRDefault="005A1696">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Lawful Interception in 5GC</w:t>
      </w:r>
      <w:r>
        <w:rPr>
          <w:noProof/>
        </w:rPr>
        <w:tab/>
      </w:r>
      <w:r>
        <w:rPr>
          <w:noProof/>
        </w:rPr>
        <w:fldChar w:fldCharType="begin" w:fldLock="1"/>
      </w:r>
      <w:r>
        <w:rPr>
          <w:noProof/>
        </w:rPr>
        <w:instrText xml:space="preserve"> PAGEREF _Toc106897280 \h </w:instrText>
      </w:r>
      <w:r>
        <w:rPr>
          <w:noProof/>
        </w:rPr>
      </w:r>
      <w:r>
        <w:rPr>
          <w:noProof/>
        </w:rPr>
        <w:fldChar w:fldCharType="separate"/>
      </w:r>
      <w:r>
        <w:rPr>
          <w:noProof/>
        </w:rPr>
        <w:t>59</w:t>
      </w:r>
      <w:r>
        <w:rPr>
          <w:noProof/>
        </w:rPr>
        <w:fldChar w:fldCharType="end"/>
      </w:r>
    </w:p>
    <w:p w14:paraId="21E95301" w14:textId="0F59490E"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8</w:t>
      </w:r>
      <w:r>
        <w:rPr>
          <w:rFonts w:asciiTheme="minorHAnsi" w:eastAsiaTheme="minorEastAsia" w:hAnsiTheme="minorHAnsi" w:cstheme="minorBidi"/>
          <w:noProof/>
          <w:sz w:val="22"/>
          <w:szCs w:val="22"/>
          <w:lang w:eastAsia="en-GB"/>
        </w:rPr>
        <w:tab/>
      </w:r>
      <w:r>
        <w:rPr>
          <w:noProof/>
        </w:rPr>
        <w:t>PFCP Association</w:t>
      </w:r>
      <w:r>
        <w:rPr>
          <w:noProof/>
        </w:rPr>
        <w:tab/>
      </w:r>
      <w:r>
        <w:rPr>
          <w:noProof/>
        </w:rPr>
        <w:fldChar w:fldCharType="begin" w:fldLock="1"/>
      </w:r>
      <w:r>
        <w:rPr>
          <w:noProof/>
        </w:rPr>
        <w:instrText xml:space="preserve"> PAGEREF _Toc106897281 \h </w:instrText>
      </w:r>
      <w:r>
        <w:rPr>
          <w:noProof/>
        </w:rPr>
      </w:r>
      <w:r>
        <w:rPr>
          <w:noProof/>
        </w:rPr>
        <w:fldChar w:fldCharType="separate"/>
      </w:r>
      <w:r>
        <w:rPr>
          <w:noProof/>
        </w:rPr>
        <w:t>60</w:t>
      </w:r>
      <w:r>
        <w:rPr>
          <w:noProof/>
        </w:rPr>
        <w:fldChar w:fldCharType="end"/>
      </w:r>
    </w:p>
    <w:p w14:paraId="0F21FFDE" w14:textId="7C7C0C55"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5.8.1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_Toc106897282 \h </w:instrText>
      </w:r>
      <w:r>
        <w:rPr>
          <w:noProof/>
        </w:rPr>
      </w:r>
      <w:r>
        <w:rPr>
          <w:noProof/>
        </w:rPr>
        <w:fldChar w:fldCharType="separate"/>
      </w:r>
      <w:r>
        <w:rPr>
          <w:noProof/>
        </w:rPr>
        <w:t>60</w:t>
      </w:r>
      <w:r>
        <w:rPr>
          <w:noProof/>
        </w:rPr>
        <w:fldChar w:fldCharType="end"/>
      </w:r>
    </w:p>
    <w:p w14:paraId="2661AB76" w14:textId="4DA30BF4" w:rsidR="005A1696" w:rsidRDefault="005A1696">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Behaviour with an Established PFCP Association</w:t>
      </w:r>
      <w:r>
        <w:rPr>
          <w:noProof/>
        </w:rPr>
        <w:tab/>
      </w:r>
      <w:r>
        <w:rPr>
          <w:noProof/>
        </w:rPr>
        <w:fldChar w:fldCharType="begin" w:fldLock="1"/>
      </w:r>
      <w:r>
        <w:rPr>
          <w:noProof/>
        </w:rPr>
        <w:instrText xml:space="preserve"> PAGEREF _Toc106897283 \h </w:instrText>
      </w:r>
      <w:r>
        <w:rPr>
          <w:noProof/>
        </w:rPr>
      </w:r>
      <w:r>
        <w:rPr>
          <w:noProof/>
        </w:rPr>
        <w:fldChar w:fldCharType="separate"/>
      </w:r>
      <w:r>
        <w:rPr>
          <w:noProof/>
        </w:rPr>
        <w:t>60</w:t>
      </w:r>
      <w:r>
        <w:rPr>
          <w:noProof/>
        </w:rPr>
        <w:fldChar w:fldCharType="end"/>
      </w:r>
    </w:p>
    <w:p w14:paraId="0BFB901B" w14:textId="53F3A8BD"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5.8.3</w:t>
      </w:r>
      <w:r>
        <w:rPr>
          <w:rFonts w:asciiTheme="minorHAnsi" w:eastAsiaTheme="minorEastAsia" w:hAnsiTheme="minorHAnsi" w:cstheme="minorBidi"/>
          <w:noProof/>
          <w:sz w:val="22"/>
          <w:szCs w:val="22"/>
          <w:lang w:eastAsia="en-GB"/>
        </w:rPr>
        <w:tab/>
      </w:r>
      <w:r>
        <w:rPr>
          <w:noProof/>
        </w:rPr>
        <w:t>Behaviour</w:t>
      </w:r>
      <w:r w:rsidRPr="00575A58">
        <w:rPr>
          <w:noProof/>
          <w:lang w:val="en-US"/>
        </w:rPr>
        <w:t xml:space="preserve"> without an Established PFCP Association</w:t>
      </w:r>
      <w:r>
        <w:rPr>
          <w:noProof/>
        </w:rPr>
        <w:tab/>
      </w:r>
      <w:r>
        <w:rPr>
          <w:noProof/>
        </w:rPr>
        <w:fldChar w:fldCharType="begin" w:fldLock="1"/>
      </w:r>
      <w:r>
        <w:rPr>
          <w:noProof/>
        </w:rPr>
        <w:instrText xml:space="preserve"> PAGEREF _Toc106897284 \h </w:instrText>
      </w:r>
      <w:r>
        <w:rPr>
          <w:noProof/>
        </w:rPr>
      </w:r>
      <w:r>
        <w:rPr>
          <w:noProof/>
        </w:rPr>
        <w:fldChar w:fldCharType="separate"/>
      </w:r>
      <w:r>
        <w:rPr>
          <w:noProof/>
        </w:rPr>
        <w:t>61</w:t>
      </w:r>
      <w:r>
        <w:rPr>
          <w:noProof/>
        </w:rPr>
        <w:fldChar w:fldCharType="end"/>
      </w:r>
    </w:p>
    <w:p w14:paraId="4CD4252A" w14:textId="5C7BFD2A"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9</w:t>
      </w:r>
      <w:r>
        <w:rPr>
          <w:rFonts w:asciiTheme="minorHAnsi" w:eastAsiaTheme="minorEastAsia" w:hAnsiTheme="minorHAnsi" w:cstheme="minorBidi"/>
          <w:noProof/>
          <w:sz w:val="22"/>
          <w:szCs w:val="22"/>
          <w:lang w:eastAsia="en-GB"/>
        </w:rPr>
        <w:tab/>
      </w:r>
      <w:r>
        <w:rPr>
          <w:noProof/>
        </w:rPr>
        <w:t>Usage of Vendor-specific IE</w:t>
      </w:r>
      <w:r>
        <w:rPr>
          <w:noProof/>
        </w:rPr>
        <w:tab/>
      </w:r>
      <w:r>
        <w:rPr>
          <w:noProof/>
        </w:rPr>
        <w:fldChar w:fldCharType="begin" w:fldLock="1"/>
      </w:r>
      <w:r>
        <w:rPr>
          <w:noProof/>
        </w:rPr>
        <w:instrText xml:space="preserve"> PAGEREF _Toc106897285 \h </w:instrText>
      </w:r>
      <w:r>
        <w:rPr>
          <w:noProof/>
        </w:rPr>
      </w:r>
      <w:r>
        <w:rPr>
          <w:noProof/>
        </w:rPr>
        <w:fldChar w:fldCharType="separate"/>
      </w:r>
      <w:r>
        <w:rPr>
          <w:noProof/>
        </w:rPr>
        <w:t>61</w:t>
      </w:r>
      <w:r>
        <w:rPr>
          <w:noProof/>
        </w:rPr>
        <w:fldChar w:fldCharType="end"/>
      </w:r>
    </w:p>
    <w:p w14:paraId="01A28F6F" w14:textId="6882FD5D"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10</w:t>
      </w:r>
      <w:r>
        <w:rPr>
          <w:rFonts w:asciiTheme="minorHAnsi" w:eastAsiaTheme="minorEastAsia" w:hAnsiTheme="minorHAnsi" w:cstheme="minorBidi"/>
          <w:noProof/>
          <w:sz w:val="22"/>
          <w:szCs w:val="22"/>
          <w:lang w:eastAsia="en-GB"/>
        </w:rPr>
        <w:tab/>
      </w:r>
      <w:r>
        <w:rPr>
          <w:noProof/>
        </w:rPr>
        <w:t>Error Indication Handling</w:t>
      </w:r>
      <w:r>
        <w:rPr>
          <w:noProof/>
        </w:rPr>
        <w:tab/>
      </w:r>
      <w:r>
        <w:rPr>
          <w:noProof/>
        </w:rPr>
        <w:fldChar w:fldCharType="begin" w:fldLock="1"/>
      </w:r>
      <w:r>
        <w:rPr>
          <w:noProof/>
        </w:rPr>
        <w:instrText xml:space="preserve"> PAGEREF _Toc106897286 \h </w:instrText>
      </w:r>
      <w:r>
        <w:rPr>
          <w:noProof/>
        </w:rPr>
      </w:r>
      <w:r>
        <w:rPr>
          <w:noProof/>
        </w:rPr>
        <w:fldChar w:fldCharType="separate"/>
      </w:r>
      <w:r>
        <w:rPr>
          <w:noProof/>
        </w:rPr>
        <w:t>61</w:t>
      </w:r>
      <w:r>
        <w:rPr>
          <w:noProof/>
        </w:rPr>
        <w:fldChar w:fldCharType="end"/>
      </w:r>
    </w:p>
    <w:p w14:paraId="54653A43" w14:textId="285460C4"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11</w:t>
      </w:r>
      <w:r>
        <w:rPr>
          <w:rFonts w:asciiTheme="minorHAnsi" w:eastAsiaTheme="minorEastAsia" w:hAnsiTheme="minorHAnsi" w:cstheme="minorBidi"/>
          <w:noProof/>
          <w:sz w:val="22"/>
          <w:szCs w:val="22"/>
          <w:lang w:eastAsia="en-GB"/>
        </w:rPr>
        <w:tab/>
      </w:r>
      <w:r>
        <w:rPr>
          <w:noProof/>
        </w:rPr>
        <w:t>User plane inactivity detection and reporting</w:t>
      </w:r>
      <w:r>
        <w:rPr>
          <w:noProof/>
        </w:rPr>
        <w:tab/>
      </w:r>
      <w:r>
        <w:rPr>
          <w:noProof/>
        </w:rPr>
        <w:fldChar w:fldCharType="begin" w:fldLock="1"/>
      </w:r>
      <w:r>
        <w:rPr>
          <w:noProof/>
        </w:rPr>
        <w:instrText xml:space="preserve"> PAGEREF _Toc106897287 \h </w:instrText>
      </w:r>
      <w:r>
        <w:rPr>
          <w:noProof/>
        </w:rPr>
      </w:r>
      <w:r>
        <w:rPr>
          <w:noProof/>
        </w:rPr>
        <w:fldChar w:fldCharType="separate"/>
      </w:r>
      <w:r>
        <w:rPr>
          <w:noProof/>
        </w:rPr>
        <w:t>62</w:t>
      </w:r>
      <w:r>
        <w:rPr>
          <w:noProof/>
        </w:rPr>
        <w:fldChar w:fldCharType="end"/>
      </w:r>
    </w:p>
    <w:p w14:paraId="4A790B3C" w14:textId="6D63C798"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12</w:t>
      </w:r>
      <w:r>
        <w:rPr>
          <w:rFonts w:asciiTheme="minorHAnsi" w:eastAsiaTheme="minorEastAsia" w:hAnsiTheme="minorHAnsi" w:cstheme="minorBidi"/>
          <w:noProof/>
          <w:sz w:val="22"/>
          <w:szCs w:val="22"/>
          <w:lang w:eastAsia="en-GB"/>
        </w:rPr>
        <w:tab/>
      </w:r>
      <w:r>
        <w:rPr>
          <w:noProof/>
        </w:rPr>
        <w:t>Suspend and Resume Notification procedures</w:t>
      </w:r>
      <w:r>
        <w:rPr>
          <w:noProof/>
        </w:rPr>
        <w:tab/>
      </w:r>
      <w:r>
        <w:rPr>
          <w:noProof/>
        </w:rPr>
        <w:fldChar w:fldCharType="begin" w:fldLock="1"/>
      </w:r>
      <w:r>
        <w:rPr>
          <w:noProof/>
        </w:rPr>
        <w:instrText xml:space="preserve"> PAGEREF _Toc106897288 \h </w:instrText>
      </w:r>
      <w:r>
        <w:rPr>
          <w:noProof/>
        </w:rPr>
      </w:r>
      <w:r>
        <w:rPr>
          <w:noProof/>
        </w:rPr>
        <w:fldChar w:fldCharType="separate"/>
      </w:r>
      <w:r>
        <w:rPr>
          <w:noProof/>
        </w:rPr>
        <w:t>62</w:t>
      </w:r>
      <w:r>
        <w:rPr>
          <w:noProof/>
        </w:rPr>
        <w:fldChar w:fldCharType="end"/>
      </w:r>
    </w:p>
    <w:p w14:paraId="20B0DB82" w14:textId="53632CD4" w:rsidR="005A1696" w:rsidRDefault="005A1696">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Ethernet traffic (for 5GC)</w:t>
      </w:r>
      <w:r>
        <w:rPr>
          <w:noProof/>
        </w:rPr>
        <w:tab/>
      </w:r>
      <w:r>
        <w:rPr>
          <w:noProof/>
        </w:rPr>
        <w:fldChar w:fldCharType="begin" w:fldLock="1"/>
      </w:r>
      <w:r>
        <w:rPr>
          <w:noProof/>
        </w:rPr>
        <w:instrText xml:space="preserve"> PAGEREF _Toc106897289 \h </w:instrText>
      </w:r>
      <w:r>
        <w:rPr>
          <w:noProof/>
        </w:rPr>
      </w:r>
      <w:r>
        <w:rPr>
          <w:noProof/>
        </w:rPr>
        <w:fldChar w:fldCharType="separate"/>
      </w:r>
      <w:r>
        <w:rPr>
          <w:noProof/>
        </w:rPr>
        <w:t>62</w:t>
      </w:r>
      <w:r>
        <w:rPr>
          <w:noProof/>
        </w:rPr>
        <w:fldChar w:fldCharType="end"/>
      </w:r>
    </w:p>
    <w:p w14:paraId="3BE1D47B" w14:textId="0BB427EC" w:rsidR="005A1696" w:rsidRDefault="005A1696">
      <w:pPr>
        <w:pStyle w:val="TOC3"/>
        <w:rPr>
          <w:rFonts w:asciiTheme="minorHAnsi" w:eastAsiaTheme="minorEastAsia" w:hAnsiTheme="minorHAnsi" w:cstheme="minorBidi"/>
          <w:noProof/>
          <w:sz w:val="22"/>
          <w:szCs w:val="22"/>
          <w:lang w:eastAsia="en-GB"/>
        </w:rPr>
      </w:pPr>
      <w:r>
        <w:rPr>
          <w:noProof/>
        </w:rPr>
        <w:lastRenderedPageBreak/>
        <w:t>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_Toc106897290 \h </w:instrText>
      </w:r>
      <w:r>
        <w:rPr>
          <w:noProof/>
        </w:rPr>
      </w:r>
      <w:r>
        <w:rPr>
          <w:noProof/>
        </w:rPr>
        <w:fldChar w:fldCharType="separate"/>
      </w:r>
      <w:r>
        <w:rPr>
          <w:noProof/>
        </w:rPr>
        <w:t>62</w:t>
      </w:r>
      <w:r>
        <w:rPr>
          <w:noProof/>
        </w:rPr>
        <w:fldChar w:fldCharType="end"/>
      </w:r>
    </w:p>
    <w:p w14:paraId="61A14CBF" w14:textId="382F42B3" w:rsidR="005A1696" w:rsidRDefault="005A1696">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Address Resolution Protocol or IPv6 Neighbour Solicitation Response by SMF</w:t>
      </w:r>
      <w:r>
        <w:rPr>
          <w:noProof/>
        </w:rPr>
        <w:tab/>
      </w:r>
      <w:r>
        <w:rPr>
          <w:noProof/>
        </w:rPr>
        <w:fldChar w:fldCharType="begin" w:fldLock="1"/>
      </w:r>
      <w:r>
        <w:rPr>
          <w:noProof/>
        </w:rPr>
        <w:instrText xml:space="preserve"> PAGEREF _Toc106897291 \h </w:instrText>
      </w:r>
      <w:r>
        <w:rPr>
          <w:noProof/>
        </w:rPr>
      </w:r>
      <w:r>
        <w:rPr>
          <w:noProof/>
        </w:rPr>
        <w:fldChar w:fldCharType="separate"/>
      </w:r>
      <w:r>
        <w:rPr>
          <w:noProof/>
        </w:rPr>
        <w:t>64</w:t>
      </w:r>
      <w:r>
        <w:rPr>
          <w:noProof/>
        </w:rPr>
        <w:fldChar w:fldCharType="end"/>
      </w:r>
    </w:p>
    <w:p w14:paraId="040A21F8" w14:textId="0B6B693E" w:rsidR="005A1696" w:rsidRDefault="005A1696">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Address Resolution Protocol or IPv6 Neighbour Solicitation Response by UPF</w:t>
      </w:r>
      <w:r>
        <w:rPr>
          <w:noProof/>
        </w:rPr>
        <w:tab/>
      </w:r>
      <w:r>
        <w:rPr>
          <w:noProof/>
        </w:rPr>
        <w:fldChar w:fldCharType="begin" w:fldLock="1"/>
      </w:r>
      <w:r>
        <w:rPr>
          <w:noProof/>
        </w:rPr>
        <w:instrText xml:space="preserve"> PAGEREF _Toc106897292 \h </w:instrText>
      </w:r>
      <w:r>
        <w:rPr>
          <w:noProof/>
        </w:rPr>
      </w:r>
      <w:r>
        <w:rPr>
          <w:noProof/>
        </w:rPr>
        <w:fldChar w:fldCharType="separate"/>
      </w:r>
      <w:r>
        <w:rPr>
          <w:noProof/>
        </w:rPr>
        <w:t>64</w:t>
      </w:r>
      <w:r>
        <w:rPr>
          <w:noProof/>
        </w:rPr>
        <w:fldChar w:fldCharType="end"/>
      </w:r>
    </w:p>
    <w:p w14:paraId="13C5CDC3" w14:textId="286B6D23" w:rsidR="005A1696" w:rsidRDefault="005A1696">
      <w:pPr>
        <w:pStyle w:val="TOC3"/>
        <w:rPr>
          <w:rFonts w:asciiTheme="minorHAnsi" w:eastAsiaTheme="minorEastAsia" w:hAnsiTheme="minorHAnsi" w:cstheme="minorBidi"/>
          <w:noProof/>
          <w:sz w:val="22"/>
          <w:szCs w:val="22"/>
          <w:lang w:eastAsia="en-GB"/>
        </w:rPr>
      </w:pPr>
      <w:r>
        <w:rPr>
          <w:noProof/>
        </w:rPr>
        <w:t>5.13.3A</w:t>
      </w:r>
      <w:r>
        <w:rPr>
          <w:rFonts w:asciiTheme="minorHAnsi" w:eastAsiaTheme="minorEastAsia" w:hAnsiTheme="minorHAnsi" w:cstheme="minorBidi"/>
          <w:noProof/>
          <w:sz w:val="22"/>
          <w:szCs w:val="22"/>
          <w:lang w:eastAsia="en-GB"/>
        </w:rPr>
        <w:tab/>
      </w:r>
      <w:r>
        <w:rPr>
          <w:noProof/>
        </w:rPr>
        <w:t>Provisioning of MAC addresses and SDF filters in Ethernet Packet Filters</w:t>
      </w:r>
      <w:r>
        <w:rPr>
          <w:noProof/>
        </w:rPr>
        <w:tab/>
      </w:r>
      <w:r>
        <w:rPr>
          <w:noProof/>
        </w:rPr>
        <w:fldChar w:fldCharType="begin" w:fldLock="1"/>
      </w:r>
      <w:r>
        <w:rPr>
          <w:noProof/>
        </w:rPr>
        <w:instrText xml:space="preserve"> PAGEREF _Toc106897293 \h </w:instrText>
      </w:r>
      <w:r>
        <w:rPr>
          <w:noProof/>
        </w:rPr>
      </w:r>
      <w:r>
        <w:rPr>
          <w:noProof/>
        </w:rPr>
        <w:fldChar w:fldCharType="separate"/>
      </w:r>
      <w:r>
        <w:rPr>
          <w:noProof/>
        </w:rPr>
        <w:t>64</w:t>
      </w:r>
      <w:r>
        <w:rPr>
          <w:noProof/>
        </w:rPr>
        <w:fldChar w:fldCharType="end"/>
      </w:r>
    </w:p>
    <w:p w14:paraId="26735AD4" w14:textId="09E870A5" w:rsidR="005A1696" w:rsidRDefault="005A1696">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Bidirectional Ethernet Filters</w:t>
      </w:r>
      <w:r>
        <w:rPr>
          <w:noProof/>
        </w:rPr>
        <w:tab/>
      </w:r>
      <w:r>
        <w:rPr>
          <w:noProof/>
        </w:rPr>
        <w:fldChar w:fldCharType="begin" w:fldLock="1"/>
      </w:r>
      <w:r>
        <w:rPr>
          <w:noProof/>
        </w:rPr>
        <w:instrText xml:space="preserve"> PAGEREF _Toc106897294 \h </w:instrText>
      </w:r>
      <w:r>
        <w:rPr>
          <w:noProof/>
        </w:rPr>
      </w:r>
      <w:r>
        <w:rPr>
          <w:noProof/>
        </w:rPr>
        <w:fldChar w:fldCharType="separate"/>
      </w:r>
      <w:r>
        <w:rPr>
          <w:noProof/>
        </w:rPr>
        <w:t>64</w:t>
      </w:r>
      <w:r>
        <w:rPr>
          <w:noProof/>
        </w:rPr>
        <w:fldChar w:fldCharType="end"/>
      </w:r>
    </w:p>
    <w:p w14:paraId="32703834" w14:textId="10DFBC24" w:rsidR="005A1696" w:rsidRDefault="005A1696">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Reporting of UE MAC addresses to the SMF</w:t>
      </w:r>
      <w:r>
        <w:rPr>
          <w:noProof/>
        </w:rPr>
        <w:tab/>
      </w:r>
      <w:r>
        <w:rPr>
          <w:noProof/>
        </w:rPr>
        <w:fldChar w:fldCharType="begin" w:fldLock="1"/>
      </w:r>
      <w:r>
        <w:rPr>
          <w:noProof/>
        </w:rPr>
        <w:instrText xml:space="preserve"> PAGEREF _Toc106897295 \h </w:instrText>
      </w:r>
      <w:r>
        <w:rPr>
          <w:noProof/>
        </w:rPr>
      </w:r>
      <w:r>
        <w:rPr>
          <w:noProof/>
        </w:rPr>
        <w:fldChar w:fldCharType="separate"/>
      </w:r>
      <w:r>
        <w:rPr>
          <w:noProof/>
        </w:rPr>
        <w:t>65</w:t>
      </w:r>
      <w:r>
        <w:rPr>
          <w:noProof/>
        </w:rPr>
        <w:fldChar w:fldCharType="end"/>
      </w:r>
    </w:p>
    <w:p w14:paraId="1628FDC8" w14:textId="16051779" w:rsidR="005A1696" w:rsidRDefault="005A1696">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_Toc106897296 \h </w:instrText>
      </w:r>
      <w:r>
        <w:rPr>
          <w:noProof/>
        </w:rPr>
      </w:r>
      <w:r>
        <w:rPr>
          <w:noProof/>
        </w:rPr>
        <w:fldChar w:fldCharType="separate"/>
      </w:r>
      <w:r>
        <w:rPr>
          <w:noProof/>
        </w:rPr>
        <w:t>65</w:t>
      </w:r>
      <w:r>
        <w:rPr>
          <w:noProof/>
        </w:rPr>
        <w:fldChar w:fldCharType="end"/>
      </w:r>
    </w:p>
    <w:p w14:paraId="3D9CA1CC" w14:textId="22869F74" w:rsidR="005A1696" w:rsidRDefault="005A1696">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Support IPv6 Prefix Delegation</w:t>
      </w:r>
      <w:r>
        <w:rPr>
          <w:noProof/>
        </w:rPr>
        <w:tab/>
      </w:r>
      <w:r>
        <w:rPr>
          <w:noProof/>
        </w:rPr>
        <w:fldChar w:fldCharType="begin" w:fldLock="1"/>
      </w:r>
      <w:r>
        <w:rPr>
          <w:noProof/>
        </w:rPr>
        <w:instrText xml:space="preserve"> PAGEREF _Toc106897297 \h </w:instrText>
      </w:r>
      <w:r>
        <w:rPr>
          <w:noProof/>
        </w:rPr>
      </w:r>
      <w:r>
        <w:rPr>
          <w:noProof/>
        </w:rPr>
        <w:fldChar w:fldCharType="separate"/>
      </w:r>
      <w:r>
        <w:rPr>
          <w:noProof/>
        </w:rPr>
        <w:t>66</w:t>
      </w:r>
      <w:r>
        <w:rPr>
          <w:noProof/>
        </w:rPr>
        <w:fldChar w:fldCharType="end"/>
      </w:r>
    </w:p>
    <w:p w14:paraId="3CF7D52B" w14:textId="06A5A400"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15</w:t>
      </w:r>
      <w:r>
        <w:rPr>
          <w:rFonts w:asciiTheme="minorHAnsi" w:eastAsiaTheme="minorEastAsia" w:hAnsiTheme="minorHAnsi" w:cstheme="minorBidi"/>
          <w:noProof/>
          <w:sz w:val="22"/>
          <w:szCs w:val="22"/>
          <w:lang w:eastAsia="en-GB"/>
        </w:rPr>
        <w:tab/>
      </w:r>
      <w:r>
        <w:rPr>
          <w:noProof/>
        </w:rPr>
        <w:t>Signalling based Trace (De)Activation</w:t>
      </w:r>
      <w:r>
        <w:rPr>
          <w:noProof/>
        </w:rPr>
        <w:tab/>
      </w:r>
      <w:r>
        <w:rPr>
          <w:noProof/>
        </w:rPr>
        <w:fldChar w:fldCharType="begin" w:fldLock="1"/>
      </w:r>
      <w:r>
        <w:rPr>
          <w:noProof/>
        </w:rPr>
        <w:instrText xml:space="preserve"> PAGEREF _Toc106897298 \h </w:instrText>
      </w:r>
      <w:r>
        <w:rPr>
          <w:noProof/>
        </w:rPr>
      </w:r>
      <w:r>
        <w:rPr>
          <w:noProof/>
        </w:rPr>
        <w:fldChar w:fldCharType="separate"/>
      </w:r>
      <w:r>
        <w:rPr>
          <w:noProof/>
        </w:rPr>
        <w:t>66</w:t>
      </w:r>
      <w:r>
        <w:rPr>
          <w:noProof/>
        </w:rPr>
        <w:fldChar w:fldCharType="end"/>
      </w:r>
    </w:p>
    <w:p w14:paraId="0AB9A618" w14:textId="02C1A9ED"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16</w:t>
      </w:r>
      <w:r>
        <w:rPr>
          <w:rFonts w:asciiTheme="minorHAnsi" w:eastAsiaTheme="minorEastAsia" w:hAnsiTheme="minorHAnsi" w:cstheme="minorBidi"/>
          <w:noProof/>
          <w:sz w:val="22"/>
          <w:szCs w:val="22"/>
          <w:lang w:eastAsia="en-GB"/>
        </w:rPr>
        <w:tab/>
      </w:r>
      <w:r>
        <w:rPr>
          <w:noProof/>
        </w:rPr>
        <w:t>Framed Routing</w:t>
      </w:r>
      <w:r>
        <w:rPr>
          <w:noProof/>
        </w:rPr>
        <w:tab/>
      </w:r>
      <w:r>
        <w:rPr>
          <w:noProof/>
        </w:rPr>
        <w:fldChar w:fldCharType="begin" w:fldLock="1"/>
      </w:r>
      <w:r>
        <w:rPr>
          <w:noProof/>
        </w:rPr>
        <w:instrText xml:space="preserve"> PAGEREF _Toc106897299 \h </w:instrText>
      </w:r>
      <w:r>
        <w:rPr>
          <w:noProof/>
        </w:rPr>
      </w:r>
      <w:r>
        <w:rPr>
          <w:noProof/>
        </w:rPr>
        <w:fldChar w:fldCharType="separate"/>
      </w:r>
      <w:r>
        <w:rPr>
          <w:noProof/>
        </w:rPr>
        <w:t>66</w:t>
      </w:r>
      <w:r>
        <w:rPr>
          <w:noProof/>
        </w:rPr>
        <w:fldChar w:fldCharType="end"/>
      </w:r>
    </w:p>
    <w:p w14:paraId="0F25A789" w14:textId="678F2A93"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17</w:t>
      </w:r>
      <w:r>
        <w:rPr>
          <w:rFonts w:asciiTheme="minorHAnsi" w:eastAsiaTheme="minorEastAsia" w:hAnsiTheme="minorHAnsi" w:cstheme="minorBidi"/>
          <w:noProof/>
          <w:sz w:val="22"/>
          <w:szCs w:val="22"/>
          <w:lang w:eastAsia="en-GB"/>
        </w:rPr>
        <w:tab/>
      </w:r>
      <w:r>
        <w:rPr>
          <w:noProof/>
        </w:rPr>
        <w:t>5G UPF (for 5GC)</w:t>
      </w:r>
      <w:r>
        <w:rPr>
          <w:noProof/>
        </w:rPr>
        <w:tab/>
      </w:r>
      <w:r>
        <w:rPr>
          <w:noProof/>
        </w:rPr>
        <w:fldChar w:fldCharType="begin" w:fldLock="1"/>
      </w:r>
      <w:r>
        <w:rPr>
          <w:noProof/>
        </w:rPr>
        <w:instrText xml:space="preserve"> PAGEREF _Toc106897300 \h </w:instrText>
      </w:r>
      <w:r>
        <w:rPr>
          <w:noProof/>
        </w:rPr>
      </w:r>
      <w:r>
        <w:rPr>
          <w:noProof/>
        </w:rPr>
        <w:fldChar w:fldCharType="separate"/>
      </w:r>
      <w:r>
        <w:rPr>
          <w:noProof/>
        </w:rPr>
        <w:t>67</w:t>
      </w:r>
      <w:r>
        <w:rPr>
          <w:noProof/>
        </w:rPr>
        <w:fldChar w:fldCharType="end"/>
      </w:r>
    </w:p>
    <w:p w14:paraId="3298EAD1" w14:textId="080BEE2B" w:rsidR="005A1696" w:rsidRDefault="005A1696">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_Toc106897301 \h </w:instrText>
      </w:r>
      <w:r>
        <w:rPr>
          <w:noProof/>
        </w:rPr>
      </w:r>
      <w:r>
        <w:rPr>
          <w:noProof/>
        </w:rPr>
        <w:fldChar w:fldCharType="separate"/>
      </w:r>
      <w:r>
        <w:rPr>
          <w:noProof/>
        </w:rPr>
        <w:t>67</w:t>
      </w:r>
      <w:r>
        <w:rPr>
          <w:noProof/>
        </w:rPr>
        <w:fldChar w:fldCharType="end"/>
      </w:r>
    </w:p>
    <w:p w14:paraId="2F7528AC" w14:textId="05A4C494"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17.2</w:t>
      </w:r>
      <w:r>
        <w:rPr>
          <w:rFonts w:asciiTheme="minorHAnsi" w:eastAsiaTheme="minorEastAsia" w:hAnsiTheme="minorHAnsi" w:cstheme="minorBidi"/>
          <w:noProof/>
          <w:sz w:val="22"/>
          <w:szCs w:val="22"/>
          <w:lang w:eastAsia="en-GB"/>
        </w:rPr>
        <w:tab/>
      </w:r>
      <w:r>
        <w:rPr>
          <w:noProof/>
        </w:rPr>
        <w:t>Uplink Classifier and Branching Point</w:t>
      </w:r>
      <w:r>
        <w:rPr>
          <w:noProof/>
        </w:rPr>
        <w:tab/>
      </w:r>
      <w:r>
        <w:rPr>
          <w:noProof/>
        </w:rPr>
        <w:fldChar w:fldCharType="begin" w:fldLock="1"/>
      </w:r>
      <w:r>
        <w:rPr>
          <w:noProof/>
        </w:rPr>
        <w:instrText xml:space="preserve"> PAGEREF _Toc106897302 \h </w:instrText>
      </w:r>
      <w:r>
        <w:rPr>
          <w:noProof/>
        </w:rPr>
      </w:r>
      <w:r>
        <w:rPr>
          <w:noProof/>
        </w:rPr>
        <w:fldChar w:fldCharType="separate"/>
      </w:r>
      <w:r>
        <w:rPr>
          <w:noProof/>
        </w:rPr>
        <w:t>67</w:t>
      </w:r>
      <w:r>
        <w:rPr>
          <w:noProof/>
        </w:rPr>
        <w:fldChar w:fldCharType="end"/>
      </w:r>
    </w:p>
    <w:p w14:paraId="3CA612AB" w14:textId="67517E2F" w:rsidR="005A1696" w:rsidRDefault="005A1696">
      <w:pPr>
        <w:pStyle w:val="TOC3"/>
        <w:rPr>
          <w:rFonts w:asciiTheme="minorHAnsi" w:eastAsiaTheme="minorEastAsia" w:hAnsiTheme="minorHAnsi" w:cstheme="minorBidi"/>
          <w:noProof/>
          <w:sz w:val="22"/>
          <w:szCs w:val="22"/>
          <w:lang w:eastAsia="en-GB"/>
        </w:rPr>
      </w:pPr>
      <w:r>
        <w:rPr>
          <w:noProof/>
        </w:rPr>
        <w:t>5.</w:t>
      </w:r>
      <w:r w:rsidRPr="00575A58">
        <w:rPr>
          <w:noProof/>
          <w:lang w:val="en-US"/>
        </w:rPr>
        <w:t>17.3</w:t>
      </w:r>
      <w:r>
        <w:rPr>
          <w:rFonts w:asciiTheme="minorHAnsi" w:eastAsiaTheme="minorEastAsia" w:hAnsiTheme="minorHAnsi" w:cstheme="minorBidi"/>
          <w:noProof/>
          <w:sz w:val="22"/>
          <w:szCs w:val="22"/>
          <w:lang w:eastAsia="en-GB"/>
        </w:rPr>
        <w:tab/>
      </w:r>
      <w:r>
        <w:rPr>
          <w:noProof/>
        </w:rPr>
        <w:t xml:space="preserve">Data </w:t>
      </w:r>
      <w:r w:rsidRPr="00575A58">
        <w:rPr>
          <w:noProof/>
          <w:lang w:val="en-US"/>
        </w:rPr>
        <w:t>f</w:t>
      </w:r>
      <w:r>
        <w:rPr>
          <w:noProof/>
        </w:rPr>
        <w:t>orwarding during handovers between 5GS and EPS</w:t>
      </w:r>
      <w:r>
        <w:rPr>
          <w:noProof/>
        </w:rPr>
        <w:tab/>
      </w:r>
      <w:r>
        <w:rPr>
          <w:noProof/>
        </w:rPr>
        <w:fldChar w:fldCharType="begin" w:fldLock="1"/>
      </w:r>
      <w:r>
        <w:rPr>
          <w:noProof/>
        </w:rPr>
        <w:instrText xml:space="preserve"> PAGEREF _Toc106897303 \h </w:instrText>
      </w:r>
      <w:r>
        <w:rPr>
          <w:noProof/>
        </w:rPr>
      </w:r>
      <w:r>
        <w:rPr>
          <w:noProof/>
        </w:rPr>
        <w:fldChar w:fldCharType="separate"/>
      </w:r>
      <w:r>
        <w:rPr>
          <w:noProof/>
        </w:rPr>
        <w:t>67</w:t>
      </w:r>
      <w:r>
        <w:rPr>
          <w:noProof/>
        </w:rPr>
        <w:fldChar w:fldCharType="end"/>
      </w:r>
    </w:p>
    <w:p w14:paraId="4A270F33" w14:textId="21ED7994" w:rsidR="005A1696" w:rsidRDefault="005A1696">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Enhanced PFCP Association Release</w:t>
      </w:r>
      <w:r>
        <w:rPr>
          <w:noProof/>
        </w:rPr>
        <w:tab/>
      </w:r>
      <w:r>
        <w:rPr>
          <w:noProof/>
        </w:rPr>
        <w:fldChar w:fldCharType="begin" w:fldLock="1"/>
      </w:r>
      <w:r>
        <w:rPr>
          <w:noProof/>
        </w:rPr>
        <w:instrText xml:space="preserve"> PAGEREF _Toc106897304 \h </w:instrText>
      </w:r>
      <w:r>
        <w:rPr>
          <w:noProof/>
        </w:rPr>
      </w:r>
      <w:r>
        <w:rPr>
          <w:noProof/>
        </w:rPr>
        <w:fldChar w:fldCharType="separate"/>
      </w:r>
      <w:r>
        <w:rPr>
          <w:noProof/>
        </w:rPr>
        <w:t>68</w:t>
      </w:r>
      <w:r>
        <w:rPr>
          <w:noProof/>
        </w:rPr>
        <w:fldChar w:fldCharType="end"/>
      </w:r>
    </w:p>
    <w:p w14:paraId="577EF2A4" w14:textId="04C5815D" w:rsidR="005A1696" w:rsidRDefault="005A1696">
      <w:pPr>
        <w:pStyle w:val="TOC3"/>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_Toc106897305 \h </w:instrText>
      </w:r>
      <w:r>
        <w:rPr>
          <w:noProof/>
        </w:rPr>
      </w:r>
      <w:r>
        <w:rPr>
          <w:noProof/>
        </w:rPr>
        <w:fldChar w:fldCharType="separate"/>
      </w:r>
      <w:r>
        <w:rPr>
          <w:noProof/>
        </w:rPr>
        <w:t>68</w:t>
      </w:r>
      <w:r>
        <w:rPr>
          <w:noProof/>
        </w:rPr>
        <w:fldChar w:fldCharType="end"/>
      </w:r>
    </w:p>
    <w:p w14:paraId="3C2F529F" w14:textId="78CBE268" w:rsidR="005A1696" w:rsidRDefault="005A1696">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UP Function Initiated PFCP Session Release</w:t>
      </w:r>
      <w:r>
        <w:rPr>
          <w:noProof/>
        </w:rPr>
        <w:tab/>
      </w:r>
      <w:r>
        <w:rPr>
          <w:noProof/>
        </w:rPr>
        <w:fldChar w:fldCharType="begin" w:fldLock="1"/>
      </w:r>
      <w:r>
        <w:rPr>
          <w:noProof/>
        </w:rPr>
        <w:instrText xml:space="preserve"> PAGEREF _Toc106897306 \h </w:instrText>
      </w:r>
      <w:r>
        <w:rPr>
          <w:noProof/>
        </w:rPr>
      </w:r>
      <w:r>
        <w:rPr>
          <w:noProof/>
        </w:rPr>
        <w:fldChar w:fldCharType="separate"/>
      </w:r>
      <w:r>
        <w:rPr>
          <w:noProof/>
        </w:rPr>
        <w:t>69</w:t>
      </w:r>
      <w:r>
        <w:rPr>
          <w:noProof/>
        </w:rPr>
        <w:fldChar w:fldCharType="end"/>
      </w:r>
    </w:p>
    <w:p w14:paraId="7E817DD1" w14:textId="130B0A61"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19</w:t>
      </w:r>
      <w:r>
        <w:rPr>
          <w:rFonts w:asciiTheme="minorHAnsi" w:eastAsiaTheme="minorEastAsia" w:hAnsiTheme="minorHAnsi" w:cstheme="minorBidi"/>
          <w:noProof/>
          <w:sz w:val="22"/>
          <w:szCs w:val="22"/>
          <w:lang w:eastAsia="en-GB"/>
        </w:rPr>
        <w:tab/>
      </w:r>
      <w:r>
        <w:rPr>
          <w:noProof/>
        </w:rPr>
        <w:t>Activation and Deactivation of Pre-defined PDRs</w:t>
      </w:r>
      <w:r>
        <w:rPr>
          <w:noProof/>
        </w:rPr>
        <w:tab/>
      </w:r>
      <w:r>
        <w:rPr>
          <w:noProof/>
        </w:rPr>
        <w:fldChar w:fldCharType="begin" w:fldLock="1"/>
      </w:r>
      <w:r>
        <w:rPr>
          <w:noProof/>
        </w:rPr>
        <w:instrText xml:space="preserve"> PAGEREF _Toc106897307 \h </w:instrText>
      </w:r>
      <w:r>
        <w:rPr>
          <w:noProof/>
        </w:rPr>
      </w:r>
      <w:r>
        <w:rPr>
          <w:noProof/>
        </w:rPr>
        <w:fldChar w:fldCharType="separate"/>
      </w:r>
      <w:r>
        <w:rPr>
          <w:noProof/>
        </w:rPr>
        <w:t>69</w:t>
      </w:r>
      <w:r>
        <w:rPr>
          <w:noProof/>
        </w:rPr>
        <w:fldChar w:fldCharType="end"/>
      </w:r>
    </w:p>
    <w:p w14:paraId="48C4B5E2" w14:textId="1B5BBFB8" w:rsidR="005A1696" w:rsidRDefault="005A1696">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Support of Access Traffic Steering, Switching and Splitting for 5GC</w:t>
      </w:r>
      <w:r>
        <w:rPr>
          <w:noProof/>
        </w:rPr>
        <w:tab/>
      </w:r>
      <w:r>
        <w:rPr>
          <w:noProof/>
        </w:rPr>
        <w:fldChar w:fldCharType="begin" w:fldLock="1"/>
      </w:r>
      <w:r>
        <w:rPr>
          <w:noProof/>
        </w:rPr>
        <w:instrText xml:space="preserve"> PAGEREF _Toc106897308 \h </w:instrText>
      </w:r>
      <w:r>
        <w:rPr>
          <w:noProof/>
        </w:rPr>
      </w:r>
      <w:r>
        <w:rPr>
          <w:noProof/>
        </w:rPr>
        <w:fldChar w:fldCharType="separate"/>
      </w:r>
      <w:r>
        <w:rPr>
          <w:noProof/>
        </w:rPr>
        <w:t>70</w:t>
      </w:r>
      <w:r>
        <w:rPr>
          <w:noProof/>
        </w:rPr>
        <w:fldChar w:fldCharType="end"/>
      </w:r>
    </w:p>
    <w:p w14:paraId="3D827BCA" w14:textId="2BB30E01" w:rsidR="005A1696" w:rsidRDefault="005A1696">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_Toc106897309 \h </w:instrText>
      </w:r>
      <w:r>
        <w:rPr>
          <w:noProof/>
        </w:rPr>
      </w:r>
      <w:r>
        <w:rPr>
          <w:noProof/>
        </w:rPr>
        <w:fldChar w:fldCharType="separate"/>
      </w:r>
      <w:r>
        <w:rPr>
          <w:noProof/>
        </w:rPr>
        <w:t>70</w:t>
      </w:r>
      <w:r>
        <w:rPr>
          <w:noProof/>
        </w:rPr>
        <w:fldChar w:fldCharType="end"/>
      </w:r>
    </w:p>
    <w:p w14:paraId="51D3C24F" w14:textId="13020752" w:rsidR="005A1696" w:rsidRDefault="005A1696">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_Toc106897310 \h </w:instrText>
      </w:r>
      <w:r>
        <w:rPr>
          <w:noProof/>
        </w:rPr>
      </w:r>
      <w:r>
        <w:rPr>
          <w:noProof/>
        </w:rPr>
        <w:fldChar w:fldCharType="separate"/>
      </w:r>
      <w:r>
        <w:rPr>
          <w:noProof/>
        </w:rPr>
        <w:t>70</w:t>
      </w:r>
      <w:r>
        <w:rPr>
          <w:noProof/>
        </w:rPr>
        <w:fldChar w:fldCharType="end"/>
      </w:r>
    </w:p>
    <w:p w14:paraId="43D226F1" w14:textId="3B773F5B" w:rsidR="005A1696" w:rsidRDefault="005A1696">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_Toc106897311 \h </w:instrText>
      </w:r>
      <w:r>
        <w:rPr>
          <w:noProof/>
        </w:rPr>
      </w:r>
      <w:r>
        <w:rPr>
          <w:noProof/>
        </w:rPr>
        <w:fldChar w:fldCharType="separate"/>
      </w:r>
      <w:r>
        <w:rPr>
          <w:noProof/>
        </w:rPr>
        <w:t>70</w:t>
      </w:r>
      <w:r>
        <w:rPr>
          <w:noProof/>
        </w:rPr>
        <w:fldChar w:fldCharType="end"/>
      </w:r>
    </w:p>
    <w:p w14:paraId="702CC802" w14:textId="79D3B6CB" w:rsidR="005A1696" w:rsidRDefault="005A1696">
      <w:pPr>
        <w:pStyle w:val="TOC4"/>
        <w:rPr>
          <w:rFonts w:asciiTheme="minorHAnsi" w:eastAsiaTheme="minorEastAsia" w:hAnsiTheme="minorHAnsi" w:cstheme="minorBidi"/>
          <w:noProof/>
          <w:sz w:val="22"/>
          <w:szCs w:val="22"/>
          <w:lang w:eastAsia="en-GB"/>
        </w:rPr>
      </w:pPr>
      <w:r>
        <w:rPr>
          <w:noProof/>
        </w:rPr>
        <w:t>5.20.2.</w:t>
      </w:r>
      <w:r>
        <w:rPr>
          <w:noProof/>
          <w:lang w:eastAsia="zh-CN"/>
        </w:rPr>
        <w:t>2</w:t>
      </w:r>
      <w:r>
        <w:rPr>
          <w:rFonts w:asciiTheme="minorHAnsi" w:eastAsiaTheme="minorEastAsia" w:hAnsiTheme="minorHAnsi" w:cstheme="minorBidi"/>
          <w:noProof/>
          <w:sz w:val="22"/>
          <w:szCs w:val="22"/>
          <w:lang w:eastAsia="en-GB"/>
        </w:rPr>
        <w:tab/>
      </w:r>
      <w:r>
        <w:rPr>
          <w:noProof/>
        </w:rPr>
        <w:t>Activate MPTCP functionality and Exchange MPTCP Parameters</w:t>
      </w:r>
      <w:r>
        <w:rPr>
          <w:noProof/>
        </w:rPr>
        <w:tab/>
      </w:r>
      <w:r>
        <w:rPr>
          <w:noProof/>
        </w:rPr>
        <w:fldChar w:fldCharType="begin" w:fldLock="1"/>
      </w:r>
      <w:r>
        <w:rPr>
          <w:noProof/>
        </w:rPr>
        <w:instrText xml:space="preserve"> PAGEREF _Toc106897312 \h </w:instrText>
      </w:r>
      <w:r>
        <w:rPr>
          <w:noProof/>
        </w:rPr>
      </w:r>
      <w:r>
        <w:rPr>
          <w:noProof/>
        </w:rPr>
        <w:fldChar w:fldCharType="separate"/>
      </w:r>
      <w:r>
        <w:rPr>
          <w:noProof/>
        </w:rPr>
        <w:t>71</w:t>
      </w:r>
      <w:r>
        <w:rPr>
          <w:noProof/>
        </w:rPr>
        <w:fldChar w:fldCharType="end"/>
      </w:r>
    </w:p>
    <w:p w14:paraId="0101FA7A" w14:textId="057CC815" w:rsidR="005A1696" w:rsidRDefault="005A1696">
      <w:pPr>
        <w:pStyle w:val="TOC4"/>
        <w:rPr>
          <w:rFonts w:asciiTheme="minorHAnsi" w:eastAsiaTheme="minorEastAsia" w:hAnsiTheme="minorHAnsi" w:cstheme="minorBidi"/>
          <w:noProof/>
          <w:sz w:val="22"/>
          <w:szCs w:val="22"/>
          <w:lang w:eastAsia="en-GB"/>
        </w:rPr>
      </w:pPr>
      <w:r>
        <w:rPr>
          <w:noProof/>
        </w:rPr>
        <w:t>5.20.2.</w:t>
      </w:r>
      <w:r>
        <w:rPr>
          <w:noProof/>
          <w:lang w:eastAsia="zh-CN"/>
        </w:rPr>
        <w:t>3</w:t>
      </w:r>
      <w:r>
        <w:rPr>
          <w:rFonts w:asciiTheme="minorHAnsi" w:eastAsiaTheme="minorEastAsia" w:hAnsiTheme="minorHAnsi" w:cstheme="minorBidi"/>
          <w:noProof/>
          <w:sz w:val="22"/>
          <w:szCs w:val="22"/>
          <w:lang w:eastAsia="en-GB"/>
        </w:rPr>
        <w:tab/>
      </w:r>
      <w:r>
        <w:rPr>
          <w:noProof/>
        </w:rPr>
        <w:t xml:space="preserve">Control of </w:t>
      </w:r>
      <w:r>
        <w:rPr>
          <w:noProof/>
          <w:lang w:eastAsia="zh-CN"/>
        </w:rPr>
        <w:t>Multipath TCP Connection Establishment by MPTCP Proxy</w:t>
      </w:r>
      <w:r>
        <w:rPr>
          <w:noProof/>
        </w:rPr>
        <w:tab/>
      </w:r>
      <w:r>
        <w:rPr>
          <w:noProof/>
        </w:rPr>
        <w:fldChar w:fldCharType="begin" w:fldLock="1"/>
      </w:r>
      <w:r>
        <w:rPr>
          <w:noProof/>
        </w:rPr>
        <w:instrText xml:space="preserve"> PAGEREF _Toc106897313 \h </w:instrText>
      </w:r>
      <w:r>
        <w:rPr>
          <w:noProof/>
        </w:rPr>
      </w:r>
      <w:r>
        <w:rPr>
          <w:noProof/>
        </w:rPr>
        <w:fldChar w:fldCharType="separate"/>
      </w:r>
      <w:r>
        <w:rPr>
          <w:noProof/>
        </w:rPr>
        <w:t>71</w:t>
      </w:r>
      <w:r>
        <w:rPr>
          <w:noProof/>
        </w:rPr>
        <w:fldChar w:fldCharType="end"/>
      </w:r>
    </w:p>
    <w:p w14:paraId="43F2D6A3" w14:textId="3E6FDC6A" w:rsidR="005A1696" w:rsidRDefault="005A1696">
      <w:pPr>
        <w:pStyle w:val="TOC4"/>
        <w:rPr>
          <w:rFonts w:asciiTheme="minorHAnsi" w:eastAsiaTheme="minorEastAsia" w:hAnsiTheme="minorHAnsi" w:cstheme="minorBidi"/>
          <w:noProof/>
          <w:sz w:val="22"/>
          <w:szCs w:val="22"/>
          <w:lang w:eastAsia="en-GB"/>
        </w:rPr>
      </w:pPr>
      <w:r>
        <w:rPr>
          <w:noProof/>
        </w:rPr>
        <w:t>5.20.2.</w:t>
      </w:r>
      <w:r>
        <w:rPr>
          <w:noProof/>
          <w:lang w:eastAsia="zh-CN"/>
        </w:rPr>
        <w:t>4</w:t>
      </w:r>
      <w:r>
        <w:rPr>
          <w:rFonts w:asciiTheme="minorHAnsi" w:eastAsiaTheme="minorEastAsia" w:hAnsiTheme="minorHAnsi" w:cstheme="minorBidi"/>
          <w:noProof/>
          <w:sz w:val="22"/>
          <w:szCs w:val="22"/>
          <w:lang w:eastAsia="en-GB"/>
        </w:rPr>
        <w:tab/>
      </w:r>
      <w:r>
        <w:rPr>
          <w:noProof/>
          <w:lang w:eastAsia="zh-CN"/>
        </w:rPr>
        <w:t>Traffic Steering and IP Translation by MPTCP Proxy</w:t>
      </w:r>
      <w:r>
        <w:rPr>
          <w:noProof/>
        </w:rPr>
        <w:tab/>
      </w:r>
      <w:r>
        <w:rPr>
          <w:noProof/>
        </w:rPr>
        <w:fldChar w:fldCharType="begin" w:fldLock="1"/>
      </w:r>
      <w:r>
        <w:rPr>
          <w:noProof/>
        </w:rPr>
        <w:instrText xml:space="preserve"> PAGEREF _Toc106897314 \h </w:instrText>
      </w:r>
      <w:r>
        <w:rPr>
          <w:noProof/>
        </w:rPr>
      </w:r>
      <w:r>
        <w:rPr>
          <w:noProof/>
        </w:rPr>
        <w:fldChar w:fldCharType="separate"/>
      </w:r>
      <w:r>
        <w:rPr>
          <w:noProof/>
        </w:rPr>
        <w:t>71</w:t>
      </w:r>
      <w:r>
        <w:rPr>
          <w:noProof/>
        </w:rPr>
        <w:fldChar w:fldCharType="end"/>
      </w:r>
    </w:p>
    <w:p w14:paraId="56210D85" w14:textId="549C9051" w:rsidR="005A1696" w:rsidRDefault="005A1696">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_Toc106897315 \h </w:instrText>
      </w:r>
      <w:r>
        <w:rPr>
          <w:noProof/>
        </w:rPr>
      </w:r>
      <w:r>
        <w:rPr>
          <w:noProof/>
        </w:rPr>
        <w:fldChar w:fldCharType="separate"/>
      </w:r>
      <w:r>
        <w:rPr>
          <w:noProof/>
        </w:rPr>
        <w:t>72</w:t>
      </w:r>
      <w:r>
        <w:rPr>
          <w:noProof/>
        </w:rPr>
        <w:fldChar w:fldCharType="end"/>
      </w:r>
    </w:p>
    <w:p w14:paraId="4D10989C" w14:textId="1FE25AEE" w:rsidR="005A1696" w:rsidRDefault="005A1696">
      <w:pPr>
        <w:pStyle w:val="TOC4"/>
        <w:rPr>
          <w:rFonts w:asciiTheme="minorHAnsi" w:eastAsiaTheme="minorEastAsia" w:hAnsiTheme="minorHAnsi" w:cstheme="minorBidi"/>
          <w:noProof/>
          <w:sz w:val="22"/>
          <w:szCs w:val="22"/>
          <w:lang w:eastAsia="en-GB"/>
        </w:rPr>
      </w:pPr>
      <w:r>
        <w:rPr>
          <w:noProof/>
        </w:rPr>
        <w:t>5.20.3.1</w:t>
      </w:r>
      <w:r>
        <w:rPr>
          <w:rFonts w:asciiTheme="minorHAnsi" w:eastAsiaTheme="minorEastAsia" w:hAnsiTheme="minorHAnsi" w:cstheme="minorBidi"/>
          <w:noProof/>
          <w:sz w:val="22"/>
          <w:szCs w:val="22"/>
          <w:lang w:eastAsia="en-GB"/>
        </w:rPr>
        <w:tab/>
      </w:r>
      <w:r>
        <w:rPr>
          <w:noProof/>
        </w:rPr>
        <w:t>Activate ATSSS-LL functionality and Exchange ATSSS-LL Parameters</w:t>
      </w:r>
      <w:r>
        <w:rPr>
          <w:noProof/>
        </w:rPr>
        <w:tab/>
      </w:r>
      <w:r>
        <w:rPr>
          <w:noProof/>
        </w:rPr>
        <w:fldChar w:fldCharType="begin" w:fldLock="1"/>
      </w:r>
      <w:r>
        <w:rPr>
          <w:noProof/>
        </w:rPr>
        <w:instrText xml:space="preserve"> PAGEREF _Toc106897316 \h </w:instrText>
      </w:r>
      <w:r>
        <w:rPr>
          <w:noProof/>
        </w:rPr>
      </w:r>
      <w:r>
        <w:rPr>
          <w:noProof/>
        </w:rPr>
        <w:fldChar w:fldCharType="separate"/>
      </w:r>
      <w:r>
        <w:rPr>
          <w:noProof/>
        </w:rPr>
        <w:t>72</w:t>
      </w:r>
      <w:r>
        <w:rPr>
          <w:noProof/>
        </w:rPr>
        <w:fldChar w:fldCharType="end"/>
      </w:r>
    </w:p>
    <w:p w14:paraId="10BB64BA" w14:textId="184B098F" w:rsidR="005A1696" w:rsidRDefault="005A1696">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Handling of GBR traffic of a MA PDU session</w:t>
      </w:r>
      <w:r>
        <w:rPr>
          <w:noProof/>
        </w:rPr>
        <w:tab/>
      </w:r>
      <w:r>
        <w:rPr>
          <w:noProof/>
        </w:rPr>
        <w:fldChar w:fldCharType="begin" w:fldLock="1"/>
      </w:r>
      <w:r>
        <w:rPr>
          <w:noProof/>
        </w:rPr>
        <w:instrText xml:space="preserve"> PAGEREF _Toc106897317 \h </w:instrText>
      </w:r>
      <w:r>
        <w:rPr>
          <w:noProof/>
        </w:rPr>
      </w:r>
      <w:r>
        <w:rPr>
          <w:noProof/>
        </w:rPr>
        <w:fldChar w:fldCharType="separate"/>
      </w:r>
      <w:r>
        <w:rPr>
          <w:noProof/>
        </w:rPr>
        <w:t>72</w:t>
      </w:r>
      <w:r>
        <w:rPr>
          <w:noProof/>
        </w:rPr>
        <w:fldChar w:fldCharType="end"/>
      </w:r>
    </w:p>
    <w:p w14:paraId="0013F510" w14:textId="0088B297" w:rsidR="005A1696" w:rsidRDefault="005A1696">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_Toc106897318 \h </w:instrText>
      </w:r>
      <w:r>
        <w:rPr>
          <w:noProof/>
        </w:rPr>
      </w:r>
      <w:r>
        <w:rPr>
          <w:noProof/>
        </w:rPr>
        <w:fldChar w:fldCharType="separate"/>
      </w:r>
      <w:r>
        <w:rPr>
          <w:noProof/>
        </w:rPr>
        <w:t>72</w:t>
      </w:r>
      <w:r>
        <w:rPr>
          <w:noProof/>
        </w:rPr>
        <w:fldChar w:fldCharType="end"/>
      </w:r>
    </w:p>
    <w:p w14:paraId="18AD10DA" w14:textId="6B8E6AB1" w:rsidR="005A1696" w:rsidRDefault="005A1696">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Access Availability Reporting</w:t>
      </w:r>
      <w:r>
        <w:rPr>
          <w:noProof/>
        </w:rPr>
        <w:tab/>
      </w:r>
      <w:r>
        <w:rPr>
          <w:noProof/>
        </w:rPr>
        <w:fldChar w:fldCharType="begin" w:fldLock="1"/>
      </w:r>
      <w:r>
        <w:rPr>
          <w:noProof/>
        </w:rPr>
        <w:instrText xml:space="preserve"> PAGEREF _Toc106897319 \h </w:instrText>
      </w:r>
      <w:r>
        <w:rPr>
          <w:noProof/>
        </w:rPr>
      </w:r>
      <w:r>
        <w:rPr>
          <w:noProof/>
        </w:rPr>
        <w:fldChar w:fldCharType="separate"/>
      </w:r>
      <w:r>
        <w:rPr>
          <w:noProof/>
        </w:rPr>
        <w:t>72</w:t>
      </w:r>
      <w:r>
        <w:rPr>
          <w:noProof/>
        </w:rPr>
        <w:fldChar w:fldCharType="end"/>
      </w:r>
    </w:p>
    <w:p w14:paraId="426C2ADA" w14:textId="1E0F1DA9" w:rsidR="005A1696" w:rsidRDefault="005A1696">
      <w:pPr>
        <w:pStyle w:val="TOC3"/>
        <w:rPr>
          <w:rFonts w:asciiTheme="minorHAnsi" w:eastAsiaTheme="minorEastAsia" w:hAnsiTheme="minorHAnsi" w:cstheme="minorBidi"/>
          <w:noProof/>
          <w:sz w:val="22"/>
          <w:szCs w:val="22"/>
          <w:lang w:eastAsia="en-GB"/>
        </w:rPr>
      </w:pPr>
      <w:r>
        <w:rPr>
          <w:noProof/>
        </w:rPr>
        <w:t>5.20.5</w:t>
      </w:r>
      <w:r>
        <w:rPr>
          <w:rFonts w:asciiTheme="minorHAnsi" w:eastAsiaTheme="minorEastAsia" w:hAnsiTheme="minorHAnsi" w:cstheme="minorBidi"/>
          <w:noProof/>
          <w:sz w:val="22"/>
          <w:szCs w:val="22"/>
          <w:lang w:eastAsia="en-GB"/>
        </w:rPr>
        <w:tab/>
      </w:r>
      <w:r>
        <w:rPr>
          <w:noProof/>
        </w:rPr>
        <w:t>Access type of a MA PDU session becoming (un)available</w:t>
      </w:r>
      <w:r>
        <w:rPr>
          <w:noProof/>
        </w:rPr>
        <w:tab/>
      </w:r>
      <w:r>
        <w:rPr>
          <w:noProof/>
        </w:rPr>
        <w:fldChar w:fldCharType="begin" w:fldLock="1"/>
      </w:r>
      <w:r>
        <w:rPr>
          <w:noProof/>
        </w:rPr>
        <w:instrText xml:space="preserve"> PAGEREF _Toc106897320 \h </w:instrText>
      </w:r>
      <w:r>
        <w:rPr>
          <w:noProof/>
        </w:rPr>
      </w:r>
      <w:r>
        <w:rPr>
          <w:noProof/>
        </w:rPr>
        <w:fldChar w:fldCharType="separate"/>
      </w:r>
      <w:r>
        <w:rPr>
          <w:noProof/>
        </w:rPr>
        <w:t>72</w:t>
      </w:r>
      <w:r>
        <w:rPr>
          <w:noProof/>
        </w:rPr>
        <w:fldChar w:fldCharType="end"/>
      </w:r>
    </w:p>
    <w:p w14:paraId="4AB4C268" w14:textId="3F69054A" w:rsidR="005A1696" w:rsidRDefault="005A1696">
      <w:pPr>
        <w:pStyle w:val="TOC3"/>
        <w:rPr>
          <w:rFonts w:asciiTheme="minorHAnsi" w:eastAsiaTheme="minorEastAsia" w:hAnsiTheme="minorHAnsi" w:cstheme="minorBidi"/>
          <w:noProof/>
          <w:sz w:val="22"/>
          <w:szCs w:val="22"/>
          <w:lang w:eastAsia="en-GB"/>
        </w:rPr>
      </w:pPr>
      <w:r>
        <w:rPr>
          <w:noProof/>
        </w:rPr>
        <w:t>5.20.6</w:t>
      </w:r>
      <w:r>
        <w:rPr>
          <w:rFonts w:asciiTheme="minorHAnsi" w:eastAsiaTheme="minorEastAsia" w:hAnsiTheme="minorHAnsi" w:cstheme="minorBidi"/>
          <w:noProof/>
          <w:sz w:val="22"/>
          <w:szCs w:val="22"/>
          <w:lang w:eastAsia="en-GB"/>
        </w:rPr>
        <w:tab/>
      </w:r>
      <w:r>
        <w:rPr>
          <w:noProof/>
        </w:rPr>
        <w:t>PMFP message handling in UPF</w:t>
      </w:r>
      <w:r>
        <w:rPr>
          <w:noProof/>
        </w:rPr>
        <w:tab/>
      </w:r>
      <w:r>
        <w:rPr>
          <w:noProof/>
        </w:rPr>
        <w:fldChar w:fldCharType="begin" w:fldLock="1"/>
      </w:r>
      <w:r>
        <w:rPr>
          <w:noProof/>
        </w:rPr>
        <w:instrText xml:space="preserve"> PAGEREF _Toc106897321 \h </w:instrText>
      </w:r>
      <w:r>
        <w:rPr>
          <w:noProof/>
        </w:rPr>
      </w:r>
      <w:r>
        <w:rPr>
          <w:noProof/>
        </w:rPr>
        <w:fldChar w:fldCharType="separate"/>
      </w:r>
      <w:r>
        <w:rPr>
          <w:noProof/>
        </w:rPr>
        <w:t>73</w:t>
      </w:r>
      <w:r>
        <w:rPr>
          <w:noProof/>
        </w:rPr>
        <w:fldChar w:fldCharType="end"/>
      </w:r>
    </w:p>
    <w:p w14:paraId="1392F5E9" w14:textId="33D123A7"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21</w:t>
      </w:r>
      <w:r>
        <w:rPr>
          <w:rFonts w:asciiTheme="minorHAnsi" w:eastAsiaTheme="minorEastAsia" w:hAnsiTheme="minorHAnsi" w:cstheme="minorBidi"/>
          <w:noProof/>
          <w:sz w:val="22"/>
          <w:szCs w:val="22"/>
          <w:lang w:eastAsia="en-GB"/>
        </w:rPr>
        <w:tab/>
      </w:r>
      <w:r>
        <w:rPr>
          <w:noProof/>
        </w:rPr>
        <w:t>UE IP address/prefix Allocation and Release</w:t>
      </w:r>
      <w:r>
        <w:rPr>
          <w:noProof/>
        </w:rPr>
        <w:tab/>
      </w:r>
      <w:r>
        <w:rPr>
          <w:noProof/>
        </w:rPr>
        <w:fldChar w:fldCharType="begin" w:fldLock="1"/>
      </w:r>
      <w:r>
        <w:rPr>
          <w:noProof/>
        </w:rPr>
        <w:instrText xml:space="preserve"> PAGEREF _Toc106897322 \h </w:instrText>
      </w:r>
      <w:r>
        <w:rPr>
          <w:noProof/>
        </w:rPr>
      </w:r>
      <w:r>
        <w:rPr>
          <w:noProof/>
        </w:rPr>
        <w:fldChar w:fldCharType="separate"/>
      </w:r>
      <w:r>
        <w:rPr>
          <w:noProof/>
        </w:rPr>
        <w:t>73</w:t>
      </w:r>
      <w:r>
        <w:rPr>
          <w:noProof/>
        </w:rPr>
        <w:fldChar w:fldCharType="end"/>
      </w:r>
    </w:p>
    <w:p w14:paraId="07F0B53A" w14:textId="07DF5477"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5.21.1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_Toc106897323 \h </w:instrText>
      </w:r>
      <w:r>
        <w:rPr>
          <w:noProof/>
        </w:rPr>
      </w:r>
      <w:r>
        <w:rPr>
          <w:noProof/>
        </w:rPr>
        <w:fldChar w:fldCharType="separate"/>
      </w:r>
      <w:r>
        <w:rPr>
          <w:noProof/>
        </w:rPr>
        <w:t>73</w:t>
      </w:r>
      <w:r>
        <w:rPr>
          <w:noProof/>
        </w:rPr>
        <w:fldChar w:fldCharType="end"/>
      </w:r>
    </w:p>
    <w:p w14:paraId="386533C9" w14:textId="2019659B"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5.21.2</w:t>
      </w:r>
      <w:r>
        <w:rPr>
          <w:rFonts w:asciiTheme="minorHAnsi" w:eastAsiaTheme="minorEastAsia" w:hAnsiTheme="minorHAnsi" w:cstheme="minorBidi"/>
          <w:noProof/>
          <w:sz w:val="22"/>
          <w:szCs w:val="22"/>
          <w:lang w:eastAsia="en-GB"/>
        </w:rPr>
        <w:tab/>
      </w:r>
      <w:r w:rsidRPr="00575A58">
        <w:rPr>
          <w:noProof/>
          <w:lang w:val="en-US"/>
        </w:rPr>
        <w:t>UE IP address/prefix allocation in the CP function</w:t>
      </w:r>
      <w:r>
        <w:rPr>
          <w:noProof/>
        </w:rPr>
        <w:tab/>
      </w:r>
      <w:r>
        <w:rPr>
          <w:noProof/>
        </w:rPr>
        <w:fldChar w:fldCharType="begin" w:fldLock="1"/>
      </w:r>
      <w:r>
        <w:rPr>
          <w:noProof/>
        </w:rPr>
        <w:instrText xml:space="preserve"> PAGEREF _Toc106897324 \h </w:instrText>
      </w:r>
      <w:r>
        <w:rPr>
          <w:noProof/>
        </w:rPr>
      </w:r>
      <w:r>
        <w:rPr>
          <w:noProof/>
        </w:rPr>
        <w:fldChar w:fldCharType="separate"/>
      </w:r>
      <w:r>
        <w:rPr>
          <w:noProof/>
        </w:rPr>
        <w:t>74</w:t>
      </w:r>
      <w:r>
        <w:rPr>
          <w:noProof/>
        </w:rPr>
        <w:fldChar w:fldCharType="end"/>
      </w:r>
    </w:p>
    <w:p w14:paraId="1D8064F6" w14:textId="332EECB5"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5.21.3</w:t>
      </w:r>
      <w:r>
        <w:rPr>
          <w:rFonts w:asciiTheme="minorHAnsi" w:eastAsiaTheme="minorEastAsia" w:hAnsiTheme="minorHAnsi" w:cstheme="minorBidi"/>
          <w:noProof/>
          <w:sz w:val="22"/>
          <w:szCs w:val="22"/>
          <w:lang w:eastAsia="en-GB"/>
        </w:rPr>
        <w:tab/>
      </w:r>
      <w:r w:rsidRPr="00575A58">
        <w:rPr>
          <w:noProof/>
          <w:lang w:val="en-US"/>
        </w:rPr>
        <w:t>UE IP address/prefix allocation in the UP function</w:t>
      </w:r>
      <w:r>
        <w:rPr>
          <w:noProof/>
        </w:rPr>
        <w:tab/>
      </w:r>
      <w:r>
        <w:rPr>
          <w:noProof/>
        </w:rPr>
        <w:fldChar w:fldCharType="begin" w:fldLock="1"/>
      </w:r>
      <w:r>
        <w:rPr>
          <w:noProof/>
        </w:rPr>
        <w:instrText xml:space="preserve"> PAGEREF _Toc106897325 \h </w:instrText>
      </w:r>
      <w:r>
        <w:rPr>
          <w:noProof/>
        </w:rPr>
      </w:r>
      <w:r>
        <w:rPr>
          <w:noProof/>
        </w:rPr>
        <w:fldChar w:fldCharType="separate"/>
      </w:r>
      <w:r>
        <w:rPr>
          <w:noProof/>
        </w:rPr>
        <w:t>74</w:t>
      </w:r>
      <w:r>
        <w:rPr>
          <w:noProof/>
        </w:rPr>
        <w:fldChar w:fldCharType="end"/>
      </w:r>
    </w:p>
    <w:p w14:paraId="61ADFB05" w14:textId="785CA72B"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5.21.3.1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_Toc106897326 \h </w:instrText>
      </w:r>
      <w:r>
        <w:rPr>
          <w:noProof/>
        </w:rPr>
      </w:r>
      <w:r>
        <w:rPr>
          <w:noProof/>
        </w:rPr>
        <w:fldChar w:fldCharType="separate"/>
      </w:r>
      <w:r>
        <w:rPr>
          <w:noProof/>
        </w:rPr>
        <w:t>74</w:t>
      </w:r>
      <w:r>
        <w:rPr>
          <w:noProof/>
        </w:rPr>
        <w:fldChar w:fldCharType="end"/>
      </w:r>
    </w:p>
    <w:p w14:paraId="6A83DDDC" w14:textId="4C193E22"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5.21.3.2</w:t>
      </w:r>
      <w:r>
        <w:rPr>
          <w:rFonts w:asciiTheme="minorHAnsi" w:eastAsiaTheme="minorEastAsia" w:hAnsiTheme="minorHAnsi" w:cstheme="minorBidi"/>
          <w:noProof/>
          <w:sz w:val="22"/>
          <w:szCs w:val="22"/>
          <w:lang w:eastAsia="en-GB"/>
        </w:rPr>
        <w:tab/>
      </w:r>
      <w:r w:rsidRPr="00575A58">
        <w:rPr>
          <w:noProof/>
          <w:lang w:val="en-US"/>
        </w:rPr>
        <w:t>Reporting UE IP Address Usage to the CP function</w:t>
      </w:r>
      <w:r>
        <w:rPr>
          <w:noProof/>
        </w:rPr>
        <w:tab/>
      </w:r>
      <w:r>
        <w:rPr>
          <w:noProof/>
        </w:rPr>
        <w:fldChar w:fldCharType="begin" w:fldLock="1"/>
      </w:r>
      <w:r>
        <w:rPr>
          <w:noProof/>
        </w:rPr>
        <w:instrText xml:space="preserve"> PAGEREF _Toc106897327 \h </w:instrText>
      </w:r>
      <w:r>
        <w:rPr>
          <w:noProof/>
        </w:rPr>
      </w:r>
      <w:r>
        <w:rPr>
          <w:noProof/>
        </w:rPr>
        <w:fldChar w:fldCharType="separate"/>
      </w:r>
      <w:r>
        <w:rPr>
          <w:noProof/>
        </w:rPr>
        <w:t>75</w:t>
      </w:r>
      <w:r>
        <w:rPr>
          <w:noProof/>
        </w:rPr>
        <w:fldChar w:fldCharType="end"/>
      </w:r>
    </w:p>
    <w:p w14:paraId="5FE3221A" w14:textId="74B6470E" w:rsidR="005A1696" w:rsidRDefault="005A1696">
      <w:pPr>
        <w:pStyle w:val="TOC2"/>
        <w:rPr>
          <w:rFonts w:asciiTheme="minorHAnsi" w:eastAsiaTheme="minorEastAsia" w:hAnsiTheme="minorHAnsi" w:cstheme="minorBidi"/>
          <w:noProof/>
          <w:sz w:val="22"/>
          <w:szCs w:val="22"/>
          <w:lang w:eastAsia="en-GB"/>
        </w:rPr>
      </w:pPr>
      <w:r>
        <w:rPr>
          <w:noProof/>
        </w:rPr>
        <w:t>5.</w:t>
      </w:r>
      <w:r w:rsidRPr="00575A58">
        <w:rPr>
          <w:noProof/>
          <w:lang w:val="en-US"/>
        </w:rPr>
        <w:t>22</w:t>
      </w:r>
      <w:r>
        <w:rPr>
          <w:rFonts w:asciiTheme="minorHAnsi" w:eastAsiaTheme="minorEastAsia" w:hAnsiTheme="minorHAnsi" w:cstheme="minorBidi"/>
          <w:noProof/>
          <w:sz w:val="22"/>
          <w:szCs w:val="22"/>
          <w:lang w:eastAsia="en-GB"/>
        </w:rPr>
        <w:tab/>
      </w:r>
      <w:r>
        <w:rPr>
          <w:noProof/>
        </w:rPr>
        <w:t>PFCP sessions successively controlled by different SMFs of an SMF set (for 5GC)</w:t>
      </w:r>
      <w:r>
        <w:rPr>
          <w:noProof/>
        </w:rPr>
        <w:tab/>
      </w:r>
      <w:r>
        <w:rPr>
          <w:noProof/>
        </w:rPr>
        <w:fldChar w:fldCharType="begin" w:fldLock="1"/>
      </w:r>
      <w:r>
        <w:rPr>
          <w:noProof/>
        </w:rPr>
        <w:instrText xml:space="preserve"> PAGEREF _Toc106897328 \h </w:instrText>
      </w:r>
      <w:r>
        <w:rPr>
          <w:noProof/>
        </w:rPr>
      </w:r>
      <w:r>
        <w:rPr>
          <w:noProof/>
        </w:rPr>
        <w:fldChar w:fldCharType="separate"/>
      </w:r>
      <w:r>
        <w:rPr>
          <w:noProof/>
        </w:rPr>
        <w:t>75</w:t>
      </w:r>
      <w:r>
        <w:rPr>
          <w:noProof/>
        </w:rPr>
        <w:fldChar w:fldCharType="end"/>
      </w:r>
    </w:p>
    <w:p w14:paraId="27A02FD7" w14:textId="5EA0E820" w:rsidR="005A1696" w:rsidRDefault="005A1696">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_Toc106897329 \h </w:instrText>
      </w:r>
      <w:r>
        <w:rPr>
          <w:noProof/>
        </w:rPr>
      </w:r>
      <w:r>
        <w:rPr>
          <w:noProof/>
        </w:rPr>
        <w:fldChar w:fldCharType="separate"/>
      </w:r>
      <w:r>
        <w:rPr>
          <w:noProof/>
        </w:rPr>
        <w:t>75</w:t>
      </w:r>
      <w:r>
        <w:rPr>
          <w:noProof/>
        </w:rPr>
        <w:fldChar w:fldCharType="end"/>
      </w:r>
    </w:p>
    <w:p w14:paraId="47581044" w14:textId="577F066B" w:rsidR="005A1696" w:rsidRDefault="005A1696">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With one PFCP association per SMF Set and UPF</w:t>
      </w:r>
      <w:r>
        <w:rPr>
          <w:noProof/>
        </w:rPr>
        <w:tab/>
      </w:r>
      <w:r>
        <w:rPr>
          <w:noProof/>
        </w:rPr>
        <w:fldChar w:fldCharType="begin" w:fldLock="1"/>
      </w:r>
      <w:r>
        <w:rPr>
          <w:noProof/>
        </w:rPr>
        <w:instrText xml:space="preserve"> PAGEREF _Toc106897330 \h </w:instrText>
      </w:r>
      <w:r>
        <w:rPr>
          <w:noProof/>
        </w:rPr>
      </w:r>
      <w:r>
        <w:rPr>
          <w:noProof/>
        </w:rPr>
        <w:fldChar w:fldCharType="separate"/>
      </w:r>
      <w:r>
        <w:rPr>
          <w:noProof/>
        </w:rPr>
        <w:t>75</w:t>
      </w:r>
      <w:r>
        <w:rPr>
          <w:noProof/>
        </w:rPr>
        <w:fldChar w:fldCharType="end"/>
      </w:r>
    </w:p>
    <w:p w14:paraId="1874CD48" w14:textId="7144A931" w:rsidR="005A1696" w:rsidRDefault="005A1696">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With one PFCP association per SMF and UPF</w:t>
      </w:r>
      <w:r>
        <w:rPr>
          <w:noProof/>
        </w:rPr>
        <w:tab/>
      </w:r>
      <w:r>
        <w:rPr>
          <w:noProof/>
        </w:rPr>
        <w:fldChar w:fldCharType="begin" w:fldLock="1"/>
      </w:r>
      <w:r>
        <w:rPr>
          <w:noProof/>
        </w:rPr>
        <w:instrText xml:space="preserve"> PAGEREF _Toc106897331 \h </w:instrText>
      </w:r>
      <w:r>
        <w:rPr>
          <w:noProof/>
        </w:rPr>
      </w:r>
      <w:r>
        <w:rPr>
          <w:noProof/>
        </w:rPr>
        <w:fldChar w:fldCharType="separate"/>
      </w:r>
      <w:r>
        <w:rPr>
          <w:noProof/>
        </w:rPr>
        <w:t>77</w:t>
      </w:r>
      <w:r>
        <w:rPr>
          <w:noProof/>
        </w:rPr>
        <w:fldChar w:fldCharType="end"/>
      </w:r>
    </w:p>
    <w:p w14:paraId="53F40F0F" w14:textId="2C648FA9" w:rsidR="005A1696" w:rsidRDefault="005A1696">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5G VN Group Communication (for 5GC)</w:t>
      </w:r>
      <w:r>
        <w:rPr>
          <w:noProof/>
        </w:rPr>
        <w:tab/>
      </w:r>
      <w:r>
        <w:rPr>
          <w:noProof/>
        </w:rPr>
        <w:fldChar w:fldCharType="begin" w:fldLock="1"/>
      </w:r>
      <w:r>
        <w:rPr>
          <w:noProof/>
        </w:rPr>
        <w:instrText xml:space="preserve"> PAGEREF _Toc106897332 \h </w:instrText>
      </w:r>
      <w:r>
        <w:rPr>
          <w:noProof/>
        </w:rPr>
      </w:r>
      <w:r>
        <w:rPr>
          <w:noProof/>
        </w:rPr>
        <w:fldChar w:fldCharType="separate"/>
      </w:r>
      <w:r>
        <w:rPr>
          <w:noProof/>
        </w:rPr>
        <w:t>78</w:t>
      </w:r>
      <w:r>
        <w:rPr>
          <w:noProof/>
        </w:rPr>
        <w:fldChar w:fldCharType="end"/>
      </w:r>
    </w:p>
    <w:p w14:paraId="54F28C5D" w14:textId="69905315" w:rsidR="005A1696" w:rsidRDefault="005A1696">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Support of Ultra Reliable Low Latency Communication for 5GC</w:t>
      </w:r>
      <w:r>
        <w:rPr>
          <w:noProof/>
        </w:rPr>
        <w:tab/>
      </w:r>
      <w:r>
        <w:rPr>
          <w:noProof/>
        </w:rPr>
        <w:fldChar w:fldCharType="begin" w:fldLock="1"/>
      </w:r>
      <w:r>
        <w:rPr>
          <w:noProof/>
        </w:rPr>
        <w:instrText xml:space="preserve"> PAGEREF _Toc106897333 \h </w:instrText>
      </w:r>
      <w:r>
        <w:rPr>
          <w:noProof/>
        </w:rPr>
      </w:r>
      <w:r>
        <w:rPr>
          <w:noProof/>
        </w:rPr>
        <w:fldChar w:fldCharType="separate"/>
      </w:r>
      <w:r>
        <w:rPr>
          <w:noProof/>
        </w:rPr>
        <w:t>79</w:t>
      </w:r>
      <w:r>
        <w:rPr>
          <w:noProof/>
        </w:rPr>
        <w:fldChar w:fldCharType="end"/>
      </w:r>
    </w:p>
    <w:p w14:paraId="77FFA46C" w14:textId="439D6B9C" w:rsidR="005A1696" w:rsidRDefault="005A1696">
      <w:pPr>
        <w:pStyle w:val="TOC3"/>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_Toc106897334 \h </w:instrText>
      </w:r>
      <w:r>
        <w:rPr>
          <w:noProof/>
        </w:rPr>
      </w:r>
      <w:r>
        <w:rPr>
          <w:noProof/>
        </w:rPr>
        <w:fldChar w:fldCharType="separate"/>
      </w:r>
      <w:r>
        <w:rPr>
          <w:noProof/>
        </w:rPr>
        <w:t>79</w:t>
      </w:r>
      <w:r>
        <w:rPr>
          <w:noProof/>
        </w:rPr>
        <w:fldChar w:fldCharType="end"/>
      </w:r>
    </w:p>
    <w:p w14:paraId="2553BEDE" w14:textId="1E0C6B2E" w:rsidR="005A1696" w:rsidRDefault="005A1696">
      <w:pPr>
        <w:pStyle w:val="TOC3"/>
        <w:rPr>
          <w:rFonts w:asciiTheme="minorHAnsi" w:eastAsiaTheme="minorEastAsia" w:hAnsiTheme="minorHAnsi" w:cstheme="minorBidi"/>
          <w:noProof/>
          <w:sz w:val="22"/>
          <w:szCs w:val="22"/>
          <w:lang w:eastAsia="en-GB"/>
        </w:rPr>
      </w:pPr>
      <w:r>
        <w:rPr>
          <w:noProof/>
        </w:rPr>
        <w:t>5.24</w:t>
      </w:r>
      <w:r w:rsidRPr="00575A58">
        <w:rPr>
          <w:noProof/>
          <w:lang w:val="en-US"/>
        </w:rPr>
        <w:t>.2</w:t>
      </w:r>
      <w:r>
        <w:rPr>
          <w:rFonts w:asciiTheme="minorHAnsi" w:eastAsiaTheme="minorEastAsia" w:hAnsiTheme="minorHAnsi" w:cstheme="minorBidi"/>
          <w:noProof/>
          <w:sz w:val="22"/>
          <w:szCs w:val="22"/>
          <w:lang w:eastAsia="en-GB"/>
        </w:rPr>
        <w:tab/>
      </w:r>
      <w:r>
        <w:rPr>
          <w:noProof/>
        </w:rPr>
        <w:t>Redundant Transmission on N3/N9 interfaces</w:t>
      </w:r>
      <w:r>
        <w:rPr>
          <w:noProof/>
        </w:rPr>
        <w:tab/>
      </w:r>
      <w:r>
        <w:rPr>
          <w:noProof/>
        </w:rPr>
        <w:fldChar w:fldCharType="begin" w:fldLock="1"/>
      </w:r>
      <w:r>
        <w:rPr>
          <w:noProof/>
        </w:rPr>
        <w:instrText xml:space="preserve"> PAGEREF _Toc106897335 \h </w:instrText>
      </w:r>
      <w:r>
        <w:rPr>
          <w:noProof/>
        </w:rPr>
      </w:r>
      <w:r>
        <w:rPr>
          <w:noProof/>
        </w:rPr>
        <w:fldChar w:fldCharType="separate"/>
      </w:r>
      <w:r>
        <w:rPr>
          <w:noProof/>
        </w:rPr>
        <w:t>79</w:t>
      </w:r>
      <w:r>
        <w:rPr>
          <w:noProof/>
        </w:rPr>
        <w:fldChar w:fldCharType="end"/>
      </w:r>
    </w:p>
    <w:p w14:paraId="18CE1967" w14:textId="4CA27592" w:rsidR="005A1696" w:rsidRDefault="005A1696">
      <w:pPr>
        <w:pStyle w:val="TOC4"/>
        <w:rPr>
          <w:rFonts w:asciiTheme="minorHAnsi" w:eastAsiaTheme="minorEastAsia" w:hAnsiTheme="minorHAnsi" w:cstheme="minorBidi"/>
          <w:noProof/>
          <w:sz w:val="22"/>
          <w:szCs w:val="22"/>
          <w:lang w:eastAsia="en-GB"/>
        </w:rPr>
      </w:pPr>
      <w:r>
        <w:rPr>
          <w:noProof/>
        </w:rPr>
        <w:t>5.24</w:t>
      </w:r>
      <w:r w:rsidRPr="00575A58">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_Toc106897336 \h </w:instrText>
      </w:r>
      <w:r>
        <w:rPr>
          <w:noProof/>
        </w:rPr>
      </w:r>
      <w:r>
        <w:rPr>
          <w:noProof/>
        </w:rPr>
        <w:fldChar w:fldCharType="separate"/>
      </w:r>
      <w:r>
        <w:rPr>
          <w:noProof/>
        </w:rPr>
        <w:t>79</w:t>
      </w:r>
      <w:r>
        <w:rPr>
          <w:noProof/>
        </w:rPr>
        <w:fldChar w:fldCharType="end"/>
      </w:r>
    </w:p>
    <w:p w14:paraId="35B13439" w14:textId="6492DE61" w:rsidR="005A1696" w:rsidRDefault="005A1696">
      <w:pPr>
        <w:pStyle w:val="TOC4"/>
        <w:rPr>
          <w:rFonts w:asciiTheme="minorHAnsi" w:eastAsiaTheme="minorEastAsia" w:hAnsiTheme="minorHAnsi" w:cstheme="minorBidi"/>
          <w:noProof/>
          <w:sz w:val="22"/>
          <w:szCs w:val="22"/>
          <w:lang w:eastAsia="en-GB"/>
        </w:rPr>
      </w:pPr>
      <w:r>
        <w:rPr>
          <w:noProof/>
        </w:rPr>
        <w:t>5.24.2.2</w:t>
      </w:r>
      <w:r>
        <w:rPr>
          <w:rFonts w:asciiTheme="minorHAnsi" w:eastAsiaTheme="minorEastAsia" w:hAnsiTheme="minorHAnsi" w:cstheme="minorBidi"/>
          <w:noProof/>
          <w:sz w:val="22"/>
          <w:szCs w:val="22"/>
          <w:lang w:eastAsia="en-GB"/>
        </w:rPr>
        <w:tab/>
      </w:r>
      <w:r>
        <w:rPr>
          <w:noProof/>
        </w:rPr>
        <w:t>GTP-U tunnel setup for redundant transmission</w:t>
      </w:r>
      <w:r>
        <w:rPr>
          <w:noProof/>
        </w:rPr>
        <w:tab/>
      </w:r>
      <w:r>
        <w:rPr>
          <w:noProof/>
        </w:rPr>
        <w:fldChar w:fldCharType="begin" w:fldLock="1"/>
      </w:r>
      <w:r>
        <w:rPr>
          <w:noProof/>
        </w:rPr>
        <w:instrText xml:space="preserve"> PAGEREF _Toc106897337 \h </w:instrText>
      </w:r>
      <w:r>
        <w:rPr>
          <w:noProof/>
        </w:rPr>
      </w:r>
      <w:r>
        <w:rPr>
          <w:noProof/>
        </w:rPr>
        <w:fldChar w:fldCharType="separate"/>
      </w:r>
      <w:r>
        <w:rPr>
          <w:noProof/>
        </w:rPr>
        <w:t>79</w:t>
      </w:r>
      <w:r>
        <w:rPr>
          <w:noProof/>
        </w:rPr>
        <w:fldChar w:fldCharType="end"/>
      </w:r>
    </w:p>
    <w:p w14:paraId="6A2D4433" w14:textId="405A48D6" w:rsidR="005A1696" w:rsidRDefault="005A1696">
      <w:pPr>
        <w:pStyle w:val="TOC4"/>
        <w:rPr>
          <w:rFonts w:asciiTheme="minorHAnsi" w:eastAsiaTheme="minorEastAsia" w:hAnsiTheme="minorHAnsi" w:cstheme="minorBidi"/>
          <w:noProof/>
          <w:sz w:val="22"/>
          <w:szCs w:val="22"/>
          <w:lang w:eastAsia="en-GB"/>
        </w:rPr>
      </w:pPr>
      <w:r>
        <w:rPr>
          <w:noProof/>
        </w:rPr>
        <w:t>5.24.2.3</w:t>
      </w:r>
      <w:r>
        <w:rPr>
          <w:rFonts w:asciiTheme="minorHAnsi" w:eastAsiaTheme="minorEastAsia" w:hAnsiTheme="minorHAnsi" w:cstheme="minorBidi"/>
          <w:noProof/>
          <w:sz w:val="22"/>
          <w:szCs w:val="22"/>
          <w:lang w:eastAsia="en-GB"/>
        </w:rPr>
        <w:tab/>
      </w:r>
      <w:r>
        <w:rPr>
          <w:noProof/>
        </w:rPr>
        <w:t>Duplicating downlink packets for redundant transmission</w:t>
      </w:r>
      <w:r>
        <w:rPr>
          <w:noProof/>
        </w:rPr>
        <w:tab/>
      </w:r>
      <w:r>
        <w:rPr>
          <w:noProof/>
        </w:rPr>
        <w:fldChar w:fldCharType="begin" w:fldLock="1"/>
      </w:r>
      <w:r>
        <w:rPr>
          <w:noProof/>
        </w:rPr>
        <w:instrText xml:space="preserve"> PAGEREF _Toc106897338 \h </w:instrText>
      </w:r>
      <w:r>
        <w:rPr>
          <w:noProof/>
        </w:rPr>
      </w:r>
      <w:r>
        <w:rPr>
          <w:noProof/>
        </w:rPr>
        <w:fldChar w:fldCharType="separate"/>
      </w:r>
      <w:r>
        <w:rPr>
          <w:noProof/>
        </w:rPr>
        <w:t>80</w:t>
      </w:r>
      <w:r>
        <w:rPr>
          <w:noProof/>
        </w:rPr>
        <w:fldChar w:fldCharType="end"/>
      </w:r>
    </w:p>
    <w:p w14:paraId="659E3C08" w14:textId="63E42482" w:rsidR="005A1696" w:rsidRDefault="005A1696">
      <w:pPr>
        <w:pStyle w:val="TOC4"/>
        <w:rPr>
          <w:rFonts w:asciiTheme="minorHAnsi" w:eastAsiaTheme="minorEastAsia" w:hAnsiTheme="minorHAnsi" w:cstheme="minorBidi"/>
          <w:noProof/>
          <w:sz w:val="22"/>
          <w:szCs w:val="22"/>
          <w:lang w:eastAsia="en-GB"/>
        </w:rPr>
      </w:pPr>
      <w:r>
        <w:rPr>
          <w:noProof/>
        </w:rPr>
        <w:t>5.24.2.4</w:t>
      </w:r>
      <w:r>
        <w:rPr>
          <w:rFonts w:asciiTheme="minorHAnsi" w:eastAsiaTheme="minorEastAsia" w:hAnsiTheme="minorHAnsi" w:cstheme="minorBidi"/>
          <w:noProof/>
          <w:sz w:val="22"/>
          <w:szCs w:val="22"/>
          <w:lang w:eastAsia="en-GB"/>
        </w:rPr>
        <w:tab/>
      </w:r>
      <w:r>
        <w:rPr>
          <w:noProof/>
        </w:rPr>
        <w:t>Eliminating duplicated uplink packets</w:t>
      </w:r>
      <w:r>
        <w:rPr>
          <w:noProof/>
        </w:rPr>
        <w:tab/>
      </w:r>
      <w:r>
        <w:rPr>
          <w:noProof/>
        </w:rPr>
        <w:fldChar w:fldCharType="begin" w:fldLock="1"/>
      </w:r>
      <w:r>
        <w:rPr>
          <w:noProof/>
        </w:rPr>
        <w:instrText xml:space="preserve"> PAGEREF _Toc106897339 \h </w:instrText>
      </w:r>
      <w:r>
        <w:rPr>
          <w:noProof/>
        </w:rPr>
      </w:r>
      <w:r>
        <w:rPr>
          <w:noProof/>
        </w:rPr>
        <w:fldChar w:fldCharType="separate"/>
      </w:r>
      <w:r>
        <w:rPr>
          <w:noProof/>
        </w:rPr>
        <w:t>80</w:t>
      </w:r>
      <w:r>
        <w:rPr>
          <w:noProof/>
        </w:rPr>
        <w:fldChar w:fldCharType="end"/>
      </w:r>
    </w:p>
    <w:p w14:paraId="0271E124" w14:textId="113EC464" w:rsidR="005A1696" w:rsidRDefault="005A1696">
      <w:pPr>
        <w:pStyle w:val="TOC3"/>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Redundant Transmission at transport layer</w:t>
      </w:r>
      <w:r>
        <w:rPr>
          <w:noProof/>
        </w:rPr>
        <w:tab/>
      </w:r>
      <w:r>
        <w:rPr>
          <w:noProof/>
        </w:rPr>
        <w:fldChar w:fldCharType="begin" w:fldLock="1"/>
      </w:r>
      <w:r>
        <w:rPr>
          <w:noProof/>
        </w:rPr>
        <w:instrText xml:space="preserve"> PAGEREF _Toc106897340 \h </w:instrText>
      </w:r>
      <w:r>
        <w:rPr>
          <w:noProof/>
        </w:rPr>
      </w:r>
      <w:r>
        <w:rPr>
          <w:noProof/>
        </w:rPr>
        <w:fldChar w:fldCharType="separate"/>
      </w:r>
      <w:r>
        <w:rPr>
          <w:noProof/>
        </w:rPr>
        <w:t>80</w:t>
      </w:r>
      <w:r>
        <w:rPr>
          <w:noProof/>
        </w:rPr>
        <w:fldChar w:fldCharType="end"/>
      </w:r>
    </w:p>
    <w:p w14:paraId="65D6DA92" w14:textId="4334193D" w:rsidR="005A1696" w:rsidRDefault="005A1696">
      <w:pPr>
        <w:pStyle w:val="TOC3"/>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_Toc106897341 \h </w:instrText>
      </w:r>
      <w:r>
        <w:rPr>
          <w:noProof/>
        </w:rPr>
      </w:r>
      <w:r>
        <w:rPr>
          <w:noProof/>
        </w:rPr>
        <w:fldChar w:fldCharType="separate"/>
      </w:r>
      <w:r>
        <w:rPr>
          <w:noProof/>
        </w:rPr>
        <w:t>81</w:t>
      </w:r>
      <w:r>
        <w:rPr>
          <w:noProof/>
        </w:rPr>
        <w:fldChar w:fldCharType="end"/>
      </w:r>
    </w:p>
    <w:p w14:paraId="7E8C1197" w14:textId="365722F3" w:rsidR="005A1696" w:rsidRDefault="005A1696">
      <w:pPr>
        <w:pStyle w:val="TOC4"/>
        <w:rPr>
          <w:rFonts w:asciiTheme="minorHAnsi" w:eastAsiaTheme="minorEastAsia" w:hAnsiTheme="minorHAnsi" w:cstheme="minorBidi"/>
          <w:noProof/>
          <w:sz w:val="22"/>
          <w:szCs w:val="22"/>
          <w:lang w:eastAsia="en-GB"/>
        </w:rPr>
      </w:pPr>
      <w:r>
        <w:rPr>
          <w:noProof/>
        </w:rPr>
        <w:t>5.24.4.1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_Toc106897342 \h </w:instrText>
      </w:r>
      <w:r>
        <w:rPr>
          <w:noProof/>
        </w:rPr>
      </w:r>
      <w:r>
        <w:rPr>
          <w:noProof/>
        </w:rPr>
        <w:fldChar w:fldCharType="separate"/>
      </w:r>
      <w:r>
        <w:rPr>
          <w:noProof/>
        </w:rPr>
        <w:t>81</w:t>
      </w:r>
      <w:r>
        <w:rPr>
          <w:noProof/>
        </w:rPr>
        <w:fldChar w:fldCharType="end"/>
      </w:r>
    </w:p>
    <w:p w14:paraId="5E8BDD0B" w14:textId="237EDAC6" w:rsidR="005A1696" w:rsidRDefault="005A1696">
      <w:pPr>
        <w:pStyle w:val="TOC4"/>
        <w:rPr>
          <w:rFonts w:asciiTheme="minorHAnsi" w:eastAsiaTheme="minorEastAsia" w:hAnsiTheme="minorHAnsi" w:cstheme="minorBidi"/>
          <w:noProof/>
          <w:sz w:val="22"/>
          <w:szCs w:val="22"/>
          <w:lang w:eastAsia="en-GB"/>
        </w:rPr>
      </w:pPr>
      <w:r>
        <w:rPr>
          <w:noProof/>
        </w:rPr>
        <w:t>5.24.4.2</w:t>
      </w:r>
      <w:r>
        <w:rPr>
          <w:rFonts w:asciiTheme="minorHAnsi" w:eastAsiaTheme="minorEastAsia" w:hAnsiTheme="minorHAnsi" w:cstheme="minorBidi"/>
          <w:noProof/>
          <w:sz w:val="22"/>
          <w:szCs w:val="22"/>
          <w:lang w:eastAsia="en-GB"/>
        </w:rPr>
        <w:tab/>
      </w:r>
      <w:r>
        <w:rPr>
          <w:noProof/>
        </w:rPr>
        <w:t>QoS Monitoring Control</w:t>
      </w:r>
      <w:r>
        <w:rPr>
          <w:noProof/>
        </w:rPr>
        <w:tab/>
      </w:r>
      <w:r>
        <w:rPr>
          <w:noProof/>
        </w:rPr>
        <w:fldChar w:fldCharType="begin" w:fldLock="1"/>
      </w:r>
      <w:r>
        <w:rPr>
          <w:noProof/>
        </w:rPr>
        <w:instrText xml:space="preserve"> PAGEREF _Toc106897343 \h </w:instrText>
      </w:r>
      <w:r>
        <w:rPr>
          <w:noProof/>
        </w:rPr>
      </w:r>
      <w:r>
        <w:rPr>
          <w:noProof/>
        </w:rPr>
        <w:fldChar w:fldCharType="separate"/>
      </w:r>
      <w:r>
        <w:rPr>
          <w:noProof/>
        </w:rPr>
        <w:t>81</w:t>
      </w:r>
      <w:r>
        <w:rPr>
          <w:noProof/>
        </w:rPr>
        <w:fldChar w:fldCharType="end"/>
      </w:r>
    </w:p>
    <w:p w14:paraId="36ABCD55" w14:textId="7F593633" w:rsidR="005A1696" w:rsidRDefault="005A1696">
      <w:pPr>
        <w:pStyle w:val="TOC4"/>
        <w:rPr>
          <w:rFonts w:asciiTheme="minorHAnsi" w:eastAsiaTheme="minorEastAsia" w:hAnsiTheme="minorHAnsi" w:cstheme="minorBidi"/>
          <w:noProof/>
          <w:sz w:val="22"/>
          <w:szCs w:val="22"/>
          <w:lang w:eastAsia="en-GB"/>
        </w:rPr>
      </w:pPr>
      <w:r>
        <w:rPr>
          <w:noProof/>
        </w:rPr>
        <w:t>5.24.4.3</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_Toc106897344 \h </w:instrText>
      </w:r>
      <w:r>
        <w:rPr>
          <w:noProof/>
        </w:rPr>
      </w:r>
      <w:r>
        <w:rPr>
          <w:noProof/>
        </w:rPr>
        <w:fldChar w:fldCharType="separate"/>
      </w:r>
      <w:r>
        <w:rPr>
          <w:noProof/>
        </w:rPr>
        <w:t>81</w:t>
      </w:r>
      <w:r>
        <w:rPr>
          <w:noProof/>
        </w:rPr>
        <w:fldChar w:fldCharType="end"/>
      </w:r>
    </w:p>
    <w:p w14:paraId="77F103A7" w14:textId="1FA054E4" w:rsidR="005A1696" w:rsidRDefault="005A1696">
      <w:pPr>
        <w:pStyle w:val="TOC3"/>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Per GTP-U Path QoS Monitoring</w:t>
      </w:r>
      <w:r>
        <w:rPr>
          <w:noProof/>
        </w:rPr>
        <w:tab/>
      </w:r>
      <w:r>
        <w:rPr>
          <w:noProof/>
        </w:rPr>
        <w:fldChar w:fldCharType="begin" w:fldLock="1"/>
      </w:r>
      <w:r>
        <w:rPr>
          <w:noProof/>
        </w:rPr>
        <w:instrText xml:space="preserve"> PAGEREF _Toc106897345 \h </w:instrText>
      </w:r>
      <w:r>
        <w:rPr>
          <w:noProof/>
        </w:rPr>
      </w:r>
      <w:r>
        <w:rPr>
          <w:noProof/>
        </w:rPr>
        <w:fldChar w:fldCharType="separate"/>
      </w:r>
      <w:r>
        <w:rPr>
          <w:noProof/>
        </w:rPr>
        <w:t>82</w:t>
      </w:r>
      <w:r>
        <w:rPr>
          <w:noProof/>
        </w:rPr>
        <w:fldChar w:fldCharType="end"/>
      </w:r>
    </w:p>
    <w:p w14:paraId="74260C56" w14:textId="72A9F2A7" w:rsidR="005A1696" w:rsidRDefault="005A1696">
      <w:pPr>
        <w:pStyle w:val="TOC4"/>
        <w:rPr>
          <w:rFonts w:asciiTheme="minorHAnsi" w:eastAsiaTheme="minorEastAsia" w:hAnsiTheme="minorHAnsi" w:cstheme="minorBidi"/>
          <w:noProof/>
          <w:sz w:val="22"/>
          <w:szCs w:val="22"/>
          <w:lang w:eastAsia="en-GB"/>
        </w:rPr>
      </w:pPr>
      <w:r>
        <w:rPr>
          <w:noProof/>
        </w:rPr>
        <w:t>5.24.5.1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_Toc106897346 \h </w:instrText>
      </w:r>
      <w:r>
        <w:rPr>
          <w:noProof/>
        </w:rPr>
      </w:r>
      <w:r>
        <w:rPr>
          <w:noProof/>
        </w:rPr>
        <w:fldChar w:fldCharType="separate"/>
      </w:r>
      <w:r>
        <w:rPr>
          <w:noProof/>
        </w:rPr>
        <w:t>82</w:t>
      </w:r>
      <w:r>
        <w:rPr>
          <w:noProof/>
        </w:rPr>
        <w:fldChar w:fldCharType="end"/>
      </w:r>
    </w:p>
    <w:p w14:paraId="72B42405" w14:textId="300D8461" w:rsidR="005A1696" w:rsidRDefault="005A1696">
      <w:pPr>
        <w:pStyle w:val="TOC4"/>
        <w:rPr>
          <w:rFonts w:asciiTheme="minorHAnsi" w:eastAsiaTheme="minorEastAsia" w:hAnsiTheme="minorHAnsi" w:cstheme="minorBidi"/>
          <w:noProof/>
          <w:sz w:val="22"/>
          <w:szCs w:val="22"/>
          <w:lang w:eastAsia="en-GB"/>
        </w:rPr>
      </w:pPr>
      <w:r>
        <w:rPr>
          <w:noProof/>
        </w:rPr>
        <w:t>5.24.5.2</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_Toc106897347 \h </w:instrText>
      </w:r>
      <w:r>
        <w:rPr>
          <w:noProof/>
        </w:rPr>
      </w:r>
      <w:r>
        <w:rPr>
          <w:noProof/>
        </w:rPr>
        <w:fldChar w:fldCharType="separate"/>
      </w:r>
      <w:r>
        <w:rPr>
          <w:noProof/>
        </w:rPr>
        <w:t>82</w:t>
      </w:r>
      <w:r>
        <w:rPr>
          <w:noProof/>
        </w:rPr>
        <w:fldChar w:fldCharType="end"/>
      </w:r>
    </w:p>
    <w:p w14:paraId="03D6B980" w14:textId="0D832E70" w:rsidR="005A1696" w:rsidRDefault="005A1696">
      <w:pPr>
        <w:pStyle w:val="TOC4"/>
        <w:rPr>
          <w:rFonts w:asciiTheme="minorHAnsi" w:eastAsiaTheme="minorEastAsia" w:hAnsiTheme="minorHAnsi" w:cstheme="minorBidi"/>
          <w:noProof/>
          <w:sz w:val="22"/>
          <w:szCs w:val="22"/>
          <w:lang w:eastAsia="en-GB"/>
        </w:rPr>
      </w:pPr>
      <w:r>
        <w:rPr>
          <w:noProof/>
        </w:rPr>
        <w:t>5.24.5.3</w:t>
      </w:r>
      <w:r>
        <w:rPr>
          <w:rFonts w:asciiTheme="minorHAnsi" w:eastAsiaTheme="minorEastAsia" w:hAnsiTheme="minorHAnsi" w:cstheme="minorBidi"/>
          <w:noProof/>
          <w:sz w:val="22"/>
          <w:szCs w:val="22"/>
          <w:lang w:eastAsia="en-GB"/>
        </w:rPr>
        <w:tab/>
      </w:r>
      <w:r>
        <w:rPr>
          <w:noProof/>
        </w:rPr>
        <w:t>QoS monitoring of a PDU session based on GTP-U path monitoring</w:t>
      </w:r>
      <w:r>
        <w:rPr>
          <w:noProof/>
        </w:rPr>
        <w:tab/>
      </w:r>
      <w:r>
        <w:rPr>
          <w:noProof/>
        </w:rPr>
        <w:fldChar w:fldCharType="begin" w:fldLock="1"/>
      </w:r>
      <w:r>
        <w:rPr>
          <w:noProof/>
        </w:rPr>
        <w:instrText xml:space="preserve"> PAGEREF _Toc106897348 \h </w:instrText>
      </w:r>
      <w:r>
        <w:rPr>
          <w:noProof/>
        </w:rPr>
      </w:r>
      <w:r>
        <w:rPr>
          <w:noProof/>
        </w:rPr>
        <w:fldChar w:fldCharType="separate"/>
      </w:r>
      <w:r>
        <w:rPr>
          <w:noProof/>
        </w:rPr>
        <w:t>83</w:t>
      </w:r>
      <w:r>
        <w:rPr>
          <w:noProof/>
        </w:rPr>
        <w:fldChar w:fldCharType="end"/>
      </w:r>
    </w:p>
    <w:p w14:paraId="5F970358" w14:textId="5648173F" w:rsidR="005A1696" w:rsidRDefault="005A1696">
      <w:pPr>
        <w:pStyle w:val="TOC4"/>
        <w:rPr>
          <w:rFonts w:asciiTheme="minorHAnsi" w:eastAsiaTheme="minorEastAsia" w:hAnsiTheme="minorHAnsi" w:cstheme="minorBidi"/>
          <w:noProof/>
          <w:sz w:val="22"/>
          <w:szCs w:val="22"/>
          <w:lang w:eastAsia="en-GB"/>
        </w:rPr>
      </w:pPr>
      <w:r>
        <w:rPr>
          <w:noProof/>
        </w:rPr>
        <w:t>5.24.5.4</w:t>
      </w:r>
      <w:r>
        <w:rPr>
          <w:rFonts w:asciiTheme="minorHAnsi" w:eastAsiaTheme="minorEastAsia" w:hAnsiTheme="minorHAnsi" w:cstheme="minorBidi"/>
          <w:noProof/>
          <w:sz w:val="22"/>
          <w:szCs w:val="22"/>
          <w:lang w:eastAsia="en-GB"/>
        </w:rPr>
        <w:tab/>
      </w:r>
      <w:r>
        <w:rPr>
          <w:noProof/>
        </w:rPr>
        <w:t>QoS Monitoring Reporting</w:t>
      </w:r>
      <w:r>
        <w:rPr>
          <w:noProof/>
        </w:rPr>
        <w:tab/>
      </w:r>
      <w:r>
        <w:rPr>
          <w:noProof/>
        </w:rPr>
        <w:fldChar w:fldCharType="begin" w:fldLock="1"/>
      </w:r>
      <w:r>
        <w:rPr>
          <w:noProof/>
        </w:rPr>
        <w:instrText xml:space="preserve"> PAGEREF _Toc106897349 \h </w:instrText>
      </w:r>
      <w:r>
        <w:rPr>
          <w:noProof/>
        </w:rPr>
      </w:r>
      <w:r>
        <w:rPr>
          <w:noProof/>
        </w:rPr>
        <w:fldChar w:fldCharType="separate"/>
      </w:r>
      <w:r>
        <w:rPr>
          <w:noProof/>
        </w:rPr>
        <w:t>83</w:t>
      </w:r>
      <w:r>
        <w:rPr>
          <w:noProof/>
        </w:rPr>
        <w:fldChar w:fldCharType="end"/>
      </w:r>
    </w:p>
    <w:p w14:paraId="3F682860" w14:textId="6DFE52C8" w:rsidR="005A1696" w:rsidRDefault="005A1696">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IPTV (for 5GC)</w:t>
      </w:r>
      <w:r>
        <w:rPr>
          <w:noProof/>
        </w:rPr>
        <w:tab/>
      </w:r>
      <w:r>
        <w:rPr>
          <w:noProof/>
        </w:rPr>
        <w:fldChar w:fldCharType="begin" w:fldLock="1"/>
      </w:r>
      <w:r>
        <w:rPr>
          <w:noProof/>
        </w:rPr>
        <w:instrText xml:space="preserve"> PAGEREF _Toc106897350 \h </w:instrText>
      </w:r>
      <w:r>
        <w:rPr>
          <w:noProof/>
        </w:rPr>
      </w:r>
      <w:r>
        <w:rPr>
          <w:noProof/>
        </w:rPr>
        <w:fldChar w:fldCharType="separate"/>
      </w:r>
      <w:r>
        <w:rPr>
          <w:noProof/>
        </w:rPr>
        <w:t>84</w:t>
      </w:r>
      <w:r>
        <w:rPr>
          <w:noProof/>
        </w:rPr>
        <w:fldChar w:fldCharType="end"/>
      </w:r>
    </w:p>
    <w:p w14:paraId="19E1C9D0" w14:textId="78120AB8" w:rsidR="005A1696" w:rsidRDefault="005A1696">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Support of Time Sensitive Communications (for 5GC)</w:t>
      </w:r>
      <w:r>
        <w:rPr>
          <w:noProof/>
        </w:rPr>
        <w:tab/>
      </w:r>
      <w:r>
        <w:rPr>
          <w:noProof/>
        </w:rPr>
        <w:fldChar w:fldCharType="begin" w:fldLock="1"/>
      </w:r>
      <w:r>
        <w:rPr>
          <w:noProof/>
        </w:rPr>
        <w:instrText xml:space="preserve"> PAGEREF _Toc106897351 \h </w:instrText>
      </w:r>
      <w:r>
        <w:rPr>
          <w:noProof/>
        </w:rPr>
      </w:r>
      <w:r>
        <w:rPr>
          <w:noProof/>
        </w:rPr>
        <w:fldChar w:fldCharType="separate"/>
      </w:r>
      <w:r>
        <w:rPr>
          <w:noProof/>
        </w:rPr>
        <w:t>85</w:t>
      </w:r>
      <w:r>
        <w:rPr>
          <w:noProof/>
        </w:rPr>
        <w:fldChar w:fldCharType="end"/>
      </w:r>
    </w:p>
    <w:p w14:paraId="0607E95D" w14:textId="4F39A262" w:rsidR="005A1696" w:rsidRDefault="005A1696">
      <w:pPr>
        <w:pStyle w:val="TOC3"/>
        <w:rPr>
          <w:rFonts w:asciiTheme="minorHAnsi" w:eastAsiaTheme="minorEastAsia" w:hAnsiTheme="minorHAnsi" w:cstheme="minorBidi"/>
          <w:noProof/>
          <w:sz w:val="22"/>
          <w:szCs w:val="22"/>
          <w:lang w:eastAsia="en-GB"/>
        </w:rPr>
      </w:pPr>
      <w:r>
        <w:rPr>
          <w:noProof/>
        </w:rPr>
        <w:lastRenderedPageBreak/>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_Toc106897352 \h </w:instrText>
      </w:r>
      <w:r>
        <w:rPr>
          <w:noProof/>
        </w:rPr>
      </w:r>
      <w:r>
        <w:rPr>
          <w:noProof/>
        </w:rPr>
        <w:fldChar w:fldCharType="separate"/>
      </w:r>
      <w:r>
        <w:rPr>
          <w:noProof/>
        </w:rPr>
        <w:t>85</w:t>
      </w:r>
      <w:r>
        <w:rPr>
          <w:noProof/>
        </w:rPr>
        <w:fldChar w:fldCharType="end"/>
      </w:r>
    </w:p>
    <w:p w14:paraId="78903C1F" w14:textId="3C3778CF" w:rsidR="005A1696" w:rsidRDefault="005A1696">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_Toc106897353 \h </w:instrText>
      </w:r>
      <w:r>
        <w:rPr>
          <w:noProof/>
        </w:rPr>
      </w:r>
      <w:r>
        <w:rPr>
          <w:noProof/>
        </w:rPr>
        <w:fldChar w:fldCharType="separate"/>
      </w:r>
      <w:r>
        <w:rPr>
          <w:noProof/>
        </w:rPr>
        <w:t>85</w:t>
      </w:r>
      <w:r>
        <w:rPr>
          <w:noProof/>
        </w:rPr>
        <w:fldChar w:fldCharType="end"/>
      </w:r>
    </w:p>
    <w:p w14:paraId="505F58F6" w14:textId="20414FA5" w:rsidR="005A1696" w:rsidRDefault="005A1696">
      <w:pPr>
        <w:pStyle w:val="TOC3"/>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Transfer of 5GS bridge and port management information</w:t>
      </w:r>
      <w:r>
        <w:rPr>
          <w:noProof/>
        </w:rPr>
        <w:tab/>
      </w:r>
      <w:r>
        <w:rPr>
          <w:noProof/>
        </w:rPr>
        <w:fldChar w:fldCharType="begin" w:fldLock="1"/>
      </w:r>
      <w:r>
        <w:rPr>
          <w:noProof/>
        </w:rPr>
        <w:instrText xml:space="preserve"> PAGEREF _Toc106897354 \h </w:instrText>
      </w:r>
      <w:r>
        <w:rPr>
          <w:noProof/>
        </w:rPr>
      </w:r>
      <w:r>
        <w:rPr>
          <w:noProof/>
        </w:rPr>
        <w:fldChar w:fldCharType="separate"/>
      </w:r>
      <w:r>
        <w:rPr>
          <w:noProof/>
        </w:rPr>
        <w:t>85</w:t>
      </w:r>
      <w:r>
        <w:rPr>
          <w:noProof/>
        </w:rPr>
        <w:fldChar w:fldCharType="end"/>
      </w:r>
    </w:p>
    <w:p w14:paraId="74E4BE30" w14:textId="56F10476" w:rsidR="005A1696" w:rsidRDefault="005A1696">
      <w:pPr>
        <w:pStyle w:val="TOC3"/>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Reporting clock drift between TSN and 5GS times from UPF to SMF</w:t>
      </w:r>
      <w:r>
        <w:rPr>
          <w:noProof/>
        </w:rPr>
        <w:tab/>
      </w:r>
      <w:r>
        <w:rPr>
          <w:noProof/>
        </w:rPr>
        <w:fldChar w:fldCharType="begin" w:fldLock="1"/>
      </w:r>
      <w:r>
        <w:rPr>
          <w:noProof/>
        </w:rPr>
        <w:instrText xml:space="preserve"> PAGEREF _Toc106897355 \h </w:instrText>
      </w:r>
      <w:r>
        <w:rPr>
          <w:noProof/>
        </w:rPr>
      </w:r>
      <w:r>
        <w:rPr>
          <w:noProof/>
        </w:rPr>
        <w:fldChar w:fldCharType="separate"/>
      </w:r>
      <w:r>
        <w:rPr>
          <w:noProof/>
        </w:rPr>
        <w:t>85</w:t>
      </w:r>
      <w:r>
        <w:rPr>
          <w:noProof/>
        </w:rPr>
        <w:fldChar w:fldCharType="end"/>
      </w:r>
    </w:p>
    <w:p w14:paraId="06613C10" w14:textId="681439D3" w:rsidR="005A1696" w:rsidRDefault="005A1696">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Inter-PLMN User Plane Security</w:t>
      </w:r>
      <w:r>
        <w:rPr>
          <w:noProof/>
        </w:rPr>
        <w:tab/>
      </w:r>
      <w:r>
        <w:rPr>
          <w:noProof/>
        </w:rPr>
        <w:fldChar w:fldCharType="begin" w:fldLock="1"/>
      </w:r>
      <w:r>
        <w:rPr>
          <w:noProof/>
        </w:rPr>
        <w:instrText xml:space="preserve"> PAGEREF _Toc106897356 \h </w:instrText>
      </w:r>
      <w:r>
        <w:rPr>
          <w:noProof/>
        </w:rPr>
      </w:r>
      <w:r>
        <w:rPr>
          <w:noProof/>
        </w:rPr>
        <w:fldChar w:fldCharType="separate"/>
      </w:r>
      <w:r>
        <w:rPr>
          <w:noProof/>
        </w:rPr>
        <w:t>86</w:t>
      </w:r>
      <w:r>
        <w:rPr>
          <w:noProof/>
        </w:rPr>
        <w:fldChar w:fldCharType="end"/>
      </w:r>
    </w:p>
    <w:p w14:paraId="5B49F8C5" w14:textId="18C4967F" w:rsidR="005A1696" w:rsidRDefault="005A1696">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Downlink data delivery status with UPF buffering (for 5GC)</w:t>
      </w:r>
      <w:r>
        <w:rPr>
          <w:noProof/>
        </w:rPr>
        <w:tab/>
      </w:r>
      <w:r>
        <w:rPr>
          <w:noProof/>
        </w:rPr>
        <w:fldChar w:fldCharType="begin" w:fldLock="1"/>
      </w:r>
      <w:r>
        <w:rPr>
          <w:noProof/>
        </w:rPr>
        <w:instrText xml:space="preserve"> PAGEREF _Toc106897357 \h </w:instrText>
      </w:r>
      <w:r>
        <w:rPr>
          <w:noProof/>
        </w:rPr>
      </w:r>
      <w:r>
        <w:rPr>
          <w:noProof/>
        </w:rPr>
        <w:fldChar w:fldCharType="separate"/>
      </w:r>
      <w:r>
        <w:rPr>
          <w:noProof/>
        </w:rPr>
        <w:t>86</w:t>
      </w:r>
      <w:r>
        <w:rPr>
          <w:noProof/>
        </w:rPr>
        <w:fldChar w:fldCharType="end"/>
      </w:r>
    </w:p>
    <w:p w14:paraId="3FD977EE" w14:textId="2830BEF8" w:rsidR="005A1696" w:rsidRDefault="005A1696">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_Toc106897358 \h </w:instrText>
      </w:r>
      <w:r>
        <w:rPr>
          <w:noProof/>
        </w:rPr>
      </w:r>
      <w:r>
        <w:rPr>
          <w:noProof/>
        </w:rPr>
        <w:fldChar w:fldCharType="separate"/>
      </w:r>
      <w:r>
        <w:rPr>
          <w:noProof/>
        </w:rPr>
        <w:t>86</w:t>
      </w:r>
      <w:r>
        <w:rPr>
          <w:noProof/>
        </w:rPr>
        <w:fldChar w:fldCharType="end"/>
      </w:r>
    </w:p>
    <w:p w14:paraId="14DAC18D" w14:textId="3CC0B79D" w:rsidR="005A1696" w:rsidRDefault="005A1696">
      <w:pPr>
        <w:pStyle w:val="TOC2"/>
        <w:rPr>
          <w:rFonts w:asciiTheme="minorHAnsi" w:eastAsiaTheme="minorEastAsia" w:hAnsiTheme="minorHAnsi" w:cstheme="minorBidi"/>
          <w:noProof/>
          <w:sz w:val="22"/>
          <w:szCs w:val="22"/>
          <w:lang w:eastAsia="en-GB"/>
        </w:rPr>
      </w:pPr>
      <w:r>
        <w:rPr>
          <w:noProof/>
        </w:rPr>
        <w:t>5.</w:t>
      </w:r>
      <w:r>
        <w:rPr>
          <w:noProof/>
          <w:lang w:eastAsia="zh-CN"/>
        </w:rPr>
        <w:t>29</w:t>
      </w:r>
      <w:r>
        <w:rPr>
          <w:rFonts w:asciiTheme="minorHAnsi" w:eastAsiaTheme="minorEastAsia" w:hAnsiTheme="minorHAnsi" w:cstheme="minorBidi"/>
          <w:noProof/>
          <w:sz w:val="22"/>
          <w:szCs w:val="22"/>
          <w:lang w:eastAsia="en-GB"/>
        </w:rPr>
        <w:tab/>
      </w:r>
      <w:r>
        <w:rPr>
          <w:noProof/>
        </w:rPr>
        <w:t xml:space="preserve">Support </w:t>
      </w:r>
      <w:r>
        <w:rPr>
          <w:noProof/>
          <w:lang w:eastAsia="zh-CN"/>
        </w:rPr>
        <w:t>Reliable Data Service</w:t>
      </w:r>
      <w:r>
        <w:rPr>
          <w:noProof/>
        </w:rPr>
        <w:tab/>
      </w:r>
      <w:r>
        <w:rPr>
          <w:noProof/>
        </w:rPr>
        <w:fldChar w:fldCharType="begin" w:fldLock="1"/>
      </w:r>
      <w:r>
        <w:rPr>
          <w:noProof/>
        </w:rPr>
        <w:instrText xml:space="preserve"> PAGEREF _Toc106897359 \h </w:instrText>
      </w:r>
      <w:r>
        <w:rPr>
          <w:noProof/>
        </w:rPr>
      </w:r>
      <w:r>
        <w:rPr>
          <w:noProof/>
        </w:rPr>
        <w:fldChar w:fldCharType="separate"/>
      </w:r>
      <w:r>
        <w:rPr>
          <w:noProof/>
        </w:rPr>
        <w:t>87</w:t>
      </w:r>
      <w:r>
        <w:rPr>
          <w:noProof/>
        </w:rPr>
        <w:fldChar w:fldCharType="end"/>
      </w:r>
    </w:p>
    <w:p w14:paraId="273FFAC4" w14:textId="57019A2D" w:rsidR="005A1696" w:rsidRDefault="005A169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_Toc106897360 \h </w:instrText>
      </w:r>
      <w:r>
        <w:rPr>
          <w:noProof/>
        </w:rPr>
      </w:r>
      <w:r>
        <w:rPr>
          <w:noProof/>
        </w:rPr>
        <w:fldChar w:fldCharType="separate"/>
      </w:r>
      <w:r>
        <w:rPr>
          <w:noProof/>
        </w:rPr>
        <w:t>87</w:t>
      </w:r>
      <w:r>
        <w:rPr>
          <w:noProof/>
        </w:rPr>
        <w:fldChar w:fldCharType="end"/>
      </w:r>
    </w:p>
    <w:p w14:paraId="5C84020D" w14:textId="2370CBC9" w:rsidR="005A1696" w:rsidRDefault="005A169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_Toc106897361 \h </w:instrText>
      </w:r>
      <w:r>
        <w:rPr>
          <w:noProof/>
        </w:rPr>
      </w:r>
      <w:r>
        <w:rPr>
          <w:noProof/>
        </w:rPr>
        <w:fldChar w:fldCharType="separate"/>
      </w:r>
      <w:r>
        <w:rPr>
          <w:noProof/>
        </w:rPr>
        <w:t>87</w:t>
      </w:r>
      <w:r>
        <w:rPr>
          <w:noProof/>
        </w:rPr>
        <w:fldChar w:fldCharType="end"/>
      </w:r>
    </w:p>
    <w:p w14:paraId="4F4F8630" w14:textId="42D75A84" w:rsidR="005A1696" w:rsidRDefault="005A169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PFCP Node Related Procedures</w:t>
      </w:r>
      <w:r>
        <w:rPr>
          <w:noProof/>
        </w:rPr>
        <w:tab/>
      </w:r>
      <w:r>
        <w:rPr>
          <w:noProof/>
        </w:rPr>
        <w:fldChar w:fldCharType="begin" w:fldLock="1"/>
      </w:r>
      <w:r>
        <w:rPr>
          <w:noProof/>
        </w:rPr>
        <w:instrText xml:space="preserve"> PAGEREF _Toc106897362 \h </w:instrText>
      </w:r>
      <w:r>
        <w:rPr>
          <w:noProof/>
        </w:rPr>
      </w:r>
      <w:r>
        <w:rPr>
          <w:noProof/>
        </w:rPr>
        <w:fldChar w:fldCharType="separate"/>
      </w:r>
      <w:r>
        <w:rPr>
          <w:noProof/>
        </w:rPr>
        <w:t>88</w:t>
      </w:r>
      <w:r>
        <w:rPr>
          <w:noProof/>
        </w:rPr>
        <w:fldChar w:fldCharType="end"/>
      </w:r>
    </w:p>
    <w:p w14:paraId="38DBB4A2" w14:textId="6C9456D3" w:rsidR="005A1696" w:rsidRDefault="005A169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_Toc106897363 \h </w:instrText>
      </w:r>
      <w:r>
        <w:rPr>
          <w:noProof/>
        </w:rPr>
      </w:r>
      <w:r>
        <w:rPr>
          <w:noProof/>
        </w:rPr>
        <w:fldChar w:fldCharType="separate"/>
      </w:r>
      <w:r>
        <w:rPr>
          <w:noProof/>
        </w:rPr>
        <w:t>88</w:t>
      </w:r>
      <w:r>
        <w:rPr>
          <w:noProof/>
        </w:rPr>
        <w:fldChar w:fldCharType="end"/>
      </w:r>
    </w:p>
    <w:p w14:paraId="5FAD727B" w14:textId="5FF7AB56"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rPr>
        <w:t>6.</w:t>
      </w:r>
      <w:r w:rsidRPr="00575A58">
        <w:rPr>
          <w:rFonts w:eastAsia="SimSun"/>
          <w:noProof/>
          <w:lang w:val="en-US"/>
        </w:rPr>
        <w:t>2.</w:t>
      </w:r>
      <w:r w:rsidRPr="00575A58">
        <w:rPr>
          <w:rFonts w:eastAsia="SimSun"/>
          <w:noProof/>
          <w:lang w:val="en-US" w:eastAsia="zh-CN"/>
        </w:rPr>
        <w:t>2</w:t>
      </w:r>
      <w:r>
        <w:rPr>
          <w:rFonts w:asciiTheme="minorHAnsi" w:eastAsiaTheme="minorEastAsia" w:hAnsiTheme="minorHAnsi" w:cstheme="minorBidi"/>
          <w:noProof/>
          <w:sz w:val="22"/>
          <w:szCs w:val="22"/>
          <w:lang w:eastAsia="en-GB"/>
        </w:rPr>
        <w:tab/>
      </w:r>
      <w:r w:rsidRPr="00575A58">
        <w:rPr>
          <w:rFonts w:eastAsia="SimSun"/>
          <w:noProof/>
          <w:lang w:val="en-US" w:eastAsia="zh-CN"/>
        </w:rPr>
        <w:t>Heartbeat P</w:t>
      </w:r>
      <w:r w:rsidRPr="00575A58">
        <w:rPr>
          <w:rFonts w:eastAsia="SimSun"/>
          <w:noProof/>
          <w:lang w:eastAsia="zh-CN"/>
        </w:rPr>
        <w:t>rocedure</w:t>
      </w:r>
      <w:r>
        <w:rPr>
          <w:noProof/>
        </w:rPr>
        <w:tab/>
      </w:r>
      <w:r>
        <w:rPr>
          <w:noProof/>
        </w:rPr>
        <w:fldChar w:fldCharType="begin" w:fldLock="1"/>
      </w:r>
      <w:r>
        <w:rPr>
          <w:noProof/>
        </w:rPr>
        <w:instrText xml:space="preserve"> PAGEREF _Toc106897364 \h </w:instrText>
      </w:r>
      <w:r>
        <w:rPr>
          <w:noProof/>
        </w:rPr>
      </w:r>
      <w:r>
        <w:rPr>
          <w:noProof/>
        </w:rPr>
        <w:fldChar w:fldCharType="separate"/>
      </w:r>
      <w:r>
        <w:rPr>
          <w:noProof/>
        </w:rPr>
        <w:t>88</w:t>
      </w:r>
      <w:r>
        <w:rPr>
          <w:noProof/>
        </w:rPr>
        <w:fldChar w:fldCharType="end"/>
      </w:r>
    </w:p>
    <w:p w14:paraId="1C0DCB67" w14:textId="00F1E3A0"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lang w:eastAsia="zh-CN"/>
        </w:rPr>
        <w:t>6.</w:t>
      </w:r>
      <w:r w:rsidRPr="00575A58">
        <w:rPr>
          <w:rFonts w:eastAsia="SimSun"/>
          <w:noProof/>
          <w:lang w:val="en-US" w:eastAsia="zh-CN"/>
        </w:rPr>
        <w:t>2.2</w:t>
      </w:r>
      <w:r w:rsidRPr="00575A58">
        <w:rPr>
          <w:rFonts w:eastAsia="SimSun"/>
          <w:noProof/>
          <w:lang w:eastAsia="zh-CN"/>
        </w:rPr>
        <w:t>.1</w:t>
      </w:r>
      <w:r>
        <w:rPr>
          <w:rFonts w:asciiTheme="minorHAnsi" w:eastAsiaTheme="minorEastAsia" w:hAnsiTheme="minorHAnsi" w:cstheme="minorBidi"/>
          <w:noProof/>
          <w:sz w:val="22"/>
          <w:szCs w:val="22"/>
          <w:lang w:eastAsia="en-GB"/>
        </w:rPr>
        <w:tab/>
      </w:r>
      <w:r w:rsidRPr="00575A58">
        <w:rPr>
          <w:rFonts w:eastAsia="SimSun"/>
          <w:noProof/>
          <w:lang w:eastAsia="zh-CN"/>
        </w:rPr>
        <w:t>General</w:t>
      </w:r>
      <w:r>
        <w:rPr>
          <w:noProof/>
        </w:rPr>
        <w:tab/>
      </w:r>
      <w:r>
        <w:rPr>
          <w:noProof/>
        </w:rPr>
        <w:fldChar w:fldCharType="begin" w:fldLock="1"/>
      </w:r>
      <w:r>
        <w:rPr>
          <w:noProof/>
        </w:rPr>
        <w:instrText xml:space="preserve"> PAGEREF _Toc106897365 \h </w:instrText>
      </w:r>
      <w:r>
        <w:rPr>
          <w:noProof/>
        </w:rPr>
      </w:r>
      <w:r>
        <w:rPr>
          <w:noProof/>
        </w:rPr>
        <w:fldChar w:fldCharType="separate"/>
      </w:r>
      <w:r>
        <w:rPr>
          <w:noProof/>
        </w:rPr>
        <w:t>88</w:t>
      </w:r>
      <w:r>
        <w:rPr>
          <w:noProof/>
        </w:rPr>
        <w:fldChar w:fldCharType="end"/>
      </w:r>
    </w:p>
    <w:p w14:paraId="5840E56A" w14:textId="78878872"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rPr>
        <w:t>6.2.</w:t>
      </w:r>
      <w:r w:rsidRPr="00575A58">
        <w:rPr>
          <w:rFonts w:eastAsia="SimSun"/>
          <w:noProof/>
          <w:lang w:val="en-US"/>
        </w:rPr>
        <w:t>2</w:t>
      </w:r>
      <w:r w:rsidRPr="00575A58">
        <w:rPr>
          <w:rFonts w:eastAsia="SimSun"/>
          <w:noProof/>
        </w:rPr>
        <w:t>.2</w:t>
      </w:r>
      <w:r>
        <w:rPr>
          <w:rFonts w:asciiTheme="minorHAnsi" w:eastAsiaTheme="minorEastAsia" w:hAnsiTheme="minorHAnsi" w:cstheme="minorBidi"/>
          <w:noProof/>
          <w:sz w:val="22"/>
          <w:szCs w:val="22"/>
          <w:lang w:eastAsia="en-GB"/>
        </w:rPr>
        <w:tab/>
      </w:r>
      <w:r w:rsidRPr="00575A58">
        <w:rPr>
          <w:rFonts w:eastAsia="SimSun"/>
          <w:noProof/>
          <w:lang w:val="en-US" w:eastAsia="zh-CN"/>
        </w:rPr>
        <w:t>Heartbeat</w:t>
      </w:r>
      <w:r w:rsidRPr="00575A58">
        <w:rPr>
          <w:rFonts w:eastAsia="SimSun"/>
          <w:noProof/>
        </w:rPr>
        <w:t xml:space="preserve"> Request</w:t>
      </w:r>
      <w:r>
        <w:rPr>
          <w:noProof/>
        </w:rPr>
        <w:tab/>
      </w:r>
      <w:r>
        <w:rPr>
          <w:noProof/>
        </w:rPr>
        <w:fldChar w:fldCharType="begin" w:fldLock="1"/>
      </w:r>
      <w:r>
        <w:rPr>
          <w:noProof/>
        </w:rPr>
        <w:instrText xml:space="preserve"> PAGEREF _Toc106897366 \h </w:instrText>
      </w:r>
      <w:r>
        <w:rPr>
          <w:noProof/>
        </w:rPr>
      </w:r>
      <w:r>
        <w:rPr>
          <w:noProof/>
        </w:rPr>
        <w:fldChar w:fldCharType="separate"/>
      </w:r>
      <w:r>
        <w:rPr>
          <w:noProof/>
        </w:rPr>
        <w:t>88</w:t>
      </w:r>
      <w:r>
        <w:rPr>
          <w:noProof/>
        </w:rPr>
        <w:fldChar w:fldCharType="end"/>
      </w:r>
    </w:p>
    <w:p w14:paraId="4CADF9C9" w14:textId="3EA44A59"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rPr>
        <w:t>6.2.</w:t>
      </w:r>
      <w:r w:rsidRPr="00575A58">
        <w:rPr>
          <w:rFonts w:eastAsia="SimSun"/>
          <w:noProof/>
          <w:lang w:val="en-US"/>
        </w:rPr>
        <w:t>2</w:t>
      </w:r>
      <w:r w:rsidRPr="00575A58">
        <w:rPr>
          <w:rFonts w:eastAsia="SimSun"/>
          <w:noProof/>
        </w:rPr>
        <w:t>.3</w:t>
      </w:r>
      <w:r>
        <w:rPr>
          <w:rFonts w:asciiTheme="minorHAnsi" w:eastAsiaTheme="minorEastAsia" w:hAnsiTheme="minorHAnsi" w:cstheme="minorBidi"/>
          <w:noProof/>
          <w:sz w:val="22"/>
          <w:szCs w:val="22"/>
          <w:lang w:eastAsia="en-GB"/>
        </w:rPr>
        <w:tab/>
      </w:r>
      <w:r w:rsidRPr="00575A58">
        <w:rPr>
          <w:rFonts w:eastAsia="SimSun"/>
          <w:noProof/>
          <w:lang w:val="en-US" w:eastAsia="zh-CN"/>
        </w:rPr>
        <w:t>Heartbeat</w:t>
      </w:r>
      <w:r w:rsidRPr="00575A58">
        <w:rPr>
          <w:rFonts w:eastAsia="SimSun"/>
          <w:noProof/>
        </w:rPr>
        <w:t xml:space="preserve"> Response</w:t>
      </w:r>
      <w:r>
        <w:rPr>
          <w:noProof/>
        </w:rPr>
        <w:tab/>
      </w:r>
      <w:r>
        <w:rPr>
          <w:noProof/>
        </w:rPr>
        <w:fldChar w:fldCharType="begin" w:fldLock="1"/>
      </w:r>
      <w:r>
        <w:rPr>
          <w:noProof/>
        </w:rPr>
        <w:instrText xml:space="preserve"> PAGEREF _Toc106897367 \h </w:instrText>
      </w:r>
      <w:r>
        <w:rPr>
          <w:noProof/>
        </w:rPr>
      </w:r>
      <w:r>
        <w:rPr>
          <w:noProof/>
        </w:rPr>
        <w:fldChar w:fldCharType="separate"/>
      </w:r>
      <w:r>
        <w:rPr>
          <w:noProof/>
        </w:rPr>
        <w:t>88</w:t>
      </w:r>
      <w:r>
        <w:rPr>
          <w:noProof/>
        </w:rPr>
        <w:fldChar w:fldCharType="end"/>
      </w:r>
    </w:p>
    <w:p w14:paraId="49546B89" w14:textId="29AC762F"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rPr>
        <w:t>6.</w:t>
      </w:r>
      <w:r w:rsidRPr="00575A58">
        <w:rPr>
          <w:rFonts w:eastAsia="SimSun"/>
          <w:noProof/>
          <w:lang w:val="en-US"/>
        </w:rPr>
        <w:t>2.</w:t>
      </w:r>
      <w:r w:rsidRPr="00575A58">
        <w:rPr>
          <w:rFonts w:eastAsia="SimSun"/>
          <w:noProof/>
          <w:lang w:val="en-US" w:eastAsia="zh-CN"/>
        </w:rPr>
        <w:t>3</w:t>
      </w:r>
      <w:r>
        <w:rPr>
          <w:rFonts w:asciiTheme="minorHAnsi" w:eastAsiaTheme="minorEastAsia" w:hAnsiTheme="minorHAnsi" w:cstheme="minorBidi"/>
          <w:noProof/>
          <w:sz w:val="22"/>
          <w:szCs w:val="22"/>
          <w:lang w:eastAsia="en-GB"/>
        </w:rPr>
        <w:tab/>
      </w:r>
      <w:r w:rsidRPr="00575A58">
        <w:rPr>
          <w:rFonts w:eastAsia="SimSun"/>
          <w:noProof/>
          <w:lang w:val="en-US" w:eastAsia="zh-CN"/>
        </w:rPr>
        <w:t>Load Control Procedure</w:t>
      </w:r>
      <w:r>
        <w:rPr>
          <w:noProof/>
        </w:rPr>
        <w:tab/>
      </w:r>
      <w:r>
        <w:rPr>
          <w:noProof/>
        </w:rPr>
        <w:fldChar w:fldCharType="begin" w:fldLock="1"/>
      </w:r>
      <w:r>
        <w:rPr>
          <w:noProof/>
        </w:rPr>
        <w:instrText xml:space="preserve"> PAGEREF _Toc106897368 \h </w:instrText>
      </w:r>
      <w:r>
        <w:rPr>
          <w:noProof/>
        </w:rPr>
      </w:r>
      <w:r>
        <w:rPr>
          <w:noProof/>
        </w:rPr>
        <w:fldChar w:fldCharType="separate"/>
      </w:r>
      <w:r>
        <w:rPr>
          <w:noProof/>
        </w:rPr>
        <w:t>88</w:t>
      </w:r>
      <w:r>
        <w:rPr>
          <w:noProof/>
        </w:rPr>
        <w:fldChar w:fldCharType="end"/>
      </w:r>
    </w:p>
    <w:p w14:paraId="46AE469A" w14:textId="7820CF5E" w:rsidR="005A1696" w:rsidRDefault="005A1696">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_Toc106897369 \h </w:instrText>
      </w:r>
      <w:r>
        <w:rPr>
          <w:noProof/>
        </w:rPr>
      </w:r>
      <w:r>
        <w:rPr>
          <w:noProof/>
        </w:rPr>
        <w:fldChar w:fldCharType="separate"/>
      </w:r>
      <w:r>
        <w:rPr>
          <w:noProof/>
        </w:rPr>
        <w:t>88</w:t>
      </w:r>
      <w:r>
        <w:rPr>
          <w:noProof/>
        </w:rPr>
        <w:fldChar w:fldCharType="end"/>
      </w:r>
    </w:p>
    <w:p w14:paraId="26D76800" w14:textId="0AE86D27" w:rsidR="005A1696" w:rsidRDefault="005A169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_Toc106897370 \h </w:instrText>
      </w:r>
      <w:r>
        <w:rPr>
          <w:noProof/>
        </w:rPr>
      </w:r>
      <w:r>
        <w:rPr>
          <w:noProof/>
        </w:rPr>
        <w:fldChar w:fldCharType="separate"/>
      </w:r>
      <w:r>
        <w:rPr>
          <w:noProof/>
        </w:rPr>
        <w:t>89</w:t>
      </w:r>
      <w:r>
        <w:rPr>
          <w:noProof/>
        </w:rPr>
        <w:fldChar w:fldCharType="end"/>
      </w:r>
    </w:p>
    <w:p w14:paraId="30BD8A9D" w14:textId="638143EF" w:rsidR="005A1696" w:rsidRDefault="005A1696">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Load Control Information</w:t>
      </w:r>
      <w:r>
        <w:rPr>
          <w:noProof/>
        </w:rPr>
        <w:tab/>
      </w:r>
      <w:r>
        <w:rPr>
          <w:noProof/>
        </w:rPr>
        <w:fldChar w:fldCharType="begin" w:fldLock="1"/>
      </w:r>
      <w:r>
        <w:rPr>
          <w:noProof/>
        </w:rPr>
        <w:instrText xml:space="preserve"> PAGEREF _Toc106897371 \h </w:instrText>
      </w:r>
      <w:r>
        <w:rPr>
          <w:noProof/>
        </w:rPr>
      </w:r>
      <w:r>
        <w:rPr>
          <w:noProof/>
        </w:rPr>
        <w:fldChar w:fldCharType="separate"/>
      </w:r>
      <w:r>
        <w:rPr>
          <w:noProof/>
        </w:rPr>
        <w:t>89</w:t>
      </w:r>
      <w:r>
        <w:rPr>
          <w:noProof/>
        </w:rPr>
        <w:fldChar w:fldCharType="end"/>
      </w:r>
    </w:p>
    <w:p w14:paraId="727B6EDE" w14:textId="588852E3" w:rsidR="005A1696" w:rsidRDefault="005A1696">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_Toc106897372 \h </w:instrText>
      </w:r>
      <w:r>
        <w:rPr>
          <w:noProof/>
        </w:rPr>
      </w:r>
      <w:r>
        <w:rPr>
          <w:noProof/>
        </w:rPr>
        <w:fldChar w:fldCharType="separate"/>
      </w:r>
      <w:r>
        <w:rPr>
          <w:noProof/>
        </w:rPr>
        <w:t>89</w:t>
      </w:r>
      <w:r>
        <w:rPr>
          <w:noProof/>
        </w:rPr>
        <w:fldChar w:fldCharType="end"/>
      </w:r>
    </w:p>
    <w:p w14:paraId="04591F95" w14:textId="50E8DE2C" w:rsidR="005A1696" w:rsidRDefault="005A1696">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_Toc106897373 \h </w:instrText>
      </w:r>
      <w:r>
        <w:rPr>
          <w:noProof/>
        </w:rPr>
      </w:r>
      <w:r>
        <w:rPr>
          <w:noProof/>
        </w:rPr>
        <w:fldChar w:fldCharType="separate"/>
      </w:r>
      <w:r>
        <w:rPr>
          <w:noProof/>
        </w:rPr>
        <w:t>89</w:t>
      </w:r>
      <w:r>
        <w:rPr>
          <w:noProof/>
        </w:rPr>
        <w:fldChar w:fldCharType="end"/>
      </w:r>
    </w:p>
    <w:p w14:paraId="6A1D3E04" w14:textId="33859300" w:rsidR="005A1696" w:rsidRDefault="005A1696">
      <w:pPr>
        <w:pStyle w:val="TOC6"/>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Load Control Sequence Number</w:t>
      </w:r>
      <w:r>
        <w:rPr>
          <w:noProof/>
        </w:rPr>
        <w:tab/>
      </w:r>
      <w:r>
        <w:rPr>
          <w:noProof/>
        </w:rPr>
        <w:fldChar w:fldCharType="begin" w:fldLock="1"/>
      </w:r>
      <w:r>
        <w:rPr>
          <w:noProof/>
        </w:rPr>
        <w:instrText xml:space="preserve"> PAGEREF _Toc106897374 \h </w:instrText>
      </w:r>
      <w:r>
        <w:rPr>
          <w:noProof/>
        </w:rPr>
      </w:r>
      <w:r>
        <w:rPr>
          <w:noProof/>
        </w:rPr>
        <w:fldChar w:fldCharType="separate"/>
      </w:r>
      <w:r>
        <w:rPr>
          <w:noProof/>
        </w:rPr>
        <w:t>89</w:t>
      </w:r>
      <w:r>
        <w:rPr>
          <w:noProof/>
        </w:rPr>
        <w:fldChar w:fldCharType="end"/>
      </w:r>
    </w:p>
    <w:p w14:paraId="7EE103B4" w14:textId="1B0AFFE4" w:rsidR="005A1696" w:rsidRDefault="005A1696">
      <w:pPr>
        <w:pStyle w:val="TOC6"/>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Load Metric</w:t>
      </w:r>
      <w:r>
        <w:rPr>
          <w:noProof/>
        </w:rPr>
        <w:tab/>
      </w:r>
      <w:r>
        <w:rPr>
          <w:noProof/>
        </w:rPr>
        <w:fldChar w:fldCharType="begin" w:fldLock="1"/>
      </w:r>
      <w:r>
        <w:rPr>
          <w:noProof/>
        </w:rPr>
        <w:instrText xml:space="preserve"> PAGEREF _Toc106897375 \h </w:instrText>
      </w:r>
      <w:r>
        <w:rPr>
          <w:noProof/>
        </w:rPr>
      </w:r>
      <w:r>
        <w:rPr>
          <w:noProof/>
        </w:rPr>
        <w:fldChar w:fldCharType="separate"/>
      </w:r>
      <w:r>
        <w:rPr>
          <w:noProof/>
        </w:rPr>
        <w:t>90</w:t>
      </w:r>
      <w:r>
        <w:rPr>
          <w:noProof/>
        </w:rPr>
        <w:fldChar w:fldCharType="end"/>
      </w:r>
    </w:p>
    <w:p w14:paraId="195811F2" w14:textId="5D38B82C" w:rsidR="005A1696" w:rsidRDefault="005A1696">
      <w:pPr>
        <w:pStyle w:val="TOC4"/>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_Toc106897376 \h </w:instrText>
      </w:r>
      <w:r>
        <w:rPr>
          <w:noProof/>
        </w:rPr>
      </w:r>
      <w:r>
        <w:rPr>
          <w:noProof/>
        </w:rPr>
        <w:fldChar w:fldCharType="separate"/>
      </w:r>
      <w:r>
        <w:rPr>
          <w:noProof/>
        </w:rPr>
        <w:t>90</w:t>
      </w:r>
      <w:r>
        <w:rPr>
          <w:noProof/>
        </w:rPr>
        <w:fldChar w:fldCharType="end"/>
      </w:r>
    </w:p>
    <w:p w14:paraId="62B526A3" w14:textId="7153E8BC"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rPr>
        <w:t>6.</w:t>
      </w:r>
      <w:r w:rsidRPr="00575A58">
        <w:rPr>
          <w:rFonts w:eastAsia="SimSun"/>
          <w:noProof/>
          <w:lang w:val="en-US"/>
        </w:rPr>
        <w:t>2.</w:t>
      </w:r>
      <w:r w:rsidRPr="00575A58">
        <w:rPr>
          <w:rFonts w:eastAsia="SimSun"/>
          <w:noProof/>
          <w:lang w:val="en-US" w:eastAsia="zh-CN"/>
        </w:rPr>
        <w:t>4</w:t>
      </w:r>
      <w:r>
        <w:rPr>
          <w:rFonts w:asciiTheme="minorHAnsi" w:eastAsiaTheme="minorEastAsia" w:hAnsiTheme="minorHAnsi" w:cstheme="minorBidi"/>
          <w:noProof/>
          <w:sz w:val="22"/>
          <w:szCs w:val="22"/>
          <w:lang w:eastAsia="en-GB"/>
        </w:rPr>
        <w:tab/>
      </w:r>
      <w:r w:rsidRPr="00575A58">
        <w:rPr>
          <w:rFonts w:eastAsia="SimSun"/>
          <w:noProof/>
        </w:rPr>
        <w:t>Overl</w:t>
      </w:r>
      <w:r w:rsidRPr="00575A58">
        <w:rPr>
          <w:rFonts w:eastAsia="SimSun"/>
          <w:noProof/>
          <w:lang w:val="en-US" w:eastAsia="zh-CN"/>
        </w:rPr>
        <w:t>oad Control Procedure</w:t>
      </w:r>
      <w:r>
        <w:rPr>
          <w:noProof/>
        </w:rPr>
        <w:tab/>
      </w:r>
      <w:r>
        <w:rPr>
          <w:noProof/>
        </w:rPr>
        <w:fldChar w:fldCharType="begin" w:fldLock="1"/>
      </w:r>
      <w:r>
        <w:rPr>
          <w:noProof/>
        </w:rPr>
        <w:instrText xml:space="preserve"> PAGEREF _Toc106897377 \h </w:instrText>
      </w:r>
      <w:r>
        <w:rPr>
          <w:noProof/>
        </w:rPr>
      </w:r>
      <w:r>
        <w:rPr>
          <w:noProof/>
        </w:rPr>
        <w:fldChar w:fldCharType="separate"/>
      </w:r>
      <w:r>
        <w:rPr>
          <w:noProof/>
        </w:rPr>
        <w:t>91</w:t>
      </w:r>
      <w:r>
        <w:rPr>
          <w:noProof/>
        </w:rPr>
        <w:fldChar w:fldCharType="end"/>
      </w:r>
    </w:p>
    <w:p w14:paraId="5A981E1E" w14:textId="2CACEF44" w:rsidR="005A1696" w:rsidRDefault="005A169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_Toc106897378 \h </w:instrText>
      </w:r>
      <w:r>
        <w:rPr>
          <w:noProof/>
        </w:rPr>
      </w:r>
      <w:r>
        <w:rPr>
          <w:noProof/>
        </w:rPr>
        <w:fldChar w:fldCharType="separate"/>
      </w:r>
      <w:r>
        <w:rPr>
          <w:noProof/>
        </w:rPr>
        <w:t>91</w:t>
      </w:r>
      <w:r>
        <w:rPr>
          <w:noProof/>
        </w:rPr>
        <w:fldChar w:fldCharType="end"/>
      </w:r>
    </w:p>
    <w:p w14:paraId="18C85C1D" w14:textId="0C40126A" w:rsidR="005A1696" w:rsidRDefault="005A1696">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_Toc106897379 \h </w:instrText>
      </w:r>
      <w:r>
        <w:rPr>
          <w:noProof/>
        </w:rPr>
      </w:r>
      <w:r>
        <w:rPr>
          <w:noProof/>
        </w:rPr>
        <w:fldChar w:fldCharType="separate"/>
      </w:r>
      <w:r>
        <w:rPr>
          <w:noProof/>
        </w:rPr>
        <w:t>91</w:t>
      </w:r>
      <w:r>
        <w:rPr>
          <w:noProof/>
        </w:rPr>
        <w:fldChar w:fldCharType="end"/>
      </w:r>
    </w:p>
    <w:p w14:paraId="598277A3" w14:textId="35B30BC7" w:rsidR="005A1696" w:rsidRDefault="005A1696">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Overload Control Information</w:t>
      </w:r>
      <w:r>
        <w:rPr>
          <w:noProof/>
        </w:rPr>
        <w:tab/>
      </w:r>
      <w:r>
        <w:rPr>
          <w:noProof/>
        </w:rPr>
        <w:fldChar w:fldCharType="begin" w:fldLock="1"/>
      </w:r>
      <w:r>
        <w:rPr>
          <w:noProof/>
        </w:rPr>
        <w:instrText xml:space="preserve"> PAGEREF _Toc106897380 \h </w:instrText>
      </w:r>
      <w:r>
        <w:rPr>
          <w:noProof/>
        </w:rPr>
      </w:r>
      <w:r>
        <w:rPr>
          <w:noProof/>
        </w:rPr>
        <w:fldChar w:fldCharType="separate"/>
      </w:r>
      <w:r>
        <w:rPr>
          <w:noProof/>
        </w:rPr>
        <w:t>91</w:t>
      </w:r>
      <w:r>
        <w:rPr>
          <w:noProof/>
        </w:rPr>
        <w:fldChar w:fldCharType="end"/>
      </w:r>
    </w:p>
    <w:p w14:paraId="7D347D68" w14:textId="7A953DAA" w:rsidR="005A1696" w:rsidRDefault="005A1696">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_Toc106897381 \h </w:instrText>
      </w:r>
      <w:r>
        <w:rPr>
          <w:noProof/>
        </w:rPr>
      </w:r>
      <w:r>
        <w:rPr>
          <w:noProof/>
        </w:rPr>
        <w:fldChar w:fldCharType="separate"/>
      </w:r>
      <w:r>
        <w:rPr>
          <w:noProof/>
        </w:rPr>
        <w:t>91</w:t>
      </w:r>
      <w:r>
        <w:rPr>
          <w:noProof/>
        </w:rPr>
        <w:fldChar w:fldCharType="end"/>
      </w:r>
    </w:p>
    <w:p w14:paraId="61BBECC6" w14:textId="21975663" w:rsidR="005A1696" w:rsidRDefault="005A1696">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_Toc106897382 \h </w:instrText>
      </w:r>
      <w:r>
        <w:rPr>
          <w:noProof/>
        </w:rPr>
      </w:r>
      <w:r>
        <w:rPr>
          <w:noProof/>
        </w:rPr>
        <w:fldChar w:fldCharType="separate"/>
      </w:r>
      <w:r>
        <w:rPr>
          <w:noProof/>
        </w:rPr>
        <w:t>92</w:t>
      </w:r>
      <w:r>
        <w:rPr>
          <w:noProof/>
        </w:rPr>
        <w:fldChar w:fldCharType="end"/>
      </w:r>
    </w:p>
    <w:p w14:paraId="01775AA6" w14:textId="3508C713" w:rsidR="005A1696" w:rsidRDefault="005A1696">
      <w:pPr>
        <w:pStyle w:val="TOC6"/>
        <w:rPr>
          <w:rFonts w:asciiTheme="minorHAnsi" w:eastAsiaTheme="minorEastAsia" w:hAnsiTheme="minorHAnsi" w:cstheme="minorBidi"/>
          <w:noProof/>
          <w:sz w:val="22"/>
          <w:szCs w:val="22"/>
          <w:lang w:eastAsia="en-GB"/>
        </w:rPr>
      </w:pPr>
      <w:r>
        <w:rPr>
          <w:noProof/>
        </w:rPr>
        <w:t>6.2.4.3.2.1</w:t>
      </w:r>
      <w:r>
        <w:rPr>
          <w:rFonts w:asciiTheme="minorHAnsi" w:eastAsiaTheme="minorEastAsia" w:hAnsiTheme="minorHAnsi" w:cstheme="minorBidi"/>
          <w:noProof/>
          <w:sz w:val="22"/>
          <w:szCs w:val="22"/>
          <w:lang w:eastAsia="en-GB"/>
        </w:rPr>
        <w:tab/>
      </w:r>
      <w:r>
        <w:rPr>
          <w:noProof/>
        </w:rPr>
        <w:t>Overload Control Sequence Number</w:t>
      </w:r>
      <w:r>
        <w:rPr>
          <w:noProof/>
        </w:rPr>
        <w:tab/>
      </w:r>
      <w:r>
        <w:rPr>
          <w:noProof/>
        </w:rPr>
        <w:fldChar w:fldCharType="begin" w:fldLock="1"/>
      </w:r>
      <w:r>
        <w:rPr>
          <w:noProof/>
        </w:rPr>
        <w:instrText xml:space="preserve"> PAGEREF _Toc106897383 \h </w:instrText>
      </w:r>
      <w:r>
        <w:rPr>
          <w:noProof/>
        </w:rPr>
      </w:r>
      <w:r>
        <w:rPr>
          <w:noProof/>
        </w:rPr>
        <w:fldChar w:fldCharType="separate"/>
      </w:r>
      <w:r>
        <w:rPr>
          <w:noProof/>
        </w:rPr>
        <w:t>92</w:t>
      </w:r>
      <w:r>
        <w:rPr>
          <w:noProof/>
        </w:rPr>
        <w:fldChar w:fldCharType="end"/>
      </w:r>
    </w:p>
    <w:p w14:paraId="5ADD494D" w14:textId="78886B57" w:rsidR="005A1696" w:rsidRDefault="005A1696">
      <w:pPr>
        <w:pStyle w:val="TOC6"/>
        <w:rPr>
          <w:rFonts w:asciiTheme="minorHAnsi" w:eastAsiaTheme="minorEastAsia" w:hAnsiTheme="minorHAnsi" w:cstheme="minorBidi"/>
          <w:noProof/>
          <w:sz w:val="22"/>
          <w:szCs w:val="22"/>
          <w:lang w:eastAsia="en-GB"/>
        </w:rPr>
      </w:pPr>
      <w:r>
        <w:rPr>
          <w:noProof/>
        </w:rPr>
        <w:t>6.2.4.3.2.2</w:t>
      </w:r>
      <w:r>
        <w:rPr>
          <w:rFonts w:asciiTheme="minorHAnsi" w:eastAsiaTheme="minorEastAsia" w:hAnsiTheme="minorHAnsi" w:cstheme="minorBidi"/>
          <w:noProof/>
          <w:sz w:val="22"/>
          <w:szCs w:val="22"/>
          <w:lang w:eastAsia="en-GB"/>
        </w:rPr>
        <w:tab/>
      </w:r>
      <w:r>
        <w:rPr>
          <w:noProof/>
        </w:rPr>
        <w:t>Period of Validity</w:t>
      </w:r>
      <w:r>
        <w:rPr>
          <w:noProof/>
        </w:rPr>
        <w:tab/>
      </w:r>
      <w:r>
        <w:rPr>
          <w:noProof/>
        </w:rPr>
        <w:fldChar w:fldCharType="begin" w:fldLock="1"/>
      </w:r>
      <w:r>
        <w:rPr>
          <w:noProof/>
        </w:rPr>
        <w:instrText xml:space="preserve"> PAGEREF _Toc106897384 \h </w:instrText>
      </w:r>
      <w:r>
        <w:rPr>
          <w:noProof/>
        </w:rPr>
      </w:r>
      <w:r>
        <w:rPr>
          <w:noProof/>
        </w:rPr>
        <w:fldChar w:fldCharType="separate"/>
      </w:r>
      <w:r>
        <w:rPr>
          <w:noProof/>
        </w:rPr>
        <w:t>93</w:t>
      </w:r>
      <w:r>
        <w:rPr>
          <w:noProof/>
        </w:rPr>
        <w:fldChar w:fldCharType="end"/>
      </w:r>
    </w:p>
    <w:p w14:paraId="7651F53F" w14:textId="3C5554B7" w:rsidR="005A1696" w:rsidRDefault="005A1696">
      <w:pPr>
        <w:pStyle w:val="TOC6"/>
        <w:rPr>
          <w:rFonts w:asciiTheme="minorHAnsi" w:eastAsiaTheme="minorEastAsia" w:hAnsiTheme="minorHAnsi" w:cstheme="minorBidi"/>
          <w:noProof/>
          <w:sz w:val="22"/>
          <w:szCs w:val="22"/>
          <w:lang w:eastAsia="en-GB"/>
        </w:rPr>
      </w:pPr>
      <w:r>
        <w:rPr>
          <w:noProof/>
        </w:rPr>
        <w:t>6.2.4.3.2.3</w:t>
      </w:r>
      <w:r>
        <w:rPr>
          <w:rFonts w:asciiTheme="minorHAnsi" w:eastAsiaTheme="minorEastAsia" w:hAnsiTheme="minorHAnsi" w:cstheme="minorBidi"/>
          <w:noProof/>
          <w:sz w:val="22"/>
          <w:szCs w:val="22"/>
          <w:lang w:eastAsia="en-GB"/>
        </w:rPr>
        <w:tab/>
      </w:r>
      <w:r>
        <w:rPr>
          <w:noProof/>
        </w:rPr>
        <w:t>Overload Reduction Metric</w:t>
      </w:r>
      <w:r>
        <w:rPr>
          <w:noProof/>
        </w:rPr>
        <w:tab/>
      </w:r>
      <w:r>
        <w:rPr>
          <w:noProof/>
        </w:rPr>
        <w:fldChar w:fldCharType="begin" w:fldLock="1"/>
      </w:r>
      <w:r>
        <w:rPr>
          <w:noProof/>
        </w:rPr>
        <w:instrText xml:space="preserve"> PAGEREF _Toc106897385 \h </w:instrText>
      </w:r>
      <w:r>
        <w:rPr>
          <w:noProof/>
        </w:rPr>
      </w:r>
      <w:r>
        <w:rPr>
          <w:noProof/>
        </w:rPr>
        <w:fldChar w:fldCharType="separate"/>
      </w:r>
      <w:r>
        <w:rPr>
          <w:noProof/>
        </w:rPr>
        <w:t>93</w:t>
      </w:r>
      <w:r>
        <w:rPr>
          <w:noProof/>
        </w:rPr>
        <w:fldChar w:fldCharType="end"/>
      </w:r>
    </w:p>
    <w:p w14:paraId="413A7B3B" w14:textId="1A808CA0" w:rsidR="005A1696" w:rsidRDefault="005A1696">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Frequency of Inclusion</w:t>
      </w:r>
      <w:r>
        <w:rPr>
          <w:noProof/>
        </w:rPr>
        <w:tab/>
      </w:r>
      <w:r>
        <w:rPr>
          <w:noProof/>
        </w:rPr>
        <w:fldChar w:fldCharType="begin" w:fldLock="1"/>
      </w:r>
      <w:r>
        <w:rPr>
          <w:noProof/>
        </w:rPr>
        <w:instrText xml:space="preserve"> PAGEREF _Toc106897386 \h </w:instrText>
      </w:r>
      <w:r>
        <w:rPr>
          <w:noProof/>
        </w:rPr>
      </w:r>
      <w:r>
        <w:rPr>
          <w:noProof/>
        </w:rPr>
        <w:fldChar w:fldCharType="separate"/>
      </w:r>
      <w:r>
        <w:rPr>
          <w:noProof/>
        </w:rPr>
        <w:t>94</w:t>
      </w:r>
      <w:r>
        <w:rPr>
          <w:noProof/>
        </w:rPr>
        <w:fldChar w:fldCharType="end"/>
      </w:r>
    </w:p>
    <w:p w14:paraId="7B965E52" w14:textId="2CFC89EB" w:rsidR="005A1696" w:rsidRDefault="005A1696">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Message Throttling</w:t>
      </w:r>
      <w:r>
        <w:rPr>
          <w:noProof/>
        </w:rPr>
        <w:tab/>
      </w:r>
      <w:r>
        <w:rPr>
          <w:noProof/>
        </w:rPr>
        <w:fldChar w:fldCharType="begin" w:fldLock="1"/>
      </w:r>
      <w:r>
        <w:rPr>
          <w:noProof/>
        </w:rPr>
        <w:instrText xml:space="preserve"> PAGEREF _Toc106897387 \h </w:instrText>
      </w:r>
      <w:r>
        <w:rPr>
          <w:noProof/>
        </w:rPr>
      </w:r>
      <w:r>
        <w:rPr>
          <w:noProof/>
        </w:rPr>
        <w:fldChar w:fldCharType="separate"/>
      </w:r>
      <w:r>
        <w:rPr>
          <w:noProof/>
        </w:rPr>
        <w:t>94</w:t>
      </w:r>
      <w:r>
        <w:rPr>
          <w:noProof/>
        </w:rPr>
        <w:fldChar w:fldCharType="end"/>
      </w:r>
    </w:p>
    <w:p w14:paraId="52AD7277" w14:textId="411AFBED" w:rsidR="005A1696" w:rsidRDefault="005A1696">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_Toc106897388 \h </w:instrText>
      </w:r>
      <w:r>
        <w:rPr>
          <w:noProof/>
        </w:rPr>
      </w:r>
      <w:r>
        <w:rPr>
          <w:noProof/>
        </w:rPr>
        <w:fldChar w:fldCharType="separate"/>
      </w:r>
      <w:r>
        <w:rPr>
          <w:noProof/>
        </w:rPr>
        <w:t>94</w:t>
      </w:r>
      <w:r>
        <w:rPr>
          <w:noProof/>
        </w:rPr>
        <w:fldChar w:fldCharType="end"/>
      </w:r>
    </w:p>
    <w:p w14:paraId="630D10AD" w14:textId="2FAAA2FC" w:rsidR="005A1696" w:rsidRDefault="005A1696">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Throttling algorithm – "Loss"</w:t>
      </w:r>
      <w:r>
        <w:rPr>
          <w:noProof/>
        </w:rPr>
        <w:tab/>
      </w:r>
      <w:r>
        <w:rPr>
          <w:noProof/>
        </w:rPr>
        <w:fldChar w:fldCharType="begin" w:fldLock="1"/>
      </w:r>
      <w:r>
        <w:rPr>
          <w:noProof/>
        </w:rPr>
        <w:instrText xml:space="preserve"> PAGEREF _Toc106897389 \h </w:instrText>
      </w:r>
      <w:r>
        <w:rPr>
          <w:noProof/>
        </w:rPr>
      </w:r>
      <w:r>
        <w:rPr>
          <w:noProof/>
        </w:rPr>
        <w:fldChar w:fldCharType="separate"/>
      </w:r>
      <w:r>
        <w:rPr>
          <w:noProof/>
        </w:rPr>
        <w:t>94</w:t>
      </w:r>
      <w:r>
        <w:rPr>
          <w:noProof/>
        </w:rPr>
        <w:fldChar w:fldCharType="end"/>
      </w:r>
    </w:p>
    <w:p w14:paraId="0745A7B3" w14:textId="5F0477E9" w:rsidR="005A1696" w:rsidRDefault="005A1696">
      <w:pPr>
        <w:pStyle w:val="TOC6"/>
        <w:rPr>
          <w:rFonts w:asciiTheme="minorHAnsi" w:eastAsiaTheme="minorEastAsia" w:hAnsiTheme="minorHAnsi" w:cstheme="minorBidi"/>
          <w:noProof/>
          <w:sz w:val="22"/>
          <w:szCs w:val="22"/>
          <w:lang w:eastAsia="en-GB"/>
        </w:rPr>
      </w:pPr>
      <w:r>
        <w:rPr>
          <w:noProof/>
        </w:rPr>
        <w:t>6.2.4.4.2.1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_Toc106897390 \h </w:instrText>
      </w:r>
      <w:r>
        <w:rPr>
          <w:noProof/>
        </w:rPr>
      </w:r>
      <w:r>
        <w:rPr>
          <w:noProof/>
        </w:rPr>
        <w:fldChar w:fldCharType="separate"/>
      </w:r>
      <w:r>
        <w:rPr>
          <w:noProof/>
        </w:rPr>
        <w:t>94</w:t>
      </w:r>
      <w:r>
        <w:rPr>
          <w:noProof/>
        </w:rPr>
        <w:fldChar w:fldCharType="end"/>
      </w:r>
    </w:p>
    <w:p w14:paraId="163F3241" w14:textId="307398C2" w:rsidR="005A1696" w:rsidRDefault="005A1696">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Message Prioritization</w:t>
      </w:r>
      <w:r>
        <w:rPr>
          <w:noProof/>
        </w:rPr>
        <w:tab/>
      </w:r>
      <w:r>
        <w:rPr>
          <w:noProof/>
        </w:rPr>
        <w:fldChar w:fldCharType="begin" w:fldLock="1"/>
      </w:r>
      <w:r>
        <w:rPr>
          <w:noProof/>
        </w:rPr>
        <w:instrText xml:space="preserve"> PAGEREF _Toc106897391 \h </w:instrText>
      </w:r>
      <w:r>
        <w:rPr>
          <w:noProof/>
        </w:rPr>
      </w:r>
      <w:r>
        <w:rPr>
          <w:noProof/>
        </w:rPr>
        <w:fldChar w:fldCharType="separate"/>
      </w:r>
      <w:r>
        <w:rPr>
          <w:noProof/>
        </w:rPr>
        <w:t>95</w:t>
      </w:r>
      <w:r>
        <w:rPr>
          <w:noProof/>
        </w:rPr>
        <w:fldChar w:fldCharType="end"/>
      </w:r>
    </w:p>
    <w:p w14:paraId="1177B23F" w14:textId="2BC9B5FE" w:rsidR="005A1696" w:rsidRDefault="005A1696">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_Toc106897392 \h </w:instrText>
      </w:r>
      <w:r>
        <w:rPr>
          <w:noProof/>
        </w:rPr>
      </w:r>
      <w:r>
        <w:rPr>
          <w:noProof/>
        </w:rPr>
        <w:fldChar w:fldCharType="separate"/>
      </w:r>
      <w:r>
        <w:rPr>
          <w:noProof/>
        </w:rPr>
        <w:t>95</w:t>
      </w:r>
      <w:r>
        <w:rPr>
          <w:noProof/>
        </w:rPr>
        <w:fldChar w:fldCharType="end"/>
      </w:r>
    </w:p>
    <w:p w14:paraId="37FDCB11" w14:textId="146A2F49" w:rsidR="005A1696" w:rsidRDefault="005A1696">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Based on the Message Priority Signalled in the PFCP Message</w:t>
      </w:r>
      <w:r>
        <w:rPr>
          <w:noProof/>
        </w:rPr>
        <w:tab/>
      </w:r>
      <w:r>
        <w:rPr>
          <w:noProof/>
        </w:rPr>
        <w:fldChar w:fldCharType="begin" w:fldLock="1"/>
      </w:r>
      <w:r>
        <w:rPr>
          <w:noProof/>
        </w:rPr>
        <w:instrText xml:space="preserve"> PAGEREF _Toc106897393 \h </w:instrText>
      </w:r>
      <w:r>
        <w:rPr>
          <w:noProof/>
        </w:rPr>
      </w:r>
      <w:r>
        <w:rPr>
          <w:noProof/>
        </w:rPr>
        <w:fldChar w:fldCharType="separate"/>
      </w:r>
      <w:r>
        <w:rPr>
          <w:noProof/>
        </w:rPr>
        <w:t>95</w:t>
      </w:r>
      <w:r>
        <w:rPr>
          <w:noProof/>
        </w:rPr>
        <w:fldChar w:fldCharType="end"/>
      </w:r>
    </w:p>
    <w:p w14:paraId="1E641D26" w14:textId="32720634" w:rsidR="005A1696" w:rsidRDefault="005A1696">
      <w:pPr>
        <w:pStyle w:val="TOC3"/>
        <w:rPr>
          <w:rFonts w:asciiTheme="minorHAnsi" w:eastAsiaTheme="minorEastAsia" w:hAnsiTheme="minorHAnsi" w:cstheme="minorBidi"/>
          <w:noProof/>
          <w:sz w:val="22"/>
          <w:szCs w:val="22"/>
          <w:lang w:eastAsia="en-GB"/>
        </w:rPr>
      </w:pPr>
      <w:r>
        <w:rPr>
          <w:noProof/>
          <w:lang w:eastAsia="zh-CN"/>
        </w:rPr>
        <w:t>6.2.5</w:t>
      </w:r>
      <w:r>
        <w:rPr>
          <w:rFonts w:asciiTheme="minorHAnsi" w:eastAsiaTheme="minorEastAsia" w:hAnsiTheme="minorHAnsi" w:cstheme="minorBidi"/>
          <w:noProof/>
          <w:sz w:val="22"/>
          <w:szCs w:val="22"/>
          <w:lang w:eastAsia="en-GB"/>
        </w:rPr>
        <w:tab/>
      </w:r>
      <w:r>
        <w:rPr>
          <w:noProof/>
          <w:lang w:eastAsia="zh-CN"/>
        </w:rPr>
        <w:t>PFCP PFD Management Procedure</w:t>
      </w:r>
      <w:r>
        <w:rPr>
          <w:noProof/>
        </w:rPr>
        <w:tab/>
      </w:r>
      <w:r>
        <w:rPr>
          <w:noProof/>
        </w:rPr>
        <w:fldChar w:fldCharType="begin" w:fldLock="1"/>
      </w:r>
      <w:r>
        <w:rPr>
          <w:noProof/>
        </w:rPr>
        <w:instrText xml:space="preserve"> PAGEREF _Toc106897394 \h </w:instrText>
      </w:r>
      <w:r>
        <w:rPr>
          <w:noProof/>
        </w:rPr>
      </w:r>
      <w:r>
        <w:rPr>
          <w:noProof/>
        </w:rPr>
        <w:fldChar w:fldCharType="separate"/>
      </w:r>
      <w:r>
        <w:rPr>
          <w:noProof/>
        </w:rPr>
        <w:t>96</w:t>
      </w:r>
      <w:r>
        <w:rPr>
          <w:noProof/>
        </w:rPr>
        <w:fldChar w:fldCharType="end"/>
      </w:r>
    </w:p>
    <w:p w14:paraId="01BF09B5" w14:textId="1F49D433" w:rsidR="005A1696" w:rsidRDefault="005A169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_Toc106897395 \h </w:instrText>
      </w:r>
      <w:r>
        <w:rPr>
          <w:noProof/>
        </w:rPr>
      </w:r>
      <w:r>
        <w:rPr>
          <w:noProof/>
        </w:rPr>
        <w:fldChar w:fldCharType="separate"/>
      </w:r>
      <w:r>
        <w:rPr>
          <w:noProof/>
        </w:rPr>
        <w:t>96</w:t>
      </w:r>
      <w:r>
        <w:rPr>
          <w:noProof/>
        </w:rPr>
        <w:fldChar w:fldCharType="end"/>
      </w:r>
    </w:p>
    <w:p w14:paraId="18E4227F" w14:textId="2DC60332" w:rsidR="005A1696" w:rsidRDefault="005A1696">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 xml:space="preserve">CP </w:t>
      </w:r>
      <w:r w:rsidRPr="00575A58">
        <w:rPr>
          <w:noProof/>
          <w:lang w:val="en-US"/>
        </w:rPr>
        <w:t>F</w:t>
      </w:r>
      <w:r>
        <w:rPr>
          <w:noProof/>
        </w:rPr>
        <w:t>unction Behaviour</w:t>
      </w:r>
      <w:r>
        <w:rPr>
          <w:noProof/>
        </w:rPr>
        <w:tab/>
      </w:r>
      <w:r>
        <w:rPr>
          <w:noProof/>
        </w:rPr>
        <w:fldChar w:fldCharType="begin" w:fldLock="1"/>
      </w:r>
      <w:r>
        <w:rPr>
          <w:noProof/>
        </w:rPr>
        <w:instrText xml:space="preserve"> PAGEREF _Toc106897396 \h </w:instrText>
      </w:r>
      <w:r>
        <w:rPr>
          <w:noProof/>
        </w:rPr>
      </w:r>
      <w:r>
        <w:rPr>
          <w:noProof/>
        </w:rPr>
        <w:fldChar w:fldCharType="separate"/>
      </w:r>
      <w:r>
        <w:rPr>
          <w:noProof/>
        </w:rPr>
        <w:t>96</w:t>
      </w:r>
      <w:r>
        <w:rPr>
          <w:noProof/>
        </w:rPr>
        <w:fldChar w:fldCharType="end"/>
      </w:r>
    </w:p>
    <w:p w14:paraId="030C2F65" w14:textId="59F3AAB3" w:rsidR="005A1696" w:rsidRDefault="005A1696">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UP </w:t>
      </w:r>
      <w:r w:rsidRPr="00575A58">
        <w:rPr>
          <w:noProof/>
          <w:lang w:val="en-US"/>
        </w:rPr>
        <w:t>F</w:t>
      </w:r>
      <w:r>
        <w:rPr>
          <w:noProof/>
        </w:rPr>
        <w:t>unction Behaviour</w:t>
      </w:r>
      <w:r>
        <w:rPr>
          <w:noProof/>
        </w:rPr>
        <w:tab/>
      </w:r>
      <w:r>
        <w:rPr>
          <w:noProof/>
        </w:rPr>
        <w:fldChar w:fldCharType="begin" w:fldLock="1"/>
      </w:r>
      <w:r>
        <w:rPr>
          <w:noProof/>
        </w:rPr>
        <w:instrText xml:space="preserve"> PAGEREF _Toc106897397 \h </w:instrText>
      </w:r>
      <w:r>
        <w:rPr>
          <w:noProof/>
        </w:rPr>
      </w:r>
      <w:r>
        <w:rPr>
          <w:noProof/>
        </w:rPr>
        <w:fldChar w:fldCharType="separate"/>
      </w:r>
      <w:r>
        <w:rPr>
          <w:noProof/>
        </w:rPr>
        <w:t>96</w:t>
      </w:r>
      <w:r>
        <w:rPr>
          <w:noProof/>
        </w:rPr>
        <w:fldChar w:fldCharType="end"/>
      </w:r>
    </w:p>
    <w:p w14:paraId="0582E43A" w14:textId="4AEE0F88" w:rsidR="005A1696" w:rsidRDefault="005A1696">
      <w:pPr>
        <w:pStyle w:val="TOC3"/>
        <w:rPr>
          <w:rFonts w:asciiTheme="minorHAnsi" w:eastAsiaTheme="minorEastAsia" w:hAnsiTheme="minorHAnsi" w:cstheme="minorBidi"/>
          <w:noProof/>
          <w:sz w:val="22"/>
          <w:szCs w:val="22"/>
          <w:lang w:eastAsia="en-GB"/>
        </w:rPr>
      </w:pPr>
      <w:r>
        <w:rPr>
          <w:noProof/>
          <w:lang w:eastAsia="zh-CN"/>
        </w:rPr>
        <w:t>6.2.6</w:t>
      </w:r>
      <w:r>
        <w:rPr>
          <w:rFonts w:asciiTheme="minorHAnsi" w:eastAsiaTheme="minorEastAsia" w:hAnsiTheme="minorHAnsi" w:cstheme="minorBidi"/>
          <w:noProof/>
          <w:sz w:val="22"/>
          <w:szCs w:val="22"/>
          <w:lang w:eastAsia="en-GB"/>
        </w:rPr>
        <w:tab/>
      </w:r>
      <w:r>
        <w:rPr>
          <w:noProof/>
        </w:rPr>
        <w:t>PFCP Association Setup Procedure</w:t>
      </w:r>
      <w:r>
        <w:rPr>
          <w:noProof/>
        </w:rPr>
        <w:tab/>
      </w:r>
      <w:r>
        <w:rPr>
          <w:noProof/>
        </w:rPr>
        <w:fldChar w:fldCharType="begin" w:fldLock="1"/>
      </w:r>
      <w:r>
        <w:rPr>
          <w:noProof/>
        </w:rPr>
        <w:instrText xml:space="preserve"> PAGEREF _Toc106897398 \h </w:instrText>
      </w:r>
      <w:r>
        <w:rPr>
          <w:noProof/>
        </w:rPr>
      </w:r>
      <w:r>
        <w:rPr>
          <w:noProof/>
        </w:rPr>
        <w:fldChar w:fldCharType="separate"/>
      </w:r>
      <w:r>
        <w:rPr>
          <w:noProof/>
        </w:rPr>
        <w:t>97</w:t>
      </w:r>
      <w:r>
        <w:rPr>
          <w:noProof/>
        </w:rPr>
        <w:fldChar w:fldCharType="end"/>
      </w:r>
    </w:p>
    <w:p w14:paraId="097A30D6" w14:textId="0DD962E2" w:rsidR="005A1696" w:rsidRDefault="005A1696">
      <w:pPr>
        <w:pStyle w:val="TOC4"/>
        <w:rPr>
          <w:rFonts w:asciiTheme="minorHAnsi" w:eastAsiaTheme="minorEastAsia" w:hAnsiTheme="minorHAnsi" w:cstheme="minorBidi"/>
          <w:noProof/>
          <w:sz w:val="22"/>
          <w:szCs w:val="22"/>
          <w:lang w:eastAsia="en-GB"/>
        </w:rPr>
      </w:pPr>
      <w:r>
        <w:rPr>
          <w:noProof/>
          <w:lang w:eastAsia="zh-CN"/>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_Toc106897399 \h </w:instrText>
      </w:r>
      <w:r>
        <w:rPr>
          <w:noProof/>
        </w:rPr>
      </w:r>
      <w:r>
        <w:rPr>
          <w:noProof/>
        </w:rPr>
        <w:fldChar w:fldCharType="separate"/>
      </w:r>
      <w:r>
        <w:rPr>
          <w:noProof/>
        </w:rPr>
        <w:t>97</w:t>
      </w:r>
      <w:r>
        <w:rPr>
          <w:noProof/>
        </w:rPr>
        <w:fldChar w:fldCharType="end"/>
      </w:r>
    </w:p>
    <w:p w14:paraId="2FB028D9" w14:textId="78320CC2" w:rsidR="005A1696" w:rsidRDefault="005A1696">
      <w:pPr>
        <w:pStyle w:val="TOC4"/>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rPr>
        <w:t>PFCP Association Setup Initiated by the CP Function</w:t>
      </w:r>
      <w:r>
        <w:rPr>
          <w:noProof/>
        </w:rPr>
        <w:tab/>
      </w:r>
      <w:r>
        <w:rPr>
          <w:noProof/>
        </w:rPr>
        <w:fldChar w:fldCharType="begin" w:fldLock="1"/>
      </w:r>
      <w:r>
        <w:rPr>
          <w:noProof/>
        </w:rPr>
        <w:instrText xml:space="preserve"> PAGEREF _Toc106897400 \h </w:instrText>
      </w:r>
      <w:r>
        <w:rPr>
          <w:noProof/>
        </w:rPr>
      </w:r>
      <w:r>
        <w:rPr>
          <w:noProof/>
        </w:rPr>
        <w:fldChar w:fldCharType="separate"/>
      </w:r>
      <w:r>
        <w:rPr>
          <w:noProof/>
        </w:rPr>
        <w:t>97</w:t>
      </w:r>
      <w:r>
        <w:rPr>
          <w:noProof/>
        </w:rPr>
        <w:fldChar w:fldCharType="end"/>
      </w:r>
    </w:p>
    <w:p w14:paraId="141BD060" w14:textId="567DABDF" w:rsidR="005A1696" w:rsidRDefault="005A1696">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_Toc106897401 \h </w:instrText>
      </w:r>
      <w:r>
        <w:rPr>
          <w:noProof/>
        </w:rPr>
      </w:r>
      <w:r>
        <w:rPr>
          <w:noProof/>
        </w:rPr>
        <w:fldChar w:fldCharType="separate"/>
      </w:r>
      <w:r>
        <w:rPr>
          <w:noProof/>
        </w:rPr>
        <w:t>97</w:t>
      </w:r>
      <w:r>
        <w:rPr>
          <w:noProof/>
        </w:rPr>
        <w:fldChar w:fldCharType="end"/>
      </w:r>
    </w:p>
    <w:p w14:paraId="0A15A0A9" w14:textId="3766BFBD" w:rsidR="005A1696" w:rsidRDefault="005A1696">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_Toc106897402 \h </w:instrText>
      </w:r>
      <w:r>
        <w:rPr>
          <w:noProof/>
        </w:rPr>
      </w:r>
      <w:r>
        <w:rPr>
          <w:noProof/>
        </w:rPr>
        <w:fldChar w:fldCharType="separate"/>
      </w:r>
      <w:r>
        <w:rPr>
          <w:noProof/>
        </w:rPr>
        <w:t>97</w:t>
      </w:r>
      <w:r>
        <w:rPr>
          <w:noProof/>
        </w:rPr>
        <w:fldChar w:fldCharType="end"/>
      </w:r>
    </w:p>
    <w:p w14:paraId="7AC12631" w14:textId="573188D3" w:rsidR="005A1696" w:rsidRDefault="005A1696">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rPr>
        <w:t>PFCP Association Setup Initiated by the UP Function</w:t>
      </w:r>
      <w:r>
        <w:rPr>
          <w:noProof/>
        </w:rPr>
        <w:tab/>
      </w:r>
      <w:r>
        <w:rPr>
          <w:noProof/>
        </w:rPr>
        <w:fldChar w:fldCharType="begin" w:fldLock="1"/>
      </w:r>
      <w:r>
        <w:rPr>
          <w:noProof/>
        </w:rPr>
        <w:instrText xml:space="preserve"> PAGEREF _Toc106897403 \h </w:instrText>
      </w:r>
      <w:r>
        <w:rPr>
          <w:noProof/>
        </w:rPr>
      </w:r>
      <w:r>
        <w:rPr>
          <w:noProof/>
        </w:rPr>
        <w:fldChar w:fldCharType="separate"/>
      </w:r>
      <w:r>
        <w:rPr>
          <w:noProof/>
        </w:rPr>
        <w:t>98</w:t>
      </w:r>
      <w:r>
        <w:rPr>
          <w:noProof/>
        </w:rPr>
        <w:fldChar w:fldCharType="end"/>
      </w:r>
    </w:p>
    <w:p w14:paraId="5EE32BD9" w14:textId="4ABDCC70" w:rsidR="005A1696" w:rsidRDefault="005A1696">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_Toc106897404 \h </w:instrText>
      </w:r>
      <w:r>
        <w:rPr>
          <w:noProof/>
        </w:rPr>
      </w:r>
      <w:r>
        <w:rPr>
          <w:noProof/>
        </w:rPr>
        <w:fldChar w:fldCharType="separate"/>
      </w:r>
      <w:r>
        <w:rPr>
          <w:noProof/>
        </w:rPr>
        <w:t>98</w:t>
      </w:r>
      <w:r>
        <w:rPr>
          <w:noProof/>
        </w:rPr>
        <w:fldChar w:fldCharType="end"/>
      </w:r>
    </w:p>
    <w:p w14:paraId="4C15FC06" w14:textId="18AAF406" w:rsidR="005A1696" w:rsidRDefault="005A1696">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_Toc106897405 \h </w:instrText>
      </w:r>
      <w:r>
        <w:rPr>
          <w:noProof/>
        </w:rPr>
      </w:r>
      <w:r>
        <w:rPr>
          <w:noProof/>
        </w:rPr>
        <w:fldChar w:fldCharType="separate"/>
      </w:r>
      <w:r>
        <w:rPr>
          <w:noProof/>
        </w:rPr>
        <w:t>98</w:t>
      </w:r>
      <w:r>
        <w:rPr>
          <w:noProof/>
        </w:rPr>
        <w:fldChar w:fldCharType="end"/>
      </w:r>
    </w:p>
    <w:p w14:paraId="02724401" w14:textId="1BE6D50B" w:rsidR="005A1696" w:rsidRDefault="005A1696">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PFCP Association Update Procedure</w:t>
      </w:r>
      <w:r>
        <w:rPr>
          <w:noProof/>
        </w:rPr>
        <w:tab/>
      </w:r>
      <w:r>
        <w:rPr>
          <w:noProof/>
        </w:rPr>
        <w:fldChar w:fldCharType="begin" w:fldLock="1"/>
      </w:r>
      <w:r>
        <w:rPr>
          <w:noProof/>
        </w:rPr>
        <w:instrText xml:space="preserve"> PAGEREF _Toc106897406 \h </w:instrText>
      </w:r>
      <w:r>
        <w:rPr>
          <w:noProof/>
        </w:rPr>
      </w:r>
      <w:r>
        <w:rPr>
          <w:noProof/>
        </w:rPr>
        <w:fldChar w:fldCharType="separate"/>
      </w:r>
      <w:r>
        <w:rPr>
          <w:noProof/>
        </w:rPr>
        <w:t>99</w:t>
      </w:r>
      <w:r>
        <w:rPr>
          <w:noProof/>
        </w:rPr>
        <w:fldChar w:fldCharType="end"/>
      </w:r>
    </w:p>
    <w:p w14:paraId="74A79B53" w14:textId="7A078186" w:rsidR="005A1696" w:rsidRDefault="005A1696">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_Toc106897407 \h </w:instrText>
      </w:r>
      <w:r>
        <w:rPr>
          <w:noProof/>
        </w:rPr>
      </w:r>
      <w:r>
        <w:rPr>
          <w:noProof/>
        </w:rPr>
        <w:fldChar w:fldCharType="separate"/>
      </w:r>
      <w:r>
        <w:rPr>
          <w:noProof/>
        </w:rPr>
        <w:t>99</w:t>
      </w:r>
      <w:r>
        <w:rPr>
          <w:noProof/>
        </w:rPr>
        <w:fldChar w:fldCharType="end"/>
      </w:r>
    </w:p>
    <w:p w14:paraId="5CFEAB80" w14:textId="6301BE7A" w:rsidR="005A1696" w:rsidRDefault="005A1696">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PFCP Association Update Procedure Initiated by the CP Function</w:t>
      </w:r>
      <w:r>
        <w:rPr>
          <w:noProof/>
        </w:rPr>
        <w:tab/>
      </w:r>
      <w:r>
        <w:rPr>
          <w:noProof/>
        </w:rPr>
        <w:fldChar w:fldCharType="begin" w:fldLock="1"/>
      </w:r>
      <w:r>
        <w:rPr>
          <w:noProof/>
        </w:rPr>
        <w:instrText xml:space="preserve"> PAGEREF _Toc106897408 \h </w:instrText>
      </w:r>
      <w:r>
        <w:rPr>
          <w:noProof/>
        </w:rPr>
      </w:r>
      <w:r>
        <w:rPr>
          <w:noProof/>
        </w:rPr>
        <w:fldChar w:fldCharType="separate"/>
      </w:r>
      <w:r>
        <w:rPr>
          <w:noProof/>
        </w:rPr>
        <w:t>99</w:t>
      </w:r>
      <w:r>
        <w:rPr>
          <w:noProof/>
        </w:rPr>
        <w:fldChar w:fldCharType="end"/>
      </w:r>
    </w:p>
    <w:p w14:paraId="31063115" w14:textId="6BF583F1" w:rsidR="005A1696" w:rsidRDefault="005A1696">
      <w:pPr>
        <w:pStyle w:val="TOC5"/>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_Toc106897409 \h </w:instrText>
      </w:r>
      <w:r>
        <w:rPr>
          <w:noProof/>
        </w:rPr>
      </w:r>
      <w:r>
        <w:rPr>
          <w:noProof/>
        </w:rPr>
        <w:fldChar w:fldCharType="separate"/>
      </w:r>
      <w:r>
        <w:rPr>
          <w:noProof/>
        </w:rPr>
        <w:t>99</w:t>
      </w:r>
      <w:r>
        <w:rPr>
          <w:noProof/>
        </w:rPr>
        <w:fldChar w:fldCharType="end"/>
      </w:r>
    </w:p>
    <w:p w14:paraId="5595B577" w14:textId="190CE1BA" w:rsidR="005A1696" w:rsidRDefault="005A1696">
      <w:pPr>
        <w:pStyle w:val="TOC5"/>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_Toc106897410 \h </w:instrText>
      </w:r>
      <w:r>
        <w:rPr>
          <w:noProof/>
        </w:rPr>
      </w:r>
      <w:r>
        <w:rPr>
          <w:noProof/>
        </w:rPr>
        <w:fldChar w:fldCharType="separate"/>
      </w:r>
      <w:r>
        <w:rPr>
          <w:noProof/>
        </w:rPr>
        <w:t>99</w:t>
      </w:r>
      <w:r>
        <w:rPr>
          <w:noProof/>
        </w:rPr>
        <w:fldChar w:fldCharType="end"/>
      </w:r>
    </w:p>
    <w:p w14:paraId="6B5F70F7" w14:textId="77AEE2E3" w:rsidR="005A1696" w:rsidRDefault="005A1696">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PFCP Association Update Procedure Initiated by UP Function</w:t>
      </w:r>
      <w:r>
        <w:rPr>
          <w:noProof/>
        </w:rPr>
        <w:tab/>
      </w:r>
      <w:r>
        <w:rPr>
          <w:noProof/>
        </w:rPr>
        <w:fldChar w:fldCharType="begin" w:fldLock="1"/>
      </w:r>
      <w:r>
        <w:rPr>
          <w:noProof/>
        </w:rPr>
        <w:instrText xml:space="preserve"> PAGEREF _Toc106897411 \h </w:instrText>
      </w:r>
      <w:r>
        <w:rPr>
          <w:noProof/>
        </w:rPr>
      </w:r>
      <w:r>
        <w:rPr>
          <w:noProof/>
        </w:rPr>
        <w:fldChar w:fldCharType="separate"/>
      </w:r>
      <w:r>
        <w:rPr>
          <w:noProof/>
        </w:rPr>
        <w:t>100</w:t>
      </w:r>
      <w:r>
        <w:rPr>
          <w:noProof/>
        </w:rPr>
        <w:fldChar w:fldCharType="end"/>
      </w:r>
    </w:p>
    <w:p w14:paraId="477DB2A9" w14:textId="3961A5C9" w:rsidR="005A1696" w:rsidRDefault="005A1696">
      <w:pPr>
        <w:pStyle w:val="TOC5"/>
        <w:rPr>
          <w:rFonts w:asciiTheme="minorHAnsi" w:eastAsiaTheme="minorEastAsia" w:hAnsiTheme="minorHAnsi" w:cstheme="minorBidi"/>
          <w:noProof/>
          <w:sz w:val="22"/>
          <w:szCs w:val="22"/>
          <w:lang w:eastAsia="en-GB"/>
        </w:rPr>
      </w:pPr>
      <w:r>
        <w:rPr>
          <w:noProof/>
        </w:rPr>
        <w:t>6.2.7.3.1</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_Toc106897412 \h </w:instrText>
      </w:r>
      <w:r>
        <w:rPr>
          <w:noProof/>
        </w:rPr>
      </w:r>
      <w:r>
        <w:rPr>
          <w:noProof/>
        </w:rPr>
        <w:fldChar w:fldCharType="separate"/>
      </w:r>
      <w:r>
        <w:rPr>
          <w:noProof/>
        </w:rPr>
        <w:t>100</w:t>
      </w:r>
      <w:r>
        <w:rPr>
          <w:noProof/>
        </w:rPr>
        <w:fldChar w:fldCharType="end"/>
      </w:r>
    </w:p>
    <w:p w14:paraId="3C3BCBD8" w14:textId="2BB33734" w:rsidR="005A1696" w:rsidRDefault="005A1696">
      <w:pPr>
        <w:pStyle w:val="TOC5"/>
        <w:rPr>
          <w:rFonts w:asciiTheme="minorHAnsi" w:eastAsiaTheme="minorEastAsia" w:hAnsiTheme="minorHAnsi" w:cstheme="minorBidi"/>
          <w:noProof/>
          <w:sz w:val="22"/>
          <w:szCs w:val="22"/>
          <w:lang w:eastAsia="en-GB"/>
        </w:rPr>
      </w:pPr>
      <w:r>
        <w:rPr>
          <w:noProof/>
        </w:rPr>
        <w:lastRenderedPageBreak/>
        <w:t>6.2.7.3.2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_Toc106897413 \h </w:instrText>
      </w:r>
      <w:r>
        <w:rPr>
          <w:noProof/>
        </w:rPr>
      </w:r>
      <w:r>
        <w:rPr>
          <w:noProof/>
        </w:rPr>
        <w:fldChar w:fldCharType="separate"/>
      </w:r>
      <w:r>
        <w:rPr>
          <w:noProof/>
        </w:rPr>
        <w:t>100</w:t>
      </w:r>
      <w:r>
        <w:rPr>
          <w:noProof/>
        </w:rPr>
        <w:fldChar w:fldCharType="end"/>
      </w:r>
    </w:p>
    <w:p w14:paraId="5D07FE20" w14:textId="5D400B9B" w:rsidR="005A1696" w:rsidRDefault="005A1696">
      <w:pPr>
        <w:pStyle w:val="TOC3"/>
        <w:rPr>
          <w:rFonts w:asciiTheme="minorHAnsi" w:eastAsiaTheme="minorEastAsia" w:hAnsiTheme="minorHAnsi" w:cstheme="minorBidi"/>
          <w:noProof/>
          <w:sz w:val="22"/>
          <w:szCs w:val="22"/>
          <w:lang w:eastAsia="en-GB"/>
        </w:rPr>
      </w:pPr>
      <w:r>
        <w:rPr>
          <w:noProof/>
          <w:lang w:eastAsia="zh-CN"/>
        </w:rPr>
        <w:t>6.2.8</w:t>
      </w:r>
      <w:r>
        <w:rPr>
          <w:rFonts w:asciiTheme="minorHAnsi" w:eastAsiaTheme="minorEastAsia" w:hAnsiTheme="minorHAnsi" w:cstheme="minorBidi"/>
          <w:noProof/>
          <w:sz w:val="22"/>
          <w:szCs w:val="22"/>
          <w:lang w:eastAsia="en-GB"/>
        </w:rPr>
        <w:tab/>
      </w:r>
      <w:r>
        <w:rPr>
          <w:noProof/>
        </w:rPr>
        <w:t>PFCP Association Release Procedure</w:t>
      </w:r>
      <w:r>
        <w:rPr>
          <w:noProof/>
        </w:rPr>
        <w:tab/>
      </w:r>
      <w:r>
        <w:rPr>
          <w:noProof/>
        </w:rPr>
        <w:fldChar w:fldCharType="begin" w:fldLock="1"/>
      </w:r>
      <w:r>
        <w:rPr>
          <w:noProof/>
        </w:rPr>
        <w:instrText xml:space="preserve"> PAGEREF _Toc106897414 \h </w:instrText>
      </w:r>
      <w:r>
        <w:rPr>
          <w:noProof/>
        </w:rPr>
      </w:r>
      <w:r>
        <w:rPr>
          <w:noProof/>
        </w:rPr>
        <w:fldChar w:fldCharType="separate"/>
      </w:r>
      <w:r>
        <w:rPr>
          <w:noProof/>
        </w:rPr>
        <w:t>100</w:t>
      </w:r>
      <w:r>
        <w:rPr>
          <w:noProof/>
        </w:rPr>
        <w:fldChar w:fldCharType="end"/>
      </w:r>
    </w:p>
    <w:p w14:paraId="16ACF79B" w14:textId="44EEC46D" w:rsidR="005A1696" w:rsidRDefault="005A1696">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_Toc106897415 \h </w:instrText>
      </w:r>
      <w:r>
        <w:rPr>
          <w:noProof/>
        </w:rPr>
      </w:r>
      <w:r>
        <w:rPr>
          <w:noProof/>
        </w:rPr>
        <w:fldChar w:fldCharType="separate"/>
      </w:r>
      <w:r>
        <w:rPr>
          <w:noProof/>
        </w:rPr>
        <w:t>100</w:t>
      </w:r>
      <w:r>
        <w:rPr>
          <w:noProof/>
        </w:rPr>
        <w:fldChar w:fldCharType="end"/>
      </w:r>
    </w:p>
    <w:p w14:paraId="04A3B0F5" w14:textId="7155FD3A" w:rsidR="005A1696" w:rsidRDefault="005A1696">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CP Function Behaviour</w:t>
      </w:r>
      <w:r>
        <w:rPr>
          <w:noProof/>
        </w:rPr>
        <w:tab/>
      </w:r>
      <w:r>
        <w:rPr>
          <w:noProof/>
        </w:rPr>
        <w:fldChar w:fldCharType="begin" w:fldLock="1"/>
      </w:r>
      <w:r>
        <w:rPr>
          <w:noProof/>
        </w:rPr>
        <w:instrText xml:space="preserve"> PAGEREF _Toc106897416 \h </w:instrText>
      </w:r>
      <w:r>
        <w:rPr>
          <w:noProof/>
        </w:rPr>
      </w:r>
      <w:r>
        <w:rPr>
          <w:noProof/>
        </w:rPr>
        <w:fldChar w:fldCharType="separate"/>
      </w:r>
      <w:r>
        <w:rPr>
          <w:noProof/>
        </w:rPr>
        <w:t>101</w:t>
      </w:r>
      <w:r>
        <w:rPr>
          <w:noProof/>
        </w:rPr>
        <w:fldChar w:fldCharType="end"/>
      </w:r>
    </w:p>
    <w:p w14:paraId="16C84A99" w14:textId="429849C1" w:rsidR="005A1696" w:rsidRDefault="005A1696">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_Toc106897417 \h </w:instrText>
      </w:r>
      <w:r>
        <w:rPr>
          <w:noProof/>
        </w:rPr>
      </w:r>
      <w:r>
        <w:rPr>
          <w:noProof/>
        </w:rPr>
        <w:fldChar w:fldCharType="separate"/>
      </w:r>
      <w:r>
        <w:rPr>
          <w:noProof/>
        </w:rPr>
        <w:t>101</w:t>
      </w:r>
      <w:r>
        <w:rPr>
          <w:noProof/>
        </w:rPr>
        <w:fldChar w:fldCharType="end"/>
      </w:r>
    </w:p>
    <w:p w14:paraId="1CE28DC6" w14:textId="1DC813BD" w:rsidR="005A1696" w:rsidRDefault="005A1696">
      <w:pPr>
        <w:pStyle w:val="TOC3"/>
        <w:rPr>
          <w:rFonts w:asciiTheme="minorHAnsi" w:eastAsiaTheme="minorEastAsia" w:hAnsiTheme="minorHAnsi" w:cstheme="minorBidi"/>
          <w:noProof/>
          <w:sz w:val="22"/>
          <w:szCs w:val="22"/>
          <w:lang w:eastAsia="en-GB"/>
        </w:rPr>
      </w:pPr>
      <w:r>
        <w:rPr>
          <w:noProof/>
          <w:lang w:eastAsia="zh-CN"/>
        </w:rPr>
        <w:t>6.2.9</w:t>
      </w:r>
      <w:r>
        <w:rPr>
          <w:rFonts w:asciiTheme="minorHAnsi" w:eastAsiaTheme="minorEastAsia" w:hAnsiTheme="minorHAnsi" w:cstheme="minorBidi"/>
          <w:noProof/>
          <w:sz w:val="22"/>
          <w:szCs w:val="22"/>
          <w:lang w:eastAsia="en-GB"/>
        </w:rPr>
        <w:tab/>
      </w:r>
      <w:r>
        <w:rPr>
          <w:noProof/>
          <w:lang w:eastAsia="zh-CN"/>
        </w:rPr>
        <w:t>PFCP Node Report Procedure</w:t>
      </w:r>
      <w:r>
        <w:rPr>
          <w:noProof/>
        </w:rPr>
        <w:tab/>
      </w:r>
      <w:r>
        <w:rPr>
          <w:noProof/>
        </w:rPr>
        <w:fldChar w:fldCharType="begin" w:fldLock="1"/>
      </w:r>
      <w:r>
        <w:rPr>
          <w:noProof/>
        </w:rPr>
        <w:instrText xml:space="preserve"> PAGEREF _Toc106897418 \h </w:instrText>
      </w:r>
      <w:r>
        <w:rPr>
          <w:noProof/>
        </w:rPr>
      </w:r>
      <w:r>
        <w:rPr>
          <w:noProof/>
        </w:rPr>
        <w:fldChar w:fldCharType="separate"/>
      </w:r>
      <w:r>
        <w:rPr>
          <w:noProof/>
        </w:rPr>
        <w:t>101</w:t>
      </w:r>
      <w:r>
        <w:rPr>
          <w:noProof/>
        </w:rPr>
        <w:fldChar w:fldCharType="end"/>
      </w:r>
    </w:p>
    <w:p w14:paraId="3A65B5A1" w14:textId="109425BB" w:rsidR="005A1696" w:rsidRDefault="005A1696">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_Toc106897419 \h </w:instrText>
      </w:r>
      <w:r>
        <w:rPr>
          <w:noProof/>
        </w:rPr>
      </w:r>
      <w:r>
        <w:rPr>
          <w:noProof/>
        </w:rPr>
        <w:fldChar w:fldCharType="separate"/>
      </w:r>
      <w:r>
        <w:rPr>
          <w:noProof/>
        </w:rPr>
        <w:t>101</w:t>
      </w:r>
      <w:r>
        <w:rPr>
          <w:noProof/>
        </w:rPr>
        <w:fldChar w:fldCharType="end"/>
      </w:r>
    </w:p>
    <w:p w14:paraId="6AF5AD04" w14:textId="466DC011" w:rsidR="005A1696" w:rsidRDefault="005A1696">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 xml:space="preserve">UP </w:t>
      </w:r>
      <w:r w:rsidRPr="00575A58">
        <w:rPr>
          <w:noProof/>
          <w:lang w:val="en-US"/>
        </w:rPr>
        <w:t>F</w:t>
      </w:r>
      <w:r>
        <w:rPr>
          <w:noProof/>
        </w:rPr>
        <w:t>unction Behaviour</w:t>
      </w:r>
      <w:r>
        <w:rPr>
          <w:noProof/>
        </w:rPr>
        <w:tab/>
      </w:r>
      <w:r>
        <w:rPr>
          <w:noProof/>
        </w:rPr>
        <w:fldChar w:fldCharType="begin" w:fldLock="1"/>
      </w:r>
      <w:r>
        <w:rPr>
          <w:noProof/>
        </w:rPr>
        <w:instrText xml:space="preserve"> PAGEREF _Toc106897420 \h </w:instrText>
      </w:r>
      <w:r>
        <w:rPr>
          <w:noProof/>
        </w:rPr>
      </w:r>
      <w:r>
        <w:rPr>
          <w:noProof/>
        </w:rPr>
        <w:fldChar w:fldCharType="separate"/>
      </w:r>
      <w:r>
        <w:rPr>
          <w:noProof/>
        </w:rPr>
        <w:t>101</w:t>
      </w:r>
      <w:r>
        <w:rPr>
          <w:noProof/>
        </w:rPr>
        <w:fldChar w:fldCharType="end"/>
      </w:r>
    </w:p>
    <w:p w14:paraId="6DFB4FE3" w14:textId="4B2C9E28" w:rsidR="005A1696" w:rsidRDefault="005A1696">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 xml:space="preserve">CP </w:t>
      </w:r>
      <w:r w:rsidRPr="00575A58">
        <w:rPr>
          <w:noProof/>
          <w:lang w:val="en-US"/>
        </w:rPr>
        <w:t>F</w:t>
      </w:r>
      <w:r>
        <w:rPr>
          <w:noProof/>
        </w:rPr>
        <w:t>unction behaviour</w:t>
      </w:r>
      <w:r>
        <w:rPr>
          <w:noProof/>
        </w:rPr>
        <w:tab/>
      </w:r>
      <w:r>
        <w:rPr>
          <w:noProof/>
        </w:rPr>
        <w:fldChar w:fldCharType="begin" w:fldLock="1"/>
      </w:r>
      <w:r>
        <w:rPr>
          <w:noProof/>
        </w:rPr>
        <w:instrText xml:space="preserve"> PAGEREF _Toc106897421 \h </w:instrText>
      </w:r>
      <w:r>
        <w:rPr>
          <w:noProof/>
        </w:rPr>
      </w:r>
      <w:r>
        <w:rPr>
          <w:noProof/>
        </w:rPr>
        <w:fldChar w:fldCharType="separate"/>
      </w:r>
      <w:r>
        <w:rPr>
          <w:noProof/>
        </w:rPr>
        <w:t>101</w:t>
      </w:r>
      <w:r>
        <w:rPr>
          <w:noProof/>
        </w:rPr>
        <w:fldChar w:fldCharType="end"/>
      </w:r>
    </w:p>
    <w:p w14:paraId="5D34A4C9" w14:textId="64939261" w:rsidR="005A1696" w:rsidRDefault="005A169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PFCP Session Related Procedures</w:t>
      </w:r>
      <w:r>
        <w:rPr>
          <w:noProof/>
        </w:rPr>
        <w:tab/>
      </w:r>
      <w:r>
        <w:rPr>
          <w:noProof/>
        </w:rPr>
        <w:fldChar w:fldCharType="begin" w:fldLock="1"/>
      </w:r>
      <w:r>
        <w:rPr>
          <w:noProof/>
        </w:rPr>
        <w:instrText xml:space="preserve"> PAGEREF _Toc106897422 \h </w:instrText>
      </w:r>
      <w:r>
        <w:rPr>
          <w:noProof/>
        </w:rPr>
      </w:r>
      <w:r>
        <w:rPr>
          <w:noProof/>
        </w:rPr>
        <w:fldChar w:fldCharType="separate"/>
      </w:r>
      <w:r>
        <w:rPr>
          <w:noProof/>
        </w:rPr>
        <w:t>102</w:t>
      </w:r>
      <w:r>
        <w:rPr>
          <w:noProof/>
        </w:rPr>
        <w:fldChar w:fldCharType="end"/>
      </w:r>
    </w:p>
    <w:p w14:paraId="47A28D75" w14:textId="4E76FA27" w:rsidR="005A1696" w:rsidRDefault="005A169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_Toc106897423 \h </w:instrText>
      </w:r>
      <w:r>
        <w:rPr>
          <w:noProof/>
        </w:rPr>
      </w:r>
      <w:r>
        <w:rPr>
          <w:noProof/>
        </w:rPr>
        <w:fldChar w:fldCharType="separate"/>
      </w:r>
      <w:r>
        <w:rPr>
          <w:noProof/>
        </w:rPr>
        <w:t>102</w:t>
      </w:r>
      <w:r>
        <w:rPr>
          <w:noProof/>
        </w:rPr>
        <w:fldChar w:fldCharType="end"/>
      </w:r>
    </w:p>
    <w:p w14:paraId="4219A48F" w14:textId="32874E35" w:rsidR="005A1696" w:rsidRDefault="005A169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PFCP Session Establishment Procedure</w:t>
      </w:r>
      <w:r>
        <w:rPr>
          <w:noProof/>
        </w:rPr>
        <w:tab/>
      </w:r>
      <w:r>
        <w:rPr>
          <w:noProof/>
        </w:rPr>
        <w:fldChar w:fldCharType="begin" w:fldLock="1"/>
      </w:r>
      <w:r>
        <w:rPr>
          <w:noProof/>
        </w:rPr>
        <w:instrText xml:space="preserve"> PAGEREF _Toc106897424 \h </w:instrText>
      </w:r>
      <w:r>
        <w:rPr>
          <w:noProof/>
        </w:rPr>
      </w:r>
      <w:r>
        <w:rPr>
          <w:noProof/>
        </w:rPr>
        <w:fldChar w:fldCharType="separate"/>
      </w:r>
      <w:r>
        <w:rPr>
          <w:noProof/>
        </w:rPr>
        <w:t>102</w:t>
      </w:r>
      <w:r>
        <w:rPr>
          <w:noProof/>
        </w:rPr>
        <w:fldChar w:fldCharType="end"/>
      </w:r>
    </w:p>
    <w:p w14:paraId="6CCAE0BB" w14:textId="4A221480" w:rsidR="005A1696" w:rsidRDefault="005A1696">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_Toc106897425 \h </w:instrText>
      </w:r>
      <w:r>
        <w:rPr>
          <w:noProof/>
        </w:rPr>
      </w:r>
      <w:r>
        <w:rPr>
          <w:noProof/>
        </w:rPr>
        <w:fldChar w:fldCharType="separate"/>
      </w:r>
      <w:r>
        <w:rPr>
          <w:noProof/>
        </w:rPr>
        <w:t>102</w:t>
      </w:r>
      <w:r>
        <w:rPr>
          <w:noProof/>
        </w:rPr>
        <w:fldChar w:fldCharType="end"/>
      </w:r>
    </w:p>
    <w:p w14:paraId="3E1C5D85" w14:textId="4C74BE09" w:rsidR="005A1696" w:rsidRDefault="005A1696">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 xml:space="preserve">CP </w:t>
      </w:r>
      <w:r w:rsidRPr="00575A58">
        <w:rPr>
          <w:noProof/>
          <w:lang w:val="en-US"/>
        </w:rPr>
        <w:t>F</w:t>
      </w:r>
      <w:r>
        <w:rPr>
          <w:noProof/>
        </w:rPr>
        <w:t>unction Behaviour</w:t>
      </w:r>
      <w:r>
        <w:rPr>
          <w:noProof/>
        </w:rPr>
        <w:tab/>
      </w:r>
      <w:r>
        <w:rPr>
          <w:noProof/>
        </w:rPr>
        <w:fldChar w:fldCharType="begin" w:fldLock="1"/>
      </w:r>
      <w:r>
        <w:rPr>
          <w:noProof/>
        </w:rPr>
        <w:instrText xml:space="preserve"> PAGEREF _Toc106897426 \h </w:instrText>
      </w:r>
      <w:r>
        <w:rPr>
          <w:noProof/>
        </w:rPr>
      </w:r>
      <w:r>
        <w:rPr>
          <w:noProof/>
        </w:rPr>
        <w:fldChar w:fldCharType="separate"/>
      </w:r>
      <w:r>
        <w:rPr>
          <w:noProof/>
        </w:rPr>
        <w:t>102</w:t>
      </w:r>
      <w:r>
        <w:rPr>
          <w:noProof/>
        </w:rPr>
        <w:fldChar w:fldCharType="end"/>
      </w:r>
    </w:p>
    <w:p w14:paraId="613C8D42" w14:textId="11EDA01E" w:rsidR="005A1696" w:rsidRDefault="005A1696">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 xml:space="preserve">UP </w:t>
      </w:r>
      <w:r w:rsidRPr="00575A58">
        <w:rPr>
          <w:noProof/>
          <w:lang w:val="en-US"/>
        </w:rPr>
        <w:t>F</w:t>
      </w:r>
      <w:r>
        <w:rPr>
          <w:noProof/>
        </w:rPr>
        <w:t>unction Behaviour</w:t>
      </w:r>
      <w:r>
        <w:rPr>
          <w:noProof/>
        </w:rPr>
        <w:tab/>
      </w:r>
      <w:r>
        <w:rPr>
          <w:noProof/>
        </w:rPr>
        <w:fldChar w:fldCharType="begin" w:fldLock="1"/>
      </w:r>
      <w:r>
        <w:rPr>
          <w:noProof/>
        </w:rPr>
        <w:instrText xml:space="preserve"> PAGEREF _Toc106897427 \h </w:instrText>
      </w:r>
      <w:r>
        <w:rPr>
          <w:noProof/>
        </w:rPr>
      </w:r>
      <w:r>
        <w:rPr>
          <w:noProof/>
        </w:rPr>
        <w:fldChar w:fldCharType="separate"/>
      </w:r>
      <w:r>
        <w:rPr>
          <w:noProof/>
        </w:rPr>
        <w:t>102</w:t>
      </w:r>
      <w:r>
        <w:rPr>
          <w:noProof/>
        </w:rPr>
        <w:fldChar w:fldCharType="end"/>
      </w:r>
    </w:p>
    <w:p w14:paraId="6B0403ED" w14:textId="715E0674" w:rsidR="005A1696" w:rsidRDefault="005A1696">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PFCP Session Modification Procedure</w:t>
      </w:r>
      <w:r>
        <w:rPr>
          <w:noProof/>
        </w:rPr>
        <w:tab/>
      </w:r>
      <w:r>
        <w:rPr>
          <w:noProof/>
        </w:rPr>
        <w:fldChar w:fldCharType="begin" w:fldLock="1"/>
      </w:r>
      <w:r>
        <w:rPr>
          <w:noProof/>
        </w:rPr>
        <w:instrText xml:space="preserve"> PAGEREF _Toc106897428 \h </w:instrText>
      </w:r>
      <w:r>
        <w:rPr>
          <w:noProof/>
        </w:rPr>
      </w:r>
      <w:r>
        <w:rPr>
          <w:noProof/>
        </w:rPr>
        <w:fldChar w:fldCharType="separate"/>
      </w:r>
      <w:r>
        <w:rPr>
          <w:noProof/>
        </w:rPr>
        <w:t>102</w:t>
      </w:r>
      <w:r>
        <w:rPr>
          <w:noProof/>
        </w:rPr>
        <w:fldChar w:fldCharType="end"/>
      </w:r>
    </w:p>
    <w:p w14:paraId="14178AF8" w14:textId="19E971CB" w:rsidR="005A1696" w:rsidRDefault="005A1696">
      <w:pPr>
        <w:pStyle w:val="TOC4"/>
        <w:rPr>
          <w:rFonts w:asciiTheme="minorHAnsi" w:eastAsiaTheme="minorEastAsia" w:hAnsiTheme="minorHAnsi" w:cstheme="minorBidi"/>
          <w:noProof/>
          <w:sz w:val="22"/>
          <w:szCs w:val="22"/>
          <w:lang w:eastAsia="en-GB"/>
        </w:rPr>
      </w:pPr>
      <w:r>
        <w:rPr>
          <w:noProof/>
        </w:rPr>
        <w:t>6.3.</w:t>
      </w:r>
      <w:r w:rsidRPr="00575A58">
        <w:rPr>
          <w:noProof/>
          <w:lang w:val="en-US"/>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_Toc106897429 \h </w:instrText>
      </w:r>
      <w:r>
        <w:rPr>
          <w:noProof/>
        </w:rPr>
      </w:r>
      <w:r>
        <w:rPr>
          <w:noProof/>
        </w:rPr>
        <w:fldChar w:fldCharType="separate"/>
      </w:r>
      <w:r>
        <w:rPr>
          <w:noProof/>
        </w:rPr>
        <w:t>102</w:t>
      </w:r>
      <w:r>
        <w:rPr>
          <w:noProof/>
        </w:rPr>
        <w:fldChar w:fldCharType="end"/>
      </w:r>
    </w:p>
    <w:p w14:paraId="663B06E9" w14:textId="639FFD74" w:rsidR="005A1696" w:rsidRDefault="005A1696">
      <w:pPr>
        <w:pStyle w:val="TOC4"/>
        <w:rPr>
          <w:rFonts w:asciiTheme="minorHAnsi" w:eastAsiaTheme="minorEastAsia" w:hAnsiTheme="minorHAnsi" w:cstheme="minorBidi"/>
          <w:noProof/>
          <w:sz w:val="22"/>
          <w:szCs w:val="22"/>
          <w:lang w:eastAsia="en-GB"/>
        </w:rPr>
      </w:pPr>
      <w:r>
        <w:rPr>
          <w:noProof/>
        </w:rPr>
        <w:t>6.3.</w:t>
      </w:r>
      <w:r w:rsidRPr="00575A58">
        <w:rPr>
          <w:noProof/>
          <w:lang w:val="en-US"/>
        </w:rPr>
        <w:t>3</w:t>
      </w:r>
      <w:r>
        <w:rPr>
          <w:noProof/>
        </w:rPr>
        <w:t>.2</w:t>
      </w:r>
      <w:r>
        <w:rPr>
          <w:rFonts w:asciiTheme="minorHAnsi" w:eastAsiaTheme="minorEastAsia" w:hAnsiTheme="minorHAnsi" w:cstheme="minorBidi"/>
          <w:noProof/>
          <w:sz w:val="22"/>
          <w:szCs w:val="22"/>
          <w:lang w:eastAsia="en-GB"/>
        </w:rPr>
        <w:tab/>
      </w:r>
      <w:r>
        <w:rPr>
          <w:noProof/>
        </w:rPr>
        <w:t xml:space="preserve">CP </w:t>
      </w:r>
      <w:r w:rsidRPr="00575A58">
        <w:rPr>
          <w:noProof/>
          <w:lang w:val="en-US"/>
        </w:rPr>
        <w:t>F</w:t>
      </w:r>
      <w:r>
        <w:rPr>
          <w:noProof/>
        </w:rPr>
        <w:t>unction behaviour</w:t>
      </w:r>
      <w:r>
        <w:rPr>
          <w:noProof/>
        </w:rPr>
        <w:tab/>
      </w:r>
      <w:r>
        <w:rPr>
          <w:noProof/>
        </w:rPr>
        <w:fldChar w:fldCharType="begin" w:fldLock="1"/>
      </w:r>
      <w:r>
        <w:rPr>
          <w:noProof/>
        </w:rPr>
        <w:instrText xml:space="preserve"> PAGEREF _Toc106897430 \h </w:instrText>
      </w:r>
      <w:r>
        <w:rPr>
          <w:noProof/>
        </w:rPr>
      </w:r>
      <w:r>
        <w:rPr>
          <w:noProof/>
        </w:rPr>
        <w:fldChar w:fldCharType="separate"/>
      </w:r>
      <w:r>
        <w:rPr>
          <w:noProof/>
        </w:rPr>
        <w:t>102</w:t>
      </w:r>
      <w:r>
        <w:rPr>
          <w:noProof/>
        </w:rPr>
        <w:fldChar w:fldCharType="end"/>
      </w:r>
    </w:p>
    <w:p w14:paraId="0185090B" w14:textId="71609DF6" w:rsidR="005A1696" w:rsidRDefault="005A1696">
      <w:pPr>
        <w:pStyle w:val="TOC4"/>
        <w:rPr>
          <w:rFonts w:asciiTheme="minorHAnsi" w:eastAsiaTheme="minorEastAsia" w:hAnsiTheme="minorHAnsi" w:cstheme="minorBidi"/>
          <w:noProof/>
          <w:sz w:val="22"/>
          <w:szCs w:val="22"/>
          <w:lang w:eastAsia="en-GB"/>
        </w:rPr>
      </w:pPr>
      <w:r>
        <w:rPr>
          <w:noProof/>
        </w:rPr>
        <w:t>6.3.</w:t>
      </w:r>
      <w:r w:rsidRPr="00575A58">
        <w:rPr>
          <w:noProof/>
          <w:lang w:val="en-US"/>
        </w:rPr>
        <w:t>3</w:t>
      </w:r>
      <w:r>
        <w:rPr>
          <w:noProof/>
        </w:rPr>
        <w:t>.3</w:t>
      </w:r>
      <w:r>
        <w:rPr>
          <w:rFonts w:asciiTheme="minorHAnsi" w:eastAsiaTheme="minorEastAsia" w:hAnsiTheme="minorHAnsi" w:cstheme="minorBidi"/>
          <w:noProof/>
          <w:sz w:val="22"/>
          <w:szCs w:val="22"/>
          <w:lang w:eastAsia="en-GB"/>
        </w:rPr>
        <w:tab/>
      </w:r>
      <w:r>
        <w:rPr>
          <w:noProof/>
        </w:rPr>
        <w:t xml:space="preserve">UP </w:t>
      </w:r>
      <w:r w:rsidRPr="00575A58">
        <w:rPr>
          <w:noProof/>
          <w:lang w:val="en-US"/>
        </w:rPr>
        <w:t>F</w:t>
      </w:r>
      <w:r>
        <w:rPr>
          <w:noProof/>
        </w:rPr>
        <w:t>unction Behaviour</w:t>
      </w:r>
      <w:r>
        <w:rPr>
          <w:noProof/>
        </w:rPr>
        <w:tab/>
      </w:r>
      <w:r>
        <w:rPr>
          <w:noProof/>
        </w:rPr>
        <w:fldChar w:fldCharType="begin" w:fldLock="1"/>
      </w:r>
      <w:r>
        <w:rPr>
          <w:noProof/>
        </w:rPr>
        <w:instrText xml:space="preserve"> PAGEREF _Toc106897431 \h </w:instrText>
      </w:r>
      <w:r>
        <w:rPr>
          <w:noProof/>
        </w:rPr>
      </w:r>
      <w:r>
        <w:rPr>
          <w:noProof/>
        </w:rPr>
        <w:fldChar w:fldCharType="separate"/>
      </w:r>
      <w:r>
        <w:rPr>
          <w:noProof/>
        </w:rPr>
        <w:t>103</w:t>
      </w:r>
      <w:r>
        <w:rPr>
          <w:noProof/>
        </w:rPr>
        <w:fldChar w:fldCharType="end"/>
      </w:r>
    </w:p>
    <w:p w14:paraId="67B889CA" w14:textId="60CABF67" w:rsidR="005A1696" w:rsidRDefault="005A169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PFCP Session Deletion Procedure</w:t>
      </w:r>
      <w:r>
        <w:rPr>
          <w:noProof/>
        </w:rPr>
        <w:tab/>
      </w:r>
      <w:r>
        <w:rPr>
          <w:noProof/>
        </w:rPr>
        <w:fldChar w:fldCharType="begin" w:fldLock="1"/>
      </w:r>
      <w:r>
        <w:rPr>
          <w:noProof/>
        </w:rPr>
        <w:instrText xml:space="preserve"> PAGEREF _Toc106897432 \h </w:instrText>
      </w:r>
      <w:r>
        <w:rPr>
          <w:noProof/>
        </w:rPr>
      </w:r>
      <w:r>
        <w:rPr>
          <w:noProof/>
        </w:rPr>
        <w:fldChar w:fldCharType="separate"/>
      </w:r>
      <w:r>
        <w:rPr>
          <w:noProof/>
        </w:rPr>
        <w:t>103</w:t>
      </w:r>
      <w:r>
        <w:rPr>
          <w:noProof/>
        </w:rPr>
        <w:fldChar w:fldCharType="end"/>
      </w:r>
    </w:p>
    <w:p w14:paraId="2D8AFD53" w14:textId="6228B9D4" w:rsidR="005A1696" w:rsidRDefault="005A1696">
      <w:pPr>
        <w:pStyle w:val="TOC4"/>
        <w:rPr>
          <w:rFonts w:asciiTheme="minorHAnsi" w:eastAsiaTheme="minorEastAsia" w:hAnsiTheme="minorHAnsi" w:cstheme="minorBidi"/>
          <w:noProof/>
          <w:sz w:val="22"/>
          <w:szCs w:val="22"/>
          <w:lang w:eastAsia="en-GB"/>
        </w:rPr>
      </w:pPr>
      <w:r>
        <w:rPr>
          <w:noProof/>
        </w:rPr>
        <w:t>6.3.</w:t>
      </w:r>
      <w:r w:rsidRPr="00575A58">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_Toc106897433 \h </w:instrText>
      </w:r>
      <w:r>
        <w:rPr>
          <w:noProof/>
        </w:rPr>
      </w:r>
      <w:r>
        <w:rPr>
          <w:noProof/>
        </w:rPr>
        <w:fldChar w:fldCharType="separate"/>
      </w:r>
      <w:r>
        <w:rPr>
          <w:noProof/>
        </w:rPr>
        <w:t>103</w:t>
      </w:r>
      <w:r>
        <w:rPr>
          <w:noProof/>
        </w:rPr>
        <w:fldChar w:fldCharType="end"/>
      </w:r>
    </w:p>
    <w:p w14:paraId="48253085" w14:textId="5CA5E568" w:rsidR="005A1696" w:rsidRDefault="005A1696">
      <w:pPr>
        <w:pStyle w:val="TOC4"/>
        <w:rPr>
          <w:rFonts w:asciiTheme="minorHAnsi" w:eastAsiaTheme="minorEastAsia" w:hAnsiTheme="minorHAnsi" w:cstheme="minorBidi"/>
          <w:noProof/>
          <w:sz w:val="22"/>
          <w:szCs w:val="22"/>
          <w:lang w:eastAsia="en-GB"/>
        </w:rPr>
      </w:pPr>
      <w:r>
        <w:rPr>
          <w:noProof/>
        </w:rPr>
        <w:t>6.3.</w:t>
      </w:r>
      <w:r w:rsidRPr="00575A58">
        <w:rPr>
          <w:noProof/>
          <w:lang w:val="en-US"/>
        </w:rPr>
        <w:t>4</w:t>
      </w:r>
      <w:r>
        <w:rPr>
          <w:noProof/>
        </w:rPr>
        <w:t>.2</w:t>
      </w:r>
      <w:r>
        <w:rPr>
          <w:rFonts w:asciiTheme="minorHAnsi" w:eastAsiaTheme="minorEastAsia" w:hAnsiTheme="minorHAnsi" w:cstheme="minorBidi"/>
          <w:noProof/>
          <w:sz w:val="22"/>
          <w:szCs w:val="22"/>
          <w:lang w:eastAsia="en-GB"/>
        </w:rPr>
        <w:tab/>
      </w:r>
      <w:r>
        <w:rPr>
          <w:noProof/>
        </w:rPr>
        <w:t xml:space="preserve">CP </w:t>
      </w:r>
      <w:r w:rsidRPr="00575A58">
        <w:rPr>
          <w:noProof/>
          <w:lang w:val="en-US"/>
        </w:rPr>
        <w:t>F</w:t>
      </w:r>
      <w:r>
        <w:rPr>
          <w:noProof/>
        </w:rPr>
        <w:t>unction Behaviour</w:t>
      </w:r>
      <w:r>
        <w:rPr>
          <w:noProof/>
        </w:rPr>
        <w:tab/>
      </w:r>
      <w:r>
        <w:rPr>
          <w:noProof/>
        </w:rPr>
        <w:fldChar w:fldCharType="begin" w:fldLock="1"/>
      </w:r>
      <w:r>
        <w:rPr>
          <w:noProof/>
        </w:rPr>
        <w:instrText xml:space="preserve"> PAGEREF _Toc106897434 \h </w:instrText>
      </w:r>
      <w:r>
        <w:rPr>
          <w:noProof/>
        </w:rPr>
      </w:r>
      <w:r>
        <w:rPr>
          <w:noProof/>
        </w:rPr>
        <w:fldChar w:fldCharType="separate"/>
      </w:r>
      <w:r>
        <w:rPr>
          <w:noProof/>
        </w:rPr>
        <w:t>103</w:t>
      </w:r>
      <w:r>
        <w:rPr>
          <w:noProof/>
        </w:rPr>
        <w:fldChar w:fldCharType="end"/>
      </w:r>
    </w:p>
    <w:p w14:paraId="55C33036" w14:textId="07CAC490" w:rsidR="005A1696" w:rsidRDefault="005A1696">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UP Function Behaviour</w:t>
      </w:r>
      <w:r>
        <w:rPr>
          <w:noProof/>
        </w:rPr>
        <w:tab/>
      </w:r>
      <w:r>
        <w:rPr>
          <w:noProof/>
        </w:rPr>
        <w:fldChar w:fldCharType="begin" w:fldLock="1"/>
      </w:r>
      <w:r>
        <w:rPr>
          <w:noProof/>
        </w:rPr>
        <w:instrText xml:space="preserve"> PAGEREF _Toc106897435 \h </w:instrText>
      </w:r>
      <w:r>
        <w:rPr>
          <w:noProof/>
        </w:rPr>
      </w:r>
      <w:r>
        <w:rPr>
          <w:noProof/>
        </w:rPr>
        <w:fldChar w:fldCharType="separate"/>
      </w:r>
      <w:r>
        <w:rPr>
          <w:noProof/>
        </w:rPr>
        <w:t>103</w:t>
      </w:r>
      <w:r>
        <w:rPr>
          <w:noProof/>
        </w:rPr>
        <w:fldChar w:fldCharType="end"/>
      </w:r>
    </w:p>
    <w:p w14:paraId="3C1D75EA" w14:textId="242B5AA7" w:rsidR="005A1696" w:rsidRDefault="005A169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PFCP Session Report Procedure</w:t>
      </w:r>
      <w:r>
        <w:rPr>
          <w:noProof/>
        </w:rPr>
        <w:tab/>
      </w:r>
      <w:r>
        <w:rPr>
          <w:noProof/>
        </w:rPr>
        <w:fldChar w:fldCharType="begin" w:fldLock="1"/>
      </w:r>
      <w:r>
        <w:rPr>
          <w:noProof/>
        </w:rPr>
        <w:instrText xml:space="preserve"> PAGEREF _Toc106897436 \h </w:instrText>
      </w:r>
      <w:r>
        <w:rPr>
          <w:noProof/>
        </w:rPr>
      </w:r>
      <w:r>
        <w:rPr>
          <w:noProof/>
        </w:rPr>
        <w:fldChar w:fldCharType="separate"/>
      </w:r>
      <w:r>
        <w:rPr>
          <w:noProof/>
        </w:rPr>
        <w:t>104</w:t>
      </w:r>
      <w:r>
        <w:rPr>
          <w:noProof/>
        </w:rPr>
        <w:fldChar w:fldCharType="end"/>
      </w:r>
    </w:p>
    <w:p w14:paraId="514153DE" w14:textId="7A250CBC" w:rsidR="005A1696" w:rsidRDefault="005A1696">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_Toc106897437 \h </w:instrText>
      </w:r>
      <w:r>
        <w:rPr>
          <w:noProof/>
        </w:rPr>
      </w:r>
      <w:r>
        <w:rPr>
          <w:noProof/>
        </w:rPr>
        <w:fldChar w:fldCharType="separate"/>
      </w:r>
      <w:r>
        <w:rPr>
          <w:noProof/>
        </w:rPr>
        <w:t>104</w:t>
      </w:r>
      <w:r>
        <w:rPr>
          <w:noProof/>
        </w:rPr>
        <w:fldChar w:fldCharType="end"/>
      </w:r>
    </w:p>
    <w:p w14:paraId="523B5EE3" w14:textId="497B7976" w:rsidR="005A1696" w:rsidRDefault="005A1696">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 xml:space="preserve">UP </w:t>
      </w:r>
      <w:r w:rsidRPr="00575A58">
        <w:rPr>
          <w:noProof/>
          <w:lang w:val="en-US"/>
        </w:rPr>
        <w:t>F</w:t>
      </w:r>
      <w:r>
        <w:rPr>
          <w:noProof/>
        </w:rPr>
        <w:t>unction Behaviour</w:t>
      </w:r>
      <w:r>
        <w:rPr>
          <w:noProof/>
        </w:rPr>
        <w:tab/>
      </w:r>
      <w:r>
        <w:rPr>
          <w:noProof/>
        </w:rPr>
        <w:fldChar w:fldCharType="begin" w:fldLock="1"/>
      </w:r>
      <w:r>
        <w:rPr>
          <w:noProof/>
        </w:rPr>
        <w:instrText xml:space="preserve"> PAGEREF _Toc106897438 \h </w:instrText>
      </w:r>
      <w:r>
        <w:rPr>
          <w:noProof/>
        </w:rPr>
      </w:r>
      <w:r>
        <w:rPr>
          <w:noProof/>
        </w:rPr>
        <w:fldChar w:fldCharType="separate"/>
      </w:r>
      <w:r>
        <w:rPr>
          <w:noProof/>
        </w:rPr>
        <w:t>104</w:t>
      </w:r>
      <w:r>
        <w:rPr>
          <w:noProof/>
        </w:rPr>
        <w:fldChar w:fldCharType="end"/>
      </w:r>
    </w:p>
    <w:p w14:paraId="4AB4123D" w14:textId="36DA43DB" w:rsidR="005A1696" w:rsidRDefault="005A1696">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 xml:space="preserve">CP </w:t>
      </w:r>
      <w:r w:rsidRPr="00575A58">
        <w:rPr>
          <w:noProof/>
          <w:lang w:val="en-US"/>
        </w:rPr>
        <w:t>F</w:t>
      </w:r>
      <w:r>
        <w:rPr>
          <w:noProof/>
        </w:rPr>
        <w:t>unction Behaviour</w:t>
      </w:r>
      <w:r>
        <w:rPr>
          <w:noProof/>
        </w:rPr>
        <w:tab/>
      </w:r>
      <w:r>
        <w:rPr>
          <w:noProof/>
        </w:rPr>
        <w:fldChar w:fldCharType="begin" w:fldLock="1"/>
      </w:r>
      <w:r>
        <w:rPr>
          <w:noProof/>
        </w:rPr>
        <w:instrText xml:space="preserve"> PAGEREF _Toc106897439 \h </w:instrText>
      </w:r>
      <w:r>
        <w:rPr>
          <w:noProof/>
        </w:rPr>
      </w:r>
      <w:r>
        <w:rPr>
          <w:noProof/>
        </w:rPr>
        <w:fldChar w:fldCharType="separate"/>
      </w:r>
      <w:r>
        <w:rPr>
          <w:noProof/>
        </w:rPr>
        <w:t>104</w:t>
      </w:r>
      <w:r>
        <w:rPr>
          <w:noProof/>
        </w:rPr>
        <w:fldChar w:fldCharType="end"/>
      </w:r>
    </w:p>
    <w:p w14:paraId="792C9DF3" w14:textId="1F51FE5A" w:rsidR="005A1696" w:rsidRDefault="005A169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Reliable Delivery of PFCP Messages</w:t>
      </w:r>
      <w:r>
        <w:rPr>
          <w:noProof/>
        </w:rPr>
        <w:tab/>
      </w:r>
      <w:r>
        <w:rPr>
          <w:noProof/>
        </w:rPr>
        <w:fldChar w:fldCharType="begin" w:fldLock="1"/>
      </w:r>
      <w:r>
        <w:rPr>
          <w:noProof/>
        </w:rPr>
        <w:instrText xml:space="preserve"> PAGEREF _Toc106897440 \h </w:instrText>
      </w:r>
      <w:r>
        <w:rPr>
          <w:noProof/>
        </w:rPr>
      </w:r>
      <w:r>
        <w:rPr>
          <w:noProof/>
        </w:rPr>
        <w:fldChar w:fldCharType="separate"/>
      </w:r>
      <w:r>
        <w:rPr>
          <w:noProof/>
        </w:rPr>
        <w:t>104</w:t>
      </w:r>
      <w:r>
        <w:rPr>
          <w:noProof/>
        </w:rPr>
        <w:fldChar w:fldCharType="end"/>
      </w:r>
    </w:p>
    <w:p w14:paraId="3FB473C8" w14:textId="7206AC2B" w:rsidR="005A1696" w:rsidRDefault="005A1696">
      <w:pPr>
        <w:pStyle w:val="TOC2"/>
        <w:rPr>
          <w:rFonts w:asciiTheme="minorHAnsi" w:eastAsiaTheme="minorEastAsia" w:hAnsiTheme="minorHAnsi" w:cstheme="minorBidi"/>
          <w:noProof/>
          <w:sz w:val="22"/>
          <w:szCs w:val="22"/>
          <w:lang w:eastAsia="en-GB"/>
        </w:rPr>
      </w:pPr>
      <w:r>
        <w:rPr>
          <w:noProof/>
        </w:rPr>
        <w:t>6.</w:t>
      </w:r>
      <w:r w:rsidRPr="00575A58">
        <w:rPr>
          <w:noProof/>
          <w:lang w:val="en-US"/>
        </w:rPr>
        <w:t>5</w:t>
      </w:r>
      <w:r>
        <w:rPr>
          <w:rFonts w:asciiTheme="minorHAnsi" w:eastAsiaTheme="minorEastAsia" w:hAnsiTheme="minorHAnsi" w:cstheme="minorBidi"/>
          <w:noProof/>
          <w:sz w:val="22"/>
          <w:szCs w:val="22"/>
          <w:lang w:eastAsia="en-GB"/>
        </w:rPr>
        <w:tab/>
      </w:r>
      <w:r>
        <w:rPr>
          <w:noProof/>
        </w:rPr>
        <w:t>PFCP messages bundling</w:t>
      </w:r>
      <w:r>
        <w:rPr>
          <w:noProof/>
        </w:rPr>
        <w:tab/>
      </w:r>
      <w:r>
        <w:rPr>
          <w:noProof/>
        </w:rPr>
        <w:fldChar w:fldCharType="begin" w:fldLock="1"/>
      </w:r>
      <w:r>
        <w:rPr>
          <w:noProof/>
        </w:rPr>
        <w:instrText xml:space="preserve"> PAGEREF _Toc106897441 \h </w:instrText>
      </w:r>
      <w:r>
        <w:rPr>
          <w:noProof/>
        </w:rPr>
      </w:r>
      <w:r>
        <w:rPr>
          <w:noProof/>
        </w:rPr>
        <w:fldChar w:fldCharType="separate"/>
      </w:r>
      <w:r>
        <w:rPr>
          <w:noProof/>
        </w:rPr>
        <w:t>105</w:t>
      </w:r>
      <w:r>
        <w:rPr>
          <w:noProof/>
        </w:rPr>
        <w:fldChar w:fldCharType="end"/>
      </w:r>
    </w:p>
    <w:p w14:paraId="08CA86EB" w14:textId="3EBA8103" w:rsidR="005A1696" w:rsidRDefault="005A169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Messages and Message Formats</w:t>
      </w:r>
      <w:r>
        <w:rPr>
          <w:noProof/>
        </w:rPr>
        <w:tab/>
      </w:r>
      <w:r>
        <w:rPr>
          <w:noProof/>
        </w:rPr>
        <w:fldChar w:fldCharType="begin" w:fldLock="1"/>
      </w:r>
      <w:r>
        <w:rPr>
          <w:noProof/>
        </w:rPr>
        <w:instrText xml:space="preserve"> PAGEREF _Toc106897442 \h </w:instrText>
      </w:r>
      <w:r>
        <w:rPr>
          <w:noProof/>
        </w:rPr>
      </w:r>
      <w:r>
        <w:rPr>
          <w:noProof/>
        </w:rPr>
        <w:fldChar w:fldCharType="separate"/>
      </w:r>
      <w:r>
        <w:rPr>
          <w:noProof/>
        </w:rPr>
        <w:t>105</w:t>
      </w:r>
      <w:r>
        <w:rPr>
          <w:noProof/>
        </w:rPr>
        <w:fldChar w:fldCharType="end"/>
      </w:r>
    </w:p>
    <w:p w14:paraId="5CA68EE1" w14:textId="69BF66AA" w:rsidR="005A1696" w:rsidRDefault="005A169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Transmission Order and Bit Definitions</w:t>
      </w:r>
      <w:r>
        <w:rPr>
          <w:noProof/>
        </w:rPr>
        <w:tab/>
      </w:r>
      <w:r>
        <w:rPr>
          <w:noProof/>
        </w:rPr>
        <w:fldChar w:fldCharType="begin" w:fldLock="1"/>
      </w:r>
      <w:r>
        <w:rPr>
          <w:noProof/>
        </w:rPr>
        <w:instrText xml:space="preserve"> PAGEREF _Toc106897443 \h </w:instrText>
      </w:r>
      <w:r>
        <w:rPr>
          <w:noProof/>
        </w:rPr>
      </w:r>
      <w:r>
        <w:rPr>
          <w:noProof/>
        </w:rPr>
        <w:fldChar w:fldCharType="separate"/>
      </w:r>
      <w:r>
        <w:rPr>
          <w:noProof/>
        </w:rPr>
        <w:t>105</w:t>
      </w:r>
      <w:r>
        <w:rPr>
          <w:noProof/>
        </w:rPr>
        <w:fldChar w:fldCharType="end"/>
      </w:r>
    </w:p>
    <w:p w14:paraId="7CC43FB3" w14:textId="7E513DBB" w:rsidR="005A1696" w:rsidRDefault="005A169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sidRPr="00575A58">
        <w:rPr>
          <w:noProof/>
          <w:lang w:val="en-US"/>
        </w:rPr>
        <w:t>M</w:t>
      </w:r>
      <w:r>
        <w:rPr>
          <w:noProof/>
        </w:rPr>
        <w:t>essage</w:t>
      </w:r>
      <w:r w:rsidRPr="00575A58">
        <w:rPr>
          <w:noProof/>
          <w:lang w:val="en-US"/>
        </w:rPr>
        <w:t xml:space="preserve"> Format</w:t>
      </w:r>
      <w:r>
        <w:rPr>
          <w:noProof/>
        </w:rPr>
        <w:tab/>
      </w:r>
      <w:r>
        <w:rPr>
          <w:noProof/>
        </w:rPr>
        <w:fldChar w:fldCharType="begin" w:fldLock="1"/>
      </w:r>
      <w:r>
        <w:rPr>
          <w:noProof/>
        </w:rPr>
        <w:instrText xml:space="preserve"> PAGEREF _Toc106897444 \h </w:instrText>
      </w:r>
      <w:r>
        <w:rPr>
          <w:noProof/>
        </w:rPr>
      </w:r>
      <w:r>
        <w:rPr>
          <w:noProof/>
        </w:rPr>
        <w:fldChar w:fldCharType="separate"/>
      </w:r>
      <w:r>
        <w:rPr>
          <w:noProof/>
        </w:rPr>
        <w:t>105</w:t>
      </w:r>
      <w:r>
        <w:rPr>
          <w:noProof/>
        </w:rPr>
        <w:fldChar w:fldCharType="end"/>
      </w:r>
    </w:p>
    <w:p w14:paraId="0FCCC0CC" w14:textId="1D13E616"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7.2</w:t>
      </w:r>
      <w:r>
        <w:rPr>
          <w:noProof/>
        </w:rPr>
        <w:t>.</w:t>
      </w:r>
      <w:r w:rsidRPr="00575A58">
        <w:rPr>
          <w:noProof/>
          <w:lang w:val="en-US"/>
        </w:rPr>
        <w:t>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_Toc106897445 \h </w:instrText>
      </w:r>
      <w:r>
        <w:rPr>
          <w:noProof/>
        </w:rPr>
      </w:r>
      <w:r>
        <w:rPr>
          <w:noProof/>
        </w:rPr>
        <w:fldChar w:fldCharType="separate"/>
      </w:r>
      <w:r>
        <w:rPr>
          <w:noProof/>
        </w:rPr>
        <w:t>105</w:t>
      </w:r>
      <w:r>
        <w:rPr>
          <w:noProof/>
        </w:rPr>
        <w:fldChar w:fldCharType="end"/>
      </w:r>
    </w:p>
    <w:p w14:paraId="3D0D14DF" w14:textId="555B5B00"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7.2</w:t>
      </w:r>
      <w:r>
        <w:rPr>
          <w:noProof/>
        </w:rPr>
        <w:t>.</w:t>
      </w:r>
      <w:r w:rsidRPr="00575A58">
        <w:rPr>
          <w:noProof/>
          <w:lang w:val="en-US"/>
        </w:rPr>
        <w:t>1A</w:t>
      </w:r>
      <w:r>
        <w:rPr>
          <w:rFonts w:asciiTheme="minorHAnsi" w:eastAsiaTheme="minorEastAsia" w:hAnsiTheme="minorHAnsi" w:cstheme="minorBidi"/>
          <w:noProof/>
          <w:sz w:val="22"/>
          <w:szCs w:val="22"/>
          <w:lang w:eastAsia="en-GB"/>
        </w:rPr>
        <w:tab/>
      </w:r>
      <w:r w:rsidRPr="00575A58">
        <w:rPr>
          <w:noProof/>
          <w:lang w:val="en-US"/>
        </w:rPr>
        <w:t>PFCP messages bundled in one UDP/IP packet</w:t>
      </w:r>
      <w:r>
        <w:rPr>
          <w:noProof/>
        </w:rPr>
        <w:tab/>
      </w:r>
      <w:r>
        <w:rPr>
          <w:noProof/>
        </w:rPr>
        <w:fldChar w:fldCharType="begin" w:fldLock="1"/>
      </w:r>
      <w:r>
        <w:rPr>
          <w:noProof/>
        </w:rPr>
        <w:instrText xml:space="preserve"> PAGEREF _Toc106897446 \h </w:instrText>
      </w:r>
      <w:r>
        <w:rPr>
          <w:noProof/>
        </w:rPr>
      </w:r>
      <w:r>
        <w:rPr>
          <w:noProof/>
        </w:rPr>
        <w:fldChar w:fldCharType="separate"/>
      </w:r>
      <w:r>
        <w:rPr>
          <w:noProof/>
        </w:rPr>
        <w:t>106</w:t>
      </w:r>
      <w:r>
        <w:rPr>
          <w:noProof/>
        </w:rPr>
        <w:fldChar w:fldCharType="end"/>
      </w:r>
    </w:p>
    <w:p w14:paraId="39E682C8" w14:textId="086E140F"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7.2</w:t>
      </w:r>
      <w:r>
        <w:rPr>
          <w:noProof/>
        </w:rPr>
        <w:t>.</w:t>
      </w:r>
      <w:r w:rsidRPr="00575A58">
        <w:rPr>
          <w:noProof/>
          <w:lang w:val="en-US"/>
        </w:rPr>
        <w:t>2</w:t>
      </w:r>
      <w:r>
        <w:rPr>
          <w:rFonts w:asciiTheme="minorHAnsi" w:eastAsiaTheme="minorEastAsia" w:hAnsiTheme="minorHAnsi" w:cstheme="minorBidi"/>
          <w:noProof/>
          <w:sz w:val="22"/>
          <w:szCs w:val="22"/>
          <w:lang w:eastAsia="en-GB"/>
        </w:rPr>
        <w:tab/>
      </w:r>
      <w:r w:rsidRPr="00575A58">
        <w:rPr>
          <w:noProof/>
          <w:lang w:val="en-US"/>
        </w:rPr>
        <w:t>Message Header</w:t>
      </w:r>
      <w:r>
        <w:rPr>
          <w:noProof/>
        </w:rPr>
        <w:tab/>
      </w:r>
      <w:r>
        <w:rPr>
          <w:noProof/>
        </w:rPr>
        <w:fldChar w:fldCharType="begin" w:fldLock="1"/>
      </w:r>
      <w:r>
        <w:rPr>
          <w:noProof/>
        </w:rPr>
        <w:instrText xml:space="preserve"> PAGEREF _Toc106897447 \h </w:instrText>
      </w:r>
      <w:r>
        <w:rPr>
          <w:noProof/>
        </w:rPr>
      </w:r>
      <w:r>
        <w:rPr>
          <w:noProof/>
        </w:rPr>
        <w:fldChar w:fldCharType="separate"/>
      </w:r>
      <w:r>
        <w:rPr>
          <w:noProof/>
        </w:rPr>
        <w:t>106</w:t>
      </w:r>
      <w:r>
        <w:rPr>
          <w:noProof/>
        </w:rPr>
        <w:fldChar w:fldCharType="end"/>
      </w:r>
    </w:p>
    <w:p w14:paraId="5B340F57" w14:textId="6CAE39C7" w:rsidR="005A1696" w:rsidRDefault="005A1696">
      <w:pPr>
        <w:pStyle w:val="TOC4"/>
        <w:rPr>
          <w:rFonts w:asciiTheme="minorHAnsi" w:eastAsiaTheme="minorEastAsia" w:hAnsiTheme="minorHAnsi" w:cstheme="minorBidi"/>
          <w:noProof/>
          <w:sz w:val="22"/>
          <w:szCs w:val="22"/>
          <w:lang w:eastAsia="en-GB"/>
        </w:rPr>
      </w:pPr>
      <w:r w:rsidRPr="00575A58">
        <w:rPr>
          <w:noProof/>
          <w:lang w:val="fr-FR"/>
        </w:rPr>
        <w:t>7.2.2.1</w:t>
      </w:r>
      <w:r>
        <w:rPr>
          <w:rFonts w:asciiTheme="minorHAnsi" w:eastAsiaTheme="minorEastAsia" w:hAnsiTheme="minorHAnsi" w:cstheme="minorBidi"/>
          <w:noProof/>
          <w:sz w:val="22"/>
          <w:szCs w:val="22"/>
          <w:lang w:eastAsia="en-GB"/>
        </w:rPr>
        <w:tab/>
      </w:r>
      <w:r w:rsidRPr="00575A58">
        <w:rPr>
          <w:noProof/>
          <w:lang w:val="fr-FR"/>
        </w:rPr>
        <w:t>General Format</w:t>
      </w:r>
      <w:r>
        <w:rPr>
          <w:noProof/>
        </w:rPr>
        <w:tab/>
      </w:r>
      <w:r>
        <w:rPr>
          <w:noProof/>
        </w:rPr>
        <w:fldChar w:fldCharType="begin" w:fldLock="1"/>
      </w:r>
      <w:r>
        <w:rPr>
          <w:noProof/>
        </w:rPr>
        <w:instrText xml:space="preserve"> PAGEREF _Toc106897448 \h </w:instrText>
      </w:r>
      <w:r>
        <w:rPr>
          <w:noProof/>
        </w:rPr>
      </w:r>
      <w:r>
        <w:rPr>
          <w:noProof/>
        </w:rPr>
        <w:fldChar w:fldCharType="separate"/>
      </w:r>
      <w:r>
        <w:rPr>
          <w:noProof/>
        </w:rPr>
        <w:t>106</w:t>
      </w:r>
      <w:r>
        <w:rPr>
          <w:noProof/>
        </w:rPr>
        <w:fldChar w:fldCharType="end"/>
      </w:r>
    </w:p>
    <w:p w14:paraId="773D70E4" w14:textId="694C86EF" w:rsidR="005A1696" w:rsidRDefault="005A1696">
      <w:pPr>
        <w:pStyle w:val="TOC4"/>
        <w:rPr>
          <w:rFonts w:asciiTheme="minorHAnsi" w:eastAsiaTheme="minorEastAsia" w:hAnsiTheme="minorHAnsi" w:cstheme="minorBidi"/>
          <w:noProof/>
          <w:sz w:val="22"/>
          <w:szCs w:val="22"/>
          <w:lang w:eastAsia="en-GB"/>
        </w:rPr>
      </w:pPr>
      <w:r>
        <w:rPr>
          <w:noProof/>
        </w:rPr>
        <w:t>7.2.</w:t>
      </w:r>
      <w:r w:rsidRPr="00575A58">
        <w:rPr>
          <w:noProof/>
          <w:lang w:val="en-US"/>
        </w:rPr>
        <w:t>2.2</w:t>
      </w:r>
      <w:r>
        <w:rPr>
          <w:rFonts w:asciiTheme="minorHAnsi" w:eastAsiaTheme="minorEastAsia" w:hAnsiTheme="minorHAnsi" w:cstheme="minorBidi"/>
          <w:noProof/>
          <w:sz w:val="22"/>
          <w:szCs w:val="22"/>
          <w:lang w:eastAsia="en-GB"/>
        </w:rPr>
        <w:tab/>
      </w:r>
      <w:r w:rsidRPr="00575A58">
        <w:rPr>
          <w:noProof/>
          <w:lang w:val="fr-FR"/>
        </w:rPr>
        <w:t xml:space="preserve">PFCP </w:t>
      </w:r>
      <w:r w:rsidRPr="00575A58">
        <w:rPr>
          <w:noProof/>
          <w:lang w:val="en-US"/>
        </w:rPr>
        <w:t>H</w:t>
      </w:r>
      <w:r>
        <w:rPr>
          <w:noProof/>
        </w:rPr>
        <w:t>eader</w:t>
      </w:r>
      <w:r w:rsidRPr="00575A58">
        <w:rPr>
          <w:noProof/>
          <w:lang w:val="en-US"/>
        </w:rPr>
        <w:t xml:space="preserve"> for Node Related M</w:t>
      </w:r>
      <w:r>
        <w:rPr>
          <w:noProof/>
        </w:rPr>
        <w:t>essages</w:t>
      </w:r>
      <w:r>
        <w:rPr>
          <w:noProof/>
        </w:rPr>
        <w:tab/>
      </w:r>
      <w:r>
        <w:rPr>
          <w:noProof/>
        </w:rPr>
        <w:fldChar w:fldCharType="begin" w:fldLock="1"/>
      </w:r>
      <w:r>
        <w:rPr>
          <w:noProof/>
        </w:rPr>
        <w:instrText xml:space="preserve"> PAGEREF _Toc106897449 \h </w:instrText>
      </w:r>
      <w:r>
        <w:rPr>
          <w:noProof/>
        </w:rPr>
      </w:r>
      <w:r>
        <w:rPr>
          <w:noProof/>
        </w:rPr>
        <w:fldChar w:fldCharType="separate"/>
      </w:r>
      <w:r>
        <w:rPr>
          <w:noProof/>
        </w:rPr>
        <w:t>107</w:t>
      </w:r>
      <w:r>
        <w:rPr>
          <w:noProof/>
        </w:rPr>
        <w:fldChar w:fldCharType="end"/>
      </w:r>
    </w:p>
    <w:p w14:paraId="0B20D770" w14:textId="2E3D9D30"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7.2</w:t>
      </w:r>
      <w:r>
        <w:rPr>
          <w:noProof/>
        </w:rPr>
        <w:t>.</w:t>
      </w:r>
      <w:r w:rsidRPr="00575A58">
        <w:rPr>
          <w:noProof/>
          <w:lang w:val="en-US"/>
        </w:rPr>
        <w:t>2.3</w:t>
      </w:r>
      <w:r>
        <w:rPr>
          <w:rFonts w:asciiTheme="minorHAnsi" w:eastAsiaTheme="minorEastAsia" w:hAnsiTheme="minorHAnsi" w:cstheme="minorBidi"/>
          <w:noProof/>
          <w:sz w:val="22"/>
          <w:szCs w:val="22"/>
          <w:lang w:eastAsia="en-GB"/>
        </w:rPr>
        <w:tab/>
      </w:r>
      <w:r w:rsidRPr="00575A58">
        <w:rPr>
          <w:noProof/>
          <w:lang w:val="en-US"/>
        </w:rPr>
        <w:t>PFCP H</w:t>
      </w:r>
      <w:r>
        <w:rPr>
          <w:noProof/>
        </w:rPr>
        <w:t>eader</w:t>
      </w:r>
      <w:r w:rsidRPr="00575A58">
        <w:rPr>
          <w:noProof/>
          <w:lang w:val="en-US"/>
        </w:rPr>
        <w:t xml:space="preserve"> for Session Related Messages</w:t>
      </w:r>
      <w:r>
        <w:rPr>
          <w:noProof/>
        </w:rPr>
        <w:tab/>
      </w:r>
      <w:r>
        <w:rPr>
          <w:noProof/>
        </w:rPr>
        <w:fldChar w:fldCharType="begin" w:fldLock="1"/>
      </w:r>
      <w:r>
        <w:rPr>
          <w:noProof/>
        </w:rPr>
        <w:instrText xml:space="preserve"> PAGEREF _Toc106897450 \h </w:instrText>
      </w:r>
      <w:r>
        <w:rPr>
          <w:noProof/>
        </w:rPr>
      </w:r>
      <w:r>
        <w:rPr>
          <w:noProof/>
        </w:rPr>
        <w:fldChar w:fldCharType="separate"/>
      </w:r>
      <w:r>
        <w:rPr>
          <w:noProof/>
        </w:rPr>
        <w:t>107</w:t>
      </w:r>
      <w:r>
        <w:rPr>
          <w:noProof/>
        </w:rPr>
        <w:fldChar w:fldCharType="end"/>
      </w:r>
    </w:p>
    <w:p w14:paraId="05F599DD" w14:textId="6A5AEAB2" w:rsidR="005A1696" w:rsidRDefault="005A1696">
      <w:pPr>
        <w:pStyle w:val="TOC4"/>
        <w:rPr>
          <w:rFonts w:asciiTheme="minorHAnsi" w:eastAsiaTheme="minorEastAsia" w:hAnsiTheme="minorHAnsi" w:cstheme="minorBidi"/>
          <w:noProof/>
          <w:sz w:val="22"/>
          <w:szCs w:val="22"/>
          <w:lang w:eastAsia="en-GB"/>
        </w:rPr>
      </w:pPr>
      <w:r w:rsidRPr="00575A58">
        <w:rPr>
          <w:noProof/>
          <w:lang w:val="en-US"/>
        </w:rPr>
        <w:t>7.2.2.4</w:t>
      </w:r>
      <w:r>
        <w:rPr>
          <w:rFonts w:asciiTheme="minorHAnsi" w:eastAsiaTheme="minorEastAsia" w:hAnsiTheme="minorHAnsi" w:cstheme="minorBidi"/>
          <w:noProof/>
          <w:sz w:val="22"/>
          <w:szCs w:val="22"/>
          <w:lang w:eastAsia="en-GB"/>
        </w:rPr>
        <w:tab/>
      </w:r>
      <w:r>
        <w:rPr>
          <w:noProof/>
        </w:rPr>
        <w:t xml:space="preserve">Usage of the </w:t>
      </w:r>
      <w:r w:rsidRPr="00575A58">
        <w:rPr>
          <w:noProof/>
          <w:lang w:val="en-US"/>
        </w:rPr>
        <w:t>PFCP</w:t>
      </w:r>
      <w:r>
        <w:rPr>
          <w:noProof/>
        </w:rPr>
        <w:t xml:space="preserve"> Header</w:t>
      </w:r>
      <w:r>
        <w:rPr>
          <w:noProof/>
        </w:rPr>
        <w:tab/>
      </w:r>
      <w:r>
        <w:rPr>
          <w:noProof/>
        </w:rPr>
        <w:fldChar w:fldCharType="begin" w:fldLock="1"/>
      </w:r>
      <w:r>
        <w:rPr>
          <w:noProof/>
        </w:rPr>
        <w:instrText xml:space="preserve"> PAGEREF _Toc106897451 \h </w:instrText>
      </w:r>
      <w:r>
        <w:rPr>
          <w:noProof/>
        </w:rPr>
      </w:r>
      <w:r>
        <w:rPr>
          <w:noProof/>
        </w:rPr>
        <w:fldChar w:fldCharType="separate"/>
      </w:r>
      <w:r>
        <w:rPr>
          <w:noProof/>
        </w:rPr>
        <w:t>108</w:t>
      </w:r>
      <w:r>
        <w:rPr>
          <w:noProof/>
        </w:rPr>
        <w:fldChar w:fldCharType="end"/>
      </w:r>
    </w:p>
    <w:p w14:paraId="3A1C7346" w14:textId="0FA5E59A" w:rsidR="005A1696" w:rsidRDefault="005A1696">
      <w:pPr>
        <w:pStyle w:val="TOC5"/>
        <w:rPr>
          <w:rFonts w:asciiTheme="minorHAnsi" w:eastAsiaTheme="minorEastAsia" w:hAnsiTheme="minorHAnsi" w:cstheme="minorBidi"/>
          <w:noProof/>
          <w:sz w:val="22"/>
          <w:szCs w:val="22"/>
          <w:lang w:eastAsia="en-GB"/>
        </w:rPr>
      </w:pPr>
      <w:r w:rsidRPr="00575A58">
        <w:rPr>
          <w:noProof/>
          <w:lang w:val="en-US"/>
        </w:rPr>
        <w:t>7.2.2.4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_Toc106897452 \h </w:instrText>
      </w:r>
      <w:r>
        <w:rPr>
          <w:noProof/>
        </w:rPr>
      </w:r>
      <w:r>
        <w:rPr>
          <w:noProof/>
        </w:rPr>
        <w:fldChar w:fldCharType="separate"/>
      </w:r>
      <w:r>
        <w:rPr>
          <w:noProof/>
        </w:rPr>
        <w:t>108</w:t>
      </w:r>
      <w:r>
        <w:rPr>
          <w:noProof/>
        </w:rPr>
        <w:fldChar w:fldCharType="end"/>
      </w:r>
    </w:p>
    <w:p w14:paraId="707F22E9" w14:textId="0D2CC0BC" w:rsidR="005A1696" w:rsidRDefault="005A1696">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Conditions for Sending SEID=0 in PFCP Header</w:t>
      </w:r>
      <w:r>
        <w:rPr>
          <w:noProof/>
        </w:rPr>
        <w:tab/>
      </w:r>
      <w:r>
        <w:rPr>
          <w:noProof/>
        </w:rPr>
        <w:fldChar w:fldCharType="begin" w:fldLock="1"/>
      </w:r>
      <w:r>
        <w:rPr>
          <w:noProof/>
        </w:rPr>
        <w:instrText xml:space="preserve"> PAGEREF _Toc106897453 \h </w:instrText>
      </w:r>
      <w:r>
        <w:rPr>
          <w:noProof/>
        </w:rPr>
      </w:r>
      <w:r>
        <w:rPr>
          <w:noProof/>
        </w:rPr>
        <w:fldChar w:fldCharType="separate"/>
      </w:r>
      <w:r>
        <w:rPr>
          <w:noProof/>
        </w:rPr>
        <w:t>109</w:t>
      </w:r>
      <w:r>
        <w:rPr>
          <w:noProof/>
        </w:rPr>
        <w:fldChar w:fldCharType="end"/>
      </w:r>
    </w:p>
    <w:p w14:paraId="586B46B8" w14:textId="1A6AEF9C" w:rsidR="005A1696" w:rsidRDefault="005A1696">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_Toc106897454 \h </w:instrText>
      </w:r>
      <w:r>
        <w:rPr>
          <w:noProof/>
        </w:rPr>
      </w:r>
      <w:r>
        <w:rPr>
          <w:noProof/>
        </w:rPr>
        <w:fldChar w:fldCharType="separate"/>
      </w:r>
      <w:r>
        <w:rPr>
          <w:noProof/>
        </w:rPr>
        <w:t>109</w:t>
      </w:r>
      <w:r>
        <w:rPr>
          <w:noProof/>
        </w:rPr>
        <w:fldChar w:fldCharType="end"/>
      </w:r>
    </w:p>
    <w:p w14:paraId="2684E746" w14:textId="2929FE02" w:rsidR="005A1696" w:rsidRDefault="005A1696">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_Toc106897455 \h </w:instrText>
      </w:r>
      <w:r>
        <w:rPr>
          <w:noProof/>
        </w:rPr>
      </w:r>
      <w:r>
        <w:rPr>
          <w:noProof/>
        </w:rPr>
        <w:fldChar w:fldCharType="separate"/>
      </w:r>
      <w:r>
        <w:rPr>
          <w:noProof/>
        </w:rPr>
        <w:t>109</w:t>
      </w:r>
      <w:r>
        <w:rPr>
          <w:noProof/>
        </w:rPr>
        <w:fldChar w:fldCharType="end"/>
      </w:r>
    </w:p>
    <w:p w14:paraId="53A92785" w14:textId="2CFD1A14" w:rsidR="005A1696" w:rsidRDefault="005A1696">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_Toc106897456 \h </w:instrText>
      </w:r>
      <w:r>
        <w:rPr>
          <w:noProof/>
        </w:rPr>
      </w:r>
      <w:r>
        <w:rPr>
          <w:noProof/>
        </w:rPr>
        <w:fldChar w:fldCharType="separate"/>
      </w:r>
      <w:r>
        <w:rPr>
          <w:noProof/>
        </w:rPr>
        <w:t>109</w:t>
      </w:r>
      <w:r>
        <w:rPr>
          <w:noProof/>
        </w:rPr>
        <w:fldChar w:fldCharType="end"/>
      </w:r>
    </w:p>
    <w:p w14:paraId="1B5DF0E9" w14:textId="3CBF6AD1" w:rsidR="005A1696" w:rsidRDefault="005A1696">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Grouped Information Elements</w:t>
      </w:r>
      <w:r>
        <w:rPr>
          <w:noProof/>
        </w:rPr>
        <w:tab/>
      </w:r>
      <w:r>
        <w:rPr>
          <w:noProof/>
        </w:rPr>
        <w:fldChar w:fldCharType="begin" w:fldLock="1"/>
      </w:r>
      <w:r>
        <w:rPr>
          <w:noProof/>
        </w:rPr>
        <w:instrText xml:space="preserve"> PAGEREF _Toc106897457 \h </w:instrText>
      </w:r>
      <w:r>
        <w:rPr>
          <w:noProof/>
        </w:rPr>
      </w:r>
      <w:r>
        <w:rPr>
          <w:noProof/>
        </w:rPr>
        <w:fldChar w:fldCharType="separate"/>
      </w:r>
      <w:r>
        <w:rPr>
          <w:noProof/>
        </w:rPr>
        <w:t>110</w:t>
      </w:r>
      <w:r>
        <w:rPr>
          <w:noProof/>
        </w:rPr>
        <w:fldChar w:fldCharType="end"/>
      </w:r>
    </w:p>
    <w:p w14:paraId="7DEFDB14" w14:textId="3292F476" w:rsidR="005A1696" w:rsidRDefault="005A1696">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Information Element Type</w:t>
      </w:r>
      <w:r>
        <w:rPr>
          <w:noProof/>
        </w:rPr>
        <w:tab/>
      </w:r>
      <w:r>
        <w:rPr>
          <w:noProof/>
        </w:rPr>
        <w:fldChar w:fldCharType="begin" w:fldLock="1"/>
      </w:r>
      <w:r>
        <w:rPr>
          <w:noProof/>
        </w:rPr>
        <w:instrText xml:space="preserve"> PAGEREF _Toc106897458 \h </w:instrText>
      </w:r>
      <w:r>
        <w:rPr>
          <w:noProof/>
        </w:rPr>
      </w:r>
      <w:r>
        <w:rPr>
          <w:noProof/>
        </w:rPr>
        <w:fldChar w:fldCharType="separate"/>
      </w:r>
      <w:r>
        <w:rPr>
          <w:noProof/>
        </w:rPr>
        <w:t>111</w:t>
      </w:r>
      <w:r>
        <w:rPr>
          <w:noProof/>
        </w:rPr>
        <w:fldChar w:fldCharType="end"/>
      </w:r>
    </w:p>
    <w:p w14:paraId="75B4968F" w14:textId="231F1275" w:rsidR="005A1696" w:rsidRDefault="005A169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Message Types</w:t>
      </w:r>
      <w:r>
        <w:rPr>
          <w:noProof/>
        </w:rPr>
        <w:tab/>
      </w:r>
      <w:r>
        <w:rPr>
          <w:noProof/>
        </w:rPr>
        <w:fldChar w:fldCharType="begin" w:fldLock="1"/>
      </w:r>
      <w:r>
        <w:rPr>
          <w:noProof/>
        </w:rPr>
        <w:instrText xml:space="preserve"> PAGEREF _Toc106897459 \h </w:instrText>
      </w:r>
      <w:r>
        <w:rPr>
          <w:noProof/>
        </w:rPr>
      </w:r>
      <w:r>
        <w:rPr>
          <w:noProof/>
        </w:rPr>
        <w:fldChar w:fldCharType="separate"/>
      </w:r>
      <w:r>
        <w:rPr>
          <w:noProof/>
        </w:rPr>
        <w:t>111</w:t>
      </w:r>
      <w:r>
        <w:rPr>
          <w:noProof/>
        </w:rPr>
        <w:fldChar w:fldCharType="end"/>
      </w:r>
    </w:p>
    <w:p w14:paraId="2C00D560" w14:textId="553CED56" w:rsidR="005A1696" w:rsidRDefault="005A169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PFCP Node Related Messages</w:t>
      </w:r>
      <w:r>
        <w:rPr>
          <w:noProof/>
        </w:rPr>
        <w:tab/>
      </w:r>
      <w:r>
        <w:rPr>
          <w:noProof/>
        </w:rPr>
        <w:fldChar w:fldCharType="begin" w:fldLock="1"/>
      </w:r>
      <w:r>
        <w:rPr>
          <w:noProof/>
        </w:rPr>
        <w:instrText xml:space="preserve"> PAGEREF _Toc106897460 \h </w:instrText>
      </w:r>
      <w:r>
        <w:rPr>
          <w:noProof/>
        </w:rPr>
      </w:r>
      <w:r>
        <w:rPr>
          <w:noProof/>
        </w:rPr>
        <w:fldChar w:fldCharType="separate"/>
      </w:r>
      <w:r>
        <w:rPr>
          <w:noProof/>
        </w:rPr>
        <w:t>111</w:t>
      </w:r>
      <w:r>
        <w:rPr>
          <w:noProof/>
        </w:rPr>
        <w:fldChar w:fldCharType="end"/>
      </w:r>
    </w:p>
    <w:p w14:paraId="37068D3B" w14:textId="78867BA0" w:rsidR="005A1696" w:rsidRDefault="005A1696">
      <w:pPr>
        <w:pStyle w:val="TOC3"/>
        <w:rPr>
          <w:rFonts w:asciiTheme="minorHAnsi" w:eastAsiaTheme="minorEastAsia" w:hAnsiTheme="minorHAnsi" w:cstheme="minorBidi"/>
          <w:noProof/>
          <w:sz w:val="22"/>
          <w:szCs w:val="22"/>
          <w:lang w:eastAsia="en-GB"/>
        </w:rPr>
      </w:pPr>
      <w:r>
        <w:rPr>
          <w:noProof/>
          <w:lang w:eastAsia="zh-CN"/>
        </w:rPr>
        <w:t>7</w:t>
      </w:r>
      <w:r>
        <w:rPr>
          <w:noProof/>
        </w:rPr>
        <w:t>.</w:t>
      </w:r>
      <w:r w:rsidRPr="00575A58">
        <w:rPr>
          <w:noProof/>
          <w:lang w:val="en-US"/>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_Toc106897461 \h </w:instrText>
      </w:r>
      <w:r>
        <w:rPr>
          <w:noProof/>
        </w:rPr>
      </w:r>
      <w:r>
        <w:rPr>
          <w:noProof/>
        </w:rPr>
        <w:fldChar w:fldCharType="separate"/>
      </w:r>
      <w:r>
        <w:rPr>
          <w:noProof/>
        </w:rPr>
        <w:t>111</w:t>
      </w:r>
      <w:r>
        <w:rPr>
          <w:noProof/>
        </w:rPr>
        <w:fldChar w:fldCharType="end"/>
      </w:r>
    </w:p>
    <w:p w14:paraId="1164E39B" w14:textId="3C8EA710"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lang w:val="en-US"/>
        </w:rPr>
        <w:t>7.4.2</w:t>
      </w:r>
      <w:r>
        <w:rPr>
          <w:rFonts w:asciiTheme="minorHAnsi" w:eastAsiaTheme="minorEastAsia" w:hAnsiTheme="minorHAnsi" w:cstheme="minorBidi"/>
          <w:noProof/>
          <w:sz w:val="22"/>
          <w:szCs w:val="22"/>
          <w:lang w:eastAsia="en-GB"/>
        </w:rPr>
        <w:tab/>
      </w:r>
      <w:r w:rsidRPr="00575A58">
        <w:rPr>
          <w:rFonts w:eastAsia="SimSun"/>
          <w:noProof/>
          <w:lang w:eastAsia="zh-CN"/>
        </w:rPr>
        <w:t>Heartbeat</w:t>
      </w:r>
      <w:r w:rsidRPr="00575A58">
        <w:rPr>
          <w:rFonts w:eastAsia="SimSun"/>
          <w:noProof/>
        </w:rPr>
        <w:t xml:space="preserve"> Messages</w:t>
      </w:r>
      <w:r>
        <w:rPr>
          <w:noProof/>
        </w:rPr>
        <w:tab/>
      </w:r>
      <w:r>
        <w:rPr>
          <w:noProof/>
        </w:rPr>
        <w:fldChar w:fldCharType="begin" w:fldLock="1"/>
      </w:r>
      <w:r>
        <w:rPr>
          <w:noProof/>
        </w:rPr>
        <w:instrText xml:space="preserve"> PAGEREF _Toc106897462 \h </w:instrText>
      </w:r>
      <w:r>
        <w:rPr>
          <w:noProof/>
        </w:rPr>
      </w:r>
      <w:r>
        <w:rPr>
          <w:noProof/>
        </w:rPr>
        <w:fldChar w:fldCharType="separate"/>
      </w:r>
      <w:r>
        <w:rPr>
          <w:noProof/>
        </w:rPr>
        <w:t>112</w:t>
      </w:r>
      <w:r>
        <w:rPr>
          <w:noProof/>
        </w:rPr>
        <w:fldChar w:fldCharType="end"/>
      </w:r>
    </w:p>
    <w:p w14:paraId="667C7C9C" w14:textId="16FDF6C6"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rPr>
        <w:t>7.4.2.</w:t>
      </w:r>
      <w:r w:rsidRPr="00575A58">
        <w:rPr>
          <w:rFonts w:eastAsia="SimSun"/>
          <w:noProof/>
          <w:lang w:eastAsia="zh-CN"/>
        </w:rPr>
        <w:t>2</w:t>
      </w:r>
      <w:r>
        <w:rPr>
          <w:rFonts w:asciiTheme="minorHAnsi" w:eastAsiaTheme="minorEastAsia" w:hAnsiTheme="minorHAnsi" w:cstheme="minorBidi"/>
          <w:noProof/>
          <w:sz w:val="22"/>
          <w:szCs w:val="22"/>
          <w:lang w:eastAsia="en-GB"/>
        </w:rPr>
        <w:tab/>
      </w:r>
      <w:r w:rsidRPr="00575A58">
        <w:rPr>
          <w:rFonts w:eastAsia="SimSun"/>
          <w:noProof/>
          <w:lang w:eastAsia="zh-CN"/>
        </w:rPr>
        <w:t>Heartbeat Response</w:t>
      </w:r>
      <w:r>
        <w:rPr>
          <w:noProof/>
        </w:rPr>
        <w:tab/>
      </w:r>
      <w:r>
        <w:rPr>
          <w:noProof/>
        </w:rPr>
        <w:fldChar w:fldCharType="begin" w:fldLock="1"/>
      </w:r>
      <w:r>
        <w:rPr>
          <w:noProof/>
        </w:rPr>
        <w:instrText xml:space="preserve"> PAGEREF _Toc106897463 \h </w:instrText>
      </w:r>
      <w:r>
        <w:rPr>
          <w:noProof/>
        </w:rPr>
      </w:r>
      <w:r>
        <w:rPr>
          <w:noProof/>
        </w:rPr>
        <w:fldChar w:fldCharType="separate"/>
      </w:r>
      <w:r>
        <w:rPr>
          <w:noProof/>
        </w:rPr>
        <w:t>112</w:t>
      </w:r>
      <w:r>
        <w:rPr>
          <w:noProof/>
        </w:rPr>
        <w:fldChar w:fldCharType="end"/>
      </w:r>
    </w:p>
    <w:p w14:paraId="50C55B91" w14:textId="3A03E766"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lang w:val="en-US"/>
        </w:rPr>
        <w:t>7.4.3</w:t>
      </w:r>
      <w:r>
        <w:rPr>
          <w:rFonts w:asciiTheme="minorHAnsi" w:eastAsiaTheme="minorEastAsia" w:hAnsiTheme="minorHAnsi" w:cstheme="minorBidi"/>
          <w:noProof/>
          <w:sz w:val="22"/>
          <w:szCs w:val="22"/>
          <w:lang w:eastAsia="en-GB"/>
        </w:rPr>
        <w:tab/>
      </w:r>
      <w:r w:rsidRPr="00575A58">
        <w:rPr>
          <w:rFonts w:eastAsia="SimSun"/>
          <w:noProof/>
          <w:lang w:val="en-US"/>
        </w:rPr>
        <w:t xml:space="preserve">PFCP </w:t>
      </w:r>
      <w:r w:rsidRPr="00575A58">
        <w:rPr>
          <w:rFonts w:eastAsia="SimSun"/>
          <w:noProof/>
          <w:lang w:eastAsia="zh-CN"/>
        </w:rPr>
        <w:t>PFD Management</w:t>
      </w:r>
      <w:r>
        <w:rPr>
          <w:noProof/>
        </w:rPr>
        <w:tab/>
      </w:r>
      <w:r>
        <w:rPr>
          <w:noProof/>
        </w:rPr>
        <w:fldChar w:fldCharType="begin" w:fldLock="1"/>
      </w:r>
      <w:r>
        <w:rPr>
          <w:noProof/>
        </w:rPr>
        <w:instrText xml:space="preserve"> PAGEREF _Toc106897464 \h </w:instrText>
      </w:r>
      <w:r>
        <w:rPr>
          <w:noProof/>
        </w:rPr>
      </w:r>
      <w:r>
        <w:rPr>
          <w:noProof/>
        </w:rPr>
        <w:fldChar w:fldCharType="separate"/>
      </w:r>
      <w:r>
        <w:rPr>
          <w:noProof/>
        </w:rPr>
        <w:t>112</w:t>
      </w:r>
      <w:r>
        <w:rPr>
          <w:noProof/>
        </w:rPr>
        <w:fldChar w:fldCharType="end"/>
      </w:r>
    </w:p>
    <w:p w14:paraId="3E569CEC" w14:textId="5E7C24EC"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lang w:val="fr-FR"/>
        </w:rPr>
        <w:t>7.4.3.1</w:t>
      </w:r>
      <w:r>
        <w:rPr>
          <w:rFonts w:asciiTheme="minorHAnsi" w:eastAsiaTheme="minorEastAsia" w:hAnsiTheme="minorHAnsi" w:cstheme="minorBidi"/>
          <w:noProof/>
          <w:sz w:val="22"/>
          <w:szCs w:val="22"/>
          <w:lang w:eastAsia="en-GB"/>
        </w:rPr>
        <w:tab/>
      </w:r>
      <w:r w:rsidRPr="00575A58">
        <w:rPr>
          <w:rFonts w:eastAsia="SimSun"/>
          <w:noProof/>
          <w:lang w:val="fr-FR"/>
        </w:rPr>
        <w:t xml:space="preserve">PFCP </w:t>
      </w:r>
      <w:r w:rsidRPr="00575A58">
        <w:rPr>
          <w:rFonts w:eastAsia="SimSun"/>
          <w:noProof/>
          <w:lang w:val="fr-FR" w:eastAsia="zh-CN"/>
        </w:rPr>
        <w:t>PFD Management Request</w:t>
      </w:r>
      <w:r>
        <w:rPr>
          <w:noProof/>
        </w:rPr>
        <w:tab/>
      </w:r>
      <w:r>
        <w:rPr>
          <w:noProof/>
        </w:rPr>
        <w:fldChar w:fldCharType="begin" w:fldLock="1"/>
      </w:r>
      <w:r>
        <w:rPr>
          <w:noProof/>
        </w:rPr>
        <w:instrText xml:space="preserve"> PAGEREF _Toc106897465 \h </w:instrText>
      </w:r>
      <w:r>
        <w:rPr>
          <w:noProof/>
        </w:rPr>
      </w:r>
      <w:r>
        <w:rPr>
          <w:noProof/>
        </w:rPr>
        <w:fldChar w:fldCharType="separate"/>
      </w:r>
      <w:r>
        <w:rPr>
          <w:noProof/>
        </w:rPr>
        <w:t>112</w:t>
      </w:r>
      <w:r>
        <w:rPr>
          <w:noProof/>
        </w:rPr>
        <w:fldChar w:fldCharType="end"/>
      </w:r>
    </w:p>
    <w:p w14:paraId="1BCEDC02" w14:textId="5C242C83"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lang w:val="fr-FR"/>
        </w:rPr>
        <w:t>7.</w:t>
      </w:r>
      <w:r w:rsidRPr="00575A58">
        <w:rPr>
          <w:rFonts w:eastAsia="SimSun"/>
          <w:noProof/>
        </w:rPr>
        <w:t>4.3</w:t>
      </w:r>
      <w:r w:rsidRPr="00575A58">
        <w:rPr>
          <w:rFonts w:eastAsia="SimSun"/>
          <w:noProof/>
          <w:lang w:val="fr-FR"/>
        </w:rPr>
        <w:t>.</w:t>
      </w:r>
      <w:r w:rsidRPr="00575A58">
        <w:rPr>
          <w:rFonts w:eastAsia="SimSun"/>
          <w:noProof/>
          <w:lang w:val="fr-FR" w:eastAsia="zh-CN"/>
        </w:rPr>
        <w:t>2</w:t>
      </w:r>
      <w:r>
        <w:rPr>
          <w:rFonts w:asciiTheme="minorHAnsi" w:eastAsiaTheme="minorEastAsia" w:hAnsiTheme="minorHAnsi" w:cstheme="minorBidi"/>
          <w:noProof/>
          <w:sz w:val="22"/>
          <w:szCs w:val="22"/>
          <w:lang w:eastAsia="en-GB"/>
        </w:rPr>
        <w:tab/>
      </w:r>
      <w:r w:rsidRPr="00575A58">
        <w:rPr>
          <w:rFonts w:eastAsia="SimSun"/>
          <w:noProof/>
          <w:lang w:val="fr-FR"/>
        </w:rPr>
        <w:t xml:space="preserve">PFCP </w:t>
      </w:r>
      <w:r w:rsidRPr="00575A58">
        <w:rPr>
          <w:rFonts w:eastAsia="SimSun"/>
          <w:noProof/>
          <w:lang w:val="fr-FR" w:eastAsia="zh-CN"/>
        </w:rPr>
        <w:t>PFD Management Response</w:t>
      </w:r>
      <w:r>
        <w:rPr>
          <w:noProof/>
        </w:rPr>
        <w:tab/>
      </w:r>
      <w:r>
        <w:rPr>
          <w:noProof/>
        </w:rPr>
        <w:fldChar w:fldCharType="begin" w:fldLock="1"/>
      </w:r>
      <w:r>
        <w:rPr>
          <w:noProof/>
        </w:rPr>
        <w:instrText xml:space="preserve"> PAGEREF _Toc106897466 \h </w:instrText>
      </w:r>
      <w:r>
        <w:rPr>
          <w:noProof/>
        </w:rPr>
      </w:r>
      <w:r>
        <w:rPr>
          <w:noProof/>
        </w:rPr>
        <w:fldChar w:fldCharType="separate"/>
      </w:r>
      <w:r>
        <w:rPr>
          <w:noProof/>
        </w:rPr>
        <w:t>113</w:t>
      </w:r>
      <w:r>
        <w:rPr>
          <w:noProof/>
        </w:rPr>
        <w:fldChar w:fldCharType="end"/>
      </w:r>
    </w:p>
    <w:p w14:paraId="69DAFD22" w14:textId="6CA91635" w:rsidR="005A1696" w:rsidRDefault="005A1696">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PFCP Association messages</w:t>
      </w:r>
      <w:r>
        <w:rPr>
          <w:noProof/>
        </w:rPr>
        <w:tab/>
      </w:r>
      <w:r>
        <w:rPr>
          <w:noProof/>
        </w:rPr>
        <w:fldChar w:fldCharType="begin" w:fldLock="1"/>
      </w:r>
      <w:r>
        <w:rPr>
          <w:noProof/>
        </w:rPr>
        <w:instrText xml:space="preserve"> PAGEREF _Toc106897467 \h </w:instrText>
      </w:r>
      <w:r>
        <w:rPr>
          <w:noProof/>
        </w:rPr>
      </w:r>
      <w:r>
        <w:rPr>
          <w:noProof/>
        </w:rPr>
        <w:fldChar w:fldCharType="separate"/>
      </w:r>
      <w:r>
        <w:rPr>
          <w:noProof/>
        </w:rPr>
        <w:t>114</w:t>
      </w:r>
      <w:r>
        <w:rPr>
          <w:noProof/>
        </w:rPr>
        <w:fldChar w:fldCharType="end"/>
      </w:r>
    </w:p>
    <w:p w14:paraId="112DFB57" w14:textId="4FF45944" w:rsidR="005A1696" w:rsidRDefault="005A1696">
      <w:pPr>
        <w:pStyle w:val="TOC4"/>
        <w:rPr>
          <w:rFonts w:asciiTheme="minorHAnsi" w:eastAsiaTheme="minorEastAsia" w:hAnsiTheme="minorHAnsi" w:cstheme="minorBidi"/>
          <w:noProof/>
          <w:sz w:val="22"/>
          <w:szCs w:val="22"/>
          <w:lang w:eastAsia="en-GB"/>
        </w:rPr>
      </w:pPr>
      <w:r>
        <w:rPr>
          <w:noProof/>
        </w:rPr>
        <w:t>7.4.4.1</w:t>
      </w:r>
      <w:r>
        <w:rPr>
          <w:rFonts w:asciiTheme="minorHAnsi" w:eastAsiaTheme="minorEastAsia" w:hAnsiTheme="minorHAnsi" w:cstheme="minorBidi"/>
          <w:noProof/>
          <w:sz w:val="22"/>
          <w:szCs w:val="22"/>
          <w:lang w:eastAsia="en-GB"/>
        </w:rPr>
        <w:tab/>
      </w:r>
      <w:r>
        <w:rPr>
          <w:noProof/>
        </w:rPr>
        <w:t>PFCP Association Setup Request</w:t>
      </w:r>
      <w:r>
        <w:rPr>
          <w:noProof/>
        </w:rPr>
        <w:tab/>
      </w:r>
      <w:r>
        <w:rPr>
          <w:noProof/>
        </w:rPr>
        <w:fldChar w:fldCharType="begin" w:fldLock="1"/>
      </w:r>
      <w:r>
        <w:rPr>
          <w:noProof/>
        </w:rPr>
        <w:instrText xml:space="preserve"> PAGEREF _Toc106897468 \h </w:instrText>
      </w:r>
      <w:r>
        <w:rPr>
          <w:noProof/>
        </w:rPr>
      </w:r>
      <w:r>
        <w:rPr>
          <w:noProof/>
        </w:rPr>
        <w:fldChar w:fldCharType="separate"/>
      </w:r>
      <w:r>
        <w:rPr>
          <w:noProof/>
        </w:rPr>
        <w:t>114</w:t>
      </w:r>
      <w:r>
        <w:rPr>
          <w:noProof/>
        </w:rPr>
        <w:fldChar w:fldCharType="end"/>
      </w:r>
    </w:p>
    <w:p w14:paraId="2C0FE0FE" w14:textId="535E36FB" w:rsidR="005A1696" w:rsidRDefault="005A1696">
      <w:pPr>
        <w:pStyle w:val="TOC5"/>
        <w:rPr>
          <w:rFonts w:asciiTheme="minorHAnsi" w:eastAsiaTheme="minorEastAsia" w:hAnsiTheme="minorHAnsi" w:cstheme="minorBidi"/>
          <w:noProof/>
          <w:sz w:val="22"/>
          <w:szCs w:val="22"/>
          <w:lang w:eastAsia="en-GB"/>
        </w:rPr>
      </w:pPr>
      <w:r>
        <w:rPr>
          <w:noProof/>
        </w:rPr>
        <w:t>7.4.4.1.1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_Toc106897469 \h </w:instrText>
      </w:r>
      <w:r>
        <w:rPr>
          <w:noProof/>
        </w:rPr>
      </w:r>
      <w:r>
        <w:rPr>
          <w:noProof/>
        </w:rPr>
        <w:fldChar w:fldCharType="separate"/>
      </w:r>
      <w:r>
        <w:rPr>
          <w:noProof/>
        </w:rPr>
        <w:t>114</w:t>
      </w:r>
      <w:r>
        <w:rPr>
          <w:noProof/>
        </w:rPr>
        <w:fldChar w:fldCharType="end"/>
      </w:r>
    </w:p>
    <w:p w14:paraId="78374670" w14:textId="57BBEC46" w:rsidR="005A1696" w:rsidRDefault="005A1696">
      <w:pPr>
        <w:pStyle w:val="TOC5"/>
        <w:rPr>
          <w:rFonts w:asciiTheme="minorHAnsi" w:eastAsiaTheme="minorEastAsia" w:hAnsiTheme="minorHAnsi" w:cstheme="minorBidi"/>
          <w:noProof/>
          <w:sz w:val="22"/>
          <w:szCs w:val="22"/>
          <w:lang w:eastAsia="en-GB"/>
        </w:rPr>
      </w:pPr>
      <w:r>
        <w:rPr>
          <w:noProof/>
        </w:rPr>
        <w:t>7.4.4.1.2</w:t>
      </w:r>
      <w:r>
        <w:rPr>
          <w:rFonts w:asciiTheme="minorHAnsi" w:eastAsiaTheme="minorEastAsia" w:hAnsiTheme="minorHAnsi" w:cstheme="minorBidi"/>
          <w:noProof/>
          <w:sz w:val="22"/>
          <w:szCs w:val="22"/>
          <w:lang w:eastAsia="en-GB"/>
        </w:rPr>
        <w:tab/>
      </w:r>
      <w:r>
        <w:rPr>
          <w:noProof/>
        </w:rPr>
        <w:t>Clock Drift Control Information IE within PFCP Association Setup Request</w:t>
      </w:r>
      <w:r>
        <w:rPr>
          <w:noProof/>
        </w:rPr>
        <w:tab/>
      </w:r>
      <w:r>
        <w:rPr>
          <w:noProof/>
        </w:rPr>
        <w:fldChar w:fldCharType="begin" w:fldLock="1"/>
      </w:r>
      <w:r>
        <w:rPr>
          <w:noProof/>
        </w:rPr>
        <w:instrText xml:space="preserve"> PAGEREF _Toc106897470 \h </w:instrText>
      </w:r>
      <w:r>
        <w:rPr>
          <w:noProof/>
        </w:rPr>
      </w:r>
      <w:r>
        <w:rPr>
          <w:noProof/>
        </w:rPr>
        <w:fldChar w:fldCharType="separate"/>
      </w:r>
      <w:r>
        <w:rPr>
          <w:noProof/>
        </w:rPr>
        <w:t>117</w:t>
      </w:r>
      <w:r>
        <w:rPr>
          <w:noProof/>
        </w:rPr>
        <w:fldChar w:fldCharType="end"/>
      </w:r>
    </w:p>
    <w:p w14:paraId="7B96328A" w14:textId="42FFB073" w:rsidR="005A1696" w:rsidRDefault="005A1696">
      <w:pPr>
        <w:pStyle w:val="TOC5"/>
        <w:rPr>
          <w:rFonts w:asciiTheme="minorHAnsi" w:eastAsiaTheme="minorEastAsia" w:hAnsiTheme="minorHAnsi" w:cstheme="minorBidi"/>
          <w:noProof/>
          <w:sz w:val="22"/>
          <w:szCs w:val="22"/>
          <w:lang w:eastAsia="en-GB"/>
        </w:rPr>
      </w:pPr>
      <w:r>
        <w:rPr>
          <w:noProof/>
        </w:rPr>
        <w:t>7.4.4.1.3</w:t>
      </w:r>
      <w:r>
        <w:rPr>
          <w:rFonts w:asciiTheme="minorHAnsi" w:eastAsiaTheme="minorEastAsia" w:hAnsiTheme="minorHAnsi" w:cstheme="minorBidi"/>
          <w:noProof/>
          <w:sz w:val="22"/>
          <w:szCs w:val="22"/>
          <w:lang w:eastAsia="en-GB"/>
        </w:rPr>
        <w:tab/>
      </w:r>
      <w:r>
        <w:rPr>
          <w:noProof/>
        </w:rPr>
        <w:t>GTP-U Path QoS Control Information IE within PFCP Association Setup Request</w:t>
      </w:r>
      <w:r>
        <w:rPr>
          <w:noProof/>
        </w:rPr>
        <w:tab/>
      </w:r>
      <w:r>
        <w:rPr>
          <w:noProof/>
        </w:rPr>
        <w:fldChar w:fldCharType="begin" w:fldLock="1"/>
      </w:r>
      <w:r>
        <w:rPr>
          <w:noProof/>
        </w:rPr>
        <w:instrText xml:space="preserve"> PAGEREF _Toc106897471 \h </w:instrText>
      </w:r>
      <w:r>
        <w:rPr>
          <w:noProof/>
        </w:rPr>
      </w:r>
      <w:r>
        <w:rPr>
          <w:noProof/>
        </w:rPr>
        <w:fldChar w:fldCharType="separate"/>
      </w:r>
      <w:r>
        <w:rPr>
          <w:noProof/>
        </w:rPr>
        <w:t>118</w:t>
      </w:r>
      <w:r>
        <w:rPr>
          <w:noProof/>
        </w:rPr>
        <w:fldChar w:fldCharType="end"/>
      </w:r>
    </w:p>
    <w:p w14:paraId="4C1DE213" w14:textId="6AEF45D5" w:rsidR="005A1696" w:rsidRDefault="005A1696">
      <w:pPr>
        <w:pStyle w:val="TOC4"/>
        <w:rPr>
          <w:rFonts w:asciiTheme="minorHAnsi" w:eastAsiaTheme="minorEastAsia" w:hAnsiTheme="minorHAnsi" w:cstheme="minorBidi"/>
          <w:noProof/>
          <w:sz w:val="22"/>
          <w:szCs w:val="22"/>
          <w:lang w:eastAsia="en-GB"/>
        </w:rPr>
      </w:pPr>
      <w:r>
        <w:rPr>
          <w:noProof/>
        </w:rPr>
        <w:t>7.4.4.2</w:t>
      </w:r>
      <w:r>
        <w:rPr>
          <w:rFonts w:asciiTheme="minorHAnsi" w:eastAsiaTheme="minorEastAsia" w:hAnsiTheme="minorHAnsi" w:cstheme="minorBidi"/>
          <w:noProof/>
          <w:sz w:val="22"/>
          <w:szCs w:val="22"/>
          <w:lang w:eastAsia="en-GB"/>
        </w:rPr>
        <w:tab/>
      </w:r>
      <w:r>
        <w:rPr>
          <w:noProof/>
        </w:rPr>
        <w:t>PFCP Association Setup Response</w:t>
      </w:r>
      <w:r>
        <w:rPr>
          <w:noProof/>
        </w:rPr>
        <w:tab/>
      </w:r>
      <w:r>
        <w:rPr>
          <w:noProof/>
        </w:rPr>
        <w:fldChar w:fldCharType="begin" w:fldLock="1"/>
      </w:r>
      <w:r>
        <w:rPr>
          <w:noProof/>
        </w:rPr>
        <w:instrText xml:space="preserve"> PAGEREF _Toc106897472 \h </w:instrText>
      </w:r>
      <w:r>
        <w:rPr>
          <w:noProof/>
        </w:rPr>
      </w:r>
      <w:r>
        <w:rPr>
          <w:noProof/>
        </w:rPr>
        <w:fldChar w:fldCharType="separate"/>
      </w:r>
      <w:r>
        <w:rPr>
          <w:noProof/>
        </w:rPr>
        <w:t>120</w:t>
      </w:r>
      <w:r>
        <w:rPr>
          <w:noProof/>
        </w:rPr>
        <w:fldChar w:fldCharType="end"/>
      </w:r>
    </w:p>
    <w:p w14:paraId="3176DC2E" w14:textId="53E5D325" w:rsidR="005A1696" w:rsidRDefault="005A1696">
      <w:pPr>
        <w:pStyle w:val="TOC4"/>
        <w:rPr>
          <w:rFonts w:asciiTheme="minorHAnsi" w:eastAsiaTheme="minorEastAsia" w:hAnsiTheme="minorHAnsi" w:cstheme="minorBidi"/>
          <w:noProof/>
          <w:sz w:val="22"/>
          <w:szCs w:val="22"/>
          <w:lang w:eastAsia="en-GB"/>
        </w:rPr>
      </w:pPr>
      <w:r>
        <w:rPr>
          <w:noProof/>
        </w:rPr>
        <w:t>7.4.4.3</w:t>
      </w:r>
      <w:r>
        <w:rPr>
          <w:rFonts w:asciiTheme="minorHAnsi" w:eastAsiaTheme="minorEastAsia" w:hAnsiTheme="minorHAnsi" w:cstheme="minorBidi"/>
          <w:noProof/>
          <w:sz w:val="22"/>
          <w:szCs w:val="22"/>
          <w:lang w:eastAsia="en-GB"/>
        </w:rPr>
        <w:tab/>
      </w:r>
      <w:r>
        <w:rPr>
          <w:noProof/>
        </w:rPr>
        <w:t>PFCP Association Update Request</w:t>
      </w:r>
      <w:r>
        <w:rPr>
          <w:noProof/>
        </w:rPr>
        <w:tab/>
      </w:r>
      <w:r>
        <w:rPr>
          <w:noProof/>
        </w:rPr>
        <w:fldChar w:fldCharType="begin" w:fldLock="1"/>
      </w:r>
      <w:r>
        <w:rPr>
          <w:noProof/>
        </w:rPr>
        <w:instrText xml:space="preserve"> PAGEREF _Toc106897473 \h </w:instrText>
      </w:r>
      <w:r>
        <w:rPr>
          <w:noProof/>
        </w:rPr>
      </w:r>
      <w:r>
        <w:rPr>
          <w:noProof/>
        </w:rPr>
        <w:fldChar w:fldCharType="separate"/>
      </w:r>
      <w:r>
        <w:rPr>
          <w:noProof/>
        </w:rPr>
        <w:t>123</w:t>
      </w:r>
      <w:r>
        <w:rPr>
          <w:noProof/>
        </w:rPr>
        <w:fldChar w:fldCharType="end"/>
      </w:r>
    </w:p>
    <w:p w14:paraId="37E98C0E" w14:textId="087022A7" w:rsidR="005A1696" w:rsidRDefault="005A1696">
      <w:pPr>
        <w:pStyle w:val="TOC5"/>
        <w:rPr>
          <w:rFonts w:asciiTheme="minorHAnsi" w:eastAsiaTheme="minorEastAsia" w:hAnsiTheme="minorHAnsi" w:cstheme="minorBidi"/>
          <w:noProof/>
          <w:sz w:val="22"/>
          <w:szCs w:val="22"/>
          <w:lang w:eastAsia="en-GB"/>
        </w:rPr>
      </w:pPr>
      <w:r>
        <w:rPr>
          <w:noProof/>
        </w:rPr>
        <w:lastRenderedPageBreak/>
        <w:t>7.4.4.3.1</w:t>
      </w:r>
      <w:r>
        <w:rPr>
          <w:rFonts w:asciiTheme="minorHAnsi" w:eastAsiaTheme="minorEastAsia" w:hAnsiTheme="minorHAnsi" w:cstheme="minorBidi"/>
          <w:noProof/>
          <w:sz w:val="22"/>
          <w:szCs w:val="22"/>
          <w:lang w:eastAsia="en-GB"/>
        </w:rPr>
        <w:tab/>
      </w:r>
      <w:r w:rsidRPr="00575A58">
        <w:rPr>
          <w:rFonts w:cs="Arial"/>
          <w:noProof/>
          <w:lang w:val="en-US" w:eastAsia="x-none"/>
        </w:rPr>
        <w:t>UE IP Address Usage Information IE</w:t>
      </w:r>
      <w:r>
        <w:rPr>
          <w:noProof/>
        </w:rPr>
        <w:t xml:space="preserve"> within PFCP Association Update Request</w:t>
      </w:r>
      <w:r>
        <w:rPr>
          <w:noProof/>
        </w:rPr>
        <w:tab/>
      </w:r>
      <w:r>
        <w:rPr>
          <w:noProof/>
        </w:rPr>
        <w:fldChar w:fldCharType="begin" w:fldLock="1"/>
      </w:r>
      <w:r>
        <w:rPr>
          <w:noProof/>
        </w:rPr>
        <w:instrText xml:space="preserve"> PAGEREF _Toc106897474 \h </w:instrText>
      </w:r>
      <w:r>
        <w:rPr>
          <w:noProof/>
        </w:rPr>
      </w:r>
      <w:r>
        <w:rPr>
          <w:noProof/>
        </w:rPr>
        <w:fldChar w:fldCharType="separate"/>
      </w:r>
      <w:r>
        <w:rPr>
          <w:noProof/>
        </w:rPr>
        <w:t>125</w:t>
      </w:r>
      <w:r>
        <w:rPr>
          <w:noProof/>
        </w:rPr>
        <w:fldChar w:fldCharType="end"/>
      </w:r>
    </w:p>
    <w:p w14:paraId="15AEC988" w14:textId="7BA4F00D" w:rsidR="005A1696" w:rsidRDefault="005A1696">
      <w:pPr>
        <w:pStyle w:val="TOC4"/>
        <w:rPr>
          <w:rFonts w:asciiTheme="minorHAnsi" w:eastAsiaTheme="minorEastAsia" w:hAnsiTheme="minorHAnsi" w:cstheme="minorBidi"/>
          <w:noProof/>
          <w:sz w:val="22"/>
          <w:szCs w:val="22"/>
          <w:lang w:eastAsia="en-GB"/>
        </w:rPr>
      </w:pPr>
      <w:r>
        <w:rPr>
          <w:noProof/>
        </w:rPr>
        <w:t>7.4.4.4</w:t>
      </w:r>
      <w:r>
        <w:rPr>
          <w:rFonts w:asciiTheme="minorHAnsi" w:eastAsiaTheme="minorEastAsia" w:hAnsiTheme="minorHAnsi" w:cstheme="minorBidi"/>
          <w:noProof/>
          <w:sz w:val="22"/>
          <w:szCs w:val="22"/>
          <w:lang w:eastAsia="en-GB"/>
        </w:rPr>
        <w:tab/>
      </w:r>
      <w:r>
        <w:rPr>
          <w:noProof/>
        </w:rPr>
        <w:t>PFCP Association Update Response</w:t>
      </w:r>
      <w:r>
        <w:rPr>
          <w:noProof/>
        </w:rPr>
        <w:tab/>
      </w:r>
      <w:r>
        <w:rPr>
          <w:noProof/>
        </w:rPr>
        <w:fldChar w:fldCharType="begin" w:fldLock="1"/>
      </w:r>
      <w:r>
        <w:rPr>
          <w:noProof/>
        </w:rPr>
        <w:instrText xml:space="preserve"> PAGEREF _Toc106897475 \h </w:instrText>
      </w:r>
      <w:r>
        <w:rPr>
          <w:noProof/>
        </w:rPr>
      </w:r>
      <w:r>
        <w:rPr>
          <w:noProof/>
        </w:rPr>
        <w:fldChar w:fldCharType="separate"/>
      </w:r>
      <w:r>
        <w:rPr>
          <w:noProof/>
        </w:rPr>
        <w:t>127</w:t>
      </w:r>
      <w:r>
        <w:rPr>
          <w:noProof/>
        </w:rPr>
        <w:fldChar w:fldCharType="end"/>
      </w:r>
    </w:p>
    <w:p w14:paraId="6D763514" w14:textId="2D09528A" w:rsidR="005A1696" w:rsidRDefault="005A1696">
      <w:pPr>
        <w:pStyle w:val="TOC4"/>
        <w:rPr>
          <w:rFonts w:asciiTheme="minorHAnsi" w:eastAsiaTheme="minorEastAsia" w:hAnsiTheme="minorHAnsi" w:cstheme="minorBidi"/>
          <w:noProof/>
          <w:sz w:val="22"/>
          <w:szCs w:val="22"/>
          <w:lang w:eastAsia="en-GB"/>
        </w:rPr>
      </w:pPr>
      <w:r>
        <w:rPr>
          <w:noProof/>
        </w:rPr>
        <w:t>7.4.4.5</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_Toc106897476 \h </w:instrText>
      </w:r>
      <w:r>
        <w:rPr>
          <w:noProof/>
        </w:rPr>
      </w:r>
      <w:r>
        <w:rPr>
          <w:noProof/>
        </w:rPr>
        <w:fldChar w:fldCharType="separate"/>
      </w:r>
      <w:r>
        <w:rPr>
          <w:noProof/>
        </w:rPr>
        <w:t>127</w:t>
      </w:r>
      <w:r>
        <w:rPr>
          <w:noProof/>
        </w:rPr>
        <w:fldChar w:fldCharType="end"/>
      </w:r>
    </w:p>
    <w:p w14:paraId="6ADF35D3" w14:textId="41343A61" w:rsidR="005A1696" w:rsidRDefault="005A1696">
      <w:pPr>
        <w:pStyle w:val="TOC4"/>
        <w:rPr>
          <w:rFonts w:asciiTheme="minorHAnsi" w:eastAsiaTheme="minorEastAsia" w:hAnsiTheme="minorHAnsi" w:cstheme="minorBidi"/>
          <w:noProof/>
          <w:sz w:val="22"/>
          <w:szCs w:val="22"/>
          <w:lang w:eastAsia="en-GB"/>
        </w:rPr>
      </w:pPr>
      <w:r>
        <w:rPr>
          <w:noProof/>
        </w:rPr>
        <w:t>7.4.4.6</w:t>
      </w:r>
      <w:r>
        <w:rPr>
          <w:rFonts w:asciiTheme="minorHAnsi" w:eastAsiaTheme="minorEastAsia" w:hAnsiTheme="minorHAnsi" w:cstheme="minorBidi"/>
          <w:noProof/>
          <w:sz w:val="22"/>
          <w:szCs w:val="22"/>
          <w:lang w:eastAsia="en-GB"/>
        </w:rPr>
        <w:tab/>
      </w:r>
      <w:r>
        <w:rPr>
          <w:noProof/>
        </w:rPr>
        <w:t>PFCP Association Release Response</w:t>
      </w:r>
      <w:r>
        <w:rPr>
          <w:noProof/>
        </w:rPr>
        <w:tab/>
      </w:r>
      <w:r>
        <w:rPr>
          <w:noProof/>
        </w:rPr>
        <w:fldChar w:fldCharType="begin" w:fldLock="1"/>
      </w:r>
      <w:r>
        <w:rPr>
          <w:noProof/>
        </w:rPr>
        <w:instrText xml:space="preserve"> PAGEREF _Toc106897477 \h </w:instrText>
      </w:r>
      <w:r>
        <w:rPr>
          <w:noProof/>
        </w:rPr>
      </w:r>
      <w:r>
        <w:rPr>
          <w:noProof/>
        </w:rPr>
        <w:fldChar w:fldCharType="separate"/>
      </w:r>
      <w:r>
        <w:rPr>
          <w:noProof/>
        </w:rPr>
        <w:t>127</w:t>
      </w:r>
      <w:r>
        <w:rPr>
          <w:noProof/>
        </w:rPr>
        <w:fldChar w:fldCharType="end"/>
      </w:r>
    </w:p>
    <w:p w14:paraId="1020DFB5" w14:textId="393A54E3" w:rsidR="005A1696" w:rsidRDefault="005A1696">
      <w:pPr>
        <w:pStyle w:val="TOC4"/>
        <w:rPr>
          <w:rFonts w:asciiTheme="minorHAnsi" w:eastAsiaTheme="minorEastAsia" w:hAnsiTheme="minorHAnsi" w:cstheme="minorBidi"/>
          <w:noProof/>
          <w:sz w:val="22"/>
          <w:szCs w:val="22"/>
          <w:lang w:eastAsia="en-GB"/>
        </w:rPr>
      </w:pPr>
      <w:r>
        <w:rPr>
          <w:noProof/>
        </w:rPr>
        <w:t>7.4.4.7</w:t>
      </w:r>
      <w:r>
        <w:rPr>
          <w:rFonts w:asciiTheme="minorHAnsi" w:eastAsiaTheme="minorEastAsia" w:hAnsiTheme="minorHAnsi" w:cstheme="minorBidi"/>
          <w:noProof/>
          <w:sz w:val="22"/>
          <w:szCs w:val="22"/>
          <w:lang w:eastAsia="en-GB"/>
        </w:rPr>
        <w:tab/>
      </w:r>
      <w:r>
        <w:rPr>
          <w:noProof/>
        </w:rPr>
        <w:t>PFCP Version Not Supported Response</w:t>
      </w:r>
      <w:r>
        <w:rPr>
          <w:noProof/>
        </w:rPr>
        <w:tab/>
      </w:r>
      <w:r>
        <w:rPr>
          <w:noProof/>
        </w:rPr>
        <w:fldChar w:fldCharType="begin" w:fldLock="1"/>
      </w:r>
      <w:r>
        <w:rPr>
          <w:noProof/>
        </w:rPr>
        <w:instrText xml:space="preserve"> PAGEREF _Toc106897478 \h </w:instrText>
      </w:r>
      <w:r>
        <w:rPr>
          <w:noProof/>
        </w:rPr>
      </w:r>
      <w:r>
        <w:rPr>
          <w:noProof/>
        </w:rPr>
        <w:fldChar w:fldCharType="separate"/>
      </w:r>
      <w:r>
        <w:rPr>
          <w:noProof/>
        </w:rPr>
        <w:t>127</w:t>
      </w:r>
      <w:r>
        <w:rPr>
          <w:noProof/>
        </w:rPr>
        <w:fldChar w:fldCharType="end"/>
      </w:r>
    </w:p>
    <w:p w14:paraId="5832E690" w14:textId="555E719E"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lang w:val="en-US"/>
        </w:rPr>
        <w:t>7.4.5</w:t>
      </w:r>
      <w:r>
        <w:rPr>
          <w:rFonts w:asciiTheme="minorHAnsi" w:eastAsiaTheme="minorEastAsia" w:hAnsiTheme="minorHAnsi" w:cstheme="minorBidi"/>
          <w:noProof/>
          <w:sz w:val="22"/>
          <w:szCs w:val="22"/>
          <w:lang w:eastAsia="en-GB"/>
        </w:rPr>
        <w:tab/>
      </w:r>
      <w:r w:rsidRPr="00575A58">
        <w:rPr>
          <w:rFonts w:eastAsia="SimSun"/>
          <w:noProof/>
          <w:lang w:val="en-US"/>
        </w:rPr>
        <w:t xml:space="preserve">PFCP </w:t>
      </w:r>
      <w:r w:rsidRPr="00575A58">
        <w:rPr>
          <w:rFonts w:eastAsia="SimSun"/>
          <w:noProof/>
          <w:lang w:eastAsia="zh-CN"/>
        </w:rPr>
        <w:t>Node Report Procedure</w:t>
      </w:r>
      <w:r>
        <w:rPr>
          <w:noProof/>
        </w:rPr>
        <w:tab/>
      </w:r>
      <w:r>
        <w:rPr>
          <w:noProof/>
        </w:rPr>
        <w:fldChar w:fldCharType="begin" w:fldLock="1"/>
      </w:r>
      <w:r>
        <w:rPr>
          <w:noProof/>
        </w:rPr>
        <w:instrText xml:space="preserve"> PAGEREF _Toc106897479 \h </w:instrText>
      </w:r>
      <w:r>
        <w:rPr>
          <w:noProof/>
        </w:rPr>
      </w:r>
      <w:r>
        <w:rPr>
          <w:noProof/>
        </w:rPr>
        <w:fldChar w:fldCharType="separate"/>
      </w:r>
      <w:r>
        <w:rPr>
          <w:noProof/>
        </w:rPr>
        <w:t>128</w:t>
      </w:r>
      <w:r>
        <w:rPr>
          <w:noProof/>
        </w:rPr>
        <w:fldChar w:fldCharType="end"/>
      </w:r>
    </w:p>
    <w:p w14:paraId="33C40AEA" w14:textId="77F39A4E"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lang w:val="fr-FR"/>
        </w:rPr>
        <w:t>7.4.5.1</w:t>
      </w:r>
      <w:r>
        <w:rPr>
          <w:rFonts w:asciiTheme="minorHAnsi" w:eastAsiaTheme="minorEastAsia" w:hAnsiTheme="minorHAnsi" w:cstheme="minorBidi"/>
          <w:noProof/>
          <w:sz w:val="22"/>
          <w:szCs w:val="22"/>
          <w:lang w:eastAsia="en-GB"/>
        </w:rPr>
        <w:tab/>
      </w:r>
      <w:r w:rsidRPr="00575A58">
        <w:rPr>
          <w:rFonts w:eastAsia="SimSun"/>
          <w:noProof/>
          <w:lang w:val="fr-FR"/>
        </w:rPr>
        <w:t xml:space="preserve">PFCP </w:t>
      </w:r>
      <w:r w:rsidRPr="00575A58">
        <w:rPr>
          <w:rFonts w:eastAsia="SimSun"/>
          <w:noProof/>
          <w:lang w:val="fr-FR" w:eastAsia="zh-CN"/>
        </w:rPr>
        <w:t>Node Report Request</w:t>
      </w:r>
      <w:r>
        <w:rPr>
          <w:noProof/>
        </w:rPr>
        <w:tab/>
      </w:r>
      <w:r>
        <w:rPr>
          <w:noProof/>
        </w:rPr>
        <w:fldChar w:fldCharType="begin" w:fldLock="1"/>
      </w:r>
      <w:r>
        <w:rPr>
          <w:noProof/>
        </w:rPr>
        <w:instrText xml:space="preserve"> PAGEREF _Toc106897480 \h </w:instrText>
      </w:r>
      <w:r>
        <w:rPr>
          <w:noProof/>
        </w:rPr>
      </w:r>
      <w:r>
        <w:rPr>
          <w:noProof/>
        </w:rPr>
        <w:fldChar w:fldCharType="separate"/>
      </w:r>
      <w:r>
        <w:rPr>
          <w:noProof/>
        </w:rPr>
        <w:t>128</w:t>
      </w:r>
      <w:r>
        <w:rPr>
          <w:noProof/>
        </w:rPr>
        <w:fldChar w:fldCharType="end"/>
      </w:r>
    </w:p>
    <w:p w14:paraId="02E37C5E" w14:textId="4660CC96" w:rsidR="005A1696" w:rsidRDefault="005A1696">
      <w:pPr>
        <w:pStyle w:val="TOC5"/>
        <w:rPr>
          <w:rFonts w:asciiTheme="minorHAnsi" w:eastAsiaTheme="minorEastAsia" w:hAnsiTheme="minorHAnsi" w:cstheme="minorBidi"/>
          <w:noProof/>
          <w:sz w:val="22"/>
          <w:szCs w:val="22"/>
          <w:lang w:eastAsia="en-GB"/>
        </w:rPr>
      </w:pPr>
      <w:r w:rsidRPr="00575A58">
        <w:rPr>
          <w:rFonts w:eastAsia="SimSun"/>
          <w:noProof/>
          <w:lang w:val="fr-FR"/>
        </w:rPr>
        <w:t>7.4.</w:t>
      </w:r>
      <w:r w:rsidRPr="00575A58">
        <w:rPr>
          <w:rFonts w:eastAsia="SimSun"/>
          <w:noProof/>
          <w:lang w:val="en-US"/>
        </w:rPr>
        <w:t>5</w:t>
      </w:r>
      <w:r w:rsidRPr="00575A58">
        <w:rPr>
          <w:rFonts w:eastAsia="SimSun"/>
          <w:noProof/>
          <w:lang w:val="fr-FR"/>
        </w:rPr>
        <w:t>.1.1</w:t>
      </w:r>
      <w:r>
        <w:rPr>
          <w:rFonts w:asciiTheme="minorHAnsi" w:eastAsiaTheme="minorEastAsia" w:hAnsiTheme="minorHAnsi" w:cstheme="minorBidi"/>
          <w:noProof/>
          <w:sz w:val="22"/>
          <w:szCs w:val="22"/>
          <w:lang w:eastAsia="en-GB"/>
        </w:rPr>
        <w:tab/>
      </w:r>
      <w:r w:rsidRPr="00575A58">
        <w:rPr>
          <w:rFonts w:eastAsia="SimSun"/>
          <w:noProof/>
          <w:lang w:val="fr-FR"/>
        </w:rPr>
        <w:t>General</w:t>
      </w:r>
      <w:r>
        <w:rPr>
          <w:noProof/>
        </w:rPr>
        <w:tab/>
      </w:r>
      <w:r>
        <w:rPr>
          <w:noProof/>
        </w:rPr>
        <w:fldChar w:fldCharType="begin" w:fldLock="1"/>
      </w:r>
      <w:r>
        <w:rPr>
          <w:noProof/>
        </w:rPr>
        <w:instrText xml:space="preserve"> PAGEREF _Toc106897481 \h </w:instrText>
      </w:r>
      <w:r>
        <w:rPr>
          <w:noProof/>
        </w:rPr>
      </w:r>
      <w:r>
        <w:rPr>
          <w:noProof/>
        </w:rPr>
        <w:fldChar w:fldCharType="separate"/>
      </w:r>
      <w:r>
        <w:rPr>
          <w:noProof/>
        </w:rPr>
        <w:t>128</w:t>
      </w:r>
      <w:r>
        <w:rPr>
          <w:noProof/>
        </w:rPr>
        <w:fldChar w:fldCharType="end"/>
      </w:r>
    </w:p>
    <w:p w14:paraId="6C26CEF4" w14:textId="56285913" w:rsidR="005A1696" w:rsidRDefault="005A1696">
      <w:pPr>
        <w:pStyle w:val="TOC5"/>
        <w:rPr>
          <w:rFonts w:asciiTheme="minorHAnsi" w:eastAsiaTheme="minorEastAsia" w:hAnsiTheme="minorHAnsi" w:cstheme="minorBidi"/>
          <w:noProof/>
          <w:sz w:val="22"/>
          <w:szCs w:val="22"/>
          <w:lang w:eastAsia="en-GB"/>
        </w:rPr>
      </w:pPr>
      <w:r w:rsidRPr="00575A58">
        <w:rPr>
          <w:rFonts w:eastAsia="SimSun"/>
          <w:noProof/>
          <w:lang w:val="en-US"/>
        </w:rPr>
        <w:t>7.4.5.1.2</w:t>
      </w:r>
      <w:r>
        <w:rPr>
          <w:rFonts w:asciiTheme="minorHAnsi" w:eastAsiaTheme="minorEastAsia" w:hAnsiTheme="minorHAnsi" w:cstheme="minorBidi"/>
          <w:noProof/>
          <w:sz w:val="22"/>
          <w:szCs w:val="22"/>
          <w:lang w:eastAsia="en-GB"/>
        </w:rPr>
        <w:tab/>
      </w:r>
      <w:r w:rsidRPr="00575A58">
        <w:rPr>
          <w:rFonts w:eastAsia="SimSun"/>
          <w:noProof/>
          <w:lang w:val="en-US"/>
        </w:rPr>
        <w:t>User Plane Path Failure Report IE within PFCP Node Report Request</w:t>
      </w:r>
      <w:r>
        <w:rPr>
          <w:noProof/>
        </w:rPr>
        <w:tab/>
      </w:r>
      <w:r>
        <w:rPr>
          <w:noProof/>
        </w:rPr>
        <w:fldChar w:fldCharType="begin" w:fldLock="1"/>
      </w:r>
      <w:r>
        <w:rPr>
          <w:noProof/>
        </w:rPr>
        <w:instrText xml:space="preserve"> PAGEREF _Toc106897482 \h </w:instrText>
      </w:r>
      <w:r>
        <w:rPr>
          <w:noProof/>
        </w:rPr>
      </w:r>
      <w:r>
        <w:rPr>
          <w:noProof/>
        </w:rPr>
        <w:fldChar w:fldCharType="separate"/>
      </w:r>
      <w:r>
        <w:rPr>
          <w:noProof/>
        </w:rPr>
        <w:t>128</w:t>
      </w:r>
      <w:r>
        <w:rPr>
          <w:noProof/>
        </w:rPr>
        <w:fldChar w:fldCharType="end"/>
      </w:r>
    </w:p>
    <w:p w14:paraId="27DE5850" w14:textId="196F945D" w:rsidR="005A1696" w:rsidRDefault="005A1696">
      <w:pPr>
        <w:pStyle w:val="TOC5"/>
        <w:rPr>
          <w:rFonts w:asciiTheme="minorHAnsi" w:eastAsiaTheme="minorEastAsia" w:hAnsiTheme="minorHAnsi" w:cstheme="minorBidi"/>
          <w:noProof/>
          <w:sz w:val="22"/>
          <w:szCs w:val="22"/>
          <w:lang w:eastAsia="en-GB"/>
        </w:rPr>
      </w:pPr>
      <w:r w:rsidRPr="00575A58">
        <w:rPr>
          <w:rFonts w:eastAsia="SimSun"/>
          <w:noProof/>
          <w:lang w:val="en-US"/>
        </w:rPr>
        <w:t>7.4.5.1.3</w:t>
      </w:r>
      <w:r>
        <w:rPr>
          <w:rFonts w:asciiTheme="minorHAnsi" w:eastAsiaTheme="minorEastAsia" w:hAnsiTheme="minorHAnsi" w:cstheme="minorBidi"/>
          <w:noProof/>
          <w:sz w:val="22"/>
          <w:szCs w:val="22"/>
          <w:lang w:eastAsia="en-GB"/>
        </w:rPr>
        <w:tab/>
      </w:r>
      <w:r w:rsidRPr="00575A58">
        <w:rPr>
          <w:rFonts w:eastAsia="SimSun"/>
          <w:noProof/>
          <w:lang w:val="en-US"/>
        </w:rPr>
        <w:t>User Plane Path Recovery Report IE within PFCP Node Report Request</w:t>
      </w:r>
      <w:r>
        <w:rPr>
          <w:noProof/>
        </w:rPr>
        <w:tab/>
      </w:r>
      <w:r>
        <w:rPr>
          <w:noProof/>
        </w:rPr>
        <w:fldChar w:fldCharType="begin" w:fldLock="1"/>
      </w:r>
      <w:r>
        <w:rPr>
          <w:noProof/>
        </w:rPr>
        <w:instrText xml:space="preserve"> PAGEREF _Toc106897483 \h </w:instrText>
      </w:r>
      <w:r>
        <w:rPr>
          <w:noProof/>
        </w:rPr>
      </w:r>
      <w:r>
        <w:rPr>
          <w:noProof/>
        </w:rPr>
        <w:fldChar w:fldCharType="separate"/>
      </w:r>
      <w:r>
        <w:rPr>
          <w:noProof/>
        </w:rPr>
        <w:t>128</w:t>
      </w:r>
      <w:r>
        <w:rPr>
          <w:noProof/>
        </w:rPr>
        <w:fldChar w:fldCharType="end"/>
      </w:r>
    </w:p>
    <w:p w14:paraId="17EEAE3C" w14:textId="2BFCCCEE" w:rsidR="005A1696" w:rsidRDefault="005A1696">
      <w:pPr>
        <w:pStyle w:val="TOC5"/>
        <w:rPr>
          <w:rFonts w:asciiTheme="minorHAnsi" w:eastAsiaTheme="minorEastAsia" w:hAnsiTheme="minorHAnsi" w:cstheme="minorBidi"/>
          <w:noProof/>
          <w:sz w:val="22"/>
          <w:szCs w:val="22"/>
          <w:lang w:eastAsia="en-GB"/>
        </w:rPr>
      </w:pPr>
      <w:r w:rsidRPr="00575A58">
        <w:rPr>
          <w:rFonts w:eastAsia="SimSun"/>
          <w:noProof/>
          <w:lang w:val="en-US"/>
        </w:rPr>
        <w:t>7.4.5.1.4</w:t>
      </w:r>
      <w:r>
        <w:rPr>
          <w:rFonts w:asciiTheme="minorHAnsi" w:eastAsiaTheme="minorEastAsia" w:hAnsiTheme="minorHAnsi" w:cstheme="minorBidi"/>
          <w:noProof/>
          <w:sz w:val="22"/>
          <w:szCs w:val="22"/>
          <w:lang w:eastAsia="en-GB"/>
        </w:rPr>
        <w:tab/>
      </w:r>
      <w:r w:rsidRPr="00575A58">
        <w:rPr>
          <w:rFonts w:eastAsia="SimSun"/>
          <w:noProof/>
          <w:lang w:val="en-US"/>
        </w:rPr>
        <w:t>Clock Drift Report IE within PFCP Node Report Request</w:t>
      </w:r>
      <w:r>
        <w:rPr>
          <w:noProof/>
        </w:rPr>
        <w:tab/>
      </w:r>
      <w:r>
        <w:rPr>
          <w:noProof/>
        </w:rPr>
        <w:fldChar w:fldCharType="begin" w:fldLock="1"/>
      </w:r>
      <w:r>
        <w:rPr>
          <w:noProof/>
        </w:rPr>
        <w:instrText xml:space="preserve"> PAGEREF _Toc106897484 \h </w:instrText>
      </w:r>
      <w:r>
        <w:rPr>
          <w:noProof/>
        </w:rPr>
      </w:r>
      <w:r>
        <w:rPr>
          <w:noProof/>
        </w:rPr>
        <w:fldChar w:fldCharType="separate"/>
      </w:r>
      <w:r>
        <w:rPr>
          <w:noProof/>
        </w:rPr>
        <w:t>129</w:t>
      </w:r>
      <w:r>
        <w:rPr>
          <w:noProof/>
        </w:rPr>
        <w:fldChar w:fldCharType="end"/>
      </w:r>
    </w:p>
    <w:p w14:paraId="3A9EFDFA" w14:textId="65D45877" w:rsidR="005A1696" w:rsidRDefault="005A1696">
      <w:pPr>
        <w:pStyle w:val="TOC5"/>
        <w:rPr>
          <w:rFonts w:asciiTheme="minorHAnsi" w:eastAsiaTheme="minorEastAsia" w:hAnsiTheme="minorHAnsi" w:cstheme="minorBidi"/>
          <w:noProof/>
          <w:sz w:val="22"/>
          <w:szCs w:val="22"/>
          <w:lang w:eastAsia="en-GB"/>
        </w:rPr>
      </w:pPr>
      <w:r w:rsidRPr="00575A58">
        <w:rPr>
          <w:rFonts w:eastAsia="SimSun"/>
          <w:noProof/>
          <w:lang w:val="en-US"/>
        </w:rPr>
        <w:t>7.4.5.1.5</w:t>
      </w:r>
      <w:r>
        <w:rPr>
          <w:rFonts w:asciiTheme="minorHAnsi" w:eastAsiaTheme="minorEastAsia" w:hAnsiTheme="minorHAnsi" w:cstheme="minorBidi"/>
          <w:noProof/>
          <w:sz w:val="22"/>
          <w:szCs w:val="22"/>
          <w:lang w:eastAsia="en-GB"/>
        </w:rPr>
        <w:tab/>
      </w:r>
      <w:r w:rsidRPr="00575A58">
        <w:rPr>
          <w:rFonts w:eastAsia="SimSun"/>
          <w:noProof/>
          <w:lang w:val="en-US"/>
        </w:rPr>
        <w:t>GTP-U Path QoS Report IE within PFCP Node Report Request</w:t>
      </w:r>
      <w:r>
        <w:rPr>
          <w:noProof/>
        </w:rPr>
        <w:tab/>
      </w:r>
      <w:r>
        <w:rPr>
          <w:noProof/>
        </w:rPr>
        <w:fldChar w:fldCharType="begin" w:fldLock="1"/>
      </w:r>
      <w:r>
        <w:rPr>
          <w:noProof/>
        </w:rPr>
        <w:instrText xml:space="preserve"> PAGEREF _Toc106897485 \h </w:instrText>
      </w:r>
      <w:r>
        <w:rPr>
          <w:noProof/>
        </w:rPr>
      </w:r>
      <w:r>
        <w:rPr>
          <w:noProof/>
        </w:rPr>
        <w:fldChar w:fldCharType="separate"/>
      </w:r>
      <w:r>
        <w:rPr>
          <w:noProof/>
        </w:rPr>
        <w:t>129</w:t>
      </w:r>
      <w:r>
        <w:rPr>
          <w:noProof/>
        </w:rPr>
        <w:fldChar w:fldCharType="end"/>
      </w:r>
    </w:p>
    <w:p w14:paraId="008232EC" w14:textId="6CDDE5AC" w:rsidR="005A1696" w:rsidRDefault="005A1696">
      <w:pPr>
        <w:pStyle w:val="TOC5"/>
        <w:rPr>
          <w:rFonts w:asciiTheme="minorHAnsi" w:eastAsiaTheme="minorEastAsia" w:hAnsiTheme="minorHAnsi" w:cstheme="minorBidi"/>
          <w:noProof/>
          <w:sz w:val="22"/>
          <w:szCs w:val="22"/>
          <w:lang w:eastAsia="en-GB"/>
        </w:rPr>
      </w:pPr>
      <w:r w:rsidRPr="00575A58">
        <w:rPr>
          <w:rFonts w:eastAsia="SimSun"/>
          <w:noProof/>
          <w:lang w:val="en-US"/>
        </w:rPr>
        <w:t>7.4.5.1.6</w:t>
      </w:r>
      <w:r>
        <w:rPr>
          <w:rFonts w:asciiTheme="minorHAnsi" w:eastAsiaTheme="minorEastAsia" w:hAnsiTheme="minorHAnsi" w:cstheme="minorBidi"/>
          <w:noProof/>
          <w:sz w:val="22"/>
          <w:szCs w:val="22"/>
          <w:lang w:eastAsia="en-GB"/>
        </w:rPr>
        <w:tab/>
      </w:r>
      <w:r w:rsidRPr="00575A58">
        <w:rPr>
          <w:rFonts w:eastAsia="SimSun"/>
          <w:noProof/>
          <w:lang w:val="en-US"/>
        </w:rPr>
        <w:t>QoS Information in GTP-U Path QoS Report IE</w:t>
      </w:r>
      <w:r>
        <w:rPr>
          <w:noProof/>
        </w:rPr>
        <w:tab/>
      </w:r>
      <w:r>
        <w:rPr>
          <w:noProof/>
        </w:rPr>
        <w:fldChar w:fldCharType="begin" w:fldLock="1"/>
      </w:r>
      <w:r>
        <w:rPr>
          <w:noProof/>
        </w:rPr>
        <w:instrText xml:space="preserve"> PAGEREF _Toc106897486 \h </w:instrText>
      </w:r>
      <w:r>
        <w:rPr>
          <w:noProof/>
        </w:rPr>
      </w:r>
      <w:r>
        <w:rPr>
          <w:noProof/>
        </w:rPr>
        <w:fldChar w:fldCharType="separate"/>
      </w:r>
      <w:r>
        <w:rPr>
          <w:noProof/>
        </w:rPr>
        <w:t>130</w:t>
      </w:r>
      <w:r>
        <w:rPr>
          <w:noProof/>
        </w:rPr>
        <w:fldChar w:fldCharType="end"/>
      </w:r>
    </w:p>
    <w:p w14:paraId="1DE825B5" w14:textId="1041A909" w:rsidR="005A1696" w:rsidRDefault="005A1696">
      <w:pPr>
        <w:pStyle w:val="TOC4"/>
        <w:rPr>
          <w:rFonts w:asciiTheme="minorHAnsi" w:eastAsiaTheme="minorEastAsia" w:hAnsiTheme="minorHAnsi" w:cstheme="minorBidi"/>
          <w:noProof/>
          <w:sz w:val="22"/>
          <w:szCs w:val="22"/>
          <w:lang w:eastAsia="en-GB"/>
        </w:rPr>
      </w:pPr>
      <w:r w:rsidRPr="00575A58">
        <w:rPr>
          <w:rFonts w:eastAsia="SimSun"/>
          <w:noProof/>
          <w:lang w:val="fr-FR"/>
        </w:rPr>
        <w:t>7.</w:t>
      </w:r>
      <w:r w:rsidRPr="00575A58">
        <w:rPr>
          <w:rFonts w:eastAsia="SimSun"/>
          <w:noProof/>
        </w:rPr>
        <w:t>4.</w:t>
      </w:r>
      <w:r w:rsidRPr="00575A58">
        <w:rPr>
          <w:rFonts w:eastAsia="SimSun"/>
          <w:noProof/>
          <w:lang w:val="fr-FR"/>
        </w:rPr>
        <w:t>5.</w:t>
      </w:r>
      <w:r w:rsidRPr="00575A58">
        <w:rPr>
          <w:rFonts w:eastAsia="SimSun"/>
          <w:noProof/>
          <w:lang w:val="fr-FR" w:eastAsia="zh-CN"/>
        </w:rPr>
        <w:t>2</w:t>
      </w:r>
      <w:r>
        <w:rPr>
          <w:rFonts w:asciiTheme="minorHAnsi" w:eastAsiaTheme="minorEastAsia" w:hAnsiTheme="minorHAnsi" w:cstheme="minorBidi"/>
          <w:noProof/>
          <w:sz w:val="22"/>
          <w:szCs w:val="22"/>
          <w:lang w:eastAsia="en-GB"/>
        </w:rPr>
        <w:tab/>
      </w:r>
      <w:r w:rsidRPr="00575A58">
        <w:rPr>
          <w:rFonts w:eastAsia="SimSun"/>
          <w:noProof/>
          <w:lang w:val="fr-FR"/>
        </w:rPr>
        <w:t xml:space="preserve">PFCP </w:t>
      </w:r>
      <w:r w:rsidRPr="00575A58">
        <w:rPr>
          <w:rFonts w:eastAsia="SimSun"/>
          <w:noProof/>
          <w:lang w:val="fr-FR" w:eastAsia="zh-CN"/>
        </w:rPr>
        <w:t>Node Report Response</w:t>
      </w:r>
      <w:r>
        <w:rPr>
          <w:noProof/>
        </w:rPr>
        <w:tab/>
      </w:r>
      <w:r>
        <w:rPr>
          <w:noProof/>
        </w:rPr>
        <w:fldChar w:fldCharType="begin" w:fldLock="1"/>
      </w:r>
      <w:r>
        <w:rPr>
          <w:noProof/>
        </w:rPr>
        <w:instrText xml:space="preserve"> PAGEREF _Toc106897487 \h </w:instrText>
      </w:r>
      <w:r>
        <w:rPr>
          <w:noProof/>
        </w:rPr>
      </w:r>
      <w:r>
        <w:rPr>
          <w:noProof/>
        </w:rPr>
        <w:fldChar w:fldCharType="separate"/>
      </w:r>
      <w:r>
        <w:rPr>
          <w:noProof/>
        </w:rPr>
        <w:t>130</w:t>
      </w:r>
      <w:r>
        <w:rPr>
          <w:noProof/>
        </w:rPr>
        <w:fldChar w:fldCharType="end"/>
      </w:r>
    </w:p>
    <w:p w14:paraId="6DFB5D67" w14:textId="6F729200" w:rsidR="005A1696" w:rsidRDefault="005A1696">
      <w:pPr>
        <w:pStyle w:val="TOC5"/>
        <w:rPr>
          <w:rFonts w:asciiTheme="minorHAnsi" w:eastAsiaTheme="minorEastAsia" w:hAnsiTheme="minorHAnsi" w:cstheme="minorBidi"/>
          <w:noProof/>
          <w:sz w:val="22"/>
          <w:szCs w:val="22"/>
          <w:lang w:eastAsia="en-GB"/>
        </w:rPr>
      </w:pPr>
      <w:r w:rsidRPr="00575A58">
        <w:rPr>
          <w:rFonts w:eastAsia="SimSun"/>
          <w:noProof/>
          <w:lang w:val="en-US"/>
        </w:rPr>
        <w:t>7.4.5.2.1</w:t>
      </w:r>
      <w:r>
        <w:rPr>
          <w:rFonts w:asciiTheme="minorHAnsi" w:eastAsiaTheme="minorEastAsia" w:hAnsiTheme="minorHAnsi" w:cstheme="minorBidi"/>
          <w:noProof/>
          <w:sz w:val="22"/>
          <w:szCs w:val="22"/>
          <w:lang w:eastAsia="en-GB"/>
        </w:rPr>
        <w:tab/>
      </w:r>
      <w:r w:rsidRPr="00575A58">
        <w:rPr>
          <w:rFonts w:eastAsia="SimSun"/>
          <w:noProof/>
          <w:lang w:val="en-US"/>
        </w:rPr>
        <w:t>General</w:t>
      </w:r>
      <w:r>
        <w:rPr>
          <w:noProof/>
        </w:rPr>
        <w:tab/>
      </w:r>
      <w:r>
        <w:rPr>
          <w:noProof/>
        </w:rPr>
        <w:fldChar w:fldCharType="begin" w:fldLock="1"/>
      </w:r>
      <w:r>
        <w:rPr>
          <w:noProof/>
        </w:rPr>
        <w:instrText xml:space="preserve"> PAGEREF _Toc106897488 \h </w:instrText>
      </w:r>
      <w:r>
        <w:rPr>
          <w:noProof/>
        </w:rPr>
      </w:r>
      <w:r>
        <w:rPr>
          <w:noProof/>
        </w:rPr>
        <w:fldChar w:fldCharType="separate"/>
      </w:r>
      <w:r>
        <w:rPr>
          <w:noProof/>
        </w:rPr>
        <w:t>130</w:t>
      </w:r>
      <w:r>
        <w:rPr>
          <w:noProof/>
        </w:rPr>
        <w:fldChar w:fldCharType="end"/>
      </w:r>
    </w:p>
    <w:p w14:paraId="5F3B3D27" w14:textId="2DCF862A" w:rsidR="005A1696" w:rsidRDefault="005A1696">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PFCP Session Set Deletion</w:t>
      </w:r>
      <w:r>
        <w:rPr>
          <w:noProof/>
        </w:rPr>
        <w:tab/>
      </w:r>
      <w:r>
        <w:rPr>
          <w:noProof/>
        </w:rPr>
        <w:fldChar w:fldCharType="begin" w:fldLock="1"/>
      </w:r>
      <w:r>
        <w:rPr>
          <w:noProof/>
        </w:rPr>
        <w:instrText xml:space="preserve"> PAGEREF _Toc106897489 \h </w:instrText>
      </w:r>
      <w:r>
        <w:rPr>
          <w:noProof/>
        </w:rPr>
      </w:r>
      <w:r>
        <w:rPr>
          <w:noProof/>
        </w:rPr>
        <w:fldChar w:fldCharType="separate"/>
      </w:r>
      <w:r>
        <w:rPr>
          <w:noProof/>
        </w:rPr>
        <w:t>131</w:t>
      </w:r>
      <w:r>
        <w:rPr>
          <w:noProof/>
        </w:rPr>
        <w:fldChar w:fldCharType="end"/>
      </w:r>
    </w:p>
    <w:p w14:paraId="7EA5E5A5" w14:textId="00946127" w:rsidR="005A1696" w:rsidRDefault="005A1696">
      <w:pPr>
        <w:pStyle w:val="TOC4"/>
        <w:rPr>
          <w:rFonts w:asciiTheme="minorHAnsi" w:eastAsiaTheme="minorEastAsia" w:hAnsiTheme="minorHAnsi" w:cstheme="minorBidi"/>
          <w:noProof/>
          <w:sz w:val="22"/>
          <w:szCs w:val="22"/>
          <w:lang w:eastAsia="en-GB"/>
        </w:rPr>
      </w:pPr>
      <w:r>
        <w:rPr>
          <w:noProof/>
        </w:rPr>
        <w:t>7.4.6.1</w:t>
      </w:r>
      <w:r>
        <w:rPr>
          <w:rFonts w:asciiTheme="minorHAnsi" w:eastAsiaTheme="minorEastAsia" w:hAnsiTheme="minorHAnsi" w:cstheme="minorBidi"/>
          <w:noProof/>
          <w:sz w:val="22"/>
          <w:szCs w:val="22"/>
          <w:lang w:eastAsia="en-GB"/>
        </w:rPr>
        <w:tab/>
      </w:r>
      <w:r>
        <w:rPr>
          <w:noProof/>
        </w:rPr>
        <w:t>PFCP Session Set Deletion Request</w:t>
      </w:r>
      <w:r>
        <w:rPr>
          <w:noProof/>
        </w:rPr>
        <w:tab/>
      </w:r>
      <w:r>
        <w:rPr>
          <w:noProof/>
        </w:rPr>
        <w:fldChar w:fldCharType="begin" w:fldLock="1"/>
      </w:r>
      <w:r>
        <w:rPr>
          <w:noProof/>
        </w:rPr>
        <w:instrText xml:space="preserve"> PAGEREF _Toc106897490 \h </w:instrText>
      </w:r>
      <w:r>
        <w:rPr>
          <w:noProof/>
        </w:rPr>
      </w:r>
      <w:r>
        <w:rPr>
          <w:noProof/>
        </w:rPr>
        <w:fldChar w:fldCharType="separate"/>
      </w:r>
      <w:r>
        <w:rPr>
          <w:noProof/>
        </w:rPr>
        <w:t>131</w:t>
      </w:r>
      <w:r>
        <w:rPr>
          <w:noProof/>
        </w:rPr>
        <w:fldChar w:fldCharType="end"/>
      </w:r>
    </w:p>
    <w:p w14:paraId="3D67DB09" w14:textId="1713BB05" w:rsidR="005A1696" w:rsidRDefault="005A1696">
      <w:pPr>
        <w:pStyle w:val="TOC4"/>
        <w:rPr>
          <w:rFonts w:asciiTheme="minorHAnsi" w:eastAsiaTheme="minorEastAsia" w:hAnsiTheme="minorHAnsi" w:cstheme="minorBidi"/>
          <w:noProof/>
          <w:sz w:val="22"/>
          <w:szCs w:val="22"/>
          <w:lang w:eastAsia="en-GB"/>
        </w:rPr>
      </w:pPr>
      <w:r>
        <w:rPr>
          <w:noProof/>
        </w:rPr>
        <w:t>7.4.6.2</w:t>
      </w:r>
      <w:r>
        <w:rPr>
          <w:rFonts w:asciiTheme="minorHAnsi" w:eastAsiaTheme="minorEastAsia" w:hAnsiTheme="minorHAnsi" w:cstheme="minorBidi"/>
          <w:noProof/>
          <w:sz w:val="22"/>
          <w:szCs w:val="22"/>
          <w:lang w:eastAsia="en-GB"/>
        </w:rPr>
        <w:tab/>
      </w:r>
      <w:r w:rsidRPr="00575A58">
        <w:rPr>
          <w:noProof/>
          <w:lang w:val="en-US"/>
        </w:rPr>
        <w:t xml:space="preserve">PFCP Session Set </w:t>
      </w:r>
      <w:r>
        <w:rPr>
          <w:noProof/>
        </w:rPr>
        <w:t>Deletion Response</w:t>
      </w:r>
      <w:r>
        <w:rPr>
          <w:noProof/>
        </w:rPr>
        <w:tab/>
      </w:r>
      <w:r>
        <w:rPr>
          <w:noProof/>
        </w:rPr>
        <w:fldChar w:fldCharType="begin" w:fldLock="1"/>
      </w:r>
      <w:r>
        <w:rPr>
          <w:noProof/>
        </w:rPr>
        <w:instrText xml:space="preserve"> PAGEREF _Toc106897491 \h </w:instrText>
      </w:r>
      <w:r>
        <w:rPr>
          <w:noProof/>
        </w:rPr>
      </w:r>
      <w:r>
        <w:rPr>
          <w:noProof/>
        </w:rPr>
        <w:fldChar w:fldCharType="separate"/>
      </w:r>
      <w:r>
        <w:rPr>
          <w:noProof/>
        </w:rPr>
        <w:t>131</w:t>
      </w:r>
      <w:r>
        <w:rPr>
          <w:noProof/>
        </w:rPr>
        <w:fldChar w:fldCharType="end"/>
      </w:r>
    </w:p>
    <w:p w14:paraId="544AB7EB" w14:textId="32E6A20C" w:rsidR="005A1696" w:rsidRDefault="005A169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PFCP Session Related Messages</w:t>
      </w:r>
      <w:r>
        <w:rPr>
          <w:noProof/>
        </w:rPr>
        <w:tab/>
      </w:r>
      <w:r>
        <w:rPr>
          <w:noProof/>
        </w:rPr>
        <w:fldChar w:fldCharType="begin" w:fldLock="1"/>
      </w:r>
      <w:r>
        <w:rPr>
          <w:noProof/>
        </w:rPr>
        <w:instrText xml:space="preserve"> PAGEREF _Toc106897492 \h </w:instrText>
      </w:r>
      <w:r>
        <w:rPr>
          <w:noProof/>
        </w:rPr>
      </w:r>
      <w:r>
        <w:rPr>
          <w:noProof/>
        </w:rPr>
        <w:fldChar w:fldCharType="separate"/>
      </w:r>
      <w:r>
        <w:rPr>
          <w:noProof/>
        </w:rPr>
        <w:t>131</w:t>
      </w:r>
      <w:r>
        <w:rPr>
          <w:noProof/>
        </w:rPr>
        <w:fldChar w:fldCharType="end"/>
      </w:r>
    </w:p>
    <w:p w14:paraId="517E8F6E" w14:textId="5877A545" w:rsidR="005A1696" w:rsidRDefault="005A1696">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sidRPr="00575A58">
        <w:rPr>
          <w:noProof/>
          <w:lang w:val="en-US"/>
        </w:rPr>
        <w:t>General</w:t>
      </w:r>
      <w:r>
        <w:rPr>
          <w:noProof/>
        </w:rPr>
        <w:tab/>
      </w:r>
      <w:r>
        <w:rPr>
          <w:noProof/>
        </w:rPr>
        <w:fldChar w:fldCharType="begin" w:fldLock="1"/>
      </w:r>
      <w:r>
        <w:rPr>
          <w:noProof/>
        </w:rPr>
        <w:instrText xml:space="preserve"> PAGEREF _Toc106897493 \h </w:instrText>
      </w:r>
      <w:r>
        <w:rPr>
          <w:noProof/>
        </w:rPr>
      </w:r>
      <w:r>
        <w:rPr>
          <w:noProof/>
        </w:rPr>
        <w:fldChar w:fldCharType="separate"/>
      </w:r>
      <w:r>
        <w:rPr>
          <w:noProof/>
        </w:rPr>
        <w:t>131</w:t>
      </w:r>
      <w:r>
        <w:rPr>
          <w:noProof/>
        </w:rPr>
        <w:fldChar w:fldCharType="end"/>
      </w:r>
    </w:p>
    <w:p w14:paraId="7F515FB9" w14:textId="0D14D5C9" w:rsidR="005A1696" w:rsidRDefault="005A1696">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sidRPr="00575A58">
        <w:rPr>
          <w:noProof/>
          <w:lang w:val="en-US"/>
        </w:rPr>
        <w:t xml:space="preserve">PFCP </w:t>
      </w:r>
      <w:r>
        <w:rPr>
          <w:noProof/>
        </w:rPr>
        <w:t>Session Establishment Request</w:t>
      </w:r>
      <w:r>
        <w:rPr>
          <w:noProof/>
        </w:rPr>
        <w:tab/>
      </w:r>
      <w:r>
        <w:rPr>
          <w:noProof/>
        </w:rPr>
        <w:fldChar w:fldCharType="begin" w:fldLock="1"/>
      </w:r>
      <w:r>
        <w:rPr>
          <w:noProof/>
        </w:rPr>
        <w:instrText xml:space="preserve"> PAGEREF _Toc106897494 \h </w:instrText>
      </w:r>
      <w:r>
        <w:rPr>
          <w:noProof/>
        </w:rPr>
      </w:r>
      <w:r>
        <w:rPr>
          <w:noProof/>
        </w:rPr>
        <w:fldChar w:fldCharType="separate"/>
      </w:r>
      <w:r>
        <w:rPr>
          <w:noProof/>
        </w:rPr>
        <w:t>132</w:t>
      </w:r>
      <w:r>
        <w:rPr>
          <w:noProof/>
        </w:rPr>
        <w:fldChar w:fldCharType="end"/>
      </w:r>
    </w:p>
    <w:p w14:paraId="6FD24A91" w14:textId="13DED38F" w:rsidR="005A1696" w:rsidRDefault="005A1696">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_Toc106897495 \h </w:instrText>
      </w:r>
      <w:r>
        <w:rPr>
          <w:noProof/>
        </w:rPr>
      </w:r>
      <w:r>
        <w:rPr>
          <w:noProof/>
        </w:rPr>
        <w:fldChar w:fldCharType="separate"/>
      </w:r>
      <w:r>
        <w:rPr>
          <w:noProof/>
        </w:rPr>
        <w:t>132</w:t>
      </w:r>
      <w:r>
        <w:rPr>
          <w:noProof/>
        </w:rPr>
        <w:fldChar w:fldCharType="end"/>
      </w:r>
    </w:p>
    <w:p w14:paraId="7183A15F" w14:textId="743F773F" w:rsidR="005A1696" w:rsidRDefault="005A1696">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Create PDR IE within PFCP Session Establishment Request</w:t>
      </w:r>
      <w:r>
        <w:rPr>
          <w:noProof/>
        </w:rPr>
        <w:tab/>
      </w:r>
      <w:r>
        <w:rPr>
          <w:noProof/>
        </w:rPr>
        <w:fldChar w:fldCharType="begin" w:fldLock="1"/>
      </w:r>
      <w:r>
        <w:rPr>
          <w:noProof/>
        </w:rPr>
        <w:instrText xml:space="preserve"> PAGEREF _Toc106897496 \h </w:instrText>
      </w:r>
      <w:r>
        <w:rPr>
          <w:noProof/>
        </w:rPr>
      </w:r>
      <w:r>
        <w:rPr>
          <w:noProof/>
        </w:rPr>
        <w:fldChar w:fldCharType="separate"/>
      </w:r>
      <w:r>
        <w:rPr>
          <w:noProof/>
        </w:rPr>
        <w:t>134</w:t>
      </w:r>
      <w:r>
        <w:rPr>
          <w:noProof/>
        </w:rPr>
        <w:fldChar w:fldCharType="end"/>
      </w:r>
    </w:p>
    <w:p w14:paraId="61D2ADB9" w14:textId="0FA093BF" w:rsidR="005A1696" w:rsidRDefault="005A1696">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Create FAR</w:t>
      </w:r>
      <w:r w:rsidRPr="00575A58">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_Toc106897497 \h </w:instrText>
      </w:r>
      <w:r>
        <w:rPr>
          <w:noProof/>
        </w:rPr>
      </w:r>
      <w:r>
        <w:rPr>
          <w:noProof/>
        </w:rPr>
        <w:fldChar w:fldCharType="separate"/>
      </w:r>
      <w:r>
        <w:rPr>
          <w:noProof/>
        </w:rPr>
        <w:t>140</w:t>
      </w:r>
      <w:r>
        <w:rPr>
          <w:noProof/>
        </w:rPr>
        <w:fldChar w:fldCharType="end"/>
      </w:r>
    </w:p>
    <w:p w14:paraId="6A5F87EB" w14:textId="6A150D0F" w:rsidR="005A1696" w:rsidRDefault="005A1696">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Create URR IE within PFCP Session Establishment Request</w:t>
      </w:r>
      <w:r>
        <w:rPr>
          <w:noProof/>
        </w:rPr>
        <w:tab/>
      </w:r>
      <w:r>
        <w:rPr>
          <w:noProof/>
        </w:rPr>
        <w:fldChar w:fldCharType="begin" w:fldLock="1"/>
      </w:r>
      <w:r>
        <w:rPr>
          <w:noProof/>
        </w:rPr>
        <w:instrText xml:space="preserve"> PAGEREF _Toc106897498 \h </w:instrText>
      </w:r>
      <w:r>
        <w:rPr>
          <w:noProof/>
        </w:rPr>
      </w:r>
      <w:r>
        <w:rPr>
          <w:noProof/>
        </w:rPr>
        <w:fldChar w:fldCharType="separate"/>
      </w:r>
      <w:r>
        <w:rPr>
          <w:noProof/>
        </w:rPr>
        <w:t>143</w:t>
      </w:r>
      <w:r>
        <w:rPr>
          <w:noProof/>
        </w:rPr>
        <w:fldChar w:fldCharType="end"/>
      </w:r>
    </w:p>
    <w:p w14:paraId="6DEE29EB" w14:textId="5BA9A936" w:rsidR="005A1696" w:rsidRDefault="005A1696">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Create QER IE within PFCP Session Establishment Request</w:t>
      </w:r>
      <w:r>
        <w:rPr>
          <w:noProof/>
        </w:rPr>
        <w:tab/>
      </w:r>
      <w:r>
        <w:rPr>
          <w:noProof/>
        </w:rPr>
        <w:fldChar w:fldCharType="begin" w:fldLock="1"/>
      </w:r>
      <w:r>
        <w:rPr>
          <w:noProof/>
        </w:rPr>
        <w:instrText xml:space="preserve"> PAGEREF _Toc106897499 \h </w:instrText>
      </w:r>
      <w:r>
        <w:rPr>
          <w:noProof/>
        </w:rPr>
      </w:r>
      <w:r>
        <w:rPr>
          <w:noProof/>
        </w:rPr>
        <w:fldChar w:fldCharType="separate"/>
      </w:r>
      <w:r>
        <w:rPr>
          <w:noProof/>
        </w:rPr>
        <w:t>149</w:t>
      </w:r>
      <w:r>
        <w:rPr>
          <w:noProof/>
        </w:rPr>
        <w:fldChar w:fldCharType="end"/>
      </w:r>
    </w:p>
    <w:p w14:paraId="64CB1D9F" w14:textId="472F89DF" w:rsidR="005A1696" w:rsidRDefault="005A1696">
      <w:pPr>
        <w:pStyle w:val="TOC4"/>
        <w:rPr>
          <w:rFonts w:asciiTheme="minorHAnsi" w:eastAsiaTheme="minorEastAsia" w:hAnsiTheme="minorHAnsi" w:cstheme="minorBidi"/>
          <w:noProof/>
          <w:sz w:val="22"/>
          <w:szCs w:val="22"/>
          <w:lang w:eastAsia="en-GB"/>
        </w:rPr>
      </w:pPr>
      <w:r>
        <w:rPr>
          <w:noProof/>
        </w:rPr>
        <w:t>7.5.2.6</w:t>
      </w:r>
      <w:r>
        <w:rPr>
          <w:rFonts w:asciiTheme="minorHAnsi" w:eastAsiaTheme="minorEastAsia" w:hAnsiTheme="minorHAnsi" w:cstheme="minorBidi"/>
          <w:noProof/>
          <w:sz w:val="22"/>
          <w:szCs w:val="22"/>
          <w:lang w:eastAsia="en-GB"/>
        </w:rPr>
        <w:tab/>
      </w:r>
      <w:r>
        <w:rPr>
          <w:noProof/>
        </w:rPr>
        <w:t>Create BAR</w:t>
      </w:r>
      <w:r w:rsidRPr="00575A58">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_Toc106897500 \h </w:instrText>
      </w:r>
      <w:r>
        <w:rPr>
          <w:noProof/>
        </w:rPr>
      </w:r>
      <w:r>
        <w:rPr>
          <w:noProof/>
        </w:rPr>
        <w:fldChar w:fldCharType="separate"/>
      </w:r>
      <w:r>
        <w:rPr>
          <w:noProof/>
        </w:rPr>
        <w:t>151</w:t>
      </w:r>
      <w:r>
        <w:rPr>
          <w:noProof/>
        </w:rPr>
        <w:fldChar w:fldCharType="end"/>
      </w:r>
    </w:p>
    <w:p w14:paraId="5F3C4356" w14:textId="4D5D309C" w:rsidR="005A1696" w:rsidRDefault="005A1696">
      <w:pPr>
        <w:pStyle w:val="TOC4"/>
        <w:rPr>
          <w:rFonts w:asciiTheme="minorHAnsi" w:eastAsiaTheme="minorEastAsia" w:hAnsiTheme="minorHAnsi" w:cstheme="minorBidi"/>
          <w:noProof/>
          <w:sz w:val="22"/>
          <w:szCs w:val="22"/>
          <w:lang w:eastAsia="en-GB"/>
        </w:rPr>
      </w:pPr>
      <w:r>
        <w:rPr>
          <w:noProof/>
        </w:rPr>
        <w:t>7.5.2.7</w:t>
      </w:r>
      <w:r>
        <w:rPr>
          <w:rFonts w:asciiTheme="minorHAnsi" w:eastAsiaTheme="minorEastAsia" w:hAnsiTheme="minorHAnsi" w:cstheme="minorBidi"/>
          <w:noProof/>
          <w:sz w:val="22"/>
          <w:szCs w:val="22"/>
          <w:lang w:eastAsia="en-GB"/>
        </w:rPr>
        <w:tab/>
      </w:r>
      <w:r>
        <w:rPr>
          <w:noProof/>
        </w:rPr>
        <w:t xml:space="preserve">Create </w:t>
      </w:r>
      <w:r w:rsidRPr="00575A58">
        <w:rPr>
          <w:noProof/>
          <w:lang w:val="en-US"/>
        </w:rPr>
        <w:t>Traffic Endpoint</w:t>
      </w:r>
      <w:r>
        <w:rPr>
          <w:noProof/>
        </w:rPr>
        <w:t xml:space="preserve"> IE within </w:t>
      </w:r>
      <w:r>
        <w:rPr>
          <w:noProof/>
          <w:lang w:eastAsia="zh-CN"/>
        </w:rPr>
        <w:t>PFCP</w:t>
      </w:r>
      <w:r>
        <w:rPr>
          <w:noProof/>
        </w:rPr>
        <w:t xml:space="preserve"> Session Establishment Request</w:t>
      </w:r>
      <w:r>
        <w:rPr>
          <w:noProof/>
        </w:rPr>
        <w:tab/>
      </w:r>
      <w:r>
        <w:rPr>
          <w:noProof/>
        </w:rPr>
        <w:fldChar w:fldCharType="begin" w:fldLock="1"/>
      </w:r>
      <w:r>
        <w:rPr>
          <w:noProof/>
        </w:rPr>
        <w:instrText xml:space="preserve"> PAGEREF _Toc106897501 \h </w:instrText>
      </w:r>
      <w:r>
        <w:rPr>
          <w:noProof/>
        </w:rPr>
      </w:r>
      <w:r>
        <w:rPr>
          <w:noProof/>
        </w:rPr>
        <w:fldChar w:fldCharType="separate"/>
      </w:r>
      <w:r>
        <w:rPr>
          <w:noProof/>
        </w:rPr>
        <w:t>152</w:t>
      </w:r>
      <w:r>
        <w:rPr>
          <w:noProof/>
        </w:rPr>
        <w:fldChar w:fldCharType="end"/>
      </w:r>
    </w:p>
    <w:p w14:paraId="25F02DA2" w14:textId="48616392" w:rsidR="005A1696" w:rsidRDefault="005A1696">
      <w:pPr>
        <w:pStyle w:val="TOC4"/>
        <w:rPr>
          <w:rFonts w:asciiTheme="minorHAnsi" w:eastAsiaTheme="minorEastAsia" w:hAnsiTheme="minorHAnsi" w:cstheme="minorBidi"/>
          <w:noProof/>
          <w:sz w:val="22"/>
          <w:szCs w:val="22"/>
          <w:lang w:eastAsia="en-GB"/>
        </w:rPr>
      </w:pPr>
      <w:r>
        <w:rPr>
          <w:noProof/>
        </w:rPr>
        <w:t>7.5.2.8</w:t>
      </w:r>
      <w:r>
        <w:rPr>
          <w:rFonts w:asciiTheme="minorHAnsi" w:eastAsiaTheme="minorEastAsia" w:hAnsiTheme="minorHAnsi" w:cstheme="minorBidi"/>
          <w:noProof/>
          <w:sz w:val="22"/>
          <w:szCs w:val="22"/>
          <w:lang w:eastAsia="en-GB"/>
        </w:rPr>
        <w:tab/>
      </w:r>
      <w:r>
        <w:rPr>
          <w:noProof/>
        </w:rPr>
        <w:t>Create MAR</w:t>
      </w:r>
      <w:r w:rsidRPr="00575A58">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_Toc106897502 \h </w:instrText>
      </w:r>
      <w:r>
        <w:rPr>
          <w:noProof/>
        </w:rPr>
      </w:r>
      <w:r>
        <w:rPr>
          <w:noProof/>
        </w:rPr>
        <w:fldChar w:fldCharType="separate"/>
      </w:r>
      <w:r>
        <w:rPr>
          <w:noProof/>
        </w:rPr>
        <w:t>154</w:t>
      </w:r>
      <w:r>
        <w:rPr>
          <w:noProof/>
        </w:rPr>
        <w:fldChar w:fldCharType="end"/>
      </w:r>
    </w:p>
    <w:p w14:paraId="0A136F34" w14:textId="7B9F38B6" w:rsidR="005A1696" w:rsidRDefault="005A1696">
      <w:pPr>
        <w:pStyle w:val="TOC4"/>
        <w:rPr>
          <w:rFonts w:asciiTheme="minorHAnsi" w:eastAsiaTheme="minorEastAsia" w:hAnsiTheme="minorHAnsi" w:cstheme="minorBidi"/>
          <w:noProof/>
          <w:sz w:val="22"/>
          <w:szCs w:val="22"/>
          <w:lang w:eastAsia="en-GB"/>
        </w:rPr>
      </w:pPr>
      <w:r>
        <w:rPr>
          <w:noProof/>
        </w:rPr>
        <w:t>7.5.2.9</w:t>
      </w:r>
      <w:r>
        <w:rPr>
          <w:rFonts w:asciiTheme="minorHAnsi" w:eastAsiaTheme="minorEastAsia" w:hAnsiTheme="minorHAnsi" w:cstheme="minorBidi"/>
          <w:noProof/>
          <w:sz w:val="22"/>
          <w:szCs w:val="22"/>
          <w:lang w:eastAsia="en-GB"/>
        </w:rPr>
        <w:tab/>
      </w:r>
      <w:r>
        <w:rPr>
          <w:noProof/>
        </w:rPr>
        <w:t>Create SRR IE within PFCP Session Establishment Request</w:t>
      </w:r>
      <w:r>
        <w:rPr>
          <w:noProof/>
        </w:rPr>
        <w:tab/>
      </w:r>
      <w:r>
        <w:rPr>
          <w:noProof/>
        </w:rPr>
        <w:fldChar w:fldCharType="begin" w:fldLock="1"/>
      </w:r>
      <w:r>
        <w:rPr>
          <w:noProof/>
        </w:rPr>
        <w:instrText xml:space="preserve"> PAGEREF _Toc106897503 \h </w:instrText>
      </w:r>
      <w:r>
        <w:rPr>
          <w:noProof/>
        </w:rPr>
      </w:r>
      <w:r>
        <w:rPr>
          <w:noProof/>
        </w:rPr>
        <w:fldChar w:fldCharType="separate"/>
      </w:r>
      <w:r>
        <w:rPr>
          <w:noProof/>
        </w:rPr>
        <w:t>155</w:t>
      </w:r>
      <w:r>
        <w:rPr>
          <w:noProof/>
        </w:rPr>
        <w:fldChar w:fldCharType="end"/>
      </w:r>
    </w:p>
    <w:p w14:paraId="269DDF15" w14:textId="775111EF" w:rsidR="005A1696" w:rsidRDefault="005A1696">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10</w:t>
      </w:r>
      <w:r>
        <w:rPr>
          <w:rFonts w:asciiTheme="minorHAnsi" w:eastAsiaTheme="minorEastAsia" w:hAnsiTheme="minorHAnsi" w:cstheme="minorBidi"/>
          <w:noProof/>
          <w:sz w:val="22"/>
          <w:szCs w:val="22"/>
          <w:lang w:eastAsia="en-GB"/>
        </w:rPr>
        <w:tab/>
      </w:r>
      <w:r>
        <w:rPr>
          <w:noProof/>
          <w:lang w:eastAsia="zh-CN"/>
        </w:rPr>
        <w:t>Provide ATSSS Control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_Toc106897504 \h </w:instrText>
      </w:r>
      <w:r>
        <w:rPr>
          <w:noProof/>
        </w:rPr>
      </w:r>
      <w:r>
        <w:rPr>
          <w:noProof/>
        </w:rPr>
        <w:fldChar w:fldCharType="separate"/>
      </w:r>
      <w:r>
        <w:rPr>
          <w:noProof/>
        </w:rPr>
        <w:t>156</w:t>
      </w:r>
      <w:r>
        <w:rPr>
          <w:noProof/>
        </w:rPr>
        <w:fldChar w:fldCharType="end"/>
      </w:r>
    </w:p>
    <w:p w14:paraId="1183DD28" w14:textId="5021F659" w:rsidR="005A1696" w:rsidRDefault="005A1696">
      <w:pPr>
        <w:pStyle w:val="TOC4"/>
        <w:rPr>
          <w:rFonts w:asciiTheme="minorHAnsi" w:eastAsiaTheme="minorEastAsia" w:hAnsiTheme="minorHAnsi" w:cstheme="minorBidi"/>
          <w:noProof/>
          <w:sz w:val="22"/>
          <w:szCs w:val="22"/>
          <w:lang w:eastAsia="en-GB"/>
        </w:rPr>
      </w:pPr>
      <w:r>
        <w:rPr>
          <w:noProof/>
        </w:rPr>
        <w:t>7.5.</w:t>
      </w:r>
      <w:r>
        <w:rPr>
          <w:noProof/>
          <w:lang w:eastAsia="zh-CN"/>
        </w:rPr>
        <w:t>2</w:t>
      </w:r>
      <w:r>
        <w:rPr>
          <w:noProof/>
        </w:rPr>
        <w:t>.</w:t>
      </w:r>
      <w:r>
        <w:rPr>
          <w:noProof/>
          <w:lang w:eastAsia="zh-CN"/>
        </w:rPr>
        <w:t>11</w:t>
      </w:r>
      <w:r>
        <w:rPr>
          <w:rFonts w:asciiTheme="minorHAnsi" w:eastAsiaTheme="minorEastAsia" w:hAnsiTheme="minorHAnsi" w:cstheme="minorBidi"/>
          <w:noProof/>
          <w:sz w:val="22"/>
          <w:szCs w:val="22"/>
          <w:lang w:eastAsia="en-GB"/>
        </w:rPr>
        <w:tab/>
      </w:r>
      <w:r>
        <w:rPr>
          <w:noProof/>
          <w:lang w:eastAsia="zh-CN"/>
        </w:rPr>
        <w:t>Provide RDS Configuration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_Toc106897505 \h </w:instrText>
      </w:r>
      <w:r>
        <w:rPr>
          <w:noProof/>
        </w:rPr>
      </w:r>
      <w:r>
        <w:rPr>
          <w:noProof/>
        </w:rPr>
        <w:fldChar w:fldCharType="separate"/>
      </w:r>
      <w:r>
        <w:rPr>
          <w:noProof/>
        </w:rPr>
        <w:t>157</w:t>
      </w:r>
      <w:r>
        <w:rPr>
          <w:noProof/>
        </w:rPr>
        <w:fldChar w:fldCharType="end"/>
      </w:r>
    </w:p>
    <w:p w14:paraId="0AC807AC" w14:textId="3F804547" w:rsidR="005A1696" w:rsidRDefault="005A1696">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sidRPr="00575A58">
        <w:rPr>
          <w:noProof/>
          <w:lang w:val="en-US"/>
        </w:rPr>
        <w:t xml:space="preserve">PFCP </w:t>
      </w:r>
      <w:r>
        <w:rPr>
          <w:noProof/>
        </w:rPr>
        <w:t>Session Establishment Response</w:t>
      </w:r>
      <w:r>
        <w:rPr>
          <w:noProof/>
        </w:rPr>
        <w:tab/>
      </w:r>
      <w:r>
        <w:rPr>
          <w:noProof/>
        </w:rPr>
        <w:fldChar w:fldCharType="begin" w:fldLock="1"/>
      </w:r>
      <w:r>
        <w:rPr>
          <w:noProof/>
        </w:rPr>
        <w:instrText xml:space="preserve"> PAGEREF _Toc106897506 \h </w:instrText>
      </w:r>
      <w:r>
        <w:rPr>
          <w:noProof/>
        </w:rPr>
      </w:r>
      <w:r>
        <w:rPr>
          <w:noProof/>
        </w:rPr>
        <w:fldChar w:fldCharType="separate"/>
      </w:r>
      <w:r>
        <w:rPr>
          <w:noProof/>
        </w:rPr>
        <w:t>157</w:t>
      </w:r>
      <w:r>
        <w:rPr>
          <w:noProof/>
        </w:rPr>
        <w:fldChar w:fldCharType="end"/>
      </w:r>
    </w:p>
    <w:p w14:paraId="36DB178B" w14:textId="7884BA3B" w:rsidR="005A1696" w:rsidRDefault="005A1696">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_Toc106897507 \h </w:instrText>
      </w:r>
      <w:r>
        <w:rPr>
          <w:noProof/>
        </w:rPr>
      </w:r>
      <w:r>
        <w:rPr>
          <w:noProof/>
        </w:rPr>
        <w:fldChar w:fldCharType="separate"/>
      </w:r>
      <w:r>
        <w:rPr>
          <w:noProof/>
        </w:rPr>
        <w:t>157</w:t>
      </w:r>
      <w:r>
        <w:rPr>
          <w:noProof/>
        </w:rPr>
        <w:fldChar w:fldCharType="end"/>
      </w:r>
    </w:p>
    <w:p w14:paraId="0E2302F8" w14:textId="7CCC1686" w:rsidR="005A1696" w:rsidRDefault="005A1696">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Created PDR IE within PFCP Session Establishment Response</w:t>
      </w:r>
      <w:r>
        <w:rPr>
          <w:noProof/>
        </w:rPr>
        <w:tab/>
      </w:r>
      <w:r>
        <w:rPr>
          <w:noProof/>
        </w:rPr>
        <w:fldChar w:fldCharType="begin" w:fldLock="1"/>
      </w:r>
      <w:r>
        <w:rPr>
          <w:noProof/>
        </w:rPr>
        <w:instrText xml:space="preserve"> PAGEREF _Toc106897508 \h </w:instrText>
      </w:r>
      <w:r>
        <w:rPr>
          <w:noProof/>
        </w:rPr>
      </w:r>
      <w:r>
        <w:rPr>
          <w:noProof/>
        </w:rPr>
        <w:fldChar w:fldCharType="separate"/>
      </w:r>
      <w:r>
        <w:rPr>
          <w:noProof/>
        </w:rPr>
        <w:t>158</w:t>
      </w:r>
      <w:r>
        <w:rPr>
          <w:noProof/>
        </w:rPr>
        <w:fldChar w:fldCharType="end"/>
      </w:r>
    </w:p>
    <w:p w14:paraId="7035A4E7" w14:textId="752E7E39" w:rsidR="005A1696" w:rsidRDefault="005A1696">
      <w:pPr>
        <w:pStyle w:val="TOC4"/>
        <w:rPr>
          <w:rFonts w:asciiTheme="minorHAnsi" w:eastAsiaTheme="minorEastAsia" w:hAnsiTheme="minorHAnsi" w:cstheme="minorBidi"/>
          <w:noProof/>
          <w:sz w:val="22"/>
          <w:szCs w:val="22"/>
          <w:lang w:eastAsia="en-GB"/>
        </w:rPr>
      </w:pPr>
      <w:r>
        <w:rPr>
          <w:noProof/>
        </w:rPr>
        <w:t>7.5.3.3</w:t>
      </w:r>
      <w:r>
        <w:rPr>
          <w:rFonts w:asciiTheme="minorHAnsi" w:eastAsiaTheme="minorEastAsia" w:hAnsiTheme="minorHAnsi" w:cstheme="minorBidi"/>
          <w:noProof/>
          <w:sz w:val="22"/>
          <w:szCs w:val="22"/>
          <w:lang w:eastAsia="en-GB"/>
        </w:rPr>
        <w:tab/>
      </w:r>
      <w:r>
        <w:rPr>
          <w:noProof/>
        </w:rPr>
        <w:t>Load Control Information IE within PFCP Session Establishment Response</w:t>
      </w:r>
      <w:r>
        <w:rPr>
          <w:noProof/>
        </w:rPr>
        <w:tab/>
      </w:r>
      <w:r>
        <w:rPr>
          <w:noProof/>
        </w:rPr>
        <w:fldChar w:fldCharType="begin" w:fldLock="1"/>
      </w:r>
      <w:r>
        <w:rPr>
          <w:noProof/>
        </w:rPr>
        <w:instrText xml:space="preserve"> PAGEREF _Toc106897509 \h </w:instrText>
      </w:r>
      <w:r>
        <w:rPr>
          <w:noProof/>
        </w:rPr>
      </w:r>
      <w:r>
        <w:rPr>
          <w:noProof/>
        </w:rPr>
        <w:fldChar w:fldCharType="separate"/>
      </w:r>
      <w:r>
        <w:rPr>
          <w:noProof/>
        </w:rPr>
        <w:t>159</w:t>
      </w:r>
      <w:r>
        <w:rPr>
          <w:noProof/>
        </w:rPr>
        <w:fldChar w:fldCharType="end"/>
      </w:r>
    </w:p>
    <w:p w14:paraId="550436B1" w14:textId="1AB247D0" w:rsidR="005A1696" w:rsidRDefault="005A1696">
      <w:pPr>
        <w:pStyle w:val="TOC4"/>
        <w:rPr>
          <w:rFonts w:asciiTheme="minorHAnsi" w:eastAsiaTheme="minorEastAsia" w:hAnsiTheme="minorHAnsi" w:cstheme="minorBidi"/>
          <w:noProof/>
          <w:sz w:val="22"/>
          <w:szCs w:val="22"/>
          <w:lang w:eastAsia="en-GB"/>
        </w:rPr>
      </w:pPr>
      <w:r>
        <w:rPr>
          <w:noProof/>
        </w:rPr>
        <w:t>7.5.3.4</w:t>
      </w:r>
      <w:r>
        <w:rPr>
          <w:rFonts w:asciiTheme="minorHAnsi" w:eastAsiaTheme="minorEastAsia" w:hAnsiTheme="minorHAnsi" w:cstheme="minorBidi"/>
          <w:noProof/>
          <w:sz w:val="22"/>
          <w:szCs w:val="22"/>
          <w:lang w:eastAsia="en-GB"/>
        </w:rPr>
        <w:tab/>
      </w:r>
      <w:r>
        <w:rPr>
          <w:noProof/>
        </w:rPr>
        <w:t>Overload Control Information IE within PFCP Session Establishment Response</w:t>
      </w:r>
      <w:r>
        <w:rPr>
          <w:noProof/>
        </w:rPr>
        <w:tab/>
      </w:r>
      <w:r>
        <w:rPr>
          <w:noProof/>
        </w:rPr>
        <w:fldChar w:fldCharType="begin" w:fldLock="1"/>
      </w:r>
      <w:r>
        <w:rPr>
          <w:noProof/>
        </w:rPr>
        <w:instrText xml:space="preserve"> PAGEREF _Toc106897510 \h </w:instrText>
      </w:r>
      <w:r>
        <w:rPr>
          <w:noProof/>
        </w:rPr>
      </w:r>
      <w:r>
        <w:rPr>
          <w:noProof/>
        </w:rPr>
        <w:fldChar w:fldCharType="separate"/>
      </w:r>
      <w:r>
        <w:rPr>
          <w:noProof/>
        </w:rPr>
        <w:t>159</w:t>
      </w:r>
      <w:r>
        <w:rPr>
          <w:noProof/>
        </w:rPr>
        <w:fldChar w:fldCharType="end"/>
      </w:r>
    </w:p>
    <w:p w14:paraId="1DB2F90C" w14:textId="29F8BB1D" w:rsidR="005A1696" w:rsidRDefault="005A1696">
      <w:pPr>
        <w:pStyle w:val="TOC4"/>
        <w:rPr>
          <w:rFonts w:asciiTheme="minorHAnsi" w:eastAsiaTheme="minorEastAsia" w:hAnsiTheme="minorHAnsi" w:cstheme="minorBidi"/>
          <w:noProof/>
          <w:sz w:val="22"/>
          <w:szCs w:val="22"/>
          <w:lang w:eastAsia="en-GB"/>
        </w:rPr>
      </w:pPr>
      <w:r>
        <w:rPr>
          <w:noProof/>
        </w:rPr>
        <w:t>7.5.3.5</w:t>
      </w:r>
      <w:r>
        <w:rPr>
          <w:rFonts w:asciiTheme="minorHAnsi" w:eastAsiaTheme="minorEastAsia" w:hAnsiTheme="minorHAnsi" w:cstheme="minorBidi"/>
          <w:noProof/>
          <w:sz w:val="22"/>
          <w:szCs w:val="22"/>
          <w:lang w:eastAsia="en-GB"/>
        </w:rPr>
        <w:tab/>
      </w:r>
      <w:r>
        <w:rPr>
          <w:noProof/>
        </w:rPr>
        <w:t xml:space="preserve">Created </w:t>
      </w:r>
      <w:r w:rsidRPr="00575A58">
        <w:rPr>
          <w:noProof/>
          <w:lang w:val="en-US"/>
        </w:rPr>
        <w:t>Traffic Endpoint</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_Toc106897511 \h </w:instrText>
      </w:r>
      <w:r>
        <w:rPr>
          <w:noProof/>
        </w:rPr>
      </w:r>
      <w:r>
        <w:rPr>
          <w:noProof/>
        </w:rPr>
        <w:fldChar w:fldCharType="separate"/>
      </w:r>
      <w:r>
        <w:rPr>
          <w:noProof/>
        </w:rPr>
        <w:t>159</w:t>
      </w:r>
      <w:r>
        <w:rPr>
          <w:noProof/>
        </w:rPr>
        <w:fldChar w:fldCharType="end"/>
      </w:r>
    </w:p>
    <w:p w14:paraId="7609058B" w14:textId="0113A015" w:rsidR="005A1696" w:rsidRDefault="005A1696">
      <w:pPr>
        <w:pStyle w:val="TOC4"/>
        <w:rPr>
          <w:rFonts w:asciiTheme="minorHAnsi" w:eastAsiaTheme="minorEastAsia" w:hAnsiTheme="minorHAnsi" w:cstheme="minorBidi"/>
          <w:noProof/>
          <w:sz w:val="22"/>
          <w:szCs w:val="22"/>
          <w:lang w:eastAsia="en-GB"/>
        </w:rPr>
      </w:pPr>
      <w:r>
        <w:rPr>
          <w:noProof/>
        </w:rPr>
        <w:t>7.5.3.6</w:t>
      </w:r>
      <w:r>
        <w:rPr>
          <w:rFonts w:asciiTheme="minorHAnsi" w:eastAsiaTheme="minorEastAsia" w:hAnsiTheme="minorHAnsi" w:cstheme="minorBidi"/>
          <w:noProof/>
          <w:sz w:val="22"/>
          <w:szCs w:val="22"/>
          <w:lang w:eastAsia="en-GB"/>
        </w:rPr>
        <w:tab/>
      </w:r>
      <w:r>
        <w:rPr>
          <w:noProof/>
        </w:rPr>
        <w:t>Created Bridge Info for TSC</w:t>
      </w:r>
      <w:r w:rsidRPr="00575A58">
        <w:rPr>
          <w:noProof/>
          <w:lang w:val="en-US"/>
        </w:rPr>
        <w:t xml:space="preserve"> IE</w:t>
      </w:r>
      <w:r>
        <w:rPr>
          <w:noProof/>
        </w:rPr>
        <w:t xml:space="preserve"> within PFCP Session Establishment Response</w:t>
      </w:r>
      <w:r>
        <w:rPr>
          <w:noProof/>
        </w:rPr>
        <w:tab/>
      </w:r>
      <w:r>
        <w:rPr>
          <w:noProof/>
        </w:rPr>
        <w:fldChar w:fldCharType="begin" w:fldLock="1"/>
      </w:r>
      <w:r>
        <w:rPr>
          <w:noProof/>
        </w:rPr>
        <w:instrText xml:space="preserve"> PAGEREF _Toc106897512 \h </w:instrText>
      </w:r>
      <w:r>
        <w:rPr>
          <w:noProof/>
        </w:rPr>
      </w:r>
      <w:r>
        <w:rPr>
          <w:noProof/>
        </w:rPr>
        <w:fldChar w:fldCharType="separate"/>
      </w:r>
      <w:r>
        <w:rPr>
          <w:noProof/>
        </w:rPr>
        <w:t>160</w:t>
      </w:r>
      <w:r>
        <w:rPr>
          <w:noProof/>
        </w:rPr>
        <w:fldChar w:fldCharType="end"/>
      </w:r>
    </w:p>
    <w:p w14:paraId="53268A93" w14:textId="3655FAA2" w:rsidR="005A1696" w:rsidRDefault="005A1696">
      <w:pPr>
        <w:pStyle w:val="TOC4"/>
        <w:rPr>
          <w:rFonts w:asciiTheme="minorHAnsi" w:eastAsiaTheme="minorEastAsia" w:hAnsiTheme="minorHAnsi" w:cstheme="minorBidi"/>
          <w:noProof/>
          <w:sz w:val="22"/>
          <w:szCs w:val="22"/>
          <w:lang w:eastAsia="en-GB"/>
        </w:rPr>
      </w:pPr>
      <w:r>
        <w:rPr>
          <w:noProof/>
        </w:rPr>
        <w:t>7.5.3.</w:t>
      </w:r>
      <w:r>
        <w:rPr>
          <w:noProof/>
          <w:lang w:eastAsia="zh-CN"/>
        </w:rPr>
        <w:t>7</w:t>
      </w:r>
      <w:r>
        <w:rPr>
          <w:rFonts w:asciiTheme="minorHAnsi" w:eastAsiaTheme="minorEastAsia" w:hAnsiTheme="minorHAnsi" w:cstheme="minorBidi"/>
          <w:noProof/>
          <w:sz w:val="22"/>
          <w:szCs w:val="22"/>
          <w:lang w:eastAsia="en-GB"/>
        </w:rPr>
        <w:tab/>
      </w:r>
      <w:r>
        <w:rPr>
          <w:noProof/>
          <w:lang w:eastAsia="zh-CN"/>
        </w:rPr>
        <w:t>ATSSS Control Parameters</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_Toc106897513 \h </w:instrText>
      </w:r>
      <w:r>
        <w:rPr>
          <w:noProof/>
        </w:rPr>
      </w:r>
      <w:r>
        <w:rPr>
          <w:noProof/>
        </w:rPr>
        <w:fldChar w:fldCharType="separate"/>
      </w:r>
      <w:r>
        <w:rPr>
          <w:noProof/>
        </w:rPr>
        <w:t>160</w:t>
      </w:r>
      <w:r>
        <w:rPr>
          <w:noProof/>
        </w:rPr>
        <w:fldChar w:fldCharType="end"/>
      </w:r>
    </w:p>
    <w:p w14:paraId="089F0498" w14:textId="4B59B8F6" w:rsidR="005A1696" w:rsidRDefault="005A1696">
      <w:pPr>
        <w:pStyle w:val="TOC4"/>
        <w:rPr>
          <w:rFonts w:asciiTheme="minorHAnsi" w:eastAsiaTheme="minorEastAsia" w:hAnsiTheme="minorHAnsi" w:cstheme="minorBidi"/>
          <w:noProof/>
          <w:sz w:val="22"/>
          <w:szCs w:val="22"/>
          <w:lang w:eastAsia="en-GB"/>
        </w:rPr>
      </w:pPr>
      <w:r>
        <w:rPr>
          <w:noProof/>
        </w:rPr>
        <w:t>7.5.3.</w:t>
      </w:r>
      <w:r>
        <w:rPr>
          <w:noProof/>
          <w:lang w:eastAsia="zh-CN"/>
        </w:rPr>
        <w:t>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_Toc106897514 \h </w:instrText>
      </w:r>
      <w:r>
        <w:rPr>
          <w:noProof/>
        </w:rPr>
      </w:r>
      <w:r>
        <w:rPr>
          <w:noProof/>
        </w:rPr>
        <w:fldChar w:fldCharType="separate"/>
      </w:r>
      <w:r>
        <w:rPr>
          <w:noProof/>
        </w:rPr>
        <w:t>161</w:t>
      </w:r>
      <w:r>
        <w:rPr>
          <w:noProof/>
        </w:rPr>
        <w:fldChar w:fldCharType="end"/>
      </w:r>
    </w:p>
    <w:p w14:paraId="577FF0DE" w14:textId="3AEF140F" w:rsidR="005A1696" w:rsidRDefault="005A1696">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sidRPr="00575A58">
        <w:rPr>
          <w:noProof/>
          <w:lang w:val="fr-FR"/>
        </w:rPr>
        <w:t xml:space="preserve">PFCP </w:t>
      </w:r>
      <w:r>
        <w:rPr>
          <w:noProof/>
        </w:rPr>
        <w:t>Session Modification Request</w:t>
      </w:r>
      <w:r>
        <w:rPr>
          <w:noProof/>
        </w:rPr>
        <w:tab/>
      </w:r>
      <w:r>
        <w:rPr>
          <w:noProof/>
        </w:rPr>
        <w:fldChar w:fldCharType="begin" w:fldLock="1"/>
      </w:r>
      <w:r>
        <w:rPr>
          <w:noProof/>
        </w:rPr>
        <w:instrText xml:space="preserve"> PAGEREF _Toc106897515 \h </w:instrText>
      </w:r>
      <w:r>
        <w:rPr>
          <w:noProof/>
        </w:rPr>
      </w:r>
      <w:r>
        <w:rPr>
          <w:noProof/>
        </w:rPr>
        <w:fldChar w:fldCharType="separate"/>
      </w:r>
      <w:r>
        <w:rPr>
          <w:noProof/>
        </w:rPr>
        <w:t>161</w:t>
      </w:r>
      <w:r>
        <w:rPr>
          <w:noProof/>
        </w:rPr>
        <w:fldChar w:fldCharType="end"/>
      </w:r>
    </w:p>
    <w:p w14:paraId="62485095" w14:textId="41B5ACD2" w:rsidR="005A1696" w:rsidRDefault="005A1696">
      <w:pPr>
        <w:pStyle w:val="TOC4"/>
        <w:rPr>
          <w:rFonts w:asciiTheme="minorHAnsi" w:eastAsiaTheme="minorEastAsia" w:hAnsiTheme="minorHAnsi" w:cstheme="minorBidi"/>
          <w:noProof/>
          <w:sz w:val="22"/>
          <w:szCs w:val="22"/>
          <w:lang w:eastAsia="en-GB"/>
        </w:rPr>
      </w:pPr>
      <w:r>
        <w:rPr>
          <w:noProof/>
        </w:rPr>
        <w:t>7.5.4.1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_Toc106897516 \h </w:instrText>
      </w:r>
      <w:r>
        <w:rPr>
          <w:noProof/>
        </w:rPr>
      </w:r>
      <w:r>
        <w:rPr>
          <w:noProof/>
        </w:rPr>
        <w:fldChar w:fldCharType="separate"/>
      </w:r>
      <w:r>
        <w:rPr>
          <w:noProof/>
        </w:rPr>
        <w:t>161</w:t>
      </w:r>
      <w:r>
        <w:rPr>
          <w:noProof/>
        </w:rPr>
        <w:fldChar w:fldCharType="end"/>
      </w:r>
    </w:p>
    <w:p w14:paraId="0B485F77" w14:textId="6E80285D" w:rsidR="005A1696" w:rsidRDefault="005A1696">
      <w:pPr>
        <w:pStyle w:val="TOC4"/>
        <w:rPr>
          <w:rFonts w:asciiTheme="minorHAnsi" w:eastAsiaTheme="minorEastAsia" w:hAnsiTheme="minorHAnsi" w:cstheme="minorBidi"/>
          <w:noProof/>
          <w:sz w:val="22"/>
          <w:szCs w:val="22"/>
          <w:lang w:eastAsia="en-GB"/>
        </w:rPr>
      </w:pPr>
      <w:r>
        <w:rPr>
          <w:noProof/>
        </w:rPr>
        <w:t>7.5.4.2</w:t>
      </w:r>
      <w:r>
        <w:rPr>
          <w:rFonts w:asciiTheme="minorHAnsi" w:eastAsiaTheme="minorEastAsia" w:hAnsiTheme="minorHAnsi" w:cstheme="minorBidi"/>
          <w:noProof/>
          <w:sz w:val="22"/>
          <w:szCs w:val="22"/>
          <w:lang w:eastAsia="en-GB"/>
        </w:rPr>
        <w:tab/>
      </w:r>
      <w:r>
        <w:rPr>
          <w:noProof/>
        </w:rPr>
        <w:t>Update PDR IE within PFCP Session Modification Request</w:t>
      </w:r>
      <w:r>
        <w:rPr>
          <w:noProof/>
        </w:rPr>
        <w:tab/>
      </w:r>
      <w:r>
        <w:rPr>
          <w:noProof/>
        </w:rPr>
        <w:fldChar w:fldCharType="begin" w:fldLock="1"/>
      </w:r>
      <w:r>
        <w:rPr>
          <w:noProof/>
        </w:rPr>
        <w:instrText xml:space="preserve"> PAGEREF _Toc106897517 \h </w:instrText>
      </w:r>
      <w:r>
        <w:rPr>
          <w:noProof/>
        </w:rPr>
      </w:r>
      <w:r>
        <w:rPr>
          <w:noProof/>
        </w:rPr>
        <w:fldChar w:fldCharType="separate"/>
      </w:r>
      <w:r>
        <w:rPr>
          <w:noProof/>
        </w:rPr>
        <w:t>166</w:t>
      </w:r>
      <w:r>
        <w:rPr>
          <w:noProof/>
        </w:rPr>
        <w:fldChar w:fldCharType="end"/>
      </w:r>
    </w:p>
    <w:p w14:paraId="72830AF4" w14:textId="5983E60D" w:rsidR="005A1696" w:rsidRDefault="005A1696">
      <w:pPr>
        <w:pStyle w:val="TOC4"/>
        <w:rPr>
          <w:rFonts w:asciiTheme="minorHAnsi" w:eastAsiaTheme="minorEastAsia" w:hAnsiTheme="minorHAnsi" w:cstheme="minorBidi"/>
          <w:noProof/>
          <w:sz w:val="22"/>
          <w:szCs w:val="22"/>
          <w:lang w:eastAsia="en-GB"/>
        </w:rPr>
      </w:pPr>
      <w:r>
        <w:rPr>
          <w:noProof/>
        </w:rPr>
        <w:t>7.5.4.3</w:t>
      </w:r>
      <w:r>
        <w:rPr>
          <w:rFonts w:asciiTheme="minorHAnsi" w:eastAsiaTheme="minorEastAsia" w:hAnsiTheme="minorHAnsi" w:cstheme="minorBidi"/>
          <w:noProof/>
          <w:sz w:val="22"/>
          <w:szCs w:val="22"/>
          <w:lang w:eastAsia="en-GB"/>
        </w:rPr>
        <w:tab/>
      </w:r>
      <w:r>
        <w:rPr>
          <w:noProof/>
        </w:rPr>
        <w:t>Update</w:t>
      </w:r>
      <w:r w:rsidRPr="00575A58">
        <w:rPr>
          <w:noProof/>
          <w:lang w:val="en-US"/>
        </w:rPr>
        <w:t xml:space="preserve"> </w:t>
      </w:r>
      <w:r>
        <w:rPr>
          <w:noProof/>
        </w:rPr>
        <w:t>FAR IE within PFCP Session Modification Request</w:t>
      </w:r>
      <w:r>
        <w:rPr>
          <w:noProof/>
        </w:rPr>
        <w:tab/>
      </w:r>
      <w:r>
        <w:rPr>
          <w:noProof/>
        </w:rPr>
        <w:fldChar w:fldCharType="begin" w:fldLock="1"/>
      </w:r>
      <w:r>
        <w:rPr>
          <w:noProof/>
        </w:rPr>
        <w:instrText xml:space="preserve"> PAGEREF _Toc106897518 \h </w:instrText>
      </w:r>
      <w:r>
        <w:rPr>
          <w:noProof/>
        </w:rPr>
      </w:r>
      <w:r>
        <w:rPr>
          <w:noProof/>
        </w:rPr>
        <w:fldChar w:fldCharType="separate"/>
      </w:r>
      <w:r>
        <w:rPr>
          <w:noProof/>
        </w:rPr>
        <w:t>167</w:t>
      </w:r>
      <w:r>
        <w:rPr>
          <w:noProof/>
        </w:rPr>
        <w:fldChar w:fldCharType="end"/>
      </w:r>
    </w:p>
    <w:p w14:paraId="284831B9" w14:textId="4208F0E9" w:rsidR="005A1696" w:rsidRDefault="005A1696">
      <w:pPr>
        <w:pStyle w:val="TOC4"/>
        <w:rPr>
          <w:rFonts w:asciiTheme="minorHAnsi" w:eastAsiaTheme="minorEastAsia" w:hAnsiTheme="minorHAnsi" w:cstheme="minorBidi"/>
          <w:noProof/>
          <w:sz w:val="22"/>
          <w:szCs w:val="22"/>
          <w:lang w:eastAsia="en-GB"/>
        </w:rPr>
      </w:pPr>
      <w:r>
        <w:rPr>
          <w:noProof/>
        </w:rPr>
        <w:t>7.5.4.4</w:t>
      </w:r>
      <w:r>
        <w:rPr>
          <w:rFonts w:asciiTheme="minorHAnsi" w:eastAsiaTheme="minorEastAsia" w:hAnsiTheme="minorHAnsi" w:cstheme="minorBidi"/>
          <w:noProof/>
          <w:sz w:val="22"/>
          <w:szCs w:val="22"/>
          <w:lang w:eastAsia="en-GB"/>
        </w:rPr>
        <w:tab/>
      </w:r>
      <w:r>
        <w:rPr>
          <w:noProof/>
        </w:rPr>
        <w:t>Update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_Toc106897519 \h </w:instrText>
      </w:r>
      <w:r>
        <w:rPr>
          <w:noProof/>
        </w:rPr>
      </w:r>
      <w:r>
        <w:rPr>
          <w:noProof/>
        </w:rPr>
        <w:fldChar w:fldCharType="separate"/>
      </w:r>
      <w:r>
        <w:rPr>
          <w:noProof/>
        </w:rPr>
        <w:t>169</w:t>
      </w:r>
      <w:r>
        <w:rPr>
          <w:noProof/>
        </w:rPr>
        <w:fldChar w:fldCharType="end"/>
      </w:r>
    </w:p>
    <w:p w14:paraId="74A83C14" w14:textId="7E6C061C" w:rsidR="005A1696" w:rsidRDefault="005A1696">
      <w:pPr>
        <w:pStyle w:val="TOC4"/>
        <w:rPr>
          <w:rFonts w:asciiTheme="minorHAnsi" w:eastAsiaTheme="minorEastAsia" w:hAnsiTheme="minorHAnsi" w:cstheme="minorBidi"/>
          <w:noProof/>
          <w:sz w:val="22"/>
          <w:szCs w:val="22"/>
          <w:lang w:eastAsia="en-GB"/>
        </w:rPr>
      </w:pPr>
      <w:r>
        <w:rPr>
          <w:noProof/>
        </w:rPr>
        <w:t>7.5.4.5</w:t>
      </w:r>
      <w:r>
        <w:rPr>
          <w:rFonts w:asciiTheme="minorHAnsi" w:eastAsiaTheme="minorEastAsia" w:hAnsiTheme="minorHAnsi" w:cstheme="minorBidi"/>
          <w:noProof/>
          <w:sz w:val="22"/>
          <w:szCs w:val="22"/>
          <w:lang w:eastAsia="en-GB"/>
        </w:rPr>
        <w:tab/>
      </w:r>
      <w:r>
        <w:rPr>
          <w:noProof/>
        </w:rPr>
        <w:t>Update QER IE within PFCP Session Modification Request</w:t>
      </w:r>
      <w:r>
        <w:rPr>
          <w:noProof/>
        </w:rPr>
        <w:tab/>
      </w:r>
      <w:r>
        <w:rPr>
          <w:noProof/>
        </w:rPr>
        <w:fldChar w:fldCharType="begin" w:fldLock="1"/>
      </w:r>
      <w:r>
        <w:rPr>
          <w:noProof/>
        </w:rPr>
        <w:instrText xml:space="preserve"> PAGEREF _Toc106897520 \h </w:instrText>
      </w:r>
      <w:r>
        <w:rPr>
          <w:noProof/>
        </w:rPr>
      </w:r>
      <w:r>
        <w:rPr>
          <w:noProof/>
        </w:rPr>
        <w:fldChar w:fldCharType="separate"/>
      </w:r>
      <w:r>
        <w:rPr>
          <w:noProof/>
        </w:rPr>
        <w:t>173</w:t>
      </w:r>
      <w:r>
        <w:rPr>
          <w:noProof/>
        </w:rPr>
        <w:fldChar w:fldCharType="end"/>
      </w:r>
    </w:p>
    <w:p w14:paraId="7515BC1B" w14:textId="776ABA02" w:rsidR="005A1696" w:rsidRDefault="005A1696">
      <w:pPr>
        <w:pStyle w:val="TOC4"/>
        <w:rPr>
          <w:rFonts w:asciiTheme="minorHAnsi" w:eastAsiaTheme="minorEastAsia" w:hAnsiTheme="minorHAnsi" w:cstheme="minorBidi"/>
          <w:noProof/>
          <w:sz w:val="22"/>
          <w:szCs w:val="22"/>
          <w:lang w:eastAsia="en-GB"/>
        </w:rPr>
      </w:pPr>
      <w:r>
        <w:rPr>
          <w:noProof/>
        </w:rPr>
        <w:t>7.5.4.6</w:t>
      </w:r>
      <w:r>
        <w:rPr>
          <w:rFonts w:asciiTheme="minorHAnsi" w:eastAsiaTheme="minorEastAsia" w:hAnsiTheme="minorHAnsi" w:cstheme="minorBidi"/>
          <w:noProof/>
          <w:sz w:val="22"/>
          <w:szCs w:val="22"/>
          <w:lang w:eastAsia="en-GB"/>
        </w:rPr>
        <w:tab/>
      </w:r>
      <w:r>
        <w:rPr>
          <w:noProof/>
        </w:rPr>
        <w:t>Remove PDR IE within PFCP Session Modification Request</w:t>
      </w:r>
      <w:r>
        <w:rPr>
          <w:noProof/>
        </w:rPr>
        <w:tab/>
      </w:r>
      <w:r>
        <w:rPr>
          <w:noProof/>
        </w:rPr>
        <w:fldChar w:fldCharType="begin" w:fldLock="1"/>
      </w:r>
      <w:r>
        <w:rPr>
          <w:noProof/>
        </w:rPr>
        <w:instrText xml:space="preserve"> PAGEREF _Toc106897521 \h </w:instrText>
      </w:r>
      <w:r>
        <w:rPr>
          <w:noProof/>
        </w:rPr>
      </w:r>
      <w:r>
        <w:rPr>
          <w:noProof/>
        </w:rPr>
        <w:fldChar w:fldCharType="separate"/>
      </w:r>
      <w:r>
        <w:rPr>
          <w:noProof/>
        </w:rPr>
        <w:t>175</w:t>
      </w:r>
      <w:r>
        <w:rPr>
          <w:noProof/>
        </w:rPr>
        <w:fldChar w:fldCharType="end"/>
      </w:r>
    </w:p>
    <w:p w14:paraId="5DDE46ED" w14:textId="2E25D32D" w:rsidR="005A1696" w:rsidRDefault="005A1696">
      <w:pPr>
        <w:pStyle w:val="TOC4"/>
        <w:rPr>
          <w:rFonts w:asciiTheme="minorHAnsi" w:eastAsiaTheme="minorEastAsia" w:hAnsiTheme="minorHAnsi" w:cstheme="minorBidi"/>
          <w:noProof/>
          <w:sz w:val="22"/>
          <w:szCs w:val="22"/>
          <w:lang w:eastAsia="en-GB"/>
        </w:rPr>
      </w:pPr>
      <w:r>
        <w:rPr>
          <w:noProof/>
        </w:rPr>
        <w:t>7.5.4.7</w:t>
      </w:r>
      <w:r>
        <w:rPr>
          <w:rFonts w:asciiTheme="minorHAnsi" w:eastAsiaTheme="minorEastAsia" w:hAnsiTheme="minorHAnsi" w:cstheme="minorBidi"/>
          <w:noProof/>
          <w:sz w:val="22"/>
          <w:szCs w:val="22"/>
          <w:lang w:eastAsia="en-GB"/>
        </w:rPr>
        <w:tab/>
      </w:r>
      <w:r>
        <w:rPr>
          <w:noProof/>
        </w:rPr>
        <w:t>Remove FAR IE within PFCP Session Modification Request</w:t>
      </w:r>
      <w:r>
        <w:rPr>
          <w:noProof/>
        </w:rPr>
        <w:tab/>
      </w:r>
      <w:r>
        <w:rPr>
          <w:noProof/>
        </w:rPr>
        <w:fldChar w:fldCharType="begin" w:fldLock="1"/>
      </w:r>
      <w:r>
        <w:rPr>
          <w:noProof/>
        </w:rPr>
        <w:instrText xml:space="preserve"> PAGEREF _Toc106897522 \h </w:instrText>
      </w:r>
      <w:r>
        <w:rPr>
          <w:noProof/>
        </w:rPr>
      </w:r>
      <w:r>
        <w:rPr>
          <w:noProof/>
        </w:rPr>
        <w:fldChar w:fldCharType="separate"/>
      </w:r>
      <w:r>
        <w:rPr>
          <w:noProof/>
        </w:rPr>
        <w:t>175</w:t>
      </w:r>
      <w:r>
        <w:rPr>
          <w:noProof/>
        </w:rPr>
        <w:fldChar w:fldCharType="end"/>
      </w:r>
    </w:p>
    <w:p w14:paraId="3353DA53" w14:textId="0FB50257" w:rsidR="005A1696" w:rsidRDefault="005A1696">
      <w:pPr>
        <w:pStyle w:val="TOC4"/>
        <w:rPr>
          <w:rFonts w:asciiTheme="minorHAnsi" w:eastAsiaTheme="minorEastAsia" w:hAnsiTheme="minorHAnsi" w:cstheme="minorBidi"/>
          <w:noProof/>
          <w:sz w:val="22"/>
          <w:szCs w:val="22"/>
          <w:lang w:eastAsia="en-GB"/>
        </w:rPr>
      </w:pPr>
      <w:r>
        <w:rPr>
          <w:noProof/>
        </w:rPr>
        <w:t>7.5.4.8</w:t>
      </w:r>
      <w:r>
        <w:rPr>
          <w:rFonts w:asciiTheme="minorHAnsi" w:eastAsiaTheme="minorEastAsia" w:hAnsiTheme="minorHAnsi" w:cstheme="minorBidi"/>
          <w:noProof/>
          <w:sz w:val="22"/>
          <w:szCs w:val="22"/>
          <w:lang w:eastAsia="en-GB"/>
        </w:rPr>
        <w:tab/>
      </w:r>
      <w:r>
        <w:rPr>
          <w:noProof/>
        </w:rPr>
        <w:t>Remove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_Toc106897523 \h </w:instrText>
      </w:r>
      <w:r>
        <w:rPr>
          <w:noProof/>
        </w:rPr>
      </w:r>
      <w:r>
        <w:rPr>
          <w:noProof/>
        </w:rPr>
        <w:fldChar w:fldCharType="separate"/>
      </w:r>
      <w:r>
        <w:rPr>
          <w:noProof/>
        </w:rPr>
        <w:t>175</w:t>
      </w:r>
      <w:r>
        <w:rPr>
          <w:noProof/>
        </w:rPr>
        <w:fldChar w:fldCharType="end"/>
      </w:r>
    </w:p>
    <w:p w14:paraId="32EB6F08" w14:textId="0165761D" w:rsidR="005A1696" w:rsidRDefault="005A1696">
      <w:pPr>
        <w:pStyle w:val="TOC4"/>
        <w:rPr>
          <w:rFonts w:asciiTheme="minorHAnsi" w:eastAsiaTheme="minorEastAsia" w:hAnsiTheme="minorHAnsi" w:cstheme="minorBidi"/>
          <w:noProof/>
          <w:sz w:val="22"/>
          <w:szCs w:val="22"/>
          <w:lang w:eastAsia="en-GB"/>
        </w:rPr>
      </w:pPr>
      <w:r>
        <w:rPr>
          <w:noProof/>
        </w:rPr>
        <w:t>7.5.4.9</w:t>
      </w:r>
      <w:r>
        <w:rPr>
          <w:rFonts w:asciiTheme="minorHAnsi" w:eastAsiaTheme="minorEastAsia" w:hAnsiTheme="minorHAnsi" w:cstheme="minorBidi"/>
          <w:noProof/>
          <w:sz w:val="22"/>
          <w:szCs w:val="22"/>
          <w:lang w:eastAsia="en-GB"/>
        </w:rPr>
        <w:tab/>
      </w:r>
      <w:r>
        <w:rPr>
          <w:noProof/>
        </w:rPr>
        <w:t>Remove QER IE PFCP Session Modification Request</w:t>
      </w:r>
      <w:r>
        <w:rPr>
          <w:noProof/>
        </w:rPr>
        <w:tab/>
      </w:r>
      <w:r>
        <w:rPr>
          <w:noProof/>
        </w:rPr>
        <w:fldChar w:fldCharType="begin" w:fldLock="1"/>
      </w:r>
      <w:r>
        <w:rPr>
          <w:noProof/>
        </w:rPr>
        <w:instrText xml:space="preserve"> PAGEREF _Toc106897524 \h </w:instrText>
      </w:r>
      <w:r>
        <w:rPr>
          <w:noProof/>
        </w:rPr>
      </w:r>
      <w:r>
        <w:rPr>
          <w:noProof/>
        </w:rPr>
        <w:fldChar w:fldCharType="separate"/>
      </w:r>
      <w:r>
        <w:rPr>
          <w:noProof/>
        </w:rPr>
        <w:t>175</w:t>
      </w:r>
      <w:r>
        <w:rPr>
          <w:noProof/>
        </w:rPr>
        <w:fldChar w:fldCharType="end"/>
      </w:r>
    </w:p>
    <w:p w14:paraId="0D0F4752" w14:textId="38A9C26F" w:rsidR="005A1696" w:rsidRDefault="005A1696">
      <w:pPr>
        <w:pStyle w:val="TOC4"/>
        <w:rPr>
          <w:rFonts w:asciiTheme="minorHAnsi" w:eastAsiaTheme="minorEastAsia" w:hAnsiTheme="minorHAnsi" w:cstheme="minorBidi"/>
          <w:noProof/>
          <w:sz w:val="22"/>
          <w:szCs w:val="22"/>
          <w:lang w:eastAsia="en-GB"/>
        </w:rPr>
      </w:pPr>
      <w:r>
        <w:rPr>
          <w:noProof/>
        </w:rPr>
        <w:t>7.5.4.10</w:t>
      </w:r>
      <w:r>
        <w:rPr>
          <w:rFonts w:asciiTheme="minorHAnsi" w:eastAsiaTheme="minorEastAsia" w:hAnsiTheme="minorHAnsi" w:cstheme="minorBidi"/>
          <w:noProof/>
          <w:sz w:val="22"/>
          <w:szCs w:val="22"/>
          <w:lang w:eastAsia="en-GB"/>
        </w:rPr>
        <w:tab/>
      </w:r>
      <w:r>
        <w:rPr>
          <w:noProof/>
        </w:rPr>
        <w:t>Query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_Toc106897525 \h </w:instrText>
      </w:r>
      <w:r>
        <w:rPr>
          <w:noProof/>
        </w:rPr>
      </w:r>
      <w:r>
        <w:rPr>
          <w:noProof/>
        </w:rPr>
        <w:fldChar w:fldCharType="separate"/>
      </w:r>
      <w:r>
        <w:rPr>
          <w:noProof/>
        </w:rPr>
        <w:t>176</w:t>
      </w:r>
      <w:r>
        <w:rPr>
          <w:noProof/>
        </w:rPr>
        <w:fldChar w:fldCharType="end"/>
      </w:r>
    </w:p>
    <w:p w14:paraId="1E2FDE39" w14:textId="534EB04A" w:rsidR="005A1696" w:rsidRDefault="005A1696">
      <w:pPr>
        <w:pStyle w:val="TOC4"/>
        <w:rPr>
          <w:rFonts w:asciiTheme="minorHAnsi" w:eastAsiaTheme="minorEastAsia" w:hAnsiTheme="minorHAnsi" w:cstheme="minorBidi"/>
          <w:noProof/>
          <w:sz w:val="22"/>
          <w:szCs w:val="22"/>
          <w:lang w:eastAsia="en-GB"/>
        </w:rPr>
      </w:pPr>
      <w:r>
        <w:rPr>
          <w:noProof/>
        </w:rPr>
        <w:t>7.5.4.11</w:t>
      </w:r>
      <w:r>
        <w:rPr>
          <w:rFonts w:asciiTheme="minorHAnsi" w:eastAsiaTheme="minorEastAsia" w:hAnsiTheme="minorHAnsi" w:cstheme="minorBidi"/>
          <w:noProof/>
          <w:sz w:val="22"/>
          <w:szCs w:val="22"/>
          <w:lang w:eastAsia="en-GB"/>
        </w:rPr>
        <w:tab/>
      </w:r>
      <w:r>
        <w:rPr>
          <w:noProof/>
        </w:rPr>
        <w:t>Update</w:t>
      </w:r>
      <w:r w:rsidRPr="00575A58">
        <w:rPr>
          <w:noProof/>
          <w:lang w:val="en-US"/>
        </w:rPr>
        <w:t xml:space="preserve"> </w:t>
      </w:r>
      <w:r>
        <w:rPr>
          <w:noProof/>
        </w:rPr>
        <w:t>BAR IE within PFCP Session Modification Request</w:t>
      </w:r>
      <w:r>
        <w:rPr>
          <w:noProof/>
        </w:rPr>
        <w:tab/>
      </w:r>
      <w:r>
        <w:rPr>
          <w:noProof/>
        </w:rPr>
        <w:fldChar w:fldCharType="begin" w:fldLock="1"/>
      </w:r>
      <w:r>
        <w:rPr>
          <w:noProof/>
        </w:rPr>
        <w:instrText xml:space="preserve"> PAGEREF _Toc106897526 \h </w:instrText>
      </w:r>
      <w:r>
        <w:rPr>
          <w:noProof/>
        </w:rPr>
      </w:r>
      <w:r>
        <w:rPr>
          <w:noProof/>
        </w:rPr>
        <w:fldChar w:fldCharType="separate"/>
      </w:r>
      <w:r>
        <w:rPr>
          <w:noProof/>
        </w:rPr>
        <w:t>176</w:t>
      </w:r>
      <w:r>
        <w:rPr>
          <w:noProof/>
        </w:rPr>
        <w:fldChar w:fldCharType="end"/>
      </w:r>
    </w:p>
    <w:p w14:paraId="2D6CE47C" w14:textId="0373F151" w:rsidR="005A1696" w:rsidRDefault="005A1696">
      <w:pPr>
        <w:pStyle w:val="TOC4"/>
        <w:rPr>
          <w:rFonts w:asciiTheme="minorHAnsi" w:eastAsiaTheme="minorEastAsia" w:hAnsiTheme="minorHAnsi" w:cstheme="minorBidi"/>
          <w:noProof/>
          <w:sz w:val="22"/>
          <w:szCs w:val="22"/>
          <w:lang w:eastAsia="en-GB"/>
        </w:rPr>
      </w:pPr>
      <w:r>
        <w:rPr>
          <w:noProof/>
        </w:rPr>
        <w:t>7.5.4.12</w:t>
      </w:r>
      <w:r>
        <w:rPr>
          <w:rFonts w:asciiTheme="minorHAnsi" w:eastAsiaTheme="minorEastAsia" w:hAnsiTheme="minorHAnsi" w:cstheme="minorBidi"/>
          <w:noProof/>
          <w:sz w:val="22"/>
          <w:szCs w:val="22"/>
          <w:lang w:eastAsia="en-GB"/>
        </w:rPr>
        <w:tab/>
      </w:r>
      <w:r>
        <w:rPr>
          <w:noProof/>
        </w:rPr>
        <w:t>Remove BAR IE within PFCP Session Modification Request</w:t>
      </w:r>
      <w:r>
        <w:rPr>
          <w:noProof/>
        </w:rPr>
        <w:tab/>
      </w:r>
      <w:r>
        <w:rPr>
          <w:noProof/>
        </w:rPr>
        <w:fldChar w:fldCharType="begin" w:fldLock="1"/>
      </w:r>
      <w:r>
        <w:rPr>
          <w:noProof/>
        </w:rPr>
        <w:instrText xml:space="preserve"> PAGEREF _Toc106897527 \h </w:instrText>
      </w:r>
      <w:r>
        <w:rPr>
          <w:noProof/>
        </w:rPr>
      </w:r>
      <w:r>
        <w:rPr>
          <w:noProof/>
        </w:rPr>
        <w:fldChar w:fldCharType="separate"/>
      </w:r>
      <w:r>
        <w:rPr>
          <w:noProof/>
        </w:rPr>
        <w:t>176</w:t>
      </w:r>
      <w:r>
        <w:rPr>
          <w:noProof/>
        </w:rPr>
        <w:fldChar w:fldCharType="end"/>
      </w:r>
    </w:p>
    <w:p w14:paraId="4586303B" w14:textId="6BF8EA0C" w:rsidR="005A1696" w:rsidRDefault="005A1696">
      <w:pPr>
        <w:pStyle w:val="TOC4"/>
        <w:rPr>
          <w:rFonts w:asciiTheme="minorHAnsi" w:eastAsiaTheme="minorEastAsia" w:hAnsiTheme="minorHAnsi" w:cstheme="minorBidi"/>
          <w:noProof/>
          <w:sz w:val="22"/>
          <w:szCs w:val="22"/>
          <w:lang w:eastAsia="en-GB"/>
        </w:rPr>
      </w:pPr>
      <w:r>
        <w:rPr>
          <w:noProof/>
        </w:rPr>
        <w:t>7.5.4.13</w:t>
      </w:r>
      <w:r>
        <w:rPr>
          <w:rFonts w:asciiTheme="minorHAnsi" w:eastAsiaTheme="minorEastAsia" w:hAnsiTheme="minorHAnsi" w:cstheme="minorBidi"/>
          <w:noProof/>
          <w:sz w:val="22"/>
          <w:szCs w:val="22"/>
          <w:lang w:eastAsia="en-GB"/>
        </w:rPr>
        <w:tab/>
      </w:r>
      <w:r>
        <w:rPr>
          <w:noProof/>
        </w:rPr>
        <w:t xml:space="preserve">Update </w:t>
      </w:r>
      <w:r w:rsidRPr="00575A58">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_Toc106897528 \h </w:instrText>
      </w:r>
      <w:r>
        <w:rPr>
          <w:noProof/>
        </w:rPr>
      </w:r>
      <w:r>
        <w:rPr>
          <w:noProof/>
        </w:rPr>
        <w:fldChar w:fldCharType="separate"/>
      </w:r>
      <w:r>
        <w:rPr>
          <w:noProof/>
        </w:rPr>
        <w:t>177</w:t>
      </w:r>
      <w:r>
        <w:rPr>
          <w:noProof/>
        </w:rPr>
        <w:fldChar w:fldCharType="end"/>
      </w:r>
    </w:p>
    <w:p w14:paraId="47F51057" w14:textId="6A0B67F0" w:rsidR="005A1696" w:rsidRDefault="005A1696">
      <w:pPr>
        <w:pStyle w:val="TOC4"/>
        <w:rPr>
          <w:rFonts w:asciiTheme="minorHAnsi" w:eastAsiaTheme="minorEastAsia" w:hAnsiTheme="minorHAnsi" w:cstheme="minorBidi"/>
          <w:noProof/>
          <w:sz w:val="22"/>
          <w:szCs w:val="22"/>
          <w:lang w:eastAsia="en-GB"/>
        </w:rPr>
      </w:pPr>
      <w:r>
        <w:rPr>
          <w:noProof/>
        </w:rPr>
        <w:t>7.5.4.14</w:t>
      </w:r>
      <w:r>
        <w:rPr>
          <w:rFonts w:asciiTheme="minorHAnsi" w:eastAsiaTheme="minorEastAsia" w:hAnsiTheme="minorHAnsi" w:cstheme="minorBidi"/>
          <w:noProof/>
          <w:sz w:val="22"/>
          <w:szCs w:val="22"/>
          <w:lang w:eastAsia="en-GB"/>
        </w:rPr>
        <w:tab/>
      </w:r>
      <w:r>
        <w:rPr>
          <w:noProof/>
        </w:rPr>
        <w:t xml:space="preserve">Remove </w:t>
      </w:r>
      <w:r w:rsidRPr="00575A58">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_Toc106897529 \h </w:instrText>
      </w:r>
      <w:r>
        <w:rPr>
          <w:noProof/>
        </w:rPr>
      </w:r>
      <w:r>
        <w:rPr>
          <w:noProof/>
        </w:rPr>
        <w:fldChar w:fldCharType="separate"/>
      </w:r>
      <w:r>
        <w:rPr>
          <w:noProof/>
        </w:rPr>
        <w:t>178</w:t>
      </w:r>
      <w:r>
        <w:rPr>
          <w:noProof/>
        </w:rPr>
        <w:fldChar w:fldCharType="end"/>
      </w:r>
    </w:p>
    <w:p w14:paraId="1F80A955" w14:textId="495CA86A" w:rsidR="005A1696" w:rsidRDefault="005A1696">
      <w:pPr>
        <w:pStyle w:val="TOC4"/>
        <w:rPr>
          <w:rFonts w:asciiTheme="minorHAnsi" w:eastAsiaTheme="minorEastAsia" w:hAnsiTheme="minorHAnsi" w:cstheme="minorBidi"/>
          <w:noProof/>
          <w:sz w:val="22"/>
          <w:szCs w:val="22"/>
          <w:lang w:eastAsia="en-GB"/>
        </w:rPr>
      </w:pPr>
      <w:r>
        <w:rPr>
          <w:noProof/>
        </w:rPr>
        <w:t>7.5.4.15</w:t>
      </w:r>
      <w:r>
        <w:rPr>
          <w:rFonts w:asciiTheme="minorHAnsi" w:eastAsiaTheme="minorEastAsia" w:hAnsiTheme="minorHAnsi" w:cstheme="minorBidi"/>
          <w:noProof/>
          <w:sz w:val="22"/>
          <w:szCs w:val="22"/>
          <w:lang w:eastAsia="en-GB"/>
        </w:rPr>
        <w:tab/>
      </w:r>
      <w:r>
        <w:rPr>
          <w:noProof/>
        </w:rPr>
        <w:t>Remove MAR IE within PFCP Session Modification Request</w:t>
      </w:r>
      <w:r>
        <w:rPr>
          <w:noProof/>
        </w:rPr>
        <w:tab/>
      </w:r>
      <w:r>
        <w:rPr>
          <w:noProof/>
        </w:rPr>
        <w:fldChar w:fldCharType="begin" w:fldLock="1"/>
      </w:r>
      <w:r>
        <w:rPr>
          <w:noProof/>
        </w:rPr>
        <w:instrText xml:space="preserve"> PAGEREF _Toc106897530 \h </w:instrText>
      </w:r>
      <w:r>
        <w:rPr>
          <w:noProof/>
        </w:rPr>
      </w:r>
      <w:r>
        <w:rPr>
          <w:noProof/>
        </w:rPr>
        <w:fldChar w:fldCharType="separate"/>
      </w:r>
      <w:r>
        <w:rPr>
          <w:noProof/>
        </w:rPr>
        <w:t>179</w:t>
      </w:r>
      <w:r>
        <w:rPr>
          <w:noProof/>
        </w:rPr>
        <w:fldChar w:fldCharType="end"/>
      </w:r>
    </w:p>
    <w:p w14:paraId="25ECDF8C" w14:textId="75A201DD" w:rsidR="005A1696" w:rsidRDefault="005A1696">
      <w:pPr>
        <w:pStyle w:val="TOC4"/>
        <w:rPr>
          <w:rFonts w:asciiTheme="minorHAnsi" w:eastAsiaTheme="minorEastAsia" w:hAnsiTheme="minorHAnsi" w:cstheme="minorBidi"/>
          <w:noProof/>
          <w:sz w:val="22"/>
          <w:szCs w:val="22"/>
          <w:lang w:eastAsia="en-GB"/>
        </w:rPr>
      </w:pPr>
      <w:r>
        <w:rPr>
          <w:noProof/>
        </w:rPr>
        <w:t>7.5.4.16</w:t>
      </w:r>
      <w:r>
        <w:rPr>
          <w:rFonts w:asciiTheme="minorHAnsi" w:eastAsiaTheme="minorEastAsia" w:hAnsiTheme="minorHAnsi" w:cstheme="minorBidi"/>
          <w:noProof/>
          <w:sz w:val="22"/>
          <w:szCs w:val="22"/>
          <w:lang w:eastAsia="en-GB"/>
        </w:rPr>
        <w:tab/>
      </w:r>
      <w:r>
        <w:rPr>
          <w:noProof/>
        </w:rPr>
        <w:t>Update</w:t>
      </w:r>
      <w:r w:rsidRPr="00575A58">
        <w:rPr>
          <w:noProof/>
          <w:lang w:val="en-US"/>
        </w:rPr>
        <w:t xml:space="preserve"> </w:t>
      </w:r>
      <w:r>
        <w:rPr>
          <w:noProof/>
        </w:rPr>
        <w:t>MAR IE within PFCP Session Modification Request</w:t>
      </w:r>
      <w:r>
        <w:rPr>
          <w:noProof/>
        </w:rPr>
        <w:tab/>
      </w:r>
      <w:r>
        <w:rPr>
          <w:noProof/>
        </w:rPr>
        <w:fldChar w:fldCharType="begin" w:fldLock="1"/>
      </w:r>
      <w:r>
        <w:rPr>
          <w:noProof/>
        </w:rPr>
        <w:instrText xml:space="preserve"> PAGEREF _Toc106897531 \h </w:instrText>
      </w:r>
      <w:r>
        <w:rPr>
          <w:noProof/>
        </w:rPr>
      </w:r>
      <w:r>
        <w:rPr>
          <w:noProof/>
        </w:rPr>
        <w:fldChar w:fldCharType="separate"/>
      </w:r>
      <w:r>
        <w:rPr>
          <w:noProof/>
        </w:rPr>
        <w:t>179</w:t>
      </w:r>
      <w:r>
        <w:rPr>
          <w:noProof/>
        </w:rPr>
        <w:fldChar w:fldCharType="end"/>
      </w:r>
    </w:p>
    <w:p w14:paraId="0B48C425" w14:textId="5F6290AB" w:rsidR="005A1696" w:rsidRDefault="005A1696">
      <w:pPr>
        <w:pStyle w:val="TOC4"/>
        <w:rPr>
          <w:rFonts w:asciiTheme="minorHAnsi" w:eastAsiaTheme="minorEastAsia" w:hAnsiTheme="minorHAnsi" w:cstheme="minorBidi"/>
          <w:noProof/>
          <w:sz w:val="22"/>
          <w:szCs w:val="22"/>
          <w:lang w:eastAsia="en-GB"/>
        </w:rPr>
      </w:pPr>
      <w:r>
        <w:rPr>
          <w:noProof/>
        </w:rPr>
        <w:t>7.5.4.17</w:t>
      </w:r>
      <w:r>
        <w:rPr>
          <w:rFonts w:asciiTheme="minorHAnsi" w:eastAsiaTheme="minorEastAsia" w:hAnsiTheme="minorHAnsi" w:cstheme="minorBidi"/>
          <w:noProof/>
          <w:sz w:val="22"/>
          <w:szCs w:val="22"/>
          <w:lang w:eastAsia="en-GB"/>
        </w:rPr>
        <w:tab/>
      </w:r>
      <w:r w:rsidRPr="00575A58">
        <w:rPr>
          <w:noProof/>
          <w:lang w:val="en-US"/>
        </w:rPr>
        <w:t>Create PDR/FAR/URR/QER/BAR/MAR</w:t>
      </w:r>
      <w:r>
        <w:rPr>
          <w:noProof/>
        </w:rPr>
        <w:t xml:space="preserve"> IEs within PFCP Session Modification Request</w:t>
      </w:r>
      <w:r>
        <w:rPr>
          <w:noProof/>
        </w:rPr>
        <w:tab/>
      </w:r>
      <w:r>
        <w:rPr>
          <w:noProof/>
        </w:rPr>
        <w:fldChar w:fldCharType="begin" w:fldLock="1"/>
      </w:r>
      <w:r>
        <w:rPr>
          <w:noProof/>
        </w:rPr>
        <w:instrText xml:space="preserve"> PAGEREF _Toc106897532 \h </w:instrText>
      </w:r>
      <w:r>
        <w:rPr>
          <w:noProof/>
        </w:rPr>
      </w:r>
      <w:r>
        <w:rPr>
          <w:noProof/>
        </w:rPr>
        <w:fldChar w:fldCharType="separate"/>
      </w:r>
      <w:r>
        <w:rPr>
          <w:noProof/>
        </w:rPr>
        <w:t>181</w:t>
      </w:r>
      <w:r>
        <w:rPr>
          <w:noProof/>
        </w:rPr>
        <w:fldChar w:fldCharType="end"/>
      </w:r>
    </w:p>
    <w:p w14:paraId="01998175" w14:textId="517E5D9D" w:rsidR="005A1696" w:rsidRDefault="005A1696">
      <w:pPr>
        <w:pStyle w:val="TOC4"/>
        <w:rPr>
          <w:rFonts w:asciiTheme="minorHAnsi" w:eastAsiaTheme="minorEastAsia" w:hAnsiTheme="minorHAnsi" w:cstheme="minorBidi"/>
          <w:noProof/>
          <w:sz w:val="22"/>
          <w:szCs w:val="22"/>
          <w:lang w:eastAsia="en-GB"/>
        </w:rPr>
      </w:pPr>
      <w:r>
        <w:rPr>
          <w:noProof/>
        </w:rPr>
        <w:t>7.5.4.18</w:t>
      </w:r>
      <w:r>
        <w:rPr>
          <w:rFonts w:asciiTheme="minorHAnsi" w:eastAsiaTheme="minorEastAsia" w:hAnsiTheme="minorHAnsi" w:cstheme="minorBidi"/>
          <w:noProof/>
          <w:sz w:val="22"/>
          <w:szCs w:val="22"/>
          <w:lang w:eastAsia="en-GB"/>
        </w:rPr>
        <w:tab/>
      </w:r>
      <w:r>
        <w:rPr>
          <w:noProof/>
        </w:rPr>
        <w:t xml:space="preserve">TSC Management Information </w:t>
      </w:r>
      <w:r w:rsidRPr="00575A58">
        <w:rPr>
          <w:noProof/>
          <w:lang w:val="en-US"/>
        </w:rPr>
        <w:t>IE</w:t>
      </w:r>
      <w:r>
        <w:rPr>
          <w:noProof/>
        </w:rPr>
        <w:t xml:space="preserve"> within PFCP Session Modification Request</w:t>
      </w:r>
      <w:r>
        <w:rPr>
          <w:noProof/>
        </w:rPr>
        <w:tab/>
      </w:r>
      <w:r>
        <w:rPr>
          <w:noProof/>
        </w:rPr>
        <w:fldChar w:fldCharType="begin" w:fldLock="1"/>
      </w:r>
      <w:r>
        <w:rPr>
          <w:noProof/>
        </w:rPr>
        <w:instrText xml:space="preserve"> PAGEREF _Toc106897533 \h </w:instrText>
      </w:r>
      <w:r>
        <w:rPr>
          <w:noProof/>
        </w:rPr>
      </w:r>
      <w:r>
        <w:rPr>
          <w:noProof/>
        </w:rPr>
        <w:fldChar w:fldCharType="separate"/>
      </w:r>
      <w:r>
        <w:rPr>
          <w:noProof/>
        </w:rPr>
        <w:t>181</w:t>
      </w:r>
      <w:r>
        <w:rPr>
          <w:noProof/>
        </w:rPr>
        <w:fldChar w:fldCharType="end"/>
      </w:r>
    </w:p>
    <w:p w14:paraId="790819F3" w14:textId="71989BC0" w:rsidR="005A1696" w:rsidRDefault="005A1696">
      <w:pPr>
        <w:pStyle w:val="TOC4"/>
        <w:rPr>
          <w:rFonts w:asciiTheme="minorHAnsi" w:eastAsiaTheme="minorEastAsia" w:hAnsiTheme="minorHAnsi" w:cstheme="minorBidi"/>
          <w:noProof/>
          <w:sz w:val="22"/>
          <w:szCs w:val="22"/>
          <w:lang w:eastAsia="en-GB"/>
        </w:rPr>
      </w:pPr>
      <w:r>
        <w:rPr>
          <w:noProof/>
        </w:rPr>
        <w:t>7.5.4.19</w:t>
      </w:r>
      <w:r>
        <w:rPr>
          <w:rFonts w:asciiTheme="minorHAnsi" w:eastAsiaTheme="minorEastAsia" w:hAnsiTheme="minorHAnsi" w:cstheme="minorBidi"/>
          <w:noProof/>
          <w:sz w:val="22"/>
          <w:szCs w:val="22"/>
          <w:lang w:eastAsia="en-GB"/>
        </w:rPr>
        <w:tab/>
      </w:r>
      <w:r>
        <w:rPr>
          <w:noProof/>
        </w:rPr>
        <w:t>Remove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_Toc106897534 \h </w:instrText>
      </w:r>
      <w:r>
        <w:rPr>
          <w:noProof/>
        </w:rPr>
      </w:r>
      <w:r>
        <w:rPr>
          <w:noProof/>
        </w:rPr>
        <w:fldChar w:fldCharType="separate"/>
      </w:r>
      <w:r>
        <w:rPr>
          <w:noProof/>
        </w:rPr>
        <w:t>181</w:t>
      </w:r>
      <w:r>
        <w:rPr>
          <w:noProof/>
        </w:rPr>
        <w:fldChar w:fldCharType="end"/>
      </w:r>
    </w:p>
    <w:p w14:paraId="46D8852D" w14:textId="7559F4D4" w:rsidR="005A1696" w:rsidRDefault="005A1696">
      <w:pPr>
        <w:pStyle w:val="TOC4"/>
        <w:rPr>
          <w:rFonts w:asciiTheme="minorHAnsi" w:eastAsiaTheme="minorEastAsia" w:hAnsiTheme="minorHAnsi" w:cstheme="minorBidi"/>
          <w:noProof/>
          <w:sz w:val="22"/>
          <w:szCs w:val="22"/>
          <w:lang w:eastAsia="en-GB"/>
        </w:rPr>
      </w:pPr>
      <w:r>
        <w:rPr>
          <w:noProof/>
        </w:rPr>
        <w:t>7.5.4.20</w:t>
      </w:r>
      <w:r>
        <w:rPr>
          <w:rFonts w:asciiTheme="minorHAnsi" w:eastAsiaTheme="minorEastAsia" w:hAnsiTheme="minorHAnsi" w:cstheme="minorBidi"/>
          <w:noProof/>
          <w:sz w:val="22"/>
          <w:szCs w:val="22"/>
          <w:lang w:eastAsia="en-GB"/>
        </w:rPr>
        <w:tab/>
      </w:r>
      <w:r>
        <w:rPr>
          <w:noProof/>
        </w:rPr>
        <w:t>Update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_Toc106897535 \h </w:instrText>
      </w:r>
      <w:r>
        <w:rPr>
          <w:noProof/>
        </w:rPr>
      </w:r>
      <w:r>
        <w:rPr>
          <w:noProof/>
        </w:rPr>
        <w:fldChar w:fldCharType="separate"/>
      </w:r>
      <w:r>
        <w:rPr>
          <w:noProof/>
        </w:rPr>
        <w:t>181</w:t>
      </w:r>
      <w:r>
        <w:rPr>
          <w:noProof/>
        </w:rPr>
        <w:fldChar w:fldCharType="end"/>
      </w:r>
    </w:p>
    <w:p w14:paraId="7B79E523" w14:textId="08E3AE9C" w:rsidR="005A1696" w:rsidRDefault="005A1696">
      <w:pPr>
        <w:pStyle w:val="TOC4"/>
        <w:rPr>
          <w:rFonts w:asciiTheme="minorHAnsi" w:eastAsiaTheme="minorEastAsia" w:hAnsiTheme="minorHAnsi" w:cstheme="minorBidi"/>
          <w:noProof/>
          <w:sz w:val="22"/>
          <w:szCs w:val="22"/>
          <w:lang w:eastAsia="en-GB"/>
        </w:rPr>
      </w:pPr>
      <w:r>
        <w:rPr>
          <w:noProof/>
        </w:rPr>
        <w:lastRenderedPageBreak/>
        <w:t>7.5.4.21</w:t>
      </w:r>
      <w:r>
        <w:rPr>
          <w:rFonts w:asciiTheme="minorHAnsi" w:eastAsiaTheme="minorEastAsia" w:hAnsiTheme="minorHAnsi" w:cstheme="minorBidi"/>
          <w:noProof/>
          <w:sz w:val="22"/>
          <w:szCs w:val="22"/>
          <w:lang w:eastAsia="en-GB"/>
        </w:rPr>
        <w:tab/>
      </w:r>
      <w:r>
        <w:rPr>
          <w:noProof/>
        </w:rPr>
        <w:t>Ethernet Context Information within PFCP Session Modification Request</w:t>
      </w:r>
      <w:r>
        <w:rPr>
          <w:noProof/>
        </w:rPr>
        <w:tab/>
      </w:r>
      <w:r>
        <w:rPr>
          <w:noProof/>
        </w:rPr>
        <w:fldChar w:fldCharType="begin" w:fldLock="1"/>
      </w:r>
      <w:r>
        <w:rPr>
          <w:noProof/>
        </w:rPr>
        <w:instrText xml:space="preserve"> PAGEREF _Toc106897536 \h </w:instrText>
      </w:r>
      <w:r>
        <w:rPr>
          <w:noProof/>
        </w:rPr>
      </w:r>
      <w:r>
        <w:rPr>
          <w:noProof/>
        </w:rPr>
        <w:fldChar w:fldCharType="separate"/>
      </w:r>
      <w:r>
        <w:rPr>
          <w:noProof/>
        </w:rPr>
        <w:t>182</w:t>
      </w:r>
      <w:r>
        <w:rPr>
          <w:noProof/>
        </w:rPr>
        <w:fldChar w:fldCharType="end"/>
      </w:r>
    </w:p>
    <w:p w14:paraId="0E586F19" w14:textId="3BF79636" w:rsidR="005A1696" w:rsidRDefault="005A1696">
      <w:pPr>
        <w:pStyle w:val="TOC4"/>
        <w:rPr>
          <w:rFonts w:asciiTheme="minorHAnsi" w:eastAsiaTheme="minorEastAsia" w:hAnsiTheme="minorHAnsi" w:cstheme="minorBidi"/>
          <w:noProof/>
          <w:sz w:val="22"/>
          <w:szCs w:val="22"/>
          <w:lang w:eastAsia="en-GB"/>
        </w:rPr>
      </w:pPr>
      <w:r>
        <w:rPr>
          <w:noProof/>
        </w:rPr>
        <w:t>7.5.4.22</w:t>
      </w:r>
      <w:r>
        <w:rPr>
          <w:rFonts w:asciiTheme="minorHAnsi" w:eastAsiaTheme="minorEastAsia" w:hAnsiTheme="minorHAnsi" w:cstheme="minorBidi"/>
          <w:noProof/>
          <w:sz w:val="22"/>
          <w:szCs w:val="22"/>
          <w:lang w:eastAsia="en-GB"/>
        </w:rPr>
        <w:tab/>
      </w:r>
      <w:r>
        <w:rPr>
          <w:noProof/>
        </w:rPr>
        <w:t>Query Packet Rate Status</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_Toc106897537 \h </w:instrText>
      </w:r>
      <w:r>
        <w:rPr>
          <w:noProof/>
        </w:rPr>
      </w:r>
      <w:r>
        <w:rPr>
          <w:noProof/>
        </w:rPr>
        <w:fldChar w:fldCharType="separate"/>
      </w:r>
      <w:r>
        <w:rPr>
          <w:noProof/>
        </w:rPr>
        <w:t>182</w:t>
      </w:r>
      <w:r>
        <w:rPr>
          <w:noProof/>
        </w:rPr>
        <w:fldChar w:fldCharType="end"/>
      </w:r>
    </w:p>
    <w:p w14:paraId="71AABD76" w14:textId="0936252F" w:rsidR="005A1696" w:rsidRDefault="005A1696">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sidRPr="00575A58">
        <w:rPr>
          <w:noProof/>
          <w:lang w:val="en-US"/>
        </w:rPr>
        <w:t xml:space="preserve">PFCP </w:t>
      </w:r>
      <w:r>
        <w:rPr>
          <w:noProof/>
        </w:rPr>
        <w:t>Session Modification Response</w:t>
      </w:r>
      <w:r>
        <w:rPr>
          <w:noProof/>
        </w:rPr>
        <w:tab/>
      </w:r>
      <w:r>
        <w:rPr>
          <w:noProof/>
        </w:rPr>
        <w:fldChar w:fldCharType="begin" w:fldLock="1"/>
      </w:r>
      <w:r>
        <w:rPr>
          <w:noProof/>
        </w:rPr>
        <w:instrText xml:space="preserve"> PAGEREF _Toc106897538 \h </w:instrText>
      </w:r>
      <w:r>
        <w:rPr>
          <w:noProof/>
        </w:rPr>
      </w:r>
      <w:r>
        <w:rPr>
          <w:noProof/>
        </w:rPr>
        <w:fldChar w:fldCharType="separate"/>
      </w:r>
      <w:r>
        <w:rPr>
          <w:noProof/>
        </w:rPr>
        <w:t>182</w:t>
      </w:r>
      <w:r>
        <w:rPr>
          <w:noProof/>
        </w:rPr>
        <w:fldChar w:fldCharType="end"/>
      </w:r>
    </w:p>
    <w:p w14:paraId="3E335E97" w14:textId="00D0BCCC" w:rsidR="005A1696" w:rsidRDefault="005A1696">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_Toc106897539 \h </w:instrText>
      </w:r>
      <w:r>
        <w:rPr>
          <w:noProof/>
        </w:rPr>
      </w:r>
      <w:r>
        <w:rPr>
          <w:noProof/>
        </w:rPr>
        <w:fldChar w:fldCharType="separate"/>
      </w:r>
      <w:r>
        <w:rPr>
          <w:noProof/>
        </w:rPr>
        <w:t>182</w:t>
      </w:r>
      <w:r>
        <w:rPr>
          <w:noProof/>
        </w:rPr>
        <w:fldChar w:fldCharType="end"/>
      </w:r>
    </w:p>
    <w:p w14:paraId="53C0911C" w14:textId="7F43DE27" w:rsidR="005A1696" w:rsidRDefault="005A1696">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_Toc106897540 \h </w:instrText>
      </w:r>
      <w:r>
        <w:rPr>
          <w:noProof/>
        </w:rPr>
      </w:r>
      <w:r>
        <w:rPr>
          <w:noProof/>
        </w:rPr>
        <w:fldChar w:fldCharType="separate"/>
      </w:r>
      <w:r>
        <w:rPr>
          <w:noProof/>
        </w:rPr>
        <w:t>185</w:t>
      </w:r>
      <w:r>
        <w:rPr>
          <w:noProof/>
        </w:rPr>
        <w:fldChar w:fldCharType="end"/>
      </w:r>
    </w:p>
    <w:p w14:paraId="1D8BB93D" w14:textId="6EDF6E58" w:rsidR="005A1696" w:rsidRDefault="005A1696">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 xml:space="preserve">TSC Management </w:t>
      </w:r>
      <w:r w:rsidRPr="00575A58">
        <w:rPr>
          <w:noProof/>
          <w:lang w:val="en-US"/>
        </w:rPr>
        <w:t xml:space="preserve">Information </w:t>
      </w:r>
      <w:r>
        <w:rPr>
          <w:noProof/>
          <w:lang w:eastAsia="zh-CN"/>
        </w:rPr>
        <w:t xml:space="preserve">IE </w:t>
      </w:r>
      <w:r>
        <w:rPr>
          <w:noProof/>
        </w:rPr>
        <w:t>within PFCP Session Modification Response</w:t>
      </w:r>
      <w:r>
        <w:rPr>
          <w:noProof/>
        </w:rPr>
        <w:tab/>
      </w:r>
      <w:r>
        <w:rPr>
          <w:noProof/>
        </w:rPr>
        <w:fldChar w:fldCharType="begin" w:fldLock="1"/>
      </w:r>
      <w:r>
        <w:rPr>
          <w:noProof/>
        </w:rPr>
        <w:instrText xml:space="preserve"> PAGEREF _Toc106897541 \h </w:instrText>
      </w:r>
      <w:r>
        <w:rPr>
          <w:noProof/>
        </w:rPr>
      </w:r>
      <w:r>
        <w:rPr>
          <w:noProof/>
        </w:rPr>
        <w:fldChar w:fldCharType="separate"/>
      </w:r>
      <w:r>
        <w:rPr>
          <w:noProof/>
        </w:rPr>
        <w:t>186</w:t>
      </w:r>
      <w:r>
        <w:rPr>
          <w:noProof/>
        </w:rPr>
        <w:fldChar w:fldCharType="end"/>
      </w:r>
    </w:p>
    <w:p w14:paraId="144E1960" w14:textId="3E6CF1AF" w:rsidR="005A1696" w:rsidRDefault="005A1696">
      <w:pPr>
        <w:pStyle w:val="TOC4"/>
        <w:rPr>
          <w:rFonts w:asciiTheme="minorHAnsi" w:eastAsiaTheme="minorEastAsia" w:hAnsiTheme="minorHAnsi" w:cstheme="minorBidi"/>
          <w:noProof/>
          <w:sz w:val="22"/>
          <w:szCs w:val="22"/>
          <w:lang w:eastAsia="en-GB"/>
        </w:rPr>
      </w:pPr>
      <w:r>
        <w:rPr>
          <w:noProof/>
        </w:rPr>
        <w:t>7.5.5.4</w:t>
      </w:r>
      <w:r>
        <w:rPr>
          <w:rFonts w:asciiTheme="minorHAnsi" w:eastAsiaTheme="minorEastAsia" w:hAnsiTheme="minorHAnsi" w:cstheme="minorBidi"/>
          <w:noProof/>
          <w:sz w:val="22"/>
          <w:szCs w:val="22"/>
          <w:lang w:eastAsia="en-GB"/>
        </w:rPr>
        <w:tab/>
      </w:r>
      <w:r>
        <w:rPr>
          <w:noProof/>
        </w:rPr>
        <w:t>Packet Rate Status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_Toc106897542 \h </w:instrText>
      </w:r>
      <w:r>
        <w:rPr>
          <w:noProof/>
        </w:rPr>
      </w:r>
      <w:r>
        <w:rPr>
          <w:noProof/>
        </w:rPr>
        <w:fldChar w:fldCharType="separate"/>
      </w:r>
      <w:r>
        <w:rPr>
          <w:noProof/>
        </w:rPr>
        <w:t>187</w:t>
      </w:r>
      <w:r>
        <w:rPr>
          <w:noProof/>
        </w:rPr>
        <w:fldChar w:fldCharType="end"/>
      </w:r>
    </w:p>
    <w:p w14:paraId="133044E8" w14:textId="5187573E" w:rsidR="005A1696" w:rsidRDefault="005A1696">
      <w:pPr>
        <w:pStyle w:val="TOC4"/>
        <w:rPr>
          <w:rFonts w:asciiTheme="minorHAnsi" w:eastAsiaTheme="minorEastAsia" w:hAnsiTheme="minorHAnsi" w:cstheme="minorBidi"/>
          <w:noProof/>
          <w:sz w:val="22"/>
          <w:szCs w:val="22"/>
          <w:lang w:eastAsia="en-GB"/>
        </w:rPr>
      </w:pPr>
      <w:r>
        <w:rPr>
          <w:noProof/>
        </w:rPr>
        <w:t>7.5.5.5</w:t>
      </w:r>
      <w:r>
        <w:rPr>
          <w:rFonts w:asciiTheme="minorHAnsi" w:eastAsiaTheme="minorEastAsia" w:hAnsiTheme="minorHAnsi" w:cstheme="minorBidi"/>
          <w:noProof/>
          <w:sz w:val="22"/>
          <w:szCs w:val="22"/>
          <w:lang w:eastAsia="en-GB"/>
        </w:rPr>
        <w:tab/>
      </w:r>
      <w:r>
        <w:rPr>
          <w:noProof/>
        </w:rPr>
        <w:t>Updated PDR IE within PFCP Session Modification Response</w:t>
      </w:r>
      <w:r>
        <w:rPr>
          <w:noProof/>
        </w:rPr>
        <w:tab/>
      </w:r>
      <w:r>
        <w:rPr>
          <w:noProof/>
        </w:rPr>
        <w:fldChar w:fldCharType="begin" w:fldLock="1"/>
      </w:r>
      <w:r>
        <w:rPr>
          <w:noProof/>
        </w:rPr>
        <w:instrText xml:space="preserve"> PAGEREF _Toc106897543 \h </w:instrText>
      </w:r>
      <w:r>
        <w:rPr>
          <w:noProof/>
        </w:rPr>
      </w:r>
      <w:r>
        <w:rPr>
          <w:noProof/>
        </w:rPr>
        <w:fldChar w:fldCharType="separate"/>
      </w:r>
      <w:r>
        <w:rPr>
          <w:noProof/>
        </w:rPr>
        <w:t>187</w:t>
      </w:r>
      <w:r>
        <w:rPr>
          <w:noProof/>
        </w:rPr>
        <w:fldChar w:fldCharType="end"/>
      </w:r>
    </w:p>
    <w:p w14:paraId="3DD02144" w14:textId="5A30C181" w:rsidR="005A1696" w:rsidRDefault="005A1696">
      <w:pPr>
        <w:pStyle w:val="TOC3"/>
        <w:rPr>
          <w:rFonts w:asciiTheme="minorHAnsi" w:eastAsiaTheme="minorEastAsia" w:hAnsiTheme="minorHAnsi" w:cstheme="minorBidi"/>
          <w:noProof/>
          <w:sz w:val="22"/>
          <w:szCs w:val="22"/>
          <w:lang w:eastAsia="en-GB"/>
        </w:rPr>
      </w:pPr>
      <w:r>
        <w:rPr>
          <w:noProof/>
        </w:rPr>
        <w:t>7.5.6</w:t>
      </w:r>
      <w:r>
        <w:rPr>
          <w:rFonts w:asciiTheme="minorHAnsi" w:eastAsiaTheme="minorEastAsia" w:hAnsiTheme="minorHAnsi" w:cstheme="minorBidi"/>
          <w:noProof/>
          <w:sz w:val="22"/>
          <w:szCs w:val="22"/>
          <w:lang w:eastAsia="en-GB"/>
        </w:rPr>
        <w:tab/>
      </w:r>
      <w:r w:rsidRPr="00575A58">
        <w:rPr>
          <w:noProof/>
          <w:lang w:val="en-US"/>
        </w:rPr>
        <w:t xml:space="preserve">PFCP </w:t>
      </w:r>
      <w:r>
        <w:rPr>
          <w:noProof/>
        </w:rPr>
        <w:t>Session Deletion Request</w:t>
      </w:r>
      <w:r>
        <w:rPr>
          <w:noProof/>
        </w:rPr>
        <w:tab/>
      </w:r>
      <w:r>
        <w:rPr>
          <w:noProof/>
        </w:rPr>
        <w:fldChar w:fldCharType="begin" w:fldLock="1"/>
      </w:r>
      <w:r>
        <w:rPr>
          <w:noProof/>
        </w:rPr>
        <w:instrText xml:space="preserve"> PAGEREF _Toc106897544 \h </w:instrText>
      </w:r>
      <w:r>
        <w:rPr>
          <w:noProof/>
        </w:rPr>
      </w:r>
      <w:r>
        <w:rPr>
          <w:noProof/>
        </w:rPr>
        <w:fldChar w:fldCharType="separate"/>
      </w:r>
      <w:r>
        <w:rPr>
          <w:noProof/>
        </w:rPr>
        <w:t>187</w:t>
      </w:r>
      <w:r>
        <w:rPr>
          <w:noProof/>
        </w:rPr>
        <w:fldChar w:fldCharType="end"/>
      </w:r>
    </w:p>
    <w:p w14:paraId="74991540" w14:textId="05A03E38" w:rsidR="005A1696" w:rsidRDefault="005A1696">
      <w:pPr>
        <w:pStyle w:val="TOC3"/>
        <w:rPr>
          <w:rFonts w:asciiTheme="minorHAnsi" w:eastAsiaTheme="minorEastAsia" w:hAnsiTheme="minorHAnsi" w:cstheme="minorBidi"/>
          <w:noProof/>
          <w:sz w:val="22"/>
          <w:szCs w:val="22"/>
          <w:lang w:eastAsia="en-GB"/>
        </w:rPr>
      </w:pPr>
      <w:r>
        <w:rPr>
          <w:noProof/>
        </w:rPr>
        <w:t>7.5.7</w:t>
      </w:r>
      <w:r>
        <w:rPr>
          <w:rFonts w:asciiTheme="minorHAnsi" w:eastAsiaTheme="minorEastAsia" w:hAnsiTheme="minorHAnsi" w:cstheme="minorBidi"/>
          <w:noProof/>
          <w:sz w:val="22"/>
          <w:szCs w:val="22"/>
          <w:lang w:eastAsia="en-GB"/>
        </w:rPr>
        <w:tab/>
      </w:r>
      <w:r w:rsidRPr="00575A58">
        <w:rPr>
          <w:noProof/>
          <w:lang w:val="en-US"/>
        </w:rPr>
        <w:t xml:space="preserve">PFCP </w:t>
      </w:r>
      <w:r>
        <w:rPr>
          <w:noProof/>
        </w:rPr>
        <w:t>Session Deletion Response</w:t>
      </w:r>
      <w:r>
        <w:rPr>
          <w:noProof/>
        </w:rPr>
        <w:tab/>
      </w:r>
      <w:r>
        <w:rPr>
          <w:noProof/>
        </w:rPr>
        <w:fldChar w:fldCharType="begin" w:fldLock="1"/>
      </w:r>
      <w:r>
        <w:rPr>
          <w:noProof/>
        </w:rPr>
        <w:instrText xml:space="preserve"> PAGEREF _Toc106897545 \h </w:instrText>
      </w:r>
      <w:r>
        <w:rPr>
          <w:noProof/>
        </w:rPr>
      </w:r>
      <w:r>
        <w:rPr>
          <w:noProof/>
        </w:rPr>
        <w:fldChar w:fldCharType="separate"/>
      </w:r>
      <w:r>
        <w:rPr>
          <w:noProof/>
        </w:rPr>
        <w:t>188</w:t>
      </w:r>
      <w:r>
        <w:rPr>
          <w:noProof/>
        </w:rPr>
        <w:fldChar w:fldCharType="end"/>
      </w:r>
    </w:p>
    <w:p w14:paraId="2FD13981" w14:textId="3F31DCC8" w:rsidR="005A1696" w:rsidRDefault="005A1696">
      <w:pPr>
        <w:pStyle w:val="TOC4"/>
        <w:rPr>
          <w:rFonts w:asciiTheme="minorHAnsi" w:eastAsiaTheme="minorEastAsia" w:hAnsiTheme="minorHAnsi" w:cstheme="minorBidi"/>
          <w:noProof/>
          <w:sz w:val="22"/>
          <w:szCs w:val="22"/>
          <w:lang w:eastAsia="en-GB"/>
        </w:rPr>
      </w:pPr>
      <w:r>
        <w:rPr>
          <w:noProof/>
        </w:rPr>
        <w:t>7.5.7.1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_Toc106897546 \h </w:instrText>
      </w:r>
      <w:r>
        <w:rPr>
          <w:noProof/>
        </w:rPr>
      </w:r>
      <w:r>
        <w:rPr>
          <w:noProof/>
        </w:rPr>
        <w:fldChar w:fldCharType="separate"/>
      </w:r>
      <w:r>
        <w:rPr>
          <w:noProof/>
        </w:rPr>
        <w:t>188</w:t>
      </w:r>
      <w:r>
        <w:rPr>
          <w:noProof/>
        </w:rPr>
        <w:fldChar w:fldCharType="end"/>
      </w:r>
    </w:p>
    <w:p w14:paraId="0897CA15" w14:textId="2C15D036" w:rsidR="005A1696" w:rsidRDefault="005A1696">
      <w:pPr>
        <w:pStyle w:val="TOC4"/>
        <w:rPr>
          <w:rFonts w:asciiTheme="minorHAnsi" w:eastAsiaTheme="minorEastAsia" w:hAnsiTheme="minorHAnsi" w:cstheme="minorBidi"/>
          <w:noProof/>
          <w:sz w:val="22"/>
          <w:szCs w:val="22"/>
          <w:lang w:eastAsia="en-GB"/>
        </w:rPr>
      </w:pPr>
      <w:r>
        <w:rPr>
          <w:noProof/>
        </w:rPr>
        <w:t>7.5.7.2</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Deletion Response</w:t>
      </w:r>
      <w:r>
        <w:rPr>
          <w:noProof/>
        </w:rPr>
        <w:tab/>
      </w:r>
      <w:r>
        <w:rPr>
          <w:noProof/>
        </w:rPr>
        <w:fldChar w:fldCharType="begin" w:fldLock="1"/>
      </w:r>
      <w:r>
        <w:rPr>
          <w:noProof/>
        </w:rPr>
        <w:instrText xml:space="preserve"> PAGEREF _Toc106897547 \h </w:instrText>
      </w:r>
      <w:r>
        <w:rPr>
          <w:noProof/>
        </w:rPr>
      </w:r>
      <w:r>
        <w:rPr>
          <w:noProof/>
        </w:rPr>
        <w:fldChar w:fldCharType="separate"/>
      </w:r>
      <w:r>
        <w:rPr>
          <w:noProof/>
        </w:rPr>
        <w:t>188</w:t>
      </w:r>
      <w:r>
        <w:rPr>
          <w:noProof/>
        </w:rPr>
        <w:fldChar w:fldCharType="end"/>
      </w:r>
    </w:p>
    <w:p w14:paraId="42302E4B" w14:textId="5BD39640" w:rsidR="005A1696" w:rsidRDefault="005A1696">
      <w:pPr>
        <w:pStyle w:val="TOC3"/>
        <w:rPr>
          <w:rFonts w:asciiTheme="minorHAnsi" w:eastAsiaTheme="minorEastAsia" w:hAnsiTheme="minorHAnsi" w:cstheme="minorBidi"/>
          <w:noProof/>
          <w:sz w:val="22"/>
          <w:szCs w:val="22"/>
          <w:lang w:eastAsia="en-GB"/>
        </w:rPr>
      </w:pPr>
      <w:r>
        <w:rPr>
          <w:noProof/>
        </w:rPr>
        <w:t>7.5.8</w:t>
      </w:r>
      <w:r>
        <w:rPr>
          <w:rFonts w:asciiTheme="minorHAnsi" w:eastAsiaTheme="minorEastAsia" w:hAnsiTheme="minorHAnsi" w:cstheme="minorBidi"/>
          <w:noProof/>
          <w:sz w:val="22"/>
          <w:szCs w:val="22"/>
          <w:lang w:eastAsia="en-GB"/>
        </w:rPr>
        <w:tab/>
      </w:r>
      <w:r w:rsidRPr="00575A58">
        <w:rPr>
          <w:noProof/>
          <w:lang w:val="fr-FR"/>
        </w:rPr>
        <w:t xml:space="preserve">PFCP </w:t>
      </w:r>
      <w:r>
        <w:rPr>
          <w:noProof/>
        </w:rPr>
        <w:t>Session Report</w:t>
      </w:r>
      <w:r w:rsidRPr="00575A58">
        <w:rPr>
          <w:noProof/>
          <w:lang w:val="fr-FR"/>
        </w:rPr>
        <w:t xml:space="preserve"> Request</w:t>
      </w:r>
      <w:r>
        <w:rPr>
          <w:noProof/>
        </w:rPr>
        <w:tab/>
      </w:r>
      <w:r>
        <w:rPr>
          <w:noProof/>
        </w:rPr>
        <w:fldChar w:fldCharType="begin" w:fldLock="1"/>
      </w:r>
      <w:r>
        <w:rPr>
          <w:noProof/>
        </w:rPr>
        <w:instrText xml:space="preserve"> PAGEREF _Toc106897548 \h </w:instrText>
      </w:r>
      <w:r>
        <w:rPr>
          <w:noProof/>
        </w:rPr>
      </w:r>
      <w:r>
        <w:rPr>
          <w:noProof/>
        </w:rPr>
        <w:fldChar w:fldCharType="separate"/>
      </w:r>
      <w:r>
        <w:rPr>
          <w:noProof/>
        </w:rPr>
        <w:t>189</w:t>
      </w:r>
      <w:r>
        <w:rPr>
          <w:noProof/>
        </w:rPr>
        <w:fldChar w:fldCharType="end"/>
      </w:r>
    </w:p>
    <w:p w14:paraId="4D6CC298" w14:textId="7C84D13D" w:rsidR="005A1696" w:rsidRDefault="005A1696">
      <w:pPr>
        <w:pStyle w:val="TOC4"/>
        <w:rPr>
          <w:rFonts w:asciiTheme="minorHAnsi" w:eastAsiaTheme="minorEastAsia" w:hAnsiTheme="minorHAnsi" w:cstheme="minorBidi"/>
          <w:noProof/>
          <w:sz w:val="22"/>
          <w:szCs w:val="22"/>
          <w:lang w:eastAsia="en-GB"/>
        </w:rPr>
      </w:pPr>
      <w:r>
        <w:rPr>
          <w:noProof/>
        </w:rPr>
        <w:t>7.5.8.1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_Toc106897549 \h </w:instrText>
      </w:r>
      <w:r>
        <w:rPr>
          <w:noProof/>
        </w:rPr>
      </w:r>
      <w:r>
        <w:rPr>
          <w:noProof/>
        </w:rPr>
        <w:fldChar w:fldCharType="separate"/>
      </w:r>
      <w:r>
        <w:rPr>
          <w:noProof/>
        </w:rPr>
        <w:t>189</w:t>
      </w:r>
      <w:r>
        <w:rPr>
          <w:noProof/>
        </w:rPr>
        <w:fldChar w:fldCharType="end"/>
      </w:r>
    </w:p>
    <w:p w14:paraId="607228C5" w14:textId="60489E2B" w:rsidR="005A1696" w:rsidRDefault="005A1696">
      <w:pPr>
        <w:pStyle w:val="TOC4"/>
        <w:rPr>
          <w:rFonts w:asciiTheme="minorHAnsi" w:eastAsiaTheme="minorEastAsia" w:hAnsiTheme="minorHAnsi" w:cstheme="minorBidi"/>
          <w:noProof/>
          <w:sz w:val="22"/>
          <w:szCs w:val="22"/>
          <w:lang w:eastAsia="en-GB"/>
        </w:rPr>
      </w:pPr>
      <w:r>
        <w:rPr>
          <w:noProof/>
        </w:rPr>
        <w:t>7.5.8.2</w:t>
      </w:r>
      <w:r>
        <w:rPr>
          <w:rFonts w:asciiTheme="minorHAnsi" w:eastAsiaTheme="minorEastAsia" w:hAnsiTheme="minorHAnsi" w:cstheme="minorBidi"/>
          <w:noProof/>
          <w:sz w:val="22"/>
          <w:szCs w:val="22"/>
          <w:lang w:eastAsia="en-GB"/>
        </w:rPr>
        <w:tab/>
      </w:r>
      <w:r>
        <w:rPr>
          <w:noProof/>
        </w:rPr>
        <w:t xml:space="preserve">Downlink Data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_Toc106897550 \h </w:instrText>
      </w:r>
      <w:r>
        <w:rPr>
          <w:noProof/>
        </w:rPr>
      </w:r>
      <w:r>
        <w:rPr>
          <w:noProof/>
        </w:rPr>
        <w:fldChar w:fldCharType="separate"/>
      </w:r>
      <w:r>
        <w:rPr>
          <w:noProof/>
        </w:rPr>
        <w:t>191</w:t>
      </w:r>
      <w:r>
        <w:rPr>
          <w:noProof/>
        </w:rPr>
        <w:fldChar w:fldCharType="end"/>
      </w:r>
    </w:p>
    <w:p w14:paraId="1692E875" w14:textId="7D656B87" w:rsidR="005A1696" w:rsidRDefault="005A1696">
      <w:pPr>
        <w:pStyle w:val="TOC4"/>
        <w:rPr>
          <w:rFonts w:asciiTheme="minorHAnsi" w:eastAsiaTheme="minorEastAsia" w:hAnsiTheme="minorHAnsi" w:cstheme="minorBidi"/>
          <w:noProof/>
          <w:sz w:val="22"/>
          <w:szCs w:val="22"/>
          <w:lang w:eastAsia="en-GB"/>
        </w:rPr>
      </w:pPr>
      <w:r>
        <w:rPr>
          <w:noProof/>
        </w:rPr>
        <w:t>7.5.8.3</w:t>
      </w:r>
      <w:r>
        <w:rPr>
          <w:rFonts w:asciiTheme="minorHAnsi" w:eastAsiaTheme="minorEastAsia" w:hAnsiTheme="minorHAnsi" w:cstheme="minorBidi"/>
          <w:noProof/>
          <w:sz w:val="22"/>
          <w:szCs w:val="22"/>
          <w:lang w:eastAsia="en-GB"/>
        </w:rPr>
        <w:tab/>
      </w:r>
      <w:r>
        <w:rPr>
          <w:noProof/>
        </w:rPr>
        <w:t>Usage Report</w:t>
      </w:r>
      <w:r>
        <w:rPr>
          <w:noProof/>
          <w:lang w:eastAsia="zh-CN"/>
        </w:rPr>
        <w:t xml:space="preserve"> IE </w:t>
      </w:r>
      <w:r>
        <w:rPr>
          <w:noProof/>
        </w:rPr>
        <w:t>within PFCP Session Report Request</w:t>
      </w:r>
      <w:r>
        <w:rPr>
          <w:noProof/>
        </w:rPr>
        <w:tab/>
      </w:r>
      <w:r>
        <w:rPr>
          <w:noProof/>
        </w:rPr>
        <w:fldChar w:fldCharType="begin" w:fldLock="1"/>
      </w:r>
      <w:r>
        <w:rPr>
          <w:noProof/>
        </w:rPr>
        <w:instrText xml:space="preserve"> PAGEREF _Toc106897551 \h </w:instrText>
      </w:r>
      <w:r>
        <w:rPr>
          <w:noProof/>
        </w:rPr>
      </w:r>
      <w:r>
        <w:rPr>
          <w:noProof/>
        </w:rPr>
        <w:fldChar w:fldCharType="separate"/>
      </w:r>
      <w:r>
        <w:rPr>
          <w:noProof/>
        </w:rPr>
        <w:t>191</w:t>
      </w:r>
      <w:r>
        <w:rPr>
          <w:noProof/>
        </w:rPr>
        <w:fldChar w:fldCharType="end"/>
      </w:r>
    </w:p>
    <w:p w14:paraId="1CEC90A5" w14:textId="24011549" w:rsidR="005A1696" w:rsidRDefault="005A1696">
      <w:pPr>
        <w:pStyle w:val="TOC4"/>
        <w:rPr>
          <w:rFonts w:asciiTheme="minorHAnsi" w:eastAsiaTheme="minorEastAsia" w:hAnsiTheme="minorHAnsi" w:cstheme="minorBidi"/>
          <w:noProof/>
          <w:sz w:val="22"/>
          <w:szCs w:val="22"/>
          <w:lang w:eastAsia="en-GB"/>
        </w:rPr>
      </w:pPr>
      <w:r>
        <w:rPr>
          <w:noProof/>
        </w:rPr>
        <w:t>7.5.8.4</w:t>
      </w:r>
      <w:r>
        <w:rPr>
          <w:rFonts w:asciiTheme="minorHAnsi" w:eastAsiaTheme="minorEastAsia" w:hAnsiTheme="minorHAnsi" w:cstheme="minorBidi"/>
          <w:noProof/>
          <w:sz w:val="22"/>
          <w:szCs w:val="22"/>
          <w:lang w:eastAsia="en-GB"/>
        </w:rPr>
        <w:tab/>
      </w:r>
      <w:r>
        <w:rPr>
          <w:noProof/>
        </w:rPr>
        <w:t xml:space="preserve">Error Indication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_Toc106897552 \h </w:instrText>
      </w:r>
      <w:r>
        <w:rPr>
          <w:noProof/>
        </w:rPr>
      </w:r>
      <w:r>
        <w:rPr>
          <w:noProof/>
        </w:rPr>
        <w:fldChar w:fldCharType="separate"/>
      </w:r>
      <w:r>
        <w:rPr>
          <w:noProof/>
        </w:rPr>
        <w:t>194</w:t>
      </w:r>
      <w:r>
        <w:rPr>
          <w:noProof/>
        </w:rPr>
        <w:fldChar w:fldCharType="end"/>
      </w:r>
    </w:p>
    <w:p w14:paraId="3A75D000" w14:textId="73D048D1" w:rsidR="005A1696" w:rsidRDefault="005A1696">
      <w:pPr>
        <w:pStyle w:val="TOC4"/>
        <w:rPr>
          <w:rFonts w:asciiTheme="minorHAnsi" w:eastAsiaTheme="minorEastAsia" w:hAnsiTheme="minorHAnsi" w:cstheme="minorBidi"/>
          <w:noProof/>
          <w:sz w:val="22"/>
          <w:szCs w:val="22"/>
          <w:lang w:eastAsia="en-GB"/>
        </w:rPr>
      </w:pPr>
      <w:r>
        <w:rPr>
          <w:noProof/>
        </w:rPr>
        <w:t>7.5.8.5</w:t>
      </w:r>
      <w:r>
        <w:rPr>
          <w:rFonts w:asciiTheme="minorHAnsi" w:eastAsiaTheme="minorEastAsia" w:hAnsiTheme="minorHAnsi" w:cstheme="minorBidi"/>
          <w:noProof/>
          <w:sz w:val="22"/>
          <w:szCs w:val="22"/>
          <w:lang w:eastAsia="en-GB"/>
        </w:rPr>
        <w:tab/>
      </w:r>
      <w:r>
        <w:rPr>
          <w:noProof/>
        </w:rPr>
        <w:t xml:space="preserve">TSC Management Information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_Toc106897553 \h </w:instrText>
      </w:r>
      <w:r>
        <w:rPr>
          <w:noProof/>
        </w:rPr>
      </w:r>
      <w:r>
        <w:rPr>
          <w:noProof/>
        </w:rPr>
        <w:fldChar w:fldCharType="separate"/>
      </w:r>
      <w:r>
        <w:rPr>
          <w:noProof/>
        </w:rPr>
        <w:t>194</w:t>
      </w:r>
      <w:r>
        <w:rPr>
          <w:noProof/>
        </w:rPr>
        <w:fldChar w:fldCharType="end"/>
      </w:r>
    </w:p>
    <w:p w14:paraId="54B96378" w14:textId="356F9810" w:rsidR="005A1696" w:rsidRDefault="005A1696">
      <w:pPr>
        <w:pStyle w:val="TOC4"/>
        <w:rPr>
          <w:rFonts w:asciiTheme="minorHAnsi" w:eastAsiaTheme="minorEastAsia" w:hAnsiTheme="minorHAnsi" w:cstheme="minorBidi"/>
          <w:noProof/>
          <w:sz w:val="22"/>
          <w:szCs w:val="22"/>
          <w:lang w:eastAsia="en-GB"/>
        </w:rPr>
      </w:pPr>
      <w:r>
        <w:rPr>
          <w:noProof/>
        </w:rPr>
        <w:t>7.5.8.6</w:t>
      </w:r>
      <w:r>
        <w:rPr>
          <w:rFonts w:asciiTheme="minorHAnsi" w:eastAsiaTheme="minorEastAsia" w:hAnsiTheme="minorHAnsi" w:cstheme="minorBidi"/>
          <w:noProof/>
          <w:sz w:val="22"/>
          <w:szCs w:val="22"/>
          <w:lang w:eastAsia="en-GB"/>
        </w:rPr>
        <w:tab/>
      </w:r>
      <w:r>
        <w:rPr>
          <w:noProof/>
        </w:rPr>
        <w:t xml:space="preserve">Session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_Toc106897554 \h </w:instrText>
      </w:r>
      <w:r>
        <w:rPr>
          <w:noProof/>
        </w:rPr>
      </w:r>
      <w:r>
        <w:rPr>
          <w:noProof/>
        </w:rPr>
        <w:fldChar w:fldCharType="separate"/>
      </w:r>
      <w:r>
        <w:rPr>
          <w:noProof/>
        </w:rPr>
        <w:t>195</w:t>
      </w:r>
      <w:r>
        <w:rPr>
          <w:noProof/>
        </w:rPr>
        <w:fldChar w:fldCharType="end"/>
      </w:r>
    </w:p>
    <w:p w14:paraId="6729D9C5" w14:textId="50858D7E" w:rsidR="005A1696" w:rsidRDefault="005A1696">
      <w:pPr>
        <w:pStyle w:val="TOC3"/>
        <w:rPr>
          <w:rFonts w:asciiTheme="minorHAnsi" w:eastAsiaTheme="minorEastAsia" w:hAnsiTheme="minorHAnsi" w:cstheme="minorBidi"/>
          <w:noProof/>
          <w:sz w:val="22"/>
          <w:szCs w:val="22"/>
          <w:lang w:eastAsia="en-GB"/>
        </w:rPr>
      </w:pPr>
      <w:r>
        <w:rPr>
          <w:noProof/>
        </w:rPr>
        <w:t>7.5.</w:t>
      </w:r>
      <w:r w:rsidRPr="00575A58">
        <w:rPr>
          <w:noProof/>
          <w:lang w:val="en-US"/>
        </w:rPr>
        <w:t>9</w:t>
      </w:r>
      <w:r>
        <w:rPr>
          <w:rFonts w:asciiTheme="minorHAnsi" w:eastAsiaTheme="minorEastAsia" w:hAnsiTheme="minorHAnsi" w:cstheme="minorBidi"/>
          <w:noProof/>
          <w:sz w:val="22"/>
          <w:szCs w:val="22"/>
          <w:lang w:eastAsia="en-GB"/>
        </w:rPr>
        <w:tab/>
      </w:r>
      <w:r w:rsidRPr="00575A58">
        <w:rPr>
          <w:noProof/>
          <w:lang w:val="en-US"/>
        </w:rPr>
        <w:t xml:space="preserve">PFCP </w:t>
      </w:r>
      <w:r>
        <w:rPr>
          <w:noProof/>
        </w:rPr>
        <w:t xml:space="preserve">Session Report </w:t>
      </w:r>
      <w:r w:rsidRPr="00575A58">
        <w:rPr>
          <w:noProof/>
          <w:lang w:val="en-US"/>
        </w:rPr>
        <w:t>Response</w:t>
      </w:r>
      <w:r>
        <w:rPr>
          <w:noProof/>
        </w:rPr>
        <w:tab/>
      </w:r>
      <w:r>
        <w:rPr>
          <w:noProof/>
        </w:rPr>
        <w:fldChar w:fldCharType="begin" w:fldLock="1"/>
      </w:r>
      <w:r>
        <w:rPr>
          <w:noProof/>
        </w:rPr>
        <w:instrText xml:space="preserve"> PAGEREF _Toc106897555 \h </w:instrText>
      </w:r>
      <w:r>
        <w:rPr>
          <w:noProof/>
        </w:rPr>
      </w:r>
      <w:r>
        <w:rPr>
          <w:noProof/>
        </w:rPr>
        <w:fldChar w:fldCharType="separate"/>
      </w:r>
      <w:r>
        <w:rPr>
          <w:noProof/>
        </w:rPr>
        <w:t>196</w:t>
      </w:r>
      <w:r>
        <w:rPr>
          <w:noProof/>
        </w:rPr>
        <w:fldChar w:fldCharType="end"/>
      </w:r>
    </w:p>
    <w:p w14:paraId="4B9438FA" w14:textId="049E6B80" w:rsidR="005A1696" w:rsidRDefault="005A1696">
      <w:pPr>
        <w:pStyle w:val="TOC4"/>
        <w:rPr>
          <w:rFonts w:asciiTheme="minorHAnsi" w:eastAsiaTheme="minorEastAsia" w:hAnsiTheme="minorHAnsi" w:cstheme="minorBidi"/>
          <w:noProof/>
          <w:sz w:val="22"/>
          <w:szCs w:val="22"/>
          <w:lang w:eastAsia="en-GB"/>
        </w:rPr>
      </w:pPr>
      <w:r>
        <w:rPr>
          <w:noProof/>
        </w:rPr>
        <w:t>7.5.9.1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_Toc106897556 \h </w:instrText>
      </w:r>
      <w:r>
        <w:rPr>
          <w:noProof/>
        </w:rPr>
      </w:r>
      <w:r>
        <w:rPr>
          <w:noProof/>
        </w:rPr>
        <w:fldChar w:fldCharType="separate"/>
      </w:r>
      <w:r>
        <w:rPr>
          <w:noProof/>
        </w:rPr>
        <w:t>196</w:t>
      </w:r>
      <w:r>
        <w:rPr>
          <w:noProof/>
        </w:rPr>
        <w:fldChar w:fldCharType="end"/>
      </w:r>
    </w:p>
    <w:p w14:paraId="105AA391" w14:textId="48EC75D4" w:rsidR="005A1696" w:rsidRDefault="005A1696">
      <w:pPr>
        <w:pStyle w:val="TOC4"/>
        <w:rPr>
          <w:rFonts w:asciiTheme="minorHAnsi" w:eastAsiaTheme="minorEastAsia" w:hAnsiTheme="minorHAnsi" w:cstheme="minorBidi"/>
          <w:noProof/>
          <w:sz w:val="22"/>
          <w:szCs w:val="22"/>
          <w:lang w:eastAsia="en-GB"/>
        </w:rPr>
      </w:pPr>
      <w:r>
        <w:rPr>
          <w:noProof/>
        </w:rPr>
        <w:t>7.5.9.2</w:t>
      </w:r>
      <w:r>
        <w:rPr>
          <w:rFonts w:asciiTheme="minorHAnsi" w:eastAsiaTheme="minorEastAsia" w:hAnsiTheme="minorHAnsi" w:cstheme="minorBidi"/>
          <w:noProof/>
          <w:sz w:val="22"/>
          <w:szCs w:val="22"/>
          <w:lang w:eastAsia="en-GB"/>
        </w:rPr>
        <w:tab/>
      </w:r>
      <w:r>
        <w:rPr>
          <w:noProof/>
        </w:rPr>
        <w:t>Update BAR IE within PFCP Session Report Response</w:t>
      </w:r>
      <w:r>
        <w:rPr>
          <w:noProof/>
        </w:rPr>
        <w:tab/>
      </w:r>
      <w:r>
        <w:rPr>
          <w:noProof/>
        </w:rPr>
        <w:fldChar w:fldCharType="begin" w:fldLock="1"/>
      </w:r>
      <w:r>
        <w:rPr>
          <w:noProof/>
        </w:rPr>
        <w:instrText xml:space="preserve"> PAGEREF _Toc106897557 \h </w:instrText>
      </w:r>
      <w:r>
        <w:rPr>
          <w:noProof/>
        </w:rPr>
      </w:r>
      <w:r>
        <w:rPr>
          <w:noProof/>
        </w:rPr>
        <w:fldChar w:fldCharType="separate"/>
      </w:r>
      <w:r>
        <w:rPr>
          <w:noProof/>
        </w:rPr>
        <w:t>197</w:t>
      </w:r>
      <w:r>
        <w:rPr>
          <w:noProof/>
        </w:rPr>
        <w:fldChar w:fldCharType="end"/>
      </w:r>
    </w:p>
    <w:p w14:paraId="0041B5DD" w14:textId="43A8CF22" w:rsidR="005A1696" w:rsidRDefault="005A1696">
      <w:pPr>
        <w:pStyle w:val="TOC2"/>
        <w:rPr>
          <w:rFonts w:asciiTheme="minorHAnsi" w:eastAsiaTheme="minorEastAsia" w:hAnsiTheme="minorHAnsi" w:cstheme="minorBidi"/>
          <w:noProof/>
          <w:sz w:val="22"/>
          <w:szCs w:val="22"/>
          <w:lang w:eastAsia="en-GB"/>
        </w:rPr>
      </w:pPr>
      <w:r>
        <w:rPr>
          <w:noProof/>
        </w:rPr>
        <w:t>7.</w:t>
      </w:r>
      <w:r w:rsidRPr="00575A58">
        <w:rPr>
          <w:noProof/>
          <w:lang w:val="en-US"/>
        </w:rPr>
        <w:t>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_Toc106897558 \h </w:instrText>
      </w:r>
      <w:r>
        <w:rPr>
          <w:noProof/>
        </w:rPr>
      </w:r>
      <w:r>
        <w:rPr>
          <w:noProof/>
        </w:rPr>
        <w:fldChar w:fldCharType="separate"/>
      </w:r>
      <w:r>
        <w:rPr>
          <w:noProof/>
        </w:rPr>
        <w:t>198</w:t>
      </w:r>
      <w:r>
        <w:rPr>
          <w:noProof/>
        </w:rPr>
        <w:fldChar w:fldCharType="end"/>
      </w:r>
    </w:p>
    <w:p w14:paraId="73EA9DFF" w14:textId="66F969DC"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.1</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_Toc106897559 \h </w:instrText>
      </w:r>
      <w:r>
        <w:rPr>
          <w:noProof/>
        </w:rPr>
      </w:r>
      <w:r>
        <w:rPr>
          <w:noProof/>
        </w:rPr>
        <w:fldChar w:fldCharType="separate"/>
      </w:r>
      <w:r>
        <w:rPr>
          <w:noProof/>
        </w:rPr>
        <w:t>198</w:t>
      </w:r>
      <w:r>
        <w:rPr>
          <w:noProof/>
        </w:rPr>
        <w:fldChar w:fldCharType="end"/>
      </w:r>
    </w:p>
    <w:p w14:paraId="0ABC411E" w14:textId="769F5C84"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.2</w:t>
      </w:r>
      <w:r>
        <w:rPr>
          <w:rFonts w:asciiTheme="minorHAnsi" w:eastAsiaTheme="minorEastAsia" w:hAnsiTheme="minorHAnsi" w:cstheme="minorBidi"/>
          <w:noProof/>
          <w:sz w:val="22"/>
          <w:szCs w:val="22"/>
          <w:lang w:eastAsia="en-GB"/>
        </w:rPr>
        <w:tab/>
      </w:r>
      <w:r>
        <w:rPr>
          <w:noProof/>
        </w:rPr>
        <w:t xml:space="preserve">Different </w:t>
      </w:r>
      <w:r w:rsidRPr="00575A58">
        <w:rPr>
          <w:noProof/>
          <w:lang w:val="en-US"/>
        </w:rPr>
        <w:t>PFCP</w:t>
      </w:r>
      <w:r>
        <w:rPr>
          <w:noProof/>
        </w:rPr>
        <w:t xml:space="preserve"> Versions</w:t>
      </w:r>
      <w:r>
        <w:rPr>
          <w:noProof/>
        </w:rPr>
        <w:tab/>
      </w:r>
      <w:r>
        <w:rPr>
          <w:noProof/>
        </w:rPr>
        <w:fldChar w:fldCharType="begin" w:fldLock="1"/>
      </w:r>
      <w:r>
        <w:rPr>
          <w:noProof/>
        </w:rPr>
        <w:instrText xml:space="preserve"> PAGEREF _Toc106897560 \h </w:instrText>
      </w:r>
      <w:r>
        <w:rPr>
          <w:noProof/>
        </w:rPr>
      </w:r>
      <w:r>
        <w:rPr>
          <w:noProof/>
        </w:rPr>
        <w:fldChar w:fldCharType="separate"/>
      </w:r>
      <w:r>
        <w:rPr>
          <w:noProof/>
        </w:rPr>
        <w:t>199</w:t>
      </w:r>
      <w:r>
        <w:rPr>
          <w:noProof/>
        </w:rPr>
        <w:fldChar w:fldCharType="end"/>
      </w:r>
    </w:p>
    <w:p w14:paraId="731AD8F6" w14:textId="73B89AA1"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.3</w:t>
      </w:r>
      <w:r>
        <w:rPr>
          <w:rFonts w:asciiTheme="minorHAnsi" w:eastAsiaTheme="minorEastAsia" w:hAnsiTheme="minorHAnsi" w:cstheme="minorBidi"/>
          <w:noProof/>
          <w:sz w:val="22"/>
          <w:szCs w:val="22"/>
          <w:lang w:eastAsia="en-GB"/>
        </w:rPr>
        <w:tab/>
      </w:r>
      <w:r w:rsidRPr="00575A58">
        <w:rPr>
          <w:noProof/>
          <w:lang w:val="en-US"/>
        </w:rPr>
        <w:t>PFCP</w:t>
      </w:r>
      <w:r>
        <w:rPr>
          <w:noProof/>
        </w:rPr>
        <w:t xml:space="preserve"> Message of Invalid Length</w:t>
      </w:r>
      <w:r>
        <w:rPr>
          <w:noProof/>
        </w:rPr>
        <w:tab/>
      </w:r>
      <w:r>
        <w:rPr>
          <w:noProof/>
        </w:rPr>
        <w:fldChar w:fldCharType="begin" w:fldLock="1"/>
      </w:r>
      <w:r>
        <w:rPr>
          <w:noProof/>
        </w:rPr>
        <w:instrText xml:space="preserve"> PAGEREF _Toc106897561 \h </w:instrText>
      </w:r>
      <w:r>
        <w:rPr>
          <w:noProof/>
        </w:rPr>
      </w:r>
      <w:r>
        <w:rPr>
          <w:noProof/>
        </w:rPr>
        <w:fldChar w:fldCharType="separate"/>
      </w:r>
      <w:r>
        <w:rPr>
          <w:noProof/>
        </w:rPr>
        <w:t>199</w:t>
      </w:r>
      <w:r>
        <w:rPr>
          <w:noProof/>
        </w:rPr>
        <w:fldChar w:fldCharType="end"/>
      </w:r>
    </w:p>
    <w:p w14:paraId="680256FE" w14:textId="6ED946BE"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.4</w:t>
      </w:r>
      <w:r>
        <w:rPr>
          <w:rFonts w:asciiTheme="minorHAnsi" w:eastAsiaTheme="minorEastAsia" w:hAnsiTheme="minorHAnsi" w:cstheme="minorBidi"/>
          <w:noProof/>
          <w:sz w:val="22"/>
          <w:szCs w:val="22"/>
          <w:lang w:eastAsia="en-GB"/>
        </w:rPr>
        <w:tab/>
      </w:r>
      <w:r>
        <w:rPr>
          <w:noProof/>
        </w:rPr>
        <w:t>Unknown PFCP Message</w:t>
      </w:r>
      <w:r>
        <w:rPr>
          <w:noProof/>
        </w:rPr>
        <w:tab/>
      </w:r>
      <w:r>
        <w:rPr>
          <w:noProof/>
        </w:rPr>
        <w:fldChar w:fldCharType="begin" w:fldLock="1"/>
      </w:r>
      <w:r>
        <w:rPr>
          <w:noProof/>
        </w:rPr>
        <w:instrText xml:space="preserve"> PAGEREF _Toc106897562 \h </w:instrText>
      </w:r>
      <w:r>
        <w:rPr>
          <w:noProof/>
        </w:rPr>
      </w:r>
      <w:r>
        <w:rPr>
          <w:noProof/>
        </w:rPr>
        <w:fldChar w:fldCharType="separate"/>
      </w:r>
      <w:r>
        <w:rPr>
          <w:noProof/>
        </w:rPr>
        <w:t>199</w:t>
      </w:r>
      <w:r>
        <w:rPr>
          <w:noProof/>
        </w:rPr>
        <w:fldChar w:fldCharType="end"/>
      </w:r>
    </w:p>
    <w:p w14:paraId="3CD03167" w14:textId="22E53667"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.5</w:t>
      </w:r>
      <w:r>
        <w:rPr>
          <w:rFonts w:asciiTheme="minorHAnsi" w:eastAsiaTheme="minorEastAsia" w:hAnsiTheme="minorHAnsi" w:cstheme="minorBidi"/>
          <w:noProof/>
          <w:sz w:val="22"/>
          <w:szCs w:val="22"/>
          <w:lang w:eastAsia="en-GB"/>
        </w:rPr>
        <w:tab/>
      </w:r>
      <w:r>
        <w:rPr>
          <w:noProof/>
        </w:rPr>
        <w:t>Unexpected PFCP Message</w:t>
      </w:r>
      <w:r>
        <w:rPr>
          <w:noProof/>
        </w:rPr>
        <w:tab/>
      </w:r>
      <w:r>
        <w:rPr>
          <w:noProof/>
        </w:rPr>
        <w:fldChar w:fldCharType="begin" w:fldLock="1"/>
      </w:r>
      <w:r>
        <w:rPr>
          <w:noProof/>
        </w:rPr>
        <w:instrText xml:space="preserve"> PAGEREF _Toc106897563 \h </w:instrText>
      </w:r>
      <w:r>
        <w:rPr>
          <w:noProof/>
        </w:rPr>
      </w:r>
      <w:r>
        <w:rPr>
          <w:noProof/>
        </w:rPr>
        <w:fldChar w:fldCharType="separate"/>
      </w:r>
      <w:r>
        <w:rPr>
          <w:noProof/>
        </w:rPr>
        <w:t>199</w:t>
      </w:r>
      <w:r>
        <w:rPr>
          <w:noProof/>
        </w:rPr>
        <w:fldChar w:fldCharType="end"/>
      </w:r>
    </w:p>
    <w:p w14:paraId="1A04222C" w14:textId="34DBA446"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.6</w:t>
      </w:r>
      <w:r>
        <w:rPr>
          <w:rFonts w:asciiTheme="minorHAnsi" w:eastAsiaTheme="minorEastAsia" w:hAnsiTheme="minorHAnsi" w:cstheme="minorBidi"/>
          <w:noProof/>
          <w:sz w:val="22"/>
          <w:szCs w:val="22"/>
          <w:lang w:eastAsia="en-GB"/>
        </w:rPr>
        <w:tab/>
      </w:r>
      <w:r>
        <w:rPr>
          <w:noProof/>
        </w:rPr>
        <w:t>Missing Information Elements</w:t>
      </w:r>
      <w:r>
        <w:rPr>
          <w:noProof/>
        </w:rPr>
        <w:tab/>
      </w:r>
      <w:r>
        <w:rPr>
          <w:noProof/>
        </w:rPr>
        <w:fldChar w:fldCharType="begin" w:fldLock="1"/>
      </w:r>
      <w:r>
        <w:rPr>
          <w:noProof/>
        </w:rPr>
        <w:instrText xml:space="preserve"> PAGEREF _Toc106897564 \h </w:instrText>
      </w:r>
      <w:r>
        <w:rPr>
          <w:noProof/>
        </w:rPr>
      </w:r>
      <w:r>
        <w:rPr>
          <w:noProof/>
        </w:rPr>
        <w:fldChar w:fldCharType="separate"/>
      </w:r>
      <w:r>
        <w:rPr>
          <w:noProof/>
        </w:rPr>
        <w:t>199</w:t>
      </w:r>
      <w:r>
        <w:rPr>
          <w:noProof/>
        </w:rPr>
        <w:fldChar w:fldCharType="end"/>
      </w:r>
    </w:p>
    <w:p w14:paraId="2B9FBF16" w14:textId="014B2EF7"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.7</w:t>
      </w:r>
      <w:r>
        <w:rPr>
          <w:rFonts w:asciiTheme="minorHAnsi" w:eastAsiaTheme="minorEastAsia" w:hAnsiTheme="minorHAnsi" w:cstheme="minorBidi"/>
          <w:noProof/>
          <w:sz w:val="22"/>
          <w:szCs w:val="22"/>
          <w:lang w:eastAsia="en-GB"/>
        </w:rPr>
        <w:tab/>
      </w:r>
      <w:r>
        <w:rPr>
          <w:noProof/>
        </w:rPr>
        <w:t>Invalid Length Information Element</w:t>
      </w:r>
      <w:r>
        <w:rPr>
          <w:noProof/>
        </w:rPr>
        <w:tab/>
      </w:r>
      <w:r>
        <w:rPr>
          <w:noProof/>
        </w:rPr>
        <w:fldChar w:fldCharType="begin" w:fldLock="1"/>
      </w:r>
      <w:r>
        <w:rPr>
          <w:noProof/>
        </w:rPr>
        <w:instrText xml:space="preserve"> PAGEREF _Toc106897565 \h </w:instrText>
      </w:r>
      <w:r>
        <w:rPr>
          <w:noProof/>
        </w:rPr>
      </w:r>
      <w:r>
        <w:rPr>
          <w:noProof/>
        </w:rPr>
        <w:fldChar w:fldCharType="separate"/>
      </w:r>
      <w:r>
        <w:rPr>
          <w:noProof/>
        </w:rPr>
        <w:t>200</w:t>
      </w:r>
      <w:r>
        <w:rPr>
          <w:noProof/>
        </w:rPr>
        <w:fldChar w:fldCharType="end"/>
      </w:r>
    </w:p>
    <w:p w14:paraId="2A728550" w14:textId="37FB8A86"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.8</w:t>
      </w:r>
      <w:r>
        <w:rPr>
          <w:rFonts w:asciiTheme="minorHAnsi" w:eastAsiaTheme="minorEastAsia" w:hAnsiTheme="minorHAnsi" w:cstheme="minorBidi"/>
          <w:noProof/>
          <w:sz w:val="22"/>
          <w:szCs w:val="22"/>
          <w:lang w:eastAsia="en-GB"/>
        </w:rPr>
        <w:tab/>
      </w:r>
      <w:r>
        <w:rPr>
          <w:noProof/>
        </w:rPr>
        <w:t>Semantically incorrect Information Element</w:t>
      </w:r>
      <w:r>
        <w:rPr>
          <w:noProof/>
        </w:rPr>
        <w:tab/>
      </w:r>
      <w:r>
        <w:rPr>
          <w:noProof/>
        </w:rPr>
        <w:fldChar w:fldCharType="begin" w:fldLock="1"/>
      </w:r>
      <w:r>
        <w:rPr>
          <w:noProof/>
        </w:rPr>
        <w:instrText xml:space="preserve"> PAGEREF _Toc106897566 \h </w:instrText>
      </w:r>
      <w:r>
        <w:rPr>
          <w:noProof/>
        </w:rPr>
      </w:r>
      <w:r>
        <w:rPr>
          <w:noProof/>
        </w:rPr>
        <w:fldChar w:fldCharType="separate"/>
      </w:r>
      <w:r>
        <w:rPr>
          <w:noProof/>
        </w:rPr>
        <w:t>200</w:t>
      </w:r>
      <w:r>
        <w:rPr>
          <w:noProof/>
        </w:rPr>
        <w:fldChar w:fldCharType="end"/>
      </w:r>
    </w:p>
    <w:p w14:paraId="06710B22" w14:textId="0A9223C3"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.9</w:t>
      </w:r>
      <w:r>
        <w:rPr>
          <w:rFonts w:asciiTheme="minorHAnsi" w:eastAsiaTheme="minorEastAsia" w:hAnsiTheme="minorHAnsi" w:cstheme="minorBidi"/>
          <w:noProof/>
          <w:sz w:val="22"/>
          <w:szCs w:val="22"/>
          <w:lang w:eastAsia="en-GB"/>
        </w:rPr>
        <w:tab/>
      </w:r>
      <w:r>
        <w:rPr>
          <w:noProof/>
        </w:rPr>
        <w:t>Unknown or unexpected Information Element</w:t>
      </w:r>
      <w:r>
        <w:rPr>
          <w:noProof/>
        </w:rPr>
        <w:tab/>
      </w:r>
      <w:r>
        <w:rPr>
          <w:noProof/>
        </w:rPr>
        <w:fldChar w:fldCharType="begin" w:fldLock="1"/>
      </w:r>
      <w:r>
        <w:rPr>
          <w:noProof/>
        </w:rPr>
        <w:instrText xml:space="preserve"> PAGEREF _Toc106897567 \h </w:instrText>
      </w:r>
      <w:r>
        <w:rPr>
          <w:noProof/>
        </w:rPr>
      </w:r>
      <w:r>
        <w:rPr>
          <w:noProof/>
        </w:rPr>
        <w:fldChar w:fldCharType="separate"/>
      </w:r>
      <w:r>
        <w:rPr>
          <w:noProof/>
        </w:rPr>
        <w:t>200</w:t>
      </w:r>
      <w:r>
        <w:rPr>
          <w:noProof/>
        </w:rPr>
        <w:fldChar w:fldCharType="end"/>
      </w:r>
    </w:p>
    <w:p w14:paraId="39C4CC40" w14:textId="7B235CA6" w:rsidR="005A1696" w:rsidRDefault="005A1696">
      <w:pPr>
        <w:pStyle w:val="TOC3"/>
        <w:rPr>
          <w:rFonts w:asciiTheme="minorHAnsi" w:eastAsiaTheme="minorEastAsia" w:hAnsiTheme="minorHAnsi" w:cstheme="minorBidi"/>
          <w:noProof/>
          <w:sz w:val="22"/>
          <w:szCs w:val="22"/>
          <w:lang w:eastAsia="en-GB"/>
        </w:rPr>
      </w:pPr>
      <w:r>
        <w:rPr>
          <w:noProof/>
        </w:rPr>
        <w:t>7.</w:t>
      </w:r>
      <w:r w:rsidRPr="00575A58">
        <w:rPr>
          <w:noProof/>
          <w:lang w:val="en-US"/>
        </w:rPr>
        <w:t>6</w:t>
      </w:r>
      <w:r>
        <w:rPr>
          <w:noProof/>
        </w:rPr>
        <w:t>.10</w:t>
      </w:r>
      <w:r>
        <w:rPr>
          <w:rFonts w:asciiTheme="minorHAnsi" w:eastAsiaTheme="minorEastAsia" w:hAnsiTheme="minorHAnsi" w:cstheme="minorBidi"/>
          <w:noProof/>
          <w:sz w:val="22"/>
          <w:szCs w:val="22"/>
          <w:lang w:eastAsia="en-GB"/>
        </w:rPr>
        <w:tab/>
      </w:r>
      <w:r>
        <w:rPr>
          <w:noProof/>
        </w:rPr>
        <w:t>Repeated Information Elements</w:t>
      </w:r>
      <w:r>
        <w:rPr>
          <w:noProof/>
        </w:rPr>
        <w:tab/>
      </w:r>
      <w:r>
        <w:rPr>
          <w:noProof/>
        </w:rPr>
        <w:fldChar w:fldCharType="begin" w:fldLock="1"/>
      </w:r>
      <w:r>
        <w:rPr>
          <w:noProof/>
        </w:rPr>
        <w:instrText xml:space="preserve"> PAGEREF _Toc106897568 \h </w:instrText>
      </w:r>
      <w:r>
        <w:rPr>
          <w:noProof/>
        </w:rPr>
      </w:r>
      <w:r>
        <w:rPr>
          <w:noProof/>
        </w:rPr>
        <w:fldChar w:fldCharType="separate"/>
      </w:r>
      <w:r>
        <w:rPr>
          <w:noProof/>
        </w:rPr>
        <w:t>200</w:t>
      </w:r>
      <w:r>
        <w:rPr>
          <w:noProof/>
        </w:rPr>
        <w:fldChar w:fldCharType="end"/>
      </w:r>
    </w:p>
    <w:p w14:paraId="4DDC963B" w14:textId="03A53E9B" w:rsidR="005A1696" w:rsidRDefault="005A169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Information Elements</w:t>
      </w:r>
      <w:r>
        <w:rPr>
          <w:noProof/>
        </w:rPr>
        <w:tab/>
      </w:r>
      <w:r>
        <w:rPr>
          <w:noProof/>
        </w:rPr>
        <w:fldChar w:fldCharType="begin" w:fldLock="1"/>
      </w:r>
      <w:r>
        <w:rPr>
          <w:noProof/>
        </w:rPr>
        <w:instrText xml:space="preserve"> PAGEREF _Toc106897569 \h </w:instrText>
      </w:r>
      <w:r>
        <w:rPr>
          <w:noProof/>
        </w:rPr>
      </w:r>
      <w:r>
        <w:rPr>
          <w:noProof/>
        </w:rPr>
        <w:fldChar w:fldCharType="separate"/>
      </w:r>
      <w:r>
        <w:rPr>
          <w:noProof/>
        </w:rPr>
        <w:t>201</w:t>
      </w:r>
      <w:r>
        <w:rPr>
          <w:noProof/>
        </w:rPr>
        <w:fldChar w:fldCharType="end"/>
      </w:r>
    </w:p>
    <w:p w14:paraId="227C2D40" w14:textId="426B12B6" w:rsidR="005A1696" w:rsidRDefault="005A169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Information Elements Format</w:t>
      </w:r>
      <w:r>
        <w:rPr>
          <w:noProof/>
        </w:rPr>
        <w:tab/>
      </w:r>
      <w:r>
        <w:rPr>
          <w:noProof/>
        </w:rPr>
        <w:fldChar w:fldCharType="begin" w:fldLock="1"/>
      </w:r>
      <w:r>
        <w:rPr>
          <w:noProof/>
        </w:rPr>
        <w:instrText xml:space="preserve"> PAGEREF _Toc106897570 \h </w:instrText>
      </w:r>
      <w:r>
        <w:rPr>
          <w:noProof/>
        </w:rPr>
      </w:r>
      <w:r>
        <w:rPr>
          <w:noProof/>
        </w:rPr>
        <w:fldChar w:fldCharType="separate"/>
      </w:r>
      <w:r>
        <w:rPr>
          <w:noProof/>
        </w:rPr>
        <w:t>201</w:t>
      </w:r>
      <w:r>
        <w:rPr>
          <w:noProof/>
        </w:rPr>
        <w:fldChar w:fldCharType="end"/>
      </w:r>
    </w:p>
    <w:p w14:paraId="10E0C599" w14:textId="0535913B"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8.1.1</w:t>
      </w:r>
      <w:r>
        <w:rPr>
          <w:rFonts w:asciiTheme="minorHAnsi" w:eastAsiaTheme="minorEastAsia" w:hAnsiTheme="minorHAnsi" w:cstheme="minorBidi"/>
          <w:noProof/>
          <w:sz w:val="22"/>
          <w:szCs w:val="22"/>
          <w:lang w:eastAsia="en-GB"/>
        </w:rPr>
        <w:tab/>
      </w:r>
      <w:r w:rsidRPr="00575A58">
        <w:rPr>
          <w:noProof/>
          <w:lang w:val="en-US"/>
        </w:rPr>
        <w:t>Information Element Format</w:t>
      </w:r>
      <w:r>
        <w:rPr>
          <w:noProof/>
        </w:rPr>
        <w:tab/>
      </w:r>
      <w:r>
        <w:rPr>
          <w:noProof/>
        </w:rPr>
        <w:fldChar w:fldCharType="begin" w:fldLock="1"/>
      </w:r>
      <w:r>
        <w:rPr>
          <w:noProof/>
        </w:rPr>
        <w:instrText xml:space="preserve"> PAGEREF _Toc106897571 \h </w:instrText>
      </w:r>
      <w:r>
        <w:rPr>
          <w:noProof/>
        </w:rPr>
      </w:r>
      <w:r>
        <w:rPr>
          <w:noProof/>
        </w:rPr>
        <w:fldChar w:fldCharType="separate"/>
      </w:r>
      <w:r>
        <w:rPr>
          <w:noProof/>
        </w:rPr>
        <w:t>201</w:t>
      </w:r>
      <w:r>
        <w:rPr>
          <w:noProof/>
        </w:rPr>
        <w:fldChar w:fldCharType="end"/>
      </w:r>
    </w:p>
    <w:p w14:paraId="1A092DCA" w14:textId="7CAE0CD9"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8.1.2</w:t>
      </w:r>
      <w:r>
        <w:rPr>
          <w:rFonts w:asciiTheme="minorHAnsi" w:eastAsiaTheme="minorEastAsia" w:hAnsiTheme="minorHAnsi" w:cstheme="minorBidi"/>
          <w:noProof/>
          <w:sz w:val="22"/>
          <w:szCs w:val="22"/>
          <w:lang w:eastAsia="en-GB"/>
        </w:rPr>
        <w:tab/>
      </w:r>
      <w:r w:rsidRPr="00575A58">
        <w:rPr>
          <w:noProof/>
          <w:lang w:val="en-US"/>
        </w:rPr>
        <w:t>Information Element Types</w:t>
      </w:r>
      <w:r>
        <w:rPr>
          <w:noProof/>
        </w:rPr>
        <w:tab/>
      </w:r>
      <w:r>
        <w:rPr>
          <w:noProof/>
        </w:rPr>
        <w:fldChar w:fldCharType="begin" w:fldLock="1"/>
      </w:r>
      <w:r>
        <w:rPr>
          <w:noProof/>
        </w:rPr>
        <w:instrText xml:space="preserve"> PAGEREF _Toc106897572 \h </w:instrText>
      </w:r>
      <w:r>
        <w:rPr>
          <w:noProof/>
        </w:rPr>
      </w:r>
      <w:r>
        <w:rPr>
          <w:noProof/>
        </w:rPr>
        <w:fldChar w:fldCharType="separate"/>
      </w:r>
      <w:r>
        <w:rPr>
          <w:noProof/>
        </w:rPr>
        <w:t>202</w:t>
      </w:r>
      <w:r>
        <w:rPr>
          <w:noProof/>
        </w:rPr>
        <w:fldChar w:fldCharType="end"/>
      </w:r>
    </w:p>
    <w:p w14:paraId="6D2E627D" w14:textId="4AAC8EAD" w:rsidR="005A1696" w:rsidRDefault="005A169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Information Elements</w:t>
      </w:r>
      <w:r>
        <w:rPr>
          <w:noProof/>
        </w:rPr>
        <w:tab/>
      </w:r>
      <w:r>
        <w:rPr>
          <w:noProof/>
        </w:rPr>
        <w:fldChar w:fldCharType="begin" w:fldLock="1"/>
      </w:r>
      <w:r>
        <w:rPr>
          <w:noProof/>
        </w:rPr>
        <w:instrText xml:space="preserve"> PAGEREF _Toc106897573 \h </w:instrText>
      </w:r>
      <w:r>
        <w:rPr>
          <w:noProof/>
        </w:rPr>
      </w:r>
      <w:r>
        <w:rPr>
          <w:noProof/>
        </w:rPr>
        <w:fldChar w:fldCharType="separate"/>
      </w:r>
      <w:r>
        <w:rPr>
          <w:noProof/>
        </w:rPr>
        <w:t>208</w:t>
      </w:r>
      <w:r>
        <w:rPr>
          <w:noProof/>
        </w:rPr>
        <w:fldChar w:fldCharType="end"/>
      </w:r>
    </w:p>
    <w:p w14:paraId="278559E3" w14:textId="593BBE6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w:t>
      </w:r>
      <w:r>
        <w:rPr>
          <w:rFonts w:asciiTheme="minorHAnsi" w:eastAsiaTheme="minorEastAsia" w:hAnsiTheme="minorHAnsi" w:cstheme="minorBidi"/>
          <w:noProof/>
          <w:sz w:val="22"/>
          <w:szCs w:val="22"/>
          <w:lang w:eastAsia="en-GB"/>
        </w:rPr>
        <w:tab/>
      </w:r>
      <w:r>
        <w:rPr>
          <w:noProof/>
        </w:rPr>
        <w:t>Cause</w:t>
      </w:r>
      <w:r>
        <w:rPr>
          <w:noProof/>
        </w:rPr>
        <w:tab/>
      </w:r>
      <w:r>
        <w:rPr>
          <w:noProof/>
        </w:rPr>
        <w:fldChar w:fldCharType="begin" w:fldLock="1"/>
      </w:r>
      <w:r>
        <w:rPr>
          <w:noProof/>
        </w:rPr>
        <w:instrText xml:space="preserve"> PAGEREF _Toc106897574 \h </w:instrText>
      </w:r>
      <w:r>
        <w:rPr>
          <w:noProof/>
        </w:rPr>
      </w:r>
      <w:r>
        <w:rPr>
          <w:noProof/>
        </w:rPr>
        <w:fldChar w:fldCharType="separate"/>
      </w:r>
      <w:r>
        <w:rPr>
          <w:noProof/>
        </w:rPr>
        <w:t>208</w:t>
      </w:r>
      <w:r>
        <w:rPr>
          <w:noProof/>
        </w:rPr>
        <w:fldChar w:fldCharType="end"/>
      </w:r>
    </w:p>
    <w:p w14:paraId="41D61256" w14:textId="2C6A956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w:t>
      </w:r>
      <w:r>
        <w:rPr>
          <w:rFonts w:asciiTheme="minorHAnsi" w:eastAsiaTheme="minorEastAsia" w:hAnsiTheme="minorHAnsi" w:cstheme="minorBidi"/>
          <w:noProof/>
          <w:sz w:val="22"/>
          <w:szCs w:val="22"/>
          <w:lang w:eastAsia="en-GB"/>
        </w:rPr>
        <w:tab/>
      </w:r>
      <w:r>
        <w:rPr>
          <w:noProof/>
        </w:rPr>
        <w:t>Source Interface</w:t>
      </w:r>
      <w:r>
        <w:rPr>
          <w:noProof/>
        </w:rPr>
        <w:tab/>
      </w:r>
      <w:r>
        <w:rPr>
          <w:noProof/>
        </w:rPr>
        <w:fldChar w:fldCharType="begin" w:fldLock="1"/>
      </w:r>
      <w:r>
        <w:rPr>
          <w:noProof/>
        </w:rPr>
        <w:instrText xml:space="preserve"> PAGEREF _Toc106897575 \h </w:instrText>
      </w:r>
      <w:r>
        <w:rPr>
          <w:noProof/>
        </w:rPr>
      </w:r>
      <w:r>
        <w:rPr>
          <w:noProof/>
        </w:rPr>
        <w:fldChar w:fldCharType="separate"/>
      </w:r>
      <w:r>
        <w:rPr>
          <w:noProof/>
        </w:rPr>
        <w:t>210</w:t>
      </w:r>
      <w:r>
        <w:rPr>
          <w:noProof/>
        </w:rPr>
        <w:fldChar w:fldCharType="end"/>
      </w:r>
    </w:p>
    <w:p w14:paraId="4C8A41E9" w14:textId="3300F1E6" w:rsidR="005A1696" w:rsidRDefault="005A1696">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F-TEID</w:t>
      </w:r>
      <w:r>
        <w:rPr>
          <w:noProof/>
        </w:rPr>
        <w:tab/>
      </w:r>
      <w:r>
        <w:rPr>
          <w:noProof/>
        </w:rPr>
        <w:fldChar w:fldCharType="begin" w:fldLock="1"/>
      </w:r>
      <w:r>
        <w:rPr>
          <w:noProof/>
        </w:rPr>
        <w:instrText xml:space="preserve"> PAGEREF _Toc106897576 \h </w:instrText>
      </w:r>
      <w:r>
        <w:rPr>
          <w:noProof/>
        </w:rPr>
      </w:r>
      <w:r>
        <w:rPr>
          <w:noProof/>
        </w:rPr>
        <w:fldChar w:fldCharType="separate"/>
      </w:r>
      <w:r>
        <w:rPr>
          <w:noProof/>
        </w:rPr>
        <w:t>211</w:t>
      </w:r>
      <w:r>
        <w:rPr>
          <w:noProof/>
        </w:rPr>
        <w:fldChar w:fldCharType="end"/>
      </w:r>
    </w:p>
    <w:p w14:paraId="6F0F6B39" w14:textId="5801B0B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w:t>
      </w:r>
      <w:r>
        <w:rPr>
          <w:rFonts w:asciiTheme="minorHAnsi" w:eastAsiaTheme="minorEastAsia" w:hAnsiTheme="minorHAnsi" w:cstheme="minorBidi"/>
          <w:noProof/>
          <w:sz w:val="22"/>
          <w:szCs w:val="22"/>
          <w:lang w:eastAsia="en-GB"/>
        </w:rPr>
        <w:tab/>
      </w:r>
      <w:r>
        <w:rPr>
          <w:noProof/>
        </w:rPr>
        <w:t>Network Instance</w:t>
      </w:r>
      <w:r>
        <w:rPr>
          <w:noProof/>
        </w:rPr>
        <w:tab/>
      </w:r>
      <w:r>
        <w:rPr>
          <w:noProof/>
        </w:rPr>
        <w:fldChar w:fldCharType="begin" w:fldLock="1"/>
      </w:r>
      <w:r>
        <w:rPr>
          <w:noProof/>
        </w:rPr>
        <w:instrText xml:space="preserve"> PAGEREF _Toc106897577 \h </w:instrText>
      </w:r>
      <w:r>
        <w:rPr>
          <w:noProof/>
        </w:rPr>
      </w:r>
      <w:r>
        <w:rPr>
          <w:noProof/>
        </w:rPr>
        <w:fldChar w:fldCharType="separate"/>
      </w:r>
      <w:r>
        <w:rPr>
          <w:noProof/>
        </w:rPr>
        <w:t>212</w:t>
      </w:r>
      <w:r>
        <w:rPr>
          <w:noProof/>
        </w:rPr>
        <w:fldChar w:fldCharType="end"/>
      </w:r>
    </w:p>
    <w:p w14:paraId="3D9152E8" w14:textId="4BDEBBA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w:t>
      </w:r>
      <w:r>
        <w:rPr>
          <w:rFonts w:asciiTheme="minorHAnsi" w:eastAsiaTheme="minorEastAsia" w:hAnsiTheme="minorHAnsi" w:cstheme="minorBidi"/>
          <w:noProof/>
          <w:sz w:val="22"/>
          <w:szCs w:val="22"/>
          <w:lang w:eastAsia="en-GB"/>
        </w:rPr>
        <w:tab/>
      </w:r>
      <w:r>
        <w:rPr>
          <w:noProof/>
        </w:rPr>
        <w:t>SDF Filter</w:t>
      </w:r>
      <w:r>
        <w:rPr>
          <w:noProof/>
        </w:rPr>
        <w:tab/>
      </w:r>
      <w:r>
        <w:rPr>
          <w:noProof/>
        </w:rPr>
        <w:fldChar w:fldCharType="begin" w:fldLock="1"/>
      </w:r>
      <w:r>
        <w:rPr>
          <w:noProof/>
        </w:rPr>
        <w:instrText xml:space="preserve"> PAGEREF _Toc106897578 \h </w:instrText>
      </w:r>
      <w:r>
        <w:rPr>
          <w:noProof/>
        </w:rPr>
      </w:r>
      <w:r>
        <w:rPr>
          <w:noProof/>
        </w:rPr>
        <w:fldChar w:fldCharType="separate"/>
      </w:r>
      <w:r>
        <w:rPr>
          <w:noProof/>
        </w:rPr>
        <w:t>212</w:t>
      </w:r>
      <w:r>
        <w:rPr>
          <w:noProof/>
        </w:rPr>
        <w:fldChar w:fldCharType="end"/>
      </w:r>
    </w:p>
    <w:p w14:paraId="0B266906" w14:textId="614C118B"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w:t>
      </w:r>
      <w:r>
        <w:rPr>
          <w:rFonts w:asciiTheme="minorHAnsi" w:eastAsiaTheme="minorEastAsia" w:hAnsiTheme="minorHAnsi" w:cstheme="minorBidi"/>
          <w:noProof/>
          <w:sz w:val="22"/>
          <w:szCs w:val="22"/>
          <w:lang w:eastAsia="en-GB"/>
        </w:rPr>
        <w:tab/>
      </w:r>
      <w:r>
        <w:rPr>
          <w:noProof/>
        </w:rPr>
        <w:t>Application ID</w:t>
      </w:r>
      <w:r>
        <w:rPr>
          <w:noProof/>
        </w:rPr>
        <w:tab/>
      </w:r>
      <w:r>
        <w:rPr>
          <w:noProof/>
        </w:rPr>
        <w:fldChar w:fldCharType="begin" w:fldLock="1"/>
      </w:r>
      <w:r>
        <w:rPr>
          <w:noProof/>
        </w:rPr>
        <w:instrText xml:space="preserve"> PAGEREF _Toc106897579 \h </w:instrText>
      </w:r>
      <w:r>
        <w:rPr>
          <w:noProof/>
        </w:rPr>
      </w:r>
      <w:r>
        <w:rPr>
          <w:noProof/>
        </w:rPr>
        <w:fldChar w:fldCharType="separate"/>
      </w:r>
      <w:r>
        <w:rPr>
          <w:noProof/>
        </w:rPr>
        <w:t>213</w:t>
      </w:r>
      <w:r>
        <w:rPr>
          <w:noProof/>
        </w:rPr>
        <w:fldChar w:fldCharType="end"/>
      </w:r>
    </w:p>
    <w:p w14:paraId="5B97BD61" w14:textId="174EAFD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w:t>
      </w:r>
      <w:r>
        <w:rPr>
          <w:rFonts w:asciiTheme="minorHAnsi" w:eastAsiaTheme="minorEastAsia" w:hAnsiTheme="minorHAnsi" w:cstheme="minorBidi"/>
          <w:noProof/>
          <w:sz w:val="22"/>
          <w:szCs w:val="22"/>
          <w:lang w:eastAsia="en-GB"/>
        </w:rPr>
        <w:tab/>
      </w:r>
      <w:r>
        <w:rPr>
          <w:noProof/>
        </w:rPr>
        <w:t>Gate Status</w:t>
      </w:r>
      <w:r>
        <w:rPr>
          <w:noProof/>
        </w:rPr>
        <w:tab/>
      </w:r>
      <w:r>
        <w:rPr>
          <w:noProof/>
        </w:rPr>
        <w:fldChar w:fldCharType="begin" w:fldLock="1"/>
      </w:r>
      <w:r>
        <w:rPr>
          <w:noProof/>
        </w:rPr>
        <w:instrText xml:space="preserve"> PAGEREF _Toc106897580 \h </w:instrText>
      </w:r>
      <w:r>
        <w:rPr>
          <w:noProof/>
        </w:rPr>
      </w:r>
      <w:r>
        <w:rPr>
          <w:noProof/>
        </w:rPr>
        <w:fldChar w:fldCharType="separate"/>
      </w:r>
      <w:r>
        <w:rPr>
          <w:noProof/>
        </w:rPr>
        <w:t>214</w:t>
      </w:r>
      <w:r>
        <w:rPr>
          <w:noProof/>
        </w:rPr>
        <w:fldChar w:fldCharType="end"/>
      </w:r>
    </w:p>
    <w:p w14:paraId="674926E6" w14:textId="19161C38"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2.8</w:t>
      </w:r>
      <w:r>
        <w:rPr>
          <w:rFonts w:asciiTheme="minorHAnsi" w:eastAsiaTheme="minorEastAsia" w:hAnsiTheme="minorHAnsi" w:cstheme="minorBidi"/>
          <w:noProof/>
          <w:sz w:val="22"/>
          <w:szCs w:val="22"/>
          <w:lang w:eastAsia="en-GB"/>
        </w:rPr>
        <w:tab/>
      </w:r>
      <w:r>
        <w:rPr>
          <w:noProof/>
        </w:rPr>
        <w:t>MBR</w:t>
      </w:r>
      <w:r>
        <w:rPr>
          <w:noProof/>
        </w:rPr>
        <w:tab/>
      </w:r>
      <w:r>
        <w:rPr>
          <w:noProof/>
        </w:rPr>
        <w:fldChar w:fldCharType="begin" w:fldLock="1"/>
      </w:r>
      <w:r>
        <w:rPr>
          <w:noProof/>
        </w:rPr>
        <w:instrText xml:space="preserve"> PAGEREF _Toc106897581 \h </w:instrText>
      </w:r>
      <w:r>
        <w:rPr>
          <w:noProof/>
        </w:rPr>
      </w:r>
      <w:r>
        <w:rPr>
          <w:noProof/>
        </w:rPr>
        <w:fldChar w:fldCharType="separate"/>
      </w:r>
      <w:r>
        <w:rPr>
          <w:noProof/>
        </w:rPr>
        <w:t>214</w:t>
      </w:r>
      <w:r>
        <w:rPr>
          <w:noProof/>
        </w:rPr>
        <w:fldChar w:fldCharType="end"/>
      </w:r>
    </w:p>
    <w:p w14:paraId="7C663EA3" w14:textId="046401C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w:t>
      </w:r>
      <w:r>
        <w:rPr>
          <w:rFonts w:asciiTheme="minorHAnsi" w:eastAsiaTheme="minorEastAsia" w:hAnsiTheme="minorHAnsi" w:cstheme="minorBidi"/>
          <w:noProof/>
          <w:sz w:val="22"/>
          <w:szCs w:val="22"/>
          <w:lang w:eastAsia="en-GB"/>
        </w:rPr>
        <w:tab/>
      </w:r>
      <w:r>
        <w:rPr>
          <w:noProof/>
        </w:rPr>
        <w:t>GBR</w:t>
      </w:r>
      <w:r>
        <w:rPr>
          <w:noProof/>
        </w:rPr>
        <w:tab/>
      </w:r>
      <w:r>
        <w:rPr>
          <w:noProof/>
        </w:rPr>
        <w:fldChar w:fldCharType="begin" w:fldLock="1"/>
      </w:r>
      <w:r>
        <w:rPr>
          <w:noProof/>
        </w:rPr>
        <w:instrText xml:space="preserve"> PAGEREF _Toc106897582 \h </w:instrText>
      </w:r>
      <w:r>
        <w:rPr>
          <w:noProof/>
        </w:rPr>
      </w:r>
      <w:r>
        <w:rPr>
          <w:noProof/>
        </w:rPr>
        <w:fldChar w:fldCharType="separate"/>
      </w:r>
      <w:r>
        <w:rPr>
          <w:noProof/>
        </w:rPr>
        <w:t>215</w:t>
      </w:r>
      <w:r>
        <w:rPr>
          <w:noProof/>
        </w:rPr>
        <w:fldChar w:fldCharType="end"/>
      </w:r>
    </w:p>
    <w:p w14:paraId="797DE16E" w14:textId="3D9E6FE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w:t>
      </w:r>
      <w:r>
        <w:rPr>
          <w:rFonts w:asciiTheme="minorHAnsi" w:eastAsiaTheme="minorEastAsia" w:hAnsiTheme="minorHAnsi" w:cstheme="minorBidi"/>
          <w:noProof/>
          <w:sz w:val="22"/>
          <w:szCs w:val="22"/>
          <w:lang w:eastAsia="en-GB"/>
        </w:rPr>
        <w:tab/>
      </w:r>
      <w:r>
        <w:rPr>
          <w:noProof/>
        </w:rPr>
        <w:t>QER Correlation ID</w:t>
      </w:r>
      <w:r>
        <w:rPr>
          <w:noProof/>
        </w:rPr>
        <w:tab/>
      </w:r>
      <w:r>
        <w:rPr>
          <w:noProof/>
        </w:rPr>
        <w:fldChar w:fldCharType="begin" w:fldLock="1"/>
      </w:r>
      <w:r>
        <w:rPr>
          <w:noProof/>
        </w:rPr>
        <w:instrText xml:space="preserve"> PAGEREF _Toc106897583 \h </w:instrText>
      </w:r>
      <w:r>
        <w:rPr>
          <w:noProof/>
        </w:rPr>
      </w:r>
      <w:r>
        <w:rPr>
          <w:noProof/>
        </w:rPr>
        <w:fldChar w:fldCharType="separate"/>
      </w:r>
      <w:r>
        <w:rPr>
          <w:noProof/>
        </w:rPr>
        <w:t>215</w:t>
      </w:r>
      <w:r>
        <w:rPr>
          <w:noProof/>
        </w:rPr>
        <w:fldChar w:fldCharType="end"/>
      </w:r>
    </w:p>
    <w:p w14:paraId="6D3E40A7" w14:textId="599A6FF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w:t>
      </w:r>
      <w:r>
        <w:rPr>
          <w:rFonts w:asciiTheme="minorHAnsi" w:eastAsiaTheme="minorEastAsia" w:hAnsiTheme="minorHAnsi" w:cstheme="minorBidi"/>
          <w:noProof/>
          <w:sz w:val="22"/>
          <w:szCs w:val="22"/>
          <w:lang w:eastAsia="en-GB"/>
        </w:rPr>
        <w:tab/>
      </w:r>
      <w:r>
        <w:rPr>
          <w:noProof/>
        </w:rPr>
        <w:t>Precedence</w:t>
      </w:r>
      <w:r>
        <w:rPr>
          <w:noProof/>
        </w:rPr>
        <w:tab/>
      </w:r>
      <w:r>
        <w:rPr>
          <w:noProof/>
        </w:rPr>
        <w:fldChar w:fldCharType="begin" w:fldLock="1"/>
      </w:r>
      <w:r>
        <w:rPr>
          <w:noProof/>
        </w:rPr>
        <w:instrText xml:space="preserve"> PAGEREF _Toc106897584 \h </w:instrText>
      </w:r>
      <w:r>
        <w:rPr>
          <w:noProof/>
        </w:rPr>
      </w:r>
      <w:r>
        <w:rPr>
          <w:noProof/>
        </w:rPr>
        <w:fldChar w:fldCharType="separate"/>
      </w:r>
      <w:r>
        <w:rPr>
          <w:noProof/>
        </w:rPr>
        <w:t>215</w:t>
      </w:r>
      <w:r>
        <w:rPr>
          <w:noProof/>
        </w:rPr>
        <w:fldChar w:fldCharType="end"/>
      </w:r>
    </w:p>
    <w:p w14:paraId="08434513" w14:textId="452F02CB"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w:t>
      </w:r>
      <w:r>
        <w:rPr>
          <w:rFonts w:asciiTheme="minorHAnsi" w:eastAsiaTheme="minorEastAsia" w:hAnsiTheme="minorHAnsi" w:cstheme="minorBidi"/>
          <w:noProof/>
          <w:sz w:val="22"/>
          <w:szCs w:val="22"/>
          <w:lang w:eastAsia="en-GB"/>
        </w:rPr>
        <w:tab/>
      </w:r>
      <w:r>
        <w:rPr>
          <w:noProof/>
        </w:rPr>
        <w:t>Transport Level Marking</w:t>
      </w:r>
      <w:r>
        <w:rPr>
          <w:noProof/>
        </w:rPr>
        <w:tab/>
      </w:r>
      <w:r>
        <w:rPr>
          <w:noProof/>
        </w:rPr>
        <w:fldChar w:fldCharType="begin" w:fldLock="1"/>
      </w:r>
      <w:r>
        <w:rPr>
          <w:noProof/>
        </w:rPr>
        <w:instrText xml:space="preserve"> PAGEREF _Toc106897585 \h </w:instrText>
      </w:r>
      <w:r>
        <w:rPr>
          <w:noProof/>
        </w:rPr>
      </w:r>
      <w:r>
        <w:rPr>
          <w:noProof/>
        </w:rPr>
        <w:fldChar w:fldCharType="separate"/>
      </w:r>
      <w:r>
        <w:rPr>
          <w:noProof/>
        </w:rPr>
        <w:t>216</w:t>
      </w:r>
      <w:r>
        <w:rPr>
          <w:noProof/>
        </w:rPr>
        <w:fldChar w:fldCharType="end"/>
      </w:r>
    </w:p>
    <w:p w14:paraId="17BDADDD" w14:textId="70E3C0F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2.13</w:t>
      </w:r>
      <w:r>
        <w:rPr>
          <w:rFonts w:asciiTheme="minorHAnsi" w:eastAsiaTheme="minorEastAsia" w:hAnsiTheme="minorHAnsi" w:cstheme="minorBidi"/>
          <w:noProof/>
          <w:sz w:val="22"/>
          <w:szCs w:val="22"/>
          <w:lang w:eastAsia="en-GB"/>
        </w:rPr>
        <w:tab/>
      </w:r>
      <w:r>
        <w:rPr>
          <w:noProof/>
        </w:rPr>
        <w:t>Volume Threshold</w:t>
      </w:r>
      <w:r>
        <w:rPr>
          <w:noProof/>
        </w:rPr>
        <w:tab/>
      </w:r>
      <w:r>
        <w:rPr>
          <w:noProof/>
        </w:rPr>
        <w:fldChar w:fldCharType="begin" w:fldLock="1"/>
      </w:r>
      <w:r>
        <w:rPr>
          <w:noProof/>
        </w:rPr>
        <w:instrText xml:space="preserve"> PAGEREF _Toc106897586 \h </w:instrText>
      </w:r>
      <w:r>
        <w:rPr>
          <w:noProof/>
        </w:rPr>
      </w:r>
      <w:r>
        <w:rPr>
          <w:noProof/>
        </w:rPr>
        <w:fldChar w:fldCharType="separate"/>
      </w:r>
      <w:r>
        <w:rPr>
          <w:noProof/>
        </w:rPr>
        <w:t>216</w:t>
      </w:r>
      <w:r>
        <w:rPr>
          <w:noProof/>
        </w:rPr>
        <w:fldChar w:fldCharType="end"/>
      </w:r>
    </w:p>
    <w:p w14:paraId="62C3C775" w14:textId="1BFF586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w:t>
      </w:r>
      <w:r>
        <w:rPr>
          <w:rFonts w:asciiTheme="minorHAnsi" w:eastAsiaTheme="minorEastAsia" w:hAnsiTheme="minorHAnsi" w:cstheme="minorBidi"/>
          <w:noProof/>
          <w:sz w:val="22"/>
          <w:szCs w:val="22"/>
          <w:lang w:eastAsia="en-GB"/>
        </w:rPr>
        <w:tab/>
      </w:r>
      <w:r>
        <w:rPr>
          <w:noProof/>
        </w:rPr>
        <w:t>Time Threshold</w:t>
      </w:r>
      <w:r>
        <w:rPr>
          <w:noProof/>
        </w:rPr>
        <w:tab/>
      </w:r>
      <w:r>
        <w:rPr>
          <w:noProof/>
        </w:rPr>
        <w:fldChar w:fldCharType="begin" w:fldLock="1"/>
      </w:r>
      <w:r>
        <w:rPr>
          <w:noProof/>
        </w:rPr>
        <w:instrText xml:space="preserve"> PAGEREF _Toc106897587 \h </w:instrText>
      </w:r>
      <w:r>
        <w:rPr>
          <w:noProof/>
        </w:rPr>
      </w:r>
      <w:r>
        <w:rPr>
          <w:noProof/>
        </w:rPr>
        <w:fldChar w:fldCharType="separate"/>
      </w:r>
      <w:r>
        <w:rPr>
          <w:noProof/>
        </w:rPr>
        <w:t>217</w:t>
      </w:r>
      <w:r>
        <w:rPr>
          <w:noProof/>
        </w:rPr>
        <w:fldChar w:fldCharType="end"/>
      </w:r>
    </w:p>
    <w:p w14:paraId="0BC7BAFC" w14:textId="5AF4571D"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2.15</w:t>
      </w:r>
      <w:r>
        <w:rPr>
          <w:rFonts w:asciiTheme="minorHAnsi" w:eastAsiaTheme="minorEastAsia" w:hAnsiTheme="minorHAnsi" w:cstheme="minorBidi"/>
          <w:noProof/>
          <w:sz w:val="22"/>
          <w:szCs w:val="22"/>
          <w:lang w:eastAsia="en-GB"/>
        </w:rPr>
        <w:tab/>
      </w:r>
      <w:r>
        <w:rPr>
          <w:noProof/>
        </w:rPr>
        <w:t>Monitoring Time</w:t>
      </w:r>
      <w:r>
        <w:rPr>
          <w:noProof/>
        </w:rPr>
        <w:tab/>
      </w:r>
      <w:r>
        <w:rPr>
          <w:noProof/>
        </w:rPr>
        <w:fldChar w:fldCharType="begin" w:fldLock="1"/>
      </w:r>
      <w:r>
        <w:rPr>
          <w:noProof/>
        </w:rPr>
        <w:instrText xml:space="preserve"> PAGEREF _Toc106897588 \h </w:instrText>
      </w:r>
      <w:r>
        <w:rPr>
          <w:noProof/>
        </w:rPr>
      </w:r>
      <w:r>
        <w:rPr>
          <w:noProof/>
        </w:rPr>
        <w:fldChar w:fldCharType="separate"/>
      </w:r>
      <w:r>
        <w:rPr>
          <w:noProof/>
        </w:rPr>
        <w:t>217</w:t>
      </w:r>
      <w:r>
        <w:rPr>
          <w:noProof/>
        </w:rPr>
        <w:fldChar w:fldCharType="end"/>
      </w:r>
    </w:p>
    <w:p w14:paraId="085D031B" w14:textId="32CF79F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w:t>
      </w:r>
      <w:r>
        <w:rPr>
          <w:rFonts w:asciiTheme="minorHAnsi" w:eastAsiaTheme="minorEastAsia" w:hAnsiTheme="minorHAnsi" w:cstheme="minorBidi"/>
          <w:noProof/>
          <w:sz w:val="22"/>
          <w:szCs w:val="22"/>
          <w:lang w:eastAsia="en-GB"/>
        </w:rPr>
        <w:tab/>
      </w:r>
      <w:r>
        <w:rPr>
          <w:noProof/>
        </w:rPr>
        <w:t>Subsequent Volume Threshold</w:t>
      </w:r>
      <w:r>
        <w:rPr>
          <w:noProof/>
        </w:rPr>
        <w:tab/>
      </w:r>
      <w:r>
        <w:rPr>
          <w:noProof/>
        </w:rPr>
        <w:fldChar w:fldCharType="begin" w:fldLock="1"/>
      </w:r>
      <w:r>
        <w:rPr>
          <w:noProof/>
        </w:rPr>
        <w:instrText xml:space="preserve"> PAGEREF _Toc106897589 \h </w:instrText>
      </w:r>
      <w:r>
        <w:rPr>
          <w:noProof/>
        </w:rPr>
      </w:r>
      <w:r>
        <w:rPr>
          <w:noProof/>
        </w:rPr>
        <w:fldChar w:fldCharType="separate"/>
      </w:r>
      <w:r>
        <w:rPr>
          <w:noProof/>
        </w:rPr>
        <w:t>217</w:t>
      </w:r>
      <w:r>
        <w:rPr>
          <w:noProof/>
        </w:rPr>
        <w:fldChar w:fldCharType="end"/>
      </w:r>
    </w:p>
    <w:p w14:paraId="734CE711" w14:textId="444215D5"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w:t>
      </w:r>
      <w:r>
        <w:rPr>
          <w:rFonts w:asciiTheme="minorHAnsi" w:eastAsiaTheme="minorEastAsia" w:hAnsiTheme="minorHAnsi" w:cstheme="minorBidi"/>
          <w:noProof/>
          <w:sz w:val="22"/>
          <w:szCs w:val="22"/>
          <w:lang w:eastAsia="en-GB"/>
        </w:rPr>
        <w:tab/>
      </w:r>
      <w:r>
        <w:rPr>
          <w:noProof/>
        </w:rPr>
        <w:t>Subsequent Time Threshold</w:t>
      </w:r>
      <w:r>
        <w:rPr>
          <w:noProof/>
        </w:rPr>
        <w:tab/>
      </w:r>
      <w:r>
        <w:rPr>
          <w:noProof/>
        </w:rPr>
        <w:fldChar w:fldCharType="begin" w:fldLock="1"/>
      </w:r>
      <w:r>
        <w:rPr>
          <w:noProof/>
        </w:rPr>
        <w:instrText xml:space="preserve"> PAGEREF _Toc106897590 \h </w:instrText>
      </w:r>
      <w:r>
        <w:rPr>
          <w:noProof/>
        </w:rPr>
      </w:r>
      <w:r>
        <w:rPr>
          <w:noProof/>
        </w:rPr>
        <w:fldChar w:fldCharType="separate"/>
      </w:r>
      <w:r>
        <w:rPr>
          <w:noProof/>
        </w:rPr>
        <w:t>218</w:t>
      </w:r>
      <w:r>
        <w:rPr>
          <w:noProof/>
        </w:rPr>
        <w:fldChar w:fldCharType="end"/>
      </w:r>
    </w:p>
    <w:p w14:paraId="68496338" w14:textId="436665BD"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2.18</w:t>
      </w:r>
      <w:r>
        <w:rPr>
          <w:rFonts w:asciiTheme="minorHAnsi" w:eastAsiaTheme="minorEastAsia" w:hAnsiTheme="minorHAnsi" w:cstheme="minorBidi"/>
          <w:noProof/>
          <w:sz w:val="22"/>
          <w:szCs w:val="22"/>
          <w:lang w:eastAsia="en-GB"/>
        </w:rPr>
        <w:tab/>
      </w:r>
      <w:r>
        <w:rPr>
          <w:noProof/>
        </w:rPr>
        <w:t>Inactivity Detection Time</w:t>
      </w:r>
      <w:r>
        <w:rPr>
          <w:noProof/>
        </w:rPr>
        <w:tab/>
      </w:r>
      <w:r>
        <w:rPr>
          <w:noProof/>
        </w:rPr>
        <w:fldChar w:fldCharType="begin" w:fldLock="1"/>
      </w:r>
      <w:r>
        <w:rPr>
          <w:noProof/>
        </w:rPr>
        <w:instrText xml:space="preserve"> PAGEREF _Toc106897591 \h </w:instrText>
      </w:r>
      <w:r>
        <w:rPr>
          <w:noProof/>
        </w:rPr>
      </w:r>
      <w:r>
        <w:rPr>
          <w:noProof/>
        </w:rPr>
        <w:fldChar w:fldCharType="separate"/>
      </w:r>
      <w:r>
        <w:rPr>
          <w:noProof/>
        </w:rPr>
        <w:t>218</w:t>
      </w:r>
      <w:r>
        <w:rPr>
          <w:noProof/>
        </w:rPr>
        <w:fldChar w:fldCharType="end"/>
      </w:r>
    </w:p>
    <w:p w14:paraId="627058D9" w14:textId="5CF36BDD"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2.19</w:t>
      </w:r>
      <w:r>
        <w:rPr>
          <w:rFonts w:asciiTheme="minorHAnsi" w:eastAsiaTheme="minorEastAsia" w:hAnsiTheme="minorHAnsi" w:cstheme="minorBidi"/>
          <w:noProof/>
          <w:sz w:val="22"/>
          <w:szCs w:val="22"/>
          <w:lang w:eastAsia="en-GB"/>
        </w:rPr>
        <w:tab/>
      </w:r>
      <w:r>
        <w:rPr>
          <w:noProof/>
        </w:rPr>
        <w:t>Reporting Triggers</w:t>
      </w:r>
      <w:r>
        <w:rPr>
          <w:noProof/>
        </w:rPr>
        <w:tab/>
      </w:r>
      <w:r>
        <w:rPr>
          <w:noProof/>
        </w:rPr>
        <w:fldChar w:fldCharType="begin" w:fldLock="1"/>
      </w:r>
      <w:r>
        <w:rPr>
          <w:noProof/>
        </w:rPr>
        <w:instrText xml:space="preserve"> PAGEREF _Toc106897592 \h </w:instrText>
      </w:r>
      <w:r>
        <w:rPr>
          <w:noProof/>
        </w:rPr>
      </w:r>
      <w:r>
        <w:rPr>
          <w:noProof/>
        </w:rPr>
        <w:fldChar w:fldCharType="separate"/>
      </w:r>
      <w:r>
        <w:rPr>
          <w:noProof/>
        </w:rPr>
        <w:t>218</w:t>
      </w:r>
      <w:r>
        <w:rPr>
          <w:noProof/>
        </w:rPr>
        <w:fldChar w:fldCharType="end"/>
      </w:r>
    </w:p>
    <w:p w14:paraId="0B0D6031" w14:textId="72897B60"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2.20</w:t>
      </w:r>
      <w:r>
        <w:rPr>
          <w:rFonts w:asciiTheme="minorHAnsi" w:eastAsiaTheme="minorEastAsia" w:hAnsiTheme="minorHAnsi" w:cstheme="minorBidi"/>
          <w:noProof/>
          <w:sz w:val="22"/>
          <w:szCs w:val="22"/>
          <w:lang w:eastAsia="en-GB"/>
        </w:rPr>
        <w:tab/>
      </w:r>
      <w:r>
        <w:rPr>
          <w:noProof/>
        </w:rPr>
        <w:t>Redirect Information</w:t>
      </w:r>
      <w:r>
        <w:rPr>
          <w:noProof/>
        </w:rPr>
        <w:tab/>
      </w:r>
      <w:r>
        <w:rPr>
          <w:noProof/>
        </w:rPr>
        <w:fldChar w:fldCharType="begin" w:fldLock="1"/>
      </w:r>
      <w:r>
        <w:rPr>
          <w:noProof/>
        </w:rPr>
        <w:instrText xml:space="preserve"> PAGEREF _Toc106897593 \h </w:instrText>
      </w:r>
      <w:r>
        <w:rPr>
          <w:noProof/>
        </w:rPr>
      </w:r>
      <w:r>
        <w:rPr>
          <w:noProof/>
        </w:rPr>
        <w:fldChar w:fldCharType="separate"/>
      </w:r>
      <w:r>
        <w:rPr>
          <w:noProof/>
        </w:rPr>
        <w:t>220</w:t>
      </w:r>
      <w:r>
        <w:rPr>
          <w:noProof/>
        </w:rPr>
        <w:fldChar w:fldCharType="end"/>
      </w:r>
    </w:p>
    <w:p w14:paraId="1B2FE5BC" w14:textId="4BD6C68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2.21</w:t>
      </w:r>
      <w:r>
        <w:rPr>
          <w:rFonts w:asciiTheme="minorHAnsi" w:eastAsiaTheme="minorEastAsia" w:hAnsiTheme="minorHAnsi" w:cstheme="minorBidi"/>
          <w:noProof/>
          <w:sz w:val="22"/>
          <w:szCs w:val="22"/>
          <w:lang w:eastAsia="en-GB"/>
        </w:rPr>
        <w:tab/>
      </w:r>
      <w:r>
        <w:rPr>
          <w:noProof/>
        </w:rPr>
        <w:t>Report Type</w:t>
      </w:r>
      <w:r>
        <w:rPr>
          <w:noProof/>
        </w:rPr>
        <w:tab/>
      </w:r>
      <w:r>
        <w:rPr>
          <w:noProof/>
        </w:rPr>
        <w:fldChar w:fldCharType="begin" w:fldLock="1"/>
      </w:r>
      <w:r>
        <w:rPr>
          <w:noProof/>
        </w:rPr>
        <w:instrText xml:space="preserve"> PAGEREF _Toc106897594 \h </w:instrText>
      </w:r>
      <w:r>
        <w:rPr>
          <w:noProof/>
        </w:rPr>
      </w:r>
      <w:r>
        <w:rPr>
          <w:noProof/>
        </w:rPr>
        <w:fldChar w:fldCharType="separate"/>
      </w:r>
      <w:r>
        <w:rPr>
          <w:noProof/>
        </w:rPr>
        <w:t>220</w:t>
      </w:r>
      <w:r>
        <w:rPr>
          <w:noProof/>
        </w:rPr>
        <w:fldChar w:fldCharType="end"/>
      </w:r>
    </w:p>
    <w:p w14:paraId="178D1E0A" w14:textId="617FE1D0"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2.22</w:t>
      </w:r>
      <w:r>
        <w:rPr>
          <w:rFonts w:asciiTheme="minorHAnsi" w:eastAsiaTheme="minorEastAsia" w:hAnsiTheme="minorHAnsi" w:cstheme="minorBidi"/>
          <w:noProof/>
          <w:sz w:val="22"/>
          <w:szCs w:val="22"/>
          <w:lang w:eastAsia="en-GB"/>
        </w:rPr>
        <w:tab/>
      </w:r>
      <w:r>
        <w:rPr>
          <w:noProof/>
        </w:rPr>
        <w:t>Offending IE</w:t>
      </w:r>
      <w:r>
        <w:rPr>
          <w:noProof/>
        </w:rPr>
        <w:tab/>
      </w:r>
      <w:r>
        <w:rPr>
          <w:noProof/>
        </w:rPr>
        <w:fldChar w:fldCharType="begin" w:fldLock="1"/>
      </w:r>
      <w:r>
        <w:rPr>
          <w:noProof/>
        </w:rPr>
        <w:instrText xml:space="preserve"> PAGEREF _Toc106897595 \h </w:instrText>
      </w:r>
      <w:r>
        <w:rPr>
          <w:noProof/>
        </w:rPr>
      </w:r>
      <w:r>
        <w:rPr>
          <w:noProof/>
        </w:rPr>
        <w:fldChar w:fldCharType="separate"/>
      </w:r>
      <w:r>
        <w:rPr>
          <w:noProof/>
        </w:rPr>
        <w:t>221</w:t>
      </w:r>
      <w:r>
        <w:rPr>
          <w:noProof/>
        </w:rPr>
        <w:fldChar w:fldCharType="end"/>
      </w:r>
    </w:p>
    <w:p w14:paraId="1BC616B7" w14:textId="4B2F42E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2.23</w:t>
      </w:r>
      <w:r>
        <w:rPr>
          <w:rFonts w:asciiTheme="minorHAnsi" w:eastAsiaTheme="minorEastAsia" w:hAnsiTheme="minorHAnsi" w:cstheme="minorBidi"/>
          <w:noProof/>
          <w:sz w:val="22"/>
          <w:szCs w:val="22"/>
          <w:lang w:eastAsia="en-GB"/>
        </w:rPr>
        <w:tab/>
      </w:r>
      <w:r>
        <w:rPr>
          <w:noProof/>
        </w:rPr>
        <w:t>Forwarding Policy</w:t>
      </w:r>
      <w:r>
        <w:rPr>
          <w:noProof/>
        </w:rPr>
        <w:tab/>
      </w:r>
      <w:r>
        <w:rPr>
          <w:noProof/>
        </w:rPr>
        <w:fldChar w:fldCharType="begin" w:fldLock="1"/>
      </w:r>
      <w:r>
        <w:rPr>
          <w:noProof/>
        </w:rPr>
        <w:instrText xml:space="preserve"> PAGEREF _Toc106897596 \h </w:instrText>
      </w:r>
      <w:r>
        <w:rPr>
          <w:noProof/>
        </w:rPr>
      </w:r>
      <w:r>
        <w:rPr>
          <w:noProof/>
        </w:rPr>
        <w:fldChar w:fldCharType="separate"/>
      </w:r>
      <w:r>
        <w:rPr>
          <w:noProof/>
        </w:rPr>
        <w:t>221</w:t>
      </w:r>
      <w:r>
        <w:rPr>
          <w:noProof/>
        </w:rPr>
        <w:fldChar w:fldCharType="end"/>
      </w:r>
    </w:p>
    <w:p w14:paraId="19621CFC" w14:textId="0A9F0048" w:rsidR="005A1696" w:rsidRDefault="005A1696">
      <w:pPr>
        <w:pStyle w:val="TOC3"/>
        <w:rPr>
          <w:rFonts w:asciiTheme="minorHAnsi" w:eastAsiaTheme="minorEastAsia" w:hAnsiTheme="minorHAnsi" w:cstheme="minorBidi"/>
          <w:noProof/>
          <w:sz w:val="22"/>
          <w:szCs w:val="22"/>
          <w:lang w:eastAsia="en-GB"/>
        </w:rPr>
      </w:pPr>
      <w:r>
        <w:rPr>
          <w:noProof/>
        </w:rPr>
        <w:lastRenderedPageBreak/>
        <w:t>8.</w:t>
      </w:r>
      <w:r w:rsidRPr="00575A58">
        <w:rPr>
          <w:noProof/>
          <w:lang w:val="en-US"/>
        </w:rPr>
        <w:t>2.24</w:t>
      </w:r>
      <w:r>
        <w:rPr>
          <w:rFonts w:asciiTheme="minorHAnsi" w:eastAsiaTheme="minorEastAsia" w:hAnsiTheme="minorHAnsi" w:cstheme="minorBidi"/>
          <w:noProof/>
          <w:sz w:val="22"/>
          <w:szCs w:val="22"/>
          <w:lang w:eastAsia="en-GB"/>
        </w:rPr>
        <w:tab/>
      </w:r>
      <w:r>
        <w:rPr>
          <w:noProof/>
        </w:rPr>
        <w:t>Destination Interface</w:t>
      </w:r>
      <w:r>
        <w:rPr>
          <w:noProof/>
        </w:rPr>
        <w:tab/>
      </w:r>
      <w:r>
        <w:rPr>
          <w:noProof/>
        </w:rPr>
        <w:fldChar w:fldCharType="begin" w:fldLock="1"/>
      </w:r>
      <w:r>
        <w:rPr>
          <w:noProof/>
        </w:rPr>
        <w:instrText xml:space="preserve"> PAGEREF _Toc106897597 \h </w:instrText>
      </w:r>
      <w:r>
        <w:rPr>
          <w:noProof/>
        </w:rPr>
      </w:r>
      <w:r>
        <w:rPr>
          <w:noProof/>
        </w:rPr>
        <w:fldChar w:fldCharType="separate"/>
      </w:r>
      <w:r>
        <w:rPr>
          <w:noProof/>
        </w:rPr>
        <w:t>221</w:t>
      </w:r>
      <w:r>
        <w:rPr>
          <w:noProof/>
        </w:rPr>
        <w:fldChar w:fldCharType="end"/>
      </w:r>
    </w:p>
    <w:p w14:paraId="63FEB35B" w14:textId="6B3ABE3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2.25</w:t>
      </w:r>
      <w:r>
        <w:rPr>
          <w:rFonts w:asciiTheme="minorHAnsi" w:eastAsiaTheme="minorEastAsia" w:hAnsiTheme="minorHAnsi" w:cstheme="minorBidi"/>
          <w:noProof/>
          <w:sz w:val="22"/>
          <w:szCs w:val="22"/>
          <w:lang w:eastAsia="en-GB"/>
        </w:rPr>
        <w:tab/>
      </w:r>
      <w:r>
        <w:rPr>
          <w:noProof/>
        </w:rPr>
        <w:t>UP Function Features</w:t>
      </w:r>
      <w:r>
        <w:rPr>
          <w:noProof/>
        </w:rPr>
        <w:tab/>
      </w:r>
      <w:r>
        <w:rPr>
          <w:noProof/>
        </w:rPr>
        <w:fldChar w:fldCharType="begin" w:fldLock="1"/>
      </w:r>
      <w:r>
        <w:rPr>
          <w:noProof/>
        </w:rPr>
        <w:instrText xml:space="preserve"> PAGEREF _Toc106897598 \h </w:instrText>
      </w:r>
      <w:r>
        <w:rPr>
          <w:noProof/>
        </w:rPr>
      </w:r>
      <w:r>
        <w:rPr>
          <w:noProof/>
        </w:rPr>
        <w:fldChar w:fldCharType="separate"/>
      </w:r>
      <w:r>
        <w:rPr>
          <w:noProof/>
        </w:rPr>
        <w:t>222</w:t>
      </w:r>
      <w:r>
        <w:rPr>
          <w:noProof/>
        </w:rPr>
        <w:fldChar w:fldCharType="end"/>
      </w:r>
    </w:p>
    <w:p w14:paraId="3D3392A9" w14:textId="718FFB9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2.26</w:t>
      </w:r>
      <w:r>
        <w:rPr>
          <w:rFonts w:asciiTheme="minorHAnsi" w:eastAsiaTheme="minorEastAsia" w:hAnsiTheme="minorHAnsi" w:cstheme="minorBidi"/>
          <w:noProof/>
          <w:sz w:val="22"/>
          <w:szCs w:val="22"/>
          <w:lang w:eastAsia="en-GB"/>
        </w:rPr>
        <w:tab/>
      </w:r>
      <w:r>
        <w:rPr>
          <w:noProof/>
        </w:rPr>
        <w:t>Apply Action</w:t>
      </w:r>
      <w:r>
        <w:rPr>
          <w:noProof/>
        </w:rPr>
        <w:tab/>
      </w:r>
      <w:r>
        <w:rPr>
          <w:noProof/>
        </w:rPr>
        <w:fldChar w:fldCharType="begin" w:fldLock="1"/>
      </w:r>
      <w:r>
        <w:rPr>
          <w:noProof/>
        </w:rPr>
        <w:instrText xml:space="preserve"> PAGEREF _Toc106897599 \h </w:instrText>
      </w:r>
      <w:r>
        <w:rPr>
          <w:noProof/>
        </w:rPr>
      </w:r>
      <w:r>
        <w:rPr>
          <w:noProof/>
        </w:rPr>
        <w:fldChar w:fldCharType="separate"/>
      </w:r>
      <w:r>
        <w:rPr>
          <w:noProof/>
        </w:rPr>
        <w:t>225</w:t>
      </w:r>
      <w:r>
        <w:rPr>
          <w:noProof/>
        </w:rPr>
        <w:fldChar w:fldCharType="end"/>
      </w:r>
    </w:p>
    <w:p w14:paraId="7E8E26BF" w14:textId="1F570C8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2.27</w:t>
      </w:r>
      <w:r>
        <w:rPr>
          <w:rFonts w:asciiTheme="minorHAnsi" w:eastAsiaTheme="minorEastAsia" w:hAnsiTheme="minorHAnsi" w:cstheme="minorBidi"/>
          <w:noProof/>
          <w:sz w:val="22"/>
          <w:szCs w:val="22"/>
          <w:lang w:eastAsia="en-GB"/>
        </w:rPr>
        <w:tab/>
      </w:r>
      <w:r>
        <w:rPr>
          <w:noProof/>
        </w:rPr>
        <w:t>Downlink Data Service Information</w:t>
      </w:r>
      <w:r>
        <w:rPr>
          <w:noProof/>
        </w:rPr>
        <w:tab/>
      </w:r>
      <w:r>
        <w:rPr>
          <w:noProof/>
        </w:rPr>
        <w:fldChar w:fldCharType="begin" w:fldLock="1"/>
      </w:r>
      <w:r>
        <w:rPr>
          <w:noProof/>
        </w:rPr>
        <w:instrText xml:space="preserve"> PAGEREF _Toc106897600 \h </w:instrText>
      </w:r>
      <w:r>
        <w:rPr>
          <w:noProof/>
        </w:rPr>
      </w:r>
      <w:r>
        <w:rPr>
          <w:noProof/>
        </w:rPr>
        <w:fldChar w:fldCharType="separate"/>
      </w:r>
      <w:r>
        <w:rPr>
          <w:noProof/>
        </w:rPr>
        <w:t>226</w:t>
      </w:r>
      <w:r>
        <w:rPr>
          <w:noProof/>
        </w:rPr>
        <w:fldChar w:fldCharType="end"/>
      </w:r>
    </w:p>
    <w:p w14:paraId="2E7166EC" w14:textId="208B9878"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2.28</w:t>
      </w:r>
      <w:r>
        <w:rPr>
          <w:rFonts w:asciiTheme="minorHAnsi" w:eastAsiaTheme="minorEastAsia" w:hAnsiTheme="minorHAnsi" w:cstheme="minorBidi"/>
          <w:noProof/>
          <w:sz w:val="22"/>
          <w:szCs w:val="22"/>
          <w:lang w:eastAsia="en-GB"/>
        </w:rPr>
        <w:tab/>
      </w:r>
      <w:r>
        <w:rPr>
          <w:noProof/>
        </w:rPr>
        <w:t>Downlink Data Notification Delay</w:t>
      </w:r>
      <w:r>
        <w:rPr>
          <w:noProof/>
        </w:rPr>
        <w:tab/>
      </w:r>
      <w:r>
        <w:rPr>
          <w:noProof/>
        </w:rPr>
        <w:fldChar w:fldCharType="begin" w:fldLock="1"/>
      </w:r>
      <w:r>
        <w:rPr>
          <w:noProof/>
        </w:rPr>
        <w:instrText xml:space="preserve"> PAGEREF _Toc106897601 \h </w:instrText>
      </w:r>
      <w:r>
        <w:rPr>
          <w:noProof/>
        </w:rPr>
      </w:r>
      <w:r>
        <w:rPr>
          <w:noProof/>
        </w:rPr>
        <w:fldChar w:fldCharType="separate"/>
      </w:r>
      <w:r>
        <w:rPr>
          <w:noProof/>
        </w:rPr>
        <w:t>227</w:t>
      </w:r>
      <w:r>
        <w:rPr>
          <w:noProof/>
        </w:rPr>
        <w:fldChar w:fldCharType="end"/>
      </w:r>
    </w:p>
    <w:p w14:paraId="4F863730" w14:textId="08770F9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2.29</w:t>
      </w:r>
      <w:r>
        <w:rPr>
          <w:rFonts w:asciiTheme="minorHAnsi" w:eastAsiaTheme="minorEastAsia" w:hAnsiTheme="minorHAnsi" w:cstheme="minorBidi"/>
          <w:noProof/>
          <w:sz w:val="22"/>
          <w:szCs w:val="22"/>
          <w:lang w:eastAsia="en-GB"/>
        </w:rPr>
        <w:tab/>
      </w:r>
      <w:r>
        <w:rPr>
          <w:noProof/>
        </w:rPr>
        <w:t>DL Buffering Duration</w:t>
      </w:r>
      <w:r>
        <w:rPr>
          <w:noProof/>
        </w:rPr>
        <w:tab/>
      </w:r>
      <w:r>
        <w:rPr>
          <w:noProof/>
        </w:rPr>
        <w:fldChar w:fldCharType="begin" w:fldLock="1"/>
      </w:r>
      <w:r>
        <w:rPr>
          <w:noProof/>
        </w:rPr>
        <w:instrText xml:space="preserve"> PAGEREF _Toc106897602 \h </w:instrText>
      </w:r>
      <w:r>
        <w:rPr>
          <w:noProof/>
        </w:rPr>
      </w:r>
      <w:r>
        <w:rPr>
          <w:noProof/>
        </w:rPr>
        <w:fldChar w:fldCharType="separate"/>
      </w:r>
      <w:r>
        <w:rPr>
          <w:noProof/>
        </w:rPr>
        <w:t>227</w:t>
      </w:r>
      <w:r>
        <w:rPr>
          <w:noProof/>
        </w:rPr>
        <w:fldChar w:fldCharType="end"/>
      </w:r>
    </w:p>
    <w:p w14:paraId="6B0002E7" w14:textId="1C96AC7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2.30</w:t>
      </w:r>
      <w:r>
        <w:rPr>
          <w:rFonts w:asciiTheme="minorHAnsi" w:eastAsiaTheme="minorEastAsia" w:hAnsiTheme="minorHAnsi" w:cstheme="minorBidi"/>
          <w:noProof/>
          <w:sz w:val="22"/>
          <w:szCs w:val="22"/>
          <w:lang w:eastAsia="en-GB"/>
        </w:rPr>
        <w:tab/>
      </w:r>
      <w:r>
        <w:rPr>
          <w:noProof/>
        </w:rPr>
        <w:t>DL Buffering Suggested Packet Count</w:t>
      </w:r>
      <w:r>
        <w:rPr>
          <w:noProof/>
        </w:rPr>
        <w:tab/>
      </w:r>
      <w:r>
        <w:rPr>
          <w:noProof/>
        </w:rPr>
        <w:fldChar w:fldCharType="begin" w:fldLock="1"/>
      </w:r>
      <w:r>
        <w:rPr>
          <w:noProof/>
        </w:rPr>
        <w:instrText xml:space="preserve"> PAGEREF _Toc106897603 \h </w:instrText>
      </w:r>
      <w:r>
        <w:rPr>
          <w:noProof/>
        </w:rPr>
      </w:r>
      <w:r>
        <w:rPr>
          <w:noProof/>
        </w:rPr>
        <w:fldChar w:fldCharType="separate"/>
      </w:r>
      <w:r>
        <w:rPr>
          <w:noProof/>
        </w:rPr>
        <w:t>228</w:t>
      </w:r>
      <w:r>
        <w:rPr>
          <w:noProof/>
        </w:rPr>
        <w:fldChar w:fldCharType="end"/>
      </w:r>
    </w:p>
    <w:p w14:paraId="7A7C4948" w14:textId="2A63B53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2.31</w:t>
      </w:r>
      <w:r>
        <w:rPr>
          <w:rFonts w:asciiTheme="minorHAnsi" w:eastAsiaTheme="minorEastAsia" w:hAnsiTheme="minorHAnsi" w:cstheme="minorBidi"/>
          <w:noProof/>
          <w:sz w:val="22"/>
          <w:szCs w:val="22"/>
          <w:lang w:eastAsia="en-GB"/>
        </w:rPr>
        <w:tab/>
      </w:r>
      <w:r>
        <w:rPr>
          <w:noProof/>
        </w:rPr>
        <w:t>PFCPSMReq-Flags</w:t>
      </w:r>
      <w:r>
        <w:rPr>
          <w:noProof/>
        </w:rPr>
        <w:tab/>
      </w:r>
      <w:r>
        <w:rPr>
          <w:noProof/>
        </w:rPr>
        <w:fldChar w:fldCharType="begin" w:fldLock="1"/>
      </w:r>
      <w:r>
        <w:rPr>
          <w:noProof/>
        </w:rPr>
        <w:instrText xml:space="preserve"> PAGEREF _Toc106897604 \h </w:instrText>
      </w:r>
      <w:r>
        <w:rPr>
          <w:noProof/>
        </w:rPr>
      </w:r>
      <w:r>
        <w:rPr>
          <w:noProof/>
        </w:rPr>
        <w:fldChar w:fldCharType="separate"/>
      </w:r>
      <w:r>
        <w:rPr>
          <w:noProof/>
        </w:rPr>
        <w:t>228</w:t>
      </w:r>
      <w:r>
        <w:rPr>
          <w:noProof/>
        </w:rPr>
        <w:fldChar w:fldCharType="end"/>
      </w:r>
    </w:p>
    <w:p w14:paraId="0D14489E" w14:textId="371D0FE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2.32</w:t>
      </w:r>
      <w:r>
        <w:rPr>
          <w:rFonts w:asciiTheme="minorHAnsi" w:eastAsiaTheme="minorEastAsia" w:hAnsiTheme="minorHAnsi" w:cstheme="minorBidi"/>
          <w:noProof/>
          <w:sz w:val="22"/>
          <w:szCs w:val="22"/>
          <w:lang w:eastAsia="en-GB"/>
        </w:rPr>
        <w:tab/>
      </w:r>
      <w:r>
        <w:rPr>
          <w:noProof/>
        </w:rPr>
        <w:t>PFCPSRRsp-Flags</w:t>
      </w:r>
      <w:r>
        <w:rPr>
          <w:noProof/>
        </w:rPr>
        <w:tab/>
      </w:r>
      <w:r>
        <w:rPr>
          <w:noProof/>
        </w:rPr>
        <w:fldChar w:fldCharType="begin" w:fldLock="1"/>
      </w:r>
      <w:r>
        <w:rPr>
          <w:noProof/>
        </w:rPr>
        <w:instrText xml:space="preserve"> PAGEREF _Toc106897605 \h </w:instrText>
      </w:r>
      <w:r>
        <w:rPr>
          <w:noProof/>
        </w:rPr>
      </w:r>
      <w:r>
        <w:rPr>
          <w:noProof/>
        </w:rPr>
        <w:fldChar w:fldCharType="separate"/>
      </w:r>
      <w:r>
        <w:rPr>
          <w:noProof/>
        </w:rPr>
        <w:t>228</w:t>
      </w:r>
      <w:r>
        <w:rPr>
          <w:noProof/>
        </w:rPr>
        <w:fldChar w:fldCharType="end"/>
      </w:r>
    </w:p>
    <w:p w14:paraId="5E3299CE" w14:textId="1A11617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2.33</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_Toc106897606 \h </w:instrText>
      </w:r>
      <w:r>
        <w:rPr>
          <w:noProof/>
        </w:rPr>
      </w:r>
      <w:r>
        <w:rPr>
          <w:noProof/>
        </w:rPr>
        <w:fldChar w:fldCharType="separate"/>
      </w:r>
      <w:r>
        <w:rPr>
          <w:noProof/>
        </w:rPr>
        <w:t>229</w:t>
      </w:r>
      <w:r>
        <w:rPr>
          <w:noProof/>
        </w:rPr>
        <w:fldChar w:fldCharType="end"/>
      </w:r>
    </w:p>
    <w:p w14:paraId="56436DD1" w14:textId="14783F3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2.34</w:t>
      </w:r>
      <w:r>
        <w:rPr>
          <w:rFonts w:asciiTheme="minorHAnsi" w:eastAsiaTheme="minorEastAsia" w:hAnsiTheme="minorHAnsi" w:cstheme="minorBidi"/>
          <w:noProof/>
          <w:sz w:val="22"/>
          <w:szCs w:val="22"/>
          <w:lang w:eastAsia="en-GB"/>
        </w:rPr>
        <w:tab/>
      </w:r>
      <w:r>
        <w:rPr>
          <w:noProof/>
        </w:rPr>
        <w:t>Metric</w:t>
      </w:r>
      <w:r>
        <w:rPr>
          <w:noProof/>
        </w:rPr>
        <w:tab/>
      </w:r>
      <w:r>
        <w:rPr>
          <w:noProof/>
        </w:rPr>
        <w:fldChar w:fldCharType="begin" w:fldLock="1"/>
      </w:r>
      <w:r>
        <w:rPr>
          <w:noProof/>
        </w:rPr>
        <w:instrText xml:space="preserve"> PAGEREF _Toc106897607 \h </w:instrText>
      </w:r>
      <w:r>
        <w:rPr>
          <w:noProof/>
        </w:rPr>
      </w:r>
      <w:r>
        <w:rPr>
          <w:noProof/>
        </w:rPr>
        <w:fldChar w:fldCharType="separate"/>
      </w:r>
      <w:r>
        <w:rPr>
          <w:noProof/>
        </w:rPr>
        <w:t>229</w:t>
      </w:r>
      <w:r>
        <w:rPr>
          <w:noProof/>
        </w:rPr>
        <w:fldChar w:fldCharType="end"/>
      </w:r>
    </w:p>
    <w:p w14:paraId="73D8E009" w14:textId="0E6C47FB"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2.35</w:t>
      </w:r>
      <w:r>
        <w:rPr>
          <w:rFonts w:asciiTheme="minorHAnsi" w:eastAsiaTheme="minorEastAsia" w:hAnsiTheme="minorHAnsi" w:cstheme="minorBidi"/>
          <w:noProof/>
          <w:sz w:val="22"/>
          <w:szCs w:val="22"/>
          <w:lang w:eastAsia="en-GB"/>
        </w:rPr>
        <w:tab/>
      </w:r>
      <w:r>
        <w:rPr>
          <w:noProof/>
        </w:rPr>
        <w:t>Timer</w:t>
      </w:r>
      <w:r>
        <w:rPr>
          <w:noProof/>
        </w:rPr>
        <w:tab/>
      </w:r>
      <w:r>
        <w:rPr>
          <w:noProof/>
        </w:rPr>
        <w:fldChar w:fldCharType="begin" w:fldLock="1"/>
      </w:r>
      <w:r>
        <w:rPr>
          <w:noProof/>
        </w:rPr>
        <w:instrText xml:space="preserve"> PAGEREF _Toc106897608 \h </w:instrText>
      </w:r>
      <w:r>
        <w:rPr>
          <w:noProof/>
        </w:rPr>
      </w:r>
      <w:r>
        <w:rPr>
          <w:noProof/>
        </w:rPr>
        <w:fldChar w:fldCharType="separate"/>
      </w:r>
      <w:r>
        <w:rPr>
          <w:noProof/>
        </w:rPr>
        <w:t>229</w:t>
      </w:r>
      <w:r>
        <w:rPr>
          <w:noProof/>
        </w:rPr>
        <w:fldChar w:fldCharType="end"/>
      </w:r>
    </w:p>
    <w:p w14:paraId="6217B5CC" w14:textId="51286B7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2.36</w:t>
      </w:r>
      <w:r>
        <w:rPr>
          <w:rFonts w:asciiTheme="minorHAnsi" w:eastAsiaTheme="minorEastAsia" w:hAnsiTheme="minorHAnsi" w:cstheme="minorBidi"/>
          <w:noProof/>
          <w:sz w:val="22"/>
          <w:szCs w:val="22"/>
          <w:lang w:eastAsia="en-GB"/>
        </w:rPr>
        <w:tab/>
      </w:r>
      <w:r>
        <w:rPr>
          <w:noProof/>
        </w:rPr>
        <w:t>Packet Detection Rule ID (PDR ID)</w:t>
      </w:r>
      <w:r>
        <w:rPr>
          <w:noProof/>
        </w:rPr>
        <w:tab/>
      </w:r>
      <w:r>
        <w:rPr>
          <w:noProof/>
        </w:rPr>
        <w:fldChar w:fldCharType="begin" w:fldLock="1"/>
      </w:r>
      <w:r>
        <w:rPr>
          <w:noProof/>
        </w:rPr>
        <w:instrText xml:space="preserve"> PAGEREF _Toc106897609 \h </w:instrText>
      </w:r>
      <w:r>
        <w:rPr>
          <w:noProof/>
        </w:rPr>
      </w:r>
      <w:r>
        <w:rPr>
          <w:noProof/>
        </w:rPr>
        <w:fldChar w:fldCharType="separate"/>
      </w:r>
      <w:r>
        <w:rPr>
          <w:noProof/>
        </w:rPr>
        <w:t>230</w:t>
      </w:r>
      <w:r>
        <w:rPr>
          <w:noProof/>
        </w:rPr>
        <w:fldChar w:fldCharType="end"/>
      </w:r>
    </w:p>
    <w:p w14:paraId="42A64F1E" w14:textId="7F821E5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2.37</w:t>
      </w:r>
      <w:r>
        <w:rPr>
          <w:rFonts w:asciiTheme="minorHAnsi" w:eastAsiaTheme="minorEastAsia" w:hAnsiTheme="minorHAnsi" w:cstheme="minorBidi"/>
          <w:noProof/>
          <w:sz w:val="22"/>
          <w:szCs w:val="22"/>
          <w:lang w:eastAsia="en-GB"/>
        </w:rPr>
        <w:tab/>
      </w:r>
      <w:r>
        <w:rPr>
          <w:noProof/>
        </w:rPr>
        <w:t>F-SEID</w:t>
      </w:r>
      <w:r>
        <w:rPr>
          <w:noProof/>
        </w:rPr>
        <w:tab/>
      </w:r>
      <w:r>
        <w:rPr>
          <w:noProof/>
        </w:rPr>
        <w:fldChar w:fldCharType="begin" w:fldLock="1"/>
      </w:r>
      <w:r>
        <w:rPr>
          <w:noProof/>
        </w:rPr>
        <w:instrText xml:space="preserve"> PAGEREF _Toc106897610 \h </w:instrText>
      </w:r>
      <w:r>
        <w:rPr>
          <w:noProof/>
        </w:rPr>
      </w:r>
      <w:r>
        <w:rPr>
          <w:noProof/>
        </w:rPr>
        <w:fldChar w:fldCharType="separate"/>
      </w:r>
      <w:r>
        <w:rPr>
          <w:noProof/>
        </w:rPr>
        <w:t>230</w:t>
      </w:r>
      <w:r>
        <w:rPr>
          <w:noProof/>
        </w:rPr>
        <w:fldChar w:fldCharType="end"/>
      </w:r>
    </w:p>
    <w:p w14:paraId="0135FCFB" w14:textId="10E3C521" w:rsidR="005A1696" w:rsidRDefault="005A1696">
      <w:pPr>
        <w:pStyle w:val="TOC3"/>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Node ID</w:t>
      </w:r>
      <w:r>
        <w:rPr>
          <w:noProof/>
        </w:rPr>
        <w:tab/>
      </w:r>
      <w:r>
        <w:rPr>
          <w:noProof/>
        </w:rPr>
        <w:fldChar w:fldCharType="begin" w:fldLock="1"/>
      </w:r>
      <w:r>
        <w:rPr>
          <w:noProof/>
        </w:rPr>
        <w:instrText xml:space="preserve"> PAGEREF _Toc106897611 \h </w:instrText>
      </w:r>
      <w:r>
        <w:rPr>
          <w:noProof/>
        </w:rPr>
      </w:r>
      <w:r>
        <w:rPr>
          <w:noProof/>
        </w:rPr>
        <w:fldChar w:fldCharType="separate"/>
      </w:r>
      <w:r>
        <w:rPr>
          <w:noProof/>
        </w:rPr>
        <w:t>231</w:t>
      </w:r>
      <w:r>
        <w:rPr>
          <w:noProof/>
        </w:rPr>
        <w:fldChar w:fldCharType="end"/>
      </w:r>
    </w:p>
    <w:p w14:paraId="0F36DCD0" w14:textId="1DF9FCC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2.39</w:t>
      </w:r>
      <w:r>
        <w:rPr>
          <w:rFonts w:asciiTheme="minorHAnsi" w:eastAsiaTheme="minorEastAsia" w:hAnsiTheme="minorHAnsi" w:cstheme="minorBidi"/>
          <w:noProof/>
          <w:sz w:val="22"/>
          <w:szCs w:val="22"/>
          <w:lang w:eastAsia="en-GB"/>
        </w:rPr>
        <w:tab/>
      </w:r>
      <w:r>
        <w:rPr>
          <w:noProof/>
        </w:rPr>
        <w:t>PFD Contents</w:t>
      </w:r>
      <w:r>
        <w:rPr>
          <w:noProof/>
        </w:rPr>
        <w:tab/>
      </w:r>
      <w:r>
        <w:rPr>
          <w:noProof/>
        </w:rPr>
        <w:fldChar w:fldCharType="begin" w:fldLock="1"/>
      </w:r>
      <w:r>
        <w:rPr>
          <w:noProof/>
        </w:rPr>
        <w:instrText xml:space="preserve"> PAGEREF _Toc106897612 \h </w:instrText>
      </w:r>
      <w:r>
        <w:rPr>
          <w:noProof/>
        </w:rPr>
      </w:r>
      <w:r>
        <w:rPr>
          <w:noProof/>
        </w:rPr>
        <w:fldChar w:fldCharType="separate"/>
      </w:r>
      <w:r>
        <w:rPr>
          <w:noProof/>
        </w:rPr>
        <w:t>231</w:t>
      </w:r>
      <w:r>
        <w:rPr>
          <w:noProof/>
        </w:rPr>
        <w:fldChar w:fldCharType="end"/>
      </w:r>
    </w:p>
    <w:p w14:paraId="46C1D0CF" w14:textId="4DC25E08"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2.40</w:t>
      </w:r>
      <w:r>
        <w:rPr>
          <w:rFonts w:asciiTheme="minorHAnsi" w:eastAsiaTheme="minorEastAsia" w:hAnsiTheme="minorHAnsi" w:cstheme="minorBidi"/>
          <w:noProof/>
          <w:sz w:val="22"/>
          <w:szCs w:val="22"/>
          <w:lang w:eastAsia="en-GB"/>
        </w:rPr>
        <w:tab/>
      </w:r>
      <w:r>
        <w:rPr>
          <w:noProof/>
        </w:rPr>
        <w:t>Measurement Method</w:t>
      </w:r>
      <w:r>
        <w:rPr>
          <w:noProof/>
        </w:rPr>
        <w:tab/>
      </w:r>
      <w:r>
        <w:rPr>
          <w:noProof/>
        </w:rPr>
        <w:fldChar w:fldCharType="begin" w:fldLock="1"/>
      </w:r>
      <w:r>
        <w:rPr>
          <w:noProof/>
        </w:rPr>
        <w:instrText xml:space="preserve"> PAGEREF _Toc106897613 \h </w:instrText>
      </w:r>
      <w:r>
        <w:rPr>
          <w:noProof/>
        </w:rPr>
      </w:r>
      <w:r>
        <w:rPr>
          <w:noProof/>
        </w:rPr>
        <w:fldChar w:fldCharType="separate"/>
      </w:r>
      <w:r>
        <w:rPr>
          <w:noProof/>
        </w:rPr>
        <w:t>233</w:t>
      </w:r>
      <w:r>
        <w:rPr>
          <w:noProof/>
        </w:rPr>
        <w:fldChar w:fldCharType="end"/>
      </w:r>
    </w:p>
    <w:p w14:paraId="147471DA" w14:textId="08A5108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2.41</w:t>
      </w:r>
      <w:r>
        <w:rPr>
          <w:rFonts w:asciiTheme="minorHAnsi" w:eastAsiaTheme="minorEastAsia" w:hAnsiTheme="minorHAnsi" w:cstheme="minorBidi"/>
          <w:noProof/>
          <w:sz w:val="22"/>
          <w:szCs w:val="22"/>
          <w:lang w:eastAsia="en-GB"/>
        </w:rPr>
        <w:tab/>
      </w:r>
      <w:r>
        <w:rPr>
          <w:noProof/>
        </w:rPr>
        <w:t>Usage Report Trigger</w:t>
      </w:r>
      <w:r>
        <w:rPr>
          <w:noProof/>
        </w:rPr>
        <w:tab/>
      </w:r>
      <w:r>
        <w:rPr>
          <w:noProof/>
        </w:rPr>
        <w:fldChar w:fldCharType="begin" w:fldLock="1"/>
      </w:r>
      <w:r>
        <w:rPr>
          <w:noProof/>
        </w:rPr>
        <w:instrText xml:space="preserve"> PAGEREF _Toc106897614 \h </w:instrText>
      </w:r>
      <w:r>
        <w:rPr>
          <w:noProof/>
        </w:rPr>
      </w:r>
      <w:r>
        <w:rPr>
          <w:noProof/>
        </w:rPr>
        <w:fldChar w:fldCharType="separate"/>
      </w:r>
      <w:r>
        <w:rPr>
          <w:noProof/>
        </w:rPr>
        <w:t>234</w:t>
      </w:r>
      <w:r>
        <w:rPr>
          <w:noProof/>
        </w:rPr>
        <w:fldChar w:fldCharType="end"/>
      </w:r>
    </w:p>
    <w:p w14:paraId="52406F7E" w14:textId="63CC2A95"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2.42</w:t>
      </w:r>
      <w:r>
        <w:rPr>
          <w:rFonts w:asciiTheme="minorHAnsi" w:eastAsiaTheme="minorEastAsia" w:hAnsiTheme="minorHAnsi" w:cstheme="minorBidi"/>
          <w:noProof/>
          <w:sz w:val="22"/>
          <w:szCs w:val="22"/>
          <w:lang w:eastAsia="en-GB"/>
        </w:rPr>
        <w:tab/>
      </w:r>
      <w:r>
        <w:rPr>
          <w:noProof/>
        </w:rPr>
        <w:t>Measurement Period</w:t>
      </w:r>
      <w:r>
        <w:rPr>
          <w:noProof/>
        </w:rPr>
        <w:tab/>
      </w:r>
      <w:r>
        <w:rPr>
          <w:noProof/>
        </w:rPr>
        <w:fldChar w:fldCharType="begin" w:fldLock="1"/>
      </w:r>
      <w:r>
        <w:rPr>
          <w:noProof/>
        </w:rPr>
        <w:instrText xml:space="preserve"> PAGEREF _Toc106897615 \h </w:instrText>
      </w:r>
      <w:r>
        <w:rPr>
          <w:noProof/>
        </w:rPr>
      </w:r>
      <w:r>
        <w:rPr>
          <w:noProof/>
        </w:rPr>
        <w:fldChar w:fldCharType="separate"/>
      </w:r>
      <w:r>
        <w:rPr>
          <w:noProof/>
        </w:rPr>
        <w:t>235</w:t>
      </w:r>
      <w:r>
        <w:rPr>
          <w:noProof/>
        </w:rPr>
        <w:fldChar w:fldCharType="end"/>
      </w:r>
    </w:p>
    <w:p w14:paraId="0D021090" w14:textId="5483E11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2.43</w:t>
      </w:r>
      <w:r>
        <w:rPr>
          <w:rFonts w:asciiTheme="minorHAnsi" w:eastAsiaTheme="minorEastAsia" w:hAnsiTheme="minorHAnsi" w:cstheme="minorBidi"/>
          <w:noProof/>
          <w:sz w:val="22"/>
          <w:szCs w:val="22"/>
          <w:lang w:eastAsia="en-GB"/>
        </w:rPr>
        <w:tab/>
      </w:r>
      <w:r>
        <w:rPr>
          <w:noProof/>
        </w:rPr>
        <w:t>Fully qualified PDN Connection Set Identifier (FQ-CSID)</w:t>
      </w:r>
      <w:r>
        <w:rPr>
          <w:noProof/>
        </w:rPr>
        <w:tab/>
      </w:r>
      <w:r>
        <w:rPr>
          <w:noProof/>
        </w:rPr>
        <w:fldChar w:fldCharType="begin" w:fldLock="1"/>
      </w:r>
      <w:r>
        <w:rPr>
          <w:noProof/>
        </w:rPr>
        <w:instrText xml:space="preserve"> PAGEREF _Toc106897616 \h </w:instrText>
      </w:r>
      <w:r>
        <w:rPr>
          <w:noProof/>
        </w:rPr>
      </w:r>
      <w:r>
        <w:rPr>
          <w:noProof/>
        </w:rPr>
        <w:fldChar w:fldCharType="separate"/>
      </w:r>
      <w:r>
        <w:rPr>
          <w:noProof/>
        </w:rPr>
        <w:t>236</w:t>
      </w:r>
      <w:r>
        <w:rPr>
          <w:noProof/>
        </w:rPr>
        <w:fldChar w:fldCharType="end"/>
      </w:r>
    </w:p>
    <w:p w14:paraId="23422B59" w14:textId="148416D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2.44</w:t>
      </w:r>
      <w:r>
        <w:rPr>
          <w:rFonts w:asciiTheme="minorHAnsi" w:eastAsiaTheme="minorEastAsia" w:hAnsiTheme="minorHAnsi" w:cstheme="minorBidi"/>
          <w:noProof/>
          <w:sz w:val="22"/>
          <w:szCs w:val="22"/>
          <w:lang w:eastAsia="en-GB"/>
        </w:rPr>
        <w:tab/>
      </w:r>
      <w:r>
        <w:rPr>
          <w:noProof/>
        </w:rPr>
        <w:t>Volume Measurement</w:t>
      </w:r>
      <w:r>
        <w:rPr>
          <w:noProof/>
        </w:rPr>
        <w:tab/>
      </w:r>
      <w:r>
        <w:rPr>
          <w:noProof/>
        </w:rPr>
        <w:fldChar w:fldCharType="begin" w:fldLock="1"/>
      </w:r>
      <w:r>
        <w:rPr>
          <w:noProof/>
        </w:rPr>
        <w:instrText xml:space="preserve"> PAGEREF _Toc106897617 \h </w:instrText>
      </w:r>
      <w:r>
        <w:rPr>
          <w:noProof/>
        </w:rPr>
      </w:r>
      <w:r>
        <w:rPr>
          <w:noProof/>
        </w:rPr>
        <w:fldChar w:fldCharType="separate"/>
      </w:r>
      <w:r>
        <w:rPr>
          <w:noProof/>
        </w:rPr>
        <w:t>237</w:t>
      </w:r>
      <w:r>
        <w:rPr>
          <w:noProof/>
        </w:rPr>
        <w:fldChar w:fldCharType="end"/>
      </w:r>
    </w:p>
    <w:p w14:paraId="3C85B04D" w14:textId="4DCC7C6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2.45</w:t>
      </w:r>
      <w:r>
        <w:rPr>
          <w:rFonts w:asciiTheme="minorHAnsi" w:eastAsiaTheme="minorEastAsia" w:hAnsiTheme="minorHAnsi" w:cstheme="minorBidi"/>
          <w:noProof/>
          <w:sz w:val="22"/>
          <w:szCs w:val="22"/>
          <w:lang w:eastAsia="en-GB"/>
        </w:rPr>
        <w:tab/>
      </w:r>
      <w:r>
        <w:rPr>
          <w:noProof/>
        </w:rPr>
        <w:t>Duration Measurement</w:t>
      </w:r>
      <w:r>
        <w:rPr>
          <w:noProof/>
        </w:rPr>
        <w:tab/>
      </w:r>
      <w:r>
        <w:rPr>
          <w:noProof/>
        </w:rPr>
        <w:fldChar w:fldCharType="begin" w:fldLock="1"/>
      </w:r>
      <w:r>
        <w:rPr>
          <w:noProof/>
        </w:rPr>
        <w:instrText xml:space="preserve"> PAGEREF _Toc106897618 \h </w:instrText>
      </w:r>
      <w:r>
        <w:rPr>
          <w:noProof/>
        </w:rPr>
      </w:r>
      <w:r>
        <w:rPr>
          <w:noProof/>
        </w:rPr>
        <w:fldChar w:fldCharType="separate"/>
      </w:r>
      <w:r>
        <w:rPr>
          <w:noProof/>
        </w:rPr>
        <w:t>237</w:t>
      </w:r>
      <w:r>
        <w:rPr>
          <w:noProof/>
        </w:rPr>
        <w:fldChar w:fldCharType="end"/>
      </w:r>
    </w:p>
    <w:p w14:paraId="6FC951F0" w14:textId="63AED5B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2.46</w:t>
      </w:r>
      <w:r>
        <w:rPr>
          <w:rFonts w:asciiTheme="minorHAnsi" w:eastAsiaTheme="minorEastAsia" w:hAnsiTheme="minorHAnsi" w:cstheme="minorBidi"/>
          <w:noProof/>
          <w:sz w:val="22"/>
          <w:szCs w:val="22"/>
          <w:lang w:eastAsia="en-GB"/>
        </w:rPr>
        <w:tab/>
      </w:r>
      <w:r>
        <w:rPr>
          <w:noProof/>
        </w:rPr>
        <w:t>Time of First Packet</w:t>
      </w:r>
      <w:r>
        <w:rPr>
          <w:noProof/>
        </w:rPr>
        <w:tab/>
      </w:r>
      <w:r>
        <w:rPr>
          <w:noProof/>
        </w:rPr>
        <w:fldChar w:fldCharType="begin" w:fldLock="1"/>
      </w:r>
      <w:r>
        <w:rPr>
          <w:noProof/>
        </w:rPr>
        <w:instrText xml:space="preserve"> PAGEREF _Toc106897619 \h </w:instrText>
      </w:r>
      <w:r>
        <w:rPr>
          <w:noProof/>
        </w:rPr>
      </w:r>
      <w:r>
        <w:rPr>
          <w:noProof/>
        </w:rPr>
        <w:fldChar w:fldCharType="separate"/>
      </w:r>
      <w:r>
        <w:rPr>
          <w:noProof/>
        </w:rPr>
        <w:t>238</w:t>
      </w:r>
      <w:r>
        <w:rPr>
          <w:noProof/>
        </w:rPr>
        <w:fldChar w:fldCharType="end"/>
      </w:r>
    </w:p>
    <w:p w14:paraId="19594778" w14:textId="58D6874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2.47</w:t>
      </w:r>
      <w:r>
        <w:rPr>
          <w:rFonts w:asciiTheme="minorHAnsi" w:eastAsiaTheme="minorEastAsia" w:hAnsiTheme="minorHAnsi" w:cstheme="minorBidi"/>
          <w:noProof/>
          <w:sz w:val="22"/>
          <w:szCs w:val="22"/>
          <w:lang w:eastAsia="en-GB"/>
        </w:rPr>
        <w:tab/>
      </w:r>
      <w:r>
        <w:rPr>
          <w:noProof/>
        </w:rPr>
        <w:t>Time of Last Packet</w:t>
      </w:r>
      <w:r>
        <w:rPr>
          <w:noProof/>
        </w:rPr>
        <w:tab/>
      </w:r>
      <w:r>
        <w:rPr>
          <w:noProof/>
        </w:rPr>
        <w:fldChar w:fldCharType="begin" w:fldLock="1"/>
      </w:r>
      <w:r>
        <w:rPr>
          <w:noProof/>
        </w:rPr>
        <w:instrText xml:space="preserve"> PAGEREF _Toc106897620 \h </w:instrText>
      </w:r>
      <w:r>
        <w:rPr>
          <w:noProof/>
        </w:rPr>
      </w:r>
      <w:r>
        <w:rPr>
          <w:noProof/>
        </w:rPr>
        <w:fldChar w:fldCharType="separate"/>
      </w:r>
      <w:r>
        <w:rPr>
          <w:noProof/>
        </w:rPr>
        <w:t>238</w:t>
      </w:r>
      <w:r>
        <w:rPr>
          <w:noProof/>
        </w:rPr>
        <w:fldChar w:fldCharType="end"/>
      </w:r>
    </w:p>
    <w:p w14:paraId="111793FF" w14:textId="4E335DC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2.48</w:t>
      </w:r>
      <w:r>
        <w:rPr>
          <w:rFonts w:asciiTheme="minorHAnsi" w:eastAsiaTheme="minorEastAsia" w:hAnsiTheme="minorHAnsi" w:cstheme="minorBidi"/>
          <w:noProof/>
          <w:sz w:val="22"/>
          <w:szCs w:val="22"/>
          <w:lang w:eastAsia="en-GB"/>
        </w:rPr>
        <w:tab/>
      </w:r>
      <w:r>
        <w:rPr>
          <w:noProof/>
        </w:rPr>
        <w:t>Quota Holding Time</w:t>
      </w:r>
      <w:r>
        <w:rPr>
          <w:noProof/>
        </w:rPr>
        <w:tab/>
      </w:r>
      <w:r>
        <w:rPr>
          <w:noProof/>
        </w:rPr>
        <w:fldChar w:fldCharType="begin" w:fldLock="1"/>
      </w:r>
      <w:r>
        <w:rPr>
          <w:noProof/>
        </w:rPr>
        <w:instrText xml:space="preserve"> PAGEREF _Toc106897621 \h </w:instrText>
      </w:r>
      <w:r>
        <w:rPr>
          <w:noProof/>
        </w:rPr>
      </w:r>
      <w:r>
        <w:rPr>
          <w:noProof/>
        </w:rPr>
        <w:fldChar w:fldCharType="separate"/>
      </w:r>
      <w:r>
        <w:rPr>
          <w:noProof/>
        </w:rPr>
        <w:t>238</w:t>
      </w:r>
      <w:r>
        <w:rPr>
          <w:noProof/>
        </w:rPr>
        <w:fldChar w:fldCharType="end"/>
      </w:r>
    </w:p>
    <w:p w14:paraId="50956977" w14:textId="3888882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2.49</w:t>
      </w:r>
      <w:r>
        <w:rPr>
          <w:rFonts w:asciiTheme="minorHAnsi" w:eastAsiaTheme="minorEastAsia" w:hAnsiTheme="minorHAnsi" w:cstheme="minorBidi"/>
          <w:noProof/>
          <w:sz w:val="22"/>
          <w:szCs w:val="22"/>
          <w:lang w:eastAsia="en-GB"/>
        </w:rPr>
        <w:tab/>
      </w:r>
      <w:r>
        <w:rPr>
          <w:noProof/>
        </w:rPr>
        <w:t>Dropped DL Traffic Threshold</w:t>
      </w:r>
      <w:r>
        <w:rPr>
          <w:noProof/>
        </w:rPr>
        <w:tab/>
      </w:r>
      <w:r>
        <w:rPr>
          <w:noProof/>
        </w:rPr>
        <w:fldChar w:fldCharType="begin" w:fldLock="1"/>
      </w:r>
      <w:r>
        <w:rPr>
          <w:noProof/>
        </w:rPr>
        <w:instrText xml:space="preserve"> PAGEREF _Toc106897622 \h </w:instrText>
      </w:r>
      <w:r>
        <w:rPr>
          <w:noProof/>
        </w:rPr>
      </w:r>
      <w:r>
        <w:rPr>
          <w:noProof/>
        </w:rPr>
        <w:fldChar w:fldCharType="separate"/>
      </w:r>
      <w:r>
        <w:rPr>
          <w:noProof/>
        </w:rPr>
        <w:t>239</w:t>
      </w:r>
      <w:r>
        <w:rPr>
          <w:noProof/>
        </w:rPr>
        <w:fldChar w:fldCharType="end"/>
      </w:r>
    </w:p>
    <w:p w14:paraId="0EFBCD2E" w14:textId="26B4DD2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2.50</w:t>
      </w:r>
      <w:r>
        <w:rPr>
          <w:rFonts w:asciiTheme="minorHAnsi" w:eastAsiaTheme="minorEastAsia" w:hAnsiTheme="minorHAnsi" w:cstheme="minorBidi"/>
          <w:noProof/>
          <w:sz w:val="22"/>
          <w:szCs w:val="22"/>
          <w:lang w:eastAsia="en-GB"/>
        </w:rPr>
        <w:tab/>
      </w:r>
      <w:r>
        <w:rPr>
          <w:noProof/>
        </w:rPr>
        <w:t>Volume Quota</w:t>
      </w:r>
      <w:r>
        <w:rPr>
          <w:noProof/>
        </w:rPr>
        <w:tab/>
      </w:r>
      <w:r>
        <w:rPr>
          <w:noProof/>
        </w:rPr>
        <w:fldChar w:fldCharType="begin" w:fldLock="1"/>
      </w:r>
      <w:r>
        <w:rPr>
          <w:noProof/>
        </w:rPr>
        <w:instrText xml:space="preserve"> PAGEREF _Toc106897623 \h </w:instrText>
      </w:r>
      <w:r>
        <w:rPr>
          <w:noProof/>
        </w:rPr>
      </w:r>
      <w:r>
        <w:rPr>
          <w:noProof/>
        </w:rPr>
        <w:fldChar w:fldCharType="separate"/>
      </w:r>
      <w:r>
        <w:rPr>
          <w:noProof/>
        </w:rPr>
        <w:t>239</w:t>
      </w:r>
      <w:r>
        <w:rPr>
          <w:noProof/>
        </w:rPr>
        <w:fldChar w:fldCharType="end"/>
      </w:r>
    </w:p>
    <w:p w14:paraId="6CFB141B" w14:textId="15F595D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2.51</w:t>
      </w:r>
      <w:r>
        <w:rPr>
          <w:rFonts w:asciiTheme="minorHAnsi" w:eastAsiaTheme="minorEastAsia" w:hAnsiTheme="minorHAnsi" w:cstheme="minorBidi"/>
          <w:noProof/>
          <w:sz w:val="22"/>
          <w:szCs w:val="22"/>
          <w:lang w:eastAsia="en-GB"/>
        </w:rPr>
        <w:tab/>
      </w:r>
      <w:r>
        <w:rPr>
          <w:noProof/>
        </w:rPr>
        <w:t>Time Quota</w:t>
      </w:r>
      <w:r>
        <w:rPr>
          <w:noProof/>
        </w:rPr>
        <w:tab/>
      </w:r>
      <w:r>
        <w:rPr>
          <w:noProof/>
        </w:rPr>
        <w:fldChar w:fldCharType="begin" w:fldLock="1"/>
      </w:r>
      <w:r>
        <w:rPr>
          <w:noProof/>
        </w:rPr>
        <w:instrText xml:space="preserve"> PAGEREF _Toc106897624 \h </w:instrText>
      </w:r>
      <w:r>
        <w:rPr>
          <w:noProof/>
        </w:rPr>
      </w:r>
      <w:r>
        <w:rPr>
          <w:noProof/>
        </w:rPr>
        <w:fldChar w:fldCharType="separate"/>
      </w:r>
      <w:r>
        <w:rPr>
          <w:noProof/>
        </w:rPr>
        <w:t>240</w:t>
      </w:r>
      <w:r>
        <w:rPr>
          <w:noProof/>
        </w:rPr>
        <w:fldChar w:fldCharType="end"/>
      </w:r>
    </w:p>
    <w:p w14:paraId="773F4B10" w14:textId="1C58D56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2.52</w:t>
      </w:r>
      <w:r>
        <w:rPr>
          <w:rFonts w:asciiTheme="minorHAnsi" w:eastAsiaTheme="minorEastAsia" w:hAnsiTheme="minorHAnsi" w:cstheme="minorBidi"/>
          <w:noProof/>
          <w:sz w:val="22"/>
          <w:szCs w:val="22"/>
          <w:lang w:eastAsia="en-GB"/>
        </w:rPr>
        <w:tab/>
      </w:r>
      <w:r>
        <w:rPr>
          <w:noProof/>
        </w:rPr>
        <w:t>Start Time</w:t>
      </w:r>
      <w:r>
        <w:rPr>
          <w:noProof/>
        </w:rPr>
        <w:tab/>
      </w:r>
      <w:r>
        <w:rPr>
          <w:noProof/>
        </w:rPr>
        <w:fldChar w:fldCharType="begin" w:fldLock="1"/>
      </w:r>
      <w:r>
        <w:rPr>
          <w:noProof/>
        </w:rPr>
        <w:instrText xml:space="preserve"> PAGEREF _Toc106897625 \h </w:instrText>
      </w:r>
      <w:r>
        <w:rPr>
          <w:noProof/>
        </w:rPr>
      </w:r>
      <w:r>
        <w:rPr>
          <w:noProof/>
        </w:rPr>
        <w:fldChar w:fldCharType="separate"/>
      </w:r>
      <w:r>
        <w:rPr>
          <w:noProof/>
        </w:rPr>
        <w:t>240</w:t>
      </w:r>
      <w:r>
        <w:rPr>
          <w:noProof/>
        </w:rPr>
        <w:fldChar w:fldCharType="end"/>
      </w:r>
    </w:p>
    <w:p w14:paraId="522F9D5F" w14:textId="6392E75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2.53</w:t>
      </w:r>
      <w:r>
        <w:rPr>
          <w:rFonts w:asciiTheme="minorHAnsi" w:eastAsiaTheme="minorEastAsia" w:hAnsiTheme="minorHAnsi" w:cstheme="minorBidi"/>
          <w:noProof/>
          <w:sz w:val="22"/>
          <w:szCs w:val="22"/>
          <w:lang w:eastAsia="en-GB"/>
        </w:rPr>
        <w:tab/>
      </w:r>
      <w:r>
        <w:rPr>
          <w:noProof/>
        </w:rPr>
        <w:t>End Time</w:t>
      </w:r>
      <w:r>
        <w:rPr>
          <w:noProof/>
        </w:rPr>
        <w:tab/>
      </w:r>
      <w:r>
        <w:rPr>
          <w:noProof/>
        </w:rPr>
        <w:fldChar w:fldCharType="begin" w:fldLock="1"/>
      </w:r>
      <w:r>
        <w:rPr>
          <w:noProof/>
        </w:rPr>
        <w:instrText xml:space="preserve"> PAGEREF _Toc106897626 \h </w:instrText>
      </w:r>
      <w:r>
        <w:rPr>
          <w:noProof/>
        </w:rPr>
      </w:r>
      <w:r>
        <w:rPr>
          <w:noProof/>
        </w:rPr>
        <w:fldChar w:fldCharType="separate"/>
      </w:r>
      <w:r>
        <w:rPr>
          <w:noProof/>
        </w:rPr>
        <w:t>240</w:t>
      </w:r>
      <w:r>
        <w:rPr>
          <w:noProof/>
        </w:rPr>
        <w:fldChar w:fldCharType="end"/>
      </w:r>
    </w:p>
    <w:p w14:paraId="07B52965" w14:textId="78808720" w:rsidR="005A1696" w:rsidRDefault="005A1696">
      <w:pPr>
        <w:pStyle w:val="TOC3"/>
        <w:rPr>
          <w:rFonts w:asciiTheme="minorHAnsi" w:eastAsiaTheme="minorEastAsia" w:hAnsiTheme="minorHAnsi" w:cstheme="minorBidi"/>
          <w:noProof/>
          <w:sz w:val="22"/>
          <w:szCs w:val="22"/>
          <w:lang w:eastAsia="en-GB"/>
        </w:rPr>
      </w:pPr>
      <w:r>
        <w:rPr>
          <w:noProof/>
        </w:rPr>
        <w:t>8.2.54</w:t>
      </w:r>
      <w:r>
        <w:rPr>
          <w:rFonts w:asciiTheme="minorHAnsi" w:eastAsiaTheme="minorEastAsia" w:hAnsiTheme="minorHAnsi" w:cstheme="minorBidi"/>
          <w:noProof/>
          <w:sz w:val="22"/>
          <w:szCs w:val="22"/>
          <w:lang w:eastAsia="en-GB"/>
        </w:rPr>
        <w:tab/>
      </w:r>
      <w:r>
        <w:rPr>
          <w:noProof/>
        </w:rPr>
        <w:t>URR ID</w:t>
      </w:r>
      <w:r>
        <w:rPr>
          <w:noProof/>
        </w:rPr>
        <w:tab/>
      </w:r>
      <w:r>
        <w:rPr>
          <w:noProof/>
        </w:rPr>
        <w:fldChar w:fldCharType="begin" w:fldLock="1"/>
      </w:r>
      <w:r>
        <w:rPr>
          <w:noProof/>
        </w:rPr>
        <w:instrText xml:space="preserve"> PAGEREF _Toc106897627 \h </w:instrText>
      </w:r>
      <w:r>
        <w:rPr>
          <w:noProof/>
        </w:rPr>
      </w:r>
      <w:r>
        <w:rPr>
          <w:noProof/>
        </w:rPr>
        <w:fldChar w:fldCharType="separate"/>
      </w:r>
      <w:r>
        <w:rPr>
          <w:noProof/>
        </w:rPr>
        <w:t>241</w:t>
      </w:r>
      <w:r>
        <w:rPr>
          <w:noProof/>
        </w:rPr>
        <w:fldChar w:fldCharType="end"/>
      </w:r>
    </w:p>
    <w:p w14:paraId="4C01C009" w14:textId="3BE283BC" w:rsidR="005A1696" w:rsidRDefault="005A1696">
      <w:pPr>
        <w:pStyle w:val="TOC3"/>
        <w:rPr>
          <w:rFonts w:asciiTheme="minorHAnsi" w:eastAsiaTheme="minorEastAsia" w:hAnsiTheme="minorHAnsi" w:cstheme="minorBidi"/>
          <w:noProof/>
          <w:sz w:val="22"/>
          <w:szCs w:val="22"/>
          <w:lang w:eastAsia="en-GB"/>
        </w:rPr>
      </w:pPr>
      <w:r>
        <w:rPr>
          <w:noProof/>
        </w:rPr>
        <w:t>8.2.55</w:t>
      </w:r>
      <w:r>
        <w:rPr>
          <w:rFonts w:asciiTheme="minorHAnsi" w:eastAsiaTheme="minorEastAsia" w:hAnsiTheme="minorHAnsi" w:cstheme="minorBidi"/>
          <w:noProof/>
          <w:sz w:val="22"/>
          <w:szCs w:val="22"/>
          <w:lang w:eastAsia="en-GB"/>
        </w:rPr>
        <w:tab/>
      </w:r>
      <w:r>
        <w:rPr>
          <w:noProof/>
        </w:rPr>
        <w:t>Linked URR ID IE</w:t>
      </w:r>
      <w:r>
        <w:rPr>
          <w:noProof/>
        </w:rPr>
        <w:tab/>
      </w:r>
      <w:r>
        <w:rPr>
          <w:noProof/>
        </w:rPr>
        <w:fldChar w:fldCharType="begin" w:fldLock="1"/>
      </w:r>
      <w:r>
        <w:rPr>
          <w:noProof/>
        </w:rPr>
        <w:instrText xml:space="preserve"> PAGEREF _Toc106897628 \h </w:instrText>
      </w:r>
      <w:r>
        <w:rPr>
          <w:noProof/>
        </w:rPr>
      </w:r>
      <w:r>
        <w:rPr>
          <w:noProof/>
        </w:rPr>
        <w:fldChar w:fldCharType="separate"/>
      </w:r>
      <w:r>
        <w:rPr>
          <w:noProof/>
        </w:rPr>
        <w:t>241</w:t>
      </w:r>
      <w:r>
        <w:rPr>
          <w:noProof/>
        </w:rPr>
        <w:fldChar w:fldCharType="end"/>
      </w:r>
    </w:p>
    <w:p w14:paraId="7A3109E2" w14:textId="4B1C6F8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2.56</w:t>
      </w:r>
      <w:r>
        <w:rPr>
          <w:rFonts w:asciiTheme="minorHAnsi" w:eastAsiaTheme="minorEastAsia" w:hAnsiTheme="minorHAnsi" w:cstheme="minorBidi"/>
          <w:noProof/>
          <w:sz w:val="22"/>
          <w:szCs w:val="22"/>
          <w:lang w:eastAsia="en-GB"/>
        </w:rPr>
        <w:tab/>
      </w:r>
      <w:r>
        <w:rPr>
          <w:noProof/>
        </w:rPr>
        <w:t>Outer Header Creation</w:t>
      </w:r>
      <w:r>
        <w:rPr>
          <w:noProof/>
        </w:rPr>
        <w:tab/>
      </w:r>
      <w:r>
        <w:rPr>
          <w:noProof/>
        </w:rPr>
        <w:fldChar w:fldCharType="begin" w:fldLock="1"/>
      </w:r>
      <w:r>
        <w:rPr>
          <w:noProof/>
        </w:rPr>
        <w:instrText xml:space="preserve"> PAGEREF _Toc106897629 \h </w:instrText>
      </w:r>
      <w:r>
        <w:rPr>
          <w:noProof/>
        </w:rPr>
      </w:r>
      <w:r>
        <w:rPr>
          <w:noProof/>
        </w:rPr>
        <w:fldChar w:fldCharType="separate"/>
      </w:r>
      <w:r>
        <w:rPr>
          <w:noProof/>
        </w:rPr>
        <w:t>241</w:t>
      </w:r>
      <w:r>
        <w:rPr>
          <w:noProof/>
        </w:rPr>
        <w:fldChar w:fldCharType="end"/>
      </w:r>
    </w:p>
    <w:p w14:paraId="46552387" w14:textId="767441F5" w:rsidR="005A1696" w:rsidRDefault="005A1696">
      <w:pPr>
        <w:pStyle w:val="TOC3"/>
        <w:rPr>
          <w:rFonts w:asciiTheme="minorHAnsi" w:eastAsiaTheme="minorEastAsia" w:hAnsiTheme="minorHAnsi" w:cstheme="minorBidi"/>
          <w:noProof/>
          <w:sz w:val="22"/>
          <w:szCs w:val="22"/>
          <w:lang w:eastAsia="en-GB"/>
        </w:rPr>
      </w:pPr>
      <w:r>
        <w:rPr>
          <w:noProof/>
        </w:rPr>
        <w:t>8.2.57</w:t>
      </w:r>
      <w:r>
        <w:rPr>
          <w:rFonts w:asciiTheme="minorHAnsi" w:eastAsiaTheme="minorEastAsia" w:hAnsiTheme="minorHAnsi" w:cstheme="minorBidi"/>
          <w:noProof/>
          <w:sz w:val="22"/>
          <w:szCs w:val="22"/>
          <w:lang w:eastAsia="en-GB"/>
        </w:rPr>
        <w:tab/>
      </w:r>
      <w:r>
        <w:rPr>
          <w:noProof/>
        </w:rPr>
        <w:t>BAR ID</w:t>
      </w:r>
      <w:r>
        <w:rPr>
          <w:noProof/>
        </w:rPr>
        <w:tab/>
      </w:r>
      <w:r>
        <w:rPr>
          <w:noProof/>
        </w:rPr>
        <w:fldChar w:fldCharType="begin" w:fldLock="1"/>
      </w:r>
      <w:r>
        <w:rPr>
          <w:noProof/>
        </w:rPr>
        <w:instrText xml:space="preserve"> PAGEREF _Toc106897630 \h </w:instrText>
      </w:r>
      <w:r>
        <w:rPr>
          <w:noProof/>
        </w:rPr>
      </w:r>
      <w:r>
        <w:rPr>
          <w:noProof/>
        </w:rPr>
        <w:fldChar w:fldCharType="separate"/>
      </w:r>
      <w:r>
        <w:rPr>
          <w:noProof/>
        </w:rPr>
        <w:t>243</w:t>
      </w:r>
      <w:r>
        <w:rPr>
          <w:noProof/>
        </w:rPr>
        <w:fldChar w:fldCharType="end"/>
      </w:r>
    </w:p>
    <w:p w14:paraId="4B40D8C5" w14:textId="40B5C2B8"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2.58</w:t>
      </w:r>
      <w:r>
        <w:rPr>
          <w:rFonts w:asciiTheme="minorHAnsi" w:eastAsiaTheme="minorEastAsia" w:hAnsiTheme="minorHAnsi" w:cstheme="minorBidi"/>
          <w:noProof/>
          <w:sz w:val="22"/>
          <w:szCs w:val="22"/>
          <w:lang w:eastAsia="en-GB"/>
        </w:rPr>
        <w:tab/>
      </w:r>
      <w:r>
        <w:rPr>
          <w:noProof/>
        </w:rPr>
        <w:t>CP Function Features</w:t>
      </w:r>
      <w:r>
        <w:rPr>
          <w:noProof/>
        </w:rPr>
        <w:tab/>
      </w:r>
      <w:r>
        <w:rPr>
          <w:noProof/>
        </w:rPr>
        <w:fldChar w:fldCharType="begin" w:fldLock="1"/>
      </w:r>
      <w:r>
        <w:rPr>
          <w:noProof/>
        </w:rPr>
        <w:instrText xml:space="preserve"> PAGEREF _Toc106897631 \h </w:instrText>
      </w:r>
      <w:r>
        <w:rPr>
          <w:noProof/>
        </w:rPr>
      </w:r>
      <w:r>
        <w:rPr>
          <w:noProof/>
        </w:rPr>
        <w:fldChar w:fldCharType="separate"/>
      </w:r>
      <w:r>
        <w:rPr>
          <w:noProof/>
        </w:rPr>
        <w:t>243</w:t>
      </w:r>
      <w:r>
        <w:rPr>
          <w:noProof/>
        </w:rPr>
        <w:fldChar w:fldCharType="end"/>
      </w:r>
    </w:p>
    <w:p w14:paraId="11C8D888" w14:textId="09F09720"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2.59</w:t>
      </w:r>
      <w:r>
        <w:rPr>
          <w:rFonts w:asciiTheme="minorHAnsi" w:eastAsiaTheme="minorEastAsia" w:hAnsiTheme="minorHAnsi" w:cstheme="minorBidi"/>
          <w:noProof/>
          <w:sz w:val="22"/>
          <w:szCs w:val="22"/>
          <w:lang w:eastAsia="en-GB"/>
        </w:rPr>
        <w:tab/>
      </w:r>
      <w:r>
        <w:rPr>
          <w:noProof/>
        </w:rPr>
        <w:t>Usage Information</w:t>
      </w:r>
      <w:r>
        <w:rPr>
          <w:noProof/>
        </w:rPr>
        <w:tab/>
      </w:r>
      <w:r>
        <w:rPr>
          <w:noProof/>
        </w:rPr>
        <w:fldChar w:fldCharType="begin" w:fldLock="1"/>
      </w:r>
      <w:r>
        <w:rPr>
          <w:noProof/>
        </w:rPr>
        <w:instrText xml:space="preserve"> PAGEREF _Toc106897632 \h </w:instrText>
      </w:r>
      <w:r>
        <w:rPr>
          <w:noProof/>
        </w:rPr>
      </w:r>
      <w:r>
        <w:rPr>
          <w:noProof/>
        </w:rPr>
        <w:fldChar w:fldCharType="separate"/>
      </w:r>
      <w:r>
        <w:rPr>
          <w:noProof/>
        </w:rPr>
        <w:t>244</w:t>
      </w:r>
      <w:r>
        <w:rPr>
          <w:noProof/>
        </w:rPr>
        <w:fldChar w:fldCharType="end"/>
      </w:r>
    </w:p>
    <w:p w14:paraId="6127A083" w14:textId="0818F78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2.60</w:t>
      </w:r>
      <w:r>
        <w:rPr>
          <w:rFonts w:asciiTheme="minorHAnsi" w:eastAsiaTheme="minorEastAsia" w:hAnsiTheme="minorHAnsi" w:cstheme="minorBidi"/>
          <w:noProof/>
          <w:sz w:val="22"/>
          <w:szCs w:val="22"/>
          <w:lang w:eastAsia="en-GB"/>
        </w:rPr>
        <w:tab/>
      </w:r>
      <w:r>
        <w:rPr>
          <w:noProof/>
        </w:rPr>
        <w:t>Application Instance ID</w:t>
      </w:r>
      <w:r>
        <w:rPr>
          <w:noProof/>
        </w:rPr>
        <w:tab/>
      </w:r>
      <w:r>
        <w:rPr>
          <w:noProof/>
        </w:rPr>
        <w:fldChar w:fldCharType="begin" w:fldLock="1"/>
      </w:r>
      <w:r>
        <w:rPr>
          <w:noProof/>
        </w:rPr>
        <w:instrText xml:space="preserve"> PAGEREF _Toc106897633 \h </w:instrText>
      </w:r>
      <w:r>
        <w:rPr>
          <w:noProof/>
        </w:rPr>
      </w:r>
      <w:r>
        <w:rPr>
          <w:noProof/>
        </w:rPr>
        <w:fldChar w:fldCharType="separate"/>
      </w:r>
      <w:r>
        <w:rPr>
          <w:noProof/>
        </w:rPr>
        <w:t>244</w:t>
      </w:r>
      <w:r>
        <w:rPr>
          <w:noProof/>
        </w:rPr>
        <w:fldChar w:fldCharType="end"/>
      </w:r>
    </w:p>
    <w:p w14:paraId="4845A9E4" w14:textId="1307ED0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2.61</w:t>
      </w:r>
      <w:r>
        <w:rPr>
          <w:rFonts w:asciiTheme="minorHAnsi" w:eastAsiaTheme="minorEastAsia" w:hAnsiTheme="minorHAnsi" w:cstheme="minorBidi"/>
          <w:noProof/>
          <w:sz w:val="22"/>
          <w:szCs w:val="22"/>
          <w:lang w:eastAsia="en-GB"/>
        </w:rPr>
        <w:tab/>
      </w:r>
      <w:r>
        <w:rPr>
          <w:noProof/>
        </w:rPr>
        <w:t>Flow Information</w:t>
      </w:r>
      <w:r>
        <w:rPr>
          <w:noProof/>
        </w:rPr>
        <w:tab/>
      </w:r>
      <w:r>
        <w:rPr>
          <w:noProof/>
        </w:rPr>
        <w:fldChar w:fldCharType="begin" w:fldLock="1"/>
      </w:r>
      <w:r>
        <w:rPr>
          <w:noProof/>
        </w:rPr>
        <w:instrText xml:space="preserve"> PAGEREF _Toc106897634 \h </w:instrText>
      </w:r>
      <w:r>
        <w:rPr>
          <w:noProof/>
        </w:rPr>
      </w:r>
      <w:r>
        <w:rPr>
          <w:noProof/>
        </w:rPr>
        <w:fldChar w:fldCharType="separate"/>
      </w:r>
      <w:r>
        <w:rPr>
          <w:noProof/>
        </w:rPr>
        <w:t>245</w:t>
      </w:r>
      <w:r>
        <w:rPr>
          <w:noProof/>
        </w:rPr>
        <w:fldChar w:fldCharType="end"/>
      </w:r>
    </w:p>
    <w:p w14:paraId="339363AD" w14:textId="2ACA5DA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2.62</w:t>
      </w:r>
      <w:r>
        <w:rPr>
          <w:rFonts w:asciiTheme="minorHAnsi" w:eastAsiaTheme="minorEastAsia" w:hAnsiTheme="minorHAnsi" w:cstheme="minorBidi"/>
          <w:noProof/>
          <w:sz w:val="22"/>
          <w:szCs w:val="22"/>
          <w:lang w:eastAsia="en-GB"/>
        </w:rPr>
        <w:tab/>
      </w:r>
      <w:r>
        <w:rPr>
          <w:noProof/>
        </w:rPr>
        <w:t>UE IP Address</w:t>
      </w:r>
      <w:r>
        <w:rPr>
          <w:noProof/>
        </w:rPr>
        <w:tab/>
      </w:r>
      <w:r>
        <w:rPr>
          <w:noProof/>
        </w:rPr>
        <w:fldChar w:fldCharType="begin" w:fldLock="1"/>
      </w:r>
      <w:r>
        <w:rPr>
          <w:noProof/>
        </w:rPr>
        <w:instrText xml:space="preserve"> PAGEREF _Toc106897635 \h </w:instrText>
      </w:r>
      <w:r>
        <w:rPr>
          <w:noProof/>
        </w:rPr>
      </w:r>
      <w:r>
        <w:rPr>
          <w:noProof/>
        </w:rPr>
        <w:fldChar w:fldCharType="separate"/>
      </w:r>
      <w:r>
        <w:rPr>
          <w:noProof/>
        </w:rPr>
        <w:t>245</w:t>
      </w:r>
      <w:r>
        <w:rPr>
          <w:noProof/>
        </w:rPr>
        <w:fldChar w:fldCharType="end"/>
      </w:r>
    </w:p>
    <w:p w14:paraId="3863A124" w14:textId="5F8DC16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2.63</w:t>
      </w:r>
      <w:r>
        <w:rPr>
          <w:rFonts w:asciiTheme="minorHAnsi" w:eastAsiaTheme="minorEastAsia" w:hAnsiTheme="minorHAnsi" w:cstheme="minorBidi"/>
          <w:noProof/>
          <w:sz w:val="22"/>
          <w:szCs w:val="22"/>
          <w:lang w:eastAsia="en-GB"/>
        </w:rPr>
        <w:tab/>
      </w:r>
      <w:r>
        <w:rPr>
          <w:noProof/>
        </w:rPr>
        <w:t>Packet Rate</w:t>
      </w:r>
      <w:r>
        <w:rPr>
          <w:noProof/>
        </w:rPr>
        <w:tab/>
      </w:r>
      <w:r>
        <w:rPr>
          <w:noProof/>
        </w:rPr>
        <w:fldChar w:fldCharType="begin" w:fldLock="1"/>
      </w:r>
      <w:r>
        <w:rPr>
          <w:noProof/>
        </w:rPr>
        <w:instrText xml:space="preserve"> PAGEREF _Toc106897636 \h </w:instrText>
      </w:r>
      <w:r>
        <w:rPr>
          <w:noProof/>
        </w:rPr>
      </w:r>
      <w:r>
        <w:rPr>
          <w:noProof/>
        </w:rPr>
        <w:fldChar w:fldCharType="separate"/>
      </w:r>
      <w:r>
        <w:rPr>
          <w:noProof/>
        </w:rPr>
        <w:t>246</w:t>
      </w:r>
      <w:r>
        <w:rPr>
          <w:noProof/>
        </w:rPr>
        <w:fldChar w:fldCharType="end"/>
      </w:r>
    </w:p>
    <w:p w14:paraId="6129ABE1" w14:textId="7A2AFD3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2.64</w:t>
      </w:r>
      <w:r>
        <w:rPr>
          <w:rFonts w:asciiTheme="minorHAnsi" w:eastAsiaTheme="minorEastAsia" w:hAnsiTheme="minorHAnsi" w:cstheme="minorBidi"/>
          <w:noProof/>
          <w:sz w:val="22"/>
          <w:szCs w:val="22"/>
          <w:lang w:eastAsia="en-GB"/>
        </w:rPr>
        <w:tab/>
      </w:r>
      <w:r>
        <w:rPr>
          <w:noProof/>
        </w:rPr>
        <w:t>Outer Header Removal</w:t>
      </w:r>
      <w:r>
        <w:rPr>
          <w:noProof/>
        </w:rPr>
        <w:tab/>
      </w:r>
      <w:r>
        <w:rPr>
          <w:noProof/>
        </w:rPr>
        <w:fldChar w:fldCharType="begin" w:fldLock="1"/>
      </w:r>
      <w:r>
        <w:rPr>
          <w:noProof/>
        </w:rPr>
        <w:instrText xml:space="preserve"> PAGEREF _Toc106897637 \h </w:instrText>
      </w:r>
      <w:r>
        <w:rPr>
          <w:noProof/>
        </w:rPr>
      </w:r>
      <w:r>
        <w:rPr>
          <w:noProof/>
        </w:rPr>
        <w:fldChar w:fldCharType="separate"/>
      </w:r>
      <w:r>
        <w:rPr>
          <w:noProof/>
        </w:rPr>
        <w:t>248</w:t>
      </w:r>
      <w:r>
        <w:rPr>
          <w:noProof/>
        </w:rPr>
        <w:fldChar w:fldCharType="end"/>
      </w:r>
    </w:p>
    <w:p w14:paraId="16B3D3B9" w14:textId="21D115CF" w:rsidR="005A1696" w:rsidRDefault="005A1696">
      <w:pPr>
        <w:pStyle w:val="TOC3"/>
        <w:rPr>
          <w:rFonts w:asciiTheme="minorHAnsi" w:eastAsiaTheme="minorEastAsia" w:hAnsiTheme="minorHAnsi" w:cstheme="minorBidi"/>
          <w:noProof/>
          <w:sz w:val="22"/>
          <w:szCs w:val="22"/>
          <w:lang w:eastAsia="en-GB"/>
        </w:rPr>
      </w:pPr>
      <w:r w:rsidRPr="00575A58">
        <w:rPr>
          <w:noProof/>
          <w:lang w:val="en-US"/>
        </w:rPr>
        <w:t>8.2.65</w:t>
      </w:r>
      <w:r>
        <w:rPr>
          <w:rFonts w:asciiTheme="minorHAnsi" w:eastAsiaTheme="minorEastAsia" w:hAnsiTheme="minorHAnsi" w:cstheme="minorBidi"/>
          <w:noProof/>
          <w:sz w:val="22"/>
          <w:szCs w:val="22"/>
          <w:lang w:eastAsia="en-GB"/>
        </w:rPr>
        <w:tab/>
      </w:r>
      <w:r w:rsidRPr="00575A58">
        <w:rPr>
          <w:noProof/>
          <w:lang w:val="en-US" w:eastAsia="zh-CN"/>
        </w:rPr>
        <w:t>Recovery Time Stamp</w:t>
      </w:r>
      <w:r>
        <w:rPr>
          <w:noProof/>
        </w:rPr>
        <w:tab/>
      </w:r>
      <w:r>
        <w:rPr>
          <w:noProof/>
        </w:rPr>
        <w:fldChar w:fldCharType="begin" w:fldLock="1"/>
      </w:r>
      <w:r>
        <w:rPr>
          <w:noProof/>
        </w:rPr>
        <w:instrText xml:space="preserve"> PAGEREF _Toc106897638 \h </w:instrText>
      </w:r>
      <w:r>
        <w:rPr>
          <w:noProof/>
        </w:rPr>
      </w:r>
      <w:r>
        <w:rPr>
          <w:noProof/>
        </w:rPr>
        <w:fldChar w:fldCharType="separate"/>
      </w:r>
      <w:r>
        <w:rPr>
          <w:noProof/>
        </w:rPr>
        <w:t>249</w:t>
      </w:r>
      <w:r>
        <w:rPr>
          <w:noProof/>
        </w:rPr>
        <w:fldChar w:fldCharType="end"/>
      </w:r>
    </w:p>
    <w:p w14:paraId="0BCE12CA" w14:textId="27568BB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2.66</w:t>
      </w:r>
      <w:r>
        <w:rPr>
          <w:rFonts w:asciiTheme="minorHAnsi" w:eastAsiaTheme="minorEastAsia" w:hAnsiTheme="minorHAnsi" w:cstheme="minorBidi"/>
          <w:noProof/>
          <w:sz w:val="22"/>
          <w:szCs w:val="22"/>
          <w:lang w:eastAsia="en-GB"/>
        </w:rPr>
        <w:tab/>
      </w:r>
      <w:r>
        <w:rPr>
          <w:noProof/>
        </w:rPr>
        <w:t>DL Flow Level Marking</w:t>
      </w:r>
      <w:r>
        <w:rPr>
          <w:noProof/>
        </w:rPr>
        <w:tab/>
      </w:r>
      <w:r>
        <w:rPr>
          <w:noProof/>
        </w:rPr>
        <w:fldChar w:fldCharType="begin" w:fldLock="1"/>
      </w:r>
      <w:r>
        <w:rPr>
          <w:noProof/>
        </w:rPr>
        <w:instrText xml:space="preserve"> PAGEREF _Toc106897639 \h </w:instrText>
      </w:r>
      <w:r>
        <w:rPr>
          <w:noProof/>
        </w:rPr>
      </w:r>
      <w:r>
        <w:rPr>
          <w:noProof/>
        </w:rPr>
        <w:fldChar w:fldCharType="separate"/>
      </w:r>
      <w:r>
        <w:rPr>
          <w:noProof/>
        </w:rPr>
        <w:t>249</w:t>
      </w:r>
      <w:r>
        <w:rPr>
          <w:noProof/>
        </w:rPr>
        <w:fldChar w:fldCharType="end"/>
      </w:r>
    </w:p>
    <w:p w14:paraId="7BB373CB" w14:textId="464A67E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2.67</w:t>
      </w:r>
      <w:r>
        <w:rPr>
          <w:rFonts w:asciiTheme="minorHAnsi" w:eastAsiaTheme="minorEastAsia" w:hAnsiTheme="minorHAnsi" w:cstheme="minorBidi"/>
          <w:noProof/>
          <w:sz w:val="22"/>
          <w:szCs w:val="22"/>
          <w:lang w:eastAsia="en-GB"/>
        </w:rPr>
        <w:tab/>
      </w:r>
      <w:r>
        <w:rPr>
          <w:noProof/>
        </w:rPr>
        <w:t>Header Enrichment</w:t>
      </w:r>
      <w:r>
        <w:rPr>
          <w:noProof/>
        </w:rPr>
        <w:tab/>
      </w:r>
      <w:r>
        <w:rPr>
          <w:noProof/>
        </w:rPr>
        <w:fldChar w:fldCharType="begin" w:fldLock="1"/>
      </w:r>
      <w:r>
        <w:rPr>
          <w:noProof/>
        </w:rPr>
        <w:instrText xml:space="preserve"> PAGEREF _Toc106897640 \h </w:instrText>
      </w:r>
      <w:r>
        <w:rPr>
          <w:noProof/>
        </w:rPr>
      </w:r>
      <w:r>
        <w:rPr>
          <w:noProof/>
        </w:rPr>
        <w:fldChar w:fldCharType="separate"/>
      </w:r>
      <w:r>
        <w:rPr>
          <w:noProof/>
        </w:rPr>
        <w:t>249</w:t>
      </w:r>
      <w:r>
        <w:rPr>
          <w:noProof/>
        </w:rPr>
        <w:fldChar w:fldCharType="end"/>
      </w:r>
    </w:p>
    <w:p w14:paraId="2E6E3D97" w14:textId="4A1A1F4B"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2.68</w:t>
      </w:r>
      <w:r>
        <w:rPr>
          <w:rFonts w:asciiTheme="minorHAnsi" w:eastAsiaTheme="minorEastAsia" w:hAnsiTheme="minorHAnsi" w:cstheme="minorBidi"/>
          <w:noProof/>
          <w:sz w:val="22"/>
          <w:szCs w:val="22"/>
          <w:lang w:eastAsia="en-GB"/>
        </w:rPr>
        <w:tab/>
      </w:r>
      <w:r>
        <w:rPr>
          <w:noProof/>
        </w:rPr>
        <w:t>Measurement Information</w:t>
      </w:r>
      <w:r>
        <w:rPr>
          <w:noProof/>
        </w:rPr>
        <w:tab/>
      </w:r>
      <w:r>
        <w:rPr>
          <w:noProof/>
        </w:rPr>
        <w:fldChar w:fldCharType="begin" w:fldLock="1"/>
      </w:r>
      <w:r>
        <w:rPr>
          <w:noProof/>
        </w:rPr>
        <w:instrText xml:space="preserve"> PAGEREF _Toc106897641 \h </w:instrText>
      </w:r>
      <w:r>
        <w:rPr>
          <w:noProof/>
        </w:rPr>
      </w:r>
      <w:r>
        <w:rPr>
          <w:noProof/>
        </w:rPr>
        <w:fldChar w:fldCharType="separate"/>
      </w:r>
      <w:r>
        <w:rPr>
          <w:noProof/>
        </w:rPr>
        <w:t>250</w:t>
      </w:r>
      <w:r>
        <w:rPr>
          <w:noProof/>
        </w:rPr>
        <w:fldChar w:fldCharType="end"/>
      </w:r>
    </w:p>
    <w:p w14:paraId="563D93A9" w14:textId="48FEE6C8"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2.69</w:t>
      </w:r>
      <w:r>
        <w:rPr>
          <w:rFonts w:asciiTheme="minorHAnsi" w:eastAsiaTheme="minorEastAsia" w:hAnsiTheme="minorHAnsi" w:cstheme="minorBidi"/>
          <w:noProof/>
          <w:sz w:val="22"/>
          <w:szCs w:val="22"/>
          <w:lang w:eastAsia="en-GB"/>
        </w:rPr>
        <w:tab/>
      </w:r>
      <w:r>
        <w:rPr>
          <w:noProof/>
        </w:rPr>
        <w:t>Node Report Type</w:t>
      </w:r>
      <w:r>
        <w:rPr>
          <w:noProof/>
        </w:rPr>
        <w:tab/>
      </w:r>
      <w:r>
        <w:rPr>
          <w:noProof/>
        </w:rPr>
        <w:fldChar w:fldCharType="begin" w:fldLock="1"/>
      </w:r>
      <w:r>
        <w:rPr>
          <w:noProof/>
        </w:rPr>
        <w:instrText xml:space="preserve"> PAGEREF _Toc106897642 \h </w:instrText>
      </w:r>
      <w:r>
        <w:rPr>
          <w:noProof/>
        </w:rPr>
      </w:r>
      <w:r>
        <w:rPr>
          <w:noProof/>
        </w:rPr>
        <w:fldChar w:fldCharType="separate"/>
      </w:r>
      <w:r>
        <w:rPr>
          <w:noProof/>
        </w:rPr>
        <w:t>251</w:t>
      </w:r>
      <w:r>
        <w:rPr>
          <w:noProof/>
        </w:rPr>
        <w:fldChar w:fldCharType="end"/>
      </w:r>
    </w:p>
    <w:p w14:paraId="13569104" w14:textId="709E69B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2.70</w:t>
      </w:r>
      <w:r>
        <w:rPr>
          <w:rFonts w:asciiTheme="minorHAnsi" w:eastAsiaTheme="minorEastAsia" w:hAnsiTheme="minorHAnsi" w:cstheme="minorBidi"/>
          <w:noProof/>
          <w:sz w:val="22"/>
          <w:szCs w:val="22"/>
          <w:lang w:eastAsia="en-GB"/>
        </w:rPr>
        <w:tab/>
      </w:r>
      <w:r>
        <w:rPr>
          <w:noProof/>
        </w:rPr>
        <w:t>Remote GTP-U Peer</w:t>
      </w:r>
      <w:r>
        <w:rPr>
          <w:noProof/>
        </w:rPr>
        <w:tab/>
      </w:r>
      <w:r>
        <w:rPr>
          <w:noProof/>
        </w:rPr>
        <w:fldChar w:fldCharType="begin" w:fldLock="1"/>
      </w:r>
      <w:r>
        <w:rPr>
          <w:noProof/>
        </w:rPr>
        <w:instrText xml:space="preserve"> PAGEREF _Toc106897643 \h </w:instrText>
      </w:r>
      <w:r>
        <w:rPr>
          <w:noProof/>
        </w:rPr>
      </w:r>
      <w:r>
        <w:rPr>
          <w:noProof/>
        </w:rPr>
        <w:fldChar w:fldCharType="separate"/>
      </w:r>
      <w:r>
        <w:rPr>
          <w:noProof/>
        </w:rPr>
        <w:t>251</w:t>
      </w:r>
      <w:r>
        <w:rPr>
          <w:noProof/>
        </w:rPr>
        <w:fldChar w:fldCharType="end"/>
      </w:r>
    </w:p>
    <w:p w14:paraId="7B05F907" w14:textId="7DA675D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2.71</w:t>
      </w:r>
      <w:r>
        <w:rPr>
          <w:rFonts w:asciiTheme="minorHAnsi" w:eastAsiaTheme="minorEastAsia" w:hAnsiTheme="minorHAnsi" w:cstheme="minorBidi"/>
          <w:noProof/>
          <w:sz w:val="22"/>
          <w:szCs w:val="22"/>
          <w:lang w:eastAsia="en-GB"/>
        </w:rPr>
        <w:tab/>
      </w:r>
      <w:r>
        <w:rPr>
          <w:noProof/>
        </w:rPr>
        <w:t>UR-SEQN</w:t>
      </w:r>
      <w:r>
        <w:rPr>
          <w:noProof/>
        </w:rPr>
        <w:tab/>
      </w:r>
      <w:r>
        <w:rPr>
          <w:noProof/>
        </w:rPr>
        <w:fldChar w:fldCharType="begin" w:fldLock="1"/>
      </w:r>
      <w:r>
        <w:rPr>
          <w:noProof/>
        </w:rPr>
        <w:instrText xml:space="preserve"> PAGEREF _Toc106897644 \h </w:instrText>
      </w:r>
      <w:r>
        <w:rPr>
          <w:noProof/>
        </w:rPr>
      </w:r>
      <w:r>
        <w:rPr>
          <w:noProof/>
        </w:rPr>
        <w:fldChar w:fldCharType="separate"/>
      </w:r>
      <w:r>
        <w:rPr>
          <w:noProof/>
        </w:rPr>
        <w:t>252</w:t>
      </w:r>
      <w:r>
        <w:rPr>
          <w:noProof/>
        </w:rPr>
        <w:fldChar w:fldCharType="end"/>
      </w:r>
    </w:p>
    <w:p w14:paraId="2F2F72B0" w14:textId="168E941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2.72</w:t>
      </w:r>
      <w:r>
        <w:rPr>
          <w:rFonts w:asciiTheme="minorHAnsi" w:eastAsiaTheme="minorEastAsia" w:hAnsiTheme="minorHAnsi" w:cstheme="minorBidi"/>
          <w:noProof/>
          <w:sz w:val="22"/>
          <w:szCs w:val="22"/>
          <w:lang w:eastAsia="en-GB"/>
        </w:rPr>
        <w:tab/>
      </w:r>
      <w:r>
        <w:rPr>
          <w:noProof/>
        </w:rPr>
        <w:t>Activate Predefined Rules</w:t>
      </w:r>
      <w:r>
        <w:rPr>
          <w:noProof/>
        </w:rPr>
        <w:tab/>
      </w:r>
      <w:r>
        <w:rPr>
          <w:noProof/>
        </w:rPr>
        <w:fldChar w:fldCharType="begin" w:fldLock="1"/>
      </w:r>
      <w:r>
        <w:rPr>
          <w:noProof/>
        </w:rPr>
        <w:instrText xml:space="preserve"> PAGEREF _Toc106897645 \h </w:instrText>
      </w:r>
      <w:r>
        <w:rPr>
          <w:noProof/>
        </w:rPr>
      </w:r>
      <w:r>
        <w:rPr>
          <w:noProof/>
        </w:rPr>
        <w:fldChar w:fldCharType="separate"/>
      </w:r>
      <w:r>
        <w:rPr>
          <w:noProof/>
        </w:rPr>
        <w:t>252</w:t>
      </w:r>
      <w:r>
        <w:rPr>
          <w:noProof/>
        </w:rPr>
        <w:fldChar w:fldCharType="end"/>
      </w:r>
    </w:p>
    <w:p w14:paraId="4A4F8834" w14:textId="2B2DC26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2.73</w:t>
      </w:r>
      <w:r>
        <w:rPr>
          <w:rFonts w:asciiTheme="minorHAnsi" w:eastAsiaTheme="minorEastAsia" w:hAnsiTheme="minorHAnsi" w:cstheme="minorBidi"/>
          <w:noProof/>
          <w:sz w:val="22"/>
          <w:szCs w:val="22"/>
          <w:lang w:eastAsia="en-GB"/>
        </w:rPr>
        <w:tab/>
      </w:r>
      <w:r>
        <w:rPr>
          <w:noProof/>
        </w:rPr>
        <w:t>Deactivate Predefined Rules</w:t>
      </w:r>
      <w:r>
        <w:rPr>
          <w:noProof/>
        </w:rPr>
        <w:tab/>
      </w:r>
      <w:r>
        <w:rPr>
          <w:noProof/>
        </w:rPr>
        <w:fldChar w:fldCharType="begin" w:fldLock="1"/>
      </w:r>
      <w:r>
        <w:rPr>
          <w:noProof/>
        </w:rPr>
        <w:instrText xml:space="preserve"> PAGEREF _Toc106897646 \h </w:instrText>
      </w:r>
      <w:r>
        <w:rPr>
          <w:noProof/>
        </w:rPr>
      </w:r>
      <w:r>
        <w:rPr>
          <w:noProof/>
        </w:rPr>
        <w:fldChar w:fldCharType="separate"/>
      </w:r>
      <w:r>
        <w:rPr>
          <w:noProof/>
        </w:rPr>
        <w:t>252</w:t>
      </w:r>
      <w:r>
        <w:rPr>
          <w:noProof/>
        </w:rPr>
        <w:fldChar w:fldCharType="end"/>
      </w:r>
    </w:p>
    <w:p w14:paraId="68290A8E" w14:textId="3294E5D4" w:rsidR="005A1696" w:rsidRDefault="005A1696">
      <w:pPr>
        <w:pStyle w:val="TOC3"/>
        <w:rPr>
          <w:rFonts w:asciiTheme="minorHAnsi" w:eastAsiaTheme="minorEastAsia" w:hAnsiTheme="minorHAnsi" w:cstheme="minorBidi"/>
          <w:noProof/>
          <w:sz w:val="22"/>
          <w:szCs w:val="22"/>
          <w:lang w:eastAsia="en-GB"/>
        </w:rPr>
      </w:pPr>
      <w:r>
        <w:rPr>
          <w:noProof/>
        </w:rPr>
        <w:t>8.2.74</w:t>
      </w:r>
      <w:r>
        <w:rPr>
          <w:rFonts w:asciiTheme="minorHAnsi" w:eastAsiaTheme="minorEastAsia" w:hAnsiTheme="minorHAnsi" w:cstheme="minorBidi"/>
          <w:noProof/>
          <w:sz w:val="22"/>
          <w:szCs w:val="22"/>
          <w:lang w:eastAsia="en-GB"/>
        </w:rPr>
        <w:tab/>
      </w:r>
      <w:r>
        <w:rPr>
          <w:noProof/>
        </w:rPr>
        <w:t>FAR ID</w:t>
      </w:r>
      <w:r>
        <w:rPr>
          <w:noProof/>
        </w:rPr>
        <w:tab/>
      </w:r>
      <w:r>
        <w:rPr>
          <w:noProof/>
        </w:rPr>
        <w:fldChar w:fldCharType="begin" w:fldLock="1"/>
      </w:r>
      <w:r>
        <w:rPr>
          <w:noProof/>
        </w:rPr>
        <w:instrText xml:space="preserve"> PAGEREF _Toc106897647 \h </w:instrText>
      </w:r>
      <w:r>
        <w:rPr>
          <w:noProof/>
        </w:rPr>
      </w:r>
      <w:r>
        <w:rPr>
          <w:noProof/>
        </w:rPr>
        <w:fldChar w:fldCharType="separate"/>
      </w:r>
      <w:r>
        <w:rPr>
          <w:noProof/>
        </w:rPr>
        <w:t>253</w:t>
      </w:r>
      <w:r>
        <w:rPr>
          <w:noProof/>
        </w:rPr>
        <w:fldChar w:fldCharType="end"/>
      </w:r>
    </w:p>
    <w:p w14:paraId="0986D75C" w14:textId="2F8D3253" w:rsidR="005A1696" w:rsidRDefault="005A1696">
      <w:pPr>
        <w:pStyle w:val="TOC3"/>
        <w:rPr>
          <w:rFonts w:asciiTheme="minorHAnsi" w:eastAsiaTheme="minorEastAsia" w:hAnsiTheme="minorHAnsi" w:cstheme="minorBidi"/>
          <w:noProof/>
          <w:sz w:val="22"/>
          <w:szCs w:val="22"/>
          <w:lang w:eastAsia="en-GB"/>
        </w:rPr>
      </w:pPr>
      <w:r>
        <w:rPr>
          <w:noProof/>
        </w:rPr>
        <w:t>8.2.75</w:t>
      </w:r>
      <w:r>
        <w:rPr>
          <w:rFonts w:asciiTheme="minorHAnsi" w:eastAsiaTheme="minorEastAsia" w:hAnsiTheme="minorHAnsi" w:cstheme="minorBidi"/>
          <w:noProof/>
          <w:sz w:val="22"/>
          <w:szCs w:val="22"/>
          <w:lang w:eastAsia="en-GB"/>
        </w:rPr>
        <w:tab/>
      </w:r>
      <w:r>
        <w:rPr>
          <w:noProof/>
        </w:rPr>
        <w:t>QER ID</w:t>
      </w:r>
      <w:r>
        <w:rPr>
          <w:noProof/>
        </w:rPr>
        <w:tab/>
      </w:r>
      <w:r>
        <w:rPr>
          <w:noProof/>
        </w:rPr>
        <w:fldChar w:fldCharType="begin" w:fldLock="1"/>
      </w:r>
      <w:r>
        <w:rPr>
          <w:noProof/>
        </w:rPr>
        <w:instrText xml:space="preserve"> PAGEREF _Toc106897648 \h </w:instrText>
      </w:r>
      <w:r>
        <w:rPr>
          <w:noProof/>
        </w:rPr>
      </w:r>
      <w:r>
        <w:rPr>
          <w:noProof/>
        </w:rPr>
        <w:fldChar w:fldCharType="separate"/>
      </w:r>
      <w:r>
        <w:rPr>
          <w:noProof/>
        </w:rPr>
        <w:t>253</w:t>
      </w:r>
      <w:r>
        <w:rPr>
          <w:noProof/>
        </w:rPr>
        <w:fldChar w:fldCharType="end"/>
      </w:r>
    </w:p>
    <w:p w14:paraId="15009BDF" w14:textId="34FFD9B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2.76</w:t>
      </w:r>
      <w:r>
        <w:rPr>
          <w:rFonts w:asciiTheme="minorHAnsi" w:eastAsiaTheme="minorEastAsia" w:hAnsiTheme="minorHAnsi" w:cstheme="minorBidi"/>
          <w:noProof/>
          <w:sz w:val="22"/>
          <w:szCs w:val="22"/>
          <w:lang w:eastAsia="en-GB"/>
        </w:rPr>
        <w:tab/>
      </w:r>
      <w:r>
        <w:rPr>
          <w:noProof/>
        </w:rPr>
        <w:t>OCI Flags</w:t>
      </w:r>
      <w:r>
        <w:rPr>
          <w:noProof/>
        </w:rPr>
        <w:tab/>
      </w:r>
      <w:r>
        <w:rPr>
          <w:noProof/>
        </w:rPr>
        <w:fldChar w:fldCharType="begin" w:fldLock="1"/>
      </w:r>
      <w:r>
        <w:rPr>
          <w:noProof/>
        </w:rPr>
        <w:instrText xml:space="preserve"> PAGEREF _Toc106897649 \h </w:instrText>
      </w:r>
      <w:r>
        <w:rPr>
          <w:noProof/>
        </w:rPr>
      </w:r>
      <w:r>
        <w:rPr>
          <w:noProof/>
        </w:rPr>
        <w:fldChar w:fldCharType="separate"/>
      </w:r>
      <w:r>
        <w:rPr>
          <w:noProof/>
        </w:rPr>
        <w:t>253</w:t>
      </w:r>
      <w:r>
        <w:rPr>
          <w:noProof/>
        </w:rPr>
        <w:fldChar w:fldCharType="end"/>
      </w:r>
    </w:p>
    <w:p w14:paraId="53687D5F" w14:textId="10558BA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2.77</w:t>
      </w:r>
      <w:r>
        <w:rPr>
          <w:rFonts w:asciiTheme="minorHAnsi" w:eastAsiaTheme="minorEastAsia" w:hAnsiTheme="minorHAnsi" w:cstheme="minorBidi"/>
          <w:noProof/>
          <w:sz w:val="22"/>
          <w:szCs w:val="22"/>
          <w:lang w:eastAsia="en-GB"/>
        </w:rPr>
        <w:tab/>
      </w:r>
      <w:r>
        <w:rPr>
          <w:noProof/>
        </w:rPr>
        <w:t>PFCP Association Release Request</w:t>
      </w:r>
      <w:r>
        <w:rPr>
          <w:noProof/>
        </w:rPr>
        <w:tab/>
      </w:r>
      <w:r>
        <w:rPr>
          <w:noProof/>
        </w:rPr>
        <w:fldChar w:fldCharType="begin" w:fldLock="1"/>
      </w:r>
      <w:r>
        <w:rPr>
          <w:noProof/>
        </w:rPr>
        <w:instrText xml:space="preserve"> PAGEREF _Toc106897650 \h </w:instrText>
      </w:r>
      <w:r>
        <w:rPr>
          <w:noProof/>
        </w:rPr>
      </w:r>
      <w:r>
        <w:rPr>
          <w:noProof/>
        </w:rPr>
        <w:fldChar w:fldCharType="separate"/>
      </w:r>
      <w:r>
        <w:rPr>
          <w:noProof/>
        </w:rPr>
        <w:t>254</w:t>
      </w:r>
      <w:r>
        <w:rPr>
          <w:noProof/>
        </w:rPr>
        <w:fldChar w:fldCharType="end"/>
      </w:r>
    </w:p>
    <w:p w14:paraId="6A9E8AAA" w14:textId="040144DB"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2.78</w:t>
      </w:r>
      <w:r>
        <w:rPr>
          <w:rFonts w:asciiTheme="minorHAnsi" w:eastAsiaTheme="minorEastAsia" w:hAnsiTheme="minorHAnsi" w:cstheme="minorBidi"/>
          <w:noProof/>
          <w:sz w:val="22"/>
          <w:szCs w:val="22"/>
          <w:lang w:eastAsia="en-GB"/>
        </w:rPr>
        <w:tab/>
      </w:r>
      <w:r>
        <w:rPr>
          <w:noProof/>
        </w:rPr>
        <w:t>Graceful Release Period</w:t>
      </w:r>
      <w:r>
        <w:rPr>
          <w:noProof/>
        </w:rPr>
        <w:tab/>
      </w:r>
      <w:r>
        <w:rPr>
          <w:noProof/>
        </w:rPr>
        <w:fldChar w:fldCharType="begin" w:fldLock="1"/>
      </w:r>
      <w:r>
        <w:rPr>
          <w:noProof/>
        </w:rPr>
        <w:instrText xml:space="preserve"> PAGEREF _Toc106897651 \h </w:instrText>
      </w:r>
      <w:r>
        <w:rPr>
          <w:noProof/>
        </w:rPr>
      </w:r>
      <w:r>
        <w:rPr>
          <w:noProof/>
        </w:rPr>
        <w:fldChar w:fldCharType="separate"/>
      </w:r>
      <w:r>
        <w:rPr>
          <w:noProof/>
        </w:rPr>
        <w:t>254</w:t>
      </w:r>
      <w:r>
        <w:rPr>
          <w:noProof/>
        </w:rPr>
        <w:fldChar w:fldCharType="end"/>
      </w:r>
    </w:p>
    <w:p w14:paraId="5F3A7DD6" w14:textId="12F1C220"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2.79</w:t>
      </w:r>
      <w:r>
        <w:rPr>
          <w:rFonts w:asciiTheme="minorHAnsi" w:eastAsiaTheme="minorEastAsia" w:hAnsiTheme="minorHAnsi" w:cstheme="minorBidi"/>
          <w:noProof/>
          <w:sz w:val="22"/>
          <w:szCs w:val="22"/>
          <w:lang w:eastAsia="en-GB"/>
        </w:rPr>
        <w:tab/>
      </w:r>
      <w:r>
        <w:rPr>
          <w:noProof/>
        </w:rPr>
        <w:t>PDN Type</w:t>
      </w:r>
      <w:r>
        <w:rPr>
          <w:noProof/>
        </w:rPr>
        <w:tab/>
      </w:r>
      <w:r>
        <w:rPr>
          <w:noProof/>
        </w:rPr>
        <w:fldChar w:fldCharType="begin" w:fldLock="1"/>
      </w:r>
      <w:r>
        <w:rPr>
          <w:noProof/>
        </w:rPr>
        <w:instrText xml:space="preserve"> PAGEREF _Toc106897652 \h </w:instrText>
      </w:r>
      <w:r>
        <w:rPr>
          <w:noProof/>
        </w:rPr>
      </w:r>
      <w:r>
        <w:rPr>
          <w:noProof/>
        </w:rPr>
        <w:fldChar w:fldCharType="separate"/>
      </w:r>
      <w:r>
        <w:rPr>
          <w:noProof/>
        </w:rPr>
        <w:t>255</w:t>
      </w:r>
      <w:r>
        <w:rPr>
          <w:noProof/>
        </w:rPr>
        <w:fldChar w:fldCharType="end"/>
      </w:r>
    </w:p>
    <w:p w14:paraId="61FA7207" w14:textId="0D91B030" w:rsidR="005A1696" w:rsidRDefault="005A1696">
      <w:pPr>
        <w:pStyle w:val="TOC3"/>
        <w:rPr>
          <w:rFonts w:asciiTheme="minorHAnsi" w:eastAsiaTheme="minorEastAsia" w:hAnsiTheme="minorHAnsi" w:cstheme="minorBidi"/>
          <w:noProof/>
          <w:sz w:val="22"/>
          <w:szCs w:val="22"/>
          <w:lang w:eastAsia="en-GB"/>
        </w:rPr>
      </w:pPr>
      <w:r>
        <w:rPr>
          <w:noProof/>
        </w:rPr>
        <w:t>8.2.80</w:t>
      </w:r>
      <w:r>
        <w:rPr>
          <w:rFonts w:asciiTheme="minorHAnsi" w:eastAsiaTheme="minorEastAsia" w:hAnsiTheme="minorHAnsi" w:cstheme="minorBidi"/>
          <w:noProof/>
          <w:sz w:val="22"/>
          <w:szCs w:val="22"/>
          <w:lang w:eastAsia="en-GB"/>
        </w:rPr>
        <w:tab/>
      </w:r>
      <w:r>
        <w:rPr>
          <w:noProof/>
        </w:rPr>
        <w:t>Failed Rule ID</w:t>
      </w:r>
      <w:r>
        <w:rPr>
          <w:noProof/>
        </w:rPr>
        <w:tab/>
      </w:r>
      <w:r>
        <w:rPr>
          <w:noProof/>
        </w:rPr>
        <w:fldChar w:fldCharType="begin" w:fldLock="1"/>
      </w:r>
      <w:r>
        <w:rPr>
          <w:noProof/>
        </w:rPr>
        <w:instrText xml:space="preserve"> PAGEREF _Toc106897653 \h </w:instrText>
      </w:r>
      <w:r>
        <w:rPr>
          <w:noProof/>
        </w:rPr>
      </w:r>
      <w:r>
        <w:rPr>
          <w:noProof/>
        </w:rPr>
        <w:fldChar w:fldCharType="separate"/>
      </w:r>
      <w:r>
        <w:rPr>
          <w:noProof/>
        </w:rPr>
        <w:t>255</w:t>
      </w:r>
      <w:r>
        <w:rPr>
          <w:noProof/>
        </w:rPr>
        <w:fldChar w:fldCharType="end"/>
      </w:r>
    </w:p>
    <w:p w14:paraId="5FF556F9" w14:textId="5055610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2.81</w:t>
      </w:r>
      <w:r>
        <w:rPr>
          <w:rFonts w:asciiTheme="minorHAnsi" w:eastAsiaTheme="minorEastAsia" w:hAnsiTheme="minorHAnsi" w:cstheme="minorBidi"/>
          <w:noProof/>
          <w:sz w:val="22"/>
          <w:szCs w:val="22"/>
          <w:lang w:eastAsia="en-GB"/>
        </w:rPr>
        <w:tab/>
      </w:r>
      <w:r>
        <w:rPr>
          <w:noProof/>
        </w:rPr>
        <w:t>Time Quota Mechanism</w:t>
      </w:r>
      <w:r>
        <w:rPr>
          <w:noProof/>
        </w:rPr>
        <w:tab/>
      </w:r>
      <w:r>
        <w:rPr>
          <w:noProof/>
        </w:rPr>
        <w:fldChar w:fldCharType="begin" w:fldLock="1"/>
      </w:r>
      <w:r>
        <w:rPr>
          <w:noProof/>
        </w:rPr>
        <w:instrText xml:space="preserve"> PAGEREF _Toc106897654 \h </w:instrText>
      </w:r>
      <w:r>
        <w:rPr>
          <w:noProof/>
        </w:rPr>
      </w:r>
      <w:r>
        <w:rPr>
          <w:noProof/>
        </w:rPr>
        <w:fldChar w:fldCharType="separate"/>
      </w:r>
      <w:r>
        <w:rPr>
          <w:noProof/>
        </w:rPr>
        <w:t>256</w:t>
      </w:r>
      <w:r>
        <w:rPr>
          <w:noProof/>
        </w:rPr>
        <w:fldChar w:fldCharType="end"/>
      </w:r>
    </w:p>
    <w:p w14:paraId="621685E4" w14:textId="63A593BC" w:rsidR="005A1696" w:rsidRDefault="005A1696">
      <w:pPr>
        <w:pStyle w:val="TOC3"/>
        <w:rPr>
          <w:rFonts w:asciiTheme="minorHAnsi" w:eastAsiaTheme="minorEastAsia" w:hAnsiTheme="minorHAnsi" w:cstheme="minorBidi"/>
          <w:noProof/>
          <w:sz w:val="22"/>
          <w:szCs w:val="22"/>
          <w:lang w:eastAsia="en-GB"/>
        </w:rPr>
      </w:pPr>
      <w:r>
        <w:rPr>
          <w:noProof/>
        </w:rPr>
        <w:t>8.2.82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_Toc106897655 \h </w:instrText>
      </w:r>
      <w:r>
        <w:rPr>
          <w:noProof/>
        </w:rPr>
      </w:r>
      <w:r>
        <w:rPr>
          <w:noProof/>
        </w:rPr>
        <w:fldChar w:fldCharType="separate"/>
      </w:r>
      <w:r>
        <w:rPr>
          <w:noProof/>
        </w:rPr>
        <w:t>257</w:t>
      </w:r>
      <w:r>
        <w:rPr>
          <w:noProof/>
        </w:rPr>
        <w:fldChar w:fldCharType="end"/>
      </w:r>
    </w:p>
    <w:p w14:paraId="151B6A33" w14:textId="11B33F5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2.83</w:t>
      </w:r>
      <w:r>
        <w:rPr>
          <w:rFonts w:asciiTheme="minorHAnsi" w:eastAsiaTheme="minorEastAsia" w:hAnsiTheme="minorHAnsi" w:cstheme="minorBidi"/>
          <w:noProof/>
          <w:sz w:val="22"/>
          <w:szCs w:val="22"/>
          <w:lang w:eastAsia="en-GB"/>
        </w:rPr>
        <w:tab/>
      </w:r>
      <w:r>
        <w:rPr>
          <w:noProof/>
        </w:rPr>
        <w:t>User Plane Inactivity Timer</w:t>
      </w:r>
      <w:r>
        <w:rPr>
          <w:noProof/>
        </w:rPr>
        <w:tab/>
      </w:r>
      <w:r>
        <w:rPr>
          <w:noProof/>
        </w:rPr>
        <w:fldChar w:fldCharType="begin" w:fldLock="1"/>
      </w:r>
      <w:r>
        <w:rPr>
          <w:noProof/>
        </w:rPr>
        <w:instrText xml:space="preserve"> PAGEREF _Toc106897656 \h </w:instrText>
      </w:r>
      <w:r>
        <w:rPr>
          <w:noProof/>
        </w:rPr>
      </w:r>
      <w:r>
        <w:rPr>
          <w:noProof/>
        </w:rPr>
        <w:fldChar w:fldCharType="separate"/>
      </w:r>
      <w:r>
        <w:rPr>
          <w:noProof/>
        </w:rPr>
        <w:t>257</w:t>
      </w:r>
      <w:r>
        <w:rPr>
          <w:noProof/>
        </w:rPr>
        <w:fldChar w:fldCharType="end"/>
      </w:r>
    </w:p>
    <w:p w14:paraId="57C5EF5B" w14:textId="2DE8404D" w:rsidR="005A1696" w:rsidRDefault="005A1696">
      <w:pPr>
        <w:pStyle w:val="TOC3"/>
        <w:rPr>
          <w:rFonts w:asciiTheme="minorHAnsi" w:eastAsiaTheme="minorEastAsia" w:hAnsiTheme="minorHAnsi" w:cstheme="minorBidi"/>
          <w:noProof/>
          <w:sz w:val="22"/>
          <w:szCs w:val="22"/>
          <w:lang w:eastAsia="en-GB"/>
        </w:rPr>
      </w:pPr>
      <w:r w:rsidRPr="00575A58">
        <w:rPr>
          <w:rFonts w:cs="Arial"/>
          <w:noProof/>
        </w:rPr>
        <w:t>8.</w:t>
      </w:r>
      <w:r w:rsidRPr="00575A58">
        <w:rPr>
          <w:rFonts w:cs="Arial"/>
          <w:noProof/>
          <w:lang w:val="en-US"/>
        </w:rPr>
        <w:t>2.84</w:t>
      </w:r>
      <w:r>
        <w:rPr>
          <w:rFonts w:asciiTheme="minorHAnsi" w:eastAsiaTheme="minorEastAsia" w:hAnsiTheme="minorHAnsi" w:cstheme="minorBidi"/>
          <w:noProof/>
          <w:sz w:val="22"/>
          <w:szCs w:val="22"/>
          <w:lang w:eastAsia="en-GB"/>
        </w:rPr>
        <w:tab/>
      </w:r>
      <w:r w:rsidRPr="00575A58">
        <w:rPr>
          <w:rFonts w:cs="Arial"/>
          <w:noProof/>
        </w:rPr>
        <w:t>Multiplier</w:t>
      </w:r>
      <w:r>
        <w:rPr>
          <w:noProof/>
        </w:rPr>
        <w:tab/>
      </w:r>
      <w:r>
        <w:rPr>
          <w:noProof/>
        </w:rPr>
        <w:fldChar w:fldCharType="begin" w:fldLock="1"/>
      </w:r>
      <w:r>
        <w:rPr>
          <w:noProof/>
        </w:rPr>
        <w:instrText xml:space="preserve"> PAGEREF _Toc106897657 \h </w:instrText>
      </w:r>
      <w:r>
        <w:rPr>
          <w:noProof/>
        </w:rPr>
      </w:r>
      <w:r>
        <w:rPr>
          <w:noProof/>
        </w:rPr>
        <w:fldChar w:fldCharType="separate"/>
      </w:r>
      <w:r>
        <w:rPr>
          <w:noProof/>
        </w:rPr>
        <w:t>257</w:t>
      </w:r>
      <w:r>
        <w:rPr>
          <w:noProof/>
        </w:rPr>
        <w:fldChar w:fldCharType="end"/>
      </w:r>
    </w:p>
    <w:p w14:paraId="5F7C652D" w14:textId="08F2A781" w:rsidR="005A1696" w:rsidRDefault="005A1696">
      <w:pPr>
        <w:pStyle w:val="TOC3"/>
        <w:rPr>
          <w:rFonts w:asciiTheme="minorHAnsi" w:eastAsiaTheme="minorEastAsia" w:hAnsiTheme="minorHAnsi" w:cstheme="minorBidi"/>
          <w:noProof/>
          <w:sz w:val="22"/>
          <w:szCs w:val="22"/>
          <w:lang w:eastAsia="en-GB"/>
        </w:rPr>
      </w:pPr>
      <w:r>
        <w:rPr>
          <w:noProof/>
        </w:rPr>
        <w:t>8.2.85</w:t>
      </w:r>
      <w:r>
        <w:rPr>
          <w:rFonts w:asciiTheme="minorHAnsi" w:eastAsiaTheme="minorEastAsia" w:hAnsiTheme="minorHAnsi" w:cstheme="minorBidi"/>
          <w:noProof/>
          <w:sz w:val="22"/>
          <w:szCs w:val="22"/>
          <w:lang w:eastAsia="en-GB"/>
        </w:rPr>
        <w:tab/>
      </w:r>
      <w:r>
        <w:rPr>
          <w:noProof/>
        </w:rPr>
        <w:t>Aggregated URR ID IE</w:t>
      </w:r>
      <w:r>
        <w:rPr>
          <w:noProof/>
        </w:rPr>
        <w:tab/>
      </w:r>
      <w:r>
        <w:rPr>
          <w:noProof/>
        </w:rPr>
        <w:fldChar w:fldCharType="begin" w:fldLock="1"/>
      </w:r>
      <w:r>
        <w:rPr>
          <w:noProof/>
        </w:rPr>
        <w:instrText xml:space="preserve"> PAGEREF _Toc106897658 \h </w:instrText>
      </w:r>
      <w:r>
        <w:rPr>
          <w:noProof/>
        </w:rPr>
      </w:r>
      <w:r>
        <w:rPr>
          <w:noProof/>
        </w:rPr>
        <w:fldChar w:fldCharType="separate"/>
      </w:r>
      <w:r>
        <w:rPr>
          <w:noProof/>
        </w:rPr>
        <w:t>257</w:t>
      </w:r>
      <w:r>
        <w:rPr>
          <w:noProof/>
        </w:rPr>
        <w:fldChar w:fldCharType="end"/>
      </w:r>
    </w:p>
    <w:p w14:paraId="42425780" w14:textId="00B437C7" w:rsidR="005A1696" w:rsidRDefault="005A1696">
      <w:pPr>
        <w:pStyle w:val="TOC3"/>
        <w:rPr>
          <w:rFonts w:asciiTheme="minorHAnsi" w:eastAsiaTheme="minorEastAsia" w:hAnsiTheme="minorHAnsi" w:cstheme="minorBidi"/>
          <w:noProof/>
          <w:sz w:val="22"/>
          <w:szCs w:val="22"/>
          <w:lang w:eastAsia="en-GB"/>
        </w:rPr>
      </w:pPr>
      <w:r>
        <w:rPr>
          <w:noProof/>
        </w:rPr>
        <w:lastRenderedPageBreak/>
        <w:t>8.</w:t>
      </w:r>
      <w:r w:rsidRPr="00575A58">
        <w:rPr>
          <w:noProof/>
          <w:lang w:val="en-US"/>
        </w:rPr>
        <w:t>2.86</w:t>
      </w:r>
      <w:r>
        <w:rPr>
          <w:rFonts w:asciiTheme="minorHAnsi" w:eastAsiaTheme="minorEastAsia" w:hAnsiTheme="minorHAnsi" w:cstheme="minorBidi"/>
          <w:noProof/>
          <w:sz w:val="22"/>
          <w:szCs w:val="22"/>
          <w:lang w:eastAsia="en-GB"/>
        </w:rPr>
        <w:tab/>
      </w:r>
      <w:r>
        <w:rPr>
          <w:noProof/>
        </w:rPr>
        <w:t>Subsequent Volume Quota</w:t>
      </w:r>
      <w:r>
        <w:rPr>
          <w:noProof/>
        </w:rPr>
        <w:tab/>
      </w:r>
      <w:r>
        <w:rPr>
          <w:noProof/>
        </w:rPr>
        <w:fldChar w:fldCharType="begin" w:fldLock="1"/>
      </w:r>
      <w:r>
        <w:rPr>
          <w:noProof/>
        </w:rPr>
        <w:instrText xml:space="preserve"> PAGEREF _Toc106897659 \h </w:instrText>
      </w:r>
      <w:r>
        <w:rPr>
          <w:noProof/>
        </w:rPr>
      </w:r>
      <w:r>
        <w:rPr>
          <w:noProof/>
        </w:rPr>
        <w:fldChar w:fldCharType="separate"/>
      </w:r>
      <w:r>
        <w:rPr>
          <w:noProof/>
        </w:rPr>
        <w:t>257</w:t>
      </w:r>
      <w:r>
        <w:rPr>
          <w:noProof/>
        </w:rPr>
        <w:fldChar w:fldCharType="end"/>
      </w:r>
    </w:p>
    <w:p w14:paraId="06238F69" w14:textId="1A275BD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2.87</w:t>
      </w:r>
      <w:r>
        <w:rPr>
          <w:rFonts w:asciiTheme="minorHAnsi" w:eastAsiaTheme="minorEastAsia" w:hAnsiTheme="minorHAnsi" w:cstheme="minorBidi"/>
          <w:noProof/>
          <w:sz w:val="22"/>
          <w:szCs w:val="22"/>
          <w:lang w:eastAsia="en-GB"/>
        </w:rPr>
        <w:tab/>
      </w:r>
      <w:r>
        <w:rPr>
          <w:noProof/>
        </w:rPr>
        <w:t>Subsequent Time Quota</w:t>
      </w:r>
      <w:r>
        <w:rPr>
          <w:noProof/>
        </w:rPr>
        <w:tab/>
      </w:r>
      <w:r>
        <w:rPr>
          <w:noProof/>
        </w:rPr>
        <w:fldChar w:fldCharType="begin" w:fldLock="1"/>
      </w:r>
      <w:r>
        <w:rPr>
          <w:noProof/>
        </w:rPr>
        <w:instrText xml:space="preserve"> PAGEREF _Toc106897660 \h </w:instrText>
      </w:r>
      <w:r>
        <w:rPr>
          <w:noProof/>
        </w:rPr>
      </w:r>
      <w:r>
        <w:rPr>
          <w:noProof/>
        </w:rPr>
        <w:fldChar w:fldCharType="separate"/>
      </w:r>
      <w:r>
        <w:rPr>
          <w:noProof/>
        </w:rPr>
        <w:t>258</w:t>
      </w:r>
      <w:r>
        <w:rPr>
          <w:noProof/>
        </w:rPr>
        <w:fldChar w:fldCharType="end"/>
      </w:r>
    </w:p>
    <w:p w14:paraId="1D4174AE" w14:textId="7AF03B7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2.88</w:t>
      </w:r>
      <w:r>
        <w:rPr>
          <w:rFonts w:asciiTheme="minorHAnsi" w:eastAsiaTheme="minorEastAsia" w:hAnsiTheme="minorHAnsi" w:cstheme="minorBidi"/>
          <w:noProof/>
          <w:sz w:val="22"/>
          <w:szCs w:val="22"/>
          <w:lang w:eastAsia="en-GB"/>
        </w:rPr>
        <w:tab/>
      </w:r>
      <w:r>
        <w:rPr>
          <w:noProof/>
        </w:rPr>
        <w:t>RQI</w:t>
      </w:r>
      <w:r>
        <w:rPr>
          <w:noProof/>
        </w:rPr>
        <w:tab/>
      </w:r>
      <w:r>
        <w:rPr>
          <w:noProof/>
        </w:rPr>
        <w:fldChar w:fldCharType="begin" w:fldLock="1"/>
      </w:r>
      <w:r>
        <w:rPr>
          <w:noProof/>
        </w:rPr>
        <w:instrText xml:space="preserve"> PAGEREF _Toc106897661 \h </w:instrText>
      </w:r>
      <w:r>
        <w:rPr>
          <w:noProof/>
        </w:rPr>
      </w:r>
      <w:r>
        <w:rPr>
          <w:noProof/>
        </w:rPr>
        <w:fldChar w:fldCharType="separate"/>
      </w:r>
      <w:r>
        <w:rPr>
          <w:noProof/>
        </w:rPr>
        <w:t>258</w:t>
      </w:r>
      <w:r>
        <w:rPr>
          <w:noProof/>
        </w:rPr>
        <w:fldChar w:fldCharType="end"/>
      </w:r>
    </w:p>
    <w:p w14:paraId="73260043" w14:textId="06102E4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2.89</w:t>
      </w:r>
      <w:r>
        <w:rPr>
          <w:rFonts w:asciiTheme="minorHAnsi" w:eastAsiaTheme="minorEastAsia" w:hAnsiTheme="minorHAnsi" w:cstheme="minorBidi"/>
          <w:noProof/>
          <w:sz w:val="22"/>
          <w:szCs w:val="22"/>
          <w:lang w:eastAsia="en-GB"/>
        </w:rPr>
        <w:tab/>
      </w:r>
      <w:r>
        <w:rPr>
          <w:noProof/>
        </w:rPr>
        <w:t>QFI</w:t>
      </w:r>
      <w:r>
        <w:rPr>
          <w:noProof/>
        </w:rPr>
        <w:tab/>
      </w:r>
      <w:r>
        <w:rPr>
          <w:noProof/>
        </w:rPr>
        <w:fldChar w:fldCharType="begin" w:fldLock="1"/>
      </w:r>
      <w:r>
        <w:rPr>
          <w:noProof/>
        </w:rPr>
        <w:instrText xml:space="preserve"> PAGEREF _Toc106897662 \h </w:instrText>
      </w:r>
      <w:r>
        <w:rPr>
          <w:noProof/>
        </w:rPr>
      </w:r>
      <w:r>
        <w:rPr>
          <w:noProof/>
        </w:rPr>
        <w:fldChar w:fldCharType="separate"/>
      </w:r>
      <w:r>
        <w:rPr>
          <w:noProof/>
        </w:rPr>
        <w:t>259</w:t>
      </w:r>
      <w:r>
        <w:rPr>
          <w:noProof/>
        </w:rPr>
        <w:fldChar w:fldCharType="end"/>
      </w:r>
    </w:p>
    <w:p w14:paraId="13E50E5E" w14:textId="3B023465" w:rsidR="005A1696" w:rsidRDefault="005A1696">
      <w:pPr>
        <w:pStyle w:val="TOC3"/>
        <w:rPr>
          <w:rFonts w:asciiTheme="minorHAnsi" w:eastAsiaTheme="minorEastAsia" w:hAnsiTheme="minorHAnsi" w:cstheme="minorBidi"/>
          <w:noProof/>
          <w:sz w:val="22"/>
          <w:szCs w:val="22"/>
          <w:lang w:eastAsia="en-GB"/>
        </w:rPr>
      </w:pPr>
      <w:r>
        <w:rPr>
          <w:noProof/>
        </w:rPr>
        <w:t>8.2.90</w:t>
      </w:r>
      <w:r>
        <w:rPr>
          <w:rFonts w:asciiTheme="minorHAnsi" w:eastAsiaTheme="minorEastAsia" w:hAnsiTheme="minorHAnsi" w:cstheme="minorBidi"/>
          <w:noProof/>
          <w:sz w:val="22"/>
          <w:szCs w:val="22"/>
          <w:lang w:eastAsia="en-GB"/>
        </w:rPr>
        <w:tab/>
      </w:r>
      <w:r>
        <w:rPr>
          <w:noProof/>
        </w:rPr>
        <w:t>Query URR Reference</w:t>
      </w:r>
      <w:r>
        <w:rPr>
          <w:noProof/>
        </w:rPr>
        <w:tab/>
      </w:r>
      <w:r>
        <w:rPr>
          <w:noProof/>
        </w:rPr>
        <w:fldChar w:fldCharType="begin" w:fldLock="1"/>
      </w:r>
      <w:r>
        <w:rPr>
          <w:noProof/>
        </w:rPr>
        <w:instrText xml:space="preserve"> PAGEREF _Toc106897663 \h </w:instrText>
      </w:r>
      <w:r>
        <w:rPr>
          <w:noProof/>
        </w:rPr>
      </w:r>
      <w:r>
        <w:rPr>
          <w:noProof/>
        </w:rPr>
        <w:fldChar w:fldCharType="separate"/>
      </w:r>
      <w:r>
        <w:rPr>
          <w:noProof/>
        </w:rPr>
        <w:t>259</w:t>
      </w:r>
      <w:r>
        <w:rPr>
          <w:noProof/>
        </w:rPr>
        <w:fldChar w:fldCharType="end"/>
      </w:r>
    </w:p>
    <w:p w14:paraId="5564E1B9" w14:textId="04433B16" w:rsidR="005A1696" w:rsidRDefault="005A1696">
      <w:pPr>
        <w:pStyle w:val="TOC3"/>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Additional Usage Reports Information</w:t>
      </w:r>
      <w:r>
        <w:rPr>
          <w:noProof/>
        </w:rPr>
        <w:tab/>
      </w:r>
      <w:r>
        <w:rPr>
          <w:noProof/>
        </w:rPr>
        <w:fldChar w:fldCharType="begin" w:fldLock="1"/>
      </w:r>
      <w:r>
        <w:rPr>
          <w:noProof/>
        </w:rPr>
        <w:instrText xml:space="preserve"> PAGEREF _Toc106897664 \h </w:instrText>
      </w:r>
      <w:r>
        <w:rPr>
          <w:noProof/>
        </w:rPr>
      </w:r>
      <w:r>
        <w:rPr>
          <w:noProof/>
        </w:rPr>
        <w:fldChar w:fldCharType="separate"/>
      </w:r>
      <w:r>
        <w:rPr>
          <w:noProof/>
        </w:rPr>
        <w:t>259</w:t>
      </w:r>
      <w:r>
        <w:rPr>
          <w:noProof/>
        </w:rPr>
        <w:fldChar w:fldCharType="end"/>
      </w:r>
    </w:p>
    <w:p w14:paraId="1A344B2E" w14:textId="2033053A" w:rsidR="005A1696" w:rsidRDefault="005A1696">
      <w:pPr>
        <w:pStyle w:val="TOC3"/>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sidRPr="00575A58">
        <w:rPr>
          <w:noProof/>
          <w:lang w:val="en-US"/>
        </w:rPr>
        <w:t>Traffic Endpoint</w:t>
      </w:r>
      <w:r>
        <w:rPr>
          <w:noProof/>
        </w:rPr>
        <w:t xml:space="preserve"> ID</w:t>
      </w:r>
      <w:r>
        <w:rPr>
          <w:noProof/>
        </w:rPr>
        <w:tab/>
      </w:r>
      <w:r>
        <w:rPr>
          <w:noProof/>
        </w:rPr>
        <w:fldChar w:fldCharType="begin" w:fldLock="1"/>
      </w:r>
      <w:r>
        <w:rPr>
          <w:noProof/>
        </w:rPr>
        <w:instrText xml:space="preserve"> PAGEREF _Toc106897665 \h </w:instrText>
      </w:r>
      <w:r>
        <w:rPr>
          <w:noProof/>
        </w:rPr>
      </w:r>
      <w:r>
        <w:rPr>
          <w:noProof/>
        </w:rPr>
        <w:fldChar w:fldCharType="separate"/>
      </w:r>
      <w:r>
        <w:rPr>
          <w:noProof/>
        </w:rPr>
        <w:t>260</w:t>
      </w:r>
      <w:r>
        <w:rPr>
          <w:noProof/>
        </w:rPr>
        <w:fldChar w:fldCharType="end"/>
      </w:r>
    </w:p>
    <w:p w14:paraId="6334D670" w14:textId="605FE375"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2.93</w:t>
      </w:r>
      <w:r>
        <w:rPr>
          <w:rFonts w:asciiTheme="minorHAnsi" w:eastAsiaTheme="minorEastAsia" w:hAnsiTheme="minorHAnsi" w:cstheme="minorBidi"/>
          <w:noProof/>
          <w:sz w:val="22"/>
          <w:szCs w:val="22"/>
          <w:lang w:eastAsia="en-GB"/>
        </w:rPr>
        <w:tab/>
      </w:r>
      <w:r>
        <w:rPr>
          <w:noProof/>
        </w:rPr>
        <w:t>MAC address</w:t>
      </w:r>
      <w:r>
        <w:rPr>
          <w:noProof/>
        </w:rPr>
        <w:tab/>
      </w:r>
      <w:r>
        <w:rPr>
          <w:noProof/>
        </w:rPr>
        <w:fldChar w:fldCharType="begin" w:fldLock="1"/>
      </w:r>
      <w:r>
        <w:rPr>
          <w:noProof/>
        </w:rPr>
        <w:instrText xml:space="preserve"> PAGEREF _Toc106897666 \h </w:instrText>
      </w:r>
      <w:r>
        <w:rPr>
          <w:noProof/>
        </w:rPr>
      </w:r>
      <w:r>
        <w:rPr>
          <w:noProof/>
        </w:rPr>
        <w:fldChar w:fldCharType="separate"/>
      </w:r>
      <w:r>
        <w:rPr>
          <w:noProof/>
        </w:rPr>
        <w:t>260</w:t>
      </w:r>
      <w:r>
        <w:rPr>
          <w:noProof/>
        </w:rPr>
        <w:fldChar w:fldCharType="end"/>
      </w:r>
    </w:p>
    <w:p w14:paraId="7D135F66" w14:textId="5580F43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2.94</w:t>
      </w:r>
      <w:r>
        <w:rPr>
          <w:rFonts w:asciiTheme="minorHAnsi" w:eastAsiaTheme="minorEastAsia" w:hAnsiTheme="minorHAnsi" w:cstheme="minorBidi"/>
          <w:noProof/>
          <w:sz w:val="22"/>
          <w:szCs w:val="22"/>
          <w:lang w:eastAsia="en-GB"/>
        </w:rPr>
        <w:tab/>
      </w:r>
      <w:r>
        <w:rPr>
          <w:noProof/>
        </w:rPr>
        <w:t>C-TAG (Customer-VLAN tag)</w:t>
      </w:r>
      <w:r>
        <w:rPr>
          <w:noProof/>
        </w:rPr>
        <w:tab/>
      </w:r>
      <w:r>
        <w:rPr>
          <w:noProof/>
        </w:rPr>
        <w:fldChar w:fldCharType="begin" w:fldLock="1"/>
      </w:r>
      <w:r>
        <w:rPr>
          <w:noProof/>
        </w:rPr>
        <w:instrText xml:space="preserve"> PAGEREF _Toc106897667 \h </w:instrText>
      </w:r>
      <w:r>
        <w:rPr>
          <w:noProof/>
        </w:rPr>
      </w:r>
      <w:r>
        <w:rPr>
          <w:noProof/>
        </w:rPr>
        <w:fldChar w:fldCharType="separate"/>
      </w:r>
      <w:r>
        <w:rPr>
          <w:noProof/>
        </w:rPr>
        <w:t>260</w:t>
      </w:r>
      <w:r>
        <w:rPr>
          <w:noProof/>
        </w:rPr>
        <w:fldChar w:fldCharType="end"/>
      </w:r>
    </w:p>
    <w:p w14:paraId="6B3FCEA7" w14:textId="1A6187D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2.95</w:t>
      </w:r>
      <w:r>
        <w:rPr>
          <w:rFonts w:asciiTheme="minorHAnsi" w:eastAsiaTheme="minorEastAsia" w:hAnsiTheme="minorHAnsi" w:cstheme="minorBidi"/>
          <w:noProof/>
          <w:sz w:val="22"/>
          <w:szCs w:val="22"/>
          <w:lang w:eastAsia="en-GB"/>
        </w:rPr>
        <w:tab/>
      </w:r>
      <w:r>
        <w:rPr>
          <w:noProof/>
        </w:rPr>
        <w:t>S-TAG (Service-VLAN tag)</w:t>
      </w:r>
      <w:r>
        <w:rPr>
          <w:noProof/>
        </w:rPr>
        <w:tab/>
      </w:r>
      <w:r>
        <w:rPr>
          <w:noProof/>
        </w:rPr>
        <w:fldChar w:fldCharType="begin" w:fldLock="1"/>
      </w:r>
      <w:r>
        <w:rPr>
          <w:noProof/>
        </w:rPr>
        <w:instrText xml:space="preserve"> PAGEREF _Toc106897668 \h </w:instrText>
      </w:r>
      <w:r>
        <w:rPr>
          <w:noProof/>
        </w:rPr>
      </w:r>
      <w:r>
        <w:rPr>
          <w:noProof/>
        </w:rPr>
        <w:fldChar w:fldCharType="separate"/>
      </w:r>
      <w:r>
        <w:rPr>
          <w:noProof/>
        </w:rPr>
        <w:t>261</w:t>
      </w:r>
      <w:r>
        <w:rPr>
          <w:noProof/>
        </w:rPr>
        <w:fldChar w:fldCharType="end"/>
      </w:r>
    </w:p>
    <w:p w14:paraId="09E7CD97" w14:textId="6C09337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2.96</w:t>
      </w:r>
      <w:r>
        <w:rPr>
          <w:rFonts w:asciiTheme="minorHAnsi" w:eastAsiaTheme="minorEastAsia" w:hAnsiTheme="minorHAnsi" w:cstheme="minorBidi"/>
          <w:noProof/>
          <w:sz w:val="22"/>
          <w:szCs w:val="22"/>
          <w:lang w:eastAsia="en-GB"/>
        </w:rPr>
        <w:tab/>
      </w:r>
      <w:r>
        <w:rPr>
          <w:noProof/>
        </w:rPr>
        <w:t>Ethertype</w:t>
      </w:r>
      <w:r>
        <w:rPr>
          <w:noProof/>
        </w:rPr>
        <w:tab/>
      </w:r>
      <w:r>
        <w:rPr>
          <w:noProof/>
        </w:rPr>
        <w:fldChar w:fldCharType="begin" w:fldLock="1"/>
      </w:r>
      <w:r>
        <w:rPr>
          <w:noProof/>
        </w:rPr>
        <w:instrText xml:space="preserve"> PAGEREF _Toc106897669 \h </w:instrText>
      </w:r>
      <w:r>
        <w:rPr>
          <w:noProof/>
        </w:rPr>
      </w:r>
      <w:r>
        <w:rPr>
          <w:noProof/>
        </w:rPr>
        <w:fldChar w:fldCharType="separate"/>
      </w:r>
      <w:r>
        <w:rPr>
          <w:noProof/>
        </w:rPr>
        <w:t>262</w:t>
      </w:r>
      <w:r>
        <w:rPr>
          <w:noProof/>
        </w:rPr>
        <w:fldChar w:fldCharType="end"/>
      </w:r>
    </w:p>
    <w:p w14:paraId="1CC6C325" w14:textId="453B922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2.97</w:t>
      </w:r>
      <w:r>
        <w:rPr>
          <w:rFonts w:asciiTheme="minorHAnsi" w:eastAsiaTheme="minorEastAsia" w:hAnsiTheme="minorHAnsi" w:cstheme="minorBidi"/>
          <w:noProof/>
          <w:sz w:val="22"/>
          <w:szCs w:val="22"/>
          <w:lang w:eastAsia="en-GB"/>
        </w:rPr>
        <w:tab/>
      </w:r>
      <w:r>
        <w:rPr>
          <w:noProof/>
          <w:lang w:eastAsia="zh-CN"/>
        </w:rPr>
        <w:t>Proxying</w:t>
      </w:r>
      <w:r>
        <w:rPr>
          <w:noProof/>
        </w:rPr>
        <w:tab/>
      </w:r>
      <w:r>
        <w:rPr>
          <w:noProof/>
        </w:rPr>
        <w:fldChar w:fldCharType="begin" w:fldLock="1"/>
      </w:r>
      <w:r>
        <w:rPr>
          <w:noProof/>
        </w:rPr>
        <w:instrText xml:space="preserve"> PAGEREF _Toc106897670 \h </w:instrText>
      </w:r>
      <w:r>
        <w:rPr>
          <w:noProof/>
        </w:rPr>
      </w:r>
      <w:r>
        <w:rPr>
          <w:noProof/>
        </w:rPr>
        <w:fldChar w:fldCharType="separate"/>
      </w:r>
      <w:r>
        <w:rPr>
          <w:noProof/>
        </w:rPr>
        <w:t>262</w:t>
      </w:r>
      <w:r>
        <w:rPr>
          <w:noProof/>
        </w:rPr>
        <w:fldChar w:fldCharType="end"/>
      </w:r>
    </w:p>
    <w:p w14:paraId="10391924" w14:textId="655793F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2.98</w:t>
      </w:r>
      <w:r>
        <w:rPr>
          <w:rFonts w:asciiTheme="minorHAnsi" w:eastAsiaTheme="minorEastAsia" w:hAnsiTheme="minorHAnsi" w:cstheme="minorBidi"/>
          <w:noProof/>
          <w:sz w:val="22"/>
          <w:szCs w:val="22"/>
          <w:lang w:eastAsia="en-GB"/>
        </w:rPr>
        <w:tab/>
      </w:r>
      <w:r>
        <w:rPr>
          <w:noProof/>
        </w:rPr>
        <w:t>Ethernet Filter ID</w:t>
      </w:r>
      <w:r>
        <w:rPr>
          <w:noProof/>
        </w:rPr>
        <w:tab/>
      </w:r>
      <w:r>
        <w:rPr>
          <w:noProof/>
        </w:rPr>
        <w:fldChar w:fldCharType="begin" w:fldLock="1"/>
      </w:r>
      <w:r>
        <w:rPr>
          <w:noProof/>
        </w:rPr>
        <w:instrText xml:space="preserve"> PAGEREF _Toc106897671 \h </w:instrText>
      </w:r>
      <w:r>
        <w:rPr>
          <w:noProof/>
        </w:rPr>
      </w:r>
      <w:r>
        <w:rPr>
          <w:noProof/>
        </w:rPr>
        <w:fldChar w:fldCharType="separate"/>
      </w:r>
      <w:r>
        <w:rPr>
          <w:noProof/>
        </w:rPr>
        <w:t>262</w:t>
      </w:r>
      <w:r>
        <w:rPr>
          <w:noProof/>
        </w:rPr>
        <w:fldChar w:fldCharType="end"/>
      </w:r>
    </w:p>
    <w:p w14:paraId="7986447B" w14:textId="6D2295C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2.99</w:t>
      </w:r>
      <w:r>
        <w:rPr>
          <w:rFonts w:asciiTheme="minorHAnsi" w:eastAsiaTheme="minorEastAsia" w:hAnsiTheme="minorHAnsi" w:cstheme="minorBidi"/>
          <w:noProof/>
          <w:sz w:val="22"/>
          <w:szCs w:val="22"/>
          <w:lang w:eastAsia="en-GB"/>
        </w:rPr>
        <w:tab/>
      </w:r>
      <w:r>
        <w:rPr>
          <w:noProof/>
        </w:rPr>
        <w:t>Ethernet Filter Properties</w:t>
      </w:r>
      <w:r>
        <w:rPr>
          <w:noProof/>
        </w:rPr>
        <w:tab/>
      </w:r>
      <w:r>
        <w:rPr>
          <w:noProof/>
        </w:rPr>
        <w:fldChar w:fldCharType="begin" w:fldLock="1"/>
      </w:r>
      <w:r>
        <w:rPr>
          <w:noProof/>
        </w:rPr>
        <w:instrText xml:space="preserve"> PAGEREF _Toc106897672 \h </w:instrText>
      </w:r>
      <w:r>
        <w:rPr>
          <w:noProof/>
        </w:rPr>
      </w:r>
      <w:r>
        <w:rPr>
          <w:noProof/>
        </w:rPr>
        <w:fldChar w:fldCharType="separate"/>
      </w:r>
      <w:r>
        <w:rPr>
          <w:noProof/>
        </w:rPr>
        <w:t>263</w:t>
      </w:r>
      <w:r>
        <w:rPr>
          <w:noProof/>
        </w:rPr>
        <w:fldChar w:fldCharType="end"/>
      </w:r>
    </w:p>
    <w:p w14:paraId="2EFE0AAF" w14:textId="54C26AD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2.100</w:t>
      </w:r>
      <w:r>
        <w:rPr>
          <w:rFonts w:asciiTheme="minorHAnsi" w:eastAsiaTheme="minorEastAsia" w:hAnsiTheme="minorHAnsi" w:cstheme="minorBidi"/>
          <w:noProof/>
          <w:sz w:val="22"/>
          <w:szCs w:val="22"/>
          <w:lang w:eastAsia="en-GB"/>
        </w:rPr>
        <w:tab/>
      </w:r>
      <w:r>
        <w:rPr>
          <w:noProof/>
        </w:rPr>
        <w:t>Suggested Buffering Packets Count</w:t>
      </w:r>
      <w:r>
        <w:rPr>
          <w:noProof/>
        </w:rPr>
        <w:tab/>
      </w:r>
      <w:r>
        <w:rPr>
          <w:noProof/>
        </w:rPr>
        <w:fldChar w:fldCharType="begin" w:fldLock="1"/>
      </w:r>
      <w:r>
        <w:rPr>
          <w:noProof/>
        </w:rPr>
        <w:instrText xml:space="preserve"> PAGEREF _Toc106897673 \h </w:instrText>
      </w:r>
      <w:r>
        <w:rPr>
          <w:noProof/>
        </w:rPr>
      </w:r>
      <w:r>
        <w:rPr>
          <w:noProof/>
        </w:rPr>
        <w:fldChar w:fldCharType="separate"/>
      </w:r>
      <w:r>
        <w:rPr>
          <w:noProof/>
        </w:rPr>
        <w:t>263</w:t>
      </w:r>
      <w:r>
        <w:rPr>
          <w:noProof/>
        </w:rPr>
        <w:fldChar w:fldCharType="end"/>
      </w:r>
    </w:p>
    <w:p w14:paraId="62ECB9E8" w14:textId="37A30034" w:rsidR="005A1696" w:rsidRDefault="005A1696">
      <w:pPr>
        <w:pStyle w:val="TOC3"/>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User ID</w:t>
      </w:r>
      <w:r>
        <w:rPr>
          <w:noProof/>
        </w:rPr>
        <w:tab/>
      </w:r>
      <w:r>
        <w:rPr>
          <w:noProof/>
        </w:rPr>
        <w:fldChar w:fldCharType="begin" w:fldLock="1"/>
      </w:r>
      <w:r>
        <w:rPr>
          <w:noProof/>
        </w:rPr>
        <w:instrText xml:space="preserve"> PAGEREF _Toc106897674 \h </w:instrText>
      </w:r>
      <w:r>
        <w:rPr>
          <w:noProof/>
        </w:rPr>
      </w:r>
      <w:r>
        <w:rPr>
          <w:noProof/>
        </w:rPr>
        <w:fldChar w:fldCharType="separate"/>
      </w:r>
      <w:r>
        <w:rPr>
          <w:noProof/>
        </w:rPr>
        <w:t>263</w:t>
      </w:r>
      <w:r>
        <w:rPr>
          <w:noProof/>
        </w:rPr>
        <w:fldChar w:fldCharType="end"/>
      </w:r>
    </w:p>
    <w:p w14:paraId="2EA4ED6C" w14:textId="497C270F" w:rsidR="005A1696" w:rsidRDefault="005A1696">
      <w:pPr>
        <w:pStyle w:val="TOC3"/>
        <w:rPr>
          <w:rFonts w:asciiTheme="minorHAnsi" w:eastAsiaTheme="minorEastAsia" w:hAnsiTheme="minorHAnsi" w:cstheme="minorBidi"/>
          <w:noProof/>
          <w:sz w:val="22"/>
          <w:szCs w:val="22"/>
          <w:lang w:eastAsia="en-GB"/>
        </w:rPr>
      </w:pPr>
      <w:r w:rsidRPr="00575A58">
        <w:rPr>
          <w:noProof/>
          <w:lang w:val="fr-FR"/>
        </w:rPr>
        <w:t>8.2.102</w:t>
      </w:r>
      <w:r>
        <w:rPr>
          <w:rFonts w:asciiTheme="minorHAnsi" w:eastAsiaTheme="minorEastAsia" w:hAnsiTheme="minorHAnsi" w:cstheme="minorBidi"/>
          <w:noProof/>
          <w:sz w:val="22"/>
          <w:szCs w:val="22"/>
          <w:lang w:eastAsia="en-GB"/>
        </w:rPr>
        <w:tab/>
      </w:r>
      <w:r w:rsidRPr="00575A58">
        <w:rPr>
          <w:noProof/>
          <w:lang w:val="fr-FR"/>
        </w:rPr>
        <w:t>Ethernet PDU Session Information</w:t>
      </w:r>
      <w:r>
        <w:rPr>
          <w:noProof/>
        </w:rPr>
        <w:tab/>
      </w:r>
      <w:r>
        <w:rPr>
          <w:noProof/>
        </w:rPr>
        <w:fldChar w:fldCharType="begin" w:fldLock="1"/>
      </w:r>
      <w:r>
        <w:rPr>
          <w:noProof/>
        </w:rPr>
        <w:instrText xml:space="preserve"> PAGEREF _Toc106897675 \h </w:instrText>
      </w:r>
      <w:r>
        <w:rPr>
          <w:noProof/>
        </w:rPr>
      </w:r>
      <w:r>
        <w:rPr>
          <w:noProof/>
        </w:rPr>
        <w:fldChar w:fldCharType="separate"/>
      </w:r>
      <w:r>
        <w:rPr>
          <w:noProof/>
        </w:rPr>
        <w:t>264</w:t>
      </w:r>
      <w:r>
        <w:rPr>
          <w:noProof/>
        </w:rPr>
        <w:fldChar w:fldCharType="end"/>
      </w:r>
    </w:p>
    <w:p w14:paraId="0835108B" w14:textId="581BD0F8"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2.103</w:t>
      </w:r>
      <w:r>
        <w:rPr>
          <w:rFonts w:asciiTheme="minorHAnsi" w:eastAsiaTheme="minorEastAsia" w:hAnsiTheme="minorHAnsi" w:cstheme="minorBidi"/>
          <w:noProof/>
          <w:sz w:val="22"/>
          <w:szCs w:val="22"/>
          <w:lang w:eastAsia="en-GB"/>
        </w:rPr>
        <w:tab/>
      </w:r>
      <w:r>
        <w:rPr>
          <w:noProof/>
        </w:rPr>
        <w:t>MAC Addresses Detected</w:t>
      </w:r>
      <w:r>
        <w:rPr>
          <w:noProof/>
        </w:rPr>
        <w:tab/>
      </w:r>
      <w:r>
        <w:rPr>
          <w:noProof/>
        </w:rPr>
        <w:fldChar w:fldCharType="begin" w:fldLock="1"/>
      </w:r>
      <w:r>
        <w:rPr>
          <w:noProof/>
        </w:rPr>
        <w:instrText xml:space="preserve"> PAGEREF _Toc106897676 \h </w:instrText>
      </w:r>
      <w:r>
        <w:rPr>
          <w:noProof/>
        </w:rPr>
      </w:r>
      <w:r>
        <w:rPr>
          <w:noProof/>
        </w:rPr>
        <w:fldChar w:fldCharType="separate"/>
      </w:r>
      <w:r>
        <w:rPr>
          <w:noProof/>
        </w:rPr>
        <w:t>265</w:t>
      </w:r>
      <w:r>
        <w:rPr>
          <w:noProof/>
        </w:rPr>
        <w:fldChar w:fldCharType="end"/>
      </w:r>
    </w:p>
    <w:p w14:paraId="76C862D5" w14:textId="3228C02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2.104</w:t>
      </w:r>
      <w:r>
        <w:rPr>
          <w:rFonts w:asciiTheme="minorHAnsi" w:eastAsiaTheme="minorEastAsia" w:hAnsiTheme="minorHAnsi" w:cstheme="minorBidi"/>
          <w:noProof/>
          <w:sz w:val="22"/>
          <w:szCs w:val="22"/>
          <w:lang w:eastAsia="en-GB"/>
        </w:rPr>
        <w:tab/>
      </w:r>
      <w:r>
        <w:rPr>
          <w:noProof/>
        </w:rPr>
        <w:t>MAC Addresses Removed</w:t>
      </w:r>
      <w:r>
        <w:rPr>
          <w:noProof/>
        </w:rPr>
        <w:tab/>
      </w:r>
      <w:r>
        <w:rPr>
          <w:noProof/>
        </w:rPr>
        <w:fldChar w:fldCharType="begin" w:fldLock="1"/>
      </w:r>
      <w:r>
        <w:rPr>
          <w:noProof/>
        </w:rPr>
        <w:instrText xml:space="preserve"> PAGEREF _Toc106897677 \h </w:instrText>
      </w:r>
      <w:r>
        <w:rPr>
          <w:noProof/>
        </w:rPr>
      </w:r>
      <w:r>
        <w:rPr>
          <w:noProof/>
        </w:rPr>
        <w:fldChar w:fldCharType="separate"/>
      </w:r>
      <w:r>
        <w:rPr>
          <w:noProof/>
        </w:rPr>
        <w:t>265</w:t>
      </w:r>
      <w:r>
        <w:rPr>
          <w:noProof/>
        </w:rPr>
        <w:fldChar w:fldCharType="end"/>
      </w:r>
    </w:p>
    <w:p w14:paraId="00848A61" w14:textId="018F6D8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2.105</w:t>
      </w:r>
      <w:r>
        <w:rPr>
          <w:rFonts w:asciiTheme="minorHAnsi" w:eastAsiaTheme="minorEastAsia" w:hAnsiTheme="minorHAnsi" w:cstheme="minorBidi"/>
          <w:noProof/>
          <w:sz w:val="22"/>
          <w:szCs w:val="22"/>
          <w:lang w:eastAsia="en-GB"/>
        </w:rPr>
        <w:tab/>
      </w:r>
      <w:r>
        <w:rPr>
          <w:noProof/>
        </w:rPr>
        <w:t>Ethernet Inactivity Timer</w:t>
      </w:r>
      <w:r>
        <w:rPr>
          <w:noProof/>
        </w:rPr>
        <w:tab/>
      </w:r>
      <w:r>
        <w:rPr>
          <w:noProof/>
        </w:rPr>
        <w:fldChar w:fldCharType="begin" w:fldLock="1"/>
      </w:r>
      <w:r>
        <w:rPr>
          <w:noProof/>
        </w:rPr>
        <w:instrText xml:space="preserve"> PAGEREF _Toc106897678 \h </w:instrText>
      </w:r>
      <w:r>
        <w:rPr>
          <w:noProof/>
        </w:rPr>
      </w:r>
      <w:r>
        <w:rPr>
          <w:noProof/>
        </w:rPr>
        <w:fldChar w:fldCharType="separate"/>
      </w:r>
      <w:r>
        <w:rPr>
          <w:noProof/>
        </w:rPr>
        <w:t>266</w:t>
      </w:r>
      <w:r>
        <w:rPr>
          <w:noProof/>
        </w:rPr>
        <w:fldChar w:fldCharType="end"/>
      </w:r>
    </w:p>
    <w:p w14:paraId="77BD6E99" w14:textId="240D831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2.106</w:t>
      </w:r>
      <w:r>
        <w:rPr>
          <w:rFonts w:asciiTheme="minorHAnsi" w:eastAsiaTheme="minorEastAsia" w:hAnsiTheme="minorHAnsi" w:cstheme="minorBidi"/>
          <w:noProof/>
          <w:sz w:val="22"/>
          <w:szCs w:val="22"/>
          <w:lang w:eastAsia="en-GB"/>
        </w:rPr>
        <w:tab/>
      </w:r>
      <w:r>
        <w:rPr>
          <w:noProof/>
        </w:rPr>
        <w:t>Subsequent Event Quota</w:t>
      </w:r>
      <w:r>
        <w:rPr>
          <w:noProof/>
        </w:rPr>
        <w:tab/>
      </w:r>
      <w:r>
        <w:rPr>
          <w:noProof/>
        </w:rPr>
        <w:fldChar w:fldCharType="begin" w:fldLock="1"/>
      </w:r>
      <w:r>
        <w:rPr>
          <w:noProof/>
        </w:rPr>
        <w:instrText xml:space="preserve"> PAGEREF _Toc106897679 \h </w:instrText>
      </w:r>
      <w:r>
        <w:rPr>
          <w:noProof/>
        </w:rPr>
      </w:r>
      <w:r>
        <w:rPr>
          <w:noProof/>
        </w:rPr>
        <w:fldChar w:fldCharType="separate"/>
      </w:r>
      <w:r>
        <w:rPr>
          <w:noProof/>
        </w:rPr>
        <w:t>266</w:t>
      </w:r>
      <w:r>
        <w:rPr>
          <w:noProof/>
        </w:rPr>
        <w:fldChar w:fldCharType="end"/>
      </w:r>
    </w:p>
    <w:p w14:paraId="3948C8BD" w14:textId="27944D3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2.107</w:t>
      </w:r>
      <w:r>
        <w:rPr>
          <w:rFonts w:asciiTheme="minorHAnsi" w:eastAsiaTheme="minorEastAsia" w:hAnsiTheme="minorHAnsi" w:cstheme="minorBidi"/>
          <w:noProof/>
          <w:sz w:val="22"/>
          <w:szCs w:val="22"/>
          <w:lang w:eastAsia="en-GB"/>
        </w:rPr>
        <w:tab/>
      </w:r>
      <w:r>
        <w:rPr>
          <w:noProof/>
        </w:rPr>
        <w:t>Subsequent Event Threshold</w:t>
      </w:r>
      <w:r>
        <w:rPr>
          <w:noProof/>
        </w:rPr>
        <w:tab/>
      </w:r>
      <w:r>
        <w:rPr>
          <w:noProof/>
        </w:rPr>
        <w:fldChar w:fldCharType="begin" w:fldLock="1"/>
      </w:r>
      <w:r>
        <w:rPr>
          <w:noProof/>
        </w:rPr>
        <w:instrText xml:space="preserve"> PAGEREF _Toc106897680 \h </w:instrText>
      </w:r>
      <w:r>
        <w:rPr>
          <w:noProof/>
        </w:rPr>
      </w:r>
      <w:r>
        <w:rPr>
          <w:noProof/>
        </w:rPr>
        <w:fldChar w:fldCharType="separate"/>
      </w:r>
      <w:r>
        <w:rPr>
          <w:noProof/>
        </w:rPr>
        <w:t>266</w:t>
      </w:r>
      <w:r>
        <w:rPr>
          <w:noProof/>
        </w:rPr>
        <w:fldChar w:fldCharType="end"/>
      </w:r>
    </w:p>
    <w:p w14:paraId="3849C1EB" w14:textId="53A82BA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2.108</w:t>
      </w:r>
      <w:r>
        <w:rPr>
          <w:rFonts w:asciiTheme="minorHAnsi" w:eastAsiaTheme="minorEastAsia" w:hAnsiTheme="minorHAnsi" w:cstheme="minorBidi"/>
          <w:noProof/>
          <w:sz w:val="22"/>
          <w:szCs w:val="22"/>
          <w:lang w:eastAsia="en-GB"/>
        </w:rPr>
        <w:tab/>
      </w:r>
      <w:r>
        <w:rPr>
          <w:noProof/>
        </w:rPr>
        <w:t>Trace Information</w:t>
      </w:r>
      <w:r>
        <w:rPr>
          <w:noProof/>
        </w:rPr>
        <w:tab/>
      </w:r>
      <w:r>
        <w:rPr>
          <w:noProof/>
        </w:rPr>
        <w:fldChar w:fldCharType="begin" w:fldLock="1"/>
      </w:r>
      <w:r>
        <w:rPr>
          <w:noProof/>
        </w:rPr>
        <w:instrText xml:space="preserve"> PAGEREF _Toc106897681 \h </w:instrText>
      </w:r>
      <w:r>
        <w:rPr>
          <w:noProof/>
        </w:rPr>
      </w:r>
      <w:r>
        <w:rPr>
          <w:noProof/>
        </w:rPr>
        <w:fldChar w:fldCharType="separate"/>
      </w:r>
      <w:r>
        <w:rPr>
          <w:noProof/>
        </w:rPr>
        <w:t>267</w:t>
      </w:r>
      <w:r>
        <w:rPr>
          <w:noProof/>
        </w:rPr>
        <w:fldChar w:fldCharType="end"/>
      </w:r>
    </w:p>
    <w:p w14:paraId="00A12440" w14:textId="38BA0B1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2.109</w:t>
      </w:r>
      <w:r>
        <w:rPr>
          <w:rFonts w:asciiTheme="minorHAnsi" w:eastAsiaTheme="minorEastAsia" w:hAnsiTheme="minorHAnsi" w:cstheme="minorBidi"/>
          <w:noProof/>
          <w:sz w:val="22"/>
          <w:szCs w:val="22"/>
          <w:lang w:eastAsia="en-GB"/>
        </w:rPr>
        <w:tab/>
      </w:r>
      <w:r>
        <w:rPr>
          <w:noProof/>
        </w:rPr>
        <w:t>Framed-Route</w:t>
      </w:r>
      <w:r>
        <w:rPr>
          <w:noProof/>
        </w:rPr>
        <w:tab/>
      </w:r>
      <w:r>
        <w:rPr>
          <w:noProof/>
        </w:rPr>
        <w:fldChar w:fldCharType="begin" w:fldLock="1"/>
      </w:r>
      <w:r>
        <w:rPr>
          <w:noProof/>
        </w:rPr>
        <w:instrText xml:space="preserve"> PAGEREF _Toc106897682 \h </w:instrText>
      </w:r>
      <w:r>
        <w:rPr>
          <w:noProof/>
        </w:rPr>
      </w:r>
      <w:r>
        <w:rPr>
          <w:noProof/>
        </w:rPr>
        <w:fldChar w:fldCharType="separate"/>
      </w:r>
      <w:r>
        <w:rPr>
          <w:noProof/>
        </w:rPr>
        <w:t>267</w:t>
      </w:r>
      <w:r>
        <w:rPr>
          <w:noProof/>
        </w:rPr>
        <w:fldChar w:fldCharType="end"/>
      </w:r>
    </w:p>
    <w:p w14:paraId="40F8507D" w14:textId="77B90860"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2.110</w:t>
      </w:r>
      <w:r>
        <w:rPr>
          <w:rFonts w:asciiTheme="minorHAnsi" w:eastAsiaTheme="minorEastAsia" w:hAnsiTheme="minorHAnsi" w:cstheme="minorBidi"/>
          <w:noProof/>
          <w:sz w:val="22"/>
          <w:szCs w:val="22"/>
          <w:lang w:eastAsia="en-GB"/>
        </w:rPr>
        <w:tab/>
      </w:r>
      <w:r>
        <w:rPr>
          <w:noProof/>
        </w:rPr>
        <w:t>Framed-Routing</w:t>
      </w:r>
      <w:r>
        <w:rPr>
          <w:noProof/>
        </w:rPr>
        <w:tab/>
      </w:r>
      <w:r>
        <w:rPr>
          <w:noProof/>
        </w:rPr>
        <w:fldChar w:fldCharType="begin" w:fldLock="1"/>
      </w:r>
      <w:r>
        <w:rPr>
          <w:noProof/>
        </w:rPr>
        <w:instrText xml:space="preserve"> PAGEREF _Toc106897683 \h </w:instrText>
      </w:r>
      <w:r>
        <w:rPr>
          <w:noProof/>
        </w:rPr>
      </w:r>
      <w:r>
        <w:rPr>
          <w:noProof/>
        </w:rPr>
        <w:fldChar w:fldCharType="separate"/>
      </w:r>
      <w:r>
        <w:rPr>
          <w:noProof/>
        </w:rPr>
        <w:t>267</w:t>
      </w:r>
      <w:r>
        <w:rPr>
          <w:noProof/>
        </w:rPr>
        <w:fldChar w:fldCharType="end"/>
      </w:r>
    </w:p>
    <w:p w14:paraId="1134AFD2" w14:textId="36CA880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2.111</w:t>
      </w:r>
      <w:r>
        <w:rPr>
          <w:rFonts w:asciiTheme="minorHAnsi" w:eastAsiaTheme="minorEastAsia" w:hAnsiTheme="minorHAnsi" w:cstheme="minorBidi"/>
          <w:noProof/>
          <w:sz w:val="22"/>
          <w:szCs w:val="22"/>
          <w:lang w:eastAsia="en-GB"/>
        </w:rPr>
        <w:tab/>
      </w:r>
      <w:r>
        <w:rPr>
          <w:noProof/>
        </w:rPr>
        <w:t>Framed-IPv6-Route</w:t>
      </w:r>
      <w:r>
        <w:rPr>
          <w:noProof/>
        </w:rPr>
        <w:tab/>
      </w:r>
      <w:r>
        <w:rPr>
          <w:noProof/>
        </w:rPr>
        <w:fldChar w:fldCharType="begin" w:fldLock="1"/>
      </w:r>
      <w:r>
        <w:rPr>
          <w:noProof/>
        </w:rPr>
        <w:instrText xml:space="preserve"> PAGEREF _Toc106897684 \h </w:instrText>
      </w:r>
      <w:r>
        <w:rPr>
          <w:noProof/>
        </w:rPr>
      </w:r>
      <w:r>
        <w:rPr>
          <w:noProof/>
        </w:rPr>
        <w:fldChar w:fldCharType="separate"/>
      </w:r>
      <w:r>
        <w:rPr>
          <w:noProof/>
        </w:rPr>
        <w:t>268</w:t>
      </w:r>
      <w:r>
        <w:rPr>
          <w:noProof/>
        </w:rPr>
        <w:fldChar w:fldCharType="end"/>
      </w:r>
    </w:p>
    <w:p w14:paraId="2D49B327" w14:textId="6C709ECB"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2.112</w:t>
      </w:r>
      <w:r>
        <w:rPr>
          <w:rFonts w:asciiTheme="minorHAnsi" w:eastAsiaTheme="minorEastAsia" w:hAnsiTheme="minorHAnsi" w:cstheme="minorBidi"/>
          <w:noProof/>
          <w:sz w:val="22"/>
          <w:szCs w:val="22"/>
          <w:lang w:eastAsia="en-GB"/>
        </w:rPr>
        <w:tab/>
      </w:r>
      <w:r>
        <w:rPr>
          <w:noProof/>
        </w:rPr>
        <w:t>Event Quota</w:t>
      </w:r>
      <w:r>
        <w:rPr>
          <w:noProof/>
        </w:rPr>
        <w:tab/>
      </w:r>
      <w:r>
        <w:rPr>
          <w:noProof/>
        </w:rPr>
        <w:fldChar w:fldCharType="begin" w:fldLock="1"/>
      </w:r>
      <w:r>
        <w:rPr>
          <w:noProof/>
        </w:rPr>
        <w:instrText xml:space="preserve"> PAGEREF _Toc106897685 \h </w:instrText>
      </w:r>
      <w:r>
        <w:rPr>
          <w:noProof/>
        </w:rPr>
      </w:r>
      <w:r>
        <w:rPr>
          <w:noProof/>
        </w:rPr>
        <w:fldChar w:fldCharType="separate"/>
      </w:r>
      <w:r>
        <w:rPr>
          <w:noProof/>
        </w:rPr>
        <w:t>268</w:t>
      </w:r>
      <w:r>
        <w:rPr>
          <w:noProof/>
        </w:rPr>
        <w:fldChar w:fldCharType="end"/>
      </w:r>
    </w:p>
    <w:p w14:paraId="7F6AAAEB" w14:textId="0831BFD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2.113</w:t>
      </w:r>
      <w:r>
        <w:rPr>
          <w:rFonts w:asciiTheme="minorHAnsi" w:eastAsiaTheme="minorEastAsia" w:hAnsiTheme="minorHAnsi" w:cstheme="minorBidi"/>
          <w:noProof/>
          <w:sz w:val="22"/>
          <w:szCs w:val="22"/>
          <w:lang w:eastAsia="en-GB"/>
        </w:rPr>
        <w:tab/>
      </w:r>
      <w:r>
        <w:rPr>
          <w:noProof/>
        </w:rPr>
        <w:t>Event Threshold</w:t>
      </w:r>
      <w:r>
        <w:rPr>
          <w:noProof/>
        </w:rPr>
        <w:tab/>
      </w:r>
      <w:r>
        <w:rPr>
          <w:noProof/>
        </w:rPr>
        <w:fldChar w:fldCharType="begin" w:fldLock="1"/>
      </w:r>
      <w:r>
        <w:rPr>
          <w:noProof/>
        </w:rPr>
        <w:instrText xml:space="preserve"> PAGEREF _Toc106897686 \h </w:instrText>
      </w:r>
      <w:r>
        <w:rPr>
          <w:noProof/>
        </w:rPr>
      </w:r>
      <w:r>
        <w:rPr>
          <w:noProof/>
        </w:rPr>
        <w:fldChar w:fldCharType="separate"/>
      </w:r>
      <w:r>
        <w:rPr>
          <w:noProof/>
        </w:rPr>
        <w:t>268</w:t>
      </w:r>
      <w:r>
        <w:rPr>
          <w:noProof/>
        </w:rPr>
        <w:fldChar w:fldCharType="end"/>
      </w:r>
    </w:p>
    <w:p w14:paraId="3A2BEBB6" w14:textId="3ABCE1E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2.114</w:t>
      </w:r>
      <w:r>
        <w:rPr>
          <w:rFonts w:asciiTheme="minorHAnsi" w:eastAsiaTheme="minorEastAsia" w:hAnsiTheme="minorHAnsi" w:cstheme="minorBidi"/>
          <w:noProof/>
          <w:sz w:val="22"/>
          <w:szCs w:val="22"/>
          <w:lang w:eastAsia="en-GB"/>
        </w:rPr>
        <w:tab/>
      </w:r>
      <w:r>
        <w:rPr>
          <w:noProof/>
        </w:rPr>
        <w:t>Time Stamp</w:t>
      </w:r>
      <w:r>
        <w:rPr>
          <w:noProof/>
        </w:rPr>
        <w:tab/>
      </w:r>
      <w:r>
        <w:rPr>
          <w:noProof/>
        </w:rPr>
        <w:fldChar w:fldCharType="begin" w:fldLock="1"/>
      </w:r>
      <w:r>
        <w:rPr>
          <w:noProof/>
        </w:rPr>
        <w:instrText xml:space="preserve"> PAGEREF _Toc106897687 \h </w:instrText>
      </w:r>
      <w:r>
        <w:rPr>
          <w:noProof/>
        </w:rPr>
      </w:r>
      <w:r>
        <w:rPr>
          <w:noProof/>
        </w:rPr>
        <w:fldChar w:fldCharType="separate"/>
      </w:r>
      <w:r>
        <w:rPr>
          <w:noProof/>
        </w:rPr>
        <w:t>269</w:t>
      </w:r>
      <w:r>
        <w:rPr>
          <w:noProof/>
        </w:rPr>
        <w:fldChar w:fldCharType="end"/>
      </w:r>
    </w:p>
    <w:p w14:paraId="41FE8626" w14:textId="4A722B9D"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2.115</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_Toc106897688 \h </w:instrText>
      </w:r>
      <w:r>
        <w:rPr>
          <w:noProof/>
        </w:rPr>
      </w:r>
      <w:r>
        <w:rPr>
          <w:noProof/>
        </w:rPr>
        <w:fldChar w:fldCharType="separate"/>
      </w:r>
      <w:r>
        <w:rPr>
          <w:noProof/>
        </w:rPr>
        <w:t>269</w:t>
      </w:r>
      <w:r>
        <w:rPr>
          <w:noProof/>
        </w:rPr>
        <w:fldChar w:fldCharType="end"/>
      </w:r>
    </w:p>
    <w:p w14:paraId="5C6D4242" w14:textId="61F2A8A5"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2.116</w:t>
      </w:r>
      <w:r>
        <w:rPr>
          <w:rFonts w:asciiTheme="minorHAnsi" w:eastAsiaTheme="minorEastAsia" w:hAnsiTheme="minorHAnsi" w:cstheme="minorBidi"/>
          <w:noProof/>
          <w:sz w:val="22"/>
          <w:szCs w:val="22"/>
          <w:lang w:eastAsia="en-GB"/>
        </w:rPr>
        <w:tab/>
      </w:r>
      <w:r>
        <w:rPr>
          <w:noProof/>
        </w:rPr>
        <w:t>Paging Policy Indicator (PPI)</w:t>
      </w:r>
      <w:r>
        <w:rPr>
          <w:noProof/>
        </w:rPr>
        <w:tab/>
      </w:r>
      <w:r>
        <w:rPr>
          <w:noProof/>
        </w:rPr>
        <w:fldChar w:fldCharType="begin" w:fldLock="1"/>
      </w:r>
      <w:r>
        <w:rPr>
          <w:noProof/>
        </w:rPr>
        <w:instrText xml:space="preserve"> PAGEREF _Toc106897689 \h </w:instrText>
      </w:r>
      <w:r>
        <w:rPr>
          <w:noProof/>
        </w:rPr>
      </w:r>
      <w:r>
        <w:rPr>
          <w:noProof/>
        </w:rPr>
        <w:fldChar w:fldCharType="separate"/>
      </w:r>
      <w:r>
        <w:rPr>
          <w:noProof/>
        </w:rPr>
        <w:t>269</w:t>
      </w:r>
      <w:r>
        <w:rPr>
          <w:noProof/>
        </w:rPr>
        <w:fldChar w:fldCharType="end"/>
      </w:r>
    </w:p>
    <w:p w14:paraId="6693D1BD" w14:textId="619CC852" w:rsidR="005A1696" w:rsidRDefault="005A1696">
      <w:pPr>
        <w:pStyle w:val="TOC3"/>
        <w:rPr>
          <w:rFonts w:asciiTheme="minorHAnsi" w:eastAsiaTheme="minorEastAsia" w:hAnsiTheme="minorHAnsi" w:cstheme="minorBidi"/>
          <w:noProof/>
          <w:sz w:val="22"/>
          <w:szCs w:val="22"/>
          <w:lang w:eastAsia="en-GB"/>
        </w:rPr>
      </w:pPr>
      <w:r>
        <w:rPr>
          <w:noProof/>
        </w:rPr>
        <w:t>8.</w:t>
      </w:r>
      <w:r>
        <w:rPr>
          <w:noProof/>
          <w:lang w:eastAsia="zh-CN"/>
        </w:rPr>
        <w:t>2.117</w:t>
      </w:r>
      <w:r>
        <w:rPr>
          <w:rFonts w:asciiTheme="minorHAnsi" w:eastAsiaTheme="minorEastAsia" w:hAnsiTheme="minorHAnsi" w:cstheme="minorBidi"/>
          <w:noProof/>
          <w:sz w:val="22"/>
          <w:szCs w:val="22"/>
          <w:lang w:eastAsia="en-GB"/>
        </w:rPr>
        <w:tab/>
      </w:r>
      <w:r>
        <w:rPr>
          <w:noProof/>
          <w:lang w:eastAsia="zh-CN"/>
        </w:rPr>
        <w:t>APN/DNN</w:t>
      </w:r>
      <w:r>
        <w:rPr>
          <w:noProof/>
        </w:rPr>
        <w:tab/>
      </w:r>
      <w:r>
        <w:rPr>
          <w:noProof/>
        </w:rPr>
        <w:fldChar w:fldCharType="begin" w:fldLock="1"/>
      </w:r>
      <w:r>
        <w:rPr>
          <w:noProof/>
        </w:rPr>
        <w:instrText xml:space="preserve"> PAGEREF _Toc106897690 \h </w:instrText>
      </w:r>
      <w:r>
        <w:rPr>
          <w:noProof/>
        </w:rPr>
      </w:r>
      <w:r>
        <w:rPr>
          <w:noProof/>
        </w:rPr>
        <w:fldChar w:fldCharType="separate"/>
      </w:r>
      <w:r>
        <w:rPr>
          <w:noProof/>
        </w:rPr>
        <w:t>269</w:t>
      </w:r>
      <w:r>
        <w:rPr>
          <w:noProof/>
        </w:rPr>
        <w:fldChar w:fldCharType="end"/>
      </w:r>
    </w:p>
    <w:p w14:paraId="4FE231DA" w14:textId="081F592D" w:rsidR="005A1696" w:rsidRDefault="005A1696">
      <w:pPr>
        <w:pStyle w:val="TOC3"/>
        <w:rPr>
          <w:rFonts w:asciiTheme="minorHAnsi" w:eastAsiaTheme="minorEastAsia" w:hAnsiTheme="minorHAnsi" w:cstheme="minorBidi"/>
          <w:noProof/>
          <w:sz w:val="22"/>
          <w:szCs w:val="22"/>
          <w:lang w:eastAsia="en-GB"/>
        </w:rPr>
      </w:pPr>
      <w:r>
        <w:rPr>
          <w:noProof/>
        </w:rPr>
        <w:t>8.</w:t>
      </w:r>
      <w:r>
        <w:rPr>
          <w:noProof/>
          <w:lang w:eastAsia="zh-CN"/>
        </w:rPr>
        <w:t>2.118</w:t>
      </w:r>
      <w:r>
        <w:rPr>
          <w:rFonts w:asciiTheme="minorHAnsi" w:eastAsiaTheme="minorEastAsia" w:hAnsiTheme="minorHAnsi" w:cstheme="minorBidi"/>
          <w:noProof/>
          <w:sz w:val="22"/>
          <w:szCs w:val="22"/>
          <w:lang w:eastAsia="en-GB"/>
        </w:rPr>
        <w:tab/>
      </w:r>
      <w:r>
        <w:rPr>
          <w:noProof/>
          <w:lang w:eastAsia="zh-CN"/>
        </w:rPr>
        <w:t>3GPP</w:t>
      </w:r>
      <w:r>
        <w:rPr>
          <w:noProof/>
        </w:rPr>
        <w:t xml:space="preserve"> </w:t>
      </w:r>
      <w:r>
        <w:rPr>
          <w:noProof/>
          <w:lang w:eastAsia="zh-CN"/>
        </w:rPr>
        <w:t>Interface Type</w:t>
      </w:r>
      <w:r>
        <w:rPr>
          <w:noProof/>
        </w:rPr>
        <w:tab/>
      </w:r>
      <w:r>
        <w:rPr>
          <w:noProof/>
        </w:rPr>
        <w:fldChar w:fldCharType="begin" w:fldLock="1"/>
      </w:r>
      <w:r>
        <w:rPr>
          <w:noProof/>
        </w:rPr>
        <w:instrText xml:space="preserve"> PAGEREF _Toc106897691 \h </w:instrText>
      </w:r>
      <w:r>
        <w:rPr>
          <w:noProof/>
        </w:rPr>
      </w:r>
      <w:r>
        <w:rPr>
          <w:noProof/>
        </w:rPr>
        <w:fldChar w:fldCharType="separate"/>
      </w:r>
      <w:r>
        <w:rPr>
          <w:noProof/>
        </w:rPr>
        <w:t>270</w:t>
      </w:r>
      <w:r>
        <w:rPr>
          <w:noProof/>
        </w:rPr>
        <w:fldChar w:fldCharType="end"/>
      </w:r>
    </w:p>
    <w:p w14:paraId="339F4B24" w14:textId="11AB3FD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2.119</w:t>
      </w:r>
      <w:r>
        <w:rPr>
          <w:rFonts w:asciiTheme="minorHAnsi" w:eastAsiaTheme="minorEastAsia" w:hAnsiTheme="minorHAnsi" w:cstheme="minorBidi"/>
          <w:noProof/>
          <w:sz w:val="22"/>
          <w:szCs w:val="22"/>
          <w:lang w:eastAsia="en-GB"/>
        </w:rPr>
        <w:tab/>
      </w:r>
      <w:r>
        <w:rPr>
          <w:noProof/>
        </w:rPr>
        <w:t>PFCPSRReq-Flags</w:t>
      </w:r>
      <w:r>
        <w:rPr>
          <w:noProof/>
        </w:rPr>
        <w:tab/>
      </w:r>
      <w:r>
        <w:rPr>
          <w:noProof/>
        </w:rPr>
        <w:fldChar w:fldCharType="begin" w:fldLock="1"/>
      </w:r>
      <w:r>
        <w:rPr>
          <w:noProof/>
        </w:rPr>
        <w:instrText xml:space="preserve"> PAGEREF _Toc106897692 \h </w:instrText>
      </w:r>
      <w:r>
        <w:rPr>
          <w:noProof/>
        </w:rPr>
      </w:r>
      <w:r>
        <w:rPr>
          <w:noProof/>
        </w:rPr>
        <w:fldChar w:fldCharType="separate"/>
      </w:r>
      <w:r>
        <w:rPr>
          <w:noProof/>
        </w:rPr>
        <w:t>271</w:t>
      </w:r>
      <w:r>
        <w:rPr>
          <w:noProof/>
        </w:rPr>
        <w:fldChar w:fldCharType="end"/>
      </w:r>
    </w:p>
    <w:p w14:paraId="011280D8" w14:textId="1A68BD9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2.120</w:t>
      </w:r>
      <w:r>
        <w:rPr>
          <w:rFonts w:asciiTheme="minorHAnsi" w:eastAsiaTheme="minorEastAsia" w:hAnsiTheme="minorHAnsi" w:cstheme="minorBidi"/>
          <w:noProof/>
          <w:sz w:val="22"/>
          <w:szCs w:val="22"/>
          <w:lang w:eastAsia="en-GB"/>
        </w:rPr>
        <w:tab/>
      </w:r>
      <w:r>
        <w:rPr>
          <w:noProof/>
        </w:rPr>
        <w:t>PFCPAUReq-Flags</w:t>
      </w:r>
      <w:r>
        <w:rPr>
          <w:noProof/>
        </w:rPr>
        <w:tab/>
      </w:r>
      <w:r>
        <w:rPr>
          <w:noProof/>
        </w:rPr>
        <w:fldChar w:fldCharType="begin" w:fldLock="1"/>
      </w:r>
      <w:r>
        <w:rPr>
          <w:noProof/>
        </w:rPr>
        <w:instrText xml:space="preserve"> PAGEREF _Toc106897693 \h </w:instrText>
      </w:r>
      <w:r>
        <w:rPr>
          <w:noProof/>
        </w:rPr>
      </w:r>
      <w:r>
        <w:rPr>
          <w:noProof/>
        </w:rPr>
        <w:fldChar w:fldCharType="separate"/>
      </w:r>
      <w:r>
        <w:rPr>
          <w:noProof/>
        </w:rPr>
        <w:t>272</w:t>
      </w:r>
      <w:r>
        <w:rPr>
          <w:noProof/>
        </w:rPr>
        <w:fldChar w:fldCharType="end"/>
      </w:r>
    </w:p>
    <w:p w14:paraId="3DE58D00" w14:textId="2C473F9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2.121</w:t>
      </w:r>
      <w:r>
        <w:rPr>
          <w:rFonts w:asciiTheme="minorHAnsi" w:eastAsiaTheme="minorEastAsia" w:hAnsiTheme="minorHAnsi" w:cstheme="minorBidi"/>
          <w:noProof/>
          <w:sz w:val="22"/>
          <w:szCs w:val="22"/>
          <w:lang w:eastAsia="en-GB"/>
        </w:rPr>
        <w:tab/>
      </w:r>
      <w:r>
        <w:rPr>
          <w:noProof/>
        </w:rPr>
        <w:t>Activation Time</w:t>
      </w:r>
      <w:r>
        <w:rPr>
          <w:noProof/>
        </w:rPr>
        <w:tab/>
      </w:r>
      <w:r>
        <w:rPr>
          <w:noProof/>
        </w:rPr>
        <w:fldChar w:fldCharType="begin" w:fldLock="1"/>
      </w:r>
      <w:r>
        <w:rPr>
          <w:noProof/>
        </w:rPr>
        <w:instrText xml:space="preserve"> PAGEREF _Toc106897694 \h </w:instrText>
      </w:r>
      <w:r>
        <w:rPr>
          <w:noProof/>
        </w:rPr>
      </w:r>
      <w:r>
        <w:rPr>
          <w:noProof/>
        </w:rPr>
        <w:fldChar w:fldCharType="separate"/>
      </w:r>
      <w:r>
        <w:rPr>
          <w:noProof/>
        </w:rPr>
        <w:t>272</w:t>
      </w:r>
      <w:r>
        <w:rPr>
          <w:noProof/>
        </w:rPr>
        <w:fldChar w:fldCharType="end"/>
      </w:r>
    </w:p>
    <w:p w14:paraId="2A5F0B20" w14:textId="131CAC4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2.122</w:t>
      </w:r>
      <w:r>
        <w:rPr>
          <w:rFonts w:asciiTheme="minorHAnsi" w:eastAsiaTheme="minorEastAsia" w:hAnsiTheme="minorHAnsi" w:cstheme="minorBidi"/>
          <w:noProof/>
          <w:sz w:val="22"/>
          <w:szCs w:val="22"/>
          <w:lang w:eastAsia="en-GB"/>
        </w:rPr>
        <w:tab/>
      </w:r>
      <w:r>
        <w:rPr>
          <w:noProof/>
        </w:rPr>
        <w:t>Deactivation Time</w:t>
      </w:r>
      <w:r>
        <w:rPr>
          <w:noProof/>
        </w:rPr>
        <w:tab/>
      </w:r>
      <w:r>
        <w:rPr>
          <w:noProof/>
        </w:rPr>
        <w:fldChar w:fldCharType="begin" w:fldLock="1"/>
      </w:r>
      <w:r>
        <w:rPr>
          <w:noProof/>
        </w:rPr>
        <w:instrText xml:space="preserve"> PAGEREF _Toc106897695 \h </w:instrText>
      </w:r>
      <w:r>
        <w:rPr>
          <w:noProof/>
        </w:rPr>
      </w:r>
      <w:r>
        <w:rPr>
          <w:noProof/>
        </w:rPr>
        <w:fldChar w:fldCharType="separate"/>
      </w:r>
      <w:r>
        <w:rPr>
          <w:noProof/>
        </w:rPr>
        <w:t>272</w:t>
      </w:r>
      <w:r>
        <w:rPr>
          <w:noProof/>
        </w:rPr>
        <w:fldChar w:fldCharType="end"/>
      </w:r>
    </w:p>
    <w:p w14:paraId="1B3A8C91" w14:textId="66F458DE" w:rsidR="005A1696" w:rsidRDefault="005A1696">
      <w:pPr>
        <w:pStyle w:val="TOC3"/>
        <w:rPr>
          <w:rFonts w:asciiTheme="minorHAnsi" w:eastAsiaTheme="minorEastAsia" w:hAnsiTheme="minorHAnsi" w:cstheme="minorBidi"/>
          <w:noProof/>
          <w:sz w:val="22"/>
          <w:szCs w:val="22"/>
          <w:lang w:eastAsia="en-GB"/>
        </w:rPr>
      </w:pPr>
      <w:r>
        <w:rPr>
          <w:noProof/>
        </w:rPr>
        <w:t>8.2.123</w:t>
      </w:r>
      <w:r>
        <w:rPr>
          <w:rFonts w:asciiTheme="minorHAnsi" w:eastAsiaTheme="minorEastAsia" w:hAnsiTheme="minorHAnsi" w:cstheme="minorBidi"/>
          <w:noProof/>
          <w:sz w:val="22"/>
          <w:szCs w:val="22"/>
          <w:lang w:eastAsia="en-GB"/>
        </w:rPr>
        <w:tab/>
      </w:r>
      <w:r>
        <w:rPr>
          <w:noProof/>
        </w:rPr>
        <w:t>MAR ID</w:t>
      </w:r>
      <w:r>
        <w:rPr>
          <w:noProof/>
        </w:rPr>
        <w:tab/>
      </w:r>
      <w:r>
        <w:rPr>
          <w:noProof/>
        </w:rPr>
        <w:fldChar w:fldCharType="begin" w:fldLock="1"/>
      </w:r>
      <w:r>
        <w:rPr>
          <w:noProof/>
        </w:rPr>
        <w:instrText xml:space="preserve"> PAGEREF _Toc106897696 \h </w:instrText>
      </w:r>
      <w:r>
        <w:rPr>
          <w:noProof/>
        </w:rPr>
      </w:r>
      <w:r>
        <w:rPr>
          <w:noProof/>
        </w:rPr>
        <w:fldChar w:fldCharType="separate"/>
      </w:r>
      <w:r>
        <w:rPr>
          <w:noProof/>
        </w:rPr>
        <w:t>273</w:t>
      </w:r>
      <w:r>
        <w:rPr>
          <w:noProof/>
        </w:rPr>
        <w:fldChar w:fldCharType="end"/>
      </w:r>
    </w:p>
    <w:p w14:paraId="302F4429" w14:textId="1F42ED9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2.124</w:t>
      </w:r>
      <w:r>
        <w:rPr>
          <w:rFonts w:asciiTheme="minorHAnsi" w:eastAsiaTheme="minorEastAsia" w:hAnsiTheme="minorHAnsi" w:cstheme="minorBidi"/>
          <w:noProof/>
          <w:sz w:val="22"/>
          <w:szCs w:val="22"/>
          <w:lang w:eastAsia="en-GB"/>
        </w:rPr>
        <w:tab/>
      </w:r>
      <w:r>
        <w:rPr>
          <w:noProof/>
        </w:rPr>
        <w:t>Steering Functionality</w:t>
      </w:r>
      <w:r>
        <w:rPr>
          <w:noProof/>
        </w:rPr>
        <w:tab/>
      </w:r>
      <w:r>
        <w:rPr>
          <w:noProof/>
        </w:rPr>
        <w:fldChar w:fldCharType="begin" w:fldLock="1"/>
      </w:r>
      <w:r>
        <w:rPr>
          <w:noProof/>
        </w:rPr>
        <w:instrText xml:space="preserve"> PAGEREF _Toc106897697 \h </w:instrText>
      </w:r>
      <w:r>
        <w:rPr>
          <w:noProof/>
        </w:rPr>
      </w:r>
      <w:r>
        <w:rPr>
          <w:noProof/>
        </w:rPr>
        <w:fldChar w:fldCharType="separate"/>
      </w:r>
      <w:r>
        <w:rPr>
          <w:noProof/>
        </w:rPr>
        <w:t>273</w:t>
      </w:r>
      <w:r>
        <w:rPr>
          <w:noProof/>
        </w:rPr>
        <w:fldChar w:fldCharType="end"/>
      </w:r>
    </w:p>
    <w:p w14:paraId="20569630" w14:textId="16E36E7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2.125</w:t>
      </w:r>
      <w:r>
        <w:rPr>
          <w:rFonts w:asciiTheme="minorHAnsi" w:eastAsiaTheme="minorEastAsia" w:hAnsiTheme="minorHAnsi" w:cstheme="minorBidi"/>
          <w:noProof/>
          <w:sz w:val="22"/>
          <w:szCs w:val="22"/>
          <w:lang w:eastAsia="en-GB"/>
        </w:rPr>
        <w:tab/>
      </w:r>
      <w:r>
        <w:rPr>
          <w:noProof/>
        </w:rPr>
        <w:t>Steering Mode</w:t>
      </w:r>
      <w:r>
        <w:rPr>
          <w:noProof/>
        </w:rPr>
        <w:tab/>
      </w:r>
      <w:r>
        <w:rPr>
          <w:noProof/>
        </w:rPr>
        <w:fldChar w:fldCharType="begin" w:fldLock="1"/>
      </w:r>
      <w:r>
        <w:rPr>
          <w:noProof/>
        </w:rPr>
        <w:instrText xml:space="preserve"> PAGEREF _Toc106897698 \h </w:instrText>
      </w:r>
      <w:r>
        <w:rPr>
          <w:noProof/>
        </w:rPr>
      </w:r>
      <w:r>
        <w:rPr>
          <w:noProof/>
        </w:rPr>
        <w:fldChar w:fldCharType="separate"/>
      </w:r>
      <w:r>
        <w:rPr>
          <w:noProof/>
        </w:rPr>
        <w:t>273</w:t>
      </w:r>
      <w:r>
        <w:rPr>
          <w:noProof/>
        </w:rPr>
        <w:fldChar w:fldCharType="end"/>
      </w:r>
    </w:p>
    <w:p w14:paraId="34CC793E" w14:textId="690890B7"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2.126</w:t>
      </w:r>
      <w:r>
        <w:rPr>
          <w:rFonts w:asciiTheme="minorHAnsi" w:eastAsiaTheme="minorEastAsia" w:hAnsiTheme="minorHAnsi" w:cstheme="minorBidi"/>
          <w:noProof/>
          <w:sz w:val="22"/>
          <w:szCs w:val="22"/>
          <w:lang w:eastAsia="en-GB"/>
        </w:rPr>
        <w:tab/>
      </w:r>
      <w:r>
        <w:rPr>
          <w:noProof/>
        </w:rPr>
        <w:t>Weight</w:t>
      </w:r>
      <w:r>
        <w:rPr>
          <w:noProof/>
        </w:rPr>
        <w:tab/>
      </w:r>
      <w:r>
        <w:rPr>
          <w:noProof/>
        </w:rPr>
        <w:fldChar w:fldCharType="begin" w:fldLock="1"/>
      </w:r>
      <w:r>
        <w:rPr>
          <w:noProof/>
        </w:rPr>
        <w:instrText xml:space="preserve"> PAGEREF _Toc106897699 \h </w:instrText>
      </w:r>
      <w:r>
        <w:rPr>
          <w:noProof/>
        </w:rPr>
      </w:r>
      <w:r>
        <w:rPr>
          <w:noProof/>
        </w:rPr>
        <w:fldChar w:fldCharType="separate"/>
      </w:r>
      <w:r>
        <w:rPr>
          <w:noProof/>
        </w:rPr>
        <w:t>274</w:t>
      </w:r>
      <w:r>
        <w:rPr>
          <w:noProof/>
        </w:rPr>
        <w:fldChar w:fldCharType="end"/>
      </w:r>
    </w:p>
    <w:p w14:paraId="23541625" w14:textId="688E7220"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2.127</w:t>
      </w:r>
      <w:r>
        <w:rPr>
          <w:rFonts w:asciiTheme="minorHAnsi" w:eastAsiaTheme="minorEastAsia" w:hAnsiTheme="minorHAnsi" w:cstheme="minorBidi"/>
          <w:noProof/>
          <w:sz w:val="22"/>
          <w:szCs w:val="22"/>
          <w:lang w:eastAsia="en-GB"/>
        </w:rPr>
        <w:tab/>
      </w:r>
      <w:r>
        <w:rPr>
          <w:noProof/>
        </w:rPr>
        <w:t>Priority</w:t>
      </w:r>
      <w:r>
        <w:rPr>
          <w:noProof/>
        </w:rPr>
        <w:tab/>
      </w:r>
      <w:r>
        <w:rPr>
          <w:noProof/>
        </w:rPr>
        <w:fldChar w:fldCharType="begin" w:fldLock="1"/>
      </w:r>
      <w:r>
        <w:rPr>
          <w:noProof/>
        </w:rPr>
        <w:instrText xml:space="preserve"> PAGEREF _Toc106897700 \h </w:instrText>
      </w:r>
      <w:r>
        <w:rPr>
          <w:noProof/>
        </w:rPr>
      </w:r>
      <w:r>
        <w:rPr>
          <w:noProof/>
        </w:rPr>
        <w:fldChar w:fldCharType="separate"/>
      </w:r>
      <w:r>
        <w:rPr>
          <w:noProof/>
        </w:rPr>
        <w:t>274</w:t>
      </w:r>
      <w:r>
        <w:rPr>
          <w:noProof/>
        </w:rPr>
        <w:fldChar w:fldCharType="end"/>
      </w:r>
    </w:p>
    <w:p w14:paraId="6BE23C04" w14:textId="6AE48791" w:rsidR="005A1696" w:rsidRDefault="005A1696">
      <w:pPr>
        <w:pStyle w:val="TOC3"/>
        <w:rPr>
          <w:rFonts w:asciiTheme="minorHAnsi" w:eastAsiaTheme="minorEastAsia" w:hAnsiTheme="minorHAnsi" w:cstheme="minorBidi"/>
          <w:noProof/>
          <w:sz w:val="22"/>
          <w:szCs w:val="22"/>
          <w:lang w:eastAsia="en-GB"/>
        </w:rPr>
      </w:pPr>
      <w:r>
        <w:rPr>
          <w:noProof/>
        </w:rPr>
        <w:t>8.2.128</w:t>
      </w:r>
      <w:r>
        <w:rPr>
          <w:rFonts w:asciiTheme="minorHAnsi" w:eastAsiaTheme="minorEastAsia" w:hAnsiTheme="minorHAnsi" w:cstheme="minorBidi"/>
          <w:noProof/>
          <w:sz w:val="22"/>
          <w:szCs w:val="22"/>
          <w:lang w:eastAsia="en-GB"/>
        </w:rPr>
        <w:tab/>
      </w:r>
      <w:r>
        <w:rPr>
          <w:noProof/>
        </w:rPr>
        <w:t>UE IP address Pool Identity</w:t>
      </w:r>
      <w:r>
        <w:rPr>
          <w:noProof/>
        </w:rPr>
        <w:tab/>
      </w:r>
      <w:r>
        <w:rPr>
          <w:noProof/>
        </w:rPr>
        <w:fldChar w:fldCharType="begin" w:fldLock="1"/>
      </w:r>
      <w:r>
        <w:rPr>
          <w:noProof/>
        </w:rPr>
        <w:instrText xml:space="preserve"> PAGEREF _Toc106897701 \h </w:instrText>
      </w:r>
      <w:r>
        <w:rPr>
          <w:noProof/>
        </w:rPr>
      </w:r>
      <w:r>
        <w:rPr>
          <w:noProof/>
        </w:rPr>
        <w:fldChar w:fldCharType="separate"/>
      </w:r>
      <w:r>
        <w:rPr>
          <w:noProof/>
        </w:rPr>
        <w:t>275</w:t>
      </w:r>
      <w:r>
        <w:rPr>
          <w:noProof/>
        </w:rPr>
        <w:fldChar w:fldCharType="end"/>
      </w:r>
    </w:p>
    <w:p w14:paraId="61255698" w14:textId="42D87ABD" w:rsidR="005A1696" w:rsidRDefault="005A1696">
      <w:pPr>
        <w:pStyle w:val="TOC3"/>
        <w:rPr>
          <w:rFonts w:asciiTheme="minorHAnsi" w:eastAsiaTheme="minorEastAsia" w:hAnsiTheme="minorHAnsi" w:cstheme="minorBidi"/>
          <w:noProof/>
          <w:sz w:val="22"/>
          <w:szCs w:val="22"/>
          <w:lang w:eastAsia="en-GB"/>
        </w:rPr>
      </w:pPr>
      <w:r>
        <w:rPr>
          <w:noProof/>
        </w:rPr>
        <w:t>8.2.129</w:t>
      </w:r>
      <w:r>
        <w:rPr>
          <w:rFonts w:asciiTheme="minorHAnsi" w:eastAsiaTheme="minorEastAsia" w:hAnsiTheme="minorHAnsi" w:cstheme="minorBidi"/>
          <w:noProof/>
          <w:sz w:val="22"/>
          <w:szCs w:val="22"/>
          <w:lang w:eastAsia="en-GB"/>
        </w:rPr>
        <w:tab/>
      </w:r>
      <w:r>
        <w:rPr>
          <w:noProof/>
        </w:rPr>
        <w:t>Alternative SMF IP Address</w:t>
      </w:r>
      <w:r>
        <w:rPr>
          <w:noProof/>
        </w:rPr>
        <w:tab/>
      </w:r>
      <w:r>
        <w:rPr>
          <w:noProof/>
        </w:rPr>
        <w:fldChar w:fldCharType="begin" w:fldLock="1"/>
      </w:r>
      <w:r>
        <w:rPr>
          <w:noProof/>
        </w:rPr>
        <w:instrText xml:space="preserve"> PAGEREF _Toc106897702 \h </w:instrText>
      </w:r>
      <w:r>
        <w:rPr>
          <w:noProof/>
        </w:rPr>
      </w:r>
      <w:r>
        <w:rPr>
          <w:noProof/>
        </w:rPr>
        <w:fldChar w:fldCharType="separate"/>
      </w:r>
      <w:r>
        <w:rPr>
          <w:noProof/>
        </w:rPr>
        <w:t>275</w:t>
      </w:r>
      <w:r>
        <w:rPr>
          <w:noProof/>
        </w:rPr>
        <w:fldChar w:fldCharType="end"/>
      </w:r>
    </w:p>
    <w:p w14:paraId="7077E9D8" w14:textId="24D7561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2.130</w:t>
      </w:r>
      <w:r>
        <w:rPr>
          <w:rFonts w:asciiTheme="minorHAnsi" w:eastAsiaTheme="minorEastAsia" w:hAnsiTheme="minorHAnsi" w:cstheme="minorBidi"/>
          <w:noProof/>
          <w:sz w:val="22"/>
          <w:szCs w:val="22"/>
          <w:lang w:eastAsia="en-GB"/>
        </w:rPr>
        <w:tab/>
      </w:r>
      <w:r>
        <w:rPr>
          <w:noProof/>
        </w:rPr>
        <w:t>Packet Replication and Detection Carry-On Information</w:t>
      </w:r>
      <w:r>
        <w:rPr>
          <w:noProof/>
        </w:rPr>
        <w:tab/>
      </w:r>
      <w:r>
        <w:rPr>
          <w:noProof/>
        </w:rPr>
        <w:fldChar w:fldCharType="begin" w:fldLock="1"/>
      </w:r>
      <w:r>
        <w:rPr>
          <w:noProof/>
        </w:rPr>
        <w:instrText xml:space="preserve"> PAGEREF _Toc106897703 \h </w:instrText>
      </w:r>
      <w:r>
        <w:rPr>
          <w:noProof/>
        </w:rPr>
      </w:r>
      <w:r>
        <w:rPr>
          <w:noProof/>
        </w:rPr>
        <w:fldChar w:fldCharType="separate"/>
      </w:r>
      <w:r>
        <w:rPr>
          <w:noProof/>
        </w:rPr>
        <w:t>276</w:t>
      </w:r>
      <w:r>
        <w:rPr>
          <w:noProof/>
        </w:rPr>
        <w:fldChar w:fldCharType="end"/>
      </w:r>
    </w:p>
    <w:p w14:paraId="43530180" w14:textId="7755B509" w:rsidR="005A1696" w:rsidRDefault="005A1696">
      <w:pPr>
        <w:pStyle w:val="TOC3"/>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SMF Set ID</w:t>
      </w:r>
      <w:r>
        <w:rPr>
          <w:noProof/>
        </w:rPr>
        <w:tab/>
      </w:r>
      <w:r>
        <w:rPr>
          <w:noProof/>
        </w:rPr>
        <w:fldChar w:fldCharType="begin" w:fldLock="1"/>
      </w:r>
      <w:r>
        <w:rPr>
          <w:noProof/>
        </w:rPr>
        <w:instrText xml:space="preserve"> PAGEREF _Toc106897704 \h </w:instrText>
      </w:r>
      <w:r>
        <w:rPr>
          <w:noProof/>
        </w:rPr>
      </w:r>
      <w:r>
        <w:rPr>
          <w:noProof/>
        </w:rPr>
        <w:fldChar w:fldCharType="separate"/>
      </w:r>
      <w:r>
        <w:rPr>
          <w:noProof/>
        </w:rPr>
        <w:t>276</w:t>
      </w:r>
      <w:r>
        <w:rPr>
          <w:noProof/>
        </w:rPr>
        <w:fldChar w:fldCharType="end"/>
      </w:r>
    </w:p>
    <w:p w14:paraId="626D530E" w14:textId="5AF6ACEB" w:rsidR="005A1696" w:rsidRDefault="005A1696">
      <w:pPr>
        <w:pStyle w:val="TOC3"/>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Quota Validity Time</w:t>
      </w:r>
      <w:r>
        <w:rPr>
          <w:noProof/>
        </w:rPr>
        <w:tab/>
      </w:r>
      <w:r>
        <w:rPr>
          <w:noProof/>
        </w:rPr>
        <w:fldChar w:fldCharType="begin" w:fldLock="1"/>
      </w:r>
      <w:r>
        <w:rPr>
          <w:noProof/>
        </w:rPr>
        <w:instrText xml:space="preserve"> PAGEREF _Toc106897705 \h </w:instrText>
      </w:r>
      <w:r>
        <w:rPr>
          <w:noProof/>
        </w:rPr>
      </w:r>
      <w:r>
        <w:rPr>
          <w:noProof/>
        </w:rPr>
        <w:fldChar w:fldCharType="separate"/>
      </w:r>
      <w:r>
        <w:rPr>
          <w:noProof/>
        </w:rPr>
        <w:t>277</w:t>
      </w:r>
      <w:r>
        <w:rPr>
          <w:noProof/>
        </w:rPr>
        <w:fldChar w:fldCharType="end"/>
      </w:r>
    </w:p>
    <w:p w14:paraId="17182BD6" w14:textId="2005F8C1"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rPr>
        <w:t>8.</w:t>
      </w:r>
      <w:r w:rsidRPr="00575A58">
        <w:rPr>
          <w:rFonts w:eastAsia="SimSun"/>
          <w:noProof/>
          <w:lang w:val="en-US"/>
        </w:rPr>
        <w:t>2.133</w:t>
      </w:r>
      <w:r>
        <w:rPr>
          <w:rFonts w:asciiTheme="minorHAnsi" w:eastAsiaTheme="minorEastAsia" w:hAnsiTheme="minorHAnsi" w:cstheme="minorBidi"/>
          <w:noProof/>
          <w:sz w:val="22"/>
          <w:szCs w:val="22"/>
          <w:lang w:eastAsia="en-GB"/>
        </w:rPr>
        <w:tab/>
      </w:r>
      <w:r w:rsidRPr="00575A58">
        <w:rPr>
          <w:rFonts w:eastAsia="SimSun"/>
          <w:noProof/>
        </w:rPr>
        <w:t>Number of Reports</w:t>
      </w:r>
      <w:r>
        <w:rPr>
          <w:noProof/>
        </w:rPr>
        <w:tab/>
      </w:r>
      <w:r>
        <w:rPr>
          <w:noProof/>
        </w:rPr>
        <w:fldChar w:fldCharType="begin" w:fldLock="1"/>
      </w:r>
      <w:r>
        <w:rPr>
          <w:noProof/>
        </w:rPr>
        <w:instrText xml:space="preserve"> PAGEREF _Toc106897706 \h </w:instrText>
      </w:r>
      <w:r>
        <w:rPr>
          <w:noProof/>
        </w:rPr>
      </w:r>
      <w:r>
        <w:rPr>
          <w:noProof/>
        </w:rPr>
        <w:fldChar w:fldCharType="separate"/>
      </w:r>
      <w:r>
        <w:rPr>
          <w:noProof/>
        </w:rPr>
        <w:t>277</w:t>
      </w:r>
      <w:r>
        <w:rPr>
          <w:noProof/>
        </w:rPr>
        <w:fldChar w:fldCharType="end"/>
      </w:r>
    </w:p>
    <w:p w14:paraId="15566BDD" w14:textId="322B52A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2.134</w:t>
      </w:r>
      <w:r>
        <w:rPr>
          <w:rFonts w:asciiTheme="minorHAnsi" w:eastAsiaTheme="minorEastAsia" w:hAnsiTheme="minorHAnsi" w:cstheme="minorBidi"/>
          <w:noProof/>
          <w:sz w:val="22"/>
          <w:szCs w:val="22"/>
          <w:lang w:eastAsia="en-GB"/>
        </w:rPr>
        <w:tab/>
      </w:r>
      <w:r>
        <w:rPr>
          <w:noProof/>
        </w:rPr>
        <w:t>PFCPASRsp-Flags</w:t>
      </w:r>
      <w:r>
        <w:rPr>
          <w:noProof/>
        </w:rPr>
        <w:tab/>
      </w:r>
      <w:r>
        <w:rPr>
          <w:noProof/>
        </w:rPr>
        <w:fldChar w:fldCharType="begin" w:fldLock="1"/>
      </w:r>
      <w:r>
        <w:rPr>
          <w:noProof/>
        </w:rPr>
        <w:instrText xml:space="preserve"> PAGEREF _Toc106897707 \h </w:instrText>
      </w:r>
      <w:r>
        <w:rPr>
          <w:noProof/>
        </w:rPr>
      </w:r>
      <w:r>
        <w:rPr>
          <w:noProof/>
        </w:rPr>
        <w:fldChar w:fldCharType="separate"/>
      </w:r>
      <w:r>
        <w:rPr>
          <w:noProof/>
        </w:rPr>
        <w:t>277</w:t>
      </w:r>
      <w:r>
        <w:rPr>
          <w:noProof/>
        </w:rPr>
        <w:fldChar w:fldCharType="end"/>
      </w:r>
    </w:p>
    <w:p w14:paraId="2F74BCD3" w14:textId="5A83C3B4" w:rsidR="005A1696" w:rsidRDefault="005A1696">
      <w:pPr>
        <w:pStyle w:val="TOC3"/>
        <w:rPr>
          <w:rFonts w:asciiTheme="minorHAnsi" w:eastAsiaTheme="minorEastAsia" w:hAnsiTheme="minorHAnsi" w:cstheme="minorBidi"/>
          <w:noProof/>
          <w:sz w:val="22"/>
          <w:szCs w:val="22"/>
          <w:lang w:eastAsia="en-GB"/>
        </w:rPr>
      </w:pPr>
      <w:r>
        <w:rPr>
          <w:noProof/>
        </w:rPr>
        <w:t>8.2.135</w:t>
      </w:r>
      <w:r>
        <w:rPr>
          <w:rFonts w:asciiTheme="minorHAnsi" w:eastAsiaTheme="minorEastAsia" w:hAnsiTheme="minorHAnsi" w:cstheme="minorBidi"/>
          <w:noProof/>
          <w:sz w:val="22"/>
          <w:szCs w:val="22"/>
          <w:lang w:eastAsia="en-GB"/>
        </w:rPr>
        <w:tab/>
      </w:r>
      <w:r>
        <w:rPr>
          <w:noProof/>
        </w:rPr>
        <w:t>CP PFCP Entity IP Address</w:t>
      </w:r>
      <w:r>
        <w:rPr>
          <w:noProof/>
        </w:rPr>
        <w:tab/>
      </w:r>
      <w:r>
        <w:rPr>
          <w:noProof/>
        </w:rPr>
        <w:fldChar w:fldCharType="begin" w:fldLock="1"/>
      </w:r>
      <w:r>
        <w:rPr>
          <w:noProof/>
        </w:rPr>
        <w:instrText xml:space="preserve"> PAGEREF _Toc106897708 \h </w:instrText>
      </w:r>
      <w:r>
        <w:rPr>
          <w:noProof/>
        </w:rPr>
      </w:r>
      <w:r>
        <w:rPr>
          <w:noProof/>
        </w:rPr>
        <w:fldChar w:fldCharType="separate"/>
      </w:r>
      <w:r>
        <w:rPr>
          <w:noProof/>
        </w:rPr>
        <w:t>278</w:t>
      </w:r>
      <w:r>
        <w:rPr>
          <w:noProof/>
        </w:rPr>
        <w:fldChar w:fldCharType="end"/>
      </w:r>
    </w:p>
    <w:p w14:paraId="2C7CC5B1" w14:textId="777FDB65" w:rsidR="005A1696" w:rsidRDefault="005A1696">
      <w:pPr>
        <w:pStyle w:val="TOC3"/>
        <w:rPr>
          <w:rFonts w:asciiTheme="minorHAnsi" w:eastAsiaTheme="minorEastAsia" w:hAnsiTheme="minorHAnsi" w:cstheme="minorBidi"/>
          <w:noProof/>
          <w:sz w:val="22"/>
          <w:szCs w:val="22"/>
          <w:lang w:eastAsia="en-GB"/>
        </w:rPr>
      </w:pPr>
      <w:r w:rsidRPr="00575A58">
        <w:rPr>
          <w:rFonts w:eastAsia="SimSun"/>
          <w:noProof/>
        </w:rPr>
        <w:t>8.</w:t>
      </w:r>
      <w:r w:rsidRPr="00575A58">
        <w:rPr>
          <w:rFonts w:eastAsia="SimSun"/>
          <w:noProof/>
          <w:lang w:val="en-US"/>
        </w:rPr>
        <w:t>2.136</w:t>
      </w:r>
      <w:r>
        <w:rPr>
          <w:rFonts w:asciiTheme="minorHAnsi" w:eastAsiaTheme="minorEastAsia" w:hAnsiTheme="minorHAnsi" w:cstheme="minorBidi"/>
          <w:noProof/>
          <w:sz w:val="22"/>
          <w:szCs w:val="22"/>
          <w:lang w:eastAsia="en-GB"/>
        </w:rPr>
        <w:tab/>
      </w:r>
      <w:r w:rsidRPr="00575A58">
        <w:rPr>
          <w:rFonts w:eastAsia="SimSun"/>
          <w:noProof/>
        </w:rPr>
        <w:t>PFCPSEReq-Flags</w:t>
      </w:r>
      <w:r>
        <w:rPr>
          <w:noProof/>
        </w:rPr>
        <w:tab/>
      </w:r>
      <w:r>
        <w:rPr>
          <w:noProof/>
        </w:rPr>
        <w:fldChar w:fldCharType="begin" w:fldLock="1"/>
      </w:r>
      <w:r>
        <w:rPr>
          <w:noProof/>
        </w:rPr>
        <w:instrText xml:space="preserve"> PAGEREF _Toc106897709 \h </w:instrText>
      </w:r>
      <w:r>
        <w:rPr>
          <w:noProof/>
        </w:rPr>
      </w:r>
      <w:r>
        <w:rPr>
          <w:noProof/>
        </w:rPr>
        <w:fldChar w:fldCharType="separate"/>
      </w:r>
      <w:r>
        <w:rPr>
          <w:noProof/>
        </w:rPr>
        <w:t>278</w:t>
      </w:r>
      <w:r>
        <w:rPr>
          <w:noProof/>
        </w:rPr>
        <w:fldChar w:fldCharType="end"/>
      </w:r>
    </w:p>
    <w:p w14:paraId="49B8E560" w14:textId="599849A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2.137</w:t>
      </w:r>
      <w:r>
        <w:rPr>
          <w:rFonts w:asciiTheme="minorHAnsi" w:eastAsiaTheme="minorEastAsia" w:hAnsiTheme="minorHAnsi" w:cstheme="minorBidi"/>
          <w:noProof/>
          <w:sz w:val="22"/>
          <w:szCs w:val="22"/>
          <w:lang w:eastAsia="en-GB"/>
        </w:rPr>
        <w:tab/>
      </w:r>
      <w:r>
        <w:rPr>
          <w:noProof/>
        </w:rPr>
        <w:t>IP Multicast Address</w:t>
      </w:r>
      <w:r>
        <w:rPr>
          <w:noProof/>
        </w:rPr>
        <w:tab/>
      </w:r>
      <w:r>
        <w:rPr>
          <w:noProof/>
        </w:rPr>
        <w:fldChar w:fldCharType="begin" w:fldLock="1"/>
      </w:r>
      <w:r>
        <w:rPr>
          <w:noProof/>
        </w:rPr>
        <w:instrText xml:space="preserve"> PAGEREF _Toc106897710 \h </w:instrText>
      </w:r>
      <w:r>
        <w:rPr>
          <w:noProof/>
        </w:rPr>
      </w:r>
      <w:r>
        <w:rPr>
          <w:noProof/>
        </w:rPr>
        <w:fldChar w:fldCharType="separate"/>
      </w:r>
      <w:r>
        <w:rPr>
          <w:noProof/>
        </w:rPr>
        <w:t>278</w:t>
      </w:r>
      <w:r>
        <w:rPr>
          <w:noProof/>
        </w:rPr>
        <w:fldChar w:fldCharType="end"/>
      </w:r>
    </w:p>
    <w:p w14:paraId="5544780E" w14:textId="501B3715"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2.138</w:t>
      </w:r>
      <w:r>
        <w:rPr>
          <w:rFonts w:asciiTheme="minorHAnsi" w:eastAsiaTheme="minorEastAsia" w:hAnsiTheme="minorHAnsi" w:cstheme="minorBidi"/>
          <w:noProof/>
          <w:sz w:val="22"/>
          <w:szCs w:val="22"/>
          <w:lang w:eastAsia="en-GB"/>
        </w:rPr>
        <w:tab/>
      </w:r>
      <w:r>
        <w:rPr>
          <w:noProof/>
        </w:rPr>
        <w:t>Source IP Address</w:t>
      </w:r>
      <w:r>
        <w:rPr>
          <w:noProof/>
        </w:rPr>
        <w:tab/>
      </w:r>
      <w:r>
        <w:rPr>
          <w:noProof/>
        </w:rPr>
        <w:fldChar w:fldCharType="begin" w:fldLock="1"/>
      </w:r>
      <w:r>
        <w:rPr>
          <w:noProof/>
        </w:rPr>
        <w:instrText xml:space="preserve"> PAGEREF _Toc106897711 \h </w:instrText>
      </w:r>
      <w:r>
        <w:rPr>
          <w:noProof/>
        </w:rPr>
      </w:r>
      <w:r>
        <w:rPr>
          <w:noProof/>
        </w:rPr>
        <w:fldChar w:fldCharType="separate"/>
      </w:r>
      <w:r>
        <w:rPr>
          <w:noProof/>
        </w:rPr>
        <w:t>279</w:t>
      </w:r>
      <w:r>
        <w:rPr>
          <w:noProof/>
        </w:rPr>
        <w:fldChar w:fldCharType="end"/>
      </w:r>
    </w:p>
    <w:p w14:paraId="3EBE854E" w14:textId="4F062A3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2.139</w:t>
      </w:r>
      <w:r>
        <w:rPr>
          <w:rFonts w:asciiTheme="minorHAnsi" w:eastAsiaTheme="minorEastAsia" w:hAnsiTheme="minorHAnsi" w:cstheme="minorBidi"/>
          <w:noProof/>
          <w:sz w:val="22"/>
          <w:szCs w:val="22"/>
          <w:lang w:eastAsia="en-GB"/>
        </w:rPr>
        <w:tab/>
      </w:r>
      <w:r>
        <w:rPr>
          <w:noProof/>
        </w:rPr>
        <w:t>Packet Rate Status</w:t>
      </w:r>
      <w:r>
        <w:rPr>
          <w:noProof/>
        </w:rPr>
        <w:tab/>
      </w:r>
      <w:r>
        <w:rPr>
          <w:noProof/>
        </w:rPr>
        <w:fldChar w:fldCharType="begin" w:fldLock="1"/>
      </w:r>
      <w:r>
        <w:rPr>
          <w:noProof/>
        </w:rPr>
        <w:instrText xml:space="preserve"> PAGEREF _Toc106897712 \h </w:instrText>
      </w:r>
      <w:r>
        <w:rPr>
          <w:noProof/>
        </w:rPr>
      </w:r>
      <w:r>
        <w:rPr>
          <w:noProof/>
        </w:rPr>
        <w:fldChar w:fldCharType="separate"/>
      </w:r>
      <w:r>
        <w:rPr>
          <w:noProof/>
        </w:rPr>
        <w:t>280</w:t>
      </w:r>
      <w:r>
        <w:rPr>
          <w:noProof/>
        </w:rPr>
        <w:fldChar w:fldCharType="end"/>
      </w:r>
    </w:p>
    <w:p w14:paraId="2E0CE178" w14:textId="58C0995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2.140</w:t>
      </w:r>
      <w:r>
        <w:rPr>
          <w:rFonts w:asciiTheme="minorHAnsi" w:eastAsiaTheme="minorEastAsia" w:hAnsiTheme="minorHAnsi" w:cstheme="minorBidi"/>
          <w:noProof/>
          <w:sz w:val="22"/>
          <w:szCs w:val="22"/>
          <w:lang w:eastAsia="en-GB"/>
        </w:rPr>
        <w:tab/>
      </w:r>
      <w:r>
        <w:rPr>
          <w:noProof/>
        </w:rPr>
        <w:t>Create Bridge Info for TSC</w:t>
      </w:r>
      <w:r w:rsidRPr="00575A58">
        <w:rPr>
          <w:noProof/>
          <w:lang w:val="en-US"/>
        </w:rPr>
        <w:t xml:space="preserve"> IE</w:t>
      </w:r>
      <w:r>
        <w:rPr>
          <w:noProof/>
        </w:rPr>
        <w:tab/>
      </w:r>
      <w:r>
        <w:rPr>
          <w:noProof/>
        </w:rPr>
        <w:fldChar w:fldCharType="begin" w:fldLock="1"/>
      </w:r>
      <w:r>
        <w:rPr>
          <w:noProof/>
        </w:rPr>
        <w:instrText xml:space="preserve"> PAGEREF _Toc106897713 \h </w:instrText>
      </w:r>
      <w:r>
        <w:rPr>
          <w:noProof/>
        </w:rPr>
      </w:r>
      <w:r>
        <w:rPr>
          <w:noProof/>
        </w:rPr>
        <w:fldChar w:fldCharType="separate"/>
      </w:r>
      <w:r>
        <w:rPr>
          <w:noProof/>
        </w:rPr>
        <w:t>281</w:t>
      </w:r>
      <w:r>
        <w:rPr>
          <w:noProof/>
        </w:rPr>
        <w:fldChar w:fldCharType="end"/>
      </w:r>
    </w:p>
    <w:p w14:paraId="3F329428" w14:textId="1F52A61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2.141</w:t>
      </w:r>
      <w:r>
        <w:rPr>
          <w:rFonts w:asciiTheme="minorHAnsi" w:eastAsiaTheme="minorEastAsia" w:hAnsiTheme="minorHAnsi" w:cstheme="minorBidi"/>
          <w:noProof/>
          <w:sz w:val="22"/>
          <w:szCs w:val="22"/>
          <w:lang w:eastAsia="en-GB"/>
        </w:rPr>
        <w:tab/>
      </w:r>
      <w:r>
        <w:rPr>
          <w:noProof/>
        </w:rPr>
        <w:t>DS-TT Port Number</w:t>
      </w:r>
      <w:r>
        <w:rPr>
          <w:noProof/>
        </w:rPr>
        <w:tab/>
      </w:r>
      <w:r>
        <w:rPr>
          <w:noProof/>
        </w:rPr>
        <w:fldChar w:fldCharType="begin" w:fldLock="1"/>
      </w:r>
      <w:r>
        <w:rPr>
          <w:noProof/>
        </w:rPr>
        <w:instrText xml:space="preserve"> PAGEREF _Toc106897714 \h </w:instrText>
      </w:r>
      <w:r>
        <w:rPr>
          <w:noProof/>
        </w:rPr>
      </w:r>
      <w:r>
        <w:rPr>
          <w:noProof/>
        </w:rPr>
        <w:fldChar w:fldCharType="separate"/>
      </w:r>
      <w:r>
        <w:rPr>
          <w:noProof/>
        </w:rPr>
        <w:t>281</w:t>
      </w:r>
      <w:r>
        <w:rPr>
          <w:noProof/>
        </w:rPr>
        <w:fldChar w:fldCharType="end"/>
      </w:r>
    </w:p>
    <w:p w14:paraId="126A9B06" w14:textId="7C9376D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2.142</w:t>
      </w:r>
      <w:r>
        <w:rPr>
          <w:rFonts w:asciiTheme="minorHAnsi" w:eastAsiaTheme="minorEastAsia" w:hAnsiTheme="minorHAnsi" w:cstheme="minorBidi"/>
          <w:noProof/>
          <w:sz w:val="22"/>
          <w:szCs w:val="22"/>
          <w:lang w:eastAsia="en-GB"/>
        </w:rPr>
        <w:tab/>
      </w:r>
      <w:r>
        <w:rPr>
          <w:noProof/>
        </w:rPr>
        <w:t>NW-TT Port Number</w:t>
      </w:r>
      <w:r>
        <w:rPr>
          <w:noProof/>
        </w:rPr>
        <w:tab/>
      </w:r>
      <w:r>
        <w:rPr>
          <w:noProof/>
        </w:rPr>
        <w:fldChar w:fldCharType="begin" w:fldLock="1"/>
      </w:r>
      <w:r>
        <w:rPr>
          <w:noProof/>
        </w:rPr>
        <w:instrText xml:space="preserve"> PAGEREF _Toc106897715 \h </w:instrText>
      </w:r>
      <w:r>
        <w:rPr>
          <w:noProof/>
        </w:rPr>
      </w:r>
      <w:r>
        <w:rPr>
          <w:noProof/>
        </w:rPr>
        <w:fldChar w:fldCharType="separate"/>
      </w:r>
      <w:r>
        <w:rPr>
          <w:noProof/>
        </w:rPr>
        <w:t>281</w:t>
      </w:r>
      <w:r>
        <w:rPr>
          <w:noProof/>
        </w:rPr>
        <w:fldChar w:fldCharType="end"/>
      </w:r>
    </w:p>
    <w:p w14:paraId="1EC9FC84" w14:textId="41B4806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2.143</w:t>
      </w:r>
      <w:r>
        <w:rPr>
          <w:rFonts w:asciiTheme="minorHAnsi" w:eastAsiaTheme="minorEastAsia" w:hAnsiTheme="minorHAnsi" w:cstheme="minorBidi"/>
          <w:noProof/>
          <w:sz w:val="22"/>
          <w:szCs w:val="22"/>
          <w:lang w:eastAsia="en-GB"/>
        </w:rPr>
        <w:tab/>
      </w:r>
      <w:r>
        <w:rPr>
          <w:noProof/>
        </w:rPr>
        <w:t>TSN Bridge ID</w:t>
      </w:r>
      <w:r>
        <w:rPr>
          <w:noProof/>
        </w:rPr>
        <w:tab/>
      </w:r>
      <w:r>
        <w:rPr>
          <w:noProof/>
        </w:rPr>
        <w:fldChar w:fldCharType="begin" w:fldLock="1"/>
      </w:r>
      <w:r>
        <w:rPr>
          <w:noProof/>
        </w:rPr>
        <w:instrText xml:space="preserve"> PAGEREF _Toc106897716 \h </w:instrText>
      </w:r>
      <w:r>
        <w:rPr>
          <w:noProof/>
        </w:rPr>
      </w:r>
      <w:r>
        <w:rPr>
          <w:noProof/>
        </w:rPr>
        <w:fldChar w:fldCharType="separate"/>
      </w:r>
      <w:r>
        <w:rPr>
          <w:noProof/>
        </w:rPr>
        <w:t>281</w:t>
      </w:r>
      <w:r>
        <w:rPr>
          <w:noProof/>
        </w:rPr>
        <w:fldChar w:fldCharType="end"/>
      </w:r>
    </w:p>
    <w:p w14:paraId="45E9046F" w14:textId="7C31D5AE" w:rsidR="005A1696" w:rsidRDefault="005A1696">
      <w:pPr>
        <w:pStyle w:val="TOC3"/>
        <w:rPr>
          <w:rFonts w:asciiTheme="minorHAnsi" w:eastAsiaTheme="minorEastAsia" w:hAnsiTheme="minorHAnsi" w:cstheme="minorBidi"/>
          <w:noProof/>
          <w:sz w:val="22"/>
          <w:szCs w:val="22"/>
          <w:lang w:eastAsia="en-GB"/>
        </w:rPr>
      </w:pPr>
      <w:r>
        <w:rPr>
          <w:noProof/>
        </w:rPr>
        <w:t>8.2.144</w:t>
      </w:r>
      <w:r>
        <w:rPr>
          <w:rFonts w:asciiTheme="minorHAnsi" w:eastAsiaTheme="minorEastAsia" w:hAnsiTheme="minorHAnsi" w:cstheme="minorBidi"/>
          <w:noProof/>
          <w:sz w:val="22"/>
          <w:szCs w:val="22"/>
          <w:lang w:eastAsia="en-GB"/>
        </w:rPr>
        <w:tab/>
      </w:r>
      <w:r>
        <w:rPr>
          <w:noProof/>
        </w:rPr>
        <w:t>Port Management Information Container</w:t>
      </w:r>
      <w:r>
        <w:rPr>
          <w:noProof/>
        </w:rPr>
        <w:tab/>
      </w:r>
      <w:r>
        <w:rPr>
          <w:noProof/>
        </w:rPr>
        <w:fldChar w:fldCharType="begin" w:fldLock="1"/>
      </w:r>
      <w:r>
        <w:rPr>
          <w:noProof/>
        </w:rPr>
        <w:instrText xml:space="preserve"> PAGEREF _Toc106897717 \h </w:instrText>
      </w:r>
      <w:r>
        <w:rPr>
          <w:noProof/>
        </w:rPr>
      </w:r>
      <w:r>
        <w:rPr>
          <w:noProof/>
        </w:rPr>
        <w:fldChar w:fldCharType="separate"/>
      </w:r>
      <w:r>
        <w:rPr>
          <w:noProof/>
        </w:rPr>
        <w:t>282</w:t>
      </w:r>
      <w:r>
        <w:rPr>
          <w:noProof/>
        </w:rPr>
        <w:fldChar w:fldCharType="end"/>
      </w:r>
    </w:p>
    <w:p w14:paraId="175BDDCF" w14:textId="3C8CA34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2.145</w:t>
      </w:r>
      <w:r>
        <w:rPr>
          <w:rFonts w:asciiTheme="minorHAnsi" w:eastAsiaTheme="minorEastAsia" w:hAnsiTheme="minorHAnsi" w:cstheme="minorBidi"/>
          <w:noProof/>
          <w:sz w:val="22"/>
          <w:szCs w:val="22"/>
          <w:lang w:eastAsia="en-GB"/>
        </w:rPr>
        <w:tab/>
      </w:r>
      <w:r>
        <w:rPr>
          <w:noProof/>
        </w:rPr>
        <w:t>Requested Clock Drift Information</w:t>
      </w:r>
      <w:r>
        <w:rPr>
          <w:noProof/>
        </w:rPr>
        <w:tab/>
      </w:r>
      <w:r>
        <w:rPr>
          <w:noProof/>
        </w:rPr>
        <w:fldChar w:fldCharType="begin" w:fldLock="1"/>
      </w:r>
      <w:r>
        <w:rPr>
          <w:noProof/>
        </w:rPr>
        <w:instrText xml:space="preserve"> PAGEREF _Toc106897718 \h </w:instrText>
      </w:r>
      <w:r>
        <w:rPr>
          <w:noProof/>
        </w:rPr>
      </w:r>
      <w:r>
        <w:rPr>
          <w:noProof/>
        </w:rPr>
        <w:fldChar w:fldCharType="separate"/>
      </w:r>
      <w:r>
        <w:rPr>
          <w:noProof/>
        </w:rPr>
        <w:t>282</w:t>
      </w:r>
      <w:r>
        <w:rPr>
          <w:noProof/>
        </w:rPr>
        <w:fldChar w:fldCharType="end"/>
      </w:r>
    </w:p>
    <w:p w14:paraId="3A590C9D" w14:textId="1F403C00" w:rsidR="005A1696" w:rsidRDefault="005A1696">
      <w:pPr>
        <w:pStyle w:val="TOC3"/>
        <w:rPr>
          <w:rFonts w:asciiTheme="minorHAnsi" w:eastAsiaTheme="minorEastAsia" w:hAnsiTheme="minorHAnsi" w:cstheme="minorBidi"/>
          <w:noProof/>
          <w:sz w:val="22"/>
          <w:szCs w:val="22"/>
          <w:lang w:eastAsia="en-GB"/>
        </w:rPr>
      </w:pPr>
      <w:r>
        <w:rPr>
          <w:noProof/>
        </w:rPr>
        <w:t>8.2.146</w:t>
      </w:r>
      <w:r>
        <w:rPr>
          <w:rFonts w:asciiTheme="minorHAnsi" w:eastAsiaTheme="minorEastAsia" w:hAnsiTheme="minorHAnsi" w:cstheme="minorBidi"/>
          <w:noProof/>
          <w:sz w:val="22"/>
          <w:szCs w:val="22"/>
          <w:lang w:eastAsia="en-GB"/>
        </w:rPr>
        <w:tab/>
      </w:r>
      <w:r>
        <w:rPr>
          <w:noProof/>
        </w:rPr>
        <w:t>TSN Time Domain Number</w:t>
      </w:r>
      <w:r>
        <w:rPr>
          <w:noProof/>
        </w:rPr>
        <w:tab/>
      </w:r>
      <w:r>
        <w:rPr>
          <w:noProof/>
        </w:rPr>
        <w:fldChar w:fldCharType="begin" w:fldLock="1"/>
      </w:r>
      <w:r>
        <w:rPr>
          <w:noProof/>
        </w:rPr>
        <w:instrText xml:space="preserve"> PAGEREF _Toc106897719 \h </w:instrText>
      </w:r>
      <w:r>
        <w:rPr>
          <w:noProof/>
        </w:rPr>
      </w:r>
      <w:r>
        <w:rPr>
          <w:noProof/>
        </w:rPr>
        <w:fldChar w:fldCharType="separate"/>
      </w:r>
      <w:r>
        <w:rPr>
          <w:noProof/>
        </w:rPr>
        <w:t>283</w:t>
      </w:r>
      <w:r>
        <w:rPr>
          <w:noProof/>
        </w:rPr>
        <w:fldChar w:fldCharType="end"/>
      </w:r>
    </w:p>
    <w:p w14:paraId="0545C8A4" w14:textId="740059BB"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2.147</w:t>
      </w:r>
      <w:r>
        <w:rPr>
          <w:rFonts w:asciiTheme="minorHAnsi" w:eastAsiaTheme="minorEastAsia" w:hAnsiTheme="minorHAnsi" w:cstheme="minorBidi"/>
          <w:noProof/>
          <w:sz w:val="22"/>
          <w:szCs w:val="22"/>
          <w:lang w:eastAsia="en-GB"/>
        </w:rPr>
        <w:tab/>
      </w:r>
      <w:r>
        <w:rPr>
          <w:noProof/>
        </w:rPr>
        <w:t>Time Offset Threshold</w:t>
      </w:r>
      <w:r>
        <w:rPr>
          <w:noProof/>
        </w:rPr>
        <w:tab/>
      </w:r>
      <w:r>
        <w:rPr>
          <w:noProof/>
        </w:rPr>
        <w:fldChar w:fldCharType="begin" w:fldLock="1"/>
      </w:r>
      <w:r>
        <w:rPr>
          <w:noProof/>
        </w:rPr>
        <w:instrText xml:space="preserve"> PAGEREF _Toc106897720 \h </w:instrText>
      </w:r>
      <w:r>
        <w:rPr>
          <w:noProof/>
        </w:rPr>
      </w:r>
      <w:r>
        <w:rPr>
          <w:noProof/>
        </w:rPr>
        <w:fldChar w:fldCharType="separate"/>
      </w:r>
      <w:r>
        <w:rPr>
          <w:noProof/>
        </w:rPr>
        <w:t>283</w:t>
      </w:r>
      <w:r>
        <w:rPr>
          <w:noProof/>
        </w:rPr>
        <w:fldChar w:fldCharType="end"/>
      </w:r>
    </w:p>
    <w:p w14:paraId="612EFABE" w14:textId="1465290F" w:rsidR="005A1696" w:rsidRDefault="005A1696">
      <w:pPr>
        <w:pStyle w:val="TOC3"/>
        <w:rPr>
          <w:rFonts w:asciiTheme="minorHAnsi" w:eastAsiaTheme="minorEastAsia" w:hAnsiTheme="minorHAnsi" w:cstheme="minorBidi"/>
          <w:noProof/>
          <w:sz w:val="22"/>
          <w:szCs w:val="22"/>
          <w:lang w:eastAsia="en-GB"/>
        </w:rPr>
      </w:pPr>
      <w:r>
        <w:rPr>
          <w:noProof/>
        </w:rPr>
        <w:lastRenderedPageBreak/>
        <w:t>8.</w:t>
      </w:r>
      <w:r w:rsidRPr="00575A58">
        <w:rPr>
          <w:noProof/>
          <w:lang w:val="en-US"/>
        </w:rPr>
        <w:t>2.148</w:t>
      </w:r>
      <w:r>
        <w:rPr>
          <w:rFonts w:asciiTheme="minorHAnsi" w:eastAsiaTheme="minorEastAsia" w:hAnsiTheme="minorHAnsi" w:cstheme="minorBidi"/>
          <w:noProof/>
          <w:sz w:val="22"/>
          <w:szCs w:val="22"/>
          <w:lang w:eastAsia="en-GB"/>
        </w:rPr>
        <w:tab/>
      </w:r>
      <w:r>
        <w:rPr>
          <w:noProof/>
        </w:rPr>
        <w:t>Cumulative rateRatio Threshold</w:t>
      </w:r>
      <w:r>
        <w:rPr>
          <w:noProof/>
        </w:rPr>
        <w:tab/>
      </w:r>
      <w:r>
        <w:rPr>
          <w:noProof/>
        </w:rPr>
        <w:fldChar w:fldCharType="begin" w:fldLock="1"/>
      </w:r>
      <w:r>
        <w:rPr>
          <w:noProof/>
        </w:rPr>
        <w:instrText xml:space="preserve"> PAGEREF _Toc106897721 \h </w:instrText>
      </w:r>
      <w:r>
        <w:rPr>
          <w:noProof/>
        </w:rPr>
      </w:r>
      <w:r>
        <w:rPr>
          <w:noProof/>
        </w:rPr>
        <w:fldChar w:fldCharType="separate"/>
      </w:r>
      <w:r>
        <w:rPr>
          <w:noProof/>
        </w:rPr>
        <w:t>283</w:t>
      </w:r>
      <w:r>
        <w:rPr>
          <w:noProof/>
        </w:rPr>
        <w:fldChar w:fldCharType="end"/>
      </w:r>
    </w:p>
    <w:p w14:paraId="62562995" w14:textId="61CDCB6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2.149</w:t>
      </w:r>
      <w:r>
        <w:rPr>
          <w:rFonts w:asciiTheme="minorHAnsi" w:eastAsiaTheme="minorEastAsia" w:hAnsiTheme="minorHAnsi" w:cstheme="minorBidi"/>
          <w:noProof/>
          <w:sz w:val="22"/>
          <w:szCs w:val="22"/>
          <w:lang w:eastAsia="en-GB"/>
        </w:rPr>
        <w:tab/>
      </w:r>
      <w:r>
        <w:rPr>
          <w:noProof/>
        </w:rPr>
        <w:t>Time Offset Measurement</w:t>
      </w:r>
      <w:r>
        <w:rPr>
          <w:noProof/>
        </w:rPr>
        <w:tab/>
      </w:r>
      <w:r>
        <w:rPr>
          <w:noProof/>
        </w:rPr>
        <w:fldChar w:fldCharType="begin" w:fldLock="1"/>
      </w:r>
      <w:r>
        <w:rPr>
          <w:noProof/>
        </w:rPr>
        <w:instrText xml:space="preserve"> PAGEREF _Toc106897722 \h </w:instrText>
      </w:r>
      <w:r>
        <w:rPr>
          <w:noProof/>
        </w:rPr>
      </w:r>
      <w:r>
        <w:rPr>
          <w:noProof/>
        </w:rPr>
        <w:fldChar w:fldCharType="separate"/>
      </w:r>
      <w:r>
        <w:rPr>
          <w:noProof/>
        </w:rPr>
        <w:t>283</w:t>
      </w:r>
      <w:r>
        <w:rPr>
          <w:noProof/>
        </w:rPr>
        <w:fldChar w:fldCharType="end"/>
      </w:r>
    </w:p>
    <w:p w14:paraId="1E861BD0" w14:textId="41DF6E05"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2.150</w:t>
      </w:r>
      <w:r>
        <w:rPr>
          <w:rFonts w:asciiTheme="minorHAnsi" w:eastAsiaTheme="minorEastAsia" w:hAnsiTheme="minorHAnsi" w:cstheme="minorBidi"/>
          <w:noProof/>
          <w:sz w:val="22"/>
          <w:szCs w:val="22"/>
          <w:lang w:eastAsia="en-GB"/>
        </w:rPr>
        <w:tab/>
      </w:r>
      <w:r>
        <w:rPr>
          <w:noProof/>
        </w:rPr>
        <w:t>Cumulative rateRatio Measurement</w:t>
      </w:r>
      <w:r>
        <w:rPr>
          <w:noProof/>
        </w:rPr>
        <w:tab/>
      </w:r>
      <w:r>
        <w:rPr>
          <w:noProof/>
        </w:rPr>
        <w:fldChar w:fldCharType="begin" w:fldLock="1"/>
      </w:r>
      <w:r>
        <w:rPr>
          <w:noProof/>
        </w:rPr>
        <w:instrText xml:space="preserve"> PAGEREF _Toc106897723 \h </w:instrText>
      </w:r>
      <w:r>
        <w:rPr>
          <w:noProof/>
        </w:rPr>
      </w:r>
      <w:r>
        <w:rPr>
          <w:noProof/>
        </w:rPr>
        <w:fldChar w:fldCharType="separate"/>
      </w:r>
      <w:r>
        <w:rPr>
          <w:noProof/>
        </w:rPr>
        <w:t>284</w:t>
      </w:r>
      <w:r>
        <w:rPr>
          <w:noProof/>
        </w:rPr>
        <w:fldChar w:fldCharType="end"/>
      </w:r>
    </w:p>
    <w:p w14:paraId="19E5B682" w14:textId="79BFAC90" w:rsidR="005A1696" w:rsidRDefault="005A1696">
      <w:pPr>
        <w:pStyle w:val="TOC3"/>
        <w:rPr>
          <w:rFonts w:asciiTheme="minorHAnsi" w:eastAsiaTheme="minorEastAsia" w:hAnsiTheme="minorHAnsi" w:cstheme="minorBidi"/>
          <w:noProof/>
          <w:sz w:val="22"/>
          <w:szCs w:val="22"/>
          <w:lang w:eastAsia="en-GB"/>
        </w:rPr>
      </w:pPr>
      <w:r>
        <w:rPr>
          <w:noProof/>
        </w:rPr>
        <w:t>8.2.151</w:t>
      </w:r>
      <w:r>
        <w:rPr>
          <w:rFonts w:asciiTheme="minorHAnsi" w:eastAsiaTheme="minorEastAsia" w:hAnsiTheme="minorHAnsi" w:cstheme="minorBidi"/>
          <w:noProof/>
          <w:sz w:val="22"/>
          <w:szCs w:val="22"/>
          <w:lang w:eastAsia="en-GB"/>
        </w:rPr>
        <w:tab/>
      </w:r>
      <w:r>
        <w:rPr>
          <w:noProof/>
        </w:rPr>
        <w:t>SRR ID</w:t>
      </w:r>
      <w:r>
        <w:rPr>
          <w:noProof/>
        </w:rPr>
        <w:tab/>
      </w:r>
      <w:r>
        <w:rPr>
          <w:noProof/>
        </w:rPr>
        <w:fldChar w:fldCharType="begin" w:fldLock="1"/>
      </w:r>
      <w:r>
        <w:rPr>
          <w:noProof/>
        </w:rPr>
        <w:instrText xml:space="preserve"> PAGEREF _Toc106897724 \h </w:instrText>
      </w:r>
      <w:r>
        <w:rPr>
          <w:noProof/>
        </w:rPr>
      </w:r>
      <w:r>
        <w:rPr>
          <w:noProof/>
        </w:rPr>
        <w:fldChar w:fldCharType="separate"/>
      </w:r>
      <w:r>
        <w:rPr>
          <w:noProof/>
        </w:rPr>
        <w:t>284</w:t>
      </w:r>
      <w:r>
        <w:rPr>
          <w:noProof/>
        </w:rPr>
        <w:fldChar w:fldCharType="end"/>
      </w:r>
    </w:p>
    <w:p w14:paraId="1C9758B1" w14:textId="468F531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2.152</w:t>
      </w:r>
      <w:r>
        <w:rPr>
          <w:rFonts w:asciiTheme="minorHAnsi" w:eastAsiaTheme="minorEastAsia" w:hAnsiTheme="minorHAnsi" w:cstheme="minorBidi"/>
          <w:noProof/>
          <w:sz w:val="22"/>
          <w:szCs w:val="22"/>
          <w:lang w:eastAsia="en-GB"/>
        </w:rPr>
        <w:tab/>
      </w:r>
      <w:r>
        <w:rPr>
          <w:noProof/>
        </w:rPr>
        <w:t>Requested Access Availability Information</w:t>
      </w:r>
      <w:r>
        <w:rPr>
          <w:noProof/>
        </w:rPr>
        <w:tab/>
      </w:r>
      <w:r>
        <w:rPr>
          <w:noProof/>
        </w:rPr>
        <w:fldChar w:fldCharType="begin" w:fldLock="1"/>
      </w:r>
      <w:r>
        <w:rPr>
          <w:noProof/>
        </w:rPr>
        <w:instrText xml:space="preserve"> PAGEREF _Toc106897725 \h </w:instrText>
      </w:r>
      <w:r>
        <w:rPr>
          <w:noProof/>
        </w:rPr>
      </w:r>
      <w:r>
        <w:rPr>
          <w:noProof/>
        </w:rPr>
        <w:fldChar w:fldCharType="separate"/>
      </w:r>
      <w:r>
        <w:rPr>
          <w:noProof/>
        </w:rPr>
        <w:t>284</w:t>
      </w:r>
      <w:r>
        <w:rPr>
          <w:noProof/>
        </w:rPr>
        <w:fldChar w:fldCharType="end"/>
      </w:r>
    </w:p>
    <w:p w14:paraId="7532525E" w14:textId="14B642C6" w:rsidR="005A1696" w:rsidRDefault="005A1696">
      <w:pPr>
        <w:pStyle w:val="TOC3"/>
        <w:rPr>
          <w:rFonts w:asciiTheme="minorHAnsi" w:eastAsiaTheme="minorEastAsia" w:hAnsiTheme="minorHAnsi" w:cstheme="minorBidi"/>
          <w:noProof/>
          <w:sz w:val="22"/>
          <w:szCs w:val="22"/>
          <w:lang w:eastAsia="en-GB"/>
        </w:rPr>
      </w:pPr>
      <w:r>
        <w:rPr>
          <w:noProof/>
        </w:rPr>
        <w:t>8.2.153</w:t>
      </w:r>
      <w:r>
        <w:rPr>
          <w:rFonts w:asciiTheme="minorHAnsi" w:eastAsiaTheme="minorEastAsia" w:hAnsiTheme="minorHAnsi" w:cstheme="minorBidi"/>
          <w:noProof/>
          <w:sz w:val="22"/>
          <w:szCs w:val="22"/>
          <w:lang w:eastAsia="en-GB"/>
        </w:rPr>
        <w:tab/>
      </w:r>
      <w:r>
        <w:rPr>
          <w:noProof/>
        </w:rPr>
        <w:t>Access Availability Information</w:t>
      </w:r>
      <w:r>
        <w:rPr>
          <w:noProof/>
        </w:rPr>
        <w:tab/>
      </w:r>
      <w:r>
        <w:rPr>
          <w:noProof/>
        </w:rPr>
        <w:fldChar w:fldCharType="begin" w:fldLock="1"/>
      </w:r>
      <w:r>
        <w:rPr>
          <w:noProof/>
        </w:rPr>
        <w:instrText xml:space="preserve"> PAGEREF _Toc106897726 \h </w:instrText>
      </w:r>
      <w:r>
        <w:rPr>
          <w:noProof/>
        </w:rPr>
      </w:r>
      <w:r>
        <w:rPr>
          <w:noProof/>
        </w:rPr>
        <w:fldChar w:fldCharType="separate"/>
      </w:r>
      <w:r>
        <w:rPr>
          <w:noProof/>
        </w:rPr>
        <w:t>285</w:t>
      </w:r>
      <w:r>
        <w:rPr>
          <w:noProof/>
        </w:rPr>
        <w:fldChar w:fldCharType="end"/>
      </w:r>
    </w:p>
    <w:p w14:paraId="268ED8B6" w14:textId="656BA5B3"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154</w:t>
      </w:r>
      <w:r>
        <w:rPr>
          <w:rFonts w:asciiTheme="minorHAnsi" w:eastAsiaTheme="minorEastAsia" w:hAnsiTheme="minorHAnsi" w:cstheme="minorBidi"/>
          <w:noProof/>
          <w:sz w:val="22"/>
          <w:szCs w:val="22"/>
          <w:lang w:eastAsia="en-GB"/>
        </w:rPr>
        <w:tab/>
      </w:r>
      <w:r>
        <w:rPr>
          <w:noProof/>
          <w:lang w:eastAsia="zh-CN"/>
        </w:rPr>
        <w:t>MPTCP Control Information</w:t>
      </w:r>
      <w:r>
        <w:rPr>
          <w:noProof/>
        </w:rPr>
        <w:tab/>
      </w:r>
      <w:r>
        <w:rPr>
          <w:noProof/>
        </w:rPr>
        <w:fldChar w:fldCharType="begin" w:fldLock="1"/>
      </w:r>
      <w:r>
        <w:rPr>
          <w:noProof/>
        </w:rPr>
        <w:instrText xml:space="preserve"> PAGEREF _Toc106897727 \h </w:instrText>
      </w:r>
      <w:r>
        <w:rPr>
          <w:noProof/>
        </w:rPr>
      </w:r>
      <w:r>
        <w:rPr>
          <w:noProof/>
        </w:rPr>
        <w:fldChar w:fldCharType="separate"/>
      </w:r>
      <w:r>
        <w:rPr>
          <w:noProof/>
        </w:rPr>
        <w:t>285</w:t>
      </w:r>
      <w:r>
        <w:rPr>
          <w:noProof/>
        </w:rPr>
        <w:fldChar w:fldCharType="end"/>
      </w:r>
    </w:p>
    <w:p w14:paraId="511C7BA2" w14:textId="21F987FE"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155</w:t>
      </w:r>
      <w:r>
        <w:rPr>
          <w:rFonts w:asciiTheme="minorHAnsi" w:eastAsiaTheme="minorEastAsia" w:hAnsiTheme="minorHAnsi" w:cstheme="minorBidi"/>
          <w:noProof/>
          <w:sz w:val="22"/>
          <w:szCs w:val="22"/>
          <w:lang w:eastAsia="en-GB"/>
        </w:rPr>
        <w:tab/>
      </w:r>
      <w:r>
        <w:rPr>
          <w:noProof/>
          <w:lang w:eastAsia="zh-CN"/>
        </w:rPr>
        <w:t>ATSSS-LL Control Information</w:t>
      </w:r>
      <w:r>
        <w:rPr>
          <w:noProof/>
        </w:rPr>
        <w:tab/>
      </w:r>
      <w:r>
        <w:rPr>
          <w:noProof/>
        </w:rPr>
        <w:fldChar w:fldCharType="begin" w:fldLock="1"/>
      </w:r>
      <w:r>
        <w:rPr>
          <w:noProof/>
        </w:rPr>
        <w:instrText xml:space="preserve"> PAGEREF _Toc106897728 \h </w:instrText>
      </w:r>
      <w:r>
        <w:rPr>
          <w:noProof/>
        </w:rPr>
      </w:r>
      <w:r>
        <w:rPr>
          <w:noProof/>
        </w:rPr>
        <w:fldChar w:fldCharType="separate"/>
      </w:r>
      <w:r>
        <w:rPr>
          <w:noProof/>
        </w:rPr>
        <w:t>286</w:t>
      </w:r>
      <w:r>
        <w:rPr>
          <w:noProof/>
        </w:rPr>
        <w:fldChar w:fldCharType="end"/>
      </w:r>
    </w:p>
    <w:p w14:paraId="4CBFD48F" w14:textId="2261A529"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156</w:t>
      </w:r>
      <w:r>
        <w:rPr>
          <w:rFonts w:asciiTheme="minorHAnsi" w:eastAsiaTheme="minorEastAsia" w:hAnsiTheme="minorHAnsi" w:cstheme="minorBidi"/>
          <w:noProof/>
          <w:sz w:val="22"/>
          <w:szCs w:val="22"/>
          <w:lang w:eastAsia="en-GB"/>
        </w:rPr>
        <w:tab/>
      </w:r>
      <w:r>
        <w:rPr>
          <w:noProof/>
          <w:lang w:eastAsia="zh-CN"/>
        </w:rPr>
        <w:t>PMF Control Information</w:t>
      </w:r>
      <w:r>
        <w:rPr>
          <w:noProof/>
        </w:rPr>
        <w:tab/>
      </w:r>
      <w:r>
        <w:rPr>
          <w:noProof/>
        </w:rPr>
        <w:fldChar w:fldCharType="begin" w:fldLock="1"/>
      </w:r>
      <w:r>
        <w:rPr>
          <w:noProof/>
        </w:rPr>
        <w:instrText xml:space="preserve"> PAGEREF _Toc106897729 \h </w:instrText>
      </w:r>
      <w:r>
        <w:rPr>
          <w:noProof/>
        </w:rPr>
      </w:r>
      <w:r>
        <w:rPr>
          <w:noProof/>
        </w:rPr>
        <w:fldChar w:fldCharType="separate"/>
      </w:r>
      <w:r>
        <w:rPr>
          <w:noProof/>
        </w:rPr>
        <w:t>286</w:t>
      </w:r>
      <w:r>
        <w:rPr>
          <w:noProof/>
        </w:rPr>
        <w:fldChar w:fldCharType="end"/>
      </w:r>
    </w:p>
    <w:p w14:paraId="764A6290" w14:textId="72176F83"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157</w:t>
      </w:r>
      <w:r>
        <w:rPr>
          <w:rFonts w:asciiTheme="minorHAnsi" w:eastAsiaTheme="minorEastAsia" w:hAnsiTheme="minorHAnsi" w:cstheme="minorBidi"/>
          <w:noProof/>
          <w:sz w:val="22"/>
          <w:szCs w:val="22"/>
          <w:lang w:eastAsia="en-GB"/>
        </w:rPr>
        <w:tab/>
      </w:r>
      <w:r>
        <w:rPr>
          <w:noProof/>
          <w:lang w:eastAsia="zh-CN"/>
        </w:rPr>
        <w:t>MPTCP Address Information</w:t>
      </w:r>
      <w:r>
        <w:rPr>
          <w:noProof/>
        </w:rPr>
        <w:tab/>
      </w:r>
      <w:r>
        <w:rPr>
          <w:noProof/>
        </w:rPr>
        <w:fldChar w:fldCharType="begin" w:fldLock="1"/>
      </w:r>
      <w:r>
        <w:rPr>
          <w:noProof/>
        </w:rPr>
        <w:instrText xml:space="preserve"> PAGEREF _Toc106897730 \h </w:instrText>
      </w:r>
      <w:r>
        <w:rPr>
          <w:noProof/>
        </w:rPr>
      </w:r>
      <w:r>
        <w:rPr>
          <w:noProof/>
        </w:rPr>
        <w:fldChar w:fldCharType="separate"/>
      </w:r>
      <w:r>
        <w:rPr>
          <w:noProof/>
        </w:rPr>
        <w:t>286</w:t>
      </w:r>
      <w:r>
        <w:rPr>
          <w:noProof/>
        </w:rPr>
        <w:fldChar w:fldCharType="end"/>
      </w:r>
    </w:p>
    <w:p w14:paraId="1EB42EBE" w14:textId="1B3BCE50"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158</w:t>
      </w:r>
      <w:r>
        <w:rPr>
          <w:rFonts w:asciiTheme="minorHAnsi" w:eastAsiaTheme="minorEastAsia" w:hAnsiTheme="minorHAnsi" w:cstheme="minorBidi"/>
          <w:noProof/>
          <w:sz w:val="22"/>
          <w:szCs w:val="22"/>
          <w:lang w:eastAsia="en-GB"/>
        </w:rPr>
        <w:tab/>
      </w:r>
      <w:r>
        <w:rPr>
          <w:noProof/>
        </w:rPr>
        <w:t xml:space="preserve">UE </w:t>
      </w:r>
      <w:r>
        <w:rPr>
          <w:noProof/>
          <w:lang w:eastAsia="zh-CN"/>
        </w:rPr>
        <w:t>Link-Specific IP Address</w:t>
      </w:r>
      <w:r>
        <w:rPr>
          <w:noProof/>
        </w:rPr>
        <w:tab/>
      </w:r>
      <w:r>
        <w:rPr>
          <w:noProof/>
        </w:rPr>
        <w:fldChar w:fldCharType="begin" w:fldLock="1"/>
      </w:r>
      <w:r>
        <w:rPr>
          <w:noProof/>
        </w:rPr>
        <w:instrText xml:space="preserve"> PAGEREF _Toc106897731 \h </w:instrText>
      </w:r>
      <w:r>
        <w:rPr>
          <w:noProof/>
        </w:rPr>
      </w:r>
      <w:r>
        <w:rPr>
          <w:noProof/>
        </w:rPr>
        <w:fldChar w:fldCharType="separate"/>
      </w:r>
      <w:r>
        <w:rPr>
          <w:noProof/>
        </w:rPr>
        <w:t>287</w:t>
      </w:r>
      <w:r>
        <w:rPr>
          <w:noProof/>
        </w:rPr>
        <w:fldChar w:fldCharType="end"/>
      </w:r>
    </w:p>
    <w:p w14:paraId="0171EF64" w14:textId="3C54EBEC"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159</w:t>
      </w:r>
      <w:r>
        <w:rPr>
          <w:rFonts w:asciiTheme="minorHAnsi" w:eastAsiaTheme="minorEastAsia" w:hAnsiTheme="minorHAnsi" w:cstheme="minorBidi"/>
          <w:noProof/>
          <w:sz w:val="22"/>
          <w:szCs w:val="22"/>
          <w:lang w:eastAsia="en-GB"/>
        </w:rPr>
        <w:tab/>
      </w:r>
      <w:r>
        <w:rPr>
          <w:noProof/>
          <w:lang w:eastAsia="zh-CN"/>
        </w:rPr>
        <w:t>PMF Address Information</w:t>
      </w:r>
      <w:r>
        <w:rPr>
          <w:noProof/>
        </w:rPr>
        <w:tab/>
      </w:r>
      <w:r>
        <w:rPr>
          <w:noProof/>
        </w:rPr>
        <w:fldChar w:fldCharType="begin" w:fldLock="1"/>
      </w:r>
      <w:r>
        <w:rPr>
          <w:noProof/>
        </w:rPr>
        <w:instrText xml:space="preserve"> PAGEREF _Toc106897732 \h </w:instrText>
      </w:r>
      <w:r>
        <w:rPr>
          <w:noProof/>
        </w:rPr>
      </w:r>
      <w:r>
        <w:rPr>
          <w:noProof/>
        </w:rPr>
        <w:fldChar w:fldCharType="separate"/>
      </w:r>
      <w:r>
        <w:rPr>
          <w:noProof/>
        </w:rPr>
        <w:t>288</w:t>
      </w:r>
      <w:r>
        <w:rPr>
          <w:noProof/>
        </w:rPr>
        <w:fldChar w:fldCharType="end"/>
      </w:r>
    </w:p>
    <w:p w14:paraId="0AF983EE" w14:textId="2DEDE5B1"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160</w:t>
      </w:r>
      <w:r>
        <w:rPr>
          <w:rFonts w:asciiTheme="minorHAnsi" w:eastAsiaTheme="minorEastAsia" w:hAnsiTheme="minorHAnsi" w:cstheme="minorBidi"/>
          <w:noProof/>
          <w:sz w:val="22"/>
          <w:szCs w:val="22"/>
          <w:lang w:eastAsia="en-GB"/>
        </w:rPr>
        <w:tab/>
      </w:r>
      <w:r>
        <w:rPr>
          <w:noProof/>
          <w:lang w:eastAsia="zh-CN"/>
        </w:rPr>
        <w:t>ATSSS-LL Information</w:t>
      </w:r>
      <w:r>
        <w:rPr>
          <w:noProof/>
        </w:rPr>
        <w:tab/>
      </w:r>
      <w:r>
        <w:rPr>
          <w:noProof/>
        </w:rPr>
        <w:fldChar w:fldCharType="begin" w:fldLock="1"/>
      </w:r>
      <w:r>
        <w:rPr>
          <w:noProof/>
        </w:rPr>
        <w:instrText xml:space="preserve"> PAGEREF _Toc106897733 \h </w:instrText>
      </w:r>
      <w:r>
        <w:rPr>
          <w:noProof/>
        </w:rPr>
      </w:r>
      <w:r>
        <w:rPr>
          <w:noProof/>
        </w:rPr>
        <w:fldChar w:fldCharType="separate"/>
      </w:r>
      <w:r>
        <w:rPr>
          <w:noProof/>
        </w:rPr>
        <w:t>288</w:t>
      </w:r>
      <w:r>
        <w:rPr>
          <w:noProof/>
        </w:rPr>
        <w:fldChar w:fldCharType="end"/>
      </w:r>
    </w:p>
    <w:p w14:paraId="21470892" w14:textId="0D446309"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2.161</w:t>
      </w:r>
      <w:r>
        <w:rPr>
          <w:rFonts w:asciiTheme="minorHAnsi" w:eastAsiaTheme="minorEastAsia" w:hAnsiTheme="minorHAnsi" w:cstheme="minorBidi"/>
          <w:noProof/>
          <w:sz w:val="22"/>
          <w:szCs w:val="22"/>
          <w:lang w:eastAsia="en-GB"/>
        </w:rPr>
        <w:tab/>
      </w:r>
      <w:r>
        <w:rPr>
          <w:noProof/>
        </w:rPr>
        <w:t>Data Network Access Identifier</w:t>
      </w:r>
      <w:r>
        <w:rPr>
          <w:noProof/>
        </w:rPr>
        <w:tab/>
      </w:r>
      <w:r>
        <w:rPr>
          <w:noProof/>
        </w:rPr>
        <w:fldChar w:fldCharType="begin" w:fldLock="1"/>
      </w:r>
      <w:r>
        <w:rPr>
          <w:noProof/>
        </w:rPr>
        <w:instrText xml:space="preserve"> PAGEREF _Toc106897734 \h </w:instrText>
      </w:r>
      <w:r>
        <w:rPr>
          <w:noProof/>
        </w:rPr>
      </w:r>
      <w:r>
        <w:rPr>
          <w:noProof/>
        </w:rPr>
        <w:fldChar w:fldCharType="separate"/>
      </w:r>
      <w:r>
        <w:rPr>
          <w:noProof/>
        </w:rPr>
        <w:t>289</w:t>
      </w:r>
      <w:r>
        <w:rPr>
          <w:noProof/>
        </w:rPr>
        <w:fldChar w:fldCharType="end"/>
      </w:r>
    </w:p>
    <w:p w14:paraId="3D20967A" w14:textId="61C8045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2.162</w:t>
      </w:r>
      <w:r>
        <w:rPr>
          <w:rFonts w:asciiTheme="minorHAnsi" w:eastAsiaTheme="minorEastAsia" w:hAnsiTheme="minorHAnsi" w:cstheme="minorBidi"/>
          <w:noProof/>
          <w:sz w:val="22"/>
          <w:szCs w:val="22"/>
          <w:lang w:eastAsia="en-GB"/>
        </w:rPr>
        <w:tab/>
      </w:r>
      <w:r>
        <w:rPr>
          <w:noProof/>
        </w:rPr>
        <w:t>Average Packet Delay</w:t>
      </w:r>
      <w:r>
        <w:rPr>
          <w:noProof/>
        </w:rPr>
        <w:tab/>
      </w:r>
      <w:r>
        <w:rPr>
          <w:noProof/>
        </w:rPr>
        <w:fldChar w:fldCharType="begin" w:fldLock="1"/>
      </w:r>
      <w:r>
        <w:rPr>
          <w:noProof/>
        </w:rPr>
        <w:instrText xml:space="preserve"> PAGEREF _Toc106897735 \h </w:instrText>
      </w:r>
      <w:r>
        <w:rPr>
          <w:noProof/>
        </w:rPr>
      </w:r>
      <w:r>
        <w:rPr>
          <w:noProof/>
        </w:rPr>
        <w:fldChar w:fldCharType="separate"/>
      </w:r>
      <w:r>
        <w:rPr>
          <w:noProof/>
        </w:rPr>
        <w:t>289</w:t>
      </w:r>
      <w:r>
        <w:rPr>
          <w:noProof/>
        </w:rPr>
        <w:fldChar w:fldCharType="end"/>
      </w:r>
    </w:p>
    <w:p w14:paraId="2639A8D1" w14:textId="2FD9B3A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2.163</w:t>
      </w:r>
      <w:r>
        <w:rPr>
          <w:rFonts w:asciiTheme="minorHAnsi" w:eastAsiaTheme="minorEastAsia" w:hAnsiTheme="minorHAnsi" w:cstheme="minorBidi"/>
          <w:noProof/>
          <w:sz w:val="22"/>
          <w:szCs w:val="22"/>
          <w:lang w:eastAsia="en-GB"/>
        </w:rPr>
        <w:tab/>
      </w:r>
      <w:r>
        <w:rPr>
          <w:noProof/>
        </w:rPr>
        <w:t>Minimum Packet Delay</w:t>
      </w:r>
      <w:r>
        <w:rPr>
          <w:noProof/>
        </w:rPr>
        <w:tab/>
      </w:r>
      <w:r>
        <w:rPr>
          <w:noProof/>
        </w:rPr>
        <w:fldChar w:fldCharType="begin" w:fldLock="1"/>
      </w:r>
      <w:r>
        <w:rPr>
          <w:noProof/>
        </w:rPr>
        <w:instrText xml:space="preserve"> PAGEREF _Toc106897736 \h </w:instrText>
      </w:r>
      <w:r>
        <w:rPr>
          <w:noProof/>
        </w:rPr>
      </w:r>
      <w:r>
        <w:rPr>
          <w:noProof/>
        </w:rPr>
        <w:fldChar w:fldCharType="separate"/>
      </w:r>
      <w:r>
        <w:rPr>
          <w:noProof/>
        </w:rPr>
        <w:t>289</w:t>
      </w:r>
      <w:r>
        <w:rPr>
          <w:noProof/>
        </w:rPr>
        <w:fldChar w:fldCharType="end"/>
      </w:r>
    </w:p>
    <w:p w14:paraId="0D0E17AC" w14:textId="228DECE6"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2.164</w:t>
      </w:r>
      <w:r>
        <w:rPr>
          <w:rFonts w:asciiTheme="minorHAnsi" w:eastAsiaTheme="minorEastAsia" w:hAnsiTheme="minorHAnsi" w:cstheme="minorBidi"/>
          <w:noProof/>
          <w:sz w:val="22"/>
          <w:szCs w:val="22"/>
          <w:lang w:eastAsia="en-GB"/>
        </w:rPr>
        <w:tab/>
      </w:r>
      <w:r>
        <w:rPr>
          <w:noProof/>
        </w:rPr>
        <w:t>Maximum Packet Delay</w:t>
      </w:r>
      <w:r>
        <w:rPr>
          <w:noProof/>
        </w:rPr>
        <w:tab/>
      </w:r>
      <w:r>
        <w:rPr>
          <w:noProof/>
        </w:rPr>
        <w:fldChar w:fldCharType="begin" w:fldLock="1"/>
      </w:r>
      <w:r>
        <w:rPr>
          <w:noProof/>
        </w:rPr>
        <w:instrText xml:space="preserve"> PAGEREF _Toc106897737 \h </w:instrText>
      </w:r>
      <w:r>
        <w:rPr>
          <w:noProof/>
        </w:rPr>
      </w:r>
      <w:r>
        <w:rPr>
          <w:noProof/>
        </w:rPr>
        <w:fldChar w:fldCharType="separate"/>
      </w:r>
      <w:r>
        <w:rPr>
          <w:noProof/>
        </w:rPr>
        <w:t>290</w:t>
      </w:r>
      <w:r>
        <w:rPr>
          <w:noProof/>
        </w:rPr>
        <w:fldChar w:fldCharType="end"/>
      </w:r>
    </w:p>
    <w:p w14:paraId="70AEC85F" w14:textId="2934A941"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2.165</w:t>
      </w:r>
      <w:r>
        <w:rPr>
          <w:rFonts w:asciiTheme="minorHAnsi" w:eastAsiaTheme="minorEastAsia" w:hAnsiTheme="minorHAnsi" w:cstheme="minorBidi"/>
          <w:noProof/>
          <w:sz w:val="22"/>
          <w:szCs w:val="22"/>
          <w:lang w:eastAsia="en-GB"/>
        </w:rPr>
        <w:tab/>
      </w:r>
      <w:r>
        <w:rPr>
          <w:noProof/>
        </w:rPr>
        <w:t>QoS Report Trigger</w:t>
      </w:r>
      <w:r>
        <w:rPr>
          <w:noProof/>
        </w:rPr>
        <w:tab/>
      </w:r>
      <w:r>
        <w:rPr>
          <w:noProof/>
        </w:rPr>
        <w:fldChar w:fldCharType="begin" w:fldLock="1"/>
      </w:r>
      <w:r>
        <w:rPr>
          <w:noProof/>
        </w:rPr>
        <w:instrText xml:space="preserve"> PAGEREF _Toc106897738 \h </w:instrText>
      </w:r>
      <w:r>
        <w:rPr>
          <w:noProof/>
        </w:rPr>
      </w:r>
      <w:r>
        <w:rPr>
          <w:noProof/>
        </w:rPr>
        <w:fldChar w:fldCharType="separate"/>
      </w:r>
      <w:r>
        <w:rPr>
          <w:noProof/>
        </w:rPr>
        <w:t>290</w:t>
      </w:r>
      <w:r>
        <w:rPr>
          <w:noProof/>
        </w:rPr>
        <w:fldChar w:fldCharType="end"/>
      </w:r>
    </w:p>
    <w:p w14:paraId="7C49C8C3" w14:textId="0C15F84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2.166</w:t>
      </w:r>
      <w:r>
        <w:rPr>
          <w:rFonts w:asciiTheme="minorHAnsi" w:eastAsiaTheme="minorEastAsia" w:hAnsiTheme="minorHAnsi" w:cstheme="minorBidi"/>
          <w:noProof/>
          <w:sz w:val="22"/>
          <w:szCs w:val="22"/>
          <w:lang w:eastAsia="en-GB"/>
        </w:rPr>
        <w:tab/>
      </w:r>
      <w:r>
        <w:rPr>
          <w:noProof/>
        </w:rPr>
        <w:t>GTP-U Path Interface Type</w:t>
      </w:r>
      <w:r>
        <w:rPr>
          <w:noProof/>
        </w:rPr>
        <w:tab/>
      </w:r>
      <w:r>
        <w:rPr>
          <w:noProof/>
        </w:rPr>
        <w:fldChar w:fldCharType="begin" w:fldLock="1"/>
      </w:r>
      <w:r>
        <w:rPr>
          <w:noProof/>
        </w:rPr>
        <w:instrText xml:space="preserve"> PAGEREF _Toc106897739 \h </w:instrText>
      </w:r>
      <w:r>
        <w:rPr>
          <w:noProof/>
        </w:rPr>
      </w:r>
      <w:r>
        <w:rPr>
          <w:noProof/>
        </w:rPr>
        <w:fldChar w:fldCharType="separate"/>
      </w:r>
      <w:r>
        <w:rPr>
          <w:noProof/>
        </w:rPr>
        <w:t>290</w:t>
      </w:r>
      <w:r>
        <w:rPr>
          <w:noProof/>
        </w:rPr>
        <w:fldChar w:fldCharType="end"/>
      </w:r>
    </w:p>
    <w:p w14:paraId="35A7E28B" w14:textId="0B6FFF8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2.167</w:t>
      </w:r>
      <w:r>
        <w:rPr>
          <w:rFonts w:asciiTheme="minorHAnsi" w:eastAsiaTheme="minorEastAsia" w:hAnsiTheme="minorHAnsi" w:cstheme="minorBidi"/>
          <w:noProof/>
          <w:sz w:val="22"/>
          <w:szCs w:val="22"/>
          <w:lang w:eastAsia="en-GB"/>
        </w:rPr>
        <w:tab/>
      </w:r>
      <w:r>
        <w:rPr>
          <w:noProof/>
        </w:rPr>
        <w:t xml:space="preserve">Requested </w:t>
      </w:r>
      <w:r>
        <w:rPr>
          <w:noProof/>
          <w:lang w:eastAsia="zh-CN"/>
        </w:rPr>
        <w:t>Qos Monitoring</w:t>
      </w:r>
      <w:r>
        <w:rPr>
          <w:noProof/>
        </w:rPr>
        <w:tab/>
      </w:r>
      <w:r>
        <w:rPr>
          <w:noProof/>
        </w:rPr>
        <w:fldChar w:fldCharType="begin" w:fldLock="1"/>
      </w:r>
      <w:r>
        <w:rPr>
          <w:noProof/>
        </w:rPr>
        <w:instrText xml:space="preserve"> PAGEREF _Toc106897740 \h </w:instrText>
      </w:r>
      <w:r>
        <w:rPr>
          <w:noProof/>
        </w:rPr>
      </w:r>
      <w:r>
        <w:rPr>
          <w:noProof/>
        </w:rPr>
        <w:fldChar w:fldCharType="separate"/>
      </w:r>
      <w:r>
        <w:rPr>
          <w:noProof/>
        </w:rPr>
        <w:t>291</w:t>
      </w:r>
      <w:r>
        <w:rPr>
          <w:noProof/>
        </w:rPr>
        <w:fldChar w:fldCharType="end"/>
      </w:r>
    </w:p>
    <w:p w14:paraId="04AAB229" w14:textId="64D830BE"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2.168</w:t>
      </w:r>
      <w:r>
        <w:rPr>
          <w:rFonts w:asciiTheme="minorHAnsi" w:eastAsiaTheme="minorEastAsia" w:hAnsiTheme="minorHAnsi" w:cstheme="minorBidi"/>
          <w:noProof/>
          <w:sz w:val="22"/>
          <w:szCs w:val="22"/>
          <w:lang w:eastAsia="en-GB"/>
        </w:rPr>
        <w:tab/>
      </w:r>
      <w:r>
        <w:rPr>
          <w:noProof/>
        </w:rPr>
        <w:t>Reporting Frequency</w:t>
      </w:r>
      <w:r>
        <w:rPr>
          <w:noProof/>
        </w:rPr>
        <w:tab/>
      </w:r>
      <w:r>
        <w:rPr>
          <w:noProof/>
        </w:rPr>
        <w:fldChar w:fldCharType="begin" w:fldLock="1"/>
      </w:r>
      <w:r>
        <w:rPr>
          <w:noProof/>
        </w:rPr>
        <w:instrText xml:space="preserve"> PAGEREF _Toc106897741 \h </w:instrText>
      </w:r>
      <w:r>
        <w:rPr>
          <w:noProof/>
        </w:rPr>
      </w:r>
      <w:r>
        <w:rPr>
          <w:noProof/>
        </w:rPr>
        <w:fldChar w:fldCharType="separate"/>
      </w:r>
      <w:r>
        <w:rPr>
          <w:noProof/>
        </w:rPr>
        <w:t>291</w:t>
      </w:r>
      <w:r>
        <w:rPr>
          <w:noProof/>
        </w:rPr>
        <w:fldChar w:fldCharType="end"/>
      </w:r>
    </w:p>
    <w:p w14:paraId="23818332" w14:textId="17968802"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2.169</w:t>
      </w:r>
      <w:r>
        <w:rPr>
          <w:rFonts w:asciiTheme="minorHAnsi" w:eastAsiaTheme="minorEastAsia" w:hAnsiTheme="minorHAnsi" w:cstheme="minorBidi"/>
          <w:noProof/>
          <w:sz w:val="22"/>
          <w:szCs w:val="22"/>
          <w:lang w:eastAsia="en-GB"/>
        </w:rPr>
        <w:tab/>
      </w:r>
      <w:r>
        <w:rPr>
          <w:noProof/>
        </w:rPr>
        <w:t>Packet Delay Thresholds</w:t>
      </w:r>
      <w:r>
        <w:rPr>
          <w:noProof/>
        </w:rPr>
        <w:tab/>
      </w:r>
      <w:r>
        <w:rPr>
          <w:noProof/>
        </w:rPr>
        <w:fldChar w:fldCharType="begin" w:fldLock="1"/>
      </w:r>
      <w:r>
        <w:rPr>
          <w:noProof/>
        </w:rPr>
        <w:instrText xml:space="preserve"> PAGEREF _Toc106897742 \h </w:instrText>
      </w:r>
      <w:r>
        <w:rPr>
          <w:noProof/>
        </w:rPr>
      </w:r>
      <w:r>
        <w:rPr>
          <w:noProof/>
        </w:rPr>
        <w:fldChar w:fldCharType="separate"/>
      </w:r>
      <w:r>
        <w:rPr>
          <w:noProof/>
        </w:rPr>
        <w:t>292</w:t>
      </w:r>
      <w:r>
        <w:rPr>
          <w:noProof/>
        </w:rPr>
        <w:fldChar w:fldCharType="end"/>
      </w:r>
    </w:p>
    <w:p w14:paraId="3A92E6C3" w14:textId="7F2CC1B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2.170</w:t>
      </w:r>
      <w:r>
        <w:rPr>
          <w:rFonts w:asciiTheme="minorHAnsi" w:eastAsiaTheme="minorEastAsia" w:hAnsiTheme="minorHAnsi" w:cstheme="minorBidi"/>
          <w:noProof/>
          <w:sz w:val="22"/>
          <w:szCs w:val="22"/>
          <w:lang w:eastAsia="en-GB"/>
        </w:rPr>
        <w:tab/>
      </w:r>
      <w:r w:rsidRPr="00575A58">
        <w:rPr>
          <w:noProof/>
          <w:lang w:val="sv-SE" w:eastAsia="zh-CN"/>
        </w:rPr>
        <w:t>Minimum Wait Time</w:t>
      </w:r>
      <w:r>
        <w:rPr>
          <w:noProof/>
        </w:rPr>
        <w:tab/>
      </w:r>
      <w:r>
        <w:rPr>
          <w:noProof/>
        </w:rPr>
        <w:fldChar w:fldCharType="begin" w:fldLock="1"/>
      </w:r>
      <w:r>
        <w:rPr>
          <w:noProof/>
        </w:rPr>
        <w:instrText xml:space="preserve"> PAGEREF _Toc106897743 \h </w:instrText>
      </w:r>
      <w:r>
        <w:rPr>
          <w:noProof/>
        </w:rPr>
      </w:r>
      <w:r>
        <w:rPr>
          <w:noProof/>
        </w:rPr>
        <w:fldChar w:fldCharType="separate"/>
      </w:r>
      <w:r>
        <w:rPr>
          <w:noProof/>
        </w:rPr>
        <w:t>293</w:t>
      </w:r>
      <w:r>
        <w:rPr>
          <w:noProof/>
        </w:rPr>
        <w:fldChar w:fldCharType="end"/>
      </w:r>
    </w:p>
    <w:p w14:paraId="30AB9943" w14:textId="7E5FE6FA"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2.171</w:t>
      </w:r>
      <w:r>
        <w:rPr>
          <w:rFonts w:asciiTheme="minorHAnsi" w:eastAsiaTheme="minorEastAsia" w:hAnsiTheme="minorHAnsi" w:cstheme="minorBidi"/>
          <w:noProof/>
          <w:sz w:val="22"/>
          <w:szCs w:val="22"/>
          <w:lang w:eastAsia="en-GB"/>
        </w:rPr>
        <w:tab/>
      </w:r>
      <w:r w:rsidRPr="00575A58">
        <w:rPr>
          <w:noProof/>
          <w:lang w:val="en-US" w:eastAsia="zh-CN"/>
        </w:rPr>
        <w:t xml:space="preserve">QoS Monitoring </w:t>
      </w:r>
      <w:r w:rsidRPr="00575A58">
        <w:rPr>
          <w:noProof/>
          <w:lang w:val="en-US"/>
        </w:rPr>
        <w:t>Measurement</w:t>
      </w:r>
      <w:r>
        <w:rPr>
          <w:noProof/>
        </w:rPr>
        <w:tab/>
      </w:r>
      <w:r>
        <w:rPr>
          <w:noProof/>
        </w:rPr>
        <w:fldChar w:fldCharType="begin" w:fldLock="1"/>
      </w:r>
      <w:r>
        <w:rPr>
          <w:noProof/>
        </w:rPr>
        <w:instrText xml:space="preserve"> PAGEREF _Toc106897744 \h </w:instrText>
      </w:r>
      <w:r>
        <w:rPr>
          <w:noProof/>
        </w:rPr>
      </w:r>
      <w:r>
        <w:rPr>
          <w:noProof/>
        </w:rPr>
        <w:fldChar w:fldCharType="separate"/>
      </w:r>
      <w:r>
        <w:rPr>
          <w:noProof/>
        </w:rPr>
        <w:t>293</w:t>
      </w:r>
      <w:r>
        <w:rPr>
          <w:noProof/>
        </w:rPr>
        <w:fldChar w:fldCharType="end"/>
      </w:r>
    </w:p>
    <w:p w14:paraId="422371B0" w14:textId="570B979B" w:rsidR="005A1696" w:rsidRDefault="005A1696">
      <w:pPr>
        <w:pStyle w:val="TOC3"/>
        <w:rPr>
          <w:rFonts w:asciiTheme="minorHAnsi" w:eastAsiaTheme="minorEastAsia" w:hAnsiTheme="minorHAnsi" w:cstheme="minorBidi"/>
          <w:noProof/>
          <w:sz w:val="22"/>
          <w:szCs w:val="22"/>
          <w:lang w:eastAsia="en-GB"/>
        </w:rPr>
      </w:pPr>
      <w:r w:rsidRPr="00575A58">
        <w:rPr>
          <w:noProof/>
          <w:lang w:val="fr-FR"/>
        </w:rPr>
        <w:t>8.2.172</w:t>
      </w:r>
      <w:r>
        <w:rPr>
          <w:rFonts w:asciiTheme="minorHAnsi" w:eastAsiaTheme="minorEastAsia" w:hAnsiTheme="minorHAnsi" w:cstheme="minorBidi"/>
          <w:noProof/>
          <w:sz w:val="22"/>
          <w:szCs w:val="22"/>
          <w:lang w:eastAsia="en-GB"/>
        </w:rPr>
        <w:tab/>
      </w:r>
      <w:r w:rsidRPr="00575A58">
        <w:rPr>
          <w:noProof/>
          <w:lang w:val="fr-FR"/>
        </w:rPr>
        <w:t>MT-EDT Control Information</w:t>
      </w:r>
      <w:r>
        <w:rPr>
          <w:noProof/>
        </w:rPr>
        <w:tab/>
      </w:r>
      <w:r>
        <w:rPr>
          <w:noProof/>
        </w:rPr>
        <w:fldChar w:fldCharType="begin" w:fldLock="1"/>
      </w:r>
      <w:r>
        <w:rPr>
          <w:noProof/>
        </w:rPr>
        <w:instrText xml:space="preserve"> PAGEREF _Toc106897745 \h </w:instrText>
      </w:r>
      <w:r>
        <w:rPr>
          <w:noProof/>
        </w:rPr>
      </w:r>
      <w:r>
        <w:rPr>
          <w:noProof/>
        </w:rPr>
        <w:fldChar w:fldCharType="separate"/>
      </w:r>
      <w:r>
        <w:rPr>
          <w:noProof/>
        </w:rPr>
        <w:t>293</w:t>
      </w:r>
      <w:r>
        <w:rPr>
          <w:noProof/>
        </w:rPr>
        <w:fldChar w:fldCharType="end"/>
      </w:r>
    </w:p>
    <w:p w14:paraId="64CD3850" w14:textId="0587D1B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2.173</w:t>
      </w:r>
      <w:r>
        <w:rPr>
          <w:rFonts w:asciiTheme="minorHAnsi" w:eastAsiaTheme="minorEastAsia" w:hAnsiTheme="minorHAnsi" w:cstheme="minorBidi"/>
          <w:noProof/>
          <w:sz w:val="22"/>
          <w:szCs w:val="22"/>
          <w:lang w:eastAsia="en-GB"/>
        </w:rPr>
        <w:tab/>
      </w:r>
      <w:r>
        <w:rPr>
          <w:noProof/>
        </w:rPr>
        <w:t>DL Data Packets Size</w:t>
      </w:r>
      <w:r>
        <w:rPr>
          <w:noProof/>
        </w:rPr>
        <w:tab/>
      </w:r>
      <w:r>
        <w:rPr>
          <w:noProof/>
        </w:rPr>
        <w:fldChar w:fldCharType="begin" w:fldLock="1"/>
      </w:r>
      <w:r>
        <w:rPr>
          <w:noProof/>
        </w:rPr>
        <w:instrText xml:space="preserve"> PAGEREF _Toc106897746 \h </w:instrText>
      </w:r>
      <w:r>
        <w:rPr>
          <w:noProof/>
        </w:rPr>
      </w:r>
      <w:r>
        <w:rPr>
          <w:noProof/>
        </w:rPr>
        <w:fldChar w:fldCharType="separate"/>
      </w:r>
      <w:r>
        <w:rPr>
          <w:noProof/>
        </w:rPr>
        <w:t>294</w:t>
      </w:r>
      <w:r>
        <w:rPr>
          <w:noProof/>
        </w:rPr>
        <w:fldChar w:fldCharType="end"/>
      </w:r>
    </w:p>
    <w:p w14:paraId="2FF64AED" w14:textId="4964F780"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2.174</w:t>
      </w:r>
      <w:r>
        <w:rPr>
          <w:rFonts w:asciiTheme="minorHAnsi" w:eastAsiaTheme="minorEastAsia" w:hAnsiTheme="minorHAnsi" w:cstheme="minorBidi"/>
          <w:noProof/>
          <w:sz w:val="22"/>
          <w:szCs w:val="22"/>
          <w:lang w:eastAsia="en-GB"/>
        </w:rPr>
        <w:tab/>
      </w:r>
      <w:r>
        <w:rPr>
          <w:noProof/>
        </w:rPr>
        <w:t>QER Control Indications</w:t>
      </w:r>
      <w:r>
        <w:rPr>
          <w:noProof/>
        </w:rPr>
        <w:tab/>
      </w:r>
      <w:r>
        <w:rPr>
          <w:noProof/>
        </w:rPr>
        <w:fldChar w:fldCharType="begin" w:fldLock="1"/>
      </w:r>
      <w:r>
        <w:rPr>
          <w:noProof/>
        </w:rPr>
        <w:instrText xml:space="preserve"> PAGEREF _Toc106897747 \h </w:instrText>
      </w:r>
      <w:r>
        <w:rPr>
          <w:noProof/>
        </w:rPr>
      </w:r>
      <w:r>
        <w:rPr>
          <w:noProof/>
        </w:rPr>
        <w:fldChar w:fldCharType="separate"/>
      </w:r>
      <w:r>
        <w:rPr>
          <w:noProof/>
        </w:rPr>
        <w:t>294</w:t>
      </w:r>
      <w:r>
        <w:rPr>
          <w:noProof/>
        </w:rPr>
        <w:fldChar w:fldCharType="end"/>
      </w:r>
    </w:p>
    <w:p w14:paraId="16A5353A" w14:textId="61CA63AF"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2.175</w:t>
      </w:r>
      <w:r>
        <w:rPr>
          <w:rFonts w:asciiTheme="minorHAnsi" w:eastAsiaTheme="minorEastAsia" w:hAnsiTheme="minorHAnsi" w:cstheme="minorBidi"/>
          <w:noProof/>
          <w:sz w:val="22"/>
          <w:szCs w:val="22"/>
          <w:lang w:eastAsia="en-GB"/>
        </w:rPr>
        <w:tab/>
      </w:r>
      <w:r w:rsidRPr="00575A58">
        <w:rPr>
          <w:noProof/>
          <w:lang w:val="en-US" w:eastAsia="zh-CN"/>
        </w:rPr>
        <w:t>NF Instance ID</w:t>
      </w:r>
      <w:r>
        <w:rPr>
          <w:noProof/>
        </w:rPr>
        <w:tab/>
      </w:r>
      <w:r>
        <w:rPr>
          <w:noProof/>
        </w:rPr>
        <w:fldChar w:fldCharType="begin" w:fldLock="1"/>
      </w:r>
      <w:r>
        <w:rPr>
          <w:noProof/>
        </w:rPr>
        <w:instrText xml:space="preserve"> PAGEREF _Toc106897748 \h </w:instrText>
      </w:r>
      <w:r>
        <w:rPr>
          <w:noProof/>
        </w:rPr>
      </w:r>
      <w:r>
        <w:rPr>
          <w:noProof/>
        </w:rPr>
        <w:fldChar w:fldCharType="separate"/>
      </w:r>
      <w:r>
        <w:rPr>
          <w:noProof/>
        </w:rPr>
        <w:t>294</w:t>
      </w:r>
      <w:r>
        <w:rPr>
          <w:noProof/>
        </w:rPr>
        <w:fldChar w:fldCharType="end"/>
      </w:r>
    </w:p>
    <w:p w14:paraId="5AF79E5A" w14:textId="559A0D8D" w:rsidR="005A1696" w:rsidRDefault="005A1696">
      <w:pPr>
        <w:pStyle w:val="TOC3"/>
        <w:rPr>
          <w:rFonts w:asciiTheme="minorHAnsi" w:eastAsiaTheme="minorEastAsia" w:hAnsiTheme="minorHAnsi" w:cstheme="minorBidi"/>
          <w:noProof/>
          <w:sz w:val="22"/>
          <w:szCs w:val="22"/>
          <w:lang w:eastAsia="en-GB"/>
        </w:rPr>
      </w:pPr>
      <w:r>
        <w:rPr>
          <w:noProof/>
        </w:rPr>
        <w:t>8.</w:t>
      </w:r>
      <w:r>
        <w:rPr>
          <w:noProof/>
          <w:lang w:eastAsia="zh-CN"/>
        </w:rPr>
        <w:t>2.176</w:t>
      </w:r>
      <w:r>
        <w:rPr>
          <w:rFonts w:asciiTheme="minorHAnsi" w:eastAsiaTheme="minorEastAsia" w:hAnsiTheme="minorHAnsi" w:cstheme="minorBidi"/>
          <w:noProof/>
          <w:sz w:val="22"/>
          <w:szCs w:val="22"/>
          <w:lang w:eastAsia="en-GB"/>
        </w:rPr>
        <w:tab/>
      </w:r>
      <w:r>
        <w:rPr>
          <w:noProof/>
          <w:lang w:eastAsia="zh-CN"/>
        </w:rPr>
        <w:t>S-NSSAI</w:t>
      </w:r>
      <w:r>
        <w:rPr>
          <w:noProof/>
        </w:rPr>
        <w:tab/>
      </w:r>
      <w:r>
        <w:rPr>
          <w:noProof/>
        </w:rPr>
        <w:fldChar w:fldCharType="begin" w:fldLock="1"/>
      </w:r>
      <w:r>
        <w:rPr>
          <w:noProof/>
        </w:rPr>
        <w:instrText xml:space="preserve"> PAGEREF _Toc106897749 \h </w:instrText>
      </w:r>
      <w:r>
        <w:rPr>
          <w:noProof/>
        </w:rPr>
      </w:r>
      <w:r>
        <w:rPr>
          <w:noProof/>
        </w:rPr>
        <w:fldChar w:fldCharType="separate"/>
      </w:r>
      <w:r>
        <w:rPr>
          <w:noProof/>
        </w:rPr>
        <w:t>295</w:t>
      </w:r>
      <w:r>
        <w:rPr>
          <w:noProof/>
        </w:rPr>
        <w:fldChar w:fldCharType="end"/>
      </w:r>
    </w:p>
    <w:p w14:paraId="6882C9F2" w14:textId="2509BFA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2.177</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_Toc106897750 \h </w:instrText>
      </w:r>
      <w:r>
        <w:rPr>
          <w:noProof/>
        </w:rPr>
      </w:r>
      <w:r>
        <w:rPr>
          <w:noProof/>
        </w:rPr>
        <w:fldChar w:fldCharType="separate"/>
      </w:r>
      <w:r>
        <w:rPr>
          <w:noProof/>
        </w:rPr>
        <w:t>295</w:t>
      </w:r>
      <w:r>
        <w:rPr>
          <w:noProof/>
        </w:rPr>
        <w:fldChar w:fldCharType="end"/>
      </w:r>
    </w:p>
    <w:p w14:paraId="7C8A2E4A" w14:textId="75443E14"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2.178</w:t>
      </w:r>
      <w:r>
        <w:rPr>
          <w:rFonts w:asciiTheme="minorHAnsi" w:eastAsiaTheme="minorEastAsia" w:hAnsiTheme="minorHAnsi" w:cstheme="minorBidi"/>
          <w:noProof/>
          <w:sz w:val="22"/>
          <w:szCs w:val="22"/>
          <w:lang w:eastAsia="en-GB"/>
        </w:rPr>
        <w:tab/>
      </w:r>
      <w:r>
        <w:rPr>
          <w:noProof/>
        </w:rPr>
        <w:t>PFCPASReq-Flags</w:t>
      </w:r>
      <w:r>
        <w:rPr>
          <w:noProof/>
        </w:rPr>
        <w:tab/>
      </w:r>
      <w:r>
        <w:rPr>
          <w:noProof/>
        </w:rPr>
        <w:fldChar w:fldCharType="begin" w:fldLock="1"/>
      </w:r>
      <w:r>
        <w:rPr>
          <w:noProof/>
        </w:rPr>
        <w:instrText xml:space="preserve"> PAGEREF _Toc106897751 \h </w:instrText>
      </w:r>
      <w:r>
        <w:rPr>
          <w:noProof/>
        </w:rPr>
      </w:r>
      <w:r>
        <w:rPr>
          <w:noProof/>
        </w:rPr>
        <w:fldChar w:fldCharType="separate"/>
      </w:r>
      <w:r>
        <w:rPr>
          <w:noProof/>
        </w:rPr>
        <w:t>295</w:t>
      </w:r>
      <w:r>
        <w:rPr>
          <w:noProof/>
        </w:rPr>
        <w:fldChar w:fldCharType="end"/>
      </w:r>
    </w:p>
    <w:p w14:paraId="5C1EC3DE" w14:textId="7D18AF73"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2.179</w:t>
      </w:r>
      <w:r>
        <w:rPr>
          <w:rFonts w:asciiTheme="minorHAnsi" w:eastAsiaTheme="minorEastAsia" w:hAnsiTheme="minorHAnsi" w:cstheme="minorBidi"/>
          <w:noProof/>
          <w:sz w:val="22"/>
          <w:szCs w:val="22"/>
          <w:lang w:eastAsia="en-GB"/>
        </w:rPr>
        <w:tab/>
      </w:r>
      <w:r>
        <w:rPr>
          <w:noProof/>
        </w:rPr>
        <w:t>Data Status</w:t>
      </w:r>
      <w:r>
        <w:rPr>
          <w:noProof/>
        </w:rPr>
        <w:tab/>
      </w:r>
      <w:r>
        <w:rPr>
          <w:noProof/>
        </w:rPr>
        <w:fldChar w:fldCharType="begin" w:fldLock="1"/>
      </w:r>
      <w:r>
        <w:rPr>
          <w:noProof/>
        </w:rPr>
        <w:instrText xml:space="preserve"> PAGEREF _Toc106897752 \h </w:instrText>
      </w:r>
      <w:r>
        <w:rPr>
          <w:noProof/>
        </w:rPr>
      </w:r>
      <w:r>
        <w:rPr>
          <w:noProof/>
        </w:rPr>
        <w:fldChar w:fldCharType="separate"/>
      </w:r>
      <w:r>
        <w:rPr>
          <w:noProof/>
        </w:rPr>
        <w:t>296</w:t>
      </w:r>
      <w:r>
        <w:rPr>
          <w:noProof/>
        </w:rPr>
        <w:fldChar w:fldCharType="end"/>
      </w:r>
    </w:p>
    <w:p w14:paraId="234D0693" w14:textId="7969AFB5" w:rsidR="005A1696" w:rsidRDefault="005A1696">
      <w:pPr>
        <w:pStyle w:val="TOC3"/>
        <w:rPr>
          <w:rFonts w:asciiTheme="minorHAnsi" w:eastAsiaTheme="minorEastAsia" w:hAnsiTheme="minorHAnsi" w:cstheme="minorBidi"/>
          <w:noProof/>
          <w:sz w:val="22"/>
          <w:szCs w:val="22"/>
          <w:lang w:eastAsia="en-GB"/>
        </w:rPr>
      </w:pPr>
      <w:r>
        <w:rPr>
          <w:noProof/>
        </w:rPr>
        <w:t>8.2.</w:t>
      </w:r>
      <w:r>
        <w:rPr>
          <w:noProof/>
          <w:lang w:eastAsia="zh-CN"/>
        </w:rPr>
        <w:t>180</w:t>
      </w:r>
      <w:r>
        <w:rPr>
          <w:rFonts w:asciiTheme="minorHAnsi" w:eastAsiaTheme="minorEastAsia" w:hAnsiTheme="minorHAnsi" w:cstheme="minorBidi"/>
          <w:noProof/>
          <w:sz w:val="22"/>
          <w:szCs w:val="22"/>
          <w:lang w:eastAsia="en-GB"/>
        </w:rPr>
        <w:tab/>
      </w:r>
      <w:r w:rsidRPr="00575A58">
        <w:rPr>
          <w:noProof/>
          <w:lang w:val="fr-FR" w:eastAsia="zh-CN"/>
        </w:rPr>
        <w:t>RDS Configuration Information</w:t>
      </w:r>
      <w:r>
        <w:rPr>
          <w:noProof/>
        </w:rPr>
        <w:tab/>
      </w:r>
      <w:r>
        <w:rPr>
          <w:noProof/>
        </w:rPr>
        <w:fldChar w:fldCharType="begin" w:fldLock="1"/>
      </w:r>
      <w:r>
        <w:rPr>
          <w:noProof/>
        </w:rPr>
        <w:instrText xml:space="preserve"> PAGEREF _Toc106897753 \h </w:instrText>
      </w:r>
      <w:r>
        <w:rPr>
          <w:noProof/>
        </w:rPr>
      </w:r>
      <w:r>
        <w:rPr>
          <w:noProof/>
        </w:rPr>
        <w:fldChar w:fldCharType="separate"/>
      </w:r>
      <w:r>
        <w:rPr>
          <w:noProof/>
        </w:rPr>
        <w:t>296</w:t>
      </w:r>
      <w:r>
        <w:rPr>
          <w:noProof/>
        </w:rPr>
        <w:fldChar w:fldCharType="end"/>
      </w:r>
    </w:p>
    <w:p w14:paraId="5D01F098" w14:textId="6E8115F9" w:rsidR="005A1696" w:rsidRDefault="005A1696">
      <w:pPr>
        <w:pStyle w:val="TOC3"/>
        <w:rPr>
          <w:rFonts w:asciiTheme="minorHAnsi" w:eastAsiaTheme="minorEastAsia" w:hAnsiTheme="minorHAnsi" w:cstheme="minorBidi"/>
          <w:noProof/>
          <w:sz w:val="22"/>
          <w:szCs w:val="22"/>
          <w:lang w:eastAsia="en-GB"/>
        </w:rPr>
      </w:pPr>
      <w:r>
        <w:rPr>
          <w:noProof/>
        </w:rPr>
        <w:t>8.2.181</w:t>
      </w:r>
      <w:r>
        <w:rPr>
          <w:rFonts w:asciiTheme="minorHAnsi" w:eastAsiaTheme="minorEastAsia" w:hAnsiTheme="minorHAnsi" w:cstheme="minorBidi"/>
          <w:noProof/>
          <w:sz w:val="22"/>
          <w:szCs w:val="22"/>
          <w:lang w:eastAsia="en-GB"/>
        </w:rPr>
        <w:tab/>
      </w:r>
      <w:r>
        <w:rPr>
          <w:noProof/>
        </w:rPr>
        <w:t>MPTCP Applicable Indication</w:t>
      </w:r>
      <w:r>
        <w:rPr>
          <w:noProof/>
        </w:rPr>
        <w:tab/>
      </w:r>
      <w:r>
        <w:rPr>
          <w:noProof/>
        </w:rPr>
        <w:fldChar w:fldCharType="begin" w:fldLock="1"/>
      </w:r>
      <w:r>
        <w:rPr>
          <w:noProof/>
        </w:rPr>
        <w:instrText xml:space="preserve"> PAGEREF _Toc106897754 \h </w:instrText>
      </w:r>
      <w:r>
        <w:rPr>
          <w:noProof/>
        </w:rPr>
      </w:r>
      <w:r>
        <w:rPr>
          <w:noProof/>
        </w:rPr>
        <w:fldChar w:fldCharType="separate"/>
      </w:r>
      <w:r>
        <w:rPr>
          <w:noProof/>
        </w:rPr>
        <w:t>297</w:t>
      </w:r>
      <w:r>
        <w:rPr>
          <w:noProof/>
        </w:rPr>
        <w:fldChar w:fldCharType="end"/>
      </w:r>
    </w:p>
    <w:p w14:paraId="2E77E417" w14:textId="01C0FFC7" w:rsidR="005A1696" w:rsidRDefault="005A1696">
      <w:pPr>
        <w:pStyle w:val="TOC3"/>
        <w:rPr>
          <w:rFonts w:asciiTheme="minorHAnsi" w:eastAsiaTheme="minorEastAsia" w:hAnsiTheme="minorHAnsi" w:cstheme="minorBidi"/>
          <w:noProof/>
          <w:sz w:val="22"/>
          <w:szCs w:val="22"/>
          <w:lang w:eastAsia="en-GB"/>
        </w:rPr>
      </w:pPr>
      <w:r>
        <w:rPr>
          <w:noProof/>
        </w:rPr>
        <w:t>8.2.182</w:t>
      </w:r>
      <w:r>
        <w:rPr>
          <w:rFonts w:asciiTheme="minorHAnsi" w:eastAsiaTheme="minorEastAsia" w:hAnsiTheme="minorHAnsi" w:cstheme="minorBidi"/>
          <w:noProof/>
          <w:sz w:val="22"/>
          <w:szCs w:val="22"/>
          <w:lang w:eastAsia="en-GB"/>
        </w:rPr>
        <w:tab/>
      </w:r>
      <w:r>
        <w:rPr>
          <w:noProof/>
        </w:rPr>
        <w:t>Bridge Management Information Container</w:t>
      </w:r>
      <w:r>
        <w:rPr>
          <w:noProof/>
        </w:rPr>
        <w:tab/>
      </w:r>
      <w:r>
        <w:rPr>
          <w:noProof/>
        </w:rPr>
        <w:fldChar w:fldCharType="begin" w:fldLock="1"/>
      </w:r>
      <w:r>
        <w:rPr>
          <w:noProof/>
        </w:rPr>
        <w:instrText xml:space="preserve"> PAGEREF _Toc106897755 \h </w:instrText>
      </w:r>
      <w:r>
        <w:rPr>
          <w:noProof/>
        </w:rPr>
      </w:r>
      <w:r>
        <w:rPr>
          <w:noProof/>
        </w:rPr>
        <w:fldChar w:fldCharType="separate"/>
      </w:r>
      <w:r>
        <w:rPr>
          <w:noProof/>
        </w:rPr>
        <w:t>297</w:t>
      </w:r>
      <w:r>
        <w:rPr>
          <w:noProof/>
        </w:rPr>
        <w:fldChar w:fldCharType="end"/>
      </w:r>
    </w:p>
    <w:p w14:paraId="48761D46" w14:textId="3B0A1C3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2.183</w:t>
      </w:r>
      <w:r>
        <w:rPr>
          <w:rFonts w:asciiTheme="minorHAnsi" w:eastAsiaTheme="minorEastAsia" w:hAnsiTheme="minorHAnsi" w:cstheme="minorBidi"/>
          <w:noProof/>
          <w:sz w:val="22"/>
          <w:szCs w:val="22"/>
          <w:lang w:eastAsia="en-GB"/>
        </w:rPr>
        <w:tab/>
      </w:r>
      <w:r>
        <w:rPr>
          <w:noProof/>
        </w:rPr>
        <w:t>Number of UE IP Addresses</w:t>
      </w:r>
      <w:r>
        <w:rPr>
          <w:noProof/>
        </w:rPr>
        <w:tab/>
      </w:r>
      <w:r>
        <w:rPr>
          <w:noProof/>
        </w:rPr>
        <w:fldChar w:fldCharType="begin" w:fldLock="1"/>
      </w:r>
      <w:r>
        <w:rPr>
          <w:noProof/>
        </w:rPr>
        <w:instrText xml:space="preserve"> PAGEREF _Toc106897756 \h </w:instrText>
      </w:r>
      <w:r>
        <w:rPr>
          <w:noProof/>
        </w:rPr>
      </w:r>
      <w:r>
        <w:rPr>
          <w:noProof/>
        </w:rPr>
        <w:fldChar w:fldCharType="separate"/>
      </w:r>
      <w:r>
        <w:rPr>
          <w:noProof/>
        </w:rPr>
        <w:t>297</w:t>
      </w:r>
      <w:r>
        <w:rPr>
          <w:noProof/>
        </w:rPr>
        <w:fldChar w:fldCharType="end"/>
      </w:r>
    </w:p>
    <w:p w14:paraId="764DD4E0" w14:textId="4B133C7C" w:rsidR="005A1696" w:rsidRDefault="005A1696">
      <w:pPr>
        <w:pStyle w:val="TOC3"/>
        <w:rPr>
          <w:rFonts w:asciiTheme="minorHAnsi" w:eastAsiaTheme="minorEastAsia" w:hAnsiTheme="minorHAnsi" w:cstheme="minorBidi"/>
          <w:noProof/>
          <w:sz w:val="22"/>
          <w:szCs w:val="22"/>
          <w:lang w:eastAsia="en-GB"/>
        </w:rPr>
      </w:pPr>
      <w:r>
        <w:rPr>
          <w:noProof/>
        </w:rPr>
        <w:t>8.</w:t>
      </w:r>
      <w:r w:rsidRPr="00575A58">
        <w:rPr>
          <w:noProof/>
          <w:lang w:val="en-US"/>
        </w:rPr>
        <w:t>2.184</w:t>
      </w:r>
      <w:r>
        <w:rPr>
          <w:rFonts w:asciiTheme="minorHAnsi" w:eastAsiaTheme="minorEastAsia" w:hAnsiTheme="minorHAnsi" w:cstheme="minorBidi"/>
          <w:noProof/>
          <w:sz w:val="22"/>
          <w:szCs w:val="22"/>
          <w:lang w:eastAsia="en-GB"/>
        </w:rPr>
        <w:tab/>
      </w:r>
      <w:r>
        <w:rPr>
          <w:noProof/>
        </w:rPr>
        <w:t>Validity Timer</w:t>
      </w:r>
      <w:r>
        <w:rPr>
          <w:noProof/>
        </w:rPr>
        <w:tab/>
      </w:r>
      <w:r>
        <w:rPr>
          <w:noProof/>
        </w:rPr>
        <w:fldChar w:fldCharType="begin" w:fldLock="1"/>
      </w:r>
      <w:r>
        <w:rPr>
          <w:noProof/>
        </w:rPr>
        <w:instrText xml:space="preserve"> PAGEREF _Toc106897757 \h </w:instrText>
      </w:r>
      <w:r>
        <w:rPr>
          <w:noProof/>
        </w:rPr>
      </w:r>
      <w:r>
        <w:rPr>
          <w:noProof/>
        </w:rPr>
        <w:fldChar w:fldCharType="separate"/>
      </w:r>
      <w:r>
        <w:rPr>
          <w:noProof/>
        </w:rPr>
        <w:t>298</w:t>
      </w:r>
      <w:r>
        <w:rPr>
          <w:noProof/>
        </w:rPr>
        <w:fldChar w:fldCharType="end"/>
      </w:r>
    </w:p>
    <w:p w14:paraId="22EC9C66" w14:textId="7892EF30" w:rsidR="005A1696" w:rsidRDefault="005A1696">
      <w:pPr>
        <w:pStyle w:val="TOC3"/>
        <w:tabs>
          <w:tab w:val="left" w:pos="1701"/>
        </w:tabs>
        <w:rPr>
          <w:rFonts w:asciiTheme="minorHAnsi" w:eastAsiaTheme="minorEastAsia" w:hAnsiTheme="minorHAnsi" w:cstheme="minorBidi"/>
          <w:noProof/>
          <w:sz w:val="22"/>
          <w:szCs w:val="22"/>
          <w:lang w:eastAsia="en-GB"/>
        </w:rPr>
      </w:pPr>
      <w:r>
        <w:rPr>
          <w:noProof/>
        </w:rPr>
        <w:t>8.2.185 - 8.2.217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_Toc106897758 \h </w:instrText>
      </w:r>
      <w:r>
        <w:rPr>
          <w:noProof/>
        </w:rPr>
      </w:r>
      <w:r>
        <w:rPr>
          <w:noProof/>
        </w:rPr>
        <w:fldChar w:fldCharType="separate"/>
      </w:r>
      <w:r>
        <w:rPr>
          <w:noProof/>
        </w:rPr>
        <w:t>298</w:t>
      </w:r>
      <w:r>
        <w:rPr>
          <w:noProof/>
        </w:rPr>
        <w:fldChar w:fldCharType="end"/>
      </w:r>
    </w:p>
    <w:p w14:paraId="6A38B4D1" w14:textId="1EED43D8" w:rsidR="005A1696" w:rsidRDefault="005A1696">
      <w:pPr>
        <w:pStyle w:val="TOC3"/>
        <w:rPr>
          <w:rFonts w:asciiTheme="minorHAnsi" w:eastAsiaTheme="minorEastAsia" w:hAnsiTheme="minorHAnsi" w:cstheme="minorBidi"/>
          <w:noProof/>
          <w:sz w:val="22"/>
          <w:szCs w:val="22"/>
          <w:lang w:eastAsia="en-GB"/>
        </w:rPr>
      </w:pPr>
      <w:r>
        <w:rPr>
          <w:noProof/>
        </w:rPr>
        <w:t>8.2.218</w:t>
      </w:r>
      <w:r>
        <w:rPr>
          <w:rFonts w:asciiTheme="minorHAnsi" w:eastAsiaTheme="minorEastAsia" w:hAnsiTheme="minorHAnsi" w:cstheme="minorBidi"/>
          <w:noProof/>
          <w:sz w:val="22"/>
          <w:szCs w:val="22"/>
          <w:lang w:eastAsia="en-GB"/>
        </w:rPr>
        <w:tab/>
      </w:r>
      <w:r>
        <w:rPr>
          <w:noProof/>
        </w:rPr>
        <w:t>Configured Time Domain</w:t>
      </w:r>
      <w:r>
        <w:rPr>
          <w:noProof/>
        </w:rPr>
        <w:tab/>
      </w:r>
      <w:r>
        <w:rPr>
          <w:noProof/>
        </w:rPr>
        <w:fldChar w:fldCharType="begin" w:fldLock="1"/>
      </w:r>
      <w:r>
        <w:rPr>
          <w:noProof/>
        </w:rPr>
        <w:instrText xml:space="preserve"> PAGEREF _Toc106897759 \h </w:instrText>
      </w:r>
      <w:r>
        <w:rPr>
          <w:noProof/>
        </w:rPr>
      </w:r>
      <w:r>
        <w:rPr>
          <w:noProof/>
        </w:rPr>
        <w:fldChar w:fldCharType="separate"/>
      </w:r>
      <w:r>
        <w:rPr>
          <w:noProof/>
        </w:rPr>
        <w:t>298</w:t>
      </w:r>
      <w:r>
        <w:rPr>
          <w:noProof/>
        </w:rPr>
        <w:fldChar w:fldCharType="end"/>
      </w:r>
    </w:p>
    <w:p w14:paraId="1C7DA5DF" w14:textId="31B67795" w:rsidR="005A1696" w:rsidRDefault="005A1696" w:rsidP="005A1696">
      <w:pPr>
        <w:pStyle w:val="TOC8"/>
        <w:rPr>
          <w:rFonts w:asciiTheme="minorHAnsi" w:eastAsiaTheme="minorEastAsia" w:hAnsiTheme="minorHAnsi" w:cstheme="minorBidi"/>
          <w:b w:val="0"/>
          <w:noProof/>
          <w:szCs w:val="22"/>
          <w:lang w:eastAsia="en-GB"/>
        </w:rPr>
      </w:pPr>
      <w:r>
        <w:rPr>
          <w:noProof/>
        </w:rPr>
        <w:t>Annex A (Informative): PFCP Load and Overload Control Mechanism</w:t>
      </w:r>
      <w:r>
        <w:rPr>
          <w:noProof/>
        </w:rPr>
        <w:tab/>
      </w:r>
      <w:r>
        <w:rPr>
          <w:noProof/>
        </w:rPr>
        <w:fldChar w:fldCharType="begin" w:fldLock="1"/>
      </w:r>
      <w:r>
        <w:rPr>
          <w:noProof/>
        </w:rPr>
        <w:instrText xml:space="preserve"> PAGEREF _Toc106897760 \h </w:instrText>
      </w:r>
      <w:r>
        <w:rPr>
          <w:noProof/>
        </w:rPr>
      </w:r>
      <w:r>
        <w:rPr>
          <w:noProof/>
        </w:rPr>
        <w:fldChar w:fldCharType="separate"/>
      </w:r>
      <w:r>
        <w:rPr>
          <w:noProof/>
        </w:rPr>
        <w:t>299</w:t>
      </w:r>
      <w:r>
        <w:rPr>
          <w:noProof/>
        </w:rPr>
        <w:fldChar w:fldCharType="end"/>
      </w:r>
    </w:p>
    <w:p w14:paraId="1B511DBA" w14:textId="2968DFF9" w:rsidR="005A1696" w:rsidRDefault="005A169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Throttling Aalgorithms</w:t>
      </w:r>
      <w:r>
        <w:rPr>
          <w:noProof/>
        </w:rPr>
        <w:tab/>
      </w:r>
      <w:r>
        <w:rPr>
          <w:noProof/>
        </w:rPr>
        <w:fldChar w:fldCharType="begin" w:fldLock="1"/>
      </w:r>
      <w:r>
        <w:rPr>
          <w:noProof/>
        </w:rPr>
        <w:instrText xml:space="preserve"> PAGEREF _Toc106897761 \h </w:instrText>
      </w:r>
      <w:r>
        <w:rPr>
          <w:noProof/>
        </w:rPr>
      </w:r>
      <w:r>
        <w:rPr>
          <w:noProof/>
        </w:rPr>
        <w:fldChar w:fldCharType="separate"/>
      </w:r>
      <w:r>
        <w:rPr>
          <w:noProof/>
        </w:rPr>
        <w:t>299</w:t>
      </w:r>
      <w:r>
        <w:rPr>
          <w:noProof/>
        </w:rPr>
        <w:fldChar w:fldCharType="end"/>
      </w:r>
    </w:p>
    <w:p w14:paraId="11EE2783" w14:textId="338B8670" w:rsidR="005A1696" w:rsidRDefault="005A1696">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"Loss" Throttling Algorithm</w:t>
      </w:r>
      <w:r>
        <w:rPr>
          <w:noProof/>
        </w:rPr>
        <w:tab/>
      </w:r>
      <w:r>
        <w:rPr>
          <w:noProof/>
        </w:rPr>
        <w:fldChar w:fldCharType="begin" w:fldLock="1"/>
      </w:r>
      <w:r>
        <w:rPr>
          <w:noProof/>
        </w:rPr>
        <w:instrText xml:space="preserve"> PAGEREF _Toc106897762 \h </w:instrText>
      </w:r>
      <w:r>
        <w:rPr>
          <w:noProof/>
        </w:rPr>
      </w:r>
      <w:r>
        <w:rPr>
          <w:noProof/>
        </w:rPr>
        <w:fldChar w:fldCharType="separate"/>
      </w:r>
      <w:r>
        <w:rPr>
          <w:noProof/>
        </w:rPr>
        <w:t>299</w:t>
      </w:r>
      <w:r>
        <w:rPr>
          <w:noProof/>
        </w:rPr>
        <w:fldChar w:fldCharType="end"/>
      </w:r>
    </w:p>
    <w:p w14:paraId="786E963E" w14:textId="438CF55B" w:rsidR="005A1696" w:rsidRDefault="005A1696">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Example of Possible Implementation</w:t>
      </w:r>
      <w:r>
        <w:rPr>
          <w:noProof/>
        </w:rPr>
        <w:tab/>
      </w:r>
      <w:r>
        <w:rPr>
          <w:noProof/>
        </w:rPr>
        <w:fldChar w:fldCharType="begin" w:fldLock="1"/>
      </w:r>
      <w:r>
        <w:rPr>
          <w:noProof/>
        </w:rPr>
        <w:instrText xml:space="preserve"> PAGEREF _Toc106897763 \h </w:instrText>
      </w:r>
      <w:r>
        <w:rPr>
          <w:noProof/>
        </w:rPr>
      </w:r>
      <w:r>
        <w:rPr>
          <w:noProof/>
        </w:rPr>
        <w:fldChar w:fldCharType="separate"/>
      </w:r>
      <w:r>
        <w:rPr>
          <w:noProof/>
        </w:rPr>
        <w:t>299</w:t>
      </w:r>
      <w:r>
        <w:rPr>
          <w:noProof/>
        </w:rPr>
        <w:fldChar w:fldCharType="end"/>
      </w:r>
    </w:p>
    <w:p w14:paraId="4586B791" w14:textId="7E98A8D4" w:rsidR="005A1696" w:rsidRDefault="005A1696" w:rsidP="005A1696">
      <w:pPr>
        <w:pStyle w:val="TOC8"/>
        <w:rPr>
          <w:rFonts w:asciiTheme="minorHAnsi" w:eastAsiaTheme="minorEastAsia" w:hAnsiTheme="minorHAnsi" w:cstheme="minorBidi"/>
          <w:b w:val="0"/>
          <w:noProof/>
          <w:szCs w:val="22"/>
          <w:lang w:eastAsia="en-GB"/>
        </w:rPr>
      </w:pPr>
      <w:r>
        <w:rPr>
          <w:noProof/>
        </w:rPr>
        <w:t>Annex B (Normative): CP and UP Selection Functions with Control and User Plane Separation</w:t>
      </w:r>
      <w:r>
        <w:rPr>
          <w:noProof/>
        </w:rPr>
        <w:tab/>
      </w:r>
      <w:r>
        <w:rPr>
          <w:noProof/>
        </w:rPr>
        <w:fldChar w:fldCharType="begin" w:fldLock="1"/>
      </w:r>
      <w:r>
        <w:rPr>
          <w:noProof/>
        </w:rPr>
        <w:instrText xml:space="preserve"> PAGEREF _Toc106897764 \h </w:instrText>
      </w:r>
      <w:r>
        <w:rPr>
          <w:noProof/>
        </w:rPr>
      </w:r>
      <w:r>
        <w:rPr>
          <w:noProof/>
        </w:rPr>
        <w:fldChar w:fldCharType="separate"/>
      </w:r>
      <w:r>
        <w:rPr>
          <w:noProof/>
        </w:rPr>
        <w:t>299</w:t>
      </w:r>
      <w:r>
        <w:rPr>
          <w:noProof/>
        </w:rPr>
        <w:fldChar w:fldCharType="end"/>
      </w:r>
    </w:p>
    <w:p w14:paraId="5C3D1702" w14:textId="4BC7F6AD" w:rsidR="005A1696" w:rsidRDefault="005A169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CP Selection Function</w:t>
      </w:r>
      <w:r>
        <w:rPr>
          <w:noProof/>
        </w:rPr>
        <w:tab/>
      </w:r>
      <w:r>
        <w:rPr>
          <w:noProof/>
        </w:rPr>
        <w:fldChar w:fldCharType="begin" w:fldLock="1"/>
      </w:r>
      <w:r>
        <w:rPr>
          <w:noProof/>
        </w:rPr>
        <w:instrText xml:space="preserve"> PAGEREF _Toc106897765 \h </w:instrText>
      </w:r>
      <w:r>
        <w:rPr>
          <w:noProof/>
        </w:rPr>
      </w:r>
      <w:r>
        <w:rPr>
          <w:noProof/>
        </w:rPr>
        <w:fldChar w:fldCharType="separate"/>
      </w:r>
      <w:r>
        <w:rPr>
          <w:noProof/>
        </w:rPr>
        <w:t>299</w:t>
      </w:r>
      <w:r>
        <w:rPr>
          <w:noProof/>
        </w:rPr>
        <w:fldChar w:fldCharType="end"/>
      </w:r>
    </w:p>
    <w:p w14:paraId="2EA87FB2" w14:textId="3ED31A29" w:rsidR="005A1696" w:rsidRDefault="005A1696">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_Toc106897766 \h </w:instrText>
      </w:r>
      <w:r>
        <w:rPr>
          <w:noProof/>
        </w:rPr>
      </w:r>
      <w:r>
        <w:rPr>
          <w:noProof/>
        </w:rPr>
        <w:fldChar w:fldCharType="separate"/>
      </w:r>
      <w:r>
        <w:rPr>
          <w:noProof/>
        </w:rPr>
        <w:t>299</w:t>
      </w:r>
      <w:r>
        <w:rPr>
          <w:noProof/>
        </w:rPr>
        <w:fldChar w:fldCharType="end"/>
      </w:r>
    </w:p>
    <w:p w14:paraId="11378C95" w14:textId="415502E7" w:rsidR="005A1696" w:rsidRDefault="005A169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UP Selection Function</w:t>
      </w:r>
      <w:r>
        <w:rPr>
          <w:noProof/>
        </w:rPr>
        <w:tab/>
      </w:r>
      <w:r>
        <w:rPr>
          <w:noProof/>
        </w:rPr>
        <w:fldChar w:fldCharType="begin" w:fldLock="1"/>
      </w:r>
      <w:r>
        <w:rPr>
          <w:noProof/>
        </w:rPr>
        <w:instrText xml:space="preserve"> PAGEREF _Toc106897767 \h </w:instrText>
      </w:r>
      <w:r>
        <w:rPr>
          <w:noProof/>
        </w:rPr>
      </w:r>
      <w:r>
        <w:rPr>
          <w:noProof/>
        </w:rPr>
        <w:fldChar w:fldCharType="separate"/>
      </w:r>
      <w:r>
        <w:rPr>
          <w:noProof/>
        </w:rPr>
        <w:t>300</w:t>
      </w:r>
      <w:r>
        <w:rPr>
          <w:noProof/>
        </w:rPr>
        <w:fldChar w:fldCharType="end"/>
      </w:r>
    </w:p>
    <w:p w14:paraId="1B18FD75" w14:textId="23C74368" w:rsidR="005A1696" w:rsidRDefault="005A169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_Toc106897768 \h </w:instrText>
      </w:r>
      <w:r>
        <w:rPr>
          <w:noProof/>
        </w:rPr>
      </w:r>
      <w:r>
        <w:rPr>
          <w:noProof/>
        </w:rPr>
        <w:fldChar w:fldCharType="separate"/>
      </w:r>
      <w:r>
        <w:rPr>
          <w:noProof/>
        </w:rPr>
        <w:t>300</w:t>
      </w:r>
      <w:r>
        <w:rPr>
          <w:noProof/>
        </w:rPr>
        <w:fldChar w:fldCharType="end"/>
      </w:r>
    </w:p>
    <w:p w14:paraId="28C0365D" w14:textId="2472CCA2" w:rsidR="005A1696" w:rsidRDefault="005A1696">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SGW-U Selection Function</w:t>
      </w:r>
      <w:r>
        <w:rPr>
          <w:noProof/>
        </w:rPr>
        <w:tab/>
      </w:r>
      <w:r>
        <w:rPr>
          <w:noProof/>
        </w:rPr>
        <w:fldChar w:fldCharType="begin" w:fldLock="1"/>
      </w:r>
      <w:r>
        <w:rPr>
          <w:noProof/>
        </w:rPr>
        <w:instrText xml:space="preserve"> PAGEREF _Toc106897769 \h </w:instrText>
      </w:r>
      <w:r>
        <w:rPr>
          <w:noProof/>
        </w:rPr>
      </w:r>
      <w:r>
        <w:rPr>
          <w:noProof/>
        </w:rPr>
        <w:fldChar w:fldCharType="separate"/>
      </w:r>
      <w:r>
        <w:rPr>
          <w:noProof/>
        </w:rPr>
        <w:t>300</w:t>
      </w:r>
      <w:r>
        <w:rPr>
          <w:noProof/>
        </w:rPr>
        <w:fldChar w:fldCharType="end"/>
      </w:r>
    </w:p>
    <w:p w14:paraId="70F264D9" w14:textId="76151D66" w:rsidR="005A1696" w:rsidRDefault="005A1696">
      <w:pPr>
        <w:pStyle w:val="TOC2"/>
        <w:rPr>
          <w:rFonts w:asciiTheme="minorHAnsi" w:eastAsiaTheme="minorEastAsia" w:hAnsiTheme="minorHAnsi" w:cstheme="minorBidi"/>
          <w:noProof/>
          <w:sz w:val="22"/>
          <w:szCs w:val="22"/>
          <w:lang w:eastAsia="en-GB"/>
        </w:rPr>
      </w:pPr>
      <w:r>
        <w:rPr>
          <w:noProof/>
        </w:rPr>
        <w:t>B.2.3</w:t>
      </w:r>
      <w:r>
        <w:rPr>
          <w:rFonts w:asciiTheme="minorHAnsi" w:eastAsiaTheme="minorEastAsia" w:hAnsiTheme="minorHAnsi" w:cstheme="minorBidi"/>
          <w:noProof/>
          <w:sz w:val="22"/>
          <w:szCs w:val="22"/>
          <w:lang w:eastAsia="en-GB"/>
        </w:rPr>
        <w:tab/>
      </w:r>
      <w:r>
        <w:rPr>
          <w:noProof/>
        </w:rPr>
        <w:t>PGW-U Selection Function</w:t>
      </w:r>
      <w:r>
        <w:rPr>
          <w:noProof/>
        </w:rPr>
        <w:tab/>
      </w:r>
      <w:r>
        <w:rPr>
          <w:noProof/>
        </w:rPr>
        <w:fldChar w:fldCharType="begin" w:fldLock="1"/>
      </w:r>
      <w:r>
        <w:rPr>
          <w:noProof/>
        </w:rPr>
        <w:instrText xml:space="preserve"> PAGEREF _Toc106897770 \h </w:instrText>
      </w:r>
      <w:r>
        <w:rPr>
          <w:noProof/>
        </w:rPr>
      </w:r>
      <w:r>
        <w:rPr>
          <w:noProof/>
        </w:rPr>
        <w:fldChar w:fldCharType="separate"/>
      </w:r>
      <w:r>
        <w:rPr>
          <w:noProof/>
        </w:rPr>
        <w:t>300</w:t>
      </w:r>
      <w:r>
        <w:rPr>
          <w:noProof/>
        </w:rPr>
        <w:fldChar w:fldCharType="end"/>
      </w:r>
    </w:p>
    <w:p w14:paraId="1E13DB96" w14:textId="11E7FE76" w:rsidR="005A1696" w:rsidRDefault="005A1696">
      <w:pPr>
        <w:pStyle w:val="TOC2"/>
        <w:rPr>
          <w:rFonts w:asciiTheme="minorHAnsi" w:eastAsiaTheme="minorEastAsia" w:hAnsiTheme="minorHAnsi" w:cstheme="minorBidi"/>
          <w:noProof/>
          <w:sz w:val="22"/>
          <w:szCs w:val="22"/>
          <w:lang w:eastAsia="en-GB"/>
        </w:rPr>
      </w:pPr>
      <w:r>
        <w:rPr>
          <w:noProof/>
        </w:rPr>
        <w:t>B.2.4</w:t>
      </w:r>
      <w:r>
        <w:rPr>
          <w:rFonts w:asciiTheme="minorHAnsi" w:eastAsiaTheme="minorEastAsia" w:hAnsiTheme="minorHAnsi" w:cstheme="minorBidi"/>
          <w:noProof/>
          <w:sz w:val="22"/>
          <w:szCs w:val="22"/>
          <w:lang w:eastAsia="en-GB"/>
        </w:rPr>
        <w:tab/>
      </w:r>
      <w:r>
        <w:rPr>
          <w:noProof/>
        </w:rPr>
        <w:t>Combined SGW-U/PGW-U Selection Function</w:t>
      </w:r>
      <w:r>
        <w:rPr>
          <w:noProof/>
        </w:rPr>
        <w:tab/>
      </w:r>
      <w:r>
        <w:rPr>
          <w:noProof/>
        </w:rPr>
        <w:fldChar w:fldCharType="begin" w:fldLock="1"/>
      </w:r>
      <w:r>
        <w:rPr>
          <w:noProof/>
        </w:rPr>
        <w:instrText xml:space="preserve"> PAGEREF _Toc106897771 \h </w:instrText>
      </w:r>
      <w:r>
        <w:rPr>
          <w:noProof/>
        </w:rPr>
      </w:r>
      <w:r>
        <w:rPr>
          <w:noProof/>
        </w:rPr>
        <w:fldChar w:fldCharType="separate"/>
      </w:r>
      <w:r>
        <w:rPr>
          <w:noProof/>
        </w:rPr>
        <w:t>301</w:t>
      </w:r>
      <w:r>
        <w:rPr>
          <w:noProof/>
        </w:rPr>
        <w:fldChar w:fldCharType="end"/>
      </w:r>
    </w:p>
    <w:p w14:paraId="7ADBBB9E" w14:textId="757785BF" w:rsidR="005A1696" w:rsidRDefault="005A1696">
      <w:pPr>
        <w:pStyle w:val="TOC2"/>
        <w:rPr>
          <w:rFonts w:asciiTheme="minorHAnsi" w:eastAsiaTheme="minorEastAsia" w:hAnsiTheme="minorHAnsi" w:cstheme="minorBidi"/>
          <w:noProof/>
          <w:sz w:val="22"/>
          <w:szCs w:val="22"/>
          <w:lang w:eastAsia="en-GB"/>
        </w:rPr>
      </w:pPr>
      <w:r>
        <w:rPr>
          <w:noProof/>
        </w:rPr>
        <w:t>B.2.5</w:t>
      </w:r>
      <w:r>
        <w:rPr>
          <w:rFonts w:asciiTheme="minorHAnsi" w:eastAsiaTheme="minorEastAsia" w:hAnsiTheme="minorHAnsi" w:cstheme="minorBidi"/>
          <w:noProof/>
          <w:sz w:val="22"/>
          <w:szCs w:val="22"/>
          <w:lang w:eastAsia="en-GB"/>
        </w:rPr>
        <w:tab/>
      </w:r>
      <w:r>
        <w:rPr>
          <w:noProof/>
        </w:rPr>
        <w:t>TDF-U selection function</w:t>
      </w:r>
      <w:r>
        <w:rPr>
          <w:noProof/>
        </w:rPr>
        <w:tab/>
      </w:r>
      <w:r>
        <w:rPr>
          <w:noProof/>
        </w:rPr>
        <w:fldChar w:fldCharType="begin" w:fldLock="1"/>
      </w:r>
      <w:r>
        <w:rPr>
          <w:noProof/>
        </w:rPr>
        <w:instrText xml:space="preserve"> PAGEREF _Toc106897772 \h </w:instrText>
      </w:r>
      <w:r>
        <w:rPr>
          <w:noProof/>
        </w:rPr>
      </w:r>
      <w:r>
        <w:rPr>
          <w:noProof/>
        </w:rPr>
        <w:fldChar w:fldCharType="separate"/>
      </w:r>
      <w:r>
        <w:rPr>
          <w:noProof/>
        </w:rPr>
        <w:t>301</w:t>
      </w:r>
      <w:r>
        <w:rPr>
          <w:noProof/>
        </w:rPr>
        <w:fldChar w:fldCharType="end"/>
      </w:r>
    </w:p>
    <w:p w14:paraId="5AB98A18" w14:textId="3D5FB407" w:rsidR="005A1696" w:rsidRDefault="005A1696">
      <w:pPr>
        <w:pStyle w:val="TOC2"/>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Pr>
          <w:noProof/>
        </w:rPr>
        <w:t>UP Selection Function Based on DNS</w:t>
      </w:r>
      <w:r>
        <w:rPr>
          <w:noProof/>
        </w:rPr>
        <w:tab/>
      </w:r>
      <w:r>
        <w:rPr>
          <w:noProof/>
        </w:rPr>
        <w:fldChar w:fldCharType="begin" w:fldLock="1"/>
      </w:r>
      <w:r>
        <w:rPr>
          <w:noProof/>
        </w:rPr>
        <w:instrText xml:space="preserve"> PAGEREF _Toc106897773 \h </w:instrText>
      </w:r>
      <w:r>
        <w:rPr>
          <w:noProof/>
        </w:rPr>
      </w:r>
      <w:r>
        <w:rPr>
          <w:noProof/>
        </w:rPr>
        <w:fldChar w:fldCharType="separate"/>
      </w:r>
      <w:r>
        <w:rPr>
          <w:noProof/>
        </w:rPr>
        <w:t>302</w:t>
      </w:r>
      <w:r>
        <w:rPr>
          <w:noProof/>
        </w:rPr>
        <w:fldChar w:fldCharType="end"/>
      </w:r>
    </w:p>
    <w:p w14:paraId="1AF39190" w14:textId="1CCB5E1B" w:rsidR="005A1696" w:rsidRDefault="005A1696">
      <w:pPr>
        <w:pStyle w:val="TOC3"/>
        <w:rPr>
          <w:rFonts w:asciiTheme="minorHAnsi" w:eastAsiaTheme="minorEastAsia" w:hAnsiTheme="minorHAnsi" w:cstheme="minorBidi"/>
          <w:noProof/>
          <w:sz w:val="22"/>
          <w:szCs w:val="22"/>
          <w:lang w:eastAsia="en-GB"/>
        </w:rPr>
      </w:pPr>
      <w:r>
        <w:rPr>
          <w:noProof/>
        </w:rPr>
        <w:t>B.2.6.1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_Toc106897774 \h </w:instrText>
      </w:r>
      <w:r>
        <w:rPr>
          <w:noProof/>
        </w:rPr>
      </w:r>
      <w:r>
        <w:rPr>
          <w:noProof/>
        </w:rPr>
        <w:fldChar w:fldCharType="separate"/>
      </w:r>
      <w:r>
        <w:rPr>
          <w:noProof/>
        </w:rPr>
        <w:t>302</w:t>
      </w:r>
      <w:r>
        <w:rPr>
          <w:noProof/>
        </w:rPr>
        <w:fldChar w:fldCharType="end"/>
      </w:r>
    </w:p>
    <w:p w14:paraId="0D2408CC" w14:textId="7933AC8C" w:rsidR="005A1696" w:rsidRDefault="005A1696">
      <w:pPr>
        <w:pStyle w:val="TOC3"/>
        <w:rPr>
          <w:rFonts w:asciiTheme="minorHAnsi" w:eastAsiaTheme="minorEastAsia" w:hAnsiTheme="minorHAnsi" w:cstheme="minorBidi"/>
          <w:noProof/>
          <w:sz w:val="22"/>
          <w:szCs w:val="22"/>
          <w:lang w:eastAsia="en-GB"/>
        </w:rPr>
      </w:pPr>
      <w:r>
        <w:rPr>
          <w:noProof/>
        </w:rPr>
        <w:t>B.2.6.2</w:t>
      </w:r>
      <w:r>
        <w:rPr>
          <w:rFonts w:asciiTheme="minorHAnsi" w:eastAsiaTheme="minorEastAsia" w:hAnsiTheme="minorHAnsi" w:cstheme="minorBidi"/>
          <w:noProof/>
          <w:sz w:val="22"/>
          <w:szCs w:val="22"/>
          <w:lang w:eastAsia="en-GB"/>
        </w:rPr>
        <w:tab/>
      </w:r>
      <w:r>
        <w:rPr>
          <w:noProof/>
        </w:rPr>
        <w:t>SGW-U Selection Function Based on DNS</w:t>
      </w:r>
      <w:r>
        <w:rPr>
          <w:noProof/>
        </w:rPr>
        <w:tab/>
      </w:r>
      <w:r>
        <w:rPr>
          <w:noProof/>
        </w:rPr>
        <w:fldChar w:fldCharType="begin" w:fldLock="1"/>
      </w:r>
      <w:r>
        <w:rPr>
          <w:noProof/>
        </w:rPr>
        <w:instrText xml:space="preserve"> PAGEREF _Toc106897775 \h </w:instrText>
      </w:r>
      <w:r>
        <w:rPr>
          <w:noProof/>
        </w:rPr>
      </w:r>
      <w:r>
        <w:rPr>
          <w:noProof/>
        </w:rPr>
        <w:fldChar w:fldCharType="separate"/>
      </w:r>
      <w:r>
        <w:rPr>
          <w:noProof/>
        </w:rPr>
        <w:t>302</w:t>
      </w:r>
      <w:r>
        <w:rPr>
          <w:noProof/>
        </w:rPr>
        <w:fldChar w:fldCharType="end"/>
      </w:r>
    </w:p>
    <w:p w14:paraId="3A723886" w14:textId="6531A10D" w:rsidR="005A1696" w:rsidRDefault="005A1696">
      <w:pPr>
        <w:pStyle w:val="TOC3"/>
        <w:rPr>
          <w:rFonts w:asciiTheme="minorHAnsi" w:eastAsiaTheme="minorEastAsia" w:hAnsiTheme="minorHAnsi" w:cstheme="minorBidi"/>
          <w:noProof/>
          <w:sz w:val="22"/>
          <w:szCs w:val="22"/>
          <w:lang w:eastAsia="en-GB"/>
        </w:rPr>
      </w:pPr>
      <w:r>
        <w:rPr>
          <w:noProof/>
        </w:rPr>
        <w:t>B.2.6.3</w:t>
      </w:r>
      <w:r>
        <w:rPr>
          <w:rFonts w:asciiTheme="minorHAnsi" w:eastAsiaTheme="minorEastAsia" w:hAnsiTheme="minorHAnsi" w:cstheme="minorBidi"/>
          <w:noProof/>
          <w:sz w:val="22"/>
          <w:szCs w:val="22"/>
          <w:lang w:eastAsia="en-GB"/>
        </w:rPr>
        <w:tab/>
      </w:r>
      <w:r>
        <w:rPr>
          <w:noProof/>
        </w:rPr>
        <w:t>PGW-U Selection Function Based on DNS</w:t>
      </w:r>
      <w:r>
        <w:rPr>
          <w:noProof/>
        </w:rPr>
        <w:tab/>
      </w:r>
      <w:r>
        <w:rPr>
          <w:noProof/>
        </w:rPr>
        <w:fldChar w:fldCharType="begin" w:fldLock="1"/>
      </w:r>
      <w:r>
        <w:rPr>
          <w:noProof/>
        </w:rPr>
        <w:instrText xml:space="preserve"> PAGEREF _Toc106897776 \h </w:instrText>
      </w:r>
      <w:r>
        <w:rPr>
          <w:noProof/>
        </w:rPr>
      </w:r>
      <w:r>
        <w:rPr>
          <w:noProof/>
        </w:rPr>
        <w:fldChar w:fldCharType="separate"/>
      </w:r>
      <w:r>
        <w:rPr>
          <w:noProof/>
        </w:rPr>
        <w:t>302</w:t>
      </w:r>
      <w:r>
        <w:rPr>
          <w:noProof/>
        </w:rPr>
        <w:fldChar w:fldCharType="end"/>
      </w:r>
    </w:p>
    <w:p w14:paraId="4AEF5248" w14:textId="3988DDAC" w:rsidR="005A1696" w:rsidRDefault="005A1696">
      <w:pPr>
        <w:pStyle w:val="TOC3"/>
        <w:rPr>
          <w:rFonts w:asciiTheme="minorHAnsi" w:eastAsiaTheme="minorEastAsia" w:hAnsiTheme="minorHAnsi" w:cstheme="minorBidi"/>
          <w:noProof/>
          <w:sz w:val="22"/>
          <w:szCs w:val="22"/>
          <w:lang w:eastAsia="en-GB"/>
        </w:rPr>
      </w:pPr>
      <w:r>
        <w:rPr>
          <w:noProof/>
        </w:rPr>
        <w:t>B.2.6.4</w:t>
      </w:r>
      <w:r>
        <w:rPr>
          <w:rFonts w:asciiTheme="minorHAnsi" w:eastAsiaTheme="minorEastAsia" w:hAnsiTheme="minorHAnsi" w:cstheme="minorBidi"/>
          <w:noProof/>
          <w:sz w:val="22"/>
          <w:szCs w:val="22"/>
          <w:lang w:eastAsia="en-GB"/>
        </w:rPr>
        <w:tab/>
      </w:r>
      <w:r>
        <w:rPr>
          <w:noProof/>
        </w:rPr>
        <w:t>Combined SGW-U/PGW-U Selection Function Based on DNS</w:t>
      </w:r>
      <w:r>
        <w:rPr>
          <w:noProof/>
        </w:rPr>
        <w:tab/>
      </w:r>
      <w:r>
        <w:rPr>
          <w:noProof/>
        </w:rPr>
        <w:fldChar w:fldCharType="begin" w:fldLock="1"/>
      </w:r>
      <w:r>
        <w:rPr>
          <w:noProof/>
        </w:rPr>
        <w:instrText xml:space="preserve"> PAGEREF _Toc106897777 \h </w:instrText>
      </w:r>
      <w:r>
        <w:rPr>
          <w:noProof/>
        </w:rPr>
      </w:r>
      <w:r>
        <w:rPr>
          <w:noProof/>
        </w:rPr>
        <w:fldChar w:fldCharType="separate"/>
      </w:r>
      <w:r>
        <w:rPr>
          <w:noProof/>
        </w:rPr>
        <w:t>302</w:t>
      </w:r>
      <w:r>
        <w:rPr>
          <w:noProof/>
        </w:rPr>
        <w:fldChar w:fldCharType="end"/>
      </w:r>
    </w:p>
    <w:p w14:paraId="5A3479AF" w14:textId="51320295" w:rsidR="005A1696" w:rsidRDefault="005A1696" w:rsidP="005A1696">
      <w:pPr>
        <w:pStyle w:val="TOC8"/>
        <w:rPr>
          <w:rFonts w:asciiTheme="minorHAnsi" w:eastAsiaTheme="minorEastAsia" w:hAnsiTheme="minorHAnsi" w:cstheme="minorBidi"/>
          <w:b w:val="0"/>
          <w:noProof/>
          <w:szCs w:val="22"/>
          <w:lang w:eastAsia="en-GB"/>
        </w:rPr>
      </w:pPr>
      <w:r>
        <w:rPr>
          <w:noProof/>
        </w:rPr>
        <w:lastRenderedPageBreak/>
        <w:t>Annex C (Informative): Examples scenarios</w:t>
      </w:r>
      <w:r>
        <w:rPr>
          <w:noProof/>
        </w:rPr>
        <w:tab/>
      </w:r>
      <w:r>
        <w:rPr>
          <w:noProof/>
        </w:rPr>
        <w:fldChar w:fldCharType="begin" w:fldLock="1"/>
      </w:r>
      <w:r>
        <w:rPr>
          <w:noProof/>
        </w:rPr>
        <w:instrText xml:space="preserve"> PAGEREF _Toc106897778 \h </w:instrText>
      </w:r>
      <w:r>
        <w:rPr>
          <w:noProof/>
        </w:rPr>
      </w:r>
      <w:r>
        <w:rPr>
          <w:noProof/>
        </w:rPr>
        <w:fldChar w:fldCharType="separate"/>
      </w:r>
      <w:r>
        <w:rPr>
          <w:noProof/>
        </w:rPr>
        <w:t>302</w:t>
      </w:r>
      <w:r>
        <w:rPr>
          <w:noProof/>
        </w:rPr>
        <w:fldChar w:fldCharType="end"/>
      </w:r>
    </w:p>
    <w:p w14:paraId="2A2D0D23" w14:textId="6F122849" w:rsidR="005A1696" w:rsidRDefault="005A169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_Toc106897779 \h </w:instrText>
      </w:r>
      <w:r>
        <w:rPr>
          <w:noProof/>
        </w:rPr>
      </w:r>
      <w:r>
        <w:rPr>
          <w:noProof/>
        </w:rPr>
        <w:fldChar w:fldCharType="separate"/>
      </w:r>
      <w:r>
        <w:rPr>
          <w:noProof/>
        </w:rPr>
        <w:t>302</w:t>
      </w:r>
      <w:r>
        <w:rPr>
          <w:noProof/>
        </w:rPr>
        <w:fldChar w:fldCharType="end"/>
      </w:r>
    </w:p>
    <w:p w14:paraId="1D5DB409" w14:textId="543F2683" w:rsidR="005A1696" w:rsidRDefault="005A1696">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Charging Support</w:t>
      </w:r>
      <w:r>
        <w:rPr>
          <w:noProof/>
        </w:rPr>
        <w:tab/>
      </w:r>
      <w:r>
        <w:rPr>
          <w:noProof/>
        </w:rPr>
        <w:fldChar w:fldCharType="begin" w:fldLock="1"/>
      </w:r>
      <w:r>
        <w:rPr>
          <w:noProof/>
        </w:rPr>
        <w:instrText xml:space="preserve"> PAGEREF _Toc106897780 \h </w:instrText>
      </w:r>
      <w:r>
        <w:rPr>
          <w:noProof/>
        </w:rPr>
      </w:r>
      <w:r>
        <w:rPr>
          <w:noProof/>
        </w:rPr>
        <w:fldChar w:fldCharType="separate"/>
      </w:r>
      <w:r>
        <w:rPr>
          <w:noProof/>
        </w:rPr>
        <w:t>303</w:t>
      </w:r>
      <w:r>
        <w:rPr>
          <w:noProof/>
        </w:rPr>
        <w:fldChar w:fldCharType="end"/>
      </w:r>
    </w:p>
    <w:p w14:paraId="2ED07937" w14:textId="645AD9EE" w:rsidR="005A1696" w:rsidRDefault="005A1696">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Online Charging</w:t>
      </w:r>
      <w:r>
        <w:rPr>
          <w:noProof/>
        </w:rPr>
        <w:tab/>
      </w:r>
      <w:r>
        <w:rPr>
          <w:noProof/>
        </w:rPr>
        <w:fldChar w:fldCharType="begin" w:fldLock="1"/>
      </w:r>
      <w:r>
        <w:rPr>
          <w:noProof/>
        </w:rPr>
        <w:instrText xml:space="preserve"> PAGEREF _Toc106897781 \h </w:instrText>
      </w:r>
      <w:r>
        <w:rPr>
          <w:noProof/>
        </w:rPr>
      </w:r>
      <w:r>
        <w:rPr>
          <w:noProof/>
        </w:rPr>
        <w:fldChar w:fldCharType="separate"/>
      </w:r>
      <w:r>
        <w:rPr>
          <w:noProof/>
        </w:rPr>
        <w:t>303</w:t>
      </w:r>
      <w:r>
        <w:rPr>
          <w:noProof/>
        </w:rPr>
        <w:fldChar w:fldCharType="end"/>
      </w:r>
    </w:p>
    <w:p w14:paraId="0EC6F273" w14:textId="6D3D94BA" w:rsidR="005A1696" w:rsidRDefault="005A1696">
      <w:pPr>
        <w:pStyle w:val="TOC3"/>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Online Charging Call Flow – Normal Scenario</w:t>
      </w:r>
      <w:r>
        <w:rPr>
          <w:noProof/>
        </w:rPr>
        <w:tab/>
      </w:r>
      <w:r>
        <w:rPr>
          <w:noProof/>
        </w:rPr>
        <w:fldChar w:fldCharType="begin" w:fldLock="1"/>
      </w:r>
      <w:r>
        <w:rPr>
          <w:noProof/>
        </w:rPr>
        <w:instrText xml:space="preserve"> PAGEREF _Toc106897782 \h </w:instrText>
      </w:r>
      <w:r>
        <w:rPr>
          <w:noProof/>
        </w:rPr>
      </w:r>
      <w:r>
        <w:rPr>
          <w:noProof/>
        </w:rPr>
        <w:fldChar w:fldCharType="separate"/>
      </w:r>
      <w:r>
        <w:rPr>
          <w:noProof/>
        </w:rPr>
        <w:t>303</w:t>
      </w:r>
      <w:r>
        <w:rPr>
          <w:noProof/>
        </w:rPr>
        <w:fldChar w:fldCharType="end"/>
      </w:r>
    </w:p>
    <w:p w14:paraId="014FD37D" w14:textId="7C64AEF6" w:rsidR="005A1696" w:rsidRDefault="005A1696">
      <w:pPr>
        <w:pStyle w:val="TOC3"/>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Online Charging Call Flow with Credit Pooling</w:t>
      </w:r>
      <w:r>
        <w:rPr>
          <w:noProof/>
        </w:rPr>
        <w:tab/>
      </w:r>
      <w:r>
        <w:rPr>
          <w:noProof/>
        </w:rPr>
        <w:fldChar w:fldCharType="begin" w:fldLock="1"/>
      </w:r>
      <w:r>
        <w:rPr>
          <w:noProof/>
        </w:rPr>
        <w:instrText xml:space="preserve"> PAGEREF _Toc106897783 \h </w:instrText>
      </w:r>
      <w:r>
        <w:rPr>
          <w:noProof/>
        </w:rPr>
      </w:r>
      <w:r>
        <w:rPr>
          <w:noProof/>
        </w:rPr>
        <w:fldChar w:fldCharType="separate"/>
      </w:r>
      <w:r>
        <w:rPr>
          <w:noProof/>
        </w:rPr>
        <w:t>305</w:t>
      </w:r>
      <w:r>
        <w:rPr>
          <w:noProof/>
        </w:rPr>
        <w:fldChar w:fldCharType="end"/>
      </w:r>
    </w:p>
    <w:p w14:paraId="6E710E3E" w14:textId="518D4B7D" w:rsidR="005A1696" w:rsidRDefault="005A1696">
      <w:pPr>
        <w:pStyle w:val="TOC4"/>
        <w:rPr>
          <w:rFonts w:asciiTheme="minorHAnsi" w:eastAsiaTheme="minorEastAsia" w:hAnsiTheme="minorHAnsi" w:cstheme="minorBidi"/>
          <w:noProof/>
          <w:sz w:val="22"/>
          <w:szCs w:val="22"/>
          <w:lang w:eastAsia="en-GB"/>
        </w:rPr>
      </w:pPr>
      <w:r>
        <w:rPr>
          <w:noProof/>
        </w:rPr>
        <w:t>C.2.1.2.1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_Toc106897784 \h </w:instrText>
      </w:r>
      <w:r>
        <w:rPr>
          <w:noProof/>
        </w:rPr>
      </w:r>
      <w:r>
        <w:rPr>
          <w:noProof/>
        </w:rPr>
        <w:fldChar w:fldCharType="separate"/>
      </w:r>
      <w:r>
        <w:rPr>
          <w:noProof/>
        </w:rPr>
        <w:t>305</w:t>
      </w:r>
      <w:r>
        <w:rPr>
          <w:noProof/>
        </w:rPr>
        <w:fldChar w:fldCharType="end"/>
      </w:r>
    </w:p>
    <w:p w14:paraId="023C4455" w14:textId="68DD4246" w:rsidR="005A1696" w:rsidRDefault="005A1696">
      <w:pPr>
        <w:pStyle w:val="TOC4"/>
        <w:rPr>
          <w:rFonts w:asciiTheme="minorHAnsi" w:eastAsiaTheme="minorEastAsia" w:hAnsiTheme="minorHAnsi" w:cstheme="minorBidi"/>
          <w:noProof/>
          <w:sz w:val="22"/>
          <w:szCs w:val="22"/>
          <w:lang w:eastAsia="en-GB"/>
        </w:rPr>
      </w:pPr>
      <w:r>
        <w:rPr>
          <w:noProof/>
        </w:rPr>
        <w:t>C.2.1.2.2</w:t>
      </w:r>
      <w:r>
        <w:rPr>
          <w:rFonts w:asciiTheme="minorHAnsi" w:eastAsiaTheme="minorEastAsia" w:hAnsiTheme="minorHAnsi" w:cstheme="minorBidi"/>
          <w:noProof/>
          <w:sz w:val="22"/>
          <w:szCs w:val="22"/>
          <w:lang w:eastAsia="en-GB"/>
        </w:rPr>
        <w:tab/>
      </w:r>
      <w:r>
        <w:rPr>
          <w:noProof/>
        </w:rPr>
        <w:t>Example Call Flow 1</w:t>
      </w:r>
      <w:r>
        <w:rPr>
          <w:noProof/>
        </w:rPr>
        <w:tab/>
      </w:r>
      <w:r>
        <w:rPr>
          <w:noProof/>
        </w:rPr>
        <w:fldChar w:fldCharType="begin" w:fldLock="1"/>
      </w:r>
      <w:r>
        <w:rPr>
          <w:noProof/>
        </w:rPr>
        <w:instrText xml:space="preserve"> PAGEREF _Toc106897785 \h </w:instrText>
      </w:r>
      <w:r>
        <w:rPr>
          <w:noProof/>
        </w:rPr>
      </w:r>
      <w:r>
        <w:rPr>
          <w:noProof/>
        </w:rPr>
        <w:fldChar w:fldCharType="separate"/>
      </w:r>
      <w:r>
        <w:rPr>
          <w:noProof/>
        </w:rPr>
        <w:t>305</w:t>
      </w:r>
      <w:r>
        <w:rPr>
          <w:noProof/>
        </w:rPr>
        <w:fldChar w:fldCharType="end"/>
      </w:r>
    </w:p>
    <w:p w14:paraId="5D162DCB" w14:textId="2CF835B1" w:rsidR="005A1696" w:rsidRDefault="005A1696">
      <w:pPr>
        <w:pStyle w:val="TOC4"/>
        <w:rPr>
          <w:rFonts w:asciiTheme="minorHAnsi" w:eastAsiaTheme="minorEastAsia" w:hAnsiTheme="minorHAnsi" w:cstheme="minorBidi"/>
          <w:noProof/>
          <w:sz w:val="22"/>
          <w:szCs w:val="22"/>
          <w:lang w:eastAsia="en-GB"/>
        </w:rPr>
      </w:pPr>
      <w:r>
        <w:rPr>
          <w:noProof/>
        </w:rPr>
        <w:t>C.2.1.2.3</w:t>
      </w:r>
      <w:r>
        <w:rPr>
          <w:rFonts w:asciiTheme="minorHAnsi" w:eastAsiaTheme="minorEastAsia" w:hAnsiTheme="minorHAnsi" w:cstheme="minorBidi"/>
          <w:noProof/>
          <w:sz w:val="22"/>
          <w:szCs w:val="22"/>
          <w:lang w:eastAsia="en-GB"/>
        </w:rPr>
        <w:tab/>
      </w:r>
      <w:r>
        <w:rPr>
          <w:noProof/>
        </w:rPr>
        <w:t>Example Call Flow 2</w:t>
      </w:r>
      <w:r>
        <w:rPr>
          <w:noProof/>
        </w:rPr>
        <w:tab/>
      </w:r>
      <w:r>
        <w:rPr>
          <w:noProof/>
        </w:rPr>
        <w:fldChar w:fldCharType="begin" w:fldLock="1"/>
      </w:r>
      <w:r>
        <w:rPr>
          <w:noProof/>
        </w:rPr>
        <w:instrText xml:space="preserve"> PAGEREF _Toc106897786 \h </w:instrText>
      </w:r>
      <w:r>
        <w:rPr>
          <w:noProof/>
        </w:rPr>
      </w:r>
      <w:r>
        <w:rPr>
          <w:noProof/>
        </w:rPr>
        <w:fldChar w:fldCharType="separate"/>
      </w:r>
      <w:r>
        <w:rPr>
          <w:noProof/>
        </w:rPr>
        <w:t>307</w:t>
      </w:r>
      <w:r>
        <w:rPr>
          <w:noProof/>
        </w:rPr>
        <w:fldChar w:fldCharType="end"/>
      </w:r>
    </w:p>
    <w:p w14:paraId="36E7B870" w14:textId="08FDF435" w:rsidR="005A1696" w:rsidRDefault="005A1696" w:rsidP="005A1696">
      <w:pPr>
        <w:pStyle w:val="TOC8"/>
        <w:rPr>
          <w:rFonts w:asciiTheme="minorHAnsi" w:eastAsiaTheme="minorEastAsia" w:hAnsiTheme="minorHAnsi" w:cstheme="minorBidi"/>
          <w:b w:val="0"/>
          <w:noProof/>
          <w:szCs w:val="22"/>
          <w:lang w:eastAsia="en-GB"/>
        </w:rPr>
      </w:pPr>
      <w:r>
        <w:rPr>
          <w:noProof/>
        </w:rPr>
        <w:t>Annex D (Normative): Use of PFCP over N16a for the support of traffic offload by UPF controlled by I-SMF</w:t>
      </w:r>
      <w:r>
        <w:rPr>
          <w:noProof/>
        </w:rPr>
        <w:tab/>
      </w:r>
      <w:r>
        <w:rPr>
          <w:noProof/>
        </w:rPr>
        <w:fldChar w:fldCharType="begin" w:fldLock="1"/>
      </w:r>
      <w:r>
        <w:rPr>
          <w:noProof/>
        </w:rPr>
        <w:instrText xml:space="preserve"> PAGEREF _Toc106897787 \h </w:instrText>
      </w:r>
      <w:r>
        <w:rPr>
          <w:noProof/>
        </w:rPr>
      </w:r>
      <w:r>
        <w:rPr>
          <w:noProof/>
        </w:rPr>
        <w:fldChar w:fldCharType="separate"/>
      </w:r>
      <w:r>
        <w:rPr>
          <w:noProof/>
        </w:rPr>
        <w:t>309</w:t>
      </w:r>
      <w:r>
        <w:rPr>
          <w:noProof/>
        </w:rPr>
        <w:fldChar w:fldCharType="end"/>
      </w:r>
    </w:p>
    <w:p w14:paraId="729B7C8C" w14:textId="0734400A" w:rsidR="005A1696" w:rsidRDefault="005A1696">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_Toc106897788 \h </w:instrText>
      </w:r>
      <w:r>
        <w:rPr>
          <w:noProof/>
        </w:rPr>
      </w:r>
      <w:r>
        <w:rPr>
          <w:noProof/>
        </w:rPr>
        <w:fldChar w:fldCharType="separate"/>
      </w:r>
      <w:r>
        <w:rPr>
          <w:noProof/>
        </w:rPr>
        <w:t>309</w:t>
      </w:r>
      <w:r>
        <w:rPr>
          <w:noProof/>
        </w:rPr>
        <w:fldChar w:fldCharType="end"/>
      </w:r>
    </w:p>
    <w:p w14:paraId="5205FB39" w14:textId="04DCBB9E" w:rsidR="005A1696" w:rsidRDefault="005A1696">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_Toc106897789 \h </w:instrText>
      </w:r>
      <w:r>
        <w:rPr>
          <w:noProof/>
        </w:rPr>
      </w:r>
      <w:r>
        <w:rPr>
          <w:noProof/>
        </w:rPr>
        <w:fldChar w:fldCharType="separate"/>
      </w:r>
      <w:r>
        <w:rPr>
          <w:noProof/>
        </w:rPr>
        <w:t>310</w:t>
      </w:r>
      <w:r>
        <w:rPr>
          <w:noProof/>
        </w:rPr>
        <w:fldChar w:fldCharType="end"/>
      </w:r>
    </w:p>
    <w:p w14:paraId="4A8396FE" w14:textId="5AEE16E5" w:rsidR="005A1696" w:rsidRDefault="005A1696">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Addition of PSA and UL CL/BP controlled by I-SMF</w:t>
      </w:r>
      <w:r>
        <w:rPr>
          <w:noProof/>
        </w:rPr>
        <w:tab/>
      </w:r>
      <w:r>
        <w:rPr>
          <w:noProof/>
        </w:rPr>
        <w:fldChar w:fldCharType="begin" w:fldLock="1"/>
      </w:r>
      <w:r>
        <w:rPr>
          <w:noProof/>
        </w:rPr>
        <w:instrText xml:space="preserve"> PAGEREF _Toc106897790 \h </w:instrText>
      </w:r>
      <w:r>
        <w:rPr>
          <w:noProof/>
        </w:rPr>
      </w:r>
      <w:r>
        <w:rPr>
          <w:noProof/>
        </w:rPr>
        <w:fldChar w:fldCharType="separate"/>
      </w:r>
      <w:r>
        <w:rPr>
          <w:noProof/>
        </w:rPr>
        <w:t>310</w:t>
      </w:r>
      <w:r>
        <w:rPr>
          <w:noProof/>
        </w:rPr>
        <w:fldChar w:fldCharType="end"/>
      </w:r>
    </w:p>
    <w:p w14:paraId="35446D95" w14:textId="016906D4" w:rsidR="005A1696" w:rsidRDefault="005A1696">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Removal of PSA and UL CL/BP</w:t>
      </w:r>
      <w:r>
        <w:rPr>
          <w:noProof/>
        </w:rPr>
        <w:tab/>
      </w:r>
      <w:r>
        <w:rPr>
          <w:noProof/>
        </w:rPr>
        <w:fldChar w:fldCharType="begin" w:fldLock="1"/>
      </w:r>
      <w:r>
        <w:rPr>
          <w:noProof/>
        </w:rPr>
        <w:instrText xml:space="preserve"> PAGEREF _Toc106897791 \h </w:instrText>
      </w:r>
      <w:r>
        <w:rPr>
          <w:noProof/>
        </w:rPr>
      </w:r>
      <w:r>
        <w:rPr>
          <w:noProof/>
        </w:rPr>
        <w:fldChar w:fldCharType="separate"/>
      </w:r>
      <w:r>
        <w:rPr>
          <w:noProof/>
        </w:rPr>
        <w:t>314</w:t>
      </w:r>
      <w:r>
        <w:rPr>
          <w:noProof/>
        </w:rPr>
        <w:fldChar w:fldCharType="end"/>
      </w:r>
    </w:p>
    <w:p w14:paraId="1D2CC8C5" w14:textId="1B2FA78D" w:rsidR="005A1696" w:rsidRDefault="005A1696">
      <w:pPr>
        <w:pStyle w:val="TOC2"/>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Change of PSA</w:t>
      </w:r>
      <w:r>
        <w:rPr>
          <w:noProof/>
        </w:rPr>
        <w:tab/>
      </w:r>
      <w:r>
        <w:rPr>
          <w:noProof/>
        </w:rPr>
        <w:fldChar w:fldCharType="begin" w:fldLock="1"/>
      </w:r>
      <w:r>
        <w:rPr>
          <w:noProof/>
        </w:rPr>
        <w:instrText xml:space="preserve"> PAGEREF _Toc106897792 \h </w:instrText>
      </w:r>
      <w:r>
        <w:rPr>
          <w:noProof/>
        </w:rPr>
      </w:r>
      <w:r>
        <w:rPr>
          <w:noProof/>
        </w:rPr>
        <w:fldChar w:fldCharType="separate"/>
      </w:r>
      <w:r>
        <w:rPr>
          <w:noProof/>
        </w:rPr>
        <w:t>314</w:t>
      </w:r>
      <w:r>
        <w:rPr>
          <w:noProof/>
        </w:rPr>
        <w:fldChar w:fldCharType="end"/>
      </w:r>
    </w:p>
    <w:p w14:paraId="5A1EE6A9" w14:textId="2989B929" w:rsidR="005A1696" w:rsidRDefault="005A1696">
      <w:pPr>
        <w:pStyle w:val="TOC2"/>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Traffic Usage Reporting</w:t>
      </w:r>
      <w:r>
        <w:rPr>
          <w:noProof/>
        </w:rPr>
        <w:tab/>
      </w:r>
      <w:r>
        <w:rPr>
          <w:noProof/>
        </w:rPr>
        <w:fldChar w:fldCharType="begin" w:fldLock="1"/>
      </w:r>
      <w:r>
        <w:rPr>
          <w:noProof/>
        </w:rPr>
        <w:instrText xml:space="preserve"> PAGEREF _Toc106897793 \h </w:instrText>
      </w:r>
      <w:r>
        <w:rPr>
          <w:noProof/>
        </w:rPr>
      </w:r>
      <w:r>
        <w:rPr>
          <w:noProof/>
        </w:rPr>
        <w:fldChar w:fldCharType="separate"/>
      </w:r>
      <w:r>
        <w:rPr>
          <w:noProof/>
        </w:rPr>
        <w:t>314</w:t>
      </w:r>
      <w:r>
        <w:rPr>
          <w:noProof/>
        </w:rPr>
        <w:fldChar w:fldCharType="end"/>
      </w:r>
    </w:p>
    <w:p w14:paraId="6E83CAF7" w14:textId="3B7AA325" w:rsidR="005A1696" w:rsidRDefault="005A1696">
      <w:pPr>
        <w:pStyle w:val="TOC2"/>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Updating N4 information towards I-SMF</w:t>
      </w:r>
      <w:r>
        <w:rPr>
          <w:noProof/>
        </w:rPr>
        <w:tab/>
      </w:r>
      <w:r>
        <w:rPr>
          <w:noProof/>
        </w:rPr>
        <w:fldChar w:fldCharType="begin" w:fldLock="1"/>
      </w:r>
      <w:r>
        <w:rPr>
          <w:noProof/>
        </w:rPr>
        <w:instrText xml:space="preserve"> PAGEREF _Toc106897794 \h </w:instrText>
      </w:r>
      <w:r>
        <w:rPr>
          <w:noProof/>
        </w:rPr>
      </w:r>
      <w:r>
        <w:rPr>
          <w:noProof/>
        </w:rPr>
        <w:fldChar w:fldCharType="separate"/>
      </w:r>
      <w:r>
        <w:rPr>
          <w:noProof/>
        </w:rPr>
        <w:t>314</w:t>
      </w:r>
      <w:r>
        <w:rPr>
          <w:noProof/>
        </w:rPr>
        <w:fldChar w:fldCharType="end"/>
      </w:r>
    </w:p>
    <w:p w14:paraId="510E634F" w14:textId="3F9DDEC2" w:rsidR="005A1696" w:rsidRDefault="005A1696">
      <w:pPr>
        <w:pStyle w:val="TOC2"/>
        <w:rPr>
          <w:rFonts w:asciiTheme="minorHAnsi" w:eastAsiaTheme="minorEastAsia" w:hAnsiTheme="minorHAnsi" w:cstheme="minorBidi"/>
          <w:noProof/>
          <w:sz w:val="22"/>
          <w:szCs w:val="22"/>
          <w:lang w:eastAsia="en-GB"/>
        </w:rPr>
      </w:pPr>
      <w:r>
        <w:rPr>
          <w:noProof/>
        </w:rPr>
        <w:t>D.2.6</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_Toc106897795 \h </w:instrText>
      </w:r>
      <w:r>
        <w:rPr>
          <w:noProof/>
        </w:rPr>
      </w:r>
      <w:r>
        <w:rPr>
          <w:noProof/>
        </w:rPr>
        <w:fldChar w:fldCharType="separate"/>
      </w:r>
      <w:r>
        <w:rPr>
          <w:noProof/>
        </w:rPr>
        <w:t>314</w:t>
      </w:r>
      <w:r>
        <w:rPr>
          <w:noProof/>
        </w:rPr>
        <w:fldChar w:fldCharType="end"/>
      </w:r>
    </w:p>
    <w:p w14:paraId="3004B806" w14:textId="52E67476" w:rsidR="005A1696" w:rsidRDefault="005A1696" w:rsidP="005A1696">
      <w:pPr>
        <w:pStyle w:val="TOC8"/>
        <w:rPr>
          <w:rFonts w:asciiTheme="minorHAnsi" w:eastAsiaTheme="minorEastAsia" w:hAnsiTheme="minorHAnsi" w:cstheme="minorBidi"/>
          <w:b w:val="0"/>
          <w:noProof/>
          <w:szCs w:val="22"/>
          <w:lang w:eastAsia="en-GB"/>
        </w:rPr>
      </w:pPr>
      <w:r>
        <w:rPr>
          <w:noProof/>
        </w:rPr>
        <w:t>Annex E (Informative): Procedures Related to MPTCP Functionality</w:t>
      </w:r>
      <w:r>
        <w:rPr>
          <w:noProof/>
        </w:rPr>
        <w:tab/>
      </w:r>
      <w:r>
        <w:rPr>
          <w:noProof/>
        </w:rPr>
        <w:fldChar w:fldCharType="begin" w:fldLock="1"/>
      </w:r>
      <w:r>
        <w:rPr>
          <w:noProof/>
        </w:rPr>
        <w:instrText xml:space="preserve"> PAGEREF _Toc106897796 \h </w:instrText>
      </w:r>
      <w:r>
        <w:rPr>
          <w:noProof/>
        </w:rPr>
      </w:r>
      <w:r>
        <w:rPr>
          <w:noProof/>
        </w:rPr>
        <w:fldChar w:fldCharType="separate"/>
      </w:r>
      <w:r>
        <w:rPr>
          <w:noProof/>
        </w:rPr>
        <w:t>315</w:t>
      </w:r>
      <w:r>
        <w:rPr>
          <w:noProof/>
        </w:rPr>
        <w:fldChar w:fldCharType="end"/>
      </w:r>
    </w:p>
    <w:p w14:paraId="40148E5A" w14:textId="75190002" w:rsidR="005A1696" w:rsidRDefault="005A1696">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_Toc106897797 \h </w:instrText>
      </w:r>
      <w:r>
        <w:rPr>
          <w:noProof/>
        </w:rPr>
      </w:r>
      <w:r>
        <w:rPr>
          <w:noProof/>
        </w:rPr>
        <w:fldChar w:fldCharType="separate"/>
      </w:r>
      <w:r>
        <w:rPr>
          <w:noProof/>
        </w:rPr>
        <w:t>315</w:t>
      </w:r>
      <w:r>
        <w:rPr>
          <w:noProof/>
        </w:rPr>
        <w:fldChar w:fldCharType="end"/>
      </w:r>
    </w:p>
    <w:p w14:paraId="6FA5FA2B" w14:textId="09A85375" w:rsidR="005A1696" w:rsidRDefault="005A1696">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Multipath TCP Connection Setup</w:t>
      </w:r>
      <w:r>
        <w:rPr>
          <w:noProof/>
        </w:rPr>
        <w:tab/>
      </w:r>
      <w:r>
        <w:rPr>
          <w:noProof/>
        </w:rPr>
        <w:fldChar w:fldCharType="begin" w:fldLock="1"/>
      </w:r>
      <w:r>
        <w:rPr>
          <w:noProof/>
        </w:rPr>
        <w:instrText xml:space="preserve"> PAGEREF _Toc106897798 \h </w:instrText>
      </w:r>
      <w:r>
        <w:rPr>
          <w:noProof/>
        </w:rPr>
      </w:r>
      <w:r>
        <w:rPr>
          <w:noProof/>
        </w:rPr>
        <w:fldChar w:fldCharType="separate"/>
      </w:r>
      <w:r>
        <w:rPr>
          <w:noProof/>
        </w:rPr>
        <w:t>315</w:t>
      </w:r>
      <w:r>
        <w:rPr>
          <w:noProof/>
        </w:rPr>
        <w:fldChar w:fldCharType="end"/>
      </w:r>
    </w:p>
    <w:p w14:paraId="4D7B3DE7" w14:textId="2635A7DD" w:rsidR="005A1696" w:rsidRDefault="005A1696">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_Toc106897799 \h </w:instrText>
      </w:r>
      <w:r>
        <w:rPr>
          <w:noProof/>
        </w:rPr>
      </w:r>
      <w:r>
        <w:rPr>
          <w:noProof/>
        </w:rPr>
        <w:fldChar w:fldCharType="separate"/>
      </w:r>
      <w:r>
        <w:rPr>
          <w:noProof/>
        </w:rPr>
        <w:t>315</w:t>
      </w:r>
      <w:r>
        <w:rPr>
          <w:noProof/>
        </w:rPr>
        <w:fldChar w:fldCharType="end"/>
      </w:r>
    </w:p>
    <w:p w14:paraId="0C02B18B" w14:textId="06FFFC8B" w:rsidR="005A1696" w:rsidRDefault="005A1696">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Outgoing Multipath TCP Connection Setup</w:t>
      </w:r>
      <w:r>
        <w:rPr>
          <w:noProof/>
        </w:rPr>
        <w:tab/>
      </w:r>
      <w:r>
        <w:rPr>
          <w:noProof/>
        </w:rPr>
        <w:fldChar w:fldCharType="begin" w:fldLock="1"/>
      </w:r>
      <w:r>
        <w:rPr>
          <w:noProof/>
        </w:rPr>
        <w:instrText xml:space="preserve"> PAGEREF _Toc106897800 \h </w:instrText>
      </w:r>
      <w:r>
        <w:rPr>
          <w:noProof/>
        </w:rPr>
      </w:r>
      <w:r>
        <w:rPr>
          <w:noProof/>
        </w:rPr>
        <w:fldChar w:fldCharType="separate"/>
      </w:r>
      <w:r>
        <w:rPr>
          <w:noProof/>
        </w:rPr>
        <w:t>315</w:t>
      </w:r>
      <w:r>
        <w:rPr>
          <w:noProof/>
        </w:rPr>
        <w:fldChar w:fldCharType="end"/>
      </w:r>
    </w:p>
    <w:p w14:paraId="5E61E72E" w14:textId="4B0C6679" w:rsidR="005A1696" w:rsidRDefault="005A169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Incoming Multipath TCP Connection Setup</w:t>
      </w:r>
      <w:r>
        <w:rPr>
          <w:noProof/>
        </w:rPr>
        <w:tab/>
      </w:r>
      <w:r>
        <w:rPr>
          <w:noProof/>
        </w:rPr>
        <w:fldChar w:fldCharType="begin" w:fldLock="1"/>
      </w:r>
      <w:r>
        <w:rPr>
          <w:noProof/>
        </w:rPr>
        <w:instrText xml:space="preserve"> PAGEREF _Toc106897801 \h </w:instrText>
      </w:r>
      <w:r>
        <w:rPr>
          <w:noProof/>
        </w:rPr>
      </w:r>
      <w:r>
        <w:rPr>
          <w:noProof/>
        </w:rPr>
        <w:fldChar w:fldCharType="separate"/>
      </w:r>
      <w:r>
        <w:rPr>
          <w:noProof/>
        </w:rPr>
        <w:t>316</w:t>
      </w:r>
      <w:r>
        <w:rPr>
          <w:noProof/>
        </w:rPr>
        <w:fldChar w:fldCharType="end"/>
      </w:r>
    </w:p>
    <w:p w14:paraId="6CEEA6B3" w14:textId="0B17D55E" w:rsidR="005A1696" w:rsidRDefault="005A1696">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MPTCP Session Entry Stored in MPTCP Proxy</w:t>
      </w:r>
      <w:r>
        <w:rPr>
          <w:noProof/>
        </w:rPr>
        <w:tab/>
      </w:r>
      <w:r>
        <w:rPr>
          <w:noProof/>
        </w:rPr>
        <w:fldChar w:fldCharType="begin" w:fldLock="1"/>
      </w:r>
      <w:r>
        <w:rPr>
          <w:noProof/>
        </w:rPr>
        <w:instrText xml:space="preserve"> PAGEREF _Toc106897802 \h </w:instrText>
      </w:r>
      <w:r>
        <w:rPr>
          <w:noProof/>
        </w:rPr>
      </w:r>
      <w:r>
        <w:rPr>
          <w:noProof/>
        </w:rPr>
        <w:fldChar w:fldCharType="separate"/>
      </w:r>
      <w:r>
        <w:rPr>
          <w:noProof/>
        </w:rPr>
        <w:t>316</w:t>
      </w:r>
      <w:r>
        <w:rPr>
          <w:noProof/>
        </w:rPr>
        <w:fldChar w:fldCharType="end"/>
      </w:r>
    </w:p>
    <w:p w14:paraId="1A7E1CD0" w14:textId="5E092802" w:rsidR="005A1696" w:rsidRDefault="005A1696">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IP Translation Procedure</w:t>
      </w:r>
      <w:r>
        <w:rPr>
          <w:noProof/>
        </w:rPr>
        <w:tab/>
      </w:r>
      <w:r>
        <w:rPr>
          <w:noProof/>
        </w:rPr>
        <w:fldChar w:fldCharType="begin" w:fldLock="1"/>
      </w:r>
      <w:r>
        <w:rPr>
          <w:noProof/>
        </w:rPr>
        <w:instrText xml:space="preserve"> PAGEREF _Toc106897803 \h </w:instrText>
      </w:r>
      <w:r>
        <w:rPr>
          <w:noProof/>
        </w:rPr>
      </w:r>
      <w:r>
        <w:rPr>
          <w:noProof/>
        </w:rPr>
        <w:fldChar w:fldCharType="separate"/>
      </w:r>
      <w:r>
        <w:rPr>
          <w:noProof/>
        </w:rPr>
        <w:t>316</w:t>
      </w:r>
      <w:r>
        <w:rPr>
          <w:noProof/>
        </w:rPr>
        <w:fldChar w:fldCharType="end"/>
      </w:r>
    </w:p>
    <w:p w14:paraId="73240DBC" w14:textId="4C9D2E45" w:rsidR="005A1696" w:rsidRDefault="005A1696">
      <w:pPr>
        <w:pStyle w:val="TOC2"/>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_Toc106897804 \h </w:instrText>
      </w:r>
      <w:r>
        <w:rPr>
          <w:noProof/>
        </w:rPr>
      </w:r>
      <w:r>
        <w:rPr>
          <w:noProof/>
        </w:rPr>
        <w:fldChar w:fldCharType="separate"/>
      </w:r>
      <w:r>
        <w:rPr>
          <w:noProof/>
        </w:rPr>
        <w:t>316</w:t>
      </w:r>
      <w:r>
        <w:rPr>
          <w:noProof/>
        </w:rPr>
        <w:fldChar w:fldCharType="end"/>
      </w:r>
    </w:p>
    <w:p w14:paraId="492FCBA6" w14:textId="3D2B7AA4" w:rsidR="005A1696" w:rsidRDefault="005A1696">
      <w:pPr>
        <w:pStyle w:val="TOC2"/>
        <w:rPr>
          <w:rFonts w:asciiTheme="minorHAnsi" w:eastAsiaTheme="minorEastAsia" w:hAnsiTheme="minorHAnsi" w:cstheme="minorBidi"/>
          <w:noProof/>
          <w:sz w:val="22"/>
          <w:szCs w:val="22"/>
          <w:lang w:eastAsia="en-GB"/>
        </w:rPr>
      </w:pPr>
      <w:r>
        <w:rPr>
          <w:noProof/>
        </w:rPr>
        <w:t>E.3.2</w:t>
      </w:r>
      <w:r>
        <w:rPr>
          <w:rFonts w:asciiTheme="minorHAnsi" w:eastAsiaTheme="minorEastAsia" w:hAnsiTheme="minorHAnsi" w:cstheme="minorBidi"/>
          <w:noProof/>
          <w:sz w:val="22"/>
          <w:szCs w:val="22"/>
          <w:lang w:eastAsia="en-GB"/>
        </w:rPr>
        <w:tab/>
      </w:r>
      <w:r>
        <w:rPr>
          <w:noProof/>
        </w:rPr>
        <w:t>IP Translation on Uplink IP Packets</w:t>
      </w:r>
      <w:r>
        <w:rPr>
          <w:noProof/>
        </w:rPr>
        <w:tab/>
      </w:r>
      <w:r>
        <w:rPr>
          <w:noProof/>
        </w:rPr>
        <w:fldChar w:fldCharType="begin" w:fldLock="1"/>
      </w:r>
      <w:r>
        <w:rPr>
          <w:noProof/>
        </w:rPr>
        <w:instrText xml:space="preserve"> PAGEREF _Toc106897805 \h </w:instrText>
      </w:r>
      <w:r>
        <w:rPr>
          <w:noProof/>
        </w:rPr>
      </w:r>
      <w:r>
        <w:rPr>
          <w:noProof/>
        </w:rPr>
        <w:fldChar w:fldCharType="separate"/>
      </w:r>
      <w:r>
        <w:rPr>
          <w:noProof/>
        </w:rPr>
        <w:t>317</w:t>
      </w:r>
      <w:r>
        <w:rPr>
          <w:noProof/>
        </w:rPr>
        <w:fldChar w:fldCharType="end"/>
      </w:r>
    </w:p>
    <w:p w14:paraId="49A47DF0" w14:textId="60F979DF" w:rsidR="005A1696" w:rsidRDefault="005A1696">
      <w:pPr>
        <w:pStyle w:val="TOC2"/>
        <w:rPr>
          <w:rFonts w:asciiTheme="minorHAnsi" w:eastAsiaTheme="minorEastAsia" w:hAnsiTheme="minorHAnsi" w:cstheme="minorBidi"/>
          <w:noProof/>
          <w:sz w:val="22"/>
          <w:szCs w:val="22"/>
          <w:lang w:eastAsia="en-GB"/>
        </w:rPr>
      </w:pPr>
      <w:r>
        <w:rPr>
          <w:noProof/>
        </w:rPr>
        <w:t>E.3.3</w:t>
      </w:r>
      <w:r>
        <w:rPr>
          <w:rFonts w:asciiTheme="minorHAnsi" w:eastAsiaTheme="minorEastAsia" w:hAnsiTheme="minorHAnsi" w:cstheme="minorBidi"/>
          <w:noProof/>
          <w:sz w:val="22"/>
          <w:szCs w:val="22"/>
          <w:lang w:eastAsia="en-GB"/>
        </w:rPr>
        <w:tab/>
      </w:r>
      <w:r>
        <w:rPr>
          <w:noProof/>
        </w:rPr>
        <w:t>IP Translation on Downlink IP Packets</w:t>
      </w:r>
      <w:r>
        <w:rPr>
          <w:noProof/>
        </w:rPr>
        <w:tab/>
      </w:r>
      <w:r>
        <w:rPr>
          <w:noProof/>
        </w:rPr>
        <w:fldChar w:fldCharType="begin" w:fldLock="1"/>
      </w:r>
      <w:r>
        <w:rPr>
          <w:noProof/>
        </w:rPr>
        <w:instrText xml:space="preserve"> PAGEREF _Toc106897806 \h </w:instrText>
      </w:r>
      <w:r>
        <w:rPr>
          <w:noProof/>
        </w:rPr>
      </w:r>
      <w:r>
        <w:rPr>
          <w:noProof/>
        </w:rPr>
        <w:fldChar w:fldCharType="separate"/>
      </w:r>
      <w:r>
        <w:rPr>
          <w:noProof/>
        </w:rPr>
        <w:t>317</w:t>
      </w:r>
      <w:r>
        <w:rPr>
          <w:noProof/>
        </w:rPr>
        <w:fldChar w:fldCharType="end"/>
      </w:r>
    </w:p>
    <w:p w14:paraId="468049D6" w14:textId="33A21D01" w:rsidR="005A1696" w:rsidRDefault="005A1696" w:rsidP="005A1696">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_Toc106897807 \h </w:instrText>
      </w:r>
      <w:r>
        <w:rPr>
          <w:noProof/>
        </w:rPr>
      </w:r>
      <w:r>
        <w:rPr>
          <w:noProof/>
        </w:rPr>
        <w:fldChar w:fldCharType="separate"/>
      </w:r>
      <w:r>
        <w:rPr>
          <w:noProof/>
        </w:rPr>
        <w:t>318</w:t>
      </w:r>
      <w:r>
        <w:rPr>
          <w:noProof/>
        </w:rPr>
        <w:fldChar w:fldCharType="end"/>
      </w:r>
    </w:p>
    <w:p w14:paraId="2AB0DA56" w14:textId="429D74ED"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106897174"/>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106897175"/>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106897176"/>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6746DA53" w:rsidR="00EE5860" w:rsidRPr="00441CD0" w:rsidRDefault="00EE5860" w:rsidP="00EE5860">
      <w:pPr>
        <w:pStyle w:val="EX"/>
      </w:pPr>
      <w:r w:rsidRPr="00441CD0">
        <w:t>[58]</w:t>
      </w:r>
      <w:r w:rsidRPr="00441CD0">
        <w:tab/>
        <w:t>IEEE Std 802.1AS-</w:t>
      </w:r>
      <w:r w:rsidR="00265D7B" w:rsidRPr="00265D7B">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Pr="00441CD0" w:rsidRDefault="00EE5860" w:rsidP="00EE5860">
      <w:pPr>
        <w:pStyle w:val="EX"/>
        <w:rPr>
          <w:lang w:eastAsia="zh-CN"/>
        </w:rPr>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106897177"/>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106897178"/>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106897179"/>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lastRenderedPageBreak/>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106897180"/>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106897181"/>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7" type="#_x0000_t75" style="width:458.9pt;height:229.2pt" o:ole="">
            <v:imagedata r:id="rId11" o:title=""/>
          </v:shape>
          <o:OLEObject Type="Embed" ProgID="Visio.Drawing.15" ShapeID="_x0000_i1027" DrawAspect="Content" ObjectID="_1717510683"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1.2pt;height:227.85pt" o:ole="">
            <v:imagedata r:id="rId13" o:title=""/>
          </v:shape>
          <o:OLEObject Type="Embed" ProgID="VisioViewer.Viewer.1" ShapeID="_x0000_i1028" DrawAspect="Content" ObjectID="_1717510684"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106897182"/>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106897183"/>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106897184"/>
      <w:r w:rsidRPr="00441CD0">
        <w:lastRenderedPageBreak/>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106897185"/>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106897186"/>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106897187"/>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106897188"/>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106897189"/>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106897190"/>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106897191"/>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106897192"/>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106897193"/>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106897194"/>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106897195"/>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49DF5916" w14:textId="77777777" w:rsidR="004A2F8A" w:rsidRDefault="004A2F8A" w:rsidP="004A2F8A">
      <w:pPr>
        <w:rPr>
          <w:lang w:val="en-US"/>
        </w:rPr>
      </w:pPr>
      <w:r>
        <w:rPr>
          <w:lang w:val="en-US"/>
        </w:rPr>
        <w:t>The following principles shall apply for the provisioning of PDRs in the UP function:</w:t>
      </w:r>
    </w:p>
    <w:p w14:paraId="18696DCC" w14:textId="77777777" w:rsidR="004A2F8A" w:rsidRDefault="004A2F8A" w:rsidP="004A2F8A">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FA5E58E" w14:textId="77777777" w:rsidR="004A2F8A" w:rsidRDefault="004A2F8A" w:rsidP="004A2F8A">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A644623" w14:textId="77777777" w:rsidR="004A2F8A" w:rsidRDefault="004A2F8A" w:rsidP="004A2F8A">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3E3867B" w14:textId="7576C67B" w:rsidR="004A2F8A" w:rsidRDefault="004A2F8A" w:rsidP="004A2F8A">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497B9E7A" w14:textId="77777777" w:rsidR="004A2F8A" w:rsidRDefault="004A2F8A" w:rsidP="004A2F8A">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267B7C2C" w14:textId="77777777" w:rsidR="004A2F8A" w:rsidRDefault="004A2F8A" w:rsidP="004A2F8A">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A577342" w14:textId="77777777" w:rsidR="004A2F8A" w:rsidRDefault="004A2F8A" w:rsidP="004A2F8A">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37ED8B8F" w14:textId="3FF0D573" w:rsidR="004A2F8A" w:rsidRDefault="004A2F8A" w:rsidP="004A2F8A">
      <w:pPr>
        <w:rPr>
          <w:lang w:val="en-US"/>
        </w:rPr>
      </w:pPr>
      <w:r>
        <w:rPr>
          <w:lang w:val="en-US"/>
        </w:rPr>
        <w:t>On receipt of a user plane packet, the UP function shall perform a lookup of the provisioned PDRs in the UP function to identify only one PDR in a PFCP session according to the following steps:</w:t>
      </w:r>
    </w:p>
    <w:p w14:paraId="2F0FCBF6" w14:textId="77777777" w:rsidR="004A2F8A" w:rsidRDefault="004A2F8A" w:rsidP="004A2F8A">
      <w:pPr>
        <w:pStyle w:val="B1"/>
        <w:rPr>
          <w:lang w:val="x-none"/>
        </w:rPr>
      </w:pPr>
      <w:r>
        <w:t>-</w:t>
      </w:r>
      <w:r>
        <w:tab/>
        <w:t>identify first the PFCP session to which the packet corresponds; and</w:t>
      </w:r>
    </w:p>
    <w:p w14:paraId="0C105C22" w14:textId="77777777" w:rsidR="004A2F8A" w:rsidRDefault="004A2F8A" w:rsidP="004A2F8A">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AAB4DEE" w14:textId="77777777" w:rsidR="004A2F8A" w:rsidRDefault="004A2F8A" w:rsidP="004A2F8A">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48D98B89" w14:textId="77777777" w:rsidR="004A2F8A" w:rsidRDefault="004A2F8A" w:rsidP="004A2F8A">
      <w:pPr>
        <w:rPr>
          <w:lang w:val="en-US"/>
        </w:rPr>
      </w:pPr>
      <w:r>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5CCAEC12" w14:textId="7D59425D" w:rsidR="004A2F8A" w:rsidRDefault="004A2F8A" w:rsidP="004A2F8A">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6FCF5E8E" w14:textId="77777777" w:rsidR="004A2F8A" w:rsidRDefault="004A2F8A" w:rsidP="004A2F8A">
      <w:r>
        <w:t>When one or more pre-defined PDR(s) are activated for a given PDR (see clause 5.19), an incoming packet matches the PDR if it matches one of activated pre-defined PDR(s).</w:t>
      </w:r>
    </w:p>
    <w:p w14:paraId="016B5CA2" w14:textId="77777777" w:rsidR="004A2F8A" w:rsidRDefault="004A2F8A" w:rsidP="004A2F8A">
      <w:pPr>
        <w:rPr>
          <w:lang w:val="en-US"/>
        </w:rPr>
      </w:pPr>
      <w:r>
        <w:rPr>
          <w:lang w:val="en-US"/>
        </w:rPr>
        <w:t>The UP function should drop packets unmatched by any PDRs.</w:t>
      </w:r>
    </w:p>
    <w:p w14:paraId="0ECD6DD3" w14:textId="77777777" w:rsidR="004A2F8A" w:rsidRDefault="004A2F8A" w:rsidP="004A2F8A">
      <w:pPr>
        <w:rPr>
          <w:lang w:val="en-US"/>
        </w:rPr>
      </w:pPr>
      <w:r>
        <w:rPr>
          <w:lang w:val="en-US"/>
        </w:rPr>
        <w:t>The packet processing flow in the UP function is illustrated in Figure 5.2.1-1.</w:t>
      </w:r>
    </w:p>
    <w:p w14:paraId="79FAE941" w14:textId="77777777" w:rsidR="004A2F8A" w:rsidRDefault="004A2F8A" w:rsidP="004A2F8A">
      <w:pPr>
        <w:pStyle w:val="TH"/>
      </w:pPr>
      <w:r>
        <w:object w:dxaOrig="10830" w:dyaOrig="4390" w14:anchorId="5D05FD9D">
          <v:shape id="_x0000_i1029" type="#_x0000_t75" style="width:541.8pt;height:219.65pt" o:ole="">
            <v:imagedata r:id="rId15" o:title=""/>
          </v:shape>
          <o:OLEObject Type="Embed" ProgID="VisioViewer.Viewer.1" ShapeID="_x0000_i1029" DrawAspect="Content" ObjectID="_1717510685" r:id="rId16"/>
        </w:object>
      </w:r>
    </w:p>
    <w:p w14:paraId="29D35165" w14:textId="77777777" w:rsidR="004A2F8A" w:rsidRDefault="004A2F8A" w:rsidP="004A2F8A">
      <w:pPr>
        <w:pStyle w:val="TF"/>
        <w:rPr>
          <w:lang w:val="en-US"/>
        </w:rPr>
      </w:pPr>
      <w:r>
        <w:t xml:space="preserve">Figure </w:t>
      </w:r>
      <w:r>
        <w:rPr>
          <w:lang w:val="en-US"/>
        </w:rPr>
        <w:t>5.2</w:t>
      </w:r>
      <w:r>
        <w:t>.1-1: Packet processing flow in the UP function</w:t>
      </w:r>
    </w:p>
    <w:p w14:paraId="2AE66BC8" w14:textId="77777777" w:rsidR="004A2F8A" w:rsidRDefault="004A2F8A" w:rsidP="004A2F8A">
      <w:pPr>
        <w:rPr>
          <w:lang w:val="en-US"/>
        </w:rPr>
      </w:pPr>
      <w:r>
        <w:rPr>
          <w:lang w:val="en-US"/>
        </w:rPr>
        <w:t>At the deletion of a PFCP session, the UP function shall delete the PFCP session context and all the associated non-preconfigured rules.</w:t>
      </w:r>
    </w:p>
    <w:p w14:paraId="64C19432" w14:textId="3BC91DCD" w:rsidR="004A2F8A" w:rsidRDefault="004A2F8A" w:rsidP="004A2F8A">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715F395F" w14:textId="77777777" w:rsidR="004A2F8A" w:rsidRDefault="004A2F8A" w:rsidP="004A2F8A">
      <w:pPr>
        <w:rPr>
          <w:lang w:val="en-US"/>
        </w:rPr>
      </w:pPr>
      <w:r>
        <w:rPr>
          <w:lang w:val="en-US"/>
        </w:rPr>
        <w:t>A UP Function controlled by multiple CP functions shall handle Rule IDs from the different CP functions independently from each other.</w:t>
      </w:r>
    </w:p>
    <w:p w14:paraId="6D28F156" w14:textId="77777777" w:rsidR="004A2F8A" w:rsidRDefault="004A2F8A" w:rsidP="004A2F8A">
      <w:pPr>
        <w:rPr>
          <w:noProof/>
          <w:lang w:val="en-US"/>
        </w:rPr>
      </w:pPr>
      <w:r>
        <w:rPr>
          <w:noProof/>
          <w:lang w:val="en-US"/>
        </w:rPr>
        <w:t>Rule ID used for PDR, FAR, BAR, QER, URR or MAR is uniquely identifying a rule of the corresponding rule type within a session.</w:t>
      </w:r>
    </w:p>
    <w:p w14:paraId="0D2645B2" w14:textId="3E5A114D" w:rsidR="00EE5860" w:rsidRPr="00441CD0" w:rsidRDefault="004A2F8A" w:rsidP="00EE5860">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106897196"/>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106897197"/>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106897198"/>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106897199"/>
      <w:r w:rsidRPr="00441CD0">
        <w:t>5.2.1A</w:t>
      </w:r>
      <w:r w:rsidRPr="00D014BF">
        <w:rPr>
          <w:lang w:val="en-US"/>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106897200"/>
      <w:r w:rsidRPr="00441CD0">
        <w:t>5.2.1A</w:t>
      </w:r>
      <w:r w:rsidRPr="00D014BF">
        <w:rPr>
          <w:lang w:val="en-US"/>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106897201"/>
      <w:r w:rsidRPr="00441CD0">
        <w:t>5.2.1A</w:t>
      </w:r>
      <w:r w:rsidRPr="00D014BF">
        <w:rPr>
          <w:lang w:val="en-US"/>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106897202"/>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106897203"/>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106897204"/>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106897205"/>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55pt;height:145.35pt" o:ole="">
            <v:imagedata r:id="rId17" o:title=""/>
          </v:shape>
          <o:OLEObject Type="Embed" ProgID="VisioViewer.Viewer.1" ShapeID="_x0000_i1030" DrawAspect="Content" ObjectID="_1717510686"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7.8pt;height:165.4pt" o:ole="">
            <v:imagedata r:id="rId19" o:title=""/>
          </v:shape>
          <o:OLEObject Type="Embed" ProgID="VisioViewer.Viewer.1" ShapeID="_x0000_i1031" DrawAspect="Content" ObjectID="_1717510687"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7.8pt;height:167.7pt" o:ole="">
            <v:imagedata r:id="rId21" o:title=""/>
          </v:shape>
          <o:OLEObject Type="Embed" ProgID="VisioViewer.Viewer.1" ShapeID="_x0000_i1032" DrawAspect="Content" ObjectID="_1717510688"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106897206"/>
      <w:r w:rsidRPr="00441CD0">
        <w:rPr>
          <w:lang w:eastAsia="zh-CN"/>
        </w:rPr>
        <w:t>5.2.2.2.2</w:t>
      </w:r>
      <w:r w:rsidRPr="00441CD0">
        <w:rPr>
          <w:lang w:eastAsia="zh-CN"/>
        </w:rPr>
        <w:tab/>
        <w:t>Credit pooling</w:t>
      </w:r>
      <w:r w:rsidRPr="00D014BF">
        <w:rPr>
          <w:lang w:val="en-US"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106897207"/>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106897208"/>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D014BF">
        <w:rPr>
          <w:lang w:val="en-US"/>
        </w:rPr>
        <w:t xml:space="preserve">the </w:t>
      </w:r>
      <w:r w:rsidRPr="00D014BF">
        <w:rPr>
          <w:szCs w:val="18"/>
          <w:lang w:val="en-US"/>
        </w:rPr>
        <w:t>Volume/Duration Measurement</w:t>
      </w:r>
      <w:r w:rsidRPr="00D014BF">
        <w:rPr>
          <w:lang w:val="en-US"/>
        </w:rPr>
        <w:t xml:space="preserve"> set to zero or </w:t>
      </w:r>
      <w:r w:rsidRPr="00D014BF">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106897209"/>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106897210"/>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106897211"/>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106897212"/>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106897213"/>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106897214"/>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106897215"/>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106897216"/>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106897217"/>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106897218"/>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106897219"/>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106897220"/>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106897221"/>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106897222"/>
      <w:r w:rsidRPr="00441CD0">
        <w:rPr>
          <w:lang w:val="en-US"/>
        </w:rPr>
        <w:lastRenderedPageBreak/>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106897223"/>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106897224"/>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lastRenderedPageBreak/>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106897225"/>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106897226"/>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106897227"/>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106897228"/>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106897229"/>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106897230"/>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106897231"/>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106897232"/>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106897233"/>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106897234"/>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106897235"/>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106897236"/>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106897237"/>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106897238"/>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106897239"/>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106897240"/>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106897241"/>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106897242"/>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106897243"/>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106897244"/>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106897245"/>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106897246"/>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106897247"/>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106897248"/>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106897249"/>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106897250"/>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106897251"/>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106897252"/>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106897253"/>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106897254"/>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106897255"/>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106897256"/>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106897257"/>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106897258"/>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106897259"/>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lastRenderedPageBreak/>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106897260"/>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106897261"/>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106897262"/>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106897263"/>
      <w:r w:rsidRPr="00441CD0">
        <w:t>5.</w:t>
      </w:r>
      <w:r w:rsidRPr="00441CD0">
        <w:rPr>
          <w:lang w:val="en-US"/>
        </w:rPr>
        <w:t>4</w:t>
      </w:r>
      <w:r w:rsidRPr="00441CD0">
        <w:t>.</w:t>
      </w:r>
      <w:r w:rsidRPr="00441CD0">
        <w:rPr>
          <w:lang w:val="en-US"/>
        </w:rPr>
        <w:t>15.2</w:t>
      </w:r>
      <w:r w:rsidRPr="00441CD0">
        <w:tab/>
        <w:t>Packet rate enforcement over Sxb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9717101"/>
      <w:bookmarkStart w:id="1168" w:name="_Toc27490568"/>
      <w:bookmarkStart w:id="1169" w:name="_Toc27556861"/>
      <w:bookmarkStart w:id="1170" w:name="_Toc27723778"/>
      <w:bookmarkStart w:id="1171" w:name="_Toc106897264"/>
      <w:bookmarkEnd w:id="1125"/>
      <w:bookmarkEnd w:id="1150"/>
      <w:bookmarkEnd w:id="1151"/>
      <w:bookmarkEnd w:id="1152"/>
      <w:r w:rsidRPr="00441CD0">
        <w:lastRenderedPageBreak/>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71"/>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106897265"/>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106897266"/>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106897267"/>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106897268"/>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106897269"/>
      <w:r w:rsidRPr="00441CD0">
        <w:t>5.</w:t>
      </w:r>
      <w:r w:rsidRPr="00441CD0">
        <w:rPr>
          <w:lang w:val="en-US"/>
        </w:rPr>
        <w:t>5</w:t>
      </w:r>
      <w:r w:rsidRPr="00441CD0">
        <w:tab/>
        <w:t>F-TEID Allocation and Release</w:t>
      </w:r>
      <w:bookmarkEnd w:id="1167"/>
      <w:bookmarkEnd w:id="1168"/>
      <w:bookmarkEnd w:id="1169"/>
      <w:bookmarkEnd w:id="1170"/>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9717105"/>
      <w:bookmarkStart w:id="1218" w:name="_Toc27490572"/>
      <w:bookmarkStart w:id="1219" w:name="_Toc27556865"/>
      <w:bookmarkStart w:id="1220" w:name="_Toc27723782"/>
      <w:bookmarkStart w:id="1221" w:name="_Toc106897270"/>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21"/>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106897271"/>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106897272"/>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106897273"/>
      <w:r w:rsidRPr="00441CD0">
        <w:t>5.</w:t>
      </w:r>
      <w:r w:rsidRPr="00441CD0">
        <w:rPr>
          <w:lang w:val="en-US"/>
        </w:rPr>
        <w:t>6</w:t>
      </w:r>
      <w:r w:rsidRPr="00441CD0">
        <w:tab/>
        <w:t>PFCP Session Handling</w:t>
      </w:r>
      <w:bookmarkEnd w:id="1217"/>
      <w:bookmarkEnd w:id="1218"/>
      <w:bookmarkEnd w:id="1219"/>
      <w:bookmarkEnd w:id="1220"/>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106897274"/>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106897275"/>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106897276"/>
      <w:r w:rsidRPr="00441CD0">
        <w:lastRenderedPageBreak/>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106897277"/>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106897278"/>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106897279"/>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106897280"/>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106897281"/>
      <w:r w:rsidRPr="00441CD0">
        <w:lastRenderedPageBreak/>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106897282"/>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106897283"/>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106897284"/>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106897285"/>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106897286"/>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lastRenderedPageBreak/>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106897287"/>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106897288"/>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106897289"/>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106897290"/>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lastRenderedPageBreak/>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001B1C">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001B1C">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001B1C">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106897291"/>
      <w:r w:rsidRPr="00441CD0">
        <w:lastRenderedPageBreak/>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106897292"/>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106897293"/>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106897294"/>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lastRenderedPageBreak/>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106897295"/>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106897296"/>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106897297"/>
      <w:r w:rsidRPr="00441CD0">
        <w:lastRenderedPageBreak/>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106897298"/>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106897299"/>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lastRenderedPageBreak/>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106897300"/>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106897301"/>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106897302"/>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106897303"/>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lastRenderedPageBreak/>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001B1C">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106897304"/>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106897305"/>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 xml:space="preserve">ion and the usage reports included in the message are the final </w:t>
      </w:r>
      <w:r w:rsidRPr="00441CD0">
        <w:rPr>
          <w:lang w:val="en-US"/>
        </w:rPr>
        <w:lastRenderedPageBreak/>
        <w:t>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106897306"/>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106897307"/>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lastRenderedPageBreak/>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106897308"/>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106897309"/>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106897310"/>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27490609"/>
      <w:bookmarkStart w:id="1749" w:name="_Toc27556902"/>
      <w:bookmarkStart w:id="1750" w:name="_Toc27723819"/>
      <w:bookmarkStart w:id="1751" w:name="_Toc106897311"/>
      <w:r w:rsidRPr="00441CD0">
        <w:t>5.20.2.1</w:t>
      </w:r>
      <w:r w:rsidRPr="00441CD0">
        <w:tab/>
        <w:t>General</w:t>
      </w:r>
      <w:bookmarkEnd w:id="1740"/>
      <w:bookmarkEnd w:id="1741"/>
      <w:bookmarkEnd w:id="1742"/>
      <w:bookmarkEnd w:id="1743"/>
      <w:bookmarkEnd w:id="1744"/>
      <w:bookmarkEnd w:id="1745"/>
      <w:bookmarkEnd w:id="1746"/>
      <w:bookmarkEnd w:id="1747"/>
      <w:bookmarkEnd w:id="1751"/>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106897312"/>
      <w:r w:rsidRPr="00441CD0">
        <w:lastRenderedPageBreak/>
        <w:t>5.20.2.</w:t>
      </w:r>
      <w:r w:rsidRPr="00441CD0">
        <w:rPr>
          <w:rFonts w:hint="eastAsia"/>
          <w:lang w:eastAsia="zh-CN"/>
        </w:rPr>
        <w:t>2</w:t>
      </w:r>
      <w:r w:rsidRPr="00441CD0">
        <w:tab/>
        <w:t>Activate MPTCP functionality and Exchange MPTCP Parameters</w:t>
      </w:r>
      <w:bookmarkEnd w:id="1748"/>
      <w:bookmarkEnd w:id="1749"/>
      <w:bookmarkEnd w:id="1750"/>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106897313"/>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106897314"/>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lastRenderedPageBreak/>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106897315"/>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9717143"/>
      <w:bookmarkStart w:id="1800" w:name="_Toc106897316"/>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800"/>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106897317"/>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106897318"/>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106897319"/>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106897320"/>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 xml:space="preserve">Reversely, when a new access type becomes available for a MA PDU session, e.g. when the UE registers on another access and requests to establish user plane resources for that access, the SMF shall send a PFCP Session Modification </w:t>
      </w:r>
      <w:r w:rsidRPr="00441CD0">
        <w:rPr>
          <w:noProof/>
        </w:rPr>
        <w:lastRenderedPageBreak/>
        <w:t>Request with an Update MAR IE adding the Access Forwarding Information IE corresponding to the new available access type.</w:t>
      </w:r>
    </w:p>
    <w:p w14:paraId="3A062D9D" w14:textId="77777777" w:rsidR="00EE5860" w:rsidRPr="00001B1C"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001B1C">
        <w:rPr>
          <w:szCs w:val="18"/>
          <w:lang w:val="en-US"/>
        </w:rPr>
        <w:t>Access Availability Information IE indicating so. The SMF should then also notify the UPF when the access type becomes available again.</w:t>
      </w:r>
    </w:p>
    <w:p w14:paraId="1A10BE86" w14:textId="77777777" w:rsidR="00EE5860" w:rsidRPr="00001B1C" w:rsidRDefault="00EE5860" w:rsidP="00EE5860">
      <w:pPr>
        <w:rPr>
          <w:szCs w:val="18"/>
          <w:lang w:val="en-US"/>
        </w:rPr>
      </w:pPr>
      <w:r w:rsidRPr="00001B1C">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106897321"/>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106897322"/>
      <w:bookmarkEnd w:id="1799"/>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106897323"/>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106897324"/>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106897325"/>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106897326"/>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106897327"/>
      <w:bookmarkEnd w:id="1906"/>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106897328"/>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106897329"/>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106897330"/>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lastRenderedPageBreak/>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77777777" w:rsidR="00EE5860" w:rsidRPr="00441CD0" w:rsidRDefault="00EE5860" w:rsidP="00EE5860">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106897331"/>
      <w:r w:rsidRPr="00441CD0">
        <w:lastRenderedPageBreak/>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lastRenderedPageBreak/>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106897332"/>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106897333"/>
      <w:r w:rsidRPr="00441CD0">
        <w:lastRenderedPageBreak/>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106897334"/>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106897335"/>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27490629"/>
      <w:bookmarkStart w:id="2021" w:name="_Toc27556922"/>
      <w:bookmarkStart w:id="2022" w:name="_Toc27723839"/>
      <w:bookmarkStart w:id="2023" w:name="_Toc106897336"/>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106897337"/>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106897338"/>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479B148B"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D014BF">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106897339"/>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36030911"/>
      <w:bookmarkStart w:id="2062" w:name="_Toc36042831"/>
      <w:bookmarkStart w:id="2063" w:name="_Toc106897340"/>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3"/>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106897341"/>
      <w:r w:rsidRPr="00441CD0">
        <w:lastRenderedPageBreak/>
        <w:t>5.24.4</w:t>
      </w:r>
      <w:r w:rsidRPr="00441CD0">
        <w:tab/>
        <w:t>Per QoS Flow Per UE QoS Monitoring</w:t>
      </w:r>
      <w:bookmarkEnd w:id="2020"/>
      <w:bookmarkEnd w:id="2021"/>
      <w:bookmarkEnd w:id="2022"/>
      <w:bookmarkEnd w:id="2061"/>
      <w:bookmarkEnd w:id="2062"/>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106897342"/>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106897343"/>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bookmarkStart w:id="2106" w:name="_Toc106897344"/>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06AED830" w14:textId="77777777" w:rsidR="00584C62" w:rsidRPr="00441CD0" w:rsidRDefault="00584C62" w:rsidP="00584C62">
      <w:pPr>
        <w:rPr>
          <w:lang w:val="en-US"/>
        </w:rPr>
      </w:pPr>
      <w:r>
        <w:t>When receiving instruction from the SMF to stop the on-going QoS monitoring, the UPF shall generate a QoS monitoring report to the SMF, to report the detected packet delay(s).</w:t>
      </w:r>
    </w:p>
    <w:p w14:paraId="7CA8708B" w14:textId="53D536B7" w:rsidR="00584C62" w:rsidRPr="00441CD0" w:rsidRDefault="00584C62" w:rsidP="00584C62">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 if the reporting frequency requests a report to be generated at the PFCP session termination.</w:t>
      </w:r>
    </w:p>
    <w:p w14:paraId="64F26CCB" w14:textId="2353F625" w:rsidR="00584C62" w:rsidRPr="00441CD0" w:rsidRDefault="00584C62" w:rsidP="00584C62">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665A5706" w14:textId="77777777" w:rsidR="00415C19" w:rsidRPr="00441CD0" w:rsidRDefault="00584C62" w:rsidP="00584C62">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106897345"/>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106897346"/>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106897347"/>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w:t>
      </w:r>
      <w:r w:rsidRPr="00441CD0">
        <w:rPr>
          <w:lang w:eastAsia="x-none"/>
        </w:rPr>
        <w:lastRenderedPageBreak/>
        <w:t xml:space="preserve">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106897348"/>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106897349"/>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106897350"/>
      <w:r w:rsidRPr="00441CD0">
        <w:lastRenderedPageBreak/>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106897351"/>
      <w:r w:rsidRPr="00441CD0">
        <w:lastRenderedPageBreak/>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106897352"/>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106897353"/>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106897354"/>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001B1C">
        <w:rPr>
          <w:szCs w:val="18"/>
          <w:lang w:val="en-US"/>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001B1C">
        <w:rPr>
          <w:szCs w:val="18"/>
          <w:lang w:val="en-US"/>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106897355"/>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759182E0" w14:textId="1E5E42A2" w:rsidR="00EA550B" w:rsidRPr="00441CD0" w:rsidRDefault="00EA550B" w:rsidP="00EA550B">
      <w:bookmarkStart w:id="2205" w:name="_Toc19717156"/>
      <w:bookmarkStart w:id="2206" w:name="_Toc27490640"/>
      <w:bookmarkStart w:id="2207" w:name="_Toc27556933"/>
      <w:bookmarkStart w:id="2208" w:name="_Toc27723850"/>
      <w:r w:rsidRPr="00441CD0">
        <w:t xml:space="preserve">The SMF may request the UPF to measure and report the clock drift between the TSN time and 5GS time for one or more TSN  </w:t>
      </w:r>
      <w:r>
        <w:t>time</w:t>
      </w:r>
      <w:r w:rsidRPr="00441CD0">
        <w:t xml:space="preserve"> domains (see clause</w:t>
      </w:r>
      <w:r>
        <w:t> </w:t>
      </w:r>
      <w:r w:rsidRPr="00441CD0">
        <w:t xml:space="preserve">5.27.2 of 3GPP TS 23.501 [28]), by provisioning one or more Clock Drift Control </w:t>
      </w:r>
      <w:r w:rsidRPr="00441CD0">
        <w:lastRenderedPageBreak/>
        <w:t>Information IE(s) in a PFCP Association Setup Request or a PFCP Association Update Request, with the following information:</w:t>
      </w:r>
    </w:p>
    <w:p w14:paraId="6A56CAAD" w14:textId="77777777" w:rsidR="00EA550B" w:rsidRDefault="00EA550B" w:rsidP="00EA550B">
      <w:pPr>
        <w:pStyle w:val="B1"/>
      </w:pPr>
      <w:r w:rsidRPr="00441CD0">
        <w:t>-</w:t>
      </w:r>
      <w:r w:rsidRPr="00441CD0">
        <w:tab/>
        <w:t>TSN Time Domain Number</w:t>
      </w:r>
      <w:r>
        <w:t xml:space="preserve"> IE</w:t>
      </w:r>
      <w:r w:rsidRPr="00441CD0">
        <w:t>(s), identifying the TSN working time domain(s), e.g. PTP (Precision Time Protocol) "domainNumber", for which clock drift needs to be measured and reported (see clause 5.27.1.3 of 3GPP TS 23.501 [28])</w:t>
      </w:r>
      <w:r>
        <w:t>. This may be present if the Configured Time Domain IE is omitted</w:t>
      </w:r>
      <w:r>
        <w:rPr>
          <w:rFonts w:eastAsia="SimSun"/>
        </w:rPr>
        <w:t>. The SMF may omit the Time Domain Number IE in the request; if neither the Time Domain Number IE nor the Configured Time Domain IE is included, the UPF shall report the clock drift for all T</w:t>
      </w:r>
      <w:r w:rsidRPr="004512D1">
        <w:rPr>
          <w:rFonts w:eastAsia="SimSun"/>
        </w:rPr>
        <w:t xml:space="preserve">ime </w:t>
      </w:r>
      <w:r>
        <w:rPr>
          <w:rFonts w:eastAsia="SimSun"/>
        </w:rPr>
        <w:t>d</w:t>
      </w:r>
      <w:r w:rsidRPr="004512D1">
        <w:rPr>
          <w:rFonts w:eastAsia="SimSun"/>
        </w:rPr>
        <w:t>omains the UPF is connected to</w:t>
      </w:r>
      <w:r w:rsidRPr="00441CD0">
        <w:t>;</w:t>
      </w:r>
    </w:p>
    <w:p w14:paraId="1EAA4011" w14:textId="77777777" w:rsidR="00EA550B" w:rsidRPr="00441CD0" w:rsidRDefault="00EA550B" w:rsidP="00EA550B">
      <w:pPr>
        <w:pStyle w:val="B1"/>
      </w:pPr>
      <w:r>
        <w:t>-</w:t>
      </w:r>
      <w:r>
        <w:tab/>
        <w:t xml:space="preserve">Configured Time Domain IE with the CTDI (Configured Time Domain Indicator) flag set to "1", to indicate that </w:t>
      </w:r>
      <w:r w:rsidRPr="00441CD0">
        <w:t>clock drift needs to be measured and reported</w:t>
      </w:r>
      <w:r>
        <w:t xml:space="preserve"> for the Time Domain Number configured in the NW-TT(s). This may be present if the Time Domain Number IE is omitted;</w:t>
      </w:r>
    </w:p>
    <w:p w14:paraId="04689143" w14:textId="77777777" w:rsidR="00EA550B" w:rsidRPr="00441CD0" w:rsidRDefault="00EA550B" w:rsidP="00EA550B">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3A997CF3" w14:textId="77777777" w:rsidR="00EA550B" w:rsidRPr="00441CD0" w:rsidRDefault="00EA550B" w:rsidP="00EA550B">
      <w:pPr>
        <w:pStyle w:val="B1"/>
      </w:pPr>
      <w:r w:rsidRPr="00441CD0">
        <w:t>-</w:t>
      </w:r>
      <w:bookmarkStart w:id="2209" w:name="_Hlk23322318"/>
      <w:r w:rsidRPr="00441CD0">
        <w:tab/>
        <w:t>the Time offset reporting threshold (i.e. the maximum time offset between the TSN time and 5G system time), if Time Offset Reporting is requested;</w:t>
      </w:r>
    </w:p>
    <w:p w14:paraId="2D5B464D" w14:textId="77777777" w:rsidR="00EA550B" w:rsidRPr="00441CD0" w:rsidRDefault="00EA550B" w:rsidP="00EA550B">
      <w:pPr>
        <w:pStyle w:val="B1"/>
      </w:pPr>
      <w:r w:rsidRPr="00441CD0">
        <w:t>-</w:t>
      </w:r>
      <w:r w:rsidRPr="00441CD0">
        <w:tab/>
        <w:t xml:space="preserve">the Cumulative rateRatio measurement threshold </w:t>
      </w:r>
      <w:bookmarkEnd w:id="2209"/>
      <w:r w:rsidRPr="00441CD0">
        <w:t>(i.e. related to cumulative rateRatio calculated at NW-TT)), if Cumulative RateRatio Reporting is requested.</w:t>
      </w:r>
    </w:p>
    <w:p w14:paraId="554EA044" w14:textId="212EF9A6" w:rsidR="00EE5860" w:rsidRDefault="00EA550B" w:rsidP="00EA550B">
      <w:r w:rsidRPr="00441CD0">
        <w:t>If so requested, when detecting either of the clock drift offset triggers exceeding the defined threshold, the UPF shall send a PFCP Node Report Request to the SMF, including one or more Clock Drift Reports, with the corresponding TSN Time Domain Number(s)</w:t>
      </w:r>
      <w:r>
        <w:t>,</w:t>
      </w:r>
      <w:r w:rsidRPr="00441CD0">
        <w:t xml:space="preserve"> measurement information</w:t>
      </w:r>
      <w:r>
        <w:t xml:space="preserve"> </w:t>
      </w:r>
      <w:r w:rsidRPr="00703825">
        <w:t>and Network Instance (if available)</w:t>
      </w:r>
      <w:r>
        <w:t xml:space="preserve"> and the combination of DNN and S-NSSAI (if available)</w:t>
      </w:r>
      <w:r w:rsidRPr="00441CD0">
        <w:t>.</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106897356"/>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106897357"/>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44689020"/>
      <w:bookmarkStart w:id="2228" w:name="_Toc44923774"/>
      <w:bookmarkStart w:id="2229" w:name="_Toc51860743"/>
      <w:bookmarkStart w:id="2230" w:name="_Toc106897358"/>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30"/>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 xml:space="preserve">CP function </w:t>
      </w:r>
      <w:r w:rsidRPr="00867BF5">
        <w:lastRenderedPageBreak/>
        <w:t>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001B1C">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106897359"/>
      <w:r>
        <w:t>5.</w:t>
      </w:r>
      <w:r>
        <w:rPr>
          <w:lang w:eastAsia="zh-CN"/>
        </w:rPr>
        <w:t>29</w:t>
      </w:r>
      <w:r w:rsidRPr="00441CD0">
        <w:tab/>
        <w:t xml:space="preserve">Support </w:t>
      </w:r>
      <w:r>
        <w:rPr>
          <w:rFonts w:hint="eastAsia"/>
          <w:lang w:eastAsia="zh-CN"/>
        </w:rPr>
        <w:t>Reliable Data Service</w:t>
      </w:r>
      <w:bookmarkEnd w:id="2227"/>
      <w:bookmarkEnd w:id="2228"/>
      <w:bookmarkEnd w:id="2229"/>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106897360"/>
      <w:r w:rsidRPr="00441CD0">
        <w:t>6</w:t>
      </w:r>
      <w:r w:rsidRPr="00441CD0">
        <w:tab/>
        <w:t>Procedures</w:t>
      </w:r>
      <w:bookmarkEnd w:id="2205"/>
      <w:bookmarkEnd w:id="2206"/>
      <w:bookmarkEnd w:id="2207"/>
      <w:bookmarkEnd w:id="2208"/>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106897361"/>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106897362"/>
      <w:r w:rsidRPr="00441CD0">
        <w:lastRenderedPageBreak/>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106897363"/>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106897364"/>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106897365"/>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106897366"/>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106897367"/>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106897368"/>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106897369"/>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106897370"/>
      <w:r w:rsidRPr="00441CD0">
        <w:lastRenderedPageBreak/>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106897371"/>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106897372"/>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106897373"/>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106897374"/>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 xml:space="preserve">The Load Control Sequence number contains a value that indicates the sequence number associated with the LCI IE. This sequence number shall be used to differentiate any two LCI IEs generated at two different instances by the same </w:t>
      </w:r>
      <w:r w:rsidRPr="00441CD0">
        <w:lastRenderedPageBreak/>
        <w:t>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106897375"/>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106897376"/>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lastRenderedPageBreak/>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106897377"/>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106897378"/>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106897379"/>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106897380"/>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106897381"/>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lastRenderedPageBreak/>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106897382"/>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106897383"/>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 xml:space="preserve">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w:t>
      </w:r>
      <w:r w:rsidRPr="00441CD0">
        <w:rPr>
          <w:rFonts w:cs="Arial"/>
          <w:color w:val="000000"/>
        </w:rPr>
        <w:lastRenderedPageBreak/>
        <w:t>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106897384"/>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106897385"/>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 xml:space="preserve">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w:t>
      </w:r>
      <w:r w:rsidRPr="00441CD0">
        <w:lastRenderedPageBreak/>
        <w:t>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106897386"/>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106897387"/>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106897388"/>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106897389"/>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106897390"/>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lastRenderedPageBreak/>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106897391"/>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106897392"/>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106897393"/>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lastRenderedPageBreak/>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106897394"/>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106897395"/>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106897396"/>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106897397"/>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lastRenderedPageBreak/>
        <w:t>-</w:t>
      </w:r>
      <w:r w:rsidRPr="00441CD0">
        <w:rPr>
          <w:lang w:val="en-US"/>
        </w:rPr>
        <w:tab/>
        <w:t>store all the PFDs received in the request for the indicated Application Identifier(s);</w:t>
      </w:r>
    </w:p>
    <w:p w14:paraId="006F7DD2" w14:textId="77777777" w:rsidR="00EE5860" w:rsidRPr="00001B1C" w:rsidRDefault="00EE5860" w:rsidP="00EE5860">
      <w:pPr>
        <w:pStyle w:val="B1"/>
        <w:rPr>
          <w:lang w:val="en-US"/>
        </w:rPr>
      </w:pPr>
      <w:r w:rsidRPr="00441CD0">
        <w:t>-</w:t>
      </w:r>
      <w:r w:rsidRPr="00441CD0">
        <w:tab/>
        <w:t>send a PFCP PFD Management Response with the cause "success", if the above operations were performed successfully</w:t>
      </w:r>
      <w:r w:rsidRPr="00001B1C">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106897398"/>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106897399"/>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106897400"/>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106897401"/>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106897402"/>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lastRenderedPageBreak/>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106897403"/>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106897404"/>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106897405"/>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lastRenderedPageBreak/>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106897406"/>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106897407"/>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106897408"/>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106897409"/>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106897410"/>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106897411"/>
      <w:r w:rsidRPr="00441CD0">
        <w:lastRenderedPageBreak/>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106897412"/>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106897413"/>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106897414"/>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106897415"/>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lastRenderedPageBreak/>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106897416"/>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106897417"/>
      <w:r w:rsidRPr="00441CD0">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106897418"/>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106897419"/>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106897420"/>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106897421"/>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106897422"/>
      <w:r w:rsidRPr="00441CD0">
        <w:lastRenderedPageBreak/>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106897423"/>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106897424"/>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106897425"/>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106897426"/>
      <w:r w:rsidRPr="00441CD0">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106897427"/>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106897428"/>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106897429"/>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106897430"/>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lastRenderedPageBreak/>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106897431"/>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106897432"/>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106897433"/>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106897434"/>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106897435"/>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106897436"/>
      <w:r w:rsidRPr="00441CD0">
        <w:lastRenderedPageBreak/>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106897437"/>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106897438"/>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106897439"/>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106897440"/>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lastRenderedPageBreak/>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106897441"/>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106897442"/>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106897443"/>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106897444"/>
      <w:r w:rsidRPr="00441CD0">
        <w:t>7.2</w:t>
      </w:r>
      <w:r w:rsidRPr="00441CD0">
        <w:tab/>
      </w:r>
      <w:r w:rsidRPr="00441CD0">
        <w:rPr>
          <w:lang w:val="en-US"/>
        </w:rPr>
        <w:t>M</w:t>
      </w:r>
      <w:r w:rsidRPr="00441CD0">
        <w:t>essage</w:t>
      </w:r>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106897445"/>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106897446"/>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106897447"/>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106897448"/>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lastRenderedPageBreak/>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106897449"/>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106897450"/>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106897451"/>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106897452"/>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 xml:space="preserve">to the SEID value provided by the </w:t>
      </w:r>
      <w:r w:rsidRPr="00441CD0">
        <w:lastRenderedPageBreak/>
        <w:t>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106897453"/>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106897454"/>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106897455"/>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106897456"/>
      <w:r w:rsidRPr="00441CD0">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lastRenderedPageBreak/>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106897457"/>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lastRenderedPageBreak/>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106897458"/>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106897459"/>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106897460"/>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106897461"/>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106897462"/>
      <w:r w:rsidRPr="00441CD0">
        <w:rPr>
          <w:rFonts w:eastAsia="SimSun"/>
          <w:lang w:val="en-US"/>
        </w:rPr>
        <w:lastRenderedPageBreak/>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106897463"/>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106897464"/>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106897465"/>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lastRenderedPageBreak/>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106897466"/>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106897467"/>
      <w:r w:rsidRPr="00441CD0">
        <w:lastRenderedPageBreak/>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106897468"/>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106897469"/>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106897470"/>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29086D63" w14:textId="77777777" w:rsidR="00EA550B" w:rsidRPr="00441CD0" w:rsidRDefault="00EA550B" w:rsidP="00EA550B">
      <w:pPr>
        <w:pStyle w:val="TH"/>
        <w:rPr>
          <w:lang w:val="en-US"/>
        </w:rPr>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A550B" w:rsidRPr="00441CD0" w14:paraId="7F63978C"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593120" w14:textId="77777777" w:rsidR="00EA550B" w:rsidRPr="00441CD0" w:rsidRDefault="00EA550B" w:rsidP="00472AF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BE8160"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76172A" w14:textId="77777777" w:rsidR="00EA550B" w:rsidRPr="0010008C" w:rsidRDefault="00EA550B" w:rsidP="00472AF0">
            <w:pPr>
              <w:pStyle w:val="TAC"/>
              <w:rPr>
                <w:lang w:val="en-US"/>
              </w:rPr>
            </w:pPr>
            <w:r w:rsidRPr="0010008C">
              <w:rPr>
                <w:lang w:val="en-US"/>
              </w:rPr>
              <w:t>Clock Drift Control Information IE Type = 203 (decimal)</w:t>
            </w:r>
          </w:p>
        </w:tc>
      </w:tr>
      <w:tr w:rsidR="00EA550B" w:rsidRPr="00441CD0" w14:paraId="19A7AE7F"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B9C847"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450D5B"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81E336D" w14:textId="77777777" w:rsidR="00EA550B" w:rsidRPr="00441CD0" w:rsidRDefault="00EA550B" w:rsidP="00472AF0">
            <w:pPr>
              <w:pStyle w:val="TAC"/>
              <w:rPr>
                <w:lang w:val="fr-FR"/>
              </w:rPr>
            </w:pPr>
            <w:r w:rsidRPr="00441CD0">
              <w:rPr>
                <w:lang w:val="fr-FR"/>
              </w:rPr>
              <w:t>Length = n</w:t>
            </w:r>
          </w:p>
        </w:tc>
      </w:tr>
      <w:tr w:rsidR="00EA550B" w:rsidRPr="00441CD0" w14:paraId="5F941C97"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DE0611"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9BA266" w14:textId="77777777" w:rsidR="00EA550B" w:rsidRPr="00441CD0" w:rsidRDefault="00EA550B" w:rsidP="00472AF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DB2164C"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0E232C"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68265A" w14:textId="77777777" w:rsidR="00EA550B" w:rsidRPr="00441CD0" w:rsidRDefault="00EA550B" w:rsidP="00472AF0">
            <w:pPr>
              <w:pStyle w:val="TAH"/>
              <w:rPr>
                <w:lang w:val="fr-FR"/>
              </w:rPr>
            </w:pPr>
            <w:r w:rsidRPr="00441CD0">
              <w:rPr>
                <w:lang w:val="fr-FR"/>
              </w:rPr>
              <w:t>IE Type</w:t>
            </w:r>
          </w:p>
        </w:tc>
      </w:tr>
      <w:tr w:rsidR="00EA550B" w:rsidRPr="00441CD0" w14:paraId="6FC5D92D"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19BB2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2D8909" w14:textId="77777777" w:rsidR="00EA550B" w:rsidRPr="00441CD0" w:rsidRDefault="00EA550B" w:rsidP="00472AF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EEC4C9"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200146F"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81CAFC1"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F8F5941"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FD9C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333004" w14:textId="77777777" w:rsidR="00EA550B" w:rsidRPr="00441CD0" w:rsidRDefault="00EA550B" w:rsidP="00472AF0">
            <w:pPr>
              <w:spacing w:after="0"/>
              <w:rPr>
                <w:rFonts w:ascii="Arial" w:hAnsi="Arial"/>
                <w:b/>
                <w:sz w:val="18"/>
                <w:lang w:val="fr-FR"/>
              </w:rPr>
            </w:pPr>
          </w:p>
        </w:tc>
      </w:tr>
      <w:tr w:rsidR="00EA550B" w:rsidRPr="00441CD0" w14:paraId="1252B11E"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4297761" w14:textId="77777777" w:rsidR="00EA550B" w:rsidRPr="00441CD0" w:rsidRDefault="00EA550B" w:rsidP="00472AF0">
            <w:pPr>
              <w:pStyle w:val="TAL"/>
              <w:rPr>
                <w:lang w:val="fr-FR"/>
              </w:rPr>
            </w:pPr>
            <w:r w:rsidRPr="00441CD0">
              <w:rPr>
                <w:lang w:val="fr-FR"/>
              </w:rPr>
              <w:lastRenderedPageBreak/>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5D58A99" w14:textId="77777777" w:rsidR="00EA550B" w:rsidRPr="00441CD0" w:rsidRDefault="00EA550B" w:rsidP="00472AF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C32D890" w14:textId="77777777" w:rsidR="00EA550B" w:rsidRPr="0010008C" w:rsidRDefault="00EA550B" w:rsidP="00472AF0">
            <w:pPr>
              <w:pStyle w:val="TAL"/>
              <w:rPr>
                <w:lang w:val="en-US"/>
              </w:rPr>
            </w:pPr>
            <w:r w:rsidRPr="0010008C">
              <w:rPr>
                <w:lang w:val="en-US"/>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05AAE30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D37D4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779AD1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F209D8"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70900A" w14:textId="77777777" w:rsidR="00EA550B" w:rsidRPr="00441CD0" w:rsidRDefault="00EA550B" w:rsidP="00472AF0">
            <w:pPr>
              <w:pStyle w:val="TAC"/>
              <w:rPr>
                <w:lang w:val="fr-FR"/>
              </w:rPr>
            </w:pPr>
            <w:r w:rsidRPr="00441CD0">
              <w:rPr>
                <w:lang w:val="fr-FR"/>
              </w:rPr>
              <w:t>Requested Clock Drift Information</w:t>
            </w:r>
          </w:p>
        </w:tc>
      </w:tr>
      <w:tr w:rsidR="00EA550B" w:rsidRPr="00441CD0" w14:paraId="6522CDB4"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9618B84"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7E320298"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5F9A7189" w14:textId="77777777" w:rsidR="00EA550B" w:rsidRPr="0010008C" w:rsidRDefault="00EA550B" w:rsidP="00472AF0">
            <w:pPr>
              <w:pStyle w:val="TAL"/>
              <w:rPr>
                <w:lang w:val="en-US"/>
              </w:rPr>
            </w:pPr>
            <w:r w:rsidRPr="0010008C">
              <w:rPr>
                <w:lang w:val="en-US"/>
              </w:rPr>
              <w:t>When present, this IE shall identifiy the TSN time domain(s) for which clock drift information is requested.</w:t>
            </w:r>
          </w:p>
          <w:p w14:paraId="43027966" w14:textId="77777777" w:rsidR="00EA550B" w:rsidRPr="0010008C" w:rsidRDefault="00EA550B" w:rsidP="00472AF0">
            <w:pPr>
              <w:pStyle w:val="TAL"/>
              <w:rPr>
                <w:lang w:val="en-US"/>
              </w:rPr>
            </w:pPr>
          </w:p>
          <w:p w14:paraId="50F815B8" w14:textId="77777777" w:rsidR="00EA550B" w:rsidRPr="0010008C" w:rsidRDefault="00EA550B" w:rsidP="00472AF0">
            <w:pPr>
              <w:pStyle w:val="TAL"/>
              <w:rPr>
                <w:lang w:val="en-US"/>
              </w:rPr>
            </w:pPr>
            <w:r w:rsidRPr="0010008C">
              <w:rPr>
                <w:lang w:val="en-US"/>
              </w:rPr>
              <w:t>More than one IE with this type may be included to represent multiple TSN Time Domain Numbers.</w:t>
            </w:r>
          </w:p>
          <w:p w14:paraId="5866219D" w14:textId="77777777" w:rsidR="00EA550B" w:rsidRPr="0010008C" w:rsidRDefault="00EA550B" w:rsidP="00472AF0">
            <w:pPr>
              <w:pStyle w:val="TAL"/>
              <w:rPr>
                <w:lang w:val="en-US"/>
              </w:rPr>
            </w:pPr>
          </w:p>
          <w:p w14:paraId="612461D8" w14:textId="222C2302" w:rsidR="00EA550B" w:rsidRPr="0010008C" w:rsidRDefault="00EA550B" w:rsidP="00472AF0">
            <w:pPr>
              <w:pStyle w:val="TAL"/>
              <w:rPr>
                <w:lang w:val="en-US"/>
              </w:rPr>
            </w:pPr>
            <w:r w:rsidRPr="00F4256D">
              <w:rPr>
                <w:lang w:val="en-US"/>
              </w:rPr>
              <w:t>This IE may be included if the Configured Time Domain IE is not included.</w:t>
            </w:r>
            <w:r>
              <w:rPr>
                <w:lang w:val="en-US"/>
              </w:rPr>
              <w:t xml:space="preserve"> (NOTE)</w:t>
            </w:r>
          </w:p>
          <w:p w14:paraId="4BCA8531"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33648DF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A6ABB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16A92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63376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51FB4E" w14:textId="77777777" w:rsidR="00EA550B" w:rsidRPr="00441CD0" w:rsidRDefault="00EA550B" w:rsidP="00472AF0">
            <w:pPr>
              <w:pStyle w:val="TAC"/>
              <w:rPr>
                <w:lang w:val="fr-FR"/>
              </w:rPr>
            </w:pPr>
            <w:r w:rsidRPr="00441CD0">
              <w:rPr>
                <w:lang w:val="fr-FR"/>
              </w:rPr>
              <w:t>TSN Time Domain Number</w:t>
            </w:r>
          </w:p>
        </w:tc>
      </w:tr>
      <w:tr w:rsidR="00EA550B" w:rsidRPr="00441CD0" w14:paraId="11552FA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tcPr>
          <w:p w14:paraId="033A61AA" w14:textId="77777777" w:rsidR="00EA550B" w:rsidRPr="00441CD0" w:rsidRDefault="00EA550B" w:rsidP="00472AF0">
            <w:pPr>
              <w:pStyle w:val="TAL"/>
              <w:rPr>
                <w:lang w:val="fr-FR"/>
              </w:rPr>
            </w:pPr>
            <w:r>
              <w:rPr>
                <w:lang w:val="fr-FR"/>
              </w:rPr>
              <w:t xml:space="preserve">Configured </w:t>
            </w:r>
            <w:r w:rsidRPr="00441CD0">
              <w:rPr>
                <w:lang w:val="fr-FR"/>
              </w:rPr>
              <w:t>Time Domain</w:t>
            </w:r>
          </w:p>
        </w:tc>
        <w:tc>
          <w:tcPr>
            <w:tcW w:w="336" w:type="dxa"/>
            <w:tcBorders>
              <w:top w:val="single" w:sz="4" w:space="0" w:color="auto"/>
              <w:left w:val="single" w:sz="4" w:space="0" w:color="auto"/>
              <w:bottom w:val="single" w:sz="4" w:space="0" w:color="auto"/>
              <w:right w:val="single" w:sz="4" w:space="0" w:color="auto"/>
            </w:tcBorders>
          </w:tcPr>
          <w:p w14:paraId="71C1601E" w14:textId="77777777" w:rsidR="00EA550B" w:rsidRPr="00441CD0" w:rsidRDefault="00EA550B" w:rsidP="00472AF0">
            <w:pPr>
              <w:pStyle w:val="TAL"/>
              <w:jc w:val="center"/>
              <w:rPr>
                <w:szCs w:val="18"/>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29142EF" w14:textId="77777777" w:rsidR="00EA550B" w:rsidRPr="002D6D54" w:rsidRDefault="00EA550B" w:rsidP="00472AF0">
            <w:pPr>
              <w:pStyle w:val="TAL"/>
              <w:rPr>
                <w:lang w:val="en-US"/>
              </w:rPr>
            </w:pPr>
            <w:r w:rsidRPr="002D6D54">
              <w:rPr>
                <w:lang w:val="en-US"/>
              </w:rPr>
              <w:t>Wh</w:t>
            </w:r>
            <w:r>
              <w:rPr>
                <w:lang w:val="en-US"/>
              </w:rPr>
              <w:t xml:space="preserve">en present with the CTDI (Configured Time Domain Indicator) flag set to "1", this IE </w:t>
            </w:r>
            <w:r w:rsidRPr="002D6D54">
              <w:rPr>
                <w:lang w:val="en-US"/>
              </w:rPr>
              <w:t>indicate</w:t>
            </w:r>
            <w:r>
              <w:rPr>
                <w:lang w:val="en-US"/>
              </w:rPr>
              <w:t>s</w:t>
            </w:r>
            <w:r w:rsidRPr="002D6D54">
              <w:rPr>
                <w:lang w:val="en-US"/>
              </w:rPr>
              <w:t xml:space="preserve"> that the request targets the external time domain that is configured to the NW-TT(s) in the UPF.</w:t>
            </w:r>
          </w:p>
          <w:p w14:paraId="39C181BF" w14:textId="77777777" w:rsidR="00EA550B" w:rsidRPr="002D6D54" w:rsidRDefault="00EA550B" w:rsidP="00472AF0">
            <w:pPr>
              <w:pStyle w:val="TAL"/>
              <w:rPr>
                <w:lang w:val="en-US"/>
              </w:rPr>
            </w:pPr>
          </w:p>
          <w:p w14:paraId="4F9B5BB2" w14:textId="77777777" w:rsidR="00EA550B" w:rsidRPr="00365E80" w:rsidRDefault="00EA550B" w:rsidP="00472AF0">
            <w:pPr>
              <w:pStyle w:val="TAL"/>
              <w:rPr>
                <w:lang w:val="fr-FR"/>
              </w:rPr>
            </w:pPr>
            <w:r w:rsidRPr="002D6D54">
              <w:rPr>
                <w:lang w:val="en-US"/>
              </w:rPr>
              <w:t xml:space="preserve">This IE may be included if the Time Domain Number IE is not included. </w:t>
            </w:r>
            <w:r>
              <w:rPr>
                <w:lang w:val="fr-FR"/>
              </w:rPr>
              <w:t>(NOTE)</w:t>
            </w:r>
          </w:p>
          <w:p w14:paraId="1619974E"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6ECE446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A24198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5F4740F"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1554D1"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3363A8F3" w14:textId="77777777" w:rsidR="00EA550B" w:rsidRPr="00441CD0" w:rsidRDefault="00EA550B" w:rsidP="00472AF0">
            <w:pPr>
              <w:pStyle w:val="TAC"/>
              <w:rPr>
                <w:lang w:val="fr-FR"/>
              </w:rPr>
            </w:pPr>
            <w:r>
              <w:rPr>
                <w:lang w:val="fr-FR"/>
              </w:rPr>
              <w:t xml:space="preserve">Configured </w:t>
            </w:r>
            <w:r w:rsidRPr="00441CD0">
              <w:rPr>
                <w:lang w:val="fr-FR"/>
              </w:rPr>
              <w:t>Time Domain</w:t>
            </w:r>
          </w:p>
        </w:tc>
      </w:tr>
      <w:tr w:rsidR="00EA550B" w:rsidRPr="00441CD0" w14:paraId="550A98E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C119DB8" w14:textId="77777777" w:rsidR="00EA550B" w:rsidRPr="00441CD0" w:rsidRDefault="00EA550B" w:rsidP="00472AF0">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1ADC47FB"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FC21B23"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present if</w:t>
            </w:r>
            <w:r w:rsidRPr="0010008C">
              <w:rPr>
                <w:color w:val="FF0000"/>
                <w:lang w:val="en-US"/>
              </w:rPr>
              <w:t xml:space="preserve"> </w:t>
            </w:r>
            <w:r w:rsidRPr="00441CD0">
              <w:rPr>
                <w:lang w:val="en-US"/>
              </w:rPr>
              <w:t>Time Offset Reporting is requested.</w:t>
            </w:r>
          </w:p>
          <w:p w14:paraId="2497D4F9" w14:textId="77777777" w:rsidR="00EA550B" w:rsidRPr="0010008C" w:rsidRDefault="00EA550B" w:rsidP="00472AF0">
            <w:pPr>
              <w:pStyle w:val="TAL"/>
              <w:rPr>
                <w:lang w:val="en-US"/>
              </w:rPr>
            </w:pPr>
            <w:r w:rsidRPr="0010008C">
              <w:rPr>
                <w:lang w:val="en-US"/>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6FD2245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C89C7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27FF2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74B810"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7C6146F" w14:textId="77777777" w:rsidR="00EA550B" w:rsidRPr="00441CD0" w:rsidRDefault="00EA550B" w:rsidP="00472AF0">
            <w:pPr>
              <w:pStyle w:val="TAC"/>
              <w:rPr>
                <w:lang w:val="fr-FR"/>
              </w:rPr>
            </w:pPr>
            <w:r w:rsidRPr="00441CD0">
              <w:rPr>
                <w:lang w:val="fr-FR"/>
              </w:rPr>
              <w:t>Time Offset Threshold</w:t>
            </w:r>
          </w:p>
        </w:tc>
      </w:tr>
      <w:tr w:rsidR="00EA550B" w:rsidRPr="00441CD0" w14:paraId="1CB00DC1"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298A0B3" w14:textId="77777777" w:rsidR="00EA550B" w:rsidRPr="00441CD0" w:rsidRDefault="00EA550B" w:rsidP="00472AF0">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0459B126" w14:textId="77777777" w:rsidR="00EA550B" w:rsidRPr="00441CD0" w:rsidRDefault="00EA550B" w:rsidP="00472AF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FEDA22B"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 xml:space="preserve">present if </w:t>
            </w:r>
            <w:r w:rsidRPr="00EE5860">
              <w:rPr>
                <w:color w:val="000000"/>
                <w:lang w:val="en-US"/>
              </w:rPr>
              <w:t>Cumulative</w:t>
            </w:r>
            <w:r w:rsidRPr="00441CD0">
              <w:rPr>
                <w:lang w:val="en-US"/>
              </w:rPr>
              <w:t xml:space="preserve"> RateRatio Reporting is requested.</w:t>
            </w:r>
          </w:p>
          <w:p w14:paraId="5A7341A2" w14:textId="77777777" w:rsidR="00EA550B" w:rsidRPr="0010008C" w:rsidRDefault="00EA550B" w:rsidP="00472AF0">
            <w:pPr>
              <w:pStyle w:val="TAL"/>
              <w:rPr>
                <w:lang w:val="en-US"/>
              </w:rPr>
            </w:pPr>
            <w:r w:rsidRPr="0010008C">
              <w:rPr>
                <w:lang w:val="en-US"/>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12A9C0F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5D7B4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4F5D0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B100F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27F676F" w14:textId="77777777" w:rsidR="00EA550B" w:rsidRPr="00441CD0" w:rsidRDefault="00EA550B" w:rsidP="00472AF0">
            <w:pPr>
              <w:pStyle w:val="TAC"/>
              <w:rPr>
                <w:lang w:val="fr-FR"/>
              </w:rPr>
            </w:pPr>
            <w:r w:rsidRPr="00441CD0">
              <w:rPr>
                <w:lang w:val="fr-FR"/>
              </w:rPr>
              <w:t>Cumulative rateRatio Threshold</w:t>
            </w:r>
          </w:p>
        </w:tc>
      </w:tr>
      <w:tr w:rsidR="00EA550B" w:rsidRPr="00441CD0" w14:paraId="5B9DD448" w14:textId="77777777" w:rsidTr="00472AF0">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90C657A" w14:textId="77777777" w:rsidR="00EA550B" w:rsidRPr="00B952FD" w:rsidRDefault="00EA550B" w:rsidP="00472AF0">
            <w:pPr>
              <w:pStyle w:val="TAN"/>
              <w:rPr>
                <w:lang w:val="en-US"/>
              </w:rPr>
            </w:pPr>
            <w:r w:rsidRPr="00B952FD">
              <w:rPr>
                <w:lang w:val="en-US"/>
              </w:rPr>
              <w:t>NOTE:</w:t>
            </w:r>
            <w:r w:rsidRPr="00B952FD">
              <w:rPr>
                <w:lang w:val="en-US"/>
              </w:rPr>
              <w:tab/>
            </w:r>
            <w:r w:rsidRPr="00F4256D">
              <w:rPr>
                <w:lang w:val="en-US"/>
              </w:rPr>
              <w:t>If neither th</w:t>
            </w:r>
            <w:r>
              <w:rPr>
                <w:lang w:val="en-US"/>
              </w:rPr>
              <w:t>e Time Domain Number</w:t>
            </w:r>
            <w:r w:rsidRPr="00F4256D">
              <w:rPr>
                <w:lang w:val="en-US"/>
              </w:rPr>
              <w:t xml:space="preserve"> IE nor </w:t>
            </w:r>
            <w:r>
              <w:rPr>
                <w:lang w:val="en-US"/>
              </w:rPr>
              <w:t xml:space="preserve">the </w:t>
            </w:r>
            <w:r w:rsidRPr="00F4256D">
              <w:rPr>
                <w:lang w:val="en-US"/>
              </w:rPr>
              <w:t xml:space="preserve">Configured Time Domain IE is included, </w:t>
            </w:r>
            <w:r>
              <w:rPr>
                <w:lang w:val="en-US"/>
              </w:rPr>
              <w:t xml:space="preserve">this </w:t>
            </w:r>
            <w:r w:rsidRPr="00F4256D">
              <w:rPr>
                <w:lang w:val="en-US"/>
              </w:rPr>
              <w:t>indicate</w:t>
            </w:r>
            <w:r>
              <w:rPr>
                <w:lang w:val="en-US"/>
              </w:rPr>
              <w:t>s</w:t>
            </w:r>
            <w:r w:rsidRPr="00F4256D">
              <w:rPr>
                <w:lang w:val="en-US"/>
              </w:rPr>
              <w:t xml:space="preserve"> that the request targets all the </w:t>
            </w:r>
            <w:r>
              <w:t xml:space="preserve">external </w:t>
            </w:r>
            <w:r w:rsidRPr="00F4256D">
              <w:rPr>
                <w:lang w:val="en-US"/>
              </w:rPr>
              <w:t>time domains the UPF is connected to</w:t>
            </w:r>
            <w:r>
              <w:rPr>
                <w:lang w:val="en-US"/>
              </w:rPr>
              <w:t>.</w:t>
            </w:r>
          </w:p>
        </w:tc>
      </w:tr>
    </w:tbl>
    <w:p w14:paraId="50E5BBA0" w14:textId="77777777" w:rsidR="00EA550B" w:rsidRDefault="00EA550B" w:rsidP="00EA550B">
      <w:pPr>
        <w:pStyle w:val="Heading5"/>
      </w:pPr>
    </w:p>
    <w:p w14:paraId="5540E795" w14:textId="77777777" w:rsidR="00EE5860" w:rsidRPr="00441CD0" w:rsidRDefault="00EE5860" w:rsidP="00EE5860">
      <w:pPr>
        <w:pStyle w:val="Heading5"/>
      </w:pPr>
      <w:bookmarkStart w:id="3689" w:name="_Toc106897471"/>
      <w:r w:rsidRPr="00441CD0">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106897472"/>
      <w:r w:rsidRPr="00441CD0">
        <w:lastRenderedPageBreak/>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106897473"/>
      <w:r w:rsidRPr="00441CD0">
        <w:lastRenderedPageBreak/>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106897474"/>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001B1C"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106897475"/>
      <w:r w:rsidRPr="00441CD0">
        <w:lastRenderedPageBreak/>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106897476"/>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106897477"/>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106897478"/>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106897479"/>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106897480"/>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106897481"/>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106897482"/>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106897483"/>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106897484"/>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79D0395B" w14:textId="77777777" w:rsidR="00EA550B" w:rsidRPr="00441CD0" w:rsidRDefault="00EA550B" w:rsidP="00EA550B">
      <w:pPr>
        <w:pStyle w:val="TH"/>
        <w:outlineLvl w:val="0"/>
        <w:rPr>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A550B" w:rsidRPr="00441CD0" w14:paraId="27BBFB9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356393" w14:textId="77777777" w:rsidR="00EA550B" w:rsidRPr="00441CD0" w:rsidRDefault="00EA550B" w:rsidP="00472AF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39E0A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A6B85B5" w14:textId="77777777" w:rsidR="00EA550B" w:rsidRPr="00441CD0" w:rsidRDefault="00EA550B" w:rsidP="00472AF0">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9F56F50" w14:textId="77777777" w:rsidR="00EA550B" w:rsidRPr="00441CD0" w:rsidRDefault="00EA550B" w:rsidP="00472AF0">
            <w:pPr>
              <w:pStyle w:val="TAC"/>
              <w:rPr>
                <w:lang w:val="en-US"/>
              </w:rPr>
            </w:pPr>
            <w:r w:rsidRPr="00441CD0">
              <w:rPr>
                <w:lang w:val="en-US"/>
              </w:rPr>
              <w:t>Clock Drift Report</w:t>
            </w:r>
            <w:r w:rsidRPr="0010008C">
              <w:rPr>
                <w:lang w:val="en-US"/>
              </w:rPr>
              <w:t xml:space="preserve"> IE Type = </w:t>
            </w:r>
            <w:r w:rsidRPr="00441CD0">
              <w:rPr>
                <w:lang w:val="en-US"/>
              </w:rPr>
              <w:t>205</w:t>
            </w:r>
            <w:r w:rsidRPr="0010008C">
              <w:rPr>
                <w:lang w:val="en-US"/>
              </w:rPr>
              <w:t xml:space="preserve"> (decimal)</w:t>
            </w:r>
          </w:p>
        </w:tc>
      </w:tr>
      <w:tr w:rsidR="00EA550B" w:rsidRPr="00441CD0" w14:paraId="1EBF499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1AFE483"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DE5DD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04C1E7E2" w14:textId="77777777" w:rsidR="00EA550B" w:rsidRPr="00441CD0" w:rsidRDefault="00EA550B" w:rsidP="00472AF0">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DE96B1F" w14:textId="77777777" w:rsidR="00EA550B" w:rsidRPr="00441CD0" w:rsidRDefault="00EA550B" w:rsidP="00472AF0">
            <w:pPr>
              <w:pStyle w:val="TAC"/>
              <w:rPr>
                <w:lang w:val="fr-FR"/>
              </w:rPr>
            </w:pPr>
            <w:r w:rsidRPr="00441CD0">
              <w:rPr>
                <w:lang w:val="fr-FR"/>
              </w:rPr>
              <w:t>Length = n</w:t>
            </w:r>
          </w:p>
        </w:tc>
      </w:tr>
      <w:tr w:rsidR="00EA550B" w:rsidRPr="00441CD0" w14:paraId="64D1823E"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76408E"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74B3E" w14:textId="77777777" w:rsidR="00EA550B" w:rsidRPr="00441CD0" w:rsidRDefault="00EA550B" w:rsidP="00472AF0">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12E8A8D"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18614F8"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FDF4E73" w14:textId="77777777" w:rsidR="00EA550B" w:rsidRPr="00441CD0" w:rsidRDefault="00EA550B" w:rsidP="00472AF0">
            <w:pPr>
              <w:pStyle w:val="TAH"/>
              <w:rPr>
                <w:lang w:val="fr-FR"/>
              </w:rPr>
            </w:pPr>
            <w:r w:rsidRPr="00441CD0">
              <w:rPr>
                <w:lang w:val="fr-FR"/>
              </w:rPr>
              <w:t>IE Type</w:t>
            </w:r>
          </w:p>
        </w:tc>
      </w:tr>
      <w:tr w:rsidR="00EA550B" w:rsidRPr="00441CD0" w14:paraId="2A3AAE12"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7E771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2AB7CC8" w14:textId="77777777" w:rsidR="00EA550B" w:rsidRPr="00441CD0" w:rsidRDefault="00EA550B" w:rsidP="00472AF0">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CCD0"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9641E55"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EC6365"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7ADDC3A"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3E6824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D2186BC" w14:textId="77777777" w:rsidR="00EA550B" w:rsidRPr="00441CD0" w:rsidRDefault="00EA550B" w:rsidP="00472AF0">
            <w:pPr>
              <w:spacing w:after="0"/>
              <w:rPr>
                <w:rFonts w:ascii="Arial" w:hAnsi="Arial"/>
                <w:b/>
                <w:sz w:val="18"/>
                <w:lang w:val="fr-FR"/>
              </w:rPr>
            </w:pPr>
          </w:p>
        </w:tc>
      </w:tr>
      <w:tr w:rsidR="00EA550B" w:rsidRPr="00441CD0" w14:paraId="6385195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28349EDD"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05BF5237" w14:textId="77777777" w:rsidR="00EA550B" w:rsidRPr="00441CD0" w:rsidRDefault="00EA550B" w:rsidP="00472AF0">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7C1B7DD" w14:textId="77777777" w:rsidR="00EA550B" w:rsidRPr="0010008C" w:rsidRDefault="00EA550B" w:rsidP="00472AF0">
            <w:pPr>
              <w:pStyle w:val="TAL"/>
              <w:rPr>
                <w:lang w:val="en-US"/>
              </w:rPr>
            </w:pPr>
            <w:r w:rsidRPr="0010008C">
              <w:rPr>
                <w:lang w:val="en-US"/>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7DB74F6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6D41F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89433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E4EA7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032A93" w14:textId="77777777" w:rsidR="00EA550B" w:rsidRPr="00441CD0" w:rsidRDefault="00EA550B" w:rsidP="00472AF0">
            <w:pPr>
              <w:pStyle w:val="TAC"/>
              <w:rPr>
                <w:lang w:val="fr-FR"/>
              </w:rPr>
            </w:pPr>
            <w:r w:rsidRPr="00441CD0">
              <w:rPr>
                <w:lang w:val="fr-FR"/>
              </w:rPr>
              <w:t>TSN Time Domain Number</w:t>
            </w:r>
          </w:p>
        </w:tc>
      </w:tr>
      <w:tr w:rsidR="00EA550B" w:rsidRPr="00441CD0" w14:paraId="15E1EB4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2A6445" w14:textId="77777777" w:rsidR="00EA550B" w:rsidRPr="00441CD0" w:rsidRDefault="00EA550B" w:rsidP="00472AF0">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695564FC" w14:textId="77777777" w:rsidR="00EA550B" w:rsidRPr="00441CD0" w:rsidRDefault="00EA550B" w:rsidP="00472AF0">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C10010D" w14:textId="77777777" w:rsidR="00EA550B" w:rsidRPr="0010008C" w:rsidRDefault="00EA550B" w:rsidP="00472AF0">
            <w:pPr>
              <w:pStyle w:val="TAL"/>
              <w:rPr>
                <w:lang w:val="en-US"/>
              </w:rPr>
            </w:pPr>
            <w:r w:rsidRPr="0010008C">
              <w:rPr>
                <w:lang w:val="en-US"/>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5D04F99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E89DC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F8C4E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A709A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0D29C11B" w14:textId="77777777" w:rsidR="00EA550B" w:rsidRPr="00441CD0" w:rsidRDefault="00EA550B" w:rsidP="00472AF0">
            <w:pPr>
              <w:pStyle w:val="TAC"/>
              <w:rPr>
                <w:lang w:val="fr-FR"/>
              </w:rPr>
            </w:pPr>
            <w:r w:rsidRPr="00441CD0">
              <w:rPr>
                <w:lang w:val="fr-FR"/>
              </w:rPr>
              <w:t>Time Offset Measurement</w:t>
            </w:r>
          </w:p>
        </w:tc>
      </w:tr>
      <w:tr w:rsidR="00EA550B" w:rsidRPr="00441CD0" w14:paraId="6ACCFB6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70B9454" w14:textId="77777777" w:rsidR="00EA550B" w:rsidRPr="00441CD0" w:rsidRDefault="00EA550B" w:rsidP="00472AF0">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32462153" w14:textId="77777777" w:rsidR="00EA550B" w:rsidRPr="00441CD0" w:rsidRDefault="00EA550B" w:rsidP="00472AF0">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7793994" w14:textId="77777777" w:rsidR="00EA550B" w:rsidRPr="0010008C" w:rsidRDefault="00EA550B" w:rsidP="00472AF0">
            <w:pPr>
              <w:pStyle w:val="TAL"/>
              <w:rPr>
                <w:lang w:val="en-US"/>
              </w:rPr>
            </w:pPr>
            <w:r w:rsidRPr="0010008C">
              <w:rPr>
                <w:lang w:val="en-US"/>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10A2C71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BCC5E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FFFA45"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230DF0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7E86DE7" w14:textId="77777777" w:rsidR="00EA550B" w:rsidRPr="00441CD0" w:rsidRDefault="00EA550B" w:rsidP="00472AF0">
            <w:pPr>
              <w:pStyle w:val="TAC"/>
              <w:rPr>
                <w:lang w:val="fr-FR"/>
              </w:rPr>
            </w:pPr>
            <w:r w:rsidRPr="00441CD0">
              <w:rPr>
                <w:lang w:val="fr-FR"/>
              </w:rPr>
              <w:t>Cumulative rateRatio Measurement</w:t>
            </w:r>
          </w:p>
        </w:tc>
      </w:tr>
      <w:tr w:rsidR="00EA550B" w:rsidRPr="00441CD0" w14:paraId="7165BCD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D57901" w14:textId="77777777" w:rsidR="00EA550B" w:rsidRPr="00441CD0" w:rsidRDefault="00EA550B" w:rsidP="00472AF0">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1C900C6F" w14:textId="77777777" w:rsidR="00EA550B" w:rsidRPr="00441CD0" w:rsidRDefault="00EA550B" w:rsidP="00472AF0">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D39B578" w14:textId="77777777" w:rsidR="00EA550B" w:rsidRPr="00441CD0" w:rsidRDefault="00EA550B" w:rsidP="00472AF0">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09F3B0D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D2C47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C8368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E12B25"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40EA34" w14:textId="77777777" w:rsidR="00EA550B" w:rsidRPr="00441CD0" w:rsidRDefault="00EA550B" w:rsidP="00472AF0">
            <w:pPr>
              <w:pStyle w:val="TAC"/>
              <w:rPr>
                <w:lang w:val="fr-FR"/>
              </w:rPr>
            </w:pPr>
            <w:r w:rsidRPr="00441CD0">
              <w:rPr>
                <w:lang w:val="fr-FR"/>
              </w:rPr>
              <w:t>Time Stamp</w:t>
            </w:r>
          </w:p>
        </w:tc>
      </w:tr>
      <w:tr w:rsidR="00EA550B" w:rsidRPr="00441CD0" w14:paraId="6501EA8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0A1F74" w14:textId="77777777" w:rsidR="00EA550B" w:rsidRPr="00441CD0" w:rsidRDefault="00EA550B" w:rsidP="00472AF0">
            <w:pPr>
              <w:pStyle w:val="TAL"/>
              <w:rPr>
                <w:szCs w:val="18"/>
                <w:lang w:val="de-DE"/>
              </w:rPr>
            </w:pPr>
            <w:r w:rsidRPr="00A15EA9">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0A658A86"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47FE0F0"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68E5421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260DC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EC655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BF780DD"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11746BF" w14:textId="77777777" w:rsidR="00EA550B" w:rsidRPr="00441CD0" w:rsidRDefault="00EA550B" w:rsidP="00472AF0">
            <w:pPr>
              <w:pStyle w:val="TAC"/>
              <w:rPr>
                <w:lang w:val="fr-FR"/>
              </w:rPr>
            </w:pPr>
            <w:r w:rsidRPr="00A15EA9">
              <w:rPr>
                <w:lang w:val="fr-FR"/>
              </w:rPr>
              <w:t>Network Instance</w:t>
            </w:r>
          </w:p>
        </w:tc>
      </w:tr>
      <w:tr w:rsidR="00EA550B" w:rsidRPr="00441CD0" w14:paraId="16B4715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58EE80E" w14:textId="77777777" w:rsidR="00EA550B" w:rsidRPr="00441CD0" w:rsidRDefault="00EA550B" w:rsidP="00472AF0">
            <w:pPr>
              <w:pStyle w:val="TAL"/>
              <w:rPr>
                <w:szCs w:val="18"/>
                <w:lang w:val="de-DE"/>
              </w:rPr>
            </w:pPr>
            <w:r>
              <w:rPr>
                <w:szCs w:val="18"/>
                <w:lang w:val="de-DE"/>
              </w:rPr>
              <w:t>APN/DNN</w:t>
            </w:r>
          </w:p>
        </w:tc>
        <w:tc>
          <w:tcPr>
            <w:tcW w:w="336" w:type="dxa"/>
            <w:tcBorders>
              <w:top w:val="single" w:sz="4" w:space="0" w:color="auto"/>
              <w:left w:val="single" w:sz="4" w:space="0" w:color="auto"/>
              <w:bottom w:val="single" w:sz="4" w:space="0" w:color="auto"/>
              <w:right w:val="single" w:sz="4" w:space="0" w:color="auto"/>
            </w:tcBorders>
            <w:hideMark/>
          </w:tcPr>
          <w:p w14:paraId="26691E9B"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9C7D8A8"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72CF6F4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ED1D9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94C3D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A8386"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50472CA" w14:textId="77777777" w:rsidR="00EA550B" w:rsidRPr="00441CD0" w:rsidRDefault="00EA550B" w:rsidP="00472AF0">
            <w:pPr>
              <w:pStyle w:val="TAC"/>
              <w:rPr>
                <w:lang w:val="fr-FR"/>
              </w:rPr>
            </w:pPr>
            <w:r w:rsidRPr="0025307D">
              <w:rPr>
                <w:lang w:val="fr-FR"/>
              </w:rPr>
              <w:t>APN/</w:t>
            </w:r>
            <w:r>
              <w:rPr>
                <w:lang w:val="fr-FR"/>
              </w:rPr>
              <w:t>DNN</w:t>
            </w:r>
          </w:p>
        </w:tc>
      </w:tr>
      <w:tr w:rsidR="00EA550B" w14:paraId="249B35A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36C2AA3" w14:textId="77777777" w:rsidR="00EA550B" w:rsidRDefault="00EA550B" w:rsidP="00472AF0">
            <w:pPr>
              <w:pStyle w:val="TAL"/>
              <w:rPr>
                <w:szCs w:val="18"/>
                <w:lang w:val="de-DE"/>
              </w:rPr>
            </w:pPr>
            <w:r w:rsidRPr="00A15EA9">
              <w:rPr>
                <w:szCs w:val="18"/>
                <w:lang w:val="de-DE"/>
              </w:rPr>
              <w:t>S-NSSAI</w:t>
            </w:r>
          </w:p>
        </w:tc>
        <w:tc>
          <w:tcPr>
            <w:tcW w:w="336" w:type="dxa"/>
            <w:tcBorders>
              <w:top w:val="single" w:sz="4" w:space="0" w:color="auto"/>
              <w:left w:val="single" w:sz="4" w:space="0" w:color="auto"/>
              <w:bottom w:val="single" w:sz="4" w:space="0" w:color="auto"/>
              <w:right w:val="single" w:sz="4" w:space="0" w:color="auto"/>
            </w:tcBorders>
            <w:hideMark/>
          </w:tcPr>
          <w:p w14:paraId="07AC6C83"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CCB8107"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2621E68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957B9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B44D8A"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0F8BC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718F81" w14:textId="77777777" w:rsidR="00EA550B" w:rsidRDefault="00EA550B" w:rsidP="00472AF0">
            <w:pPr>
              <w:pStyle w:val="TAC"/>
              <w:rPr>
                <w:lang w:val="fr-FR"/>
              </w:rPr>
            </w:pPr>
            <w:r w:rsidRPr="00A15EA9">
              <w:rPr>
                <w:lang w:val="fr-FR"/>
              </w:rPr>
              <w:t>S-NSSAI</w:t>
            </w:r>
          </w:p>
        </w:tc>
      </w:tr>
      <w:tr w:rsidR="00EA550B" w14:paraId="59F9EE1E" w14:textId="77777777" w:rsidTr="00472AF0">
        <w:trPr>
          <w:jc w:val="center"/>
        </w:trPr>
        <w:tc>
          <w:tcPr>
            <w:tcW w:w="9450" w:type="dxa"/>
            <w:gridSpan w:val="9"/>
            <w:tcBorders>
              <w:top w:val="single" w:sz="4" w:space="0" w:color="auto"/>
              <w:left w:val="single" w:sz="4" w:space="0" w:color="auto"/>
              <w:bottom w:val="single" w:sz="4" w:space="0" w:color="auto"/>
              <w:right w:val="single" w:sz="4" w:space="0" w:color="auto"/>
            </w:tcBorders>
          </w:tcPr>
          <w:p w14:paraId="716565A9" w14:textId="77777777" w:rsidR="00EA550B" w:rsidRDefault="00EA550B" w:rsidP="00472AF0">
            <w:pPr>
              <w:pStyle w:val="TAN"/>
              <w:rPr>
                <w:szCs w:val="18"/>
                <w:lang w:eastAsia="zh-CN"/>
              </w:rPr>
            </w:pPr>
            <w:r>
              <w:t>NOTE:</w:t>
            </w:r>
            <w:r>
              <w:tab/>
            </w:r>
            <w:r>
              <w:rPr>
                <w:lang w:eastAsia="zh-CN"/>
              </w:rPr>
              <w:t xml:space="preserve">The UPF shall provide the </w:t>
            </w:r>
            <w:r>
              <w:t>Network Instance and</w:t>
            </w:r>
            <w:r>
              <w:rPr>
                <w:lang w:eastAsia="zh-CN"/>
              </w:rPr>
              <w:t xml:space="preserve"> DNN/S-NSSAI (if available) to the CP function, to enable SMF to </w:t>
            </w:r>
            <w:r>
              <w:t>associate the report with the corresponding PFCP sessions and NW-TT, when the UPF supports more than one NW-TT</w:t>
            </w:r>
            <w:r>
              <w:rPr>
                <w:lang w:eastAsia="zh-CN"/>
              </w:rPr>
              <w:t>.</w:t>
            </w:r>
          </w:p>
        </w:tc>
      </w:tr>
    </w:tbl>
    <w:p w14:paraId="6430DA20" w14:textId="77777777" w:rsidR="00EA550B" w:rsidRPr="0025307D" w:rsidRDefault="00EA550B" w:rsidP="00EA550B">
      <w:pPr>
        <w:pStyle w:val="Heading5"/>
        <w:rPr>
          <w:rFonts w:eastAsia="SimSun"/>
          <w:lang w:val="en-US"/>
        </w:rPr>
      </w:pPr>
    </w:p>
    <w:p w14:paraId="2A2AFF26" w14:textId="77777777" w:rsidR="00EE5860" w:rsidRPr="00441CD0" w:rsidRDefault="00EE5860" w:rsidP="00EE5860">
      <w:pPr>
        <w:pStyle w:val="Heading5"/>
        <w:rPr>
          <w:rFonts w:eastAsia="SimSun"/>
          <w:lang w:val="en-US"/>
        </w:rPr>
      </w:pPr>
      <w:bookmarkStart w:id="3860" w:name="_Toc106897485"/>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0"/>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1" w:name="_Toc27490765"/>
      <w:bookmarkStart w:id="3862" w:name="_Toc27557058"/>
      <w:bookmarkStart w:id="3863" w:name="_Toc27723975"/>
      <w:bookmarkStart w:id="3864" w:name="_Toc36031047"/>
      <w:bookmarkStart w:id="3865" w:name="_Toc36042967"/>
      <w:bookmarkStart w:id="3866" w:name="_Toc36814292"/>
      <w:bookmarkStart w:id="3867" w:name="_Toc44689146"/>
      <w:bookmarkStart w:id="3868" w:name="_Toc44923900"/>
      <w:bookmarkStart w:id="3869" w:name="_Toc51860870"/>
      <w:bookmarkStart w:id="3870" w:name="_Toc57930641"/>
      <w:bookmarkStart w:id="3871" w:name="_Toc57931271"/>
      <w:bookmarkStart w:id="3872" w:name="_Toc106897486"/>
      <w:r w:rsidRPr="00441CD0">
        <w:rPr>
          <w:rFonts w:eastAsia="SimSun"/>
          <w:lang w:val="en-US"/>
        </w:rPr>
        <w:t>7.4.5.1.6</w:t>
      </w:r>
      <w:r w:rsidRPr="00441CD0">
        <w:rPr>
          <w:rFonts w:eastAsia="SimSun"/>
          <w:lang w:val="en-US"/>
        </w:rPr>
        <w:tab/>
        <w:t>QoS Information in GTP-U Path QoS Report IE</w:t>
      </w:r>
      <w:bookmarkEnd w:id="3861"/>
      <w:bookmarkEnd w:id="3862"/>
      <w:bookmarkEnd w:id="3863"/>
      <w:bookmarkEnd w:id="3864"/>
      <w:bookmarkEnd w:id="3865"/>
      <w:bookmarkEnd w:id="3866"/>
      <w:bookmarkEnd w:id="3867"/>
      <w:bookmarkEnd w:id="3868"/>
      <w:bookmarkEnd w:id="3869"/>
      <w:bookmarkEnd w:id="3870"/>
      <w:bookmarkEnd w:id="3871"/>
      <w:bookmarkEnd w:id="3872"/>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3" w:name="_Toc19717276"/>
      <w:bookmarkStart w:id="3874" w:name="_Toc27490766"/>
      <w:bookmarkStart w:id="3875" w:name="_Toc27557059"/>
      <w:bookmarkStart w:id="3876" w:name="_Toc27723976"/>
      <w:bookmarkStart w:id="3877" w:name="_Toc36031048"/>
      <w:bookmarkStart w:id="3878" w:name="_Toc36042968"/>
      <w:bookmarkStart w:id="3879" w:name="_Toc36814293"/>
      <w:bookmarkStart w:id="3880" w:name="_Toc44689147"/>
      <w:bookmarkStart w:id="3881" w:name="_Toc44923901"/>
      <w:bookmarkStart w:id="3882" w:name="_Toc51860871"/>
      <w:bookmarkStart w:id="3883" w:name="_Toc57930642"/>
      <w:bookmarkStart w:id="3884" w:name="_Toc57931272"/>
      <w:bookmarkStart w:id="3885" w:name="_Toc106897487"/>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06ECC171" w14:textId="77777777" w:rsidR="00EE5860" w:rsidRPr="00441CD0" w:rsidRDefault="00EE5860" w:rsidP="00EE5860">
      <w:pPr>
        <w:pStyle w:val="Heading5"/>
        <w:rPr>
          <w:rFonts w:eastAsia="SimSun"/>
          <w:lang w:val="en-US"/>
        </w:rPr>
      </w:pPr>
      <w:bookmarkStart w:id="3886" w:name="_Toc19717277"/>
      <w:bookmarkStart w:id="3887" w:name="_Toc27490767"/>
      <w:bookmarkStart w:id="3888" w:name="_Toc27557060"/>
      <w:bookmarkStart w:id="3889" w:name="_Toc27723977"/>
      <w:bookmarkStart w:id="3890" w:name="_Toc36031049"/>
      <w:bookmarkStart w:id="3891" w:name="_Toc36042969"/>
      <w:bookmarkStart w:id="3892" w:name="_Toc36814294"/>
      <w:bookmarkStart w:id="3893" w:name="_Toc44689148"/>
      <w:bookmarkStart w:id="3894" w:name="_Toc44923902"/>
      <w:bookmarkStart w:id="3895" w:name="_Toc51860872"/>
      <w:bookmarkStart w:id="3896" w:name="_Toc57930643"/>
      <w:bookmarkStart w:id="3897" w:name="_Toc57931273"/>
      <w:bookmarkStart w:id="3898" w:name="_Toc106897488"/>
      <w:r w:rsidRPr="00441CD0">
        <w:rPr>
          <w:rFonts w:eastAsia="SimSun"/>
          <w:lang w:val="en-US"/>
        </w:rPr>
        <w:t>7.4.5.2.1</w:t>
      </w:r>
      <w:r w:rsidRPr="00441CD0">
        <w:rPr>
          <w:rFonts w:eastAsia="SimSun"/>
          <w:lang w:val="en-US"/>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899" w:name="_Toc19717278"/>
      <w:bookmarkStart w:id="3900" w:name="_Toc27490768"/>
      <w:bookmarkStart w:id="3901" w:name="_Toc27557061"/>
      <w:bookmarkStart w:id="3902" w:name="_Toc27723978"/>
      <w:bookmarkStart w:id="3903" w:name="_Toc36031050"/>
      <w:bookmarkStart w:id="3904" w:name="_Toc36042970"/>
      <w:bookmarkStart w:id="3905" w:name="_Toc36814295"/>
      <w:bookmarkStart w:id="3906" w:name="_Toc44689149"/>
      <w:bookmarkStart w:id="3907" w:name="_Toc44923903"/>
      <w:bookmarkStart w:id="3908" w:name="_Toc51860873"/>
      <w:bookmarkStart w:id="3909" w:name="_Toc57930644"/>
      <w:bookmarkStart w:id="3910" w:name="_Toc57931274"/>
      <w:bookmarkStart w:id="3911" w:name="_Toc106897489"/>
      <w:r w:rsidRPr="00441CD0">
        <w:lastRenderedPageBreak/>
        <w:t>7.4.6</w:t>
      </w:r>
      <w:r w:rsidRPr="00441CD0">
        <w:tab/>
        <w:t>PFCP Session Set Deletion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05EF8DE" w14:textId="77777777" w:rsidR="00EE5860" w:rsidRPr="00441CD0" w:rsidRDefault="00EE5860" w:rsidP="00EE5860">
      <w:pPr>
        <w:pStyle w:val="Heading4"/>
      </w:pPr>
      <w:bookmarkStart w:id="3912" w:name="_Toc19717279"/>
      <w:bookmarkStart w:id="3913" w:name="_Toc27490769"/>
      <w:bookmarkStart w:id="3914" w:name="_Toc27557062"/>
      <w:bookmarkStart w:id="3915" w:name="_Toc27723979"/>
      <w:bookmarkStart w:id="3916" w:name="_Toc36031051"/>
      <w:bookmarkStart w:id="3917" w:name="_Toc36042971"/>
      <w:bookmarkStart w:id="3918" w:name="_Toc36814296"/>
      <w:bookmarkStart w:id="3919" w:name="_Toc44689150"/>
      <w:bookmarkStart w:id="3920" w:name="_Toc44923904"/>
      <w:bookmarkStart w:id="3921" w:name="_Toc51860874"/>
      <w:bookmarkStart w:id="3922" w:name="_Toc57930645"/>
      <w:bookmarkStart w:id="3923" w:name="_Toc57931275"/>
      <w:bookmarkStart w:id="3924" w:name="_Toc106897490"/>
      <w:r w:rsidRPr="00441CD0">
        <w:t>7.4.6.1</w:t>
      </w:r>
      <w:r w:rsidRPr="00441CD0">
        <w:tab/>
        <w:t>PFCP Session Set Deletion Request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25" w:name="_Toc19717280"/>
      <w:bookmarkStart w:id="3926" w:name="_Toc27490770"/>
      <w:bookmarkStart w:id="3927" w:name="_Toc27557063"/>
      <w:bookmarkStart w:id="3928" w:name="_Toc27723980"/>
      <w:bookmarkStart w:id="3929" w:name="_Toc36031052"/>
      <w:bookmarkStart w:id="3930" w:name="_Toc36042972"/>
      <w:bookmarkStart w:id="3931" w:name="_Toc36814297"/>
      <w:bookmarkStart w:id="3932" w:name="_Toc44689151"/>
      <w:bookmarkStart w:id="3933" w:name="_Toc44923905"/>
      <w:bookmarkStart w:id="3934" w:name="_Toc51860875"/>
      <w:bookmarkStart w:id="3935" w:name="_Toc57930646"/>
      <w:bookmarkStart w:id="3936" w:name="_Toc57931276"/>
      <w:bookmarkStart w:id="3937" w:name="_Toc106897491"/>
      <w:r w:rsidRPr="00441CD0">
        <w:t>7.4.6.2</w:t>
      </w:r>
      <w:r w:rsidRPr="00441CD0">
        <w:tab/>
      </w:r>
      <w:r w:rsidRPr="00441CD0">
        <w:rPr>
          <w:lang w:val="en-US"/>
        </w:rPr>
        <w:t xml:space="preserve">PFCP Session Set </w:t>
      </w:r>
      <w:r w:rsidRPr="00441CD0">
        <w:t>Deletion Response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C892280" w14:textId="77777777" w:rsidR="00EE5860" w:rsidRPr="00441CD0" w:rsidRDefault="00EE5860" w:rsidP="00EE5860">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38" w:name="_Toc19717281"/>
      <w:bookmarkStart w:id="3939" w:name="_Toc27490771"/>
      <w:bookmarkStart w:id="3940" w:name="_Toc27557064"/>
      <w:bookmarkStart w:id="3941" w:name="_Toc27723981"/>
      <w:bookmarkStart w:id="3942" w:name="_Toc36031053"/>
      <w:bookmarkStart w:id="3943" w:name="_Toc36042973"/>
      <w:bookmarkStart w:id="3944" w:name="_Toc36814298"/>
      <w:bookmarkStart w:id="3945" w:name="_Toc44689152"/>
      <w:bookmarkStart w:id="3946" w:name="_Toc44923906"/>
      <w:bookmarkStart w:id="3947" w:name="_Toc51860876"/>
      <w:bookmarkStart w:id="3948" w:name="_Toc57930647"/>
      <w:bookmarkStart w:id="3949" w:name="_Toc57931277"/>
      <w:bookmarkStart w:id="3950" w:name="_Toc106897492"/>
      <w:r w:rsidRPr="00441CD0">
        <w:t>7.5</w:t>
      </w:r>
      <w:r w:rsidRPr="00441CD0">
        <w:tab/>
        <w:t>PFCP Session Related Messages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516859B" w14:textId="77777777" w:rsidR="00EE5860" w:rsidRPr="00441CD0" w:rsidRDefault="00EE5860" w:rsidP="00EE5860">
      <w:pPr>
        <w:pStyle w:val="Heading3"/>
      </w:pPr>
      <w:bookmarkStart w:id="3951" w:name="_Toc19717282"/>
      <w:bookmarkStart w:id="3952" w:name="_Toc27490772"/>
      <w:bookmarkStart w:id="3953" w:name="_Toc27557065"/>
      <w:bookmarkStart w:id="3954" w:name="_Toc27723982"/>
      <w:bookmarkStart w:id="3955" w:name="_Toc36031054"/>
      <w:bookmarkStart w:id="3956" w:name="_Toc36042974"/>
      <w:bookmarkStart w:id="3957" w:name="_Toc36814299"/>
      <w:bookmarkStart w:id="3958" w:name="_Toc44689153"/>
      <w:bookmarkStart w:id="3959" w:name="_Toc44923907"/>
      <w:bookmarkStart w:id="3960" w:name="_Toc51860877"/>
      <w:bookmarkStart w:id="3961" w:name="_Toc57930648"/>
      <w:bookmarkStart w:id="3962" w:name="_Toc57931278"/>
      <w:bookmarkStart w:id="3963" w:name="_Toc106897493"/>
      <w:r w:rsidRPr="00441CD0">
        <w:t>7.5.1</w:t>
      </w:r>
      <w:r w:rsidRPr="00441CD0">
        <w:rPr>
          <w:lang w:val="en-US"/>
        </w:rPr>
        <w:tab/>
        <w:t>General</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64" w:name="_Toc19717283"/>
      <w:bookmarkStart w:id="3965" w:name="_Toc27490773"/>
      <w:bookmarkStart w:id="3966" w:name="_Toc27557066"/>
      <w:bookmarkStart w:id="3967" w:name="_Toc27723983"/>
      <w:bookmarkStart w:id="3968" w:name="_Toc36031055"/>
      <w:bookmarkStart w:id="3969" w:name="_Toc36042975"/>
      <w:bookmarkStart w:id="3970" w:name="_Toc36814300"/>
      <w:bookmarkStart w:id="3971" w:name="_Toc44689154"/>
      <w:bookmarkStart w:id="3972" w:name="_Toc44923908"/>
      <w:bookmarkStart w:id="3973" w:name="_Toc51860878"/>
      <w:bookmarkStart w:id="3974" w:name="_Toc57930649"/>
      <w:bookmarkStart w:id="3975" w:name="_Toc57931279"/>
      <w:bookmarkStart w:id="3976" w:name="_Toc106897494"/>
      <w:r w:rsidRPr="00441CD0">
        <w:lastRenderedPageBreak/>
        <w:t>7.5.2</w:t>
      </w:r>
      <w:r w:rsidRPr="00441CD0">
        <w:tab/>
      </w:r>
      <w:r w:rsidRPr="00441CD0">
        <w:rPr>
          <w:lang w:val="en-US"/>
        </w:rPr>
        <w:t xml:space="preserve">PFCP </w:t>
      </w:r>
      <w:r w:rsidRPr="00441CD0">
        <w:t>Session Establishment Request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6E6B210" w14:textId="77777777" w:rsidR="00EE5860" w:rsidRPr="00441CD0" w:rsidRDefault="00EE5860" w:rsidP="00EE5860">
      <w:pPr>
        <w:pStyle w:val="Heading4"/>
        <w:rPr>
          <w:rFonts w:cs="Arial"/>
          <w:bCs/>
        </w:rPr>
      </w:pPr>
      <w:bookmarkStart w:id="3977" w:name="_Toc19717284"/>
      <w:bookmarkStart w:id="3978" w:name="_Toc27490774"/>
      <w:bookmarkStart w:id="3979" w:name="_Toc27557067"/>
      <w:bookmarkStart w:id="3980" w:name="_Toc27723984"/>
      <w:bookmarkStart w:id="3981" w:name="_Toc36031056"/>
      <w:bookmarkStart w:id="3982" w:name="_Toc36042976"/>
      <w:bookmarkStart w:id="3983" w:name="_Toc36814301"/>
      <w:bookmarkStart w:id="3984" w:name="_Toc44689155"/>
      <w:bookmarkStart w:id="3985" w:name="_Toc44923909"/>
      <w:bookmarkStart w:id="3986" w:name="_Toc51860879"/>
      <w:bookmarkStart w:id="3987" w:name="_Toc57930650"/>
      <w:bookmarkStart w:id="3988" w:name="_Toc57931280"/>
      <w:bookmarkStart w:id="3989" w:name="_Toc106897495"/>
      <w:r w:rsidRPr="00441CD0">
        <w:t>7.5.2.1</w:t>
      </w:r>
      <w:r w:rsidRPr="00441CD0">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0" w:name="_Toc19717285"/>
      <w:bookmarkStart w:id="3991" w:name="_Toc27490775"/>
      <w:bookmarkStart w:id="3992" w:name="_Toc27557068"/>
      <w:bookmarkStart w:id="3993" w:name="_Toc27723985"/>
      <w:bookmarkStart w:id="3994" w:name="_Toc36031057"/>
      <w:bookmarkStart w:id="3995" w:name="_Toc36042977"/>
      <w:bookmarkStart w:id="3996" w:name="_Toc36814302"/>
      <w:bookmarkStart w:id="3997" w:name="_Toc44689156"/>
      <w:bookmarkStart w:id="3998" w:name="_Toc44923910"/>
      <w:bookmarkStart w:id="3999" w:name="_Toc51860880"/>
      <w:bookmarkStart w:id="4000" w:name="_Toc57930651"/>
      <w:bookmarkStart w:id="4001" w:name="_Toc57931281"/>
      <w:bookmarkStart w:id="4002" w:name="_Toc106897496"/>
      <w:r w:rsidRPr="00441CD0">
        <w:t>7.5.2.2</w:t>
      </w:r>
      <w:r w:rsidRPr="00441CD0">
        <w:tab/>
        <w:t>Create PDR IE within PFCP Session Establishment Request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03" w:name="OLE_LINK5"/>
            <w:bookmarkStart w:id="4004" w:name="OLE_LINK6"/>
            <w:r w:rsidRPr="00441CD0">
              <w:t>If both the UE IP Address and the Framed-Route (or Framed-IPv6-Route) are present, the packets which are considered being matching the PDR shall match at least one of them.</w:t>
            </w:r>
            <w:bookmarkEnd w:id="4003"/>
            <w:bookmarkEnd w:id="4004"/>
          </w:p>
          <w:p w14:paraId="55317F80" w14:textId="77777777" w:rsidR="00EE5860" w:rsidRDefault="00EE5860" w:rsidP="00BB0E1F">
            <w:pPr>
              <w:pStyle w:val="TAN"/>
            </w:pPr>
            <w:bookmarkStart w:id="4005"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05"/>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06"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0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0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08" w:name="_Hlk507708364"/>
            <w:r w:rsidRPr="00441CD0">
              <w:rPr>
                <w:lang w:val="en-US"/>
              </w:rPr>
              <w:t>Ethernet Filter Properties</w:t>
            </w:r>
            <w:bookmarkEnd w:id="4008"/>
          </w:p>
        </w:tc>
        <w:bookmarkEnd w:id="400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 or 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001B1C">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001B1C" w:rsidRDefault="00EE5860" w:rsidP="00BB0E1F">
            <w:pPr>
              <w:pStyle w:val="TAC"/>
              <w:rPr>
                <w:lang w:val="en-US" w:eastAsia="zh-CN"/>
              </w:rPr>
            </w:pPr>
            <w:r w:rsidRPr="00001B1C">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001B1C">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001B1C" w:rsidRDefault="00EE5860" w:rsidP="00BB0E1F">
            <w:pPr>
              <w:pStyle w:val="TAC"/>
              <w:rPr>
                <w:lang w:val="en-US" w:eastAsia="zh-CN"/>
              </w:rPr>
            </w:pPr>
            <w:r w:rsidRPr="00001B1C">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09" w:name="_Toc19717286"/>
      <w:bookmarkStart w:id="4010" w:name="_Toc27490776"/>
      <w:bookmarkStart w:id="4011" w:name="_Toc27557069"/>
      <w:bookmarkStart w:id="4012" w:name="_Toc27723986"/>
      <w:bookmarkStart w:id="4013" w:name="_Toc36031058"/>
      <w:bookmarkStart w:id="4014" w:name="_Toc36042978"/>
      <w:bookmarkStart w:id="4015" w:name="_Toc36814303"/>
      <w:bookmarkStart w:id="4016" w:name="_Toc44689157"/>
      <w:bookmarkStart w:id="4017" w:name="_Toc44923911"/>
      <w:bookmarkStart w:id="4018" w:name="_Toc51860881"/>
      <w:bookmarkStart w:id="4019" w:name="_Toc57930652"/>
      <w:bookmarkStart w:id="4020" w:name="_Toc57931282"/>
      <w:bookmarkStart w:id="4021" w:name="_Toc106897497"/>
      <w:r w:rsidRPr="00441CD0">
        <w:t>7.5.2.3</w:t>
      </w:r>
      <w:r w:rsidRPr="00441CD0">
        <w:tab/>
        <w:t>Create FAR</w:t>
      </w:r>
      <w:r w:rsidRPr="00441CD0">
        <w:rPr>
          <w:lang w:val="en-US"/>
        </w:rPr>
        <w:t xml:space="preserve"> IE</w:t>
      </w:r>
      <w:r w:rsidRPr="00441CD0">
        <w:t xml:space="preserve"> within PFCP Session Establishment Request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001B1C">
        <w:rPr>
          <w:lang w:val="en-US" w:eastAsia="zh-CN"/>
        </w:rPr>
        <w:t>edundant Transmission Forwarding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001B1C">
              <w:rPr>
                <w:lang w:val="en-US" w:eastAsia="zh-CN"/>
              </w:rPr>
              <w:t>Redundant Transmission Forwarding 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22" w:name="_Toc19717287"/>
      <w:bookmarkStart w:id="4023" w:name="_Toc27490777"/>
      <w:bookmarkStart w:id="4024" w:name="_Toc27557070"/>
      <w:bookmarkStart w:id="4025" w:name="_Toc27723987"/>
      <w:bookmarkStart w:id="4026" w:name="_Toc36031059"/>
      <w:bookmarkStart w:id="4027" w:name="_Toc36042979"/>
      <w:bookmarkStart w:id="4028" w:name="_Toc36814304"/>
      <w:bookmarkStart w:id="4029" w:name="_Toc44689158"/>
      <w:bookmarkStart w:id="4030" w:name="_Toc44923912"/>
      <w:bookmarkStart w:id="4031" w:name="_Toc51860882"/>
      <w:bookmarkStart w:id="4032" w:name="_Toc57930653"/>
      <w:bookmarkStart w:id="4033" w:name="_Toc57931283"/>
      <w:bookmarkStart w:id="4034" w:name="_Toc106897498"/>
      <w:r w:rsidRPr="00441CD0">
        <w:t>7.5.2.4</w:t>
      </w:r>
      <w:r w:rsidRPr="00441CD0">
        <w:tab/>
        <w:t>Create URR IE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35"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35"/>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lastRenderedPageBreak/>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36" w:name="_Toc19717288"/>
      <w:bookmarkStart w:id="4037" w:name="_Toc27490778"/>
      <w:bookmarkStart w:id="4038" w:name="_Toc27557071"/>
      <w:bookmarkStart w:id="4039" w:name="_Toc27723988"/>
      <w:bookmarkStart w:id="4040" w:name="_Toc36031060"/>
      <w:bookmarkStart w:id="4041" w:name="_Toc36042980"/>
      <w:bookmarkStart w:id="4042" w:name="_Toc36814305"/>
      <w:bookmarkStart w:id="4043" w:name="_Toc44689159"/>
      <w:bookmarkStart w:id="4044" w:name="_Toc44923913"/>
      <w:bookmarkStart w:id="4045" w:name="_Toc51860883"/>
      <w:bookmarkStart w:id="4046" w:name="_Toc57930654"/>
      <w:bookmarkStart w:id="4047" w:name="_Toc57931284"/>
      <w:bookmarkStart w:id="4048" w:name="_Toc106897499"/>
      <w:r w:rsidRPr="00441CD0">
        <w:t>7.5.2.5</w:t>
      </w:r>
      <w:r w:rsidRPr="00441CD0">
        <w:tab/>
        <w:t>Create QER IE within PFCP Session Establishment Request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49" w:name="_Toc19717289"/>
      <w:bookmarkStart w:id="4050" w:name="_Toc27490779"/>
      <w:bookmarkStart w:id="4051" w:name="_Toc27557072"/>
      <w:bookmarkStart w:id="4052" w:name="_Toc27723989"/>
      <w:bookmarkStart w:id="4053" w:name="_Toc36031061"/>
      <w:bookmarkStart w:id="4054" w:name="_Toc36042981"/>
      <w:bookmarkStart w:id="4055" w:name="_Toc36814306"/>
      <w:bookmarkStart w:id="4056" w:name="_Toc44689160"/>
      <w:bookmarkStart w:id="4057" w:name="_Toc44923914"/>
      <w:bookmarkStart w:id="4058" w:name="_Toc51860884"/>
      <w:bookmarkStart w:id="4059" w:name="_Toc57930655"/>
      <w:bookmarkStart w:id="4060" w:name="_Toc57931285"/>
      <w:bookmarkStart w:id="4061" w:name="_Toc106897500"/>
      <w:r w:rsidRPr="00441CD0">
        <w:t>7.5.2.6</w:t>
      </w:r>
      <w:r w:rsidRPr="00441CD0">
        <w:tab/>
        <w:t>Create BAR</w:t>
      </w:r>
      <w:r w:rsidRPr="00441CD0">
        <w:rPr>
          <w:lang w:val="en-US"/>
        </w:rPr>
        <w:t xml:space="preserve"> IE</w:t>
      </w:r>
      <w:r w:rsidRPr="00441CD0">
        <w:t xml:space="preserve"> within PFCP Session Establishment Request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62" w:name="_Toc19717290"/>
      <w:bookmarkStart w:id="4063" w:name="_Toc27490780"/>
      <w:bookmarkStart w:id="4064" w:name="_Toc27557073"/>
      <w:bookmarkStart w:id="4065" w:name="_Toc27723990"/>
      <w:bookmarkStart w:id="4066" w:name="_Toc36031062"/>
      <w:bookmarkStart w:id="4067" w:name="_Toc36042982"/>
      <w:bookmarkStart w:id="4068" w:name="_Toc36814307"/>
      <w:bookmarkStart w:id="4069" w:name="_Toc44689161"/>
      <w:bookmarkStart w:id="4070" w:name="_Toc44923915"/>
      <w:bookmarkStart w:id="4071" w:name="_Toc51860885"/>
      <w:bookmarkStart w:id="4072" w:name="_Toc57930656"/>
      <w:bookmarkStart w:id="4073" w:name="_Toc57931286"/>
      <w:bookmarkStart w:id="4074" w:name="_Toc106897501"/>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75" w:name="_Toc19717291"/>
      <w:bookmarkStart w:id="4076" w:name="_Toc27490781"/>
      <w:bookmarkStart w:id="4077" w:name="_Toc27557074"/>
      <w:bookmarkStart w:id="4078" w:name="_Toc27723991"/>
      <w:bookmarkStart w:id="4079" w:name="_Toc36031063"/>
      <w:bookmarkStart w:id="4080" w:name="_Toc36042983"/>
      <w:bookmarkStart w:id="4081" w:name="_Toc36814308"/>
      <w:bookmarkStart w:id="4082" w:name="_Toc44689162"/>
      <w:bookmarkStart w:id="4083" w:name="_Toc44923916"/>
      <w:bookmarkStart w:id="4084" w:name="_Toc51860886"/>
      <w:bookmarkStart w:id="4085" w:name="_Toc57930657"/>
      <w:bookmarkStart w:id="4086" w:name="_Toc57931287"/>
      <w:bookmarkStart w:id="4087" w:name="_Toc106897502"/>
      <w:r w:rsidRPr="00441CD0">
        <w:t>7.5.2.8</w:t>
      </w:r>
      <w:r w:rsidRPr="00441CD0">
        <w:tab/>
        <w:t>Create MAR</w:t>
      </w:r>
      <w:r w:rsidRPr="00441CD0">
        <w:rPr>
          <w:lang w:val="en-US"/>
        </w:rPr>
        <w:t xml:space="preserve"> IE</w:t>
      </w:r>
      <w:r w:rsidRPr="00441CD0">
        <w:t xml:space="preserve"> within PFCP Session Establishment Request</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088" w:name="_Toc27490782"/>
      <w:bookmarkStart w:id="4089" w:name="_Toc27557075"/>
      <w:bookmarkStart w:id="4090" w:name="_Toc27723992"/>
      <w:bookmarkStart w:id="4091" w:name="_Toc36031064"/>
      <w:bookmarkStart w:id="4092" w:name="_Toc36042984"/>
      <w:bookmarkStart w:id="4093" w:name="_Toc36814309"/>
      <w:bookmarkStart w:id="4094" w:name="_Toc44689163"/>
      <w:bookmarkStart w:id="4095" w:name="_Toc44923917"/>
      <w:bookmarkStart w:id="4096" w:name="_Toc51860887"/>
      <w:bookmarkStart w:id="4097" w:name="_Toc57930658"/>
      <w:bookmarkStart w:id="4098" w:name="_Toc57931288"/>
      <w:bookmarkStart w:id="4099" w:name="_Toc106897503"/>
      <w:r w:rsidRPr="00441CD0">
        <w:t>7.5.2.9</w:t>
      </w:r>
      <w:r w:rsidRPr="00441CD0">
        <w:tab/>
        <w:t>Create SRR IE within PFCP Session Establishment Request</w:t>
      </w:r>
      <w:bookmarkEnd w:id="4088"/>
      <w:bookmarkEnd w:id="4089"/>
      <w:bookmarkEnd w:id="4090"/>
      <w:bookmarkEnd w:id="4091"/>
      <w:bookmarkEnd w:id="4092"/>
      <w:bookmarkEnd w:id="4093"/>
      <w:bookmarkEnd w:id="4094"/>
      <w:bookmarkEnd w:id="4095"/>
      <w:bookmarkEnd w:id="4096"/>
      <w:bookmarkEnd w:id="4097"/>
      <w:bookmarkEnd w:id="4098"/>
      <w:bookmarkEnd w:id="4099"/>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001B1C">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EE5860"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EE5860" w:rsidRPr="00441CD0" w:rsidRDefault="00EE5860" w:rsidP="00BB0E1F">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EE5860" w:rsidRPr="00441CD0" w:rsidRDefault="00EE5860" w:rsidP="00BB0E1F">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9E32FD" w14:textId="77777777" w:rsidR="00EE5860" w:rsidRPr="00441CD0" w:rsidRDefault="00EE5860" w:rsidP="00BB0E1F">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14:paraId="0716D481" w14:textId="77777777" w:rsidR="00EE5860" w:rsidRPr="00441CD0" w:rsidRDefault="00EE5860" w:rsidP="00BB0E1F">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EE5860" w:rsidRPr="00441CD0" w:rsidRDefault="00EE5860" w:rsidP="00BB0E1F">
            <w:pPr>
              <w:pStyle w:val="TAC"/>
              <w:rPr>
                <w:noProof/>
                <w:lang w:eastAsia="zh-CN"/>
              </w:rPr>
            </w:pPr>
            <w:r w:rsidRPr="00441CD0">
              <w:t>Packet Delay Thresholds</w:t>
            </w:r>
          </w:p>
        </w:tc>
      </w:tr>
      <w:tr w:rsidR="00EE5860"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EE5860" w:rsidRPr="00441CD0" w:rsidRDefault="00EE5860" w:rsidP="00BB0E1F">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77777777" w:rsidR="00EE5860" w:rsidRPr="00441CD0" w:rsidRDefault="00EE5860" w:rsidP="00BB0E1F">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EE5860" w:rsidRPr="00441CD0" w:rsidRDefault="00EE5860" w:rsidP="00BB0E1F">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EE5860"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6B86FA62" w14:textId="77777777" w:rsidR="00EE5860" w:rsidRPr="00441CD0" w:rsidRDefault="00EE5860" w:rsidP="00BB0E1F">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14:paraId="3440852D" w14:textId="77777777" w:rsidR="00EE5860" w:rsidRPr="00441CD0" w:rsidRDefault="00EE5860" w:rsidP="00BB0E1F">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00" w:name="_Toc27490783"/>
      <w:bookmarkStart w:id="4101" w:name="_Toc27557076"/>
      <w:bookmarkStart w:id="4102" w:name="_Toc27723993"/>
      <w:bookmarkStart w:id="4103" w:name="_Toc36031065"/>
      <w:bookmarkStart w:id="4104" w:name="_Toc36042985"/>
      <w:bookmarkStart w:id="4105" w:name="_Toc36814310"/>
      <w:bookmarkStart w:id="4106" w:name="_Toc44689164"/>
      <w:bookmarkStart w:id="4107" w:name="_Toc44923918"/>
      <w:bookmarkStart w:id="4108" w:name="_Toc51860888"/>
      <w:bookmarkStart w:id="4109" w:name="_Toc57930659"/>
      <w:bookmarkStart w:id="4110" w:name="_Toc57931289"/>
      <w:bookmarkStart w:id="4111" w:name="_Toc106897504"/>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00"/>
      <w:bookmarkEnd w:id="4101"/>
      <w:bookmarkEnd w:id="4102"/>
      <w:bookmarkEnd w:id="4103"/>
      <w:bookmarkEnd w:id="4104"/>
      <w:bookmarkEnd w:id="4105"/>
      <w:bookmarkEnd w:id="4106"/>
      <w:bookmarkEnd w:id="4107"/>
      <w:bookmarkEnd w:id="4108"/>
      <w:bookmarkEnd w:id="4109"/>
      <w:bookmarkEnd w:id="4110"/>
      <w:bookmarkEnd w:id="4111"/>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12" w:name="_Toc44689165"/>
      <w:bookmarkStart w:id="4113" w:name="_Toc44923919"/>
      <w:bookmarkStart w:id="4114" w:name="_Toc51860889"/>
      <w:bookmarkStart w:id="4115" w:name="_Toc57930660"/>
      <w:bookmarkStart w:id="4116" w:name="_Toc57931290"/>
      <w:bookmarkStart w:id="4117" w:name="_Toc106897505"/>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12"/>
      <w:bookmarkEnd w:id="4113"/>
      <w:bookmarkEnd w:id="4114"/>
      <w:bookmarkEnd w:id="4115"/>
      <w:bookmarkEnd w:id="4116"/>
      <w:bookmarkEnd w:id="411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1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1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19" w:name="_Toc19717292"/>
      <w:bookmarkStart w:id="4120" w:name="_Toc27490784"/>
      <w:bookmarkStart w:id="4121" w:name="_Toc27557077"/>
      <w:bookmarkStart w:id="4122" w:name="_Toc27723994"/>
      <w:bookmarkStart w:id="4123" w:name="_Toc36031066"/>
      <w:bookmarkStart w:id="4124" w:name="_Toc36042986"/>
      <w:bookmarkStart w:id="4125" w:name="_Toc36814311"/>
      <w:bookmarkStart w:id="4126" w:name="_Toc44689166"/>
      <w:bookmarkStart w:id="4127" w:name="_Toc44923920"/>
      <w:bookmarkStart w:id="4128" w:name="_Toc51860890"/>
      <w:bookmarkStart w:id="4129" w:name="_Toc57930661"/>
      <w:bookmarkStart w:id="4130" w:name="_Toc57931291"/>
      <w:bookmarkStart w:id="4131" w:name="_Toc106897506"/>
      <w:r w:rsidRPr="00441CD0">
        <w:t>7.5.3</w:t>
      </w:r>
      <w:r w:rsidRPr="00441CD0">
        <w:tab/>
      </w:r>
      <w:r w:rsidRPr="00441CD0">
        <w:rPr>
          <w:lang w:val="en-US"/>
        </w:rPr>
        <w:t xml:space="preserve">PFCP </w:t>
      </w:r>
      <w:r w:rsidRPr="00441CD0">
        <w:t>Session Establishment Response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5EEB4455" w14:textId="77777777" w:rsidR="00EE5860" w:rsidRPr="00441CD0" w:rsidRDefault="00EE5860" w:rsidP="00EE5860">
      <w:pPr>
        <w:pStyle w:val="Heading4"/>
        <w:rPr>
          <w:rFonts w:cs="Arial"/>
          <w:bCs/>
        </w:rPr>
      </w:pPr>
      <w:bookmarkStart w:id="4132" w:name="_Toc19717293"/>
      <w:bookmarkStart w:id="4133" w:name="_Toc27490785"/>
      <w:bookmarkStart w:id="4134" w:name="_Toc27557078"/>
      <w:bookmarkStart w:id="4135" w:name="_Toc27723995"/>
      <w:bookmarkStart w:id="4136" w:name="_Toc36031067"/>
      <w:bookmarkStart w:id="4137" w:name="_Toc36042987"/>
      <w:bookmarkStart w:id="4138" w:name="_Toc36814312"/>
      <w:bookmarkStart w:id="4139" w:name="_Toc44689167"/>
      <w:bookmarkStart w:id="4140" w:name="_Toc44923921"/>
      <w:bookmarkStart w:id="4141" w:name="_Toc51860891"/>
      <w:bookmarkStart w:id="4142" w:name="_Toc57930662"/>
      <w:bookmarkStart w:id="4143" w:name="_Toc57931292"/>
      <w:bookmarkStart w:id="4144" w:name="_Toc106897507"/>
      <w:r w:rsidRPr="00441CD0">
        <w:t>7.5.3.1</w:t>
      </w:r>
      <w:r w:rsidRPr="00441CD0">
        <w:tab/>
        <w:t>General</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45" w:name="_Toc19717294"/>
      <w:bookmarkStart w:id="4146" w:name="_Toc27490786"/>
      <w:bookmarkStart w:id="4147" w:name="_Toc27557079"/>
      <w:bookmarkStart w:id="4148" w:name="_Toc27723996"/>
      <w:bookmarkStart w:id="4149" w:name="_Toc36031068"/>
      <w:bookmarkStart w:id="4150" w:name="_Toc36042988"/>
      <w:bookmarkStart w:id="4151" w:name="_Toc36814313"/>
      <w:bookmarkStart w:id="4152" w:name="_Toc44689168"/>
      <w:bookmarkStart w:id="4153" w:name="_Toc44923922"/>
      <w:bookmarkStart w:id="4154" w:name="_Toc51860892"/>
      <w:bookmarkStart w:id="4155" w:name="_Toc57930663"/>
      <w:bookmarkStart w:id="4156" w:name="_Toc57931293"/>
      <w:bookmarkStart w:id="4157" w:name="_Toc106897508"/>
      <w:r w:rsidRPr="00441CD0">
        <w:t>7.5.3.2</w:t>
      </w:r>
      <w:r w:rsidRPr="00441CD0">
        <w:tab/>
        <w:t>Created PDR IE within PFCP Session Establishment Response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58" w:name="_Toc19717295"/>
      <w:bookmarkStart w:id="4159" w:name="_Toc27490787"/>
      <w:bookmarkStart w:id="4160" w:name="_Toc27557080"/>
      <w:bookmarkStart w:id="4161" w:name="_Toc27723997"/>
      <w:bookmarkStart w:id="4162" w:name="_Toc36031069"/>
      <w:bookmarkStart w:id="4163" w:name="_Toc36042989"/>
      <w:bookmarkStart w:id="4164" w:name="_Toc36814314"/>
      <w:bookmarkStart w:id="4165" w:name="_Toc44689169"/>
      <w:bookmarkStart w:id="4166" w:name="_Toc44923923"/>
      <w:bookmarkStart w:id="4167" w:name="_Toc51860893"/>
      <w:bookmarkStart w:id="4168" w:name="_Toc57930664"/>
      <w:bookmarkStart w:id="4169" w:name="_Toc57931294"/>
      <w:bookmarkStart w:id="4170" w:name="_Toc106897509"/>
      <w:r w:rsidRPr="00441CD0">
        <w:t>7.5.3.3</w:t>
      </w:r>
      <w:r w:rsidRPr="00441CD0">
        <w:tab/>
        <w:t>Load Control Information IE within PFCP Session Establishment Response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171" w:name="_Toc19717296"/>
      <w:bookmarkStart w:id="4172" w:name="_Toc27490788"/>
      <w:bookmarkStart w:id="4173" w:name="_Toc27557081"/>
      <w:bookmarkStart w:id="4174" w:name="_Toc27723998"/>
      <w:bookmarkStart w:id="4175" w:name="_Toc36031070"/>
      <w:bookmarkStart w:id="4176" w:name="_Toc36042990"/>
      <w:bookmarkStart w:id="4177" w:name="_Toc36814315"/>
      <w:bookmarkStart w:id="4178" w:name="_Toc44689170"/>
      <w:bookmarkStart w:id="4179" w:name="_Toc44923924"/>
      <w:bookmarkStart w:id="4180" w:name="_Toc51860894"/>
      <w:bookmarkStart w:id="4181" w:name="_Toc57930665"/>
      <w:bookmarkStart w:id="4182" w:name="_Toc57931295"/>
      <w:bookmarkStart w:id="4183" w:name="_Toc106897510"/>
      <w:r w:rsidRPr="00441CD0">
        <w:t>7.5.3.4</w:t>
      </w:r>
      <w:r w:rsidRPr="00441CD0">
        <w:tab/>
        <w:t>Overload Control Information IE within PFCP Session Establishment Response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184" w:name="_Toc19717297"/>
      <w:bookmarkStart w:id="4185" w:name="_Toc27490789"/>
      <w:bookmarkStart w:id="4186" w:name="_Toc27557082"/>
      <w:bookmarkStart w:id="4187" w:name="_Toc27723999"/>
      <w:bookmarkStart w:id="4188" w:name="_Toc36031071"/>
      <w:bookmarkStart w:id="4189" w:name="_Toc36042991"/>
      <w:bookmarkStart w:id="4190" w:name="_Toc36814316"/>
      <w:bookmarkStart w:id="4191" w:name="_Toc44689171"/>
      <w:bookmarkStart w:id="4192" w:name="_Toc44923925"/>
      <w:bookmarkStart w:id="4193" w:name="_Toc51860895"/>
      <w:bookmarkStart w:id="4194" w:name="_Toc57930666"/>
      <w:bookmarkStart w:id="4195" w:name="_Toc57931296"/>
      <w:bookmarkStart w:id="4196" w:name="_Toc106897511"/>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lastRenderedPageBreak/>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197" w:name="_Toc27490790"/>
      <w:bookmarkStart w:id="4198" w:name="_Toc27557083"/>
      <w:bookmarkStart w:id="4199" w:name="_Toc27724000"/>
      <w:bookmarkStart w:id="4200" w:name="_Toc36031072"/>
      <w:bookmarkStart w:id="4201" w:name="_Toc36042992"/>
      <w:bookmarkStart w:id="4202" w:name="_Toc36814317"/>
      <w:bookmarkStart w:id="4203" w:name="_Toc44689172"/>
      <w:bookmarkStart w:id="4204" w:name="_Toc44923926"/>
      <w:bookmarkStart w:id="4205" w:name="_Toc51860896"/>
      <w:bookmarkStart w:id="4206" w:name="_Toc57930667"/>
      <w:bookmarkStart w:id="4207" w:name="_Toc57931297"/>
      <w:bookmarkStart w:id="4208" w:name="_Toc106897512"/>
      <w:r w:rsidRPr="00441CD0">
        <w:t>7.5.3.6</w:t>
      </w:r>
      <w:r w:rsidRPr="00441CD0">
        <w:tab/>
        <w:t>Created Bridge Info for TSC</w:t>
      </w:r>
      <w:r w:rsidRPr="00441CD0">
        <w:rPr>
          <w:lang w:val="en-US"/>
        </w:rPr>
        <w:t xml:space="preserve"> IE</w:t>
      </w:r>
      <w:r w:rsidRPr="00441CD0">
        <w:t xml:space="preserve"> within PFCP Session Establishment Response</w:t>
      </w:r>
      <w:bookmarkEnd w:id="4197"/>
      <w:bookmarkEnd w:id="4198"/>
      <w:bookmarkEnd w:id="4199"/>
      <w:bookmarkEnd w:id="4200"/>
      <w:bookmarkEnd w:id="4201"/>
      <w:bookmarkEnd w:id="4202"/>
      <w:bookmarkEnd w:id="4203"/>
      <w:bookmarkEnd w:id="4204"/>
      <w:bookmarkEnd w:id="4205"/>
      <w:bookmarkEnd w:id="4206"/>
      <w:bookmarkEnd w:id="4207"/>
      <w:bookmarkEnd w:id="4208"/>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09" w:name="_Toc27490791"/>
      <w:bookmarkStart w:id="4210" w:name="_Toc27557084"/>
      <w:bookmarkStart w:id="4211" w:name="_Toc27724001"/>
      <w:bookmarkStart w:id="4212" w:name="_Toc36031073"/>
      <w:bookmarkStart w:id="4213" w:name="_Toc36042993"/>
      <w:bookmarkStart w:id="4214" w:name="_Toc36814318"/>
      <w:bookmarkStart w:id="4215" w:name="_Toc44689173"/>
      <w:bookmarkStart w:id="4216" w:name="_Toc44923927"/>
      <w:bookmarkStart w:id="4217" w:name="_Toc51860897"/>
      <w:bookmarkStart w:id="4218" w:name="_Toc57930668"/>
      <w:bookmarkStart w:id="4219" w:name="_Toc57931298"/>
      <w:bookmarkStart w:id="4220" w:name="_Toc106897513"/>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09"/>
      <w:bookmarkEnd w:id="4210"/>
      <w:bookmarkEnd w:id="4211"/>
      <w:bookmarkEnd w:id="4212"/>
      <w:bookmarkEnd w:id="4213"/>
      <w:bookmarkEnd w:id="4214"/>
      <w:bookmarkEnd w:id="4215"/>
      <w:bookmarkEnd w:id="4216"/>
      <w:bookmarkEnd w:id="4217"/>
      <w:bookmarkEnd w:id="4218"/>
      <w:bookmarkEnd w:id="4219"/>
      <w:bookmarkEnd w:id="4220"/>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21" w:name="_Toc57930669"/>
      <w:bookmarkStart w:id="4222" w:name="_Toc57931299"/>
      <w:bookmarkStart w:id="4223" w:name="_Toc19717298"/>
      <w:bookmarkStart w:id="4224" w:name="_Toc27490792"/>
      <w:bookmarkStart w:id="4225" w:name="_Toc27557085"/>
      <w:bookmarkStart w:id="4226" w:name="_Toc27724002"/>
      <w:bookmarkStart w:id="4227" w:name="_Toc36031074"/>
      <w:bookmarkStart w:id="4228" w:name="_Toc36042994"/>
      <w:bookmarkStart w:id="4229" w:name="_Toc36814319"/>
      <w:bookmarkStart w:id="4230" w:name="_Toc44689175"/>
      <w:bookmarkStart w:id="4231" w:name="_Toc44923929"/>
      <w:bookmarkStart w:id="4232" w:name="_Toc51860899"/>
      <w:bookmarkStart w:id="4233" w:name="_Toc106897514"/>
      <w:r w:rsidRPr="00867BF5">
        <w:t>7.5.3.</w:t>
      </w:r>
      <w:r>
        <w:rPr>
          <w:lang w:eastAsia="zh-CN"/>
        </w:rPr>
        <w:t>8</w:t>
      </w:r>
      <w:r w:rsidRPr="00867BF5">
        <w:tab/>
      </w:r>
      <w:r>
        <w:t>Void</w:t>
      </w:r>
      <w:bookmarkEnd w:id="4221"/>
      <w:bookmarkEnd w:id="4222"/>
      <w:bookmarkEnd w:id="4233"/>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34" w:name="_Toc57930670"/>
      <w:bookmarkStart w:id="4235" w:name="_Toc57931300"/>
      <w:bookmarkStart w:id="4236" w:name="_Toc106897515"/>
      <w:r w:rsidRPr="00441CD0">
        <w:t>7.5.4</w:t>
      </w:r>
      <w:r w:rsidRPr="00441CD0">
        <w:tab/>
      </w:r>
      <w:r w:rsidRPr="00441CD0">
        <w:rPr>
          <w:lang w:val="fr-FR"/>
        </w:rPr>
        <w:t xml:space="preserve">PFCP </w:t>
      </w:r>
      <w:r w:rsidRPr="00441CD0">
        <w:t>Session Modification Request</w:t>
      </w:r>
      <w:bookmarkEnd w:id="4223"/>
      <w:bookmarkEnd w:id="4224"/>
      <w:bookmarkEnd w:id="4225"/>
      <w:bookmarkEnd w:id="4226"/>
      <w:bookmarkEnd w:id="4227"/>
      <w:bookmarkEnd w:id="4228"/>
      <w:bookmarkEnd w:id="4229"/>
      <w:bookmarkEnd w:id="4230"/>
      <w:bookmarkEnd w:id="4231"/>
      <w:bookmarkEnd w:id="4232"/>
      <w:bookmarkEnd w:id="4234"/>
      <w:bookmarkEnd w:id="4235"/>
      <w:bookmarkEnd w:id="4236"/>
    </w:p>
    <w:p w14:paraId="54EE37C4" w14:textId="77777777" w:rsidR="00EE5860" w:rsidRPr="00441CD0" w:rsidRDefault="00EE5860" w:rsidP="00EE5860">
      <w:pPr>
        <w:pStyle w:val="Heading4"/>
        <w:rPr>
          <w:rFonts w:cs="Arial"/>
          <w:bCs/>
        </w:rPr>
      </w:pPr>
      <w:bookmarkStart w:id="4237" w:name="_Toc19717299"/>
      <w:bookmarkStart w:id="4238" w:name="_Toc27490793"/>
      <w:bookmarkStart w:id="4239" w:name="_Toc27557086"/>
      <w:bookmarkStart w:id="4240" w:name="_Toc27724003"/>
      <w:bookmarkStart w:id="4241" w:name="_Toc36031075"/>
      <w:bookmarkStart w:id="4242" w:name="_Toc36042995"/>
      <w:bookmarkStart w:id="4243" w:name="_Toc36814320"/>
      <w:bookmarkStart w:id="4244" w:name="_Toc44689176"/>
      <w:bookmarkStart w:id="4245" w:name="_Toc44923930"/>
      <w:bookmarkStart w:id="4246" w:name="_Toc51860900"/>
      <w:bookmarkStart w:id="4247" w:name="_Toc57930671"/>
      <w:bookmarkStart w:id="4248" w:name="_Toc57931301"/>
      <w:bookmarkStart w:id="4249" w:name="_Toc106897516"/>
      <w:r w:rsidRPr="00441CD0">
        <w:t>7.5.4.1</w:t>
      </w:r>
      <w:r w:rsidRPr="00441CD0">
        <w:tab/>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29B58D5E" w14:textId="77777777" w:rsidR="000D59B0" w:rsidRDefault="00EE5860" w:rsidP="000D59B0">
            <w:pPr>
              <w:pStyle w:val="TAL"/>
              <w:rPr>
                <w:lang w:eastAsia="zh-CN"/>
              </w:rPr>
            </w:pPr>
            <w:r w:rsidRPr="00441CD0">
              <w:t>S</w:t>
            </w:r>
            <w:r w:rsidRPr="00441CD0">
              <w:rPr>
                <w:lang w:eastAsia="zh-CN"/>
              </w:rPr>
              <w:t xml:space="preserve">ee </w:t>
            </w:r>
            <w:r w:rsidRPr="00441CD0">
              <w:t>Table 7.5.4.14-1</w:t>
            </w:r>
            <w:r w:rsidRPr="00441CD0">
              <w:rPr>
                <w:lang w:eastAsia="zh-CN"/>
              </w:rPr>
              <w:t>.</w:t>
            </w:r>
          </w:p>
          <w:p w14:paraId="13E15F15" w14:textId="34FD2A1D"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remove.</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6B2CE3DF" w:rsidR="00EE5860" w:rsidRPr="00441CD0" w:rsidRDefault="00EE5860" w:rsidP="00BB0E1F">
            <w:pPr>
              <w:pStyle w:val="TAL"/>
              <w:rPr>
                <w:lang w:eastAsia="zh-CN"/>
              </w:rPr>
            </w:pPr>
            <w:r w:rsidRPr="00441CD0">
              <w:rPr>
                <w:lang w:val="en-US"/>
              </w:rPr>
              <w:t>This IE shall be present if the CP function requests the UP function to create a new FAR.</w:t>
            </w:r>
            <w:r w:rsidR="00D014BF">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879B16" w14:textId="77777777" w:rsidR="000D59B0" w:rsidRDefault="00EE5860" w:rsidP="000D59B0">
            <w:pPr>
              <w:pStyle w:val="TAL"/>
              <w:rPr>
                <w:lang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p w14:paraId="03595316" w14:textId="185572A9"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w:t>
            </w:r>
            <w:r>
              <w:rPr>
                <w:lang w:eastAsia="zh-CN"/>
              </w:rPr>
              <w:t>create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lastRenderedPageBreak/>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786D7C4E" w14:textId="77777777" w:rsidR="000D59B0" w:rsidRDefault="00EE5860" w:rsidP="000D59B0">
            <w:pPr>
              <w:pStyle w:val="TAL"/>
              <w:rPr>
                <w:lang w:eastAsia="zh-CN"/>
              </w:rPr>
            </w:pPr>
            <w:r w:rsidRPr="00441CD0">
              <w:rPr>
                <w:lang w:eastAsia="zh-CN"/>
              </w:rPr>
              <w:t xml:space="preserve">See </w:t>
            </w:r>
            <w:r w:rsidRPr="00441CD0">
              <w:t>Table 7.5.4.13-1</w:t>
            </w:r>
            <w:r w:rsidRPr="00441CD0">
              <w:rPr>
                <w:lang w:eastAsia="zh-CN"/>
              </w:rPr>
              <w:t>.</w:t>
            </w:r>
          </w:p>
          <w:p w14:paraId="679C5BEA" w14:textId="1B46BB0B" w:rsidR="00EE5860" w:rsidRPr="00441CD0" w:rsidRDefault="000D59B0" w:rsidP="000D59B0">
            <w:pPr>
              <w:pStyle w:val="TAL"/>
              <w:rPr>
                <w:lang w:val="en-US"/>
              </w:rPr>
            </w:pPr>
            <w:r w:rsidRPr="00441CD0">
              <w:rPr>
                <w:lang w:eastAsia="zh-CN"/>
              </w:rPr>
              <w:t xml:space="preserve">Several IEs within the same IE type may be present to represent a list of </w:t>
            </w:r>
            <w:r>
              <w:rPr>
                <w:lang w:eastAsia="zh-CN"/>
              </w:rPr>
              <w:t>Traffic Endpoints to update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lastRenderedPageBreak/>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50" w:name="_Toc19717300"/>
      <w:bookmarkStart w:id="4251" w:name="_Toc27490794"/>
      <w:bookmarkStart w:id="4252" w:name="_Toc27557087"/>
      <w:bookmarkStart w:id="4253" w:name="_Toc27724004"/>
      <w:bookmarkStart w:id="4254" w:name="_Toc36031076"/>
      <w:bookmarkStart w:id="4255" w:name="_Toc36042996"/>
      <w:bookmarkStart w:id="4256" w:name="_Toc36814321"/>
      <w:bookmarkStart w:id="4257" w:name="_Toc44689177"/>
      <w:bookmarkStart w:id="4258" w:name="_Toc44923931"/>
      <w:bookmarkStart w:id="4259" w:name="_Toc51860901"/>
      <w:bookmarkStart w:id="4260" w:name="_Toc57930672"/>
      <w:bookmarkStart w:id="4261" w:name="_Toc57931302"/>
      <w:bookmarkStart w:id="4262" w:name="_Toc106897517"/>
      <w:r w:rsidRPr="00441CD0">
        <w:t>7.5.4.2</w:t>
      </w:r>
      <w:r w:rsidRPr="00441CD0">
        <w:tab/>
        <w:t>Update PDR IE within PFCP Session Modification Request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263" w:name="_Toc19717301"/>
      <w:bookmarkStart w:id="4264" w:name="_Toc27490795"/>
      <w:bookmarkStart w:id="4265" w:name="_Toc27557088"/>
      <w:bookmarkStart w:id="4266" w:name="_Toc27724005"/>
      <w:bookmarkStart w:id="4267" w:name="_Toc36031077"/>
      <w:bookmarkStart w:id="4268" w:name="_Toc36042997"/>
      <w:bookmarkStart w:id="4269" w:name="_Toc36814322"/>
      <w:bookmarkStart w:id="4270" w:name="_Toc44689178"/>
      <w:bookmarkStart w:id="4271" w:name="_Toc44923932"/>
      <w:bookmarkStart w:id="4272" w:name="_Toc51860902"/>
      <w:bookmarkStart w:id="4273" w:name="_Toc57930673"/>
      <w:bookmarkStart w:id="4274" w:name="_Toc57931303"/>
      <w:bookmarkStart w:id="4275" w:name="_Toc106897518"/>
      <w:r w:rsidRPr="00441CD0">
        <w:t>7.5.4.3</w:t>
      </w:r>
      <w:r w:rsidRPr="00441CD0">
        <w:tab/>
        <w:t>Update</w:t>
      </w:r>
      <w:r w:rsidRPr="00441CD0">
        <w:rPr>
          <w:lang w:val="en-US"/>
        </w:rPr>
        <w:t xml:space="preserve"> </w:t>
      </w:r>
      <w:r w:rsidRPr="00441CD0">
        <w:t>FAR IE within PFCP Session Modification Request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342EC9A3"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w:t>
            </w:r>
            <w:r w:rsidR="00D014BF">
              <w:rPr>
                <w:lang w:eastAsia="zh-CN"/>
              </w:rPr>
              <w:t xml:space="preserve"> </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D014BF" w:rsidRDefault="00EE5860" w:rsidP="00BB0E1F">
            <w:pPr>
              <w:pStyle w:val="TAL"/>
              <w:rPr>
                <w:lang w:val="en-US"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D014BF" w:rsidRDefault="00EE5860" w:rsidP="00EE5860">
      <w:pPr>
        <w:rPr>
          <w:lang w:val="en-US"/>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276" w:name="_Toc19717302"/>
      <w:bookmarkStart w:id="4277" w:name="_Toc27490796"/>
      <w:bookmarkStart w:id="4278" w:name="_Toc27557089"/>
      <w:bookmarkStart w:id="4279" w:name="_Toc27724006"/>
      <w:bookmarkStart w:id="4280" w:name="_Toc36031078"/>
      <w:bookmarkStart w:id="4281" w:name="_Toc36042998"/>
      <w:bookmarkStart w:id="4282" w:name="_Toc36814323"/>
      <w:bookmarkStart w:id="4283" w:name="_Toc44689179"/>
      <w:bookmarkStart w:id="4284" w:name="_Toc44923933"/>
      <w:bookmarkStart w:id="4285" w:name="_Toc51860903"/>
      <w:bookmarkStart w:id="4286" w:name="_Toc57930674"/>
      <w:bookmarkStart w:id="4287" w:name="_Toc57931304"/>
      <w:bookmarkStart w:id="4288" w:name="_Toc106897519"/>
      <w:r w:rsidRPr="00441CD0">
        <w:t>7.5.4.4</w:t>
      </w:r>
      <w:r w:rsidRPr="00441CD0">
        <w:tab/>
        <w:t>Update URR</w:t>
      </w:r>
      <w:r w:rsidRPr="00441CD0">
        <w:rPr>
          <w:lang w:eastAsia="zh-CN"/>
        </w:rPr>
        <w:t xml:space="preserve"> IE </w:t>
      </w:r>
      <w:r w:rsidRPr="00441CD0">
        <w:t>within PFCP Session Modification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289" w:name="_Hlk514850578"/>
            <w:r w:rsidRPr="00441CD0">
              <w:rPr>
                <w:lang w:eastAsia="zh-CN"/>
              </w:rPr>
              <w:t>Several IEs with the same IE type may be present to represent multiple linked URRs which are related with this URR.</w:t>
            </w:r>
            <w:bookmarkEnd w:id="4289"/>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290" w:name="_Toc19717303"/>
      <w:bookmarkStart w:id="4291" w:name="_Toc27490797"/>
      <w:bookmarkStart w:id="4292" w:name="_Toc27557090"/>
      <w:bookmarkStart w:id="4293" w:name="_Toc27724007"/>
      <w:bookmarkStart w:id="4294" w:name="_Toc36031079"/>
      <w:bookmarkStart w:id="4295" w:name="_Toc36042999"/>
      <w:bookmarkStart w:id="4296" w:name="_Toc36814324"/>
      <w:bookmarkStart w:id="4297" w:name="_Toc44689180"/>
      <w:bookmarkStart w:id="4298" w:name="_Toc44923934"/>
      <w:bookmarkStart w:id="4299" w:name="_Toc51860904"/>
      <w:bookmarkStart w:id="4300" w:name="_Toc57930675"/>
      <w:bookmarkStart w:id="4301" w:name="_Toc57931305"/>
      <w:bookmarkStart w:id="4302" w:name="_Toc106897520"/>
      <w:r w:rsidRPr="00441CD0">
        <w:t>7.5.4.5</w:t>
      </w:r>
      <w:r w:rsidRPr="00441CD0">
        <w:tab/>
        <w:t>Update QER IE within PFCP Session Modification Request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03" w:name="_Toc19717304"/>
      <w:bookmarkStart w:id="4304" w:name="_Toc27490798"/>
      <w:bookmarkStart w:id="4305" w:name="_Toc27557091"/>
      <w:bookmarkStart w:id="4306" w:name="_Toc27724008"/>
      <w:bookmarkStart w:id="4307" w:name="_Toc36031080"/>
      <w:bookmarkStart w:id="4308" w:name="_Toc36043000"/>
      <w:bookmarkStart w:id="4309" w:name="_Toc36814325"/>
      <w:bookmarkStart w:id="4310" w:name="_Toc44689181"/>
      <w:bookmarkStart w:id="4311" w:name="_Toc44923935"/>
      <w:bookmarkStart w:id="4312" w:name="_Toc51860905"/>
      <w:bookmarkStart w:id="4313" w:name="_Toc57930676"/>
      <w:bookmarkStart w:id="4314" w:name="_Toc57931306"/>
      <w:bookmarkStart w:id="4315" w:name="_Toc106897521"/>
      <w:r w:rsidRPr="00441CD0">
        <w:t>7.5.4.6</w:t>
      </w:r>
      <w:r w:rsidRPr="00441CD0">
        <w:tab/>
        <w:t>Remove PDR IE within PFCP Session Modification Request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16" w:name="_Toc19717305"/>
      <w:bookmarkStart w:id="4317" w:name="_Toc27490799"/>
      <w:bookmarkStart w:id="4318" w:name="_Toc27557092"/>
      <w:bookmarkStart w:id="4319" w:name="_Toc27724009"/>
      <w:bookmarkStart w:id="4320" w:name="_Toc36031081"/>
      <w:bookmarkStart w:id="4321" w:name="_Toc36043001"/>
      <w:bookmarkStart w:id="4322" w:name="_Toc36814326"/>
      <w:bookmarkStart w:id="4323" w:name="_Toc44689182"/>
      <w:bookmarkStart w:id="4324" w:name="_Toc44923936"/>
      <w:bookmarkStart w:id="4325" w:name="_Toc51860906"/>
      <w:bookmarkStart w:id="4326" w:name="_Toc57930677"/>
      <w:bookmarkStart w:id="4327" w:name="_Toc57931307"/>
      <w:bookmarkStart w:id="4328" w:name="_Toc106897522"/>
      <w:r w:rsidRPr="00441CD0">
        <w:t>7.5.4.7</w:t>
      </w:r>
      <w:r w:rsidRPr="00441CD0">
        <w:tab/>
        <w:t>Remove FAR IE within PFCP Session Modification Request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29" w:name="_Toc19717306"/>
      <w:bookmarkStart w:id="4330" w:name="_Toc27490800"/>
      <w:bookmarkStart w:id="4331" w:name="_Toc27557093"/>
      <w:bookmarkStart w:id="4332" w:name="_Toc27724010"/>
      <w:bookmarkStart w:id="4333" w:name="_Toc36031082"/>
      <w:bookmarkStart w:id="4334" w:name="_Toc36043002"/>
      <w:bookmarkStart w:id="4335" w:name="_Toc36814327"/>
      <w:bookmarkStart w:id="4336" w:name="_Toc44689183"/>
      <w:bookmarkStart w:id="4337" w:name="_Toc44923937"/>
      <w:bookmarkStart w:id="4338" w:name="_Toc51860907"/>
      <w:bookmarkStart w:id="4339" w:name="_Toc57930678"/>
      <w:bookmarkStart w:id="4340" w:name="_Toc57931308"/>
      <w:bookmarkStart w:id="4341" w:name="_Toc106897523"/>
      <w:r w:rsidRPr="00441CD0">
        <w:t>7.5.4.8</w:t>
      </w:r>
      <w:r w:rsidRPr="00441CD0">
        <w:tab/>
        <w:t>Remove URR</w:t>
      </w:r>
      <w:r w:rsidRPr="00441CD0">
        <w:rPr>
          <w:lang w:eastAsia="zh-CN"/>
        </w:rPr>
        <w:t xml:space="preserve"> IE </w:t>
      </w:r>
      <w:r w:rsidRPr="00441CD0">
        <w:t>within PFCP Session Modification Request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42" w:name="_Toc19717307"/>
      <w:bookmarkStart w:id="4343" w:name="_Toc27490801"/>
      <w:bookmarkStart w:id="4344" w:name="_Toc27557094"/>
      <w:bookmarkStart w:id="4345" w:name="_Toc27724011"/>
      <w:bookmarkStart w:id="4346" w:name="_Toc36031083"/>
      <w:bookmarkStart w:id="4347" w:name="_Toc36043003"/>
      <w:bookmarkStart w:id="4348" w:name="_Toc36814328"/>
      <w:bookmarkStart w:id="4349" w:name="_Toc44689184"/>
      <w:bookmarkStart w:id="4350" w:name="_Toc44923938"/>
      <w:bookmarkStart w:id="4351" w:name="_Toc51860908"/>
      <w:bookmarkStart w:id="4352" w:name="_Toc57930679"/>
      <w:bookmarkStart w:id="4353" w:name="_Toc57931309"/>
      <w:bookmarkStart w:id="4354" w:name="_Toc106897524"/>
      <w:r w:rsidRPr="00441CD0">
        <w:t>7.5.4.9</w:t>
      </w:r>
      <w:r w:rsidRPr="00441CD0">
        <w:tab/>
        <w:t>Remove QER IE PFCP Session Modification Request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355" w:name="_Toc19717308"/>
      <w:bookmarkStart w:id="4356" w:name="_Toc27490802"/>
      <w:bookmarkStart w:id="4357" w:name="_Toc27557095"/>
      <w:bookmarkStart w:id="4358" w:name="_Toc27724012"/>
      <w:bookmarkStart w:id="4359" w:name="_Toc36031084"/>
      <w:bookmarkStart w:id="4360" w:name="_Toc36043004"/>
      <w:bookmarkStart w:id="4361" w:name="_Toc36814329"/>
      <w:bookmarkStart w:id="4362" w:name="_Toc44689185"/>
      <w:bookmarkStart w:id="4363" w:name="_Toc44923939"/>
      <w:bookmarkStart w:id="4364" w:name="_Toc51860909"/>
      <w:bookmarkStart w:id="4365" w:name="_Toc57930680"/>
      <w:bookmarkStart w:id="4366" w:name="_Toc57931310"/>
      <w:bookmarkStart w:id="4367" w:name="_Toc106897525"/>
      <w:r w:rsidRPr="00441CD0">
        <w:t>7.5.4.10</w:t>
      </w:r>
      <w:r w:rsidRPr="00441CD0">
        <w:tab/>
        <w:t>Query URR</w:t>
      </w:r>
      <w:r w:rsidRPr="00441CD0">
        <w:rPr>
          <w:lang w:eastAsia="zh-CN"/>
        </w:rPr>
        <w:t xml:space="preserve"> IE </w:t>
      </w:r>
      <w:r w:rsidRPr="00441CD0">
        <w:t>within PFCP Session Modification Request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368" w:name="_Toc19717309"/>
      <w:bookmarkStart w:id="4369" w:name="_Toc27490803"/>
      <w:bookmarkStart w:id="4370" w:name="_Toc27557096"/>
      <w:bookmarkStart w:id="4371" w:name="_Toc27724013"/>
      <w:bookmarkStart w:id="4372" w:name="_Toc36031085"/>
      <w:bookmarkStart w:id="4373" w:name="_Toc36043005"/>
      <w:bookmarkStart w:id="4374" w:name="_Toc36814330"/>
      <w:bookmarkStart w:id="4375" w:name="_Toc44689186"/>
      <w:bookmarkStart w:id="4376" w:name="_Toc44923940"/>
      <w:bookmarkStart w:id="4377" w:name="_Toc51860910"/>
      <w:bookmarkStart w:id="4378" w:name="_Toc57930681"/>
      <w:bookmarkStart w:id="4379" w:name="_Toc57931311"/>
      <w:bookmarkStart w:id="4380" w:name="_Toc106897526"/>
      <w:r w:rsidRPr="00441CD0">
        <w:t>7.5.4.11</w:t>
      </w:r>
      <w:r w:rsidRPr="00441CD0">
        <w:tab/>
        <w:t>Update</w:t>
      </w:r>
      <w:r w:rsidRPr="00441CD0">
        <w:rPr>
          <w:lang w:val="en-US"/>
        </w:rPr>
        <w:t xml:space="preserve"> </w:t>
      </w:r>
      <w:r w:rsidRPr="00441CD0">
        <w:t>BAR IE within PFCP Session Modification Request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381" w:name="_Toc19717310"/>
      <w:bookmarkStart w:id="4382" w:name="_Toc27490804"/>
      <w:bookmarkStart w:id="4383" w:name="_Toc27557097"/>
      <w:bookmarkStart w:id="4384" w:name="_Toc27724014"/>
      <w:bookmarkStart w:id="4385" w:name="_Toc36031086"/>
      <w:bookmarkStart w:id="4386" w:name="_Toc36043006"/>
      <w:bookmarkStart w:id="4387" w:name="_Toc36814331"/>
      <w:bookmarkStart w:id="4388" w:name="_Toc44689187"/>
      <w:bookmarkStart w:id="4389" w:name="_Toc44923941"/>
      <w:bookmarkStart w:id="4390" w:name="_Toc51860911"/>
      <w:bookmarkStart w:id="4391" w:name="_Toc57930682"/>
      <w:bookmarkStart w:id="4392" w:name="_Toc57931312"/>
      <w:bookmarkStart w:id="4393" w:name="_Toc106897527"/>
      <w:r w:rsidRPr="00441CD0">
        <w:t>7.5.4.12</w:t>
      </w:r>
      <w:r w:rsidRPr="00441CD0">
        <w:tab/>
        <w:t>Remove BAR IE within PFCP Session Modification Request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394" w:name="_Toc19717311"/>
      <w:bookmarkStart w:id="4395" w:name="_Toc27490805"/>
      <w:bookmarkStart w:id="4396" w:name="_Toc27557098"/>
      <w:bookmarkStart w:id="4397" w:name="_Toc27724015"/>
      <w:bookmarkStart w:id="4398" w:name="_Toc36031087"/>
      <w:bookmarkStart w:id="4399" w:name="_Toc36043007"/>
      <w:bookmarkStart w:id="4400" w:name="_Toc36814332"/>
      <w:bookmarkStart w:id="4401" w:name="_Toc44689188"/>
      <w:bookmarkStart w:id="4402" w:name="_Toc44923942"/>
      <w:bookmarkStart w:id="4403" w:name="_Toc51860912"/>
      <w:bookmarkStart w:id="4404" w:name="_Toc57930683"/>
      <w:bookmarkStart w:id="4405" w:name="_Toc57931313"/>
      <w:bookmarkStart w:id="4406" w:name="_Toc106897528"/>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07" w:name="_Toc19717312"/>
      <w:bookmarkStart w:id="4408" w:name="_Toc27490806"/>
      <w:bookmarkStart w:id="4409" w:name="_Toc27557099"/>
      <w:bookmarkStart w:id="4410" w:name="_Toc27724016"/>
      <w:bookmarkStart w:id="4411" w:name="_Toc36031088"/>
      <w:bookmarkStart w:id="4412" w:name="_Toc36043008"/>
      <w:bookmarkStart w:id="4413" w:name="_Toc36814333"/>
      <w:bookmarkStart w:id="4414" w:name="_Toc44689189"/>
      <w:bookmarkStart w:id="4415" w:name="_Toc44923943"/>
      <w:bookmarkStart w:id="4416" w:name="_Toc51860913"/>
      <w:bookmarkStart w:id="4417" w:name="_Toc57930684"/>
      <w:bookmarkStart w:id="4418" w:name="_Toc57931314"/>
      <w:bookmarkStart w:id="4419" w:name="_Toc106897529"/>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20" w:name="_Toc19717313"/>
      <w:bookmarkStart w:id="4421" w:name="_Toc27490807"/>
      <w:bookmarkStart w:id="4422" w:name="_Toc27557100"/>
      <w:bookmarkStart w:id="4423" w:name="_Toc27724017"/>
      <w:bookmarkStart w:id="4424" w:name="_Toc36031089"/>
      <w:bookmarkStart w:id="4425" w:name="_Toc36043009"/>
      <w:bookmarkStart w:id="4426" w:name="_Toc36814334"/>
      <w:bookmarkStart w:id="4427" w:name="_Toc44689190"/>
      <w:bookmarkStart w:id="4428" w:name="_Toc44923944"/>
      <w:bookmarkStart w:id="4429" w:name="_Toc51860914"/>
      <w:bookmarkStart w:id="4430" w:name="_Toc57930685"/>
      <w:bookmarkStart w:id="4431" w:name="_Toc57931315"/>
      <w:bookmarkStart w:id="4432" w:name="_Toc106897530"/>
      <w:r w:rsidRPr="00441CD0">
        <w:t>7.5.4.15</w:t>
      </w:r>
      <w:r w:rsidRPr="00441CD0">
        <w:tab/>
        <w:t>Remove MAR IE within PFCP Session Modification Request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33" w:name="_Toc19717314"/>
      <w:bookmarkStart w:id="4434" w:name="_Toc27490808"/>
      <w:bookmarkStart w:id="4435" w:name="_Toc27557101"/>
      <w:bookmarkStart w:id="4436" w:name="_Toc27724018"/>
      <w:bookmarkStart w:id="4437" w:name="_Toc36031090"/>
      <w:bookmarkStart w:id="4438" w:name="_Toc36043010"/>
      <w:bookmarkStart w:id="4439" w:name="_Toc36814335"/>
      <w:bookmarkStart w:id="4440" w:name="_Toc44689191"/>
      <w:bookmarkStart w:id="4441" w:name="_Toc44923945"/>
      <w:bookmarkStart w:id="4442" w:name="_Toc51860915"/>
      <w:bookmarkStart w:id="4443" w:name="_Toc57930686"/>
      <w:bookmarkStart w:id="4444" w:name="_Toc57931316"/>
      <w:bookmarkStart w:id="4445" w:name="_Toc106897531"/>
      <w:r w:rsidRPr="00441CD0">
        <w:t>7.5.4.16</w:t>
      </w:r>
      <w:r w:rsidRPr="00441CD0">
        <w:tab/>
        <w:t>Update</w:t>
      </w:r>
      <w:r w:rsidRPr="00441CD0">
        <w:rPr>
          <w:lang w:val="en-US"/>
        </w:rPr>
        <w:t xml:space="preserve"> </w:t>
      </w:r>
      <w:r w:rsidRPr="00441CD0">
        <w:t>MAR IE within PFCP Session Modification Request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46" w:name="OLE_LINK93"/>
      <w:r w:rsidRPr="00441CD0">
        <w:t>Update</w:t>
      </w:r>
      <w:r w:rsidRPr="00441CD0">
        <w:rPr>
          <w:lang w:val="en-US"/>
        </w:rPr>
        <w:t xml:space="preserve"> </w:t>
      </w:r>
      <w:r w:rsidRPr="00441CD0">
        <w:t xml:space="preserve">MAR IE </w:t>
      </w:r>
      <w:bookmarkEnd w:id="4446"/>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4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D014BF" w:rsidRDefault="00EE5860" w:rsidP="00BB0E1F">
            <w:pPr>
              <w:pStyle w:val="TAL"/>
              <w:rPr>
                <w:lang w:val="en-US"/>
              </w:rPr>
            </w:pPr>
            <w:bookmarkStart w:id="4448"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D014BF"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D014BF"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447"/>
      <w:bookmarkEnd w:id="444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449" w:name="_Toc27490809"/>
      <w:bookmarkStart w:id="4450" w:name="_Toc27557102"/>
      <w:bookmarkStart w:id="4451" w:name="_Toc27724019"/>
      <w:bookmarkStart w:id="4452" w:name="_Toc36031091"/>
      <w:bookmarkStart w:id="4453" w:name="_Toc36043011"/>
      <w:bookmarkStart w:id="4454" w:name="_Toc36814336"/>
      <w:bookmarkStart w:id="4455" w:name="_Toc44689192"/>
      <w:bookmarkStart w:id="4456" w:name="_Toc44923946"/>
      <w:bookmarkStart w:id="4457" w:name="_Toc51860916"/>
      <w:bookmarkStart w:id="4458" w:name="_Toc57930687"/>
      <w:bookmarkStart w:id="4459" w:name="_Toc57931317"/>
      <w:bookmarkStart w:id="4460" w:name="_Toc106897532"/>
      <w:r w:rsidRPr="00441CD0">
        <w:lastRenderedPageBreak/>
        <w:t>7.5.4.17</w:t>
      </w:r>
      <w:r w:rsidRPr="00441CD0">
        <w:tab/>
      </w:r>
      <w:r w:rsidRPr="00001B1C">
        <w:rPr>
          <w:szCs w:val="18"/>
          <w:lang w:val="en-US"/>
        </w:rPr>
        <w:t>Create PDR/FAR/URR/QER/BAR/MAR</w:t>
      </w:r>
      <w:r w:rsidRPr="00441CD0">
        <w:t xml:space="preserve"> IEs within PFCP Session Modification Request</w:t>
      </w:r>
      <w:bookmarkEnd w:id="4449"/>
      <w:bookmarkEnd w:id="4450"/>
      <w:bookmarkEnd w:id="4451"/>
      <w:bookmarkEnd w:id="4452"/>
      <w:bookmarkEnd w:id="4453"/>
      <w:bookmarkEnd w:id="4454"/>
      <w:bookmarkEnd w:id="4455"/>
      <w:bookmarkEnd w:id="4456"/>
      <w:bookmarkEnd w:id="4457"/>
      <w:bookmarkEnd w:id="4458"/>
      <w:bookmarkEnd w:id="4459"/>
      <w:bookmarkEnd w:id="4460"/>
    </w:p>
    <w:p w14:paraId="7CC949D1" w14:textId="77777777" w:rsidR="00EE5860" w:rsidRPr="00441CD0" w:rsidRDefault="00EE5860" w:rsidP="00EE5860">
      <w:r w:rsidRPr="00441CD0">
        <w:t>PFCP Session Modification Request</w:t>
      </w:r>
      <w:r w:rsidRPr="00001B1C">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461" w:name="_Toc27490810"/>
      <w:bookmarkStart w:id="4462" w:name="_Toc27557103"/>
      <w:bookmarkStart w:id="4463" w:name="_Toc27724020"/>
      <w:bookmarkStart w:id="4464" w:name="_Toc36031092"/>
      <w:bookmarkStart w:id="4465" w:name="_Toc36043012"/>
      <w:bookmarkStart w:id="4466" w:name="_Toc36814337"/>
      <w:bookmarkStart w:id="4467" w:name="_Toc44689193"/>
      <w:bookmarkStart w:id="4468" w:name="_Toc44923947"/>
      <w:bookmarkStart w:id="4469" w:name="_Toc51860917"/>
      <w:bookmarkStart w:id="4470" w:name="_Toc57930688"/>
      <w:bookmarkStart w:id="4471" w:name="_Toc57931318"/>
      <w:bookmarkStart w:id="4472" w:name="_Toc27490811"/>
      <w:bookmarkStart w:id="4473" w:name="_Toc27557104"/>
      <w:bookmarkStart w:id="4474" w:name="_Toc27724021"/>
      <w:bookmarkStart w:id="4475" w:name="_Toc36031093"/>
      <w:bookmarkStart w:id="4476" w:name="_Toc36043013"/>
      <w:bookmarkStart w:id="4477" w:name="_Toc36814338"/>
      <w:bookmarkStart w:id="4478" w:name="_Toc106897533"/>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461"/>
      <w:bookmarkEnd w:id="4462"/>
      <w:bookmarkEnd w:id="4463"/>
      <w:bookmarkEnd w:id="4464"/>
      <w:bookmarkEnd w:id="4465"/>
      <w:bookmarkEnd w:id="4466"/>
      <w:bookmarkEnd w:id="4467"/>
      <w:bookmarkEnd w:id="4468"/>
      <w:bookmarkEnd w:id="4469"/>
      <w:bookmarkEnd w:id="4470"/>
      <w:bookmarkEnd w:id="4471"/>
      <w:bookmarkEnd w:id="4478"/>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001B1C">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479" w:name="_Toc44689194"/>
      <w:bookmarkStart w:id="4480" w:name="_Toc44923948"/>
      <w:bookmarkStart w:id="4481" w:name="_Toc51860918"/>
      <w:bookmarkStart w:id="4482" w:name="_Toc57930689"/>
      <w:bookmarkStart w:id="4483" w:name="_Toc57931319"/>
      <w:bookmarkStart w:id="4484" w:name="_Toc106897534"/>
      <w:r w:rsidRPr="00441CD0">
        <w:t>7.5.4.19</w:t>
      </w:r>
      <w:r w:rsidRPr="00441CD0">
        <w:tab/>
        <w:t>Remove SRR</w:t>
      </w:r>
      <w:r w:rsidRPr="00441CD0">
        <w:rPr>
          <w:lang w:eastAsia="zh-CN"/>
        </w:rPr>
        <w:t xml:space="preserve"> IE </w:t>
      </w:r>
      <w:r w:rsidRPr="00441CD0">
        <w:t>within PFCP Session Modification Request</w:t>
      </w:r>
      <w:bookmarkEnd w:id="4472"/>
      <w:bookmarkEnd w:id="4473"/>
      <w:bookmarkEnd w:id="4474"/>
      <w:bookmarkEnd w:id="4475"/>
      <w:bookmarkEnd w:id="4476"/>
      <w:bookmarkEnd w:id="4477"/>
      <w:bookmarkEnd w:id="4479"/>
      <w:bookmarkEnd w:id="4480"/>
      <w:bookmarkEnd w:id="4481"/>
      <w:bookmarkEnd w:id="4482"/>
      <w:bookmarkEnd w:id="4483"/>
      <w:bookmarkEnd w:id="4484"/>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485" w:name="_Toc27490812"/>
      <w:bookmarkStart w:id="4486" w:name="_Toc27557105"/>
      <w:bookmarkStart w:id="4487" w:name="_Toc27724022"/>
      <w:bookmarkStart w:id="4488" w:name="_Toc36031094"/>
      <w:bookmarkStart w:id="4489" w:name="_Toc36043014"/>
      <w:bookmarkStart w:id="4490" w:name="_Toc36814339"/>
      <w:bookmarkStart w:id="4491" w:name="_Toc44689195"/>
      <w:bookmarkStart w:id="4492" w:name="_Toc44923949"/>
      <w:bookmarkStart w:id="4493" w:name="_Toc51860919"/>
      <w:bookmarkStart w:id="4494" w:name="_Toc57930690"/>
      <w:bookmarkStart w:id="4495" w:name="_Toc57931320"/>
      <w:bookmarkStart w:id="4496" w:name="_Toc106897535"/>
      <w:r w:rsidRPr="00441CD0">
        <w:t>7.5.4.20</w:t>
      </w:r>
      <w:r w:rsidRPr="00441CD0">
        <w:tab/>
        <w:t>Update SRR</w:t>
      </w:r>
      <w:r w:rsidRPr="00441CD0">
        <w:rPr>
          <w:lang w:eastAsia="zh-CN"/>
        </w:rPr>
        <w:t xml:space="preserve"> IE </w:t>
      </w:r>
      <w:r w:rsidRPr="00441CD0">
        <w:t>within PFCP Session Modification Request</w:t>
      </w:r>
      <w:bookmarkEnd w:id="4485"/>
      <w:bookmarkEnd w:id="4486"/>
      <w:bookmarkEnd w:id="4487"/>
      <w:bookmarkEnd w:id="4488"/>
      <w:bookmarkEnd w:id="4489"/>
      <w:bookmarkEnd w:id="4490"/>
      <w:bookmarkEnd w:id="4491"/>
      <w:bookmarkEnd w:id="4492"/>
      <w:bookmarkEnd w:id="4493"/>
      <w:bookmarkEnd w:id="4494"/>
      <w:bookmarkEnd w:id="4495"/>
      <w:bookmarkEnd w:id="4496"/>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D014BF"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497" w:name="_Toc36031095"/>
      <w:bookmarkStart w:id="4498" w:name="_Toc36043015"/>
      <w:bookmarkStart w:id="4499" w:name="_Toc36814340"/>
      <w:bookmarkStart w:id="4500" w:name="_Toc44689196"/>
      <w:bookmarkStart w:id="4501" w:name="_Toc44923950"/>
      <w:bookmarkStart w:id="4502" w:name="_Toc51860920"/>
      <w:bookmarkStart w:id="4503" w:name="_Toc57930691"/>
      <w:bookmarkStart w:id="4504" w:name="_Toc57931321"/>
      <w:bookmarkStart w:id="4505" w:name="_Toc106897536"/>
      <w:r w:rsidRPr="00441CD0">
        <w:t>7.5.4.21</w:t>
      </w:r>
      <w:r w:rsidRPr="00441CD0">
        <w:tab/>
        <w:t>Ethernet Context Information within PFCP Session Modification Request</w:t>
      </w:r>
      <w:bookmarkEnd w:id="4497"/>
      <w:bookmarkEnd w:id="4498"/>
      <w:bookmarkEnd w:id="4499"/>
      <w:bookmarkEnd w:id="4500"/>
      <w:bookmarkEnd w:id="4501"/>
      <w:bookmarkEnd w:id="4502"/>
      <w:bookmarkEnd w:id="4503"/>
      <w:bookmarkEnd w:id="4504"/>
      <w:bookmarkEnd w:id="4505"/>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06" w:name="_Toc44689197"/>
      <w:bookmarkStart w:id="4507" w:name="_Toc44923951"/>
      <w:bookmarkStart w:id="4508" w:name="_Toc51860921"/>
      <w:bookmarkStart w:id="4509" w:name="_Toc57930692"/>
      <w:bookmarkStart w:id="4510" w:name="_Toc57931322"/>
      <w:bookmarkStart w:id="4511" w:name="_Toc106897537"/>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06"/>
      <w:bookmarkEnd w:id="4507"/>
      <w:bookmarkEnd w:id="4508"/>
      <w:bookmarkEnd w:id="4509"/>
      <w:bookmarkEnd w:id="4510"/>
      <w:bookmarkEnd w:id="4511"/>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001B1C">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12" w:name="_Toc19717315"/>
      <w:bookmarkStart w:id="4513" w:name="_Toc27490813"/>
      <w:bookmarkStart w:id="4514" w:name="_Toc27557106"/>
      <w:bookmarkStart w:id="4515" w:name="_Toc27724023"/>
      <w:bookmarkStart w:id="4516" w:name="_Toc36031096"/>
      <w:bookmarkStart w:id="4517" w:name="_Toc36043016"/>
      <w:bookmarkStart w:id="4518" w:name="_Toc36814341"/>
      <w:bookmarkStart w:id="4519" w:name="_Toc44689198"/>
      <w:bookmarkStart w:id="4520" w:name="_Toc44923952"/>
      <w:bookmarkStart w:id="4521" w:name="_Toc51860922"/>
      <w:bookmarkStart w:id="4522" w:name="_Toc57930693"/>
      <w:bookmarkStart w:id="4523" w:name="_Toc57931323"/>
      <w:bookmarkStart w:id="4524" w:name="_Toc106897538"/>
      <w:r w:rsidRPr="00441CD0">
        <w:t>7.5.5</w:t>
      </w:r>
      <w:r w:rsidRPr="00441CD0">
        <w:tab/>
      </w:r>
      <w:r w:rsidRPr="00441CD0">
        <w:rPr>
          <w:lang w:val="en-US"/>
        </w:rPr>
        <w:t xml:space="preserve">PFCP </w:t>
      </w:r>
      <w:r w:rsidRPr="00441CD0">
        <w:t>Session Modification Response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EAE7728" w14:textId="77777777" w:rsidR="00EE5860" w:rsidRPr="00441CD0" w:rsidRDefault="00EE5860" w:rsidP="00CA38EF">
      <w:pPr>
        <w:pStyle w:val="Heading4"/>
        <w:rPr>
          <w:rFonts w:cs="Arial"/>
          <w:bCs/>
        </w:rPr>
      </w:pPr>
      <w:bookmarkStart w:id="4525" w:name="_Toc19717316"/>
      <w:bookmarkStart w:id="4526" w:name="_Toc27490814"/>
      <w:bookmarkStart w:id="4527" w:name="_Toc27557107"/>
      <w:bookmarkStart w:id="4528" w:name="_Toc27724024"/>
      <w:bookmarkStart w:id="4529" w:name="_Toc36031097"/>
      <w:bookmarkStart w:id="4530" w:name="_Toc36043017"/>
      <w:bookmarkStart w:id="4531" w:name="_Toc36814342"/>
      <w:bookmarkStart w:id="4532" w:name="_Toc44689199"/>
      <w:bookmarkStart w:id="4533" w:name="_Toc44923953"/>
      <w:bookmarkStart w:id="4534" w:name="_Toc51860923"/>
      <w:bookmarkStart w:id="4535" w:name="_Toc57930694"/>
      <w:bookmarkStart w:id="4536" w:name="_Toc57931324"/>
      <w:bookmarkStart w:id="4537" w:name="_Toc106897539"/>
      <w:r w:rsidRPr="00441CD0">
        <w:t>7.5.5.1</w:t>
      </w:r>
      <w:r w:rsidRPr="00441CD0">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6564D18A" w14:textId="77777777" w:rsidR="000D59B0" w:rsidRDefault="00EE5860" w:rsidP="000D59B0">
            <w:pPr>
              <w:pStyle w:val="TAL"/>
              <w:rPr>
                <w:lang w:eastAsia="zh-CN"/>
              </w:rPr>
            </w:pPr>
            <w:r w:rsidRPr="00441CD0">
              <w:rPr>
                <w:lang w:eastAsia="zh-CN"/>
              </w:rPr>
              <w:t>See Table 7.5.3.2-1.</w:t>
            </w:r>
          </w:p>
          <w:p w14:paraId="159A1CEF" w14:textId="67C7786B" w:rsidR="00EE5860" w:rsidRPr="00441CD0" w:rsidRDefault="000D59B0" w:rsidP="000D59B0">
            <w:pPr>
              <w:pStyle w:val="TAL"/>
              <w:rPr>
                <w:lang w:val="x-none"/>
              </w:rPr>
            </w:pPr>
            <w:r w:rsidRPr="00441CD0">
              <w:rPr>
                <w:lang w:eastAsia="zh-CN"/>
              </w:rPr>
              <w:t xml:space="preserve">Several IEs within the same IE type may be present to represent a list of </w:t>
            </w:r>
            <w:r>
              <w:rPr>
                <w:lang w:eastAsia="zh-CN"/>
              </w:rPr>
              <w:t xml:space="preserve">created </w:t>
            </w:r>
            <w:r w:rsidRPr="00441CD0">
              <w:rPr>
                <w:lang w:eastAsia="zh-CN"/>
              </w:rPr>
              <w:t>PDRs.</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44B6AF4B" w14:textId="77777777" w:rsidR="00EE5860" w:rsidRDefault="00CA38EF" w:rsidP="00CA38EF">
            <w:pPr>
              <w:pStyle w:val="TAL"/>
              <w:rPr>
                <w:lang w:val="fr-FR"/>
              </w:rPr>
            </w:pPr>
            <w:r w:rsidRPr="00441CD0">
              <w:rPr>
                <w:lang w:eastAsia="zh-CN"/>
              </w:rPr>
              <w:t>See Table</w:t>
            </w:r>
            <w:r>
              <w:rPr>
                <w:lang w:eastAsia="zh-CN"/>
              </w:rPr>
              <w:t> </w:t>
            </w:r>
            <w:r w:rsidRPr="00441CD0">
              <w:t>7.5.3.5-1</w:t>
            </w:r>
            <w:r w:rsidRPr="00441CD0">
              <w:rPr>
                <w:lang w:val="fr-FR"/>
              </w:rPr>
              <w:t>.</w:t>
            </w:r>
          </w:p>
          <w:p w14:paraId="2F6FB7B9" w14:textId="77777777" w:rsidR="000D59B0" w:rsidRPr="00406D0B" w:rsidRDefault="000D59B0" w:rsidP="000D59B0">
            <w:pPr>
              <w:pStyle w:val="TAL"/>
              <w:rPr>
                <w:lang w:val="en-US"/>
              </w:rPr>
            </w:pPr>
          </w:p>
          <w:p w14:paraId="6346D84A" w14:textId="6BE80820" w:rsidR="000D59B0" w:rsidRPr="00441CD0" w:rsidRDefault="000D59B0" w:rsidP="000D59B0">
            <w:pPr>
              <w:pStyle w:val="TAL"/>
              <w:rPr>
                <w:szCs w:val="18"/>
                <w:lang w:val="en-US" w:eastAsia="zh-CN"/>
              </w:rPr>
            </w:pPr>
            <w:r w:rsidRPr="00441CD0">
              <w:rPr>
                <w:lang w:eastAsia="zh-CN"/>
              </w:rPr>
              <w:t xml:space="preserve">Several IEs within the same IE type may be present to represent a list of </w:t>
            </w:r>
            <w:r>
              <w:rPr>
                <w:lang w:eastAsia="zh-CN"/>
              </w:rPr>
              <w:t>created/updated Traffic Endpoints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567BA608" w:rsidR="00CA38EF" w:rsidRPr="00441CD0" w:rsidRDefault="00CA38EF" w:rsidP="00CA38EF">
            <w:pPr>
              <w:pStyle w:val="TAL"/>
              <w:rPr>
                <w:szCs w:val="18"/>
                <w:lang w:val="en-US" w:eastAsia="zh-CN"/>
              </w:rPr>
            </w:pPr>
            <w:r w:rsidRPr="00734010">
              <w:rPr>
                <w:lang w:eastAsia="zh-CN"/>
              </w:rPr>
              <w:t xml:space="preserve">Several IEs within the same IE type may be present to represent a list of </w:t>
            </w:r>
            <w:r w:rsidR="000D59B0">
              <w:rPr>
                <w:lang w:eastAsia="zh-CN"/>
              </w:rPr>
              <w:t xml:space="preserve">updated </w:t>
            </w:r>
            <w:r w:rsidRPr="00734010">
              <w:rPr>
                <w:lang w:eastAsia="zh-CN"/>
              </w:rPr>
              <w:t>PDRs.</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38"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38"/>
          </w:p>
        </w:tc>
      </w:tr>
    </w:tbl>
    <w:p w14:paraId="5A2DCBAB" w14:textId="77777777" w:rsidR="00EE5860" w:rsidRPr="00441CD0" w:rsidRDefault="00EE5860" w:rsidP="00EE5860"/>
    <w:p w14:paraId="29EB3703" w14:textId="77777777" w:rsidR="00EE5860" w:rsidRPr="00441CD0" w:rsidRDefault="00EE5860" w:rsidP="00CA38EF">
      <w:pPr>
        <w:pStyle w:val="Heading4"/>
      </w:pPr>
      <w:bookmarkStart w:id="4539" w:name="_Toc19717317"/>
      <w:bookmarkStart w:id="4540" w:name="_Toc27490815"/>
      <w:bookmarkStart w:id="4541" w:name="_Toc27557108"/>
      <w:bookmarkStart w:id="4542" w:name="_Toc27724025"/>
      <w:bookmarkStart w:id="4543" w:name="_Toc36031098"/>
      <w:bookmarkStart w:id="4544" w:name="_Toc36043018"/>
      <w:bookmarkStart w:id="4545" w:name="_Toc36814343"/>
      <w:bookmarkStart w:id="4546" w:name="_Toc44689200"/>
      <w:bookmarkStart w:id="4547" w:name="_Toc44923954"/>
      <w:bookmarkStart w:id="4548" w:name="_Toc51860924"/>
      <w:bookmarkStart w:id="4549" w:name="_Toc57930695"/>
      <w:bookmarkStart w:id="4550" w:name="_Toc57931325"/>
      <w:bookmarkStart w:id="4551" w:name="_Toc106897540"/>
      <w:r w:rsidRPr="00441CD0">
        <w:t>7.5.5.2</w:t>
      </w:r>
      <w:r w:rsidRPr="00441CD0">
        <w:tab/>
        <w:t>Usage Report</w:t>
      </w:r>
      <w:r w:rsidRPr="00441CD0">
        <w:rPr>
          <w:lang w:eastAsia="zh-CN"/>
        </w:rPr>
        <w:t xml:space="preserve"> IE </w:t>
      </w:r>
      <w:r w:rsidRPr="00441CD0">
        <w:t>within PFCP Session Modification Response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552" w:name="_Toc27490816"/>
      <w:bookmarkStart w:id="4553" w:name="_Toc27557109"/>
      <w:bookmarkStart w:id="4554" w:name="_Toc27724026"/>
      <w:bookmarkStart w:id="4555" w:name="_Toc36031099"/>
      <w:bookmarkStart w:id="4556" w:name="_Toc36043019"/>
      <w:bookmarkStart w:id="4557" w:name="_Toc36814344"/>
      <w:bookmarkStart w:id="4558" w:name="_Toc44689201"/>
      <w:bookmarkStart w:id="4559" w:name="_Toc44923955"/>
      <w:bookmarkStart w:id="4560" w:name="_Toc51860925"/>
      <w:bookmarkStart w:id="4561" w:name="_Toc57930696"/>
      <w:bookmarkStart w:id="4562" w:name="_Toc57931326"/>
      <w:bookmarkStart w:id="4563" w:name="_Toc106897541"/>
      <w:r w:rsidRPr="00441CD0">
        <w:t>7.5.5.3</w:t>
      </w:r>
      <w:r w:rsidRPr="00441CD0">
        <w:tab/>
      </w:r>
      <w:r>
        <w:t xml:space="preserve">TSC </w:t>
      </w:r>
      <w:r w:rsidRPr="00907C42">
        <w:t>Management</w:t>
      </w:r>
      <w:r w:rsidRPr="00441CD0">
        <w:t xml:space="preserve"> </w:t>
      </w:r>
      <w:r w:rsidRPr="00001B1C">
        <w:rPr>
          <w:szCs w:val="18"/>
          <w:lang w:val="en-US"/>
        </w:rPr>
        <w:t xml:space="preserve">Information </w:t>
      </w:r>
      <w:r w:rsidRPr="00441CD0">
        <w:rPr>
          <w:lang w:eastAsia="zh-CN"/>
        </w:rPr>
        <w:t xml:space="preserve">IE </w:t>
      </w:r>
      <w:r w:rsidRPr="00441CD0">
        <w:t>within PFCP Session Modification Response</w:t>
      </w:r>
      <w:bookmarkEnd w:id="4552"/>
      <w:bookmarkEnd w:id="4553"/>
      <w:bookmarkEnd w:id="4554"/>
      <w:bookmarkEnd w:id="4555"/>
      <w:bookmarkEnd w:id="4556"/>
      <w:bookmarkEnd w:id="4557"/>
      <w:bookmarkEnd w:id="4558"/>
      <w:bookmarkEnd w:id="4559"/>
      <w:bookmarkEnd w:id="4560"/>
      <w:bookmarkEnd w:id="4561"/>
      <w:bookmarkEnd w:id="4562"/>
      <w:bookmarkEnd w:id="4563"/>
    </w:p>
    <w:p w14:paraId="1193718F" w14:textId="77777777" w:rsidR="00EE5860" w:rsidRPr="00441CD0" w:rsidRDefault="00EE5860" w:rsidP="00EE5860">
      <w:r w:rsidRPr="00441CD0">
        <w:t xml:space="preserve">The </w:t>
      </w:r>
      <w:r>
        <w:t>TSC</w:t>
      </w:r>
      <w:r w:rsidRPr="00441CD0">
        <w:t xml:space="preserve"> Management </w:t>
      </w:r>
      <w:r w:rsidRPr="00001B1C">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001B1C">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564" w:name="_Toc44689202"/>
    </w:p>
    <w:p w14:paraId="1DCEFDC9" w14:textId="77777777" w:rsidR="00EE5860" w:rsidRPr="00441CD0" w:rsidRDefault="00EE5860" w:rsidP="00CA38EF">
      <w:pPr>
        <w:pStyle w:val="Heading4"/>
      </w:pPr>
      <w:bookmarkStart w:id="4565" w:name="_Toc44923956"/>
      <w:bookmarkStart w:id="4566" w:name="_Toc51860926"/>
      <w:bookmarkStart w:id="4567" w:name="_Toc57930697"/>
      <w:bookmarkStart w:id="4568" w:name="_Toc57931327"/>
      <w:bookmarkStart w:id="4569" w:name="_Toc106897542"/>
      <w:r w:rsidRPr="00441CD0">
        <w:lastRenderedPageBreak/>
        <w:t>7.5.5.</w:t>
      </w:r>
      <w:r>
        <w:t>4</w:t>
      </w:r>
      <w:r w:rsidRPr="00441CD0">
        <w:tab/>
      </w:r>
      <w:r>
        <w:t>Packet Rate Status Report</w:t>
      </w:r>
      <w:r w:rsidRPr="00441CD0">
        <w:rPr>
          <w:lang w:eastAsia="zh-CN"/>
        </w:rPr>
        <w:t xml:space="preserve"> IE </w:t>
      </w:r>
      <w:r w:rsidRPr="00441CD0">
        <w:t>within PFCP Session Modification Response</w:t>
      </w:r>
      <w:bookmarkEnd w:id="4564"/>
      <w:bookmarkEnd w:id="4565"/>
      <w:bookmarkEnd w:id="4566"/>
      <w:bookmarkEnd w:id="4567"/>
      <w:bookmarkEnd w:id="4568"/>
      <w:bookmarkEnd w:id="456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001B1C">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001B1C">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570" w:name="_Toc106897543"/>
      <w:r w:rsidRPr="00441CD0">
        <w:t>7.5.</w:t>
      </w:r>
      <w:r>
        <w:t>5</w:t>
      </w:r>
      <w:r w:rsidRPr="00441CD0">
        <w:t>.</w:t>
      </w:r>
      <w:r>
        <w:t>5</w:t>
      </w:r>
      <w:r w:rsidRPr="00441CD0">
        <w:tab/>
        <w:t xml:space="preserve">Updated PDR IE within PFCP Session </w:t>
      </w:r>
      <w:r>
        <w:t>Modification</w:t>
      </w:r>
      <w:r w:rsidRPr="00441CD0">
        <w:t xml:space="preserve"> Response</w:t>
      </w:r>
      <w:bookmarkEnd w:id="4570"/>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571" w:name="_Toc19717318"/>
      <w:bookmarkStart w:id="4572" w:name="_Toc27490817"/>
      <w:bookmarkStart w:id="4573" w:name="_Toc27557110"/>
      <w:bookmarkStart w:id="4574" w:name="_Toc27724027"/>
      <w:bookmarkStart w:id="4575" w:name="_Toc36031100"/>
      <w:bookmarkStart w:id="4576" w:name="_Toc36043020"/>
      <w:bookmarkStart w:id="4577" w:name="_Toc36814345"/>
      <w:bookmarkStart w:id="4578" w:name="_Toc44689203"/>
      <w:bookmarkStart w:id="4579" w:name="_Toc44923957"/>
      <w:bookmarkStart w:id="4580" w:name="_Toc51860927"/>
      <w:bookmarkStart w:id="4581" w:name="_Toc57930698"/>
      <w:bookmarkStart w:id="4582" w:name="_Toc57931328"/>
      <w:bookmarkStart w:id="4583" w:name="_Toc106897544"/>
      <w:r w:rsidRPr="00441CD0">
        <w:t>7.5.6</w:t>
      </w:r>
      <w:r w:rsidRPr="00441CD0">
        <w:tab/>
      </w:r>
      <w:r w:rsidRPr="00441CD0">
        <w:rPr>
          <w:lang w:val="en-US"/>
        </w:rPr>
        <w:t xml:space="preserve">PFCP </w:t>
      </w:r>
      <w:r w:rsidRPr="00441CD0">
        <w:t>Session Deletion Request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584" w:name="_Toc19717319"/>
      <w:bookmarkStart w:id="4585" w:name="_Toc27490818"/>
      <w:bookmarkStart w:id="4586" w:name="_Toc27557111"/>
      <w:bookmarkStart w:id="4587" w:name="_Toc27724028"/>
      <w:bookmarkStart w:id="4588" w:name="_Toc36031101"/>
      <w:bookmarkStart w:id="4589" w:name="_Toc36043021"/>
      <w:bookmarkStart w:id="4590" w:name="_Toc36814346"/>
      <w:bookmarkStart w:id="4591" w:name="_Toc44689204"/>
      <w:bookmarkStart w:id="4592" w:name="_Toc44923958"/>
      <w:bookmarkStart w:id="4593" w:name="_Toc51860928"/>
      <w:bookmarkStart w:id="4594" w:name="_Toc57930699"/>
      <w:bookmarkStart w:id="4595" w:name="_Toc57931329"/>
      <w:bookmarkStart w:id="4596" w:name="_Toc106897545"/>
      <w:r w:rsidRPr="00441CD0">
        <w:lastRenderedPageBreak/>
        <w:t>7.5.7</w:t>
      </w:r>
      <w:r w:rsidRPr="00441CD0">
        <w:tab/>
      </w:r>
      <w:r w:rsidRPr="00441CD0">
        <w:rPr>
          <w:lang w:val="en-US"/>
        </w:rPr>
        <w:t xml:space="preserve">PFCP </w:t>
      </w:r>
      <w:r w:rsidRPr="00441CD0">
        <w:t>Session Deletion Response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4A42EC6" w14:textId="77777777" w:rsidR="00EE5860" w:rsidRPr="00441CD0" w:rsidRDefault="00EE5860" w:rsidP="00EE5860">
      <w:pPr>
        <w:pStyle w:val="Heading4"/>
        <w:rPr>
          <w:rFonts w:cs="Arial"/>
          <w:bCs/>
        </w:rPr>
      </w:pPr>
      <w:bookmarkStart w:id="4597" w:name="_Toc19717320"/>
      <w:bookmarkStart w:id="4598" w:name="_Toc27490819"/>
      <w:bookmarkStart w:id="4599" w:name="_Toc27557112"/>
      <w:bookmarkStart w:id="4600" w:name="_Toc27724029"/>
      <w:bookmarkStart w:id="4601" w:name="_Toc36031102"/>
      <w:bookmarkStart w:id="4602" w:name="_Toc36043022"/>
      <w:bookmarkStart w:id="4603" w:name="_Toc36814347"/>
      <w:bookmarkStart w:id="4604" w:name="_Toc44689205"/>
      <w:bookmarkStart w:id="4605" w:name="_Toc44923959"/>
      <w:bookmarkStart w:id="4606" w:name="_Toc51860929"/>
      <w:bookmarkStart w:id="4607" w:name="_Toc57930700"/>
      <w:bookmarkStart w:id="4608" w:name="_Toc57931330"/>
      <w:bookmarkStart w:id="4609" w:name="_Toc106897546"/>
      <w:r w:rsidRPr="00441CD0">
        <w:t>7.5.7.1</w:t>
      </w:r>
      <w:r w:rsidRPr="00441CD0">
        <w:tab/>
        <w:t>General</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001B1C">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001B1C">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10" w:name="_Toc19717321"/>
      <w:bookmarkStart w:id="4611" w:name="_Toc27490820"/>
      <w:bookmarkStart w:id="4612" w:name="_Toc27557113"/>
      <w:bookmarkStart w:id="4613" w:name="_Toc27724030"/>
      <w:bookmarkStart w:id="4614" w:name="_Toc36031103"/>
      <w:bookmarkStart w:id="4615" w:name="_Toc36043023"/>
      <w:bookmarkStart w:id="4616" w:name="_Toc36814348"/>
      <w:bookmarkStart w:id="4617" w:name="_Toc44689206"/>
      <w:bookmarkStart w:id="4618" w:name="_Toc44923960"/>
      <w:bookmarkStart w:id="4619" w:name="_Toc51860930"/>
      <w:bookmarkStart w:id="4620" w:name="_Toc57930701"/>
      <w:bookmarkStart w:id="4621" w:name="_Toc57931331"/>
      <w:bookmarkStart w:id="4622" w:name="_Toc106897547"/>
      <w:r w:rsidRPr="00441CD0">
        <w:t>7.5.7.2</w:t>
      </w:r>
      <w:r w:rsidRPr="00441CD0">
        <w:tab/>
        <w:t>Usage Report</w:t>
      </w:r>
      <w:r w:rsidRPr="00441CD0">
        <w:rPr>
          <w:lang w:eastAsia="zh-CN"/>
        </w:rPr>
        <w:t xml:space="preserve"> IE </w:t>
      </w:r>
      <w:r w:rsidRPr="00441CD0">
        <w:t>within PFCP Session Deletion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lastRenderedPageBreak/>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23" w:name="_Toc19717322"/>
      <w:bookmarkStart w:id="4624" w:name="_Toc27490821"/>
      <w:bookmarkStart w:id="4625" w:name="_Toc27557114"/>
      <w:bookmarkStart w:id="4626" w:name="_Toc27724031"/>
      <w:bookmarkStart w:id="4627" w:name="_Toc36031104"/>
      <w:bookmarkStart w:id="4628" w:name="_Toc36043024"/>
      <w:bookmarkStart w:id="4629" w:name="_Toc36814349"/>
      <w:bookmarkStart w:id="4630" w:name="_Toc44689207"/>
      <w:bookmarkStart w:id="4631" w:name="_Toc44923961"/>
      <w:bookmarkStart w:id="4632" w:name="_Toc51860931"/>
      <w:bookmarkStart w:id="4633" w:name="_Toc57930702"/>
      <w:bookmarkStart w:id="4634" w:name="_Toc57931332"/>
      <w:bookmarkStart w:id="4635" w:name="_Toc106897548"/>
      <w:r w:rsidRPr="00441CD0">
        <w:t>7.5.8</w:t>
      </w:r>
      <w:r w:rsidRPr="00441CD0">
        <w:tab/>
      </w:r>
      <w:r w:rsidRPr="00441CD0">
        <w:rPr>
          <w:lang w:val="fr-FR"/>
        </w:rPr>
        <w:t xml:space="preserve">PFCP </w:t>
      </w:r>
      <w:r w:rsidRPr="00441CD0">
        <w:t>Session Report</w:t>
      </w:r>
      <w:r w:rsidRPr="00441CD0">
        <w:rPr>
          <w:lang w:val="fr-FR"/>
        </w:rPr>
        <w:t xml:space="preserve"> 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8E2032C" w14:textId="77777777" w:rsidR="00EE5860" w:rsidRPr="00441CD0" w:rsidRDefault="00EE5860" w:rsidP="00EE5860">
      <w:pPr>
        <w:pStyle w:val="Heading4"/>
        <w:rPr>
          <w:rFonts w:cs="Arial"/>
          <w:bCs/>
        </w:rPr>
      </w:pPr>
      <w:bookmarkStart w:id="4636" w:name="_Toc19717323"/>
      <w:bookmarkStart w:id="4637" w:name="_Toc27490822"/>
      <w:bookmarkStart w:id="4638" w:name="_Toc27557115"/>
      <w:bookmarkStart w:id="4639" w:name="_Toc27724032"/>
      <w:bookmarkStart w:id="4640" w:name="_Toc36031105"/>
      <w:bookmarkStart w:id="4641" w:name="_Toc36043025"/>
      <w:bookmarkStart w:id="4642" w:name="_Toc36814350"/>
      <w:bookmarkStart w:id="4643" w:name="_Toc44689208"/>
      <w:bookmarkStart w:id="4644" w:name="_Toc44923962"/>
      <w:bookmarkStart w:id="4645" w:name="_Toc51860932"/>
      <w:bookmarkStart w:id="4646" w:name="_Toc57930703"/>
      <w:bookmarkStart w:id="4647" w:name="_Toc57931333"/>
      <w:bookmarkStart w:id="4648" w:name="_Toc106897549"/>
      <w:r w:rsidRPr="00441CD0">
        <w:t>7.5.8.1</w:t>
      </w:r>
      <w:r w:rsidRPr="00441CD0">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649"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649"/>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650" w:name="_Toc19717324"/>
      <w:bookmarkStart w:id="4651" w:name="_Toc27490823"/>
      <w:bookmarkStart w:id="4652" w:name="_Toc27557116"/>
      <w:bookmarkStart w:id="4653" w:name="_Toc27724033"/>
      <w:bookmarkStart w:id="4654" w:name="_Toc36031106"/>
      <w:bookmarkStart w:id="4655" w:name="_Toc36043026"/>
      <w:bookmarkStart w:id="4656" w:name="_Toc36814351"/>
      <w:bookmarkStart w:id="4657" w:name="_Toc44689209"/>
      <w:bookmarkStart w:id="4658" w:name="_Toc44923963"/>
      <w:bookmarkStart w:id="4659" w:name="_Toc51860933"/>
      <w:bookmarkStart w:id="4660" w:name="_Toc57930704"/>
      <w:bookmarkStart w:id="4661" w:name="_Toc57931334"/>
      <w:bookmarkStart w:id="4662" w:name="_Toc106897550"/>
      <w:r w:rsidRPr="00441CD0">
        <w:t>7.5.8.2</w:t>
      </w:r>
      <w:r w:rsidRPr="00441CD0">
        <w:tab/>
        <w:t xml:space="preserve">Downlink Data Report </w:t>
      </w:r>
      <w:r w:rsidRPr="00441CD0">
        <w:rPr>
          <w:lang w:eastAsia="zh-CN"/>
        </w:rPr>
        <w:t xml:space="preserve">IE </w:t>
      </w:r>
      <w:r w:rsidRPr="00441CD0">
        <w:t>within PFCP Session Report Request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663" w:name="_Toc19717325"/>
      <w:bookmarkStart w:id="4664" w:name="_Toc27490824"/>
      <w:bookmarkStart w:id="4665" w:name="_Toc27557117"/>
      <w:bookmarkStart w:id="4666" w:name="_Toc27724034"/>
      <w:bookmarkStart w:id="4667" w:name="_Toc36031107"/>
      <w:bookmarkStart w:id="4668" w:name="_Toc36043027"/>
      <w:bookmarkStart w:id="4669" w:name="_Toc36814352"/>
      <w:bookmarkStart w:id="4670" w:name="_Toc44689210"/>
      <w:bookmarkStart w:id="4671" w:name="_Toc44923964"/>
      <w:bookmarkStart w:id="4672" w:name="_Toc51860934"/>
      <w:bookmarkStart w:id="4673" w:name="_Toc57930705"/>
      <w:bookmarkStart w:id="4674" w:name="_Toc57931335"/>
      <w:bookmarkStart w:id="4675" w:name="_Toc106897551"/>
      <w:r w:rsidRPr="00441CD0">
        <w:t>7.5.8.3</w:t>
      </w:r>
      <w:r w:rsidRPr="00441CD0">
        <w:tab/>
        <w:t>Usage Report</w:t>
      </w:r>
      <w:r w:rsidRPr="00441CD0">
        <w:rPr>
          <w:lang w:eastAsia="zh-CN"/>
        </w:rPr>
        <w:t xml:space="preserve"> IE </w:t>
      </w:r>
      <w:r w:rsidRPr="00441CD0">
        <w:t>within PFCP Session Report Request</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001B1C">
              <w:rPr>
                <w:lang w:val="en-US"/>
              </w:rPr>
              <w:t xml:space="preserve">The UP function may send a Usage Report with the </w:t>
            </w:r>
            <w:r w:rsidRPr="00001B1C">
              <w:rPr>
                <w:szCs w:val="18"/>
                <w:lang w:val="en-US"/>
              </w:rPr>
              <w:t>Volume/Duration Measurement</w:t>
            </w:r>
            <w:r w:rsidRPr="00001B1C">
              <w:rPr>
                <w:lang w:val="en-US"/>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676" w:name="_Toc19717326"/>
      <w:bookmarkStart w:id="4677" w:name="_Toc27490825"/>
      <w:bookmarkStart w:id="4678" w:name="_Toc27557118"/>
      <w:bookmarkStart w:id="4679" w:name="_Toc27724035"/>
      <w:bookmarkStart w:id="4680" w:name="_Toc36031108"/>
      <w:bookmarkStart w:id="4681" w:name="_Toc36043028"/>
      <w:bookmarkStart w:id="4682" w:name="_Toc36814353"/>
      <w:bookmarkStart w:id="4683" w:name="_Toc44689211"/>
      <w:bookmarkStart w:id="4684" w:name="_Toc44923965"/>
      <w:bookmarkStart w:id="4685" w:name="_Toc51860935"/>
      <w:bookmarkStart w:id="4686" w:name="_Toc57930706"/>
      <w:bookmarkStart w:id="4687" w:name="_Toc57931336"/>
      <w:bookmarkStart w:id="4688" w:name="_Toc106897552"/>
      <w:r w:rsidRPr="00441CD0">
        <w:t>7.5.8.4</w:t>
      </w:r>
      <w:r w:rsidRPr="00441CD0">
        <w:tab/>
        <w:t xml:space="preserve">Error Indication Report </w:t>
      </w:r>
      <w:r w:rsidRPr="00441CD0">
        <w:rPr>
          <w:lang w:eastAsia="zh-CN"/>
        </w:rPr>
        <w:t xml:space="preserve">IE </w:t>
      </w:r>
      <w:r w:rsidRPr="00441CD0">
        <w:t>within PFCP Session Report Request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689" w:name="_Toc27490826"/>
      <w:bookmarkStart w:id="4690" w:name="_Toc27557119"/>
      <w:bookmarkStart w:id="4691" w:name="_Toc27724036"/>
      <w:bookmarkStart w:id="4692" w:name="_Toc36031109"/>
      <w:bookmarkStart w:id="4693" w:name="_Toc36043029"/>
      <w:bookmarkStart w:id="4694" w:name="_Toc36814354"/>
      <w:bookmarkStart w:id="4695" w:name="_Toc44689212"/>
      <w:bookmarkStart w:id="4696" w:name="_Toc44923966"/>
      <w:bookmarkStart w:id="4697" w:name="_Toc51860936"/>
      <w:bookmarkStart w:id="4698" w:name="_Toc57930707"/>
      <w:bookmarkStart w:id="4699" w:name="_Toc57931337"/>
      <w:bookmarkStart w:id="4700" w:name="_Toc27490827"/>
      <w:bookmarkStart w:id="4701" w:name="_Toc27557120"/>
      <w:bookmarkStart w:id="4702" w:name="_Toc27724037"/>
      <w:bookmarkStart w:id="4703" w:name="_Toc36031110"/>
      <w:bookmarkStart w:id="4704" w:name="_Toc36043030"/>
      <w:bookmarkStart w:id="4705" w:name="_Toc36814355"/>
      <w:bookmarkStart w:id="4706" w:name="_Toc19717327"/>
      <w:bookmarkStart w:id="4707" w:name="_Toc106897553"/>
      <w:r w:rsidRPr="00441CD0">
        <w:t>7.5.8.5</w:t>
      </w:r>
      <w:r w:rsidRPr="00441CD0">
        <w:tab/>
      </w:r>
      <w:r>
        <w:t>TSC</w:t>
      </w:r>
      <w:r w:rsidRPr="00441CD0">
        <w:t xml:space="preserve"> Management Information </w:t>
      </w:r>
      <w:r w:rsidRPr="00441CD0">
        <w:rPr>
          <w:lang w:eastAsia="zh-CN"/>
        </w:rPr>
        <w:t xml:space="preserve">IE </w:t>
      </w:r>
      <w:bookmarkStart w:id="4708" w:name="_Hlk40707461"/>
      <w:r w:rsidRPr="00441CD0">
        <w:t>within PFCP Session Report Request</w:t>
      </w:r>
      <w:bookmarkEnd w:id="4689"/>
      <w:bookmarkEnd w:id="4690"/>
      <w:bookmarkEnd w:id="4691"/>
      <w:bookmarkEnd w:id="4692"/>
      <w:bookmarkEnd w:id="4693"/>
      <w:bookmarkEnd w:id="4694"/>
      <w:bookmarkEnd w:id="4695"/>
      <w:bookmarkEnd w:id="4696"/>
      <w:bookmarkEnd w:id="4697"/>
      <w:bookmarkEnd w:id="4698"/>
      <w:bookmarkEnd w:id="4699"/>
      <w:bookmarkEnd w:id="4707"/>
      <w:bookmarkEnd w:id="4708"/>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09" w:name="_Toc44689213"/>
    </w:p>
    <w:p w14:paraId="7E56380E" w14:textId="77777777" w:rsidR="00EE5860" w:rsidRPr="00441CD0" w:rsidRDefault="00EE5860" w:rsidP="00EE5860">
      <w:pPr>
        <w:pStyle w:val="Heading4"/>
        <w:rPr>
          <w:rFonts w:cs="Arial"/>
          <w:bCs/>
        </w:rPr>
      </w:pPr>
      <w:bookmarkStart w:id="4710" w:name="_Toc44923967"/>
      <w:bookmarkStart w:id="4711" w:name="_Toc51860937"/>
      <w:bookmarkStart w:id="4712" w:name="_Toc57930708"/>
      <w:bookmarkStart w:id="4713" w:name="_Toc57931338"/>
      <w:bookmarkStart w:id="4714" w:name="_Toc106897554"/>
      <w:r w:rsidRPr="00441CD0">
        <w:t>7.5.8.6</w:t>
      </w:r>
      <w:r w:rsidRPr="00441CD0">
        <w:tab/>
        <w:t xml:space="preserve">Session Report </w:t>
      </w:r>
      <w:r w:rsidRPr="00441CD0">
        <w:rPr>
          <w:lang w:eastAsia="zh-CN"/>
        </w:rPr>
        <w:t xml:space="preserve">IE </w:t>
      </w:r>
      <w:r w:rsidRPr="00441CD0">
        <w:t>within PFCP Session Report Request</w:t>
      </w:r>
      <w:bookmarkEnd w:id="4700"/>
      <w:bookmarkEnd w:id="4701"/>
      <w:bookmarkEnd w:id="4702"/>
      <w:bookmarkEnd w:id="4703"/>
      <w:bookmarkEnd w:id="4704"/>
      <w:bookmarkEnd w:id="4705"/>
      <w:bookmarkEnd w:id="4709"/>
      <w:bookmarkEnd w:id="4710"/>
      <w:bookmarkEnd w:id="4711"/>
      <w:bookmarkEnd w:id="4712"/>
      <w:bookmarkEnd w:id="4713"/>
      <w:bookmarkEnd w:id="4714"/>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15" w:name="_Toc27490828"/>
      <w:bookmarkStart w:id="4716" w:name="_Toc27557121"/>
      <w:bookmarkStart w:id="4717" w:name="_Toc27724038"/>
      <w:bookmarkStart w:id="4718" w:name="_Toc36031111"/>
      <w:bookmarkStart w:id="4719" w:name="_Toc36043031"/>
      <w:bookmarkStart w:id="4720" w:name="_Toc36814356"/>
      <w:bookmarkStart w:id="4721" w:name="_Toc44689214"/>
      <w:bookmarkStart w:id="4722" w:name="_Toc44923968"/>
      <w:bookmarkStart w:id="4723" w:name="_Toc51860938"/>
      <w:bookmarkStart w:id="4724" w:name="_Toc57930709"/>
      <w:bookmarkStart w:id="4725" w:name="_Toc57931339"/>
      <w:bookmarkStart w:id="4726" w:name="_Toc106897555"/>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06"/>
      <w:bookmarkEnd w:id="4715"/>
      <w:bookmarkEnd w:id="4716"/>
      <w:bookmarkEnd w:id="4717"/>
      <w:bookmarkEnd w:id="4718"/>
      <w:bookmarkEnd w:id="4719"/>
      <w:bookmarkEnd w:id="4720"/>
      <w:bookmarkEnd w:id="4721"/>
      <w:bookmarkEnd w:id="4722"/>
      <w:bookmarkEnd w:id="4723"/>
      <w:bookmarkEnd w:id="4724"/>
      <w:bookmarkEnd w:id="4725"/>
      <w:bookmarkEnd w:id="4726"/>
    </w:p>
    <w:p w14:paraId="20987902" w14:textId="77777777" w:rsidR="00EE5860" w:rsidRPr="00441CD0" w:rsidRDefault="00EE5860" w:rsidP="00EE5860">
      <w:pPr>
        <w:pStyle w:val="Heading4"/>
        <w:rPr>
          <w:rFonts w:cs="Arial"/>
          <w:bCs/>
        </w:rPr>
      </w:pPr>
      <w:bookmarkStart w:id="4727" w:name="_Toc19717328"/>
      <w:bookmarkStart w:id="4728" w:name="_Toc27490829"/>
      <w:bookmarkStart w:id="4729" w:name="_Toc27557122"/>
      <w:bookmarkStart w:id="4730" w:name="_Toc27724039"/>
      <w:bookmarkStart w:id="4731" w:name="_Toc36031112"/>
      <w:bookmarkStart w:id="4732" w:name="_Toc36043032"/>
      <w:bookmarkStart w:id="4733" w:name="_Toc36814357"/>
      <w:bookmarkStart w:id="4734" w:name="_Toc44689215"/>
      <w:bookmarkStart w:id="4735" w:name="_Toc44923969"/>
      <w:bookmarkStart w:id="4736" w:name="_Toc51860939"/>
      <w:bookmarkStart w:id="4737" w:name="_Toc57930710"/>
      <w:bookmarkStart w:id="4738" w:name="_Toc57931340"/>
      <w:bookmarkStart w:id="4739" w:name="_Toc106897556"/>
      <w:r w:rsidRPr="00441CD0">
        <w:t>7.5.9.1</w:t>
      </w:r>
      <w:r w:rsidRPr="00441CD0">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40" w:name="_Toc19717329"/>
      <w:bookmarkStart w:id="4741" w:name="_Toc27490830"/>
      <w:bookmarkStart w:id="4742" w:name="_Toc27557123"/>
      <w:bookmarkStart w:id="4743" w:name="_Toc27724040"/>
      <w:bookmarkStart w:id="4744" w:name="_Toc36031113"/>
      <w:bookmarkStart w:id="4745" w:name="_Toc36043033"/>
      <w:bookmarkStart w:id="4746" w:name="_Toc36814358"/>
      <w:bookmarkStart w:id="4747" w:name="_Toc44689216"/>
      <w:bookmarkStart w:id="4748" w:name="_Toc44923970"/>
      <w:bookmarkStart w:id="4749" w:name="_Toc51860940"/>
      <w:bookmarkStart w:id="4750" w:name="_Toc57930711"/>
      <w:bookmarkStart w:id="4751" w:name="_Toc57931341"/>
      <w:bookmarkStart w:id="4752" w:name="_Toc106897557"/>
      <w:r w:rsidRPr="00441CD0">
        <w:t>7.5.9.2</w:t>
      </w:r>
      <w:r w:rsidRPr="00441CD0">
        <w:tab/>
        <w:t>Update BAR IE within PFCP Session Report Response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753" w:name="_Toc19717330"/>
      <w:bookmarkStart w:id="4754" w:name="_Toc27490831"/>
      <w:bookmarkStart w:id="4755" w:name="_Toc27557124"/>
      <w:bookmarkStart w:id="4756" w:name="_Toc27724041"/>
      <w:bookmarkStart w:id="4757" w:name="_Toc36031115"/>
      <w:bookmarkStart w:id="4758" w:name="_Toc36043035"/>
      <w:bookmarkStart w:id="4759" w:name="_Toc36814360"/>
      <w:bookmarkStart w:id="4760" w:name="_Toc44689218"/>
      <w:bookmarkStart w:id="4761" w:name="_Toc44923972"/>
      <w:bookmarkStart w:id="4762" w:name="_Toc51860942"/>
      <w:bookmarkStart w:id="4763" w:name="_Toc57930713"/>
      <w:bookmarkStart w:id="4764" w:name="_Toc57931343"/>
    </w:p>
    <w:p w14:paraId="6D0EB1FF" w14:textId="77777777" w:rsidR="00EE5860" w:rsidRPr="00441CD0" w:rsidRDefault="00EE5860" w:rsidP="00EE5860">
      <w:pPr>
        <w:pStyle w:val="Heading2"/>
        <w:rPr>
          <w:lang w:val="x-none"/>
        </w:rPr>
      </w:pPr>
      <w:bookmarkStart w:id="4765" w:name="_Toc106897558"/>
      <w:r w:rsidRPr="00441CD0">
        <w:t>7.</w:t>
      </w:r>
      <w:r w:rsidRPr="00441CD0">
        <w:rPr>
          <w:lang w:val="en-US"/>
        </w:rPr>
        <w:t>6</w:t>
      </w:r>
      <w:r w:rsidRPr="00441CD0">
        <w:tab/>
        <w:t>Error Handling</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7CF7D3E" w14:textId="77777777" w:rsidR="00EE5860" w:rsidRPr="00441CD0" w:rsidRDefault="00EE5860" w:rsidP="00EE5860">
      <w:pPr>
        <w:pStyle w:val="Heading3"/>
      </w:pPr>
      <w:bookmarkStart w:id="4766" w:name="_Toc19717331"/>
      <w:bookmarkStart w:id="4767" w:name="_Toc27490832"/>
      <w:bookmarkStart w:id="4768" w:name="_Toc27557125"/>
      <w:bookmarkStart w:id="4769" w:name="_Toc27724042"/>
      <w:bookmarkStart w:id="4770" w:name="_Toc36031116"/>
      <w:bookmarkStart w:id="4771" w:name="_Toc36043036"/>
      <w:bookmarkStart w:id="4772" w:name="_Toc36814361"/>
      <w:bookmarkStart w:id="4773" w:name="_Toc44689219"/>
      <w:bookmarkStart w:id="4774" w:name="_Toc44923973"/>
      <w:bookmarkStart w:id="4775" w:name="_Toc51860943"/>
      <w:bookmarkStart w:id="4776" w:name="_Toc57930714"/>
      <w:bookmarkStart w:id="4777" w:name="_Toc57931344"/>
      <w:bookmarkStart w:id="4778" w:name="_Toc106897559"/>
      <w:r w:rsidRPr="00441CD0">
        <w:t>7.</w:t>
      </w:r>
      <w:r w:rsidRPr="00441CD0">
        <w:rPr>
          <w:lang w:val="en-US"/>
        </w:rPr>
        <w:t>6</w:t>
      </w:r>
      <w:r w:rsidRPr="00441CD0">
        <w:t>.1</w:t>
      </w:r>
      <w:r w:rsidRPr="00441CD0">
        <w:tab/>
        <w:t>Protocol Errors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779" w:name="_Toc19717332"/>
      <w:bookmarkStart w:id="4780" w:name="_Toc27490833"/>
      <w:bookmarkStart w:id="4781" w:name="_Toc27557126"/>
      <w:bookmarkStart w:id="4782" w:name="_Toc27724043"/>
      <w:bookmarkStart w:id="4783" w:name="_Toc36031117"/>
      <w:bookmarkStart w:id="4784" w:name="_Toc36043037"/>
      <w:bookmarkStart w:id="4785" w:name="_Toc36814362"/>
      <w:bookmarkStart w:id="4786" w:name="_Toc44689220"/>
      <w:bookmarkStart w:id="4787" w:name="_Toc44923974"/>
      <w:bookmarkStart w:id="4788" w:name="_Toc51860944"/>
      <w:bookmarkStart w:id="4789" w:name="_Toc57930715"/>
      <w:bookmarkStart w:id="4790" w:name="_Toc57931345"/>
      <w:bookmarkStart w:id="4791" w:name="_Toc106897560"/>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792" w:name="_Toc19717333"/>
      <w:bookmarkStart w:id="4793" w:name="_Toc27490834"/>
      <w:bookmarkStart w:id="4794" w:name="_Toc27557127"/>
      <w:bookmarkStart w:id="4795" w:name="_Toc27724044"/>
      <w:bookmarkStart w:id="4796" w:name="_Toc36031118"/>
      <w:bookmarkStart w:id="4797" w:name="_Toc36043038"/>
      <w:bookmarkStart w:id="4798" w:name="_Toc36814363"/>
      <w:bookmarkStart w:id="4799" w:name="_Toc44689221"/>
      <w:bookmarkStart w:id="4800" w:name="_Toc44923975"/>
      <w:bookmarkStart w:id="4801" w:name="_Toc51860945"/>
      <w:bookmarkStart w:id="4802" w:name="_Toc57930716"/>
      <w:bookmarkStart w:id="4803" w:name="_Toc57931346"/>
      <w:bookmarkStart w:id="4804" w:name="_Toc106897561"/>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05" w:name="_Toc19717334"/>
      <w:bookmarkStart w:id="4806" w:name="_Toc27490835"/>
      <w:bookmarkStart w:id="4807" w:name="_Toc27557128"/>
      <w:bookmarkStart w:id="4808" w:name="_Toc27724045"/>
      <w:bookmarkStart w:id="4809" w:name="_Toc36031119"/>
      <w:bookmarkStart w:id="4810" w:name="_Toc36043039"/>
      <w:bookmarkStart w:id="4811" w:name="_Toc36814364"/>
      <w:bookmarkStart w:id="4812" w:name="_Toc44689222"/>
      <w:bookmarkStart w:id="4813" w:name="_Toc44923976"/>
      <w:bookmarkStart w:id="4814" w:name="_Toc51860946"/>
      <w:bookmarkStart w:id="4815" w:name="_Toc57930717"/>
      <w:bookmarkStart w:id="4816" w:name="_Toc57931347"/>
      <w:bookmarkStart w:id="4817" w:name="_Toc106897562"/>
      <w:r w:rsidRPr="00441CD0">
        <w:t>7.</w:t>
      </w:r>
      <w:r w:rsidRPr="00441CD0">
        <w:rPr>
          <w:lang w:val="en-US"/>
        </w:rPr>
        <w:t>6</w:t>
      </w:r>
      <w:r w:rsidRPr="00441CD0">
        <w:t>.4</w:t>
      </w:r>
      <w:r w:rsidRPr="00441CD0">
        <w:tab/>
        <w:t>Unknown PFCP Message</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18" w:name="_Toc19717335"/>
      <w:bookmarkStart w:id="4819" w:name="_Toc27490836"/>
      <w:bookmarkStart w:id="4820" w:name="_Toc27557129"/>
      <w:bookmarkStart w:id="4821" w:name="_Toc27724046"/>
      <w:bookmarkStart w:id="4822" w:name="_Toc36031120"/>
      <w:bookmarkStart w:id="4823" w:name="_Toc36043040"/>
      <w:bookmarkStart w:id="4824" w:name="_Toc36814365"/>
      <w:bookmarkStart w:id="4825" w:name="_Toc44689223"/>
      <w:bookmarkStart w:id="4826" w:name="_Toc44923977"/>
      <w:bookmarkStart w:id="4827" w:name="_Toc51860947"/>
      <w:bookmarkStart w:id="4828" w:name="_Toc57930718"/>
      <w:bookmarkStart w:id="4829" w:name="_Toc57931348"/>
      <w:bookmarkStart w:id="4830" w:name="_Toc106897563"/>
      <w:r w:rsidRPr="00441CD0">
        <w:t>7.</w:t>
      </w:r>
      <w:r w:rsidRPr="00441CD0">
        <w:rPr>
          <w:lang w:val="en-US"/>
        </w:rPr>
        <w:t>6</w:t>
      </w:r>
      <w:r w:rsidRPr="00441CD0">
        <w:t>.5</w:t>
      </w:r>
      <w:r w:rsidRPr="00441CD0">
        <w:tab/>
        <w:t>Unexpected PFCP Message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31" w:name="_Toc19717336"/>
      <w:bookmarkStart w:id="4832" w:name="_Toc27490837"/>
      <w:bookmarkStart w:id="4833" w:name="_Toc27557130"/>
      <w:bookmarkStart w:id="4834" w:name="_Toc27724047"/>
      <w:bookmarkStart w:id="4835" w:name="_Toc36031121"/>
      <w:bookmarkStart w:id="4836" w:name="_Toc36043041"/>
      <w:bookmarkStart w:id="4837" w:name="_Toc36814366"/>
      <w:bookmarkStart w:id="4838" w:name="_Toc44689224"/>
      <w:bookmarkStart w:id="4839" w:name="_Toc44923978"/>
      <w:bookmarkStart w:id="4840" w:name="_Toc51860948"/>
      <w:bookmarkStart w:id="4841" w:name="_Toc57930719"/>
      <w:bookmarkStart w:id="4842" w:name="_Toc57931349"/>
      <w:bookmarkStart w:id="4843" w:name="_Toc106897564"/>
      <w:r w:rsidRPr="00441CD0">
        <w:t>7.</w:t>
      </w:r>
      <w:r w:rsidRPr="00441CD0">
        <w:rPr>
          <w:lang w:val="en-US"/>
        </w:rPr>
        <w:t>6</w:t>
      </w:r>
      <w:r w:rsidRPr="00441CD0">
        <w:t>.6</w:t>
      </w:r>
      <w:r w:rsidRPr="00441CD0">
        <w:tab/>
        <w:t>Missing Information Elements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44" w:name="_Toc19717337"/>
      <w:bookmarkStart w:id="4845" w:name="_Toc27490838"/>
      <w:bookmarkStart w:id="4846" w:name="_Toc27557131"/>
      <w:bookmarkStart w:id="4847" w:name="_Toc27724048"/>
      <w:bookmarkStart w:id="4848" w:name="_Toc36031122"/>
      <w:bookmarkStart w:id="4849" w:name="_Toc36043042"/>
      <w:bookmarkStart w:id="4850" w:name="_Toc36814367"/>
      <w:bookmarkStart w:id="4851" w:name="_Toc44689225"/>
      <w:bookmarkStart w:id="4852" w:name="_Toc44923979"/>
      <w:bookmarkStart w:id="4853" w:name="_Toc51860949"/>
      <w:bookmarkStart w:id="4854" w:name="_Toc57930720"/>
      <w:bookmarkStart w:id="4855" w:name="_Toc57931350"/>
      <w:bookmarkStart w:id="4856" w:name="_Toc106897565"/>
      <w:r w:rsidRPr="00441CD0">
        <w:lastRenderedPageBreak/>
        <w:t>7.</w:t>
      </w:r>
      <w:r w:rsidRPr="00441CD0">
        <w:rPr>
          <w:lang w:val="en-US"/>
        </w:rPr>
        <w:t>6</w:t>
      </w:r>
      <w:r w:rsidRPr="00441CD0">
        <w:t>.7</w:t>
      </w:r>
      <w:r w:rsidRPr="00441CD0">
        <w:tab/>
        <w:t>Invalid Length Information Element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857" w:name="_Toc19717338"/>
      <w:bookmarkStart w:id="4858" w:name="_Toc27490839"/>
      <w:bookmarkStart w:id="4859" w:name="_Toc27557132"/>
      <w:bookmarkStart w:id="4860" w:name="_Toc27724049"/>
      <w:bookmarkStart w:id="4861" w:name="_Toc36031123"/>
      <w:bookmarkStart w:id="4862" w:name="_Toc36043043"/>
      <w:bookmarkStart w:id="4863" w:name="_Toc36814368"/>
      <w:bookmarkStart w:id="4864" w:name="_Toc44689226"/>
      <w:bookmarkStart w:id="4865" w:name="_Toc44923980"/>
      <w:bookmarkStart w:id="4866" w:name="_Toc51860950"/>
      <w:bookmarkStart w:id="4867" w:name="_Toc57930721"/>
      <w:bookmarkStart w:id="4868" w:name="_Toc57931351"/>
      <w:bookmarkStart w:id="4869" w:name="_Toc106897566"/>
      <w:r w:rsidRPr="00441CD0">
        <w:t>7.</w:t>
      </w:r>
      <w:r w:rsidRPr="00441CD0">
        <w:rPr>
          <w:lang w:val="en-US"/>
        </w:rPr>
        <w:t>6</w:t>
      </w:r>
      <w:r w:rsidRPr="00441CD0">
        <w:t>.8</w:t>
      </w:r>
      <w:r w:rsidRPr="00441CD0">
        <w:tab/>
        <w:t>Semantically incorrect Information Element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870" w:name="_Toc19717339"/>
      <w:bookmarkStart w:id="4871" w:name="_Toc27490840"/>
      <w:bookmarkStart w:id="4872" w:name="_Toc27557133"/>
      <w:bookmarkStart w:id="4873" w:name="_Toc27724050"/>
      <w:bookmarkStart w:id="4874" w:name="_Toc36031124"/>
      <w:bookmarkStart w:id="4875" w:name="_Toc36043044"/>
      <w:bookmarkStart w:id="4876" w:name="_Toc36814369"/>
      <w:bookmarkStart w:id="4877" w:name="_Toc44689227"/>
      <w:bookmarkStart w:id="4878" w:name="_Toc44923981"/>
      <w:bookmarkStart w:id="4879" w:name="_Toc51860951"/>
      <w:bookmarkStart w:id="4880" w:name="_Toc57930722"/>
      <w:bookmarkStart w:id="4881" w:name="_Toc57931352"/>
      <w:bookmarkStart w:id="4882" w:name="_Toc106897567"/>
      <w:r w:rsidRPr="00441CD0">
        <w:t>7.</w:t>
      </w:r>
      <w:r w:rsidRPr="00441CD0">
        <w:rPr>
          <w:lang w:val="en-US"/>
        </w:rPr>
        <w:t>6</w:t>
      </w:r>
      <w:r w:rsidRPr="00441CD0">
        <w:t>.9</w:t>
      </w:r>
      <w:r w:rsidRPr="00441CD0">
        <w:tab/>
        <w:t>Unknown or unexpected Information Element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883" w:name="_Toc19717340"/>
      <w:bookmarkStart w:id="4884" w:name="_Toc27490841"/>
      <w:bookmarkStart w:id="4885" w:name="_Toc27557134"/>
      <w:bookmarkStart w:id="4886" w:name="_Toc27724051"/>
      <w:bookmarkStart w:id="4887" w:name="_Toc36031125"/>
      <w:bookmarkStart w:id="4888" w:name="_Toc36043045"/>
      <w:bookmarkStart w:id="4889" w:name="_Toc36814370"/>
      <w:bookmarkStart w:id="4890" w:name="_Toc44689228"/>
      <w:bookmarkStart w:id="4891" w:name="_Toc44923982"/>
      <w:bookmarkStart w:id="4892" w:name="_Toc51860952"/>
      <w:bookmarkStart w:id="4893" w:name="_Toc57930723"/>
      <w:bookmarkStart w:id="4894" w:name="_Toc57931353"/>
      <w:bookmarkStart w:id="4895" w:name="_Toc106897568"/>
      <w:r w:rsidRPr="00441CD0">
        <w:t>7.</w:t>
      </w:r>
      <w:r w:rsidRPr="00441CD0">
        <w:rPr>
          <w:lang w:val="en-US"/>
        </w:rPr>
        <w:t>6</w:t>
      </w:r>
      <w:r w:rsidRPr="00441CD0">
        <w:t>.10</w:t>
      </w:r>
      <w:r w:rsidRPr="00441CD0">
        <w:tab/>
        <w:t>Repeated Information Elements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896" w:name="_Toc19717341"/>
      <w:bookmarkStart w:id="4897" w:name="_Toc27490842"/>
      <w:bookmarkStart w:id="4898" w:name="_Toc27557135"/>
      <w:bookmarkStart w:id="4899" w:name="_Toc27724052"/>
      <w:bookmarkStart w:id="4900" w:name="_Toc36031126"/>
      <w:bookmarkStart w:id="4901" w:name="_Toc36043046"/>
      <w:bookmarkStart w:id="4902" w:name="_Toc36814371"/>
      <w:bookmarkStart w:id="4903" w:name="_Toc44689229"/>
      <w:bookmarkStart w:id="4904" w:name="_Toc44923983"/>
      <w:bookmarkStart w:id="4905" w:name="_Toc51860953"/>
      <w:bookmarkStart w:id="4906" w:name="_Toc57930724"/>
      <w:bookmarkStart w:id="4907" w:name="_Toc57931354"/>
      <w:bookmarkStart w:id="4908" w:name="_Toc106897569"/>
      <w:r w:rsidRPr="00441CD0">
        <w:lastRenderedPageBreak/>
        <w:t>8</w:t>
      </w:r>
      <w:r w:rsidRPr="00441CD0">
        <w:tab/>
        <w:t>Information Elements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E208166" w14:textId="77777777" w:rsidR="00EE5860" w:rsidRPr="00441CD0" w:rsidRDefault="00EE5860" w:rsidP="00EE5860">
      <w:pPr>
        <w:pStyle w:val="Heading2"/>
      </w:pPr>
      <w:bookmarkStart w:id="4909" w:name="_Toc19717342"/>
      <w:bookmarkStart w:id="4910" w:name="_Toc27490843"/>
      <w:bookmarkStart w:id="4911" w:name="_Toc27557136"/>
      <w:bookmarkStart w:id="4912" w:name="_Toc27724053"/>
      <w:bookmarkStart w:id="4913" w:name="_Toc36031127"/>
      <w:bookmarkStart w:id="4914" w:name="_Toc36043047"/>
      <w:bookmarkStart w:id="4915" w:name="_Toc36814372"/>
      <w:bookmarkStart w:id="4916" w:name="_Toc44689230"/>
      <w:bookmarkStart w:id="4917" w:name="_Toc44923984"/>
      <w:bookmarkStart w:id="4918" w:name="_Toc51860954"/>
      <w:bookmarkStart w:id="4919" w:name="_Toc57930725"/>
      <w:bookmarkStart w:id="4920" w:name="_Toc57931355"/>
      <w:bookmarkStart w:id="4921" w:name="_Toc106897570"/>
      <w:r w:rsidRPr="00441CD0">
        <w:t>8.1</w:t>
      </w:r>
      <w:r w:rsidRPr="00441CD0">
        <w:tab/>
        <w:t>Information Elements Format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6010EA17" w14:textId="77777777" w:rsidR="00EE5860" w:rsidRPr="00441CD0" w:rsidRDefault="00EE5860" w:rsidP="00EE5860">
      <w:pPr>
        <w:pStyle w:val="Heading3"/>
        <w:rPr>
          <w:lang w:val="en-US"/>
        </w:rPr>
      </w:pPr>
      <w:bookmarkStart w:id="4922" w:name="_Toc19717343"/>
      <w:bookmarkStart w:id="4923" w:name="_Toc27490844"/>
      <w:bookmarkStart w:id="4924" w:name="_Toc27557137"/>
      <w:bookmarkStart w:id="4925" w:name="_Toc27724054"/>
      <w:bookmarkStart w:id="4926" w:name="_Toc36031128"/>
      <w:bookmarkStart w:id="4927" w:name="_Toc36043048"/>
      <w:bookmarkStart w:id="4928" w:name="_Toc36814373"/>
      <w:bookmarkStart w:id="4929" w:name="_Toc44689231"/>
      <w:bookmarkStart w:id="4930" w:name="_Toc44923985"/>
      <w:bookmarkStart w:id="4931" w:name="_Toc51860955"/>
      <w:bookmarkStart w:id="4932" w:name="_Toc57930726"/>
      <w:bookmarkStart w:id="4933" w:name="_Toc57931356"/>
      <w:bookmarkStart w:id="4934" w:name="_Toc106897571"/>
      <w:r w:rsidRPr="00441CD0">
        <w:rPr>
          <w:lang w:val="en-US"/>
        </w:rPr>
        <w:t>8.1.1</w:t>
      </w:r>
      <w:r w:rsidRPr="00441CD0">
        <w:rPr>
          <w:lang w:val="en-US"/>
        </w:rPr>
        <w:tab/>
        <w:t>Information Element Format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35" w:name="_Toc19717344"/>
      <w:bookmarkStart w:id="4936" w:name="_Toc27490845"/>
      <w:bookmarkStart w:id="4937" w:name="_Toc27557138"/>
      <w:bookmarkStart w:id="4938" w:name="_Toc27724055"/>
      <w:bookmarkStart w:id="4939" w:name="_Toc36031129"/>
      <w:bookmarkStart w:id="4940" w:name="_Toc36043049"/>
      <w:bookmarkStart w:id="4941" w:name="_Toc36814374"/>
      <w:bookmarkStart w:id="4942" w:name="_Toc44689232"/>
      <w:bookmarkStart w:id="4943" w:name="_Toc44923986"/>
      <w:bookmarkStart w:id="4944" w:name="_Toc51860956"/>
      <w:bookmarkStart w:id="4945" w:name="_Toc57930727"/>
      <w:bookmarkStart w:id="4946" w:name="_Toc57931357"/>
      <w:bookmarkStart w:id="4947" w:name="_Toc106897572"/>
      <w:r w:rsidRPr="00441CD0">
        <w:rPr>
          <w:lang w:val="en-US"/>
        </w:rPr>
        <w:t>8.1.2</w:t>
      </w:r>
      <w:r w:rsidRPr="00441CD0">
        <w:rPr>
          <w:lang w:val="en-US"/>
        </w:rPr>
        <w:tab/>
        <w:t>Information Element Types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001B1C">
              <w:rPr>
                <w:szCs w:val="18"/>
                <w:lang w:val="en-US"/>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4948" w:name="_Hlk23326185"/>
            <w:r w:rsidRPr="00441CD0">
              <w:rPr>
                <w:noProof/>
                <w:lang w:val="fr-FR"/>
              </w:rPr>
              <w:t>TSN Time Domain Number</w:t>
            </w:r>
            <w:bookmarkEnd w:id="4948"/>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001B1C"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001B1C" w:rsidRDefault="00EE5860" w:rsidP="00BB0E1F">
            <w:pPr>
              <w:pStyle w:val="TAL"/>
              <w:rPr>
                <w:szCs w:val="18"/>
                <w:lang w:val="en-US"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A550B" w:rsidRPr="00441CD0" w14:paraId="4135E9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186681" w14:textId="01A3BECB" w:rsidR="00EA550B" w:rsidRDefault="00EA550B" w:rsidP="00BB0E1F">
            <w:pPr>
              <w:pStyle w:val="TAC"/>
              <w:rPr>
                <w:lang w:eastAsia="zh-CN"/>
              </w:rPr>
            </w:pPr>
            <w:r>
              <w:rPr>
                <w:lang w:eastAsia="zh-CN"/>
              </w:rPr>
              <w:t>272-320</w:t>
            </w:r>
          </w:p>
        </w:tc>
        <w:tc>
          <w:tcPr>
            <w:tcW w:w="1962" w:type="pct"/>
            <w:tcBorders>
              <w:top w:val="single" w:sz="4" w:space="0" w:color="auto"/>
              <w:left w:val="single" w:sz="4" w:space="0" w:color="auto"/>
              <w:bottom w:val="single" w:sz="4" w:space="0" w:color="auto"/>
              <w:right w:val="single" w:sz="4" w:space="0" w:color="auto"/>
            </w:tcBorders>
          </w:tcPr>
          <w:p w14:paraId="16214685" w14:textId="5785E497" w:rsidR="00EA550B" w:rsidRDefault="00EA550B" w:rsidP="00BB0E1F">
            <w:pPr>
              <w:pStyle w:val="TAL"/>
            </w:pPr>
            <w:r>
              <w:t>reserved</w:t>
            </w:r>
          </w:p>
        </w:tc>
        <w:tc>
          <w:tcPr>
            <w:tcW w:w="1360" w:type="pct"/>
            <w:tcBorders>
              <w:top w:val="single" w:sz="4" w:space="0" w:color="auto"/>
              <w:left w:val="single" w:sz="4" w:space="0" w:color="auto"/>
              <w:bottom w:val="single" w:sz="4" w:space="0" w:color="auto"/>
              <w:right w:val="single" w:sz="4" w:space="0" w:color="auto"/>
            </w:tcBorders>
          </w:tcPr>
          <w:p w14:paraId="159B2646" w14:textId="77777777" w:rsidR="00EA550B" w:rsidRDefault="00EA550B" w:rsidP="00BB0E1F">
            <w:pPr>
              <w:pStyle w:val="TAL"/>
              <w:rPr>
                <w:lang w:val="fr-FR"/>
              </w:rPr>
            </w:pPr>
          </w:p>
        </w:tc>
        <w:tc>
          <w:tcPr>
            <w:tcW w:w="833" w:type="pct"/>
            <w:tcBorders>
              <w:top w:val="single" w:sz="4" w:space="0" w:color="auto"/>
              <w:left w:val="single" w:sz="4" w:space="0" w:color="auto"/>
              <w:bottom w:val="single" w:sz="4" w:space="0" w:color="auto"/>
              <w:right w:val="single" w:sz="4" w:space="0" w:color="auto"/>
            </w:tcBorders>
          </w:tcPr>
          <w:p w14:paraId="7C18099E" w14:textId="77777777" w:rsidR="00EA550B" w:rsidRPr="00441CD0" w:rsidRDefault="00EA550B" w:rsidP="00BB0E1F">
            <w:pPr>
              <w:pStyle w:val="TAC"/>
            </w:pPr>
          </w:p>
        </w:tc>
      </w:tr>
      <w:tr w:rsidR="00EA550B" w:rsidRPr="00441CD0" w14:paraId="3C88FDD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079A5B" w14:textId="2A99C71C" w:rsidR="00EA550B" w:rsidRDefault="00EA550B" w:rsidP="00EA550B">
            <w:pPr>
              <w:pStyle w:val="TAC"/>
              <w:rPr>
                <w:lang w:eastAsia="zh-CN"/>
              </w:rPr>
            </w:pPr>
            <w:r>
              <w:rPr>
                <w:lang w:val="fr-FR" w:eastAsia="zh-CN"/>
              </w:rPr>
              <w:t>321</w:t>
            </w:r>
          </w:p>
        </w:tc>
        <w:tc>
          <w:tcPr>
            <w:tcW w:w="1962" w:type="pct"/>
            <w:tcBorders>
              <w:top w:val="single" w:sz="4" w:space="0" w:color="auto"/>
              <w:left w:val="single" w:sz="4" w:space="0" w:color="auto"/>
              <w:bottom w:val="single" w:sz="4" w:space="0" w:color="auto"/>
              <w:right w:val="single" w:sz="4" w:space="0" w:color="auto"/>
            </w:tcBorders>
          </w:tcPr>
          <w:p w14:paraId="41B9896C" w14:textId="7153E88B" w:rsidR="00EA550B" w:rsidRDefault="00EA550B" w:rsidP="00EA550B">
            <w:pPr>
              <w:pStyle w:val="TAL"/>
            </w:pPr>
            <w:r>
              <w:t>Configured Time Domain</w:t>
            </w:r>
          </w:p>
        </w:tc>
        <w:tc>
          <w:tcPr>
            <w:tcW w:w="1360" w:type="pct"/>
            <w:tcBorders>
              <w:top w:val="single" w:sz="4" w:space="0" w:color="auto"/>
              <w:left w:val="single" w:sz="4" w:space="0" w:color="auto"/>
              <w:bottom w:val="single" w:sz="4" w:space="0" w:color="auto"/>
              <w:right w:val="single" w:sz="4" w:space="0" w:color="auto"/>
            </w:tcBorders>
          </w:tcPr>
          <w:p w14:paraId="05D9D173" w14:textId="38C59E96" w:rsidR="00EA550B" w:rsidRDefault="00EA550B" w:rsidP="00EA550B">
            <w:pPr>
              <w:pStyle w:val="TAL"/>
              <w:rPr>
                <w:lang w:val="fr-FR"/>
              </w:rPr>
            </w:pPr>
            <w:r>
              <w:rPr>
                <w:lang w:val="fr-FR"/>
              </w:rPr>
              <w:t>Extendable / Clause 8.2.</w:t>
            </w:r>
            <w:r w:rsidR="000D59B0">
              <w:rPr>
                <w:lang w:val="sv-SE"/>
              </w:rPr>
              <w:t>218</w:t>
            </w:r>
          </w:p>
        </w:tc>
        <w:tc>
          <w:tcPr>
            <w:tcW w:w="833" w:type="pct"/>
            <w:tcBorders>
              <w:top w:val="single" w:sz="4" w:space="0" w:color="auto"/>
              <w:left w:val="single" w:sz="4" w:space="0" w:color="auto"/>
              <w:bottom w:val="single" w:sz="4" w:space="0" w:color="auto"/>
              <w:right w:val="single" w:sz="4" w:space="0" w:color="auto"/>
            </w:tcBorders>
          </w:tcPr>
          <w:p w14:paraId="1044DAC2" w14:textId="00BC94A8" w:rsidR="00EA550B" w:rsidRPr="00441CD0" w:rsidRDefault="00EA550B" w:rsidP="00EA550B">
            <w:pPr>
              <w:pStyle w:val="TAC"/>
            </w:pPr>
            <w:r>
              <w:rPr>
                <w:lang w:val="fr-FR"/>
              </w:rPr>
              <w:t>1</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4949" w:name="_Toc19717345"/>
      <w:bookmarkStart w:id="4950" w:name="_Toc27490846"/>
      <w:bookmarkStart w:id="4951" w:name="_Toc27557139"/>
      <w:bookmarkStart w:id="4952" w:name="_Toc27724056"/>
      <w:bookmarkStart w:id="4953" w:name="_Toc36031130"/>
      <w:bookmarkStart w:id="4954" w:name="_Toc36043050"/>
      <w:bookmarkStart w:id="4955" w:name="_Toc36814375"/>
      <w:bookmarkStart w:id="4956" w:name="_Toc44689233"/>
      <w:bookmarkStart w:id="4957" w:name="_Toc44923987"/>
      <w:bookmarkStart w:id="4958" w:name="_Toc51860957"/>
      <w:bookmarkStart w:id="4959" w:name="_Toc57930728"/>
      <w:bookmarkStart w:id="4960" w:name="_Toc57931358"/>
      <w:bookmarkStart w:id="4961" w:name="_Toc106897573"/>
      <w:r w:rsidRPr="00441CD0">
        <w:t>8.2</w:t>
      </w:r>
      <w:r w:rsidRPr="00441CD0">
        <w:tab/>
        <w:t>Information Elements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FF072DE" w14:textId="77777777" w:rsidR="00EE5860" w:rsidRPr="00441CD0" w:rsidRDefault="00EE5860" w:rsidP="00EE5860">
      <w:pPr>
        <w:pStyle w:val="Heading3"/>
      </w:pPr>
      <w:bookmarkStart w:id="4962" w:name="_Toc19717346"/>
      <w:bookmarkStart w:id="4963" w:name="_Toc27490847"/>
      <w:bookmarkStart w:id="4964" w:name="_Toc27557140"/>
      <w:bookmarkStart w:id="4965" w:name="_Toc27724057"/>
      <w:bookmarkStart w:id="4966" w:name="_Toc36031131"/>
      <w:bookmarkStart w:id="4967" w:name="_Toc36043051"/>
      <w:bookmarkStart w:id="4968" w:name="_Toc36814376"/>
      <w:bookmarkStart w:id="4969" w:name="_Toc44689234"/>
      <w:bookmarkStart w:id="4970" w:name="_Toc44923988"/>
      <w:bookmarkStart w:id="4971" w:name="_Toc51860958"/>
      <w:bookmarkStart w:id="4972" w:name="_Toc57930729"/>
      <w:bookmarkStart w:id="4973" w:name="_Toc57931359"/>
      <w:bookmarkStart w:id="4974" w:name="_Toc106897574"/>
      <w:r w:rsidRPr="00441CD0">
        <w:t>8.</w:t>
      </w:r>
      <w:r w:rsidRPr="00441CD0">
        <w:rPr>
          <w:lang w:val="en-US"/>
        </w:rPr>
        <w:t>2.1</w:t>
      </w:r>
      <w:r w:rsidRPr="00441CD0">
        <w:tab/>
        <w:t>Cause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4975" w:name="_Toc19717347"/>
      <w:bookmarkStart w:id="4976" w:name="_Toc27490848"/>
      <w:bookmarkStart w:id="4977" w:name="_Toc27557141"/>
      <w:bookmarkStart w:id="4978" w:name="_Toc27724058"/>
      <w:bookmarkStart w:id="4979" w:name="_Toc36031132"/>
      <w:bookmarkStart w:id="4980" w:name="_Toc36043052"/>
      <w:bookmarkStart w:id="4981" w:name="_Toc36814377"/>
      <w:bookmarkStart w:id="4982" w:name="_Toc44689235"/>
      <w:bookmarkStart w:id="4983" w:name="_Toc44923989"/>
      <w:bookmarkStart w:id="4984" w:name="_Toc51860959"/>
      <w:bookmarkStart w:id="4985" w:name="_Toc57930730"/>
      <w:bookmarkStart w:id="4986" w:name="_Toc57931360"/>
      <w:bookmarkStart w:id="4987" w:name="_Toc106897575"/>
      <w:r w:rsidRPr="00441CD0">
        <w:t>8.</w:t>
      </w:r>
      <w:r w:rsidRPr="00441CD0">
        <w:rPr>
          <w:lang w:val="en-US"/>
        </w:rPr>
        <w:t>2.2</w:t>
      </w:r>
      <w:r w:rsidRPr="00441CD0">
        <w:tab/>
        <w:t>Source Interface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4988" w:name="_Toc19717348"/>
      <w:bookmarkStart w:id="4989" w:name="_Toc27490849"/>
      <w:bookmarkStart w:id="4990" w:name="_Toc27557142"/>
      <w:bookmarkStart w:id="4991" w:name="_Toc27724059"/>
      <w:bookmarkStart w:id="4992" w:name="_Toc36031133"/>
      <w:bookmarkStart w:id="4993" w:name="_Toc36043053"/>
      <w:bookmarkStart w:id="4994" w:name="_Toc36814378"/>
      <w:bookmarkStart w:id="4995" w:name="_Toc44689236"/>
      <w:bookmarkStart w:id="4996" w:name="_Toc44923990"/>
      <w:bookmarkStart w:id="4997" w:name="_Toc51860960"/>
      <w:bookmarkStart w:id="4998" w:name="_Toc57930731"/>
      <w:bookmarkStart w:id="4999" w:name="_Toc57931361"/>
      <w:bookmarkStart w:id="5000" w:name="_Toc106897576"/>
      <w:r w:rsidRPr="00441CD0">
        <w:t>8.2.3</w:t>
      </w:r>
      <w:r w:rsidRPr="00441CD0">
        <w:tab/>
        <w:t>F-TEID</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01" w:name="_Toc19717349"/>
      <w:bookmarkStart w:id="5002" w:name="_Toc27490850"/>
      <w:bookmarkStart w:id="5003" w:name="_Toc27557143"/>
      <w:bookmarkStart w:id="5004" w:name="_Toc27724060"/>
      <w:bookmarkStart w:id="5005" w:name="_Toc36031134"/>
      <w:bookmarkStart w:id="5006" w:name="_Toc36043054"/>
      <w:bookmarkStart w:id="5007" w:name="_Toc36814379"/>
      <w:bookmarkStart w:id="5008" w:name="_Toc44689237"/>
      <w:bookmarkStart w:id="5009" w:name="_Toc44923991"/>
      <w:bookmarkStart w:id="5010" w:name="_Toc51860961"/>
      <w:bookmarkStart w:id="5011" w:name="_Toc57930732"/>
      <w:bookmarkStart w:id="5012" w:name="_Toc57931362"/>
      <w:bookmarkStart w:id="5013" w:name="_Toc106897577"/>
      <w:r w:rsidRPr="00441CD0">
        <w:t>8.</w:t>
      </w:r>
      <w:r w:rsidRPr="00441CD0">
        <w:rPr>
          <w:lang w:val="en-US"/>
        </w:rPr>
        <w:t>2.4</w:t>
      </w:r>
      <w:r w:rsidRPr="00441CD0">
        <w:tab/>
        <w:t>Network Instance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14" w:name="_Toc19717350"/>
      <w:bookmarkStart w:id="5015" w:name="_Toc27490851"/>
      <w:bookmarkStart w:id="5016" w:name="_Toc27557144"/>
      <w:bookmarkStart w:id="5017" w:name="_Toc27724061"/>
      <w:bookmarkStart w:id="5018" w:name="_Toc36031135"/>
      <w:bookmarkStart w:id="5019" w:name="_Toc36043055"/>
      <w:bookmarkStart w:id="5020" w:name="_Toc36814380"/>
      <w:bookmarkStart w:id="5021" w:name="_Toc44689238"/>
      <w:bookmarkStart w:id="5022" w:name="_Toc44923992"/>
      <w:bookmarkStart w:id="5023" w:name="_Toc51860962"/>
      <w:bookmarkStart w:id="5024" w:name="_Toc57930733"/>
      <w:bookmarkStart w:id="5025" w:name="_Toc57931363"/>
      <w:bookmarkStart w:id="5026" w:name="_Toc106897578"/>
      <w:r w:rsidRPr="00441CD0">
        <w:t>8.</w:t>
      </w:r>
      <w:r w:rsidRPr="00441CD0">
        <w:rPr>
          <w:lang w:val="en-US"/>
        </w:rPr>
        <w:t>2.5</w:t>
      </w:r>
      <w:r w:rsidRPr="00441CD0">
        <w:tab/>
        <w:t>SDF Filter</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001B1C">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27" w:name="_Toc19717351"/>
      <w:bookmarkStart w:id="5028" w:name="_Toc27490852"/>
      <w:bookmarkStart w:id="5029" w:name="_Toc27557145"/>
      <w:bookmarkStart w:id="5030" w:name="_Toc27724062"/>
      <w:bookmarkStart w:id="5031" w:name="_Toc36031136"/>
      <w:bookmarkStart w:id="5032" w:name="_Toc36043056"/>
      <w:bookmarkStart w:id="5033" w:name="_Toc36814381"/>
      <w:bookmarkStart w:id="5034" w:name="_Toc44689239"/>
      <w:bookmarkStart w:id="5035" w:name="_Toc44923993"/>
      <w:bookmarkStart w:id="5036" w:name="_Toc51860963"/>
      <w:bookmarkStart w:id="5037" w:name="_Toc57930734"/>
      <w:bookmarkStart w:id="5038" w:name="_Toc57931364"/>
      <w:bookmarkStart w:id="5039" w:name="_Toc106897579"/>
      <w:r w:rsidRPr="00441CD0">
        <w:t>8.</w:t>
      </w:r>
      <w:r w:rsidRPr="00441CD0">
        <w:rPr>
          <w:lang w:val="en-US"/>
        </w:rPr>
        <w:t>2.6</w:t>
      </w:r>
      <w:r w:rsidRPr="00441CD0">
        <w:tab/>
        <w:t>Application ID</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40" w:name="_Toc19717352"/>
      <w:bookmarkStart w:id="5041" w:name="_Toc27490853"/>
      <w:bookmarkStart w:id="5042" w:name="_Toc27557146"/>
      <w:bookmarkStart w:id="5043" w:name="_Toc27724063"/>
      <w:bookmarkStart w:id="5044" w:name="_Toc36031137"/>
      <w:bookmarkStart w:id="5045" w:name="_Toc36043057"/>
      <w:bookmarkStart w:id="5046" w:name="_Toc36814382"/>
      <w:bookmarkStart w:id="5047" w:name="_Toc44689240"/>
      <w:bookmarkStart w:id="5048" w:name="_Toc44923994"/>
      <w:bookmarkStart w:id="5049" w:name="_Toc51860964"/>
      <w:bookmarkStart w:id="5050" w:name="_Toc57930735"/>
      <w:bookmarkStart w:id="5051" w:name="_Toc57931365"/>
      <w:bookmarkStart w:id="5052" w:name="_Toc106897580"/>
      <w:r w:rsidRPr="00441CD0">
        <w:t>8.</w:t>
      </w:r>
      <w:r w:rsidRPr="00441CD0">
        <w:rPr>
          <w:lang w:val="en-US"/>
        </w:rPr>
        <w:t>2.7</w:t>
      </w:r>
      <w:r w:rsidRPr="00441CD0">
        <w:tab/>
        <w:t>Gate Status</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053" w:name="_Toc19717353"/>
      <w:bookmarkStart w:id="5054" w:name="_Toc27490854"/>
      <w:bookmarkStart w:id="5055" w:name="_Toc27557147"/>
      <w:bookmarkStart w:id="5056" w:name="_Toc27724064"/>
      <w:bookmarkStart w:id="5057" w:name="_Toc36031138"/>
      <w:bookmarkStart w:id="5058" w:name="_Toc36043058"/>
      <w:bookmarkStart w:id="5059" w:name="_Toc36814383"/>
      <w:bookmarkStart w:id="5060" w:name="_Toc44689241"/>
      <w:bookmarkStart w:id="5061" w:name="_Toc44923995"/>
      <w:bookmarkStart w:id="5062" w:name="_Toc51860965"/>
      <w:bookmarkStart w:id="5063" w:name="_Toc57930736"/>
      <w:bookmarkStart w:id="5064" w:name="_Toc57931366"/>
      <w:bookmarkStart w:id="5065" w:name="_Toc106897581"/>
      <w:r w:rsidRPr="00441CD0">
        <w:t>8.</w:t>
      </w:r>
      <w:r w:rsidRPr="00441CD0">
        <w:rPr>
          <w:lang w:val="en-US"/>
        </w:rPr>
        <w:t>2.8</w:t>
      </w:r>
      <w:r w:rsidRPr="00441CD0">
        <w:tab/>
        <w:t>MBR</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066" w:name="_Toc19717354"/>
      <w:bookmarkStart w:id="5067" w:name="_Toc27490855"/>
      <w:bookmarkStart w:id="5068" w:name="_Toc27557148"/>
      <w:bookmarkStart w:id="5069" w:name="_Toc27724065"/>
      <w:bookmarkStart w:id="5070" w:name="_Toc36031139"/>
      <w:bookmarkStart w:id="5071" w:name="_Toc36043059"/>
      <w:bookmarkStart w:id="5072" w:name="_Toc36814384"/>
      <w:bookmarkStart w:id="5073" w:name="_Toc44689242"/>
      <w:bookmarkStart w:id="5074" w:name="_Toc44923996"/>
      <w:bookmarkStart w:id="5075" w:name="_Toc51860966"/>
      <w:bookmarkStart w:id="5076" w:name="_Toc57930737"/>
      <w:bookmarkStart w:id="5077" w:name="_Toc57931367"/>
      <w:bookmarkStart w:id="5078" w:name="_Toc106897582"/>
      <w:r w:rsidRPr="00441CD0">
        <w:t>8.</w:t>
      </w:r>
      <w:r w:rsidRPr="00441CD0">
        <w:rPr>
          <w:lang w:val="en-US"/>
        </w:rPr>
        <w:t>2.9</w:t>
      </w:r>
      <w:r w:rsidRPr="00441CD0">
        <w:tab/>
        <w:t>GBR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079" w:name="_Toc19717355"/>
      <w:bookmarkStart w:id="5080" w:name="_Toc27490856"/>
      <w:bookmarkStart w:id="5081" w:name="_Toc27557149"/>
      <w:bookmarkStart w:id="5082" w:name="_Toc27724066"/>
      <w:bookmarkStart w:id="5083" w:name="_Toc36031140"/>
      <w:bookmarkStart w:id="5084" w:name="_Toc36043060"/>
      <w:bookmarkStart w:id="5085" w:name="_Toc36814385"/>
      <w:bookmarkStart w:id="5086" w:name="_Toc44689243"/>
      <w:bookmarkStart w:id="5087" w:name="_Toc44923997"/>
      <w:bookmarkStart w:id="5088" w:name="_Toc51860967"/>
      <w:bookmarkStart w:id="5089" w:name="_Toc57930738"/>
      <w:bookmarkStart w:id="5090" w:name="_Toc57931368"/>
      <w:bookmarkStart w:id="5091" w:name="_Toc106897583"/>
      <w:r w:rsidRPr="00441CD0">
        <w:t>8.</w:t>
      </w:r>
      <w:r w:rsidRPr="00441CD0">
        <w:rPr>
          <w:lang w:val="en-US"/>
        </w:rPr>
        <w:t>2.10</w:t>
      </w:r>
      <w:r w:rsidRPr="00441CD0">
        <w:tab/>
        <w:t>QER Correlation 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092" w:name="_Toc19717356"/>
      <w:bookmarkStart w:id="5093" w:name="_Toc27490857"/>
      <w:bookmarkStart w:id="5094" w:name="_Toc27557150"/>
      <w:bookmarkStart w:id="5095" w:name="_Toc27724067"/>
      <w:bookmarkStart w:id="5096" w:name="_Toc36031141"/>
      <w:bookmarkStart w:id="5097" w:name="_Toc36043061"/>
      <w:bookmarkStart w:id="5098" w:name="_Toc36814386"/>
      <w:bookmarkStart w:id="5099" w:name="_Toc44689244"/>
      <w:bookmarkStart w:id="5100" w:name="_Toc44923998"/>
      <w:bookmarkStart w:id="5101" w:name="_Toc51860968"/>
      <w:bookmarkStart w:id="5102" w:name="_Toc57930739"/>
      <w:bookmarkStart w:id="5103" w:name="_Toc57931369"/>
      <w:bookmarkStart w:id="5104" w:name="_Toc106897584"/>
      <w:r w:rsidRPr="00441CD0">
        <w:t>8.</w:t>
      </w:r>
      <w:r w:rsidRPr="00441CD0">
        <w:rPr>
          <w:lang w:val="en-US"/>
        </w:rPr>
        <w:t>2.11</w:t>
      </w:r>
      <w:r w:rsidRPr="00441CD0">
        <w:tab/>
        <w:t>Precedence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05" w:name="_Toc19717357"/>
      <w:bookmarkStart w:id="5106" w:name="_Toc27490858"/>
      <w:bookmarkStart w:id="5107" w:name="_Toc27557151"/>
      <w:bookmarkStart w:id="5108" w:name="_Toc27724068"/>
      <w:bookmarkStart w:id="5109" w:name="_Toc36031142"/>
      <w:bookmarkStart w:id="5110" w:name="_Toc36043062"/>
      <w:bookmarkStart w:id="5111" w:name="_Toc36814387"/>
      <w:bookmarkStart w:id="5112" w:name="_Toc44689245"/>
      <w:bookmarkStart w:id="5113" w:name="_Toc44923999"/>
      <w:bookmarkStart w:id="5114" w:name="_Toc51860969"/>
      <w:bookmarkStart w:id="5115" w:name="_Toc57930740"/>
      <w:bookmarkStart w:id="5116" w:name="_Toc57931370"/>
      <w:bookmarkStart w:id="5117" w:name="_Toc106897585"/>
      <w:r w:rsidRPr="00441CD0">
        <w:t>8.</w:t>
      </w:r>
      <w:r w:rsidRPr="00441CD0">
        <w:rPr>
          <w:lang w:val="en-US"/>
        </w:rPr>
        <w:t>2.12</w:t>
      </w:r>
      <w:r w:rsidRPr="00441CD0">
        <w:tab/>
        <w:t>Transport Level Marking</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18" w:name="_Toc19717358"/>
      <w:bookmarkStart w:id="5119" w:name="_Toc27490859"/>
      <w:bookmarkStart w:id="5120" w:name="_Toc27557152"/>
      <w:bookmarkStart w:id="5121" w:name="_Toc27724069"/>
      <w:bookmarkStart w:id="5122" w:name="_Toc36031143"/>
      <w:bookmarkStart w:id="5123" w:name="_Toc36043063"/>
      <w:bookmarkStart w:id="5124" w:name="_Toc36814388"/>
      <w:bookmarkStart w:id="5125" w:name="_Toc44689246"/>
      <w:bookmarkStart w:id="5126" w:name="_Toc44924000"/>
      <w:bookmarkStart w:id="5127" w:name="_Toc51860970"/>
      <w:bookmarkStart w:id="5128" w:name="_Toc57930741"/>
      <w:bookmarkStart w:id="5129" w:name="_Toc57931371"/>
      <w:bookmarkStart w:id="5130" w:name="_Toc106897586"/>
      <w:r w:rsidRPr="00441CD0">
        <w:t>8.</w:t>
      </w:r>
      <w:r w:rsidRPr="00441CD0">
        <w:rPr>
          <w:lang w:val="en-US"/>
        </w:rPr>
        <w:t>2.13</w:t>
      </w:r>
      <w:r w:rsidRPr="00441CD0">
        <w:tab/>
        <w:t>Volume Threshold</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31" w:name="_Toc19717359"/>
      <w:bookmarkStart w:id="5132" w:name="_Toc27490860"/>
      <w:bookmarkStart w:id="5133" w:name="_Toc27557153"/>
      <w:bookmarkStart w:id="5134" w:name="_Toc27724070"/>
      <w:bookmarkStart w:id="5135" w:name="_Toc36031144"/>
      <w:bookmarkStart w:id="5136" w:name="_Toc36043064"/>
      <w:bookmarkStart w:id="5137" w:name="_Toc36814389"/>
      <w:bookmarkStart w:id="5138" w:name="_Toc44689247"/>
      <w:bookmarkStart w:id="5139" w:name="_Toc44924001"/>
      <w:bookmarkStart w:id="5140" w:name="_Toc51860971"/>
      <w:bookmarkStart w:id="5141" w:name="_Toc57930742"/>
      <w:bookmarkStart w:id="5142" w:name="_Toc57931372"/>
      <w:bookmarkStart w:id="5143" w:name="_Toc106897587"/>
      <w:r w:rsidRPr="00441CD0">
        <w:lastRenderedPageBreak/>
        <w:t>8.</w:t>
      </w:r>
      <w:r w:rsidRPr="00441CD0">
        <w:rPr>
          <w:lang w:val="en-US"/>
        </w:rPr>
        <w:t>2.14</w:t>
      </w:r>
      <w:r w:rsidRPr="00441CD0">
        <w:tab/>
        <w:t>Time Threshold</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44" w:name="_Toc19717360"/>
      <w:bookmarkStart w:id="5145" w:name="_Toc27490861"/>
      <w:bookmarkStart w:id="5146" w:name="_Toc27557154"/>
      <w:bookmarkStart w:id="5147" w:name="_Toc27724071"/>
      <w:bookmarkStart w:id="5148" w:name="_Toc36031145"/>
      <w:bookmarkStart w:id="5149" w:name="_Toc36043065"/>
      <w:bookmarkStart w:id="5150" w:name="_Toc36814390"/>
      <w:bookmarkStart w:id="5151" w:name="_Toc44689248"/>
      <w:bookmarkStart w:id="5152" w:name="_Toc44924002"/>
      <w:bookmarkStart w:id="5153" w:name="_Toc51860972"/>
      <w:bookmarkStart w:id="5154" w:name="_Toc57930743"/>
      <w:bookmarkStart w:id="5155" w:name="_Toc57931373"/>
      <w:bookmarkStart w:id="5156" w:name="_Toc106897588"/>
      <w:r w:rsidRPr="00441CD0">
        <w:t>8.</w:t>
      </w:r>
      <w:r w:rsidRPr="00441CD0">
        <w:rPr>
          <w:lang w:val="en-US"/>
        </w:rPr>
        <w:t>2.15</w:t>
      </w:r>
      <w:r w:rsidRPr="00441CD0">
        <w:tab/>
        <w:t>Monitoring Time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157" w:name="_Toc19717361"/>
      <w:bookmarkStart w:id="5158" w:name="_Toc27490862"/>
      <w:bookmarkStart w:id="5159" w:name="_Toc27557155"/>
      <w:bookmarkStart w:id="5160" w:name="_Toc27724072"/>
      <w:bookmarkStart w:id="5161" w:name="_Toc36031146"/>
      <w:bookmarkStart w:id="5162" w:name="_Toc36043066"/>
      <w:bookmarkStart w:id="5163" w:name="_Toc36814391"/>
      <w:bookmarkStart w:id="5164" w:name="_Toc44689249"/>
      <w:bookmarkStart w:id="5165" w:name="_Toc44924003"/>
      <w:bookmarkStart w:id="5166" w:name="_Toc51860973"/>
      <w:bookmarkStart w:id="5167" w:name="_Toc57930744"/>
      <w:bookmarkStart w:id="5168" w:name="_Toc57931374"/>
      <w:bookmarkStart w:id="5169" w:name="_Toc106897589"/>
      <w:r w:rsidRPr="00441CD0">
        <w:t>8.</w:t>
      </w:r>
      <w:r w:rsidRPr="00441CD0">
        <w:rPr>
          <w:lang w:val="en-US"/>
        </w:rPr>
        <w:t>2.16</w:t>
      </w:r>
      <w:r w:rsidRPr="00441CD0">
        <w:tab/>
        <w:t>Subsequent Volume Threshold</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170" w:name="_Toc19717362"/>
      <w:bookmarkStart w:id="5171" w:name="_Toc27490863"/>
      <w:bookmarkStart w:id="5172" w:name="_Toc27557156"/>
      <w:bookmarkStart w:id="5173" w:name="_Toc27724073"/>
      <w:bookmarkStart w:id="5174" w:name="_Toc36031147"/>
      <w:bookmarkStart w:id="5175" w:name="_Toc36043067"/>
      <w:bookmarkStart w:id="5176" w:name="_Toc36814392"/>
      <w:bookmarkStart w:id="5177" w:name="_Toc44689250"/>
      <w:bookmarkStart w:id="5178" w:name="_Toc44924004"/>
      <w:bookmarkStart w:id="5179" w:name="_Toc51860974"/>
      <w:bookmarkStart w:id="5180" w:name="_Toc57930745"/>
      <w:bookmarkStart w:id="5181" w:name="_Toc57931375"/>
      <w:bookmarkStart w:id="5182" w:name="_Toc106897590"/>
      <w:r w:rsidRPr="00441CD0">
        <w:t>8.</w:t>
      </w:r>
      <w:r w:rsidRPr="00441CD0">
        <w:rPr>
          <w:lang w:val="en-US"/>
        </w:rPr>
        <w:t>2.17</w:t>
      </w:r>
      <w:r w:rsidRPr="00441CD0">
        <w:tab/>
        <w:t>Subsequent Time Threshold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183" w:name="_Toc19717363"/>
      <w:bookmarkStart w:id="5184" w:name="_Toc27490864"/>
      <w:bookmarkStart w:id="5185" w:name="_Toc27557157"/>
      <w:bookmarkStart w:id="5186" w:name="_Toc27724074"/>
      <w:bookmarkStart w:id="5187" w:name="_Toc36031148"/>
      <w:bookmarkStart w:id="5188" w:name="_Toc36043068"/>
      <w:bookmarkStart w:id="5189" w:name="_Toc36814393"/>
      <w:bookmarkStart w:id="5190" w:name="_Toc44689251"/>
      <w:bookmarkStart w:id="5191" w:name="_Toc44924005"/>
      <w:bookmarkStart w:id="5192" w:name="_Toc51860975"/>
      <w:bookmarkStart w:id="5193" w:name="_Toc57930746"/>
      <w:bookmarkStart w:id="5194" w:name="_Toc57931376"/>
      <w:bookmarkStart w:id="5195" w:name="_Toc106897591"/>
      <w:r w:rsidRPr="00441CD0">
        <w:t>8.</w:t>
      </w:r>
      <w:r w:rsidRPr="00441CD0">
        <w:rPr>
          <w:lang w:val="en-US"/>
        </w:rPr>
        <w:t>2.18</w:t>
      </w:r>
      <w:r w:rsidRPr="00441CD0">
        <w:tab/>
        <w:t>Inactivity Detection Time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196" w:name="_Toc19717364"/>
      <w:bookmarkStart w:id="5197" w:name="_Toc27490865"/>
      <w:bookmarkStart w:id="5198" w:name="_Toc27557158"/>
      <w:bookmarkStart w:id="5199" w:name="_Toc27724075"/>
      <w:bookmarkStart w:id="5200" w:name="_Toc36031149"/>
      <w:bookmarkStart w:id="5201" w:name="_Toc36043069"/>
      <w:bookmarkStart w:id="5202" w:name="_Toc36814394"/>
      <w:bookmarkStart w:id="5203" w:name="_Toc44689252"/>
      <w:bookmarkStart w:id="5204" w:name="_Toc44924006"/>
      <w:bookmarkStart w:id="5205" w:name="_Toc51860976"/>
      <w:bookmarkStart w:id="5206" w:name="_Toc57930747"/>
      <w:bookmarkStart w:id="5207" w:name="_Toc57931377"/>
      <w:bookmarkStart w:id="5208" w:name="_Toc106897592"/>
      <w:r w:rsidRPr="00441CD0">
        <w:t>8.</w:t>
      </w:r>
      <w:r w:rsidRPr="00441CD0">
        <w:rPr>
          <w:lang w:val="en-US"/>
        </w:rPr>
        <w:t>2.19</w:t>
      </w:r>
      <w:r w:rsidRPr="00441CD0">
        <w:tab/>
        <w:t>Reporting Triggers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09" w:name="_Toc19717365"/>
      <w:bookmarkStart w:id="5210" w:name="_Toc27490866"/>
      <w:bookmarkStart w:id="5211" w:name="_Toc27557159"/>
      <w:bookmarkStart w:id="5212" w:name="_Toc27724076"/>
      <w:bookmarkStart w:id="5213" w:name="_Toc36031150"/>
      <w:bookmarkStart w:id="5214" w:name="_Toc36043070"/>
      <w:bookmarkStart w:id="5215" w:name="_Toc36814395"/>
      <w:bookmarkStart w:id="5216" w:name="_Toc44689253"/>
      <w:bookmarkStart w:id="5217" w:name="_Toc44924007"/>
      <w:bookmarkStart w:id="5218" w:name="_Toc51860977"/>
      <w:bookmarkStart w:id="5219" w:name="_Toc57930748"/>
      <w:bookmarkStart w:id="5220" w:name="_Toc57931378"/>
      <w:bookmarkStart w:id="5221" w:name="_Toc106897593"/>
      <w:r w:rsidRPr="00441CD0">
        <w:t>8.</w:t>
      </w:r>
      <w:r w:rsidRPr="00441CD0">
        <w:rPr>
          <w:lang w:val="en-US"/>
        </w:rPr>
        <w:t>2.20</w:t>
      </w:r>
      <w:r w:rsidRPr="00441CD0">
        <w:tab/>
        <w:t>Redirect Information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22" w:name="_Toc19717366"/>
      <w:bookmarkStart w:id="5223" w:name="_Toc27490867"/>
      <w:bookmarkStart w:id="5224" w:name="_Toc27557160"/>
      <w:bookmarkStart w:id="5225" w:name="_Toc27724077"/>
      <w:bookmarkStart w:id="5226" w:name="_Toc36031151"/>
      <w:bookmarkStart w:id="5227" w:name="_Toc36043071"/>
      <w:bookmarkStart w:id="5228" w:name="_Toc36814396"/>
      <w:bookmarkStart w:id="5229" w:name="_Toc44689254"/>
      <w:bookmarkStart w:id="5230" w:name="_Toc44924008"/>
      <w:bookmarkStart w:id="5231" w:name="_Toc51860978"/>
      <w:bookmarkStart w:id="5232" w:name="_Toc57930749"/>
      <w:bookmarkStart w:id="5233" w:name="_Toc57931379"/>
      <w:bookmarkStart w:id="5234" w:name="_Toc106897594"/>
      <w:r w:rsidRPr="00441CD0">
        <w:t>8.</w:t>
      </w:r>
      <w:r w:rsidRPr="00441CD0">
        <w:rPr>
          <w:lang w:val="en-US"/>
        </w:rPr>
        <w:t>2.21</w:t>
      </w:r>
      <w:r w:rsidRPr="00441CD0">
        <w:tab/>
        <w:t>Report Type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35" w:name="_Toc19717367"/>
      <w:bookmarkStart w:id="5236" w:name="_Toc27490868"/>
      <w:bookmarkStart w:id="5237" w:name="_Toc27557161"/>
      <w:bookmarkStart w:id="5238" w:name="_Toc27724078"/>
      <w:bookmarkStart w:id="5239" w:name="_Toc36031152"/>
      <w:bookmarkStart w:id="5240" w:name="_Toc36043072"/>
      <w:bookmarkStart w:id="5241"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42" w:name="_Toc44689255"/>
      <w:bookmarkStart w:id="5243" w:name="_Toc44924009"/>
      <w:bookmarkStart w:id="5244" w:name="_Toc51860979"/>
      <w:bookmarkStart w:id="5245" w:name="_Toc57930750"/>
      <w:bookmarkStart w:id="5246" w:name="_Toc57931380"/>
      <w:bookmarkStart w:id="5247" w:name="_Toc106897595"/>
      <w:r w:rsidRPr="00441CD0">
        <w:t>8.</w:t>
      </w:r>
      <w:r w:rsidRPr="00441CD0">
        <w:rPr>
          <w:lang w:val="en-US"/>
        </w:rPr>
        <w:t>2.22</w:t>
      </w:r>
      <w:r w:rsidRPr="00441CD0">
        <w:tab/>
        <w:t>Offending IE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248" w:name="_Toc19717368"/>
      <w:bookmarkStart w:id="5249" w:name="_Toc27490869"/>
      <w:bookmarkStart w:id="5250" w:name="_Toc27557162"/>
      <w:bookmarkStart w:id="5251" w:name="_Toc27724079"/>
      <w:bookmarkStart w:id="5252" w:name="_Toc36031153"/>
      <w:bookmarkStart w:id="5253" w:name="_Toc36043073"/>
      <w:bookmarkStart w:id="5254" w:name="_Toc36814398"/>
      <w:bookmarkStart w:id="5255" w:name="_Toc44689256"/>
      <w:bookmarkStart w:id="5256" w:name="_Toc44924010"/>
      <w:bookmarkStart w:id="5257" w:name="_Toc51860980"/>
      <w:bookmarkStart w:id="5258" w:name="_Toc57930751"/>
      <w:bookmarkStart w:id="5259" w:name="_Toc57931381"/>
      <w:bookmarkStart w:id="5260" w:name="_Toc106897596"/>
      <w:r w:rsidRPr="00441CD0">
        <w:t>8.</w:t>
      </w:r>
      <w:r w:rsidRPr="00441CD0">
        <w:rPr>
          <w:lang w:val="en-US"/>
        </w:rPr>
        <w:t>2.23</w:t>
      </w:r>
      <w:r w:rsidRPr="00441CD0">
        <w:tab/>
        <w:t>Forwarding Policy</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261" w:name="_Toc19717369"/>
      <w:bookmarkStart w:id="5262" w:name="_Toc27490870"/>
      <w:bookmarkStart w:id="5263" w:name="_Toc27557163"/>
      <w:bookmarkStart w:id="5264" w:name="_Toc27724080"/>
      <w:bookmarkStart w:id="5265" w:name="_Toc36031154"/>
      <w:bookmarkStart w:id="5266" w:name="_Toc36043074"/>
      <w:bookmarkStart w:id="5267" w:name="_Toc36814399"/>
      <w:bookmarkStart w:id="5268" w:name="_Toc44689257"/>
      <w:bookmarkStart w:id="5269" w:name="_Toc44924011"/>
      <w:bookmarkStart w:id="5270" w:name="_Toc51860981"/>
      <w:bookmarkStart w:id="5271" w:name="_Toc57930752"/>
      <w:bookmarkStart w:id="5272" w:name="_Toc57931382"/>
      <w:bookmarkStart w:id="5273" w:name="_Toc106897597"/>
      <w:r w:rsidRPr="00441CD0">
        <w:t>8.</w:t>
      </w:r>
      <w:r w:rsidRPr="00441CD0">
        <w:rPr>
          <w:lang w:val="en-US"/>
        </w:rPr>
        <w:t>2.24</w:t>
      </w:r>
      <w:r w:rsidRPr="00441CD0">
        <w:tab/>
        <w:t>Destination Interface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274" w:name="_Toc19717370"/>
      <w:bookmarkStart w:id="5275" w:name="_Toc27490871"/>
      <w:bookmarkStart w:id="5276" w:name="_Toc27557164"/>
      <w:bookmarkStart w:id="5277" w:name="_Toc27724081"/>
      <w:bookmarkStart w:id="5278" w:name="_Toc36031155"/>
      <w:bookmarkStart w:id="5279" w:name="_Toc36043075"/>
      <w:bookmarkStart w:id="5280" w:name="_Toc36814400"/>
      <w:bookmarkStart w:id="5281" w:name="_Toc44689258"/>
      <w:bookmarkStart w:id="5282" w:name="_Toc44924012"/>
      <w:bookmarkStart w:id="5283" w:name="_Toc51860982"/>
      <w:bookmarkStart w:id="5284" w:name="_Toc57930753"/>
      <w:bookmarkStart w:id="5285" w:name="_Toc57931383"/>
      <w:bookmarkStart w:id="5286" w:name="_Toc106897598"/>
      <w:r w:rsidRPr="00441CD0">
        <w:t>8.</w:t>
      </w:r>
      <w:r w:rsidRPr="00441CD0">
        <w:rPr>
          <w:lang w:val="en-US"/>
        </w:rPr>
        <w:t>2.25</w:t>
      </w:r>
      <w:r w:rsidRPr="00441CD0">
        <w:tab/>
        <w:t>UP Function Features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77777777" w:rsidR="00EE5860" w:rsidRPr="00441CD0" w:rsidRDefault="00EE5860" w:rsidP="00BB0E1F">
            <w:pPr>
              <w:pStyle w:val="TAL"/>
            </w:pPr>
            <w:r w:rsidRPr="00441CD0">
              <w:t xml:space="preserve">The buffering parameter 'DL Buffering Duration' is supported by the UP function. </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The UP function supports allocating UE IP addresses or prefixes (see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UP function support of Number of Reports as specified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 xml:space="preserve">UPF support of IPTV service (see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lastRenderedPageBreak/>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Time Sensitive Communication is supported by the UPF (see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EE5860"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4EAF9158" w14:textId="77777777" w:rsidR="00EE5860" w:rsidRPr="00441CD0" w:rsidRDefault="00EE5860" w:rsidP="00BB0E1F">
            <w:pPr>
              <w:pStyle w:val="TAN"/>
              <w:rPr>
                <w:bCs/>
              </w:rPr>
            </w:pPr>
            <w:r w:rsidRPr="00441CD0">
              <w:rPr>
                <w:bCs/>
              </w:rPr>
              <w:t>Feature: A short name that can be used to refer to the octet / bit and to the feature.</w:t>
            </w:r>
          </w:p>
          <w:p w14:paraId="4067C006" w14:textId="77777777" w:rsidR="00EE5860" w:rsidRPr="00441CD0" w:rsidRDefault="00EE5860" w:rsidP="00BB0E1F">
            <w:pPr>
              <w:pStyle w:val="TAN"/>
              <w:rPr>
                <w:bCs/>
              </w:rPr>
            </w:pPr>
            <w:r w:rsidRPr="00441CD0">
              <w:rPr>
                <w:bCs/>
              </w:rPr>
              <w:t>Interface: A list of applicable interfaces to the feature.</w:t>
            </w:r>
          </w:p>
          <w:p w14:paraId="673E84F6" w14:textId="77777777" w:rsidR="00EE5860" w:rsidRPr="00441CD0" w:rsidRDefault="00EE5860" w:rsidP="00BB0E1F">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287" w:name="_Toc19717371"/>
      <w:bookmarkStart w:id="5288" w:name="_Toc27490872"/>
      <w:bookmarkStart w:id="5289" w:name="_Toc27557165"/>
      <w:bookmarkStart w:id="5290" w:name="_Toc27724082"/>
      <w:bookmarkStart w:id="5291" w:name="_Toc36031156"/>
      <w:bookmarkStart w:id="5292" w:name="_Toc36043076"/>
      <w:bookmarkStart w:id="5293" w:name="_Toc36814401"/>
      <w:bookmarkStart w:id="5294" w:name="_Toc44689259"/>
      <w:bookmarkStart w:id="5295" w:name="_Toc44924013"/>
      <w:bookmarkStart w:id="5296" w:name="_Toc51860983"/>
      <w:bookmarkStart w:id="5297" w:name="_Toc57930754"/>
      <w:bookmarkStart w:id="5298" w:name="_Toc57931384"/>
      <w:bookmarkStart w:id="5299" w:name="_Toc106897599"/>
      <w:r w:rsidRPr="00441CD0">
        <w:t>8.</w:t>
      </w:r>
      <w:r w:rsidRPr="00441CD0">
        <w:rPr>
          <w:lang w:val="en-US"/>
        </w:rPr>
        <w:t>2.26</w:t>
      </w:r>
      <w:r w:rsidRPr="00441CD0">
        <w:tab/>
        <w:t>Apply Action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lastRenderedPageBreak/>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00" w:name="_Toc19717372"/>
      <w:bookmarkStart w:id="5301" w:name="_Toc27490873"/>
      <w:bookmarkStart w:id="5302" w:name="_Toc27557166"/>
      <w:bookmarkStart w:id="5303"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04" w:name="_Toc36031157"/>
      <w:bookmarkStart w:id="5305" w:name="_Toc36043077"/>
      <w:bookmarkStart w:id="5306" w:name="_Toc36814402"/>
      <w:bookmarkStart w:id="5307" w:name="_Toc44689260"/>
      <w:bookmarkStart w:id="5308" w:name="_Toc44924014"/>
      <w:bookmarkStart w:id="5309"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310" w:name="_Toc57930755"/>
      <w:bookmarkStart w:id="5311" w:name="_Toc57931385"/>
      <w:bookmarkStart w:id="5312" w:name="_Toc106897600"/>
      <w:r w:rsidRPr="00441CD0">
        <w:t>8.</w:t>
      </w:r>
      <w:r w:rsidRPr="00441CD0">
        <w:rPr>
          <w:lang w:val="en-US"/>
        </w:rPr>
        <w:t>2.27</w:t>
      </w:r>
      <w:r w:rsidRPr="00441CD0">
        <w:tab/>
        <w:t>Downlink Data Service Information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lastRenderedPageBreak/>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13" w:name="_Toc19717373"/>
      <w:bookmarkStart w:id="5314" w:name="_Toc27490874"/>
      <w:bookmarkStart w:id="5315" w:name="_Toc27557167"/>
      <w:bookmarkStart w:id="5316" w:name="_Toc27724084"/>
      <w:bookmarkStart w:id="5317" w:name="_Toc36031158"/>
      <w:bookmarkStart w:id="5318" w:name="_Toc36043078"/>
      <w:bookmarkStart w:id="5319" w:name="_Toc36814403"/>
      <w:bookmarkStart w:id="5320" w:name="_Toc44689261"/>
      <w:bookmarkStart w:id="5321" w:name="_Toc44924015"/>
      <w:bookmarkStart w:id="5322" w:name="_Toc51860985"/>
      <w:bookmarkStart w:id="5323" w:name="_Toc57930756"/>
      <w:bookmarkStart w:id="5324" w:name="_Toc57931386"/>
      <w:bookmarkStart w:id="5325" w:name="_Toc106897601"/>
      <w:r w:rsidRPr="00441CD0">
        <w:t>8.</w:t>
      </w:r>
      <w:r w:rsidRPr="00441CD0">
        <w:rPr>
          <w:lang w:val="en-US"/>
        </w:rPr>
        <w:t>2.28</w:t>
      </w:r>
      <w:r w:rsidRPr="00441CD0">
        <w:tab/>
        <w:t>Downlink Data Notification Delay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26" w:name="_Toc19717374"/>
      <w:bookmarkStart w:id="5327" w:name="_Toc27490875"/>
      <w:bookmarkStart w:id="5328" w:name="_Toc27557168"/>
      <w:bookmarkStart w:id="5329" w:name="_Toc27724085"/>
      <w:bookmarkStart w:id="5330" w:name="_Toc36031159"/>
      <w:bookmarkStart w:id="5331" w:name="_Toc36043079"/>
      <w:bookmarkStart w:id="5332" w:name="_Toc36814404"/>
      <w:bookmarkStart w:id="5333" w:name="_Toc44689262"/>
      <w:bookmarkStart w:id="5334" w:name="_Toc44924016"/>
      <w:bookmarkStart w:id="5335" w:name="_Toc51860986"/>
      <w:bookmarkStart w:id="5336" w:name="_Toc57930757"/>
      <w:bookmarkStart w:id="5337" w:name="_Toc57931387"/>
      <w:bookmarkStart w:id="5338" w:name="_Toc106897602"/>
      <w:r w:rsidRPr="00441CD0">
        <w:t>8.</w:t>
      </w:r>
      <w:r w:rsidRPr="00441CD0">
        <w:rPr>
          <w:lang w:val="en-US"/>
        </w:rPr>
        <w:t>2.29</w:t>
      </w:r>
      <w:r w:rsidRPr="00441CD0">
        <w:tab/>
        <w:t>DL Buffering Duration</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39" w:name="_Toc19717375"/>
      <w:bookmarkStart w:id="5340" w:name="_Toc27490876"/>
      <w:bookmarkStart w:id="5341" w:name="_Toc27557169"/>
      <w:bookmarkStart w:id="5342" w:name="_Toc27724086"/>
      <w:bookmarkStart w:id="5343" w:name="_Toc36031160"/>
      <w:bookmarkStart w:id="5344" w:name="_Toc36043080"/>
      <w:bookmarkStart w:id="5345" w:name="_Toc36814405"/>
      <w:bookmarkStart w:id="5346" w:name="_Toc44689263"/>
      <w:bookmarkStart w:id="5347" w:name="_Toc44924017"/>
      <w:bookmarkStart w:id="5348" w:name="_Toc51860987"/>
      <w:bookmarkStart w:id="5349" w:name="_Toc57930758"/>
      <w:bookmarkStart w:id="5350" w:name="_Toc57931388"/>
      <w:bookmarkStart w:id="5351" w:name="_Toc106897603"/>
      <w:r w:rsidRPr="00441CD0">
        <w:lastRenderedPageBreak/>
        <w:t>8.</w:t>
      </w:r>
      <w:r w:rsidRPr="00441CD0">
        <w:rPr>
          <w:lang w:val="en-US"/>
        </w:rPr>
        <w:t>2.30</w:t>
      </w:r>
      <w:r w:rsidRPr="00441CD0">
        <w:tab/>
        <w:t>DL Buffering Suggested Packet Count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352" w:name="_Toc19717376"/>
      <w:bookmarkStart w:id="5353" w:name="_Toc27490877"/>
      <w:bookmarkStart w:id="5354" w:name="_Toc27557170"/>
      <w:bookmarkStart w:id="5355" w:name="_Toc27724087"/>
      <w:bookmarkStart w:id="5356" w:name="_Toc36031161"/>
      <w:bookmarkStart w:id="5357" w:name="_Toc36043081"/>
      <w:bookmarkStart w:id="5358" w:name="_Toc36814406"/>
      <w:bookmarkStart w:id="5359" w:name="_Toc44689264"/>
      <w:bookmarkStart w:id="5360" w:name="_Toc44924018"/>
      <w:bookmarkStart w:id="5361" w:name="_Toc51860988"/>
      <w:bookmarkStart w:id="5362" w:name="_Toc57930759"/>
      <w:bookmarkStart w:id="5363" w:name="_Toc57931389"/>
      <w:bookmarkStart w:id="5364" w:name="_Toc106897604"/>
      <w:r w:rsidRPr="00441CD0">
        <w:t>8.</w:t>
      </w:r>
      <w:r w:rsidRPr="00441CD0">
        <w:rPr>
          <w:lang w:val="en-US"/>
        </w:rPr>
        <w:t>2.31</w:t>
      </w:r>
      <w:r w:rsidRPr="00441CD0">
        <w:tab/>
        <w:t>PFCPSMReq-Flags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365" w:name="_Toc19717377"/>
      <w:bookmarkStart w:id="5366" w:name="_Toc27490878"/>
      <w:bookmarkStart w:id="5367" w:name="_Toc27557171"/>
      <w:bookmarkStart w:id="5368" w:name="_Toc27724088"/>
      <w:bookmarkStart w:id="5369" w:name="_Toc36031162"/>
      <w:bookmarkStart w:id="5370" w:name="_Toc36043082"/>
      <w:bookmarkStart w:id="5371" w:name="_Toc36814407"/>
      <w:bookmarkStart w:id="5372" w:name="_Toc44689265"/>
      <w:bookmarkStart w:id="5373" w:name="_Toc44924019"/>
      <w:bookmarkStart w:id="5374" w:name="_Toc51860989"/>
      <w:bookmarkStart w:id="5375" w:name="_Toc57930760"/>
      <w:bookmarkStart w:id="5376" w:name="_Toc57931390"/>
      <w:bookmarkStart w:id="5377" w:name="_Toc106897605"/>
      <w:r w:rsidRPr="00441CD0">
        <w:t>8.</w:t>
      </w:r>
      <w:r w:rsidRPr="00441CD0">
        <w:rPr>
          <w:lang w:val="en-US"/>
        </w:rPr>
        <w:t>2.32</w:t>
      </w:r>
      <w:r w:rsidRPr="00441CD0">
        <w:tab/>
        <w:t>PFCPSRRsp-Flags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378" w:name="_Toc19717378"/>
      <w:bookmarkStart w:id="5379" w:name="_Toc27490879"/>
      <w:bookmarkStart w:id="5380" w:name="_Toc27557172"/>
      <w:bookmarkStart w:id="5381" w:name="_Toc27724089"/>
      <w:bookmarkStart w:id="5382" w:name="_Toc36031163"/>
      <w:bookmarkStart w:id="5383" w:name="_Toc36043083"/>
      <w:bookmarkStart w:id="5384" w:name="_Toc36814408"/>
      <w:bookmarkStart w:id="5385" w:name="_Toc44689266"/>
      <w:bookmarkStart w:id="5386" w:name="_Toc44924020"/>
      <w:bookmarkStart w:id="5387" w:name="_Toc51860990"/>
      <w:bookmarkStart w:id="5388" w:name="_Toc57930761"/>
      <w:bookmarkStart w:id="5389" w:name="_Toc57931391"/>
      <w:bookmarkStart w:id="5390" w:name="_Toc106897606"/>
      <w:r w:rsidRPr="00441CD0">
        <w:t>8.</w:t>
      </w:r>
      <w:r w:rsidRPr="00441CD0">
        <w:rPr>
          <w:lang w:val="en-US"/>
        </w:rPr>
        <w:t>2.33</w:t>
      </w:r>
      <w:r w:rsidRPr="00441CD0">
        <w:tab/>
        <w:t>Sequence Number</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391" w:name="_Toc19717379"/>
      <w:bookmarkStart w:id="5392" w:name="_Toc27490880"/>
      <w:bookmarkStart w:id="5393" w:name="_Toc27557173"/>
      <w:bookmarkStart w:id="5394" w:name="_Toc27724090"/>
      <w:bookmarkStart w:id="5395" w:name="_Toc36031164"/>
      <w:bookmarkStart w:id="5396" w:name="_Toc36043084"/>
      <w:bookmarkStart w:id="5397" w:name="_Toc36814409"/>
      <w:bookmarkStart w:id="5398" w:name="_Toc44689267"/>
      <w:bookmarkStart w:id="5399" w:name="_Toc44924021"/>
      <w:bookmarkStart w:id="5400" w:name="_Toc51860991"/>
      <w:bookmarkStart w:id="5401" w:name="_Toc57930762"/>
      <w:bookmarkStart w:id="5402" w:name="_Toc57931392"/>
      <w:bookmarkStart w:id="5403" w:name="_Toc106897607"/>
      <w:r w:rsidRPr="00441CD0">
        <w:t>8.</w:t>
      </w:r>
      <w:r w:rsidRPr="00441CD0">
        <w:rPr>
          <w:lang w:val="en-US"/>
        </w:rPr>
        <w:t>2.34</w:t>
      </w:r>
      <w:r w:rsidRPr="00441CD0">
        <w:tab/>
        <w:t>Metric</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04" w:name="_Toc19717380"/>
      <w:bookmarkStart w:id="5405" w:name="_Toc27490881"/>
      <w:bookmarkStart w:id="5406" w:name="_Toc27557174"/>
      <w:bookmarkStart w:id="5407" w:name="_Toc27724091"/>
      <w:bookmarkStart w:id="5408" w:name="_Toc36031165"/>
      <w:bookmarkStart w:id="5409" w:name="_Toc36043085"/>
      <w:bookmarkStart w:id="5410" w:name="_Toc36814410"/>
      <w:bookmarkStart w:id="5411" w:name="_Toc44689268"/>
      <w:bookmarkStart w:id="5412" w:name="_Toc44924022"/>
      <w:bookmarkStart w:id="5413" w:name="_Toc51860992"/>
      <w:bookmarkStart w:id="5414" w:name="_Toc57930763"/>
      <w:bookmarkStart w:id="5415" w:name="_Toc57931393"/>
      <w:bookmarkStart w:id="5416" w:name="_Toc106897608"/>
      <w:r w:rsidRPr="00441CD0">
        <w:t>8.</w:t>
      </w:r>
      <w:r w:rsidRPr="00441CD0">
        <w:rPr>
          <w:lang w:val="en-US"/>
        </w:rPr>
        <w:t>2.35</w:t>
      </w:r>
      <w:r w:rsidRPr="00441CD0">
        <w:tab/>
        <w:t>Timer</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17" w:name="_Toc19717381"/>
      <w:bookmarkStart w:id="5418" w:name="_Toc27490882"/>
      <w:bookmarkStart w:id="5419" w:name="_Toc27557175"/>
      <w:bookmarkStart w:id="5420" w:name="_Toc27724092"/>
      <w:bookmarkStart w:id="5421" w:name="_Toc36031166"/>
      <w:bookmarkStart w:id="5422" w:name="_Toc36043086"/>
      <w:bookmarkStart w:id="5423" w:name="_Toc36814411"/>
      <w:bookmarkStart w:id="5424" w:name="_Toc44689269"/>
      <w:bookmarkStart w:id="5425" w:name="_Toc44924023"/>
      <w:bookmarkStart w:id="5426" w:name="_Toc51860993"/>
      <w:bookmarkStart w:id="5427" w:name="_Toc57930764"/>
      <w:bookmarkStart w:id="5428" w:name="_Toc57931394"/>
      <w:bookmarkStart w:id="5429" w:name="_Toc106897609"/>
      <w:r w:rsidRPr="00441CD0">
        <w:t>8.</w:t>
      </w:r>
      <w:r w:rsidRPr="00441CD0">
        <w:rPr>
          <w:lang w:val="en-US"/>
        </w:rPr>
        <w:t>2.36</w:t>
      </w:r>
      <w:r w:rsidRPr="00441CD0">
        <w:tab/>
        <w:t>Packet Detection Rule ID (PDR ID)</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30" w:name="_Toc19717382"/>
      <w:bookmarkStart w:id="5431" w:name="_Toc27490883"/>
      <w:bookmarkStart w:id="5432" w:name="_Toc27557176"/>
      <w:bookmarkStart w:id="5433" w:name="_Toc27724093"/>
      <w:bookmarkStart w:id="5434" w:name="_Toc36031167"/>
      <w:bookmarkStart w:id="5435" w:name="_Toc36043087"/>
      <w:bookmarkStart w:id="5436" w:name="_Toc36814412"/>
      <w:bookmarkStart w:id="5437" w:name="_Toc44689270"/>
      <w:bookmarkStart w:id="5438" w:name="_Toc44924024"/>
      <w:bookmarkStart w:id="5439" w:name="_Toc51860994"/>
      <w:bookmarkStart w:id="5440" w:name="_Toc57930765"/>
      <w:bookmarkStart w:id="5441" w:name="_Toc57931395"/>
      <w:bookmarkStart w:id="5442" w:name="_Toc106897610"/>
      <w:r w:rsidRPr="00441CD0">
        <w:t>8.</w:t>
      </w:r>
      <w:r w:rsidRPr="00441CD0">
        <w:rPr>
          <w:lang w:val="en-US"/>
        </w:rPr>
        <w:t>2.37</w:t>
      </w:r>
      <w:r w:rsidRPr="00441CD0">
        <w:tab/>
        <w:t>F-SEID</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lastRenderedPageBreak/>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43" w:name="_Toc19717383"/>
      <w:bookmarkStart w:id="5444" w:name="_Toc27490884"/>
      <w:bookmarkStart w:id="5445" w:name="_Toc27557177"/>
      <w:bookmarkStart w:id="5446" w:name="_Toc27724094"/>
      <w:bookmarkStart w:id="5447" w:name="_Toc36031168"/>
      <w:bookmarkStart w:id="5448" w:name="_Toc36043088"/>
      <w:bookmarkStart w:id="5449" w:name="_Toc36814413"/>
      <w:bookmarkStart w:id="5450" w:name="_Toc44689271"/>
      <w:bookmarkStart w:id="5451" w:name="_Toc44924025"/>
      <w:bookmarkStart w:id="5452" w:name="_Toc51860995"/>
      <w:bookmarkStart w:id="5453" w:name="_Toc57930766"/>
      <w:bookmarkStart w:id="5454" w:name="_Toc57931396"/>
      <w:bookmarkStart w:id="5455" w:name="_Toc106897611"/>
      <w:r w:rsidRPr="00441CD0">
        <w:t>8.2.38</w:t>
      </w:r>
      <w:r w:rsidRPr="00441CD0">
        <w:tab/>
        <w:t>Node ID</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456" w:name="_Toc19717384"/>
      <w:bookmarkStart w:id="5457" w:name="_Toc27490885"/>
      <w:bookmarkStart w:id="5458" w:name="_Toc27557178"/>
      <w:bookmarkStart w:id="5459" w:name="_Toc27724095"/>
      <w:bookmarkStart w:id="5460" w:name="_Toc36031169"/>
      <w:bookmarkStart w:id="5461" w:name="_Toc36043089"/>
      <w:bookmarkStart w:id="5462" w:name="_Toc36814414"/>
      <w:bookmarkStart w:id="5463" w:name="_Toc44689272"/>
      <w:bookmarkStart w:id="5464" w:name="_Toc44924026"/>
      <w:bookmarkStart w:id="5465" w:name="_Toc51860996"/>
      <w:bookmarkStart w:id="5466" w:name="_Toc57930767"/>
      <w:bookmarkStart w:id="5467" w:name="_Toc57931397"/>
      <w:bookmarkStart w:id="5468" w:name="_Toc106897612"/>
      <w:r w:rsidRPr="00441CD0">
        <w:t>8.</w:t>
      </w:r>
      <w:r w:rsidRPr="00441CD0">
        <w:rPr>
          <w:lang w:val="en-US"/>
        </w:rPr>
        <w:t>2.39</w:t>
      </w:r>
      <w:r w:rsidRPr="00441CD0">
        <w:tab/>
        <w:t>PFD Contents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469" w:name="OLE_LINK26"/>
      <w:bookmarkStart w:id="5470" w:name="OLE_LINK25"/>
      <w:r w:rsidRPr="00441CD0">
        <w:t>otherwise they shall not be present.</w:t>
      </w:r>
      <w:bookmarkEnd w:id="5469"/>
      <w:bookmarkEnd w:id="5470"/>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lastRenderedPageBreak/>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471" w:name="_Toc19717385"/>
      <w:bookmarkStart w:id="5472" w:name="_Toc27490886"/>
      <w:bookmarkStart w:id="5473" w:name="_Toc27557179"/>
      <w:bookmarkStart w:id="5474" w:name="_Toc27724096"/>
      <w:bookmarkStart w:id="5475" w:name="_Toc36031170"/>
      <w:bookmarkStart w:id="5476" w:name="_Toc36043090"/>
      <w:bookmarkStart w:id="5477" w:name="_Toc36814415"/>
      <w:bookmarkStart w:id="5478" w:name="_Toc44689273"/>
      <w:bookmarkStart w:id="5479" w:name="_Toc44924027"/>
      <w:bookmarkStart w:id="5480" w:name="_Toc51860997"/>
      <w:bookmarkStart w:id="5481" w:name="_Toc57930768"/>
      <w:bookmarkStart w:id="5482" w:name="_Toc57931398"/>
      <w:bookmarkStart w:id="5483" w:name="_Toc106897613"/>
      <w:r w:rsidRPr="00441CD0">
        <w:t>8.</w:t>
      </w:r>
      <w:r w:rsidRPr="00441CD0">
        <w:rPr>
          <w:lang w:val="en-US"/>
        </w:rPr>
        <w:t>2.40</w:t>
      </w:r>
      <w:r w:rsidRPr="00441CD0">
        <w:tab/>
        <w:t>Measurement Method</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484" w:name="_Toc19717386"/>
      <w:bookmarkStart w:id="5485" w:name="_Toc27490887"/>
      <w:bookmarkStart w:id="5486" w:name="_Toc27557180"/>
      <w:bookmarkStart w:id="5487" w:name="_Toc27724097"/>
      <w:bookmarkStart w:id="5488" w:name="_Toc36031171"/>
      <w:bookmarkStart w:id="5489" w:name="_Toc36043091"/>
      <w:bookmarkStart w:id="5490" w:name="_Toc36814416"/>
      <w:bookmarkStart w:id="5491" w:name="_Toc44689274"/>
      <w:bookmarkStart w:id="5492" w:name="_Toc44924028"/>
      <w:bookmarkStart w:id="5493" w:name="_Toc51860998"/>
      <w:bookmarkStart w:id="5494" w:name="_Toc57930769"/>
      <w:bookmarkStart w:id="5495" w:name="_Toc57931399"/>
      <w:bookmarkStart w:id="5496" w:name="_Toc106897614"/>
      <w:r w:rsidRPr="00441CD0">
        <w:t>8.</w:t>
      </w:r>
      <w:r w:rsidRPr="00441CD0">
        <w:rPr>
          <w:lang w:val="en-US"/>
        </w:rPr>
        <w:t>2.41</w:t>
      </w:r>
      <w:r w:rsidRPr="00441CD0">
        <w:tab/>
        <w:t>Usage Report Trigger</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497"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497"/>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498" w:name="_Toc19717387"/>
      <w:bookmarkStart w:id="5499" w:name="_Toc27490888"/>
      <w:bookmarkStart w:id="5500" w:name="_Toc27557181"/>
      <w:bookmarkStart w:id="5501" w:name="_Toc27724098"/>
      <w:bookmarkStart w:id="5502" w:name="_Toc36031172"/>
      <w:bookmarkStart w:id="5503" w:name="_Toc36043092"/>
      <w:bookmarkStart w:id="5504" w:name="_Toc36814417"/>
      <w:bookmarkStart w:id="5505" w:name="_Toc44689275"/>
      <w:bookmarkStart w:id="5506" w:name="_Toc44924029"/>
      <w:bookmarkStart w:id="5507" w:name="_Toc51860999"/>
      <w:bookmarkStart w:id="5508" w:name="_Toc57930770"/>
      <w:bookmarkStart w:id="5509" w:name="_Toc57931400"/>
      <w:bookmarkStart w:id="5510" w:name="_Toc106897615"/>
      <w:r w:rsidRPr="00441CD0">
        <w:t>8.</w:t>
      </w:r>
      <w:r w:rsidRPr="00441CD0">
        <w:rPr>
          <w:lang w:val="en-US"/>
        </w:rPr>
        <w:t>2.42</w:t>
      </w:r>
      <w:r w:rsidRPr="00441CD0">
        <w:tab/>
        <w:t>Measurement Period</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11" w:name="_Toc19717388"/>
      <w:bookmarkStart w:id="5512" w:name="_Toc27490889"/>
      <w:bookmarkStart w:id="5513" w:name="_Toc27557182"/>
      <w:bookmarkStart w:id="5514" w:name="_Toc27724099"/>
      <w:bookmarkStart w:id="5515" w:name="_Toc36031173"/>
      <w:bookmarkStart w:id="5516" w:name="_Toc36043093"/>
      <w:bookmarkStart w:id="5517" w:name="_Toc36814418"/>
      <w:bookmarkStart w:id="5518" w:name="_Toc44689276"/>
      <w:bookmarkStart w:id="5519" w:name="_Toc44924030"/>
      <w:bookmarkStart w:id="5520" w:name="_Toc51861000"/>
      <w:bookmarkStart w:id="5521" w:name="_Toc57930771"/>
      <w:bookmarkStart w:id="5522" w:name="_Toc57931401"/>
      <w:bookmarkStart w:id="5523" w:name="_Toc106897616"/>
      <w:r w:rsidRPr="00441CD0">
        <w:lastRenderedPageBreak/>
        <w:t>8.</w:t>
      </w:r>
      <w:r w:rsidRPr="00441CD0">
        <w:rPr>
          <w:lang w:val="en-US"/>
        </w:rPr>
        <w:t>2.43</w:t>
      </w:r>
      <w:r w:rsidRPr="00441CD0">
        <w:tab/>
        <w:t>Fully qualified PDN Connection Set Identifier (FQ-CSID)</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205CAA52" w14:textId="77777777" w:rsidR="00EE5860" w:rsidRPr="00441CD0" w:rsidRDefault="00EE5860" w:rsidP="00EE5860">
      <w:r w:rsidRPr="00441CD0">
        <w:t>A fully qualified PDN Connection Set Identifier (FQ-CSID) identifies a set of PDN connections belonging to an arbitrary number of UEs on a SGW-C, PGW-C, SGW-U and PGW-U. The FQ-CSID is used on Sxa and Sxb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24" w:name="_Toc19717389"/>
      <w:bookmarkStart w:id="5525" w:name="_Toc27490890"/>
      <w:bookmarkStart w:id="5526" w:name="_Toc27557183"/>
      <w:bookmarkStart w:id="5527" w:name="_Toc27724100"/>
      <w:bookmarkStart w:id="5528" w:name="_Toc36031174"/>
      <w:bookmarkStart w:id="5529" w:name="_Toc36043094"/>
      <w:bookmarkStart w:id="5530" w:name="_Toc36814419"/>
      <w:bookmarkStart w:id="5531" w:name="_Toc44689277"/>
      <w:bookmarkStart w:id="5532" w:name="_Toc44924031"/>
      <w:bookmarkStart w:id="5533" w:name="_Toc51861001"/>
      <w:bookmarkStart w:id="5534" w:name="_Toc57930772"/>
      <w:bookmarkStart w:id="5535"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36"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36"/>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37" w:name="_Toc106897617"/>
      <w:r w:rsidRPr="00441CD0">
        <w:t>8.</w:t>
      </w:r>
      <w:r w:rsidRPr="00441CD0">
        <w:rPr>
          <w:lang w:val="en-US"/>
        </w:rPr>
        <w:t>2.44</w:t>
      </w:r>
      <w:r w:rsidRPr="00441CD0">
        <w:tab/>
        <w:t>Volume Measurement</w:t>
      </w:r>
      <w:bookmarkEnd w:id="5524"/>
      <w:bookmarkEnd w:id="5525"/>
      <w:bookmarkEnd w:id="5526"/>
      <w:bookmarkEnd w:id="5527"/>
      <w:bookmarkEnd w:id="5528"/>
      <w:bookmarkEnd w:id="5529"/>
      <w:bookmarkEnd w:id="5530"/>
      <w:bookmarkEnd w:id="5531"/>
      <w:bookmarkEnd w:id="5532"/>
      <w:bookmarkEnd w:id="5533"/>
      <w:bookmarkEnd w:id="5534"/>
      <w:bookmarkEnd w:id="5535"/>
      <w:bookmarkEnd w:id="5537"/>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38" w:name="_Toc19717390"/>
      <w:bookmarkStart w:id="5539" w:name="_Toc27490891"/>
      <w:bookmarkStart w:id="5540" w:name="_Toc27557184"/>
      <w:bookmarkStart w:id="5541" w:name="_Toc27724101"/>
      <w:bookmarkStart w:id="5542" w:name="_Toc36031175"/>
      <w:bookmarkStart w:id="5543" w:name="_Toc36043095"/>
      <w:bookmarkStart w:id="5544" w:name="_Toc36814420"/>
      <w:bookmarkStart w:id="5545" w:name="_Toc44689278"/>
      <w:bookmarkStart w:id="5546" w:name="_Toc44924032"/>
      <w:bookmarkStart w:id="5547" w:name="_Toc51861002"/>
      <w:bookmarkStart w:id="5548" w:name="_Toc57930773"/>
      <w:bookmarkStart w:id="5549" w:name="_Toc57931403"/>
      <w:bookmarkStart w:id="5550" w:name="_Toc106897618"/>
      <w:r w:rsidRPr="00441CD0">
        <w:t>8.</w:t>
      </w:r>
      <w:r w:rsidRPr="00441CD0">
        <w:rPr>
          <w:lang w:val="en-US"/>
        </w:rPr>
        <w:t>2.45</w:t>
      </w:r>
      <w:r w:rsidRPr="00441CD0">
        <w:tab/>
        <w:t>Duration Measurement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551" w:name="_Toc19717391"/>
      <w:bookmarkStart w:id="5552" w:name="_Toc27490892"/>
      <w:bookmarkStart w:id="5553" w:name="_Toc27557185"/>
      <w:bookmarkStart w:id="5554" w:name="_Toc27724102"/>
      <w:bookmarkStart w:id="5555" w:name="_Toc36031176"/>
      <w:bookmarkStart w:id="5556" w:name="_Toc36043096"/>
      <w:bookmarkStart w:id="5557" w:name="_Toc36814421"/>
      <w:bookmarkStart w:id="5558" w:name="_Toc44689279"/>
      <w:bookmarkStart w:id="5559" w:name="_Toc44924033"/>
      <w:bookmarkStart w:id="5560" w:name="_Toc51861003"/>
      <w:bookmarkStart w:id="5561" w:name="_Toc57930774"/>
      <w:bookmarkStart w:id="5562" w:name="_Toc57931404"/>
      <w:bookmarkStart w:id="5563" w:name="_Toc106897619"/>
      <w:r w:rsidRPr="00441CD0">
        <w:t>8.</w:t>
      </w:r>
      <w:r w:rsidRPr="00441CD0">
        <w:rPr>
          <w:lang w:val="en-US"/>
        </w:rPr>
        <w:t>2.46</w:t>
      </w:r>
      <w:r w:rsidRPr="00441CD0">
        <w:tab/>
        <w:t>Time of First Packet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564" w:name="_Toc19717392"/>
      <w:bookmarkStart w:id="5565" w:name="_Toc27490893"/>
      <w:bookmarkStart w:id="5566" w:name="_Toc27557186"/>
      <w:bookmarkStart w:id="5567" w:name="_Toc27724103"/>
      <w:bookmarkStart w:id="5568" w:name="_Toc36031177"/>
      <w:bookmarkStart w:id="5569" w:name="_Toc36043097"/>
      <w:bookmarkStart w:id="5570" w:name="_Toc36814422"/>
      <w:bookmarkStart w:id="5571" w:name="_Toc44689280"/>
      <w:bookmarkStart w:id="5572" w:name="_Toc44924034"/>
      <w:bookmarkStart w:id="5573" w:name="_Toc51861004"/>
      <w:bookmarkStart w:id="5574" w:name="_Toc57930775"/>
      <w:bookmarkStart w:id="5575" w:name="_Toc57931405"/>
      <w:bookmarkStart w:id="5576" w:name="_Toc106897620"/>
      <w:r w:rsidRPr="00441CD0">
        <w:t>8.</w:t>
      </w:r>
      <w:r w:rsidRPr="00441CD0">
        <w:rPr>
          <w:lang w:val="en-US"/>
        </w:rPr>
        <w:t>2.47</w:t>
      </w:r>
      <w:r w:rsidRPr="00441CD0">
        <w:tab/>
        <w:t>Time of Last Packet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577" w:name="_Toc19717393"/>
      <w:bookmarkStart w:id="5578" w:name="_Toc27490894"/>
      <w:bookmarkStart w:id="5579" w:name="_Toc27557187"/>
      <w:bookmarkStart w:id="5580" w:name="_Toc27724104"/>
      <w:bookmarkStart w:id="5581" w:name="_Toc36031178"/>
      <w:bookmarkStart w:id="5582" w:name="_Toc36043098"/>
      <w:bookmarkStart w:id="5583" w:name="_Toc36814423"/>
      <w:bookmarkStart w:id="5584" w:name="_Toc44689281"/>
      <w:bookmarkStart w:id="5585" w:name="_Toc44924035"/>
      <w:bookmarkStart w:id="5586" w:name="_Toc51861005"/>
      <w:bookmarkStart w:id="5587" w:name="_Toc57930776"/>
      <w:bookmarkStart w:id="5588" w:name="_Toc57931406"/>
      <w:bookmarkStart w:id="5589" w:name="_Toc106897621"/>
      <w:r w:rsidRPr="00441CD0">
        <w:t>8.</w:t>
      </w:r>
      <w:r w:rsidRPr="00441CD0">
        <w:rPr>
          <w:lang w:val="en-US"/>
        </w:rPr>
        <w:t>2.48</w:t>
      </w:r>
      <w:r w:rsidRPr="00441CD0">
        <w:tab/>
        <w:t>Quota Holding Time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590" w:name="_Toc19717394"/>
      <w:bookmarkStart w:id="5591" w:name="_Toc27490895"/>
      <w:bookmarkStart w:id="5592" w:name="_Toc27557188"/>
      <w:bookmarkStart w:id="5593" w:name="_Toc27724105"/>
      <w:bookmarkStart w:id="5594" w:name="_Toc36031179"/>
      <w:bookmarkStart w:id="5595" w:name="_Toc36043099"/>
      <w:bookmarkStart w:id="5596" w:name="_Toc36814424"/>
      <w:bookmarkStart w:id="5597" w:name="_Toc44689282"/>
      <w:bookmarkStart w:id="5598" w:name="_Toc44924036"/>
      <w:bookmarkStart w:id="5599" w:name="_Toc51861006"/>
      <w:bookmarkStart w:id="5600" w:name="_Toc57930777"/>
      <w:bookmarkStart w:id="5601" w:name="_Toc57931407"/>
      <w:bookmarkStart w:id="5602" w:name="_Toc106897622"/>
      <w:r w:rsidRPr="00441CD0">
        <w:t>8.</w:t>
      </w:r>
      <w:r w:rsidRPr="00441CD0">
        <w:rPr>
          <w:lang w:val="en-US"/>
        </w:rPr>
        <w:t>2.49</w:t>
      </w:r>
      <w:r w:rsidRPr="00441CD0">
        <w:tab/>
        <w:t>Dropped DL Traffic Threshold</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03" w:name="_Toc19717395"/>
      <w:bookmarkStart w:id="5604" w:name="_Toc27490896"/>
      <w:bookmarkStart w:id="5605" w:name="_Toc27557189"/>
      <w:bookmarkStart w:id="5606" w:name="_Toc27724106"/>
      <w:bookmarkStart w:id="5607" w:name="_Toc36031180"/>
      <w:bookmarkStart w:id="5608" w:name="_Toc36043100"/>
      <w:bookmarkStart w:id="5609" w:name="_Toc36814425"/>
      <w:bookmarkStart w:id="5610" w:name="_Toc44689283"/>
      <w:bookmarkStart w:id="5611" w:name="_Toc44924037"/>
      <w:bookmarkStart w:id="5612" w:name="_Toc51861007"/>
      <w:bookmarkStart w:id="5613" w:name="_Toc57930778"/>
      <w:bookmarkStart w:id="5614" w:name="_Toc57931408"/>
      <w:bookmarkStart w:id="5615" w:name="_Toc106897623"/>
      <w:r w:rsidRPr="00441CD0">
        <w:t>8.</w:t>
      </w:r>
      <w:r w:rsidRPr="00441CD0">
        <w:rPr>
          <w:lang w:val="en-US"/>
        </w:rPr>
        <w:t>2.50</w:t>
      </w:r>
      <w:r w:rsidRPr="00441CD0">
        <w:tab/>
        <w:t>Volume Quota</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16" w:name="_Toc19717396"/>
      <w:bookmarkStart w:id="5617" w:name="_Toc27490897"/>
      <w:bookmarkStart w:id="5618" w:name="_Toc27557190"/>
      <w:bookmarkStart w:id="5619" w:name="_Toc27724107"/>
      <w:bookmarkStart w:id="5620" w:name="_Toc36031181"/>
      <w:bookmarkStart w:id="5621" w:name="_Toc36043101"/>
      <w:bookmarkStart w:id="5622" w:name="_Toc36814426"/>
      <w:bookmarkStart w:id="5623" w:name="_Toc44689284"/>
      <w:bookmarkStart w:id="5624" w:name="_Toc44924038"/>
      <w:bookmarkStart w:id="5625" w:name="_Toc51861008"/>
      <w:bookmarkStart w:id="5626" w:name="_Toc57930779"/>
      <w:bookmarkStart w:id="5627" w:name="_Toc57931409"/>
      <w:bookmarkStart w:id="5628" w:name="_Toc106897624"/>
      <w:r w:rsidRPr="00441CD0">
        <w:t>8.</w:t>
      </w:r>
      <w:r w:rsidRPr="00441CD0">
        <w:rPr>
          <w:lang w:val="en-US"/>
        </w:rPr>
        <w:t>2.51</w:t>
      </w:r>
      <w:r w:rsidRPr="00441CD0">
        <w:tab/>
        <w:t>Time Quota</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29" w:name="_Toc19717397"/>
      <w:bookmarkStart w:id="5630" w:name="_Toc27490898"/>
      <w:bookmarkStart w:id="5631" w:name="_Toc27557191"/>
      <w:bookmarkStart w:id="5632" w:name="_Toc27724108"/>
      <w:bookmarkStart w:id="5633" w:name="_Toc36031182"/>
      <w:bookmarkStart w:id="5634" w:name="_Toc36043102"/>
      <w:bookmarkStart w:id="5635" w:name="_Toc36814427"/>
      <w:bookmarkStart w:id="5636" w:name="_Toc44689285"/>
      <w:bookmarkStart w:id="5637" w:name="_Toc44924039"/>
      <w:bookmarkStart w:id="5638" w:name="_Toc51861009"/>
      <w:bookmarkStart w:id="5639" w:name="_Toc57930780"/>
      <w:bookmarkStart w:id="5640" w:name="_Toc57931410"/>
      <w:bookmarkStart w:id="5641" w:name="_Toc106897625"/>
      <w:r w:rsidRPr="00441CD0">
        <w:t>8.</w:t>
      </w:r>
      <w:r w:rsidRPr="00441CD0">
        <w:rPr>
          <w:lang w:val="en-US"/>
        </w:rPr>
        <w:t>2.52</w:t>
      </w:r>
      <w:r w:rsidRPr="00441CD0">
        <w:tab/>
        <w:t>Start Time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42" w:name="_Toc19717398"/>
      <w:bookmarkStart w:id="5643" w:name="_Toc27490899"/>
      <w:bookmarkStart w:id="5644" w:name="_Toc27557192"/>
      <w:bookmarkStart w:id="5645" w:name="_Toc27724109"/>
      <w:bookmarkStart w:id="5646" w:name="_Toc36031183"/>
      <w:bookmarkStart w:id="5647" w:name="_Toc36043103"/>
      <w:bookmarkStart w:id="5648" w:name="_Toc36814428"/>
      <w:bookmarkStart w:id="5649" w:name="_Toc44689286"/>
      <w:bookmarkStart w:id="5650" w:name="_Toc44924040"/>
      <w:bookmarkStart w:id="5651" w:name="_Toc51861010"/>
      <w:bookmarkStart w:id="5652" w:name="_Toc57930781"/>
      <w:bookmarkStart w:id="5653" w:name="_Toc57931411"/>
      <w:bookmarkStart w:id="5654" w:name="_Toc106897626"/>
      <w:r w:rsidRPr="00441CD0">
        <w:t>8.</w:t>
      </w:r>
      <w:r w:rsidRPr="00441CD0">
        <w:rPr>
          <w:lang w:val="en-US"/>
        </w:rPr>
        <w:t>2.53</w:t>
      </w:r>
      <w:r w:rsidRPr="00441CD0">
        <w:tab/>
        <w:t>End Time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655" w:name="_Toc19717399"/>
      <w:bookmarkStart w:id="5656" w:name="_Toc27490900"/>
      <w:bookmarkStart w:id="5657" w:name="_Toc27557193"/>
      <w:bookmarkStart w:id="5658" w:name="_Toc27724110"/>
      <w:bookmarkStart w:id="5659" w:name="_Toc36031184"/>
      <w:bookmarkStart w:id="5660" w:name="_Toc36043104"/>
      <w:bookmarkStart w:id="5661" w:name="_Toc36814429"/>
      <w:bookmarkStart w:id="5662" w:name="_Toc44689287"/>
      <w:bookmarkStart w:id="5663" w:name="_Toc44924041"/>
      <w:bookmarkStart w:id="5664" w:name="_Toc51861011"/>
      <w:bookmarkStart w:id="5665" w:name="_Toc57930782"/>
      <w:bookmarkStart w:id="5666" w:name="_Toc57931412"/>
      <w:bookmarkStart w:id="5667" w:name="_Toc106897627"/>
      <w:r w:rsidRPr="00441CD0">
        <w:t>8.2.54</w:t>
      </w:r>
      <w:r w:rsidRPr="00441CD0">
        <w:tab/>
        <w:t>URR ID</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668" w:name="_Toc19717400"/>
      <w:bookmarkStart w:id="5669" w:name="_Toc27490901"/>
      <w:bookmarkStart w:id="5670" w:name="_Toc27557194"/>
      <w:bookmarkStart w:id="5671" w:name="_Toc27724111"/>
      <w:bookmarkStart w:id="5672" w:name="_Toc36031185"/>
      <w:bookmarkStart w:id="5673" w:name="_Toc36043105"/>
      <w:bookmarkStart w:id="5674" w:name="_Toc36814430"/>
      <w:bookmarkStart w:id="5675" w:name="_Toc44689288"/>
      <w:bookmarkStart w:id="5676" w:name="_Toc44924042"/>
      <w:bookmarkStart w:id="5677" w:name="_Toc51861012"/>
      <w:bookmarkStart w:id="5678" w:name="_Toc57930783"/>
      <w:bookmarkStart w:id="5679" w:name="_Toc57931413"/>
      <w:bookmarkStart w:id="5680" w:name="_Toc106897628"/>
      <w:r w:rsidRPr="00441CD0">
        <w:t>8.2.55</w:t>
      </w:r>
      <w:r w:rsidRPr="00441CD0">
        <w:tab/>
        <w:t>Linked URR ID IE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681" w:name="_Toc19717401"/>
      <w:bookmarkStart w:id="5682" w:name="_Toc27490902"/>
      <w:bookmarkStart w:id="5683" w:name="_Toc27557195"/>
      <w:bookmarkStart w:id="5684" w:name="_Toc27724112"/>
      <w:bookmarkStart w:id="5685" w:name="_Toc36031186"/>
      <w:bookmarkStart w:id="5686" w:name="_Toc36043106"/>
      <w:bookmarkStart w:id="5687" w:name="_Toc36814431"/>
      <w:bookmarkStart w:id="5688" w:name="_Toc44689289"/>
      <w:bookmarkStart w:id="5689" w:name="_Toc44924043"/>
      <w:bookmarkStart w:id="5690" w:name="_Toc51861013"/>
      <w:bookmarkStart w:id="5691" w:name="_Toc57930784"/>
      <w:bookmarkStart w:id="5692" w:name="_Toc57931414"/>
      <w:bookmarkStart w:id="5693" w:name="_Toc106897629"/>
      <w:r w:rsidRPr="00441CD0">
        <w:t>8.</w:t>
      </w:r>
      <w:r w:rsidRPr="00441CD0">
        <w:rPr>
          <w:lang w:val="en-US"/>
        </w:rPr>
        <w:t>2.56</w:t>
      </w:r>
      <w:r w:rsidRPr="00441CD0">
        <w:tab/>
        <w:t>Outer Header Creation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694" w:name="_Toc19717402"/>
      <w:bookmarkStart w:id="5695" w:name="_Toc27490903"/>
      <w:bookmarkStart w:id="5696" w:name="_Toc27557196"/>
      <w:bookmarkStart w:id="5697" w:name="_Toc27724113"/>
      <w:bookmarkStart w:id="5698" w:name="_Toc36031187"/>
      <w:bookmarkStart w:id="5699" w:name="_Toc36043107"/>
      <w:bookmarkStart w:id="5700" w:name="_Toc36814432"/>
      <w:bookmarkStart w:id="5701" w:name="_Toc44689290"/>
      <w:bookmarkStart w:id="5702" w:name="_Toc44924044"/>
      <w:bookmarkStart w:id="5703" w:name="_Toc51861014"/>
      <w:bookmarkStart w:id="5704" w:name="_Toc57930785"/>
      <w:bookmarkStart w:id="5705" w:name="_Toc57931415"/>
      <w:bookmarkStart w:id="5706" w:name="_Toc106897630"/>
      <w:r w:rsidRPr="00441CD0">
        <w:t>8.2.57</w:t>
      </w:r>
      <w:r w:rsidRPr="00441CD0">
        <w:tab/>
        <w:t>BAR ID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07" w:name="_Toc19717403"/>
      <w:bookmarkStart w:id="5708" w:name="_Toc27490904"/>
      <w:bookmarkStart w:id="5709" w:name="_Toc27557197"/>
      <w:bookmarkStart w:id="5710" w:name="_Toc27724114"/>
      <w:bookmarkStart w:id="5711" w:name="_Toc36031188"/>
      <w:bookmarkStart w:id="5712" w:name="_Toc36043108"/>
      <w:bookmarkStart w:id="5713" w:name="_Toc36814433"/>
      <w:bookmarkStart w:id="5714" w:name="_Toc44689291"/>
      <w:bookmarkStart w:id="5715" w:name="_Toc44924045"/>
      <w:bookmarkStart w:id="5716" w:name="_Toc51861015"/>
      <w:bookmarkStart w:id="5717" w:name="_Toc57930786"/>
      <w:bookmarkStart w:id="5718" w:name="_Toc57931416"/>
      <w:bookmarkStart w:id="5719" w:name="_Toc106897631"/>
      <w:r w:rsidRPr="00441CD0">
        <w:t>8.</w:t>
      </w:r>
      <w:r w:rsidRPr="00441CD0">
        <w:rPr>
          <w:lang w:val="en-US"/>
        </w:rPr>
        <w:t>2.58</w:t>
      </w:r>
      <w:r w:rsidRPr="00441CD0">
        <w:tab/>
        <w:t>CP Function Features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function supports Additional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720" w:name="_Toc19717404"/>
      <w:bookmarkStart w:id="5721" w:name="_Toc27490905"/>
      <w:bookmarkStart w:id="5722" w:name="_Toc27557198"/>
      <w:bookmarkStart w:id="5723" w:name="_Toc27724115"/>
      <w:bookmarkStart w:id="5724" w:name="_Toc36031189"/>
      <w:bookmarkStart w:id="5725" w:name="_Toc36043109"/>
      <w:bookmarkStart w:id="5726" w:name="_Toc36814434"/>
      <w:bookmarkStart w:id="5727" w:name="_Toc44689292"/>
      <w:bookmarkStart w:id="5728" w:name="_Toc44924046"/>
      <w:bookmarkStart w:id="5729" w:name="_Toc51861016"/>
      <w:bookmarkStart w:id="5730" w:name="_Toc57930787"/>
      <w:bookmarkStart w:id="5731" w:name="_Toc57931417"/>
      <w:bookmarkStart w:id="5732" w:name="_Toc106897632"/>
      <w:r w:rsidRPr="00441CD0">
        <w:t>8.</w:t>
      </w:r>
      <w:r w:rsidRPr="00441CD0">
        <w:rPr>
          <w:lang w:val="en-US"/>
        </w:rPr>
        <w:t>2.59</w:t>
      </w:r>
      <w:r w:rsidRPr="00441CD0">
        <w:tab/>
        <w:t>Usage Information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33" w:name="_Toc19717405"/>
      <w:bookmarkStart w:id="5734" w:name="_Toc27490906"/>
      <w:bookmarkStart w:id="5735" w:name="_Toc27557199"/>
      <w:bookmarkStart w:id="5736" w:name="_Toc27724116"/>
      <w:bookmarkStart w:id="5737" w:name="_Toc36031190"/>
      <w:bookmarkStart w:id="5738" w:name="_Toc36043110"/>
      <w:bookmarkStart w:id="5739" w:name="_Toc36814435"/>
      <w:bookmarkStart w:id="5740" w:name="_Toc44689293"/>
      <w:bookmarkStart w:id="5741" w:name="_Toc44924047"/>
      <w:bookmarkStart w:id="5742" w:name="_Toc51861017"/>
      <w:bookmarkStart w:id="5743" w:name="_Toc57930788"/>
      <w:bookmarkStart w:id="5744" w:name="_Toc57931418"/>
      <w:bookmarkStart w:id="5745" w:name="_Toc106897633"/>
      <w:r w:rsidRPr="00441CD0">
        <w:t>8.</w:t>
      </w:r>
      <w:r w:rsidRPr="00441CD0">
        <w:rPr>
          <w:lang w:val="en-US"/>
        </w:rPr>
        <w:t>2.60</w:t>
      </w:r>
      <w:r w:rsidRPr="00441CD0">
        <w:tab/>
        <w:t>Application Instance ID</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746" w:name="_Toc19717406"/>
      <w:bookmarkStart w:id="5747" w:name="_Toc27490907"/>
      <w:bookmarkStart w:id="5748" w:name="_Toc27557200"/>
      <w:bookmarkStart w:id="5749" w:name="_Toc27724117"/>
      <w:bookmarkStart w:id="5750" w:name="_Toc36031191"/>
      <w:bookmarkStart w:id="5751" w:name="_Toc36043111"/>
      <w:bookmarkStart w:id="5752" w:name="_Toc36814436"/>
      <w:bookmarkStart w:id="5753" w:name="_Toc44689294"/>
      <w:bookmarkStart w:id="5754" w:name="_Toc44924048"/>
      <w:bookmarkStart w:id="5755" w:name="_Toc51861018"/>
      <w:bookmarkStart w:id="5756" w:name="_Toc57930789"/>
      <w:bookmarkStart w:id="5757" w:name="_Toc57931419"/>
      <w:bookmarkStart w:id="5758" w:name="_Toc106897634"/>
      <w:r w:rsidRPr="00441CD0">
        <w:t>8.</w:t>
      </w:r>
      <w:r w:rsidRPr="00441CD0">
        <w:rPr>
          <w:lang w:val="en-US"/>
        </w:rPr>
        <w:t>2.61</w:t>
      </w:r>
      <w:r w:rsidRPr="00441CD0">
        <w:tab/>
        <w:t>Flow Information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759" w:name="_Toc19717407"/>
      <w:bookmarkStart w:id="5760" w:name="_Toc27490908"/>
      <w:bookmarkStart w:id="5761" w:name="_Toc27557201"/>
      <w:bookmarkStart w:id="5762" w:name="_Toc27724118"/>
      <w:bookmarkStart w:id="5763" w:name="_Toc36031192"/>
      <w:bookmarkStart w:id="5764" w:name="_Toc36043112"/>
      <w:bookmarkStart w:id="5765" w:name="_Toc36814437"/>
      <w:bookmarkStart w:id="5766" w:name="_Toc44689295"/>
      <w:bookmarkStart w:id="5767" w:name="_Toc44924049"/>
      <w:bookmarkStart w:id="5768" w:name="_Toc51861019"/>
      <w:bookmarkStart w:id="5769" w:name="_Toc57930790"/>
      <w:bookmarkStart w:id="5770" w:name="_Toc57931420"/>
      <w:bookmarkStart w:id="5771" w:name="_Toc106897635"/>
      <w:r w:rsidRPr="00441CD0">
        <w:t>8.</w:t>
      </w:r>
      <w:r w:rsidRPr="00441CD0">
        <w:rPr>
          <w:lang w:val="en-US"/>
        </w:rPr>
        <w:t>2.62</w:t>
      </w:r>
      <w:r w:rsidRPr="00441CD0">
        <w:tab/>
        <w:t>UE IP Address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77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773" w:name="_Toc27490909"/>
      <w:bookmarkStart w:id="5774" w:name="_Toc27557202"/>
      <w:bookmarkStart w:id="5775" w:name="_Toc27724119"/>
      <w:bookmarkStart w:id="5776" w:name="_Toc36031193"/>
      <w:bookmarkStart w:id="5777" w:name="_Toc36043113"/>
      <w:bookmarkStart w:id="5778" w:name="_Toc36814438"/>
      <w:bookmarkStart w:id="5779" w:name="_Toc44689296"/>
      <w:bookmarkStart w:id="5780" w:name="_Toc44924050"/>
      <w:bookmarkStart w:id="5781" w:name="_Toc51861020"/>
      <w:bookmarkStart w:id="5782" w:name="_Toc57930791"/>
      <w:bookmarkStart w:id="5783" w:name="_Toc57931421"/>
      <w:bookmarkStart w:id="5784" w:name="_Toc106897636"/>
      <w:r w:rsidRPr="00441CD0">
        <w:t>8.</w:t>
      </w:r>
      <w:r w:rsidRPr="00441CD0">
        <w:rPr>
          <w:lang w:val="en-US"/>
        </w:rPr>
        <w:t>2.63</w:t>
      </w:r>
      <w:r w:rsidRPr="00441CD0">
        <w:tab/>
        <w:t>Packet Rate</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B36844B" w14:textId="77777777" w:rsidR="00EE5860" w:rsidRPr="00441CD0" w:rsidRDefault="00EE5860" w:rsidP="00EE5860">
      <w:pPr>
        <w:rPr>
          <w:lang w:eastAsia="ja-JP"/>
        </w:rPr>
      </w:pPr>
      <w:bookmarkStart w:id="5785"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lastRenderedPageBreak/>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lastRenderedPageBreak/>
        <w:t xml:space="preserve"> </w:t>
      </w:r>
      <w:bookmarkStart w:id="5786" w:name="_Toc27490910"/>
      <w:bookmarkStart w:id="5787" w:name="_Toc27557203"/>
      <w:bookmarkStart w:id="5788" w:name="_Toc27724120"/>
      <w:bookmarkStart w:id="5789" w:name="_Toc36031194"/>
      <w:bookmarkStart w:id="5790" w:name="_Toc36043114"/>
      <w:bookmarkStart w:id="5791" w:name="_Toc36814439"/>
      <w:bookmarkStart w:id="5792" w:name="_Toc44689297"/>
      <w:bookmarkStart w:id="5793" w:name="_Toc44924051"/>
      <w:bookmarkStart w:id="5794" w:name="_Toc51861021"/>
      <w:bookmarkStart w:id="5795" w:name="_Toc57930792"/>
      <w:bookmarkStart w:id="5796" w:name="_Toc57931422"/>
      <w:bookmarkStart w:id="5797" w:name="_Toc106897637"/>
      <w:r w:rsidRPr="00441CD0">
        <w:t>8.</w:t>
      </w:r>
      <w:r w:rsidRPr="00441CD0">
        <w:rPr>
          <w:lang w:val="en-US"/>
        </w:rPr>
        <w:t>2.64</w:t>
      </w:r>
      <w:r w:rsidRPr="00441CD0">
        <w:tab/>
        <w:t>Outer Header Removal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798" w:name="_Toc19717410"/>
      <w:bookmarkStart w:id="5799" w:name="_Toc27490911"/>
      <w:bookmarkStart w:id="5800" w:name="_Toc27557204"/>
      <w:bookmarkStart w:id="5801" w:name="_Toc27724121"/>
      <w:bookmarkStart w:id="5802" w:name="_Toc36031195"/>
      <w:bookmarkStart w:id="5803" w:name="_Toc36043115"/>
      <w:bookmarkStart w:id="5804" w:name="_Toc36814440"/>
      <w:bookmarkStart w:id="5805" w:name="_Toc44689298"/>
      <w:bookmarkStart w:id="5806" w:name="_Toc44924052"/>
      <w:bookmarkStart w:id="5807" w:name="_Toc51861022"/>
      <w:bookmarkStart w:id="5808" w:name="_Toc57930793"/>
      <w:bookmarkStart w:id="5809" w:name="_Toc57931423"/>
      <w:bookmarkStart w:id="5810" w:name="_Toc106897638"/>
      <w:r w:rsidRPr="00441CD0">
        <w:rPr>
          <w:lang w:val="en-US"/>
        </w:rPr>
        <w:lastRenderedPageBreak/>
        <w:t>8.2.65</w:t>
      </w:r>
      <w:r w:rsidRPr="00441CD0">
        <w:rPr>
          <w:lang w:val="en-US"/>
        </w:rPr>
        <w:tab/>
      </w:r>
      <w:r w:rsidRPr="00441CD0">
        <w:rPr>
          <w:lang w:val="en-US" w:eastAsia="zh-CN"/>
        </w:rPr>
        <w:t>Recovery Time Stamp</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11" w:name="_Toc19717411"/>
      <w:bookmarkStart w:id="5812" w:name="_Toc27490912"/>
      <w:bookmarkStart w:id="5813" w:name="_Toc27557205"/>
      <w:bookmarkStart w:id="5814" w:name="_Toc27724122"/>
      <w:bookmarkStart w:id="5815" w:name="_Toc36031196"/>
      <w:bookmarkStart w:id="5816" w:name="_Toc36043116"/>
      <w:bookmarkStart w:id="5817" w:name="_Toc36814441"/>
      <w:bookmarkStart w:id="5818" w:name="_Toc44689299"/>
      <w:bookmarkStart w:id="5819" w:name="_Toc44924053"/>
      <w:bookmarkStart w:id="5820" w:name="_Toc51861023"/>
      <w:bookmarkStart w:id="5821" w:name="_Toc57930794"/>
      <w:bookmarkStart w:id="5822" w:name="_Toc57931424"/>
      <w:bookmarkStart w:id="5823" w:name="_Toc106897639"/>
      <w:r w:rsidRPr="00441CD0">
        <w:t>8.</w:t>
      </w:r>
      <w:r w:rsidRPr="00441CD0">
        <w:rPr>
          <w:lang w:val="en-US"/>
        </w:rPr>
        <w:t>2.66</w:t>
      </w:r>
      <w:r w:rsidRPr="00441CD0">
        <w:tab/>
        <w:t>DL Flow Level Marking</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24" w:name="_Toc19717412"/>
      <w:bookmarkStart w:id="5825" w:name="_Toc27490913"/>
      <w:bookmarkStart w:id="5826" w:name="_Toc27557206"/>
      <w:bookmarkStart w:id="5827" w:name="_Toc27724123"/>
      <w:bookmarkStart w:id="5828" w:name="_Toc36031197"/>
      <w:bookmarkStart w:id="5829" w:name="_Toc36043117"/>
      <w:bookmarkStart w:id="5830" w:name="_Toc36814442"/>
      <w:bookmarkStart w:id="5831" w:name="_Toc44689300"/>
      <w:bookmarkStart w:id="5832" w:name="_Toc44924054"/>
      <w:bookmarkStart w:id="5833" w:name="_Toc51861024"/>
      <w:bookmarkStart w:id="5834" w:name="_Toc57930795"/>
      <w:bookmarkStart w:id="5835" w:name="_Toc57931425"/>
      <w:bookmarkStart w:id="5836" w:name="_Toc106897640"/>
      <w:r w:rsidRPr="00441CD0">
        <w:t>8.</w:t>
      </w:r>
      <w:r w:rsidRPr="00441CD0">
        <w:rPr>
          <w:lang w:val="en-US"/>
        </w:rPr>
        <w:t>2.67</w:t>
      </w:r>
      <w:r w:rsidRPr="00441CD0">
        <w:tab/>
        <w:t>Header Enrichment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37" w:name="_Toc19717413"/>
      <w:bookmarkStart w:id="5838" w:name="_Toc27490914"/>
      <w:bookmarkStart w:id="5839" w:name="_Toc27557207"/>
      <w:bookmarkStart w:id="5840" w:name="_Toc27724124"/>
      <w:bookmarkStart w:id="5841" w:name="_Toc36031198"/>
      <w:bookmarkStart w:id="5842" w:name="_Toc36043118"/>
      <w:bookmarkStart w:id="5843" w:name="_Toc36814443"/>
      <w:bookmarkStart w:id="5844" w:name="_Toc44689301"/>
      <w:bookmarkStart w:id="5845" w:name="_Toc44924055"/>
      <w:bookmarkStart w:id="5846" w:name="_Toc51861025"/>
      <w:bookmarkStart w:id="5847" w:name="_Toc57930796"/>
      <w:bookmarkStart w:id="5848" w:name="_Toc57931426"/>
      <w:bookmarkStart w:id="5849" w:name="_Toc106897641"/>
      <w:r w:rsidRPr="00441CD0">
        <w:t>8.</w:t>
      </w:r>
      <w:r w:rsidRPr="00441CD0">
        <w:rPr>
          <w:lang w:val="en-US"/>
        </w:rPr>
        <w:t>2.68</w:t>
      </w:r>
      <w:r w:rsidRPr="00441CD0">
        <w:tab/>
        <w:t>Measurement Information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lastRenderedPageBreak/>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850" w:name="_Toc19717414"/>
      <w:bookmarkStart w:id="5851" w:name="_Toc27490915"/>
      <w:bookmarkStart w:id="5852" w:name="_Toc27557208"/>
      <w:bookmarkStart w:id="5853" w:name="_Toc27724125"/>
      <w:bookmarkStart w:id="5854" w:name="_Toc36031199"/>
      <w:bookmarkStart w:id="5855" w:name="_Toc36043119"/>
      <w:bookmarkStart w:id="5856" w:name="_Toc36814444"/>
      <w:bookmarkStart w:id="5857" w:name="_Toc44689302"/>
      <w:bookmarkStart w:id="5858" w:name="_Toc44924056"/>
      <w:bookmarkStart w:id="5859" w:name="_Toc51861026"/>
      <w:bookmarkStart w:id="5860" w:name="_Toc57930797"/>
      <w:bookmarkStart w:id="5861" w:name="_Toc57931427"/>
      <w:bookmarkStart w:id="5862" w:name="_Toc106897642"/>
      <w:r w:rsidRPr="00441CD0">
        <w:t>8.</w:t>
      </w:r>
      <w:r w:rsidRPr="00441CD0">
        <w:rPr>
          <w:lang w:val="en-US"/>
        </w:rPr>
        <w:t>2.69</w:t>
      </w:r>
      <w:r w:rsidRPr="00441CD0">
        <w:tab/>
        <w:t>Node Report Type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863"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864" w:name="_Toc27490916"/>
      <w:bookmarkStart w:id="5865" w:name="_Toc27557209"/>
      <w:bookmarkStart w:id="5866" w:name="_Toc27724126"/>
      <w:bookmarkStart w:id="5867" w:name="_Toc36031200"/>
      <w:bookmarkStart w:id="5868" w:name="_Toc36043120"/>
      <w:bookmarkStart w:id="5869" w:name="_Toc36814445"/>
      <w:bookmarkStart w:id="5870" w:name="_Toc44689303"/>
      <w:bookmarkStart w:id="5871" w:name="_Toc44924057"/>
      <w:bookmarkStart w:id="5872" w:name="_Toc51861027"/>
      <w:bookmarkStart w:id="5873" w:name="_Toc57930798"/>
      <w:bookmarkStart w:id="5874" w:name="_Toc57931428"/>
      <w:bookmarkStart w:id="5875" w:name="_Toc106897643"/>
      <w:r w:rsidRPr="00441CD0">
        <w:t>8.</w:t>
      </w:r>
      <w:r w:rsidRPr="00441CD0">
        <w:rPr>
          <w:lang w:val="en-US"/>
        </w:rPr>
        <w:t>2.70</w:t>
      </w:r>
      <w:r w:rsidRPr="00441CD0">
        <w:tab/>
        <w:t>Remote GTP-U Peer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lastRenderedPageBreak/>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876" w:name="_Toc19717416"/>
      <w:bookmarkStart w:id="5877" w:name="_Toc27490917"/>
      <w:bookmarkStart w:id="5878" w:name="_Toc27557210"/>
      <w:bookmarkStart w:id="5879" w:name="_Toc27724127"/>
      <w:bookmarkStart w:id="5880" w:name="_Toc36031201"/>
      <w:bookmarkStart w:id="5881" w:name="_Toc36043121"/>
      <w:bookmarkStart w:id="5882"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883" w:name="_Toc44689304"/>
      <w:bookmarkStart w:id="5884" w:name="_Toc44924058"/>
      <w:bookmarkStart w:id="5885" w:name="_Toc51861028"/>
      <w:bookmarkStart w:id="5886" w:name="_Toc57930799"/>
      <w:bookmarkStart w:id="5887" w:name="_Toc57931429"/>
      <w:bookmarkStart w:id="5888" w:name="_Toc106897644"/>
      <w:r w:rsidRPr="00441CD0">
        <w:t>8.</w:t>
      </w:r>
      <w:r w:rsidRPr="00441CD0">
        <w:rPr>
          <w:lang w:val="en-US"/>
        </w:rPr>
        <w:t>2.71</w:t>
      </w:r>
      <w:r w:rsidRPr="00441CD0">
        <w:tab/>
        <w:t>UR-SEQN</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889" w:name="_Toc19717417"/>
      <w:bookmarkStart w:id="5890" w:name="_Toc27490918"/>
      <w:bookmarkStart w:id="5891" w:name="_Toc27557211"/>
      <w:bookmarkStart w:id="5892" w:name="_Toc27724128"/>
      <w:bookmarkStart w:id="5893" w:name="_Toc36031202"/>
      <w:bookmarkStart w:id="5894" w:name="_Toc36043122"/>
      <w:bookmarkStart w:id="5895" w:name="_Toc36814447"/>
      <w:bookmarkStart w:id="5896" w:name="_Toc44689305"/>
      <w:bookmarkStart w:id="5897" w:name="_Toc44924059"/>
      <w:bookmarkStart w:id="5898" w:name="_Toc51861029"/>
      <w:bookmarkStart w:id="5899" w:name="_Toc57930800"/>
      <w:bookmarkStart w:id="5900" w:name="_Toc57931430"/>
      <w:bookmarkStart w:id="5901" w:name="_Toc106897645"/>
      <w:r w:rsidRPr="00441CD0">
        <w:t>8.</w:t>
      </w:r>
      <w:r w:rsidRPr="00441CD0">
        <w:rPr>
          <w:lang w:val="en-US"/>
        </w:rPr>
        <w:t>2.72</w:t>
      </w:r>
      <w:r w:rsidRPr="00441CD0">
        <w:tab/>
        <w:t>Activate Predefined Rules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02" w:name="_Toc19717418"/>
      <w:bookmarkStart w:id="5903" w:name="_Toc27490919"/>
      <w:bookmarkStart w:id="5904" w:name="_Toc27557212"/>
      <w:bookmarkStart w:id="5905" w:name="_Toc27724129"/>
      <w:bookmarkStart w:id="5906" w:name="_Toc36031203"/>
      <w:bookmarkStart w:id="5907" w:name="_Toc36043123"/>
      <w:bookmarkStart w:id="5908" w:name="_Toc36814448"/>
      <w:bookmarkStart w:id="5909" w:name="_Toc44689306"/>
      <w:bookmarkStart w:id="5910" w:name="_Toc44924060"/>
      <w:bookmarkStart w:id="5911" w:name="_Toc51861030"/>
      <w:bookmarkStart w:id="5912" w:name="_Toc57930801"/>
      <w:bookmarkStart w:id="5913" w:name="_Toc57931431"/>
      <w:bookmarkStart w:id="5914" w:name="_Toc106897646"/>
      <w:r w:rsidRPr="00441CD0">
        <w:t>8.</w:t>
      </w:r>
      <w:r w:rsidRPr="00441CD0">
        <w:rPr>
          <w:lang w:val="en-US"/>
        </w:rPr>
        <w:t>2.73</w:t>
      </w:r>
      <w:r w:rsidRPr="00441CD0">
        <w:tab/>
        <w:t>Deactivate Predefined Rules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15" w:name="_Toc19717419"/>
      <w:bookmarkStart w:id="5916" w:name="_Toc27490920"/>
      <w:bookmarkStart w:id="5917" w:name="_Toc27557213"/>
      <w:bookmarkStart w:id="5918" w:name="_Toc27724130"/>
      <w:bookmarkStart w:id="5919" w:name="_Toc36031204"/>
      <w:bookmarkStart w:id="5920" w:name="_Toc36043124"/>
      <w:bookmarkStart w:id="5921" w:name="_Toc36814449"/>
      <w:bookmarkStart w:id="5922" w:name="_Toc44689307"/>
      <w:bookmarkStart w:id="5923" w:name="_Toc44924061"/>
      <w:bookmarkStart w:id="5924" w:name="_Toc51861031"/>
      <w:bookmarkStart w:id="5925" w:name="_Toc57930802"/>
      <w:bookmarkStart w:id="5926" w:name="_Toc57931432"/>
      <w:bookmarkStart w:id="5927" w:name="_Toc106897647"/>
      <w:r w:rsidRPr="00441CD0">
        <w:t>8.2.74</w:t>
      </w:r>
      <w:r w:rsidRPr="00441CD0">
        <w:tab/>
        <w:t>FAR ID</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28" w:name="_Toc19717420"/>
      <w:bookmarkStart w:id="5929" w:name="_Toc27490921"/>
      <w:bookmarkStart w:id="5930" w:name="_Toc27557214"/>
      <w:bookmarkStart w:id="5931" w:name="_Toc27724131"/>
      <w:bookmarkStart w:id="5932" w:name="_Toc36031205"/>
      <w:bookmarkStart w:id="5933" w:name="_Toc36043125"/>
      <w:bookmarkStart w:id="5934" w:name="_Toc36814450"/>
      <w:bookmarkStart w:id="5935" w:name="_Toc44689308"/>
      <w:bookmarkStart w:id="5936" w:name="_Toc44924062"/>
      <w:bookmarkStart w:id="5937" w:name="_Toc51861032"/>
      <w:bookmarkStart w:id="5938" w:name="_Toc57930803"/>
      <w:bookmarkStart w:id="5939" w:name="_Toc57931433"/>
      <w:bookmarkStart w:id="5940" w:name="_Toc106897648"/>
      <w:r w:rsidRPr="00441CD0">
        <w:t>8.2.75</w:t>
      </w:r>
      <w:r w:rsidRPr="00441CD0">
        <w:tab/>
        <w:t>QER ID</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41" w:name="_Toc19717421"/>
      <w:bookmarkStart w:id="5942" w:name="_Toc27490922"/>
      <w:bookmarkStart w:id="5943" w:name="_Toc27557215"/>
      <w:bookmarkStart w:id="5944" w:name="_Toc27724132"/>
      <w:bookmarkStart w:id="5945" w:name="_Toc36031206"/>
      <w:bookmarkStart w:id="5946" w:name="_Toc36043126"/>
      <w:bookmarkStart w:id="5947" w:name="_Toc36814451"/>
      <w:bookmarkStart w:id="5948" w:name="_Toc44689309"/>
      <w:bookmarkStart w:id="5949" w:name="_Toc44924063"/>
      <w:bookmarkStart w:id="5950" w:name="_Toc51861033"/>
      <w:bookmarkStart w:id="5951" w:name="_Toc57930804"/>
      <w:bookmarkStart w:id="5952" w:name="_Toc57931434"/>
      <w:bookmarkStart w:id="5953" w:name="_Toc106897649"/>
      <w:r w:rsidRPr="00441CD0">
        <w:t>8.</w:t>
      </w:r>
      <w:r w:rsidRPr="00441CD0">
        <w:rPr>
          <w:lang w:val="en-US"/>
        </w:rPr>
        <w:t>2.76</w:t>
      </w:r>
      <w:r w:rsidRPr="00441CD0">
        <w:tab/>
        <w:t>OCI Flags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5954" w:name="_Toc19717422"/>
      <w:bookmarkStart w:id="5955" w:name="_Toc27490923"/>
      <w:bookmarkStart w:id="5956" w:name="_Toc27557216"/>
      <w:bookmarkStart w:id="5957" w:name="_Toc27724133"/>
      <w:bookmarkStart w:id="5958" w:name="_Toc36031207"/>
      <w:bookmarkStart w:id="5959" w:name="_Toc36043127"/>
      <w:bookmarkStart w:id="5960" w:name="_Toc36814452"/>
      <w:bookmarkStart w:id="5961" w:name="_Toc44689310"/>
      <w:bookmarkStart w:id="5962" w:name="_Toc44924064"/>
      <w:bookmarkStart w:id="5963" w:name="_Toc51861034"/>
      <w:bookmarkStart w:id="5964" w:name="_Toc57930805"/>
      <w:bookmarkStart w:id="5965" w:name="_Toc57931435"/>
      <w:bookmarkStart w:id="5966" w:name="_Toc106897650"/>
      <w:r w:rsidRPr="00441CD0">
        <w:t>8.</w:t>
      </w:r>
      <w:r w:rsidRPr="00441CD0">
        <w:rPr>
          <w:lang w:val="en-US"/>
        </w:rPr>
        <w:t>2.77</w:t>
      </w:r>
      <w:r w:rsidRPr="00441CD0">
        <w:tab/>
        <w:t>PFCP Association Release Request</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5967" w:name="_Toc19717423"/>
      <w:bookmarkStart w:id="5968" w:name="_Toc27490924"/>
      <w:bookmarkStart w:id="5969" w:name="_Toc27557217"/>
      <w:bookmarkStart w:id="5970" w:name="_Toc27724134"/>
      <w:bookmarkStart w:id="5971" w:name="_Toc36031208"/>
      <w:bookmarkStart w:id="5972" w:name="_Toc36043128"/>
      <w:bookmarkStart w:id="5973" w:name="_Toc36814453"/>
      <w:bookmarkStart w:id="5974" w:name="_Toc44689311"/>
      <w:bookmarkStart w:id="5975" w:name="_Toc44924065"/>
      <w:bookmarkStart w:id="5976" w:name="_Toc51861035"/>
      <w:bookmarkStart w:id="5977" w:name="_Toc57930806"/>
      <w:bookmarkStart w:id="5978" w:name="_Toc57931436"/>
      <w:bookmarkStart w:id="5979" w:name="_Toc106897651"/>
      <w:r w:rsidRPr="00441CD0">
        <w:t>8.</w:t>
      </w:r>
      <w:r w:rsidRPr="00441CD0">
        <w:rPr>
          <w:lang w:val="en-US"/>
        </w:rPr>
        <w:t>2.78</w:t>
      </w:r>
      <w:r w:rsidRPr="00441CD0">
        <w:tab/>
        <w:t>Graceful Release Period</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lastRenderedPageBreak/>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5980" w:name="_Toc19717424"/>
      <w:bookmarkStart w:id="5981" w:name="_Toc27490925"/>
      <w:bookmarkStart w:id="5982" w:name="_Toc27557218"/>
      <w:bookmarkStart w:id="5983" w:name="_Toc27724135"/>
      <w:bookmarkStart w:id="5984" w:name="_Toc36031209"/>
      <w:bookmarkStart w:id="5985" w:name="_Toc36043129"/>
      <w:bookmarkStart w:id="5986" w:name="_Toc36814454"/>
      <w:bookmarkStart w:id="5987" w:name="_Toc44689312"/>
      <w:bookmarkStart w:id="5988" w:name="_Toc44924066"/>
      <w:bookmarkStart w:id="5989" w:name="_Toc51861036"/>
      <w:bookmarkStart w:id="5990" w:name="_Toc57930807"/>
      <w:bookmarkStart w:id="5991" w:name="_Toc57931437"/>
      <w:bookmarkStart w:id="5992" w:name="_Toc106897652"/>
      <w:r w:rsidRPr="00441CD0">
        <w:t>8.</w:t>
      </w:r>
      <w:r w:rsidRPr="00441CD0">
        <w:rPr>
          <w:lang w:val="en-US"/>
        </w:rPr>
        <w:t>2.79</w:t>
      </w:r>
      <w:r w:rsidRPr="00441CD0">
        <w:tab/>
        <w:t>PDN Type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5993" w:name="_Toc19717425"/>
      <w:bookmarkStart w:id="5994" w:name="_Toc27490926"/>
      <w:bookmarkStart w:id="5995" w:name="_Toc27557219"/>
      <w:bookmarkStart w:id="5996" w:name="_Toc27724136"/>
      <w:bookmarkStart w:id="5997" w:name="_Toc36031210"/>
      <w:bookmarkStart w:id="5998" w:name="_Toc36043130"/>
      <w:bookmarkStart w:id="5999" w:name="_Toc36814455"/>
      <w:bookmarkStart w:id="6000" w:name="_Toc44689313"/>
      <w:bookmarkStart w:id="6001" w:name="_Toc44924067"/>
      <w:bookmarkStart w:id="6002" w:name="_Toc51861037"/>
      <w:bookmarkStart w:id="6003" w:name="_Toc57930808"/>
      <w:bookmarkStart w:id="6004" w:name="_Toc57931438"/>
      <w:bookmarkStart w:id="6005" w:name="_Toc106897653"/>
      <w:r w:rsidRPr="00441CD0">
        <w:t>8.2.80</w:t>
      </w:r>
      <w:r w:rsidRPr="00441CD0">
        <w:tab/>
        <w:t>Failed Rule ID</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06" w:name="_Toc19717426"/>
      <w:bookmarkStart w:id="6007" w:name="_Toc27490927"/>
      <w:bookmarkStart w:id="6008" w:name="_Toc27557220"/>
      <w:bookmarkStart w:id="6009" w:name="_Toc27724137"/>
      <w:bookmarkStart w:id="6010" w:name="_Toc36031211"/>
      <w:bookmarkStart w:id="6011" w:name="_Toc36043131"/>
      <w:bookmarkStart w:id="6012" w:name="_Toc36814456"/>
      <w:bookmarkStart w:id="6013" w:name="_Toc44689314"/>
      <w:bookmarkStart w:id="6014" w:name="_Toc44924068"/>
      <w:bookmarkStart w:id="6015" w:name="_Toc51861038"/>
      <w:bookmarkStart w:id="6016" w:name="_Toc57930809"/>
      <w:bookmarkStart w:id="6017"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18" w:name="_Toc106897654"/>
      <w:r w:rsidRPr="00441CD0">
        <w:t>8.</w:t>
      </w:r>
      <w:r w:rsidRPr="00441CD0">
        <w:rPr>
          <w:lang w:val="en-US"/>
        </w:rPr>
        <w:t>2.81</w:t>
      </w:r>
      <w:r w:rsidRPr="00441CD0">
        <w:tab/>
        <w:t>Time Quota Mechanism</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19" w:name="_Toc19717427"/>
      <w:bookmarkStart w:id="6020" w:name="_Toc27490928"/>
      <w:bookmarkStart w:id="6021" w:name="_Toc27557221"/>
      <w:bookmarkStart w:id="6022" w:name="_Toc27724138"/>
      <w:bookmarkStart w:id="6023" w:name="_Toc36031212"/>
      <w:bookmarkStart w:id="6024" w:name="_Toc36043132"/>
      <w:bookmarkStart w:id="6025" w:name="_Toc36814457"/>
      <w:bookmarkStart w:id="6026" w:name="_Toc44689315"/>
      <w:bookmarkStart w:id="6027" w:name="_Toc44924069"/>
      <w:bookmarkStart w:id="6028" w:name="_Toc51861039"/>
      <w:bookmarkStart w:id="6029" w:name="_Toc57930810"/>
      <w:bookmarkStart w:id="6030" w:name="_Toc57931440"/>
      <w:bookmarkStart w:id="6031" w:name="_Toc106897655"/>
      <w:r w:rsidRPr="00441CD0">
        <w:lastRenderedPageBreak/>
        <w:t>8.2.82</w:t>
      </w:r>
      <w:r w:rsidRPr="00441CD0">
        <w:tab/>
      </w:r>
      <w:bookmarkEnd w:id="6019"/>
      <w:bookmarkEnd w:id="6020"/>
      <w:bookmarkEnd w:id="6021"/>
      <w:bookmarkEnd w:id="6022"/>
      <w:r w:rsidRPr="00441CD0">
        <w:t>Void</w:t>
      </w:r>
      <w:bookmarkEnd w:id="6023"/>
      <w:bookmarkEnd w:id="6024"/>
      <w:bookmarkEnd w:id="6025"/>
      <w:bookmarkEnd w:id="6026"/>
      <w:bookmarkEnd w:id="6027"/>
      <w:bookmarkEnd w:id="6028"/>
      <w:bookmarkEnd w:id="6029"/>
      <w:bookmarkEnd w:id="6030"/>
      <w:bookmarkEnd w:id="6031"/>
    </w:p>
    <w:p w14:paraId="14F599AA" w14:textId="77777777" w:rsidR="00EE5860" w:rsidRPr="00441CD0" w:rsidRDefault="00EE5860" w:rsidP="00EE5860">
      <w:pPr>
        <w:pStyle w:val="Heading3"/>
      </w:pPr>
      <w:bookmarkStart w:id="6032" w:name="_Toc19717428"/>
      <w:bookmarkStart w:id="6033" w:name="_Toc27490929"/>
      <w:bookmarkStart w:id="6034" w:name="_Toc27557222"/>
      <w:bookmarkStart w:id="6035" w:name="_Toc27724139"/>
      <w:bookmarkStart w:id="6036" w:name="_Toc36031213"/>
      <w:bookmarkStart w:id="6037" w:name="_Toc36043133"/>
      <w:bookmarkStart w:id="6038" w:name="_Toc36814458"/>
      <w:bookmarkStart w:id="6039" w:name="_Toc44689316"/>
      <w:bookmarkStart w:id="6040" w:name="_Toc44924070"/>
      <w:bookmarkStart w:id="6041" w:name="_Toc51861040"/>
      <w:bookmarkStart w:id="6042" w:name="_Toc57930811"/>
      <w:bookmarkStart w:id="6043" w:name="_Toc57931441"/>
      <w:bookmarkStart w:id="6044" w:name="_Toc106897656"/>
      <w:r w:rsidRPr="00441CD0">
        <w:t>8.</w:t>
      </w:r>
      <w:r w:rsidRPr="00441CD0">
        <w:rPr>
          <w:lang w:val="en-US"/>
        </w:rPr>
        <w:t>2.83</w:t>
      </w:r>
      <w:r w:rsidRPr="00441CD0">
        <w:tab/>
        <w:t>User Plane Inactivity Timer</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45" w:name="_Toc19717429"/>
      <w:bookmarkStart w:id="6046" w:name="_Toc27490930"/>
      <w:bookmarkStart w:id="6047" w:name="_Toc27557223"/>
      <w:bookmarkStart w:id="6048" w:name="_Toc27724140"/>
      <w:bookmarkStart w:id="6049" w:name="_Toc36031214"/>
      <w:bookmarkStart w:id="6050" w:name="_Toc36043134"/>
      <w:bookmarkStart w:id="6051" w:name="_Toc36814459"/>
      <w:bookmarkStart w:id="6052" w:name="_Toc44689317"/>
      <w:bookmarkStart w:id="6053" w:name="_Toc44924071"/>
      <w:bookmarkStart w:id="6054" w:name="_Toc51861041"/>
      <w:bookmarkStart w:id="6055" w:name="_Toc57930812"/>
      <w:bookmarkStart w:id="6056" w:name="_Toc57931442"/>
      <w:bookmarkStart w:id="6057" w:name="_Toc106897657"/>
      <w:r w:rsidRPr="00441CD0">
        <w:rPr>
          <w:rFonts w:cs="Arial"/>
        </w:rPr>
        <w:t>8.</w:t>
      </w:r>
      <w:r w:rsidRPr="00441CD0">
        <w:rPr>
          <w:rFonts w:cs="Arial"/>
          <w:lang w:val="en-US"/>
        </w:rPr>
        <w:t>2.84</w:t>
      </w:r>
      <w:r w:rsidRPr="00441CD0">
        <w:rPr>
          <w:rFonts w:cs="Arial"/>
        </w:rPr>
        <w:tab/>
        <w:t>Multiplier</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058" w:name="_Toc19717430"/>
      <w:bookmarkStart w:id="6059" w:name="_Toc27490931"/>
      <w:bookmarkStart w:id="6060" w:name="_Toc27557224"/>
      <w:bookmarkStart w:id="6061" w:name="_Toc27724141"/>
      <w:bookmarkStart w:id="6062" w:name="_Toc36031215"/>
      <w:bookmarkStart w:id="6063" w:name="_Toc36043135"/>
      <w:bookmarkStart w:id="6064" w:name="_Toc36814460"/>
      <w:bookmarkStart w:id="6065" w:name="_Toc44689318"/>
      <w:bookmarkStart w:id="6066" w:name="_Toc44924072"/>
      <w:bookmarkStart w:id="6067" w:name="_Toc51861042"/>
      <w:bookmarkStart w:id="6068" w:name="_Toc57930813"/>
      <w:bookmarkStart w:id="6069" w:name="_Toc57931443"/>
      <w:bookmarkStart w:id="6070" w:name="_Toc106897658"/>
      <w:r w:rsidRPr="00441CD0">
        <w:t>8.2.85</w:t>
      </w:r>
      <w:r w:rsidRPr="00441CD0">
        <w:tab/>
        <w:t>Aggregated URR ID IE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071" w:name="_Toc19717431"/>
      <w:bookmarkStart w:id="6072" w:name="_Toc27490932"/>
      <w:bookmarkStart w:id="6073" w:name="_Toc27557225"/>
      <w:bookmarkStart w:id="6074" w:name="_Toc27724142"/>
      <w:bookmarkStart w:id="6075" w:name="_Toc36031216"/>
      <w:bookmarkStart w:id="6076" w:name="_Toc36043136"/>
      <w:bookmarkStart w:id="6077" w:name="_Toc36814461"/>
      <w:bookmarkStart w:id="6078" w:name="_Toc44689319"/>
      <w:bookmarkStart w:id="6079" w:name="_Toc44924073"/>
      <w:bookmarkStart w:id="6080" w:name="_Toc51861043"/>
      <w:bookmarkStart w:id="6081" w:name="_Toc57930814"/>
      <w:bookmarkStart w:id="6082" w:name="_Toc57931444"/>
      <w:bookmarkStart w:id="6083" w:name="_Toc106897659"/>
      <w:r w:rsidRPr="00441CD0">
        <w:t>8.</w:t>
      </w:r>
      <w:r w:rsidRPr="00441CD0">
        <w:rPr>
          <w:lang w:val="en-US"/>
        </w:rPr>
        <w:t>2.86</w:t>
      </w:r>
      <w:r w:rsidRPr="00441CD0">
        <w:tab/>
        <w:t>Subsequent Volume Quota</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084" w:name="_Toc19717432"/>
      <w:bookmarkStart w:id="6085" w:name="_Toc27490933"/>
      <w:bookmarkStart w:id="6086" w:name="_Toc27557226"/>
      <w:bookmarkStart w:id="6087" w:name="_Toc27724143"/>
      <w:bookmarkStart w:id="6088" w:name="_Toc36031217"/>
      <w:bookmarkStart w:id="6089" w:name="_Toc36043137"/>
      <w:bookmarkStart w:id="6090" w:name="_Toc36814462"/>
      <w:bookmarkStart w:id="6091" w:name="_Toc44689320"/>
      <w:bookmarkStart w:id="6092" w:name="_Toc44924074"/>
      <w:bookmarkStart w:id="6093" w:name="_Toc51861044"/>
      <w:bookmarkStart w:id="6094" w:name="_Toc57930815"/>
      <w:bookmarkStart w:id="6095" w:name="_Toc57931445"/>
      <w:bookmarkStart w:id="6096" w:name="_Toc106897660"/>
      <w:r w:rsidRPr="00441CD0">
        <w:t>8.</w:t>
      </w:r>
      <w:r w:rsidRPr="00441CD0">
        <w:rPr>
          <w:lang w:val="en-US"/>
        </w:rPr>
        <w:t>2.87</w:t>
      </w:r>
      <w:r w:rsidRPr="00441CD0">
        <w:tab/>
        <w:t>Subsequent Time Quota</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097" w:name="_Toc19717433"/>
      <w:bookmarkStart w:id="6098" w:name="_Toc27490934"/>
      <w:bookmarkStart w:id="6099" w:name="_Toc27557227"/>
      <w:bookmarkStart w:id="6100" w:name="_Toc27724144"/>
      <w:bookmarkStart w:id="6101" w:name="_Toc36031218"/>
      <w:bookmarkStart w:id="6102" w:name="_Toc36043138"/>
      <w:bookmarkStart w:id="6103" w:name="_Toc36814463"/>
      <w:bookmarkStart w:id="6104" w:name="_Toc44689321"/>
      <w:bookmarkStart w:id="6105" w:name="_Toc44924075"/>
      <w:bookmarkStart w:id="6106" w:name="_Toc51861045"/>
      <w:bookmarkStart w:id="6107" w:name="_Toc57930816"/>
      <w:bookmarkStart w:id="6108" w:name="_Toc57931446"/>
      <w:bookmarkStart w:id="6109" w:name="_Toc106897661"/>
      <w:r w:rsidRPr="00441CD0">
        <w:t>8.</w:t>
      </w:r>
      <w:r w:rsidRPr="00441CD0">
        <w:rPr>
          <w:lang w:val="en-US"/>
        </w:rPr>
        <w:t>2.88</w:t>
      </w:r>
      <w:r w:rsidRPr="00441CD0">
        <w:tab/>
        <w:t>RQI</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906DAF0" w14:textId="77777777" w:rsidR="00EE5860" w:rsidRPr="00441CD0" w:rsidRDefault="00EE5860" w:rsidP="00EE5860">
      <w:pPr>
        <w:rPr>
          <w:lang w:eastAsia="zh-CN"/>
        </w:rPr>
      </w:pPr>
      <w:bookmarkStart w:id="6110" w:name="_Toc19717434"/>
      <w:bookmarkStart w:id="6111" w:name="_Toc27490935"/>
      <w:bookmarkStart w:id="6112" w:name="_Toc27557228"/>
      <w:bookmarkStart w:id="6113"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lastRenderedPageBreak/>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14" w:name="_Toc36031219"/>
      <w:bookmarkStart w:id="6115" w:name="_Toc36043139"/>
      <w:bookmarkStart w:id="6116" w:name="_Toc36814464"/>
      <w:bookmarkStart w:id="6117" w:name="_Toc44689322"/>
      <w:bookmarkStart w:id="6118" w:name="_Toc44924076"/>
      <w:bookmarkStart w:id="6119" w:name="_Toc51861046"/>
      <w:bookmarkStart w:id="6120" w:name="_Toc57930817"/>
      <w:bookmarkStart w:id="6121" w:name="_Toc57931447"/>
      <w:bookmarkStart w:id="6122" w:name="_Toc106897662"/>
      <w:r w:rsidRPr="00441CD0">
        <w:t>8.</w:t>
      </w:r>
      <w:r w:rsidRPr="00441CD0">
        <w:rPr>
          <w:lang w:val="en-US"/>
        </w:rPr>
        <w:t>2.89</w:t>
      </w:r>
      <w:r w:rsidRPr="00441CD0">
        <w:tab/>
        <w:t>QFI</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23" w:name="_Toc19717435"/>
      <w:bookmarkStart w:id="6124" w:name="_Toc27490936"/>
      <w:bookmarkStart w:id="6125" w:name="_Toc27557229"/>
      <w:bookmarkStart w:id="6126" w:name="_Toc27724146"/>
      <w:bookmarkStart w:id="6127" w:name="_Toc36031220"/>
      <w:bookmarkStart w:id="6128" w:name="_Toc36043140"/>
      <w:bookmarkStart w:id="6129" w:name="_Toc36814465"/>
      <w:bookmarkStart w:id="6130" w:name="_Toc44689323"/>
      <w:bookmarkStart w:id="6131" w:name="_Toc44924077"/>
      <w:bookmarkStart w:id="6132" w:name="_Toc51861047"/>
      <w:bookmarkStart w:id="6133" w:name="_Toc57930818"/>
      <w:bookmarkStart w:id="6134" w:name="_Toc57931448"/>
      <w:bookmarkStart w:id="6135" w:name="_Toc106897663"/>
      <w:r w:rsidRPr="00441CD0">
        <w:t>8.2.90</w:t>
      </w:r>
      <w:r w:rsidRPr="00441CD0">
        <w:tab/>
        <w:t>Query URR Reference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36" w:name="_Toc19717436"/>
      <w:bookmarkStart w:id="6137" w:name="_Toc27490937"/>
      <w:bookmarkStart w:id="6138" w:name="_Toc27557230"/>
      <w:bookmarkStart w:id="6139" w:name="_Toc27724147"/>
      <w:bookmarkStart w:id="6140" w:name="_Toc36031221"/>
      <w:bookmarkStart w:id="6141" w:name="_Toc36043141"/>
      <w:bookmarkStart w:id="6142" w:name="_Toc36814466"/>
      <w:bookmarkStart w:id="6143" w:name="_Toc44689324"/>
      <w:bookmarkStart w:id="6144" w:name="_Toc44924078"/>
      <w:bookmarkStart w:id="6145" w:name="_Toc51861048"/>
      <w:bookmarkStart w:id="6146" w:name="_Toc57930819"/>
      <w:bookmarkStart w:id="6147" w:name="_Toc57931449"/>
      <w:bookmarkStart w:id="6148" w:name="_Toc106897664"/>
      <w:r w:rsidRPr="00441CD0">
        <w:t>8.2.91</w:t>
      </w:r>
      <w:r w:rsidRPr="00441CD0">
        <w:tab/>
        <w:t>Additional Usage Reports Information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lastRenderedPageBreak/>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149" w:name="_Toc19717437"/>
      <w:bookmarkStart w:id="6150" w:name="_Toc27490938"/>
      <w:bookmarkStart w:id="6151" w:name="_Toc27557231"/>
      <w:bookmarkStart w:id="6152" w:name="_Toc27724148"/>
      <w:bookmarkStart w:id="6153" w:name="_Toc36031222"/>
      <w:bookmarkStart w:id="6154" w:name="_Toc36043142"/>
      <w:bookmarkStart w:id="6155" w:name="_Toc36814467"/>
      <w:bookmarkStart w:id="6156" w:name="_Toc44689325"/>
      <w:bookmarkStart w:id="6157" w:name="_Toc44924079"/>
      <w:bookmarkStart w:id="6158" w:name="_Toc51861049"/>
      <w:bookmarkStart w:id="6159" w:name="_Toc57930820"/>
      <w:bookmarkStart w:id="6160" w:name="_Toc57931450"/>
      <w:bookmarkStart w:id="6161" w:name="_Toc106897665"/>
      <w:r w:rsidRPr="00441CD0">
        <w:t>8.2.92</w:t>
      </w:r>
      <w:r w:rsidRPr="00441CD0">
        <w:tab/>
      </w:r>
      <w:r w:rsidRPr="00441CD0">
        <w:rPr>
          <w:lang w:val="en-US"/>
        </w:rPr>
        <w:t>Traffic Endpoint</w:t>
      </w:r>
      <w:r w:rsidRPr="00441CD0">
        <w:t xml:space="preserve"> ID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162" w:name="_Toc19717438"/>
      <w:bookmarkStart w:id="6163" w:name="_Toc27490939"/>
      <w:bookmarkStart w:id="6164" w:name="_Toc27557232"/>
      <w:bookmarkStart w:id="6165" w:name="_Toc27724149"/>
      <w:bookmarkStart w:id="6166" w:name="_Toc36031223"/>
      <w:bookmarkStart w:id="6167" w:name="_Toc36043143"/>
      <w:bookmarkStart w:id="6168" w:name="_Toc36814468"/>
      <w:bookmarkStart w:id="6169" w:name="_Toc44689326"/>
      <w:bookmarkStart w:id="6170" w:name="_Toc44924080"/>
      <w:bookmarkStart w:id="6171" w:name="_Toc51861050"/>
      <w:bookmarkStart w:id="6172" w:name="_Toc57930821"/>
      <w:bookmarkStart w:id="6173" w:name="_Toc57931451"/>
      <w:bookmarkStart w:id="6174" w:name="_Toc106897666"/>
      <w:r w:rsidRPr="00441CD0">
        <w:t>8.</w:t>
      </w:r>
      <w:r w:rsidRPr="00441CD0">
        <w:rPr>
          <w:lang w:val="en-US"/>
        </w:rPr>
        <w:t>2.93</w:t>
      </w:r>
      <w:r w:rsidRPr="00441CD0">
        <w:tab/>
        <w:t>MAC address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175" w:name="_Toc19717439"/>
      <w:bookmarkStart w:id="6176" w:name="_Toc27490940"/>
      <w:bookmarkStart w:id="6177" w:name="_Toc27557233"/>
      <w:bookmarkStart w:id="6178" w:name="_Toc27724150"/>
      <w:bookmarkStart w:id="6179" w:name="_Toc36031224"/>
      <w:bookmarkStart w:id="6180" w:name="_Toc36043144"/>
      <w:bookmarkStart w:id="6181" w:name="_Toc36814469"/>
      <w:bookmarkStart w:id="6182" w:name="_Toc44689327"/>
      <w:bookmarkStart w:id="6183" w:name="_Toc44924081"/>
      <w:bookmarkStart w:id="6184" w:name="_Toc51861051"/>
      <w:bookmarkStart w:id="6185" w:name="_Toc57930822"/>
      <w:bookmarkStart w:id="6186" w:name="_Toc57931452"/>
      <w:bookmarkStart w:id="6187" w:name="_Toc106897667"/>
      <w:r w:rsidRPr="00441CD0">
        <w:t>8.</w:t>
      </w:r>
      <w:r w:rsidRPr="00441CD0">
        <w:rPr>
          <w:lang w:val="en-US"/>
        </w:rPr>
        <w:t>2.94</w:t>
      </w:r>
      <w:r w:rsidRPr="00441CD0">
        <w:tab/>
        <w:t>C-TAG (Customer-VLAN tag)</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188" w:name="_Toc19717440"/>
      <w:bookmarkStart w:id="6189" w:name="_Toc27490941"/>
      <w:bookmarkStart w:id="6190" w:name="_Toc27557234"/>
      <w:bookmarkStart w:id="6191" w:name="_Toc27724151"/>
      <w:bookmarkStart w:id="6192" w:name="_Toc36031225"/>
      <w:bookmarkStart w:id="6193" w:name="_Toc36043145"/>
      <w:bookmarkStart w:id="6194" w:name="_Toc36814470"/>
      <w:bookmarkStart w:id="6195" w:name="_Toc44689328"/>
      <w:bookmarkStart w:id="6196" w:name="_Toc44924082"/>
      <w:bookmarkStart w:id="6197" w:name="_Toc51861052"/>
      <w:bookmarkStart w:id="6198" w:name="_Toc57930823"/>
      <w:bookmarkStart w:id="6199" w:name="_Toc57931453"/>
      <w:bookmarkStart w:id="6200" w:name="_Toc106897668"/>
      <w:r w:rsidRPr="00441CD0">
        <w:t>8.</w:t>
      </w:r>
      <w:r w:rsidRPr="00441CD0">
        <w:rPr>
          <w:lang w:val="en-US"/>
        </w:rPr>
        <w:t>2.95</w:t>
      </w:r>
      <w:r w:rsidRPr="00441CD0">
        <w:tab/>
        <w:t>S-TAG (Service-VLAN tag)</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lastRenderedPageBreak/>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01" w:name="_Toc19717441"/>
      <w:bookmarkStart w:id="6202" w:name="_Toc27490942"/>
      <w:bookmarkStart w:id="6203" w:name="_Toc27557235"/>
      <w:bookmarkStart w:id="6204" w:name="_Toc27724152"/>
      <w:bookmarkStart w:id="6205" w:name="_Toc36031226"/>
      <w:bookmarkStart w:id="6206" w:name="_Toc36043146"/>
      <w:bookmarkStart w:id="6207" w:name="_Toc36814471"/>
      <w:bookmarkStart w:id="6208" w:name="_Toc44689329"/>
      <w:bookmarkStart w:id="6209" w:name="_Toc44924083"/>
      <w:bookmarkStart w:id="6210" w:name="_Toc51861053"/>
      <w:bookmarkStart w:id="6211" w:name="_Toc57930824"/>
      <w:bookmarkStart w:id="6212" w:name="_Toc57931454"/>
      <w:bookmarkStart w:id="6213" w:name="_Toc106897669"/>
      <w:r w:rsidRPr="00441CD0">
        <w:t>8.</w:t>
      </w:r>
      <w:r w:rsidRPr="00441CD0">
        <w:rPr>
          <w:lang w:val="en-US"/>
        </w:rPr>
        <w:t>2.96</w:t>
      </w:r>
      <w:r w:rsidRPr="00441CD0">
        <w:tab/>
        <w:t>Ethertype</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14" w:name="_Toc19717442"/>
      <w:bookmarkStart w:id="6215" w:name="_Toc27490943"/>
      <w:bookmarkStart w:id="6216" w:name="_Toc27557236"/>
      <w:bookmarkStart w:id="6217" w:name="_Toc27724153"/>
      <w:bookmarkStart w:id="6218" w:name="_Toc36031227"/>
      <w:bookmarkStart w:id="6219" w:name="_Toc36043147"/>
      <w:bookmarkStart w:id="6220" w:name="_Toc36814472"/>
      <w:bookmarkStart w:id="6221" w:name="_Toc44689330"/>
      <w:bookmarkStart w:id="6222" w:name="_Toc44924084"/>
      <w:bookmarkStart w:id="6223" w:name="_Toc51861054"/>
      <w:bookmarkStart w:id="6224" w:name="_Toc57930825"/>
      <w:bookmarkStart w:id="6225" w:name="_Toc57931455"/>
      <w:bookmarkStart w:id="6226" w:name="_Toc106897670"/>
      <w:r w:rsidRPr="00441CD0">
        <w:t>8.</w:t>
      </w:r>
      <w:r w:rsidRPr="00441CD0">
        <w:rPr>
          <w:lang w:val="en-US"/>
        </w:rPr>
        <w:t>2.97</w:t>
      </w:r>
      <w:r w:rsidRPr="00441CD0">
        <w:tab/>
      </w:r>
      <w:r w:rsidRPr="00441CD0">
        <w:rPr>
          <w:lang w:eastAsia="zh-CN"/>
        </w:rPr>
        <w:t>Proxying</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27" w:name="_Toc19717443"/>
      <w:bookmarkStart w:id="6228" w:name="_Toc27490944"/>
      <w:bookmarkStart w:id="6229" w:name="_Toc27557237"/>
      <w:bookmarkStart w:id="6230" w:name="_Toc27724154"/>
      <w:bookmarkStart w:id="6231" w:name="_Toc36031228"/>
      <w:bookmarkStart w:id="6232" w:name="_Toc36043148"/>
      <w:bookmarkStart w:id="6233" w:name="_Toc36814473"/>
      <w:bookmarkStart w:id="6234" w:name="_Toc44689331"/>
      <w:bookmarkStart w:id="6235" w:name="_Toc44924085"/>
      <w:bookmarkStart w:id="6236" w:name="_Toc51861055"/>
      <w:bookmarkStart w:id="6237" w:name="_Toc57930826"/>
      <w:bookmarkStart w:id="6238" w:name="_Toc57931456"/>
      <w:bookmarkStart w:id="6239" w:name="_Toc106897671"/>
      <w:r w:rsidRPr="00441CD0">
        <w:t>8.</w:t>
      </w:r>
      <w:r w:rsidRPr="00441CD0">
        <w:rPr>
          <w:lang w:val="en-US"/>
        </w:rPr>
        <w:t>2.98</w:t>
      </w:r>
      <w:r w:rsidRPr="00441CD0">
        <w:tab/>
        <w:t>Ethernet Filter ID</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40" w:name="_Toc19717444"/>
      <w:bookmarkStart w:id="6241" w:name="_Toc27490945"/>
      <w:bookmarkStart w:id="6242" w:name="_Toc27557238"/>
      <w:bookmarkStart w:id="6243" w:name="_Toc27724155"/>
      <w:bookmarkStart w:id="6244" w:name="_Toc36031229"/>
      <w:bookmarkStart w:id="6245" w:name="_Toc36043149"/>
      <w:bookmarkStart w:id="6246" w:name="_Toc36814474"/>
      <w:bookmarkStart w:id="6247" w:name="_Toc44689332"/>
      <w:bookmarkStart w:id="6248" w:name="_Toc44924086"/>
      <w:bookmarkStart w:id="6249" w:name="_Toc51861056"/>
      <w:bookmarkStart w:id="6250" w:name="_Toc57930827"/>
      <w:bookmarkStart w:id="6251" w:name="_Toc57931457"/>
      <w:bookmarkStart w:id="6252" w:name="_Toc106897672"/>
      <w:r w:rsidRPr="00441CD0">
        <w:t>8.</w:t>
      </w:r>
      <w:r w:rsidRPr="00441CD0">
        <w:rPr>
          <w:lang w:val="en-US"/>
        </w:rPr>
        <w:t>2.99</w:t>
      </w:r>
      <w:r w:rsidRPr="00441CD0">
        <w:tab/>
        <w:t>Ethernet Filter Properties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253" w:name="_Hlk507708385"/>
      <w:r w:rsidRPr="00441CD0">
        <w:t>Bidirectional Ethernet Filter</w:t>
      </w:r>
      <w:bookmarkEnd w:id="6253"/>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254" w:name="_Toc19717445"/>
      <w:bookmarkStart w:id="6255" w:name="_Toc27490946"/>
      <w:bookmarkStart w:id="6256" w:name="_Toc27557239"/>
      <w:bookmarkStart w:id="6257" w:name="_Toc27724156"/>
      <w:bookmarkStart w:id="6258" w:name="_Toc36031230"/>
      <w:bookmarkStart w:id="6259" w:name="_Toc36043150"/>
      <w:bookmarkStart w:id="6260" w:name="_Toc36814475"/>
      <w:bookmarkStart w:id="6261" w:name="_Toc44689333"/>
      <w:bookmarkStart w:id="6262" w:name="_Toc44924087"/>
      <w:bookmarkStart w:id="6263" w:name="_Toc51861057"/>
      <w:bookmarkStart w:id="6264" w:name="_Toc57930828"/>
      <w:bookmarkStart w:id="6265" w:name="_Toc57931458"/>
      <w:bookmarkStart w:id="6266" w:name="_Toc106897673"/>
      <w:r w:rsidRPr="00441CD0">
        <w:t>8.</w:t>
      </w:r>
      <w:r w:rsidRPr="00441CD0">
        <w:rPr>
          <w:lang w:val="en-US"/>
        </w:rPr>
        <w:t>2.100</w:t>
      </w:r>
      <w:r w:rsidRPr="00441CD0">
        <w:tab/>
      </w:r>
      <w:bookmarkStart w:id="6267" w:name="OLE_LINK34"/>
      <w:r w:rsidRPr="00441CD0">
        <w:t>Suggested Buffering Packets Count</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268" w:name="_Toc19717446"/>
      <w:bookmarkStart w:id="6269" w:name="_Toc27490947"/>
      <w:bookmarkStart w:id="6270" w:name="_Toc27557240"/>
      <w:bookmarkStart w:id="6271" w:name="_Toc27724157"/>
      <w:bookmarkStart w:id="6272" w:name="_Toc36031231"/>
      <w:bookmarkStart w:id="6273" w:name="_Toc36043151"/>
      <w:bookmarkStart w:id="6274" w:name="_Toc36814476"/>
      <w:bookmarkStart w:id="6275" w:name="_Toc44689334"/>
      <w:bookmarkStart w:id="6276" w:name="_Toc44924088"/>
      <w:bookmarkStart w:id="6277" w:name="_Toc51861058"/>
      <w:bookmarkStart w:id="6278" w:name="_Toc57930829"/>
      <w:bookmarkStart w:id="6279" w:name="_Toc57931459"/>
      <w:bookmarkStart w:id="6280" w:name="_Toc106897674"/>
      <w:r w:rsidRPr="00441CD0">
        <w:t>8.2.101</w:t>
      </w:r>
      <w:r w:rsidRPr="00441CD0">
        <w:tab/>
      </w:r>
      <w:bookmarkStart w:id="6281" w:name="_Hlk491290328"/>
      <w:r w:rsidRPr="00441CD0">
        <w:t xml:space="preserve">User </w:t>
      </w:r>
      <w:bookmarkEnd w:id="6281"/>
      <w:r w:rsidRPr="00441CD0">
        <w:t>ID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282" w:name="_Toc19717447"/>
      <w:bookmarkStart w:id="6283" w:name="_Toc27490948"/>
      <w:bookmarkStart w:id="6284" w:name="_Toc27557241"/>
      <w:bookmarkStart w:id="6285" w:name="_Toc27724158"/>
      <w:bookmarkStart w:id="6286" w:name="_Toc36031232"/>
      <w:bookmarkStart w:id="6287" w:name="_Toc36043152"/>
      <w:bookmarkStart w:id="6288" w:name="_Toc36814477"/>
      <w:bookmarkStart w:id="6289" w:name="_Toc44689335"/>
      <w:bookmarkStart w:id="6290" w:name="_Toc44924089"/>
      <w:bookmarkStart w:id="6291" w:name="_Toc51861059"/>
      <w:bookmarkStart w:id="6292" w:name="_Toc57930830"/>
      <w:bookmarkStart w:id="6293" w:name="_Toc57931460"/>
      <w:bookmarkStart w:id="6294" w:name="_Toc106897675"/>
      <w:r w:rsidRPr="00441CD0">
        <w:rPr>
          <w:lang w:val="fr-FR"/>
        </w:rPr>
        <w:t>8.2.102</w:t>
      </w:r>
      <w:r w:rsidRPr="00441CD0">
        <w:rPr>
          <w:lang w:val="fr-FR"/>
        </w:rPr>
        <w:tab/>
        <w:t>Ethernet PDU Session Information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lastRenderedPageBreak/>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295" w:name="_Toc19717448"/>
      <w:bookmarkStart w:id="6296" w:name="_Toc27490949"/>
      <w:bookmarkStart w:id="6297" w:name="_Toc27557242"/>
      <w:bookmarkStart w:id="6298" w:name="_Toc27724159"/>
      <w:bookmarkStart w:id="6299" w:name="_Toc36031233"/>
      <w:bookmarkStart w:id="6300" w:name="_Toc36043153"/>
      <w:bookmarkStart w:id="6301" w:name="_Toc36814478"/>
      <w:bookmarkStart w:id="6302" w:name="_Toc44689336"/>
      <w:bookmarkStart w:id="6303" w:name="_Toc44924090"/>
      <w:bookmarkStart w:id="6304" w:name="_Toc51861060"/>
      <w:bookmarkStart w:id="6305" w:name="_Toc57930831"/>
      <w:bookmarkStart w:id="6306" w:name="_Toc57931461"/>
      <w:bookmarkStart w:id="6307" w:name="_Toc106897676"/>
      <w:r w:rsidRPr="00441CD0">
        <w:t>8.</w:t>
      </w:r>
      <w:r w:rsidRPr="00441CD0">
        <w:rPr>
          <w:lang w:val="en-US"/>
        </w:rPr>
        <w:t>2.103</w:t>
      </w:r>
      <w:r w:rsidRPr="00441CD0">
        <w:tab/>
        <w:t>MAC Addresses Detected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08" w:name="_Toc19717449"/>
      <w:bookmarkStart w:id="6309" w:name="_Toc27490950"/>
      <w:bookmarkStart w:id="6310" w:name="_Toc27557243"/>
      <w:bookmarkStart w:id="6311"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12" w:name="_Toc36031234"/>
      <w:bookmarkStart w:id="6313" w:name="_Toc36043154"/>
      <w:bookmarkStart w:id="6314" w:name="_Toc36814479"/>
      <w:bookmarkStart w:id="6315" w:name="_Toc44689337"/>
      <w:bookmarkStart w:id="6316" w:name="_Toc44924091"/>
      <w:bookmarkStart w:id="6317" w:name="_Toc51861061"/>
      <w:bookmarkStart w:id="6318" w:name="_Toc57930832"/>
      <w:bookmarkStart w:id="6319" w:name="_Toc57931462"/>
      <w:bookmarkStart w:id="6320" w:name="_Toc106897677"/>
      <w:r w:rsidRPr="00441CD0">
        <w:t>8.</w:t>
      </w:r>
      <w:r w:rsidRPr="00441CD0">
        <w:rPr>
          <w:lang w:val="en-US"/>
        </w:rPr>
        <w:t>2.104</w:t>
      </w:r>
      <w:r w:rsidRPr="00441CD0">
        <w:tab/>
        <w:t>MAC Addresses Removed</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21" w:name="_Toc19717450"/>
      <w:bookmarkStart w:id="6322" w:name="_Toc27490951"/>
      <w:bookmarkStart w:id="6323" w:name="_Toc27557244"/>
      <w:bookmarkStart w:id="6324"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lastRenderedPageBreak/>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25" w:name="_Toc36031235"/>
      <w:bookmarkStart w:id="6326" w:name="_Toc36043155"/>
      <w:bookmarkStart w:id="6327" w:name="_Toc36814480"/>
      <w:bookmarkStart w:id="6328" w:name="_Toc44689338"/>
      <w:bookmarkStart w:id="6329" w:name="_Toc44924092"/>
      <w:bookmarkStart w:id="6330" w:name="_Toc51861062"/>
      <w:bookmarkStart w:id="6331" w:name="_Toc57930833"/>
      <w:bookmarkStart w:id="6332" w:name="_Toc57931463"/>
      <w:bookmarkStart w:id="6333" w:name="_Toc106897678"/>
      <w:r w:rsidRPr="00441CD0">
        <w:t>8.</w:t>
      </w:r>
      <w:r w:rsidRPr="00441CD0">
        <w:rPr>
          <w:lang w:val="en-US"/>
        </w:rPr>
        <w:t>2.105</w:t>
      </w:r>
      <w:r w:rsidRPr="00441CD0">
        <w:tab/>
        <w:t>Ethernet Inactivity Timer</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334" w:name="_Toc19717451"/>
      <w:bookmarkStart w:id="6335" w:name="_Toc27490952"/>
      <w:bookmarkStart w:id="6336" w:name="_Toc27557245"/>
      <w:bookmarkStart w:id="6337" w:name="_Toc27724162"/>
      <w:bookmarkStart w:id="6338" w:name="_Toc36031236"/>
      <w:bookmarkStart w:id="6339" w:name="_Toc36043156"/>
      <w:bookmarkStart w:id="6340" w:name="_Toc36814481"/>
      <w:bookmarkStart w:id="6341" w:name="_Toc44689339"/>
      <w:bookmarkStart w:id="6342" w:name="_Toc44924093"/>
      <w:bookmarkStart w:id="6343" w:name="_Toc51861063"/>
      <w:bookmarkStart w:id="6344" w:name="_Toc57930834"/>
      <w:bookmarkStart w:id="6345" w:name="_Toc57931464"/>
      <w:bookmarkStart w:id="6346" w:name="_Toc106897679"/>
      <w:r w:rsidRPr="00441CD0">
        <w:t>8.</w:t>
      </w:r>
      <w:r w:rsidRPr="00441CD0">
        <w:rPr>
          <w:lang w:val="en-US"/>
        </w:rPr>
        <w:t>2.106</w:t>
      </w:r>
      <w:r w:rsidRPr="00441CD0">
        <w:tab/>
        <w:t>Subsequent Event Quota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347" w:name="_Toc19717452"/>
      <w:bookmarkStart w:id="6348" w:name="_Toc27490953"/>
      <w:bookmarkStart w:id="6349" w:name="_Toc27557246"/>
      <w:bookmarkStart w:id="6350" w:name="_Toc27724163"/>
      <w:bookmarkStart w:id="6351" w:name="_Toc36031237"/>
      <w:bookmarkStart w:id="6352" w:name="_Toc36043157"/>
      <w:bookmarkStart w:id="6353" w:name="_Toc36814482"/>
      <w:bookmarkStart w:id="6354" w:name="_Toc44689340"/>
      <w:bookmarkStart w:id="6355" w:name="_Toc44924094"/>
      <w:bookmarkStart w:id="6356" w:name="_Toc51861064"/>
      <w:bookmarkStart w:id="6357" w:name="_Toc57930835"/>
      <w:bookmarkStart w:id="6358" w:name="_Toc57931465"/>
      <w:bookmarkStart w:id="6359" w:name="_Toc106897680"/>
      <w:r w:rsidRPr="00441CD0">
        <w:t>8.</w:t>
      </w:r>
      <w:r w:rsidRPr="00441CD0">
        <w:rPr>
          <w:lang w:val="en-US"/>
        </w:rPr>
        <w:t>2.107</w:t>
      </w:r>
      <w:r w:rsidRPr="00441CD0">
        <w:tab/>
        <w:t>Subsequent Event Threshold</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lastRenderedPageBreak/>
        <w:t>The Subsequent Event Threshold field shall be encoded as an Unsigned32 binary integer value.</w:t>
      </w:r>
    </w:p>
    <w:p w14:paraId="5E64E1B2" w14:textId="77777777" w:rsidR="00EE5860" w:rsidRPr="00441CD0" w:rsidRDefault="00EE5860" w:rsidP="00EE5860">
      <w:pPr>
        <w:pStyle w:val="Heading3"/>
      </w:pPr>
      <w:bookmarkStart w:id="6360" w:name="_Toc19717453"/>
      <w:bookmarkStart w:id="6361" w:name="_Toc27490954"/>
      <w:bookmarkStart w:id="6362" w:name="_Toc27557247"/>
      <w:bookmarkStart w:id="6363" w:name="_Toc27724164"/>
      <w:bookmarkStart w:id="6364" w:name="_Toc36031238"/>
      <w:bookmarkStart w:id="6365" w:name="_Toc36043158"/>
      <w:bookmarkStart w:id="6366" w:name="_Toc36814483"/>
      <w:bookmarkStart w:id="6367" w:name="_Toc44689341"/>
      <w:bookmarkStart w:id="6368" w:name="_Toc44924095"/>
      <w:bookmarkStart w:id="6369" w:name="_Toc51861065"/>
      <w:bookmarkStart w:id="6370" w:name="_Toc57930836"/>
      <w:bookmarkStart w:id="6371" w:name="_Toc57931466"/>
      <w:bookmarkStart w:id="6372" w:name="_Toc106897681"/>
      <w:r w:rsidRPr="00441CD0">
        <w:t>8.</w:t>
      </w:r>
      <w:r w:rsidRPr="00441CD0">
        <w:rPr>
          <w:lang w:val="en-US"/>
        </w:rPr>
        <w:t>2.108</w:t>
      </w:r>
      <w:r w:rsidRPr="00441CD0">
        <w:tab/>
        <w:t>Trace Information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373" w:name="_Toc19717454"/>
      <w:bookmarkStart w:id="6374" w:name="_Toc27490955"/>
      <w:bookmarkStart w:id="6375" w:name="_Toc27557248"/>
      <w:bookmarkStart w:id="6376" w:name="_Toc27724165"/>
      <w:bookmarkStart w:id="6377" w:name="_Toc36031239"/>
      <w:bookmarkStart w:id="6378" w:name="_Toc36043159"/>
      <w:bookmarkStart w:id="6379" w:name="_Toc36814484"/>
      <w:bookmarkStart w:id="6380" w:name="_Toc44689342"/>
      <w:bookmarkStart w:id="6381" w:name="_Toc44924096"/>
      <w:bookmarkStart w:id="6382" w:name="_Toc51861066"/>
      <w:bookmarkStart w:id="6383" w:name="_Toc57930837"/>
      <w:bookmarkStart w:id="6384" w:name="_Toc57931467"/>
      <w:bookmarkStart w:id="6385" w:name="_Toc106897682"/>
      <w:r w:rsidRPr="00441CD0">
        <w:t>8.</w:t>
      </w:r>
      <w:r w:rsidRPr="00441CD0">
        <w:rPr>
          <w:lang w:val="en-US"/>
        </w:rPr>
        <w:t>2.109</w:t>
      </w:r>
      <w:r w:rsidRPr="00441CD0">
        <w:tab/>
        <w:t>Framed-Route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386" w:name="_Toc19717455"/>
      <w:bookmarkStart w:id="6387" w:name="_Toc27490956"/>
      <w:bookmarkStart w:id="6388" w:name="_Toc27557249"/>
      <w:bookmarkStart w:id="6389" w:name="_Toc27724166"/>
      <w:bookmarkStart w:id="6390" w:name="_Toc36031240"/>
      <w:bookmarkStart w:id="6391" w:name="_Toc36043160"/>
      <w:bookmarkStart w:id="6392" w:name="_Toc36814485"/>
      <w:bookmarkStart w:id="6393" w:name="_Toc44689343"/>
      <w:bookmarkStart w:id="6394" w:name="_Toc44924097"/>
      <w:bookmarkStart w:id="6395" w:name="_Toc51861067"/>
      <w:bookmarkStart w:id="6396" w:name="_Toc57930838"/>
      <w:bookmarkStart w:id="6397" w:name="_Toc57931468"/>
      <w:bookmarkStart w:id="6398" w:name="_Toc106897683"/>
      <w:r w:rsidRPr="00441CD0">
        <w:t>8.</w:t>
      </w:r>
      <w:r w:rsidRPr="00441CD0">
        <w:rPr>
          <w:lang w:val="en-US"/>
        </w:rPr>
        <w:t>2.110</w:t>
      </w:r>
      <w:r w:rsidRPr="00441CD0">
        <w:tab/>
        <w:t>Framed-Routing</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399" w:name="_Toc19717456"/>
      <w:bookmarkStart w:id="6400" w:name="_Toc27490957"/>
      <w:bookmarkStart w:id="6401" w:name="_Toc27557250"/>
      <w:bookmarkStart w:id="6402" w:name="_Toc27724167"/>
      <w:bookmarkStart w:id="6403" w:name="_Toc36031241"/>
      <w:bookmarkStart w:id="6404" w:name="_Toc36043161"/>
      <w:bookmarkStart w:id="6405" w:name="_Toc36814486"/>
      <w:bookmarkStart w:id="6406" w:name="_Toc44689344"/>
      <w:bookmarkStart w:id="6407" w:name="_Toc44924098"/>
      <w:bookmarkStart w:id="6408" w:name="_Toc51861068"/>
      <w:bookmarkStart w:id="6409" w:name="_Toc57930839"/>
      <w:bookmarkStart w:id="6410" w:name="_Toc57931469"/>
      <w:bookmarkStart w:id="6411" w:name="_Toc106897684"/>
      <w:r w:rsidRPr="00441CD0">
        <w:t>8.</w:t>
      </w:r>
      <w:r w:rsidRPr="00441CD0">
        <w:rPr>
          <w:lang w:val="en-US"/>
        </w:rPr>
        <w:t>2.111</w:t>
      </w:r>
      <w:r w:rsidRPr="00441CD0">
        <w:tab/>
        <w:t>Framed-IPv6-Route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12" w:name="_Toc19717457"/>
      <w:bookmarkStart w:id="6413" w:name="_Toc27490958"/>
      <w:bookmarkStart w:id="6414" w:name="_Toc27557251"/>
      <w:bookmarkStart w:id="6415" w:name="_Toc27724168"/>
      <w:bookmarkStart w:id="6416" w:name="_Toc36031242"/>
      <w:bookmarkStart w:id="6417" w:name="_Toc36043162"/>
      <w:bookmarkStart w:id="6418" w:name="_Toc36814487"/>
      <w:bookmarkStart w:id="6419" w:name="_Toc44689345"/>
      <w:bookmarkStart w:id="6420" w:name="_Toc44924099"/>
      <w:bookmarkStart w:id="6421" w:name="_Toc51861069"/>
      <w:bookmarkStart w:id="6422" w:name="_Toc57930840"/>
      <w:bookmarkStart w:id="6423" w:name="_Toc57931470"/>
      <w:bookmarkStart w:id="6424" w:name="_Toc106897685"/>
      <w:r w:rsidRPr="00441CD0">
        <w:t>8.</w:t>
      </w:r>
      <w:r w:rsidRPr="00441CD0">
        <w:rPr>
          <w:lang w:val="en-US"/>
        </w:rPr>
        <w:t>2.112</w:t>
      </w:r>
      <w:r w:rsidRPr="00441CD0">
        <w:tab/>
        <w:t>Event Quota</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25" w:name="_Toc19717458"/>
      <w:bookmarkStart w:id="6426" w:name="_Toc27490959"/>
      <w:bookmarkStart w:id="6427" w:name="_Toc27557252"/>
      <w:bookmarkStart w:id="6428" w:name="_Toc27724169"/>
      <w:bookmarkStart w:id="6429" w:name="_Toc36031243"/>
      <w:bookmarkStart w:id="6430" w:name="_Toc36043163"/>
      <w:bookmarkStart w:id="6431" w:name="_Toc36814488"/>
      <w:bookmarkStart w:id="6432" w:name="_Toc44689346"/>
      <w:bookmarkStart w:id="6433" w:name="_Toc44924100"/>
      <w:bookmarkStart w:id="6434" w:name="_Toc51861070"/>
      <w:bookmarkStart w:id="6435" w:name="_Toc57930841"/>
      <w:bookmarkStart w:id="6436" w:name="_Toc57931471"/>
      <w:bookmarkStart w:id="6437" w:name="_Toc106897686"/>
      <w:r w:rsidRPr="00441CD0">
        <w:t>8.</w:t>
      </w:r>
      <w:r w:rsidRPr="00441CD0">
        <w:rPr>
          <w:lang w:val="en-US"/>
        </w:rPr>
        <w:t>2.113</w:t>
      </w:r>
      <w:r w:rsidRPr="00441CD0">
        <w:tab/>
        <w:t>Event Threshold</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38" w:name="_Toc19717459"/>
      <w:bookmarkStart w:id="6439" w:name="_Toc27490960"/>
      <w:bookmarkStart w:id="6440" w:name="_Toc27557253"/>
      <w:bookmarkStart w:id="6441" w:name="_Toc27724170"/>
      <w:bookmarkStart w:id="6442" w:name="_Toc36031244"/>
      <w:bookmarkStart w:id="6443" w:name="_Toc36043164"/>
      <w:bookmarkStart w:id="6444" w:name="_Toc36814489"/>
      <w:bookmarkStart w:id="6445" w:name="_Toc44689347"/>
      <w:bookmarkStart w:id="6446" w:name="_Toc44924101"/>
      <w:bookmarkStart w:id="6447" w:name="_Toc51861071"/>
      <w:bookmarkStart w:id="6448" w:name="_Toc57930842"/>
      <w:bookmarkStart w:id="6449" w:name="_Toc57931472"/>
      <w:bookmarkStart w:id="6450" w:name="_Toc106897687"/>
      <w:r w:rsidRPr="00441CD0">
        <w:lastRenderedPageBreak/>
        <w:t>8.</w:t>
      </w:r>
      <w:r w:rsidRPr="00441CD0">
        <w:rPr>
          <w:lang w:val="en-US"/>
        </w:rPr>
        <w:t>2.114</w:t>
      </w:r>
      <w:r w:rsidRPr="00441CD0">
        <w:tab/>
        <w:t>Time Stamp</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B73B590" w14:textId="77777777" w:rsidR="00EE5860" w:rsidRPr="00441CD0" w:rsidRDefault="00EE5860" w:rsidP="00EE5860">
      <w:pPr>
        <w:rPr>
          <w:lang w:eastAsia="ja-JP"/>
        </w:rPr>
      </w:pPr>
      <w:bookmarkStart w:id="6451" w:name="_Toc19717460"/>
      <w:bookmarkStart w:id="6452" w:name="_Toc27490961"/>
      <w:bookmarkStart w:id="6453" w:name="_Toc27557254"/>
      <w:bookmarkStart w:id="6454" w:name="_Toc27724171"/>
      <w:bookmarkStart w:id="6455" w:name="_Toc36031245"/>
      <w:bookmarkStart w:id="6456" w:name="_Toc36043165"/>
      <w:bookmarkStart w:id="6457" w:name="_Toc36814490"/>
      <w:bookmarkStart w:id="6458" w:name="_Toc44689348"/>
      <w:bookmarkStart w:id="6459"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460" w:name="_Toc51861072"/>
      <w:bookmarkStart w:id="6461" w:name="_Toc57930843"/>
      <w:bookmarkStart w:id="6462" w:name="_Toc57931473"/>
      <w:bookmarkStart w:id="6463" w:name="_Toc106897688"/>
      <w:r w:rsidRPr="00441CD0">
        <w:t>8.</w:t>
      </w:r>
      <w:r w:rsidRPr="00441CD0">
        <w:rPr>
          <w:lang w:val="en-US"/>
        </w:rPr>
        <w:t>2.115</w:t>
      </w:r>
      <w:r w:rsidRPr="00441CD0">
        <w:tab/>
        <w:t>Averaging Window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464" w:name="_Toc19717461"/>
      <w:bookmarkStart w:id="6465" w:name="_Toc27490962"/>
      <w:bookmarkStart w:id="6466" w:name="_Toc27557255"/>
      <w:bookmarkStart w:id="6467" w:name="_Toc27724172"/>
      <w:bookmarkStart w:id="6468" w:name="_Toc36031246"/>
      <w:bookmarkStart w:id="6469" w:name="_Toc36043166"/>
      <w:bookmarkStart w:id="6470" w:name="_Toc36814491"/>
      <w:bookmarkStart w:id="6471" w:name="_Toc44689349"/>
      <w:bookmarkStart w:id="6472" w:name="_Toc44924103"/>
      <w:bookmarkStart w:id="6473" w:name="_Toc51861073"/>
      <w:bookmarkStart w:id="6474" w:name="_Toc57930844"/>
      <w:bookmarkStart w:id="6475" w:name="_Toc57931474"/>
      <w:bookmarkStart w:id="6476" w:name="_Toc106897689"/>
      <w:r w:rsidRPr="00441CD0">
        <w:t>8.</w:t>
      </w:r>
      <w:r w:rsidRPr="00441CD0">
        <w:rPr>
          <w:lang w:val="en-US"/>
        </w:rPr>
        <w:t>2.116</w:t>
      </w:r>
      <w:r w:rsidRPr="00441CD0">
        <w:tab/>
        <w:t>Paging Policy Indicator (PPI)</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477" w:name="_Toc19717462"/>
      <w:bookmarkStart w:id="6478" w:name="_Toc27490963"/>
      <w:bookmarkStart w:id="6479" w:name="_Toc27557256"/>
      <w:bookmarkStart w:id="6480" w:name="_Toc27724173"/>
      <w:bookmarkStart w:id="6481" w:name="_Toc36031247"/>
      <w:bookmarkStart w:id="6482" w:name="_Toc36043167"/>
      <w:bookmarkStart w:id="6483" w:name="_Toc36814492"/>
      <w:bookmarkStart w:id="6484" w:name="_Toc44689350"/>
      <w:bookmarkStart w:id="6485" w:name="_Toc44924104"/>
      <w:bookmarkStart w:id="6486" w:name="_Toc51861074"/>
      <w:bookmarkStart w:id="6487" w:name="_Toc57930845"/>
      <w:bookmarkStart w:id="6488" w:name="_Toc57931475"/>
      <w:bookmarkStart w:id="6489" w:name="_Toc106897690"/>
      <w:r w:rsidRPr="00441CD0">
        <w:t>8.</w:t>
      </w:r>
      <w:r w:rsidRPr="00441CD0">
        <w:rPr>
          <w:lang w:eastAsia="zh-CN"/>
        </w:rPr>
        <w:t>2.117</w:t>
      </w:r>
      <w:r w:rsidRPr="00441CD0">
        <w:tab/>
      </w:r>
      <w:r w:rsidRPr="00441CD0">
        <w:rPr>
          <w:lang w:eastAsia="zh-CN"/>
        </w:rPr>
        <w:t>APN/DNN</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490" w:name="_Toc19717463"/>
      <w:bookmarkStart w:id="6491" w:name="_Toc27490964"/>
      <w:bookmarkStart w:id="6492" w:name="_Toc27557257"/>
      <w:bookmarkStart w:id="6493" w:name="_Toc27724174"/>
      <w:bookmarkStart w:id="6494" w:name="_Toc36031248"/>
      <w:bookmarkStart w:id="6495" w:name="_Toc36043168"/>
      <w:bookmarkStart w:id="6496" w:name="_Toc36814493"/>
      <w:bookmarkStart w:id="6497" w:name="_Toc44689351"/>
      <w:bookmarkStart w:id="6498" w:name="_Toc44924105"/>
      <w:bookmarkStart w:id="6499" w:name="_Toc51861075"/>
      <w:bookmarkStart w:id="6500" w:name="_Toc57930846"/>
      <w:bookmarkStart w:id="6501" w:name="_Toc57931476"/>
      <w:bookmarkStart w:id="6502" w:name="_Toc106897691"/>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03" w:name="_Toc19717464"/>
      <w:bookmarkStart w:id="6504" w:name="_Toc27490965"/>
      <w:bookmarkStart w:id="6505" w:name="_Toc27557258"/>
      <w:bookmarkStart w:id="6506" w:name="_Toc27724175"/>
      <w:bookmarkStart w:id="6507" w:name="_Toc36031249"/>
      <w:bookmarkStart w:id="6508" w:name="_Toc36043169"/>
      <w:bookmarkStart w:id="6509" w:name="_Toc36814494"/>
      <w:bookmarkStart w:id="6510" w:name="_Toc44689352"/>
      <w:bookmarkStart w:id="6511" w:name="_Toc44924106"/>
      <w:bookmarkStart w:id="6512" w:name="_Toc51861076"/>
      <w:bookmarkStart w:id="6513" w:name="_Toc57930847"/>
      <w:bookmarkStart w:id="6514" w:name="_Toc57931477"/>
      <w:r w:rsidRPr="00441CD0">
        <w:lastRenderedPageBreak/>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15" w:name="_Toc106897692"/>
      <w:r w:rsidRPr="00441CD0">
        <w:t>8.</w:t>
      </w:r>
      <w:r w:rsidRPr="00441CD0">
        <w:rPr>
          <w:lang w:val="en-US"/>
        </w:rPr>
        <w:t>2.119</w:t>
      </w:r>
      <w:r w:rsidRPr="00441CD0">
        <w:tab/>
        <w:t>PFCPSRReq-Flags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lastRenderedPageBreak/>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16" w:name="_Toc19717465"/>
      <w:bookmarkStart w:id="6517" w:name="_Toc27490966"/>
      <w:bookmarkStart w:id="6518" w:name="_Toc27557259"/>
      <w:bookmarkStart w:id="6519" w:name="_Toc27724176"/>
      <w:bookmarkStart w:id="6520" w:name="_Toc36031250"/>
      <w:bookmarkStart w:id="6521" w:name="_Toc36043170"/>
      <w:bookmarkStart w:id="6522" w:name="_Toc36814495"/>
      <w:bookmarkStart w:id="6523" w:name="_Toc44689353"/>
      <w:bookmarkStart w:id="6524" w:name="_Toc44924107"/>
      <w:bookmarkStart w:id="6525" w:name="_Toc51861077"/>
      <w:bookmarkStart w:id="6526" w:name="_Toc57930848"/>
      <w:bookmarkStart w:id="6527" w:name="_Toc57931478"/>
      <w:bookmarkStart w:id="6528" w:name="_Toc106897693"/>
      <w:r w:rsidRPr="00441CD0">
        <w:t>8.</w:t>
      </w:r>
      <w:r w:rsidRPr="00441CD0">
        <w:rPr>
          <w:lang w:val="en-US"/>
        </w:rPr>
        <w:t>2.120</w:t>
      </w:r>
      <w:r w:rsidRPr="00441CD0">
        <w:tab/>
        <w:t>PFCPAUReq-Flags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29" w:name="_Toc19717466"/>
      <w:bookmarkStart w:id="6530" w:name="_Toc27490967"/>
      <w:bookmarkStart w:id="6531" w:name="_Toc27557260"/>
      <w:bookmarkStart w:id="6532" w:name="_Toc27724177"/>
      <w:bookmarkStart w:id="6533" w:name="_Toc36031251"/>
      <w:bookmarkStart w:id="6534" w:name="_Toc36043171"/>
      <w:bookmarkStart w:id="6535" w:name="_Toc36814496"/>
      <w:bookmarkStart w:id="6536" w:name="_Toc44689354"/>
      <w:bookmarkStart w:id="6537" w:name="_Toc44924108"/>
      <w:bookmarkStart w:id="6538" w:name="_Toc51861078"/>
      <w:bookmarkStart w:id="6539" w:name="_Toc57930849"/>
      <w:bookmarkStart w:id="6540" w:name="_Toc57931479"/>
      <w:bookmarkStart w:id="6541" w:name="_Toc106897694"/>
      <w:r w:rsidRPr="00441CD0">
        <w:t>8.</w:t>
      </w:r>
      <w:r w:rsidRPr="00441CD0">
        <w:rPr>
          <w:lang w:val="en-US"/>
        </w:rPr>
        <w:t>2.121</w:t>
      </w:r>
      <w:r w:rsidRPr="00441CD0">
        <w:tab/>
        <w:t>Activation Time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42" w:name="_Toc19717467"/>
      <w:bookmarkStart w:id="6543" w:name="_Toc27490968"/>
      <w:bookmarkStart w:id="6544" w:name="_Toc27557261"/>
      <w:bookmarkStart w:id="6545" w:name="_Toc27724178"/>
      <w:bookmarkStart w:id="6546" w:name="_Toc36031252"/>
      <w:bookmarkStart w:id="6547" w:name="_Toc36043172"/>
      <w:bookmarkStart w:id="6548" w:name="_Toc36814497"/>
      <w:bookmarkStart w:id="6549" w:name="_Toc44689355"/>
      <w:bookmarkStart w:id="6550" w:name="_Toc44924109"/>
      <w:bookmarkStart w:id="6551" w:name="_Toc51861079"/>
      <w:bookmarkStart w:id="6552" w:name="_Toc57930850"/>
      <w:bookmarkStart w:id="6553" w:name="_Toc57931480"/>
      <w:bookmarkStart w:id="6554" w:name="_Toc106897695"/>
      <w:r w:rsidRPr="00441CD0">
        <w:t>8.</w:t>
      </w:r>
      <w:r w:rsidRPr="00441CD0">
        <w:rPr>
          <w:lang w:val="en-US"/>
        </w:rPr>
        <w:t>2.122</w:t>
      </w:r>
      <w:r w:rsidRPr="00441CD0">
        <w:tab/>
        <w:t>Deactivation Time</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555" w:name="_Toc19717468"/>
      <w:bookmarkStart w:id="6556" w:name="_Toc27490969"/>
      <w:bookmarkStart w:id="6557" w:name="_Toc27557262"/>
      <w:bookmarkStart w:id="6558" w:name="_Toc27724179"/>
      <w:bookmarkStart w:id="6559" w:name="_Toc36031253"/>
      <w:bookmarkStart w:id="6560" w:name="_Toc36043173"/>
      <w:bookmarkStart w:id="6561" w:name="_Toc36814498"/>
      <w:bookmarkStart w:id="6562" w:name="_Toc44689356"/>
      <w:bookmarkStart w:id="6563" w:name="_Toc44924110"/>
      <w:bookmarkStart w:id="6564" w:name="_Toc51861080"/>
      <w:bookmarkStart w:id="6565" w:name="_Toc57930851"/>
      <w:bookmarkStart w:id="6566" w:name="_Toc57931481"/>
      <w:bookmarkStart w:id="6567" w:name="_Toc106897696"/>
      <w:r w:rsidRPr="00441CD0">
        <w:t>8.2.123</w:t>
      </w:r>
      <w:r w:rsidRPr="00441CD0">
        <w:tab/>
        <w:t>MAR ID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568" w:name="_Toc19717469"/>
      <w:bookmarkStart w:id="6569" w:name="_Toc27490970"/>
      <w:bookmarkStart w:id="6570" w:name="_Toc27557263"/>
      <w:bookmarkStart w:id="6571" w:name="_Toc27724180"/>
      <w:bookmarkStart w:id="6572" w:name="_Toc36031254"/>
      <w:bookmarkStart w:id="6573" w:name="_Toc36043174"/>
      <w:bookmarkStart w:id="6574" w:name="_Toc36814499"/>
      <w:bookmarkStart w:id="6575" w:name="_Toc44689357"/>
      <w:bookmarkStart w:id="6576" w:name="_Toc44924111"/>
      <w:bookmarkStart w:id="6577" w:name="_Toc51861081"/>
      <w:bookmarkStart w:id="6578" w:name="_Toc57930852"/>
      <w:bookmarkStart w:id="6579" w:name="_Toc57931482"/>
      <w:bookmarkStart w:id="6580" w:name="_Toc106897697"/>
      <w:r w:rsidRPr="00441CD0">
        <w:t>8.</w:t>
      </w:r>
      <w:r w:rsidRPr="00441CD0">
        <w:rPr>
          <w:lang w:val="en-US"/>
        </w:rPr>
        <w:t>2.124</w:t>
      </w:r>
      <w:r w:rsidRPr="00441CD0">
        <w:tab/>
        <w:t>Steering Functionality</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581" w:name="_Toc19717470"/>
      <w:bookmarkStart w:id="6582" w:name="_Toc27490971"/>
      <w:bookmarkStart w:id="6583" w:name="_Toc27557264"/>
      <w:bookmarkStart w:id="6584" w:name="_Toc27724181"/>
      <w:bookmarkStart w:id="6585" w:name="_Toc36031255"/>
      <w:bookmarkStart w:id="6586" w:name="_Toc36043175"/>
      <w:bookmarkStart w:id="6587" w:name="_Toc36814500"/>
      <w:bookmarkStart w:id="6588" w:name="_Toc44689358"/>
      <w:bookmarkStart w:id="6589" w:name="_Toc44924112"/>
      <w:bookmarkStart w:id="6590" w:name="_Toc51861082"/>
      <w:bookmarkStart w:id="6591" w:name="_Toc57930853"/>
      <w:bookmarkStart w:id="6592" w:name="_Toc57931483"/>
      <w:bookmarkStart w:id="6593" w:name="_Toc106897698"/>
      <w:r w:rsidRPr="00441CD0">
        <w:t>8.</w:t>
      </w:r>
      <w:r w:rsidRPr="00441CD0">
        <w:rPr>
          <w:lang w:val="en-US"/>
        </w:rPr>
        <w:t>2.125</w:t>
      </w:r>
      <w:r w:rsidRPr="00441CD0">
        <w:tab/>
        <w:t>Steering Mode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594" w:name="_Toc19717471"/>
      <w:bookmarkStart w:id="6595" w:name="_Toc27490972"/>
      <w:bookmarkStart w:id="6596" w:name="_Toc27557265"/>
      <w:bookmarkStart w:id="6597" w:name="_Toc27724182"/>
      <w:bookmarkStart w:id="6598" w:name="_Toc36031256"/>
      <w:bookmarkStart w:id="6599" w:name="_Toc36043176"/>
      <w:bookmarkStart w:id="6600" w:name="_Toc36814501"/>
      <w:bookmarkStart w:id="6601" w:name="_Toc44689359"/>
      <w:bookmarkStart w:id="6602" w:name="_Toc44924113"/>
      <w:bookmarkStart w:id="6603" w:name="_Toc51861083"/>
      <w:bookmarkStart w:id="6604" w:name="_Toc57930854"/>
      <w:bookmarkStart w:id="6605" w:name="_Toc57931484"/>
      <w:bookmarkStart w:id="6606" w:name="_Toc106897699"/>
      <w:r w:rsidRPr="00441CD0">
        <w:t>8.</w:t>
      </w:r>
      <w:r w:rsidRPr="00441CD0">
        <w:rPr>
          <w:lang w:val="en-US"/>
        </w:rPr>
        <w:t>2.126</w:t>
      </w:r>
      <w:r w:rsidRPr="00441CD0">
        <w:tab/>
        <w:t>Weight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07" w:name="_Toc19717472"/>
      <w:bookmarkStart w:id="6608" w:name="_Toc27490973"/>
      <w:bookmarkStart w:id="6609" w:name="_Toc27557266"/>
      <w:bookmarkStart w:id="6610" w:name="_Toc27724183"/>
      <w:bookmarkStart w:id="6611" w:name="_Toc36031257"/>
      <w:bookmarkStart w:id="6612" w:name="_Toc36043177"/>
      <w:bookmarkStart w:id="6613" w:name="_Toc36814502"/>
      <w:bookmarkStart w:id="6614" w:name="_Toc44689360"/>
      <w:bookmarkStart w:id="6615" w:name="_Toc44924114"/>
      <w:bookmarkStart w:id="6616" w:name="_Toc51861084"/>
      <w:bookmarkStart w:id="6617" w:name="_Toc57930855"/>
      <w:bookmarkStart w:id="6618" w:name="_Toc57931485"/>
      <w:bookmarkStart w:id="6619" w:name="_Toc106897700"/>
      <w:r w:rsidRPr="00441CD0">
        <w:t>8.</w:t>
      </w:r>
      <w:r w:rsidRPr="00441CD0">
        <w:rPr>
          <w:lang w:val="en-US"/>
        </w:rPr>
        <w:t>2.127</w:t>
      </w:r>
      <w:r w:rsidRPr="00441CD0">
        <w:tab/>
        <w:t>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AD1C96F" w14:textId="77777777" w:rsidR="00EE5860" w:rsidRPr="00441CD0" w:rsidRDefault="00EE5860" w:rsidP="00EE5860">
      <w:pPr>
        <w:rPr>
          <w:lang w:eastAsia="zh-CN"/>
        </w:rPr>
      </w:pPr>
      <w:bookmarkStart w:id="6620" w:name="_Toc19717473"/>
      <w:bookmarkStart w:id="6621" w:name="_Toc27490974"/>
      <w:bookmarkStart w:id="6622" w:name="_Toc27557267"/>
      <w:bookmarkStart w:id="6623"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24" w:name="_Toc36031258"/>
      <w:bookmarkStart w:id="6625" w:name="_Toc36043178"/>
      <w:bookmarkStart w:id="6626" w:name="_Toc36814503"/>
      <w:bookmarkStart w:id="6627" w:name="_Toc44689361"/>
      <w:bookmarkStart w:id="6628" w:name="_Toc44924115"/>
      <w:bookmarkStart w:id="6629" w:name="_Toc51861085"/>
      <w:bookmarkStart w:id="6630" w:name="_Toc57930856"/>
      <w:bookmarkStart w:id="6631" w:name="_Toc57931486"/>
      <w:bookmarkStart w:id="6632" w:name="_Toc106897701"/>
      <w:r w:rsidRPr="00441CD0">
        <w:t>8.2.128</w:t>
      </w:r>
      <w:r w:rsidRPr="00441CD0">
        <w:tab/>
        <w:t>UE IP address Pool Identity</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33" w:name="_Toc19717474"/>
      <w:bookmarkStart w:id="6634" w:name="_Toc27490975"/>
      <w:bookmarkStart w:id="6635" w:name="_Toc27557268"/>
      <w:bookmarkStart w:id="6636" w:name="_Toc27724185"/>
      <w:bookmarkStart w:id="6637" w:name="_Toc36031259"/>
      <w:bookmarkStart w:id="6638" w:name="_Toc36043179"/>
      <w:bookmarkStart w:id="6639"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40" w:name="_Toc44689362"/>
      <w:bookmarkStart w:id="6641" w:name="_Toc44924116"/>
      <w:bookmarkStart w:id="6642" w:name="_Toc51861086"/>
      <w:bookmarkStart w:id="6643" w:name="_Toc57930857"/>
      <w:bookmarkStart w:id="6644" w:name="_Toc57931487"/>
      <w:bookmarkStart w:id="6645" w:name="_Toc106897702"/>
      <w:r w:rsidRPr="00441CD0">
        <w:t>8.2.129</w:t>
      </w:r>
      <w:r w:rsidRPr="00441CD0">
        <w:tab/>
        <w:t>Alternative SMF IP Address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646" w:name="_Toc19717475"/>
      <w:bookmarkStart w:id="6647" w:name="_Toc27490976"/>
      <w:bookmarkStart w:id="6648" w:name="_Toc27557269"/>
      <w:bookmarkStart w:id="6649" w:name="_Toc27724186"/>
      <w:bookmarkStart w:id="6650" w:name="_Toc36031260"/>
      <w:bookmarkStart w:id="6651" w:name="_Toc36043180"/>
      <w:bookmarkStart w:id="6652" w:name="_Toc36814505"/>
      <w:bookmarkStart w:id="6653" w:name="_Toc44689363"/>
      <w:bookmarkStart w:id="6654" w:name="_Toc44924117"/>
      <w:bookmarkStart w:id="6655" w:name="_Toc51861087"/>
      <w:bookmarkStart w:id="6656" w:name="_Toc57930858"/>
      <w:bookmarkStart w:id="6657" w:name="_Toc57931488"/>
      <w:bookmarkStart w:id="6658" w:name="_Toc106897703"/>
      <w:r w:rsidRPr="00441CD0">
        <w:lastRenderedPageBreak/>
        <w:t>8.</w:t>
      </w:r>
      <w:r w:rsidRPr="00441CD0">
        <w:rPr>
          <w:lang w:val="en-US"/>
        </w:rPr>
        <w:t>2.130</w:t>
      </w:r>
      <w:r w:rsidRPr="00441CD0">
        <w:tab/>
        <w:t>Packet Replication and Detection Carry-On Information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659" w:name="_Toc19717476"/>
      <w:bookmarkStart w:id="6660" w:name="_Toc27490977"/>
      <w:bookmarkStart w:id="6661" w:name="_Toc27557270"/>
      <w:bookmarkStart w:id="6662" w:name="_Toc27724187"/>
      <w:bookmarkStart w:id="6663" w:name="_Toc36031261"/>
      <w:bookmarkStart w:id="6664" w:name="_Toc36043181"/>
      <w:bookmarkStart w:id="6665" w:name="_Toc36814506"/>
      <w:bookmarkStart w:id="6666" w:name="_Toc44689364"/>
      <w:bookmarkStart w:id="6667" w:name="_Toc44924118"/>
      <w:bookmarkStart w:id="6668" w:name="_Toc51861088"/>
      <w:bookmarkStart w:id="6669" w:name="_Toc57930859"/>
      <w:bookmarkStart w:id="6670" w:name="_Toc57931489"/>
      <w:bookmarkStart w:id="6671" w:name="_Toc106897704"/>
      <w:r w:rsidRPr="00441CD0">
        <w:t>8.2.131</w:t>
      </w:r>
      <w:r w:rsidRPr="00441CD0">
        <w:tab/>
        <w:t>SMF Set ID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672" w:name="_Toc19717477"/>
      <w:bookmarkStart w:id="6673" w:name="_Toc27490978"/>
      <w:bookmarkStart w:id="6674" w:name="_Toc27557271"/>
      <w:bookmarkStart w:id="6675" w:name="_Toc27724188"/>
      <w:bookmarkStart w:id="6676" w:name="_Toc36031262"/>
      <w:bookmarkStart w:id="6677" w:name="_Toc36043182"/>
      <w:bookmarkStart w:id="6678" w:name="_Toc36814507"/>
      <w:bookmarkStart w:id="6679" w:name="_Toc44689365"/>
      <w:bookmarkStart w:id="6680" w:name="_Toc44924119"/>
      <w:bookmarkStart w:id="6681" w:name="_Toc51861089"/>
      <w:bookmarkStart w:id="6682" w:name="_Toc57930860"/>
      <w:bookmarkStart w:id="6683" w:name="_Toc57931490"/>
      <w:bookmarkStart w:id="6684" w:name="_Toc106897705"/>
      <w:r w:rsidRPr="00441CD0">
        <w:rPr>
          <w:noProof/>
        </w:rPr>
        <w:lastRenderedPageBreak/>
        <w:t>8.2.132</w:t>
      </w:r>
      <w:r w:rsidRPr="00441CD0">
        <w:rPr>
          <w:noProof/>
        </w:rPr>
        <w:tab/>
        <w:t>Quota Validity Time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685" w:name="_Toc27490979"/>
      <w:bookmarkStart w:id="6686" w:name="_Toc27557272"/>
      <w:bookmarkStart w:id="6687" w:name="_Toc27724189"/>
      <w:bookmarkStart w:id="6688" w:name="_Toc36031263"/>
      <w:bookmarkStart w:id="6689" w:name="_Toc36043183"/>
      <w:bookmarkStart w:id="6690" w:name="_Toc36814508"/>
      <w:bookmarkStart w:id="6691" w:name="_Toc44689366"/>
      <w:bookmarkStart w:id="6692" w:name="_Toc44924120"/>
      <w:bookmarkStart w:id="6693" w:name="_Toc51861090"/>
      <w:bookmarkStart w:id="6694" w:name="_Toc57930861"/>
      <w:bookmarkStart w:id="6695" w:name="_Toc57931491"/>
      <w:bookmarkStart w:id="6696" w:name="_Toc106897706"/>
      <w:r w:rsidRPr="00441CD0">
        <w:rPr>
          <w:rFonts w:eastAsia="SimSun"/>
        </w:rPr>
        <w:t>8.</w:t>
      </w:r>
      <w:r w:rsidRPr="00441CD0">
        <w:rPr>
          <w:rFonts w:eastAsia="SimSun"/>
          <w:lang w:val="en-US"/>
        </w:rPr>
        <w:t>2.133</w:t>
      </w:r>
      <w:r w:rsidRPr="00441CD0">
        <w:rPr>
          <w:rFonts w:eastAsia="SimSun"/>
        </w:rPr>
        <w:tab/>
        <w:t>Number of Reports</w:t>
      </w:r>
      <w:bookmarkEnd w:id="6685"/>
      <w:bookmarkEnd w:id="6686"/>
      <w:bookmarkEnd w:id="6687"/>
      <w:bookmarkEnd w:id="6688"/>
      <w:bookmarkEnd w:id="6689"/>
      <w:bookmarkEnd w:id="6690"/>
      <w:bookmarkEnd w:id="6691"/>
      <w:bookmarkEnd w:id="6692"/>
      <w:bookmarkEnd w:id="6693"/>
      <w:bookmarkEnd w:id="6694"/>
      <w:bookmarkEnd w:id="6695"/>
      <w:bookmarkEnd w:id="6696"/>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697" w:name="_Toc27490980"/>
      <w:bookmarkStart w:id="6698" w:name="_Toc27557273"/>
      <w:bookmarkStart w:id="6699" w:name="_Toc27724190"/>
      <w:bookmarkStart w:id="6700" w:name="_Toc36031264"/>
      <w:bookmarkStart w:id="6701" w:name="_Toc36043184"/>
      <w:bookmarkStart w:id="6702" w:name="_Toc36814509"/>
      <w:bookmarkStart w:id="6703" w:name="_Toc44689367"/>
      <w:bookmarkStart w:id="6704" w:name="_Toc44924121"/>
      <w:bookmarkStart w:id="6705" w:name="_Toc51861091"/>
      <w:bookmarkStart w:id="6706" w:name="_Toc57930862"/>
      <w:bookmarkStart w:id="6707" w:name="_Toc57931492"/>
      <w:bookmarkStart w:id="6708" w:name="_Toc106897707"/>
      <w:r w:rsidRPr="00441CD0">
        <w:t>8.</w:t>
      </w:r>
      <w:r w:rsidRPr="00441CD0">
        <w:rPr>
          <w:lang w:val="en-US"/>
        </w:rPr>
        <w:t>2.134</w:t>
      </w:r>
      <w:r w:rsidRPr="00441CD0">
        <w:tab/>
        <w:t>PFCPASRsp-Flags</w:t>
      </w:r>
      <w:bookmarkEnd w:id="6697"/>
      <w:bookmarkEnd w:id="6698"/>
      <w:bookmarkEnd w:id="6699"/>
      <w:bookmarkEnd w:id="6700"/>
      <w:bookmarkEnd w:id="6701"/>
      <w:bookmarkEnd w:id="6702"/>
      <w:bookmarkEnd w:id="6703"/>
      <w:bookmarkEnd w:id="6704"/>
      <w:bookmarkEnd w:id="6705"/>
      <w:bookmarkEnd w:id="6706"/>
      <w:bookmarkEnd w:id="6707"/>
      <w:bookmarkEnd w:id="6708"/>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09" w:name="_Toc27490981"/>
      <w:bookmarkStart w:id="6710" w:name="_Toc27557274"/>
      <w:bookmarkStart w:id="6711" w:name="_Toc27724191"/>
      <w:bookmarkStart w:id="6712" w:name="_Toc36031265"/>
      <w:bookmarkStart w:id="6713" w:name="_Toc36043185"/>
      <w:bookmarkStart w:id="6714"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15" w:name="_Toc44689368"/>
      <w:bookmarkStart w:id="6716" w:name="_Toc44924122"/>
      <w:bookmarkStart w:id="6717" w:name="_Toc51861092"/>
      <w:bookmarkStart w:id="6718" w:name="_Toc57930863"/>
      <w:bookmarkStart w:id="6719" w:name="_Toc57931493"/>
      <w:bookmarkStart w:id="6720" w:name="_Toc106897708"/>
      <w:r w:rsidRPr="00441CD0">
        <w:lastRenderedPageBreak/>
        <w:t>8.2.135</w:t>
      </w:r>
      <w:r w:rsidRPr="00441CD0">
        <w:tab/>
        <w:t>CP PFCP Entity IP Address</w:t>
      </w:r>
      <w:bookmarkEnd w:id="6709"/>
      <w:bookmarkEnd w:id="6710"/>
      <w:bookmarkEnd w:id="6711"/>
      <w:bookmarkEnd w:id="6712"/>
      <w:bookmarkEnd w:id="6713"/>
      <w:bookmarkEnd w:id="6714"/>
      <w:bookmarkEnd w:id="6715"/>
      <w:bookmarkEnd w:id="6716"/>
      <w:bookmarkEnd w:id="6717"/>
      <w:bookmarkEnd w:id="6718"/>
      <w:bookmarkEnd w:id="6719"/>
      <w:bookmarkEnd w:id="6720"/>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21" w:name="_Toc27490982"/>
      <w:bookmarkStart w:id="6722" w:name="_Toc27557275"/>
      <w:bookmarkStart w:id="6723" w:name="_Toc27724192"/>
      <w:bookmarkStart w:id="6724" w:name="_Toc36031266"/>
      <w:bookmarkStart w:id="6725" w:name="_Toc36043186"/>
      <w:bookmarkStart w:id="6726" w:name="_Toc36814511"/>
      <w:bookmarkStart w:id="6727" w:name="_Toc44689369"/>
      <w:bookmarkStart w:id="6728" w:name="_Toc44924123"/>
      <w:bookmarkStart w:id="6729" w:name="_Toc51861093"/>
      <w:bookmarkStart w:id="6730" w:name="_Toc57930864"/>
      <w:bookmarkStart w:id="6731" w:name="_Toc57931494"/>
      <w:bookmarkStart w:id="6732" w:name="_Toc106897709"/>
      <w:r w:rsidRPr="00441CD0">
        <w:rPr>
          <w:rFonts w:eastAsia="SimSun"/>
        </w:rPr>
        <w:t>8.</w:t>
      </w:r>
      <w:r w:rsidRPr="00441CD0">
        <w:rPr>
          <w:rFonts w:eastAsia="SimSun"/>
          <w:lang w:val="en-US"/>
        </w:rPr>
        <w:t>2.136</w:t>
      </w:r>
      <w:r w:rsidRPr="00441CD0">
        <w:rPr>
          <w:rFonts w:eastAsia="SimSun"/>
        </w:rPr>
        <w:tab/>
        <w:t>PFCPSEReq-Flags</w:t>
      </w:r>
      <w:bookmarkEnd w:id="6721"/>
      <w:bookmarkEnd w:id="6722"/>
      <w:bookmarkEnd w:id="6723"/>
      <w:bookmarkEnd w:id="6724"/>
      <w:bookmarkEnd w:id="6725"/>
      <w:bookmarkEnd w:id="6726"/>
      <w:bookmarkEnd w:id="6727"/>
      <w:bookmarkEnd w:id="6728"/>
      <w:bookmarkEnd w:id="6729"/>
      <w:bookmarkEnd w:id="6730"/>
      <w:bookmarkEnd w:id="6731"/>
      <w:bookmarkEnd w:id="6732"/>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733" w:name="_Toc27490983"/>
      <w:bookmarkStart w:id="6734" w:name="_Toc27557276"/>
      <w:bookmarkStart w:id="6735" w:name="_Toc27724193"/>
      <w:bookmarkStart w:id="6736" w:name="_Toc36031267"/>
      <w:bookmarkStart w:id="6737" w:name="_Toc36043187"/>
      <w:bookmarkStart w:id="6738" w:name="_Toc36814512"/>
      <w:bookmarkStart w:id="6739" w:name="_Toc44689370"/>
      <w:bookmarkStart w:id="6740" w:name="_Toc44924124"/>
      <w:bookmarkStart w:id="6741" w:name="_Toc51861094"/>
      <w:bookmarkStart w:id="6742" w:name="_Toc57930865"/>
      <w:bookmarkStart w:id="6743" w:name="_Toc57931495"/>
      <w:bookmarkStart w:id="6744" w:name="_Toc106897710"/>
      <w:r w:rsidRPr="00441CD0">
        <w:t>8.</w:t>
      </w:r>
      <w:r w:rsidRPr="00441CD0">
        <w:rPr>
          <w:lang w:val="en-US"/>
        </w:rPr>
        <w:t>2.137</w:t>
      </w:r>
      <w:r w:rsidRPr="00441CD0">
        <w:tab/>
        <w:t>IP Multicast Address</w:t>
      </w:r>
      <w:bookmarkEnd w:id="6733"/>
      <w:bookmarkEnd w:id="6734"/>
      <w:bookmarkEnd w:id="6735"/>
      <w:bookmarkEnd w:id="6736"/>
      <w:bookmarkEnd w:id="6737"/>
      <w:bookmarkEnd w:id="6738"/>
      <w:bookmarkEnd w:id="6739"/>
      <w:bookmarkEnd w:id="6740"/>
      <w:bookmarkEnd w:id="6741"/>
      <w:bookmarkEnd w:id="6742"/>
      <w:bookmarkEnd w:id="6743"/>
      <w:bookmarkEnd w:id="6744"/>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745" w:name="_Toc27490984"/>
      <w:bookmarkStart w:id="6746" w:name="_Toc27557277"/>
      <w:bookmarkStart w:id="6747" w:name="_Toc27724194"/>
      <w:bookmarkStart w:id="6748" w:name="_Toc36031268"/>
      <w:bookmarkStart w:id="6749" w:name="_Toc36043188"/>
      <w:bookmarkStart w:id="6750" w:name="_Toc36814513"/>
      <w:bookmarkStart w:id="6751" w:name="_Toc44689371"/>
      <w:bookmarkStart w:id="6752" w:name="_Toc44924125"/>
      <w:bookmarkStart w:id="6753" w:name="_Toc51861095"/>
      <w:bookmarkStart w:id="6754" w:name="_Toc57930866"/>
      <w:bookmarkStart w:id="6755" w:name="_Toc57931496"/>
      <w:bookmarkStart w:id="6756" w:name="_Toc106897711"/>
      <w:r w:rsidRPr="00441CD0">
        <w:t>8.</w:t>
      </w:r>
      <w:r w:rsidRPr="00441CD0">
        <w:rPr>
          <w:lang w:val="en-US"/>
        </w:rPr>
        <w:t>2.138</w:t>
      </w:r>
      <w:r w:rsidRPr="00441CD0">
        <w:tab/>
        <w:t>Source IP Address</w:t>
      </w:r>
      <w:bookmarkEnd w:id="6745"/>
      <w:bookmarkEnd w:id="6746"/>
      <w:bookmarkEnd w:id="6747"/>
      <w:bookmarkEnd w:id="6748"/>
      <w:bookmarkEnd w:id="6749"/>
      <w:bookmarkEnd w:id="6750"/>
      <w:bookmarkEnd w:id="6751"/>
      <w:bookmarkEnd w:id="6752"/>
      <w:bookmarkEnd w:id="6753"/>
      <w:bookmarkEnd w:id="6754"/>
      <w:bookmarkEnd w:id="6755"/>
      <w:bookmarkEnd w:id="6756"/>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757" w:name="_Toc27490985"/>
      <w:bookmarkStart w:id="6758" w:name="_Toc27557278"/>
      <w:bookmarkStart w:id="6759" w:name="_Toc27724195"/>
      <w:bookmarkStart w:id="6760" w:name="_Toc36031269"/>
      <w:bookmarkStart w:id="6761" w:name="_Toc36043189"/>
      <w:bookmarkStart w:id="6762" w:name="_Toc36814514"/>
      <w:bookmarkStart w:id="6763" w:name="_Toc44689372"/>
      <w:bookmarkStart w:id="6764" w:name="_Toc44924126"/>
      <w:bookmarkStart w:id="6765" w:name="_Toc51861096"/>
      <w:bookmarkStart w:id="6766" w:name="_Toc57930867"/>
      <w:bookmarkStart w:id="6767" w:name="_Toc57931497"/>
      <w:bookmarkStart w:id="6768" w:name="_Toc106897712"/>
      <w:r w:rsidRPr="00441CD0">
        <w:t>8.</w:t>
      </w:r>
      <w:r w:rsidRPr="00441CD0">
        <w:rPr>
          <w:lang w:val="en-US"/>
        </w:rPr>
        <w:t>2.139</w:t>
      </w:r>
      <w:r w:rsidRPr="00441CD0">
        <w:tab/>
        <w:t>Packet Rate Status</w:t>
      </w:r>
      <w:bookmarkEnd w:id="6757"/>
      <w:bookmarkEnd w:id="6758"/>
      <w:bookmarkEnd w:id="6759"/>
      <w:bookmarkEnd w:id="6760"/>
      <w:bookmarkEnd w:id="6761"/>
      <w:bookmarkEnd w:id="6762"/>
      <w:bookmarkEnd w:id="6763"/>
      <w:bookmarkEnd w:id="6764"/>
      <w:bookmarkEnd w:id="6765"/>
      <w:bookmarkEnd w:id="6766"/>
      <w:bookmarkEnd w:id="6767"/>
      <w:bookmarkEnd w:id="6768"/>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769" w:name="_Toc27490986"/>
      <w:bookmarkStart w:id="6770" w:name="_Toc27557279"/>
      <w:bookmarkStart w:id="6771" w:name="_Toc27724196"/>
      <w:bookmarkStart w:id="6772" w:name="_Toc36031270"/>
      <w:bookmarkStart w:id="6773" w:name="_Toc36043190"/>
      <w:bookmarkStart w:id="6774" w:name="_Toc36814515"/>
      <w:bookmarkStart w:id="6775" w:name="_Toc44689373"/>
      <w:bookmarkStart w:id="6776" w:name="_Toc44924127"/>
      <w:bookmarkStart w:id="6777" w:name="_Toc51861097"/>
      <w:bookmarkStart w:id="6778" w:name="_Toc57930868"/>
      <w:bookmarkStart w:id="6779" w:name="_Toc57931498"/>
      <w:bookmarkStart w:id="6780" w:name="_Toc106897713"/>
      <w:r w:rsidRPr="00441CD0">
        <w:t>8.</w:t>
      </w:r>
      <w:r w:rsidRPr="00441CD0">
        <w:rPr>
          <w:lang w:val="en-US"/>
        </w:rPr>
        <w:t>2.140</w:t>
      </w:r>
      <w:r w:rsidRPr="00441CD0">
        <w:tab/>
        <w:t>Create Bridge Info for TSC</w:t>
      </w:r>
      <w:r w:rsidRPr="00441CD0">
        <w:rPr>
          <w:lang w:val="en-US"/>
        </w:rPr>
        <w:t xml:space="preserve"> IE</w:t>
      </w:r>
      <w:bookmarkEnd w:id="6769"/>
      <w:bookmarkEnd w:id="6770"/>
      <w:bookmarkEnd w:id="6771"/>
      <w:bookmarkEnd w:id="6772"/>
      <w:bookmarkEnd w:id="6773"/>
      <w:bookmarkEnd w:id="6774"/>
      <w:bookmarkEnd w:id="6775"/>
      <w:bookmarkEnd w:id="6776"/>
      <w:bookmarkEnd w:id="6777"/>
      <w:bookmarkEnd w:id="6778"/>
      <w:bookmarkEnd w:id="6779"/>
      <w:bookmarkEnd w:id="6780"/>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781" w:name="_Toc27490987"/>
      <w:bookmarkStart w:id="6782" w:name="_Toc27557280"/>
      <w:bookmarkStart w:id="6783" w:name="_Toc27724197"/>
      <w:bookmarkStart w:id="6784" w:name="_Toc36031271"/>
      <w:bookmarkStart w:id="6785" w:name="_Toc36043191"/>
      <w:bookmarkStart w:id="6786" w:name="_Toc36814516"/>
      <w:bookmarkStart w:id="6787" w:name="_Toc44689374"/>
      <w:bookmarkStart w:id="6788" w:name="_Toc44924128"/>
      <w:bookmarkStart w:id="6789" w:name="_Toc51861098"/>
      <w:bookmarkStart w:id="6790" w:name="_Toc57930869"/>
      <w:bookmarkStart w:id="6791" w:name="_Toc57931499"/>
      <w:bookmarkStart w:id="6792" w:name="_Toc106897714"/>
      <w:r w:rsidRPr="00441CD0">
        <w:t>8.</w:t>
      </w:r>
      <w:r w:rsidRPr="00441CD0">
        <w:rPr>
          <w:lang w:val="en-US"/>
        </w:rPr>
        <w:t>2.141</w:t>
      </w:r>
      <w:r w:rsidRPr="00441CD0">
        <w:tab/>
        <w:t>DS-TT Port Number</w:t>
      </w:r>
      <w:bookmarkEnd w:id="6781"/>
      <w:bookmarkEnd w:id="6782"/>
      <w:bookmarkEnd w:id="6783"/>
      <w:bookmarkEnd w:id="6784"/>
      <w:bookmarkEnd w:id="6785"/>
      <w:bookmarkEnd w:id="6786"/>
      <w:bookmarkEnd w:id="6787"/>
      <w:bookmarkEnd w:id="6788"/>
      <w:bookmarkEnd w:id="6789"/>
      <w:bookmarkEnd w:id="6790"/>
      <w:bookmarkEnd w:id="6791"/>
      <w:bookmarkEnd w:id="6792"/>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793" w:name="_Toc27490988"/>
      <w:bookmarkStart w:id="6794" w:name="_Toc27557281"/>
      <w:bookmarkStart w:id="6795" w:name="_Toc27724198"/>
      <w:bookmarkStart w:id="6796" w:name="_Toc36031272"/>
      <w:bookmarkStart w:id="6797" w:name="_Toc36043192"/>
      <w:bookmarkStart w:id="6798" w:name="_Toc36814517"/>
      <w:bookmarkStart w:id="6799" w:name="_Toc44689375"/>
      <w:bookmarkStart w:id="6800" w:name="_Toc44924129"/>
      <w:bookmarkStart w:id="6801" w:name="_Toc51861099"/>
      <w:bookmarkStart w:id="6802" w:name="_Toc57930870"/>
      <w:bookmarkStart w:id="6803" w:name="_Toc57931500"/>
      <w:bookmarkStart w:id="6804" w:name="_Toc106897715"/>
      <w:r w:rsidRPr="00441CD0">
        <w:t>8.</w:t>
      </w:r>
      <w:r w:rsidRPr="00441CD0">
        <w:rPr>
          <w:lang w:val="en-US"/>
        </w:rPr>
        <w:t>2.142</w:t>
      </w:r>
      <w:r w:rsidRPr="00441CD0">
        <w:tab/>
        <w:t>NW-TT Port Number</w:t>
      </w:r>
      <w:bookmarkEnd w:id="6793"/>
      <w:bookmarkEnd w:id="6794"/>
      <w:bookmarkEnd w:id="6795"/>
      <w:bookmarkEnd w:id="6796"/>
      <w:bookmarkEnd w:id="6797"/>
      <w:bookmarkEnd w:id="6798"/>
      <w:bookmarkEnd w:id="6799"/>
      <w:bookmarkEnd w:id="6800"/>
      <w:bookmarkEnd w:id="6801"/>
      <w:bookmarkEnd w:id="6802"/>
      <w:bookmarkEnd w:id="6803"/>
      <w:bookmarkEnd w:id="6804"/>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05" w:name="_Toc11315402"/>
      <w:bookmarkStart w:id="6806" w:name="_Toc27490989"/>
      <w:bookmarkStart w:id="6807" w:name="_Toc27557282"/>
      <w:bookmarkStart w:id="6808" w:name="_Toc27724199"/>
      <w:bookmarkStart w:id="6809" w:name="_Toc36031273"/>
      <w:bookmarkStart w:id="6810" w:name="_Toc36043193"/>
      <w:bookmarkStart w:id="6811" w:name="_Toc36814518"/>
      <w:bookmarkStart w:id="6812" w:name="_Toc44689376"/>
      <w:bookmarkStart w:id="6813" w:name="_Toc44924130"/>
      <w:bookmarkStart w:id="6814" w:name="_Toc51861100"/>
      <w:bookmarkStart w:id="6815" w:name="_Toc57930871"/>
      <w:bookmarkStart w:id="6816" w:name="_Toc57931501"/>
      <w:bookmarkStart w:id="6817" w:name="_Toc106897716"/>
      <w:r w:rsidRPr="00441CD0">
        <w:t>8.</w:t>
      </w:r>
      <w:r w:rsidRPr="00441CD0">
        <w:rPr>
          <w:lang w:val="en-US"/>
        </w:rPr>
        <w:t>2.143</w:t>
      </w:r>
      <w:r w:rsidRPr="00441CD0">
        <w:tab/>
      </w:r>
      <w:bookmarkEnd w:id="6805"/>
      <w:r w:rsidRPr="00441CD0">
        <w:t>TSN Bridge ID</w:t>
      </w:r>
      <w:bookmarkEnd w:id="6806"/>
      <w:bookmarkEnd w:id="6807"/>
      <w:bookmarkEnd w:id="6808"/>
      <w:bookmarkEnd w:id="6809"/>
      <w:bookmarkEnd w:id="6810"/>
      <w:bookmarkEnd w:id="6811"/>
      <w:bookmarkEnd w:id="6812"/>
      <w:bookmarkEnd w:id="6813"/>
      <w:bookmarkEnd w:id="6814"/>
      <w:bookmarkEnd w:id="6815"/>
      <w:bookmarkEnd w:id="6816"/>
      <w:bookmarkEnd w:id="6817"/>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818" w:name="_Toc27490990"/>
      <w:bookmarkStart w:id="6819" w:name="_Toc27557283"/>
      <w:bookmarkStart w:id="6820" w:name="_Toc27724200"/>
      <w:bookmarkStart w:id="6821" w:name="_Toc36031274"/>
      <w:bookmarkStart w:id="6822" w:name="_Toc36043194"/>
      <w:bookmarkStart w:id="6823"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24" w:name="_Toc44689377"/>
      <w:bookmarkStart w:id="6825" w:name="_Toc44924131"/>
      <w:bookmarkStart w:id="6826" w:name="_Toc51861101"/>
      <w:bookmarkStart w:id="6827" w:name="_Toc57930872"/>
      <w:bookmarkStart w:id="6828" w:name="_Toc57931502"/>
      <w:bookmarkStart w:id="6829" w:name="_Toc106897717"/>
      <w:r w:rsidRPr="00441CD0">
        <w:t>8.2.144</w:t>
      </w:r>
      <w:r w:rsidRPr="00441CD0">
        <w:tab/>
        <w:t>Port Management Information Container</w:t>
      </w:r>
      <w:bookmarkEnd w:id="6818"/>
      <w:bookmarkEnd w:id="6819"/>
      <w:bookmarkEnd w:id="6820"/>
      <w:bookmarkEnd w:id="6821"/>
      <w:bookmarkEnd w:id="6822"/>
      <w:bookmarkEnd w:id="6823"/>
      <w:bookmarkEnd w:id="6824"/>
      <w:bookmarkEnd w:id="6825"/>
      <w:bookmarkEnd w:id="6826"/>
      <w:bookmarkEnd w:id="6827"/>
      <w:bookmarkEnd w:id="6828"/>
      <w:bookmarkEnd w:id="6829"/>
    </w:p>
    <w:p w14:paraId="33647ACB" w14:textId="77777777" w:rsidR="00EE5860" w:rsidRPr="00441CD0" w:rsidRDefault="00EE5860" w:rsidP="00EE5860">
      <w:pPr>
        <w:rPr>
          <w:lang w:eastAsia="ja-JP"/>
        </w:rPr>
      </w:pPr>
      <w:bookmarkStart w:id="6830" w:name="_Toc27490991"/>
      <w:bookmarkStart w:id="6831" w:name="_Toc27557284"/>
      <w:bookmarkStart w:id="6832"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33" w:name="_Toc36031275"/>
      <w:bookmarkStart w:id="6834" w:name="_Toc36043195"/>
      <w:bookmarkStart w:id="6835" w:name="_Toc36814520"/>
      <w:bookmarkStart w:id="6836" w:name="_Toc44689378"/>
      <w:bookmarkStart w:id="6837" w:name="_Toc44924132"/>
      <w:bookmarkStart w:id="6838" w:name="_Toc51861102"/>
      <w:bookmarkStart w:id="6839" w:name="_Toc57930873"/>
      <w:bookmarkStart w:id="6840" w:name="_Toc57931503"/>
      <w:bookmarkStart w:id="6841" w:name="_Toc106897718"/>
      <w:r w:rsidRPr="00441CD0">
        <w:t>8.</w:t>
      </w:r>
      <w:r w:rsidRPr="00441CD0">
        <w:rPr>
          <w:lang w:val="en-US"/>
        </w:rPr>
        <w:t>2.145</w:t>
      </w:r>
      <w:r w:rsidRPr="00441CD0">
        <w:tab/>
      </w:r>
      <w:bookmarkStart w:id="6842" w:name="_Hlk23348792"/>
      <w:r w:rsidRPr="00441CD0">
        <w:t>Requested Clock Drift Information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43" w:name="_Hlk23348002"/>
      <w:r w:rsidRPr="00441CD0">
        <w:rPr>
          <w:noProof/>
        </w:rPr>
        <w:t xml:space="preserve">Request to Report </w:t>
      </w:r>
      <w:r w:rsidRPr="00441CD0">
        <w:rPr>
          <w:lang w:val="en-US"/>
        </w:rPr>
        <w:t>Time Offset</w:t>
      </w:r>
      <w:bookmarkEnd w:id="6843"/>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844" w:name="_Toc27490992"/>
      <w:bookmarkStart w:id="6845" w:name="_Toc27557285"/>
      <w:bookmarkStart w:id="6846" w:name="_Toc27724202"/>
      <w:bookmarkStart w:id="6847" w:name="_Toc36031276"/>
      <w:bookmarkStart w:id="6848" w:name="_Toc36043196"/>
      <w:bookmarkStart w:id="6849" w:name="_Toc36814521"/>
      <w:bookmarkStart w:id="6850" w:name="_Toc44689379"/>
      <w:bookmarkStart w:id="6851" w:name="_Toc44924133"/>
      <w:bookmarkStart w:id="6852" w:name="_Toc51861103"/>
      <w:bookmarkStart w:id="6853" w:name="_Toc57930874"/>
      <w:bookmarkStart w:id="6854" w:name="_Toc57931504"/>
      <w:bookmarkStart w:id="6855" w:name="_Toc27490993"/>
      <w:bookmarkStart w:id="6856" w:name="_Toc27557286"/>
      <w:bookmarkStart w:id="6857" w:name="_Toc27724203"/>
      <w:bookmarkStart w:id="6858" w:name="_Toc106897719"/>
      <w:r w:rsidRPr="00441CD0">
        <w:t>8.2.146</w:t>
      </w:r>
      <w:r w:rsidRPr="00441CD0">
        <w:tab/>
      </w:r>
      <w:bookmarkStart w:id="6859" w:name="_Hlk23348810"/>
      <w:r w:rsidRPr="00441CD0">
        <w:t>TSN Time Domain Number</w:t>
      </w:r>
      <w:bookmarkEnd w:id="6844"/>
      <w:bookmarkEnd w:id="6845"/>
      <w:bookmarkEnd w:id="6846"/>
      <w:bookmarkEnd w:id="6847"/>
      <w:bookmarkEnd w:id="6848"/>
      <w:bookmarkEnd w:id="6849"/>
      <w:bookmarkEnd w:id="6850"/>
      <w:bookmarkEnd w:id="6851"/>
      <w:bookmarkEnd w:id="6852"/>
      <w:bookmarkEnd w:id="6853"/>
      <w:bookmarkEnd w:id="6854"/>
      <w:bookmarkEnd w:id="6858"/>
      <w:bookmarkEnd w:id="6859"/>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860" w:name="_Toc36031277"/>
      <w:bookmarkStart w:id="6861" w:name="_Toc36043197"/>
      <w:bookmarkStart w:id="6862" w:name="_Toc36814522"/>
      <w:bookmarkStart w:id="6863" w:name="_Toc44689380"/>
      <w:bookmarkStart w:id="6864" w:name="_Toc44924134"/>
      <w:bookmarkStart w:id="6865" w:name="_Toc51861104"/>
      <w:bookmarkStart w:id="6866" w:name="_Toc57930875"/>
      <w:bookmarkStart w:id="6867" w:name="_Toc57931505"/>
      <w:bookmarkStart w:id="6868" w:name="_Toc106897720"/>
      <w:r w:rsidRPr="00441CD0">
        <w:t>8.</w:t>
      </w:r>
      <w:r w:rsidRPr="00441CD0">
        <w:rPr>
          <w:lang w:val="en-US"/>
        </w:rPr>
        <w:t>2.147</w:t>
      </w:r>
      <w:r w:rsidRPr="00441CD0">
        <w:tab/>
        <w:t>Time Offset Threshold</w:t>
      </w:r>
      <w:bookmarkEnd w:id="6855"/>
      <w:bookmarkEnd w:id="6856"/>
      <w:bookmarkEnd w:id="6857"/>
      <w:bookmarkEnd w:id="6860"/>
      <w:bookmarkEnd w:id="6861"/>
      <w:bookmarkEnd w:id="6862"/>
      <w:bookmarkEnd w:id="6863"/>
      <w:bookmarkEnd w:id="6864"/>
      <w:bookmarkEnd w:id="6865"/>
      <w:bookmarkEnd w:id="6866"/>
      <w:bookmarkEnd w:id="6867"/>
      <w:bookmarkEnd w:id="6868"/>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869" w:name="_Toc27490994"/>
      <w:bookmarkStart w:id="6870" w:name="_Toc27557287"/>
      <w:bookmarkStart w:id="6871" w:name="_Toc27724204"/>
      <w:bookmarkStart w:id="6872" w:name="_Toc36031278"/>
      <w:bookmarkStart w:id="6873" w:name="_Toc36043198"/>
      <w:bookmarkStart w:id="6874" w:name="_Toc36814523"/>
      <w:bookmarkStart w:id="6875" w:name="_Toc44689381"/>
      <w:bookmarkStart w:id="6876" w:name="_Toc44924135"/>
      <w:bookmarkStart w:id="6877" w:name="_Toc51861105"/>
      <w:bookmarkStart w:id="6878" w:name="_Toc57930876"/>
      <w:bookmarkStart w:id="6879" w:name="_Toc57931506"/>
      <w:bookmarkStart w:id="6880" w:name="_Toc106897721"/>
      <w:r w:rsidRPr="00441CD0">
        <w:t>8.</w:t>
      </w:r>
      <w:r w:rsidRPr="00441CD0">
        <w:rPr>
          <w:lang w:val="en-US"/>
        </w:rPr>
        <w:t>2.148</w:t>
      </w:r>
      <w:r w:rsidRPr="00441CD0">
        <w:tab/>
        <w:t>Cumulative rateRatio Threshold</w:t>
      </w:r>
      <w:bookmarkEnd w:id="6869"/>
      <w:bookmarkEnd w:id="6870"/>
      <w:bookmarkEnd w:id="6871"/>
      <w:bookmarkEnd w:id="6872"/>
      <w:bookmarkEnd w:id="6873"/>
      <w:bookmarkEnd w:id="6874"/>
      <w:bookmarkEnd w:id="6875"/>
      <w:bookmarkEnd w:id="6876"/>
      <w:bookmarkEnd w:id="6877"/>
      <w:bookmarkEnd w:id="6878"/>
      <w:bookmarkEnd w:id="6879"/>
      <w:bookmarkEnd w:id="6880"/>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0D305176" w:rsidR="00EE5860" w:rsidRPr="00441CD0" w:rsidRDefault="00EE5860" w:rsidP="00EE5860">
      <w:r w:rsidRPr="00441CD0">
        <w:t>The Cumulative rateRatio Threshold field shall be encoded as the cumulativeRateRatio (Integer32) specified in clauses 14.4.2 and 15.6 of IEEE Std 802.1AS-</w:t>
      </w:r>
      <w:r w:rsidR="00265D7B">
        <w:t>2020</w:t>
      </w:r>
      <w:r w:rsidRPr="00441CD0">
        <w:t> [58], i.e. the quantity "(rateRatio- 1.0)(2^41)".</w:t>
      </w:r>
    </w:p>
    <w:p w14:paraId="53303B49" w14:textId="77777777" w:rsidR="00EE5860" w:rsidRPr="00441CD0" w:rsidRDefault="00EE5860" w:rsidP="00EE5860">
      <w:pPr>
        <w:pStyle w:val="Heading3"/>
      </w:pPr>
      <w:bookmarkStart w:id="6881" w:name="_Toc27490995"/>
      <w:bookmarkStart w:id="6882" w:name="_Toc27557288"/>
      <w:bookmarkStart w:id="6883" w:name="_Toc27724205"/>
      <w:bookmarkStart w:id="6884" w:name="_Toc36031279"/>
      <w:bookmarkStart w:id="6885" w:name="_Toc36043199"/>
      <w:bookmarkStart w:id="6886" w:name="_Toc36814524"/>
      <w:bookmarkStart w:id="6887" w:name="_Toc44689382"/>
      <w:bookmarkStart w:id="6888" w:name="_Toc44924136"/>
      <w:bookmarkStart w:id="6889" w:name="_Toc51861106"/>
      <w:bookmarkStart w:id="6890" w:name="_Toc57930877"/>
      <w:bookmarkStart w:id="6891" w:name="_Toc57931507"/>
      <w:bookmarkStart w:id="6892" w:name="_Toc106897722"/>
      <w:r w:rsidRPr="00441CD0">
        <w:t>8.</w:t>
      </w:r>
      <w:r w:rsidRPr="00441CD0">
        <w:rPr>
          <w:lang w:val="en-US"/>
        </w:rPr>
        <w:t>2.149</w:t>
      </w:r>
      <w:r w:rsidRPr="00441CD0">
        <w:tab/>
        <w:t>Time Offset Measurement</w:t>
      </w:r>
      <w:bookmarkEnd w:id="6881"/>
      <w:bookmarkEnd w:id="6882"/>
      <w:bookmarkEnd w:id="6883"/>
      <w:bookmarkEnd w:id="6884"/>
      <w:bookmarkEnd w:id="6885"/>
      <w:bookmarkEnd w:id="6886"/>
      <w:bookmarkEnd w:id="6887"/>
      <w:bookmarkEnd w:id="6888"/>
      <w:bookmarkEnd w:id="6889"/>
      <w:bookmarkEnd w:id="6890"/>
      <w:bookmarkEnd w:id="6891"/>
      <w:bookmarkEnd w:id="6892"/>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893" w:name="_Toc27490996"/>
      <w:bookmarkStart w:id="6894" w:name="_Toc27557289"/>
      <w:bookmarkStart w:id="6895"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896" w:name="_Toc36031280"/>
      <w:bookmarkStart w:id="6897" w:name="_Toc36043200"/>
      <w:bookmarkStart w:id="6898" w:name="_Toc36814525"/>
      <w:bookmarkStart w:id="6899" w:name="_Toc44689383"/>
      <w:bookmarkStart w:id="6900" w:name="_Toc44924137"/>
      <w:bookmarkStart w:id="6901" w:name="_Toc51861107"/>
      <w:bookmarkStart w:id="6902" w:name="_Toc57930878"/>
      <w:bookmarkStart w:id="6903" w:name="_Toc57931508"/>
      <w:bookmarkStart w:id="6904" w:name="_Toc106897723"/>
      <w:r w:rsidRPr="00441CD0">
        <w:t>8.</w:t>
      </w:r>
      <w:r w:rsidRPr="00441CD0">
        <w:rPr>
          <w:lang w:val="en-US"/>
        </w:rPr>
        <w:t>2.150</w:t>
      </w:r>
      <w:r w:rsidRPr="00441CD0">
        <w:tab/>
        <w:t>Cumulative rateRatio Measurement</w:t>
      </w:r>
      <w:bookmarkEnd w:id="6893"/>
      <w:bookmarkEnd w:id="6894"/>
      <w:bookmarkEnd w:id="6895"/>
      <w:bookmarkEnd w:id="6896"/>
      <w:bookmarkEnd w:id="6897"/>
      <w:bookmarkEnd w:id="6898"/>
      <w:bookmarkEnd w:id="6899"/>
      <w:bookmarkEnd w:id="6900"/>
      <w:bookmarkEnd w:id="6901"/>
      <w:bookmarkEnd w:id="6902"/>
      <w:bookmarkEnd w:id="6903"/>
      <w:bookmarkEnd w:id="6904"/>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11B1D8F0" w:rsidR="00EE5860" w:rsidRPr="00441CD0" w:rsidRDefault="00EE5860" w:rsidP="00EE5860">
      <w:bookmarkStart w:id="6905" w:name="_Toc27490997"/>
      <w:bookmarkStart w:id="6906" w:name="_Toc27557290"/>
      <w:bookmarkStart w:id="6907" w:name="_Toc27724207"/>
      <w:r w:rsidRPr="00441CD0">
        <w:t>The Cumulative rateRatio Measurement field shall be encoded as the cumulativeRateRatio (Integer32) specified in clauses 14.4.2 and 15.6 of IEEE Std 802.1AS-</w:t>
      </w:r>
      <w:r w:rsidR="00265D7B">
        <w:t>2020</w:t>
      </w:r>
      <w:r w:rsidRPr="00441CD0">
        <w:t>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08" w:name="_Toc36031281"/>
      <w:bookmarkStart w:id="6909" w:name="_Toc36043201"/>
      <w:bookmarkStart w:id="6910" w:name="_Toc36814526"/>
      <w:bookmarkStart w:id="6911" w:name="_Toc44689384"/>
      <w:bookmarkStart w:id="6912" w:name="_Toc44924138"/>
      <w:bookmarkStart w:id="6913" w:name="_Toc51861108"/>
      <w:bookmarkStart w:id="6914" w:name="_Toc57930879"/>
      <w:bookmarkStart w:id="6915" w:name="_Toc57931509"/>
      <w:bookmarkStart w:id="6916" w:name="_Toc106897724"/>
      <w:r w:rsidRPr="00441CD0">
        <w:t>8.2.151</w:t>
      </w:r>
      <w:r w:rsidRPr="00441CD0">
        <w:tab/>
        <w:t>SRR ID</w:t>
      </w:r>
      <w:bookmarkEnd w:id="6905"/>
      <w:bookmarkEnd w:id="6906"/>
      <w:bookmarkEnd w:id="6907"/>
      <w:bookmarkEnd w:id="6908"/>
      <w:bookmarkEnd w:id="6909"/>
      <w:bookmarkEnd w:id="6910"/>
      <w:bookmarkEnd w:id="6911"/>
      <w:bookmarkEnd w:id="6912"/>
      <w:bookmarkEnd w:id="6913"/>
      <w:bookmarkEnd w:id="6914"/>
      <w:bookmarkEnd w:id="6915"/>
      <w:bookmarkEnd w:id="6916"/>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6917" w:name="_Toc27490998"/>
      <w:bookmarkStart w:id="6918" w:name="_Toc27557291"/>
      <w:bookmarkStart w:id="6919" w:name="_Toc27724208"/>
      <w:bookmarkStart w:id="6920" w:name="_Toc36031282"/>
      <w:bookmarkStart w:id="6921" w:name="_Toc36043202"/>
      <w:bookmarkStart w:id="6922" w:name="_Toc36814527"/>
      <w:bookmarkStart w:id="6923" w:name="_Toc44689385"/>
      <w:bookmarkStart w:id="6924" w:name="_Toc44924139"/>
      <w:bookmarkStart w:id="6925" w:name="_Toc51861109"/>
      <w:bookmarkStart w:id="6926" w:name="_Toc57930880"/>
      <w:bookmarkStart w:id="6927" w:name="_Toc57931510"/>
      <w:bookmarkStart w:id="6928" w:name="_Toc106897725"/>
      <w:r w:rsidRPr="00441CD0">
        <w:t>8.</w:t>
      </w:r>
      <w:r w:rsidRPr="00441CD0">
        <w:rPr>
          <w:lang w:val="en-US"/>
        </w:rPr>
        <w:t>2.152</w:t>
      </w:r>
      <w:r w:rsidRPr="00441CD0">
        <w:tab/>
        <w:t>Requested Access Availability Information</w:t>
      </w:r>
      <w:bookmarkEnd w:id="6917"/>
      <w:bookmarkEnd w:id="6918"/>
      <w:bookmarkEnd w:id="6919"/>
      <w:bookmarkEnd w:id="6920"/>
      <w:bookmarkEnd w:id="6921"/>
      <w:bookmarkEnd w:id="6922"/>
      <w:bookmarkEnd w:id="6923"/>
      <w:bookmarkEnd w:id="6924"/>
      <w:bookmarkEnd w:id="6925"/>
      <w:bookmarkEnd w:id="6926"/>
      <w:bookmarkEnd w:id="6927"/>
      <w:bookmarkEnd w:id="6928"/>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29" w:name="_Toc11315428"/>
      <w:bookmarkStart w:id="6930" w:name="_Toc27490999"/>
      <w:bookmarkStart w:id="6931" w:name="_Toc27557292"/>
      <w:bookmarkStart w:id="6932" w:name="_Toc27724209"/>
      <w:bookmarkStart w:id="6933" w:name="_Toc36031283"/>
      <w:bookmarkStart w:id="6934" w:name="_Toc36043203"/>
      <w:bookmarkStart w:id="6935" w:name="_Toc36814528"/>
      <w:bookmarkStart w:id="6936" w:name="_Toc44689386"/>
      <w:bookmarkStart w:id="6937" w:name="_Toc44924140"/>
      <w:bookmarkStart w:id="6938" w:name="_Toc51861110"/>
      <w:bookmarkStart w:id="6939" w:name="_Toc57930881"/>
      <w:bookmarkStart w:id="6940" w:name="_Toc57931511"/>
      <w:bookmarkStart w:id="6941" w:name="_Toc106897726"/>
      <w:r w:rsidRPr="00441CD0">
        <w:t>8.2.153</w:t>
      </w:r>
      <w:r w:rsidRPr="00441CD0">
        <w:tab/>
      </w:r>
      <w:bookmarkEnd w:id="6929"/>
      <w:r w:rsidRPr="00441CD0">
        <w:t>Access Availability Information</w:t>
      </w:r>
      <w:bookmarkEnd w:id="6930"/>
      <w:bookmarkEnd w:id="6931"/>
      <w:bookmarkEnd w:id="6932"/>
      <w:bookmarkEnd w:id="6933"/>
      <w:bookmarkEnd w:id="6934"/>
      <w:bookmarkEnd w:id="6935"/>
      <w:bookmarkEnd w:id="6936"/>
      <w:bookmarkEnd w:id="6937"/>
      <w:bookmarkEnd w:id="6938"/>
      <w:bookmarkEnd w:id="6939"/>
      <w:bookmarkEnd w:id="6940"/>
      <w:bookmarkEnd w:id="6941"/>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42" w:name="_Toc27491000"/>
      <w:bookmarkStart w:id="6943" w:name="_Toc27557293"/>
      <w:bookmarkStart w:id="6944" w:name="_Toc27724210"/>
      <w:bookmarkStart w:id="6945" w:name="_Toc36031284"/>
      <w:bookmarkStart w:id="6946" w:name="_Toc36043204"/>
      <w:bookmarkStart w:id="6947" w:name="_Toc36814529"/>
      <w:bookmarkStart w:id="6948" w:name="_Toc44689387"/>
      <w:bookmarkStart w:id="6949" w:name="_Toc44924141"/>
      <w:bookmarkStart w:id="6950" w:name="_Toc51861111"/>
      <w:bookmarkStart w:id="6951" w:name="_Toc57930882"/>
      <w:bookmarkStart w:id="6952" w:name="_Toc57931512"/>
      <w:bookmarkStart w:id="6953" w:name="_Toc106897727"/>
      <w:r w:rsidRPr="00441CD0">
        <w:t>8.2.</w:t>
      </w:r>
      <w:r w:rsidRPr="00441CD0">
        <w:rPr>
          <w:lang w:eastAsia="zh-CN"/>
        </w:rPr>
        <w:t>154</w:t>
      </w:r>
      <w:r w:rsidRPr="00441CD0">
        <w:tab/>
      </w:r>
      <w:r w:rsidRPr="00441CD0">
        <w:rPr>
          <w:lang w:eastAsia="zh-CN"/>
        </w:rPr>
        <w:t>MPTCP Control Information</w:t>
      </w:r>
      <w:bookmarkEnd w:id="6942"/>
      <w:bookmarkEnd w:id="6943"/>
      <w:bookmarkEnd w:id="6944"/>
      <w:bookmarkEnd w:id="6945"/>
      <w:bookmarkEnd w:id="6946"/>
      <w:bookmarkEnd w:id="6947"/>
      <w:bookmarkEnd w:id="6948"/>
      <w:bookmarkEnd w:id="6949"/>
      <w:bookmarkEnd w:id="6950"/>
      <w:bookmarkEnd w:id="6951"/>
      <w:bookmarkEnd w:id="6952"/>
      <w:bookmarkEnd w:id="6953"/>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54" w:name="_Toc27491001"/>
      <w:bookmarkStart w:id="6955" w:name="_Toc27557294"/>
      <w:bookmarkStart w:id="6956" w:name="_Toc27724211"/>
      <w:bookmarkStart w:id="6957" w:name="_Toc36031285"/>
      <w:bookmarkStart w:id="6958" w:name="_Toc36043205"/>
      <w:bookmarkStart w:id="6959" w:name="_Toc36814530"/>
      <w:bookmarkStart w:id="6960" w:name="_Toc44689388"/>
      <w:bookmarkStart w:id="6961" w:name="_Toc44924142"/>
      <w:bookmarkStart w:id="6962" w:name="_Toc51861112"/>
      <w:bookmarkStart w:id="6963" w:name="_Toc57930883"/>
      <w:bookmarkStart w:id="6964" w:name="_Toc57931513"/>
      <w:bookmarkStart w:id="6965" w:name="_Toc106897728"/>
      <w:r w:rsidRPr="00441CD0">
        <w:t>8.2.</w:t>
      </w:r>
      <w:r w:rsidRPr="00441CD0">
        <w:rPr>
          <w:lang w:eastAsia="zh-CN"/>
        </w:rPr>
        <w:t>155</w:t>
      </w:r>
      <w:r w:rsidRPr="00441CD0">
        <w:tab/>
      </w:r>
      <w:r w:rsidRPr="00441CD0">
        <w:rPr>
          <w:lang w:eastAsia="zh-CN"/>
        </w:rPr>
        <w:t>ATSSS-LL Control Information</w:t>
      </w:r>
      <w:bookmarkEnd w:id="6954"/>
      <w:bookmarkEnd w:id="6955"/>
      <w:bookmarkEnd w:id="6956"/>
      <w:bookmarkEnd w:id="6957"/>
      <w:bookmarkEnd w:id="6958"/>
      <w:bookmarkEnd w:id="6959"/>
      <w:bookmarkEnd w:id="6960"/>
      <w:bookmarkEnd w:id="6961"/>
      <w:bookmarkEnd w:id="6962"/>
      <w:bookmarkEnd w:id="6963"/>
      <w:bookmarkEnd w:id="6964"/>
      <w:bookmarkEnd w:id="6965"/>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6966" w:name="_Toc27491002"/>
      <w:bookmarkStart w:id="6967" w:name="_Toc27557295"/>
      <w:bookmarkStart w:id="6968" w:name="_Toc27724212"/>
      <w:bookmarkStart w:id="6969" w:name="_Toc36031286"/>
      <w:bookmarkStart w:id="6970" w:name="_Toc36043206"/>
      <w:bookmarkStart w:id="6971" w:name="_Toc36814531"/>
      <w:bookmarkStart w:id="6972" w:name="_Toc44689389"/>
      <w:bookmarkStart w:id="6973" w:name="_Toc44924143"/>
      <w:bookmarkStart w:id="6974" w:name="_Toc51861113"/>
      <w:bookmarkStart w:id="6975" w:name="_Toc57930884"/>
      <w:bookmarkStart w:id="6976" w:name="_Toc57931514"/>
      <w:bookmarkStart w:id="6977" w:name="_Toc106897729"/>
      <w:r w:rsidRPr="00441CD0">
        <w:t>8.2.</w:t>
      </w:r>
      <w:r w:rsidRPr="00441CD0">
        <w:rPr>
          <w:lang w:eastAsia="zh-CN"/>
        </w:rPr>
        <w:t>156</w:t>
      </w:r>
      <w:r w:rsidRPr="00441CD0">
        <w:tab/>
      </w:r>
      <w:r w:rsidRPr="00441CD0">
        <w:rPr>
          <w:lang w:eastAsia="zh-CN"/>
        </w:rPr>
        <w:t>PMF Control Information</w:t>
      </w:r>
      <w:bookmarkEnd w:id="6966"/>
      <w:bookmarkEnd w:id="6967"/>
      <w:bookmarkEnd w:id="6968"/>
      <w:bookmarkEnd w:id="6969"/>
      <w:bookmarkEnd w:id="6970"/>
      <w:bookmarkEnd w:id="6971"/>
      <w:bookmarkEnd w:id="6972"/>
      <w:bookmarkEnd w:id="6973"/>
      <w:bookmarkEnd w:id="6974"/>
      <w:bookmarkEnd w:id="6975"/>
      <w:bookmarkEnd w:id="6976"/>
      <w:bookmarkEnd w:id="6977"/>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6978" w:name="_Toc27491003"/>
      <w:bookmarkStart w:id="6979" w:name="_Toc27557296"/>
      <w:bookmarkStart w:id="6980" w:name="_Toc27724213"/>
      <w:bookmarkStart w:id="6981" w:name="_Toc36031287"/>
      <w:bookmarkStart w:id="6982" w:name="_Toc36043207"/>
      <w:bookmarkStart w:id="6983"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6984" w:name="_Toc44689390"/>
      <w:bookmarkStart w:id="6985" w:name="_Toc44924144"/>
      <w:bookmarkStart w:id="6986" w:name="_Toc51861114"/>
      <w:bookmarkStart w:id="6987" w:name="_Toc57930885"/>
      <w:bookmarkStart w:id="6988" w:name="_Toc57931515"/>
      <w:bookmarkStart w:id="6989" w:name="_Toc106897730"/>
      <w:r w:rsidRPr="00441CD0">
        <w:t>8.2.</w:t>
      </w:r>
      <w:r w:rsidRPr="00441CD0">
        <w:rPr>
          <w:lang w:eastAsia="zh-CN"/>
        </w:rPr>
        <w:t>157</w:t>
      </w:r>
      <w:r w:rsidRPr="00441CD0">
        <w:tab/>
      </w:r>
      <w:r w:rsidRPr="00441CD0">
        <w:rPr>
          <w:lang w:eastAsia="zh-CN"/>
        </w:rPr>
        <w:t>MPTCP Address Information</w:t>
      </w:r>
      <w:bookmarkEnd w:id="6978"/>
      <w:bookmarkEnd w:id="6979"/>
      <w:bookmarkEnd w:id="6980"/>
      <w:bookmarkEnd w:id="6981"/>
      <w:bookmarkEnd w:id="6982"/>
      <w:bookmarkEnd w:id="6983"/>
      <w:bookmarkEnd w:id="6984"/>
      <w:bookmarkEnd w:id="6985"/>
      <w:bookmarkEnd w:id="6986"/>
      <w:bookmarkEnd w:id="6987"/>
      <w:bookmarkEnd w:id="6988"/>
      <w:bookmarkEnd w:id="6989"/>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6990" w:name="_Toc27491004"/>
      <w:bookmarkStart w:id="6991" w:name="_Toc27557297"/>
      <w:bookmarkStart w:id="6992" w:name="_Toc27724214"/>
      <w:bookmarkStart w:id="6993" w:name="_Toc36031288"/>
      <w:bookmarkStart w:id="6994" w:name="_Toc36043208"/>
      <w:bookmarkStart w:id="6995" w:name="_Toc36814533"/>
      <w:bookmarkStart w:id="6996" w:name="_Toc44689391"/>
      <w:bookmarkStart w:id="6997" w:name="_Toc44924145"/>
      <w:bookmarkStart w:id="6998" w:name="_Toc51861115"/>
      <w:bookmarkStart w:id="6999" w:name="_Toc57930886"/>
      <w:bookmarkStart w:id="7000" w:name="_Toc57931516"/>
      <w:bookmarkStart w:id="7001" w:name="_Toc106897731"/>
      <w:r w:rsidRPr="00441CD0">
        <w:t>8.2.</w:t>
      </w:r>
      <w:r w:rsidRPr="00441CD0">
        <w:rPr>
          <w:lang w:eastAsia="zh-CN"/>
        </w:rPr>
        <w:t>158</w:t>
      </w:r>
      <w:r w:rsidRPr="00441CD0">
        <w:tab/>
        <w:t xml:space="preserve">UE </w:t>
      </w:r>
      <w:r w:rsidRPr="00441CD0">
        <w:rPr>
          <w:lang w:eastAsia="zh-CN"/>
        </w:rPr>
        <w:t>Link-Specific IP Address</w:t>
      </w:r>
      <w:bookmarkEnd w:id="6990"/>
      <w:bookmarkEnd w:id="6991"/>
      <w:bookmarkEnd w:id="6992"/>
      <w:bookmarkEnd w:id="6993"/>
      <w:bookmarkEnd w:id="6994"/>
      <w:bookmarkEnd w:id="6995"/>
      <w:bookmarkEnd w:id="6996"/>
      <w:bookmarkEnd w:id="6997"/>
      <w:bookmarkEnd w:id="6998"/>
      <w:bookmarkEnd w:id="6999"/>
      <w:bookmarkEnd w:id="7000"/>
      <w:bookmarkEnd w:id="7001"/>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02" w:name="_Toc27491005"/>
      <w:bookmarkStart w:id="7003" w:name="_Toc27557298"/>
      <w:bookmarkStart w:id="7004" w:name="_Toc27724215"/>
      <w:bookmarkStart w:id="7005" w:name="_Toc36031289"/>
      <w:bookmarkStart w:id="7006" w:name="_Toc36043209"/>
      <w:bookmarkStart w:id="7007" w:name="_Toc36814534"/>
      <w:bookmarkStart w:id="7008" w:name="_Toc44689392"/>
      <w:bookmarkStart w:id="7009" w:name="_Toc44924146"/>
      <w:bookmarkStart w:id="7010" w:name="_Toc51861116"/>
      <w:bookmarkStart w:id="7011" w:name="_Toc57930887"/>
      <w:bookmarkStart w:id="7012" w:name="_Toc57931517"/>
      <w:bookmarkStart w:id="7013" w:name="_Toc106897732"/>
      <w:r w:rsidRPr="00441CD0">
        <w:t>8.2.</w:t>
      </w:r>
      <w:r w:rsidRPr="00441CD0">
        <w:rPr>
          <w:lang w:eastAsia="zh-CN"/>
        </w:rPr>
        <w:t>159</w:t>
      </w:r>
      <w:r w:rsidRPr="00441CD0">
        <w:tab/>
      </w:r>
      <w:r w:rsidRPr="00441CD0">
        <w:rPr>
          <w:lang w:eastAsia="zh-CN"/>
        </w:rPr>
        <w:t>PMF Address Information</w:t>
      </w:r>
      <w:bookmarkEnd w:id="7002"/>
      <w:bookmarkEnd w:id="7003"/>
      <w:bookmarkEnd w:id="7004"/>
      <w:bookmarkEnd w:id="7005"/>
      <w:bookmarkEnd w:id="7006"/>
      <w:bookmarkEnd w:id="7007"/>
      <w:bookmarkEnd w:id="7008"/>
      <w:bookmarkEnd w:id="7009"/>
      <w:bookmarkEnd w:id="7010"/>
      <w:bookmarkEnd w:id="7011"/>
      <w:bookmarkEnd w:id="7012"/>
      <w:bookmarkEnd w:id="7013"/>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14" w:name="_Toc27491006"/>
      <w:bookmarkStart w:id="7015" w:name="_Toc27557299"/>
      <w:bookmarkStart w:id="7016" w:name="_Toc27724216"/>
      <w:bookmarkStart w:id="7017" w:name="_Toc36031290"/>
      <w:bookmarkStart w:id="7018" w:name="_Toc36043210"/>
      <w:bookmarkStart w:id="7019" w:name="_Toc36814535"/>
      <w:bookmarkStart w:id="7020" w:name="_Toc44689393"/>
      <w:bookmarkStart w:id="7021" w:name="_Toc44924147"/>
      <w:bookmarkStart w:id="7022" w:name="_Toc51861117"/>
      <w:bookmarkStart w:id="7023" w:name="_Toc57930888"/>
      <w:bookmarkStart w:id="7024" w:name="_Toc57931518"/>
      <w:bookmarkStart w:id="7025" w:name="_Toc106897733"/>
      <w:r w:rsidRPr="00441CD0">
        <w:t>8.2.</w:t>
      </w:r>
      <w:r w:rsidRPr="00441CD0">
        <w:rPr>
          <w:lang w:eastAsia="zh-CN"/>
        </w:rPr>
        <w:t>160</w:t>
      </w:r>
      <w:r w:rsidRPr="00441CD0">
        <w:tab/>
      </w:r>
      <w:r w:rsidRPr="00441CD0">
        <w:rPr>
          <w:lang w:eastAsia="zh-CN"/>
        </w:rPr>
        <w:t>ATSSS-LL Information</w:t>
      </w:r>
      <w:bookmarkEnd w:id="7014"/>
      <w:bookmarkEnd w:id="7015"/>
      <w:bookmarkEnd w:id="7016"/>
      <w:bookmarkEnd w:id="7017"/>
      <w:bookmarkEnd w:id="7018"/>
      <w:bookmarkEnd w:id="7019"/>
      <w:bookmarkEnd w:id="7020"/>
      <w:bookmarkEnd w:id="7021"/>
      <w:bookmarkEnd w:id="7022"/>
      <w:bookmarkEnd w:id="7023"/>
      <w:bookmarkEnd w:id="7024"/>
      <w:bookmarkEnd w:id="7025"/>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26" w:name="_Toc27491007"/>
      <w:bookmarkStart w:id="7027" w:name="_Toc27557300"/>
      <w:bookmarkStart w:id="7028" w:name="_Toc27724217"/>
      <w:bookmarkStart w:id="7029" w:name="_Toc36031291"/>
      <w:bookmarkStart w:id="7030" w:name="_Toc36043211"/>
      <w:bookmarkStart w:id="7031" w:name="_Toc36814536"/>
      <w:bookmarkStart w:id="7032" w:name="_Toc44689394"/>
      <w:bookmarkStart w:id="7033" w:name="_Toc44924148"/>
      <w:bookmarkStart w:id="7034" w:name="_Toc51861118"/>
      <w:bookmarkStart w:id="7035" w:name="_Toc57930889"/>
      <w:bookmarkStart w:id="7036" w:name="_Toc57931519"/>
      <w:bookmarkStart w:id="7037" w:name="_Toc106897734"/>
      <w:r w:rsidRPr="00441CD0">
        <w:t>8.</w:t>
      </w:r>
      <w:r w:rsidRPr="00441CD0">
        <w:rPr>
          <w:lang w:val="en-US"/>
        </w:rPr>
        <w:t>2.161</w:t>
      </w:r>
      <w:r w:rsidRPr="00441CD0">
        <w:tab/>
        <w:t>Data Network Access Identifier</w:t>
      </w:r>
      <w:bookmarkEnd w:id="7026"/>
      <w:bookmarkEnd w:id="7027"/>
      <w:bookmarkEnd w:id="7028"/>
      <w:bookmarkEnd w:id="7029"/>
      <w:bookmarkEnd w:id="7030"/>
      <w:bookmarkEnd w:id="7031"/>
      <w:bookmarkEnd w:id="7032"/>
      <w:bookmarkEnd w:id="7033"/>
      <w:bookmarkEnd w:id="7034"/>
      <w:bookmarkEnd w:id="7035"/>
      <w:bookmarkEnd w:id="7036"/>
      <w:bookmarkEnd w:id="7037"/>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38" w:name="_Toc27491008"/>
      <w:bookmarkStart w:id="7039" w:name="_Toc27557301"/>
      <w:bookmarkStart w:id="7040" w:name="_Toc27724218"/>
      <w:bookmarkStart w:id="7041" w:name="_Toc36031292"/>
      <w:bookmarkStart w:id="7042" w:name="_Toc36043212"/>
      <w:bookmarkStart w:id="7043" w:name="_Toc36814537"/>
      <w:bookmarkStart w:id="7044" w:name="_Toc44689395"/>
      <w:bookmarkStart w:id="7045" w:name="_Toc44924149"/>
      <w:bookmarkStart w:id="7046" w:name="_Toc51861119"/>
      <w:bookmarkStart w:id="7047" w:name="_Toc57930890"/>
      <w:bookmarkStart w:id="7048" w:name="_Toc57931520"/>
      <w:bookmarkStart w:id="7049" w:name="_Toc106897735"/>
      <w:r w:rsidRPr="00441CD0">
        <w:t>8.</w:t>
      </w:r>
      <w:r w:rsidRPr="00441CD0">
        <w:rPr>
          <w:lang w:val="en-US"/>
        </w:rPr>
        <w:t>2.162</w:t>
      </w:r>
      <w:r w:rsidRPr="00441CD0">
        <w:tab/>
        <w:t>Average Packet Delay</w:t>
      </w:r>
      <w:bookmarkEnd w:id="7038"/>
      <w:bookmarkEnd w:id="7039"/>
      <w:bookmarkEnd w:id="7040"/>
      <w:bookmarkEnd w:id="7041"/>
      <w:bookmarkEnd w:id="7042"/>
      <w:bookmarkEnd w:id="7043"/>
      <w:bookmarkEnd w:id="7044"/>
      <w:bookmarkEnd w:id="7045"/>
      <w:bookmarkEnd w:id="7046"/>
      <w:bookmarkEnd w:id="7047"/>
      <w:bookmarkEnd w:id="7048"/>
      <w:bookmarkEnd w:id="7049"/>
    </w:p>
    <w:p w14:paraId="12B2DBCA" w14:textId="62B3B36C"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D014BF">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50" w:name="_Toc27491009"/>
      <w:bookmarkStart w:id="7051" w:name="_Toc27557302"/>
      <w:bookmarkStart w:id="7052" w:name="_Toc27724219"/>
      <w:bookmarkStart w:id="7053" w:name="_Toc36031293"/>
      <w:bookmarkStart w:id="7054" w:name="_Toc36043213"/>
      <w:bookmarkStart w:id="7055" w:name="_Toc36814538"/>
      <w:bookmarkStart w:id="7056" w:name="_Toc44689396"/>
      <w:bookmarkStart w:id="7057" w:name="_Toc44924150"/>
      <w:bookmarkStart w:id="7058" w:name="_Toc51861120"/>
      <w:bookmarkStart w:id="7059" w:name="_Toc57930891"/>
      <w:bookmarkStart w:id="7060" w:name="_Toc57931521"/>
      <w:bookmarkStart w:id="7061" w:name="_Toc106897736"/>
      <w:r w:rsidRPr="00441CD0">
        <w:t>8.</w:t>
      </w:r>
      <w:r w:rsidRPr="00441CD0">
        <w:rPr>
          <w:lang w:val="en-US"/>
        </w:rPr>
        <w:t>2.163</w:t>
      </w:r>
      <w:r w:rsidRPr="00441CD0">
        <w:tab/>
        <w:t>Minimum Packet Delay</w:t>
      </w:r>
      <w:bookmarkEnd w:id="7050"/>
      <w:bookmarkEnd w:id="7051"/>
      <w:bookmarkEnd w:id="7052"/>
      <w:bookmarkEnd w:id="7053"/>
      <w:bookmarkEnd w:id="7054"/>
      <w:bookmarkEnd w:id="7055"/>
      <w:bookmarkEnd w:id="7056"/>
      <w:bookmarkEnd w:id="7057"/>
      <w:bookmarkEnd w:id="7058"/>
      <w:bookmarkEnd w:id="7059"/>
      <w:bookmarkEnd w:id="7060"/>
      <w:bookmarkEnd w:id="7061"/>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062" w:name="_Toc27491010"/>
      <w:bookmarkStart w:id="7063" w:name="_Toc27557303"/>
      <w:bookmarkStart w:id="7064" w:name="_Toc27724220"/>
      <w:bookmarkStart w:id="7065" w:name="_Toc36031294"/>
      <w:bookmarkStart w:id="7066" w:name="_Toc36043214"/>
      <w:bookmarkStart w:id="7067" w:name="_Toc36814539"/>
      <w:bookmarkStart w:id="7068" w:name="_Toc44689397"/>
      <w:bookmarkStart w:id="7069" w:name="_Toc44924151"/>
      <w:bookmarkStart w:id="7070" w:name="_Toc51861121"/>
      <w:bookmarkStart w:id="7071" w:name="_Toc57930892"/>
      <w:bookmarkStart w:id="7072" w:name="_Toc57931522"/>
      <w:bookmarkStart w:id="7073" w:name="_Toc106897737"/>
      <w:r w:rsidRPr="00441CD0">
        <w:t>8.</w:t>
      </w:r>
      <w:r w:rsidRPr="00441CD0">
        <w:rPr>
          <w:lang w:val="en-US"/>
        </w:rPr>
        <w:t>2.164</w:t>
      </w:r>
      <w:r w:rsidRPr="00441CD0">
        <w:tab/>
        <w:t>Maximum Packet Delay</w:t>
      </w:r>
      <w:bookmarkEnd w:id="7062"/>
      <w:bookmarkEnd w:id="7063"/>
      <w:bookmarkEnd w:id="7064"/>
      <w:bookmarkEnd w:id="7065"/>
      <w:bookmarkEnd w:id="7066"/>
      <w:bookmarkEnd w:id="7067"/>
      <w:bookmarkEnd w:id="7068"/>
      <w:bookmarkEnd w:id="7069"/>
      <w:bookmarkEnd w:id="7070"/>
      <w:bookmarkEnd w:id="7071"/>
      <w:bookmarkEnd w:id="7072"/>
      <w:bookmarkEnd w:id="7073"/>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074" w:name="_Toc27491011"/>
      <w:bookmarkStart w:id="7075" w:name="_Toc27557304"/>
      <w:bookmarkStart w:id="7076" w:name="_Toc27724221"/>
      <w:bookmarkStart w:id="7077" w:name="_Toc36031295"/>
      <w:bookmarkStart w:id="7078" w:name="_Toc36043215"/>
      <w:bookmarkStart w:id="7079" w:name="_Toc36814540"/>
      <w:bookmarkStart w:id="7080" w:name="_Toc44689398"/>
      <w:bookmarkStart w:id="7081" w:name="_Toc44924152"/>
      <w:bookmarkStart w:id="7082" w:name="_Toc51861122"/>
      <w:bookmarkStart w:id="7083" w:name="_Toc57930893"/>
      <w:bookmarkStart w:id="7084" w:name="_Toc57931523"/>
      <w:bookmarkStart w:id="7085" w:name="_Toc106897738"/>
      <w:r w:rsidRPr="00441CD0">
        <w:t>8.</w:t>
      </w:r>
      <w:r w:rsidRPr="00441CD0">
        <w:rPr>
          <w:lang w:val="en-US"/>
        </w:rPr>
        <w:t>2.165</w:t>
      </w:r>
      <w:r w:rsidRPr="00441CD0">
        <w:tab/>
        <w:t>QoS Report Trigger</w:t>
      </w:r>
      <w:bookmarkEnd w:id="7074"/>
      <w:bookmarkEnd w:id="7075"/>
      <w:bookmarkEnd w:id="7076"/>
      <w:bookmarkEnd w:id="7077"/>
      <w:bookmarkEnd w:id="7078"/>
      <w:bookmarkEnd w:id="7079"/>
      <w:bookmarkEnd w:id="7080"/>
      <w:bookmarkEnd w:id="7081"/>
      <w:bookmarkEnd w:id="7082"/>
      <w:bookmarkEnd w:id="7083"/>
      <w:bookmarkEnd w:id="7084"/>
      <w:bookmarkEnd w:id="7085"/>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086" w:name="_Toc27491012"/>
      <w:bookmarkStart w:id="7087" w:name="_Toc27557305"/>
      <w:bookmarkStart w:id="7088" w:name="_Toc27724222"/>
      <w:bookmarkStart w:id="7089" w:name="_Toc36031296"/>
      <w:bookmarkStart w:id="7090" w:name="_Toc36043216"/>
      <w:bookmarkStart w:id="7091" w:name="_Toc36814541"/>
      <w:bookmarkStart w:id="7092" w:name="_Toc44689399"/>
      <w:bookmarkStart w:id="7093" w:name="_Toc44924153"/>
      <w:bookmarkStart w:id="7094" w:name="_Toc51861123"/>
      <w:bookmarkStart w:id="7095" w:name="_Toc57930894"/>
      <w:bookmarkStart w:id="7096" w:name="_Toc57931524"/>
      <w:bookmarkStart w:id="7097" w:name="_Toc106897739"/>
      <w:r w:rsidRPr="00441CD0">
        <w:t>8.</w:t>
      </w:r>
      <w:r w:rsidRPr="00441CD0">
        <w:rPr>
          <w:lang w:val="en-US"/>
        </w:rPr>
        <w:t>2.166</w:t>
      </w:r>
      <w:r w:rsidRPr="00441CD0">
        <w:tab/>
        <w:t>GTP-U Path Interface Type</w:t>
      </w:r>
      <w:bookmarkEnd w:id="7086"/>
      <w:bookmarkEnd w:id="7087"/>
      <w:bookmarkEnd w:id="7088"/>
      <w:bookmarkEnd w:id="7089"/>
      <w:bookmarkEnd w:id="7090"/>
      <w:bookmarkEnd w:id="7091"/>
      <w:bookmarkEnd w:id="7092"/>
      <w:bookmarkEnd w:id="7093"/>
      <w:bookmarkEnd w:id="7094"/>
      <w:bookmarkEnd w:id="7095"/>
      <w:bookmarkEnd w:id="7096"/>
      <w:bookmarkEnd w:id="7097"/>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098" w:name="_Toc27491013"/>
      <w:bookmarkStart w:id="7099" w:name="_Toc27557306"/>
      <w:bookmarkStart w:id="7100" w:name="_Toc27724223"/>
      <w:bookmarkStart w:id="7101" w:name="_Toc36031297"/>
      <w:bookmarkStart w:id="7102" w:name="_Toc36043217"/>
      <w:bookmarkStart w:id="7103" w:name="_Toc36814542"/>
      <w:bookmarkStart w:id="7104" w:name="_Toc44689400"/>
      <w:bookmarkStart w:id="7105" w:name="_Toc44924154"/>
      <w:bookmarkStart w:id="7106" w:name="_Toc51861124"/>
      <w:bookmarkStart w:id="7107" w:name="_Toc57930895"/>
      <w:bookmarkStart w:id="7108" w:name="_Toc57931525"/>
      <w:bookmarkStart w:id="7109" w:name="_Toc106897740"/>
      <w:r w:rsidRPr="00441CD0">
        <w:t>8.</w:t>
      </w:r>
      <w:r w:rsidRPr="00441CD0">
        <w:rPr>
          <w:lang w:val="en-US"/>
        </w:rPr>
        <w:t>2.167</w:t>
      </w:r>
      <w:r w:rsidRPr="00441CD0">
        <w:tab/>
        <w:t xml:space="preserve">Requested </w:t>
      </w:r>
      <w:r w:rsidRPr="00441CD0">
        <w:rPr>
          <w:noProof/>
          <w:lang w:eastAsia="zh-CN"/>
        </w:rPr>
        <w:t>Qos Monitoring</w:t>
      </w:r>
      <w:bookmarkEnd w:id="7098"/>
      <w:bookmarkEnd w:id="7099"/>
      <w:bookmarkEnd w:id="7100"/>
      <w:bookmarkEnd w:id="7101"/>
      <w:bookmarkEnd w:id="7102"/>
      <w:bookmarkEnd w:id="7103"/>
      <w:bookmarkEnd w:id="7104"/>
      <w:bookmarkEnd w:id="7105"/>
      <w:bookmarkEnd w:id="7106"/>
      <w:bookmarkEnd w:id="7107"/>
      <w:bookmarkEnd w:id="7108"/>
      <w:bookmarkEnd w:id="7109"/>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10" w:name="_Toc27491014"/>
      <w:bookmarkStart w:id="7111" w:name="_Toc27557307"/>
      <w:bookmarkStart w:id="7112" w:name="_Toc27724224"/>
      <w:bookmarkStart w:id="7113" w:name="_Toc36031298"/>
      <w:bookmarkStart w:id="7114" w:name="_Toc36043218"/>
      <w:bookmarkStart w:id="7115" w:name="_Toc36814543"/>
      <w:bookmarkStart w:id="7116" w:name="_Toc44689401"/>
      <w:bookmarkStart w:id="7117" w:name="_Toc44924155"/>
      <w:bookmarkStart w:id="7118"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19" w:name="_Toc57930896"/>
      <w:bookmarkStart w:id="7120" w:name="_Toc57931526"/>
      <w:bookmarkStart w:id="7121" w:name="_Toc106897741"/>
      <w:r w:rsidRPr="00441CD0">
        <w:t>8.</w:t>
      </w:r>
      <w:r w:rsidRPr="00441CD0">
        <w:rPr>
          <w:lang w:val="en-US"/>
        </w:rPr>
        <w:t>2.168</w:t>
      </w:r>
      <w:r w:rsidRPr="00441CD0">
        <w:tab/>
        <w:t>Reporting Frequency</w:t>
      </w:r>
      <w:bookmarkEnd w:id="7110"/>
      <w:bookmarkEnd w:id="7111"/>
      <w:bookmarkEnd w:id="7112"/>
      <w:bookmarkEnd w:id="7113"/>
      <w:bookmarkEnd w:id="7114"/>
      <w:bookmarkEnd w:id="7115"/>
      <w:bookmarkEnd w:id="7116"/>
      <w:bookmarkEnd w:id="7117"/>
      <w:bookmarkEnd w:id="7118"/>
      <w:bookmarkEnd w:id="7119"/>
      <w:bookmarkEnd w:id="7120"/>
      <w:bookmarkEnd w:id="7121"/>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22" w:name="_Toc27491015"/>
      <w:bookmarkStart w:id="7123" w:name="_Toc27557308"/>
      <w:bookmarkStart w:id="7124" w:name="_Toc27724225"/>
      <w:bookmarkStart w:id="7125" w:name="_Toc36031299"/>
      <w:bookmarkStart w:id="7126" w:name="_Toc36043219"/>
      <w:bookmarkStart w:id="7127" w:name="_Toc36814544"/>
      <w:bookmarkStart w:id="7128" w:name="_Toc44689402"/>
      <w:bookmarkStart w:id="7129" w:name="_Toc44924156"/>
      <w:bookmarkStart w:id="7130" w:name="_Toc51861126"/>
      <w:bookmarkStart w:id="7131" w:name="_Toc57930897"/>
      <w:bookmarkStart w:id="7132" w:name="_Toc57931527"/>
      <w:bookmarkStart w:id="7133" w:name="_Toc106897742"/>
      <w:r w:rsidRPr="00441CD0">
        <w:t>8.</w:t>
      </w:r>
      <w:r w:rsidRPr="00441CD0">
        <w:rPr>
          <w:lang w:val="en-US"/>
        </w:rPr>
        <w:t>2.169</w:t>
      </w:r>
      <w:r w:rsidRPr="00441CD0">
        <w:tab/>
        <w:t>Packet Delay Thresholds</w:t>
      </w:r>
      <w:bookmarkEnd w:id="7122"/>
      <w:bookmarkEnd w:id="7123"/>
      <w:bookmarkEnd w:id="7124"/>
      <w:bookmarkEnd w:id="7125"/>
      <w:bookmarkEnd w:id="7126"/>
      <w:bookmarkEnd w:id="7127"/>
      <w:bookmarkEnd w:id="7128"/>
      <w:bookmarkEnd w:id="7129"/>
      <w:bookmarkEnd w:id="7130"/>
      <w:bookmarkEnd w:id="7131"/>
      <w:bookmarkEnd w:id="7132"/>
      <w:bookmarkEnd w:id="7133"/>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34" w:name="_Toc27491016"/>
      <w:bookmarkStart w:id="7135" w:name="_Toc27557309"/>
      <w:bookmarkStart w:id="7136" w:name="_Toc27724226"/>
      <w:bookmarkStart w:id="7137" w:name="_Toc36031300"/>
      <w:bookmarkStart w:id="7138" w:name="_Toc36043220"/>
      <w:bookmarkStart w:id="7139" w:name="_Toc36814545"/>
      <w:bookmarkStart w:id="7140" w:name="_Toc44689403"/>
      <w:bookmarkStart w:id="7141" w:name="_Toc44924157"/>
      <w:bookmarkStart w:id="7142" w:name="_Toc51861127"/>
      <w:bookmarkStart w:id="7143" w:name="_Toc57930898"/>
      <w:bookmarkStart w:id="7144" w:name="_Toc57931528"/>
      <w:bookmarkStart w:id="7145" w:name="_Toc106897743"/>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34"/>
      <w:bookmarkEnd w:id="7135"/>
      <w:bookmarkEnd w:id="7136"/>
      <w:bookmarkEnd w:id="7137"/>
      <w:bookmarkEnd w:id="7138"/>
      <w:bookmarkEnd w:id="7139"/>
      <w:bookmarkEnd w:id="7140"/>
      <w:bookmarkEnd w:id="7141"/>
      <w:bookmarkEnd w:id="7142"/>
      <w:bookmarkEnd w:id="7143"/>
      <w:bookmarkEnd w:id="7144"/>
      <w:bookmarkEnd w:id="7145"/>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46" w:name="_Toc27491017"/>
      <w:bookmarkStart w:id="7147" w:name="_Toc27557310"/>
      <w:bookmarkStart w:id="7148" w:name="_Toc27724227"/>
      <w:bookmarkStart w:id="7149" w:name="_Toc36031301"/>
      <w:bookmarkStart w:id="7150" w:name="_Toc36043221"/>
      <w:bookmarkStart w:id="7151" w:name="_Toc36814546"/>
      <w:bookmarkStart w:id="7152" w:name="_Toc44689404"/>
      <w:bookmarkStart w:id="7153" w:name="_Toc44924158"/>
      <w:bookmarkStart w:id="7154" w:name="_Toc51861128"/>
      <w:bookmarkStart w:id="7155" w:name="_Toc57930899"/>
      <w:bookmarkStart w:id="7156" w:name="_Toc57931529"/>
      <w:bookmarkStart w:id="7157" w:name="_Toc106897744"/>
      <w:r w:rsidRPr="00441CD0">
        <w:t>8.</w:t>
      </w:r>
      <w:r w:rsidRPr="00441CD0">
        <w:rPr>
          <w:lang w:val="en-US"/>
        </w:rPr>
        <w:t>2.171</w:t>
      </w:r>
      <w:r w:rsidRPr="00441CD0">
        <w:tab/>
      </w:r>
      <w:r w:rsidRPr="00001B1C">
        <w:rPr>
          <w:szCs w:val="18"/>
          <w:lang w:val="en-US" w:eastAsia="zh-CN"/>
        </w:rPr>
        <w:t xml:space="preserve">QoS Monitoring </w:t>
      </w:r>
      <w:r w:rsidRPr="00001B1C">
        <w:rPr>
          <w:szCs w:val="18"/>
          <w:lang w:val="en-US"/>
        </w:rPr>
        <w:t>Measurement</w:t>
      </w:r>
      <w:bookmarkEnd w:id="7146"/>
      <w:bookmarkEnd w:id="7147"/>
      <w:bookmarkEnd w:id="7148"/>
      <w:bookmarkEnd w:id="7149"/>
      <w:bookmarkEnd w:id="7150"/>
      <w:bookmarkEnd w:id="7151"/>
      <w:bookmarkEnd w:id="7152"/>
      <w:bookmarkEnd w:id="7153"/>
      <w:bookmarkEnd w:id="7154"/>
      <w:bookmarkEnd w:id="7155"/>
      <w:bookmarkEnd w:id="7156"/>
      <w:bookmarkEnd w:id="7157"/>
    </w:p>
    <w:p w14:paraId="098AEA52" w14:textId="77777777" w:rsidR="00EE5860" w:rsidRPr="00441CD0" w:rsidRDefault="00EE5860" w:rsidP="00EE5860">
      <w:pPr>
        <w:rPr>
          <w:lang w:eastAsia="ja-JP"/>
        </w:rPr>
      </w:pPr>
      <w:r w:rsidRPr="00441CD0">
        <w:t xml:space="preserve">The </w:t>
      </w:r>
      <w:r w:rsidRPr="00001B1C">
        <w:rPr>
          <w:szCs w:val="18"/>
          <w:lang w:val="en-US" w:eastAsia="zh-CN"/>
        </w:rPr>
        <w:t xml:space="preserve">QoS Monitoring </w:t>
      </w:r>
      <w:r w:rsidRPr="00001B1C">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001B1C">
        <w:rPr>
          <w:szCs w:val="18"/>
          <w:lang w:val="en-US" w:eastAsia="zh-CN"/>
        </w:rPr>
        <w:t xml:space="preserve">QoS Monitoring </w:t>
      </w:r>
      <w:r w:rsidRPr="00001B1C">
        <w:rPr>
          <w:szCs w:val="18"/>
          <w:lang w:val="en-US"/>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158" w:name="_Toc36031302"/>
      <w:bookmarkStart w:id="7159" w:name="_Toc36043222"/>
      <w:bookmarkStart w:id="7160" w:name="_Toc36814547"/>
      <w:bookmarkStart w:id="7161" w:name="_Toc44689405"/>
      <w:bookmarkStart w:id="7162" w:name="_Toc44924159"/>
      <w:bookmarkStart w:id="7163" w:name="_Toc51861129"/>
      <w:bookmarkStart w:id="7164" w:name="_Toc57930900"/>
      <w:bookmarkStart w:id="7165" w:name="_Toc57931530"/>
      <w:bookmarkStart w:id="7166" w:name="_Toc106897745"/>
      <w:r w:rsidRPr="00441CD0">
        <w:rPr>
          <w:lang w:val="fr-FR"/>
        </w:rPr>
        <w:t>8.2.172</w:t>
      </w:r>
      <w:r w:rsidRPr="00441CD0">
        <w:rPr>
          <w:lang w:val="fr-FR"/>
        </w:rPr>
        <w:tab/>
        <w:t>MT-EDT Control Information</w:t>
      </w:r>
      <w:bookmarkEnd w:id="7158"/>
      <w:bookmarkEnd w:id="7159"/>
      <w:bookmarkEnd w:id="7160"/>
      <w:bookmarkEnd w:id="7161"/>
      <w:bookmarkEnd w:id="7162"/>
      <w:bookmarkEnd w:id="7163"/>
      <w:bookmarkEnd w:id="7164"/>
      <w:bookmarkEnd w:id="7165"/>
      <w:bookmarkEnd w:id="7166"/>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167" w:name="_Toc36031303"/>
      <w:bookmarkStart w:id="7168" w:name="_Toc36043223"/>
      <w:bookmarkStart w:id="7169" w:name="_Toc36814548"/>
      <w:bookmarkStart w:id="7170" w:name="_Toc44689406"/>
      <w:bookmarkStart w:id="7171" w:name="_Toc44924160"/>
      <w:bookmarkStart w:id="7172" w:name="_Toc51861130"/>
      <w:bookmarkStart w:id="7173" w:name="_Toc57930901"/>
      <w:bookmarkStart w:id="7174" w:name="_Toc57931531"/>
      <w:bookmarkStart w:id="7175" w:name="_Toc106897746"/>
      <w:r w:rsidRPr="00441CD0">
        <w:t>8.</w:t>
      </w:r>
      <w:r w:rsidRPr="00441CD0">
        <w:rPr>
          <w:lang w:val="en-US"/>
        </w:rPr>
        <w:t>2.173</w:t>
      </w:r>
      <w:r w:rsidRPr="00441CD0">
        <w:tab/>
        <w:t>DL Data Packets Size</w:t>
      </w:r>
      <w:bookmarkEnd w:id="7167"/>
      <w:bookmarkEnd w:id="7168"/>
      <w:bookmarkEnd w:id="7169"/>
      <w:bookmarkEnd w:id="7170"/>
      <w:bookmarkEnd w:id="7171"/>
      <w:bookmarkEnd w:id="7172"/>
      <w:bookmarkEnd w:id="7173"/>
      <w:bookmarkEnd w:id="7174"/>
      <w:bookmarkEnd w:id="7175"/>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176" w:name="_Toc36031304"/>
      <w:bookmarkStart w:id="7177" w:name="_Toc36043224"/>
      <w:bookmarkStart w:id="7178" w:name="_Toc36814549"/>
      <w:bookmarkStart w:id="7179" w:name="_Toc44689407"/>
      <w:bookmarkStart w:id="7180" w:name="_Toc44924161"/>
      <w:bookmarkStart w:id="7181" w:name="_Toc51861131"/>
      <w:bookmarkStart w:id="7182" w:name="_Toc57930902"/>
      <w:bookmarkStart w:id="7183" w:name="_Toc57931532"/>
      <w:bookmarkStart w:id="7184" w:name="_Toc106897747"/>
      <w:r w:rsidRPr="00441CD0">
        <w:t>8.</w:t>
      </w:r>
      <w:r w:rsidRPr="00441CD0">
        <w:rPr>
          <w:lang w:val="en-US"/>
        </w:rPr>
        <w:t>2.174</w:t>
      </w:r>
      <w:r w:rsidRPr="00441CD0">
        <w:tab/>
        <w:t>QER Control Indications</w:t>
      </w:r>
      <w:bookmarkEnd w:id="7176"/>
      <w:bookmarkEnd w:id="7177"/>
      <w:bookmarkEnd w:id="7178"/>
      <w:bookmarkEnd w:id="7179"/>
      <w:bookmarkEnd w:id="7180"/>
      <w:bookmarkEnd w:id="7181"/>
      <w:bookmarkEnd w:id="7182"/>
      <w:bookmarkEnd w:id="7183"/>
      <w:bookmarkEnd w:id="7184"/>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185" w:name="_Toc36031305"/>
      <w:bookmarkStart w:id="7186" w:name="_Toc36043225"/>
      <w:bookmarkStart w:id="7187" w:name="_Toc36814550"/>
      <w:bookmarkStart w:id="7188" w:name="_Toc44689408"/>
      <w:bookmarkStart w:id="7189" w:name="_Toc44924162"/>
      <w:bookmarkStart w:id="7190" w:name="_Toc51861132"/>
      <w:bookmarkStart w:id="7191" w:name="_Toc57930903"/>
      <w:bookmarkStart w:id="7192" w:name="_Toc57931533"/>
      <w:bookmarkStart w:id="7193" w:name="_Toc106897748"/>
      <w:r w:rsidRPr="00441CD0">
        <w:t>8.</w:t>
      </w:r>
      <w:r w:rsidRPr="00441CD0">
        <w:rPr>
          <w:lang w:val="en-US"/>
        </w:rPr>
        <w:t>2.175</w:t>
      </w:r>
      <w:r w:rsidRPr="00441CD0">
        <w:tab/>
      </w:r>
      <w:r w:rsidRPr="00001B1C">
        <w:rPr>
          <w:szCs w:val="18"/>
          <w:lang w:val="en-US" w:eastAsia="zh-CN"/>
        </w:rPr>
        <w:t>NF Instance ID</w:t>
      </w:r>
      <w:bookmarkEnd w:id="7185"/>
      <w:bookmarkEnd w:id="7186"/>
      <w:bookmarkEnd w:id="7187"/>
      <w:bookmarkEnd w:id="7188"/>
      <w:bookmarkEnd w:id="7189"/>
      <w:bookmarkEnd w:id="7190"/>
      <w:bookmarkEnd w:id="7191"/>
      <w:bookmarkEnd w:id="7192"/>
      <w:bookmarkEnd w:id="7193"/>
    </w:p>
    <w:p w14:paraId="6753E96D" w14:textId="77777777" w:rsidR="00EE5860" w:rsidRPr="00441CD0" w:rsidRDefault="00EE5860" w:rsidP="00EE5860">
      <w:pPr>
        <w:rPr>
          <w:lang w:eastAsia="ja-JP"/>
        </w:rPr>
      </w:pPr>
      <w:r w:rsidRPr="00441CD0">
        <w:t xml:space="preserve">The </w:t>
      </w:r>
      <w:r w:rsidRPr="00001B1C">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001B1C">
        <w:rPr>
          <w:szCs w:val="18"/>
          <w:lang w:val="en-US"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194" w:name="_Toc44689409"/>
      <w:bookmarkStart w:id="7195" w:name="_Toc44924163"/>
      <w:bookmarkStart w:id="7196" w:name="_Toc51861133"/>
      <w:bookmarkStart w:id="7197" w:name="_Toc57930904"/>
      <w:bookmarkStart w:id="7198" w:name="_Toc57931534"/>
      <w:bookmarkStart w:id="7199" w:name="_Toc106897749"/>
      <w:r w:rsidRPr="00441CD0">
        <w:t>8.</w:t>
      </w:r>
      <w:r w:rsidRPr="00441CD0">
        <w:rPr>
          <w:lang w:eastAsia="zh-CN"/>
        </w:rPr>
        <w:t>2.</w:t>
      </w:r>
      <w:r>
        <w:rPr>
          <w:lang w:eastAsia="zh-CN"/>
        </w:rPr>
        <w:t>176</w:t>
      </w:r>
      <w:r w:rsidRPr="00441CD0">
        <w:tab/>
      </w:r>
      <w:r>
        <w:rPr>
          <w:lang w:eastAsia="zh-CN"/>
        </w:rPr>
        <w:t>S-NSSAI</w:t>
      </w:r>
      <w:bookmarkEnd w:id="7194"/>
      <w:bookmarkEnd w:id="7195"/>
      <w:bookmarkEnd w:id="7196"/>
      <w:bookmarkEnd w:id="7197"/>
      <w:bookmarkEnd w:id="7198"/>
      <w:bookmarkEnd w:id="7199"/>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00" w:name="_Toc44689410"/>
      <w:bookmarkStart w:id="7201" w:name="_Toc44924164"/>
      <w:bookmarkStart w:id="7202" w:name="_Toc51861134"/>
      <w:bookmarkStart w:id="7203" w:name="_Toc57930905"/>
      <w:bookmarkStart w:id="7204" w:name="_Toc57931535"/>
      <w:bookmarkStart w:id="7205" w:name="_Toc106897750"/>
      <w:r w:rsidRPr="00441CD0">
        <w:t>8.</w:t>
      </w:r>
      <w:r w:rsidRPr="00441CD0">
        <w:rPr>
          <w:lang w:val="en-US"/>
        </w:rPr>
        <w:t>2.</w:t>
      </w:r>
      <w:r>
        <w:rPr>
          <w:lang w:val="en-US"/>
        </w:rPr>
        <w:t>177</w:t>
      </w:r>
      <w:r w:rsidRPr="00441CD0">
        <w:tab/>
      </w:r>
      <w:r>
        <w:t>IP version</w:t>
      </w:r>
      <w:bookmarkEnd w:id="7200"/>
      <w:bookmarkEnd w:id="7201"/>
      <w:bookmarkEnd w:id="7202"/>
      <w:bookmarkEnd w:id="7203"/>
      <w:bookmarkEnd w:id="7204"/>
      <w:bookmarkEnd w:id="7205"/>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06" w:name="_Toc44689411"/>
      <w:bookmarkStart w:id="7207" w:name="_Toc44924165"/>
      <w:bookmarkStart w:id="7208" w:name="_Toc51861135"/>
      <w:bookmarkStart w:id="7209" w:name="_Toc57930906"/>
      <w:bookmarkStart w:id="7210" w:name="_Toc57931536"/>
      <w:bookmarkStart w:id="7211" w:name="_Toc106897751"/>
      <w:r w:rsidRPr="00441CD0">
        <w:t>8.</w:t>
      </w:r>
      <w:r w:rsidRPr="00441CD0">
        <w:rPr>
          <w:lang w:val="en-US"/>
        </w:rPr>
        <w:t>2.</w:t>
      </w:r>
      <w:r>
        <w:rPr>
          <w:lang w:val="en-US"/>
        </w:rPr>
        <w:t>178</w:t>
      </w:r>
      <w:r w:rsidRPr="00441CD0">
        <w:tab/>
        <w:t>PFCPASR</w:t>
      </w:r>
      <w:r>
        <w:t>eq</w:t>
      </w:r>
      <w:r w:rsidRPr="00441CD0">
        <w:t>-Flags</w:t>
      </w:r>
      <w:bookmarkEnd w:id="7206"/>
      <w:bookmarkEnd w:id="7207"/>
      <w:bookmarkEnd w:id="7208"/>
      <w:bookmarkEnd w:id="7209"/>
      <w:bookmarkEnd w:id="7210"/>
      <w:bookmarkEnd w:id="7211"/>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12" w:name="_Toc44689412"/>
      <w:bookmarkStart w:id="7213" w:name="_Toc44924166"/>
      <w:bookmarkStart w:id="7214" w:name="_Toc51861136"/>
      <w:bookmarkStart w:id="7215" w:name="_Toc57930907"/>
      <w:bookmarkStart w:id="7216" w:name="_Toc57931537"/>
      <w:bookmarkStart w:id="7217" w:name="_Toc106897752"/>
      <w:r w:rsidRPr="00441CD0">
        <w:t>8.</w:t>
      </w:r>
      <w:r w:rsidRPr="00441CD0">
        <w:rPr>
          <w:lang w:val="en-US"/>
        </w:rPr>
        <w:t>2.</w:t>
      </w:r>
      <w:r>
        <w:rPr>
          <w:lang w:val="en-US"/>
        </w:rPr>
        <w:t>179</w:t>
      </w:r>
      <w:r w:rsidRPr="00441CD0">
        <w:tab/>
      </w:r>
      <w:r>
        <w:t>Data Status</w:t>
      </w:r>
      <w:bookmarkEnd w:id="7212"/>
      <w:bookmarkEnd w:id="7213"/>
      <w:bookmarkEnd w:id="7214"/>
      <w:bookmarkEnd w:id="7215"/>
      <w:bookmarkEnd w:id="7216"/>
      <w:bookmarkEnd w:id="7217"/>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18" w:name="_Toc44689413"/>
      <w:bookmarkStart w:id="7219" w:name="_Toc44924167"/>
      <w:bookmarkStart w:id="7220" w:name="_Toc51861137"/>
      <w:bookmarkStart w:id="7221" w:name="_Toc57930908"/>
      <w:bookmarkStart w:id="7222" w:name="_Toc57931538"/>
      <w:bookmarkStart w:id="7223" w:name="_Toc106897753"/>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18"/>
      <w:bookmarkEnd w:id="7219"/>
      <w:bookmarkEnd w:id="7220"/>
      <w:bookmarkEnd w:id="7221"/>
      <w:bookmarkEnd w:id="7222"/>
      <w:bookmarkEnd w:id="7223"/>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24" w:name="_Toc44689414"/>
      <w:bookmarkStart w:id="7225" w:name="_Toc44924168"/>
      <w:bookmarkStart w:id="7226" w:name="_Toc51861138"/>
      <w:bookmarkStart w:id="7227" w:name="_Toc57930909"/>
      <w:bookmarkStart w:id="7228" w:name="_Toc57931539"/>
      <w:bookmarkStart w:id="7229" w:name="_Toc106897754"/>
      <w:r w:rsidRPr="00791A39">
        <w:lastRenderedPageBreak/>
        <w:t>8.2.</w:t>
      </w:r>
      <w:r>
        <w:t>181</w:t>
      </w:r>
      <w:r w:rsidRPr="00791A39">
        <w:tab/>
        <w:t>MPTCP Applicable Indication</w:t>
      </w:r>
      <w:bookmarkEnd w:id="7224"/>
      <w:bookmarkEnd w:id="7225"/>
      <w:bookmarkEnd w:id="7226"/>
      <w:bookmarkEnd w:id="7227"/>
      <w:bookmarkEnd w:id="7228"/>
      <w:bookmarkEnd w:id="7229"/>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230" w:name="_Toc44689415"/>
      <w:bookmarkStart w:id="7231" w:name="_Toc44924169"/>
      <w:bookmarkStart w:id="7232" w:name="_Toc51861139"/>
      <w:bookmarkStart w:id="7233" w:name="_Toc57930910"/>
      <w:bookmarkStart w:id="7234" w:name="_Toc57931540"/>
      <w:bookmarkStart w:id="7235" w:name="_Toc106897755"/>
      <w:r w:rsidRPr="00441CD0">
        <w:t>8.2.</w:t>
      </w:r>
      <w:r>
        <w:t>182</w:t>
      </w:r>
      <w:r w:rsidRPr="00441CD0">
        <w:tab/>
      </w:r>
      <w:r>
        <w:t>Bridge</w:t>
      </w:r>
      <w:r w:rsidRPr="00441CD0">
        <w:t xml:space="preserve"> Management Information Container</w:t>
      </w:r>
      <w:bookmarkEnd w:id="7230"/>
      <w:bookmarkEnd w:id="7231"/>
      <w:bookmarkEnd w:id="7232"/>
      <w:bookmarkEnd w:id="7233"/>
      <w:bookmarkEnd w:id="7234"/>
      <w:bookmarkEnd w:id="7235"/>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236" w:name="_Toc51861140"/>
      <w:bookmarkStart w:id="7237" w:name="_Toc57930911"/>
      <w:bookmarkStart w:id="7238" w:name="_Toc57931541"/>
      <w:bookmarkStart w:id="7239" w:name="_Toc106897756"/>
      <w:r w:rsidRPr="00441CD0">
        <w:t>8.</w:t>
      </w:r>
      <w:r w:rsidRPr="00441CD0">
        <w:rPr>
          <w:lang w:val="en-US"/>
        </w:rPr>
        <w:t>2.</w:t>
      </w:r>
      <w:r>
        <w:rPr>
          <w:lang w:val="en-US"/>
        </w:rPr>
        <w:t>183</w:t>
      </w:r>
      <w:r w:rsidRPr="00441CD0">
        <w:tab/>
      </w:r>
      <w:r w:rsidRPr="00AA0279">
        <w:t>Number of UE IP Address</w:t>
      </w:r>
      <w:r>
        <w:t>es</w:t>
      </w:r>
      <w:bookmarkEnd w:id="7236"/>
      <w:bookmarkEnd w:id="7237"/>
      <w:bookmarkEnd w:id="7238"/>
      <w:bookmarkEnd w:id="7239"/>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40" w:name="_Toc51861141"/>
      <w:bookmarkStart w:id="7241" w:name="_Toc57930912"/>
      <w:bookmarkStart w:id="7242" w:name="_Toc57931542"/>
      <w:bookmarkStart w:id="7243" w:name="_Toc106897757"/>
      <w:r w:rsidRPr="00441CD0">
        <w:t>8.</w:t>
      </w:r>
      <w:r w:rsidRPr="00441CD0">
        <w:rPr>
          <w:lang w:val="en-US"/>
        </w:rPr>
        <w:t>2.</w:t>
      </w:r>
      <w:r>
        <w:rPr>
          <w:lang w:val="en-US"/>
        </w:rPr>
        <w:t>184</w:t>
      </w:r>
      <w:r w:rsidRPr="00441CD0">
        <w:tab/>
      </w:r>
      <w:r>
        <w:t>Validity Timer</w:t>
      </w:r>
      <w:bookmarkEnd w:id="7240"/>
      <w:bookmarkEnd w:id="7241"/>
      <w:bookmarkEnd w:id="7242"/>
      <w:bookmarkEnd w:id="7243"/>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454A591C"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5056D1FA" w14:textId="0413CEF2" w:rsidR="000D59B0" w:rsidRDefault="000D59B0" w:rsidP="00EA550B">
      <w:pPr>
        <w:pStyle w:val="Heading3"/>
      </w:pPr>
      <w:bookmarkStart w:id="7244" w:name="_Toc98236059"/>
      <w:bookmarkStart w:id="7245" w:name="_Toc106897758"/>
      <w:r>
        <w:t>8.2.185 - 8.2.217</w:t>
      </w:r>
      <w:r>
        <w:tab/>
        <w:t>Void</w:t>
      </w:r>
      <w:bookmarkEnd w:id="7245"/>
    </w:p>
    <w:p w14:paraId="2988E85C" w14:textId="0018BEA8" w:rsidR="00EA550B" w:rsidRPr="00441CD0" w:rsidRDefault="00EA550B" w:rsidP="00EA550B">
      <w:pPr>
        <w:pStyle w:val="Heading3"/>
      </w:pPr>
      <w:bookmarkStart w:id="7246" w:name="_Toc106897759"/>
      <w:r w:rsidRPr="00441CD0">
        <w:t>8.2.</w:t>
      </w:r>
      <w:r>
        <w:t>218</w:t>
      </w:r>
      <w:r w:rsidRPr="00441CD0">
        <w:tab/>
      </w:r>
      <w:r>
        <w:t xml:space="preserve">Configured </w:t>
      </w:r>
      <w:r w:rsidRPr="00441CD0">
        <w:t>Time Domain</w:t>
      </w:r>
      <w:bookmarkEnd w:id="7244"/>
      <w:bookmarkEnd w:id="7246"/>
    </w:p>
    <w:p w14:paraId="0446D6CF" w14:textId="5ECC8F40" w:rsidR="00EA550B" w:rsidRPr="00441CD0" w:rsidRDefault="00EA550B" w:rsidP="00EA550B">
      <w:pPr>
        <w:rPr>
          <w:lang w:eastAsia="zh-CN"/>
        </w:rPr>
      </w:pPr>
      <w:r w:rsidRPr="00441CD0">
        <w:t xml:space="preserve">The </w:t>
      </w:r>
      <w:r>
        <w:t xml:space="preserve">Configured </w:t>
      </w:r>
      <w:r w:rsidRPr="00441CD0">
        <w:t xml:space="preserve">Time Domain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218</w:t>
      </w:r>
      <w:r w:rsidRPr="00441CD0">
        <w:rPr>
          <w:lang w:eastAsia="zh-CN"/>
        </w:rPr>
        <w:t>-1</w:t>
      </w:r>
      <w:r w:rsidRPr="00441CD0">
        <w:rPr>
          <w:lang w:eastAsia="ja-JP"/>
        </w:rPr>
        <w:t xml:space="preserve">. </w:t>
      </w:r>
      <w:r w:rsidRPr="00441CD0">
        <w:rPr>
          <w:lang w:eastAsia="zh-CN"/>
        </w:rPr>
        <w:t xml:space="preserve">It shall contain </w:t>
      </w:r>
    </w:p>
    <w:p w14:paraId="2CAB7E52" w14:textId="77777777" w:rsidR="00EA550B" w:rsidRPr="00441CD0" w:rsidRDefault="00EA550B" w:rsidP="00EA550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A550B" w:rsidRPr="00441CD0" w14:paraId="129487A0" w14:textId="77777777" w:rsidTr="00472AF0">
        <w:trPr>
          <w:jc w:val="center"/>
        </w:trPr>
        <w:tc>
          <w:tcPr>
            <w:tcW w:w="151" w:type="dxa"/>
            <w:tcBorders>
              <w:top w:val="single" w:sz="6" w:space="0" w:color="auto"/>
              <w:left w:val="single" w:sz="6" w:space="0" w:color="auto"/>
              <w:bottom w:val="nil"/>
              <w:right w:val="nil"/>
            </w:tcBorders>
          </w:tcPr>
          <w:p w14:paraId="4A19CF54" w14:textId="77777777" w:rsidR="00EA550B" w:rsidRPr="00705143" w:rsidRDefault="00EA550B" w:rsidP="00472AF0">
            <w:pPr>
              <w:pStyle w:val="TAC"/>
              <w:rPr>
                <w:lang w:val="en-US"/>
              </w:rPr>
            </w:pPr>
          </w:p>
        </w:tc>
        <w:tc>
          <w:tcPr>
            <w:tcW w:w="1104" w:type="dxa"/>
            <w:tcBorders>
              <w:top w:val="single" w:sz="6" w:space="0" w:color="auto"/>
              <w:left w:val="nil"/>
              <w:bottom w:val="nil"/>
              <w:right w:val="nil"/>
            </w:tcBorders>
          </w:tcPr>
          <w:p w14:paraId="5B33A48D" w14:textId="77777777" w:rsidR="00EA550B" w:rsidRPr="00705143" w:rsidRDefault="00EA550B" w:rsidP="00472AF0">
            <w:pPr>
              <w:pStyle w:val="TAH"/>
              <w:rPr>
                <w:lang w:val="en-US"/>
              </w:rPr>
            </w:pPr>
          </w:p>
        </w:tc>
        <w:tc>
          <w:tcPr>
            <w:tcW w:w="4710" w:type="dxa"/>
            <w:gridSpan w:val="8"/>
            <w:tcBorders>
              <w:top w:val="single" w:sz="6" w:space="0" w:color="auto"/>
              <w:left w:val="nil"/>
              <w:bottom w:val="nil"/>
              <w:right w:val="nil"/>
            </w:tcBorders>
            <w:hideMark/>
          </w:tcPr>
          <w:p w14:paraId="673CA9A9" w14:textId="77777777" w:rsidR="00EA550B" w:rsidRPr="00441CD0" w:rsidRDefault="00EA550B" w:rsidP="00472AF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459C93" w14:textId="77777777" w:rsidR="00EA550B" w:rsidRPr="00441CD0" w:rsidRDefault="00EA550B" w:rsidP="00472AF0">
            <w:pPr>
              <w:pStyle w:val="TAC"/>
              <w:rPr>
                <w:lang w:val="fr-FR"/>
              </w:rPr>
            </w:pPr>
          </w:p>
        </w:tc>
      </w:tr>
      <w:tr w:rsidR="00EA550B" w:rsidRPr="00441CD0" w14:paraId="70DC6826" w14:textId="77777777" w:rsidTr="00472AF0">
        <w:trPr>
          <w:jc w:val="center"/>
        </w:trPr>
        <w:tc>
          <w:tcPr>
            <w:tcW w:w="151" w:type="dxa"/>
            <w:tcBorders>
              <w:top w:val="nil"/>
              <w:left w:val="single" w:sz="6" w:space="0" w:color="auto"/>
              <w:bottom w:val="nil"/>
              <w:right w:val="nil"/>
            </w:tcBorders>
          </w:tcPr>
          <w:p w14:paraId="6723BEE5" w14:textId="77777777" w:rsidR="00EA550B" w:rsidRPr="00441CD0" w:rsidRDefault="00EA550B" w:rsidP="00472AF0">
            <w:pPr>
              <w:pStyle w:val="TAC"/>
              <w:rPr>
                <w:lang w:val="fr-FR"/>
              </w:rPr>
            </w:pPr>
          </w:p>
        </w:tc>
        <w:tc>
          <w:tcPr>
            <w:tcW w:w="1104" w:type="dxa"/>
            <w:tcBorders>
              <w:top w:val="nil"/>
              <w:left w:val="nil"/>
              <w:bottom w:val="nil"/>
              <w:right w:val="nil"/>
            </w:tcBorders>
            <w:hideMark/>
          </w:tcPr>
          <w:p w14:paraId="615F32C1" w14:textId="77777777" w:rsidR="00EA550B" w:rsidRPr="00441CD0" w:rsidRDefault="00EA550B" w:rsidP="00472AF0">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2AEE9B" w14:textId="77777777" w:rsidR="00EA550B" w:rsidRPr="00441CD0" w:rsidRDefault="00EA550B" w:rsidP="00472AF0">
            <w:pPr>
              <w:pStyle w:val="TAH"/>
              <w:rPr>
                <w:lang w:val="fr-FR"/>
              </w:rPr>
            </w:pPr>
            <w:r w:rsidRPr="00441CD0">
              <w:rPr>
                <w:lang w:val="fr-FR"/>
              </w:rPr>
              <w:t>8</w:t>
            </w:r>
          </w:p>
        </w:tc>
        <w:tc>
          <w:tcPr>
            <w:tcW w:w="589" w:type="dxa"/>
            <w:tcBorders>
              <w:top w:val="nil"/>
              <w:left w:val="nil"/>
              <w:bottom w:val="single" w:sz="4" w:space="0" w:color="auto"/>
              <w:right w:val="nil"/>
            </w:tcBorders>
            <w:hideMark/>
          </w:tcPr>
          <w:p w14:paraId="361077A4" w14:textId="77777777" w:rsidR="00EA550B" w:rsidRPr="00441CD0" w:rsidRDefault="00EA550B" w:rsidP="00472AF0">
            <w:pPr>
              <w:pStyle w:val="TAH"/>
              <w:rPr>
                <w:lang w:val="fr-FR"/>
              </w:rPr>
            </w:pPr>
            <w:r w:rsidRPr="00441CD0">
              <w:rPr>
                <w:lang w:val="fr-FR"/>
              </w:rPr>
              <w:t>7</w:t>
            </w:r>
          </w:p>
        </w:tc>
        <w:tc>
          <w:tcPr>
            <w:tcW w:w="589" w:type="dxa"/>
            <w:tcBorders>
              <w:top w:val="nil"/>
              <w:left w:val="nil"/>
              <w:bottom w:val="single" w:sz="4" w:space="0" w:color="auto"/>
              <w:right w:val="nil"/>
            </w:tcBorders>
            <w:hideMark/>
          </w:tcPr>
          <w:p w14:paraId="30CAA56C" w14:textId="77777777" w:rsidR="00EA550B" w:rsidRPr="00441CD0" w:rsidRDefault="00EA550B" w:rsidP="00472AF0">
            <w:pPr>
              <w:pStyle w:val="TAH"/>
              <w:rPr>
                <w:lang w:val="fr-FR"/>
              </w:rPr>
            </w:pPr>
            <w:r w:rsidRPr="00441CD0">
              <w:rPr>
                <w:lang w:val="fr-FR"/>
              </w:rPr>
              <w:t>6</w:t>
            </w:r>
          </w:p>
        </w:tc>
        <w:tc>
          <w:tcPr>
            <w:tcW w:w="589" w:type="dxa"/>
            <w:tcBorders>
              <w:top w:val="nil"/>
              <w:left w:val="nil"/>
              <w:bottom w:val="single" w:sz="4" w:space="0" w:color="auto"/>
              <w:right w:val="nil"/>
            </w:tcBorders>
            <w:hideMark/>
          </w:tcPr>
          <w:p w14:paraId="6938E7B7" w14:textId="77777777" w:rsidR="00EA550B" w:rsidRPr="00441CD0" w:rsidRDefault="00EA550B" w:rsidP="00472AF0">
            <w:pPr>
              <w:pStyle w:val="TAH"/>
              <w:rPr>
                <w:lang w:val="fr-FR"/>
              </w:rPr>
            </w:pPr>
            <w:r w:rsidRPr="00441CD0">
              <w:rPr>
                <w:lang w:val="fr-FR"/>
              </w:rPr>
              <w:t>5</w:t>
            </w:r>
          </w:p>
        </w:tc>
        <w:tc>
          <w:tcPr>
            <w:tcW w:w="589" w:type="dxa"/>
            <w:tcBorders>
              <w:top w:val="nil"/>
              <w:left w:val="nil"/>
              <w:bottom w:val="single" w:sz="4" w:space="0" w:color="auto"/>
              <w:right w:val="nil"/>
            </w:tcBorders>
            <w:hideMark/>
          </w:tcPr>
          <w:p w14:paraId="471E3C42" w14:textId="77777777" w:rsidR="00EA550B" w:rsidRPr="00441CD0" w:rsidRDefault="00EA550B" w:rsidP="00472AF0">
            <w:pPr>
              <w:pStyle w:val="TAH"/>
              <w:rPr>
                <w:lang w:val="fr-FR"/>
              </w:rPr>
            </w:pPr>
            <w:r w:rsidRPr="00441CD0">
              <w:rPr>
                <w:lang w:val="fr-FR"/>
              </w:rPr>
              <w:t>4</w:t>
            </w:r>
          </w:p>
        </w:tc>
        <w:tc>
          <w:tcPr>
            <w:tcW w:w="589" w:type="dxa"/>
            <w:tcBorders>
              <w:top w:val="nil"/>
              <w:left w:val="nil"/>
              <w:bottom w:val="single" w:sz="4" w:space="0" w:color="auto"/>
              <w:right w:val="nil"/>
            </w:tcBorders>
            <w:hideMark/>
          </w:tcPr>
          <w:p w14:paraId="6DFA9594" w14:textId="77777777" w:rsidR="00EA550B" w:rsidRPr="00441CD0" w:rsidRDefault="00EA550B" w:rsidP="00472AF0">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49344B" w14:textId="77777777" w:rsidR="00EA550B" w:rsidRPr="00441CD0" w:rsidRDefault="00EA550B" w:rsidP="00472AF0">
            <w:pPr>
              <w:pStyle w:val="TAH"/>
              <w:rPr>
                <w:lang w:val="fr-FR"/>
              </w:rPr>
            </w:pPr>
            <w:r w:rsidRPr="00441CD0">
              <w:rPr>
                <w:lang w:val="fr-FR"/>
              </w:rPr>
              <w:t>2</w:t>
            </w:r>
          </w:p>
        </w:tc>
        <w:tc>
          <w:tcPr>
            <w:tcW w:w="589" w:type="dxa"/>
            <w:tcBorders>
              <w:top w:val="nil"/>
              <w:left w:val="nil"/>
              <w:bottom w:val="single" w:sz="4" w:space="0" w:color="auto"/>
              <w:right w:val="nil"/>
            </w:tcBorders>
            <w:hideMark/>
          </w:tcPr>
          <w:p w14:paraId="3067FFE2" w14:textId="77777777" w:rsidR="00EA550B" w:rsidRPr="00441CD0" w:rsidRDefault="00EA550B" w:rsidP="00472AF0">
            <w:pPr>
              <w:pStyle w:val="TAH"/>
              <w:rPr>
                <w:lang w:val="fr-FR"/>
              </w:rPr>
            </w:pPr>
            <w:r w:rsidRPr="00441CD0">
              <w:rPr>
                <w:lang w:val="fr-FR"/>
              </w:rPr>
              <w:t>1</w:t>
            </w:r>
          </w:p>
        </w:tc>
        <w:tc>
          <w:tcPr>
            <w:tcW w:w="588" w:type="dxa"/>
            <w:tcBorders>
              <w:top w:val="nil"/>
              <w:left w:val="nil"/>
              <w:bottom w:val="nil"/>
              <w:right w:val="single" w:sz="6" w:space="0" w:color="auto"/>
            </w:tcBorders>
          </w:tcPr>
          <w:p w14:paraId="20D04464" w14:textId="77777777" w:rsidR="00EA550B" w:rsidRPr="00441CD0" w:rsidRDefault="00EA550B" w:rsidP="00472AF0">
            <w:pPr>
              <w:pStyle w:val="TAC"/>
              <w:rPr>
                <w:lang w:val="fr-FR"/>
              </w:rPr>
            </w:pPr>
          </w:p>
        </w:tc>
      </w:tr>
      <w:tr w:rsidR="00EA550B" w:rsidRPr="00441CD0" w14:paraId="3DDECB4A" w14:textId="77777777" w:rsidTr="00472AF0">
        <w:trPr>
          <w:jc w:val="center"/>
        </w:trPr>
        <w:tc>
          <w:tcPr>
            <w:tcW w:w="151" w:type="dxa"/>
            <w:tcBorders>
              <w:top w:val="nil"/>
              <w:left w:val="single" w:sz="6" w:space="0" w:color="auto"/>
              <w:bottom w:val="nil"/>
              <w:right w:val="nil"/>
            </w:tcBorders>
          </w:tcPr>
          <w:p w14:paraId="52946002"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2133FD47" w14:textId="77777777" w:rsidR="00EA550B" w:rsidRPr="00441CD0" w:rsidRDefault="00EA550B" w:rsidP="00472AF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2884A62" w14:textId="07754CCA" w:rsidR="00EA550B" w:rsidRPr="00441CD0" w:rsidRDefault="00EA550B" w:rsidP="00472AF0">
            <w:pPr>
              <w:pStyle w:val="TAC"/>
              <w:rPr>
                <w:lang w:val="fr-FR"/>
              </w:rPr>
            </w:pPr>
            <w:r w:rsidRPr="00441CD0">
              <w:rPr>
                <w:lang w:val="fr-FR"/>
              </w:rPr>
              <w:t xml:space="preserve">Type = </w:t>
            </w:r>
            <w:r>
              <w:rPr>
                <w:lang w:val="sv-SE"/>
              </w:rPr>
              <w:t>321</w:t>
            </w:r>
            <w:r w:rsidRPr="00441CD0">
              <w:rPr>
                <w:lang w:val="fr-FR"/>
              </w:rPr>
              <w:t xml:space="preserve"> (decimal)</w:t>
            </w:r>
          </w:p>
        </w:tc>
        <w:tc>
          <w:tcPr>
            <w:tcW w:w="588" w:type="dxa"/>
            <w:tcBorders>
              <w:top w:val="nil"/>
              <w:left w:val="single" w:sz="4" w:space="0" w:color="auto"/>
              <w:bottom w:val="nil"/>
              <w:right w:val="single" w:sz="6" w:space="0" w:color="auto"/>
            </w:tcBorders>
          </w:tcPr>
          <w:p w14:paraId="219A7748" w14:textId="77777777" w:rsidR="00EA550B" w:rsidRPr="00441CD0" w:rsidRDefault="00EA550B" w:rsidP="00472AF0">
            <w:pPr>
              <w:pStyle w:val="TAC"/>
              <w:rPr>
                <w:lang w:val="fr-FR"/>
              </w:rPr>
            </w:pPr>
          </w:p>
        </w:tc>
      </w:tr>
      <w:tr w:rsidR="00EA550B" w:rsidRPr="00441CD0" w14:paraId="3FB6EEAF" w14:textId="77777777" w:rsidTr="00472AF0">
        <w:trPr>
          <w:jc w:val="center"/>
        </w:trPr>
        <w:tc>
          <w:tcPr>
            <w:tcW w:w="151" w:type="dxa"/>
            <w:tcBorders>
              <w:top w:val="nil"/>
              <w:left w:val="single" w:sz="6" w:space="0" w:color="auto"/>
              <w:bottom w:val="nil"/>
              <w:right w:val="nil"/>
            </w:tcBorders>
          </w:tcPr>
          <w:p w14:paraId="2729B053"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055E1CD9" w14:textId="77777777" w:rsidR="00EA550B" w:rsidRPr="00441CD0" w:rsidRDefault="00EA550B" w:rsidP="00472AF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6856942" w14:textId="77777777" w:rsidR="00EA550B" w:rsidRPr="00441CD0" w:rsidRDefault="00EA550B" w:rsidP="00472AF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723B3D6" w14:textId="77777777" w:rsidR="00EA550B" w:rsidRPr="00441CD0" w:rsidRDefault="00EA550B" w:rsidP="00472AF0">
            <w:pPr>
              <w:pStyle w:val="TAC"/>
              <w:rPr>
                <w:lang w:val="fr-FR"/>
              </w:rPr>
            </w:pPr>
          </w:p>
        </w:tc>
      </w:tr>
      <w:tr w:rsidR="00EA550B" w:rsidRPr="00441CD0" w14:paraId="4CFBC0EA" w14:textId="77777777" w:rsidTr="00472AF0">
        <w:trPr>
          <w:jc w:val="center"/>
        </w:trPr>
        <w:tc>
          <w:tcPr>
            <w:tcW w:w="151" w:type="dxa"/>
            <w:tcBorders>
              <w:top w:val="nil"/>
              <w:left w:val="single" w:sz="6" w:space="0" w:color="auto"/>
              <w:bottom w:val="nil"/>
              <w:right w:val="nil"/>
            </w:tcBorders>
          </w:tcPr>
          <w:p w14:paraId="67EF9686"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6D6E828C" w14:textId="77777777" w:rsidR="00EA550B" w:rsidRPr="00441CD0" w:rsidRDefault="00EA550B" w:rsidP="00472AF0">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439315F7" w14:textId="77777777" w:rsidR="00EA550B" w:rsidRPr="00441CD0" w:rsidRDefault="00EA550B" w:rsidP="00472AF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CBE8E27" w14:textId="77777777" w:rsidR="00EA550B" w:rsidRPr="00441CD0" w:rsidRDefault="00EA550B" w:rsidP="00472AF0">
            <w:pPr>
              <w:pStyle w:val="TAC"/>
              <w:rPr>
                <w:lang w:val="fr-FR" w:eastAsia="zh-CN"/>
              </w:rPr>
            </w:pPr>
            <w:r>
              <w:rPr>
                <w:lang w:val="fr-FR" w:eastAsia="zh-CN"/>
              </w:rPr>
              <w:t>CTDI</w:t>
            </w:r>
          </w:p>
        </w:tc>
        <w:tc>
          <w:tcPr>
            <w:tcW w:w="588" w:type="dxa"/>
            <w:tcBorders>
              <w:top w:val="nil"/>
              <w:left w:val="single" w:sz="4" w:space="0" w:color="auto"/>
              <w:bottom w:val="nil"/>
              <w:right w:val="single" w:sz="6" w:space="0" w:color="auto"/>
            </w:tcBorders>
          </w:tcPr>
          <w:p w14:paraId="35605DD0" w14:textId="77777777" w:rsidR="00EA550B" w:rsidRPr="00441CD0" w:rsidRDefault="00EA550B" w:rsidP="00472AF0">
            <w:pPr>
              <w:pStyle w:val="TAC"/>
              <w:rPr>
                <w:lang w:val="fr-FR"/>
              </w:rPr>
            </w:pPr>
          </w:p>
        </w:tc>
      </w:tr>
      <w:tr w:rsidR="00EA550B" w:rsidRPr="00441CD0" w14:paraId="056F0D18" w14:textId="77777777" w:rsidTr="00472AF0">
        <w:trPr>
          <w:jc w:val="center"/>
        </w:trPr>
        <w:tc>
          <w:tcPr>
            <w:tcW w:w="151" w:type="dxa"/>
            <w:tcBorders>
              <w:top w:val="nil"/>
              <w:left w:val="single" w:sz="6" w:space="0" w:color="auto"/>
              <w:bottom w:val="single" w:sz="4" w:space="0" w:color="auto"/>
              <w:right w:val="nil"/>
            </w:tcBorders>
          </w:tcPr>
          <w:p w14:paraId="7124AE5E" w14:textId="77777777" w:rsidR="00EA550B" w:rsidRPr="00441CD0" w:rsidRDefault="00EA550B" w:rsidP="00472AF0">
            <w:pPr>
              <w:pStyle w:val="TAC"/>
              <w:rPr>
                <w:lang w:val="fr-FR"/>
              </w:rPr>
            </w:pPr>
          </w:p>
        </w:tc>
        <w:tc>
          <w:tcPr>
            <w:tcW w:w="1104" w:type="dxa"/>
            <w:tcBorders>
              <w:top w:val="nil"/>
              <w:left w:val="nil"/>
              <w:bottom w:val="single" w:sz="4" w:space="0" w:color="auto"/>
              <w:right w:val="single" w:sz="4" w:space="0" w:color="auto"/>
            </w:tcBorders>
            <w:hideMark/>
          </w:tcPr>
          <w:p w14:paraId="2742326D" w14:textId="77777777" w:rsidR="00EA550B" w:rsidRPr="00441CD0" w:rsidRDefault="00EA550B" w:rsidP="00472AF0">
            <w:pPr>
              <w:pStyle w:val="TAC"/>
              <w:rPr>
                <w:lang w:val="fr-FR"/>
              </w:rPr>
            </w:pPr>
            <w:r>
              <w:rPr>
                <w:lang w:val="sv-SE" w:eastAsia="zh-CN"/>
              </w:rPr>
              <w:t>6</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1955731" w14:textId="77777777" w:rsidR="00EA550B" w:rsidRPr="00441CD0" w:rsidRDefault="00EA550B" w:rsidP="00472AF0">
            <w:pPr>
              <w:pStyle w:val="TAC"/>
              <w:rPr>
                <w:lang w:val="en-US"/>
              </w:rPr>
            </w:pPr>
            <w:r w:rsidRPr="00705143">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3EB33D" w14:textId="77777777" w:rsidR="00EA550B" w:rsidRPr="00705143" w:rsidRDefault="00EA550B" w:rsidP="00472AF0">
            <w:pPr>
              <w:pStyle w:val="TAC"/>
              <w:rPr>
                <w:lang w:val="en-US"/>
              </w:rPr>
            </w:pPr>
          </w:p>
        </w:tc>
      </w:tr>
    </w:tbl>
    <w:p w14:paraId="105614B5" w14:textId="59EA62BC" w:rsidR="00EA550B" w:rsidRPr="00441CD0" w:rsidRDefault="00EA550B" w:rsidP="00EA550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218</w:t>
      </w:r>
      <w:r w:rsidRPr="00441CD0">
        <w:rPr>
          <w:lang w:val="en-US" w:eastAsia="zh-CN"/>
        </w:rPr>
        <w:t>-1</w:t>
      </w:r>
      <w:r w:rsidRPr="00441CD0">
        <w:t xml:space="preserve">: </w:t>
      </w:r>
      <w:r>
        <w:t xml:space="preserve">Configured </w:t>
      </w:r>
      <w:r w:rsidRPr="00441CD0">
        <w:t>Time Domain</w:t>
      </w:r>
    </w:p>
    <w:p w14:paraId="51652611" w14:textId="77777777" w:rsidR="00EA550B" w:rsidRPr="00441CD0" w:rsidRDefault="00EA550B" w:rsidP="00EA550B">
      <w:pPr>
        <w:rPr>
          <w:noProof/>
        </w:rPr>
      </w:pPr>
      <w:r w:rsidRPr="00441CD0">
        <w:rPr>
          <w:noProof/>
        </w:rPr>
        <w:t>Octet 5 shall be encoded as follows:</w:t>
      </w:r>
    </w:p>
    <w:p w14:paraId="30722A80" w14:textId="77777777" w:rsidR="00EA550B" w:rsidRPr="00441CD0" w:rsidRDefault="00EA550B" w:rsidP="00EA550B">
      <w:pPr>
        <w:pStyle w:val="B1"/>
      </w:pPr>
      <w:r w:rsidRPr="00441CD0">
        <w:rPr>
          <w:noProof/>
        </w:rPr>
        <w:t>-</w:t>
      </w:r>
      <w:r w:rsidRPr="00441CD0">
        <w:rPr>
          <w:noProof/>
        </w:rPr>
        <w:tab/>
        <w:t>Bit 1 (</w:t>
      </w:r>
      <w:r>
        <w:rPr>
          <w:noProof/>
        </w:rPr>
        <w:t>CTDI – Configured Time Domain Indicator</w:t>
      </w:r>
      <w:r w:rsidRPr="00441CD0">
        <w:rPr>
          <w:noProof/>
        </w:rPr>
        <w:t>)</w:t>
      </w:r>
      <w:r>
        <w:rPr>
          <w:noProof/>
        </w:rPr>
        <w:t xml:space="preserve">: when set to </w:t>
      </w:r>
      <w:r w:rsidRPr="00441CD0">
        <w:t>"1", this indicates</w:t>
      </w:r>
      <w:r>
        <w:t xml:space="preserve"> </w:t>
      </w:r>
      <w:r w:rsidRPr="00441CD0">
        <w:t>that the</w:t>
      </w:r>
      <w:r>
        <w:t xml:space="preserve"> Time Domain Number configured to the NW-TT(s) is used</w:t>
      </w:r>
      <w:r w:rsidRPr="00441CD0">
        <w:t>.</w:t>
      </w:r>
    </w:p>
    <w:p w14:paraId="50495D30" w14:textId="6CB4C0BB" w:rsidR="00EA550B" w:rsidRPr="00441CD0" w:rsidRDefault="00EA550B" w:rsidP="000D59B0">
      <w:pPr>
        <w:pStyle w:val="B1"/>
      </w:pPr>
      <w:r w:rsidRPr="00441CD0">
        <w:rPr>
          <w:noProof/>
        </w:rPr>
        <w:t>-</w:t>
      </w:r>
      <w:r w:rsidRPr="00441CD0">
        <w:rPr>
          <w:noProof/>
        </w:rPr>
        <w:tab/>
        <w:t xml:space="preserve">Bits 2 to 8: </w:t>
      </w:r>
      <w:r w:rsidRPr="00441CD0">
        <w:t>Spare, for future use and set to "0".</w:t>
      </w:r>
    </w:p>
    <w:p w14:paraId="38F81EC6" w14:textId="77777777" w:rsidR="00EE5860" w:rsidRPr="00441CD0" w:rsidRDefault="00EE5860" w:rsidP="00EE5860">
      <w:pPr>
        <w:pStyle w:val="Heading8"/>
        <w:rPr>
          <w:lang w:val="x-none"/>
        </w:rPr>
      </w:pPr>
      <w:r w:rsidRPr="00441CD0">
        <w:rPr>
          <w:lang w:val="x-none"/>
        </w:rPr>
        <w:br w:type="page"/>
      </w:r>
      <w:bookmarkStart w:id="7247" w:name="_Toc19717478"/>
      <w:bookmarkStart w:id="7248" w:name="_Toc27491018"/>
      <w:bookmarkStart w:id="7249" w:name="_Toc27557311"/>
      <w:bookmarkStart w:id="7250" w:name="_Toc27724228"/>
      <w:bookmarkStart w:id="7251" w:name="_Toc36031306"/>
      <w:bookmarkStart w:id="7252" w:name="_Toc36043226"/>
      <w:bookmarkStart w:id="7253" w:name="_Toc36814551"/>
      <w:bookmarkStart w:id="7254" w:name="_Toc44689416"/>
      <w:bookmarkStart w:id="7255" w:name="_Toc44924170"/>
      <w:bookmarkStart w:id="7256" w:name="_Toc51861142"/>
      <w:bookmarkStart w:id="7257" w:name="_Toc57930913"/>
      <w:bookmarkStart w:id="7258" w:name="_Toc57931543"/>
      <w:bookmarkStart w:id="7259" w:name="_Toc106897760"/>
      <w:r w:rsidRPr="00441CD0">
        <w:lastRenderedPageBreak/>
        <w:t>Annex A (Informative):</w:t>
      </w:r>
      <w:r w:rsidRPr="00441CD0">
        <w:br/>
        <w:t>PFCP Load and Overload Control Mechanism</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21C170F1" w14:textId="77777777" w:rsidR="00EE5860" w:rsidRPr="00441CD0" w:rsidRDefault="00EE5860" w:rsidP="005A1696">
      <w:pPr>
        <w:pStyle w:val="Heading1"/>
      </w:pPr>
      <w:bookmarkStart w:id="7260" w:name="_Toc19717479"/>
      <w:bookmarkStart w:id="7261" w:name="_Toc27491019"/>
      <w:bookmarkStart w:id="7262" w:name="_Toc27557312"/>
      <w:bookmarkStart w:id="7263" w:name="_Toc27724229"/>
      <w:bookmarkStart w:id="7264" w:name="_Toc36031307"/>
      <w:bookmarkStart w:id="7265" w:name="_Toc36043227"/>
      <w:bookmarkStart w:id="7266" w:name="_Toc36814552"/>
      <w:bookmarkStart w:id="7267" w:name="_Toc44689417"/>
      <w:bookmarkStart w:id="7268" w:name="_Toc44924171"/>
      <w:bookmarkStart w:id="7269" w:name="_Toc51861143"/>
      <w:bookmarkStart w:id="7270" w:name="_Toc57930914"/>
      <w:bookmarkStart w:id="7271" w:name="_Toc57931544"/>
      <w:bookmarkStart w:id="7272" w:name="_Toc106897761"/>
      <w:r w:rsidRPr="00441CD0">
        <w:t>A.1</w:t>
      </w:r>
      <w:r w:rsidRPr="00441CD0">
        <w:tab/>
        <w:t>Throttling Aalgorithms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5168D51" w14:textId="77777777" w:rsidR="00EE5860" w:rsidRPr="00441CD0" w:rsidRDefault="00EE5860" w:rsidP="005A1696">
      <w:pPr>
        <w:pStyle w:val="Heading2"/>
      </w:pPr>
      <w:bookmarkStart w:id="7273" w:name="_Toc19717480"/>
      <w:bookmarkStart w:id="7274" w:name="_Toc27491020"/>
      <w:bookmarkStart w:id="7275" w:name="_Toc27557313"/>
      <w:bookmarkStart w:id="7276" w:name="_Toc27724230"/>
      <w:bookmarkStart w:id="7277" w:name="_Toc36031308"/>
      <w:bookmarkStart w:id="7278" w:name="_Toc36043228"/>
      <w:bookmarkStart w:id="7279" w:name="_Toc36814553"/>
      <w:bookmarkStart w:id="7280" w:name="_Toc44689418"/>
      <w:bookmarkStart w:id="7281" w:name="_Toc44924172"/>
      <w:bookmarkStart w:id="7282" w:name="_Toc51861144"/>
      <w:bookmarkStart w:id="7283" w:name="_Toc57930915"/>
      <w:bookmarkStart w:id="7284" w:name="_Toc57931545"/>
      <w:bookmarkStart w:id="7285" w:name="_Toc106897762"/>
      <w:r w:rsidRPr="00441CD0">
        <w:t>A.1.1</w:t>
      </w:r>
      <w:r w:rsidRPr="00441CD0">
        <w:tab/>
        <w:t>"Loss" Throttling Algorithm</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1D382602" w14:textId="77777777" w:rsidR="00EE5860" w:rsidRPr="00441CD0" w:rsidRDefault="00EE5860" w:rsidP="005A1696">
      <w:pPr>
        <w:pStyle w:val="Heading3"/>
      </w:pPr>
      <w:bookmarkStart w:id="7286" w:name="_Toc19717481"/>
      <w:bookmarkStart w:id="7287" w:name="_Toc27491021"/>
      <w:bookmarkStart w:id="7288" w:name="_Toc27557314"/>
      <w:bookmarkStart w:id="7289" w:name="_Toc27724231"/>
      <w:bookmarkStart w:id="7290" w:name="_Toc36031309"/>
      <w:bookmarkStart w:id="7291" w:name="_Toc36043229"/>
      <w:bookmarkStart w:id="7292" w:name="_Toc36814554"/>
      <w:bookmarkStart w:id="7293" w:name="_Toc44689419"/>
      <w:bookmarkStart w:id="7294" w:name="_Toc44924173"/>
      <w:bookmarkStart w:id="7295" w:name="_Toc51861145"/>
      <w:bookmarkStart w:id="7296" w:name="_Toc57930916"/>
      <w:bookmarkStart w:id="7297" w:name="_Toc57931546"/>
      <w:bookmarkStart w:id="7298" w:name="_Toc106897763"/>
      <w:r w:rsidRPr="00441CD0">
        <w:t>A.1.1.1</w:t>
      </w:r>
      <w:r w:rsidRPr="00441CD0">
        <w:tab/>
        <w:t>Example of Possible Implementation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299" w:name="_Toc19717482"/>
      <w:bookmarkStart w:id="7300" w:name="_Toc27491022"/>
      <w:bookmarkStart w:id="7301" w:name="_Toc27557315"/>
      <w:bookmarkStart w:id="7302" w:name="_Toc27724232"/>
      <w:bookmarkStart w:id="7303" w:name="_Toc36031310"/>
      <w:bookmarkStart w:id="7304" w:name="_Toc36043230"/>
      <w:bookmarkStart w:id="7305" w:name="_Toc36814555"/>
      <w:bookmarkStart w:id="7306" w:name="_Toc44689420"/>
      <w:bookmarkStart w:id="7307" w:name="_Toc44924174"/>
      <w:bookmarkStart w:id="7308" w:name="_Toc51861146"/>
      <w:bookmarkStart w:id="7309" w:name="_Toc57930917"/>
      <w:bookmarkStart w:id="7310" w:name="_Toc57931547"/>
      <w:bookmarkStart w:id="7311" w:name="_Toc106897764"/>
      <w:r w:rsidRPr="00441CD0">
        <w:t>Annex B (Normative):</w:t>
      </w:r>
      <w:r w:rsidRPr="00441CD0">
        <w:br/>
        <w:t>CP and UP Selection Functions with Control and User Plane Separation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9C96B68" w14:textId="77777777" w:rsidR="00EE5860" w:rsidRPr="00441CD0" w:rsidRDefault="00EE5860" w:rsidP="005A1696">
      <w:pPr>
        <w:pStyle w:val="Heading1"/>
      </w:pPr>
      <w:bookmarkStart w:id="7312" w:name="_Toc19717483"/>
      <w:bookmarkStart w:id="7313" w:name="_Toc27491023"/>
      <w:bookmarkStart w:id="7314" w:name="_Toc27557316"/>
      <w:bookmarkStart w:id="7315" w:name="_Toc27724233"/>
      <w:bookmarkStart w:id="7316" w:name="_Toc36031311"/>
      <w:bookmarkStart w:id="7317" w:name="_Toc36043231"/>
      <w:bookmarkStart w:id="7318" w:name="_Toc36814556"/>
      <w:bookmarkStart w:id="7319" w:name="_Toc44689421"/>
      <w:bookmarkStart w:id="7320" w:name="_Toc44924175"/>
      <w:bookmarkStart w:id="7321" w:name="_Toc51861147"/>
      <w:bookmarkStart w:id="7322" w:name="_Toc57930918"/>
      <w:bookmarkStart w:id="7323" w:name="_Toc57931548"/>
      <w:bookmarkStart w:id="7324" w:name="_Toc106897765"/>
      <w:r w:rsidRPr="00441CD0">
        <w:t>B.1</w:t>
      </w:r>
      <w:r w:rsidRPr="00441CD0">
        <w:tab/>
        <w:t>CP Selection Function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3F2A731C" w14:textId="77777777" w:rsidR="00EE5860" w:rsidRPr="00441CD0" w:rsidRDefault="00EE5860" w:rsidP="005A1696">
      <w:pPr>
        <w:pStyle w:val="Heading2"/>
      </w:pPr>
      <w:bookmarkStart w:id="7325" w:name="_Toc19717484"/>
      <w:bookmarkStart w:id="7326" w:name="_Toc27491024"/>
      <w:bookmarkStart w:id="7327" w:name="_Toc27557317"/>
      <w:bookmarkStart w:id="7328" w:name="_Toc27724234"/>
      <w:bookmarkStart w:id="7329" w:name="_Toc36031312"/>
      <w:bookmarkStart w:id="7330" w:name="_Toc36043232"/>
      <w:bookmarkStart w:id="7331" w:name="_Toc36814557"/>
      <w:bookmarkStart w:id="7332" w:name="_Toc44689422"/>
      <w:bookmarkStart w:id="7333" w:name="_Toc44924176"/>
      <w:bookmarkStart w:id="7334" w:name="_Toc51861148"/>
      <w:bookmarkStart w:id="7335" w:name="_Toc57930919"/>
      <w:bookmarkStart w:id="7336" w:name="_Toc57931549"/>
      <w:bookmarkStart w:id="7337" w:name="_Toc106897766"/>
      <w:r w:rsidRPr="00441CD0">
        <w:t>B.1.1</w:t>
      </w:r>
      <w:r w:rsidRPr="00441CD0">
        <w:tab/>
        <w:t>General</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 xml:space="preserve">.8 of 3GPP TS 29.303 [25]), an SGW-C or PGW-C function shall be declared in DNS as dedicated to certain mapped UE usage types if the CP function or if all the UP functions it controls are dedicated to certain mapped UE usage types. In this case, the CP function shall be </w:t>
      </w:r>
      <w:r w:rsidRPr="00441CD0">
        <w:lastRenderedPageBreak/>
        <w:t>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5A1696">
      <w:pPr>
        <w:pStyle w:val="Heading1"/>
      </w:pPr>
      <w:bookmarkStart w:id="7338" w:name="_Toc19717485"/>
      <w:bookmarkStart w:id="7339" w:name="_Toc27491025"/>
      <w:bookmarkStart w:id="7340" w:name="_Toc27557318"/>
      <w:bookmarkStart w:id="7341" w:name="_Toc27724235"/>
      <w:bookmarkStart w:id="7342" w:name="_Toc36031313"/>
      <w:bookmarkStart w:id="7343" w:name="_Toc36043233"/>
      <w:bookmarkStart w:id="7344" w:name="_Toc36814558"/>
      <w:bookmarkStart w:id="7345" w:name="_Toc44689423"/>
      <w:bookmarkStart w:id="7346" w:name="_Toc44924177"/>
      <w:bookmarkStart w:id="7347" w:name="_Toc51861149"/>
      <w:bookmarkStart w:id="7348" w:name="_Toc57930920"/>
      <w:bookmarkStart w:id="7349" w:name="_Toc57931550"/>
      <w:bookmarkStart w:id="7350" w:name="_Toc106897767"/>
      <w:r w:rsidRPr="00441CD0">
        <w:t>B.2</w:t>
      </w:r>
      <w:r w:rsidRPr="00441CD0">
        <w:tab/>
        <w:t>UP Selection Function</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4211FCDA" w14:textId="77777777" w:rsidR="00EE5860" w:rsidRPr="00441CD0" w:rsidRDefault="00EE5860" w:rsidP="005A1696">
      <w:pPr>
        <w:pStyle w:val="Heading2"/>
      </w:pPr>
      <w:bookmarkStart w:id="7351" w:name="_Toc19717486"/>
      <w:bookmarkStart w:id="7352" w:name="_Toc27491026"/>
      <w:bookmarkStart w:id="7353" w:name="_Toc27557319"/>
      <w:bookmarkStart w:id="7354" w:name="_Toc27724236"/>
      <w:bookmarkStart w:id="7355" w:name="_Toc36031314"/>
      <w:bookmarkStart w:id="7356" w:name="_Toc36043234"/>
      <w:bookmarkStart w:id="7357" w:name="_Toc36814559"/>
      <w:bookmarkStart w:id="7358" w:name="_Toc44689424"/>
      <w:bookmarkStart w:id="7359" w:name="_Toc44924178"/>
      <w:bookmarkStart w:id="7360" w:name="_Toc51861150"/>
      <w:bookmarkStart w:id="7361" w:name="_Toc57930921"/>
      <w:bookmarkStart w:id="7362" w:name="_Toc57931551"/>
      <w:bookmarkStart w:id="7363" w:name="_Toc106897768"/>
      <w:r w:rsidRPr="00441CD0">
        <w:t>B.2.1</w:t>
      </w:r>
      <w:r w:rsidRPr="00441CD0">
        <w:tab/>
        <w:t>General</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5A1696">
      <w:pPr>
        <w:pStyle w:val="Heading2"/>
      </w:pPr>
      <w:bookmarkStart w:id="7364" w:name="_Toc19717487"/>
      <w:bookmarkStart w:id="7365" w:name="_Toc27491027"/>
      <w:bookmarkStart w:id="7366" w:name="_Toc27557320"/>
      <w:bookmarkStart w:id="7367" w:name="_Toc27724237"/>
      <w:bookmarkStart w:id="7368" w:name="_Toc36031315"/>
      <w:bookmarkStart w:id="7369" w:name="_Toc36043235"/>
      <w:bookmarkStart w:id="7370" w:name="_Toc36814560"/>
      <w:bookmarkStart w:id="7371" w:name="_Toc44689425"/>
      <w:bookmarkStart w:id="7372" w:name="_Toc44924179"/>
      <w:bookmarkStart w:id="7373" w:name="_Toc51861151"/>
      <w:bookmarkStart w:id="7374" w:name="_Toc57930922"/>
      <w:bookmarkStart w:id="7375" w:name="_Toc57931552"/>
      <w:bookmarkStart w:id="7376" w:name="_Toc106897769"/>
      <w:r w:rsidRPr="00441CD0">
        <w:t>B.2.2</w:t>
      </w:r>
      <w:r w:rsidRPr="00441CD0">
        <w:tab/>
        <w:t>SGW-U Selection Function</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5A1696">
      <w:pPr>
        <w:pStyle w:val="Heading2"/>
      </w:pPr>
      <w:bookmarkStart w:id="7377" w:name="_Toc19717488"/>
      <w:bookmarkStart w:id="7378" w:name="_Toc27491028"/>
      <w:bookmarkStart w:id="7379" w:name="_Toc27557321"/>
      <w:bookmarkStart w:id="7380" w:name="_Toc27724238"/>
      <w:bookmarkStart w:id="7381" w:name="_Toc36031316"/>
      <w:bookmarkStart w:id="7382" w:name="_Toc36043236"/>
      <w:bookmarkStart w:id="7383" w:name="_Toc36814561"/>
      <w:bookmarkStart w:id="7384" w:name="_Toc44689426"/>
      <w:bookmarkStart w:id="7385" w:name="_Toc44924180"/>
      <w:bookmarkStart w:id="7386" w:name="_Toc51861152"/>
      <w:bookmarkStart w:id="7387" w:name="_Toc57930923"/>
      <w:bookmarkStart w:id="7388" w:name="_Toc57931553"/>
      <w:bookmarkStart w:id="7389" w:name="_Toc106897770"/>
      <w:r w:rsidRPr="00441CD0">
        <w:t>B.2.3</w:t>
      </w:r>
      <w:r w:rsidRPr="00441CD0">
        <w:tab/>
        <w:t>PGW-U Selection Function</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lastRenderedPageBreak/>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5A1696">
      <w:pPr>
        <w:pStyle w:val="Heading2"/>
      </w:pPr>
      <w:bookmarkStart w:id="7390" w:name="_Toc19717489"/>
      <w:bookmarkStart w:id="7391" w:name="_Toc27491029"/>
      <w:bookmarkStart w:id="7392" w:name="_Toc27557322"/>
      <w:bookmarkStart w:id="7393" w:name="_Toc27724239"/>
      <w:bookmarkStart w:id="7394" w:name="_Toc36031317"/>
      <w:bookmarkStart w:id="7395" w:name="_Toc36043237"/>
      <w:bookmarkStart w:id="7396" w:name="_Toc36814562"/>
      <w:bookmarkStart w:id="7397" w:name="_Toc44689427"/>
      <w:bookmarkStart w:id="7398" w:name="_Toc44924181"/>
      <w:bookmarkStart w:id="7399" w:name="_Toc51861153"/>
      <w:bookmarkStart w:id="7400" w:name="_Toc57930924"/>
      <w:bookmarkStart w:id="7401" w:name="_Toc57931554"/>
      <w:bookmarkStart w:id="7402" w:name="_Toc106897771"/>
      <w:r w:rsidRPr="00441CD0">
        <w:t>B.2.4</w:t>
      </w:r>
      <w:r w:rsidRPr="00441CD0">
        <w:tab/>
        <w:t>Combined SGW-U/PGW-U Selection Function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7.85pt;height:180pt" o:ole="">
            <v:imagedata r:id="rId23" o:title=""/>
          </v:shape>
          <o:OLEObject Type="Embed" ProgID="Word.Picture.8" ShapeID="_x0000_i1033" DrawAspect="Content" ObjectID="_1717510689"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5A1696">
      <w:pPr>
        <w:pStyle w:val="Heading2"/>
      </w:pPr>
      <w:bookmarkStart w:id="7403" w:name="_Toc19717490"/>
      <w:bookmarkStart w:id="7404" w:name="_Toc27491030"/>
      <w:bookmarkStart w:id="7405" w:name="_Toc27557323"/>
      <w:bookmarkStart w:id="7406" w:name="_Toc27724240"/>
      <w:bookmarkStart w:id="7407" w:name="_Toc36031318"/>
      <w:bookmarkStart w:id="7408" w:name="_Toc36043238"/>
      <w:bookmarkStart w:id="7409" w:name="_Toc36814563"/>
      <w:bookmarkStart w:id="7410" w:name="_Toc44689428"/>
      <w:bookmarkStart w:id="7411" w:name="_Toc44924182"/>
      <w:bookmarkStart w:id="7412" w:name="_Toc51861154"/>
      <w:bookmarkStart w:id="7413" w:name="_Toc57930925"/>
      <w:bookmarkStart w:id="7414" w:name="_Toc57931555"/>
      <w:bookmarkStart w:id="7415" w:name="_Toc106897772"/>
      <w:r w:rsidRPr="00441CD0">
        <w:t>B.2.5</w:t>
      </w:r>
      <w:r w:rsidRPr="00441CD0">
        <w:tab/>
        <w:t>TDF-U selection function</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5A1696">
      <w:pPr>
        <w:pStyle w:val="Heading2"/>
      </w:pPr>
      <w:bookmarkStart w:id="7416" w:name="_Toc19717491"/>
      <w:bookmarkStart w:id="7417" w:name="_Toc27491031"/>
      <w:bookmarkStart w:id="7418" w:name="_Toc27557324"/>
      <w:bookmarkStart w:id="7419" w:name="_Toc27724241"/>
      <w:bookmarkStart w:id="7420" w:name="_Toc36031319"/>
      <w:bookmarkStart w:id="7421" w:name="_Toc36043239"/>
      <w:bookmarkStart w:id="7422" w:name="_Toc36814564"/>
      <w:bookmarkStart w:id="7423" w:name="_Toc44689429"/>
      <w:bookmarkStart w:id="7424" w:name="_Toc44924183"/>
      <w:bookmarkStart w:id="7425" w:name="_Toc51861155"/>
      <w:bookmarkStart w:id="7426" w:name="_Toc57930926"/>
      <w:bookmarkStart w:id="7427" w:name="_Toc57931556"/>
      <w:bookmarkStart w:id="7428" w:name="_Toc106897773"/>
      <w:r w:rsidRPr="00441CD0">
        <w:lastRenderedPageBreak/>
        <w:t>B.2.6</w:t>
      </w:r>
      <w:r w:rsidRPr="00441CD0">
        <w:tab/>
        <w:t>UP Selection Function Based on DNS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D937711" w14:textId="77777777" w:rsidR="00EE5860" w:rsidRPr="00441CD0" w:rsidRDefault="00EE5860" w:rsidP="005A1696">
      <w:pPr>
        <w:pStyle w:val="Heading3"/>
      </w:pPr>
      <w:bookmarkStart w:id="7429" w:name="_Toc19717492"/>
      <w:bookmarkStart w:id="7430" w:name="_Toc27491032"/>
      <w:bookmarkStart w:id="7431" w:name="_Toc27557325"/>
      <w:bookmarkStart w:id="7432" w:name="_Toc27724242"/>
      <w:bookmarkStart w:id="7433" w:name="_Toc36031320"/>
      <w:bookmarkStart w:id="7434" w:name="_Toc36043240"/>
      <w:bookmarkStart w:id="7435" w:name="_Toc36814565"/>
      <w:bookmarkStart w:id="7436" w:name="_Toc44689430"/>
      <w:bookmarkStart w:id="7437" w:name="_Toc44924184"/>
      <w:bookmarkStart w:id="7438" w:name="_Toc51861156"/>
      <w:bookmarkStart w:id="7439" w:name="_Toc57930927"/>
      <w:bookmarkStart w:id="7440" w:name="_Toc57931557"/>
      <w:bookmarkStart w:id="7441" w:name="_Toc106897774"/>
      <w:r w:rsidRPr="00441CD0">
        <w:t>B.2.6.1</w:t>
      </w:r>
      <w:r w:rsidRPr="00441CD0">
        <w:tab/>
        <w:t>General</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5A1696">
      <w:pPr>
        <w:pStyle w:val="Heading3"/>
      </w:pPr>
      <w:bookmarkStart w:id="7442" w:name="_Toc19717493"/>
      <w:bookmarkStart w:id="7443" w:name="_Toc27491033"/>
      <w:bookmarkStart w:id="7444" w:name="_Toc27557326"/>
      <w:bookmarkStart w:id="7445" w:name="_Toc27724243"/>
      <w:bookmarkStart w:id="7446" w:name="_Toc36031321"/>
      <w:bookmarkStart w:id="7447" w:name="_Toc36043241"/>
      <w:bookmarkStart w:id="7448" w:name="_Toc36814566"/>
      <w:bookmarkStart w:id="7449" w:name="_Toc44689431"/>
      <w:bookmarkStart w:id="7450" w:name="_Toc44924185"/>
      <w:bookmarkStart w:id="7451" w:name="_Toc51861157"/>
      <w:bookmarkStart w:id="7452" w:name="_Toc57930928"/>
      <w:bookmarkStart w:id="7453" w:name="_Toc57931558"/>
      <w:bookmarkStart w:id="7454" w:name="_Toc106897775"/>
      <w:r w:rsidRPr="00441CD0">
        <w:t>B.2.6.2</w:t>
      </w:r>
      <w:r w:rsidRPr="00441CD0">
        <w:tab/>
        <w:t>SGW-U Selection Function Based on DNS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5A1696">
      <w:pPr>
        <w:pStyle w:val="Heading3"/>
      </w:pPr>
      <w:bookmarkStart w:id="7455" w:name="_Toc19717494"/>
      <w:bookmarkStart w:id="7456" w:name="_Toc27491034"/>
      <w:bookmarkStart w:id="7457" w:name="_Toc27557327"/>
      <w:bookmarkStart w:id="7458" w:name="_Toc27724244"/>
      <w:bookmarkStart w:id="7459" w:name="_Toc36031322"/>
      <w:bookmarkStart w:id="7460" w:name="_Toc36043242"/>
      <w:bookmarkStart w:id="7461" w:name="_Toc36814567"/>
      <w:bookmarkStart w:id="7462" w:name="_Toc44689432"/>
      <w:bookmarkStart w:id="7463" w:name="_Toc44924186"/>
      <w:bookmarkStart w:id="7464" w:name="_Toc51861158"/>
      <w:bookmarkStart w:id="7465" w:name="_Toc57930929"/>
      <w:bookmarkStart w:id="7466" w:name="_Toc57931559"/>
      <w:bookmarkStart w:id="7467" w:name="_Toc106897776"/>
      <w:r w:rsidRPr="00441CD0">
        <w:t>B.2.6.3</w:t>
      </w:r>
      <w:r w:rsidRPr="00441CD0">
        <w:tab/>
        <w:t>PGW-U Selection Function Based on DNS</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5A1696">
      <w:pPr>
        <w:pStyle w:val="Heading3"/>
      </w:pPr>
      <w:bookmarkStart w:id="7468" w:name="_Toc19717495"/>
      <w:bookmarkStart w:id="7469" w:name="_Toc27491035"/>
      <w:bookmarkStart w:id="7470" w:name="_Toc27557328"/>
      <w:bookmarkStart w:id="7471" w:name="_Toc27724245"/>
      <w:bookmarkStart w:id="7472" w:name="_Toc36031323"/>
      <w:bookmarkStart w:id="7473" w:name="_Toc36043243"/>
      <w:bookmarkStart w:id="7474" w:name="_Toc36814568"/>
      <w:bookmarkStart w:id="7475" w:name="_Toc44689433"/>
      <w:bookmarkStart w:id="7476" w:name="_Toc44924187"/>
      <w:bookmarkStart w:id="7477" w:name="_Toc51861159"/>
      <w:bookmarkStart w:id="7478" w:name="_Toc57930930"/>
      <w:bookmarkStart w:id="7479" w:name="_Toc57931560"/>
      <w:bookmarkStart w:id="7480" w:name="_Toc106897777"/>
      <w:r w:rsidRPr="00441CD0">
        <w:t>B.2.6.4</w:t>
      </w:r>
      <w:r w:rsidRPr="00441CD0">
        <w:tab/>
        <w:t>Combined SGW-U/PGW-U Selection Function Based on DNS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481" w:name="_Toc19717496"/>
      <w:bookmarkStart w:id="7482" w:name="_Toc27491036"/>
      <w:bookmarkStart w:id="7483" w:name="_Toc27557329"/>
      <w:bookmarkStart w:id="7484" w:name="_Toc27724246"/>
      <w:bookmarkStart w:id="7485" w:name="_Toc36031324"/>
      <w:bookmarkStart w:id="7486" w:name="_Toc36043244"/>
      <w:bookmarkStart w:id="7487" w:name="_Toc36814569"/>
      <w:bookmarkStart w:id="7488" w:name="_Toc44689434"/>
      <w:bookmarkStart w:id="7489" w:name="_Toc44924188"/>
      <w:bookmarkStart w:id="7490" w:name="_Toc51861160"/>
      <w:bookmarkStart w:id="7491" w:name="_Toc57930931"/>
      <w:bookmarkStart w:id="7492" w:name="_Toc57931561"/>
      <w:bookmarkStart w:id="7493" w:name="_Toc106897778"/>
      <w:r w:rsidRPr="00441CD0">
        <w:t>Annex C (Informative):</w:t>
      </w:r>
      <w:r w:rsidRPr="00441CD0">
        <w:br/>
        <w:t>Examples scenarios</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7291F610" w14:textId="77777777" w:rsidR="00EE5860" w:rsidRPr="00441CD0" w:rsidRDefault="00EE5860" w:rsidP="005A1696">
      <w:pPr>
        <w:pStyle w:val="Heading1"/>
      </w:pPr>
      <w:bookmarkStart w:id="7494" w:name="_Toc19717497"/>
      <w:bookmarkStart w:id="7495" w:name="_Toc27491037"/>
      <w:bookmarkStart w:id="7496" w:name="_Toc27557330"/>
      <w:bookmarkStart w:id="7497" w:name="_Toc27724247"/>
      <w:bookmarkStart w:id="7498" w:name="_Toc36031325"/>
      <w:bookmarkStart w:id="7499" w:name="_Toc36043245"/>
      <w:bookmarkStart w:id="7500" w:name="_Toc36814570"/>
      <w:bookmarkStart w:id="7501" w:name="_Toc44689435"/>
      <w:bookmarkStart w:id="7502" w:name="_Toc44924189"/>
      <w:bookmarkStart w:id="7503" w:name="_Toc51861161"/>
      <w:bookmarkStart w:id="7504" w:name="_Toc57930932"/>
      <w:bookmarkStart w:id="7505" w:name="_Toc57931562"/>
      <w:bookmarkStart w:id="7506" w:name="_Toc106897779"/>
      <w:r w:rsidRPr="00441CD0">
        <w:t>C.1</w:t>
      </w:r>
      <w:r w:rsidRPr="00441CD0">
        <w:tab/>
        <w:t>General</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5A1696">
      <w:pPr>
        <w:pStyle w:val="Heading1"/>
      </w:pPr>
      <w:bookmarkStart w:id="7507" w:name="_Toc19717498"/>
      <w:bookmarkStart w:id="7508" w:name="_Toc27491038"/>
      <w:bookmarkStart w:id="7509" w:name="_Toc27557331"/>
      <w:bookmarkStart w:id="7510" w:name="_Toc27724248"/>
      <w:bookmarkStart w:id="7511" w:name="_Toc36031326"/>
      <w:bookmarkStart w:id="7512" w:name="_Toc36043246"/>
      <w:bookmarkStart w:id="7513" w:name="_Toc36814571"/>
      <w:bookmarkStart w:id="7514" w:name="_Toc44689436"/>
      <w:bookmarkStart w:id="7515" w:name="_Toc44924190"/>
      <w:bookmarkStart w:id="7516" w:name="_Toc51861162"/>
      <w:bookmarkStart w:id="7517" w:name="_Toc57930933"/>
      <w:bookmarkStart w:id="7518" w:name="_Toc57931563"/>
      <w:bookmarkStart w:id="7519" w:name="_Toc106897780"/>
      <w:r w:rsidRPr="00441CD0">
        <w:lastRenderedPageBreak/>
        <w:t>C.2</w:t>
      </w:r>
      <w:r w:rsidRPr="00441CD0">
        <w:tab/>
        <w:t>Charging Support</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57680B4F" w14:textId="77777777" w:rsidR="00EE5860" w:rsidRPr="00441CD0" w:rsidRDefault="00EE5860" w:rsidP="005A1696">
      <w:pPr>
        <w:pStyle w:val="Heading2"/>
      </w:pPr>
      <w:bookmarkStart w:id="7520" w:name="_Toc19717499"/>
      <w:bookmarkStart w:id="7521" w:name="_Toc27491039"/>
      <w:bookmarkStart w:id="7522" w:name="_Toc27557332"/>
      <w:bookmarkStart w:id="7523" w:name="_Toc27724249"/>
      <w:bookmarkStart w:id="7524" w:name="_Toc36031327"/>
      <w:bookmarkStart w:id="7525" w:name="_Toc36043247"/>
      <w:bookmarkStart w:id="7526" w:name="_Toc36814572"/>
      <w:bookmarkStart w:id="7527" w:name="_Toc44689437"/>
      <w:bookmarkStart w:id="7528" w:name="_Toc44924191"/>
      <w:bookmarkStart w:id="7529" w:name="_Toc51861163"/>
      <w:bookmarkStart w:id="7530" w:name="_Toc57930934"/>
      <w:bookmarkStart w:id="7531" w:name="_Toc57931564"/>
      <w:bookmarkStart w:id="7532" w:name="_Toc106897781"/>
      <w:r w:rsidRPr="00441CD0">
        <w:t>C.2.1</w:t>
      </w:r>
      <w:r w:rsidRPr="00441CD0">
        <w:tab/>
        <w:t>Online Charging</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D86CD22" w14:textId="77777777" w:rsidR="00EE5860" w:rsidRPr="00441CD0" w:rsidRDefault="00EE5860" w:rsidP="005A1696">
      <w:pPr>
        <w:pStyle w:val="Heading3"/>
      </w:pPr>
      <w:bookmarkStart w:id="7533" w:name="_Toc19717500"/>
      <w:bookmarkStart w:id="7534" w:name="_Toc27491040"/>
      <w:bookmarkStart w:id="7535" w:name="_Toc27557333"/>
      <w:bookmarkStart w:id="7536" w:name="_Toc27724250"/>
      <w:bookmarkStart w:id="7537" w:name="_Toc36031328"/>
      <w:bookmarkStart w:id="7538" w:name="_Toc36043248"/>
      <w:bookmarkStart w:id="7539" w:name="_Toc36814573"/>
      <w:bookmarkStart w:id="7540" w:name="_Toc44689438"/>
      <w:bookmarkStart w:id="7541" w:name="_Toc44924192"/>
      <w:bookmarkStart w:id="7542" w:name="_Toc51861164"/>
      <w:bookmarkStart w:id="7543" w:name="_Toc57930935"/>
      <w:bookmarkStart w:id="7544" w:name="_Toc57931565"/>
      <w:bookmarkStart w:id="7545" w:name="_Toc106897782"/>
      <w:r w:rsidRPr="00441CD0">
        <w:t>C.2.1.1</w:t>
      </w:r>
      <w:r w:rsidRPr="00441CD0">
        <w:tab/>
        <w:t>Online Charging Call Flow – Normal Scenario</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2.1pt;height:282.1pt" o:ole="">
            <v:imagedata r:id="rId25" o:title=""/>
          </v:shape>
          <o:OLEObject Type="Embed" ProgID="Word.Picture.8" ShapeID="_x0000_i1034" DrawAspect="Content" ObjectID="_1717510690"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 xml:space="preserve">Upon reaching the Volume Threshold (i.e. 90 Mbytes), the UP function sends a PFCP Session Report Request to the CP function with a Usage Report IE including the Usage Report Trigger set to "Volume Threshold" and the </w:t>
      </w:r>
      <w:r w:rsidRPr="00441CD0">
        <w:rPr>
          <w:lang w:eastAsia="zh-CN"/>
        </w:rPr>
        <w:lastRenderedPageBreak/>
        <w:t>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2.1pt;height:282.1pt" o:ole="">
            <v:imagedata r:id="rId27" o:title=""/>
          </v:shape>
          <o:OLEObject Type="Embed" ProgID="Word.Picture.8" ShapeID="_x0000_i1035" DrawAspect="Content" ObjectID="_1717510691"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001B1C"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5A1696">
      <w:pPr>
        <w:pStyle w:val="Heading3"/>
      </w:pPr>
      <w:bookmarkStart w:id="7546" w:name="_Toc19717501"/>
      <w:bookmarkStart w:id="7547" w:name="_Toc27491041"/>
      <w:bookmarkStart w:id="7548" w:name="_Toc27557334"/>
      <w:bookmarkStart w:id="7549" w:name="_Toc27724251"/>
      <w:bookmarkStart w:id="7550" w:name="_Toc36031329"/>
      <w:bookmarkStart w:id="7551" w:name="_Toc36043249"/>
      <w:bookmarkStart w:id="7552" w:name="_Toc36814574"/>
      <w:bookmarkStart w:id="7553" w:name="_Toc44689439"/>
      <w:bookmarkStart w:id="7554" w:name="_Toc44924193"/>
      <w:bookmarkStart w:id="7555" w:name="_Toc51861165"/>
      <w:bookmarkStart w:id="7556" w:name="_Toc57930936"/>
      <w:bookmarkStart w:id="7557" w:name="_Toc57931566"/>
      <w:bookmarkStart w:id="7558" w:name="_Toc106897783"/>
      <w:r w:rsidRPr="00441CD0">
        <w:t>C.2.1.2</w:t>
      </w:r>
      <w:r w:rsidRPr="00441CD0">
        <w:tab/>
        <w:t>Online Charging Call Flow with Credit Pooling</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2958BD28" w14:textId="77777777" w:rsidR="00EE5860" w:rsidRPr="00441CD0" w:rsidRDefault="00EE5860" w:rsidP="005A1696">
      <w:pPr>
        <w:pStyle w:val="Heading4"/>
        <w:rPr>
          <w:color w:val="000000"/>
        </w:rPr>
      </w:pPr>
      <w:bookmarkStart w:id="7559" w:name="_Toc19717502"/>
      <w:bookmarkStart w:id="7560" w:name="_Toc27491042"/>
      <w:bookmarkStart w:id="7561" w:name="_Toc27557335"/>
      <w:bookmarkStart w:id="7562" w:name="_Toc27724252"/>
      <w:bookmarkStart w:id="7563" w:name="_Toc36031330"/>
      <w:bookmarkStart w:id="7564" w:name="_Toc36043250"/>
      <w:bookmarkStart w:id="7565" w:name="_Toc36814575"/>
      <w:bookmarkStart w:id="7566" w:name="_Toc44689440"/>
      <w:bookmarkStart w:id="7567" w:name="_Toc44924194"/>
      <w:bookmarkStart w:id="7568" w:name="_Toc51861166"/>
      <w:bookmarkStart w:id="7569" w:name="_Toc57930937"/>
      <w:bookmarkStart w:id="7570" w:name="_Toc57931567"/>
      <w:bookmarkStart w:id="7571" w:name="_Toc106897784"/>
      <w:r w:rsidRPr="00441CD0">
        <w:t>C.2.1.2.1</w:t>
      </w:r>
      <w:r w:rsidRPr="00441CD0">
        <w:tab/>
        <w:t>General</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5A1696">
      <w:pPr>
        <w:pStyle w:val="Heading4"/>
        <w:rPr>
          <w:color w:val="000000"/>
        </w:rPr>
      </w:pPr>
      <w:bookmarkStart w:id="7572" w:name="_Toc19717503"/>
      <w:bookmarkStart w:id="7573" w:name="_Toc27491043"/>
      <w:bookmarkStart w:id="7574" w:name="_Toc27557336"/>
      <w:bookmarkStart w:id="7575" w:name="_Toc27724253"/>
      <w:bookmarkStart w:id="7576" w:name="_Toc36031331"/>
      <w:bookmarkStart w:id="7577" w:name="_Toc36043251"/>
      <w:bookmarkStart w:id="7578" w:name="_Toc36814576"/>
      <w:bookmarkStart w:id="7579" w:name="_Toc44689441"/>
      <w:bookmarkStart w:id="7580" w:name="_Toc44924195"/>
      <w:bookmarkStart w:id="7581" w:name="_Toc51861167"/>
      <w:bookmarkStart w:id="7582" w:name="_Toc57930938"/>
      <w:bookmarkStart w:id="7583" w:name="_Toc57931568"/>
      <w:bookmarkStart w:id="7584" w:name="_Toc106897785"/>
      <w:r w:rsidRPr="00441CD0">
        <w:t>C.2.1.2.2</w:t>
      </w:r>
      <w:r w:rsidRPr="00441CD0">
        <w:tab/>
        <w:t>Example Call Flow 1</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3.9pt;height:689.9pt" o:ole="">
            <v:imagedata r:id="rId29" o:title=""/>
          </v:shape>
          <o:OLEObject Type="Embed" ProgID="Visio.Drawing.15" ShapeID="_x0000_i1036" DrawAspect="Content" ObjectID="_1717510692"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5A1696">
      <w:pPr>
        <w:pStyle w:val="Heading4"/>
        <w:rPr>
          <w:color w:val="000000"/>
        </w:rPr>
      </w:pPr>
      <w:bookmarkStart w:id="7585" w:name="_Toc19717504"/>
      <w:bookmarkStart w:id="7586" w:name="_Toc27491044"/>
      <w:bookmarkStart w:id="7587" w:name="_Toc27557337"/>
      <w:bookmarkStart w:id="7588" w:name="_Toc27724254"/>
      <w:bookmarkStart w:id="7589" w:name="_Toc36031332"/>
      <w:bookmarkStart w:id="7590" w:name="_Toc36043252"/>
      <w:bookmarkStart w:id="7591" w:name="_Toc36814577"/>
      <w:bookmarkStart w:id="7592" w:name="_Toc44689442"/>
      <w:bookmarkStart w:id="7593" w:name="_Toc44924196"/>
      <w:bookmarkStart w:id="7594" w:name="_Toc51861168"/>
      <w:bookmarkStart w:id="7595" w:name="_Toc57930939"/>
      <w:bookmarkStart w:id="7596" w:name="_Toc57931569"/>
      <w:bookmarkStart w:id="7597" w:name="_Toc106897786"/>
      <w:r w:rsidRPr="00441CD0">
        <w:t>C.2.1.2.3</w:t>
      </w:r>
      <w:r w:rsidRPr="00441CD0">
        <w:tab/>
        <w:t>Example Call Flow 2</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79.85pt;height:365.9pt" o:ole="">
            <v:imagedata r:id="rId31" o:title=""/>
          </v:shape>
          <o:OLEObject Type="Embed" ProgID="Visio.Drawing.15" ShapeID="_x0000_i1037" DrawAspect="Content" ObjectID="_1717510693"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598" w:name="_Toc19717505"/>
      <w:bookmarkStart w:id="7599" w:name="_Toc27491045"/>
      <w:bookmarkStart w:id="7600" w:name="_Toc27557338"/>
      <w:bookmarkStart w:id="7601" w:name="_Toc27724255"/>
      <w:bookmarkStart w:id="7602" w:name="_Toc36031333"/>
      <w:bookmarkStart w:id="7603" w:name="_Toc36043253"/>
      <w:bookmarkStart w:id="7604" w:name="_Toc36814578"/>
      <w:bookmarkStart w:id="7605" w:name="_Toc44689443"/>
      <w:bookmarkStart w:id="7606" w:name="_Toc44924197"/>
      <w:bookmarkStart w:id="7607" w:name="_Toc51861169"/>
      <w:bookmarkStart w:id="7608" w:name="_Toc57930940"/>
      <w:bookmarkStart w:id="7609" w:name="_Toc57931570"/>
      <w:bookmarkStart w:id="7610" w:name="_Toc106897787"/>
      <w:r w:rsidRPr="00441CD0">
        <w:t>Annex D (Normative):</w:t>
      </w:r>
      <w:r w:rsidRPr="00441CD0">
        <w:br/>
      </w:r>
      <w:r w:rsidRPr="00441CD0">
        <w:rPr>
          <w:noProof/>
        </w:rPr>
        <w:t>Use of PFCP over N16a for the support of traffic offload by UPF controlled by I-SMF</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04213FFC" w14:textId="77777777" w:rsidR="00EE5860" w:rsidRPr="00441CD0" w:rsidRDefault="00EE5860" w:rsidP="005A1696">
      <w:pPr>
        <w:pStyle w:val="Heading1"/>
      </w:pPr>
      <w:bookmarkStart w:id="7611" w:name="_Toc19717506"/>
      <w:bookmarkStart w:id="7612" w:name="_Toc27491046"/>
      <w:bookmarkStart w:id="7613" w:name="_Toc27557339"/>
      <w:bookmarkStart w:id="7614" w:name="_Toc27724256"/>
      <w:bookmarkStart w:id="7615" w:name="_Toc36031334"/>
      <w:bookmarkStart w:id="7616" w:name="_Toc36043254"/>
      <w:bookmarkStart w:id="7617" w:name="_Toc36814579"/>
      <w:bookmarkStart w:id="7618" w:name="_Toc44689444"/>
      <w:bookmarkStart w:id="7619" w:name="_Toc44924198"/>
      <w:bookmarkStart w:id="7620" w:name="_Toc51861170"/>
      <w:bookmarkStart w:id="7621" w:name="_Toc57930941"/>
      <w:bookmarkStart w:id="7622" w:name="_Toc57931571"/>
      <w:bookmarkStart w:id="7623" w:name="_Toc106897788"/>
      <w:r w:rsidRPr="00441CD0">
        <w:t>D.1</w:t>
      </w:r>
      <w:r w:rsidRPr="00441CD0">
        <w:tab/>
        <w:t>General</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4.15pt;height:186.4pt" o:ole="">
            <v:imagedata r:id="rId33" o:title=""/>
          </v:shape>
          <o:OLEObject Type="Embed" ProgID="Word.Picture.8" ShapeID="_x0000_i1038" DrawAspect="Content" ObjectID="_1717510694"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624" w:name="_Toc19717507"/>
      <w:bookmarkStart w:id="7625" w:name="_Toc27491047"/>
      <w:bookmarkStart w:id="7626" w:name="_Toc27557340"/>
      <w:bookmarkStart w:id="7627"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5A1696">
      <w:pPr>
        <w:pStyle w:val="Heading1"/>
      </w:pPr>
      <w:bookmarkStart w:id="7628" w:name="_Toc36031335"/>
      <w:bookmarkStart w:id="7629" w:name="_Toc36043255"/>
      <w:bookmarkStart w:id="7630" w:name="_Toc36814580"/>
      <w:bookmarkStart w:id="7631" w:name="_Toc44689445"/>
      <w:bookmarkStart w:id="7632" w:name="_Toc44924199"/>
      <w:bookmarkStart w:id="7633" w:name="_Toc51861171"/>
      <w:bookmarkStart w:id="7634" w:name="_Toc57930942"/>
      <w:bookmarkStart w:id="7635" w:name="_Toc57931572"/>
      <w:bookmarkStart w:id="7636" w:name="_Toc106897789"/>
      <w:r w:rsidRPr="00441CD0">
        <w:t>D.2</w:t>
      </w:r>
      <w:r w:rsidRPr="00441CD0">
        <w:tab/>
        <w:t>Procedures</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D7F2371" w14:textId="77777777" w:rsidR="00EE5860" w:rsidRPr="00441CD0" w:rsidRDefault="00EE5860" w:rsidP="005A1696">
      <w:pPr>
        <w:pStyle w:val="Heading2"/>
      </w:pPr>
      <w:bookmarkStart w:id="7637" w:name="_Toc19717508"/>
      <w:bookmarkStart w:id="7638" w:name="_Toc27491048"/>
      <w:bookmarkStart w:id="7639" w:name="_Toc27557341"/>
      <w:bookmarkStart w:id="7640" w:name="_Toc27724258"/>
      <w:bookmarkStart w:id="7641" w:name="_Toc36031336"/>
      <w:bookmarkStart w:id="7642" w:name="_Toc36043256"/>
      <w:bookmarkStart w:id="7643" w:name="_Toc36814581"/>
      <w:bookmarkStart w:id="7644" w:name="_Toc44689446"/>
      <w:bookmarkStart w:id="7645" w:name="_Toc44924200"/>
      <w:bookmarkStart w:id="7646" w:name="_Toc51861172"/>
      <w:bookmarkStart w:id="7647" w:name="_Toc57930943"/>
      <w:bookmarkStart w:id="7648" w:name="_Toc57931573"/>
      <w:bookmarkStart w:id="7649" w:name="_Toc19717509"/>
      <w:bookmarkStart w:id="7650" w:name="_Toc27491049"/>
      <w:bookmarkStart w:id="7651" w:name="_Toc27557342"/>
      <w:bookmarkStart w:id="7652" w:name="_Toc27724259"/>
      <w:bookmarkStart w:id="7653" w:name="_Toc106897790"/>
      <w:r w:rsidRPr="00441CD0">
        <w:t>D.2.1</w:t>
      </w:r>
      <w:r w:rsidRPr="00441CD0">
        <w:tab/>
        <w:t>Addition of PSA and UL CL/BP controlled by I-SMF</w:t>
      </w:r>
      <w:bookmarkEnd w:id="7637"/>
      <w:bookmarkEnd w:id="7638"/>
      <w:bookmarkEnd w:id="7639"/>
      <w:bookmarkEnd w:id="7640"/>
      <w:bookmarkEnd w:id="7641"/>
      <w:bookmarkEnd w:id="7642"/>
      <w:bookmarkEnd w:id="7643"/>
      <w:bookmarkEnd w:id="7644"/>
      <w:bookmarkEnd w:id="7645"/>
      <w:bookmarkEnd w:id="7646"/>
      <w:bookmarkEnd w:id="7647"/>
      <w:bookmarkEnd w:id="7648"/>
      <w:bookmarkEnd w:id="7653"/>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lastRenderedPageBreak/>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lastRenderedPageBreak/>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 xml:space="preserve">the I-SMF shall map the UL and DL traffic endpoints requested to be created by the SMF in the UL CL/BP and PSA2 respectively to the UL and DL traffic endpoints created in the UL CL/BP and in PSA2 for UL and DL </w:t>
      </w:r>
      <w:r w:rsidRPr="00441CD0">
        <w:lastRenderedPageBreak/>
        <w:t>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lastRenderedPageBreak/>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5A1696">
      <w:pPr>
        <w:pStyle w:val="Heading2"/>
        <w:rPr>
          <w:lang w:val="x-none"/>
        </w:rPr>
      </w:pPr>
      <w:bookmarkStart w:id="7654" w:name="_Toc44689447"/>
      <w:bookmarkStart w:id="7655" w:name="_Toc44924201"/>
      <w:bookmarkStart w:id="7656" w:name="_Toc51861173"/>
      <w:bookmarkStart w:id="7657" w:name="_Toc57930944"/>
      <w:bookmarkStart w:id="7658" w:name="_Toc57931574"/>
      <w:bookmarkStart w:id="7659" w:name="_Toc106897791"/>
      <w:r w:rsidRPr="00441CD0">
        <w:t>D.2.2</w:t>
      </w:r>
      <w:r w:rsidRPr="00441CD0">
        <w:tab/>
        <w:t>Removal of PSA and UL CL/BP</w:t>
      </w:r>
      <w:bookmarkEnd w:id="7649"/>
      <w:bookmarkEnd w:id="7650"/>
      <w:bookmarkEnd w:id="7651"/>
      <w:bookmarkEnd w:id="7652"/>
      <w:bookmarkEnd w:id="7654"/>
      <w:bookmarkEnd w:id="7655"/>
      <w:bookmarkEnd w:id="7656"/>
      <w:bookmarkEnd w:id="7657"/>
      <w:bookmarkEnd w:id="7658"/>
      <w:bookmarkEnd w:id="7659"/>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5A1696">
      <w:pPr>
        <w:pStyle w:val="Heading2"/>
        <w:rPr>
          <w:lang w:val="x-none"/>
        </w:rPr>
      </w:pPr>
      <w:bookmarkStart w:id="7660" w:name="_Toc19717510"/>
      <w:bookmarkStart w:id="7661" w:name="_Toc27491050"/>
      <w:bookmarkStart w:id="7662" w:name="_Toc27557343"/>
      <w:bookmarkStart w:id="7663" w:name="_Toc27724260"/>
      <w:bookmarkStart w:id="7664" w:name="_Toc36031337"/>
      <w:bookmarkStart w:id="7665" w:name="_Toc36043257"/>
      <w:bookmarkStart w:id="7666" w:name="_Toc36814582"/>
      <w:bookmarkStart w:id="7667" w:name="_Toc44689448"/>
      <w:bookmarkStart w:id="7668" w:name="_Toc44924202"/>
      <w:bookmarkStart w:id="7669" w:name="_Toc51861174"/>
      <w:bookmarkStart w:id="7670" w:name="_Toc57930945"/>
      <w:bookmarkStart w:id="7671" w:name="_Toc57931575"/>
      <w:bookmarkStart w:id="7672" w:name="_Toc106897792"/>
      <w:r w:rsidRPr="00441CD0">
        <w:t>D.2.3</w:t>
      </w:r>
      <w:r w:rsidRPr="00441CD0">
        <w:tab/>
        <w:t>Change of PSA</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5A1696">
      <w:pPr>
        <w:pStyle w:val="Heading2"/>
        <w:rPr>
          <w:lang w:val="x-none"/>
        </w:rPr>
      </w:pPr>
      <w:bookmarkStart w:id="7673" w:name="_Toc19717511"/>
      <w:bookmarkStart w:id="7674" w:name="_Toc27491051"/>
      <w:bookmarkStart w:id="7675" w:name="_Toc27557344"/>
      <w:bookmarkStart w:id="7676" w:name="_Toc27724261"/>
      <w:bookmarkStart w:id="7677" w:name="_Toc36031338"/>
      <w:bookmarkStart w:id="7678" w:name="_Toc36043258"/>
      <w:bookmarkStart w:id="7679" w:name="_Toc36814583"/>
      <w:bookmarkStart w:id="7680" w:name="_Toc44689449"/>
      <w:bookmarkStart w:id="7681" w:name="_Toc44924203"/>
      <w:bookmarkStart w:id="7682" w:name="_Toc51861175"/>
      <w:bookmarkStart w:id="7683" w:name="_Toc57930946"/>
      <w:bookmarkStart w:id="7684" w:name="_Toc57931576"/>
      <w:bookmarkStart w:id="7685" w:name="_Toc106897793"/>
      <w:r w:rsidRPr="00441CD0">
        <w:t>D.2.4</w:t>
      </w:r>
      <w:r w:rsidRPr="00441CD0">
        <w:tab/>
        <w:t>Traffic Usage Reporting</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5A1696">
      <w:pPr>
        <w:pStyle w:val="Heading2"/>
        <w:rPr>
          <w:lang w:val="x-none"/>
        </w:rPr>
      </w:pPr>
      <w:bookmarkStart w:id="7686" w:name="_Toc19717512"/>
      <w:bookmarkStart w:id="7687" w:name="_Toc27491052"/>
      <w:bookmarkStart w:id="7688" w:name="_Toc27557345"/>
      <w:bookmarkStart w:id="7689" w:name="_Toc27724262"/>
      <w:bookmarkStart w:id="7690" w:name="_Toc36031339"/>
      <w:bookmarkStart w:id="7691" w:name="_Toc36043259"/>
      <w:bookmarkStart w:id="7692" w:name="_Toc36814584"/>
      <w:bookmarkStart w:id="7693" w:name="_Toc44689450"/>
      <w:bookmarkStart w:id="7694" w:name="_Toc44924204"/>
      <w:bookmarkStart w:id="7695" w:name="_Toc51861176"/>
      <w:bookmarkStart w:id="7696" w:name="_Toc57930947"/>
      <w:bookmarkStart w:id="7697" w:name="_Toc57931577"/>
      <w:bookmarkStart w:id="7698" w:name="_Toc106897794"/>
      <w:r w:rsidRPr="00441CD0">
        <w:t>D.2.5</w:t>
      </w:r>
      <w:r w:rsidRPr="00441CD0">
        <w:tab/>
        <w:t>Updating N4 information towards I-SMF</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5A1696">
      <w:pPr>
        <w:pStyle w:val="Heading2"/>
      </w:pPr>
      <w:bookmarkStart w:id="7699" w:name="_Toc44689451"/>
      <w:bookmarkStart w:id="7700" w:name="_Toc44924205"/>
      <w:bookmarkStart w:id="7701" w:name="_Toc51861177"/>
      <w:bookmarkStart w:id="7702" w:name="_Toc57930948"/>
      <w:bookmarkStart w:id="7703" w:name="_Toc57931578"/>
      <w:bookmarkStart w:id="7704" w:name="_Toc106897795"/>
      <w:r w:rsidRPr="008412F2">
        <w:t>D.2.</w:t>
      </w:r>
      <w:r>
        <w:t>6</w:t>
      </w:r>
      <w:r w:rsidRPr="008412F2">
        <w:tab/>
        <w:t>PDU session</w:t>
      </w:r>
      <w:r w:rsidRPr="00791A39">
        <w:t xml:space="preserve"> release</w:t>
      </w:r>
      <w:bookmarkEnd w:id="7699"/>
      <w:bookmarkEnd w:id="7700"/>
      <w:bookmarkEnd w:id="7701"/>
      <w:bookmarkEnd w:id="7702"/>
      <w:bookmarkEnd w:id="7703"/>
      <w:bookmarkEnd w:id="7704"/>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w:t>
      </w:r>
      <w:r>
        <w:rPr>
          <w:lang w:val="en-US"/>
        </w:rPr>
        <w:lastRenderedPageBreak/>
        <w:t>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05" w:name="_Toc36031340"/>
      <w:bookmarkStart w:id="7706" w:name="_Toc36043260"/>
      <w:bookmarkStart w:id="7707" w:name="_Toc36814585"/>
      <w:bookmarkStart w:id="7708" w:name="_Toc44689452"/>
      <w:bookmarkStart w:id="7709" w:name="_Toc44924206"/>
      <w:bookmarkStart w:id="7710" w:name="_Toc51861178"/>
      <w:bookmarkStart w:id="7711" w:name="_Toc57930949"/>
      <w:bookmarkStart w:id="7712" w:name="_Toc57931579"/>
      <w:bookmarkStart w:id="7713" w:name="_Toc106897796"/>
      <w:r w:rsidRPr="00441CD0">
        <w:t>Annex E (Informative):</w:t>
      </w:r>
      <w:r w:rsidRPr="00441CD0">
        <w:br/>
        <w:t>Procedures Related to MPTCP Functionality</w:t>
      </w:r>
      <w:bookmarkEnd w:id="7705"/>
      <w:bookmarkEnd w:id="7706"/>
      <w:bookmarkEnd w:id="7707"/>
      <w:bookmarkEnd w:id="7708"/>
      <w:bookmarkEnd w:id="7709"/>
      <w:bookmarkEnd w:id="7710"/>
      <w:bookmarkEnd w:id="7711"/>
      <w:bookmarkEnd w:id="7712"/>
      <w:bookmarkEnd w:id="7713"/>
    </w:p>
    <w:p w14:paraId="4A9CD569" w14:textId="77777777" w:rsidR="00EE5860" w:rsidRPr="00441CD0" w:rsidRDefault="00EE5860" w:rsidP="005A1696">
      <w:pPr>
        <w:pStyle w:val="Heading1"/>
      </w:pPr>
      <w:bookmarkStart w:id="7714" w:name="_Toc36031341"/>
      <w:bookmarkStart w:id="7715" w:name="_Toc36043261"/>
      <w:bookmarkStart w:id="7716" w:name="_Toc36814586"/>
      <w:bookmarkStart w:id="7717" w:name="_Toc44689453"/>
      <w:bookmarkStart w:id="7718" w:name="_Toc44924207"/>
      <w:bookmarkStart w:id="7719" w:name="_Toc51861179"/>
      <w:bookmarkStart w:id="7720" w:name="_Toc57930950"/>
      <w:bookmarkStart w:id="7721" w:name="_Toc57931580"/>
      <w:bookmarkStart w:id="7722" w:name="_Toc106897797"/>
      <w:r w:rsidRPr="00441CD0">
        <w:t>E.1</w:t>
      </w:r>
      <w:r w:rsidRPr="00441CD0">
        <w:tab/>
        <w:t>General</w:t>
      </w:r>
      <w:bookmarkEnd w:id="7714"/>
      <w:bookmarkEnd w:id="7715"/>
      <w:bookmarkEnd w:id="7716"/>
      <w:bookmarkEnd w:id="7717"/>
      <w:bookmarkEnd w:id="7718"/>
      <w:bookmarkEnd w:id="7719"/>
      <w:bookmarkEnd w:id="7720"/>
      <w:bookmarkEnd w:id="7721"/>
      <w:bookmarkEnd w:id="7722"/>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5A1696">
      <w:pPr>
        <w:pStyle w:val="Heading1"/>
      </w:pPr>
      <w:bookmarkStart w:id="7723" w:name="_Toc36031342"/>
      <w:bookmarkStart w:id="7724" w:name="_Toc36043262"/>
      <w:bookmarkStart w:id="7725" w:name="_Toc36814587"/>
      <w:bookmarkStart w:id="7726" w:name="_Toc44689454"/>
      <w:bookmarkStart w:id="7727" w:name="_Toc44924208"/>
      <w:bookmarkStart w:id="7728" w:name="_Toc51861180"/>
      <w:bookmarkStart w:id="7729" w:name="_Toc57930951"/>
      <w:bookmarkStart w:id="7730" w:name="_Toc57931581"/>
      <w:bookmarkStart w:id="7731" w:name="_Toc106897798"/>
      <w:r w:rsidRPr="00441CD0">
        <w:t>E.2</w:t>
      </w:r>
      <w:r w:rsidRPr="00441CD0">
        <w:tab/>
        <w:t>Multipath TCP Connection Setup</w:t>
      </w:r>
      <w:bookmarkEnd w:id="7723"/>
      <w:bookmarkEnd w:id="7724"/>
      <w:bookmarkEnd w:id="7725"/>
      <w:bookmarkEnd w:id="7726"/>
      <w:bookmarkEnd w:id="7727"/>
      <w:bookmarkEnd w:id="7728"/>
      <w:bookmarkEnd w:id="7729"/>
      <w:bookmarkEnd w:id="7730"/>
      <w:bookmarkEnd w:id="7731"/>
    </w:p>
    <w:p w14:paraId="59F22041" w14:textId="77777777" w:rsidR="00EE5860" w:rsidRPr="00441CD0" w:rsidRDefault="00EE5860" w:rsidP="005A1696">
      <w:pPr>
        <w:pStyle w:val="Heading2"/>
      </w:pPr>
      <w:bookmarkStart w:id="7732" w:name="_Toc36031343"/>
      <w:bookmarkStart w:id="7733" w:name="_Toc36043263"/>
      <w:bookmarkStart w:id="7734" w:name="_Toc36814588"/>
      <w:bookmarkStart w:id="7735" w:name="_Toc44689455"/>
      <w:bookmarkStart w:id="7736" w:name="_Toc44924209"/>
      <w:bookmarkStart w:id="7737" w:name="_Toc51861181"/>
      <w:bookmarkStart w:id="7738" w:name="_Toc57930952"/>
      <w:bookmarkStart w:id="7739" w:name="_Toc57931582"/>
      <w:bookmarkStart w:id="7740" w:name="_Toc106897799"/>
      <w:r w:rsidRPr="00441CD0">
        <w:t>E.2.1</w:t>
      </w:r>
      <w:r w:rsidRPr="00441CD0">
        <w:tab/>
        <w:t>General</w:t>
      </w:r>
      <w:bookmarkEnd w:id="7732"/>
      <w:bookmarkEnd w:id="7733"/>
      <w:bookmarkEnd w:id="7734"/>
      <w:bookmarkEnd w:id="7735"/>
      <w:bookmarkEnd w:id="7736"/>
      <w:bookmarkEnd w:id="7737"/>
      <w:bookmarkEnd w:id="7738"/>
      <w:bookmarkEnd w:id="7739"/>
      <w:bookmarkEnd w:id="7740"/>
    </w:p>
    <w:p w14:paraId="38CC4637" w14:textId="77777777" w:rsidR="00EE5860" w:rsidRDefault="00EE5860" w:rsidP="00EE5860">
      <w:bookmarkStart w:id="7741" w:name="_Toc36031344"/>
      <w:bookmarkStart w:id="7742" w:name="_Toc36043264"/>
      <w:bookmarkStart w:id="7743" w:name="_Toc36814589"/>
      <w:bookmarkStart w:id="7744" w:name="_Toc44689456"/>
      <w:bookmarkStart w:id="7745" w:name="_Toc44924210"/>
      <w:bookmarkStart w:id="7746"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5A1696">
      <w:pPr>
        <w:pStyle w:val="Heading2"/>
      </w:pPr>
      <w:bookmarkStart w:id="7747" w:name="_Toc57930953"/>
      <w:bookmarkStart w:id="7748" w:name="_Toc57931583"/>
      <w:bookmarkStart w:id="7749" w:name="_Toc106897800"/>
      <w:r w:rsidRPr="00441CD0">
        <w:t>E.2.2</w:t>
      </w:r>
      <w:r w:rsidRPr="00441CD0">
        <w:tab/>
        <w:t>Outgoing Multipath TCP Connection Setup</w:t>
      </w:r>
      <w:bookmarkEnd w:id="7741"/>
      <w:bookmarkEnd w:id="7742"/>
      <w:bookmarkEnd w:id="7743"/>
      <w:bookmarkEnd w:id="7744"/>
      <w:bookmarkEnd w:id="7745"/>
      <w:bookmarkEnd w:id="7746"/>
      <w:bookmarkEnd w:id="7747"/>
      <w:bookmarkEnd w:id="7748"/>
      <w:bookmarkEnd w:id="7749"/>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lastRenderedPageBreak/>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20.15pt;height:114.4pt" o:ole="">
            <v:imagedata r:id="rId35" o:title=""/>
          </v:shape>
          <o:OLEObject Type="Embed" ProgID="VisioViewer.Viewer.1" ShapeID="_x0000_i1039" DrawAspect="Content" ObjectID="_1717510695"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5A1696">
      <w:pPr>
        <w:pStyle w:val="Heading2"/>
      </w:pPr>
      <w:bookmarkStart w:id="7750" w:name="_Toc36031345"/>
      <w:bookmarkStart w:id="7751" w:name="_Toc36043265"/>
      <w:bookmarkStart w:id="7752" w:name="_Toc36814590"/>
      <w:bookmarkStart w:id="7753" w:name="_Toc44689457"/>
      <w:bookmarkStart w:id="7754" w:name="_Toc44924211"/>
      <w:bookmarkStart w:id="7755" w:name="_Toc51861183"/>
      <w:bookmarkStart w:id="7756" w:name="_Toc57930954"/>
      <w:bookmarkStart w:id="7757" w:name="_Toc57931584"/>
      <w:bookmarkStart w:id="7758" w:name="_Toc36031346"/>
      <w:bookmarkStart w:id="7759" w:name="_Toc36043266"/>
      <w:bookmarkStart w:id="7760" w:name="_Toc36814591"/>
      <w:bookmarkStart w:id="7761" w:name="_Toc44689458"/>
      <w:bookmarkStart w:id="7762" w:name="_Toc44924212"/>
      <w:bookmarkStart w:id="7763" w:name="_Toc51861184"/>
      <w:bookmarkStart w:id="7764" w:name="_Toc106897801"/>
      <w:r w:rsidRPr="00441CD0">
        <w:t>E.2.3</w:t>
      </w:r>
      <w:r w:rsidRPr="00441CD0">
        <w:tab/>
        <w:t>Incoming Multipath TCP Connection Setup</w:t>
      </w:r>
      <w:bookmarkEnd w:id="7750"/>
      <w:bookmarkEnd w:id="7751"/>
      <w:bookmarkEnd w:id="7752"/>
      <w:bookmarkEnd w:id="7753"/>
      <w:bookmarkEnd w:id="7754"/>
      <w:bookmarkEnd w:id="7755"/>
      <w:bookmarkEnd w:id="7756"/>
      <w:bookmarkEnd w:id="7757"/>
      <w:bookmarkEnd w:id="7764"/>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5A1696">
      <w:pPr>
        <w:pStyle w:val="Heading2"/>
      </w:pPr>
      <w:bookmarkStart w:id="7765" w:name="_Toc57930955"/>
      <w:bookmarkStart w:id="7766" w:name="_Toc57931585"/>
      <w:bookmarkStart w:id="7767" w:name="_Toc106897802"/>
      <w:r w:rsidRPr="00441CD0">
        <w:t>E.2.4</w:t>
      </w:r>
      <w:r w:rsidRPr="00441CD0">
        <w:tab/>
        <w:t>MPTCP Session Entry Stored in MPTCP Proxy</w:t>
      </w:r>
      <w:bookmarkEnd w:id="7758"/>
      <w:bookmarkEnd w:id="7759"/>
      <w:bookmarkEnd w:id="7760"/>
      <w:bookmarkEnd w:id="7761"/>
      <w:bookmarkEnd w:id="7762"/>
      <w:bookmarkEnd w:id="7763"/>
      <w:bookmarkEnd w:id="7765"/>
      <w:bookmarkEnd w:id="7766"/>
      <w:bookmarkEnd w:id="7767"/>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5A1696">
      <w:pPr>
        <w:pStyle w:val="Heading1"/>
      </w:pPr>
      <w:bookmarkStart w:id="7768" w:name="_Toc36031347"/>
      <w:bookmarkStart w:id="7769" w:name="_Toc36043267"/>
      <w:bookmarkStart w:id="7770" w:name="_Toc36814592"/>
      <w:bookmarkStart w:id="7771" w:name="_Toc44689459"/>
      <w:bookmarkStart w:id="7772" w:name="_Toc44924213"/>
      <w:bookmarkStart w:id="7773" w:name="_Toc51861185"/>
      <w:bookmarkStart w:id="7774" w:name="_Toc57930956"/>
      <w:bookmarkStart w:id="7775" w:name="_Toc57931586"/>
      <w:bookmarkStart w:id="7776" w:name="_Toc106897803"/>
      <w:r w:rsidRPr="00441CD0">
        <w:t>E.3</w:t>
      </w:r>
      <w:r w:rsidRPr="00441CD0">
        <w:tab/>
        <w:t>IP Translation Procedure</w:t>
      </w:r>
      <w:bookmarkEnd w:id="7768"/>
      <w:bookmarkEnd w:id="7769"/>
      <w:bookmarkEnd w:id="7770"/>
      <w:bookmarkEnd w:id="7771"/>
      <w:bookmarkEnd w:id="7772"/>
      <w:bookmarkEnd w:id="7773"/>
      <w:bookmarkEnd w:id="7774"/>
      <w:bookmarkEnd w:id="7775"/>
      <w:bookmarkEnd w:id="7776"/>
    </w:p>
    <w:p w14:paraId="12B3017E" w14:textId="77777777" w:rsidR="00EE5860" w:rsidRPr="00441CD0" w:rsidRDefault="00EE5860" w:rsidP="005A1696">
      <w:pPr>
        <w:pStyle w:val="Heading2"/>
      </w:pPr>
      <w:bookmarkStart w:id="7777" w:name="_Toc36031348"/>
      <w:bookmarkStart w:id="7778" w:name="_Toc36043268"/>
      <w:bookmarkStart w:id="7779" w:name="_Toc36814593"/>
      <w:bookmarkStart w:id="7780" w:name="_Toc44689460"/>
      <w:bookmarkStart w:id="7781" w:name="_Toc44924214"/>
      <w:bookmarkStart w:id="7782" w:name="_Toc51861186"/>
      <w:bookmarkStart w:id="7783" w:name="_Toc57930957"/>
      <w:bookmarkStart w:id="7784" w:name="_Toc57931587"/>
      <w:bookmarkStart w:id="7785" w:name="_Toc106897804"/>
      <w:r w:rsidRPr="00441CD0">
        <w:t>E.3.1</w:t>
      </w:r>
      <w:r w:rsidRPr="00441CD0">
        <w:tab/>
        <w:t>General</w:t>
      </w:r>
      <w:bookmarkEnd w:id="7777"/>
      <w:bookmarkEnd w:id="7778"/>
      <w:bookmarkEnd w:id="7779"/>
      <w:bookmarkEnd w:id="7780"/>
      <w:bookmarkEnd w:id="7781"/>
      <w:bookmarkEnd w:id="7782"/>
      <w:bookmarkEnd w:id="7783"/>
      <w:bookmarkEnd w:id="7784"/>
      <w:bookmarkEnd w:id="7785"/>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1pt;height:3in" o:ole="">
            <v:imagedata r:id="rId37" o:title=""/>
          </v:shape>
          <o:OLEObject Type="Embed" ProgID="VisioViewer.Viewer.1" ShapeID="_x0000_i1040" DrawAspect="Content" ObjectID="_1717510696"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5A1696">
      <w:pPr>
        <w:pStyle w:val="Heading2"/>
      </w:pPr>
      <w:bookmarkStart w:id="7786" w:name="_Toc36031349"/>
      <w:bookmarkStart w:id="7787" w:name="_Toc36043269"/>
      <w:bookmarkStart w:id="7788" w:name="_Toc36814594"/>
      <w:bookmarkStart w:id="7789" w:name="_Toc44689461"/>
      <w:bookmarkStart w:id="7790" w:name="_Toc44924215"/>
      <w:bookmarkStart w:id="7791" w:name="_Toc51861187"/>
      <w:bookmarkStart w:id="7792" w:name="_Toc57930958"/>
      <w:bookmarkStart w:id="7793" w:name="_Toc57931588"/>
      <w:bookmarkStart w:id="7794" w:name="_Toc106897805"/>
      <w:r w:rsidRPr="00441CD0">
        <w:t>E.3.2</w:t>
      </w:r>
      <w:r w:rsidRPr="00441CD0">
        <w:tab/>
        <w:t>IP Translation on Uplink IP Packets</w:t>
      </w:r>
      <w:bookmarkEnd w:id="7786"/>
      <w:bookmarkEnd w:id="7787"/>
      <w:bookmarkEnd w:id="7788"/>
      <w:bookmarkEnd w:id="7789"/>
      <w:bookmarkEnd w:id="7790"/>
      <w:bookmarkEnd w:id="7791"/>
      <w:bookmarkEnd w:id="7792"/>
      <w:bookmarkEnd w:id="7793"/>
      <w:bookmarkEnd w:id="7794"/>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5A1696">
      <w:pPr>
        <w:pStyle w:val="Heading2"/>
      </w:pPr>
      <w:bookmarkStart w:id="7795" w:name="_Toc36031350"/>
      <w:bookmarkStart w:id="7796" w:name="_Toc36043270"/>
      <w:bookmarkStart w:id="7797" w:name="_Toc36814595"/>
      <w:bookmarkStart w:id="7798" w:name="_Toc44689462"/>
      <w:bookmarkStart w:id="7799" w:name="_Toc44924216"/>
      <w:bookmarkStart w:id="7800" w:name="_Toc51861188"/>
      <w:bookmarkStart w:id="7801" w:name="_Toc57930959"/>
      <w:bookmarkStart w:id="7802" w:name="_Toc57931589"/>
      <w:bookmarkStart w:id="7803" w:name="_Toc106897806"/>
      <w:r w:rsidRPr="00441CD0">
        <w:t>E.3.3</w:t>
      </w:r>
      <w:r w:rsidRPr="00441CD0">
        <w:tab/>
        <w:t>IP Translation on Downlink IP Packets</w:t>
      </w:r>
      <w:bookmarkEnd w:id="7795"/>
      <w:bookmarkEnd w:id="7796"/>
      <w:bookmarkEnd w:id="7797"/>
      <w:bookmarkEnd w:id="7798"/>
      <w:bookmarkEnd w:id="7799"/>
      <w:bookmarkEnd w:id="7800"/>
      <w:bookmarkEnd w:id="7801"/>
      <w:bookmarkEnd w:id="7802"/>
      <w:bookmarkEnd w:id="7803"/>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04" w:name="_Toc19717513"/>
      <w:bookmarkStart w:id="7805" w:name="_Toc27491053"/>
      <w:bookmarkStart w:id="7806" w:name="_Toc27557346"/>
      <w:bookmarkStart w:id="7807" w:name="_Toc27724263"/>
      <w:bookmarkStart w:id="7808" w:name="_Toc36031351"/>
      <w:bookmarkStart w:id="7809" w:name="_Toc36043271"/>
      <w:bookmarkStart w:id="7810" w:name="_Toc36814596"/>
      <w:bookmarkStart w:id="7811" w:name="_Toc44689463"/>
      <w:bookmarkStart w:id="7812" w:name="_Toc44924217"/>
      <w:bookmarkStart w:id="7813" w:name="_Toc51861189"/>
      <w:bookmarkStart w:id="7814" w:name="_Toc57930960"/>
      <w:bookmarkStart w:id="7815" w:name="_Toc57931590"/>
      <w:bookmarkStart w:id="7816" w:name="_Toc106897807"/>
      <w:r w:rsidRPr="00441CD0">
        <w:lastRenderedPageBreak/>
        <w:t>Annex F (Informative):</w:t>
      </w:r>
      <w:r w:rsidRPr="00441CD0">
        <w:br/>
        <w:t>Change history</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4819"/>
        <w:gridCol w:w="992"/>
      </w:tblGrid>
      <w:tr w:rsidR="00265D7B" w:rsidRPr="00441CD0" w14:paraId="14AE9D35" w14:textId="77777777" w:rsidTr="00265D7B">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265D7B" w:rsidRPr="00441CD0" w:rsidRDefault="00265D7B"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265D7B" w:rsidRPr="00441CD0" w:rsidRDefault="00265D7B"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265D7B" w:rsidRPr="00441CD0" w:rsidRDefault="00265D7B"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265D7B" w:rsidRPr="00441CD0" w:rsidRDefault="00265D7B"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265D7B" w:rsidRPr="00441CD0" w:rsidRDefault="00265D7B"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7EE7C63" w14:textId="052A6CA7" w:rsidR="00265D7B" w:rsidRPr="00441CD0" w:rsidRDefault="00265D7B" w:rsidP="00BB0E1F">
            <w:pPr>
              <w:pStyle w:val="TAL"/>
              <w:rPr>
                <w:b/>
                <w:sz w:val="16"/>
              </w:rPr>
            </w:pPr>
            <w:r>
              <w:rPr>
                <w:b/>
                <w:sz w:val="16"/>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65CF975B" w:rsidR="00265D7B" w:rsidRPr="00441CD0" w:rsidRDefault="00265D7B" w:rsidP="00BB0E1F">
            <w:pPr>
              <w:pStyle w:val="TAL"/>
              <w:rPr>
                <w:b/>
                <w:sz w:val="16"/>
              </w:rPr>
            </w:pPr>
            <w:r w:rsidRPr="00441CD0">
              <w:rPr>
                <w:b/>
                <w:sz w:val="16"/>
              </w:rPr>
              <w:t>Subject/Comment</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265D7B" w:rsidRPr="00441CD0" w:rsidRDefault="00265D7B" w:rsidP="00BB0E1F">
            <w:pPr>
              <w:pStyle w:val="TAL"/>
              <w:rPr>
                <w:b/>
                <w:sz w:val="16"/>
              </w:rPr>
            </w:pPr>
            <w:r w:rsidRPr="00441CD0">
              <w:rPr>
                <w:b/>
                <w:sz w:val="16"/>
              </w:rPr>
              <w:t>New</w:t>
            </w:r>
          </w:p>
        </w:tc>
      </w:tr>
      <w:tr w:rsidR="00265D7B" w:rsidRPr="00441CD0" w14:paraId="52B611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9CF3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4326C53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w:t>
            </w:r>
          </w:p>
        </w:tc>
      </w:tr>
      <w:tr w:rsidR="00265D7B" w:rsidRPr="00441CD0" w14:paraId="743DC6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015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133F35D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w:t>
            </w:r>
          </w:p>
        </w:tc>
      </w:tr>
      <w:tr w:rsidR="00265D7B" w:rsidRPr="00441CD0" w14:paraId="1A501A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C09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C6D845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w:t>
            </w:r>
          </w:p>
        </w:tc>
      </w:tr>
      <w:tr w:rsidR="00265D7B" w:rsidRPr="00441CD0" w14:paraId="2C74C1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28D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017232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0.4.0</w:t>
            </w:r>
          </w:p>
        </w:tc>
      </w:tr>
      <w:tr w:rsidR="00265D7B" w:rsidRPr="00441CD0" w14:paraId="102D925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02F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3C6859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0.5.0</w:t>
            </w:r>
          </w:p>
        </w:tc>
      </w:tr>
      <w:tr w:rsidR="00265D7B" w:rsidRPr="00441CD0" w14:paraId="2E3B06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4469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0C210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1.0.0</w:t>
            </w:r>
          </w:p>
        </w:tc>
      </w:tr>
      <w:tr w:rsidR="00265D7B" w:rsidRPr="00441CD0" w14:paraId="670AA4D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757D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008FCB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1.1.0</w:t>
            </w:r>
          </w:p>
        </w:tc>
      </w:tr>
      <w:tr w:rsidR="00265D7B" w:rsidRPr="00441CD0" w14:paraId="2BF057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9086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615EEE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1.2.0</w:t>
            </w:r>
          </w:p>
        </w:tc>
      </w:tr>
      <w:tr w:rsidR="00265D7B" w:rsidRPr="00441CD0" w14:paraId="63FBB3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9A42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33F351E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2.0.0</w:t>
            </w:r>
          </w:p>
        </w:tc>
      </w:tr>
      <w:tr w:rsidR="00265D7B" w:rsidRPr="00441CD0" w14:paraId="4E65A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1D57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593BE7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w:t>
            </w:r>
          </w:p>
        </w:tc>
      </w:tr>
      <w:tr w:rsidR="00265D7B" w:rsidRPr="00441CD0" w14:paraId="783C650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ACEF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14D634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14.0.0</w:t>
            </w:r>
          </w:p>
        </w:tc>
      </w:tr>
      <w:tr w:rsidR="00265D7B" w:rsidRPr="00441CD0" w14:paraId="0BBC2A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2FA0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1D59EB4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3D5EA5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B8C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105F8B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442EE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309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6AD1B5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2C1EB9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40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043BD9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48BDF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509E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6193071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C3BC1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516F9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6AD8B98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A7EA72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53D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2A33CDA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FF894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E284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66F772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19407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BE3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360AAF8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578EB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06C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2447CE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1E69C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24ECA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E08AEC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B85A1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401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59982BC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6F6D0F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85DD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094F47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8E488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7067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479BEC5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0A0A5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FA7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455018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6FCB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81D2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4F782F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7E649C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4E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2812A5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B2A0DB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157F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58A13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C7C61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355FE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1FBE00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74A4A4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44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35AE08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9318B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9E9AE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03E281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D272C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97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16A8EF1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2DB96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500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3D67B1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7983AB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CF7F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30EF850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147537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BF5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06653F5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6B2F7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F5A2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183A846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11813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F9C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45606A1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95DC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6188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1EC61A9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B0F0DB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E6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6C16A8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0A0B4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B84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2669AC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E390A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960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1DC610A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B731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5EF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1574672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7FD0C59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E616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51EE556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751500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27F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3CFA72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5DFAB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C6E0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4DEEAF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6654C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3D4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609ABB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196C7E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C47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189B5C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094B9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DE4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0CB9033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3123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4D48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FF786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5A57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19DB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46B941B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4DDA0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6281A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16FAFA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CAD30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5AF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1F1561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34F0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5FA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CD55A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6A333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AB5A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20730F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2F944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8CA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10B77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134A9A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817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542C90B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485D8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6D96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4D6074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E6A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2F33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6F3AE34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F6EB0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03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4AE415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7A34EC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2651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0CE49C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60AD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160F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28FC9BC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F1CD1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BF6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3021894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44B7BA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79BBD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273B56B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5198A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DA17D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1B26E9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6D5752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C0C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4FD182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A7119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DF6E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1EBD4B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F579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2D11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4FF6BFE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0F0D85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F02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03F23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E6B4A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80C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03ADE4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794EF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B75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529A2AD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7F79B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FEE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587509A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E439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6E2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215C9D9A" w:rsidR="00265D7B" w:rsidRPr="00441CD0" w:rsidRDefault="00265D7B" w:rsidP="00BB0E1F">
            <w:pPr>
              <w:spacing w:after="0"/>
              <w:rPr>
                <w:rFonts w:ascii="Arial" w:hAnsi="Arial"/>
                <w:snapToGrid w:val="0"/>
                <w:color w:val="000000"/>
                <w:sz w:val="16"/>
              </w:rPr>
            </w:pPr>
            <w:bookmarkStart w:id="7817" w:name="OLE_LINK31"/>
            <w:bookmarkStart w:id="7818" w:name="OLE_LINK32"/>
            <w:r w:rsidRPr="00441CD0">
              <w:rPr>
                <w:rFonts w:ascii="Arial" w:hAnsi="Arial"/>
                <w:snapToGrid w:val="0"/>
                <w:color w:val="000000"/>
                <w:sz w:val="16"/>
              </w:rPr>
              <w:t>The Source Interface in the User Plane IP Resource Information</w:t>
            </w:r>
            <w:bookmarkEnd w:id="7817"/>
            <w:bookmarkEnd w:id="7818"/>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8B8D2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BAE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E09B11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A9092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1BF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0ACCBF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29205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E191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4E7CED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32CF10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BC77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CD47C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6674B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036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1F3DC6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14896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6FED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43464D7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5C5915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A4CA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3C3B36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663A2E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40F8B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3AF55E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93C6E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F44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1916B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F600D6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321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6491B9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C5B983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DE65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387E1AFE" w:rsidR="00265D7B" w:rsidRPr="00441CD0" w:rsidRDefault="00265D7B" w:rsidP="00BB0E1F">
            <w:pPr>
              <w:spacing w:after="0"/>
              <w:rPr>
                <w:rFonts w:ascii="Arial" w:hAnsi="Arial"/>
                <w:snapToGrid w:val="0"/>
                <w:color w:val="000000"/>
                <w:sz w:val="16"/>
              </w:rPr>
            </w:pPr>
            <w:bookmarkStart w:id="7819" w:name="OLE_LINK11"/>
            <w:r w:rsidRPr="00441CD0">
              <w:rPr>
                <w:rFonts w:ascii="Arial" w:hAnsi="Arial"/>
                <w:snapToGrid w:val="0"/>
                <w:color w:val="000000"/>
                <w:sz w:val="16"/>
              </w:rPr>
              <w:t>Essential correction on UE IP address</w:t>
            </w:r>
            <w:bookmarkEnd w:id="7819"/>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BF489C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FDD0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66EDA5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EFDDD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8053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353E79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299A3F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DEA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24DB8F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63D5C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62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32E178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4BDB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F7C1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636BF7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3DF979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2910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1EC791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895B88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793E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53F20A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D313E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1DB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5D11FA0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90A4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F62F3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632E3D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52FB5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0C8A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227D736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A57541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59B3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1BDD81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B87DC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8DD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21109B0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36BC4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AFAB0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6029F8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C8F522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867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7411E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2B1A38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8A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06D748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ABFE5C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933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18AD1EF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2DBBF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278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5E88E26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21EFE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AEC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10BFA78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AE4E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858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2398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DDED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1C6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50D753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A64D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280F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2C368C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F0029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98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17DB18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0AA4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1888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8732C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F6900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87B5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1F9015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4E8A5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442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239D6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FCBE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6827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CF7BF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C99CB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43C8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01B26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A71E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6E5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1A2E1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D2A6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E4E7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238E938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839C7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C901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32D56D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9AD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318E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A4E5C2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0A9D0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2C39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27383C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C940AE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3B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6EF627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36426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AF18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4A37D17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D58DD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F3F1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53C0D6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E690A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3F33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54924A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E85DA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186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12A9D2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1EC7B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E0F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0D9023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B20F7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812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F744F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E545AA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AC0D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6286619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57E0A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A84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2CA4A98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00016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3880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418A1AD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2BD70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D2B7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F69F6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FD665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DFE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88995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F1BF4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BD7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266E8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D801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7BA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42B2573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45E30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EEB8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5F39A15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D9842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7B9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2132A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263050A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51D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1F040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89B4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239B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574B0D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AE6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7ACB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544C8AD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EF08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6C7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652A4C1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22BFB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83C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591556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491E07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FB3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4546113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D38CC0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FA1B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173FE4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BEF5D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DA4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91BF04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E4C1A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C215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050AA0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8C9BE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CFC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47CD8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B3811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3ACA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28781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696A20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2A0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448A61B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50509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89A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2A75D92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06D02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AFCE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8EE67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16EB8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DA87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599533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7A352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ACA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6454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1BB079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9E2F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56262A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319F1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E3B97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4C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574920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3A73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064ED47D" w:rsidR="00265D7B" w:rsidRPr="00441CD0" w:rsidRDefault="00265D7B" w:rsidP="00BB0E1F">
            <w:pPr>
              <w:spacing w:after="0"/>
              <w:rPr>
                <w:rFonts w:ascii="Arial" w:hAnsi="Arial"/>
                <w:snapToGrid w:val="0"/>
                <w:color w:val="000000"/>
                <w:sz w:val="16"/>
              </w:rPr>
            </w:pPr>
            <w:bookmarkStart w:id="7820" w:name="OLE_LINK75"/>
            <w:bookmarkStart w:id="7821" w:name="OLE_LINK76"/>
            <w:r w:rsidRPr="00441CD0">
              <w:rPr>
                <w:rFonts w:ascii="Arial" w:hAnsi="Arial"/>
                <w:snapToGrid w:val="0"/>
                <w:color w:val="000000"/>
                <w:sz w:val="16"/>
              </w:rPr>
              <w:t>Essential correction on report of user plane path failure</w:t>
            </w:r>
            <w:bookmarkEnd w:id="7820"/>
            <w:bookmarkEnd w:id="7821"/>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F6E8D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BA95C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25EDFB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3A740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07F52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5D10C2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70C3FA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DF0E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3753CDE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615E1CD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3E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22DEAD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EF871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BED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44739AF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74851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0DBB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3EB4CB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63F5EC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C866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255A06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23EB1C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3DC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81E67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32A67F9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5BAE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6AAC62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599316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90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42314360" w:rsidR="00265D7B" w:rsidRPr="00441CD0" w:rsidRDefault="00265D7B" w:rsidP="00BB0E1F">
            <w:pPr>
              <w:spacing w:after="0"/>
              <w:rPr>
                <w:rFonts w:ascii="Arial" w:hAnsi="Arial"/>
                <w:snapToGrid w:val="0"/>
                <w:color w:val="000000"/>
                <w:sz w:val="16"/>
              </w:rPr>
            </w:pPr>
            <w:bookmarkStart w:id="7822" w:name="OLE_LINK3"/>
            <w:r w:rsidRPr="00441CD0">
              <w:rPr>
                <w:rFonts w:ascii="Arial" w:hAnsi="Arial"/>
                <w:snapToGrid w:val="0"/>
                <w:color w:val="000000"/>
                <w:sz w:val="16"/>
              </w:rPr>
              <w:t>Deferred PDR Activation and Deactivation</w:t>
            </w:r>
            <w:bookmarkEnd w:id="7822"/>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841E3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ADC7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528FAB5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A35ED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91FA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61DCCC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8FA3C0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5A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13CEE0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75019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6ADEE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26663E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2ED362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D1307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DF6B02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B059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D8C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333C62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C912F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76A8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D2787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9364B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560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03363E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C5FB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265D7B" w:rsidRPr="00441CD0" w:rsidRDefault="00265D7B"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7ADC5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2A732C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CC0E5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A90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47647BB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CFFA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7B9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65C08A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4CB221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193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6EF5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E0BB76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ED2DD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2EB28D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23C9E2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DE8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300486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884BD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86C2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1CEDBF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5ED60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FD0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0EE936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544D3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97814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5C6152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62F2F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2F9E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B46F50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126C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7D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AA96C7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5448D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D5A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10E766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67F4C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74545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A8319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4EA21A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970E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03D4D9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0EF11FB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05443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190201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55CA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7A7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4E17042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1EF59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3491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14BC8C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BCE294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E63F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1BF728D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B5453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56A1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631C46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26C601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5CE9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F517B4" w14:textId="6C54982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A2F424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84E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6D1EDDB" w14:textId="7B6F1B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CF3E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13A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55A441" w14:textId="0D7770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594EE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239E1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FB1FA48" w14:textId="0D9B62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ADFF6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CC9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9EC2AE" w14:textId="7A73DB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5402F2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E7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E2529F" w14:textId="11BD7BA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5E755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AA8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38BFF4" w14:textId="4F865A7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551D08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58E1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FFCC4E" w14:textId="7B37EBA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A92FB7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5306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F239CC4" w14:textId="0BE117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98AC1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9AE0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675E588" w14:textId="6D37AA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CE897B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B66DB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A8B0466" w14:textId="21B5ACE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11F82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C2BC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B56711" w14:textId="5E9BB28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65AC4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34EF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6D6B00B" w14:textId="51C913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84DE1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85A1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5C7A875" w14:textId="5BF887F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B0FDE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05DD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CAB87F" w14:textId="699F9A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DC0D6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96B6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A776F7" w14:textId="1B009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61628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29C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EEEC8" w14:textId="444ACF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5556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DE6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221F54" w14:textId="3609D1A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1F6662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3E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132D2B7" w14:textId="5D4020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2F0DC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7A35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4AA70B" w14:textId="196FA7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19FC64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4AC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4794FE3" w14:textId="4A65CF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F624D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6EF84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EB8F2C" w14:textId="65B89D1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E7A392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172D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3EED666" w14:textId="1A37D13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61504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99C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D71963" w14:textId="378039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2E8D3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3E95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107C744" w14:textId="363F18B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46D97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F3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4E51297" w14:textId="043B85A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27A5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E5E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DF50FBC" w14:textId="332F8A6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0E2B2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1530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0B5446A" w14:textId="0AD571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8234C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A98E9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38DDD8B" w14:textId="65BA35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3EFC9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D516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08CE94" w14:textId="0AD08D9A" w:rsidR="00265D7B" w:rsidRPr="00441CD0" w:rsidRDefault="00265D7B" w:rsidP="00BB0E1F">
            <w:pPr>
              <w:spacing w:after="0"/>
              <w:rPr>
                <w:rFonts w:ascii="Arial" w:hAnsi="Arial"/>
                <w:snapToGrid w:val="0"/>
                <w:color w:val="000000"/>
                <w:sz w:val="16"/>
              </w:rPr>
            </w:pPr>
            <w:bookmarkStart w:id="7823" w:name="OLE_LINK17"/>
            <w:r w:rsidRPr="00441CD0">
              <w:rPr>
                <w:rFonts w:ascii="Arial" w:hAnsi="Arial"/>
                <w:snapToGrid w:val="0"/>
                <w:color w:val="000000"/>
                <w:sz w:val="16"/>
              </w:rPr>
              <w:t>UE IP address Pool Identity</w:t>
            </w:r>
            <w:bookmarkEnd w:id="7823"/>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DE967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CE1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70DADB" w14:textId="72D69A5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3322C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2AE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590ACA" w14:textId="7383FA3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68D1C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D90C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C128A6D" w14:textId="3294F52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8DC6D8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98B6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9EFC8D5" w14:textId="2CF7808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92BC2A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28C9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05E86F7" w14:textId="3F361DF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6D319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A1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35B987" w14:textId="29CEB5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937FA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DCF2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9407D5" w14:textId="56D1C8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20B59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922B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FDBFD12" w14:textId="31D0C7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7DFCD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8E4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8627DA" w14:textId="0F369E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A83AE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B3AE0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4469E4" w14:textId="61D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B2F7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F6A1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D7411E" w14:textId="762708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72E82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41D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264492" w14:textId="17461D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2501F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0E7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8B2308" w14:textId="1F8781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UPF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F888D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5EC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4A6511" w14:textId="027FAB9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9AD6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70F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1D803B" w14:textId="6DB8BDD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6BD77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2FD9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8D1071" w14:textId="1DE990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978DF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B3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D859F06" w14:textId="1ED6AB1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D42EB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774A7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B1D67D" w14:textId="079F0B0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0429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B1FF6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8F74056" w14:textId="2A7063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6DC1C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C55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23D8B5" w14:textId="2B9FC7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03B41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B2768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5F5842" w14:textId="4BA929B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3289E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964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170D7E" w14:textId="607AB89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43DC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4451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DC10BD7" w14:textId="0660AF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D42A3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677E5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E5653D" w14:textId="45E8AD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E988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C70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780B0DC" w14:textId="3F663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9EBCD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6F7A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D94301" w14:textId="73E21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17C78E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7782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FFD7BAA" w14:textId="0EB6F6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89326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E37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0A6FDD" w14:textId="31397445" w:rsidR="00265D7B" w:rsidRPr="00441CD0" w:rsidRDefault="00265D7B"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C92CD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3EF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99AB59" w14:textId="7C126C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9603B3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658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9CA838" w14:textId="687B04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716B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02D63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85D1EE7" w14:textId="3B4E39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47E49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DD23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467D8E" w14:textId="5EE045A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E96E3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265D7B" w:rsidRPr="00441CD0" w:rsidRDefault="00265D7B"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28B295" w14:textId="77777777" w:rsidR="00265D7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F985A1" w14:textId="2AB2A31F"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16.3.1</w:t>
            </w:r>
          </w:p>
        </w:tc>
      </w:tr>
      <w:tr w:rsidR="00265D7B" w:rsidRPr="00441CD0" w14:paraId="04B90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5486D"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02EA574" w14:textId="0E57BB33" w:rsidR="00265D7B" w:rsidRDefault="00265D7B"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8C530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8DE594"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C8107F9" w14:textId="03A86095" w:rsidR="00265D7B" w:rsidRDefault="00265D7B"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D3D1DF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74A999" w14:textId="77777777" w:rsidR="00265D7B" w:rsidRPr="001704D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668EE2" w14:textId="77AD5A78" w:rsidR="00265D7B" w:rsidRDefault="00265D7B"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2056C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0540A" w14:textId="77777777" w:rsidR="00265D7B" w:rsidRPr="001719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00C7E6" w14:textId="269B441A" w:rsidR="00265D7B" w:rsidRDefault="00265D7B"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57DA7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079C9" w14:textId="77777777" w:rsidR="00265D7B" w:rsidRPr="00F771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E80A9B2" w14:textId="14F4DF20" w:rsidR="00265D7B" w:rsidRDefault="00265D7B"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AB85A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5FB6E" w14:textId="77777777" w:rsidR="00265D7B" w:rsidRPr="00301D5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C6E072" w14:textId="25ECDF79" w:rsidR="00265D7B" w:rsidRDefault="00265D7B"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37B44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999F8" w14:textId="77777777" w:rsidR="00265D7B" w:rsidRPr="006F634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2352CD1" w14:textId="16CB4F9B" w:rsidR="00265D7B" w:rsidRDefault="00265D7B"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55D362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378BA4"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AB8336" w14:textId="3B547C76"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7A82E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4E337"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B958CF" w14:textId="74F4E512"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A6B79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3BDE6" w14:textId="77777777" w:rsidR="00265D7B" w:rsidRPr="0075636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98DD34" w14:textId="408DA29A" w:rsidR="00265D7B" w:rsidRDefault="00265D7B"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62251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43520" w14:textId="77777777" w:rsidR="00265D7B" w:rsidRPr="00FE49C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B7B63AE" w14:textId="68B8CCC3" w:rsidR="00265D7B" w:rsidRDefault="00265D7B"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F9F0D5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D3C17" w14:textId="77777777" w:rsidR="00265D7B" w:rsidRPr="0077146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ED9D39F" w14:textId="14C6CFC4" w:rsidR="00265D7B" w:rsidRDefault="00265D7B"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BF5C9F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EC67C" w14:textId="77777777" w:rsidR="00265D7B" w:rsidRPr="00B5323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C40D46" w14:textId="3E970670" w:rsidR="00265D7B" w:rsidRDefault="00265D7B"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8AF6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8485" w14:textId="77777777" w:rsidR="00265D7B" w:rsidRPr="000D098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CB971BA" w14:textId="77716E0B" w:rsidR="00265D7B" w:rsidRDefault="00265D7B"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9953BF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550256" w14:textId="77777777" w:rsidR="00265D7B" w:rsidRPr="0072115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1B4CDE" w14:textId="30C3CB24" w:rsidR="00265D7B" w:rsidRDefault="00265D7B"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DCD67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5D0EF" w14:textId="77777777" w:rsidR="00265D7B" w:rsidRPr="00936E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214E5E0" w14:textId="72478A69" w:rsidR="00265D7B" w:rsidRDefault="00265D7B"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6D761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D2CB53" w14:textId="77777777" w:rsidR="00265D7B" w:rsidRPr="007276D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3ED53B" w14:textId="377D4527" w:rsidR="00265D7B" w:rsidRDefault="00265D7B"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6D12E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E0D4E" w14:textId="77777777" w:rsidR="00265D7B" w:rsidRPr="00C0654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4ADD2E" w14:textId="40CF070B" w:rsidR="00265D7B" w:rsidRDefault="00265D7B"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F02E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8B34A" w14:textId="77777777" w:rsidR="00265D7B" w:rsidRPr="005B339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E1B798" w14:textId="0A616126" w:rsidR="00265D7B" w:rsidRDefault="00265D7B"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53A41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30496" w14:textId="77777777" w:rsidR="00265D7B" w:rsidRPr="0062426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5EA594B" w14:textId="1862F879" w:rsidR="00265D7B" w:rsidRDefault="00265D7B"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A9A867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ABC3E"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70E89F5" w14:textId="4B33C509"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3C0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3C457"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E90DD6" w14:textId="48B4656C"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94667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57D0" w14:textId="77777777" w:rsidR="00265D7B" w:rsidRPr="00C041C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D5DB91" w14:textId="64B00ADB" w:rsidR="00265D7B" w:rsidRDefault="00265D7B"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36191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01EC3" w14:textId="77777777" w:rsidR="00265D7B" w:rsidRPr="0060785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20B083" w14:textId="3F3EA1C0" w:rsidR="00265D7B" w:rsidRDefault="00265D7B"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4F67A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97943" w14:textId="77777777" w:rsidR="00265D7B" w:rsidRPr="00A50CE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7E79B53" w14:textId="2B38FAC7" w:rsidR="00265D7B" w:rsidRDefault="00265D7B"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90E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54CCAD" w14:textId="77777777" w:rsidR="00265D7B" w:rsidRPr="00E35DD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11EC48" w14:textId="54ADD86E" w:rsidR="00265D7B" w:rsidRDefault="00265D7B"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BB09C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D4778" w14:textId="77777777" w:rsidR="00265D7B" w:rsidRPr="00A816E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57BC06" w14:textId="4C3CE515" w:rsidR="00265D7B" w:rsidRDefault="00265D7B"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0236A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12F86" w14:textId="77777777" w:rsidR="00265D7B" w:rsidRPr="00BC197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99584E5" w14:textId="7F1BB58F" w:rsidR="00265D7B" w:rsidRDefault="00265D7B"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73343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B6EF2" w14:textId="77777777" w:rsidR="00265D7B" w:rsidRPr="0093114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CF64DFB" w14:textId="5F591C31" w:rsidR="00265D7B" w:rsidRDefault="00265D7B"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70D25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8B375"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1BB2D5" w14:textId="7DFC305F" w:rsidR="00265D7B" w:rsidRDefault="00265D7B" w:rsidP="00BB0E1F">
            <w:pPr>
              <w:spacing w:after="0"/>
              <w:rPr>
                <w:rFonts w:ascii="Arial" w:hAnsi="Arial"/>
                <w:snapToGrid w:val="0"/>
                <w:color w:val="000000"/>
                <w:sz w:val="16"/>
              </w:rPr>
            </w:pPr>
            <w:bookmarkStart w:id="7824" w:name="_Hlk36732099"/>
            <w:r w:rsidRPr="007039E5">
              <w:rPr>
                <w:rFonts w:ascii="Arial" w:hAnsi="Arial"/>
                <w:snapToGrid w:val="0"/>
                <w:color w:val="000000"/>
                <w:sz w:val="16"/>
              </w:rPr>
              <w:t>MPTCP Indication for a Uplink PDR for traffic applicable for MPTCP</w:t>
            </w:r>
            <w:bookmarkEnd w:id="7824"/>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CAF6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45D96"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47A5DA" w14:textId="6A696E96"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8E968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EEF884"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9B4064" w14:textId="2D472F51"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2C666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566EE" w14:textId="77777777" w:rsidR="00265D7B" w:rsidRPr="00DF6A0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FAA1E9" w14:textId="50C09B5F" w:rsidR="00265D7B" w:rsidRDefault="00265D7B"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0311AF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1423D" w14:textId="77777777" w:rsidR="00265D7B" w:rsidRPr="006F2CB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48E8A48" w14:textId="381A5CA7" w:rsidR="00265D7B" w:rsidRDefault="00265D7B"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8967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4EDED" w14:textId="77777777" w:rsidR="00265D7B" w:rsidRPr="0042142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94B143" w14:textId="3C371A9E" w:rsidR="00265D7B" w:rsidRDefault="00265D7B"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909C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8D147" w14:textId="77777777" w:rsidR="00265D7B" w:rsidRPr="002B1B8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109F8E" w14:textId="3D285E5C" w:rsidR="00265D7B" w:rsidRDefault="00265D7B"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F9F73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C4BC8" w14:textId="77777777" w:rsidR="00265D7B" w:rsidRPr="00F5798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5C152C" w14:textId="5D41732C" w:rsidR="00265D7B" w:rsidRDefault="00265D7B"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6AC53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497E1" w14:textId="77777777" w:rsidR="00265D7B" w:rsidRPr="006E52C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4A1A25" w14:textId="2E24079B" w:rsidR="00265D7B" w:rsidRDefault="00265D7B"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AE93D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07051"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91F91E" w14:textId="5D837305"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27F04C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0EBED"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EB49A5" w14:textId="3B41A3AD"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C900BD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6A3FA"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5B7BB69" w14:textId="4FD7D942"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864E0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7DD8EF" w14:textId="77777777" w:rsidR="00265D7B" w:rsidRPr="00B657A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3187FE6" w14:textId="47BD6FFB" w:rsidR="00265D7B" w:rsidRDefault="00265D7B"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7F018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4E9D3"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052BEC7" w14:textId="7BF8201D"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FB207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16121A"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191D43" w14:textId="66BB3611"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4BA18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C66B75"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123C9B" w14:textId="64C146CF"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72B0A2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895B56"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EBDA5B" w14:textId="081555CD"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81CC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8DC9AD"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E97A9B" w14:textId="7181BF1E"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BEDDA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265D7B"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64CCD" w14:textId="77777777" w:rsidR="00265D7B" w:rsidRPr="001671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D7B3F8" w14:textId="6F7EBB5A" w:rsidR="00265D7B" w:rsidRPr="00940D12" w:rsidRDefault="00265D7B"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2F0C11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DC69E8"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A35863" w14:textId="7D1D3DE5"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DFB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8171A"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3CE779C" w14:textId="53D7E2E4"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21C2A2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C6192E"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196B23" w14:textId="490B04DB"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C3D2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72D09"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A7D885" w14:textId="38C0C876"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C8A39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502759" w14:textId="77777777" w:rsidR="00265D7B" w:rsidRPr="00BB3E9D"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A5853C3" w14:textId="17E787C4" w:rsidR="00265D7B" w:rsidRPr="00940D12" w:rsidRDefault="00265D7B"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D30034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F2AC63"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A319DC" w14:textId="26023D34"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019C7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A125A"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AA30FCA" w14:textId="7ECC2A27"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76B23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E223D"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571CA4" w14:textId="5B1EEE05"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146A9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0C74A9"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92BAC5" w14:textId="699451A1"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39AAD6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7C525E"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43EEE8" w14:textId="4AE47C2B"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7620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D35F5" w14:textId="77777777" w:rsidR="00265D7B" w:rsidRPr="00F160B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55856C" w14:textId="4E70A455" w:rsidR="00265D7B" w:rsidRPr="00F43B3A" w:rsidRDefault="00265D7B"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2936DE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0EFAF1" w14:textId="77777777" w:rsidR="00265D7B" w:rsidRPr="0001447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D9FA06D" w14:textId="5CEBD31E" w:rsidR="00265D7B" w:rsidRPr="00F43B3A" w:rsidRDefault="00265D7B"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70ED55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26844" w14:textId="77777777" w:rsidR="00265D7B" w:rsidRPr="007D46E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01CAD1" w14:textId="7FBDCF9B" w:rsidR="00265D7B" w:rsidRPr="00F43B3A" w:rsidRDefault="00265D7B"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D781F8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2B41" w14:textId="77777777" w:rsidR="00265D7B" w:rsidRPr="00C20F3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C3CD13" w14:textId="35F6D564" w:rsidR="00265D7B" w:rsidRPr="00F43B3A" w:rsidRDefault="00265D7B"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46A132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D805" w14:textId="77777777" w:rsidR="00265D7B" w:rsidRPr="00E63DA8"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B211C5" w14:textId="193932DC" w:rsidR="00265D7B" w:rsidRPr="00F43B3A" w:rsidRDefault="00265D7B"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8EC96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2E222" w14:textId="77777777" w:rsidR="00265D7B" w:rsidRPr="00C023B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E66816" w14:textId="184C1734" w:rsidR="00265D7B" w:rsidRPr="00F43B3A" w:rsidRDefault="00265D7B"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30F5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265D7B"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FC02E3" w14:textId="77777777" w:rsidR="00265D7B" w:rsidRPr="0024708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D9357F" w14:textId="674A0DB0" w:rsidR="00265D7B" w:rsidRPr="00F43B3A" w:rsidRDefault="00265D7B"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653D597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lastRenderedPageBreak/>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F049D"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A876DF" w14:textId="45079229"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E63CF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8747F"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43CCD3" w14:textId="79E0CD1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DB2DB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58EA0"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80247E" w14:textId="6B0A0C4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56CA7A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28BA54"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CF6705" w14:textId="4DBD8F21"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AF555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60140A"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F345694" w14:textId="41812472"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481008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9BF6B" w14:textId="77777777" w:rsidR="00265D7B" w:rsidRPr="00123AF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0AED8952"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5D9D216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265D7B" w:rsidRDefault="00265D7B"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265D7B" w:rsidRDefault="00265D7B"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265D7B" w:rsidRDefault="00265D7B"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265D7B" w:rsidRDefault="00265D7B"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265D7B" w:rsidRPr="00123AF9" w:rsidRDefault="00265D7B"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62906C" w14:textId="77777777" w:rsidR="00265D7B" w:rsidRPr="00BB0E1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51F1414A" w:rsidR="00265D7B" w:rsidRPr="00123AF9" w:rsidRDefault="00265D7B"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265D7B" w:rsidRDefault="00265D7B" w:rsidP="00BB0E1F">
            <w:pPr>
              <w:spacing w:after="0"/>
              <w:rPr>
                <w:rFonts w:ascii="Arial" w:hAnsi="Arial"/>
                <w:snapToGrid w:val="0"/>
                <w:color w:val="000000"/>
                <w:sz w:val="16"/>
              </w:rPr>
            </w:pPr>
            <w:r>
              <w:rPr>
                <w:rFonts w:ascii="Arial" w:hAnsi="Arial"/>
                <w:snapToGrid w:val="0"/>
                <w:color w:val="000000"/>
                <w:sz w:val="16"/>
              </w:rPr>
              <w:t>16.7.0</w:t>
            </w:r>
          </w:p>
        </w:tc>
      </w:tr>
      <w:tr w:rsidR="00265D7B" w:rsidRPr="00123AF9" w14:paraId="0FEA13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265D7B" w:rsidRDefault="00265D7B"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265D7B" w:rsidRDefault="00265D7B"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C54C31" w14:textId="77777777" w:rsidR="00265D7B" w:rsidRPr="00BB0E1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34B3F38" w:rsidR="00265D7B" w:rsidRPr="00123AF9" w:rsidRDefault="00265D7B"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BE3B3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265D7B" w:rsidRDefault="00265D7B"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09AE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3408CF97"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291D3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265D7B" w:rsidRDefault="00265D7B"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D851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512D7CD"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7357C45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265D7B" w:rsidRDefault="00265D7B"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19166" w14:textId="77777777" w:rsidR="00265D7B" w:rsidRPr="00EC2FDD"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39170D2F" w:rsidR="00265D7B" w:rsidRPr="00123AF9" w:rsidRDefault="00265D7B"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58194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265D7B" w:rsidRDefault="00265D7B"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637DD"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6E13E146"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2A7E16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265D7B" w:rsidRDefault="00265D7B"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8A1DC"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6889CF75"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1CF0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265D7B" w:rsidRDefault="00265D7B"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DAB5"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3C962D0B"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29540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265D7B" w:rsidRDefault="00265D7B"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39222A"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1AB5382F"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F87891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265D7B" w:rsidRDefault="00265D7B"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277A3" w14:textId="77777777" w:rsidR="00265D7B" w:rsidRPr="00770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6BE07CD9" w:rsidR="00265D7B" w:rsidRPr="00123AF9" w:rsidRDefault="00265D7B"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1C4951B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265D7B" w:rsidRDefault="00265D7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4D901" w14:textId="77777777" w:rsidR="00265D7B" w:rsidRPr="00CC5F1B"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2B5463C9" w:rsidR="00265D7B" w:rsidRPr="00123AF9" w:rsidRDefault="00265D7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A9E3D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265D7B" w:rsidRDefault="00265D7B"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265D7B" w:rsidRDefault="00265D7B"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8A23F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0685E40B"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DDF91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265D7B" w:rsidRDefault="00265D7B"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265D7B" w:rsidRDefault="00265D7B"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D0DC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23923D0E"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BBE6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24D4233" w14:textId="0DEE46DE" w:rsidR="00265D7B" w:rsidRDefault="00265D7B" w:rsidP="00584C6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8F18912" w14:textId="0DA1402B" w:rsidR="00265D7B" w:rsidRDefault="00265D7B" w:rsidP="00584C6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2482FB" w14:textId="784748C8" w:rsidR="00265D7B" w:rsidRDefault="00265D7B" w:rsidP="00584C62">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C1B25F" w14:textId="78615228" w:rsidR="00265D7B" w:rsidRDefault="00265D7B" w:rsidP="00584C62">
            <w:pPr>
              <w:spacing w:after="0"/>
              <w:rPr>
                <w:rFonts w:ascii="Arial" w:hAnsi="Arial"/>
                <w:snapToGrid w:val="0"/>
                <w:color w:val="000000"/>
                <w:sz w:val="16"/>
              </w:rPr>
            </w:pPr>
            <w:r>
              <w:rPr>
                <w:rFonts w:ascii="Arial" w:hAnsi="Arial"/>
                <w:snapToGrid w:val="0"/>
                <w:color w:val="000000"/>
                <w:sz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4C286" w14:textId="4899AE49"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4459F" w14:textId="77777777" w:rsidR="00265D7B" w:rsidRPr="004A2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4076A9E" w14:textId="0D45DD37" w:rsidR="00265D7B" w:rsidRPr="003935F4" w:rsidRDefault="00265D7B" w:rsidP="00584C62">
            <w:pPr>
              <w:spacing w:after="0"/>
              <w:rPr>
                <w:rFonts w:ascii="Arial" w:hAnsi="Arial"/>
                <w:snapToGrid w:val="0"/>
                <w:color w:val="000000"/>
                <w:sz w:val="16"/>
              </w:rPr>
            </w:pPr>
            <w:r w:rsidRPr="004A2F8A">
              <w:rPr>
                <w:rFonts w:ascii="Arial" w:hAnsi="Arial"/>
                <w:snapToGrid w:val="0"/>
                <w:color w:val="000000"/>
                <w:sz w:val="16"/>
              </w:rPr>
              <w:t>Essential Correction on PDR Provisioning and 2-Steps Packet Matching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2045D" w14:textId="3772CD25" w:rsidR="00265D7B" w:rsidRDefault="00265D7B" w:rsidP="00584C62">
            <w:pPr>
              <w:spacing w:after="0"/>
              <w:rPr>
                <w:rFonts w:ascii="Arial" w:hAnsi="Arial"/>
                <w:snapToGrid w:val="0"/>
                <w:color w:val="000000"/>
                <w:sz w:val="16"/>
              </w:rPr>
            </w:pPr>
            <w:r>
              <w:rPr>
                <w:rFonts w:ascii="Arial" w:hAnsi="Arial"/>
                <w:snapToGrid w:val="0"/>
                <w:color w:val="000000"/>
                <w:sz w:val="16"/>
              </w:rPr>
              <w:t>16.8.0</w:t>
            </w:r>
          </w:p>
        </w:tc>
      </w:tr>
      <w:tr w:rsidR="00265D7B" w:rsidRPr="00123AF9" w14:paraId="1FE7BD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20827A" w14:textId="1D34AFDF" w:rsidR="00265D7B" w:rsidRDefault="00265D7B" w:rsidP="00584C6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3A872B" w14:textId="3C2EE8AE" w:rsidR="00265D7B" w:rsidRDefault="00265D7B" w:rsidP="00584C6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605868" w14:textId="29BBC8DB" w:rsidR="00265D7B" w:rsidRDefault="00265D7B" w:rsidP="00584C6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2C7B2D" w14:textId="3887B0AA" w:rsidR="00265D7B" w:rsidRDefault="00265D7B" w:rsidP="00584C62">
            <w:pPr>
              <w:spacing w:after="0"/>
              <w:rPr>
                <w:rFonts w:ascii="Arial" w:hAnsi="Arial"/>
                <w:snapToGrid w:val="0"/>
                <w:color w:val="000000"/>
                <w:sz w:val="16"/>
              </w:rPr>
            </w:pPr>
            <w:r>
              <w:rPr>
                <w:rFonts w:ascii="Arial" w:hAnsi="Arial"/>
                <w:snapToGrid w:val="0"/>
                <w:color w:val="000000"/>
                <w:sz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7E4EAE" w14:textId="07AFF833"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9D412C" w14:textId="04D160A6"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20DA3EA1" w14:textId="05526F14"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IEEE 802.1AS-2020 reference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173E3" w14:textId="5FC5F1E4" w:rsidR="00265D7B" w:rsidRDefault="00265D7B" w:rsidP="00584C62">
            <w:pPr>
              <w:spacing w:after="0"/>
              <w:rPr>
                <w:rFonts w:ascii="Arial" w:hAnsi="Arial"/>
                <w:snapToGrid w:val="0"/>
                <w:color w:val="000000"/>
                <w:sz w:val="16"/>
              </w:rPr>
            </w:pPr>
            <w:r>
              <w:rPr>
                <w:rFonts w:ascii="Arial" w:hAnsi="Arial"/>
                <w:snapToGrid w:val="0"/>
                <w:color w:val="000000"/>
                <w:sz w:val="16"/>
              </w:rPr>
              <w:t>16.9.0</w:t>
            </w:r>
          </w:p>
        </w:tc>
      </w:tr>
      <w:tr w:rsidR="00552C4F" w:rsidRPr="00123AF9" w14:paraId="29A1E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AD9CDD" w14:textId="67175E28" w:rsidR="00552C4F" w:rsidRDefault="00552C4F" w:rsidP="00552C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67A146" w14:textId="06841D52" w:rsidR="00552C4F" w:rsidRDefault="00552C4F" w:rsidP="00552C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A2F637" w14:textId="0CD22967" w:rsidR="00552C4F" w:rsidRDefault="00552C4F" w:rsidP="00552C4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C5227" w14:textId="511AD109" w:rsidR="00552C4F" w:rsidRDefault="00552C4F" w:rsidP="00552C4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788884" w14:textId="7D8E247D" w:rsidR="00552C4F" w:rsidRDefault="00552C4F" w:rsidP="00552C4F">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A34F3" w14:textId="39EE1450" w:rsidR="00552C4F" w:rsidRDefault="00552C4F" w:rsidP="00552C4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B6E3800" w14:textId="2FB1B012" w:rsidR="00552C4F" w:rsidRDefault="00552C4F" w:rsidP="00552C4F">
            <w:pPr>
              <w:spacing w:after="0"/>
              <w:rPr>
                <w:rFonts w:ascii="Arial" w:hAnsi="Arial"/>
                <w:snapToGrid w:val="0"/>
                <w:color w:val="000000"/>
                <w:sz w:val="16"/>
              </w:rPr>
            </w:pPr>
            <w:r>
              <w:rPr>
                <w:rFonts w:ascii="Arial" w:hAnsi="Arial"/>
                <w:snapToGrid w:val="0"/>
                <w:color w:val="000000"/>
                <w:sz w:val="16"/>
              </w:rPr>
              <w:t>Editorial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73D28" w14:textId="2A34780B" w:rsidR="00552C4F" w:rsidRDefault="00552C4F" w:rsidP="00552C4F">
            <w:pPr>
              <w:spacing w:after="0"/>
              <w:rPr>
                <w:rFonts w:ascii="Arial" w:hAnsi="Arial"/>
                <w:snapToGrid w:val="0"/>
                <w:color w:val="000000"/>
                <w:sz w:val="16"/>
              </w:rPr>
            </w:pPr>
            <w:r>
              <w:rPr>
                <w:rFonts w:ascii="Arial" w:hAnsi="Arial"/>
                <w:snapToGrid w:val="0"/>
                <w:color w:val="000000"/>
                <w:sz w:val="16"/>
              </w:rPr>
              <w:t>16.9.1</w:t>
            </w:r>
          </w:p>
        </w:tc>
      </w:tr>
      <w:tr w:rsidR="00EA550B" w:rsidRPr="00123AF9" w14:paraId="2DB1BE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A1E1C1" w14:textId="632CD689" w:rsidR="00EA550B" w:rsidRDefault="00EA550B" w:rsidP="00552C4F">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5E7012" w14:textId="6A7ABCF3" w:rsidR="00EA550B" w:rsidRDefault="00EA550B" w:rsidP="00552C4F">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FE3CE7" w14:textId="149D9B0A" w:rsidR="00EA550B" w:rsidRDefault="00EA550B" w:rsidP="00552C4F">
            <w:pPr>
              <w:spacing w:after="0"/>
              <w:rPr>
                <w:rFonts w:ascii="Arial" w:hAnsi="Arial"/>
                <w:snapToGrid w:val="0"/>
                <w:color w:val="000000"/>
                <w:sz w:val="16"/>
              </w:rPr>
            </w:pPr>
            <w:r>
              <w:rPr>
                <w:rFonts w:ascii="Arial" w:hAnsi="Arial"/>
                <w:snapToGrid w:val="0"/>
                <w:color w:val="000000"/>
                <w:sz w:val="16"/>
              </w:rPr>
              <w:t>CP-221065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34601" w14:textId="509929E6" w:rsidR="00EA550B" w:rsidRDefault="00EA550B" w:rsidP="00552C4F">
            <w:pPr>
              <w:spacing w:after="0"/>
              <w:rPr>
                <w:rFonts w:ascii="Arial" w:hAnsi="Arial"/>
                <w:snapToGrid w:val="0"/>
                <w:color w:val="000000"/>
                <w:sz w:val="16"/>
              </w:rPr>
            </w:pPr>
            <w:r>
              <w:rPr>
                <w:rFonts w:ascii="Arial" w:hAnsi="Arial"/>
                <w:snapToGrid w:val="0"/>
                <w:color w:val="000000"/>
                <w:sz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7746" w14:textId="1EE945C2" w:rsidR="00EA550B" w:rsidRDefault="00EA550B" w:rsidP="00552C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5962E9" w14:textId="7625D7D9" w:rsidR="00EA550B" w:rsidRDefault="00EA550B" w:rsidP="00552C4F">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D34847A" w14:textId="58956D4A" w:rsidR="00EA550B" w:rsidRDefault="00EA550B" w:rsidP="00552C4F">
            <w:pPr>
              <w:spacing w:after="0"/>
              <w:rPr>
                <w:rFonts w:ascii="Arial" w:hAnsi="Arial"/>
                <w:snapToGrid w:val="0"/>
                <w:color w:val="000000"/>
                <w:sz w:val="16"/>
              </w:rPr>
            </w:pPr>
            <w:r>
              <w:rPr>
                <w:rFonts w:ascii="Arial" w:hAnsi="Arial"/>
                <w:snapToGrid w:val="0"/>
                <w:color w:val="000000"/>
                <w:sz w:val="16"/>
              </w:rPr>
              <w:t>Time domain identification in the clock drift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EB4D" w14:textId="1E5692A2" w:rsidR="00EA550B" w:rsidRDefault="00EA550B" w:rsidP="00552C4F">
            <w:pPr>
              <w:spacing w:after="0"/>
              <w:rPr>
                <w:rFonts w:ascii="Arial" w:hAnsi="Arial"/>
                <w:snapToGrid w:val="0"/>
                <w:color w:val="000000"/>
                <w:sz w:val="16"/>
              </w:rPr>
            </w:pPr>
            <w:r>
              <w:rPr>
                <w:rFonts w:ascii="Arial" w:hAnsi="Arial"/>
                <w:snapToGrid w:val="0"/>
                <w:color w:val="000000"/>
                <w:sz w:val="16"/>
              </w:rPr>
              <w:t>16.10.0</w:t>
            </w:r>
          </w:p>
        </w:tc>
      </w:tr>
      <w:tr w:rsidR="000D59B0" w:rsidRPr="00123AF9" w14:paraId="193F151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251921B" w14:textId="2417DEC8" w:rsidR="000D59B0" w:rsidRDefault="000D59B0" w:rsidP="000D59B0">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5F1D81" w14:textId="42CA5B93" w:rsidR="000D59B0" w:rsidRDefault="000D59B0" w:rsidP="000D59B0">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FBB5E7" w14:textId="0B908815" w:rsidR="000D59B0" w:rsidRDefault="000D59B0" w:rsidP="000D59B0">
            <w:pPr>
              <w:spacing w:after="0"/>
              <w:rPr>
                <w:rFonts w:ascii="Arial" w:hAnsi="Arial"/>
                <w:snapToGrid w:val="0"/>
                <w:color w:val="000000"/>
                <w:sz w:val="16"/>
              </w:rPr>
            </w:pPr>
            <w:r>
              <w:rPr>
                <w:rFonts w:ascii="Arial" w:hAnsi="Arial"/>
                <w:snapToGrid w:val="0"/>
                <w:color w:val="000000"/>
                <w:sz w:val="16"/>
              </w:rPr>
              <w:t>CP-22106</w:t>
            </w:r>
            <w:r>
              <w:rPr>
                <w:rFonts w:ascii="Arial" w:hAnsi="Arial"/>
                <w:snapToGrid w:val="0"/>
                <w:color w:val="000000"/>
                <w:sz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E492B" w14:textId="38988482" w:rsidR="000D59B0" w:rsidRDefault="000D59B0" w:rsidP="000D59B0">
            <w:pPr>
              <w:spacing w:after="0"/>
              <w:rPr>
                <w:rFonts w:ascii="Arial" w:hAnsi="Arial"/>
                <w:snapToGrid w:val="0"/>
                <w:color w:val="000000"/>
                <w:sz w:val="16"/>
              </w:rPr>
            </w:pPr>
            <w:r>
              <w:rPr>
                <w:rFonts w:ascii="Arial" w:hAnsi="Arial"/>
                <w:snapToGrid w:val="0"/>
                <w:color w:val="000000"/>
                <w:sz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C9BFD3" w14:textId="44D702EC" w:rsidR="000D59B0" w:rsidRDefault="000D59B0" w:rsidP="000D59B0">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0ED3F" w14:textId="68F93EA5" w:rsidR="000D59B0" w:rsidRDefault="000D59B0"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72A83CB" w14:textId="3E6544F2" w:rsidR="000D59B0" w:rsidRDefault="000D59B0" w:rsidP="000D59B0">
            <w:pPr>
              <w:spacing w:after="0"/>
              <w:rPr>
                <w:rFonts w:ascii="Arial" w:hAnsi="Arial"/>
                <w:snapToGrid w:val="0"/>
                <w:color w:val="000000"/>
                <w:sz w:val="16"/>
              </w:rPr>
            </w:pPr>
            <w:r>
              <w:rPr>
                <w:rFonts w:ascii="Arial" w:hAnsi="Arial"/>
                <w:snapToGrid w:val="0"/>
                <w:color w:val="000000"/>
                <w:sz w:val="16"/>
              </w:rPr>
              <w:t>PDRs and Traffic Endpoints in PFCP Session Modification Request and Response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EF0F7" w14:textId="5E6BE4B1" w:rsidR="000D59B0" w:rsidRDefault="000D59B0" w:rsidP="000D59B0">
            <w:pPr>
              <w:spacing w:after="0"/>
              <w:rPr>
                <w:rFonts w:ascii="Arial" w:hAnsi="Arial"/>
                <w:snapToGrid w:val="0"/>
                <w:color w:val="000000"/>
                <w:sz w:val="16"/>
              </w:rPr>
            </w:pPr>
            <w:r>
              <w:rPr>
                <w:rFonts w:ascii="Arial" w:hAnsi="Arial"/>
                <w:snapToGrid w:val="0"/>
                <w:color w:val="000000"/>
                <w:sz w:val="16"/>
              </w:rPr>
              <w:t>16.10.0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ADBB8" w14:textId="77777777" w:rsidR="004918F4" w:rsidRDefault="004918F4">
      <w:r>
        <w:separator/>
      </w:r>
    </w:p>
  </w:endnote>
  <w:endnote w:type="continuationSeparator" w:id="0">
    <w:p w14:paraId="768A6078" w14:textId="77777777" w:rsidR="004918F4" w:rsidRDefault="00491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F52E" w14:textId="77777777" w:rsidR="004A2F8A" w:rsidRDefault="004A2F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A55F51" w14:textId="77777777" w:rsidR="004918F4" w:rsidRDefault="004918F4">
      <w:r>
        <w:separator/>
      </w:r>
    </w:p>
  </w:footnote>
  <w:footnote w:type="continuationSeparator" w:id="0">
    <w:p w14:paraId="14F7FCE5" w14:textId="77777777" w:rsidR="004918F4" w:rsidRDefault="004918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8E98" w14:textId="528DFA6C" w:rsidR="004A2F8A" w:rsidRDefault="004A2F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1696">
      <w:rPr>
        <w:rFonts w:ascii="Arial" w:hAnsi="Arial" w:cs="Arial"/>
        <w:b/>
        <w:noProof/>
        <w:sz w:val="18"/>
        <w:szCs w:val="18"/>
      </w:rPr>
      <w:t>3GPP TS 29.244 V16.10.0 (2022-06)</w:t>
    </w:r>
    <w:r>
      <w:rPr>
        <w:rFonts w:ascii="Arial" w:hAnsi="Arial" w:cs="Arial"/>
        <w:b/>
        <w:sz w:val="18"/>
        <w:szCs w:val="18"/>
      </w:rPr>
      <w:fldChar w:fldCharType="end"/>
    </w:r>
  </w:p>
  <w:p w14:paraId="70BF230D" w14:textId="77777777" w:rsidR="004A2F8A" w:rsidRDefault="004A2F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014BF">
      <w:rPr>
        <w:rFonts w:ascii="Arial" w:hAnsi="Arial" w:cs="Arial"/>
        <w:b/>
        <w:noProof/>
        <w:sz w:val="18"/>
        <w:szCs w:val="18"/>
      </w:rPr>
      <w:t>211</w:t>
    </w:r>
    <w:r>
      <w:rPr>
        <w:rFonts w:ascii="Arial" w:hAnsi="Arial" w:cs="Arial"/>
        <w:b/>
        <w:sz w:val="18"/>
        <w:szCs w:val="18"/>
      </w:rPr>
      <w:fldChar w:fldCharType="end"/>
    </w:r>
  </w:p>
  <w:p w14:paraId="6FB08EA6" w14:textId="6C4DE176" w:rsidR="004A2F8A" w:rsidRDefault="004A2F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1696">
      <w:rPr>
        <w:rFonts w:ascii="Arial" w:hAnsi="Arial" w:cs="Arial"/>
        <w:b/>
        <w:noProof/>
        <w:sz w:val="18"/>
        <w:szCs w:val="18"/>
      </w:rPr>
      <w:t>Release 16</w:t>
    </w:r>
    <w:r>
      <w:rPr>
        <w:rFonts w:ascii="Arial" w:hAnsi="Arial" w:cs="Arial"/>
        <w:b/>
        <w:sz w:val="18"/>
        <w:szCs w:val="18"/>
      </w:rPr>
      <w:fldChar w:fldCharType="end"/>
    </w:r>
  </w:p>
  <w:p w14:paraId="635D69EB" w14:textId="77777777" w:rsidR="004A2F8A" w:rsidRDefault="004A2F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5C94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A008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46F7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13"/>
  </w:num>
  <w:num w:numId="13">
    <w:abstractNumId w:val="17"/>
  </w:num>
  <w:num w:numId="14">
    <w:abstractNumId w:val="15"/>
  </w:num>
  <w:num w:numId="15">
    <w:abstractNumId w:val="14"/>
  </w:num>
  <w:num w:numId="16">
    <w:abstractNumId w:val="12"/>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1C"/>
    <w:rsid w:val="00033397"/>
    <w:rsid w:val="00040095"/>
    <w:rsid w:val="00051671"/>
    <w:rsid w:val="00051834"/>
    <w:rsid w:val="00054A22"/>
    <w:rsid w:val="00062023"/>
    <w:rsid w:val="000655A6"/>
    <w:rsid w:val="00080512"/>
    <w:rsid w:val="000C47C3"/>
    <w:rsid w:val="000D58AB"/>
    <w:rsid w:val="000D59B0"/>
    <w:rsid w:val="00102F9F"/>
    <w:rsid w:val="00133525"/>
    <w:rsid w:val="001442C0"/>
    <w:rsid w:val="00152042"/>
    <w:rsid w:val="0018040D"/>
    <w:rsid w:val="001A4C42"/>
    <w:rsid w:val="001A7420"/>
    <w:rsid w:val="001B6637"/>
    <w:rsid w:val="001C21C3"/>
    <w:rsid w:val="001D02C2"/>
    <w:rsid w:val="001F0C1D"/>
    <w:rsid w:val="001F1132"/>
    <w:rsid w:val="001F168B"/>
    <w:rsid w:val="002347A2"/>
    <w:rsid w:val="00265D7B"/>
    <w:rsid w:val="002675F0"/>
    <w:rsid w:val="002B6339"/>
    <w:rsid w:val="002E00EE"/>
    <w:rsid w:val="003172DC"/>
    <w:rsid w:val="0035462D"/>
    <w:rsid w:val="003765B8"/>
    <w:rsid w:val="003935F4"/>
    <w:rsid w:val="003B3E69"/>
    <w:rsid w:val="003C3971"/>
    <w:rsid w:val="00413DF0"/>
    <w:rsid w:val="00415C19"/>
    <w:rsid w:val="00423334"/>
    <w:rsid w:val="004345EC"/>
    <w:rsid w:val="00435470"/>
    <w:rsid w:val="00455CE0"/>
    <w:rsid w:val="00465515"/>
    <w:rsid w:val="004918F4"/>
    <w:rsid w:val="004A2F8A"/>
    <w:rsid w:val="004D3578"/>
    <w:rsid w:val="004E213A"/>
    <w:rsid w:val="004F0988"/>
    <w:rsid w:val="004F3340"/>
    <w:rsid w:val="0053388B"/>
    <w:rsid w:val="00535773"/>
    <w:rsid w:val="0054391E"/>
    <w:rsid w:val="00543E6C"/>
    <w:rsid w:val="00552C4F"/>
    <w:rsid w:val="00564819"/>
    <w:rsid w:val="00565087"/>
    <w:rsid w:val="00584C62"/>
    <w:rsid w:val="00597B11"/>
    <w:rsid w:val="005A1696"/>
    <w:rsid w:val="005D2E01"/>
    <w:rsid w:val="005D7526"/>
    <w:rsid w:val="005E4BB2"/>
    <w:rsid w:val="00602AEA"/>
    <w:rsid w:val="00614FDF"/>
    <w:rsid w:val="0063543D"/>
    <w:rsid w:val="00647114"/>
    <w:rsid w:val="006A323F"/>
    <w:rsid w:val="006B30D0"/>
    <w:rsid w:val="006C3D95"/>
    <w:rsid w:val="006E394E"/>
    <w:rsid w:val="006E5C86"/>
    <w:rsid w:val="00701116"/>
    <w:rsid w:val="00713C44"/>
    <w:rsid w:val="00734A5B"/>
    <w:rsid w:val="0074026F"/>
    <w:rsid w:val="007429F6"/>
    <w:rsid w:val="00744E76"/>
    <w:rsid w:val="00770F8A"/>
    <w:rsid w:val="00774DA4"/>
    <w:rsid w:val="00781F0F"/>
    <w:rsid w:val="007B3873"/>
    <w:rsid w:val="007B600E"/>
    <w:rsid w:val="007E7834"/>
    <w:rsid w:val="007F0F4A"/>
    <w:rsid w:val="008028A4"/>
    <w:rsid w:val="00830747"/>
    <w:rsid w:val="008545EF"/>
    <w:rsid w:val="008768CA"/>
    <w:rsid w:val="00894692"/>
    <w:rsid w:val="008C384C"/>
    <w:rsid w:val="0090271F"/>
    <w:rsid w:val="00902E23"/>
    <w:rsid w:val="009114D7"/>
    <w:rsid w:val="0091348E"/>
    <w:rsid w:val="00917CCB"/>
    <w:rsid w:val="00942EC2"/>
    <w:rsid w:val="00967C2F"/>
    <w:rsid w:val="009F37B7"/>
    <w:rsid w:val="00A10F02"/>
    <w:rsid w:val="00A164B4"/>
    <w:rsid w:val="00A26956"/>
    <w:rsid w:val="00A27486"/>
    <w:rsid w:val="00A53724"/>
    <w:rsid w:val="00A56066"/>
    <w:rsid w:val="00A73129"/>
    <w:rsid w:val="00A82346"/>
    <w:rsid w:val="00A92BA1"/>
    <w:rsid w:val="00AB6949"/>
    <w:rsid w:val="00AC6BC6"/>
    <w:rsid w:val="00AD46FF"/>
    <w:rsid w:val="00AE65E2"/>
    <w:rsid w:val="00B04971"/>
    <w:rsid w:val="00B15449"/>
    <w:rsid w:val="00B2733E"/>
    <w:rsid w:val="00B64438"/>
    <w:rsid w:val="00B93086"/>
    <w:rsid w:val="00BA19ED"/>
    <w:rsid w:val="00BA4B8D"/>
    <w:rsid w:val="00BB0E1F"/>
    <w:rsid w:val="00BC0F7D"/>
    <w:rsid w:val="00BD7D31"/>
    <w:rsid w:val="00BE3255"/>
    <w:rsid w:val="00BF128E"/>
    <w:rsid w:val="00C074DD"/>
    <w:rsid w:val="00C1496A"/>
    <w:rsid w:val="00C33079"/>
    <w:rsid w:val="00C45231"/>
    <w:rsid w:val="00C72833"/>
    <w:rsid w:val="00C80F1D"/>
    <w:rsid w:val="00C93F40"/>
    <w:rsid w:val="00C9418D"/>
    <w:rsid w:val="00CA38EF"/>
    <w:rsid w:val="00CA3D0C"/>
    <w:rsid w:val="00CC5F1B"/>
    <w:rsid w:val="00D014B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50B"/>
    <w:rsid w:val="00EA5EA7"/>
    <w:rsid w:val="00EC2FDD"/>
    <w:rsid w:val="00EC4A25"/>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eastAsia="en-GB"/>
    </w:rPr>
  </w:style>
  <w:style w:type="character" w:customStyle="1" w:styleId="CommentTextChar">
    <w:name w:val="Comment Text Char"/>
    <w:link w:val="CommentText"/>
    <w:rsid w:val="00EE5860"/>
  </w:style>
  <w:style w:type="character" w:customStyle="1" w:styleId="HeaderChar">
    <w:name w:val="Header Char"/>
    <w:link w:val="Header"/>
    <w:rsid w:val="00EE5860"/>
    <w:rPr>
      <w:rFonts w:ascii="Arial" w:hAnsi="Arial"/>
      <w:b/>
      <w:sz w:val="18"/>
      <w:lang w:eastAsia="ja-JP"/>
    </w:rPr>
  </w:style>
  <w:style w:type="character" w:customStyle="1" w:styleId="FooterChar">
    <w:name w:val="Footer Char"/>
    <w:link w:val="Footer"/>
    <w:rsid w:val="00EE5860"/>
    <w:rPr>
      <w:rFonts w:ascii="Arial" w:hAnsi="Arial"/>
      <w:b/>
      <w:i/>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EE5860"/>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eastAsia="en-GB"/>
    </w:rPr>
  </w:style>
  <w:style w:type="character" w:customStyle="1" w:styleId="BodyTextIndentChar">
    <w:name w:val="Body Text Indent Char"/>
    <w:link w:val="BodyTextIndent"/>
    <w:rsid w:val="00EE5860"/>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EE5860"/>
    <w:rPr>
      <w:rFonts w:ascii="Tahoma" w:hAnsi="Tahoma"/>
      <w:shd w:val="clear" w:color="auto" w:fill="000080"/>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eastAsia="en-GB"/>
    </w:rPr>
  </w:style>
  <w:style w:type="character" w:customStyle="1" w:styleId="PlainTextChar">
    <w:name w:val="Plain Text Char"/>
    <w:link w:val="PlainText"/>
    <w:rsid w:val="00EE5860"/>
    <w:rPr>
      <w:rFonts w:ascii="Courier New" w:eastAsia="SimSun" w:hAnsi="Courier New"/>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qFormat/>
    <w:locked/>
    <w:rsid w:val="00EE5860"/>
    <w:rPr>
      <w:rFonts w:ascii="Arial" w:hAnsi="Arial"/>
      <w:sz w:val="18"/>
      <w:lang w:eastAsia="en-US"/>
    </w:rPr>
  </w:style>
  <w:style w:type="character" w:customStyle="1" w:styleId="TFChar">
    <w:name w:val="TF Char"/>
    <w:link w:val="TF"/>
    <w:qFormat/>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eastAsia="en-GB"/>
    </w:rPr>
  </w:style>
  <w:style w:type="paragraph" w:customStyle="1" w:styleId="a">
    <w:name w:val="??"/>
    <w:rsid w:val="00EE5860"/>
    <w:pPr>
      <w:widowControl w:val="0"/>
    </w:pPr>
    <w:rPr>
      <w:rFonts w:eastAsia="SimSun"/>
      <w:lang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eastAsia="en-GB"/>
    </w:rPr>
  </w:style>
  <w:style w:type="character" w:customStyle="1" w:styleId="TAkChar">
    <w:name w:val="TAk Char"/>
    <w:link w:val="TAk"/>
    <w:locked/>
    <w:rsid w:val="00EE5860"/>
    <w:rPr>
      <w:rFonts w:ascii="Arial" w:hAnsi="Arial" w:cs="Arial"/>
      <w:sz w:val="16"/>
      <w:szCs w:val="16"/>
      <w:lang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 w:type="paragraph" w:styleId="Bibliography">
    <w:name w:val="Bibliography"/>
    <w:basedOn w:val="Normal"/>
    <w:next w:val="Normal"/>
    <w:uiPriority w:val="37"/>
    <w:semiHidden/>
    <w:unhideWhenUsed/>
    <w:rsid w:val="00EA550B"/>
  </w:style>
  <w:style w:type="paragraph" w:styleId="BlockText">
    <w:name w:val="Block Text"/>
    <w:basedOn w:val="Normal"/>
    <w:rsid w:val="00EA550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A550B"/>
    <w:pPr>
      <w:spacing w:after="120" w:line="480" w:lineRule="auto"/>
    </w:pPr>
  </w:style>
  <w:style w:type="character" w:customStyle="1" w:styleId="BodyText2Char">
    <w:name w:val="Body Text 2 Char"/>
    <w:basedOn w:val="DefaultParagraphFont"/>
    <w:link w:val="BodyText2"/>
    <w:rsid w:val="00EA550B"/>
    <w:rPr>
      <w:lang w:eastAsia="en-US"/>
    </w:rPr>
  </w:style>
  <w:style w:type="paragraph" w:styleId="BodyText3">
    <w:name w:val="Body Text 3"/>
    <w:basedOn w:val="Normal"/>
    <w:link w:val="BodyText3Char"/>
    <w:rsid w:val="00EA550B"/>
    <w:pPr>
      <w:spacing w:after="120"/>
    </w:pPr>
    <w:rPr>
      <w:sz w:val="16"/>
      <w:szCs w:val="16"/>
    </w:rPr>
  </w:style>
  <w:style w:type="character" w:customStyle="1" w:styleId="BodyText3Char">
    <w:name w:val="Body Text 3 Char"/>
    <w:basedOn w:val="DefaultParagraphFont"/>
    <w:link w:val="BodyText3"/>
    <w:rsid w:val="00EA550B"/>
    <w:rPr>
      <w:sz w:val="16"/>
      <w:szCs w:val="16"/>
      <w:lang w:eastAsia="en-US"/>
    </w:rPr>
  </w:style>
  <w:style w:type="paragraph" w:styleId="BodyTextFirstIndent">
    <w:name w:val="Body Text First Indent"/>
    <w:basedOn w:val="BodyText"/>
    <w:link w:val="BodyTextFirstIndentChar"/>
    <w:rsid w:val="00EA550B"/>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EA550B"/>
    <w:rPr>
      <w:lang w:eastAsia="en-US"/>
    </w:rPr>
  </w:style>
  <w:style w:type="paragraph" w:styleId="BodyTextFirstIndent2">
    <w:name w:val="Body Text First Indent 2"/>
    <w:basedOn w:val="BodyTextIndent"/>
    <w:link w:val="BodyTextFirstIndent2Char"/>
    <w:rsid w:val="00EA550B"/>
    <w:pPr>
      <w:overflowPunct/>
      <w:autoSpaceDE/>
      <w:autoSpaceDN/>
      <w:adjustRightInd/>
      <w:ind w:left="360" w:firstLine="360"/>
      <w:textAlignment w:val="auto"/>
    </w:pPr>
    <w:rPr>
      <w:lang w:eastAsia="en-US"/>
    </w:rPr>
  </w:style>
  <w:style w:type="character" w:customStyle="1" w:styleId="BodyTextFirstIndent2Char">
    <w:name w:val="Body Text First Indent 2 Char"/>
    <w:basedOn w:val="BodyTextIndentChar"/>
    <w:link w:val="BodyTextFirstIndent2"/>
    <w:rsid w:val="00EA550B"/>
    <w:rPr>
      <w:lang w:eastAsia="en-US"/>
    </w:rPr>
  </w:style>
  <w:style w:type="paragraph" w:styleId="BodyTextIndent2">
    <w:name w:val="Body Text Indent 2"/>
    <w:basedOn w:val="Normal"/>
    <w:link w:val="BodyTextIndent2Char"/>
    <w:rsid w:val="00EA550B"/>
    <w:pPr>
      <w:spacing w:after="120" w:line="480" w:lineRule="auto"/>
      <w:ind w:left="283"/>
    </w:pPr>
  </w:style>
  <w:style w:type="character" w:customStyle="1" w:styleId="BodyTextIndent2Char">
    <w:name w:val="Body Text Indent 2 Char"/>
    <w:basedOn w:val="DefaultParagraphFont"/>
    <w:link w:val="BodyTextIndent2"/>
    <w:rsid w:val="00EA550B"/>
    <w:rPr>
      <w:lang w:eastAsia="en-US"/>
    </w:rPr>
  </w:style>
  <w:style w:type="paragraph" w:styleId="BodyTextIndent3">
    <w:name w:val="Body Text Indent 3"/>
    <w:basedOn w:val="Normal"/>
    <w:link w:val="BodyTextIndent3Char"/>
    <w:rsid w:val="00EA550B"/>
    <w:pPr>
      <w:spacing w:after="120"/>
      <w:ind w:left="283"/>
    </w:pPr>
    <w:rPr>
      <w:sz w:val="16"/>
      <w:szCs w:val="16"/>
    </w:rPr>
  </w:style>
  <w:style w:type="character" w:customStyle="1" w:styleId="BodyTextIndent3Char">
    <w:name w:val="Body Text Indent 3 Char"/>
    <w:basedOn w:val="DefaultParagraphFont"/>
    <w:link w:val="BodyTextIndent3"/>
    <w:rsid w:val="00EA550B"/>
    <w:rPr>
      <w:sz w:val="16"/>
      <w:szCs w:val="16"/>
      <w:lang w:eastAsia="en-US"/>
    </w:rPr>
  </w:style>
  <w:style w:type="paragraph" w:styleId="Caption">
    <w:name w:val="caption"/>
    <w:basedOn w:val="Normal"/>
    <w:next w:val="Normal"/>
    <w:semiHidden/>
    <w:unhideWhenUsed/>
    <w:qFormat/>
    <w:rsid w:val="00EA550B"/>
    <w:pPr>
      <w:spacing w:after="200"/>
    </w:pPr>
    <w:rPr>
      <w:i/>
      <w:iCs/>
      <w:color w:val="44546A" w:themeColor="text2"/>
      <w:sz w:val="18"/>
      <w:szCs w:val="18"/>
    </w:rPr>
  </w:style>
  <w:style w:type="paragraph" w:styleId="Closing">
    <w:name w:val="Closing"/>
    <w:basedOn w:val="Normal"/>
    <w:link w:val="ClosingChar"/>
    <w:rsid w:val="00EA550B"/>
    <w:pPr>
      <w:spacing w:after="0"/>
      <w:ind w:left="4252"/>
    </w:pPr>
  </w:style>
  <w:style w:type="character" w:customStyle="1" w:styleId="ClosingChar">
    <w:name w:val="Closing Char"/>
    <w:basedOn w:val="DefaultParagraphFont"/>
    <w:link w:val="Closing"/>
    <w:rsid w:val="00EA550B"/>
    <w:rPr>
      <w:lang w:eastAsia="en-US"/>
    </w:rPr>
  </w:style>
  <w:style w:type="paragraph" w:styleId="Date">
    <w:name w:val="Date"/>
    <w:basedOn w:val="Normal"/>
    <w:next w:val="Normal"/>
    <w:link w:val="DateChar"/>
    <w:rsid w:val="00EA550B"/>
  </w:style>
  <w:style w:type="character" w:customStyle="1" w:styleId="DateChar">
    <w:name w:val="Date Char"/>
    <w:basedOn w:val="DefaultParagraphFont"/>
    <w:link w:val="Date"/>
    <w:rsid w:val="00EA550B"/>
    <w:rPr>
      <w:lang w:eastAsia="en-US"/>
    </w:rPr>
  </w:style>
  <w:style w:type="paragraph" w:styleId="E-mailSignature">
    <w:name w:val="E-mail Signature"/>
    <w:basedOn w:val="Normal"/>
    <w:link w:val="E-mailSignatureChar"/>
    <w:rsid w:val="00EA550B"/>
    <w:pPr>
      <w:spacing w:after="0"/>
    </w:pPr>
  </w:style>
  <w:style w:type="character" w:customStyle="1" w:styleId="E-mailSignatureChar">
    <w:name w:val="E-mail Signature Char"/>
    <w:basedOn w:val="DefaultParagraphFont"/>
    <w:link w:val="E-mailSignature"/>
    <w:rsid w:val="00EA550B"/>
    <w:rPr>
      <w:lang w:eastAsia="en-US"/>
    </w:rPr>
  </w:style>
  <w:style w:type="paragraph" w:styleId="EndnoteText">
    <w:name w:val="endnote text"/>
    <w:basedOn w:val="Normal"/>
    <w:link w:val="EndnoteTextChar"/>
    <w:rsid w:val="00EA550B"/>
    <w:pPr>
      <w:spacing w:after="0"/>
    </w:pPr>
  </w:style>
  <w:style w:type="character" w:customStyle="1" w:styleId="EndnoteTextChar">
    <w:name w:val="Endnote Text Char"/>
    <w:basedOn w:val="DefaultParagraphFont"/>
    <w:link w:val="EndnoteText"/>
    <w:rsid w:val="00EA550B"/>
    <w:rPr>
      <w:lang w:eastAsia="en-US"/>
    </w:rPr>
  </w:style>
  <w:style w:type="paragraph" w:styleId="EnvelopeAddress">
    <w:name w:val="envelope address"/>
    <w:basedOn w:val="Normal"/>
    <w:rsid w:val="00EA55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A550B"/>
    <w:pPr>
      <w:spacing w:after="0"/>
    </w:pPr>
    <w:rPr>
      <w:rFonts w:asciiTheme="majorHAnsi" w:eastAsiaTheme="majorEastAsia" w:hAnsiTheme="majorHAnsi" w:cstheme="majorBidi"/>
    </w:rPr>
  </w:style>
  <w:style w:type="paragraph" w:styleId="HTMLAddress">
    <w:name w:val="HTML Address"/>
    <w:basedOn w:val="Normal"/>
    <w:link w:val="HTMLAddressChar"/>
    <w:rsid w:val="00EA550B"/>
    <w:pPr>
      <w:spacing w:after="0"/>
    </w:pPr>
    <w:rPr>
      <w:i/>
      <w:iCs/>
    </w:rPr>
  </w:style>
  <w:style w:type="character" w:customStyle="1" w:styleId="HTMLAddressChar">
    <w:name w:val="HTML Address Char"/>
    <w:basedOn w:val="DefaultParagraphFont"/>
    <w:link w:val="HTMLAddress"/>
    <w:rsid w:val="00EA550B"/>
    <w:rPr>
      <w:i/>
      <w:iCs/>
      <w:lang w:eastAsia="en-US"/>
    </w:rPr>
  </w:style>
  <w:style w:type="paragraph" w:styleId="HTMLPreformatted">
    <w:name w:val="HTML Preformatted"/>
    <w:basedOn w:val="Normal"/>
    <w:link w:val="HTMLPreformattedChar"/>
    <w:rsid w:val="00EA550B"/>
    <w:pPr>
      <w:spacing w:after="0"/>
    </w:pPr>
    <w:rPr>
      <w:rFonts w:ascii="Consolas" w:hAnsi="Consolas"/>
    </w:rPr>
  </w:style>
  <w:style w:type="character" w:customStyle="1" w:styleId="HTMLPreformattedChar">
    <w:name w:val="HTML Preformatted Char"/>
    <w:basedOn w:val="DefaultParagraphFont"/>
    <w:link w:val="HTMLPreformatted"/>
    <w:rsid w:val="00EA550B"/>
    <w:rPr>
      <w:rFonts w:ascii="Consolas" w:hAnsi="Consolas"/>
      <w:lang w:eastAsia="en-US"/>
    </w:rPr>
  </w:style>
  <w:style w:type="paragraph" w:styleId="Index3">
    <w:name w:val="index 3"/>
    <w:basedOn w:val="Normal"/>
    <w:next w:val="Normal"/>
    <w:rsid w:val="00EA550B"/>
    <w:pPr>
      <w:spacing w:after="0"/>
      <w:ind w:left="600" w:hanging="200"/>
    </w:pPr>
  </w:style>
  <w:style w:type="paragraph" w:styleId="Index4">
    <w:name w:val="index 4"/>
    <w:basedOn w:val="Normal"/>
    <w:next w:val="Normal"/>
    <w:rsid w:val="00EA550B"/>
    <w:pPr>
      <w:spacing w:after="0"/>
      <w:ind w:left="800" w:hanging="200"/>
    </w:pPr>
  </w:style>
  <w:style w:type="paragraph" w:styleId="Index5">
    <w:name w:val="index 5"/>
    <w:basedOn w:val="Normal"/>
    <w:next w:val="Normal"/>
    <w:rsid w:val="00EA550B"/>
    <w:pPr>
      <w:spacing w:after="0"/>
      <w:ind w:left="1000" w:hanging="200"/>
    </w:pPr>
  </w:style>
  <w:style w:type="paragraph" w:styleId="Index6">
    <w:name w:val="index 6"/>
    <w:basedOn w:val="Normal"/>
    <w:next w:val="Normal"/>
    <w:rsid w:val="00EA550B"/>
    <w:pPr>
      <w:spacing w:after="0"/>
      <w:ind w:left="1200" w:hanging="200"/>
    </w:pPr>
  </w:style>
  <w:style w:type="paragraph" w:styleId="Index7">
    <w:name w:val="index 7"/>
    <w:basedOn w:val="Normal"/>
    <w:next w:val="Normal"/>
    <w:rsid w:val="00EA550B"/>
    <w:pPr>
      <w:spacing w:after="0"/>
      <w:ind w:left="1400" w:hanging="200"/>
    </w:pPr>
  </w:style>
  <w:style w:type="paragraph" w:styleId="Index8">
    <w:name w:val="index 8"/>
    <w:basedOn w:val="Normal"/>
    <w:next w:val="Normal"/>
    <w:rsid w:val="00EA550B"/>
    <w:pPr>
      <w:spacing w:after="0"/>
      <w:ind w:left="1600" w:hanging="200"/>
    </w:pPr>
  </w:style>
  <w:style w:type="paragraph" w:styleId="Index9">
    <w:name w:val="index 9"/>
    <w:basedOn w:val="Normal"/>
    <w:next w:val="Normal"/>
    <w:rsid w:val="00EA550B"/>
    <w:pPr>
      <w:spacing w:after="0"/>
      <w:ind w:left="1800" w:hanging="200"/>
    </w:pPr>
  </w:style>
  <w:style w:type="paragraph" w:styleId="IndexHeading">
    <w:name w:val="index heading"/>
    <w:basedOn w:val="Normal"/>
    <w:next w:val="Index1"/>
    <w:rsid w:val="00EA55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A550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A550B"/>
    <w:rPr>
      <w:i/>
      <w:iCs/>
      <w:color w:val="4472C4" w:themeColor="accent1"/>
      <w:lang w:eastAsia="en-US"/>
    </w:rPr>
  </w:style>
  <w:style w:type="paragraph" w:styleId="ListContinue">
    <w:name w:val="List Continue"/>
    <w:basedOn w:val="Normal"/>
    <w:rsid w:val="00EA550B"/>
    <w:pPr>
      <w:spacing w:after="120"/>
      <w:ind w:left="283"/>
      <w:contextualSpacing/>
    </w:pPr>
  </w:style>
  <w:style w:type="paragraph" w:styleId="ListContinue2">
    <w:name w:val="List Continue 2"/>
    <w:basedOn w:val="Normal"/>
    <w:rsid w:val="00EA550B"/>
    <w:pPr>
      <w:spacing w:after="120"/>
      <w:ind w:left="566"/>
      <w:contextualSpacing/>
    </w:pPr>
  </w:style>
  <w:style w:type="paragraph" w:styleId="ListContinue3">
    <w:name w:val="List Continue 3"/>
    <w:basedOn w:val="Normal"/>
    <w:rsid w:val="00EA550B"/>
    <w:pPr>
      <w:spacing w:after="120"/>
      <w:ind w:left="849"/>
      <w:contextualSpacing/>
    </w:pPr>
  </w:style>
  <w:style w:type="paragraph" w:styleId="ListContinue4">
    <w:name w:val="List Continue 4"/>
    <w:basedOn w:val="Normal"/>
    <w:rsid w:val="00EA550B"/>
    <w:pPr>
      <w:spacing w:after="120"/>
      <w:ind w:left="1132"/>
      <w:contextualSpacing/>
    </w:pPr>
  </w:style>
  <w:style w:type="paragraph" w:styleId="ListContinue5">
    <w:name w:val="List Continue 5"/>
    <w:basedOn w:val="Normal"/>
    <w:rsid w:val="00EA550B"/>
    <w:pPr>
      <w:spacing w:after="120"/>
      <w:ind w:left="1415"/>
      <w:contextualSpacing/>
    </w:pPr>
  </w:style>
  <w:style w:type="paragraph" w:styleId="ListNumber3">
    <w:name w:val="List Number 3"/>
    <w:basedOn w:val="Normal"/>
    <w:rsid w:val="00EA550B"/>
    <w:pPr>
      <w:numPr>
        <w:numId w:val="17"/>
      </w:numPr>
      <w:contextualSpacing/>
    </w:pPr>
  </w:style>
  <w:style w:type="paragraph" w:styleId="ListNumber4">
    <w:name w:val="List Number 4"/>
    <w:basedOn w:val="Normal"/>
    <w:rsid w:val="00EA550B"/>
    <w:pPr>
      <w:numPr>
        <w:numId w:val="18"/>
      </w:numPr>
      <w:contextualSpacing/>
    </w:pPr>
  </w:style>
  <w:style w:type="paragraph" w:styleId="ListNumber5">
    <w:name w:val="List Number 5"/>
    <w:basedOn w:val="Normal"/>
    <w:rsid w:val="00EA550B"/>
    <w:pPr>
      <w:numPr>
        <w:numId w:val="19"/>
      </w:numPr>
      <w:contextualSpacing/>
    </w:pPr>
  </w:style>
  <w:style w:type="paragraph" w:styleId="MacroText">
    <w:name w:val="macro"/>
    <w:link w:val="MacroTextChar"/>
    <w:rsid w:val="00EA55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A550B"/>
    <w:rPr>
      <w:rFonts w:ascii="Consolas" w:hAnsi="Consolas"/>
      <w:lang w:eastAsia="en-US"/>
    </w:rPr>
  </w:style>
  <w:style w:type="paragraph" w:styleId="MessageHeader">
    <w:name w:val="Message Header"/>
    <w:basedOn w:val="Normal"/>
    <w:link w:val="MessageHeaderChar"/>
    <w:rsid w:val="00EA55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A550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A550B"/>
    <w:rPr>
      <w:lang w:eastAsia="en-US"/>
    </w:rPr>
  </w:style>
  <w:style w:type="paragraph" w:styleId="NormalWeb">
    <w:name w:val="Normal (Web)"/>
    <w:basedOn w:val="Normal"/>
    <w:rsid w:val="00EA550B"/>
    <w:rPr>
      <w:sz w:val="24"/>
      <w:szCs w:val="24"/>
    </w:rPr>
  </w:style>
  <w:style w:type="paragraph" w:styleId="NormalIndent">
    <w:name w:val="Normal Indent"/>
    <w:basedOn w:val="Normal"/>
    <w:rsid w:val="00EA550B"/>
    <w:pPr>
      <w:ind w:left="720"/>
    </w:pPr>
  </w:style>
  <w:style w:type="paragraph" w:styleId="NoteHeading">
    <w:name w:val="Note Heading"/>
    <w:basedOn w:val="Normal"/>
    <w:next w:val="Normal"/>
    <w:link w:val="NoteHeadingChar"/>
    <w:rsid w:val="00EA550B"/>
    <w:pPr>
      <w:spacing w:after="0"/>
    </w:pPr>
  </w:style>
  <w:style w:type="character" w:customStyle="1" w:styleId="NoteHeadingChar">
    <w:name w:val="Note Heading Char"/>
    <w:basedOn w:val="DefaultParagraphFont"/>
    <w:link w:val="NoteHeading"/>
    <w:rsid w:val="00EA550B"/>
    <w:rPr>
      <w:lang w:eastAsia="en-US"/>
    </w:rPr>
  </w:style>
  <w:style w:type="paragraph" w:styleId="Quote">
    <w:name w:val="Quote"/>
    <w:basedOn w:val="Normal"/>
    <w:next w:val="Normal"/>
    <w:link w:val="QuoteChar"/>
    <w:uiPriority w:val="29"/>
    <w:qFormat/>
    <w:rsid w:val="00EA55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A550B"/>
    <w:rPr>
      <w:i/>
      <w:iCs/>
      <w:color w:val="404040" w:themeColor="text1" w:themeTint="BF"/>
      <w:lang w:eastAsia="en-US"/>
    </w:rPr>
  </w:style>
  <w:style w:type="paragraph" w:styleId="Salutation">
    <w:name w:val="Salutation"/>
    <w:basedOn w:val="Normal"/>
    <w:next w:val="Normal"/>
    <w:link w:val="SalutationChar"/>
    <w:rsid w:val="00EA550B"/>
  </w:style>
  <w:style w:type="character" w:customStyle="1" w:styleId="SalutationChar">
    <w:name w:val="Salutation Char"/>
    <w:basedOn w:val="DefaultParagraphFont"/>
    <w:link w:val="Salutation"/>
    <w:rsid w:val="00EA550B"/>
    <w:rPr>
      <w:lang w:eastAsia="en-US"/>
    </w:rPr>
  </w:style>
  <w:style w:type="paragraph" w:styleId="Signature">
    <w:name w:val="Signature"/>
    <w:basedOn w:val="Normal"/>
    <w:link w:val="SignatureChar"/>
    <w:rsid w:val="00EA550B"/>
    <w:pPr>
      <w:spacing w:after="0"/>
      <w:ind w:left="4252"/>
    </w:pPr>
  </w:style>
  <w:style w:type="character" w:customStyle="1" w:styleId="SignatureChar">
    <w:name w:val="Signature Char"/>
    <w:basedOn w:val="DefaultParagraphFont"/>
    <w:link w:val="Signature"/>
    <w:rsid w:val="00EA550B"/>
    <w:rPr>
      <w:lang w:eastAsia="en-US"/>
    </w:rPr>
  </w:style>
  <w:style w:type="paragraph" w:styleId="Subtitle">
    <w:name w:val="Subtitle"/>
    <w:basedOn w:val="Normal"/>
    <w:next w:val="Normal"/>
    <w:link w:val="SubtitleChar"/>
    <w:qFormat/>
    <w:rsid w:val="00EA55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A550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A550B"/>
    <w:pPr>
      <w:spacing w:after="0"/>
      <w:ind w:left="200" w:hanging="200"/>
    </w:pPr>
  </w:style>
  <w:style w:type="paragraph" w:styleId="TableofFigures">
    <w:name w:val="table of figures"/>
    <w:basedOn w:val="Normal"/>
    <w:next w:val="Normal"/>
    <w:rsid w:val="00EA550B"/>
    <w:pPr>
      <w:spacing w:after="0"/>
    </w:pPr>
  </w:style>
  <w:style w:type="paragraph" w:styleId="Title">
    <w:name w:val="Title"/>
    <w:basedOn w:val="Normal"/>
    <w:next w:val="Normal"/>
    <w:link w:val="TitleChar"/>
    <w:qFormat/>
    <w:rsid w:val="00EA55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A550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A55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A550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5A92A6-0412-4757-8EB3-673D899AC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323</Pages>
  <Words>131909</Words>
  <Characters>751887</Characters>
  <Application>Microsoft Office Word</Application>
  <DocSecurity>0</DocSecurity>
  <Lines>6265</Lines>
  <Paragraphs>1764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882032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29.244_CR0639_(Rel-16)_TEI16</cp:lastModifiedBy>
  <cp:revision>4</cp:revision>
  <cp:lastPrinted>2019-02-25T14:05:00Z</cp:lastPrinted>
  <dcterms:created xsi:type="dcterms:W3CDTF">2022-06-23T14:58:00Z</dcterms:created>
  <dcterms:modified xsi:type="dcterms:W3CDTF">2022-06-23T15:31:00Z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29.244%Rel-16%%29.244%Rel-16%%29.244%Rel-16%%29.244%Rel-16%%29.244%Rel-16%%29.244%Rel-16%%29.244%Rel-16%%29.244%Rel-16%%29.244%Rel-16%%29.244%Rel-16%%29.244%Rel-16%%29.244%Rel-16%%29.244%Rel-16%%29.244%Rel-16%%29.244%Rel-16%%29.244%Rel-16%%29.244%Rel-16%%</vt:lpwstr>
  </property>
  <property fmtid="{D5CDD505-2E9C-101B-9397-08002B2CF9AE}" pid="3" name="MCCCRsImpl1">
    <vt:lpwstr>29.244%Rel-16%%29.244%Rel-16%%29.244%Rel-16%%29.244%Rel-16%%29.244%Rel-16%%29.244%Rel-16%%29.244%Rel-16%%29.244%Rel-16%%29.244%Rel-16%%29.244%Rel-16%%29.244%Rel-16%%29.244%Rel-16%%29.244%Rel-16%%29.244%Rel-16%%29.244%Rel-16%%29.244%Rel-16%%29.244%Rel-16%%</vt:lpwstr>
  </property>
  <property fmtid="{D5CDD505-2E9C-101B-9397-08002B2CF9AE}" pid="4" name="MCCCRsImpl2">
    <vt:lpwstr>29.244%Rel-16%%29.244%Rel-16%%29.244%Rel-16%%29.244%Rel-16%%29.244%Rel-16%%29.244%Rel-16%%29.244%Rel-16%%29.244%Rel-16%%29.244%Rel-16%%29.244%Rel-16%%29.244%Rel-16%%29.244%Rel-16%%29.244%Rel-16%%29.244%Rel-16%%29.244%Rel-16%%29.244%Rel-16%%29.244%Rel-16%%</vt:lpwstr>
  </property>
  <property fmtid="{D5CDD505-2E9C-101B-9397-08002B2CF9AE}" pid="5" name="MCCCRsImpl3">
    <vt:lpwstr>29.244%Rel-16%%29.244%Rel-16%%29.244%Rel-16%%29.244%Rel-16%%29.244%Rel-16%%29.244%Rel-16%%29.244%Rel-16%%29.244%Rel-16%%29.244%Rel-16%%29.244%Rel-16%%29.244%Rel-16%%29.244%Rel-16%%29.244%Rel-16%%29.244%Rel-16%%29.244%Rel-16%%29.244%Rel-16%%29.244%Rel-16%%</vt:lpwstr>
  </property>
  <property fmtid="{D5CDD505-2E9C-101B-9397-08002B2CF9AE}" pid="6" name="MCCCRsImpl4">
    <vt:lpwstr>29.244%Rel-16%%29.244%Rel-16%%29.244%Rel-16%%29.244%Rel-16%%29.244%Rel-16%%29.244%Rel-16%%29.244%Rel-16%%29.244%Rel-16%%29.244%Rel-16%%29.244%Rel-16%%29.244%Rel-16%%29.244%Rel-16%%29.244%Rel-16%%29.244%Rel-16%%29.244%Rel-16%%29.244%Rel-16%%29.244%Rel-16%%</vt:lpwstr>
  </property>
  <property fmtid="{D5CDD505-2E9C-101B-9397-08002B2CF9AE}" pid="7" name="MCCCRsImpl5">
    <vt:lpwstr>29.244%Rel-16%%29.244%Rel-16%%29.244%Rel-16%%29.244%Rel-16%%29.244%Rel-16%%29.244%Rel-16%%29.244%Rel-16%%29.244%Rel-16%%29.244%Rel-16%%29.244%Rel-16%%29.244%Rel-16%%29.244%Rel-16%%29.244%Rel-16%%29.244%Rel-16%%29.244%Rel-16%%29.244%Rel-16%%29.244%Rel-16%%</vt:lpwstr>
  </property>
  <property fmtid="{D5CDD505-2E9C-101B-9397-08002B2CF9AE}" pid="8" name="MCCCRsImpl6">
    <vt:lpwstr>29.244%Rel-16%%29.244%Rel-16%%29.244%Rel-16%%29.244%Rel-16%%29.244%Rel-16%%29.244%Rel-16%%29.244%Rel-16%%29.244%Rel-16%%29.244%Rel-16%%29.244%Rel-16%%29.244%Rel-16%%29.244%Rel-16%%29.244%Rel-16%%29.244%Rel-16%%29.244%Rel-16%%29.244%Rel-16%%29.244%Rel-16%%</vt:lpwstr>
  </property>
  <property fmtid="{D5CDD505-2E9C-101B-9397-08002B2CF9AE}" pid="9" name="MCCCRsImpl7">
    <vt:lpwstr>29.244%Rel-16%%29.244%Rel-16%%29.244%Rel-16%%29.244%Rel-16%%29.244%Rel-16%%29.244%Rel-16%%29.244%Rel-16%%29.244%Rel-16%%29.244%Rel-16%%29.244%Rel-16%%29.244%Rel-16%%29.244%Rel-16%%29.244%Rel-16%%29.244%Rel-16%%29.244%Rel-16%%29.244%Rel-16%%29.244%Rel-16%%</vt:lpwstr>
  </property>
  <property fmtid="{D5CDD505-2E9C-101B-9397-08002B2CF9AE}" pid="10" name="MCCCRsImpl8">
    <vt:lpwstr>29.244%Rel-16%%29.244%Rel-16%%29.244%Rel-16%%29.244%Rel-16%%29.244%Rel-16%%29.244%Rel-16%%29.244%Rel-16%%29.244%Rel-16%%29.244%Rel-16%%29.244%Rel-16%%29.244%Rel-16%%29.244%Rel-16%%29.244%Rel-16%%29.244%Rel-16%%29.244%Rel-16%%29.244%Rel-16%%29.244%Rel-16%%</vt:lpwstr>
  </property>
  <property fmtid="{D5CDD505-2E9C-101B-9397-08002B2CF9AE}" pid="11" name="MCCCRsImpl9">
    <vt:lpwstr>29.244%Rel-16%%29.244%Rel-16%%29.244%Rel-16%%29.244%Rel-16%%29.244%Rel-16%%29.244%Rel-16%%29.244%Rel-16%%29.244%Rel-16%%29.244%Rel-16%%29.244%Rel-16%%29.244%Rel-16%%29.244%Rel-16%%29.244%Rel-16%%29.244%Rel-16%%29.244%Rel-16%%29.244%Rel-16%%29.244%Rel-16%%</vt:lpwstr>
  </property>
  <property fmtid="{D5CDD505-2E9C-101B-9397-08002B2CF9AE}" pid="12" name="MCCCRsImpl10">
    <vt:lpwstr>29.244%Rel-16%%29.244%Rel-16%%29.244%Rel-16%%29.244%Rel-16%%29.244%Rel-16%%29.244%Rel-16%%29.244%Rel-16%%29.244%Rel-16%%29.244%Rel-16%%29.244%Rel-16%%29.244%Rel-16%%29.244%Rel-16%%29.244%Rel-16%%29.244%Rel-16%%29.244%Rel-16%%29.244%Rel-16%%29.244%Rel-16%%</vt:lpwstr>
  </property>
  <property fmtid="{D5CDD505-2E9C-101B-9397-08002B2CF9AE}" pid="13" name="MCCCRsImpl11">
    <vt:lpwstr>29.244%Rel-16%%29.244%Rel-16%%29.244%Rel-16%%29.244%Rel-16%%29.244%Rel-16%%29.244%Rel-16%%29.244%Rel-16%%29.244%Rel-16%%29.244%Rel-16%%29.244%Rel-16%%29.244%Rel-16%%29.244%Rel-16%%29.244%Rel-16%%29.244%Rel-16%%29.244%Rel-16%%29.244%Rel-16%%29.244%Rel-16%%</vt:lpwstr>
  </property>
  <property fmtid="{D5CDD505-2E9C-101B-9397-08002B2CF9AE}" pid="14" name="MCCCRsImpl12">
    <vt:lpwstr>29.244%Rel-16%%29.244%Rel-16%%29.244%Rel-16%%29.244%Rel-16%%29.244%Rel-16%%29.244%Rel-16%%29.244%Rel-16%%29.244%Rel-16%%29.244%Rel-16%%29.244%Rel-16%%29.244%Rel-16%%29.244%Rel-16%%29.244%Rel-16%%29.244%Rel-16%%29.244%Rel-16%%29.244%Rel-16%%29.244%Rel-16%%</vt:lpwstr>
  </property>
  <property fmtid="{D5CDD505-2E9C-101B-9397-08002B2CF9AE}" pid="15" name="MCCCRsImpl13">
    <vt:lpwstr>29.244%Rel-16%%29.244%Rel-16%%29.244%Rel-16%%29.244%Rel-16%%29.244%Rel-16%%29.244%Rel-16%%29.244%Rel-16%%29.244%Rel-16%%29.244%Rel-16%%29.244%Rel-16%%29.244%Rel-16%%29.244%Rel-16%%29.244%Rel-16%%29.244%Rel-16%%29.244%Rel-16%%29.244%Rel-16%%29.244%Rel-16%%</vt:lpwstr>
  </property>
  <property fmtid="{D5CDD505-2E9C-101B-9397-08002B2CF9AE}" pid="16" name="MCCCRsImpl14">
    <vt:lpwstr>29.244%Rel-16%%29.244%Rel-16%%29.244%Rel-16%%29.244%Rel-16%%29.244%Rel-16%%29.244%Rel-16%%29.244%Rel-16%%29.244%Rel-16%%29.244%Rel-16%%29.244%Rel-16%%29.244%Rel-16%%29.244%Rel-16%%29.244%Rel-16%%29.244%Rel-16%%29.244%Rel-16%%29.244%Rel-16%%29.244%Rel-16%%</vt:lpwstr>
  </property>
  <property fmtid="{D5CDD505-2E9C-101B-9397-08002B2CF9AE}" pid="17" name="MCCCRsImpl15">
    <vt:lpwstr>29.244%Rel-16%%29.244%Rel-16%%29.244%Rel-16%%29.244%Rel-16%%29.244%Rel-16%%29.244%Rel-16%%29.244%Rel-16%%29.244%Rel-16%%29.244%Rel-16%%29.244%Rel-16%%29.244%Rel-16%%29.244%Rel-16%%29.244%Rel-16%%29.244%Rel-16%%29.244%Rel-16%%29.244%Rel-16%%29.244%Rel-16%%</vt:lpwstr>
  </property>
  <property fmtid="{D5CDD505-2E9C-101B-9397-08002B2CF9AE}" pid="18" name="MCCCRsImpl16">
    <vt:lpwstr>29.244%Rel-16%%29.244%Rel-16%%29.244%Rel-16%%29.244%Rel-16%%29.244%Rel-16%%29.244%Rel-16%%29.244%Rel-16%%29.244%Rel-16%%29.244%Rel-16%%29.244%Rel-16%%29.244%Rel-16%%29.244%Rel-16%%29.244%Rel-16%%29.244%Rel-16%%29.244%Rel-16%%29.244%Rel-16%%29.244%Rel-16%%</vt:lpwstr>
  </property>
  <property fmtid="{D5CDD505-2E9C-101B-9397-08002B2CF9AE}" pid="19" name="MCCCRsImpl17">
    <vt:lpwstr>29.244%Rel-16%%29.244%Rel-16%%29.244%Rel-16%%29.244%Rel-16%%29.244%Rel-16%%29.244%Rel-16%%29.244%Rel-16%%29.244%Rel-16%%29.244%Rel-16%%29.244%Rel-16%%29.244%Rel-16%%29.244%Rel-16%%29.244%Rel-16%%29.244%Rel-16%%29.244%Rel-16%%29.244%Rel-16%%29.244%Rel-16%%</vt:lpwstr>
  </property>
  <property fmtid="{D5CDD505-2E9C-101B-9397-08002B2CF9AE}" pid="20" name="MCCCRsImpl18">
    <vt:lpwstr>29.244%Rel-16%%29.244%Rel-16%%29.244%Rel-16%%29.244%Rel-16%%29.244%Rel-16%%29.244%Rel-16%%29.244%Rel-16%%29.244%Rel-16%%29.244%Rel-16%%29.244%Rel-16%%29.244%Rel-16%%29.244%Rel-16%%29.244%Rel-16%%29.244%Rel-16%0574%</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1632224199</vt:lpwstr>
  </property>
</Properties>
</file>