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7CA93205"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1F51B8">
              <w:t>2</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356304">
              <w:rPr>
                <w:sz w:val="32"/>
              </w:rPr>
              <w:t>3</w:t>
            </w:r>
            <w:r w:rsidR="00E3130E">
              <w:rPr>
                <w:sz w:val="32"/>
              </w:rPr>
              <w:t>-</w:t>
            </w:r>
            <w:r w:rsidR="00356304">
              <w:rPr>
                <w:sz w:val="32"/>
              </w:rPr>
              <w:t>0</w:t>
            </w:r>
            <w:r w:rsidR="001F51B8">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bookmarkStart w:id="4" w:name="_MON_1684549432"/>
      <w:bookmarkEnd w:id="4"/>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85pt" o:ole="">
                  <v:imagedata r:id="rId9" o:title=""/>
                </v:shape>
                <o:OLEObject Type="Embed" ProgID="Word.Picture.8" ShapeID="_x0000_i1028" DrawAspect="Content" ObjectID="_1756705100" r:id="rId10"/>
              </w:object>
            </w:r>
          </w:p>
        </w:tc>
        <w:tc>
          <w:tcPr>
            <w:tcW w:w="5540" w:type="dxa"/>
            <w:shd w:val="clear" w:color="auto" w:fill="auto"/>
          </w:tcPr>
          <w:p w14:paraId="52425F44" w14:textId="77777777" w:rsidR="00D57972" w:rsidRDefault="001F51B8" w:rsidP="00133525">
            <w:pPr>
              <w:jc w:val="right"/>
            </w:pPr>
            <w:bookmarkStart w:id="5" w:name="logos"/>
            <w:r>
              <w:pict w14:anchorId="30BCB3E2">
                <v:shape id="_x0000_i1026" type="#_x0000_t75" style="width:130.55pt;height:1in">
                  <v:imagedata r:id="rId11" o:title="3GPP-logo_web"/>
                </v:shape>
              </w:pict>
            </w:r>
            <w:bookmarkEnd w:id="5"/>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7"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2710556" w:rsidR="00E16509" w:rsidRPr="00133525" w:rsidRDefault="00E16509" w:rsidP="00133525">
            <w:pPr>
              <w:pStyle w:val="FP"/>
              <w:jc w:val="center"/>
              <w:rPr>
                <w:noProof/>
                <w:sz w:val="18"/>
              </w:rPr>
            </w:pPr>
            <w:r w:rsidRPr="00133525">
              <w:rPr>
                <w:noProof/>
                <w:sz w:val="18"/>
              </w:rPr>
              <w:t xml:space="preserve">© </w:t>
            </w:r>
            <w:bookmarkStart w:id="10" w:name="copyrightDate"/>
            <w:r w:rsidRPr="00E3130E">
              <w:rPr>
                <w:noProof/>
                <w:sz w:val="18"/>
              </w:rPr>
              <w:t>20</w:t>
            </w:r>
            <w:bookmarkEnd w:id="10"/>
            <w:r w:rsidR="00D87C66">
              <w:rPr>
                <w:noProof/>
                <w:sz w:val="18"/>
              </w:rPr>
              <w:t>2</w:t>
            </w:r>
            <w:r w:rsidR="00356304">
              <w:rPr>
                <w:noProof/>
                <w:sz w:val="18"/>
              </w:rPr>
              <w:t>3</w:t>
            </w:r>
            <w:r w:rsidRPr="00E3130E">
              <w:rPr>
                <w:noProof/>
                <w:sz w:val="18"/>
              </w:rPr>
              <w:t>,</w:t>
            </w:r>
            <w:r w:rsidRPr="00133525">
              <w:rPr>
                <w:noProof/>
                <w:sz w:val="18"/>
              </w:rPr>
              <w:t xml:space="preserve"> 3GPP Organizational Partners (ARIB, ATIS, CCSA, ETSI, TSDSI, TTA, TTC).</w:t>
            </w:r>
            <w:bookmarkStart w:id="11" w:name="copyrightaddon"/>
            <w:bookmarkEnd w:id="11"/>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314FD0D" w14:textId="77777777" w:rsidR="00E16509" w:rsidRDefault="00E16509" w:rsidP="00133525"/>
        </w:tc>
      </w:tr>
      <w:bookmarkEnd w:id="7"/>
    </w:tbl>
    <w:p w14:paraId="6EA6ABA3" w14:textId="77777777" w:rsidR="00080512" w:rsidRPr="004D3578" w:rsidRDefault="00080512" w:rsidP="001B033B">
      <w:pPr>
        <w:pStyle w:val="TT"/>
      </w:pPr>
      <w:r w:rsidRPr="004D3578">
        <w:br w:type="page"/>
      </w:r>
      <w:bookmarkStart w:id="12" w:name="tableOfContents"/>
      <w:bookmarkEnd w:id="12"/>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3" w:name="foreword"/>
      <w:bookmarkStart w:id="14" w:name="_Toc27377338"/>
      <w:bookmarkStart w:id="15" w:name="_Toc27379372"/>
      <w:bookmarkStart w:id="16" w:name="_Toc36019219"/>
      <w:bookmarkStart w:id="17" w:name="_Toc44865177"/>
      <w:bookmarkStart w:id="18" w:name="_Toc98147841"/>
      <w:bookmarkEnd w:id="13"/>
      <w:r w:rsidRPr="004D3578">
        <w:lastRenderedPageBreak/>
        <w:t>Foreword</w:t>
      </w:r>
      <w:bookmarkEnd w:id="14"/>
      <w:bookmarkEnd w:id="15"/>
      <w:bookmarkEnd w:id="16"/>
      <w:bookmarkEnd w:id="17"/>
      <w:bookmarkEnd w:id="18"/>
    </w:p>
    <w:p w14:paraId="642BCE76" w14:textId="77777777" w:rsidR="00080512" w:rsidRPr="004D3578" w:rsidRDefault="00080512">
      <w:r w:rsidRPr="004D3578">
        <w:t>This Tech</w:t>
      </w:r>
      <w:r w:rsidRPr="00E3130E">
        <w:t xml:space="preserve">nical </w:t>
      </w:r>
      <w:bookmarkStart w:id="19" w:name="spectype3"/>
      <w:r w:rsidRPr="00E3130E">
        <w:t>Specification</w:t>
      </w:r>
      <w:bookmarkEnd w:id="19"/>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20" w:name="introduction"/>
      <w:bookmarkStart w:id="21" w:name="scope"/>
      <w:bookmarkStart w:id="22" w:name="_Toc19718265"/>
      <w:bookmarkStart w:id="23" w:name="_Toc27377340"/>
      <w:bookmarkStart w:id="24" w:name="_Toc27379373"/>
      <w:bookmarkStart w:id="25" w:name="_Toc36019220"/>
      <w:bookmarkStart w:id="26" w:name="_Toc44865178"/>
      <w:bookmarkStart w:id="27" w:name="_Toc98147842"/>
      <w:bookmarkEnd w:id="20"/>
      <w:bookmarkEnd w:id="21"/>
      <w:r>
        <w:t>1</w:t>
      </w:r>
      <w:r>
        <w:tab/>
        <w:t>Scope</w:t>
      </w:r>
      <w:bookmarkEnd w:id="22"/>
      <w:bookmarkEnd w:id="23"/>
      <w:bookmarkEnd w:id="24"/>
      <w:bookmarkEnd w:id="25"/>
      <w:bookmarkEnd w:id="26"/>
      <w:bookmarkEnd w:id="27"/>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8" w:name="_Toc19718266"/>
      <w:bookmarkStart w:id="29" w:name="_Toc27377341"/>
      <w:bookmarkStart w:id="30" w:name="_Toc27379374"/>
      <w:bookmarkStart w:id="31" w:name="_Toc36019221"/>
      <w:bookmarkStart w:id="32" w:name="_Toc44865179"/>
      <w:bookmarkStart w:id="33" w:name="_Toc98147843"/>
      <w:r>
        <w:t>2</w:t>
      </w:r>
      <w:r>
        <w:tab/>
        <w:t>References</w:t>
      </w:r>
      <w:bookmarkEnd w:id="28"/>
      <w:bookmarkEnd w:id="29"/>
      <w:bookmarkEnd w:id="30"/>
      <w:bookmarkEnd w:id="31"/>
      <w:bookmarkEnd w:id="32"/>
      <w:bookmarkEnd w:id="33"/>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4" w:name="_Toc19718267"/>
      <w:bookmarkStart w:id="35" w:name="_Toc27377342"/>
      <w:bookmarkStart w:id="36" w:name="_Toc27379375"/>
      <w:bookmarkStart w:id="37" w:name="_Toc36019222"/>
      <w:bookmarkStart w:id="38" w:name="_Toc44865180"/>
      <w:bookmarkStart w:id="39" w:name="_Toc98147844"/>
      <w:r>
        <w:t>3</w:t>
      </w:r>
      <w:r>
        <w:tab/>
        <w:t>Definitions and abbreviations</w:t>
      </w:r>
      <w:bookmarkEnd w:id="34"/>
      <w:bookmarkEnd w:id="35"/>
      <w:bookmarkEnd w:id="36"/>
      <w:bookmarkEnd w:id="37"/>
      <w:bookmarkEnd w:id="38"/>
      <w:bookmarkEnd w:id="39"/>
    </w:p>
    <w:p w14:paraId="6730EB11" w14:textId="77777777" w:rsidR="00E3130E" w:rsidRDefault="00E3130E" w:rsidP="001B033B">
      <w:pPr>
        <w:pStyle w:val="Heading2"/>
      </w:pPr>
      <w:bookmarkStart w:id="40" w:name="_Toc19718268"/>
      <w:bookmarkStart w:id="41" w:name="_Toc27377343"/>
      <w:bookmarkStart w:id="42" w:name="_Toc27379376"/>
      <w:bookmarkStart w:id="43" w:name="_Toc36019223"/>
      <w:bookmarkStart w:id="44" w:name="_Toc44865181"/>
      <w:bookmarkStart w:id="45" w:name="_Toc98147845"/>
      <w:r>
        <w:t>3.1</w:t>
      </w:r>
      <w:r>
        <w:tab/>
        <w:t>Definitions</w:t>
      </w:r>
      <w:bookmarkEnd w:id="40"/>
      <w:bookmarkEnd w:id="41"/>
      <w:bookmarkEnd w:id="42"/>
      <w:bookmarkEnd w:id="43"/>
      <w:bookmarkEnd w:id="44"/>
      <w:bookmarkEnd w:id="45"/>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6" w:name="_Toc19718269"/>
      <w:bookmarkStart w:id="47" w:name="_Toc27377344"/>
      <w:bookmarkStart w:id="48" w:name="_Toc27379377"/>
      <w:bookmarkStart w:id="49" w:name="_Toc36019224"/>
      <w:bookmarkStart w:id="50" w:name="_Toc44865182"/>
      <w:bookmarkStart w:id="51" w:name="_Toc98147846"/>
      <w:r>
        <w:t>3.2</w:t>
      </w:r>
      <w:r>
        <w:tab/>
        <w:t>Abbreviations</w:t>
      </w:r>
      <w:bookmarkEnd w:id="46"/>
      <w:bookmarkEnd w:id="47"/>
      <w:bookmarkEnd w:id="48"/>
      <w:bookmarkEnd w:id="49"/>
      <w:bookmarkEnd w:id="50"/>
      <w:bookmarkEnd w:id="51"/>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2" w:name="_Toc19718270"/>
      <w:bookmarkStart w:id="53" w:name="_Toc27377345"/>
      <w:bookmarkStart w:id="54" w:name="_Toc27379378"/>
      <w:bookmarkStart w:id="55" w:name="_Toc36019225"/>
      <w:bookmarkStart w:id="56" w:name="_Toc44865183"/>
      <w:bookmarkStart w:id="57" w:name="_Toc98147847"/>
      <w:r>
        <w:t>4</w:t>
      </w:r>
      <w:r>
        <w:tab/>
        <w:t>Application identifiers</w:t>
      </w:r>
      <w:bookmarkEnd w:id="52"/>
      <w:bookmarkEnd w:id="53"/>
      <w:bookmarkEnd w:id="54"/>
      <w:bookmarkEnd w:id="55"/>
      <w:bookmarkEnd w:id="56"/>
      <w:bookmarkEnd w:id="57"/>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8" w:name="_Toc19718271"/>
      <w:bookmarkStart w:id="59" w:name="_Toc27377346"/>
      <w:bookmarkStart w:id="60" w:name="_Toc27379379"/>
      <w:bookmarkStart w:id="61" w:name="_Toc36019226"/>
      <w:bookmarkStart w:id="62" w:name="_Toc44865184"/>
      <w:bookmarkStart w:id="63" w:name="_Toc98147848"/>
      <w:r>
        <w:t>4.1</w:t>
      </w:r>
      <w:r>
        <w:tab/>
        <w:t>3GPP specific application identifiers</w:t>
      </w:r>
      <w:bookmarkEnd w:id="58"/>
      <w:bookmarkEnd w:id="59"/>
      <w:bookmarkEnd w:id="60"/>
      <w:bookmarkEnd w:id="61"/>
      <w:bookmarkEnd w:id="62"/>
      <w:bookmarkEnd w:id="63"/>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4" w:name="_Toc19718272"/>
      <w:bookmarkStart w:id="65" w:name="_Toc27377347"/>
      <w:bookmarkStart w:id="66" w:name="_Toc27379380"/>
      <w:bookmarkStart w:id="67" w:name="_Toc36019227"/>
      <w:bookmarkStart w:id="68" w:name="_Toc44865185"/>
      <w:bookmarkStart w:id="69" w:name="_Toc98147849"/>
      <w:r>
        <w:lastRenderedPageBreak/>
        <w:t>5</w:t>
      </w:r>
      <w:r>
        <w:tab/>
        <w:t>Command codes</w:t>
      </w:r>
      <w:bookmarkEnd w:id="64"/>
      <w:bookmarkEnd w:id="65"/>
      <w:bookmarkEnd w:id="66"/>
      <w:bookmarkEnd w:id="67"/>
      <w:bookmarkEnd w:id="68"/>
      <w:bookmarkEnd w:id="69"/>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70" w:name="_Toc19718273"/>
      <w:bookmarkStart w:id="71" w:name="_Toc27377348"/>
      <w:bookmarkStart w:id="72" w:name="_Toc27379381"/>
      <w:bookmarkStart w:id="73" w:name="_Toc36019228"/>
      <w:bookmarkStart w:id="74" w:name="_Toc44865186"/>
      <w:bookmarkStart w:id="75" w:name="_Toc98147850"/>
      <w:r>
        <w:t>5.1</w:t>
      </w:r>
      <w:r>
        <w:tab/>
        <w:t>Command codes allocated for 3GPP</w:t>
      </w:r>
      <w:bookmarkEnd w:id="70"/>
      <w:bookmarkEnd w:id="71"/>
      <w:bookmarkEnd w:id="72"/>
      <w:bookmarkEnd w:id="73"/>
      <w:bookmarkEnd w:id="74"/>
      <w:bookmarkEnd w:id="75"/>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6" w:name="_Toc19718274"/>
      <w:bookmarkStart w:id="77" w:name="_Toc27377349"/>
      <w:bookmarkStart w:id="78" w:name="_Toc27379382"/>
      <w:bookmarkStart w:id="79" w:name="_Toc36019229"/>
      <w:bookmarkStart w:id="80" w:name="_Toc44865187"/>
      <w:bookmarkStart w:id="81" w:name="_Toc98147851"/>
      <w:r>
        <w:t>6</w:t>
      </w:r>
      <w:r>
        <w:tab/>
        <w:t>Vendor identifier</w:t>
      </w:r>
      <w:bookmarkEnd w:id="76"/>
      <w:bookmarkEnd w:id="77"/>
      <w:bookmarkEnd w:id="78"/>
      <w:bookmarkEnd w:id="79"/>
      <w:bookmarkEnd w:id="80"/>
      <w:bookmarkEnd w:id="81"/>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2" w:name="_Toc19718275"/>
      <w:bookmarkStart w:id="83" w:name="_Toc27377350"/>
      <w:bookmarkStart w:id="84" w:name="_Toc27379383"/>
      <w:bookmarkStart w:id="85" w:name="_Toc36019230"/>
      <w:bookmarkStart w:id="86" w:name="_Toc44865188"/>
      <w:bookmarkStart w:id="87" w:name="_Toc98147852"/>
      <w:r>
        <w:t>6.1</w:t>
      </w:r>
      <w:r>
        <w:tab/>
        <w:t>3GPP's vendor identifier</w:t>
      </w:r>
      <w:bookmarkEnd w:id="82"/>
      <w:bookmarkEnd w:id="83"/>
      <w:bookmarkEnd w:id="84"/>
      <w:bookmarkEnd w:id="85"/>
      <w:bookmarkEnd w:id="86"/>
      <w:bookmarkEnd w:id="87"/>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8" w:name="_Toc19718276"/>
      <w:bookmarkStart w:id="89" w:name="_Toc27377351"/>
      <w:bookmarkStart w:id="90" w:name="_Toc27379384"/>
      <w:bookmarkStart w:id="91" w:name="_Toc36019231"/>
      <w:bookmarkStart w:id="92" w:name="_Toc44865189"/>
      <w:bookmarkStart w:id="93" w:name="_Toc98147853"/>
      <w:r>
        <w:lastRenderedPageBreak/>
        <w:t>7</w:t>
      </w:r>
      <w:r>
        <w:tab/>
        <w:t>Attribute-Value-Pair codes</w:t>
      </w:r>
      <w:bookmarkEnd w:id="88"/>
      <w:bookmarkEnd w:id="89"/>
      <w:bookmarkEnd w:id="90"/>
      <w:bookmarkEnd w:id="91"/>
      <w:bookmarkEnd w:id="92"/>
      <w:bookmarkEnd w:id="93"/>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4" w:name="_Toc19718277"/>
      <w:bookmarkStart w:id="95" w:name="_Toc27377352"/>
      <w:bookmarkStart w:id="96" w:name="_Toc27379385"/>
      <w:bookmarkStart w:id="97" w:name="_Toc36019232"/>
      <w:bookmarkStart w:id="98" w:name="_Toc44865190"/>
      <w:bookmarkStart w:id="99" w:name="_Toc98147854"/>
      <w:r>
        <w:lastRenderedPageBreak/>
        <w:t>7.1</w:t>
      </w:r>
      <w:r>
        <w:tab/>
        <w:t>3GPP specific AVP codes</w:t>
      </w:r>
      <w:bookmarkEnd w:id="94"/>
      <w:bookmarkEnd w:id="95"/>
      <w:bookmarkEnd w:id="96"/>
      <w:bookmarkEnd w:id="97"/>
      <w:bookmarkEnd w:id="98"/>
      <w:bookmarkEnd w:id="99"/>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AF79F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5"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2"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lastRenderedPageBreak/>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lastRenderedPageBreak/>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w:t>
            </w:r>
            <w:r>
              <w:lastRenderedPageBreak/>
              <w:t>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w:t>
            </w:r>
            <w:r>
              <w:t>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w:t>
            </w:r>
            <w:r>
              <w:rPr>
                <w:noProof/>
              </w:rPr>
              <w:lastRenderedPageBreak/>
              <w:t>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2"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4D13B9">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lastRenderedPageBreak/>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4D13B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5"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2"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w:t>
            </w:r>
            <w:r>
              <w:t>7</w:t>
            </w:r>
            <w:r>
              <w:t xml:space="preserve"> to 2599 are reserved for TS 29.172.</w:t>
            </w:r>
          </w:p>
        </w:tc>
      </w:tr>
      <w:tr w:rsidR="001F51B8"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w:t>
            </w:r>
            <w:r>
              <w:rPr>
                <w:rFonts w:eastAsia="SimSun"/>
                <w:lang w:eastAsia="zh-CN"/>
              </w:rPr>
              <w:lastRenderedPageBreak/>
              <w:t>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w:t>
            </w:r>
            <w:r>
              <w:lastRenderedPageBreak/>
              <w:t>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w:t>
            </w:r>
            <w:r>
              <w:t>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w:t>
            </w:r>
            <w:r>
              <w:lastRenderedPageBreak/>
              <w: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w:t>
            </w:r>
            <w:r>
              <w:t>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w:t>
            </w:r>
            <w:r>
              <w:t>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5"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294465">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5"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5"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2"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w:t>
            </w:r>
            <w:r>
              <w:lastRenderedPageBreak/>
              <w:t>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w:t>
            </w:r>
            <w:r>
              <w: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w:t>
            </w:r>
            <w:r>
              <w:lastRenderedPageBreak/>
              <w: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w:t>
            </w:r>
            <w:r>
              <w:rPr>
                <w:lang w:val="en-US"/>
              </w:rPr>
              <w:lastRenderedPageBreak/>
              <w:t>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w:t>
            </w:r>
            <w:r>
              <w:t>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w:t>
            </w:r>
            <w:r>
              <w:lastRenderedPageBreak/>
              <w:t>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w:t>
            </w:r>
            <w:r>
              <w:t>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w:t>
            </w:r>
            <w:r>
              <w:rPr>
                <w:rFonts w:cs="Arial"/>
              </w:rPr>
              <w:lastRenderedPageBreak/>
              <w:t>-Network-Relay-UE-ID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100" w:name="_Toc19718278"/>
      <w:bookmarkStart w:id="101" w:name="_Toc27377353"/>
      <w:bookmarkStart w:id="102" w:name="_Toc27379386"/>
    </w:p>
    <w:p w14:paraId="4F71B22B" w14:textId="77777777" w:rsidR="00E3130E" w:rsidRDefault="00E3130E" w:rsidP="001B033B">
      <w:pPr>
        <w:pStyle w:val="Heading1"/>
      </w:pPr>
      <w:bookmarkStart w:id="103" w:name="_Toc36019233"/>
      <w:bookmarkStart w:id="104" w:name="_Toc44865191"/>
      <w:bookmarkStart w:id="105" w:name="_Toc98147855"/>
      <w:r>
        <w:t>8</w:t>
      </w:r>
      <w:r>
        <w:tab/>
        <w:t>Experimental result codes</w:t>
      </w:r>
      <w:bookmarkEnd w:id="100"/>
      <w:bookmarkEnd w:id="101"/>
      <w:bookmarkEnd w:id="102"/>
      <w:bookmarkEnd w:id="103"/>
      <w:bookmarkEnd w:id="104"/>
      <w:bookmarkEnd w:id="105"/>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6" w:name="_Toc19718279"/>
      <w:bookmarkStart w:id="107" w:name="_Toc27377354"/>
      <w:bookmarkStart w:id="108" w:name="_Toc27379387"/>
      <w:bookmarkStart w:id="109" w:name="_Toc36019234"/>
      <w:bookmarkStart w:id="110" w:name="_Toc44865192"/>
      <w:bookmarkStart w:id="111" w:name="_Toc98147856"/>
      <w:r>
        <w:t>8.1</w:t>
      </w:r>
      <w:r>
        <w:tab/>
        <w:t>3GPP specific result codes</w:t>
      </w:r>
      <w:bookmarkEnd w:id="106"/>
      <w:bookmarkEnd w:id="107"/>
      <w:bookmarkEnd w:id="108"/>
      <w:bookmarkEnd w:id="109"/>
      <w:bookmarkEnd w:id="110"/>
      <w:bookmarkEnd w:id="111"/>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2" w:name="_Toc19718280"/>
      <w:bookmarkStart w:id="113" w:name="_Toc27377355"/>
      <w:bookmarkStart w:id="114" w:name="_Toc27379388"/>
      <w:bookmarkStart w:id="115" w:name="_Toc36019235"/>
      <w:bookmarkStart w:id="116" w:name="_Toc44865193"/>
      <w:bookmarkStart w:id="117" w:name="_Toc98147857"/>
      <w:r>
        <w:t>8.1.1</w:t>
      </w:r>
      <w:r>
        <w:tab/>
        <w:t>Informational</w:t>
      </w:r>
      <w:bookmarkEnd w:id="112"/>
      <w:bookmarkEnd w:id="113"/>
      <w:bookmarkEnd w:id="114"/>
      <w:bookmarkEnd w:id="115"/>
      <w:bookmarkEnd w:id="116"/>
      <w:bookmarkEnd w:id="117"/>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8" w:name="_Toc19718281"/>
      <w:bookmarkStart w:id="119" w:name="_Toc27377356"/>
      <w:bookmarkStart w:id="120" w:name="_Toc27379389"/>
      <w:bookmarkStart w:id="121" w:name="_Toc36019236"/>
      <w:bookmarkStart w:id="122" w:name="_Toc44865194"/>
      <w:bookmarkStart w:id="123" w:name="_Toc98147858"/>
      <w:r>
        <w:lastRenderedPageBreak/>
        <w:t>8.1.2</w:t>
      </w:r>
      <w:r>
        <w:tab/>
        <w:t>Success</w:t>
      </w:r>
      <w:bookmarkEnd w:id="118"/>
      <w:bookmarkEnd w:id="119"/>
      <w:bookmarkEnd w:id="120"/>
      <w:bookmarkEnd w:id="121"/>
      <w:bookmarkEnd w:id="122"/>
      <w:bookmarkEnd w:id="123"/>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4" w:name="_Toc19718282"/>
      <w:bookmarkStart w:id="125" w:name="_Toc27377357"/>
      <w:bookmarkStart w:id="126" w:name="_Toc27379390"/>
      <w:bookmarkStart w:id="127" w:name="_Toc36019237"/>
      <w:bookmarkStart w:id="128" w:name="_Toc44865195"/>
      <w:bookmarkStart w:id="129" w:name="_Toc98147859"/>
      <w:r>
        <w:t>8.1.3</w:t>
      </w:r>
      <w:r>
        <w:tab/>
        <w:t>Transient Failures</w:t>
      </w:r>
      <w:bookmarkEnd w:id="124"/>
      <w:bookmarkEnd w:id="125"/>
      <w:bookmarkEnd w:id="126"/>
      <w:bookmarkEnd w:id="127"/>
      <w:bookmarkEnd w:id="128"/>
      <w:bookmarkEnd w:id="129"/>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30" w:name="_Toc19718283"/>
      <w:bookmarkStart w:id="131" w:name="_Toc27377358"/>
      <w:bookmarkStart w:id="132" w:name="_Toc27379391"/>
      <w:bookmarkStart w:id="133" w:name="_Toc36019238"/>
      <w:bookmarkStart w:id="134" w:name="_Toc44865196"/>
      <w:bookmarkStart w:id="135" w:name="_Toc98147860"/>
      <w:r>
        <w:lastRenderedPageBreak/>
        <w:t>8.1.4</w:t>
      </w:r>
      <w:r>
        <w:tab/>
        <w:t>Permanent Failures</w:t>
      </w:r>
      <w:bookmarkEnd w:id="130"/>
      <w:bookmarkEnd w:id="131"/>
      <w:bookmarkEnd w:id="132"/>
      <w:bookmarkEnd w:id="133"/>
      <w:bookmarkEnd w:id="134"/>
      <w:bookmarkEnd w:id="135"/>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6" w:name="_Hlt7774576"/>
            <w:bookmarkEnd w:id="136"/>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lastRenderedPageBreak/>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7" w:name="_Toc19718284"/>
      <w:bookmarkStart w:id="138" w:name="_Toc27377359"/>
      <w:bookmarkStart w:id="139" w:name="_Toc27379392"/>
      <w:bookmarkStart w:id="140" w:name="_Toc36019239"/>
      <w:bookmarkStart w:id="141" w:name="_Toc44865197"/>
      <w:bookmarkStart w:id="142" w:name="_Toc98147861"/>
      <w:r>
        <w:lastRenderedPageBreak/>
        <w:t>Annex A (informative):</w:t>
      </w:r>
      <w:r>
        <w:br/>
        <w:t>Assignment of the Diameter codes and identifiers in 3GPP</w:t>
      </w:r>
      <w:bookmarkEnd w:id="137"/>
      <w:bookmarkEnd w:id="138"/>
      <w:bookmarkEnd w:id="139"/>
      <w:bookmarkEnd w:id="140"/>
      <w:bookmarkEnd w:id="141"/>
      <w:bookmarkEnd w:id="142"/>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3" w:name="_Toc19718285"/>
      <w:bookmarkStart w:id="144" w:name="_Toc27377360"/>
      <w:bookmarkStart w:id="145" w:name="_Toc27379393"/>
      <w:bookmarkStart w:id="146" w:name="_Toc36019240"/>
      <w:bookmarkStart w:id="147" w:name="_Toc44865198"/>
      <w:bookmarkStart w:id="148" w:name="_Toc98147862"/>
      <w:r>
        <w:t>A.1</w:t>
      </w:r>
      <w:r>
        <w:tab/>
        <w:t>Application identifiers</w:t>
      </w:r>
      <w:bookmarkEnd w:id="143"/>
      <w:bookmarkEnd w:id="144"/>
      <w:bookmarkEnd w:id="145"/>
      <w:bookmarkEnd w:id="146"/>
      <w:bookmarkEnd w:id="147"/>
      <w:bookmarkEnd w:id="148"/>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9" w:name="_Toc19718286"/>
      <w:bookmarkStart w:id="150" w:name="_Toc27377361"/>
      <w:bookmarkStart w:id="151" w:name="_Toc27379394"/>
      <w:bookmarkStart w:id="152" w:name="_Toc36019241"/>
      <w:bookmarkStart w:id="153" w:name="_Toc44865199"/>
      <w:bookmarkStart w:id="154" w:name="_Toc98147863"/>
      <w:r>
        <w:t>A.2</w:t>
      </w:r>
      <w:r>
        <w:tab/>
        <w:t>Command codes</w:t>
      </w:r>
      <w:bookmarkEnd w:id="149"/>
      <w:bookmarkEnd w:id="150"/>
      <w:bookmarkEnd w:id="151"/>
      <w:bookmarkEnd w:id="152"/>
      <w:bookmarkEnd w:id="153"/>
      <w:bookmarkEnd w:id="154"/>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5" w:name="_Toc19718287"/>
      <w:bookmarkStart w:id="156" w:name="_Toc27377362"/>
      <w:bookmarkStart w:id="157" w:name="_Toc27379395"/>
      <w:bookmarkStart w:id="158" w:name="_Toc36019242"/>
      <w:bookmarkStart w:id="159" w:name="_Toc44865200"/>
      <w:bookmarkStart w:id="160" w:name="_Toc98147864"/>
      <w:r>
        <w:t>A.3</w:t>
      </w:r>
      <w:r>
        <w:tab/>
        <w:t>AVP codes</w:t>
      </w:r>
      <w:bookmarkEnd w:id="155"/>
      <w:bookmarkEnd w:id="156"/>
      <w:bookmarkEnd w:id="157"/>
      <w:bookmarkEnd w:id="158"/>
      <w:bookmarkEnd w:id="159"/>
      <w:bookmarkEnd w:id="160"/>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1" w:name="_Toc19718288"/>
      <w:bookmarkStart w:id="162" w:name="_Toc27377363"/>
      <w:bookmarkStart w:id="163" w:name="_Toc27379396"/>
      <w:bookmarkStart w:id="164" w:name="_Toc36019243"/>
      <w:bookmarkStart w:id="165" w:name="_Toc44865201"/>
      <w:bookmarkStart w:id="166" w:name="_Toc98147865"/>
      <w:r>
        <w:t>A.4</w:t>
      </w:r>
      <w:r>
        <w:tab/>
        <w:t>Result codes</w:t>
      </w:r>
      <w:bookmarkEnd w:id="161"/>
      <w:bookmarkEnd w:id="162"/>
      <w:bookmarkEnd w:id="163"/>
      <w:bookmarkEnd w:id="164"/>
      <w:bookmarkEnd w:id="165"/>
      <w:bookmarkEnd w:id="166"/>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7" w:name="_Toc19718289"/>
      <w:bookmarkStart w:id="168" w:name="_Toc27377364"/>
      <w:bookmarkStart w:id="169" w:name="_Toc27379397"/>
      <w:bookmarkStart w:id="170" w:name="_Toc36019244"/>
      <w:bookmarkStart w:id="171" w:name="_Toc44865202"/>
      <w:bookmarkStart w:id="172" w:name="_Toc98147866"/>
      <w:bookmarkStart w:id="173" w:name="historyclause"/>
      <w:r>
        <w:lastRenderedPageBreak/>
        <w:t>Annex B (informative):</w:t>
      </w:r>
      <w:r>
        <w:br/>
        <w:t>Change history</w:t>
      </w:r>
      <w:bookmarkEnd w:id="167"/>
      <w:bookmarkEnd w:id="168"/>
      <w:bookmarkEnd w:id="169"/>
      <w:bookmarkEnd w:id="170"/>
      <w:bookmarkEnd w:id="171"/>
      <w:bookmarkEnd w:id="172"/>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3"/>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8022" w14:textId="77777777" w:rsidR="007433B7" w:rsidRDefault="007433B7">
      <w:r>
        <w:separator/>
      </w:r>
    </w:p>
  </w:endnote>
  <w:endnote w:type="continuationSeparator" w:id="0">
    <w:p w14:paraId="0292FB0D" w14:textId="77777777" w:rsidR="007433B7" w:rsidRDefault="0074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4C8F" w14:textId="77777777" w:rsidR="007433B7" w:rsidRDefault="007433B7">
      <w:r>
        <w:separator/>
      </w:r>
    </w:p>
  </w:footnote>
  <w:footnote w:type="continuationSeparator" w:id="0">
    <w:p w14:paraId="654B6174" w14:textId="77777777" w:rsidR="007433B7" w:rsidRDefault="0074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28C68EE4"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1B8">
      <w:rPr>
        <w:rFonts w:ascii="Arial" w:hAnsi="Arial" w:cs="Arial"/>
        <w:b/>
        <w:noProof/>
        <w:sz w:val="18"/>
        <w:szCs w:val="18"/>
      </w:rPr>
      <w:t>3GPP TS 29.230 V18.2.0 (2023-09)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7F6F47BE"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1B8">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347A2"/>
    <w:rsid w:val="00262280"/>
    <w:rsid w:val="002675F0"/>
    <w:rsid w:val="002B3806"/>
    <w:rsid w:val="002B43BB"/>
    <w:rsid w:val="002B6339"/>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18988</Words>
  <Characters>108236</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29.230_CR0706_(Rel-18)_MPS_WLAN</cp:lastModifiedBy>
  <cp:revision>37</cp:revision>
  <cp:lastPrinted>2019-02-25T14:05:00Z</cp:lastPrinted>
  <dcterms:created xsi:type="dcterms:W3CDTF">2019-12-16T07:31:00Z</dcterms:created>
  <dcterms:modified xsi:type="dcterms:W3CDTF">2023-09-20T06:51:00Z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