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4581AB0F"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sidR="009900EA">
              <w:rPr>
                <w:noProof w:val="0"/>
              </w:rPr>
              <w:t>7</w:t>
            </w:r>
            <w:r w:rsidRPr="000C321E">
              <w:rPr>
                <w:noProof w:val="0"/>
              </w:rPr>
              <w:t>.</w:t>
            </w:r>
            <w:r w:rsidR="001765A5">
              <w:rPr>
                <w:noProof w:val="0"/>
              </w:rPr>
              <w:t>2</w:t>
            </w:r>
            <w:r w:rsidRPr="000C321E">
              <w:rPr>
                <w:noProof w:val="0"/>
              </w:rPr>
              <w:t xml:space="preserve">.0 </w:t>
            </w:r>
            <w:r w:rsidRPr="000C321E">
              <w:rPr>
                <w:noProof w:val="0"/>
                <w:sz w:val="32"/>
              </w:rPr>
              <w:t>(20</w:t>
            </w:r>
            <w:r>
              <w:rPr>
                <w:noProof w:val="0"/>
                <w:sz w:val="32"/>
              </w:rPr>
              <w:t>2</w:t>
            </w:r>
            <w:r w:rsidR="001765A5">
              <w:rPr>
                <w:noProof w:val="0"/>
                <w:sz w:val="32"/>
              </w:rPr>
              <w:t>2</w:t>
            </w:r>
            <w:r w:rsidRPr="000C321E">
              <w:rPr>
                <w:noProof w:val="0"/>
                <w:sz w:val="32"/>
              </w:rPr>
              <w:t>-</w:t>
            </w:r>
            <w:r>
              <w:rPr>
                <w:noProof w:val="0"/>
                <w:sz w:val="32"/>
              </w:rPr>
              <w:t>0</w:t>
            </w:r>
            <w:r w:rsidR="001765A5">
              <w:rPr>
                <w:noProof w:val="0"/>
                <w:sz w:val="32"/>
              </w:rPr>
              <w:t>3</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165F54A3" w:rsidR="00E16FD1" w:rsidRPr="000C321E" w:rsidRDefault="00E16FD1" w:rsidP="00E16FD1">
            <w:pPr>
              <w:pStyle w:val="ZT"/>
              <w:framePr w:wrap="auto" w:hAnchor="text" w:yAlign="inline"/>
            </w:pPr>
            <w:r w:rsidRPr="000C321E">
              <w:t>(</w:t>
            </w:r>
            <w:r w:rsidRPr="000C321E">
              <w:rPr>
                <w:rStyle w:val="ZGSM"/>
              </w:rPr>
              <w:t>Release 1</w:t>
            </w:r>
            <w:r w:rsidR="009900EA">
              <w:rPr>
                <w:rStyle w:val="ZGSM"/>
              </w:rPr>
              <w:t>7</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DA1A06"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pt">
                  <v:imagedata r:id="rId9" o:title="LTE-AdvancedPro_largerTM_cropped"/>
                </v:shape>
              </w:pict>
            </w:r>
          </w:p>
        </w:tc>
        <w:tc>
          <w:tcPr>
            <w:tcW w:w="5540" w:type="dxa"/>
            <w:shd w:val="clear" w:color="auto" w:fill="auto"/>
          </w:tcPr>
          <w:p w14:paraId="19AF212D" w14:textId="77777777" w:rsidR="00C074DD" w:rsidRDefault="00DA1A06" w:rsidP="00C074DD">
            <w:pPr>
              <w:jc w:val="right"/>
            </w:pPr>
            <w:r>
              <w:pict w14:anchorId="656C6406">
                <v:shape id="_x0000_i1026" type="#_x0000_t75" style="width:127.7pt;height:74.5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03878C89"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1765A5">
              <w:rPr>
                <w:noProof/>
                <w:sz w:val="18"/>
              </w:rPr>
              <w:t>2</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rsidP="00577423">
      <w:pPr>
        <w:pStyle w:val="TT"/>
      </w:pPr>
      <w:r w:rsidRPr="004D3578">
        <w:br w:type="page"/>
      </w:r>
      <w:bookmarkStart w:id="7" w:name="tableOfContents"/>
      <w:bookmarkEnd w:id="7"/>
      <w:r w:rsidRPr="004D3578">
        <w:lastRenderedPageBreak/>
        <w:t>Contents</w:t>
      </w:r>
    </w:p>
    <w:p w14:paraId="39D5B1B2" w14:textId="4521E6B9" w:rsidR="00C75B8A" w:rsidRPr="00DA1A06" w:rsidRDefault="006E5EE3">
      <w:pPr>
        <w:pStyle w:val="TOC1"/>
        <w:rPr>
          <w:rFonts w:ascii="Calibri" w:hAnsi="Calibri"/>
          <w:szCs w:val="22"/>
          <w:lang w:eastAsia="en-GB"/>
        </w:rPr>
      </w:pPr>
      <w:r>
        <w:fldChar w:fldCharType="begin" w:fldLock="1"/>
      </w:r>
      <w:r>
        <w:instrText xml:space="preserve"> TOC \o "1-9" </w:instrText>
      </w:r>
      <w:r>
        <w:fldChar w:fldCharType="separate"/>
      </w:r>
      <w:r w:rsidR="00C75B8A">
        <w:t>Foreword</w:t>
      </w:r>
      <w:r w:rsidR="00C75B8A">
        <w:tab/>
      </w:r>
      <w:r w:rsidR="00C75B8A">
        <w:fldChar w:fldCharType="begin" w:fldLock="1"/>
      </w:r>
      <w:r w:rsidR="00C75B8A">
        <w:instrText xml:space="preserve"> PAGEREF _Toc97647309 \h </w:instrText>
      </w:r>
      <w:r w:rsidR="00C75B8A">
        <w:fldChar w:fldCharType="separate"/>
      </w:r>
      <w:r w:rsidR="00C75B8A">
        <w:t>9</w:t>
      </w:r>
      <w:r w:rsidR="00C75B8A">
        <w:fldChar w:fldCharType="end"/>
      </w:r>
    </w:p>
    <w:p w14:paraId="560EDDC4" w14:textId="12D69410" w:rsidR="00C75B8A" w:rsidRPr="00DA1A06" w:rsidRDefault="00C75B8A">
      <w:pPr>
        <w:pStyle w:val="TOC1"/>
        <w:rPr>
          <w:rFonts w:ascii="Calibri" w:hAnsi="Calibri"/>
          <w:szCs w:val="22"/>
          <w:lang w:eastAsia="en-GB"/>
        </w:rPr>
      </w:pPr>
      <w:r>
        <w:t>1</w:t>
      </w:r>
      <w:r w:rsidRPr="00DA1A06">
        <w:rPr>
          <w:rFonts w:ascii="Calibri" w:hAnsi="Calibri"/>
          <w:szCs w:val="22"/>
          <w:lang w:eastAsia="en-GB"/>
        </w:rPr>
        <w:tab/>
      </w:r>
      <w:r>
        <w:t>Scope</w:t>
      </w:r>
      <w:r>
        <w:tab/>
      </w:r>
      <w:r>
        <w:fldChar w:fldCharType="begin" w:fldLock="1"/>
      </w:r>
      <w:r>
        <w:instrText xml:space="preserve"> PAGEREF _Toc97647310 \h </w:instrText>
      </w:r>
      <w:r>
        <w:fldChar w:fldCharType="separate"/>
      </w:r>
      <w:r>
        <w:t>10</w:t>
      </w:r>
      <w:r>
        <w:fldChar w:fldCharType="end"/>
      </w:r>
    </w:p>
    <w:p w14:paraId="135E9BD2" w14:textId="4E9536BA" w:rsidR="00C75B8A" w:rsidRPr="00DA1A06" w:rsidRDefault="00C75B8A">
      <w:pPr>
        <w:pStyle w:val="TOC1"/>
        <w:rPr>
          <w:rFonts w:ascii="Calibri" w:hAnsi="Calibri"/>
          <w:szCs w:val="22"/>
          <w:lang w:eastAsia="en-GB"/>
        </w:rPr>
      </w:pPr>
      <w:r>
        <w:t>2</w:t>
      </w:r>
      <w:r w:rsidRPr="00DA1A06">
        <w:rPr>
          <w:rFonts w:ascii="Calibri" w:hAnsi="Calibri"/>
          <w:szCs w:val="22"/>
          <w:lang w:eastAsia="en-GB"/>
        </w:rPr>
        <w:tab/>
      </w:r>
      <w:r>
        <w:t>References</w:t>
      </w:r>
      <w:r>
        <w:tab/>
      </w:r>
      <w:r>
        <w:fldChar w:fldCharType="begin" w:fldLock="1"/>
      </w:r>
      <w:r>
        <w:instrText xml:space="preserve"> PAGEREF _Toc97647311 \h </w:instrText>
      </w:r>
      <w:r>
        <w:fldChar w:fldCharType="separate"/>
      </w:r>
      <w:r>
        <w:t>10</w:t>
      </w:r>
      <w:r>
        <w:fldChar w:fldCharType="end"/>
      </w:r>
    </w:p>
    <w:p w14:paraId="2F8C852E" w14:textId="2C06D5F0" w:rsidR="00C75B8A" w:rsidRPr="00DA1A06" w:rsidRDefault="00C75B8A">
      <w:pPr>
        <w:pStyle w:val="TOC1"/>
        <w:rPr>
          <w:rFonts w:ascii="Calibri" w:hAnsi="Calibri"/>
          <w:szCs w:val="22"/>
          <w:lang w:eastAsia="en-GB"/>
        </w:rPr>
      </w:pPr>
      <w:r>
        <w:t>3</w:t>
      </w:r>
      <w:r w:rsidRPr="00DA1A06">
        <w:rPr>
          <w:rFonts w:ascii="Calibri" w:hAnsi="Calibri"/>
          <w:szCs w:val="22"/>
          <w:lang w:eastAsia="en-GB"/>
        </w:rPr>
        <w:tab/>
      </w:r>
      <w:r>
        <w:t>Definitions and abbreviations</w:t>
      </w:r>
      <w:r>
        <w:tab/>
      </w:r>
      <w:r>
        <w:fldChar w:fldCharType="begin" w:fldLock="1"/>
      </w:r>
      <w:r>
        <w:instrText xml:space="preserve"> PAGEREF _Toc97647312 \h </w:instrText>
      </w:r>
      <w:r>
        <w:fldChar w:fldCharType="separate"/>
      </w:r>
      <w:r>
        <w:t>12</w:t>
      </w:r>
      <w:r>
        <w:fldChar w:fldCharType="end"/>
      </w:r>
    </w:p>
    <w:p w14:paraId="3CDE10E6" w14:textId="6F5BF15C" w:rsidR="00C75B8A" w:rsidRPr="00DA1A06" w:rsidRDefault="00C75B8A">
      <w:pPr>
        <w:pStyle w:val="TOC2"/>
        <w:rPr>
          <w:rFonts w:ascii="Calibri" w:hAnsi="Calibri"/>
          <w:sz w:val="22"/>
          <w:szCs w:val="22"/>
          <w:lang w:eastAsia="en-GB"/>
        </w:rPr>
      </w:pPr>
      <w:r>
        <w:t>3.1</w:t>
      </w:r>
      <w:r w:rsidRPr="00DA1A06">
        <w:rPr>
          <w:rFonts w:ascii="Calibri" w:hAnsi="Calibri"/>
          <w:sz w:val="22"/>
          <w:szCs w:val="22"/>
          <w:lang w:eastAsia="en-GB"/>
        </w:rPr>
        <w:tab/>
      </w:r>
      <w:r>
        <w:t>Definitions</w:t>
      </w:r>
      <w:r>
        <w:tab/>
      </w:r>
      <w:r>
        <w:fldChar w:fldCharType="begin" w:fldLock="1"/>
      </w:r>
      <w:r>
        <w:instrText xml:space="preserve"> PAGEREF _Toc97647313 \h </w:instrText>
      </w:r>
      <w:r>
        <w:fldChar w:fldCharType="separate"/>
      </w:r>
      <w:r>
        <w:t>12</w:t>
      </w:r>
      <w:r>
        <w:fldChar w:fldCharType="end"/>
      </w:r>
    </w:p>
    <w:p w14:paraId="2E3B2391" w14:textId="73F99E5D" w:rsidR="00C75B8A" w:rsidRPr="00DA1A06" w:rsidRDefault="00C75B8A">
      <w:pPr>
        <w:pStyle w:val="TOC2"/>
        <w:rPr>
          <w:rFonts w:ascii="Calibri" w:hAnsi="Calibri"/>
          <w:sz w:val="22"/>
          <w:szCs w:val="22"/>
          <w:lang w:eastAsia="en-GB"/>
        </w:rPr>
      </w:pPr>
      <w:r>
        <w:t>3.2</w:t>
      </w:r>
      <w:r w:rsidRPr="00DA1A06">
        <w:rPr>
          <w:rFonts w:ascii="Calibri" w:hAnsi="Calibri"/>
          <w:sz w:val="22"/>
          <w:szCs w:val="22"/>
          <w:lang w:eastAsia="en-GB"/>
        </w:rPr>
        <w:tab/>
      </w:r>
      <w:r>
        <w:t>Abbreviations</w:t>
      </w:r>
      <w:r>
        <w:tab/>
      </w:r>
      <w:r>
        <w:fldChar w:fldCharType="begin" w:fldLock="1"/>
      </w:r>
      <w:r>
        <w:instrText xml:space="preserve"> PAGEREF _Toc97647314 \h </w:instrText>
      </w:r>
      <w:r>
        <w:fldChar w:fldCharType="separate"/>
      </w:r>
      <w:r>
        <w:t>14</w:t>
      </w:r>
      <w:r>
        <w:fldChar w:fldCharType="end"/>
      </w:r>
    </w:p>
    <w:p w14:paraId="2DD04D9D" w14:textId="3E6EB641" w:rsidR="00C75B8A" w:rsidRPr="00DA1A06" w:rsidRDefault="00C75B8A">
      <w:pPr>
        <w:pStyle w:val="TOC1"/>
        <w:rPr>
          <w:rFonts w:ascii="Calibri" w:hAnsi="Calibri"/>
          <w:szCs w:val="22"/>
          <w:lang w:eastAsia="en-GB"/>
        </w:rPr>
      </w:pPr>
      <w:r>
        <w:t>4</w:t>
      </w:r>
      <w:r w:rsidRPr="00DA1A06">
        <w:rPr>
          <w:rFonts w:ascii="Calibri" w:hAnsi="Calibri"/>
          <w:szCs w:val="22"/>
          <w:lang w:eastAsia="en-GB"/>
        </w:rPr>
        <w:tab/>
      </w:r>
      <w:r>
        <w:t>General</w:t>
      </w:r>
      <w:r>
        <w:tab/>
      </w:r>
      <w:r>
        <w:fldChar w:fldCharType="begin" w:fldLock="1"/>
      </w:r>
      <w:r>
        <w:instrText xml:space="preserve"> PAGEREF _Toc97647315 \h </w:instrText>
      </w:r>
      <w:r>
        <w:fldChar w:fldCharType="separate"/>
      </w:r>
      <w:r>
        <w:t>14</w:t>
      </w:r>
      <w:r>
        <w:fldChar w:fldCharType="end"/>
      </w:r>
    </w:p>
    <w:p w14:paraId="2B3E5501" w14:textId="41DCDD38" w:rsidR="00C75B8A" w:rsidRPr="00DA1A06" w:rsidRDefault="00C75B8A">
      <w:pPr>
        <w:pStyle w:val="TOC2"/>
        <w:rPr>
          <w:rFonts w:ascii="Calibri" w:hAnsi="Calibri"/>
          <w:sz w:val="22"/>
          <w:szCs w:val="22"/>
          <w:lang w:eastAsia="en-GB"/>
        </w:rPr>
      </w:pPr>
      <w:r>
        <w:t>4.1</w:t>
      </w:r>
      <w:r w:rsidRPr="00DA1A06">
        <w:rPr>
          <w:rFonts w:ascii="Calibri" w:hAnsi="Calibri"/>
          <w:sz w:val="22"/>
          <w:szCs w:val="22"/>
          <w:lang w:eastAsia="en-GB"/>
        </w:rPr>
        <w:tab/>
      </w:r>
      <w:r>
        <w:t>General Description</w:t>
      </w:r>
      <w:r>
        <w:tab/>
      </w:r>
      <w:r>
        <w:fldChar w:fldCharType="begin" w:fldLock="1"/>
      </w:r>
      <w:r>
        <w:instrText xml:space="preserve"> PAGEREF _Toc97647316 \h </w:instrText>
      </w:r>
      <w:r>
        <w:fldChar w:fldCharType="separate"/>
      </w:r>
      <w:r>
        <w:t>14</w:t>
      </w:r>
      <w:r>
        <w:fldChar w:fldCharType="end"/>
      </w:r>
    </w:p>
    <w:p w14:paraId="114FE075" w14:textId="078895CC" w:rsidR="00C75B8A" w:rsidRPr="00DA1A06" w:rsidRDefault="00C75B8A">
      <w:pPr>
        <w:pStyle w:val="TOC2"/>
        <w:rPr>
          <w:rFonts w:ascii="Calibri" w:hAnsi="Calibri"/>
          <w:sz w:val="22"/>
          <w:szCs w:val="22"/>
          <w:lang w:eastAsia="en-GB"/>
        </w:rPr>
      </w:pPr>
      <w:r w:rsidRPr="00C75B8A">
        <w:t>4.2</w:t>
      </w:r>
      <w:r w:rsidRPr="00DA1A06">
        <w:rPr>
          <w:rFonts w:ascii="Calibri" w:hAnsi="Calibri"/>
          <w:sz w:val="22"/>
          <w:szCs w:val="22"/>
          <w:lang w:eastAsia="en-GB"/>
        </w:rPr>
        <w:tab/>
      </w:r>
      <w:r w:rsidRPr="00AE3194">
        <w:rPr>
          <w:lang w:val="en-US"/>
        </w:rPr>
        <w:t>Removing support for GTPv1 to GTPv0 interworking</w:t>
      </w:r>
      <w:r>
        <w:tab/>
      </w:r>
      <w:r>
        <w:fldChar w:fldCharType="begin" w:fldLock="1"/>
      </w:r>
      <w:r>
        <w:instrText xml:space="preserve"> PAGEREF _Toc97647317 \h </w:instrText>
      </w:r>
      <w:r>
        <w:fldChar w:fldCharType="separate"/>
      </w:r>
      <w:r>
        <w:t>16</w:t>
      </w:r>
      <w:r>
        <w:fldChar w:fldCharType="end"/>
      </w:r>
    </w:p>
    <w:p w14:paraId="40629ADB" w14:textId="595B258D" w:rsidR="00C75B8A" w:rsidRPr="00DA1A06" w:rsidRDefault="00C75B8A">
      <w:pPr>
        <w:pStyle w:val="TOC1"/>
        <w:rPr>
          <w:rFonts w:ascii="Calibri" w:hAnsi="Calibri"/>
          <w:szCs w:val="22"/>
          <w:lang w:eastAsia="en-GB"/>
        </w:rPr>
      </w:pPr>
      <w:r>
        <w:t>5</w:t>
      </w:r>
      <w:r w:rsidRPr="00DA1A06">
        <w:rPr>
          <w:rFonts w:ascii="Calibri" w:hAnsi="Calibri"/>
          <w:szCs w:val="22"/>
          <w:lang w:eastAsia="en-GB"/>
        </w:rPr>
        <w:tab/>
      </w:r>
      <w:r>
        <w:t>Transmission Order and Bit Definitions</w:t>
      </w:r>
      <w:r>
        <w:tab/>
      </w:r>
      <w:r>
        <w:fldChar w:fldCharType="begin" w:fldLock="1"/>
      </w:r>
      <w:r>
        <w:instrText xml:space="preserve"> PAGEREF _Toc97647318 \h </w:instrText>
      </w:r>
      <w:r>
        <w:fldChar w:fldCharType="separate"/>
      </w:r>
      <w:r>
        <w:t>16</w:t>
      </w:r>
      <w:r>
        <w:fldChar w:fldCharType="end"/>
      </w:r>
    </w:p>
    <w:p w14:paraId="21DB9FCC" w14:textId="11565ECC" w:rsidR="00C75B8A" w:rsidRPr="00DA1A06" w:rsidRDefault="00C75B8A">
      <w:pPr>
        <w:pStyle w:val="TOC1"/>
        <w:rPr>
          <w:rFonts w:ascii="Calibri" w:hAnsi="Calibri"/>
          <w:szCs w:val="22"/>
          <w:lang w:eastAsia="en-GB"/>
        </w:rPr>
      </w:pPr>
      <w:r>
        <w:t>6</w:t>
      </w:r>
      <w:r w:rsidRPr="00DA1A06">
        <w:rPr>
          <w:rFonts w:ascii="Calibri" w:hAnsi="Calibri"/>
          <w:szCs w:val="22"/>
          <w:lang w:eastAsia="en-GB"/>
        </w:rPr>
        <w:tab/>
      </w:r>
      <w:r>
        <w:t>GTP Header</w:t>
      </w:r>
      <w:r>
        <w:tab/>
      </w:r>
      <w:r>
        <w:fldChar w:fldCharType="begin" w:fldLock="1"/>
      </w:r>
      <w:r>
        <w:instrText xml:space="preserve"> PAGEREF _Toc97647319 \h </w:instrText>
      </w:r>
      <w:r>
        <w:fldChar w:fldCharType="separate"/>
      </w:r>
      <w:r>
        <w:t>16</w:t>
      </w:r>
      <w:r>
        <w:fldChar w:fldCharType="end"/>
      </w:r>
    </w:p>
    <w:p w14:paraId="018E1F98" w14:textId="4EC7AA82" w:rsidR="00C75B8A" w:rsidRPr="00DA1A06" w:rsidRDefault="00C75B8A">
      <w:pPr>
        <w:pStyle w:val="TOC2"/>
        <w:rPr>
          <w:rFonts w:ascii="Calibri" w:hAnsi="Calibri"/>
          <w:sz w:val="22"/>
          <w:szCs w:val="22"/>
          <w:lang w:eastAsia="en-GB"/>
        </w:rPr>
      </w:pPr>
      <w:r>
        <w:t>6.1</w:t>
      </w:r>
      <w:r w:rsidRPr="00DA1A06">
        <w:rPr>
          <w:rFonts w:ascii="Calibri" w:hAnsi="Calibri"/>
          <w:sz w:val="22"/>
          <w:szCs w:val="22"/>
          <w:lang w:eastAsia="en-GB"/>
        </w:rPr>
        <w:tab/>
      </w:r>
      <w:r>
        <w:t>Extension headers</w:t>
      </w:r>
      <w:r>
        <w:tab/>
      </w:r>
      <w:r>
        <w:fldChar w:fldCharType="begin" w:fldLock="1"/>
      </w:r>
      <w:r>
        <w:instrText xml:space="preserve"> PAGEREF _Toc97647320 \h </w:instrText>
      </w:r>
      <w:r>
        <w:fldChar w:fldCharType="separate"/>
      </w:r>
      <w:r>
        <w:t>19</w:t>
      </w:r>
      <w:r>
        <w:fldChar w:fldCharType="end"/>
      </w:r>
    </w:p>
    <w:p w14:paraId="445EAC76" w14:textId="49425DD0" w:rsidR="00C75B8A" w:rsidRPr="00DA1A06" w:rsidRDefault="00C75B8A">
      <w:pPr>
        <w:pStyle w:val="TOC3"/>
        <w:rPr>
          <w:rFonts w:ascii="Calibri" w:hAnsi="Calibri"/>
          <w:sz w:val="22"/>
          <w:szCs w:val="22"/>
          <w:lang w:eastAsia="en-GB"/>
        </w:rPr>
      </w:pPr>
      <w:r>
        <w:t>6.1.1</w:t>
      </w:r>
      <w:r w:rsidRPr="00DA1A06">
        <w:rPr>
          <w:rFonts w:ascii="Calibri" w:hAnsi="Calibri"/>
          <w:sz w:val="22"/>
          <w:szCs w:val="22"/>
          <w:lang w:eastAsia="en-GB"/>
        </w:rPr>
        <w:tab/>
      </w:r>
      <w:r>
        <w:t>PDCP PDU Number</w:t>
      </w:r>
      <w:r>
        <w:tab/>
      </w:r>
      <w:r>
        <w:fldChar w:fldCharType="begin" w:fldLock="1"/>
      </w:r>
      <w:r>
        <w:instrText xml:space="preserve"> PAGEREF _Toc97647321 \h </w:instrText>
      </w:r>
      <w:r>
        <w:fldChar w:fldCharType="separate"/>
      </w:r>
      <w:r>
        <w:t>19</w:t>
      </w:r>
      <w:r>
        <w:fldChar w:fldCharType="end"/>
      </w:r>
    </w:p>
    <w:p w14:paraId="7F0B0514" w14:textId="1E9917AA" w:rsidR="00C75B8A" w:rsidRPr="00DA1A06" w:rsidRDefault="00C75B8A">
      <w:pPr>
        <w:pStyle w:val="TOC3"/>
        <w:rPr>
          <w:rFonts w:ascii="Calibri" w:hAnsi="Calibri"/>
          <w:sz w:val="22"/>
          <w:szCs w:val="22"/>
          <w:lang w:eastAsia="en-GB"/>
        </w:rPr>
      </w:pPr>
      <w:r>
        <w:t>6.1.2</w:t>
      </w:r>
      <w:r w:rsidRPr="00DA1A06">
        <w:rPr>
          <w:rFonts w:ascii="Calibri" w:hAnsi="Calibri"/>
          <w:sz w:val="22"/>
          <w:szCs w:val="22"/>
          <w:lang w:eastAsia="en-GB"/>
        </w:rPr>
        <w:tab/>
      </w:r>
      <w:r>
        <w:t>Suspend Request</w:t>
      </w:r>
      <w:r>
        <w:tab/>
      </w:r>
      <w:r>
        <w:fldChar w:fldCharType="begin" w:fldLock="1"/>
      </w:r>
      <w:r>
        <w:instrText xml:space="preserve"> PAGEREF _Toc97647322 \h </w:instrText>
      </w:r>
      <w:r>
        <w:fldChar w:fldCharType="separate"/>
      </w:r>
      <w:r>
        <w:t>19</w:t>
      </w:r>
      <w:r>
        <w:fldChar w:fldCharType="end"/>
      </w:r>
    </w:p>
    <w:p w14:paraId="64CED03E" w14:textId="230677B3" w:rsidR="00C75B8A" w:rsidRPr="00DA1A06" w:rsidRDefault="00C75B8A">
      <w:pPr>
        <w:pStyle w:val="TOC3"/>
        <w:rPr>
          <w:rFonts w:ascii="Calibri" w:hAnsi="Calibri"/>
          <w:sz w:val="22"/>
          <w:szCs w:val="22"/>
          <w:lang w:eastAsia="en-GB"/>
        </w:rPr>
      </w:pPr>
      <w:r>
        <w:t>6.1.3</w:t>
      </w:r>
      <w:r w:rsidRPr="00DA1A06">
        <w:rPr>
          <w:rFonts w:ascii="Calibri" w:hAnsi="Calibri"/>
          <w:sz w:val="22"/>
          <w:szCs w:val="22"/>
          <w:lang w:eastAsia="en-GB"/>
        </w:rPr>
        <w:tab/>
      </w:r>
      <w:r>
        <w:t>Suspend Response</w:t>
      </w:r>
      <w:r>
        <w:tab/>
      </w:r>
      <w:r>
        <w:fldChar w:fldCharType="begin" w:fldLock="1"/>
      </w:r>
      <w:r>
        <w:instrText xml:space="preserve"> PAGEREF _Toc97647323 \h </w:instrText>
      </w:r>
      <w:r>
        <w:fldChar w:fldCharType="separate"/>
      </w:r>
      <w:r>
        <w:t>19</w:t>
      </w:r>
      <w:r>
        <w:fldChar w:fldCharType="end"/>
      </w:r>
    </w:p>
    <w:p w14:paraId="6D17BDA7" w14:textId="7E88D094" w:rsidR="00C75B8A" w:rsidRPr="00DA1A06" w:rsidRDefault="00C75B8A">
      <w:pPr>
        <w:pStyle w:val="TOC3"/>
        <w:rPr>
          <w:rFonts w:ascii="Calibri" w:hAnsi="Calibri"/>
          <w:sz w:val="22"/>
          <w:szCs w:val="22"/>
          <w:lang w:eastAsia="en-GB"/>
        </w:rPr>
      </w:pPr>
      <w:r>
        <w:t>6.1.4</w:t>
      </w:r>
      <w:r w:rsidRPr="00DA1A06">
        <w:rPr>
          <w:rFonts w:ascii="Calibri" w:hAnsi="Calibri"/>
          <w:sz w:val="22"/>
          <w:szCs w:val="22"/>
          <w:lang w:eastAsia="en-GB"/>
        </w:rPr>
        <w:tab/>
      </w:r>
      <w:r>
        <w:t>MBMS support indication</w:t>
      </w:r>
      <w:r>
        <w:tab/>
      </w:r>
      <w:r>
        <w:fldChar w:fldCharType="begin" w:fldLock="1"/>
      </w:r>
      <w:r>
        <w:instrText xml:space="preserve"> PAGEREF _Toc97647324 \h </w:instrText>
      </w:r>
      <w:r>
        <w:fldChar w:fldCharType="separate"/>
      </w:r>
      <w:r>
        <w:t>20</w:t>
      </w:r>
      <w:r>
        <w:fldChar w:fldCharType="end"/>
      </w:r>
    </w:p>
    <w:p w14:paraId="42D3956C" w14:textId="201C0988" w:rsidR="00C75B8A" w:rsidRPr="00DA1A06" w:rsidRDefault="00C75B8A">
      <w:pPr>
        <w:pStyle w:val="TOC3"/>
        <w:rPr>
          <w:rFonts w:ascii="Calibri" w:hAnsi="Calibri"/>
          <w:sz w:val="22"/>
          <w:szCs w:val="22"/>
          <w:lang w:eastAsia="en-GB"/>
        </w:rPr>
      </w:pPr>
      <w:r>
        <w:t>6.1.5</w:t>
      </w:r>
      <w:r w:rsidRPr="00DA1A06">
        <w:rPr>
          <w:rFonts w:ascii="Calibri" w:hAnsi="Calibri"/>
          <w:sz w:val="22"/>
          <w:szCs w:val="22"/>
          <w:lang w:eastAsia="en-GB"/>
        </w:rPr>
        <w:tab/>
      </w:r>
      <w:r>
        <w:t>MS Info Change Reporting support indication</w:t>
      </w:r>
      <w:r>
        <w:tab/>
      </w:r>
      <w:r>
        <w:fldChar w:fldCharType="begin" w:fldLock="1"/>
      </w:r>
      <w:r>
        <w:instrText xml:space="preserve"> PAGEREF _Toc97647325 \h </w:instrText>
      </w:r>
      <w:r>
        <w:fldChar w:fldCharType="separate"/>
      </w:r>
      <w:r>
        <w:t>20</w:t>
      </w:r>
      <w:r>
        <w:fldChar w:fldCharType="end"/>
      </w:r>
    </w:p>
    <w:p w14:paraId="4A181D7C" w14:textId="6729F85A" w:rsidR="00C75B8A" w:rsidRPr="00DA1A06" w:rsidRDefault="00C75B8A">
      <w:pPr>
        <w:pStyle w:val="TOC1"/>
        <w:rPr>
          <w:rFonts w:ascii="Calibri" w:hAnsi="Calibri"/>
          <w:szCs w:val="22"/>
          <w:lang w:eastAsia="en-GB"/>
        </w:rPr>
      </w:pPr>
      <w:r>
        <w:t>7</w:t>
      </w:r>
      <w:r w:rsidRPr="00DA1A06">
        <w:rPr>
          <w:rFonts w:ascii="Calibri" w:hAnsi="Calibri"/>
          <w:szCs w:val="22"/>
          <w:lang w:eastAsia="en-GB"/>
        </w:rPr>
        <w:tab/>
      </w:r>
      <w:r>
        <w:t>GTP Messages and Message Formats</w:t>
      </w:r>
      <w:r>
        <w:tab/>
      </w:r>
      <w:r>
        <w:fldChar w:fldCharType="begin" w:fldLock="1"/>
      </w:r>
      <w:r>
        <w:instrText xml:space="preserve"> PAGEREF _Toc97647326 \h </w:instrText>
      </w:r>
      <w:r>
        <w:fldChar w:fldCharType="separate"/>
      </w:r>
      <w:r>
        <w:t>21</w:t>
      </w:r>
      <w:r>
        <w:fldChar w:fldCharType="end"/>
      </w:r>
    </w:p>
    <w:p w14:paraId="1A30024E" w14:textId="78484643" w:rsidR="00C75B8A" w:rsidRPr="00DA1A06" w:rsidRDefault="00C75B8A">
      <w:pPr>
        <w:pStyle w:val="TOC2"/>
        <w:rPr>
          <w:rFonts w:ascii="Calibri" w:hAnsi="Calibri"/>
          <w:sz w:val="22"/>
          <w:szCs w:val="22"/>
          <w:lang w:eastAsia="en-GB"/>
        </w:rPr>
      </w:pPr>
      <w:r>
        <w:t>7.1</w:t>
      </w:r>
      <w:r w:rsidRPr="00DA1A06">
        <w:rPr>
          <w:rFonts w:ascii="Calibri" w:hAnsi="Calibri"/>
          <w:sz w:val="22"/>
          <w:szCs w:val="22"/>
          <w:lang w:eastAsia="en-GB"/>
        </w:rPr>
        <w:tab/>
      </w:r>
      <w:r>
        <w:t>Message Formats</w:t>
      </w:r>
      <w:r>
        <w:tab/>
      </w:r>
      <w:r>
        <w:fldChar w:fldCharType="begin" w:fldLock="1"/>
      </w:r>
      <w:r>
        <w:instrText xml:space="preserve"> PAGEREF _Toc97647327 \h </w:instrText>
      </w:r>
      <w:r>
        <w:fldChar w:fldCharType="separate"/>
      </w:r>
      <w:r>
        <w:t>21</w:t>
      </w:r>
      <w:r>
        <w:fldChar w:fldCharType="end"/>
      </w:r>
    </w:p>
    <w:p w14:paraId="3ED51F29" w14:textId="10D44A74" w:rsidR="00C75B8A" w:rsidRPr="00DA1A06" w:rsidRDefault="00C75B8A">
      <w:pPr>
        <w:pStyle w:val="TOC3"/>
        <w:rPr>
          <w:rFonts w:ascii="Calibri" w:hAnsi="Calibri"/>
          <w:sz w:val="22"/>
          <w:szCs w:val="22"/>
          <w:lang w:eastAsia="en-GB"/>
        </w:rPr>
      </w:pPr>
      <w:r>
        <w:t>7.1.1</w:t>
      </w:r>
      <w:r w:rsidRPr="00DA1A06">
        <w:rPr>
          <w:rFonts w:ascii="Calibri" w:hAnsi="Calibri"/>
          <w:sz w:val="22"/>
          <w:szCs w:val="22"/>
          <w:lang w:eastAsia="en-GB"/>
        </w:rPr>
        <w:tab/>
      </w:r>
      <w:r>
        <w:t>Presence requirements of Information Elements</w:t>
      </w:r>
      <w:r>
        <w:tab/>
      </w:r>
      <w:r>
        <w:fldChar w:fldCharType="begin" w:fldLock="1"/>
      </w:r>
      <w:r>
        <w:instrText xml:space="preserve"> PAGEREF _Toc97647328 \h </w:instrText>
      </w:r>
      <w:r>
        <w:fldChar w:fldCharType="separate"/>
      </w:r>
      <w:r>
        <w:t>23</w:t>
      </w:r>
      <w:r>
        <w:fldChar w:fldCharType="end"/>
      </w:r>
    </w:p>
    <w:p w14:paraId="111943E9" w14:textId="0432F8B6" w:rsidR="00C75B8A" w:rsidRPr="00DA1A06" w:rsidRDefault="00C75B8A">
      <w:pPr>
        <w:pStyle w:val="TOC2"/>
        <w:rPr>
          <w:rFonts w:ascii="Calibri" w:hAnsi="Calibri"/>
          <w:sz w:val="22"/>
          <w:szCs w:val="22"/>
          <w:lang w:eastAsia="en-GB"/>
        </w:rPr>
      </w:pPr>
      <w:r>
        <w:t>7.2</w:t>
      </w:r>
      <w:r w:rsidRPr="00DA1A06">
        <w:rPr>
          <w:rFonts w:ascii="Calibri" w:hAnsi="Calibri"/>
          <w:sz w:val="22"/>
          <w:szCs w:val="22"/>
          <w:lang w:eastAsia="en-GB"/>
        </w:rPr>
        <w:tab/>
      </w:r>
      <w:r>
        <w:t>Path Management Messages</w:t>
      </w:r>
      <w:r>
        <w:tab/>
      </w:r>
      <w:r>
        <w:fldChar w:fldCharType="begin" w:fldLock="1"/>
      </w:r>
      <w:r>
        <w:instrText xml:space="preserve"> PAGEREF _Toc97647329 \h </w:instrText>
      </w:r>
      <w:r>
        <w:fldChar w:fldCharType="separate"/>
      </w:r>
      <w:r>
        <w:t>23</w:t>
      </w:r>
      <w:r>
        <w:fldChar w:fldCharType="end"/>
      </w:r>
    </w:p>
    <w:p w14:paraId="114EF739" w14:textId="69910614" w:rsidR="00C75B8A" w:rsidRPr="00DA1A06" w:rsidRDefault="00C75B8A">
      <w:pPr>
        <w:pStyle w:val="TOC3"/>
        <w:rPr>
          <w:rFonts w:ascii="Calibri" w:hAnsi="Calibri"/>
          <w:sz w:val="22"/>
          <w:szCs w:val="22"/>
          <w:lang w:eastAsia="en-GB"/>
        </w:rPr>
      </w:pPr>
      <w:r>
        <w:t>7.2.0</w:t>
      </w:r>
      <w:r w:rsidRPr="00DA1A06">
        <w:rPr>
          <w:rFonts w:ascii="Calibri" w:hAnsi="Calibri"/>
          <w:sz w:val="22"/>
          <w:szCs w:val="22"/>
        </w:rPr>
        <w:tab/>
      </w:r>
      <w:r>
        <w:rPr>
          <w:lang w:eastAsia="zh-CN"/>
        </w:rPr>
        <w:t>General</w:t>
      </w:r>
      <w:r>
        <w:tab/>
      </w:r>
      <w:r>
        <w:fldChar w:fldCharType="begin" w:fldLock="1"/>
      </w:r>
      <w:r>
        <w:instrText xml:space="preserve"> PAGEREF _Toc97647330 \h </w:instrText>
      </w:r>
      <w:r>
        <w:fldChar w:fldCharType="separate"/>
      </w:r>
      <w:r>
        <w:t>23</w:t>
      </w:r>
      <w:r>
        <w:fldChar w:fldCharType="end"/>
      </w:r>
    </w:p>
    <w:p w14:paraId="1D6EF451" w14:textId="0F3A277B" w:rsidR="00C75B8A" w:rsidRPr="00DA1A06" w:rsidRDefault="00C75B8A">
      <w:pPr>
        <w:pStyle w:val="TOC3"/>
        <w:rPr>
          <w:rFonts w:ascii="Calibri" w:hAnsi="Calibri"/>
          <w:sz w:val="22"/>
          <w:szCs w:val="22"/>
          <w:lang w:eastAsia="en-GB"/>
        </w:rPr>
      </w:pPr>
      <w:r>
        <w:t>7.2.1</w:t>
      </w:r>
      <w:r w:rsidRPr="00DA1A06">
        <w:rPr>
          <w:rFonts w:ascii="Calibri" w:hAnsi="Calibri"/>
          <w:sz w:val="22"/>
          <w:szCs w:val="22"/>
          <w:lang w:eastAsia="en-GB"/>
        </w:rPr>
        <w:tab/>
      </w:r>
      <w:r>
        <w:t>Echo Request</w:t>
      </w:r>
      <w:r>
        <w:tab/>
      </w:r>
      <w:r>
        <w:fldChar w:fldCharType="begin" w:fldLock="1"/>
      </w:r>
      <w:r>
        <w:instrText xml:space="preserve"> PAGEREF _Toc97647331 \h </w:instrText>
      </w:r>
      <w:r>
        <w:fldChar w:fldCharType="separate"/>
      </w:r>
      <w:r>
        <w:t>23</w:t>
      </w:r>
      <w:r>
        <w:fldChar w:fldCharType="end"/>
      </w:r>
    </w:p>
    <w:p w14:paraId="449F7A27" w14:textId="6268E5EB" w:rsidR="00C75B8A" w:rsidRPr="00DA1A06" w:rsidRDefault="00C75B8A">
      <w:pPr>
        <w:pStyle w:val="TOC3"/>
        <w:rPr>
          <w:rFonts w:ascii="Calibri" w:hAnsi="Calibri"/>
          <w:sz w:val="22"/>
          <w:szCs w:val="22"/>
          <w:lang w:eastAsia="en-GB"/>
        </w:rPr>
      </w:pPr>
      <w:r>
        <w:t>7.2.2</w:t>
      </w:r>
      <w:r w:rsidRPr="00DA1A06">
        <w:rPr>
          <w:rFonts w:ascii="Calibri" w:hAnsi="Calibri"/>
          <w:sz w:val="22"/>
          <w:szCs w:val="22"/>
          <w:lang w:eastAsia="en-GB"/>
        </w:rPr>
        <w:tab/>
      </w:r>
      <w:r>
        <w:t>Echo Response</w:t>
      </w:r>
      <w:r>
        <w:tab/>
      </w:r>
      <w:r>
        <w:fldChar w:fldCharType="begin" w:fldLock="1"/>
      </w:r>
      <w:r>
        <w:instrText xml:space="preserve"> PAGEREF _Toc97647332 \h </w:instrText>
      </w:r>
      <w:r>
        <w:fldChar w:fldCharType="separate"/>
      </w:r>
      <w:r>
        <w:t>23</w:t>
      </w:r>
      <w:r>
        <w:fldChar w:fldCharType="end"/>
      </w:r>
    </w:p>
    <w:p w14:paraId="351E02E2" w14:textId="0E2554B1" w:rsidR="00C75B8A" w:rsidRPr="00DA1A06" w:rsidRDefault="00C75B8A">
      <w:pPr>
        <w:pStyle w:val="TOC3"/>
        <w:rPr>
          <w:rFonts w:ascii="Calibri" w:hAnsi="Calibri"/>
          <w:sz w:val="22"/>
          <w:szCs w:val="22"/>
          <w:lang w:eastAsia="en-GB"/>
        </w:rPr>
      </w:pPr>
      <w:r>
        <w:t>7.2.3</w:t>
      </w:r>
      <w:r w:rsidRPr="00DA1A06">
        <w:rPr>
          <w:rFonts w:ascii="Calibri" w:hAnsi="Calibri"/>
          <w:sz w:val="22"/>
          <w:szCs w:val="22"/>
          <w:lang w:eastAsia="en-GB"/>
        </w:rPr>
        <w:tab/>
      </w:r>
      <w:r>
        <w:t>Version Not Supported</w:t>
      </w:r>
      <w:r>
        <w:tab/>
      </w:r>
      <w:r>
        <w:fldChar w:fldCharType="begin" w:fldLock="1"/>
      </w:r>
      <w:r>
        <w:instrText xml:space="preserve"> PAGEREF _Toc97647333 \h </w:instrText>
      </w:r>
      <w:r>
        <w:fldChar w:fldCharType="separate"/>
      </w:r>
      <w:r>
        <w:t>24</w:t>
      </w:r>
      <w:r>
        <w:fldChar w:fldCharType="end"/>
      </w:r>
    </w:p>
    <w:p w14:paraId="5B617456" w14:textId="4D73CDFE" w:rsidR="00C75B8A" w:rsidRPr="00DA1A06" w:rsidRDefault="00C75B8A">
      <w:pPr>
        <w:pStyle w:val="TOC3"/>
        <w:rPr>
          <w:rFonts w:ascii="Calibri" w:hAnsi="Calibri"/>
          <w:sz w:val="22"/>
          <w:szCs w:val="22"/>
          <w:lang w:eastAsia="en-GB"/>
        </w:rPr>
      </w:pPr>
      <w:r>
        <w:t>7.2.4</w:t>
      </w:r>
      <w:r w:rsidRPr="00DA1A06">
        <w:rPr>
          <w:rFonts w:ascii="Calibri" w:hAnsi="Calibri"/>
          <w:sz w:val="22"/>
          <w:szCs w:val="22"/>
          <w:lang w:eastAsia="en-GB"/>
        </w:rPr>
        <w:tab/>
      </w:r>
      <w:r>
        <w:t>Supported Extension Headers Notification</w:t>
      </w:r>
      <w:r>
        <w:tab/>
      </w:r>
      <w:r>
        <w:fldChar w:fldCharType="begin" w:fldLock="1"/>
      </w:r>
      <w:r>
        <w:instrText xml:space="preserve"> PAGEREF _Toc97647334 \h </w:instrText>
      </w:r>
      <w:r>
        <w:fldChar w:fldCharType="separate"/>
      </w:r>
      <w:r>
        <w:t>24</w:t>
      </w:r>
      <w:r>
        <w:fldChar w:fldCharType="end"/>
      </w:r>
    </w:p>
    <w:p w14:paraId="44B8F816" w14:textId="264AFB0A" w:rsidR="00C75B8A" w:rsidRPr="00DA1A06" w:rsidRDefault="00C75B8A">
      <w:pPr>
        <w:pStyle w:val="TOC2"/>
        <w:rPr>
          <w:rFonts w:ascii="Calibri" w:hAnsi="Calibri"/>
          <w:sz w:val="22"/>
          <w:szCs w:val="22"/>
          <w:lang w:eastAsia="en-GB"/>
        </w:rPr>
      </w:pPr>
      <w:r>
        <w:t>7.3</w:t>
      </w:r>
      <w:r w:rsidRPr="00DA1A06">
        <w:rPr>
          <w:rFonts w:ascii="Calibri" w:hAnsi="Calibri"/>
          <w:sz w:val="22"/>
          <w:szCs w:val="22"/>
          <w:lang w:eastAsia="en-GB"/>
        </w:rPr>
        <w:tab/>
      </w:r>
      <w:r>
        <w:t>Tunnel Management Messages</w:t>
      </w:r>
      <w:r>
        <w:tab/>
      </w:r>
      <w:r>
        <w:fldChar w:fldCharType="begin" w:fldLock="1"/>
      </w:r>
      <w:r>
        <w:instrText xml:space="preserve"> PAGEREF _Toc97647335 \h </w:instrText>
      </w:r>
      <w:r>
        <w:fldChar w:fldCharType="separate"/>
      </w:r>
      <w:r>
        <w:t>24</w:t>
      </w:r>
      <w:r>
        <w:fldChar w:fldCharType="end"/>
      </w:r>
    </w:p>
    <w:p w14:paraId="07122C9A" w14:textId="544BA3B9" w:rsidR="00C75B8A" w:rsidRPr="00DA1A06" w:rsidRDefault="00C75B8A">
      <w:pPr>
        <w:pStyle w:val="TOC3"/>
        <w:rPr>
          <w:rFonts w:ascii="Calibri" w:hAnsi="Calibri"/>
          <w:sz w:val="22"/>
          <w:szCs w:val="22"/>
          <w:lang w:eastAsia="en-GB"/>
        </w:rPr>
      </w:pPr>
      <w:r>
        <w:t>7.3.1</w:t>
      </w:r>
      <w:r w:rsidRPr="00DA1A06">
        <w:rPr>
          <w:rFonts w:ascii="Calibri" w:hAnsi="Calibri"/>
          <w:sz w:val="22"/>
          <w:szCs w:val="22"/>
          <w:lang w:eastAsia="en-GB"/>
        </w:rPr>
        <w:tab/>
      </w:r>
      <w:r>
        <w:t>Create PDP Context Request</w:t>
      </w:r>
      <w:r>
        <w:tab/>
      </w:r>
      <w:r>
        <w:fldChar w:fldCharType="begin" w:fldLock="1"/>
      </w:r>
      <w:r>
        <w:instrText xml:space="preserve"> PAGEREF _Toc97647336 \h </w:instrText>
      </w:r>
      <w:r>
        <w:fldChar w:fldCharType="separate"/>
      </w:r>
      <w:r>
        <w:t>24</w:t>
      </w:r>
      <w:r>
        <w:fldChar w:fldCharType="end"/>
      </w:r>
    </w:p>
    <w:p w14:paraId="5F45C3CB" w14:textId="3E3C15B4" w:rsidR="00C75B8A" w:rsidRPr="00DA1A06" w:rsidRDefault="00C75B8A">
      <w:pPr>
        <w:pStyle w:val="TOC3"/>
        <w:rPr>
          <w:rFonts w:ascii="Calibri" w:hAnsi="Calibri"/>
          <w:sz w:val="22"/>
          <w:szCs w:val="22"/>
          <w:lang w:eastAsia="en-GB"/>
        </w:rPr>
      </w:pPr>
      <w:r>
        <w:t>7.3.2</w:t>
      </w:r>
      <w:r w:rsidRPr="00DA1A06">
        <w:rPr>
          <w:rFonts w:ascii="Calibri" w:hAnsi="Calibri"/>
          <w:sz w:val="22"/>
          <w:szCs w:val="22"/>
          <w:lang w:eastAsia="en-GB"/>
        </w:rPr>
        <w:tab/>
      </w:r>
      <w:r>
        <w:t>Create PDP Context Response</w:t>
      </w:r>
      <w:r>
        <w:tab/>
      </w:r>
      <w:r>
        <w:fldChar w:fldCharType="begin" w:fldLock="1"/>
      </w:r>
      <w:r>
        <w:instrText xml:space="preserve"> PAGEREF _Toc97647337 \h </w:instrText>
      </w:r>
      <w:r>
        <w:fldChar w:fldCharType="separate"/>
      </w:r>
      <w:r>
        <w:t>29</w:t>
      </w:r>
      <w:r>
        <w:fldChar w:fldCharType="end"/>
      </w:r>
    </w:p>
    <w:p w14:paraId="12753743" w14:textId="0492CF10" w:rsidR="00C75B8A" w:rsidRPr="00DA1A06" w:rsidRDefault="00C75B8A">
      <w:pPr>
        <w:pStyle w:val="TOC3"/>
        <w:rPr>
          <w:rFonts w:ascii="Calibri" w:hAnsi="Calibri"/>
          <w:sz w:val="22"/>
          <w:szCs w:val="22"/>
          <w:lang w:eastAsia="en-GB"/>
        </w:rPr>
      </w:pPr>
      <w:r>
        <w:t>7.3.3</w:t>
      </w:r>
      <w:r w:rsidRPr="00DA1A06">
        <w:rPr>
          <w:rFonts w:ascii="Calibri" w:hAnsi="Calibri"/>
          <w:sz w:val="22"/>
          <w:szCs w:val="22"/>
          <w:lang w:eastAsia="en-GB"/>
        </w:rPr>
        <w:tab/>
      </w:r>
      <w:r>
        <w:t>Update PDP Context Request</w:t>
      </w:r>
      <w:r>
        <w:tab/>
      </w:r>
      <w:r>
        <w:fldChar w:fldCharType="begin" w:fldLock="1"/>
      </w:r>
      <w:r>
        <w:instrText xml:space="preserve"> PAGEREF _Toc97647338 \h </w:instrText>
      </w:r>
      <w:r>
        <w:fldChar w:fldCharType="separate"/>
      </w:r>
      <w:r>
        <w:t>33</w:t>
      </w:r>
      <w:r>
        <w:fldChar w:fldCharType="end"/>
      </w:r>
    </w:p>
    <w:p w14:paraId="35D5CA20" w14:textId="66282C3A" w:rsidR="00C75B8A" w:rsidRPr="00DA1A06" w:rsidRDefault="00C75B8A">
      <w:pPr>
        <w:pStyle w:val="TOC3"/>
        <w:rPr>
          <w:rFonts w:ascii="Calibri" w:hAnsi="Calibri"/>
          <w:sz w:val="22"/>
          <w:szCs w:val="22"/>
          <w:lang w:eastAsia="en-GB"/>
        </w:rPr>
      </w:pPr>
      <w:r>
        <w:t>7.3.4</w:t>
      </w:r>
      <w:r w:rsidRPr="00DA1A06">
        <w:rPr>
          <w:rFonts w:ascii="Calibri" w:hAnsi="Calibri"/>
          <w:sz w:val="22"/>
          <w:szCs w:val="22"/>
          <w:lang w:eastAsia="en-GB"/>
        </w:rPr>
        <w:tab/>
      </w:r>
      <w:r>
        <w:t>Update PDP Context Response</w:t>
      </w:r>
      <w:r>
        <w:tab/>
      </w:r>
      <w:r>
        <w:fldChar w:fldCharType="begin" w:fldLock="1"/>
      </w:r>
      <w:r>
        <w:instrText xml:space="preserve"> PAGEREF _Toc97647339 \h </w:instrText>
      </w:r>
      <w:r>
        <w:fldChar w:fldCharType="separate"/>
      </w:r>
      <w:r>
        <w:t>39</w:t>
      </w:r>
      <w:r>
        <w:fldChar w:fldCharType="end"/>
      </w:r>
    </w:p>
    <w:p w14:paraId="65B7FDB9" w14:textId="60AFD607" w:rsidR="00C75B8A" w:rsidRPr="00DA1A06" w:rsidRDefault="00C75B8A">
      <w:pPr>
        <w:pStyle w:val="TOC3"/>
        <w:rPr>
          <w:rFonts w:ascii="Calibri" w:hAnsi="Calibri"/>
          <w:sz w:val="22"/>
          <w:szCs w:val="22"/>
          <w:lang w:eastAsia="en-GB"/>
        </w:rPr>
      </w:pPr>
      <w:r>
        <w:t>7.3.5</w:t>
      </w:r>
      <w:r w:rsidRPr="00DA1A06">
        <w:rPr>
          <w:rFonts w:ascii="Calibri" w:hAnsi="Calibri"/>
          <w:sz w:val="22"/>
          <w:szCs w:val="22"/>
          <w:lang w:eastAsia="en-GB"/>
        </w:rPr>
        <w:tab/>
      </w:r>
      <w:r>
        <w:t>Delete PDP Context Request</w:t>
      </w:r>
      <w:r>
        <w:tab/>
      </w:r>
      <w:r>
        <w:fldChar w:fldCharType="begin" w:fldLock="1"/>
      </w:r>
      <w:r>
        <w:instrText xml:space="preserve"> PAGEREF _Toc97647340 \h </w:instrText>
      </w:r>
      <w:r>
        <w:fldChar w:fldCharType="separate"/>
      </w:r>
      <w:r>
        <w:t>43</w:t>
      </w:r>
      <w:r>
        <w:fldChar w:fldCharType="end"/>
      </w:r>
    </w:p>
    <w:p w14:paraId="5E8D82B7" w14:textId="1938FECB" w:rsidR="00C75B8A" w:rsidRPr="00DA1A06" w:rsidRDefault="00C75B8A">
      <w:pPr>
        <w:pStyle w:val="TOC3"/>
        <w:rPr>
          <w:rFonts w:ascii="Calibri" w:hAnsi="Calibri"/>
          <w:sz w:val="22"/>
          <w:szCs w:val="22"/>
          <w:lang w:eastAsia="en-GB"/>
        </w:rPr>
      </w:pPr>
      <w:r>
        <w:t>7.3.6</w:t>
      </w:r>
      <w:r w:rsidRPr="00DA1A06">
        <w:rPr>
          <w:rFonts w:ascii="Calibri" w:hAnsi="Calibri"/>
          <w:sz w:val="22"/>
          <w:szCs w:val="22"/>
          <w:lang w:eastAsia="en-GB"/>
        </w:rPr>
        <w:tab/>
      </w:r>
      <w:r>
        <w:t>Delete PDP Context Response</w:t>
      </w:r>
      <w:r>
        <w:tab/>
      </w:r>
      <w:r>
        <w:fldChar w:fldCharType="begin" w:fldLock="1"/>
      </w:r>
      <w:r>
        <w:instrText xml:space="preserve"> PAGEREF _Toc97647341 \h </w:instrText>
      </w:r>
      <w:r>
        <w:fldChar w:fldCharType="separate"/>
      </w:r>
      <w:r>
        <w:t>45</w:t>
      </w:r>
      <w:r>
        <w:fldChar w:fldCharType="end"/>
      </w:r>
    </w:p>
    <w:p w14:paraId="75DC7E85" w14:textId="1672216E" w:rsidR="00C75B8A" w:rsidRPr="00DA1A06" w:rsidRDefault="00C75B8A">
      <w:pPr>
        <w:pStyle w:val="TOC3"/>
        <w:rPr>
          <w:rFonts w:ascii="Calibri" w:hAnsi="Calibri"/>
          <w:sz w:val="22"/>
          <w:szCs w:val="22"/>
          <w:lang w:eastAsia="en-GB"/>
        </w:rPr>
      </w:pPr>
      <w:r>
        <w:t>7.3.7</w:t>
      </w:r>
      <w:r w:rsidRPr="00DA1A06">
        <w:rPr>
          <w:rFonts w:ascii="Calibri" w:hAnsi="Calibri"/>
          <w:sz w:val="22"/>
          <w:szCs w:val="22"/>
          <w:lang w:eastAsia="en-GB"/>
        </w:rPr>
        <w:tab/>
      </w:r>
      <w:r>
        <w:t>Error Indication</w:t>
      </w:r>
      <w:r>
        <w:tab/>
      </w:r>
      <w:r>
        <w:fldChar w:fldCharType="begin" w:fldLock="1"/>
      </w:r>
      <w:r>
        <w:instrText xml:space="preserve"> PAGEREF _Toc97647342 \h </w:instrText>
      </w:r>
      <w:r>
        <w:fldChar w:fldCharType="separate"/>
      </w:r>
      <w:r>
        <w:t>46</w:t>
      </w:r>
      <w:r>
        <w:fldChar w:fldCharType="end"/>
      </w:r>
    </w:p>
    <w:p w14:paraId="26EE9E91" w14:textId="51DA20C2" w:rsidR="00C75B8A" w:rsidRPr="00DA1A06" w:rsidRDefault="00C75B8A">
      <w:pPr>
        <w:pStyle w:val="TOC3"/>
        <w:rPr>
          <w:rFonts w:ascii="Calibri" w:hAnsi="Calibri"/>
          <w:sz w:val="22"/>
          <w:szCs w:val="22"/>
          <w:lang w:eastAsia="en-GB"/>
        </w:rPr>
      </w:pPr>
      <w:r>
        <w:t>7.3.8</w:t>
      </w:r>
      <w:r w:rsidRPr="00DA1A06">
        <w:rPr>
          <w:rFonts w:ascii="Calibri" w:hAnsi="Calibri"/>
          <w:sz w:val="22"/>
          <w:szCs w:val="22"/>
          <w:lang w:eastAsia="en-GB"/>
        </w:rPr>
        <w:tab/>
      </w:r>
      <w:r>
        <w:t>PDU Notification Request</w:t>
      </w:r>
      <w:r>
        <w:tab/>
      </w:r>
      <w:r>
        <w:fldChar w:fldCharType="begin" w:fldLock="1"/>
      </w:r>
      <w:r>
        <w:instrText xml:space="preserve"> PAGEREF _Toc97647343 \h </w:instrText>
      </w:r>
      <w:r>
        <w:fldChar w:fldCharType="separate"/>
      </w:r>
      <w:r>
        <w:t>46</w:t>
      </w:r>
      <w:r>
        <w:fldChar w:fldCharType="end"/>
      </w:r>
    </w:p>
    <w:p w14:paraId="2B45EA08" w14:textId="5D2DD81C" w:rsidR="00C75B8A" w:rsidRPr="00DA1A06" w:rsidRDefault="00C75B8A">
      <w:pPr>
        <w:pStyle w:val="TOC3"/>
        <w:rPr>
          <w:rFonts w:ascii="Calibri" w:hAnsi="Calibri"/>
          <w:sz w:val="22"/>
          <w:szCs w:val="22"/>
          <w:lang w:eastAsia="en-GB"/>
        </w:rPr>
      </w:pPr>
      <w:r>
        <w:t>7.3.9</w:t>
      </w:r>
      <w:r w:rsidRPr="00DA1A06">
        <w:rPr>
          <w:rFonts w:ascii="Calibri" w:hAnsi="Calibri"/>
          <w:sz w:val="22"/>
          <w:szCs w:val="22"/>
          <w:lang w:eastAsia="en-GB"/>
        </w:rPr>
        <w:tab/>
      </w:r>
      <w:r>
        <w:t>PDU Notification Response</w:t>
      </w:r>
      <w:r>
        <w:tab/>
      </w:r>
      <w:r>
        <w:fldChar w:fldCharType="begin" w:fldLock="1"/>
      </w:r>
      <w:r>
        <w:instrText xml:space="preserve"> PAGEREF _Toc97647344 \h </w:instrText>
      </w:r>
      <w:r>
        <w:fldChar w:fldCharType="separate"/>
      </w:r>
      <w:r>
        <w:t>47</w:t>
      </w:r>
      <w:r>
        <w:fldChar w:fldCharType="end"/>
      </w:r>
    </w:p>
    <w:p w14:paraId="34300814" w14:textId="7D83B261" w:rsidR="00C75B8A" w:rsidRPr="00DA1A06" w:rsidRDefault="00C75B8A">
      <w:pPr>
        <w:pStyle w:val="TOC3"/>
        <w:rPr>
          <w:rFonts w:ascii="Calibri" w:hAnsi="Calibri"/>
          <w:sz w:val="22"/>
          <w:szCs w:val="22"/>
          <w:lang w:eastAsia="en-GB"/>
        </w:rPr>
      </w:pPr>
      <w:r>
        <w:t>7.3.10</w:t>
      </w:r>
      <w:r w:rsidRPr="00DA1A06">
        <w:rPr>
          <w:rFonts w:ascii="Calibri" w:hAnsi="Calibri"/>
          <w:sz w:val="22"/>
          <w:szCs w:val="22"/>
          <w:lang w:eastAsia="en-GB"/>
        </w:rPr>
        <w:tab/>
      </w:r>
      <w:r>
        <w:t>PDU Notification Reject Request</w:t>
      </w:r>
      <w:r>
        <w:tab/>
      </w:r>
      <w:r>
        <w:fldChar w:fldCharType="begin" w:fldLock="1"/>
      </w:r>
      <w:r>
        <w:instrText xml:space="preserve"> PAGEREF _Toc97647345 \h </w:instrText>
      </w:r>
      <w:r>
        <w:fldChar w:fldCharType="separate"/>
      </w:r>
      <w:r>
        <w:t>48</w:t>
      </w:r>
      <w:r>
        <w:fldChar w:fldCharType="end"/>
      </w:r>
    </w:p>
    <w:p w14:paraId="31B2B292" w14:textId="2FD23114" w:rsidR="00C75B8A" w:rsidRPr="00DA1A06" w:rsidRDefault="00C75B8A">
      <w:pPr>
        <w:pStyle w:val="TOC3"/>
        <w:rPr>
          <w:rFonts w:ascii="Calibri" w:hAnsi="Calibri"/>
          <w:sz w:val="22"/>
          <w:szCs w:val="22"/>
          <w:lang w:eastAsia="en-GB"/>
        </w:rPr>
      </w:pPr>
      <w:r>
        <w:t>7.3.11</w:t>
      </w:r>
      <w:r w:rsidRPr="00DA1A06">
        <w:rPr>
          <w:rFonts w:ascii="Calibri" w:hAnsi="Calibri"/>
          <w:sz w:val="22"/>
          <w:szCs w:val="22"/>
          <w:lang w:eastAsia="en-GB"/>
        </w:rPr>
        <w:tab/>
      </w:r>
      <w:r>
        <w:t>PDU Notification Reject Response</w:t>
      </w:r>
      <w:r>
        <w:tab/>
      </w:r>
      <w:r>
        <w:fldChar w:fldCharType="begin" w:fldLock="1"/>
      </w:r>
      <w:r>
        <w:instrText xml:space="preserve"> PAGEREF _Toc97647346 \h </w:instrText>
      </w:r>
      <w:r>
        <w:fldChar w:fldCharType="separate"/>
      </w:r>
      <w:r>
        <w:t>49</w:t>
      </w:r>
      <w:r>
        <w:fldChar w:fldCharType="end"/>
      </w:r>
    </w:p>
    <w:p w14:paraId="2F795392" w14:textId="4F0AE4BB" w:rsidR="00C75B8A" w:rsidRPr="00DA1A06" w:rsidRDefault="00C75B8A">
      <w:pPr>
        <w:pStyle w:val="TOC3"/>
        <w:rPr>
          <w:rFonts w:ascii="Calibri" w:hAnsi="Calibri"/>
          <w:sz w:val="22"/>
          <w:szCs w:val="22"/>
          <w:lang w:eastAsia="en-GB"/>
        </w:rPr>
      </w:pPr>
      <w:r w:rsidRPr="00C75B8A">
        <w:t>7.3.12</w:t>
      </w:r>
      <w:r w:rsidRPr="00DA1A06">
        <w:rPr>
          <w:rFonts w:ascii="Calibri" w:hAnsi="Calibri"/>
          <w:sz w:val="22"/>
          <w:szCs w:val="22"/>
          <w:lang w:eastAsia="en-GB"/>
        </w:rPr>
        <w:tab/>
      </w:r>
      <w:r w:rsidRPr="00AE3194">
        <w:rPr>
          <w:lang w:val="fr-FR"/>
        </w:rPr>
        <w:t>Initiate PDP Context Activation Request</w:t>
      </w:r>
      <w:r>
        <w:tab/>
      </w:r>
      <w:r>
        <w:fldChar w:fldCharType="begin" w:fldLock="1"/>
      </w:r>
      <w:r>
        <w:instrText xml:space="preserve"> PAGEREF _Toc97647347 \h </w:instrText>
      </w:r>
      <w:r>
        <w:fldChar w:fldCharType="separate"/>
      </w:r>
      <w:r>
        <w:t>49</w:t>
      </w:r>
      <w:r>
        <w:fldChar w:fldCharType="end"/>
      </w:r>
    </w:p>
    <w:p w14:paraId="5C87DB48" w14:textId="4953B8A6" w:rsidR="00C75B8A" w:rsidRPr="00DA1A06" w:rsidRDefault="00C75B8A">
      <w:pPr>
        <w:pStyle w:val="TOC3"/>
        <w:rPr>
          <w:rFonts w:ascii="Calibri" w:hAnsi="Calibri"/>
          <w:sz w:val="22"/>
          <w:szCs w:val="22"/>
          <w:lang w:eastAsia="en-GB"/>
        </w:rPr>
      </w:pPr>
      <w:r w:rsidRPr="00C75B8A">
        <w:t>7.3.13</w:t>
      </w:r>
      <w:r w:rsidRPr="00DA1A06">
        <w:rPr>
          <w:rFonts w:ascii="Calibri" w:hAnsi="Calibri"/>
          <w:sz w:val="22"/>
          <w:szCs w:val="22"/>
          <w:lang w:eastAsia="en-GB"/>
        </w:rPr>
        <w:tab/>
      </w:r>
      <w:r w:rsidRPr="00AE3194">
        <w:rPr>
          <w:lang w:val="fr-FR"/>
        </w:rPr>
        <w:t>Initiate PDP Context Activation Response</w:t>
      </w:r>
      <w:r>
        <w:tab/>
      </w:r>
      <w:r>
        <w:fldChar w:fldCharType="begin" w:fldLock="1"/>
      </w:r>
      <w:r>
        <w:instrText xml:space="preserve"> PAGEREF _Toc97647348 \h </w:instrText>
      </w:r>
      <w:r>
        <w:fldChar w:fldCharType="separate"/>
      </w:r>
      <w:r>
        <w:t>50</w:t>
      </w:r>
      <w:r>
        <w:fldChar w:fldCharType="end"/>
      </w:r>
    </w:p>
    <w:p w14:paraId="62F451CA" w14:textId="1BA663E2" w:rsidR="00C75B8A" w:rsidRPr="00DA1A06" w:rsidRDefault="00C75B8A">
      <w:pPr>
        <w:pStyle w:val="TOC2"/>
        <w:rPr>
          <w:rFonts w:ascii="Calibri" w:hAnsi="Calibri"/>
          <w:sz w:val="22"/>
          <w:szCs w:val="22"/>
          <w:lang w:eastAsia="en-GB"/>
        </w:rPr>
      </w:pPr>
      <w:r>
        <w:t>7.4</w:t>
      </w:r>
      <w:r w:rsidRPr="00DA1A06">
        <w:rPr>
          <w:rFonts w:ascii="Calibri" w:hAnsi="Calibri"/>
          <w:sz w:val="22"/>
          <w:szCs w:val="22"/>
          <w:lang w:eastAsia="en-GB"/>
        </w:rPr>
        <w:tab/>
      </w:r>
      <w:r>
        <w:t>Location Management Messages</w:t>
      </w:r>
      <w:r>
        <w:tab/>
      </w:r>
      <w:r>
        <w:fldChar w:fldCharType="begin" w:fldLock="1"/>
      </w:r>
      <w:r>
        <w:instrText xml:space="preserve"> PAGEREF _Toc97647349 \h </w:instrText>
      </w:r>
      <w:r>
        <w:fldChar w:fldCharType="separate"/>
      </w:r>
      <w:r>
        <w:t>51</w:t>
      </w:r>
      <w:r>
        <w:fldChar w:fldCharType="end"/>
      </w:r>
    </w:p>
    <w:p w14:paraId="51F29D28" w14:textId="7527D2CE" w:rsidR="00C75B8A" w:rsidRPr="00DA1A06" w:rsidRDefault="00C75B8A">
      <w:pPr>
        <w:pStyle w:val="TOC3"/>
        <w:rPr>
          <w:rFonts w:ascii="Calibri" w:hAnsi="Calibri"/>
          <w:sz w:val="22"/>
          <w:szCs w:val="22"/>
          <w:lang w:eastAsia="en-GB"/>
        </w:rPr>
      </w:pPr>
      <w:r>
        <w:t>7.4.0</w:t>
      </w:r>
      <w:r w:rsidRPr="00DA1A06">
        <w:rPr>
          <w:rFonts w:ascii="Calibri" w:hAnsi="Calibri"/>
          <w:sz w:val="22"/>
          <w:szCs w:val="22"/>
        </w:rPr>
        <w:tab/>
      </w:r>
      <w:r>
        <w:rPr>
          <w:lang w:eastAsia="zh-CN"/>
        </w:rPr>
        <w:t>General</w:t>
      </w:r>
      <w:r>
        <w:tab/>
      </w:r>
      <w:r>
        <w:fldChar w:fldCharType="begin" w:fldLock="1"/>
      </w:r>
      <w:r>
        <w:instrText xml:space="preserve"> PAGEREF _Toc97647350 \h </w:instrText>
      </w:r>
      <w:r>
        <w:fldChar w:fldCharType="separate"/>
      </w:r>
      <w:r>
        <w:t>51</w:t>
      </w:r>
      <w:r>
        <w:fldChar w:fldCharType="end"/>
      </w:r>
    </w:p>
    <w:p w14:paraId="6383DB26" w14:textId="0F7E4F05" w:rsidR="00C75B8A" w:rsidRPr="00DA1A06" w:rsidRDefault="00C75B8A">
      <w:pPr>
        <w:pStyle w:val="TOC3"/>
        <w:rPr>
          <w:rFonts w:ascii="Calibri" w:hAnsi="Calibri"/>
          <w:sz w:val="22"/>
          <w:szCs w:val="22"/>
          <w:lang w:eastAsia="en-GB"/>
        </w:rPr>
      </w:pPr>
      <w:r>
        <w:t>7.4.1</w:t>
      </w:r>
      <w:r w:rsidRPr="00DA1A06">
        <w:rPr>
          <w:rFonts w:ascii="Calibri" w:hAnsi="Calibri"/>
          <w:sz w:val="22"/>
          <w:szCs w:val="22"/>
          <w:lang w:eastAsia="en-GB"/>
        </w:rPr>
        <w:tab/>
      </w:r>
      <w:r>
        <w:t>Send Routeing Information for GPRS Request</w:t>
      </w:r>
      <w:r>
        <w:tab/>
      </w:r>
      <w:r>
        <w:fldChar w:fldCharType="begin" w:fldLock="1"/>
      </w:r>
      <w:r>
        <w:instrText xml:space="preserve"> PAGEREF _Toc97647351 \h </w:instrText>
      </w:r>
      <w:r>
        <w:fldChar w:fldCharType="separate"/>
      </w:r>
      <w:r>
        <w:t>51</w:t>
      </w:r>
      <w:r>
        <w:fldChar w:fldCharType="end"/>
      </w:r>
    </w:p>
    <w:p w14:paraId="547B35EB" w14:textId="01E7657C" w:rsidR="00C75B8A" w:rsidRPr="00DA1A06" w:rsidRDefault="00C75B8A">
      <w:pPr>
        <w:pStyle w:val="TOC3"/>
        <w:rPr>
          <w:rFonts w:ascii="Calibri" w:hAnsi="Calibri"/>
          <w:sz w:val="22"/>
          <w:szCs w:val="22"/>
          <w:lang w:eastAsia="en-GB"/>
        </w:rPr>
      </w:pPr>
      <w:r>
        <w:t>7.4.2</w:t>
      </w:r>
      <w:r w:rsidRPr="00DA1A06">
        <w:rPr>
          <w:rFonts w:ascii="Calibri" w:hAnsi="Calibri"/>
          <w:sz w:val="22"/>
          <w:szCs w:val="22"/>
          <w:lang w:eastAsia="en-GB"/>
        </w:rPr>
        <w:tab/>
      </w:r>
      <w:r>
        <w:t>Send Routeing Information for GPRS Response</w:t>
      </w:r>
      <w:r>
        <w:tab/>
      </w:r>
      <w:r>
        <w:fldChar w:fldCharType="begin" w:fldLock="1"/>
      </w:r>
      <w:r>
        <w:instrText xml:space="preserve"> PAGEREF _Toc97647352 \h </w:instrText>
      </w:r>
      <w:r>
        <w:fldChar w:fldCharType="separate"/>
      </w:r>
      <w:r>
        <w:t>51</w:t>
      </w:r>
      <w:r>
        <w:fldChar w:fldCharType="end"/>
      </w:r>
    </w:p>
    <w:p w14:paraId="15D04E8B" w14:textId="5BF66AA2" w:rsidR="00C75B8A" w:rsidRPr="00DA1A06" w:rsidRDefault="00C75B8A">
      <w:pPr>
        <w:pStyle w:val="TOC3"/>
        <w:rPr>
          <w:rFonts w:ascii="Calibri" w:hAnsi="Calibri"/>
          <w:sz w:val="22"/>
          <w:szCs w:val="22"/>
          <w:lang w:eastAsia="en-GB"/>
        </w:rPr>
      </w:pPr>
      <w:r>
        <w:t>7.4.3</w:t>
      </w:r>
      <w:r w:rsidRPr="00DA1A06">
        <w:rPr>
          <w:rFonts w:ascii="Calibri" w:hAnsi="Calibri"/>
          <w:sz w:val="22"/>
          <w:szCs w:val="22"/>
          <w:lang w:eastAsia="en-GB"/>
        </w:rPr>
        <w:tab/>
      </w:r>
      <w:r>
        <w:t>Failure Report Request</w:t>
      </w:r>
      <w:r>
        <w:tab/>
      </w:r>
      <w:r>
        <w:fldChar w:fldCharType="begin" w:fldLock="1"/>
      </w:r>
      <w:r>
        <w:instrText xml:space="preserve"> PAGEREF _Toc97647353 \h </w:instrText>
      </w:r>
      <w:r>
        <w:fldChar w:fldCharType="separate"/>
      </w:r>
      <w:r>
        <w:t>52</w:t>
      </w:r>
      <w:r>
        <w:fldChar w:fldCharType="end"/>
      </w:r>
    </w:p>
    <w:p w14:paraId="7361D9A0" w14:textId="78D63DC6" w:rsidR="00C75B8A" w:rsidRPr="00DA1A06" w:rsidRDefault="00C75B8A">
      <w:pPr>
        <w:pStyle w:val="TOC3"/>
        <w:rPr>
          <w:rFonts w:ascii="Calibri" w:hAnsi="Calibri"/>
          <w:sz w:val="22"/>
          <w:szCs w:val="22"/>
          <w:lang w:eastAsia="en-GB"/>
        </w:rPr>
      </w:pPr>
      <w:r>
        <w:t>7.4.4</w:t>
      </w:r>
      <w:r w:rsidRPr="00DA1A06">
        <w:rPr>
          <w:rFonts w:ascii="Calibri" w:hAnsi="Calibri"/>
          <w:sz w:val="22"/>
          <w:szCs w:val="22"/>
          <w:lang w:eastAsia="en-GB"/>
        </w:rPr>
        <w:tab/>
      </w:r>
      <w:r>
        <w:t>Failure Report Response</w:t>
      </w:r>
      <w:r>
        <w:tab/>
      </w:r>
      <w:r>
        <w:fldChar w:fldCharType="begin" w:fldLock="1"/>
      </w:r>
      <w:r>
        <w:instrText xml:space="preserve"> PAGEREF _Toc97647354 \h </w:instrText>
      </w:r>
      <w:r>
        <w:fldChar w:fldCharType="separate"/>
      </w:r>
      <w:r>
        <w:t>52</w:t>
      </w:r>
      <w:r>
        <w:fldChar w:fldCharType="end"/>
      </w:r>
    </w:p>
    <w:p w14:paraId="0BE6B2A2" w14:textId="5B8793FF" w:rsidR="00C75B8A" w:rsidRPr="00DA1A06" w:rsidRDefault="00C75B8A">
      <w:pPr>
        <w:pStyle w:val="TOC3"/>
        <w:rPr>
          <w:rFonts w:ascii="Calibri" w:hAnsi="Calibri"/>
          <w:sz w:val="22"/>
          <w:szCs w:val="22"/>
          <w:lang w:eastAsia="en-GB"/>
        </w:rPr>
      </w:pPr>
      <w:r>
        <w:t>7.4.5</w:t>
      </w:r>
      <w:r w:rsidRPr="00DA1A06">
        <w:rPr>
          <w:rFonts w:ascii="Calibri" w:hAnsi="Calibri"/>
          <w:sz w:val="22"/>
          <w:szCs w:val="22"/>
          <w:lang w:eastAsia="en-GB"/>
        </w:rPr>
        <w:tab/>
      </w:r>
      <w:r>
        <w:t>Note MS GPRS Present Request</w:t>
      </w:r>
      <w:r>
        <w:tab/>
      </w:r>
      <w:r>
        <w:fldChar w:fldCharType="begin" w:fldLock="1"/>
      </w:r>
      <w:r>
        <w:instrText xml:space="preserve"> PAGEREF _Toc97647355 \h </w:instrText>
      </w:r>
      <w:r>
        <w:fldChar w:fldCharType="separate"/>
      </w:r>
      <w:r>
        <w:t>53</w:t>
      </w:r>
      <w:r>
        <w:fldChar w:fldCharType="end"/>
      </w:r>
    </w:p>
    <w:p w14:paraId="2C5FACB9" w14:textId="7FF6AC73" w:rsidR="00C75B8A" w:rsidRPr="00DA1A06" w:rsidRDefault="00C75B8A">
      <w:pPr>
        <w:pStyle w:val="TOC3"/>
        <w:rPr>
          <w:rFonts w:ascii="Calibri" w:hAnsi="Calibri"/>
          <w:sz w:val="22"/>
          <w:szCs w:val="22"/>
          <w:lang w:eastAsia="en-GB"/>
        </w:rPr>
      </w:pPr>
      <w:r>
        <w:t>7.4.6</w:t>
      </w:r>
      <w:r w:rsidRPr="00DA1A06">
        <w:rPr>
          <w:rFonts w:ascii="Calibri" w:hAnsi="Calibri"/>
          <w:sz w:val="22"/>
          <w:szCs w:val="22"/>
          <w:lang w:eastAsia="en-GB"/>
        </w:rPr>
        <w:tab/>
      </w:r>
      <w:r>
        <w:t>Note MS GPRS Present Response</w:t>
      </w:r>
      <w:r>
        <w:tab/>
      </w:r>
      <w:r>
        <w:fldChar w:fldCharType="begin" w:fldLock="1"/>
      </w:r>
      <w:r>
        <w:instrText xml:space="preserve"> PAGEREF _Toc97647356 \h </w:instrText>
      </w:r>
      <w:r>
        <w:fldChar w:fldCharType="separate"/>
      </w:r>
      <w:r>
        <w:t>53</w:t>
      </w:r>
      <w:r>
        <w:fldChar w:fldCharType="end"/>
      </w:r>
    </w:p>
    <w:p w14:paraId="6D71EDB3" w14:textId="0CD99C8B" w:rsidR="00C75B8A" w:rsidRPr="00DA1A06" w:rsidRDefault="00C75B8A">
      <w:pPr>
        <w:pStyle w:val="TOC2"/>
        <w:rPr>
          <w:rFonts w:ascii="Calibri" w:hAnsi="Calibri"/>
          <w:sz w:val="22"/>
          <w:szCs w:val="22"/>
          <w:lang w:eastAsia="en-GB"/>
        </w:rPr>
      </w:pPr>
      <w:r>
        <w:t>7.5</w:t>
      </w:r>
      <w:r w:rsidRPr="00DA1A06">
        <w:rPr>
          <w:rFonts w:ascii="Calibri" w:hAnsi="Calibri"/>
          <w:sz w:val="22"/>
          <w:szCs w:val="22"/>
          <w:lang w:eastAsia="en-GB"/>
        </w:rPr>
        <w:tab/>
      </w:r>
      <w:r>
        <w:t>Mobility Management Messages</w:t>
      </w:r>
      <w:r>
        <w:tab/>
      </w:r>
      <w:r>
        <w:fldChar w:fldCharType="begin" w:fldLock="1"/>
      </w:r>
      <w:r>
        <w:instrText xml:space="preserve"> PAGEREF _Toc97647357 \h </w:instrText>
      </w:r>
      <w:r>
        <w:fldChar w:fldCharType="separate"/>
      </w:r>
      <w:r>
        <w:t>54</w:t>
      </w:r>
      <w:r>
        <w:fldChar w:fldCharType="end"/>
      </w:r>
    </w:p>
    <w:p w14:paraId="46B8EA95" w14:textId="649BABAA" w:rsidR="00C75B8A" w:rsidRPr="00DA1A06" w:rsidRDefault="00C75B8A">
      <w:pPr>
        <w:pStyle w:val="TOC3"/>
        <w:rPr>
          <w:rFonts w:ascii="Calibri" w:hAnsi="Calibri"/>
          <w:sz w:val="22"/>
          <w:szCs w:val="22"/>
          <w:lang w:eastAsia="en-GB"/>
        </w:rPr>
      </w:pPr>
      <w:r>
        <w:t>7.5.0</w:t>
      </w:r>
      <w:r w:rsidRPr="00DA1A06">
        <w:rPr>
          <w:rFonts w:ascii="Calibri" w:hAnsi="Calibri"/>
          <w:sz w:val="22"/>
          <w:szCs w:val="22"/>
          <w:lang w:eastAsia="en-GB"/>
        </w:rPr>
        <w:tab/>
      </w:r>
      <w:r>
        <w:t>General</w:t>
      </w:r>
      <w:r>
        <w:tab/>
      </w:r>
      <w:r>
        <w:fldChar w:fldCharType="begin" w:fldLock="1"/>
      </w:r>
      <w:r>
        <w:instrText xml:space="preserve"> PAGEREF _Toc97647358 \h </w:instrText>
      </w:r>
      <w:r>
        <w:fldChar w:fldCharType="separate"/>
      </w:r>
      <w:r>
        <w:t>54</w:t>
      </w:r>
      <w:r>
        <w:fldChar w:fldCharType="end"/>
      </w:r>
    </w:p>
    <w:p w14:paraId="3F0C2807" w14:textId="45C6FF61" w:rsidR="00C75B8A" w:rsidRPr="00DA1A06" w:rsidRDefault="00C75B8A">
      <w:pPr>
        <w:pStyle w:val="TOC3"/>
        <w:rPr>
          <w:rFonts w:ascii="Calibri" w:hAnsi="Calibri"/>
          <w:sz w:val="22"/>
          <w:szCs w:val="22"/>
          <w:lang w:eastAsia="en-GB"/>
        </w:rPr>
      </w:pPr>
      <w:r>
        <w:t>7.5.1</w:t>
      </w:r>
      <w:r w:rsidRPr="00DA1A06">
        <w:rPr>
          <w:rFonts w:ascii="Calibri" w:hAnsi="Calibri"/>
          <w:sz w:val="22"/>
          <w:szCs w:val="22"/>
          <w:lang w:eastAsia="en-GB"/>
        </w:rPr>
        <w:tab/>
      </w:r>
      <w:r>
        <w:t>Identification Request</w:t>
      </w:r>
      <w:r>
        <w:tab/>
      </w:r>
      <w:r>
        <w:fldChar w:fldCharType="begin" w:fldLock="1"/>
      </w:r>
      <w:r>
        <w:instrText xml:space="preserve"> PAGEREF _Toc97647359 \h </w:instrText>
      </w:r>
      <w:r>
        <w:fldChar w:fldCharType="separate"/>
      </w:r>
      <w:r>
        <w:t>54</w:t>
      </w:r>
      <w:r>
        <w:fldChar w:fldCharType="end"/>
      </w:r>
    </w:p>
    <w:p w14:paraId="50685C79" w14:textId="66506A7B" w:rsidR="00C75B8A" w:rsidRPr="00DA1A06" w:rsidRDefault="00C75B8A">
      <w:pPr>
        <w:pStyle w:val="TOC3"/>
        <w:rPr>
          <w:rFonts w:ascii="Calibri" w:hAnsi="Calibri"/>
          <w:sz w:val="22"/>
          <w:szCs w:val="22"/>
          <w:lang w:eastAsia="en-GB"/>
        </w:rPr>
      </w:pPr>
      <w:r>
        <w:t>7.5.2</w:t>
      </w:r>
      <w:r w:rsidRPr="00DA1A06">
        <w:rPr>
          <w:rFonts w:ascii="Calibri" w:hAnsi="Calibri"/>
          <w:sz w:val="22"/>
          <w:szCs w:val="22"/>
          <w:lang w:eastAsia="en-GB"/>
        </w:rPr>
        <w:tab/>
      </w:r>
      <w:r>
        <w:t>Identification Response</w:t>
      </w:r>
      <w:r>
        <w:tab/>
      </w:r>
      <w:r>
        <w:fldChar w:fldCharType="begin" w:fldLock="1"/>
      </w:r>
      <w:r>
        <w:instrText xml:space="preserve"> PAGEREF _Toc97647360 \h </w:instrText>
      </w:r>
      <w:r>
        <w:fldChar w:fldCharType="separate"/>
      </w:r>
      <w:r>
        <w:t>55</w:t>
      </w:r>
      <w:r>
        <w:fldChar w:fldCharType="end"/>
      </w:r>
    </w:p>
    <w:p w14:paraId="4EB0762F" w14:textId="1A4C9557" w:rsidR="00C75B8A" w:rsidRPr="00DA1A06" w:rsidRDefault="00C75B8A">
      <w:pPr>
        <w:pStyle w:val="TOC3"/>
        <w:rPr>
          <w:rFonts w:ascii="Calibri" w:hAnsi="Calibri"/>
          <w:sz w:val="22"/>
          <w:szCs w:val="22"/>
          <w:lang w:eastAsia="en-GB"/>
        </w:rPr>
      </w:pPr>
      <w:r>
        <w:t>7.5.3</w:t>
      </w:r>
      <w:r w:rsidRPr="00DA1A06">
        <w:rPr>
          <w:rFonts w:ascii="Calibri" w:hAnsi="Calibri"/>
          <w:sz w:val="22"/>
          <w:szCs w:val="22"/>
          <w:lang w:eastAsia="en-GB"/>
        </w:rPr>
        <w:tab/>
      </w:r>
      <w:r>
        <w:t>SGSN Context Request</w:t>
      </w:r>
      <w:r>
        <w:tab/>
      </w:r>
      <w:r>
        <w:fldChar w:fldCharType="begin" w:fldLock="1"/>
      </w:r>
      <w:r>
        <w:instrText xml:space="preserve"> PAGEREF _Toc97647361 \h </w:instrText>
      </w:r>
      <w:r>
        <w:fldChar w:fldCharType="separate"/>
      </w:r>
      <w:r>
        <w:t>56</w:t>
      </w:r>
      <w:r>
        <w:fldChar w:fldCharType="end"/>
      </w:r>
    </w:p>
    <w:p w14:paraId="62B2B5F3" w14:textId="4997C393" w:rsidR="00C75B8A" w:rsidRPr="00DA1A06" w:rsidRDefault="00C75B8A">
      <w:pPr>
        <w:pStyle w:val="TOC3"/>
        <w:rPr>
          <w:rFonts w:ascii="Calibri" w:hAnsi="Calibri"/>
          <w:sz w:val="22"/>
          <w:szCs w:val="22"/>
          <w:lang w:eastAsia="en-GB"/>
        </w:rPr>
      </w:pPr>
      <w:r>
        <w:lastRenderedPageBreak/>
        <w:t>7.5.4</w:t>
      </w:r>
      <w:r w:rsidRPr="00DA1A06">
        <w:rPr>
          <w:rFonts w:ascii="Calibri" w:hAnsi="Calibri"/>
          <w:sz w:val="22"/>
          <w:szCs w:val="22"/>
          <w:lang w:eastAsia="en-GB"/>
        </w:rPr>
        <w:tab/>
      </w:r>
      <w:r>
        <w:t>SGSN Context Response</w:t>
      </w:r>
      <w:r>
        <w:tab/>
      </w:r>
      <w:r>
        <w:fldChar w:fldCharType="begin" w:fldLock="1"/>
      </w:r>
      <w:r>
        <w:instrText xml:space="preserve"> PAGEREF _Toc97647362 \h </w:instrText>
      </w:r>
      <w:r>
        <w:fldChar w:fldCharType="separate"/>
      </w:r>
      <w:r>
        <w:t>57</w:t>
      </w:r>
      <w:r>
        <w:fldChar w:fldCharType="end"/>
      </w:r>
    </w:p>
    <w:p w14:paraId="7CFB130D" w14:textId="31BA0286" w:rsidR="00C75B8A" w:rsidRPr="00DA1A06" w:rsidRDefault="00C75B8A">
      <w:pPr>
        <w:pStyle w:val="TOC3"/>
        <w:rPr>
          <w:rFonts w:ascii="Calibri" w:hAnsi="Calibri"/>
          <w:sz w:val="22"/>
          <w:szCs w:val="22"/>
          <w:lang w:eastAsia="en-GB"/>
        </w:rPr>
      </w:pPr>
      <w:r>
        <w:t>7.5.5</w:t>
      </w:r>
      <w:r w:rsidRPr="00DA1A06">
        <w:rPr>
          <w:rFonts w:ascii="Calibri" w:hAnsi="Calibri"/>
          <w:sz w:val="22"/>
          <w:szCs w:val="22"/>
          <w:lang w:eastAsia="en-GB"/>
        </w:rPr>
        <w:tab/>
      </w:r>
      <w:r>
        <w:t>SGSN Context Acknowledge</w:t>
      </w:r>
      <w:r>
        <w:tab/>
      </w:r>
      <w:r>
        <w:fldChar w:fldCharType="begin" w:fldLock="1"/>
      </w:r>
      <w:r>
        <w:instrText xml:space="preserve"> PAGEREF _Toc97647363 \h </w:instrText>
      </w:r>
      <w:r>
        <w:fldChar w:fldCharType="separate"/>
      </w:r>
      <w:r>
        <w:t>61</w:t>
      </w:r>
      <w:r>
        <w:fldChar w:fldCharType="end"/>
      </w:r>
    </w:p>
    <w:p w14:paraId="4716C984" w14:textId="2E1C7DFE" w:rsidR="00C75B8A" w:rsidRPr="00DA1A06" w:rsidRDefault="00C75B8A">
      <w:pPr>
        <w:pStyle w:val="TOC3"/>
        <w:rPr>
          <w:rFonts w:ascii="Calibri" w:hAnsi="Calibri"/>
          <w:sz w:val="22"/>
          <w:szCs w:val="22"/>
          <w:lang w:eastAsia="en-GB"/>
        </w:rPr>
      </w:pPr>
      <w:r>
        <w:t>7.5.6</w:t>
      </w:r>
      <w:r w:rsidRPr="00DA1A06">
        <w:rPr>
          <w:rFonts w:ascii="Calibri" w:hAnsi="Calibri"/>
          <w:sz w:val="22"/>
          <w:szCs w:val="22"/>
          <w:lang w:eastAsia="en-GB"/>
        </w:rPr>
        <w:tab/>
      </w:r>
      <w:r>
        <w:rPr>
          <w:lang w:eastAsia="ja-JP"/>
        </w:rPr>
        <w:t>Forward Relocation Request</w:t>
      </w:r>
      <w:r>
        <w:tab/>
      </w:r>
      <w:r>
        <w:fldChar w:fldCharType="begin" w:fldLock="1"/>
      </w:r>
      <w:r>
        <w:instrText xml:space="preserve"> PAGEREF _Toc97647364 \h </w:instrText>
      </w:r>
      <w:r>
        <w:fldChar w:fldCharType="separate"/>
      </w:r>
      <w:r>
        <w:t>63</w:t>
      </w:r>
      <w:r>
        <w:fldChar w:fldCharType="end"/>
      </w:r>
    </w:p>
    <w:p w14:paraId="503DA717" w14:textId="128E8107" w:rsidR="00C75B8A" w:rsidRPr="00DA1A06" w:rsidRDefault="00C75B8A">
      <w:pPr>
        <w:pStyle w:val="TOC3"/>
        <w:rPr>
          <w:rFonts w:ascii="Calibri" w:hAnsi="Calibri"/>
          <w:sz w:val="22"/>
          <w:szCs w:val="22"/>
          <w:lang w:eastAsia="en-GB"/>
        </w:rPr>
      </w:pPr>
      <w:r>
        <w:t>7.5.7</w:t>
      </w:r>
      <w:r w:rsidRPr="00DA1A06">
        <w:rPr>
          <w:rFonts w:ascii="Calibri" w:hAnsi="Calibri"/>
          <w:sz w:val="22"/>
          <w:szCs w:val="22"/>
        </w:rPr>
        <w:tab/>
      </w:r>
      <w:r>
        <w:t>Forward Relocation</w:t>
      </w:r>
      <w:r>
        <w:rPr>
          <w:lang w:eastAsia="ja-JP"/>
        </w:rPr>
        <w:t xml:space="preserve"> Response</w:t>
      </w:r>
      <w:r>
        <w:tab/>
      </w:r>
      <w:r>
        <w:fldChar w:fldCharType="begin" w:fldLock="1"/>
      </w:r>
      <w:r>
        <w:instrText xml:space="preserve"> PAGEREF _Toc97647365 \h </w:instrText>
      </w:r>
      <w:r>
        <w:fldChar w:fldCharType="separate"/>
      </w:r>
      <w:r>
        <w:t>68</w:t>
      </w:r>
      <w:r>
        <w:fldChar w:fldCharType="end"/>
      </w:r>
    </w:p>
    <w:p w14:paraId="68400AE6" w14:textId="58D530B4" w:rsidR="00C75B8A" w:rsidRPr="00DA1A06" w:rsidRDefault="00C75B8A">
      <w:pPr>
        <w:pStyle w:val="TOC3"/>
        <w:rPr>
          <w:rFonts w:ascii="Calibri" w:hAnsi="Calibri"/>
          <w:sz w:val="22"/>
          <w:szCs w:val="22"/>
          <w:lang w:eastAsia="en-GB"/>
        </w:rPr>
      </w:pPr>
      <w:r>
        <w:t>7.5.8</w:t>
      </w:r>
      <w:r w:rsidRPr="00DA1A06">
        <w:rPr>
          <w:rFonts w:ascii="Calibri" w:hAnsi="Calibri"/>
          <w:sz w:val="22"/>
          <w:szCs w:val="22"/>
          <w:lang w:eastAsia="en-GB"/>
        </w:rPr>
        <w:tab/>
      </w:r>
      <w:r>
        <w:rPr>
          <w:lang w:eastAsia="ja-JP"/>
        </w:rPr>
        <w:t xml:space="preserve">Forward </w:t>
      </w:r>
      <w:r>
        <w:t>Relocation</w:t>
      </w:r>
      <w:r>
        <w:rPr>
          <w:lang w:eastAsia="ja-JP"/>
        </w:rPr>
        <w:t xml:space="preserve"> Complete</w:t>
      </w:r>
      <w:r>
        <w:tab/>
      </w:r>
      <w:r>
        <w:fldChar w:fldCharType="begin" w:fldLock="1"/>
      </w:r>
      <w:r>
        <w:instrText xml:space="preserve"> PAGEREF _Toc97647366 \h </w:instrText>
      </w:r>
      <w:r>
        <w:fldChar w:fldCharType="separate"/>
      </w:r>
      <w:r>
        <w:t>70</w:t>
      </w:r>
      <w:r>
        <w:fldChar w:fldCharType="end"/>
      </w:r>
    </w:p>
    <w:p w14:paraId="7BEF08D2" w14:textId="10EF4B94" w:rsidR="00C75B8A" w:rsidRPr="00DA1A06" w:rsidRDefault="00C75B8A">
      <w:pPr>
        <w:pStyle w:val="TOC3"/>
        <w:rPr>
          <w:rFonts w:ascii="Calibri" w:hAnsi="Calibri"/>
          <w:sz w:val="22"/>
          <w:szCs w:val="22"/>
          <w:lang w:eastAsia="en-GB"/>
        </w:rPr>
      </w:pPr>
      <w:r>
        <w:t>7.5.</w:t>
      </w:r>
      <w:r>
        <w:rPr>
          <w:lang w:eastAsia="ja-JP"/>
        </w:rPr>
        <w:t>9</w:t>
      </w:r>
      <w:r w:rsidRPr="00DA1A06">
        <w:rPr>
          <w:rFonts w:ascii="Calibri" w:hAnsi="Calibri"/>
          <w:sz w:val="22"/>
          <w:szCs w:val="22"/>
          <w:lang w:eastAsia="en-GB"/>
        </w:rPr>
        <w:tab/>
      </w:r>
      <w:r>
        <w:t>Relocation</w:t>
      </w:r>
      <w:r>
        <w:rPr>
          <w:lang w:eastAsia="ja-JP"/>
        </w:rPr>
        <w:t xml:space="preserve"> Cancel Request</w:t>
      </w:r>
      <w:r>
        <w:tab/>
      </w:r>
      <w:r>
        <w:fldChar w:fldCharType="begin" w:fldLock="1"/>
      </w:r>
      <w:r>
        <w:instrText xml:space="preserve"> PAGEREF _Toc97647367 \h </w:instrText>
      </w:r>
      <w:r>
        <w:fldChar w:fldCharType="separate"/>
      </w:r>
      <w:r>
        <w:t>70</w:t>
      </w:r>
      <w:r>
        <w:fldChar w:fldCharType="end"/>
      </w:r>
    </w:p>
    <w:p w14:paraId="1C325661" w14:textId="046C8665" w:rsidR="00C75B8A" w:rsidRPr="00DA1A06" w:rsidRDefault="00C75B8A">
      <w:pPr>
        <w:pStyle w:val="TOC3"/>
        <w:rPr>
          <w:rFonts w:ascii="Calibri" w:hAnsi="Calibri"/>
          <w:sz w:val="22"/>
          <w:szCs w:val="22"/>
          <w:lang w:eastAsia="en-GB"/>
        </w:rPr>
      </w:pPr>
      <w:r>
        <w:t>7.5.</w:t>
      </w:r>
      <w:r>
        <w:rPr>
          <w:lang w:eastAsia="ja-JP"/>
        </w:rPr>
        <w:t>10</w:t>
      </w:r>
      <w:r w:rsidRPr="00DA1A06">
        <w:rPr>
          <w:rFonts w:ascii="Calibri" w:hAnsi="Calibri"/>
          <w:sz w:val="22"/>
          <w:szCs w:val="22"/>
          <w:lang w:eastAsia="en-GB"/>
        </w:rPr>
        <w:tab/>
      </w:r>
      <w:r>
        <w:t>Relocation</w:t>
      </w:r>
      <w:r>
        <w:rPr>
          <w:lang w:eastAsia="ja-JP"/>
        </w:rPr>
        <w:t xml:space="preserve"> Cancel Response</w:t>
      </w:r>
      <w:r>
        <w:tab/>
      </w:r>
      <w:r>
        <w:fldChar w:fldCharType="begin" w:fldLock="1"/>
      </w:r>
      <w:r>
        <w:instrText xml:space="preserve"> PAGEREF _Toc97647368 \h </w:instrText>
      </w:r>
      <w:r>
        <w:fldChar w:fldCharType="separate"/>
      </w:r>
      <w:r>
        <w:t>71</w:t>
      </w:r>
      <w:r>
        <w:fldChar w:fldCharType="end"/>
      </w:r>
    </w:p>
    <w:p w14:paraId="522884E7" w14:textId="155AD2BE" w:rsidR="00C75B8A" w:rsidRPr="00DA1A06" w:rsidRDefault="00C75B8A">
      <w:pPr>
        <w:pStyle w:val="TOC3"/>
        <w:rPr>
          <w:rFonts w:ascii="Calibri" w:hAnsi="Calibri"/>
          <w:sz w:val="22"/>
          <w:szCs w:val="22"/>
          <w:lang w:eastAsia="en-GB"/>
        </w:rPr>
      </w:pPr>
      <w:r>
        <w:t>7.5.11</w:t>
      </w:r>
      <w:r w:rsidRPr="00DA1A06">
        <w:rPr>
          <w:rFonts w:ascii="Calibri" w:hAnsi="Calibri"/>
          <w:sz w:val="22"/>
          <w:szCs w:val="22"/>
          <w:lang w:eastAsia="en-GB"/>
        </w:rPr>
        <w:tab/>
      </w:r>
      <w:r>
        <w:rPr>
          <w:lang w:eastAsia="ja-JP"/>
        </w:rPr>
        <w:t xml:space="preserve">Forward </w:t>
      </w:r>
      <w:r>
        <w:t>Relocation</w:t>
      </w:r>
      <w:r>
        <w:rPr>
          <w:lang w:eastAsia="ja-JP"/>
        </w:rPr>
        <w:t xml:space="preserve"> Complete Acknowledge</w:t>
      </w:r>
      <w:r>
        <w:tab/>
      </w:r>
      <w:r>
        <w:fldChar w:fldCharType="begin" w:fldLock="1"/>
      </w:r>
      <w:r>
        <w:instrText xml:space="preserve"> PAGEREF _Toc97647369 \h </w:instrText>
      </w:r>
      <w:r>
        <w:fldChar w:fldCharType="separate"/>
      </w:r>
      <w:r>
        <w:t>71</w:t>
      </w:r>
      <w:r>
        <w:fldChar w:fldCharType="end"/>
      </w:r>
    </w:p>
    <w:p w14:paraId="777F7E90" w14:textId="2F602FCD" w:rsidR="00C75B8A" w:rsidRPr="00DA1A06" w:rsidRDefault="00C75B8A">
      <w:pPr>
        <w:pStyle w:val="TOC3"/>
        <w:rPr>
          <w:rFonts w:ascii="Calibri" w:hAnsi="Calibri"/>
          <w:sz w:val="22"/>
          <w:szCs w:val="22"/>
          <w:lang w:eastAsia="en-GB"/>
        </w:rPr>
      </w:pPr>
      <w:r>
        <w:t>7.5.12</w:t>
      </w:r>
      <w:r w:rsidRPr="00DA1A06">
        <w:rPr>
          <w:rFonts w:ascii="Calibri" w:hAnsi="Calibri"/>
          <w:sz w:val="22"/>
          <w:szCs w:val="22"/>
          <w:lang w:eastAsia="en-GB"/>
        </w:rPr>
        <w:tab/>
      </w:r>
      <w:r>
        <w:t>Forward SRNS Context Acknowledge</w:t>
      </w:r>
      <w:r>
        <w:tab/>
      </w:r>
      <w:r>
        <w:fldChar w:fldCharType="begin" w:fldLock="1"/>
      </w:r>
      <w:r>
        <w:instrText xml:space="preserve"> PAGEREF _Toc97647370 \h </w:instrText>
      </w:r>
      <w:r>
        <w:fldChar w:fldCharType="separate"/>
      </w:r>
      <w:r>
        <w:t>71</w:t>
      </w:r>
      <w:r>
        <w:fldChar w:fldCharType="end"/>
      </w:r>
    </w:p>
    <w:p w14:paraId="712742AF" w14:textId="6505FDBB" w:rsidR="00C75B8A" w:rsidRPr="00DA1A06" w:rsidRDefault="00C75B8A">
      <w:pPr>
        <w:pStyle w:val="TOC3"/>
        <w:rPr>
          <w:rFonts w:ascii="Calibri" w:hAnsi="Calibri"/>
          <w:sz w:val="22"/>
          <w:szCs w:val="22"/>
          <w:lang w:eastAsia="en-GB"/>
        </w:rPr>
      </w:pPr>
      <w:r>
        <w:t>7.5.13</w:t>
      </w:r>
      <w:r w:rsidRPr="00DA1A06">
        <w:rPr>
          <w:rFonts w:ascii="Calibri" w:hAnsi="Calibri"/>
          <w:sz w:val="22"/>
          <w:szCs w:val="22"/>
          <w:lang w:eastAsia="en-GB"/>
        </w:rPr>
        <w:tab/>
      </w:r>
      <w:r>
        <w:t>Forward SRNS Context</w:t>
      </w:r>
      <w:r>
        <w:tab/>
      </w:r>
      <w:r>
        <w:fldChar w:fldCharType="begin" w:fldLock="1"/>
      </w:r>
      <w:r>
        <w:instrText xml:space="preserve"> PAGEREF _Toc97647371 \h </w:instrText>
      </w:r>
      <w:r>
        <w:fldChar w:fldCharType="separate"/>
      </w:r>
      <w:r>
        <w:t>72</w:t>
      </w:r>
      <w:r>
        <w:fldChar w:fldCharType="end"/>
      </w:r>
    </w:p>
    <w:p w14:paraId="0A3634D4" w14:textId="7386129C" w:rsidR="00C75B8A" w:rsidRPr="00DA1A06" w:rsidRDefault="00C75B8A">
      <w:pPr>
        <w:pStyle w:val="TOC3"/>
        <w:rPr>
          <w:rFonts w:ascii="Calibri" w:hAnsi="Calibri"/>
          <w:sz w:val="22"/>
          <w:szCs w:val="22"/>
          <w:lang w:eastAsia="en-GB"/>
        </w:rPr>
      </w:pPr>
      <w:r>
        <w:t>7.5.14</w:t>
      </w:r>
      <w:r w:rsidRPr="00DA1A06">
        <w:rPr>
          <w:rFonts w:ascii="Calibri" w:hAnsi="Calibri"/>
          <w:sz w:val="22"/>
          <w:szCs w:val="22"/>
          <w:lang w:eastAsia="en-GB"/>
        </w:rPr>
        <w:tab/>
      </w:r>
      <w:r>
        <w:t>RAN Information Management Messages</w:t>
      </w:r>
      <w:r>
        <w:tab/>
      </w:r>
      <w:r>
        <w:fldChar w:fldCharType="begin" w:fldLock="1"/>
      </w:r>
      <w:r>
        <w:instrText xml:space="preserve"> PAGEREF _Toc97647372 \h </w:instrText>
      </w:r>
      <w:r>
        <w:fldChar w:fldCharType="separate"/>
      </w:r>
      <w:r>
        <w:t>72</w:t>
      </w:r>
      <w:r>
        <w:fldChar w:fldCharType="end"/>
      </w:r>
    </w:p>
    <w:p w14:paraId="5C95693A" w14:textId="231546FB" w:rsidR="00C75B8A" w:rsidRPr="00DA1A06" w:rsidRDefault="00C75B8A">
      <w:pPr>
        <w:pStyle w:val="TOC4"/>
        <w:rPr>
          <w:rFonts w:ascii="Calibri" w:hAnsi="Calibri"/>
          <w:sz w:val="22"/>
          <w:szCs w:val="22"/>
          <w:lang w:eastAsia="en-GB"/>
        </w:rPr>
      </w:pPr>
      <w:r>
        <w:t>7.5.14.0</w:t>
      </w:r>
      <w:r w:rsidRPr="00DA1A06">
        <w:rPr>
          <w:rFonts w:ascii="Calibri" w:hAnsi="Calibri"/>
          <w:sz w:val="22"/>
          <w:szCs w:val="22"/>
        </w:rPr>
        <w:tab/>
      </w:r>
      <w:r>
        <w:rPr>
          <w:lang w:eastAsia="zh-CN"/>
        </w:rPr>
        <w:t>General</w:t>
      </w:r>
      <w:r>
        <w:tab/>
      </w:r>
      <w:r>
        <w:fldChar w:fldCharType="begin" w:fldLock="1"/>
      </w:r>
      <w:r>
        <w:instrText xml:space="preserve"> PAGEREF _Toc97647373 \h </w:instrText>
      </w:r>
      <w:r>
        <w:fldChar w:fldCharType="separate"/>
      </w:r>
      <w:r>
        <w:t>72</w:t>
      </w:r>
      <w:r>
        <w:fldChar w:fldCharType="end"/>
      </w:r>
    </w:p>
    <w:p w14:paraId="6AF2C975" w14:textId="13EE5AAB" w:rsidR="00C75B8A" w:rsidRPr="00DA1A06" w:rsidRDefault="00C75B8A">
      <w:pPr>
        <w:pStyle w:val="TOC4"/>
        <w:rPr>
          <w:rFonts w:ascii="Calibri" w:hAnsi="Calibri"/>
          <w:sz w:val="22"/>
          <w:szCs w:val="22"/>
          <w:lang w:eastAsia="en-GB"/>
        </w:rPr>
      </w:pPr>
      <w:r>
        <w:t>7.5.14.1</w:t>
      </w:r>
      <w:r w:rsidRPr="00DA1A06">
        <w:rPr>
          <w:rFonts w:ascii="Calibri" w:hAnsi="Calibri"/>
          <w:sz w:val="22"/>
          <w:szCs w:val="22"/>
          <w:lang w:eastAsia="en-GB"/>
        </w:rPr>
        <w:tab/>
      </w:r>
      <w:r>
        <w:t>RAN Information Relay</w:t>
      </w:r>
      <w:r>
        <w:tab/>
      </w:r>
      <w:r>
        <w:fldChar w:fldCharType="begin" w:fldLock="1"/>
      </w:r>
      <w:r>
        <w:instrText xml:space="preserve"> PAGEREF _Toc97647374 \h </w:instrText>
      </w:r>
      <w:r>
        <w:fldChar w:fldCharType="separate"/>
      </w:r>
      <w:r>
        <w:t>72</w:t>
      </w:r>
      <w:r>
        <w:fldChar w:fldCharType="end"/>
      </w:r>
    </w:p>
    <w:p w14:paraId="7F278336" w14:textId="5201ACD8" w:rsidR="00C75B8A" w:rsidRPr="00DA1A06" w:rsidRDefault="00C75B8A">
      <w:pPr>
        <w:pStyle w:val="TOC3"/>
        <w:rPr>
          <w:rFonts w:ascii="Calibri" w:hAnsi="Calibri"/>
          <w:sz w:val="22"/>
          <w:szCs w:val="22"/>
          <w:lang w:eastAsia="en-GB"/>
        </w:rPr>
      </w:pPr>
      <w:r>
        <w:t>7.5.15</w:t>
      </w:r>
      <w:r w:rsidRPr="00DA1A06">
        <w:rPr>
          <w:rFonts w:ascii="Calibri" w:hAnsi="Calibri"/>
          <w:sz w:val="22"/>
          <w:szCs w:val="22"/>
          <w:lang w:eastAsia="en-GB"/>
        </w:rPr>
        <w:tab/>
      </w:r>
      <w:r>
        <w:rPr>
          <w:lang w:eastAsia="zh-CN"/>
        </w:rPr>
        <w:t>UE Registration Query Request</w:t>
      </w:r>
      <w:r>
        <w:tab/>
      </w:r>
      <w:r>
        <w:fldChar w:fldCharType="begin" w:fldLock="1"/>
      </w:r>
      <w:r>
        <w:instrText xml:space="preserve"> PAGEREF _Toc97647375 \h </w:instrText>
      </w:r>
      <w:r>
        <w:fldChar w:fldCharType="separate"/>
      </w:r>
      <w:r>
        <w:t>73</w:t>
      </w:r>
      <w:r>
        <w:fldChar w:fldCharType="end"/>
      </w:r>
    </w:p>
    <w:p w14:paraId="29E1BC9C" w14:textId="27F363F6" w:rsidR="00C75B8A" w:rsidRPr="00DA1A06" w:rsidRDefault="00C75B8A">
      <w:pPr>
        <w:pStyle w:val="TOC3"/>
        <w:rPr>
          <w:rFonts w:ascii="Calibri" w:hAnsi="Calibri"/>
          <w:sz w:val="22"/>
          <w:szCs w:val="22"/>
          <w:lang w:eastAsia="en-GB"/>
        </w:rPr>
      </w:pPr>
      <w:r>
        <w:t>7.5.16</w:t>
      </w:r>
      <w:r w:rsidRPr="00DA1A06">
        <w:rPr>
          <w:rFonts w:ascii="Calibri" w:hAnsi="Calibri"/>
          <w:sz w:val="22"/>
          <w:szCs w:val="22"/>
          <w:lang w:eastAsia="en-GB"/>
        </w:rPr>
        <w:tab/>
      </w:r>
      <w:r>
        <w:rPr>
          <w:lang w:eastAsia="zh-CN"/>
        </w:rPr>
        <w:t>UE Registration Query Response</w:t>
      </w:r>
      <w:r>
        <w:tab/>
      </w:r>
      <w:r>
        <w:fldChar w:fldCharType="begin" w:fldLock="1"/>
      </w:r>
      <w:r>
        <w:instrText xml:space="preserve"> PAGEREF _Toc97647376 \h </w:instrText>
      </w:r>
      <w:r>
        <w:fldChar w:fldCharType="separate"/>
      </w:r>
      <w:r>
        <w:t>73</w:t>
      </w:r>
      <w:r>
        <w:fldChar w:fldCharType="end"/>
      </w:r>
    </w:p>
    <w:p w14:paraId="540D683D" w14:textId="456EDAC0" w:rsidR="00C75B8A" w:rsidRPr="00DA1A06" w:rsidRDefault="00C75B8A">
      <w:pPr>
        <w:pStyle w:val="TOC2"/>
        <w:rPr>
          <w:rFonts w:ascii="Calibri" w:hAnsi="Calibri"/>
          <w:sz w:val="22"/>
          <w:szCs w:val="22"/>
          <w:lang w:eastAsia="en-GB"/>
        </w:rPr>
      </w:pPr>
      <w:r>
        <w:t>7.5A</w:t>
      </w:r>
      <w:r w:rsidRPr="00DA1A06">
        <w:rPr>
          <w:rFonts w:ascii="Calibri" w:hAnsi="Calibri"/>
          <w:sz w:val="22"/>
          <w:szCs w:val="22"/>
          <w:lang w:eastAsia="en-GB"/>
        </w:rPr>
        <w:tab/>
      </w:r>
      <w:r>
        <w:t>MBMS Messages</w:t>
      </w:r>
      <w:r>
        <w:tab/>
      </w:r>
      <w:r>
        <w:fldChar w:fldCharType="begin" w:fldLock="1"/>
      </w:r>
      <w:r>
        <w:instrText xml:space="preserve"> PAGEREF _Toc97647377 \h </w:instrText>
      </w:r>
      <w:r>
        <w:fldChar w:fldCharType="separate"/>
      </w:r>
      <w:r>
        <w:t>74</w:t>
      </w:r>
      <w:r>
        <w:fldChar w:fldCharType="end"/>
      </w:r>
    </w:p>
    <w:p w14:paraId="2164D583" w14:textId="7D033CB4" w:rsidR="00C75B8A" w:rsidRPr="00DA1A06" w:rsidRDefault="00C75B8A">
      <w:pPr>
        <w:pStyle w:val="TOC3"/>
        <w:rPr>
          <w:rFonts w:ascii="Calibri" w:hAnsi="Calibri"/>
          <w:sz w:val="22"/>
          <w:szCs w:val="22"/>
          <w:lang w:eastAsia="en-GB"/>
        </w:rPr>
      </w:pPr>
      <w:r>
        <w:t>7.5A.0</w:t>
      </w:r>
      <w:r w:rsidRPr="00DA1A06">
        <w:rPr>
          <w:rFonts w:ascii="Calibri" w:hAnsi="Calibri"/>
          <w:sz w:val="22"/>
          <w:szCs w:val="22"/>
        </w:rPr>
        <w:tab/>
      </w:r>
      <w:r>
        <w:rPr>
          <w:lang w:eastAsia="zh-CN"/>
        </w:rPr>
        <w:t>General</w:t>
      </w:r>
      <w:r>
        <w:tab/>
      </w:r>
      <w:r>
        <w:fldChar w:fldCharType="begin" w:fldLock="1"/>
      </w:r>
      <w:r>
        <w:instrText xml:space="preserve"> PAGEREF _Toc97647378 \h </w:instrText>
      </w:r>
      <w:r>
        <w:fldChar w:fldCharType="separate"/>
      </w:r>
      <w:r>
        <w:t>74</w:t>
      </w:r>
      <w:r>
        <w:fldChar w:fldCharType="end"/>
      </w:r>
    </w:p>
    <w:p w14:paraId="345FC4E7" w14:textId="4F955652" w:rsidR="00C75B8A" w:rsidRPr="00DA1A06" w:rsidRDefault="00C75B8A">
      <w:pPr>
        <w:pStyle w:val="TOC3"/>
        <w:rPr>
          <w:rFonts w:ascii="Calibri" w:hAnsi="Calibri"/>
          <w:sz w:val="22"/>
          <w:szCs w:val="22"/>
          <w:lang w:eastAsia="en-GB"/>
        </w:rPr>
      </w:pPr>
      <w:r>
        <w:t>7.5A.1</w:t>
      </w:r>
      <w:r w:rsidRPr="00DA1A06">
        <w:rPr>
          <w:rFonts w:ascii="Calibri" w:hAnsi="Calibri"/>
          <w:sz w:val="22"/>
          <w:szCs w:val="22"/>
          <w:lang w:eastAsia="en-GB"/>
        </w:rPr>
        <w:tab/>
      </w:r>
      <w:r>
        <w:t>UE Specific MBMS Messages</w:t>
      </w:r>
      <w:r>
        <w:tab/>
      </w:r>
      <w:r>
        <w:fldChar w:fldCharType="begin" w:fldLock="1"/>
      </w:r>
      <w:r>
        <w:instrText xml:space="preserve"> PAGEREF _Toc97647379 \h </w:instrText>
      </w:r>
      <w:r>
        <w:fldChar w:fldCharType="separate"/>
      </w:r>
      <w:r>
        <w:t>74</w:t>
      </w:r>
      <w:r>
        <w:fldChar w:fldCharType="end"/>
      </w:r>
    </w:p>
    <w:p w14:paraId="5911A23D" w14:textId="35AA4214" w:rsidR="00C75B8A" w:rsidRPr="00DA1A06" w:rsidRDefault="00C75B8A">
      <w:pPr>
        <w:pStyle w:val="TOC4"/>
        <w:rPr>
          <w:rFonts w:ascii="Calibri" w:hAnsi="Calibri"/>
          <w:sz w:val="22"/>
          <w:szCs w:val="22"/>
          <w:lang w:eastAsia="en-GB"/>
        </w:rPr>
      </w:pPr>
      <w:r>
        <w:t>7.5A.1.1</w:t>
      </w:r>
      <w:r w:rsidRPr="00DA1A06">
        <w:rPr>
          <w:rFonts w:ascii="Calibri" w:hAnsi="Calibri"/>
          <w:sz w:val="22"/>
          <w:szCs w:val="22"/>
          <w:lang w:eastAsia="en-GB"/>
        </w:rPr>
        <w:tab/>
      </w:r>
      <w:r>
        <w:t>MBMS Notification Request</w:t>
      </w:r>
      <w:r>
        <w:tab/>
      </w:r>
      <w:r>
        <w:fldChar w:fldCharType="begin" w:fldLock="1"/>
      </w:r>
      <w:r>
        <w:instrText xml:space="preserve"> PAGEREF _Toc97647380 \h </w:instrText>
      </w:r>
      <w:r>
        <w:fldChar w:fldCharType="separate"/>
      </w:r>
      <w:r>
        <w:t>74</w:t>
      </w:r>
      <w:r>
        <w:fldChar w:fldCharType="end"/>
      </w:r>
    </w:p>
    <w:p w14:paraId="1489F393" w14:textId="5C4FBAEE" w:rsidR="00C75B8A" w:rsidRPr="00DA1A06" w:rsidRDefault="00C75B8A">
      <w:pPr>
        <w:pStyle w:val="TOC4"/>
        <w:rPr>
          <w:rFonts w:ascii="Calibri" w:hAnsi="Calibri"/>
          <w:sz w:val="22"/>
          <w:szCs w:val="22"/>
          <w:lang w:eastAsia="en-GB"/>
        </w:rPr>
      </w:pPr>
      <w:r>
        <w:t>7.5A.1.2</w:t>
      </w:r>
      <w:r w:rsidRPr="00DA1A06">
        <w:rPr>
          <w:rFonts w:ascii="Calibri" w:hAnsi="Calibri"/>
          <w:sz w:val="22"/>
          <w:szCs w:val="22"/>
          <w:lang w:eastAsia="en-GB"/>
        </w:rPr>
        <w:tab/>
      </w:r>
      <w:r>
        <w:t>MBMS Notification Response</w:t>
      </w:r>
      <w:r>
        <w:tab/>
      </w:r>
      <w:r>
        <w:fldChar w:fldCharType="begin" w:fldLock="1"/>
      </w:r>
      <w:r>
        <w:instrText xml:space="preserve"> PAGEREF _Toc97647381 \h </w:instrText>
      </w:r>
      <w:r>
        <w:fldChar w:fldCharType="separate"/>
      </w:r>
      <w:r>
        <w:t>75</w:t>
      </w:r>
      <w:r>
        <w:fldChar w:fldCharType="end"/>
      </w:r>
    </w:p>
    <w:p w14:paraId="0B521A15" w14:textId="6EB70DBA" w:rsidR="00C75B8A" w:rsidRPr="00DA1A06" w:rsidRDefault="00C75B8A">
      <w:pPr>
        <w:pStyle w:val="TOC4"/>
        <w:rPr>
          <w:rFonts w:ascii="Calibri" w:hAnsi="Calibri"/>
          <w:sz w:val="22"/>
          <w:szCs w:val="22"/>
          <w:lang w:eastAsia="en-GB"/>
        </w:rPr>
      </w:pPr>
      <w:r>
        <w:t>7.5A.1.3</w:t>
      </w:r>
      <w:r w:rsidRPr="00DA1A06">
        <w:rPr>
          <w:rFonts w:ascii="Calibri" w:hAnsi="Calibri"/>
          <w:sz w:val="22"/>
          <w:szCs w:val="22"/>
          <w:lang w:eastAsia="en-GB"/>
        </w:rPr>
        <w:tab/>
      </w:r>
      <w:r>
        <w:t>MBMS Notification Reject Request</w:t>
      </w:r>
      <w:r>
        <w:tab/>
      </w:r>
      <w:r>
        <w:fldChar w:fldCharType="begin" w:fldLock="1"/>
      </w:r>
      <w:r>
        <w:instrText xml:space="preserve"> PAGEREF _Toc97647382 \h </w:instrText>
      </w:r>
      <w:r>
        <w:fldChar w:fldCharType="separate"/>
      </w:r>
      <w:r>
        <w:t>75</w:t>
      </w:r>
      <w:r>
        <w:fldChar w:fldCharType="end"/>
      </w:r>
    </w:p>
    <w:p w14:paraId="67BF5CA3" w14:textId="041FFB02" w:rsidR="00C75B8A" w:rsidRPr="00DA1A06" w:rsidRDefault="00C75B8A">
      <w:pPr>
        <w:pStyle w:val="TOC4"/>
        <w:rPr>
          <w:rFonts w:ascii="Calibri" w:hAnsi="Calibri"/>
          <w:sz w:val="22"/>
          <w:szCs w:val="22"/>
          <w:lang w:eastAsia="en-GB"/>
        </w:rPr>
      </w:pPr>
      <w:r>
        <w:t>7.5A.1.4</w:t>
      </w:r>
      <w:r w:rsidRPr="00DA1A06">
        <w:rPr>
          <w:rFonts w:ascii="Calibri" w:hAnsi="Calibri"/>
          <w:sz w:val="22"/>
          <w:szCs w:val="22"/>
          <w:lang w:eastAsia="en-GB"/>
        </w:rPr>
        <w:tab/>
      </w:r>
      <w:r>
        <w:t>MBMS Notification Reject Response</w:t>
      </w:r>
      <w:r>
        <w:tab/>
      </w:r>
      <w:r>
        <w:fldChar w:fldCharType="begin" w:fldLock="1"/>
      </w:r>
      <w:r>
        <w:instrText xml:space="preserve"> PAGEREF _Toc97647383 \h </w:instrText>
      </w:r>
      <w:r>
        <w:fldChar w:fldCharType="separate"/>
      </w:r>
      <w:r>
        <w:t>76</w:t>
      </w:r>
      <w:r>
        <w:fldChar w:fldCharType="end"/>
      </w:r>
    </w:p>
    <w:p w14:paraId="3351BE38" w14:textId="259E2BCE" w:rsidR="00C75B8A" w:rsidRPr="00DA1A06" w:rsidRDefault="00C75B8A">
      <w:pPr>
        <w:pStyle w:val="TOC4"/>
        <w:rPr>
          <w:rFonts w:ascii="Calibri" w:hAnsi="Calibri"/>
          <w:sz w:val="22"/>
          <w:szCs w:val="22"/>
          <w:lang w:eastAsia="en-GB"/>
        </w:rPr>
      </w:pPr>
      <w:r>
        <w:t>7.5A.1.5</w:t>
      </w:r>
      <w:r w:rsidRPr="00DA1A06">
        <w:rPr>
          <w:rFonts w:ascii="Calibri" w:hAnsi="Calibri"/>
          <w:sz w:val="22"/>
          <w:szCs w:val="22"/>
          <w:lang w:eastAsia="en-GB"/>
        </w:rPr>
        <w:tab/>
      </w:r>
      <w:r>
        <w:t>Create MBMS Context Request</w:t>
      </w:r>
      <w:r>
        <w:tab/>
      </w:r>
      <w:r>
        <w:fldChar w:fldCharType="begin" w:fldLock="1"/>
      </w:r>
      <w:r>
        <w:instrText xml:space="preserve"> PAGEREF _Toc97647384 \h </w:instrText>
      </w:r>
      <w:r>
        <w:fldChar w:fldCharType="separate"/>
      </w:r>
      <w:r>
        <w:t>77</w:t>
      </w:r>
      <w:r>
        <w:fldChar w:fldCharType="end"/>
      </w:r>
    </w:p>
    <w:p w14:paraId="61FB3E7D" w14:textId="00DA6735" w:rsidR="00C75B8A" w:rsidRPr="00DA1A06" w:rsidRDefault="00C75B8A">
      <w:pPr>
        <w:pStyle w:val="TOC4"/>
        <w:rPr>
          <w:rFonts w:ascii="Calibri" w:hAnsi="Calibri"/>
          <w:sz w:val="22"/>
          <w:szCs w:val="22"/>
          <w:lang w:eastAsia="en-GB"/>
        </w:rPr>
      </w:pPr>
      <w:r>
        <w:t>7.5A.1.6</w:t>
      </w:r>
      <w:r w:rsidRPr="00DA1A06">
        <w:rPr>
          <w:rFonts w:ascii="Calibri" w:hAnsi="Calibri"/>
          <w:sz w:val="22"/>
          <w:szCs w:val="22"/>
          <w:lang w:eastAsia="en-GB"/>
        </w:rPr>
        <w:tab/>
      </w:r>
      <w:r>
        <w:t>Create MBMS Context Response</w:t>
      </w:r>
      <w:r>
        <w:tab/>
      </w:r>
      <w:r>
        <w:fldChar w:fldCharType="begin" w:fldLock="1"/>
      </w:r>
      <w:r>
        <w:instrText xml:space="preserve"> PAGEREF _Toc97647385 \h </w:instrText>
      </w:r>
      <w:r>
        <w:fldChar w:fldCharType="separate"/>
      </w:r>
      <w:r>
        <w:t>79</w:t>
      </w:r>
      <w:r>
        <w:fldChar w:fldCharType="end"/>
      </w:r>
    </w:p>
    <w:p w14:paraId="7E991A92" w14:textId="7314209C" w:rsidR="00C75B8A" w:rsidRPr="00DA1A06" w:rsidRDefault="00C75B8A">
      <w:pPr>
        <w:pStyle w:val="TOC4"/>
        <w:rPr>
          <w:rFonts w:ascii="Calibri" w:hAnsi="Calibri"/>
          <w:sz w:val="22"/>
          <w:szCs w:val="22"/>
          <w:lang w:eastAsia="en-GB"/>
        </w:rPr>
      </w:pPr>
      <w:r>
        <w:t>7.5A.1.7</w:t>
      </w:r>
      <w:r w:rsidRPr="00DA1A06">
        <w:rPr>
          <w:rFonts w:ascii="Calibri" w:hAnsi="Calibri"/>
          <w:sz w:val="22"/>
          <w:szCs w:val="22"/>
          <w:lang w:eastAsia="en-GB"/>
        </w:rPr>
        <w:tab/>
      </w:r>
      <w:r>
        <w:t>Update MBMS Context Request</w:t>
      </w:r>
      <w:r>
        <w:tab/>
      </w:r>
      <w:r>
        <w:fldChar w:fldCharType="begin" w:fldLock="1"/>
      </w:r>
      <w:r>
        <w:instrText xml:space="preserve"> PAGEREF _Toc97647386 \h </w:instrText>
      </w:r>
      <w:r>
        <w:fldChar w:fldCharType="separate"/>
      </w:r>
      <w:r>
        <w:t>80</w:t>
      </w:r>
      <w:r>
        <w:fldChar w:fldCharType="end"/>
      </w:r>
    </w:p>
    <w:p w14:paraId="529D5916" w14:textId="460F6266" w:rsidR="00C75B8A" w:rsidRPr="00DA1A06" w:rsidRDefault="00C75B8A">
      <w:pPr>
        <w:pStyle w:val="TOC4"/>
        <w:rPr>
          <w:rFonts w:ascii="Calibri" w:hAnsi="Calibri"/>
          <w:sz w:val="22"/>
          <w:szCs w:val="22"/>
          <w:lang w:eastAsia="en-GB"/>
        </w:rPr>
      </w:pPr>
      <w:r>
        <w:t>7.5A.1.8</w:t>
      </w:r>
      <w:r w:rsidRPr="00DA1A06">
        <w:rPr>
          <w:rFonts w:ascii="Calibri" w:hAnsi="Calibri"/>
          <w:sz w:val="22"/>
          <w:szCs w:val="22"/>
          <w:lang w:eastAsia="en-GB"/>
        </w:rPr>
        <w:tab/>
      </w:r>
      <w:r>
        <w:t>Update MBMS Context Response</w:t>
      </w:r>
      <w:r>
        <w:tab/>
      </w:r>
      <w:r>
        <w:fldChar w:fldCharType="begin" w:fldLock="1"/>
      </w:r>
      <w:r>
        <w:instrText xml:space="preserve"> PAGEREF _Toc97647387 \h </w:instrText>
      </w:r>
      <w:r>
        <w:fldChar w:fldCharType="separate"/>
      </w:r>
      <w:r>
        <w:t>82</w:t>
      </w:r>
      <w:r>
        <w:fldChar w:fldCharType="end"/>
      </w:r>
    </w:p>
    <w:p w14:paraId="796F792E" w14:textId="5466620C" w:rsidR="00C75B8A" w:rsidRPr="00DA1A06" w:rsidRDefault="00C75B8A">
      <w:pPr>
        <w:pStyle w:val="TOC4"/>
        <w:rPr>
          <w:rFonts w:ascii="Calibri" w:hAnsi="Calibri"/>
          <w:sz w:val="22"/>
          <w:szCs w:val="22"/>
          <w:lang w:eastAsia="en-GB"/>
        </w:rPr>
      </w:pPr>
      <w:r>
        <w:t>7.5A.1.9</w:t>
      </w:r>
      <w:r w:rsidRPr="00DA1A06">
        <w:rPr>
          <w:rFonts w:ascii="Calibri" w:hAnsi="Calibri"/>
          <w:sz w:val="22"/>
          <w:szCs w:val="22"/>
          <w:lang w:eastAsia="en-GB"/>
        </w:rPr>
        <w:tab/>
      </w:r>
      <w:r>
        <w:t>Delete MBMS Context Request</w:t>
      </w:r>
      <w:r>
        <w:tab/>
      </w:r>
      <w:r>
        <w:fldChar w:fldCharType="begin" w:fldLock="1"/>
      </w:r>
      <w:r>
        <w:instrText xml:space="preserve"> PAGEREF _Toc97647388 \h </w:instrText>
      </w:r>
      <w:r>
        <w:fldChar w:fldCharType="separate"/>
      </w:r>
      <w:r>
        <w:t>83</w:t>
      </w:r>
      <w:r>
        <w:fldChar w:fldCharType="end"/>
      </w:r>
    </w:p>
    <w:p w14:paraId="4488D1E5" w14:textId="6DD48CD3" w:rsidR="00C75B8A" w:rsidRPr="00DA1A06" w:rsidRDefault="00C75B8A">
      <w:pPr>
        <w:pStyle w:val="TOC4"/>
        <w:rPr>
          <w:rFonts w:ascii="Calibri" w:hAnsi="Calibri"/>
          <w:sz w:val="22"/>
          <w:szCs w:val="22"/>
          <w:lang w:eastAsia="en-GB"/>
        </w:rPr>
      </w:pPr>
      <w:r>
        <w:t>7.5A.1.10</w:t>
      </w:r>
      <w:r w:rsidRPr="00DA1A06">
        <w:rPr>
          <w:rFonts w:ascii="Calibri" w:hAnsi="Calibri"/>
          <w:sz w:val="22"/>
          <w:szCs w:val="22"/>
          <w:lang w:eastAsia="en-GB"/>
        </w:rPr>
        <w:tab/>
      </w:r>
      <w:r>
        <w:t>Delete MBMS Context Response</w:t>
      </w:r>
      <w:r>
        <w:tab/>
      </w:r>
      <w:r>
        <w:fldChar w:fldCharType="begin" w:fldLock="1"/>
      </w:r>
      <w:r>
        <w:instrText xml:space="preserve"> PAGEREF _Toc97647389 \h </w:instrText>
      </w:r>
      <w:r>
        <w:fldChar w:fldCharType="separate"/>
      </w:r>
      <w:r>
        <w:t>84</w:t>
      </w:r>
      <w:r>
        <w:fldChar w:fldCharType="end"/>
      </w:r>
    </w:p>
    <w:p w14:paraId="4FE92584" w14:textId="574BF079" w:rsidR="00C75B8A" w:rsidRPr="00DA1A06" w:rsidRDefault="00C75B8A">
      <w:pPr>
        <w:pStyle w:val="TOC3"/>
        <w:rPr>
          <w:rFonts w:ascii="Calibri" w:hAnsi="Calibri"/>
          <w:sz w:val="22"/>
          <w:szCs w:val="22"/>
          <w:lang w:eastAsia="en-GB"/>
        </w:rPr>
      </w:pPr>
      <w:r>
        <w:t>7.5A.2</w:t>
      </w:r>
      <w:r w:rsidRPr="00DA1A06">
        <w:rPr>
          <w:rFonts w:ascii="Calibri" w:hAnsi="Calibri"/>
          <w:sz w:val="22"/>
          <w:szCs w:val="22"/>
          <w:lang w:eastAsia="en-GB"/>
        </w:rPr>
        <w:tab/>
      </w:r>
      <w:r>
        <w:t>Service Specific MBMS Messages</w:t>
      </w:r>
      <w:r>
        <w:tab/>
      </w:r>
      <w:r>
        <w:fldChar w:fldCharType="begin" w:fldLock="1"/>
      </w:r>
      <w:r>
        <w:instrText xml:space="preserve"> PAGEREF _Toc97647390 \h </w:instrText>
      </w:r>
      <w:r>
        <w:fldChar w:fldCharType="separate"/>
      </w:r>
      <w:r>
        <w:t>85</w:t>
      </w:r>
      <w:r>
        <w:fldChar w:fldCharType="end"/>
      </w:r>
    </w:p>
    <w:p w14:paraId="3E51254D" w14:textId="72B489A6" w:rsidR="00C75B8A" w:rsidRPr="00DA1A06" w:rsidRDefault="00C75B8A">
      <w:pPr>
        <w:pStyle w:val="TOC4"/>
        <w:rPr>
          <w:rFonts w:ascii="Calibri" w:hAnsi="Calibri"/>
          <w:sz w:val="22"/>
          <w:szCs w:val="22"/>
          <w:lang w:eastAsia="en-GB"/>
        </w:rPr>
      </w:pPr>
      <w:r>
        <w:t>7.5A.2.1</w:t>
      </w:r>
      <w:r w:rsidRPr="00DA1A06">
        <w:rPr>
          <w:rFonts w:ascii="Calibri" w:hAnsi="Calibri"/>
          <w:sz w:val="22"/>
          <w:szCs w:val="22"/>
          <w:lang w:eastAsia="en-GB"/>
        </w:rPr>
        <w:tab/>
      </w:r>
      <w:r>
        <w:t>MBMS Registration Request</w:t>
      </w:r>
      <w:r>
        <w:tab/>
      </w:r>
      <w:r>
        <w:fldChar w:fldCharType="begin" w:fldLock="1"/>
      </w:r>
      <w:r>
        <w:instrText xml:space="preserve"> PAGEREF _Toc97647391 \h </w:instrText>
      </w:r>
      <w:r>
        <w:fldChar w:fldCharType="separate"/>
      </w:r>
      <w:r>
        <w:t>85</w:t>
      </w:r>
      <w:r>
        <w:fldChar w:fldCharType="end"/>
      </w:r>
    </w:p>
    <w:p w14:paraId="4A10C779" w14:textId="3319B899" w:rsidR="00C75B8A" w:rsidRPr="00DA1A06" w:rsidRDefault="00C75B8A">
      <w:pPr>
        <w:pStyle w:val="TOC4"/>
        <w:rPr>
          <w:rFonts w:ascii="Calibri" w:hAnsi="Calibri"/>
          <w:sz w:val="22"/>
          <w:szCs w:val="22"/>
          <w:lang w:eastAsia="en-GB"/>
        </w:rPr>
      </w:pPr>
      <w:r>
        <w:t>7.5A.2.2</w:t>
      </w:r>
      <w:r w:rsidRPr="00DA1A06">
        <w:rPr>
          <w:rFonts w:ascii="Calibri" w:hAnsi="Calibri"/>
          <w:sz w:val="22"/>
          <w:szCs w:val="22"/>
          <w:lang w:eastAsia="en-GB"/>
        </w:rPr>
        <w:tab/>
      </w:r>
      <w:r>
        <w:t>MBMS Registration Response</w:t>
      </w:r>
      <w:r>
        <w:tab/>
      </w:r>
      <w:r>
        <w:fldChar w:fldCharType="begin" w:fldLock="1"/>
      </w:r>
      <w:r>
        <w:instrText xml:space="preserve"> PAGEREF _Toc97647392 \h </w:instrText>
      </w:r>
      <w:r>
        <w:fldChar w:fldCharType="separate"/>
      </w:r>
      <w:r>
        <w:t>86</w:t>
      </w:r>
      <w:r>
        <w:fldChar w:fldCharType="end"/>
      </w:r>
    </w:p>
    <w:p w14:paraId="00C15842" w14:textId="679EAA41" w:rsidR="00C75B8A" w:rsidRPr="00DA1A06" w:rsidRDefault="00C75B8A">
      <w:pPr>
        <w:pStyle w:val="TOC4"/>
        <w:rPr>
          <w:rFonts w:ascii="Calibri" w:hAnsi="Calibri"/>
          <w:sz w:val="22"/>
          <w:szCs w:val="22"/>
          <w:lang w:eastAsia="en-GB"/>
        </w:rPr>
      </w:pPr>
      <w:r>
        <w:t>7.5A.2.3</w:t>
      </w:r>
      <w:r w:rsidRPr="00DA1A06">
        <w:rPr>
          <w:rFonts w:ascii="Calibri" w:hAnsi="Calibri"/>
          <w:sz w:val="22"/>
          <w:szCs w:val="22"/>
          <w:lang w:eastAsia="en-GB"/>
        </w:rPr>
        <w:tab/>
      </w:r>
      <w:r>
        <w:t>MBMS De-registration Request</w:t>
      </w:r>
      <w:r>
        <w:tab/>
      </w:r>
      <w:r>
        <w:fldChar w:fldCharType="begin" w:fldLock="1"/>
      </w:r>
      <w:r>
        <w:instrText xml:space="preserve"> PAGEREF _Toc97647393 \h </w:instrText>
      </w:r>
      <w:r>
        <w:fldChar w:fldCharType="separate"/>
      </w:r>
      <w:r>
        <w:t>87</w:t>
      </w:r>
      <w:r>
        <w:fldChar w:fldCharType="end"/>
      </w:r>
    </w:p>
    <w:p w14:paraId="146393A7" w14:textId="08E0B3E3" w:rsidR="00C75B8A" w:rsidRPr="00DA1A06" w:rsidRDefault="00C75B8A">
      <w:pPr>
        <w:pStyle w:val="TOC4"/>
        <w:rPr>
          <w:rFonts w:ascii="Calibri" w:hAnsi="Calibri"/>
          <w:sz w:val="22"/>
          <w:szCs w:val="22"/>
          <w:lang w:eastAsia="en-GB"/>
        </w:rPr>
      </w:pPr>
      <w:r>
        <w:t>7.5A.2.4</w:t>
      </w:r>
      <w:r w:rsidRPr="00DA1A06">
        <w:rPr>
          <w:rFonts w:ascii="Calibri" w:hAnsi="Calibri"/>
          <w:sz w:val="22"/>
          <w:szCs w:val="22"/>
          <w:lang w:eastAsia="en-GB"/>
        </w:rPr>
        <w:tab/>
      </w:r>
      <w:r>
        <w:t>MBMS De-Registration Response</w:t>
      </w:r>
      <w:r>
        <w:tab/>
      </w:r>
      <w:r>
        <w:fldChar w:fldCharType="begin" w:fldLock="1"/>
      </w:r>
      <w:r>
        <w:instrText xml:space="preserve"> PAGEREF _Toc97647394 \h </w:instrText>
      </w:r>
      <w:r>
        <w:fldChar w:fldCharType="separate"/>
      </w:r>
      <w:r>
        <w:t>88</w:t>
      </w:r>
      <w:r>
        <w:fldChar w:fldCharType="end"/>
      </w:r>
    </w:p>
    <w:p w14:paraId="4B241F92" w14:textId="743F1AA7" w:rsidR="00C75B8A" w:rsidRPr="00DA1A06" w:rsidRDefault="00C75B8A">
      <w:pPr>
        <w:pStyle w:val="TOC4"/>
        <w:rPr>
          <w:rFonts w:ascii="Calibri" w:hAnsi="Calibri"/>
          <w:sz w:val="22"/>
          <w:szCs w:val="22"/>
          <w:lang w:eastAsia="en-GB"/>
        </w:rPr>
      </w:pPr>
      <w:r>
        <w:t>7.5A.2.5</w:t>
      </w:r>
      <w:r w:rsidRPr="00DA1A06">
        <w:rPr>
          <w:rFonts w:ascii="Calibri" w:hAnsi="Calibri"/>
          <w:sz w:val="22"/>
          <w:szCs w:val="22"/>
          <w:lang w:eastAsia="en-GB"/>
        </w:rPr>
        <w:tab/>
      </w:r>
      <w:r>
        <w:t>MBMS Session Start Request</w:t>
      </w:r>
      <w:r>
        <w:tab/>
      </w:r>
      <w:r>
        <w:fldChar w:fldCharType="begin" w:fldLock="1"/>
      </w:r>
      <w:r>
        <w:instrText xml:space="preserve"> PAGEREF _Toc97647395 \h </w:instrText>
      </w:r>
      <w:r>
        <w:fldChar w:fldCharType="separate"/>
      </w:r>
      <w:r>
        <w:t>88</w:t>
      </w:r>
      <w:r>
        <w:fldChar w:fldCharType="end"/>
      </w:r>
    </w:p>
    <w:p w14:paraId="43DC0855" w14:textId="6A584DB8" w:rsidR="00C75B8A" w:rsidRPr="00DA1A06" w:rsidRDefault="00C75B8A">
      <w:pPr>
        <w:pStyle w:val="TOC4"/>
        <w:rPr>
          <w:rFonts w:ascii="Calibri" w:hAnsi="Calibri"/>
          <w:sz w:val="22"/>
          <w:szCs w:val="22"/>
          <w:lang w:eastAsia="en-GB"/>
        </w:rPr>
      </w:pPr>
      <w:r>
        <w:t>7.5A.2.6</w:t>
      </w:r>
      <w:r w:rsidRPr="00DA1A06">
        <w:rPr>
          <w:rFonts w:ascii="Calibri" w:hAnsi="Calibri"/>
          <w:sz w:val="22"/>
          <w:szCs w:val="22"/>
          <w:lang w:eastAsia="en-GB"/>
        </w:rPr>
        <w:tab/>
      </w:r>
      <w:r>
        <w:t>MBMS Session Start Response</w:t>
      </w:r>
      <w:r>
        <w:tab/>
      </w:r>
      <w:r>
        <w:fldChar w:fldCharType="begin" w:fldLock="1"/>
      </w:r>
      <w:r>
        <w:instrText xml:space="preserve"> PAGEREF _Toc97647396 \h </w:instrText>
      </w:r>
      <w:r>
        <w:fldChar w:fldCharType="separate"/>
      </w:r>
      <w:r>
        <w:t>90</w:t>
      </w:r>
      <w:r>
        <w:fldChar w:fldCharType="end"/>
      </w:r>
    </w:p>
    <w:p w14:paraId="6B387068" w14:textId="7768E30F" w:rsidR="00C75B8A" w:rsidRPr="00DA1A06" w:rsidRDefault="00C75B8A">
      <w:pPr>
        <w:pStyle w:val="TOC4"/>
        <w:rPr>
          <w:rFonts w:ascii="Calibri" w:hAnsi="Calibri"/>
          <w:sz w:val="22"/>
          <w:szCs w:val="22"/>
          <w:lang w:eastAsia="en-GB"/>
        </w:rPr>
      </w:pPr>
      <w:r>
        <w:t>7.5A.2.7</w:t>
      </w:r>
      <w:r w:rsidRPr="00DA1A06">
        <w:rPr>
          <w:rFonts w:ascii="Calibri" w:hAnsi="Calibri"/>
          <w:sz w:val="22"/>
          <w:szCs w:val="22"/>
          <w:lang w:eastAsia="en-GB"/>
        </w:rPr>
        <w:tab/>
      </w:r>
      <w:r>
        <w:t>MBMS Session Stop Request</w:t>
      </w:r>
      <w:r>
        <w:tab/>
      </w:r>
      <w:r>
        <w:fldChar w:fldCharType="begin" w:fldLock="1"/>
      </w:r>
      <w:r>
        <w:instrText xml:space="preserve"> PAGEREF _Toc97647397 \h </w:instrText>
      </w:r>
      <w:r>
        <w:fldChar w:fldCharType="separate"/>
      </w:r>
      <w:r>
        <w:t>91</w:t>
      </w:r>
      <w:r>
        <w:fldChar w:fldCharType="end"/>
      </w:r>
    </w:p>
    <w:p w14:paraId="6F3D2337" w14:textId="4C1D9B95" w:rsidR="00C75B8A" w:rsidRPr="00DA1A06" w:rsidRDefault="00C75B8A">
      <w:pPr>
        <w:pStyle w:val="TOC4"/>
        <w:rPr>
          <w:rFonts w:ascii="Calibri" w:hAnsi="Calibri"/>
          <w:sz w:val="22"/>
          <w:szCs w:val="22"/>
          <w:lang w:eastAsia="en-GB"/>
        </w:rPr>
      </w:pPr>
      <w:r>
        <w:t>7.5A.2.8</w:t>
      </w:r>
      <w:r w:rsidRPr="00DA1A06">
        <w:rPr>
          <w:rFonts w:ascii="Calibri" w:hAnsi="Calibri"/>
          <w:sz w:val="22"/>
          <w:szCs w:val="22"/>
          <w:lang w:eastAsia="en-GB"/>
        </w:rPr>
        <w:tab/>
      </w:r>
      <w:r>
        <w:t>MBMS Session Stop Response</w:t>
      </w:r>
      <w:r>
        <w:tab/>
      </w:r>
      <w:r>
        <w:fldChar w:fldCharType="begin" w:fldLock="1"/>
      </w:r>
      <w:r>
        <w:instrText xml:space="preserve"> PAGEREF _Toc97647398 \h </w:instrText>
      </w:r>
      <w:r>
        <w:fldChar w:fldCharType="separate"/>
      </w:r>
      <w:r>
        <w:t>92</w:t>
      </w:r>
      <w:r>
        <w:fldChar w:fldCharType="end"/>
      </w:r>
    </w:p>
    <w:p w14:paraId="177CE24E" w14:textId="570C4CE0" w:rsidR="00C75B8A" w:rsidRPr="00DA1A06" w:rsidRDefault="00C75B8A">
      <w:pPr>
        <w:pStyle w:val="TOC4"/>
        <w:rPr>
          <w:rFonts w:ascii="Calibri" w:hAnsi="Calibri"/>
          <w:sz w:val="22"/>
          <w:szCs w:val="22"/>
          <w:lang w:eastAsia="en-GB"/>
        </w:rPr>
      </w:pPr>
      <w:r>
        <w:t>7.5A.2.9</w:t>
      </w:r>
      <w:r w:rsidRPr="00DA1A06">
        <w:rPr>
          <w:rFonts w:ascii="Calibri" w:hAnsi="Calibri"/>
          <w:sz w:val="22"/>
          <w:szCs w:val="22"/>
          <w:lang w:eastAsia="en-GB"/>
        </w:rPr>
        <w:tab/>
      </w:r>
      <w:r>
        <w:t>MBMS Session Update Request</w:t>
      </w:r>
      <w:r>
        <w:tab/>
      </w:r>
      <w:r>
        <w:fldChar w:fldCharType="begin" w:fldLock="1"/>
      </w:r>
      <w:r>
        <w:instrText xml:space="preserve"> PAGEREF _Toc97647399 \h </w:instrText>
      </w:r>
      <w:r>
        <w:fldChar w:fldCharType="separate"/>
      </w:r>
      <w:r>
        <w:t>92</w:t>
      </w:r>
      <w:r>
        <w:fldChar w:fldCharType="end"/>
      </w:r>
    </w:p>
    <w:p w14:paraId="2D027E6A" w14:textId="327FCD52" w:rsidR="00C75B8A" w:rsidRPr="00DA1A06" w:rsidRDefault="00C75B8A">
      <w:pPr>
        <w:pStyle w:val="TOC4"/>
        <w:rPr>
          <w:rFonts w:ascii="Calibri" w:hAnsi="Calibri"/>
          <w:sz w:val="22"/>
          <w:szCs w:val="22"/>
          <w:lang w:eastAsia="en-GB"/>
        </w:rPr>
      </w:pPr>
      <w:r w:rsidRPr="00C75B8A">
        <w:t>7.5A.2.10</w:t>
      </w:r>
      <w:r w:rsidRPr="00DA1A06">
        <w:rPr>
          <w:rFonts w:ascii="Calibri" w:hAnsi="Calibri"/>
          <w:sz w:val="22"/>
          <w:szCs w:val="22"/>
          <w:lang w:eastAsia="en-GB"/>
        </w:rPr>
        <w:tab/>
      </w:r>
      <w:r w:rsidRPr="00AE3194">
        <w:rPr>
          <w:lang w:val="fr-FR"/>
        </w:rPr>
        <w:t>MBMS Session Update Response</w:t>
      </w:r>
      <w:r>
        <w:tab/>
      </w:r>
      <w:r>
        <w:fldChar w:fldCharType="begin" w:fldLock="1"/>
      </w:r>
      <w:r>
        <w:instrText xml:space="preserve"> PAGEREF _Toc97647400 \h </w:instrText>
      </w:r>
      <w:r>
        <w:fldChar w:fldCharType="separate"/>
      </w:r>
      <w:r>
        <w:t>93</w:t>
      </w:r>
      <w:r>
        <w:fldChar w:fldCharType="end"/>
      </w:r>
    </w:p>
    <w:p w14:paraId="53B86533" w14:textId="749ED78F" w:rsidR="00C75B8A" w:rsidRPr="00DA1A06" w:rsidRDefault="00C75B8A">
      <w:pPr>
        <w:pStyle w:val="TOC2"/>
        <w:rPr>
          <w:rFonts w:ascii="Calibri" w:hAnsi="Calibri"/>
          <w:sz w:val="22"/>
          <w:szCs w:val="22"/>
          <w:lang w:eastAsia="en-GB"/>
        </w:rPr>
      </w:pPr>
      <w:r>
        <w:t>7.5B.1</w:t>
      </w:r>
      <w:r w:rsidRPr="00DA1A06">
        <w:rPr>
          <w:rFonts w:ascii="Calibri" w:hAnsi="Calibri"/>
          <w:sz w:val="22"/>
          <w:szCs w:val="22"/>
          <w:lang w:eastAsia="en-GB"/>
        </w:rPr>
        <w:tab/>
      </w:r>
      <w:r>
        <w:t>MS Info Change Reporting Messages</w:t>
      </w:r>
      <w:r>
        <w:tab/>
      </w:r>
      <w:r>
        <w:fldChar w:fldCharType="begin" w:fldLock="1"/>
      </w:r>
      <w:r>
        <w:instrText xml:space="preserve"> PAGEREF _Toc97647401 \h </w:instrText>
      </w:r>
      <w:r>
        <w:fldChar w:fldCharType="separate"/>
      </w:r>
      <w:r>
        <w:t>94</w:t>
      </w:r>
      <w:r>
        <w:fldChar w:fldCharType="end"/>
      </w:r>
    </w:p>
    <w:p w14:paraId="640F344F" w14:textId="2F326208" w:rsidR="00C75B8A" w:rsidRPr="00DA1A06" w:rsidRDefault="00C75B8A">
      <w:pPr>
        <w:pStyle w:val="TOC4"/>
        <w:rPr>
          <w:rFonts w:ascii="Calibri" w:hAnsi="Calibri"/>
          <w:sz w:val="22"/>
          <w:szCs w:val="22"/>
          <w:lang w:eastAsia="en-GB"/>
        </w:rPr>
      </w:pPr>
      <w:r>
        <w:t>7.5B.1.0</w:t>
      </w:r>
      <w:r w:rsidRPr="00DA1A06">
        <w:rPr>
          <w:rFonts w:ascii="Calibri" w:hAnsi="Calibri"/>
          <w:sz w:val="22"/>
          <w:szCs w:val="22"/>
        </w:rPr>
        <w:tab/>
      </w:r>
      <w:r>
        <w:rPr>
          <w:lang w:eastAsia="zh-CN"/>
        </w:rPr>
        <w:t>General</w:t>
      </w:r>
      <w:r>
        <w:tab/>
      </w:r>
      <w:r>
        <w:fldChar w:fldCharType="begin" w:fldLock="1"/>
      </w:r>
      <w:r>
        <w:instrText xml:space="preserve"> PAGEREF _Toc97647402 \h </w:instrText>
      </w:r>
      <w:r>
        <w:fldChar w:fldCharType="separate"/>
      </w:r>
      <w:r>
        <w:t>94</w:t>
      </w:r>
      <w:r>
        <w:fldChar w:fldCharType="end"/>
      </w:r>
    </w:p>
    <w:p w14:paraId="3656B249" w14:textId="265AACCC" w:rsidR="00C75B8A" w:rsidRPr="00DA1A06" w:rsidRDefault="00C75B8A">
      <w:pPr>
        <w:pStyle w:val="TOC4"/>
        <w:rPr>
          <w:rFonts w:ascii="Calibri" w:hAnsi="Calibri"/>
          <w:sz w:val="22"/>
          <w:szCs w:val="22"/>
          <w:lang w:eastAsia="en-GB"/>
        </w:rPr>
      </w:pPr>
      <w:r>
        <w:t>7.5B.1.1</w:t>
      </w:r>
      <w:r w:rsidRPr="00DA1A06">
        <w:rPr>
          <w:rFonts w:ascii="Calibri" w:hAnsi="Calibri"/>
          <w:sz w:val="22"/>
          <w:szCs w:val="22"/>
          <w:lang w:eastAsia="en-GB"/>
        </w:rPr>
        <w:tab/>
      </w:r>
      <w:r>
        <w:t>MS Info Change Notification Request</w:t>
      </w:r>
      <w:r>
        <w:tab/>
      </w:r>
      <w:r>
        <w:fldChar w:fldCharType="begin" w:fldLock="1"/>
      </w:r>
      <w:r>
        <w:instrText xml:space="preserve"> PAGEREF _Toc97647403 \h </w:instrText>
      </w:r>
      <w:r>
        <w:fldChar w:fldCharType="separate"/>
      </w:r>
      <w:r>
        <w:t>94</w:t>
      </w:r>
      <w:r>
        <w:fldChar w:fldCharType="end"/>
      </w:r>
    </w:p>
    <w:p w14:paraId="37027077" w14:textId="42134187" w:rsidR="00C75B8A" w:rsidRPr="00DA1A06" w:rsidRDefault="00C75B8A">
      <w:pPr>
        <w:pStyle w:val="TOC4"/>
        <w:rPr>
          <w:rFonts w:ascii="Calibri" w:hAnsi="Calibri"/>
          <w:sz w:val="22"/>
          <w:szCs w:val="22"/>
          <w:lang w:eastAsia="en-GB"/>
        </w:rPr>
      </w:pPr>
      <w:r>
        <w:t>7.5B.1.2</w:t>
      </w:r>
      <w:r w:rsidRPr="00DA1A06">
        <w:rPr>
          <w:rFonts w:ascii="Calibri" w:hAnsi="Calibri"/>
          <w:sz w:val="22"/>
          <w:szCs w:val="22"/>
          <w:lang w:eastAsia="en-GB"/>
        </w:rPr>
        <w:tab/>
      </w:r>
      <w:r>
        <w:t>MS Info Change Notification Response</w:t>
      </w:r>
      <w:r>
        <w:tab/>
      </w:r>
      <w:r>
        <w:fldChar w:fldCharType="begin" w:fldLock="1"/>
      </w:r>
      <w:r>
        <w:instrText xml:space="preserve"> PAGEREF _Toc97647404 \h </w:instrText>
      </w:r>
      <w:r>
        <w:fldChar w:fldCharType="separate"/>
      </w:r>
      <w:r>
        <w:t>96</w:t>
      </w:r>
      <w:r>
        <w:fldChar w:fldCharType="end"/>
      </w:r>
    </w:p>
    <w:p w14:paraId="73A145D1" w14:textId="6077B328" w:rsidR="00C75B8A" w:rsidRPr="00DA1A06" w:rsidRDefault="00C75B8A">
      <w:pPr>
        <w:pStyle w:val="TOC2"/>
        <w:rPr>
          <w:rFonts w:ascii="Calibri" w:hAnsi="Calibri"/>
          <w:sz w:val="22"/>
          <w:szCs w:val="22"/>
          <w:lang w:eastAsia="en-GB"/>
        </w:rPr>
      </w:pPr>
      <w:r>
        <w:t>7.6</w:t>
      </w:r>
      <w:r w:rsidRPr="00DA1A06">
        <w:rPr>
          <w:rFonts w:ascii="Calibri" w:hAnsi="Calibri"/>
          <w:sz w:val="22"/>
          <w:szCs w:val="22"/>
          <w:lang w:eastAsia="en-GB"/>
        </w:rPr>
        <w:tab/>
      </w:r>
      <w:r>
        <w:t>Reliable Delivery of Signalling Messages</w:t>
      </w:r>
      <w:r>
        <w:tab/>
      </w:r>
      <w:r>
        <w:fldChar w:fldCharType="begin" w:fldLock="1"/>
      </w:r>
      <w:r>
        <w:instrText xml:space="preserve"> PAGEREF _Toc97647405 \h </w:instrText>
      </w:r>
      <w:r>
        <w:fldChar w:fldCharType="separate"/>
      </w:r>
      <w:r>
        <w:t>97</w:t>
      </w:r>
      <w:r>
        <w:fldChar w:fldCharType="end"/>
      </w:r>
    </w:p>
    <w:p w14:paraId="0D0052CC" w14:textId="14D5C71F" w:rsidR="00C75B8A" w:rsidRPr="00DA1A06" w:rsidRDefault="00C75B8A">
      <w:pPr>
        <w:pStyle w:val="TOC2"/>
        <w:rPr>
          <w:rFonts w:ascii="Calibri" w:hAnsi="Calibri"/>
          <w:sz w:val="22"/>
          <w:szCs w:val="22"/>
          <w:lang w:eastAsia="en-GB"/>
        </w:rPr>
      </w:pPr>
      <w:r>
        <w:t>7.7</w:t>
      </w:r>
      <w:r w:rsidRPr="00DA1A06">
        <w:rPr>
          <w:rFonts w:ascii="Calibri" w:hAnsi="Calibri"/>
          <w:sz w:val="22"/>
          <w:szCs w:val="22"/>
          <w:lang w:eastAsia="en-GB"/>
        </w:rPr>
        <w:tab/>
      </w:r>
      <w:r>
        <w:t>Information Elements</w:t>
      </w:r>
      <w:r>
        <w:tab/>
      </w:r>
      <w:r>
        <w:fldChar w:fldCharType="begin" w:fldLock="1"/>
      </w:r>
      <w:r>
        <w:instrText xml:space="preserve"> PAGEREF _Toc97647406 \h </w:instrText>
      </w:r>
      <w:r>
        <w:fldChar w:fldCharType="separate"/>
      </w:r>
      <w:r>
        <w:t>98</w:t>
      </w:r>
      <w:r>
        <w:fldChar w:fldCharType="end"/>
      </w:r>
    </w:p>
    <w:p w14:paraId="607516ED" w14:textId="4D583B61" w:rsidR="00C75B8A" w:rsidRPr="00DA1A06" w:rsidRDefault="00C75B8A">
      <w:pPr>
        <w:pStyle w:val="TOC3"/>
        <w:rPr>
          <w:rFonts w:ascii="Calibri" w:hAnsi="Calibri"/>
          <w:sz w:val="22"/>
          <w:szCs w:val="22"/>
          <w:lang w:eastAsia="en-GB"/>
        </w:rPr>
      </w:pPr>
      <w:r>
        <w:t>7.7.0</w:t>
      </w:r>
      <w:r w:rsidRPr="00DA1A06">
        <w:rPr>
          <w:rFonts w:ascii="Calibri" w:hAnsi="Calibri"/>
          <w:sz w:val="22"/>
          <w:szCs w:val="22"/>
          <w:lang w:eastAsia="en-GB"/>
        </w:rPr>
        <w:tab/>
      </w:r>
      <w:r>
        <w:t>General</w:t>
      </w:r>
      <w:r>
        <w:tab/>
      </w:r>
      <w:r>
        <w:fldChar w:fldCharType="begin" w:fldLock="1"/>
      </w:r>
      <w:r>
        <w:instrText xml:space="preserve"> PAGEREF _Toc97647407 \h </w:instrText>
      </w:r>
      <w:r>
        <w:fldChar w:fldCharType="separate"/>
      </w:r>
      <w:r>
        <w:t>98</w:t>
      </w:r>
      <w:r>
        <w:fldChar w:fldCharType="end"/>
      </w:r>
    </w:p>
    <w:p w14:paraId="06FD727E" w14:textId="4C361412" w:rsidR="00C75B8A" w:rsidRPr="00DA1A06" w:rsidRDefault="00C75B8A">
      <w:pPr>
        <w:pStyle w:val="TOC3"/>
        <w:rPr>
          <w:rFonts w:ascii="Calibri" w:hAnsi="Calibri"/>
          <w:sz w:val="22"/>
          <w:szCs w:val="22"/>
          <w:lang w:eastAsia="en-GB"/>
        </w:rPr>
      </w:pPr>
      <w:r w:rsidRPr="00C75B8A">
        <w:t>7.7.0A Information Element with an IE Type Extension field</w:t>
      </w:r>
      <w:r w:rsidRPr="00C75B8A">
        <w:tab/>
      </w:r>
      <w:r>
        <w:fldChar w:fldCharType="begin" w:fldLock="1"/>
      </w:r>
      <w:r>
        <w:instrText xml:space="preserve"> PAGEREF _Toc97647408 \h </w:instrText>
      </w:r>
      <w:r>
        <w:fldChar w:fldCharType="separate"/>
      </w:r>
      <w:r>
        <w:t>102</w:t>
      </w:r>
      <w:r>
        <w:fldChar w:fldCharType="end"/>
      </w:r>
    </w:p>
    <w:p w14:paraId="441E10EF" w14:textId="22B5507E" w:rsidR="00C75B8A" w:rsidRPr="00DA1A06" w:rsidRDefault="00C75B8A">
      <w:pPr>
        <w:pStyle w:val="TOC3"/>
        <w:rPr>
          <w:rFonts w:ascii="Calibri" w:hAnsi="Calibri"/>
          <w:sz w:val="22"/>
          <w:szCs w:val="22"/>
          <w:lang w:eastAsia="en-GB"/>
        </w:rPr>
      </w:pPr>
      <w:r>
        <w:t>7.7.A</w:t>
      </w:r>
      <w:r w:rsidRPr="00DA1A06">
        <w:rPr>
          <w:rFonts w:ascii="Calibri" w:hAnsi="Calibri"/>
          <w:sz w:val="22"/>
          <w:szCs w:val="22"/>
          <w:lang w:eastAsia="en-GB"/>
        </w:rPr>
        <w:tab/>
      </w:r>
      <w:r>
        <w:t>Handling ASN.1/PER encoded parameters</w:t>
      </w:r>
      <w:r>
        <w:tab/>
      </w:r>
      <w:r>
        <w:fldChar w:fldCharType="begin" w:fldLock="1"/>
      </w:r>
      <w:r>
        <w:instrText xml:space="preserve"> PAGEREF _Toc97647409 \h </w:instrText>
      </w:r>
      <w:r>
        <w:fldChar w:fldCharType="separate"/>
      </w:r>
      <w:r>
        <w:t>102</w:t>
      </w:r>
      <w:r>
        <w:fldChar w:fldCharType="end"/>
      </w:r>
    </w:p>
    <w:p w14:paraId="507C6D66" w14:textId="066AF723" w:rsidR="00C75B8A" w:rsidRPr="00DA1A06" w:rsidRDefault="00C75B8A">
      <w:pPr>
        <w:pStyle w:val="TOC3"/>
        <w:rPr>
          <w:rFonts w:ascii="Calibri" w:hAnsi="Calibri"/>
          <w:sz w:val="22"/>
          <w:szCs w:val="22"/>
          <w:lang w:eastAsia="en-GB"/>
        </w:rPr>
      </w:pPr>
      <w:r>
        <w:t>7.7.1</w:t>
      </w:r>
      <w:r w:rsidRPr="00DA1A06">
        <w:rPr>
          <w:rFonts w:ascii="Calibri" w:hAnsi="Calibri"/>
          <w:sz w:val="22"/>
          <w:szCs w:val="22"/>
          <w:lang w:eastAsia="en-GB"/>
        </w:rPr>
        <w:tab/>
      </w:r>
      <w:r>
        <w:t>Cause</w:t>
      </w:r>
      <w:r>
        <w:tab/>
      </w:r>
      <w:r>
        <w:fldChar w:fldCharType="begin" w:fldLock="1"/>
      </w:r>
      <w:r>
        <w:instrText xml:space="preserve"> PAGEREF _Toc97647410 \h </w:instrText>
      </w:r>
      <w:r>
        <w:fldChar w:fldCharType="separate"/>
      </w:r>
      <w:r>
        <w:t>103</w:t>
      </w:r>
      <w:r>
        <w:fldChar w:fldCharType="end"/>
      </w:r>
    </w:p>
    <w:p w14:paraId="507DD452" w14:textId="5C61892E" w:rsidR="00C75B8A" w:rsidRPr="00DA1A06" w:rsidRDefault="00C75B8A">
      <w:pPr>
        <w:pStyle w:val="TOC3"/>
        <w:rPr>
          <w:rFonts w:ascii="Calibri" w:hAnsi="Calibri"/>
          <w:sz w:val="22"/>
          <w:szCs w:val="22"/>
          <w:lang w:eastAsia="en-GB"/>
        </w:rPr>
      </w:pPr>
      <w:r>
        <w:t>7.7.2</w:t>
      </w:r>
      <w:r w:rsidRPr="00DA1A06">
        <w:rPr>
          <w:rFonts w:ascii="Calibri" w:hAnsi="Calibri"/>
          <w:sz w:val="22"/>
          <w:szCs w:val="22"/>
          <w:lang w:eastAsia="en-GB"/>
        </w:rPr>
        <w:tab/>
      </w:r>
      <w:r>
        <w:t>International Mobile Subscriber Identity (IMSI)</w:t>
      </w:r>
      <w:r>
        <w:tab/>
      </w:r>
      <w:r>
        <w:fldChar w:fldCharType="begin" w:fldLock="1"/>
      </w:r>
      <w:r>
        <w:instrText xml:space="preserve"> PAGEREF _Toc97647411 \h </w:instrText>
      </w:r>
      <w:r>
        <w:fldChar w:fldCharType="separate"/>
      </w:r>
      <w:r>
        <w:t>106</w:t>
      </w:r>
      <w:r>
        <w:fldChar w:fldCharType="end"/>
      </w:r>
    </w:p>
    <w:p w14:paraId="064727B5" w14:textId="5E304DC3" w:rsidR="00C75B8A" w:rsidRPr="00DA1A06" w:rsidRDefault="00C75B8A">
      <w:pPr>
        <w:pStyle w:val="TOC3"/>
        <w:rPr>
          <w:rFonts w:ascii="Calibri" w:hAnsi="Calibri"/>
          <w:sz w:val="22"/>
          <w:szCs w:val="22"/>
          <w:lang w:eastAsia="en-GB"/>
        </w:rPr>
      </w:pPr>
      <w:r>
        <w:t>7.7.3</w:t>
      </w:r>
      <w:r w:rsidRPr="00DA1A06">
        <w:rPr>
          <w:rFonts w:ascii="Calibri" w:hAnsi="Calibri"/>
          <w:sz w:val="22"/>
          <w:szCs w:val="22"/>
          <w:lang w:eastAsia="en-GB"/>
        </w:rPr>
        <w:tab/>
      </w:r>
      <w:r>
        <w:t>Routeing Area Identity (RAI)</w:t>
      </w:r>
      <w:r>
        <w:tab/>
      </w:r>
      <w:r>
        <w:fldChar w:fldCharType="begin" w:fldLock="1"/>
      </w:r>
      <w:r>
        <w:instrText xml:space="preserve"> PAGEREF _Toc97647412 \h </w:instrText>
      </w:r>
      <w:r>
        <w:fldChar w:fldCharType="separate"/>
      </w:r>
      <w:r>
        <w:t>107</w:t>
      </w:r>
      <w:r>
        <w:fldChar w:fldCharType="end"/>
      </w:r>
    </w:p>
    <w:p w14:paraId="72CAFD07" w14:textId="7D7D5876" w:rsidR="00C75B8A" w:rsidRPr="00DA1A06" w:rsidRDefault="00C75B8A">
      <w:pPr>
        <w:pStyle w:val="TOC3"/>
        <w:rPr>
          <w:rFonts w:ascii="Calibri" w:hAnsi="Calibri"/>
          <w:sz w:val="22"/>
          <w:szCs w:val="22"/>
          <w:lang w:eastAsia="en-GB"/>
        </w:rPr>
      </w:pPr>
      <w:r>
        <w:t>7.7.4</w:t>
      </w:r>
      <w:r w:rsidRPr="00DA1A06">
        <w:rPr>
          <w:rFonts w:ascii="Calibri" w:hAnsi="Calibri"/>
          <w:sz w:val="22"/>
          <w:szCs w:val="22"/>
          <w:lang w:eastAsia="en-GB"/>
        </w:rPr>
        <w:tab/>
      </w:r>
      <w:r>
        <w:t>Temporary Logical Link Identity (TLLI)</w:t>
      </w:r>
      <w:r>
        <w:tab/>
      </w:r>
      <w:r>
        <w:fldChar w:fldCharType="begin" w:fldLock="1"/>
      </w:r>
      <w:r>
        <w:instrText xml:space="preserve"> PAGEREF _Toc97647413 \h </w:instrText>
      </w:r>
      <w:r>
        <w:fldChar w:fldCharType="separate"/>
      </w:r>
      <w:r>
        <w:t>107</w:t>
      </w:r>
      <w:r>
        <w:fldChar w:fldCharType="end"/>
      </w:r>
    </w:p>
    <w:p w14:paraId="7059F12C" w14:textId="50710F6A" w:rsidR="00C75B8A" w:rsidRPr="00DA1A06" w:rsidRDefault="00C75B8A">
      <w:pPr>
        <w:pStyle w:val="TOC3"/>
        <w:rPr>
          <w:rFonts w:ascii="Calibri" w:hAnsi="Calibri"/>
          <w:sz w:val="22"/>
          <w:szCs w:val="22"/>
          <w:lang w:eastAsia="en-GB"/>
        </w:rPr>
      </w:pPr>
      <w:r>
        <w:t>7.7.5</w:t>
      </w:r>
      <w:r w:rsidRPr="00DA1A06">
        <w:rPr>
          <w:rFonts w:ascii="Calibri" w:hAnsi="Calibri"/>
          <w:sz w:val="22"/>
          <w:szCs w:val="22"/>
          <w:lang w:eastAsia="en-GB"/>
        </w:rPr>
        <w:tab/>
      </w:r>
      <w:r>
        <w:t>Packet TMSI (P-TMSI)</w:t>
      </w:r>
      <w:r>
        <w:tab/>
      </w:r>
      <w:r>
        <w:fldChar w:fldCharType="begin" w:fldLock="1"/>
      </w:r>
      <w:r>
        <w:instrText xml:space="preserve"> PAGEREF _Toc97647414 \h </w:instrText>
      </w:r>
      <w:r>
        <w:fldChar w:fldCharType="separate"/>
      </w:r>
      <w:r>
        <w:t>107</w:t>
      </w:r>
      <w:r>
        <w:fldChar w:fldCharType="end"/>
      </w:r>
    </w:p>
    <w:p w14:paraId="45861A19" w14:textId="15A1DC1B" w:rsidR="00C75B8A" w:rsidRPr="00DA1A06" w:rsidRDefault="00C75B8A">
      <w:pPr>
        <w:pStyle w:val="TOC3"/>
        <w:rPr>
          <w:rFonts w:ascii="Calibri" w:hAnsi="Calibri"/>
          <w:sz w:val="22"/>
          <w:szCs w:val="22"/>
          <w:lang w:eastAsia="en-GB"/>
        </w:rPr>
      </w:pPr>
      <w:r>
        <w:t>7.7.6</w:t>
      </w:r>
      <w:r w:rsidRPr="00DA1A06">
        <w:rPr>
          <w:rFonts w:ascii="Calibri" w:hAnsi="Calibri"/>
          <w:sz w:val="22"/>
          <w:szCs w:val="22"/>
          <w:lang w:eastAsia="en-GB"/>
        </w:rPr>
        <w:tab/>
      </w:r>
      <w:r>
        <w:t>Reordering Required</w:t>
      </w:r>
      <w:r>
        <w:tab/>
      </w:r>
      <w:r>
        <w:fldChar w:fldCharType="begin" w:fldLock="1"/>
      </w:r>
      <w:r>
        <w:instrText xml:space="preserve"> PAGEREF _Toc97647415 \h </w:instrText>
      </w:r>
      <w:r>
        <w:fldChar w:fldCharType="separate"/>
      </w:r>
      <w:r>
        <w:t>108</w:t>
      </w:r>
      <w:r>
        <w:fldChar w:fldCharType="end"/>
      </w:r>
    </w:p>
    <w:p w14:paraId="44A40753" w14:textId="16872BF1" w:rsidR="00C75B8A" w:rsidRPr="00DA1A06" w:rsidRDefault="00C75B8A">
      <w:pPr>
        <w:pStyle w:val="TOC3"/>
        <w:rPr>
          <w:rFonts w:ascii="Calibri" w:hAnsi="Calibri"/>
          <w:sz w:val="22"/>
          <w:szCs w:val="22"/>
          <w:lang w:eastAsia="en-GB"/>
        </w:rPr>
      </w:pPr>
      <w:r>
        <w:t>7.7.7</w:t>
      </w:r>
      <w:r w:rsidRPr="00DA1A06">
        <w:rPr>
          <w:rFonts w:ascii="Calibri" w:hAnsi="Calibri"/>
          <w:sz w:val="22"/>
          <w:szCs w:val="22"/>
          <w:lang w:eastAsia="en-GB"/>
        </w:rPr>
        <w:tab/>
      </w:r>
      <w:r>
        <w:t>Authentication Triplet</w:t>
      </w:r>
      <w:r>
        <w:tab/>
      </w:r>
      <w:r>
        <w:fldChar w:fldCharType="begin" w:fldLock="1"/>
      </w:r>
      <w:r>
        <w:instrText xml:space="preserve"> PAGEREF _Toc97647416 \h </w:instrText>
      </w:r>
      <w:r>
        <w:fldChar w:fldCharType="separate"/>
      </w:r>
      <w:r>
        <w:t>108</w:t>
      </w:r>
      <w:r>
        <w:fldChar w:fldCharType="end"/>
      </w:r>
    </w:p>
    <w:p w14:paraId="63B9D79D" w14:textId="0D023C83" w:rsidR="00C75B8A" w:rsidRPr="00DA1A06" w:rsidRDefault="00C75B8A">
      <w:pPr>
        <w:pStyle w:val="TOC3"/>
        <w:rPr>
          <w:rFonts w:ascii="Calibri" w:hAnsi="Calibri"/>
          <w:sz w:val="22"/>
          <w:szCs w:val="22"/>
          <w:lang w:eastAsia="en-GB"/>
        </w:rPr>
      </w:pPr>
      <w:r>
        <w:t>7.7.8</w:t>
      </w:r>
      <w:r w:rsidRPr="00DA1A06">
        <w:rPr>
          <w:rFonts w:ascii="Calibri" w:hAnsi="Calibri"/>
          <w:sz w:val="22"/>
          <w:szCs w:val="22"/>
          <w:lang w:eastAsia="en-GB"/>
        </w:rPr>
        <w:tab/>
      </w:r>
      <w:r>
        <w:t>MAP Cause</w:t>
      </w:r>
      <w:r>
        <w:tab/>
      </w:r>
      <w:r>
        <w:fldChar w:fldCharType="begin" w:fldLock="1"/>
      </w:r>
      <w:r>
        <w:instrText xml:space="preserve"> PAGEREF _Toc97647417 \h </w:instrText>
      </w:r>
      <w:r>
        <w:fldChar w:fldCharType="separate"/>
      </w:r>
      <w:r>
        <w:t>108</w:t>
      </w:r>
      <w:r>
        <w:fldChar w:fldCharType="end"/>
      </w:r>
    </w:p>
    <w:p w14:paraId="6B91816B" w14:textId="4F2D86E2" w:rsidR="00C75B8A" w:rsidRPr="00DA1A06" w:rsidRDefault="00C75B8A">
      <w:pPr>
        <w:pStyle w:val="TOC3"/>
        <w:rPr>
          <w:rFonts w:ascii="Calibri" w:hAnsi="Calibri"/>
          <w:sz w:val="22"/>
          <w:szCs w:val="22"/>
          <w:lang w:eastAsia="en-GB"/>
        </w:rPr>
      </w:pPr>
      <w:r w:rsidRPr="00C75B8A">
        <w:t>7.7.9</w:t>
      </w:r>
      <w:r w:rsidRPr="00DA1A06">
        <w:rPr>
          <w:rFonts w:ascii="Calibri" w:hAnsi="Calibri"/>
          <w:sz w:val="22"/>
          <w:szCs w:val="22"/>
          <w:lang w:eastAsia="en-GB"/>
        </w:rPr>
        <w:tab/>
      </w:r>
      <w:r w:rsidRPr="00AE3194">
        <w:rPr>
          <w:lang w:val="fr-FR"/>
        </w:rPr>
        <w:t>P-TMSI Signature</w:t>
      </w:r>
      <w:r>
        <w:tab/>
      </w:r>
      <w:r>
        <w:fldChar w:fldCharType="begin" w:fldLock="1"/>
      </w:r>
      <w:r>
        <w:instrText xml:space="preserve"> PAGEREF _Toc97647418 \h </w:instrText>
      </w:r>
      <w:r>
        <w:fldChar w:fldCharType="separate"/>
      </w:r>
      <w:r>
        <w:t>109</w:t>
      </w:r>
      <w:r>
        <w:fldChar w:fldCharType="end"/>
      </w:r>
    </w:p>
    <w:p w14:paraId="481EC87A" w14:textId="1E04F055" w:rsidR="00C75B8A" w:rsidRPr="00DA1A06" w:rsidRDefault="00C75B8A">
      <w:pPr>
        <w:pStyle w:val="TOC3"/>
        <w:rPr>
          <w:rFonts w:ascii="Calibri" w:hAnsi="Calibri"/>
          <w:sz w:val="22"/>
          <w:szCs w:val="22"/>
          <w:lang w:eastAsia="en-GB"/>
        </w:rPr>
      </w:pPr>
      <w:r>
        <w:t>7.7.10</w:t>
      </w:r>
      <w:r w:rsidRPr="00DA1A06">
        <w:rPr>
          <w:rFonts w:ascii="Calibri" w:hAnsi="Calibri"/>
          <w:sz w:val="22"/>
          <w:szCs w:val="22"/>
          <w:lang w:eastAsia="en-GB"/>
        </w:rPr>
        <w:tab/>
      </w:r>
      <w:r>
        <w:t>MS Validated</w:t>
      </w:r>
      <w:r>
        <w:tab/>
      </w:r>
      <w:r>
        <w:fldChar w:fldCharType="begin" w:fldLock="1"/>
      </w:r>
      <w:r>
        <w:instrText xml:space="preserve"> PAGEREF _Toc97647419 \h </w:instrText>
      </w:r>
      <w:r>
        <w:fldChar w:fldCharType="separate"/>
      </w:r>
      <w:r>
        <w:t>109</w:t>
      </w:r>
      <w:r>
        <w:fldChar w:fldCharType="end"/>
      </w:r>
    </w:p>
    <w:p w14:paraId="5FFDCBA8" w14:textId="450C6B73" w:rsidR="00C75B8A" w:rsidRPr="00DA1A06" w:rsidRDefault="00C75B8A">
      <w:pPr>
        <w:pStyle w:val="TOC3"/>
        <w:rPr>
          <w:rFonts w:ascii="Calibri" w:hAnsi="Calibri"/>
          <w:sz w:val="22"/>
          <w:szCs w:val="22"/>
          <w:lang w:eastAsia="en-GB"/>
        </w:rPr>
      </w:pPr>
      <w:r>
        <w:t>7.7.11</w:t>
      </w:r>
      <w:r w:rsidRPr="00DA1A06">
        <w:rPr>
          <w:rFonts w:ascii="Calibri" w:hAnsi="Calibri"/>
          <w:sz w:val="22"/>
          <w:szCs w:val="22"/>
          <w:lang w:eastAsia="en-GB"/>
        </w:rPr>
        <w:tab/>
      </w:r>
      <w:r>
        <w:t>Recovery</w:t>
      </w:r>
      <w:r>
        <w:tab/>
      </w:r>
      <w:r>
        <w:fldChar w:fldCharType="begin" w:fldLock="1"/>
      </w:r>
      <w:r>
        <w:instrText xml:space="preserve"> PAGEREF _Toc97647420 \h </w:instrText>
      </w:r>
      <w:r>
        <w:fldChar w:fldCharType="separate"/>
      </w:r>
      <w:r>
        <w:t>109</w:t>
      </w:r>
      <w:r>
        <w:fldChar w:fldCharType="end"/>
      </w:r>
    </w:p>
    <w:p w14:paraId="267AD5FB" w14:textId="1CF686D0" w:rsidR="00C75B8A" w:rsidRPr="00DA1A06" w:rsidRDefault="00C75B8A">
      <w:pPr>
        <w:pStyle w:val="TOC3"/>
        <w:rPr>
          <w:rFonts w:ascii="Calibri" w:hAnsi="Calibri"/>
          <w:sz w:val="22"/>
          <w:szCs w:val="22"/>
          <w:lang w:eastAsia="en-GB"/>
        </w:rPr>
      </w:pPr>
      <w:r>
        <w:t>7.7.12</w:t>
      </w:r>
      <w:r w:rsidRPr="00DA1A06">
        <w:rPr>
          <w:rFonts w:ascii="Calibri" w:hAnsi="Calibri"/>
          <w:sz w:val="22"/>
          <w:szCs w:val="22"/>
          <w:lang w:eastAsia="en-GB"/>
        </w:rPr>
        <w:tab/>
      </w:r>
      <w:r>
        <w:t>Selection Mode</w:t>
      </w:r>
      <w:r>
        <w:tab/>
      </w:r>
      <w:r>
        <w:fldChar w:fldCharType="begin" w:fldLock="1"/>
      </w:r>
      <w:r>
        <w:instrText xml:space="preserve"> PAGEREF _Toc97647421 \h </w:instrText>
      </w:r>
      <w:r>
        <w:fldChar w:fldCharType="separate"/>
      </w:r>
      <w:r>
        <w:t>109</w:t>
      </w:r>
      <w:r>
        <w:fldChar w:fldCharType="end"/>
      </w:r>
    </w:p>
    <w:p w14:paraId="516FD1E1" w14:textId="38664D62" w:rsidR="00C75B8A" w:rsidRPr="00DA1A06" w:rsidRDefault="00C75B8A">
      <w:pPr>
        <w:pStyle w:val="TOC3"/>
        <w:rPr>
          <w:rFonts w:ascii="Calibri" w:hAnsi="Calibri"/>
          <w:sz w:val="22"/>
          <w:szCs w:val="22"/>
          <w:lang w:eastAsia="en-GB"/>
        </w:rPr>
      </w:pPr>
      <w:r>
        <w:t>7.7.13</w:t>
      </w:r>
      <w:r w:rsidRPr="00DA1A06">
        <w:rPr>
          <w:rFonts w:ascii="Calibri" w:hAnsi="Calibri"/>
          <w:sz w:val="22"/>
          <w:szCs w:val="22"/>
          <w:lang w:eastAsia="en-GB"/>
        </w:rPr>
        <w:tab/>
      </w:r>
      <w:r>
        <w:t>Tunnel Endpoint Identifier Data I</w:t>
      </w:r>
      <w:r>
        <w:tab/>
      </w:r>
      <w:r>
        <w:fldChar w:fldCharType="begin" w:fldLock="1"/>
      </w:r>
      <w:r>
        <w:instrText xml:space="preserve"> PAGEREF _Toc97647422 \h </w:instrText>
      </w:r>
      <w:r>
        <w:fldChar w:fldCharType="separate"/>
      </w:r>
      <w:r>
        <w:t>110</w:t>
      </w:r>
      <w:r>
        <w:fldChar w:fldCharType="end"/>
      </w:r>
    </w:p>
    <w:p w14:paraId="49D37A75" w14:textId="79EA4FBC" w:rsidR="00C75B8A" w:rsidRPr="00DA1A06" w:rsidRDefault="00C75B8A">
      <w:pPr>
        <w:pStyle w:val="TOC3"/>
        <w:rPr>
          <w:rFonts w:ascii="Calibri" w:hAnsi="Calibri"/>
          <w:sz w:val="22"/>
          <w:szCs w:val="22"/>
          <w:lang w:eastAsia="en-GB"/>
        </w:rPr>
      </w:pPr>
      <w:r>
        <w:t>7.7.14</w:t>
      </w:r>
      <w:r w:rsidRPr="00DA1A06">
        <w:rPr>
          <w:rFonts w:ascii="Calibri" w:hAnsi="Calibri"/>
          <w:sz w:val="22"/>
          <w:szCs w:val="22"/>
          <w:lang w:eastAsia="en-GB"/>
        </w:rPr>
        <w:tab/>
      </w:r>
      <w:r>
        <w:t>Tunnel Endpoint Identifier Control Plane</w:t>
      </w:r>
      <w:r>
        <w:tab/>
      </w:r>
      <w:r>
        <w:fldChar w:fldCharType="begin" w:fldLock="1"/>
      </w:r>
      <w:r>
        <w:instrText xml:space="preserve"> PAGEREF _Toc97647423 \h </w:instrText>
      </w:r>
      <w:r>
        <w:fldChar w:fldCharType="separate"/>
      </w:r>
      <w:r>
        <w:t>110</w:t>
      </w:r>
      <w:r>
        <w:fldChar w:fldCharType="end"/>
      </w:r>
    </w:p>
    <w:p w14:paraId="510DAC8D" w14:textId="2D28E2DB" w:rsidR="00C75B8A" w:rsidRPr="00DA1A06" w:rsidRDefault="00C75B8A">
      <w:pPr>
        <w:pStyle w:val="TOC3"/>
        <w:rPr>
          <w:rFonts w:ascii="Calibri" w:hAnsi="Calibri"/>
          <w:sz w:val="22"/>
          <w:szCs w:val="22"/>
          <w:lang w:eastAsia="en-GB"/>
        </w:rPr>
      </w:pPr>
      <w:r>
        <w:lastRenderedPageBreak/>
        <w:t>7.7.15</w:t>
      </w:r>
      <w:r w:rsidRPr="00DA1A06">
        <w:rPr>
          <w:rFonts w:ascii="Calibri" w:hAnsi="Calibri"/>
          <w:sz w:val="22"/>
          <w:szCs w:val="22"/>
          <w:lang w:eastAsia="en-GB"/>
        </w:rPr>
        <w:tab/>
      </w:r>
      <w:r>
        <w:t>Tunnel Endpoint Identifier Data II</w:t>
      </w:r>
      <w:r>
        <w:tab/>
      </w:r>
      <w:r>
        <w:fldChar w:fldCharType="begin" w:fldLock="1"/>
      </w:r>
      <w:r>
        <w:instrText xml:space="preserve"> PAGEREF _Toc97647424 \h </w:instrText>
      </w:r>
      <w:r>
        <w:fldChar w:fldCharType="separate"/>
      </w:r>
      <w:r>
        <w:t>111</w:t>
      </w:r>
      <w:r>
        <w:fldChar w:fldCharType="end"/>
      </w:r>
    </w:p>
    <w:p w14:paraId="14A17318" w14:textId="7FA0789A" w:rsidR="00C75B8A" w:rsidRPr="00DA1A06" w:rsidRDefault="00C75B8A">
      <w:pPr>
        <w:pStyle w:val="TOC3"/>
        <w:rPr>
          <w:rFonts w:ascii="Calibri" w:hAnsi="Calibri"/>
          <w:sz w:val="22"/>
          <w:szCs w:val="22"/>
          <w:lang w:eastAsia="en-GB"/>
        </w:rPr>
      </w:pPr>
      <w:r>
        <w:t>7.7.16</w:t>
      </w:r>
      <w:r w:rsidRPr="00DA1A06">
        <w:rPr>
          <w:rFonts w:ascii="Calibri" w:hAnsi="Calibri"/>
          <w:sz w:val="22"/>
          <w:szCs w:val="22"/>
          <w:lang w:eastAsia="en-GB"/>
        </w:rPr>
        <w:tab/>
      </w:r>
      <w:r>
        <w:t>Teardown Ind</w:t>
      </w:r>
      <w:r>
        <w:tab/>
      </w:r>
      <w:r>
        <w:fldChar w:fldCharType="begin" w:fldLock="1"/>
      </w:r>
      <w:r>
        <w:instrText xml:space="preserve"> PAGEREF _Toc97647425 \h </w:instrText>
      </w:r>
      <w:r>
        <w:fldChar w:fldCharType="separate"/>
      </w:r>
      <w:r>
        <w:t>111</w:t>
      </w:r>
      <w:r>
        <w:fldChar w:fldCharType="end"/>
      </w:r>
    </w:p>
    <w:p w14:paraId="10C91958" w14:textId="6986CF07" w:rsidR="00C75B8A" w:rsidRPr="00DA1A06" w:rsidRDefault="00C75B8A">
      <w:pPr>
        <w:pStyle w:val="TOC3"/>
        <w:rPr>
          <w:rFonts w:ascii="Calibri" w:hAnsi="Calibri"/>
          <w:sz w:val="22"/>
          <w:szCs w:val="22"/>
          <w:lang w:eastAsia="en-GB"/>
        </w:rPr>
      </w:pPr>
      <w:r>
        <w:t>7.7.17</w:t>
      </w:r>
      <w:r w:rsidRPr="00DA1A06">
        <w:rPr>
          <w:rFonts w:ascii="Calibri" w:hAnsi="Calibri"/>
          <w:sz w:val="22"/>
          <w:szCs w:val="22"/>
          <w:lang w:eastAsia="en-GB"/>
        </w:rPr>
        <w:tab/>
      </w:r>
      <w:r>
        <w:t>NSAPI</w:t>
      </w:r>
      <w:r>
        <w:tab/>
      </w:r>
      <w:r>
        <w:fldChar w:fldCharType="begin" w:fldLock="1"/>
      </w:r>
      <w:r>
        <w:instrText xml:space="preserve"> PAGEREF _Toc97647426 \h </w:instrText>
      </w:r>
      <w:r>
        <w:fldChar w:fldCharType="separate"/>
      </w:r>
      <w:r>
        <w:t>112</w:t>
      </w:r>
      <w:r>
        <w:fldChar w:fldCharType="end"/>
      </w:r>
    </w:p>
    <w:p w14:paraId="0DDDEC3C" w14:textId="15AC595F" w:rsidR="00C75B8A" w:rsidRPr="00DA1A06" w:rsidRDefault="00C75B8A">
      <w:pPr>
        <w:pStyle w:val="TOC3"/>
        <w:rPr>
          <w:rFonts w:ascii="Calibri" w:hAnsi="Calibri"/>
          <w:sz w:val="22"/>
          <w:szCs w:val="22"/>
          <w:lang w:eastAsia="en-GB"/>
        </w:rPr>
      </w:pPr>
      <w:r w:rsidRPr="00C75B8A">
        <w:t>7.7.18</w:t>
      </w:r>
      <w:r w:rsidRPr="00DA1A06">
        <w:rPr>
          <w:rFonts w:ascii="Calibri" w:hAnsi="Calibri"/>
          <w:sz w:val="22"/>
          <w:szCs w:val="22"/>
          <w:lang w:eastAsia="en-GB"/>
        </w:rPr>
        <w:tab/>
      </w:r>
      <w:r w:rsidRPr="00AE3194">
        <w:rPr>
          <w:lang w:val="fr-FR" w:eastAsia="ja-JP"/>
        </w:rPr>
        <w:t>RANAP Cause</w:t>
      </w:r>
      <w:r>
        <w:tab/>
      </w:r>
      <w:r>
        <w:fldChar w:fldCharType="begin" w:fldLock="1"/>
      </w:r>
      <w:r>
        <w:instrText xml:space="preserve"> PAGEREF _Toc97647427 \h </w:instrText>
      </w:r>
      <w:r>
        <w:fldChar w:fldCharType="separate"/>
      </w:r>
      <w:r>
        <w:t>112</w:t>
      </w:r>
      <w:r>
        <w:fldChar w:fldCharType="end"/>
      </w:r>
    </w:p>
    <w:p w14:paraId="15BC742B" w14:textId="35BDDA21" w:rsidR="00C75B8A" w:rsidRPr="00DA1A06" w:rsidRDefault="00C75B8A">
      <w:pPr>
        <w:pStyle w:val="TOC3"/>
        <w:rPr>
          <w:rFonts w:ascii="Calibri" w:hAnsi="Calibri"/>
          <w:sz w:val="22"/>
          <w:szCs w:val="22"/>
          <w:lang w:eastAsia="en-GB"/>
        </w:rPr>
      </w:pPr>
      <w:r w:rsidRPr="00C75B8A">
        <w:t>7.7.19</w:t>
      </w:r>
      <w:r w:rsidRPr="00DA1A06">
        <w:rPr>
          <w:rFonts w:ascii="Calibri" w:hAnsi="Calibri"/>
          <w:sz w:val="22"/>
          <w:szCs w:val="22"/>
          <w:lang w:eastAsia="en-GB"/>
        </w:rPr>
        <w:tab/>
      </w:r>
      <w:r w:rsidRPr="00AE3194">
        <w:rPr>
          <w:lang w:val="fr-FR"/>
        </w:rPr>
        <w:t>RAB Context</w:t>
      </w:r>
      <w:r>
        <w:tab/>
      </w:r>
      <w:r>
        <w:fldChar w:fldCharType="begin" w:fldLock="1"/>
      </w:r>
      <w:r>
        <w:instrText xml:space="preserve"> PAGEREF _Toc97647428 \h </w:instrText>
      </w:r>
      <w:r>
        <w:fldChar w:fldCharType="separate"/>
      </w:r>
      <w:r>
        <w:t>112</w:t>
      </w:r>
      <w:r>
        <w:fldChar w:fldCharType="end"/>
      </w:r>
    </w:p>
    <w:p w14:paraId="79C15C33" w14:textId="2675FF51" w:rsidR="00C75B8A" w:rsidRPr="00DA1A06" w:rsidRDefault="00C75B8A">
      <w:pPr>
        <w:pStyle w:val="TOC3"/>
        <w:rPr>
          <w:rFonts w:ascii="Calibri" w:hAnsi="Calibri"/>
          <w:sz w:val="22"/>
          <w:szCs w:val="22"/>
          <w:lang w:eastAsia="en-GB"/>
        </w:rPr>
      </w:pPr>
      <w:r>
        <w:t>7.7.20</w:t>
      </w:r>
      <w:r w:rsidRPr="00DA1A06">
        <w:rPr>
          <w:rFonts w:ascii="Calibri" w:hAnsi="Calibri"/>
          <w:sz w:val="22"/>
          <w:szCs w:val="22"/>
          <w:lang w:eastAsia="en-GB"/>
        </w:rPr>
        <w:tab/>
      </w:r>
      <w:r>
        <w:t>Radio Priority SMS</w:t>
      </w:r>
      <w:r>
        <w:tab/>
      </w:r>
      <w:r>
        <w:fldChar w:fldCharType="begin" w:fldLock="1"/>
      </w:r>
      <w:r>
        <w:instrText xml:space="preserve"> PAGEREF _Toc97647429 \h </w:instrText>
      </w:r>
      <w:r>
        <w:fldChar w:fldCharType="separate"/>
      </w:r>
      <w:r>
        <w:t>113</w:t>
      </w:r>
      <w:r>
        <w:fldChar w:fldCharType="end"/>
      </w:r>
    </w:p>
    <w:p w14:paraId="09FB14C8" w14:textId="1F740036" w:rsidR="00C75B8A" w:rsidRPr="00DA1A06" w:rsidRDefault="00C75B8A">
      <w:pPr>
        <w:pStyle w:val="TOC3"/>
        <w:rPr>
          <w:rFonts w:ascii="Calibri" w:hAnsi="Calibri"/>
          <w:sz w:val="22"/>
          <w:szCs w:val="22"/>
          <w:lang w:eastAsia="en-GB"/>
        </w:rPr>
      </w:pPr>
      <w:r>
        <w:t>7.7.21</w:t>
      </w:r>
      <w:r w:rsidRPr="00DA1A06">
        <w:rPr>
          <w:rFonts w:ascii="Calibri" w:hAnsi="Calibri"/>
          <w:sz w:val="22"/>
          <w:szCs w:val="22"/>
          <w:lang w:eastAsia="en-GB"/>
        </w:rPr>
        <w:tab/>
      </w:r>
      <w:r>
        <w:t>Radio Priority</w:t>
      </w:r>
      <w:r>
        <w:tab/>
      </w:r>
      <w:r>
        <w:fldChar w:fldCharType="begin" w:fldLock="1"/>
      </w:r>
      <w:r>
        <w:instrText xml:space="preserve"> PAGEREF _Toc97647430 \h </w:instrText>
      </w:r>
      <w:r>
        <w:fldChar w:fldCharType="separate"/>
      </w:r>
      <w:r>
        <w:t>113</w:t>
      </w:r>
      <w:r>
        <w:fldChar w:fldCharType="end"/>
      </w:r>
    </w:p>
    <w:p w14:paraId="0058E0B3" w14:textId="61EF0772" w:rsidR="00C75B8A" w:rsidRPr="00DA1A06" w:rsidRDefault="00C75B8A">
      <w:pPr>
        <w:pStyle w:val="TOC3"/>
        <w:rPr>
          <w:rFonts w:ascii="Calibri" w:hAnsi="Calibri"/>
          <w:sz w:val="22"/>
          <w:szCs w:val="22"/>
          <w:lang w:eastAsia="en-GB"/>
        </w:rPr>
      </w:pPr>
      <w:r>
        <w:t>7.7.22</w:t>
      </w:r>
      <w:r w:rsidRPr="00DA1A06">
        <w:rPr>
          <w:rFonts w:ascii="Calibri" w:hAnsi="Calibri"/>
          <w:sz w:val="22"/>
          <w:szCs w:val="22"/>
          <w:lang w:eastAsia="en-GB"/>
        </w:rPr>
        <w:tab/>
      </w:r>
      <w:r>
        <w:t>Packet Flow Id</w:t>
      </w:r>
      <w:r>
        <w:tab/>
      </w:r>
      <w:r>
        <w:fldChar w:fldCharType="begin" w:fldLock="1"/>
      </w:r>
      <w:r>
        <w:instrText xml:space="preserve"> PAGEREF _Toc97647431 \h </w:instrText>
      </w:r>
      <w:r>
        <w:fldChar w:fldCharType="separate"/>
      </w:r>
      <w:r>
        <w:t>113</w:t>
      </w:r>
      <w:r>
        <w:fldChar w:fldCharType="end"/>
      </w:r>
    </w:p>
    <w:p w14:paraId="6CB0F4AA" w14:textId="0BA45978" w:rsidR="00C75B8A" w:rsidRPr="00DA1A06" w:rsidRDefault="00C75B8A">
      <w:pPr>
        <w:pStyle w:val="TOC3"/>
        <w:rPr>
          <w:rFonts w:ascii="Calibri" w:hAnsi="Calibri"/>
          <w:sz w:val="22"/>
          <w:szCs w:val="22"/>
          <w:lang w:eastAsia="en-GB"/>
        </w:rPr>
      </w:pPr>
      <w:r>
        <w:t>7.7.23</w:t>
      </w:r>
      <w:r w:rsidRPr="00DA1A06">
        <w:rPr>
          <w:rFonts w:ascii="Calibri" w:hAnsi="Calibri"/>
          <w:sz w:val="22"/>
          <w:szCs w:val="22"/>
          <w:lang w:eastAsia="en-GB"/>
        </w:rPr>
        <w:tab/>
      </w:r>
      <w:r>
        <w:t>Charging Characteristics</w:t>
      </w:r>
      <w:r>
        <w:tab/>
      </w:r>
      <w:r>
        <w:fldChar w:fldCharType="begin" w:fldLock="1"/>
      </w:r>
      <w:r>
        <w:instrText xml:space="preserve"> PAGEREF _Toc97647432 \h </w:instrText>
      </w:r>
      <w:r>
        <w:fldChar w:fldCharType="separate"/>
      </w:r>
      <w:r>
        <w:t>114</w:t>
      </w:r>
      <w:r>
        <w:fldChar w:fldCharType="end"/>
      </w:r>
    </w:p>
    <w:p w14:paraId="5BA6FC18" w14:textId="783F78B2" w:rsidR="00C75B8A" w:rsidRPr="00DA1A06" w:rsidRDefault="00C75B8A">
      <w:pPr>
        <w:pStyle w:val="TOC3"/>
        <w:rPr>
          <w:rFonts w:ascii="Calibri" w:hAnsi="Calibri"/>
          <w:sz w:val="22"/>
          <w:szCs w:val="22"/>
          <w:lang w:eastAsia="en-GB"/>
        </w:rPr>
      </w:pPr>
      <w:r>
        <w:t>7.7.24</w:t>
      </w:r>
      <w:r w:rsidRPr="00DA1A06">
        <w:rPr>
          <w:rFonts w:ascii="Calibri" w:hAnsi="Calibri"/>
          <w:sz w:val="22"/>
          <w:szCs w:val="22"/>
          <w:lang w:eastAsia="en-GB"/>
        </w:rPr>
        <w:tab/>
      </w:r>
      <w:r>
        <w:t>Trace Reference</w:t>
      </w:r>
      <w:r>
        <w:tab/>
      </w:r>
      <w:r>
        <w:fldChar w:fldCharType="begin" w:fldLock="1"/>
      </w:r>
      <w:r>
        <w:instrText xml:space="preserve"> PAGEREF _Toc97647433 \h </w:instrText>
      </w:r>
      <w:r>
        <w:fldChar w:fldCharType="separate"/>
      </w:r>
      <w:r>
        <w:t>114</w:t>
      </w:r>
      <w:r>
        <w:fldChar w:fldCharType="end"/>
      </w:r>
    </w:p>
    <w:p w14:paraId="302200F5" w14:textId="7849CE8E" w:rsidR="00C75B8A" w:rsidRPr="00DA1A06" w:rsidRDefault="00C75B8A">
      <w:pPr>
        <w:pStyle w:val="TOC3"/>
        <w:rPr>
          <w:rFonts w:ascii="Calibri" w:hAnsi="Calibri"/>
          <w:sz w:val="22"/>
          <w:szCs w:val="22"/>
          <w:lang w:eastAsia="en-GB"/>
        </w:rPr>
      </w:pPr>
      <w:r>
        <w:t>7.7.25</w:t>
      </w:r>
      <w:r w:rsidRPr="00DA1A06">
        <w:rPr>
          <w:rFonts w:ascii="Calibri" w:hAnsi="Calibri"/>
          <w:sz w:val="22"/>
          <w:szCs w:val="22"/>
          <w:lang w:eastAsia="en-GB"/>
        </w:rPr>
        <w:tab/>
      </w:r>
      <w:r>
        <w:t>Trace Type</w:t>
      </w:r>
      <w:r>
        <w:tab/>
      </w:r>
      <w:r>
        <w:fldChar w:fldCharType="begin" w:fldLock="1"/>
      </w:r>
      <w:r>
        <w:instrText xml:space="preserve"> PAGEREF _Toc97647434 \h </w:instrText>
      </w:r>
      <w:r>
        <w:fldChar w:fldCharType="separate"/>
      </w:r>
      <w:r>
        <w:t>114</w:t>
      </w:r>
      <w:r>
        <w:fldChar w:fldCharType="end"/>
      </w:r>
    </w:p>
    <w:p w14:paraId="238B817C" w14:textId="7DFE9C3F" w:rsidR="00C75B8A" w:rsidRPr="00DA1A06" w:rsidRDefault="00C75B8A">
      <w:pPr>
        <w:pStyle w:val="TOC3"/>
        <w:rPr>
          <w:rFonts w:ascii="Calibri" w:hAnsi="Calibri"/>
          <w:sz w:val="22"/>
          <w:szCs w:val="22"/>
          <w:lang w:eastAsia="en-GB"/>
        </w:rPr>
      </w:pPr>
      <w:r>
        <w:t>7.7.25A</w:t>
      </w:r>
      <w:r w:rsidRPr="00DA1A06">
        <w:rPr>
          <w:rFonts w:ascii="Calibri" w:hAnsi="Calibri"/>
          <w:sz w:val="22"/>
          <w:szCs w:val="22"/>
          <w:lang w:eastAsia="en-GB"/>
        </w:rPr>
        <w:tab/>
      </w:r>
      <w:r>
        <w:t>MS Not Reachable Reason</w:t>
      </w:r>
      <w:r>
        <w:tab/>
      </w:r>
      <w:r>
        <w:fldChar w:fldCharType="begin" w:fldLock="1"/>
      </w:r>
      <w:r>
        <w:instrText xml:space="preserve"> PAGEREF _Toc97647435 \h </w:instrText>
      </w:r>
      <w:r>
        <w:fldChar w:fldCharType="separate"/>
      </w:r>
      <w:r>
        <w:t>114</w:t>
      </w:r>
      <w:r>
        <w:fldChar w:fldCharType="end"/>
      </w:r>
    </w:p>
    <w:p w14:paraId="39F33AA7" w14:textId="3BC37B4E" w:rsidR="00C75B8A" w:rsidRPr="00DA1A06" w:rsidRDefault="00C75B8A">
      <w:pPr>
        <w:pStyle w:val="TOC3"/>
        <w:rPr>
          <w:rFonts w:ascii="Calibri" w:hAnsi="Calibri"/>
          <w:sz w:val="22"/>
          <w:szCs w:val="22"/>
          <w:lang w:eastAsia="en-GB"/>
        </w:rPr>
      </w:pPr>
      <w:r>
        <w:t>7.7.25B</w:t>
      </w:r>
      <w:r w:rsidRPr="00DA1A06">
        <w:rPr>
          <w:rFonts w:ascii="Calibri" w:hAnsi="Calibri"/>
          <w:sz w:val="22"/>
          <w:szCs w:val="22"/>
          <w:lang w:eastAsia="en-GB"/>
        </w:rPr>
        <w:tab/>
      </w:r>
      <w:r>
        <w:t>Radio Priority LCS</w:t>
      </w:r>
      <w:r>
        <w:tab/>
      </w:r>
      <w:r>
        <w:fldChar w:fldCharType="begin" w:fldLock="1"/>
      </w:r>
      <w:r>
        <w:instrText xml:space="preserve"> PAGEREF _Toc97647436 \h </w:instrText>
      </w:r>
      <w:r>
        <w:fldChar w:fldCharType="separate"/>
      </w:r>
      <w:r>
        <w:t>115</w:t>
      </w:r>
      <w:r>
        <w:fldChar w:fldCharType="end"/>
      </w:r>
    </w:p>
    <w:p w14:paraId="431DF2E2" w14:textId="6CD7FBAC" w:rsidR="00C75B8A" w:rsidRPr="00DA1A06" w:rsidRDefault="00C75B8A">
      <w:pPr>
        <w:pStyle w:val="TOC3"/>
        <w:rPr>
          <w:rFonts w:ascii="Calibri" w:hAnsi="Calibri"/>
          <w:sz w:val="22"/>
          <w:szCs w:val="22"/>
          <w:lang w:eastAsia="en-GB"/>
        </w:rPr>
      </w:pPr>
      <w:r>
        <w:t>7.7.26</w:t>
      </w:r>
      <w:r w:rsidRPr="00DA1A06">
        <w:rPr>
          <w:rFonts w:ascii="Calibri" w:hAnsi="Calibri"/>
          <w:sz w:val="22"/>
          <w:szCs w:val="22"/>
          <w:lang w:eastAsia="en-GB"/>
        </w:rPr>
        <w:tab/>
      </w:r>
      <w:r>
        <w:t>Charging ID</w:t>
      </w:r>
      <w:r>
        <w:tab/>
      </w:r>
      <w:r>
        <w:fldChar w:fldCharType="begin" w:fldLock="1"/>
      </w:r>
      <w:r>
        <w:instrText xml:space="preserve"> PAGEREF _Toc97647437 \h </w:instrText>
      </w:r>
      <w:r>
        <w:fldChar w:fldCharType="separate"/>
      </w:r>
      <w:r>
        <w:t>115</w:t>
      </w:r>
      <w:r>
        <w:fldChar w:fldCharType="end"/>
      </w:r>
    </w:p>
    <w:p w14:paraId="6EFB9640" w14:textId="3D369E16" w:rsidR="00C75B8A" w:rsidRPr="00DA1A06" w:rsidRDefault="00C75B8A">
      <w:pPr>
        <w:pStyle w:val="TOC3"/>
        <w:rPr>
          <w:rFonts w:ascii="Calibri" w:hAnsi="Calibri"/>
          <w:sz w:val="22"/>
          <w:szCs w:val="22"/>
          <w:lang w:eastAsia="en-GB"/>
        </w:rPr>
      </w:pPr>
      <w:r>
        <w:t>7.7.27</w:t>
      </w:r>
      <w:r w:rsidRPr="00DA1A06">
        <w:rPr>
          <w:rFonts w:ascii="Calibri" w:hAnsi="Calibri"/>
          <w:sz w:val="22"/>
          <w:szCs w:val="22"/>
          <w:lang w:eastAsia="en-GB"/>
        </w:rPr>
        <w:tab/>
      </w:r>
      <w:r>
        <w:t>End User Address</w:t>
      </w:r>
      <w:r>
        <w:tab/>
      </w:r>
      <w:r>
        <w:fldChar w:fldCharType="begin" w:fldLock="1"/>
      </w:r>
      <w:r>
        <w:instrText xml:space="preserve"> PAGEREF _Toc97647438 \h </w:instrText>
      </w:r>
      <w:r>
        <w:fldChar w:fldCharType="separate"/>
      </w:r>
      <w:r>
        <w:t>115</w:t>
      </w:r>
      <w:r>
        <w:fldChar w:fldCharType="end"/>
      </w:r>
    </w:p>
    <w:p w14:paraId="44C00066" w14:textId="3D4C7E92" w:rsidR="00C75B8A" w:rsidRPr="00DA1A06" w:rsidRDefault="00C75B8A">
      <w:pPr>
        <w:pStyle w:val="TOC3"/>
        <w:rPr>
          <w:rFonts w:ascii="Calibri" w:hAnsi="Calibri"/>
          <w:sz w:val="22"/>
          <w:szCs w:val="22"/>
          <w:lang w:eastAsia="en-GB"/>
        </w:rPr>
      </w:pPr>
      <w:r>
        <w:t>7.7.28</w:t>
      </w:r>
      <w:r w:rsidRPr="00DA1A06">
        <w:rPr>
          <w:rFonts w:ascii="Calibri" w:hAnsi="Calibri"/>
          <w:sz w:val="22"/>
          <w:szCs w:val="22"/>
          <w:lang w:eastAsia="en-GB"/>
        </w:rPr>
        <w:tab/>
      </w:r>
      <w:r>
        <w:t>MM Context</w:t>
      </w:r>
      <w:r>
        <w:tab/>
      </w:r>
      <w:r>
        <w:fldChar w:fldCharType="begin" w:fldLock="1"/>
      </w:r>
      <w:r>
        <w:instrText xml:space="preserve"> PAGEREF _Toc97647439 \h </w:instrText>
      </w:r>
      <w:r>
        <w:fldChar w:fldCharType="separate"/>
      </w:r>
      <w:r>
        <w:t>118</w:t>
      </w:r>
      <w:r>
        <w:fldChar w:fldCharType="end"/>
      </w:r>
    </w:p>
    <w:p w14:paraId="14DC194E" w14:textId="12E795D7" w:rsidR="00C75B8A" w:rsidRPr="00DA1A06" w:rsidRDefault="00C75B8A">
      <w:pPr>
        <w:pStyle w:val="TOC3"/>
        <w:rPr>
          <w:rFonts w:ascii="Calibri" w:hAnsi="Calibri"/>
          <w:sz w:val="22"/>
          <w:szCs w:val="22"/>
          <w:lang w:eastAsia="en-GB"/>
        </w:rPr>
      </w:pPr>
      <w:r>
        <w:t>7.7.29</w:t>
      </w:r>
      <w:r w:rsidRPr="00DA1A06">
        <w:rPr>
          <w:rFonts w:ascii="Calibri" w:hAnsi="Calibri"/>
          <w:sz w:val="22"/>
          <w:szCs w:val="22"/>
          <w:lang w:eastAsia="en-GB"/>
        </w:rPr>
        <w:tab/>
      </w:r>
      <w:r>
        <w:t>PDP Context</w:t>
      </w:r>
      <w:r>
        <w:tab/>
      </w:r>
      <w:r>
        <w:fldChar w:fldCharType="begin" w:fldLock="1"/>
      </w:r>
      <w:r>
        <w:instrText xml:space="preserve"> PAGEREF _Toc97647440 \h </w:instrText>
      </w:r>
      <w:r>
        <w:fldChar w:fldCharType="separate"/>
      </w:r>
      <w:r>
        <w:t>122</w:t>
      </w:r>
      <w:r>
        <w:fldChar w:fldCharType="end"/>
      </w:r>
    </w:p>
    <w:p w14:paraId="5AC38D6A" w14:textId="18D5324F" w:rsidR="00C75B8A" w:rsidRPr="00DA1A06" w:rsidRDefault="00C75B8A">
      <w:pPr>
        <w:pStyle w:val="TOC3"/>
        <w:rPr>
          <w:rFonts w:ascii="Calibri" w:hAnsi="Calibri"/>
          <w:sz w:val="22"/>
          <w:szCs w:val="22"/>
          <w:lang w:eastAsia="en-GB"/>
        </w:rPr>
      </w:pPr>
      <w:r>
        <w:t>7.7.30</w:t>
      </w:r>
      <w:r w:rsidRPr="00DA1A06">
        <w:rPr>
          <w:rFonts w:ascii="Calibri" w:hAnsi="Calibri"/>
          <w:sz w:val="22"/>
          <w:szCs w:val="22"/>
          <w:lang w:eastAsia="en-GB"/>
        </w:rPr>
        <w:tab/>
      </w:r>
      <w:r>
        <w:t>Access Point Name</w:t>
      </w:r>
      <w:r>
        <w:tab/>
      </w:r>
      <w:r>
        <w:fldChar w:fldCharType="begin" w:fldLock="1"/>
      </w:r>
      <w:r>
        <w:instrText xml:space="preserve"> PAGEREF _Toc97647441 \h </w:instrText>
      </w:r>
      <w:r>
        <w:fldChar w:fldCharType="separate"/>
      </w:r>
      <w:r>
        <w:t>125</w:t>
      </w:r>
      <w:r>
        <w:fldChar w:fldCharType="end"/>
      </w:r>
    </w:p>
    <w:p w14:paraId="1B1511AC" w14:textId="0D00295C" w:rsidR="00C75B8A" w:rsidRPr="00DA1A06" w:rsidRDefault="00C75B8A">
      <w:pPr>
        <w:pStyle w:val="TOC3"/>
        <w:rPr>
          <w:rFonts w:ascii="Calibri" w:hAnsi="Calibri"/>
          <w:sz w:val="22"/>
          <w:szCs w:val="22"/>
          <w:lang w:eastAsia="en-GB"/>
        </w:rPr>
      </w:pPr>
      <w:r>
        <w:t>7.7.31</w:t>
      </w:r>
      <w:r w:rsidRPr="00DA1A06">
        <w:rPr>
          <w:rFonts w:ascii="Calibri" w:hAnsi="Calibri"/>
          <w:sz w:val="22"/>
          <w:szCs w:val="22"/>
          <w:lang w:eastAsia="en-GB"/>
        </w:rPr>
        <w:tab/>
      </w:r>
      <w:r>
        <w:t>Protocol Configuration Options</w:t>
      </w:r>
      <w:r>
        <w:tab/>
      </w:r>
      <w:r>
        <w:fldChar w:fldCharType="begin" w:fldLock="1"/>
      </w:r>
      <w:r>
        <w:instrText xml:space="preserve"> PAGEREF _Toc97647442 \h </w:instrText>
      </w:r>
      <w:r>
        <w:fldChar w:fldCharType="separate"/>
      </w:r>
      <w:r>
        <w:t>125</w:t>
      </w:r>
      <w:r>
        <w:fldChar w:fldCharType="end"/>
      </w:r>
    </w:p>
    <w:p w14:paraId="1253B81F" w14:textId="24A22820" w:rsidR="00C75B8A" w:rsidRPr="00DA1A06" w:rsidRDefault="00C75B8A">
      <w:pPr>
        <w:pStyle w:val="TOC3"/>
        <w:rPr>
          <w:rFonts w:ascii="Calibri" w:hAnsi="Calibri"/>
          <w:sz w:val="22"/>
          <w:szCs w:val="22"/>
          <w:lang w:eastAsia="en-GB"/>
        </w:rPr>
      </w:pPr>
      <w:r>
        <w:t>7.7.32</w:t>
      </w:r>
      <w:r w:rsidRPr="00DA1A06">
        <w:rPr>
          <w:rFonts w:ascii="Calibri" w:hAnsi="Calibri"/>
          <w:sz w:val="22"/>
          <w:szCs w:val="22"/>
          <w:lang w:eastAsia="en-GB"/>
        </w:rPr>
        <w:tab/>
      </w:r>
      <w:r>
        <w:t>GSN Address</w:t>
      </w:r>
      <w:r>
        <w:tab/>
      </w:r>
      <w:r>
        <w:fldChar w:fldCharType="begin" w:fldLock="1"/>
      </w:r>
      <w:r>
        <w:instrText xml:space="preserve"> PAGEREF _Toc97647443 \h </w:instrText>
      </w:r>
      <w:r>
        <w:fldChar w:fldCharType="separate"/>
      </w:r>
      <w:r>
        <w:t>125</w:t>
      </w:r>
      <w:r>
        <w:fldChar w:fldCharType="end"/>
      </w:r>
    </w:p>
    <w:p w14:paraId="30CB3F6D" w14:textId="008F1B9D" w:rsidR="00C75B8A" w:rsidRPr="00DA1A06" w:rsidRDefault="00C75B8A">
      <w:pPr>
        <w:pStyle w:val="TOC3"/>
        <w:rPr>
          <w:rFonts w:ascii="Calibri" w:hAnsi="Calibri"/>
          <w:sz w:val="22"/>
          <w:szCs w:val="22"/>
          <w:lang w:eastAsia="en-GB"/>
        </w:rPr>
      </w:pPr>
      <w:r>
        <w:t>7.7.33</w:t>
      </w:r>
      <w:r w:rsidRPr="00DA1A06">
        <w:rPr>
          <w:rFonts w:ascii="Calibri" w:hAnsi="Calibri"/>
          <w:sz w:val="22"/>
          <w:szCs w:val="22"/>
          <w:lang w:eastAsia="en-GB"/>
        </w:rPr>
        <w:tab/>
      </w:r>
      <w:r>
        <w:t>MS International PSTN/ISDN Number (MSISDN)</w:t>
      </w:r>
      <w:r>
        <w:tab/>
      </w:r>
      <w:r>
        <w:fldChar w:fldCharType="begin" w:fldLock="1"/>
      </w:r>
      <w:r>
        <w:instrText xml:space="preserve"> PAGEREF _Toc97647444 \h </w:instrText>
      </w:r>
      <w:r>
        <w:fldChar w:fldCharType="separate"/>
      </w:r>
      <w:r>
        <w:t>125</w:t>
      </w:r>
      <w:r>
        <w:fldChar w:fldCharType="end"/>
      </w:r>
    </w:p>
    <w:p w14:paraId="004CFAFD" w14:textId="4442B82C" w:rsidR="00C75B8A" w:rsidRPr="00DA1A06" w:rsidRDefault="00C75B8A">
      <w:pPr>
        <w:pStyle w:val="TOC3"/>
        <w:rPr>
          <w:rFonts w:ascii="Calibri" w:hAnsi="Calibri"/>
          <w:sz w:val="22"/>
          <w:szCs w:val="22"/>
          <w:lang w:eastAsia="en-GB"/>
        </w:rPr>
      </w:pPr>
      <w:r>
        <w:t>7.7.34</w:t>
      </w:r>
      <w:r w:rsidRPr="00DA1A06">
        <w:rPr>
          <w:rFonts w:ascii="Calibri" w:hAnsi="Calibri"/>
          <w:sz w:val="22"/>
          <w:szCs w:val="22"/>
          <w:lang w:eastAsia="en-GB"/>
        </w:rPr>
        <w:tab/>
      </w:r>
      <w:r>
        <w:t>Quality of Service (QoS) Profile</w:t>
      </w:r>
      <w:r>
        <w:tab/>
      </w:r>
      <w:r>
        <w:fldChar w:fldCharType="begin" w:fldLock="1"/>
      </w:r>
      <w:r>
        <w:instrText xml:space="preserve"> PAGEREF _Toc97647445 \h </w:instrText>
      </w:r>
      <w:r>
        <w:fldChar w:fldCharType="separate"/>
      </w:r>
      <w:r>
        <w:t>126</w:t>
      </w:r>
      <w:r>
        <w:fldChar w:fldCharType="end"/>
      </w:r>
    </w:p>
    <w:p w14:paraId="24456CD7" w14:textId="2D0987D2" w:rsidR="00C75B8A" w:rsidRPr="00DA1A06" w:rsidRDefault="00C75B8A">
      <w:pPr>
        <w:pStyle w:val="TOC3"/>
        <w:rPr>
          <w:rFonts w:ascii="Calibri" w:hAnsi="Calibri"/>
          <w:sz w:val="22"/>
          <w:szCs w:val="22"/>
          <w:lang w:eastAsia="en-GB"/>
        </w:rPr>
      </w:pPr>
      <w:r>
        <w:t>7.7.35</w:t>
      </w:r>
      <w:r w:rsidRPr="00DA1A06">
        <w:rPr>
          <w:rFonts w:ascii="Calibri" w:hAnsi="Calibri"/>
          <w:sz w:val="22"/>
          <w:szCs w:val="22"/>
          <w:lang w:eastAsia="en-GB"/>
        </w:rPr>
        <w:tab/>
      </w:r>
      <w:r>
        <w:t>Authentication Quintuplet</w:t>
      </w:r>
      <w:r>
        <w:tab/>
      </w:r>
      <w:r>
        <w:fldChar w:fldCharType="begin" w:fldLock="1"/>
      </w:r>
      <w:r>
        <w:instrText xml:space="preserve"> PAGEREF _Toc97647446 \h </w:instrText>
      </w:r>
      <w:r>
        <w:fldChar w:fldCharType="separate"/>
      </w:r>
      <w:r>
        <w:t>127</w:t>
      </w:r>
      <w:r>
        <w:fldChar w:fldCharType="end"/>
      </w:r>
    </w:p>
    <w:p w14:paraId="166D3F0A" w14:textId="3C7B4C4F" w:rsidR="00C75B8A" w:rsidRPr="00DA1A06" w:rsidRDefault="00C75B8A">
      <w:pPr>
        <w:pStyle w:val="TOC3"/>
        <w:rPr>
          <w:rFonts w:ascii="Calibri" w:hAnsi="Calibri"/>
          <w:sz w:val="22"/>
          <w:szCs w:val="22"/>
          <w:lang w:eastAsia="en-GB"/>
        </w:rPr>
      </w:pPr>
      <w:r>
        <w:t>7.7.36</w:t>
      </w:r>
      <w:r w:rsidRPr="00DA1A06">
        <w:rPr>
          <w:rFonts w:ascii="Calibri" w:hAnsi="Calibri"/>
          <w:sz w:val="22"/>
          <w:szCs w:val="22"/>
          <w:lang w:eastAsia="en-GB"/>
        </w:rPr>
        <w:tab/>
      </w:r>
      <w:r>
        <w:t>Traffic Flow Template (TFT)</w:t>
      </w:r>
      <w:r>
        <w:tab/>
      </w:r>
      <w:r>
        <w:fldChar w:fldCharType="begin" w:fldLock="1"/>
      </w:r>
      <w:r>
        <w:instrText xml:space="preserve"> PAGEREF _Toc97647447 \h </w:instrText>
      </w:r>
      <w:r>
        <w:fldChar w:fldCharType="separate"/>
      </w:r>
      <w:r>
        <w:t>127</w:t>
      </w:r>
      <w:r>
        <w:fldChar w:fldCharType="end"/>
      </w:r>
    </w:p>
    <w:p w14:paraId="781816B4" w14:textId="63074BD7" w:rsidR="00C75B8A" w:rsidRPr="00DA1A06" w:rsidRDefault="00C75B8A">
      <w:pPr>
        <w:pStyle w:val="TOC3"/>
        <w:rPr>
          <w:rFonts w:ascii="Calibri" w:hAnsi="Calibri"/>
          <w:sz w:val="22"/>
          <w:szCs w:val="22"/>
          <w:lang w:eastAsia="en-GB"/>
        </w:rPr>
      </w:pPr>
      <w:r>
        <w:t>7.7.37</w:t>
      </w:r>
      <w:r w:rsidRPr="00DA1A06">
        <w:rPr>
          <w:rFonts w:ascii="Calibri" w:hAnsi="Calibri"/>
          <w:sz w:val="22"/>
          <w:szCs w:val="22"/>
          <w:lang w:eastAsia="en-GB"/>
        </w:rPr>
        <w:tab/>
      </w:r>
      <w:r>
        <w:rPr>
          <w:lang w:eastAsia="ja-JP"/>
        </w:rPr>
        <w:t>Target Identification</w:t>
      </w:r>
      <w:r>
        <w:tab/>
      </w:r>
      <w:r>
        <w:fldChar w:fldCharType="begin" w:fldLock="1"/>
      </w:r>
      <w:r>
        <w:instrText xml:space="preserve"> PAGEREF _Toc97647448 \h </w:instrText>
      </w:r>
      <w:r>
        <w:fldChar w:fldCharType="separate"/>
      </w:r>
      <w:r>
        <w:t>128</w:t>
      </w:r>
      <w:r>
        <w:fldChar w:fldCharType="end"/>
      </w:r>
    </w:p>
    <w:p w14:paraId="4F2C00CF" w14:textId="25F6B6E3" w:rsidR="00C75B8A" w:rsidRPr="00DA1A06" w:rsidRDefault="00C75B8A">
      <w:pPr>
        <w:pStyle w:val="TOC3"/>
        <w:rPr>
          <w:rFonts w:ascii="Calibri" w:hAnsi="Calibri"/>
          <w:sz w:val="22"/>
          <w:szCs w:val="22"/>
          <w:lang w:eastAsia="en-GB"/>
        </w:rPr>
      </w:pPr>
      <w:r>
        <w:t>7.7.38</w:t>
      </w:r>
      <w:r w:rsidRPr="00DA1A06">
        <w:rPr>
          <w:rFonts w:ascii="Calibri" w:hAnsi="Calibri"/>
          <w:sz w:val="22"/>
          <w:szCs w:val="22"/>
          <w:lang w:eastAsia="en-GB"/>
        </w:rPr>
        <w:tab/>
      </w:r>
      <w:r>
        <w:rPr>
          <w:lang w:eastAsia="ja-JP"/>
        </w:rPr>
        <w:t>UTRAN Transparent Container</w:t>
      </w:r>
      <w:r>
        <w:tab/>
      </w:r>
      <w:r>
        <w:fldChar w:fldCharType="begin" w:fldLock="1"/>
      </w:r>
      <w:r>
        <w:instrText xml:space="preserve"> PAGEREF _Toc97647449 \h </w:instrText>
      </w:r>
      <w:r>
        <w:fldChar w:fldCharType="separate"/>
      </w:r>
      <w:r>
        <w:t>129</w:t>
      </w:r>
      <w:r>
        <w:fldChar w:fldCharType="end"/>
      </w:r>
    </w:p>
    <w:p w14:paraId="6627E422" w14:textId="06871112" w:rsidR="00C75B8A" w:rsidRPr="00DA1A06" w:rsidRDefault="00C75B8A">
      <w:pPr>
        <w:pStyle w:val="TOC3"/>
        <w:rPr>
          <w:rFonts w:ascii="Calibri" w:hAnsi="Calibri"/>
          <w:sz w:val="22"/>
          <w:szCs w:val="22"/>
          <w:lang w:eastAsia="en-GB"/>
        </w:rPr>
      </w:pPr>
      <w:r>
        <w:t>7.7.39</w:t>
      </w:r>
      <w:r w:rsidRPr="00DA1A06">
        <w:rPr>
          <w:rFonts w:ascii="Calibri" w:hAnsi="Calibri"/>
          <w:sz w:val="22"/>
          <w:szCs w:val="22"/>
          <w:lang w:eastAsia="en-GB"/>
        </w:rPr>
        <w:tab/>
      </w:r>
      <w:r>
        <w:rPr>
          <w:lang w:eastAsia="ja-JP"/>
        </w:rPr>
        <w:t>RAB Setup Information</w:t>
      </w:r>
      <w:r>
        <w:tab/>
      </w:r>
      <w:r>
        <w:fldChar w:fldCharType="begin" w:fldLock="1"/>
      </w:r>
      <w:r>
        <w:instrText xml:space="preserve"> PAGEREF _Toc97647450 \h </w:instrText>
      </w:r>
      <w:r>
        <w:fldChar w:fldCharType="separate"/>
      </w:r>
      <w:r>
        <w:t>129</w:t>
      </w:r>
      <w:r>
        <w:fldChar w:fldCharType="end"/>
      </w:r>
    </w:p>
    <w:p w14:paraId="2367CB83" w14:textId="6E33C2BD" w:rsidR="00C75B8A" w:rsidRPr="00DA1A06" w:rsidRDefault="00C75B8A">
      <w:pPr>
        <w:pStyle w:val="TOC3"/>
        <w:rPr>
          <w:rFonts w:ascii="Calibri" w:hAnsi="Calibri"/>
          <w:sz w:val="22"/>
          <w:szCs w:val="22"/>
          <w:lang w:eastAsia="en-GB"/>
        </w:rPr>
      </w:pPr>
      <w:r>
        <w:t>7.7.40</w:t>
      </w:r>
      <w:r w:rsidRPr="00DA1A06">
        <w:rPr>
          <w:rFonts w:ascii="Calibri" w:hAnsi="Calibri"/>
          <w:sz w:val="22"/>
          <w:szCs w:val="22"/>
          <w:lang w:eastAsia="en-GB"/>
        </w:rPr>
        <w:tab/>
      </w:r>
      <w:r>
        <w:t>Extension Header Type List</w:t>
      </w:r>
      <w:r>
        <w:tab/>
      </w:r>
      <w:r>
        <w:fldChar w:fldCharType="begin" w:fldLock="1"/>
      </w:r>
      <w:r>
        <w:instrText xml:space="preserve"> PAGEREF _Toc97647451 \h </w:instrText>
      </w:r>
      <w:r>
        <w:fldChar w:fldCharType="separate"/>
      </w:r>
      <w:r>
        <w:t>130</w:t>
      </w:r>
      <w:r>
        <w:fldChar w:fldCharType="end"/>
      </w:r>
    </w:p>
    <w:p w14:paraId="5FF72E4A" w14:textId="12F4C4AF" w:rsidR="00C75B8A" w:rsidRPr="00DA1A06" w:rsidRDefault="00C75B8A">
      <w:pPr>
        <w:pStyle w:val="TOC3"/>
        <w:rPr>
          <w:rFonts w:ascii="Calibri" w:hAnsi="Calibri"/>
          <w:sz w:val="22"/>
          <w:szCs w:val="22"/>
          <w:lang w:eastAsia="en-GB"/>
        </w:rPr>
      </w:pPr>
      <w:r>
        <w:t>7.7.41</w:t>
      </w:r>
      <w:r w:rsidRPr="00DA1A06">
        <w:rPr>
          <w:rFonts w:ascii="Calibri" w:hAnsi="Calibri"/>
          <w:sz w:val="22"/>
          <w:szCs w:val="22"/>
          <w:lang w:eastAsia="en-GB"/>
        </w:rPr>
        <w:tab/>
      </w:r>
      <w:r>
        <w:t>Trigger Id</w:t>
      </w:r>
      <w:r>
        <w:tab/>
      </w:r>
      <w:r>
        <w:fldChar w:fldCharType="begin" w:fldLock="1"/>
      </w:r>
      <w:r>
        <w:instrText xml:space="preserve"> PAGEREF _Toc97647452 \h </w:instrText>
      </w:r>
      <w:r>
        <w:fldChar w:fldCharType="separate"/>
      </w:r>
      <w:r>
        <w:t>130</w:t>
      </w:r>
      <w:r>
        <w:fldChar w:fldCharType="end"/>
      </w:r>
    </w:p>
    <w:p w14:paraId="28B7B496" w14:textId="6F0D8FCB" w:rsidR="00C75B8A" w:rsidRPr="00DA1A06" w:rsidRDefault="00C75B8A">
      <w:pPr>
        <w:pStyle w:val="TOC3"/>
        <w:rPr>
          <w:rFonts w:ascii="Calibri" w:hAnsi="Calibri"/>
          <w:sz w:val="22"/>
          <w:szCs w:val="22"/>
          <w:lang w:eastAsia="en-GB"/>
        </w:rPr>
      </w:pPr>
      <w:r>
        <w:t>7.7.42</w:t>
      </w:r>
      <w:r w:rsidRPr="00DA1A06">
        <w:rPr>
          <w:rFonts w:ascii="Calibri" w:hAnsi="Calibri"/>
          <w:sz w:val="22"/>
          <w:szCs w:val="22"/>
          <w:lang w:eastAsia="en-GB"/>
        </w:rPr>
        <w:tab/>
      </w:r>
      <w:r>
        <w:t>OMC Identity</w:t>
      </w:r>
      <w:r>
        <w:tab/>
      </w:r>
      <w:r>
        <w:fldChar w:fldCharType="begin" w:fldLock="1"/>
      </w:r>
      <w:r>
        <w:instrText xml:space="preserve"> PAGEREF _Toc97647453 \h </w:instrText>
      </w:r>
      <w:r>
        <w:fldChar w:fldCharType="separate"/>
      </w:r>
      <w:r>
        <w:t>131</w:t>
      </w:r>
      <w:r>
        <w:fldChar w:fldCharType="end"/>
      </w:r>
    </w:p>
    <w:p w14:paraId="2A97A0F5" w14:textId="58583D06" w:rsidR="00C75B8A" w:rsidRPr="00DA1A06" w:rsidRDefault="00C75B8A">
      <w:pPr>
        <w:pStyle w:val="TOC3"/>
        <w:rPr>
          <w:rFonts w:ascii="Calibri" w:hAnsi="Calibri"/>
          <w:sz w:val="22"/>
          <w:szCs w:val="22"/>
          <w:lang w:eastAsia="en-GB"/>
        </w:rPr>
      </w:pPr>
      <w:r>
        <w:t>7.7.43</w:t>
      </w:r>
      <w:r w:rsidRPr="00DA1A06">
        <w:rPr>
          <w:rFonts w:ascii="Calibri" w:hAnsi="Calibri"/>
          <w:sz w:val="22"/>
          <w:szCs w:val="22"/>
          <w:lang w:eastAsia="en-GB"/>
        </w:rPr>
        <w:tab/>
      </w:r>
      <w:r>
        <w:t>RAN Transparent Container</w:t>
      </w:r>
      <w:r>
        <w:tab/>
      </w:r>
      <w:r>
        <w:fldChar w:fldCharType="begin" w:fldLock="1"/>
      </w:r>
      <w:r>
        <w:instrText xml:space="preserve"> PAGEREF _Toc97647454 \h </w:instrText>
      </w:r>
      <w:r>
        <w:fldChar w:fldCharType="separate"/>
      </w:r>
      <w:r>
        <w:t>131</w:t>
      </w:r>
      <w:r>
        <w:fldChar w:fldCharType="end"/>
      </w:r>
    </w:p>
    <w:p w14:paraId="16068EE7" w14:textId="14EF8C5B" w:rsidR="00C75B8A" w:rsidRPr="00DA1A06" w:rsidRDefault="00C75B8A">
      <w:pPr>
        <w:pStyle w:val="TOC3"/>
        <w:rPr>
          <w:rFonts w:ascii="Calibri" w:hAnsi="Calibri"/>
          <w:sz w:val="22"/>
          <w:szCs w:val="22"/>
          <w:lang w:eastAsia="en-GB"/>
        </w:rPr>
      </w:pPr>
      <w:r>
        <w:t>7.7.44</w:t>
      </w:r>
      <w:r w:rsidRPr="00DA1A06">
        <w:rPr>
          <w:rFonts w:ascii="Calibri" w:hAnsi="Calibri"/>
          <w:sz w:val="22"/>
          <w:szCs w:val="22"/>
          <w:lang w:eastAsia="en-GB"/>
        </w:rPr>
        <w:tab/>
      </w:r>
      <w:r>
        <w:t>Charging Gateway Address</w:t>
      </w:r>
      <w:r>
        <w:tab/>
      </w:r>
      <w:r>
        <w:fldChar w:fldCharType="begin" w:fldLock="1"/>
      </w:r>
      <w:r>
        <w:instrText xml:space="preserve"> PAGEREF _Toc97647455 \h </w:instrText>
      </w:r>
      <w:r>
        <w:fldChar w:fldCharType="separate"/>
      </w:r>
      <w:r>
        <w:t>131</w:t>
      </w:r>
      <w:r>
        <w:fldChar w:fldCharType="end"/>
      </w:r>
    </w:p>
    <w:p w14:paraId="14A4FABA" w14:textId="321A7640" w:rsidR="00C75B8A" w:rsidRPr="00DA1A06" w:rsidRDefault="00C75B8A">
      <w:pPr>
        <w:pStyle w:val="TOC3"/>
        <w:rPr>
          <w:rFonts w:ascii="Calibri" w:hAnsi="Calibri"/>
          <w:sz w:val="22"/>
          <w:szCs w:val="22"/>
          <w:lang w:eastAsia="en-GB"/>
        </w:rPr>
      </w:pPr>
      <w:r>
        <w:t>7.7.45</w:t>
      </w:r>
      <w:r w:rsidRPr="00DA1A06">
        <w:rPr>
          <w:rFonts w:ascii="Calibri" w:hAnsi="Calibri"/>
          <w:sz w:val="22"/>
          <w:szCs w:val="22"/>
          <w:lang w:eastAsia="en-GB"/>
        </w:rPr>
        <w:tab/>
      </w:r>
      <w:r w:rsidRPr="00AE3194">
        <w:rPr>
          <w:rFonts w:eastAsia="MS Mincho"/>
        </w:rPr>
        <w:t>PDP Context Prioritization</w:t>
      </w:r>
      <w:r>
        <w:tab/>
      </w:r>
      <w:r>
        <w:fldChar w:fldCharType="begin" w:fldLock="1"/>
      </w:r>
      <w:r>
        <w:instrText xml:space="preserve"> PAGEREF _Toc97647456 \h </w:instrText>
      </w:r>
      <w:r>
        <w:fldChar w:fldCharType="separate"/>
      </w:r>
      <w:r>
        <w:t>132</w:t>
      </w:r>
      <w:r>
        <w:fldChar w:fldCharType="end"/>
      </w:r>
    </w:p>
    <w:p w14:paraId="18337E00" w14:textId="52665FCD" w:rsidR="00C75B8A" w:rsidRPr="00DA1A06" w:rsidRDefault="00C75B8A">
      <w:pPr>
        <w:pStyle w:val="TOC3"/>
        <w:rPr>
          <w:rFonts w:ascii="Calibri" w:hAnsi="Calibri"/>
          <w:sz w:val="22"/>
          <w:szCs w:val="22"/>
          <w:lang w:eastAsia="en-GB"/>
        </w:rPr>
      </w:pPr>
      <w:r>
        <w:t>7.7.45A</w:t>
      </w:r>
      <w:r w:rsidRPr="00DA1A06">
        <w:rPr>
          <w:rFonts w:ascii="Calibri" w:hAnsi="Calibri"/>
          <w:sz w:val="22"/>
          <w:szCs w:val="22"/>
          <w:lang w:eastAsia="en-GB"/>
        </w:rPr>
        <w:tab/>
      </w:r>
      <w:r>
        <w:t xml:space="preserve">Additional </w:t>
      </w:r>
      <w:r>
        <w:rPr>
          <w:lang w:eastAsia="ja-JP"/>
        </w:rPr>
        <w:t>RAB Setup Information</w:t>
      </w:r>
      <w:r>
        <w:tab/>
      </w:r>
      <w:r>
        <w:fldChar w:fldCharType="begin" w:fldLock="1"/>
      </w:r>
      <w:r>
        <w:instrText xml:space="preserve"> PAGEREF _Toc97647457 \h </w:instrText>
      </w:r>
      <w:r>
        <w:fldChar w:fldCharType="separate"/>
      </w:r>
      <w:r>
        <w:t>132</w:t>
      </w:r>
      <w:r>
        <w:fldChar w:fldCharType="end"/>
      </w:r>
    </w:p>
    <w:p w14:paraId="0A7583F8" w14:textId="5CF38605" w:rsidR="00C75B8A" w:rsidRPr="00DA1A06" w:rsidRDefault="00C75B8A">
      <w:pPr>
        <w:pStyle w:val="TOC3"/>
        <w:rPr>
          <w:rFonts w:ascii="Calibri" w:hAnsi="Calibri"/>
          <w:sz w:val="22"/>
          <w:szCs w:val="22"/>
          <w:lang w:eastAsia="en-GB"/>
        </w:rPr>
      </w:pPr>
      <w:r>
        <w:t>7.7.46</w:t>
      </w:r>
      <w:r w:rsidRPr="00DA1A06">
        <w:rPr>
          <w:rFonts w:ascii="Calibri" w:hAnsi="Calibri"/>
          <w:sz w:val="22"/>
          <w:szCs w:val="22"/>
          <w:lang w:eastAsia="en-GB"/>
        </w:rPr>
        <w:tab/>
      </w:r>
      <w:r>
        <w:t>Private Extension</w:t>
      </w:r>
      <w:r>
        <w:tab/>
      </w:r>
      <w:r>
        <w:fldChar w:fldCharType="begin" w:fldLock="1"/>
      </w:r>
      <w:r>
        <w:instrText xml:space="preserve"> PAGEREF _Toc97647458 \h </w:instrText>
      </w:r>
      <w:r>
        <w:fldChar w:fldCharType="separate"/>
      </w:r>
      <w:r>
        <w:t>133</w:t>
      </w:r>
      <w:r>
        <w:fldChar w:fldCharType="end"/>
      </w:r>
    </w:p>
    <w:p w14:paraId="59547CE3" w14:textId="4E33D562" w:rsidR="00C75B8A" w:rsidRPr="00DA1A06" w:rsidRDefault="00C75B8A">
      <w:pPr>
        <w:pStyle w:val="TOC3"/>
        <w:rPr>
          <w:rFonts w:ascii="Calibri" w:hAnsi="Calibri"/>
          <w:sz w:val="22"/>
          <w:szCs w:val="22"/>
          <w:lang w:eastAsia="en-GB"/>
        </w:rPr>
      </w:pPr>
      <w:r>
        <w:t>7.7.47</w:t>
      </w:r>
      <w:r w:rsidRPr="00DA1A06">
        <w:rPr>
          <w:rFonts w:ascii="Calibri" w:hAnsi="Calibri"/>
          <w:sz w:val="22"/>
          <w:szCs w:val="22"/>
          <w:lang w:eastAsia="en-GB"/>
        </w:rPr>
        <w:tab/>
      </w:r>
      <w:r>
        <w:t>SGSN Number</w:t>
      </w:r>
      <w:r>
        <w:tab/>
      </w:r>
      <w:r>
        <w:fldChar w:fldCharType="begin" w:fldLock="1"/>
      </w:r>
      <w:r>
        <w:instrText xml:space="preserve"> PAGEREF _Toc97647459 \h </w:instrText>
      </w:r>
      <w:r>
        <w:fldChar w:fldCharType="separate"/>
      </w:r>
      <w:r>
        <w:t>133</w:t>
      </w:r>
      <w:r>
        <w:fldChar w:fldCharType="end"/>
      </w:r>
    </w:p>
    <w:p w14:paraId="1947E85C" w14:textId="2BAF5387" w:rsidR="00C75B8A" w:rsidRPr="00DA1A06" w:rsidRDefault="00C75B8A">
      <w:pPr>
        <w:pStyle w:val="TOC3"/>
        <w:rPr>
          <w:rFonts w:ascii="Calibri" w:hAnsi="Calibri"/>
          <w:sz w:val="22"/>
          <w:szCs w:val="22"/>
          <w:lang w:eastAsia="en-GB"/>
        </w:rPr>
      </w:pPr>
      <w:r>
        <w:t>7.7.48</w:t>
      </w:r>
      <w:r w:rsidRPr="00DA1A06">
        <w:rPr>
          <w:rFonts w:ascii="Calibri" w:hAnsi="Calibri"/>
          <w:sz w:val="22"/>
          <w:szCs w:val="22"/>
          <w:lang w:eastAsia="en-GB"/>
        </w:rPr>
        <w:tab/>
      </w:r>
      <w:r>
        <w:t>Common Flags</w:t>
      </w:r>
      <w:r>
        <w:tab/>
      </w:r>
      <w:r>
        <w:fldChar w:fldCharType="begin" w:fldLock="1"/>
      </w:r>
      <w:r>
        <w:instrText xml:space="preserve"> PAGEREF _Toc97647460 \h </w:instrText>
      </w:r>
      <w:r>
        <w:fldChar w:fldCharType="separate"/>
      </w:r>
      <w:r>
        <w:t>133</w:t>
      </w:r>
      <w:r>
        <w:fldChar w:fldCharType="end"/>
      </w:r>
    </w:p>
    <w:p w14:paraId="76A9C75E" w14:textId="600020E0" w:rsidR="00C75B8A" w:rsidRPr="00DA1A06" w:rsidRDefault="00C75B8A">
      <w:pPr>
        <w:pStyle w:val="TOC3"/>
        <w:rPr>
          <w:rFonts w:ascii="Calibri" w:hAnsi="Calibri"/>
          <w:sz w:val="22"/>
          <w:szCs w:val="22"/>
          <w:lang w:eastAsia="en-GB"/>
        </w:rPr>
      </w:pPr>
      <w:r>
        <w:t>7.7.49</w:t>
      </w:r>
      <w:r w:rsidRPr="00DA1A06">
        <w:rPr>
          <w:rFonts w:ascii="Calibri" w:hAnsi="Calibri"/>
          <w:sz w:val="22"/>
          <w:szCs w:val="22"/>
          <w:lang w:eastAsia="en-GB"/>
        </w:rPr>
        <w:tab/>
      </w:r>
      <w:r>
        <w:t>APN Restriction</w:t>
      </w:r>
      <w:r>
        <w:tab/>
      </w:r>
      <w:r>
        <w:fldChar w:fldCharType="begin" w:fldLock="1"/>
      </w:r>
      <w:r>
        <w:instrText xml:space="preserve"> PAGEREF _Toc97647461 \h </w:instrText>
      </w:r>
      <w:r>
        <w:fldChar w:fldCharType="separate"/>
      </w:r>
      <w:r>
        <w:t>134</w:t>
      </w:r>
      <w:r>
        <w:fldChar w:fldCharType="end"/>
      </w:r>
    </w:p>
    <w:p w14:paraId="6A5258F5" w14:textId="45FA7EBA" w:rsidR="00C75B8A" w:rsidRPr="00DA1A06" w:rsidRDefault="00C75B8A">
      <w:pPr>
        <w:pStyle w:val="TOC3"/>
        <w:rPr>
          <w:rFonts w:ascii="Calibri" w:hAnsi="Calibri"/>
          <w:sz w:val="22"/>
          <w:szCs w:val="22"/>
          <w:lang w:eastAsia="en-GB"/>
        </w:rPr>
      </w:pPr>
      <w:r>
        <w:t>7.7.50</w:t>
      </w:r>
      <w:r w:rsidRPr="00DA1A06">
        <w:rPr>
          <w:rFonts w:ascii="Calibri" w:hAnsi="Calibri"/>
          <w:sz w:val="22"/>
          <w:szCs w:val="22"/>
          <w:lang w:eastAsia="en-GB"/>
        </w:rPr>
        <w:tab/>
      </w:r>
      <w:r>
        <w:t>RAT Type</w:t>
      </w:r>
      <w:r>
        <w:tab/>
      </w:r>
      <w:r>
        <w:fldChar w:fldCharType="begin" w:fldLock="1"/>
      </w:r>
      <w:r>
        <w:instrText xml:space="preserve"> PAGEREF _Toc97647462 \h </w:instrText>
      </w:r>
      <w:r>
        <w:fldChar w:fldCharType="separate"/>
      </w:r>
      <w:r>
        <w:t>134</w:t>
      </w:r>
      <w:r>
        <w:fldChar w:fldCharType="end"/>
      </w:r>
    </w:p>
    <w:p w14:paraId="742B99EC" w14:textId="7E6333BC" w:rsidR="00C75B8A" w:rsidRPr="00DA1A06" w:rsidRDefault="00C75B8A">
      <w:pPr>
        <w:pStyle w:val="TOC3"/>
        <w:rPr>
          <w:rFonts w:ascii="Calibri" w:hAnsi="Calibri"/>
          <w:sz w:val="22"/>
          <w:szCs w:val="22"/>
          <w:lang w:eastAsia="en-GB"/>
        </w:rPr>
      </w:pPr>
      <w:r>
        <w:t>7.7.51</w:t>
      </w:r>
      <w:r w:rsidRPr="00DA1A06">
        <w:rPr>
          <w:rFonts w:ascii="Calibri" w:hAnsi="Calibri"/>
          <w:sz w:val="22"/>
          <w:szCs w:val="22"/>
          <w:lang w:eastAsia="en-GB"/>
        </w:rPr>
        <w:tab/>
      </w:r>
      <w:r>
        <w:t>User Location Information (ULI)</w:t>
      </w:r>
      <w:r>
        <w:tab/>
      </w:r>
      <w:r>
        <w:fldChar w:fldCharType="begin" w:fldLock="1"/>
      </w:r>
      <w:r>
        <w:instrText xml:space="preserve"> PAGEREF _Toc97647463 \h </w:instrText>
      </w:r>
      <w:r>
        <w:fldChar w:fldCharType="separate"/>
      </w:r>
      <w:r>
        <w:t>135</w:t>
      </w:r>
      <w:r>
        <w:fldChar w:fldCharType="end"/>
      </w:r>
    </w:p>
    <w:p w14:paraId="47BCFAA7" w14:textId="56CF394F" w:rsidR="00C75B8A" w:rsidRPr="00DA1A06" w:rsidRDefault="00C75B8A">
      <w:pPr>
        <w:pStyle w:val="TOC3"/>
        <w:rPr>
          <w:rFonts w:ascii="Calibri" w:hAnsi="Calibri"/>
          <w:sz w:val="22"/>
          <w:szCs w:val="22"/>
          <w:lang w:eastAsia="en-GB"/>
        </w:rPr>
      </w:pPr>
      <w:r>
        <w:t>7.7.52</w:t>
      </w:r>
      <w:r w:rsidRPr="00DA1A06">
        <w:rPr>
          <w:rFonts w:ascii="Calibri" w:hAnsi="Calibri"/>
          <w:sz w:val="22"/>
          <w:szCs w:val="22"/>
          <w:lang w:eastAsia="en-GB"/>
        </w:rPr>
        <w:tab/>
      </w:r>
      <w:r>
        <w:t>MS Time Zone</w:t>
      </w:r>
      <w:r>
        <w:tab/>
      </w:r>
      <w:r>
        <w:fldChar w:fldCharType="begin" w:fldLock="1"/>
      </w:r>
      <w:r>
        <w:instrText xml:space="preserve"> PAGEREF _Toc97647464 \h </w:instrText>
      </w:r>
      <w:r>
        <w:fldChar w:fldCharType="separate"/>
      </w:r>
      <w:r>
        <w:t>137</w:t>
      </w:r>
      <w:r>
        <w:fldChar w:fldCharType="end"/>
      </w:r>
    </w:p>
    <w:p w14:paraId="37E8C5B0" w14:textId="3CDB1C85" w:rsidR="00C75B8A" w:rsidRPr="00DA1A06" w:rsidRDefault="00C75B8A">
      <w:pPr>
        <w:pStyle w:val="TOC3"/>
        <w:rPr>
          <w:rFonts w:ascii="Calibri" w:hAnsi="Calibri"/>
          <w:sz w:val="22"/>
          <w:szCs w:val="22"/>
          <w:lang w:eastAsia="en-GB"/>
        </w:rPr>
      </w:pPr>
      <w:r>
        <w:t>7.7.53</w:t>
      </w:r>
      <w:r w:rsidRPr="00DA1A06">
        <w:rPr>
          <w:rFonts w:ascii="Calibri" w:hAnsi="Calibri"/>
          <w:sz w:val="22"/>
          <w:szCs w:val="22"/>
          <w:lang w:eastAsia="en-GB"/>
        </w:rPr>
        <w:tab/>
      </w:r>
      <w:r>
        <w:t>International Mobile Equipment Identity (and Software Version) (IMEI(SV))</w:t>
      </w:r>
      <w:r>
        <w:tab/>
      </w:r>
      <w:r>
        <w:fldChar w:fldCharType="begin" w:fldLock="1"/>
      </w:r>
      <w:r>
        <w:instrText xml:space="preserve"> PAGEREF _Toc97647465 \h </w:instrText>
      </w:r>
      <w:r>
        <w:fldChar w:fldCharType="separate"/>
      </w:r>
      <w:r>
        <w:t>138</w:t>
      </w:r>
      <w:r>
        <w:fldChar w:fldCharType="end"/>
      </w:r>
    </w:p>
    <w:p w14:paraId="77F4D5CA" w14:textId="160D18A2" w:rsidR="00C75B8A" w:rsidRPr="00DA1A06" w:rsidRDefault="00C75B8A">
      <w:pPr>
        <w:pStyle w:val="TOC3"/>
        <w:rPr>
          <w:rFonts w:ascii="Calibri" w:hAnsi="Calibri"/>
          <w:sz w:val="22"/>
          <w:szCs w:val="22"/>
          <w:lang w:eastAsia="en-GB"/>
        </w:rPr>
      </w:pPr>
      <w:r>
        <w:t>7.7.54</w:t>
      </w:r>
      <w:r w:rsidRPr="00DA1A06">
        <w:rPr>
          <w:rFonts w:ascii="Calibri" w:hAnsi="Calibri"/>
          <w:sz w:val="22"/>
          <w:szCs w:val="22"/>
          <w:lang w:eastAsia="en-GB"/>
        </w:rPr>
        <w:tab/>
      </w:r>
      <w:r>
        <w:t>CAMEL Charging Information Container</w:t>
      </w:r>
      <w:r>
        <w:tab/>
      </w:r>
      <w:r>
        <w:fldChar w:fldCharType="begin" w:fldLock="1"/>
      </w:r>
      <w:r>
        <w:instrText xml:space="preserve"> PAGEREF _Toc97647466 \h </w:instrText>
      </w:r>
      <w:r>
        <w:fldChar w:fldCharType="separate"/>
      </w:r>
      <w:r>
        <w:t>138</w:t>
      </w:r>
      <w:r>
        <w:fldChar w:fldCharType="end"/>
      </w:r>
    </w:p>
    <w:p w14:paraId="06BA92F5" w14:textId="1CC36196" w:rsidR="00C75B8A" w:rsidRPr="00DA1A06" w:rsidRDefault="00C75B8A">
      <w:pPr>
        <w:pStyle w:val="TOC3"/>
        <w:rPr>
          <w:rFonts w:ascii="Calibri" w:hAnsi="Calibri"/>
          <w:sz w:val="22"/>
          <w:szCs w:val="22"/>
          <w:lang w:eastAsia="en-GB"/>
        </w:rPr>
      </w:pPr>
      <w:r>
        <w:t>7.7.</w:t>
      </w:r>
      <w:r>
        <w:rPr>
          <w:lang w:eastAsia="ja-JP"/>
        </w:rPr>
        <w:t>55</w:t>
      </w:r>
      <w:r w:rsidRPr="00DA1A06">
        <w:rPr>
          <w:rFonts w:ascii="Calibri" w:hAnsi="Calibri"/>
          <w:sz w:val="22"/>
          <w:szCs w:val="22"/>
          <w:lang w:eastAsia="en-GB"/>
        </w:rPr>
        <w:tab/>
      </w:r>
      <w:r>
        <w:rPr>
          <w:lang w:eastAsia="ja-JP"/>
        </w:rPr>
        <w:t>MBMS</w:t>
      </w:r>
      <w:r>
        <w:t xml:space="preserve"> </w:t>
      </w:r>
      <w:r>
        <w:rPr>
          <w:lang w:eastAsia="ja-JP"/>
        </w:rPr>
        <w:t xml:space="preserve">UE </w:t>
      </w:r>
      <w:r>
        <w:t>Context</w:t>
      </w:r>
      <w:r>
        <w:tab/>
      </w:r>
      <w:r>
        <w:fldChar w:fldCharType="begin" w:fldLock="1"/>
      </w:r>
      <w:r>
        <w:instrText xml:space="preserve"> PAGEREF _Toc97647467 \h </w:instrText>
      </w:r>
      <w:r>
        <w:fldChar w:fldCharType="separate"/>
      </w:r>
      <w:r>
        <w:t>138</w:t>
      </w:r>
      <w:r>
        <w:fldChar w:fldCharType="end"/>
      </w:r>
    </w:p>
    <w:p w14:paraId="3EA47C1F" w14:textId="289ABC4E" w:rsidR="00C75B8A" w:rsidRPr="00DA1A06" w:rsidRDefault="00C75B8A">
      <w:pPr>
        <w:pStyle w:val="TOC3"/>
        <w:rPr>
          <w:rFonts w:ascii="Calibri" w:hAnsi="Calibri"/>
          <w:sz w:val="22"/>
          <w:szCs w:val="22"/>
          <w:lang w:eastAsia="en-GB"/>
        </w:rPr>
      </w:pPr>
      <w:r>
        <w:t>7.7.</w:t>
      </w:r>
      <w:r>
        <w:rPr>
          <w:lang w:eastAsia="ja-JP"/>
        </w:rPr>
        <w:t>56</w:t>
      </w:r>
      <w:r w:rsidRPr="00DA1A06">
        <w:rPr>
          <w:rFonts w:ascii="Calibri" w:hAnsi="Calibri"/>
          <w:sz w:val="22"/>
          <w:szCs w:val="22"/>
          <w:lang w:eastAsia="en-GB"/>
        </w:rPr>
        <w:tab/>
      </w:r>
      <w:r>
        <w:rPr>
          <w:lang w:eastAsia="ja-JP"/>
        </w:rPr>
        <w:t>Temporary Mobile Group Identity</w:t>
      </w:r>
      <w:r>
        <w:tab/>
      </w:r>
      <w:r>
        <w:fldChar w:fldCharType="begin" w:fldLock="1"/>
      </w:r>
      <w:r>
        <w:instrText xml:space="preserve"> PAGEREF _Toc97647468 \h </w:instrText>
      </w:r>
      <w:r>
        <w:fldChar w:fldCharType="separate"/>
      </w:r>
      <w:r>
        <w:t>139</w:t>
      </w:r>
      <w:r>
        <w:fldChar w:fldCharType="end"/>
      </w:r>
    </w:p>
    <w:p w14:paraId="473A972A" w14:textId="3939C7AC" w:rsidR="00C75B8A" w:rsidRPr="00DA1A06" w:rsidRDefault="00C75B8A">
      <w:pPr>
        <w:pStyle w:val="TOC3"/>
        <w:rPr>
          <w:rFonts w:ascii="Calibri" w:hAnsi="Calibri"/>
          <w:sz w:val="22"/>
          <w:szCs w:val="22"/>
          <w:lang w:eastAsia="en-GB"/>
        </w:rPr>
      </w:pPr>
      <w:r>
        <w:t>7.7.57</w:t>
      </w:r>
      <w:r w:rsidRPr="00DA1A06">
        <w:rPr>
          <w:rFonts w:ascii="Calibri" w:hAnsi="Calibri"/>
          <w:sz w:val="22"/>
          <w:szCs w:val="22"/>
          <w:lang w:eastAsia="en-GB"/>
        </w:rPr>
        <w:tab/>
      </w:r>
      <w:r>
        <w:t>RIM Routing Address</w:t>
      </w:r>
      <w:r>
        <w:tab/>
      </w:r>
      <w:r>
        <w:fldChar w:fldCharType="begin" w:fldLock="1"/>
      </w:r>
      <w:r>
        <w:instrText xml:space="preserve"> PAGEREF _Toc97647469 \h </w:instrText>
      </w:r>
      <w:r>
        <w:fldChar w:fldCharType="separate"/>
      </w:r>
      <w:r>
        <w:t>140</w:t>
      </w:r>
      <w:r>
        <w:fldChar w:fldCharType="end"/>
      </w:r>
    </w:p>
    <w:p w14:paraId="2DC6014C" w14:textId="5CBBE75F" w:rsidR="00C75B8A" w:rsidRPr="00DA1A06" w:rsidRDefault="00C75B8A">
      <w:pPr>
        <w:pStyle w:val="TOC3"/>
        <w:rPr>
          <w:rFonts w:ascii="Calibri" w:hAnsi="Calibri"/>
          <w:sz w:val="22"/>
          <w:szCs w:val="22"/>
          <w:lang w:eastAsia="en-GB"/>
        </w:rPr>
      </w:pPr>
      <w:r>
        <w:t>7.7.58</w:t>
      </w:r>
      <w:r w:rsidRPr="00DA1A06">
        <w:rPr>
          <w:rFonts w:ascii="Calibri" w:hAnsi="Calibri"/>
          <w:sz w:val="22"/>
          <w:szCs w:val="22"/>
          <w:lang w:eastAsia="en-GB"/>
        </w:rPr>
        <w:tab/>
      </w:r>
      <w:r>
        <w:t>MBMS Protocol Configuration Options</w:t>
      </w:r>
      <w:r>
        <w:tab/>
      </w:r>
      <w:r>
        <w:fldChar w:fldCharType="begin" w:fldLock="1"/>
      </w:r>
      <w:r>
        <w:instrText xml:space="preserve"> PAGEREF _Toc97647470 \h </w:instrText>
      </w:r>
      <w:r>
        <w:fldChar w:fldCharType="separate"/>
      </w:r>
      <w:r>
        <w:t>140</w:t>
      </w:r>
      <w:r>
        <w:fldChar w:fldCharType="end"/>
      </w:r>
    </w:p>
    <w:p w14:paraId="202C8EB0" w14:textId="6682FD15" w:rsidR="00C75B8A" w:rsidRPr="00DA1A06" w:rsidRDefault="00C75B8A">
      <w:pPr>
        <w:pStyle w:val="TOC3"/>
        <w:rPr>
          <w:rFonts w:ascii="Calibri" w:hAnsi="Calibri"/>
          <w:sz w:val="22"/>
          <w:szCs w:val="22"/>
          <w:lang w:eastAsia="en-GB"/>
        </w:rPr>
      </w:pPr>
      <w:r w:rsidRPr="00C75B8A">
        <w:t>7.7.</w:t>
      </w:r>
      <w:r w:rsidRPr="00C75B8A">
        <w:rPr>
          <w:lang w:eastAsia="ja-JP"/>
        </w:rPr>
        <w:t>59</w:t>
      </w:r>
      <w:r w:rsidRPr="00DA1A06">
        <w:rPr>
          <w:rFonts w:ascii="Calibri" w:hAnsi="Calibri"/>
          <w:sz w:val="22"/>
          <w:szCs w:val="22"/>
          <w:lang w:eastAsia="en-GB"/>
        </w:rPr>
        <w:tab/>
      </w:r>
      <w:r w:rsidRPr="00AE3194">
        <w:rPr>
          <w:lang w:val="fr-FR" w:eastAsia="ja-JP"/>
        </w:rPr>
        <w:t>MBMS</w:t>
      </w:r>
      <w:r w:rsidRPr="00AE3194">
        <w:rPr>
          <w:lang w:val="fr-FR"/>
        </w:rPr>
        <w:t xml:space="preserve"> </w:t>
      </w:r>
      <w:r w:rsidRPr="00AE3194">
        <w:rPr>
          <w:lang w:val="fr-FR" w:eastAsia="ja-JP"/>
        </w:rPr>
        <w:t>Session Duration</w:t>
      </w:r>
      <w:r>
        <w:tab/>
      </w:r>
      <w:r>
        <w:fldChar w:fldCharType="begin" w:fldLock="1"/>
      </w:r>
      <w:r>
        <w:instrText xml:space="preserve"> PAGEREF _Toc97647471 \h </w:instrText>
      </w:r>
      <w:r>
        <w:fldChar w:fldCharType="separate"/>
      </w:r>
      <w:r>
        <w:t>140</w:t>
      </w:r>
      <w:r>
        <w:fldChar w:fldCharType="end"/>
      </w:r>
    </w:p>
    <w:p w14:paraId="686AB3C0" w14:textId="380FFECB" w:rsidR="00C75B8A" w:rsidRPr="00DA1A06" w:rsidRDefault="00C75B8A">
      <w:pPr>
        <w:pStyle w:val="TOC3"/>
        <w:rPr>
          <w:rFonts w:ascii="Calibri" w:hAnsi="Calibri"/>
          <w:sz w:val="22"/>
          <w:szCs w:val="22"/>
          <w:lang w:eastAsia="en-GB"/>
        </w:rPr>
      </w:pPr>
      <w:r>
        <w:t>7.7.</w:t>
      </w:r>
      <w:r>
        <w:rPr>
          <w:lang w:eastAsia="ja-JP"/>
        </w:rPr>
        <w:t>60</w:t>
      </w:r>
      <w:r w:rsidRPr="00DA1A06">
        <w:rPr>
          <w:rFonts w:ascii="Calibri" w:hAnsi="Calibri"/>
          <w:sz w:val="22"/>
          <w:szCs w:val="22"/>
          <w:lang w:eastAsia="en-GB"/>
        </w:rPr>
        <w:tab/>
      </w:r>
      <w:r>
        <w:rPr>
          <w:lang w:eastAsia="ja-JP"/>
        </w:rPr>
        <w:t>MBMS</w:t>
      </w:r>
      <w:r>
        <w:t xml:space="preserve"> </w:t>
      </w:r>
      <w:r>
        <w:rPr>
          <w:lang w:eastAsia="ja-JP"/>
        </w:rPr>
        <w:t>Service Area</w:t>
      </w:r>
      <w:r>
        <w:tab/>
      </w:r>
      <w:r>
        <w:fldChar w:fldCharType="begin" w:fldLock="1"/>
      </w:r>
      <w:r>
        <w:instrText xml:space="preserve"> PAGEREF _Toc97647472 \h </w:instrText>
      </w:r>
      <w:r>
        <w:fldChar w:fldCharType="separate"/>
      </w:r>
      <w:r>
        <w:t>141</w:t>
      </w:r>
      <w:r>
        <w:fldChar w:fldCharType="end"/>
      </w:r>
    </w:p>
    <w:p w14:paraId="607EC755" w14:textId="0C51110A" w:rsidR="00C75B8A" w:rsidRPr="00DA1A06" w:rsidRDefault="00C75B8A">
      <w:pPr>
        <w:pStyle w:val="TOC3"/>
        <w:rPr>
          <w:rFonts w:ascii="Calibri" w:hAnsi="Calibri"/>
          <w:sz w:val="22"/>
          <w:szCs w:val="22"/>
          <w:lang w:eastAsia="en-GB"/>
        </w:rPr>
      </w:pPr>
      <w:r>
        <w:t>7.7.61</w:t>
      </w:r>
      <w:r w:rsidRPr="00DA1A06">
        <w:rPr>
          <w:rFonts w:ascii="Calibri" w:hAnsi="Calibri"/>
          <w:sz w:val="22"/>
          <w:szCs w:val="22"/>
        </w:rPr>
        <w:tab/>
      </w:r>
      <w:r>
        <w:rPr>
          <w:lang w:eastAsia="zh-CN"/>
        </w:rPr>
        <w:t>Source RNC PDCP context info</w:t>
      </w:r>
      <w:r>
        <w:tab/>
      </w:r>
      <w:r>
        <w:fldChar w:fldCharType="begin" w:fldLock="1"/>
      </w:r>
      <w:r>
        <w:instrText xml:space="preserve"> PAGEREF _Toc97647473 \h </w:instrText>
      </w:r>
      <w:r>
        <w:fldChar w:fldCharType="separate"/>
      </w:r>
      <w:r>
        <w:t>141</w:t>
      </w:r>
      <w:r>
        <w:fldChar w:fldCharType="end"/>
      </w:r>
    </w:p>
    <w:p w14:paraId="7AB1E802" w14:textId="57073CC5" w:rsidR="00C75B8A" w:rsidRPr="00DA1A06" w:rsidRDefault="00C75B8A">
      <w:pPr>
        <w:pStyle w:val="TOC3"/>
        <w:rPr>
          <w:rFonts w:ascii="Calibri" w:hAnsi="Calibri"/>
          <w:sz w:val="22"/>
          <w:szCs w:val="22"/>
          <w:lang w:eastAsia="en-GB"/>
        </w:rPr>
      </w:pPr>
      <w:r>
        <w:t>7.7.62</w:t>
      </w:r>
      <w:r w:rsidRPr="00DA1A06">
        <w:rPr>
          <w:rFonts w:ascii="Calibri" w:hAnsi="Calibri"/>
          <w:sz w:val="22"/>
          <w:szCs w:val="22"/>
          <w:lang w:eastAsia="en-GB"/>
        </w:rPr>
        <w:tab/>
      </w:r>
      <w:r>
        <w:t>Additional Trace Info</w:t>
      </w:r>
      <w:r>
        <w:tab/>
      </w:r>
      <w:r>
        <w:fldChar w:fldCharType="begin" w:fldLock="1"/>
      </w:r>
      <w:r>
        <w:instrText xml:space="preserve"> PAGEREF _Toc97647474 \h </w:instrText>
      </w:r>
      <w:r>
        <w:fldChar w:fldCharType="separate"/>
      </w:r>
      <w:r>
        <w:t>141</w:t>
      </w:r>
      <w:r>
        <w:fldChar w:fldCharType="end"/>
      </w:r>
    </w:p>
    <w:p w14:paraId="161E96A8" w14:textId="377D4A07" w:rsidR="00C75B8A" w:rsidRPr="00DA1A06" w:rsidRDefault="00C75B8A">
      <w:pPr>
        <w:pStyle w:val="TOC3"/>
        <w:rPr>
          <w:rFonts w:ascii="Calibri" w:hAnsi="Calibri"/>
          <w:sz w:val="22"/>
          <w:szCs w:val="22"/>
          <w:lang w:eastAsia="en-GB"/>
        </w:rPr>
      </w:pPr>
      <w:r>
        <w:t>7.7.63</w:t>
      </w:r>
      <w:r w:rsidRPr="00DA1A06">
        <w:rPr>
          <w:rFonts w:ascii="Calibri" w:hAnsi="Calibri"/>
          <w:sz w:val="22"/>
          <w:szCs w:val="22"/>
          <w:lang w:eastAsia="en-GB"/>
        </w:rPr>
        <w:tab/>
      </w:r>
      <w:r>
        <w:t>Hop Counter</w:t>
      </w:r>
      <w:r>
        <w:tab/>
      </w:r>
      <w:r>
        <w:fldChar w:fldCharType="begin" w:fldLock="1"/>
      </w:r>
      <w:r>
        <w:instrText xml:space="preserve"> PAGEREF _Toc97647475 \h </w:instrText>
      </w:r>
      <w:r>
        <w:fldChar w:fldCharType="separate"/>
      </w:r>
      <w:r>
        <w:t>142</w:t>
      </w:r>
      <w:r>
        <w:fldChar w:fldCharType="end"/>
      </w:r>
    </w:p>
    <w:p w14:paraId="2E865D4F" w14:textId="6FCF2931" w:rsidR="00C75B8A" w:rsidRPr="00DA1A06" w:rsidRDefault="00C75B8A">
      <w:pPr>
        <w:pStyle w:val="TOC3"/>
        <w:rPr>
          <w:rFonts w:ascii="Calibri" w:hAnsi="Calibri"/>
          <w:sz w:val="22"/>
          <w:szCs w:val="22"/>
          <w:lang w:eastAsia="en-GB"/>
        </w:rPr>
      </w:pPr>
      <w:r>
        <w:t>7.7.64</w:t>
      </w:r>
      <w:r w:rsidRPr="00DA1A06">
        <w:rPr>
          <w:rFonts w:ascii="Calibri" w:hAnsi="Calibri"/>
          <w:sz w:val="22"/>
          <w:szCs w:val="22"/>
          <w:lang w:eastAsia="en-GB"/>
        </w:rPr>
        <w:tab/>
      </w:r>
      <w:r>
        <w:rPr>
          <w:lang w:eastAsia="ja-JP"/>
        </w:rPr>
        <w:t>Selected PLMN ID</w:t>
      </w:r>
      <w:r>
        <w:tab/>
      </w:r>
      <w:r>
        <w:fldChar w:fldCharType="begin" w:fldLock="1"/>
      </w:r>
      <w:r>
        <w:instrText xml:space="preserve"> PAGEREF _Toc97647476 \h </w:instrText>
      </w:r>
      <w:r>
        <w:fldChar w:fldCharType="separate"/>
      </w:r>
      <w:r>
        <w:t>142</w:t>
      </w:r>
      <w:r>
        <w:fldChar w:fldCharType="end"/>
      </w:r>
    </w:p>
    <w:p w14:paraId="73B674F7" w14:textId="09F8B590" w:rsidR="00C75B8A" w:rsidRPr="00DA1A06" w:rsidRDefault="00C75B8A">
      <w:pPr>
        <w:pStyle w:val="TOC3"/>
        <w:rPr>
          <w:rFonts w:ascii="Calibri" w:hAnsi="Calibri"/>
          <w:sz w:val="22"/>
          <w:szCs w:val="22"/>
          <w:lang w:eastAsia="en-GB"/>
        </w:rPr>
      </w:pPr>
      <w:r>
        <w:t>7.7.</w:t>
      </w:r>
      <w:r>
        <w:rPr>
          <w:lang w:eastAsia="ja-JP"/>
        </w:rPr>
        <w:t>65</w:t>
      </w:r>
      <w:r w:rsidRPr="00DA1A06">
        <w:rPr>
          <w:rFonts w:ascii="Calibri" w:hAnsi="Calibri"/>
          <w:sz w:val="22"/>
          <w:szCs w:val="22"/>
          <w:lang w:eastAsia="en-GB"/>
        </w:rPr>
        <w:tab/>
      </w:r>
      <w:r>
        <w:rPr>
          <w:lang w:eastAsia="ja-JP"/>
        </w:rPr>
        <w:t>MBMS Session Identifier</w:t>
      </w:r>
      <w:r>
        <w:tab/>
      </w:r>
      <w:r>
        <w:fldChar w:fldCharType="begin" w:fldLock="1"/>
      </w:r>
      <w:r>
        <w:instrText xml:space="preserve"> PAGEREF _Toc97647477 \h </w:instrText>
      </w:r>
      <w:r>
        <w:fldChar w:fldCharType="separate"/>
      </w:r>
      <w:r>
        <w:t>143</w:t>
      </w:r>
      <w:r>
        <w:fldChar w:fldCharType="end"/>
      </w:r>
    </w:p>
    <w:p w14:paraId="39B21CB2" w14:textId="185C5569" w:rsidR="00C75B8A" w:rsidRPr="00DA1A06" w:rsidRDefault="00C75B8A">
      <w:pPr>
        <w:pStyle w:val="TOC3"/>
        <w:rPr>
          <w:rFonts w:ascii="Calibri" w:hAnsi="Calibri"/>
          <w:sz w:val="22"/>
          <w:szCs w:val="22"/>
          <w:lang w:eastAsia="en-GB"/>
        </w:rPr>
      </w:pPr>
      <w:r>
        <w:t>7.7.</w:t>
      </w:r>
      <w:r>
        <w:rPr>
          <w:lang w:eastAsia="ja-JP"/>
        </w:rPr>
        <w:t>66</w:t>
      </w:r>
      <w:r w:rsidRPr="00DA1A06">
        <w:rPr>
          <w:rFonts w:ascii="Calibri" w:hAnsi="Calibri"/>
          <w:sz w:val="22"/>
          <w:szCs w:val="22"/>
          <w:lang w:eastAsia="en-GB"/>
        </w:rPr>
        <w:tab/>
      </w:r>
      <w:r>
        <w:rPr>
          <w:lang w:eastAsia="ja-JP"/>
        </w:rPr>
        <w:t>MBMS 2G/3G Indicator</w:t>
      </w:r>
      <w:r>
        <w:tab/>
      </w:r>
      <w:r>
        <w:fldChar w:fldCharType="begin" w:fldLock="1"/>
      </w:r>
      <w:r>
        <w:instrText xml:space="preserve"> PAGEREF _Toc97647478 \h </w:instrText>
      </w:r>
      <w:r>
        <w:fldChar w:fldCharType="separate"/>
      </w:r>
      <w:r>
        <w:t>143</w:t>
      </w:r>
      <w:r>
        <w:fldChar w:fldCharType="end"/>
      </w:r>
    </w:p>
    <w:p w14:paraId="0103A0F9" w14:textId="19504F49" w:rsidR="00C75B8A" w:rsidRPr="00DA1A06" w:rsidRDefault="00C75B8A">
      <w:pPr>
        <w:pStyle w:val="TOC3"/>
        <w:rPr>
          <w:rFonts w:ascii="Calibri" w:hAnsi="Calibri"/>
          <w:sz w:val="22"/>
          <w:szCs w:val="22"/>
          <w:lang w:eastAsia="en-GB"/>
        </w:rPr>
      </w:pPr>
      <w:r>
        <w:t>7.7.67</w:t>
      </w:r>
      <w:r w:rsidRPr="00DA1A06">
        <w:rPr>
          <w:rFonts w:ascii="Calibri" w:hAnsi="Calibri"/>
          <w:sz w:val="22"/>
          <w:szCs w:val="22"/>
          <w:lang w:eastAsia="en-GB"/>
        </w:rPr>
        <w:tab/>
      </w:r>
      <w:r>
        <w:t>Enhanced NSAPI</w:t>
      </w:r>
      <w:r>
        <w:tab/>
      </w:r>
      <w:r>
        <w:fldChar w:fldCharType="begin" w:fldLock="1"/>
      </w:r>
      <w:r>
        <w:instrText xml:space="preserve"> PAGEREF _Toc97647479 \h </w:instrText>
      </w:r>
      <w:r>
        <w:fldChar w:fldCharType="separate"/>
      </w:r>
      <w:r>
        <w:t>144</w:t>
      </w:r>
      <w:r>
        <w:fldChar w:fldCharType="end"/>
      </w:r>
    </w:p>
    <w:p w14:paraId="03432ECD" w14:textId="131995DF" w:rsidR="00C75B8A" w:rsidRPr="00DA1A06" w:rsidRDefault="00C75B8A">
      <w:pPr>
        <w:pStyle w:val="TOC3"/>
        <w:rPr>
          <w:rFonts w:ascii="Calibri" w:hAnsi="Calibri"/>
          <w:sz w:val="22"/>
          <w:szCs w:val="22"/>
          <w:lang w:eastAsia="en-GB"/>
        </w:rPr>
      </w:pPr>
      <w:r>
        <w:t>7.7.68</w:t>
      </w:r>
      <w:r w:rsidRPr="00DA1A06">
        <w:rPr>
          <w:rFonts w:ascii="Calibri" w:hAnsi="Calibri"/>
          <w:sz w:val="22"/>
          <w:szCs w:val="22"/>
          <w:lang w:eastAsia="en-GB"/>
        </w:rPr>
        <w:tab/>
      </w:r>
      <w:r>
        <w:t>Additional MBMS Trace Info</w:t>
      </w:r>
      <w:r>
        <w:tab/>
      </w:r>
      <w:r>
        <w:fldChar w:fldCharType="begin" w:fldLock="1"/>
      </w:r>
      <w:r>
        <w:instrText xml:space="preserve"> PAGEREF _Toc97647480 \h </w:instrText>
      </w:r>
      <w:r>
        <w:fldChar w:fldCharType="separate"/>
      </w:r>
      <w:r>
        <w:t>144</w:t>
      </w:r>
      <w:r>
        <w:fldChar w:fldCharType="end"/>
      </w:r>
    </w:p>
    <w:p w14:paraId="436726BF" w14:textId="4E0F90CB" w:rsidR="00C75B8A" w:rsidRPr="00DA1A06" w:rsidRDefault="00C75B8A">
      <w:pPr>
        <w:pStyle w:val="TOC3"/>
        <w:rPr>
          <w:rFonts w:ascii="Calibri" w:hAnsi="Calibri"/>
          <w:sz w:val="22"/>
          <w:szCs w:val="22"/>
          <w:lang w:eastAsia="en-GB"/>
        </w:rPr>
      </w:pPr>
      <w:r>
        <w:t>7.7.</w:t>
      </w:r>
      <w:r>
        <w:rPr>
          <w:lang w:eastAsia="ja-JP"/>
        </w:rPr>
        <w:t>69</w:t>
      </w:r>
      <w:r w:rsidRPr="00DA1A06">
        <w:rPr>
          <w:rFonts w:ascii="Calibri" w:hAnsi="Calibri"/>
          <w:sz w:val="22"/>
          <w:szCs w:val="22"/>
          <w:lang w:eastAsia="en-GB"/>
        </w:rPr>
        <w:tab/>
      </w:r>
      <w:r>
        <w:t>MBMS Session Repetition Number</w:t>
      </w:r>
      <w:r>
        <w:tab/>
      </w:r>
      <w:r>
        <w:fldChar w:fldCharType="begin" w:fldLock="1"/>
      </w:r>
      <w:r>
        <w:instrText xml:space="preserve"> PAGEREF _Toc97647481 \h </w:instrText>
      </w:r>
      <w:r>
        <w:fldChar w:fldCharType="separate"/>
      </w:r>
      <w:r>
        <w:t>145</w:t>
      </w:r>
      <w:r>
        <w:fldChar w:fldCharType="end"/>
      </w:r>
    </w:p>
    <w:p w14:paraId="67463C2B" w14:textId="48A29984" w:rsidR="00C75B8A" w:rsidRPr="00DA1A06" w:rsidRDefault="00C75B8A">
      <w:pPr>
        <w:pStyle w:val="TOC3"/>
        <w:rPr>
          <w:rFonts w:ascii="Calibri" w:hAnsi="Calibri"/>
          <w:sz w:val="22"/>
          <w:szCs w:val="22"/>
          <w:lang w:eastAsia="en-GB"/>
        </w:rPr>
      </w:pPr>
      <w:r>
        <w:t>7.7.</w:t>
      </w:r>
      <w:r>
        <w:rPr>
          <w:lang w:eastAsia="ja-JP"/>
        </w:rPr>
        <w:t>70</w:t>
      </w:r>
      <w:r w:rsidRPr="00DA1A06">
        <w:rPr>
          <w:rFonts w:ascii="Calibri" w:hAnsi="Calibri"/>
          <w:sz w:val="22"/>
          <w:szCs w:val="22"/>
          <w:lang w:eastAsia="en-GB"/>
        </w:rPr>
        <w:tab/>
      </w:r>
      <w:r>
        <w:rPr>
          <w:lang w:eastAsia="ja-JP"/>
        </w:rPr>
        <w:t>MBMS Time To Data Transfer</w:t>
      </w:r>
      <w:r>
        <w:tab/>
      </w:r>
      <w:r>
        <w:fldChar w:fldCharType="begin" w:fldLock="1"/>
      </w:r>
      <w:r>
        <w:instrText xml:space="preserve"> PAGEREF _Toc97647482 \h </w:instrText>
      </w:r>
      <w:r>
        <w:fldChar w:fldCharType="separate"/>
      </w:r>
      <w:r>
        <w:t>145</w:t>
      </w:r>
      <w:r>
        <w:fldChar w:fldCharType="end"/>
      </w:r>
    </w:p>
    <w:p w14:paraId="0C7F39DB" w14:textId="59770F83" w:rsidR="00C75B8A" w:rsidRPr="00DA1A06" w:rsidRDefault="00C75B8A">
      <w:pPr>
        <w:pStyle w:val="TOC3"/>
        <w:rPr>
          <w:rFonts w:ascii="Calibri" w:hAnsi="Calibri"/>
          <w:sz w:val="22"/>
          <w:szCs w:val="22"/>
          <w:lang w:eastAsia="en-GB"/>
        </w:rPr>
      </w:pPr>
      <w:r>
        <w:t>7.7.71</w:t>
      </w:r>
      <w:r w:rsidRPr="00DA1A06">
        <w:rPr>
          <w:rFonts w:ascii="Calibri" w:hAnsi="Calibri"/>
          <w:sz w:val="22"/>
          <w:szCs w:val="22"/>
        </w:rPr>
        <w:tab/>
      </w:r>
      <w:r>
        <w:rPr>
          <w:lang w:eastAsia="ja-JP"/>
        </w:rPr>
        <w:t>(void)</w:t>
      </w:r>
      <w:r>
        <w:tab/>
      </w:r>
      <w:r>
        <w:fldChar w:fldCharType="begin" w:fldLock="1"/>
      </w:r>
      <w:r>
        <w:instrText xml:space="preserve"> PAGEREF _Toc97647483 \h </w:instrText>
      </w:r>
      <w:r>
        <w:fldChar w:fldCharType="separate"/>
      </w:r>
      <w:r>
        <w:t>145</w:t>
      </w:r>
      <w:r>
        <w:fldChar w:fldCharType="end"/>
      </w:r>
    </w:p>
    <w:p w14:paraId="07DB402F" w14:textId="2BF1F171" w:rsidR="00C75B8A" w:rsidRPr="00DA1A06" w:rsidRDefault="00C75B8A">
      <w:pPr>
        <w:pStyle w:val="TOC3"/>
        <w:rPr>
          <w:rFonts w:ascii="Calibri" w:hAnsi="Calibri"/>
          <w:sz w:val="22"/>
          <w:szCs w:val="22"/>
          <w:lang w:eastAsia="en-GB"/>
        </w:rPr>
      </w:pPr>
      <w:r>
        <w:t>7.7.72</w:t>
      </w:r>
      <w:r w:rsidRPr="00DA1A06">
        <w:rPr>
          <w:rFonts w:ascii="Calibri" w:hAnsi="Calibri"/>
          <w:sz w:val="22"/>
          <w:szCs w:val="22"/>
          <w:lang w:eastAsia="en-GB"/>
        </w:rPr>
        <w:tab/>
      </w:r>
      <w:r>
        <w:rPr>
          <w:lang w:eastAsia="ja-JP"/>
        </w:rPr>
        <w:t>BSS Container</w:t>
      </w:r>
      <w:r>
        <w:tab/>
      </w:r>
      <w:r>
        <w:fldChar w:fldCharType="begin" w:fldLock="1"/>
      </w:r>
      <w:r>
        <w:instrText xml:space="preserve"> PAGEREF _Toc97647484 \h </w:instrText>
      </w:r>
      <w:r>
        <w:fldChar w:fldCharType="separate"/>
      </w:r>
      <w:r>
        <w:t>145</w:t>
      </w:r>
      <w:r>
        <w:fldChar w:fldCharType="end"/>
      </w:r>
    </w:p>
    <w:p w14:paraId="0139F257" w14:textId="35B1DEDC" w:rsidR="00C75B8A" w:rsidRPr="00DA1A06" w:rsidRDefault="00C75B8A">
      <w:pPr>
        <w:pStyle w:val="TOC3"/>
        <w:rPr>
          <w:rFonts w:ascii="Calibri" w:hAnsi="Calibri"/>
          <w:sz w:val="22"/>
          <w:szCs w:val="22"/>
          <w:lang w:eastAsia="en-GB"/>
        </w:rPr>
      </w:pPr>
      <w:r w:rsidRPr="00C75B8A">
        <w:t>7.7.73</w:t>
      </w:r>
      <w:r w:rsidRPr="00DA1A06">
        <w:rPr>
          <w:rFonts w:ascii="Calibri" w:hAnsi="Calibri"/>
          <w:sz w:val="22"/>
          <w:szCs w:val="22"/>
          <w:lang w:eastAsia="en-GB"/>
        </w:rPr>
        <w:tab/>
      </w:r>
      <w:r w:rsidRPr="00AE3194">
        <w:rPr>
          <w:lang w:val="fr-FR" w:eastAsia="ja-JP"/>
        </w:rPr>
        <w:t>Cell Identification</w:t>
      </w:r>
      <w:r>
        <w:tab/>
      </w:r>
      <w:r>
        <w:fldChar w:fldCharType="begin" w:fldLock="1"/>
      </w:r>
      <w:r>
        <w:instrText xml:space="preserve"> PAGEREF _Toc97647485 \h </w:instrText>
      </w:r>
      <w:r>
        <w:fldChar w:fldCharType="separate"/>
      </w:r>
      <w:r>
        <w:t>146</w:t>
      </w:r>
      <w:r>
        <w:fldChar w:fldCharType="end"/>
      </w:r>
    </w:p>
    <w:p w14:paraId="2712ADFA" w14:textId="42AE34C4" w:rsidR="00C75B8A" w:rsidRPr="00DA1A06" w:rsidRDefault="00C75B8A">
      <w:pPr>
        <w:pStyle w:val="TOC3"/>
        <w:rPr>
          <w:rFonts w:ascii="Calibri" w:hAnsi="Calibri"/>
          <w:sz w:val="22"/>
          <w:szCs w:val="22"/>
          <w:lang w:eastAsia="en-GB"/>
        </w:rPr>
      </w:pPr>
      <w:r>
        <w:lastRenderedPageBreak/>
        <w:t>7.7.74</w:t>
      </w:r>
      <w:r w:rsidRPr="00DA1A06">
        <w:rPr>
          <w:rFonts w:ascii="Calibri" w:hAnsi="Calibri"/>
          <w:sz w:val="22"/>
          <w:szCs w:val="22"/>
        </w:rPr>
        <w:tab/>
      </w:r>
      <w:r>
        <w:rPr>
          <w:lang w:eastAsia="ja-JP"/>
        </w:rPr>
        <w:t>PDU Numbers</w:t>
      </w:r>
      <w:r>
        <w:tab/>
      </w:r>
      <w:r>
        <w:fldChar w:fldCharType="begin" w:fldLock="1"/>
      </w:r>
      <w:r>
        <w:instrText xml:space="preserve"> PAGEREF _Toc97647486 \h </w:instrText>
      </w:r>
      <w:r>
        <w:fldChar w:fldCharType="separate"/>
      </w:r>
      <w:r>
        <w:t>146</w:t>
      </w:r>
      <w:r>
        <w:fldChar w:fldCharType="end"/>
      </w:r>
    </w:p>
    <w:p w14:paraId="12A91668" w14:textId="113D0075" w:rsidR="00C75B8A" w:rsidRPr="00DA1A06" w:rsidRDefault="00C75B8A">
      <w:pPr>
        <w:pStyle w:val="TOC3"/>
        <w:rPr>
          <w:rFonts w:ascii="Calibri" w:hAnsi="Calibri"/>
          <w:sz w:val="22"/>
          <w:szCs w:val="22"/>
          <w:lang w:eastAsia="en-GB"/>
        </w:rPr>
      </w:pPr>
      <w:r>
        <w:t>7.7.75</w:t>
      </w:r>
      <w:r w:rsidRPr="00DA1A06">
        <w:rPr>
          <w:rFonts w:ascii="Calibri" w:hAnsi="Calibri"/>
          <w:sz w:val="22"/>
          <w:szCs w:val="22"/>
          <w:lang w:eastAsia="en-GB"/>
        </w:rPr>
        <w:tab/>
      </w:r>
      <w:r>
        <w:rPr>
          <w:lang w:eastAsia="ja-JP"/>
        </w:rPr>
        <w:t>BSSGP Cause</w:t>
      </w:r>
      <w:r>
        <w:tab/>
      </w:r>
      <w:r>
        <w:fldChar w:fldCharType="begin" w:fldLock="1"/>
      </w:r>
      <w:r>
        <w:instrText xml:space="preserve"> PAGEREF _Toc97647487 \h </w:instrText>
      </w:r>
      <w:r>
        <w:fldChar w:fldCharType="separate"/>
      </w:r>
      <w:r>
        <w:t>147</w:t>
      </w:r>
      <w:r>
        <w:fldChar w:fldCharType="end"/>
      </w:r>
    </w:p>
    <w:p w14:paraId="7BCD56CD" w14:textId="48D72A0A" w:rsidR="00C75B8A" w:rsidRPr="00DA1A06" w:rsidRDefault="00C75B8A">
      <w:pPr>
        <w:pStyle w:val="TOC3"/>
        <w:rPr>
          <w:rFonts w:ascii="Calibri" w:hAnsi="Calibri"/>
          <w:sz w:val="22"/>
          <w:szCs w:val="22"/>
          <w:lang w:eastAsia="en-GB"/>
        </w:rPr>
      </w:pPr>
      <w:r>
        <w:t>7.7.</w:t>
      </w:r>
      <w:r>
        <w:rPr>
          <w:lang w:eastAsia="zh-CN"/>
        </w:rPr>
        <w:t>76</w:t>
      </w:r>
      <w:r w:rsidRPr="00DA1A06">
        <w:rPr>
          <w:rFonts w:ascii="Calibri" w:hAnsi="Calibri"/>
          <w:sz w:val="22"/>
          <w:szCs w:val="22"/>
          <w:lang w:eastAsia="en-GB"/>
        </w:rPr>
        <w:tab/>
      </w:r>
      <w:r>
        <w:rPr>
          <w:lang w:eastAsia="zh-CN"/>
        </w:rPr>
        <w:t xml:space="preserve">Required </w:t>
      </w:r>
      <w:r>
        <w:t>MBMS Bearer Capabilities</w:t>
      </w:r>
      <w:r>
        <w:tab/>
      </w:r>
      <w:r>
        <w:fldChar w:fldCharType="begin" w:fldLock="1"/>
      </w:r>
      <w:r>
        <w:instrText xml:space="preserve"> PAGEREF _Toc97647488 \h </w:instrText>
      </w:r>
      <w:r>
        <w:fldChar w:fldCharType="separate"/>
      </w:r>
      <w:r>
        <w:t>147</w:t>
      </w:r>
      <w:r>
        <w:fldChar w:fldCharType="end"/>
      </w:r>
    </w:p>
    <w:p w14:paraId="0F87F5D1" w14:textId="59933F7E" w:rsidR="00C75B8A" w:rsidRPr="00DA1A06" w:rsidRDefault="00C75B8A">
      <w:pPr>
        <w:pStyle w:val="TOC3"/>
        <w:rPr>
          <w:rFonts w:ascii="Calibri" w:hAnsi="Calibri"/>
          <w:sz w:val="22"/>
          <w:szCs w:val="22"/>
          <w:lang w:eastAsia="en-GB"/>
        </w:rPr>
      </w:pPr>
      <w:r>
        <w:t>7.7.</w:t>
      </w:r>
      <w:r>
        <w:rPr>
          <w:lang w:eastAsia="ja-JP"/>
        </w:rPr>
        <w:t>77</w:t>
      </w:r>
      <w:r w:rsidRPr="00DA1A06">
        <w:rPr>
          <w:rFonts w:ascii="Calibri" w:hAnsi="Calibri"/>
          <w:sz w:val="22"/>
          <w:szCs w:val="22"/>
          <w:lang w:eastAsia="en-GB"/>
        </w:rPr>
        <w:tab/>
      </w:r>
      <w:r>
        <w:rPr>
          <w:lang w:eastAsia="ja-JP"/>
        </w:rPr>
        <w:t>RIM Routing Address Discriminator</w:t>
      </w:r>
      <w:r>
        <w:tab/>
      </w:r>
      <w:r>
        <w:fldChar w:fldCharType="begin" w:fldLock="1"/>
      </w:r>
      <w:r>
        <w:instrText xml:space="preserve"> PAGEREF _Toc97647489 \h </w:instrText>
      </w:r>
      <w:r>
        <w:fldChar w:fldCharType="separate"/>
      </w:r>
      <w:r>
        <w:t>147</w:t>
      </w:r>
      <w:r>
        <w:fldChar w:fldCharType="end"/>
      </w:r>
    </w:p>
    <w:p w14:paraId="6DEE0E0B" w14:textId="7209474C" w:rsidR="00C75B8A" w:rsidRPr="00DA1A06" w:rsidRDefault="00C75B8A">
      <w:pPr>
        <w:pStyle w:val="TOC3"/>
        <w:rPr>
          <w:rFonts w:ascii="Calibri" w:hAnsi="Calibri"/>
          <w:sz w:val="22"/>
          <w:szCs w:val="22"/>
          <w:lang w:eastAsia="en-GB"/>
        </w:rPr>
      </w:pPr>
      <w:r>
        <w:t>7.7.78</w:t>
      </w:r>
      <w:r w:rsidRPr="00DA1A06">
        <w:rPr>
          <w:rFonts w:ascii="Calibri" w:hAnsi="Calibri"/>
          <w:sz w:val="22"/>
          <w:szCs w:val="22"/>
          <w:lang w:eastAsia="en-GB"/>
        </w:rPr>
        <w:tab/>
      </w:r>
      <w:r w:rsidRPr="00AE3194">
        <w:rPr>
          <w:rFonts w:eastAsia="SimSun"/>
        </w:rPr>
        <w:t>List of set-up PFCs</w:t>
      </w:r>
      <w:r>
        <w:tab/>
      </w:r>
      <w:r>
        <w:fldChar w:fldCharType="begin" w:fldLock="1"/>
      </w:r>
      <w:r>
        <w:instrText xml:space="preserve"> PAGEREF _Toc97647490 \h </w:instrText>
      </w:r>
      <w:r>
        <w:fldChar w:fldCharType="separate"/>
      </w:r>
      <w:r>
        <w:t>148</w:t>
      </w:r>
      <w:r>
        <w:fldChar w:fldCharType="end"/>
      </w:r>
    </w:p>
    <w:p w14:paraId="609DA1E6" w14:textId="6FB5530C" w:rsidR="00C75B8A" w:rsidRPr="00DA1A06" w:rsidRDefault="00C75B8A">
      <w:pPr>
        <w:pStyle w:val="TOC3"/>
        <w:rPr>
          <w:rFonts w:ascii="Calibri" w:hAnsi="Calibri"/>
          <w:sz w:val="22"/>
          <w:szCs w:val="22"/>
          <w:lang w:eastAsia="en-GB"/>
        </w:rPr>
      </w:pPr>
      <w:r>
        <w:t>7.7.79</w:t>
      </w:r>
      <w:r w:rsidRPr="00DA1A06">
        <w:rPr>
          <w:rFonts w:ascii="Calibri" w:hAnsi="Calibri"/>
          <w:sz w:val="22"/>
          <w:szCs w:val="22"/>
        </w:rPr>
        <w:tab/>
      </w:r>
      <w:r>
        <w:rPr>
          <w:lang w:eastAsia="ja-JP"/>
        </w:rPr>
        <w:t>PS Handover XID Parameters</w:t>
      </w:r>
      <w:r>
        <w:tab/>
      </w:r>
      <w:r>
        <w:fldChar w:fldCharType="begin" w:fldLock="1"/>
      </w:r>
      <w:r>
        <w:instrText xml:space="preserve"> PAGEREF _Toc97647491 \h </w:instrText>
      </w:r>
      <w:r>
        <w:fldChar w:fldCharType="separate"/>
      </w:r>
      <w:r>
        <w:t>148</w:t>
      </w:r>
      <w:r>
        <w:fldChar w:fldCharType="end"/>
      </w:r>
    </w:p>
    <w:p w14:paraId="1A58CF98" w14:textId="29B3688E" w:rsidR="00C75B8A" w:rsidRPr="00DA1A06" w:rsidRDefault="00C75B8A">
      <w:pPr>
        <w:pStyle w:val="TOC3"/>
        <w:rPr>
          <w:rFonts w:ascii="Calibri" w:hAnsi="Calibri"/>
          <w:sz w:val="22"/>
          <w:szCs w:val="22"/>
          <w:lang w:eastAsia="en-GB"/>
        </w:rPr>
      </w:pPr>
      <w:r>
        <w:t>7.7.80</w:t>
      </w:r>
      <w:r w:rsidRPr="00DA1A06">
        <w:rPr>
          <w:rFonts w:ascii="Calibri" w:hAnsi="Calibri"/>
          <w:sz w:val="22"/>
          <w:szCs w:val="22"/>
        </w:rPr>
        <w:tab/>
      </w:r>
      <w:r>
        <w:t>MS Info Change Reporting Action</w:t>
      </w:r>
      <w:r>
        <w:tab/>
      </w:r>
      <w:r>
        <w:fldChar w:fldCharType="begin" w:fldLock="1"/>
      </w:r>
      <w:r>
        <w:instrText xml:space="preserve"> PAGEREF _Toc97647492 \h </w:instrText>
      </w:r>
      <w:r>
        <w:fldChar w:fldCharType="separate"/>
      </w:r>
      <w:r>
        <w:t>149</w:t>
      </w:r>
      <w:r>
        <w:fldChar w:fldCharType="end"/>
      </w:r>
    </w:p>
    <w:p w14:paraId="5C20C84B" w14:textId="0A69662A" w:rsidR="00C75B8A" w:rsidRPr="00DA1A06" w:rsidRDefault="00C75B8A">
      <w:pPr>
        <w:pStyle w:val="TOC3"/>
        <w:rPr>
          <w:rFonts w:ascii="Calibri" w:hAnsi="Calibri"/>
          <w:sz w:val="22"/>
          <w:szCs w:val="22"/>
          <w:lang w:eastAsia="en-GB"/>
        </w:rPr>
      </w:pPr>
      <w:r w:rsidRPr="00C75B8A">
        <w:t>7.7.81</w:t>
      </w:r>
      <w:r w:rsidRPr="00DA1A06">
        <w:rPr>
          <w:rFonts w:ascii="Calibri" w:hAnsi="Calibri"/>
          <w:sz w:val="22"/>
          <w:szCs w:val="22"/>
          <w:lang w:eastAsia="en-GB"/>
        </w:rPr>
        <w:tab/>
      </w:r>
      <w:r w:rsidRPr="00AE3194">
        <w:rPr>
          <w:lang w:val="en-US"/>
        </w:rPr>
        <w:t>Direct Tunnel Flags</w:t>
      </w:r>
      <w:r>
        <w:tab/>
      </w:r>
      <w:r>
        <w:fldChar w:fldCharType="begin" w:fldLock="1"/>
      </w:r>
      <w:r>
        <w:instrText xml:space="preserve"> PAGEREF _Toc97647493 \h </w:instrText>
      </w:r>
      <w:r>
        <w:fldChar w:fldCharType="separate"/>
      </w:r>
      <w:r>
        <w:t>149</w:t>
      </w:r>
      <w:r>
        <w:fldChar w:fldCharType="end"/>
      </w:r>
    </w:p>
    <w:p w14:paraId="70B0C96C" w14:textId="19A2DC06" w:rsidR="00C75B8A" w:rsidRPr="00DA1A06" w:rsidRDefault="00C75B8A">
      <w:pPr>
        <w:pStyle w:val="TOC3"/>
        <w:rPr>
          <w:rFonts w:ascii="Calibri" w:hAnsi="Calibri"/>
          <w:sz w:val="22"/>
          <w:szCs w:val="22"/>
          <w:lang w:eastAsia="en-GB"/>
        </w:rPr>
      </w:pPr>
      <w:r>
        <w:t>7.7.82</w:t>
      </w:r>
      <w:r w:rsidRPr="00DA1A06">
        <w:rPr>
          <w:rFonts w:ascii="Calibri" w:hAnsi="Calibri"/>
          <w:sz w:val="22"/>
          <w:szCs w:val="22"/>
          <w:lang w:eastAsia="en-GB"/>
        </w:rPr>
        <w:tab/>
      </w:r>
      <w:r>
        <w:t>Correlation-ID</w:t>
      </w:r>
      <w:r>
        <w:tab/>
      </w:r>
      <w:r>
        <w:fldChar w:fldCharType="begin" w:fldLock="1"/>
      </w:r>
      <w:r>
        <w:instrText xml:space="preserve"> PAGEREF _Toc97647494 \h </w:instrText>
      </w:r>
      <w:r>
        <w:fldChar w:fldCharType="separate"/>
      </w:r>
      <w:r>
        <w:t>150</w:t>
      </w:r>
      <w:r>
        <w:fldChar w:fldCharType="end"/>
      </w:r>
    </w:p>
    <w:p w14:paraId="492C2ED1" w14:textId="2F45527C" w:rsidR="00C75B8A" w:rsidRPr="00DA1A06" w:rsidRDefault="00C75B8A">
      <w:pPr>
        <w:pStyle w:val="TOC3"/>
        <w:rPr>
          <w:rFonts w:ascii="Calibri" w:hAnsi="Calibri"/>
          <w:sz w:val="22"/>
          <w:szCs w:val="22"/>
          <w:lang w:eastAsia="en-GB"/>
        </w:rPr>
      </w:pPr>
      <w:r w:rsidRPr="00C75B8A">
        <w:t>7.7.83</w:t>
      </w:r>
      <w:r w:rsidRPr="00DA1A06">
        <w:rPr>
          <w:rFonts w:ascii="Calibri" w:hAnsi="Calibri"/>
          <w:sz w:val="22"/>
          <w:szCs w:val="22"/>
          <w:lang w:eastAsia="en-GB"/>
        </w:rPr>
        <w:tab/>
      </w:r>
      <w:r w:rsidRPr="00AE3194">
        <w:rPr>
          <w:lang w:val="fr-FR"/>
        </w:rPr>
        <w:t>Bearer Control Mode</w:t>
      </w:r>
      <w:r>
        <w:tab/>
      </w:r>
      <w:r>
        <w:fldChar w:fldCharType="begin" w:fldLock="1"/>
      </w:r>
      <w:r>
        <w:instrText xml:space="preserve"> PAGEREF _Toc97647495 \h </w:instrText>
      </w:r>
      <w:r>
        <w:fldChar w:fldCharType="separate"/>
      </w:r>
      <w:r>
        <w:t>150</w:t>
      </w:r>
      <w:r>
        <w:fldChar w:fldCharType="end"/>
      </w:r>
    </w:p>
    <w:p w14:paraId="3F0CE80F" w14:textId="0A17FA61" w:rsidR="00C75B8A" w:rsidRPr="00DA1A06" w:rsidRDefault="00C75B8A">
      <w:pPr>
        <w:pStyle w:val="TOC3"/>
        <w:rPr>
          <w:rFonts w:ascii="Calibri" w:hAnsi="Calibri"/>
          <w:sz w:val="22"/>
          <w:szCs w:val="22"/>
          <w:lang w:eastAsia="en-GB"/>
        </w:rPr>
      </w:pPr>
      <w:r>
        <w:t>7.7.</w:t>
      </w:r>
      <w:r>
        <w:rPr>
          <w:lang w:eastAsia="ja-JP"/>
        </w:rPr>
        <w:t>84</w:t>
      </w:r>
      <w:r w:rsidRPr="00DA1A06">
        <w:rPr>
          <w:rFonts w:ascii="Calibri" w:hAnsi="Calibri"/>
          <w:sz w:val="22"/>
          <w:szCs w:val="22"/>
          <w:lang w:eastAsia="en-GB"/>
        </w:rPr>
        <w:tab/>
      </w:r>
      <w:r>
        <w:rPr>
          <w:lang w:eastAsia="ja-JP"/>
        </w:rPr>
        <w:t>MBMS</w:t>
      </w:r>
      <w:r>
        <w:t xml:space="preserve"> </w:t>
      </w:r>
      <w:r>
        <w:rPr>
          <w:lang w:eastAsia="ja-JP"/>
        </w:rPr>
        <w:t>Flow Identifier</w:t>
      </w:r>
      <w:r>
        <w:tab/>
      </w:r>
      <w:r>
        <w:fldChar w:fldCharType="begin" w:fldLock="1"/>
      </w:r>
      <w:r>
        <w:instrText xml:space="preserve"> PAGEREF _Toc97647496 \h </w:instrText>
      </w:r>
      <w:r>
        <w:fldChar w:fldCharType="separate"/>
      </w:r>
      <w:r>
        <w:t>150</w:t>
      </w:r>
      <w:r>
        <w:fldChar w:fldCharType="end"/>
      </w:r>
    </w:p>
    <w:p w14:paraId="6D2F6302" w14:textId="51E54DED" w:rsidR="00C75B8A" w:rsidRPr="00DA1A06" w:rsidRDefault="00C75B8A">
      <w:pPr>
        <w:pStyle w:val="TOC3"/>
        <w:rPr>
          <w:rFonts w:ascii="Calibri" w:hAnsi="Calibri"/>
          <w:sz w:val="22"/>
          <w:szCs w:val="22"/>
          <w:lang w:eastAsia="en-GB"/>
        </w:rPr>
      </w:pPr>
      <w:r>
        <w:t>7.7.85</w:t>
      </w:r>
      <w:r w:rsidRPr="00DA1A06">
        <w:rPr>
          <w:rFonts w:ascii="Calibri" w:hAnsi="Calibri"/>
          <w:sz w:val="22"/>
          <w:szCs w:val="22"/>
          <w:lang w:eastAsia="en-GB"/>
        </w:rPr>
        <w:tab/>
      </w:r>
      <w:r>
        <w:rPr>
          <w:lang w:eastAsia="ja-JP"/>
        </w:rPr>
        <w:t>MBMS</w:t>
      </w:r>
      <w:r>
        <w:t xml:space="preserve"> IP Multicast Distribution</w:t>
      </w:r>
      <w:r>
        <w:tab/>
      </w:r>
      <w:r>
        <w:fldChar w:fldCharType="begin" w:fldLock="1"/>
      </w:r>
      <w:r>
        <w:instrText xml:space="preserve"> PAGEREF _Toc97647497 \h </w:instrText>
      </w:r>
      <w:r>
        <w:fldChar w:fldCharType="separate"/>
      </w:r>
      <w:r>
        <w:t>151</w:t>
      </w:r>
      <w:r>
        <w:fldChar w:fldCharType="end"/>
      </w:r>
    </w:p>
    <w:p w14:paraId="4DF64294" w14:textId="2F43CC12" w:rsidR="00C75B8A" w:rsidRPr="00DA1A06" w:rsidRDefault="00C75B8A">
      <w:pPr>
        <w:pStyle w:val="TOC3"/>
        <w:rPr>
          <w:rFonts w:ascii="Calibri" w:hAnsi="Calibri"/>
          <w:sz w:val="22"/>
          <w:szCs w:val="22"/>
          <w:lang w:eastAsia="en-GB"/>
        </w:rPr>
      </w:pPr>
      <w:r>
        <w:t>7.7.86</w:t>
      </w:r>
      <w:r w:rsidRPr="00DA1A06">
        <w:rPr>
          <w:rFonts w:ascii="Calibri" w:hAnsi="Calibri"/>
          <w:sz w:val="22"/>
          <w:szCs w:val="22"/>
          <w:lang w:eastAsia="en-GB"/>
        </w:rPr>
        <w:tab/>
      </w:r>
      <w:r>
        <w:rPr>
          <w:lang w:eastAsia="ja-JP"/>
        </w:rPr>
        <w:t>MBMS</w:t>
      </w:r>
      <w:r>
        <w:t xml:space="preserve"> Distribution Acknowledgement</w:t>
      </w:r>
      <w:r>
        <w:tab/>
      </w:r>
      <w:r>
        <w:fldChar w:fldCharType="begin" w:fldLock="1"/>
      </w:r>
      <w:r>
        <w:instrText xml:space="preserve"> PAGEREF _Toc97647498 \h </w:instrText>
      </w:r>
      <w:r>
        <w:fldChar w:fldCharType="separate"/>
      </w:r>
      <w:r>
        <w:t>151</w:t>
      </w:r>
      <w:r>
        <w:fldChar w:fldCharType="end"/>
      </w:r>
    </w:p>
    <w:p w14:paraId="7B651588" w14:textId="6C81B0B9" w:rsidR="00C75B8A" w:rsidRPr="00DA1A06" w:rsidRDefault="00C75B8A">
      <w:pPr>
        <w:pStyle w:val="TOC3"/>
        <w:rPr>
          <w:rFonts w:ascii="Calibri" w:hAnsi="Calibri"/>
          <w:sz w:val="22"/>
          <w:szCs w:val="22"/>
          <w:lang w:eastAsia="en-GB"/>
        </w:rPr>
      </w:pPr>
      <w:r>
        <w:t>7.7.87</w:t>
      </w:r>
      <w:r w:rsidRPr="00DA1A06">
        <w:rPr>
          <w:rFonts w:ascii="Calibri" w:hAnsi="Calibri"/>
          <w:sz w:val="22"/>
          <w:szCs w:val="22"/>
          <w:lang w:eastAsia="en-GB"/>
        </w:rPr>
        <w:tab/>
      </w:r>
      <w:r>
        <w:t>Reliable INTER RAT HANDOVER INFO</w:t>
      </w:r>
      <w:r>
        <w:tab/>
      </w:r>
      <w:r>
        <w:fldChar w:fldCharType="begin" w:fldLock="1"/>
      </w:r>
      <w:r>
        <w:instrText xml:space="preserve"> PAGEREF _Toc97647499 \h </w:instrText>
      </w:r>
      <w:r>
        <w:fldChar w:fldCharType="separate"/>
      </w:r>
      <w:r>
        <w:t>152</w:t>
      </w:r>
      <w:r>
        <w:fldChar w:fldCharType="end"/>
      </w:r>
    </w:p>
    <w:p w14:paraId="6FF80694" w14:textId="00B7CDA8" w:rsidR="00C75B8A" w:rsidRPr="00DA1A06" w:rsidRDefault="00C75B8A">
      <w:pPr>
        <w:pStyle w:val="TOC3"/>
        <w:rPr>
          <w:rFonts w:ascii="Calibri" w:hAnsi="Calibri"/>
          <w:sz w:val="22"/>
          <w:szCs w:val="22"/>
          <w:lang w:eastAsia="en-GB"/>
        </w:rPr>
      </w:pPr>
      <w:r>
        <w:t>7.7.88</w:t>
      </w:r>
      <w:r w:rsidRPr="00DA1A06">
        <w:rPr>
          <w:rFonts w:ascii="Calibri" w:hAnsi="Calibri"/>
          <w:sz w:val="22"/>
          <w:szCs w:val="22"/>
          <w:lang w:eastAsia="en-GB"/>
        </w:rPr>
        <w:tab/>
      </w:r>
      <w:r>
        <w:t>RFSP Index</w:t>
      </w:r>
      <w:r>
        <w:tab/>
      </w:r>
      <w:r>
        <w:fldChar w:fldCharType="begin" w:fldLock="1"/>
      </w:r>
      <w:r>
        <w:instrText xml:space="preserve"> PAGEREF _Toc97647500 \h </w:instrText>
      </w:r>
      <w:r>
        <w:fldChar w:fldCharType="separate"/>
      </w:r>
      <w:r>
        <w:t>152</w:t>
      </w:r>
      <w:r>
        <w:fldChar w:fldCharType="end"/>
      </w:r>
    </w:p>
    <w:p w14:paraId="1921457E" w14:textId="4957FEBF" w:rsidR="00C75B8A" w:rsidRPr="00DA1A06" w:rsidRDefault="00C75B8A">
      <w:pPr>
        <w:pStyle w:val="TOC3"/>
        <w:rPr>
          <w:rFonts w:ascii="Calibri" w:hAnsi="Calibri"/>
          <w:sz w:val="22"/>
          <w:szCs w:val="22"/>
          <w:lang w:eastAsia="en-GB"/>
        </w:rPr>
      </w:pPr>
      <w:r>
        <w:t>7.7.89</w:t>
      </w:r>
      <w:r w:rsidRPr="00DA1A06">
        <w:rPr>
          <w:rFonts w:ascii="Calibri" w:hAnsi="Calibri"/>
          <w:sz w:val="22"/>
          <w:szCs w:val="22"/>
          <w:lang w:eastAsia="en-GB"/>
        </w:rPr>
        <w:tab/>
      </w:r>
      <w:r>
        <w:t>PDP Type</w:t>
      </w:r>
      <w:r>
        <w:tab/>
      </w:r>
      <w:r>
        <w:fldChar w:fldCharType="begin" w:fldLock="1"/>
      </w:r>
      <w:r>
        <w:instrText xml:space="preserve"> PAGEREF _Toc97647501 \h </w:instrText>
      </w:r>
      <w:r>
        <w:fldChar w:fldCharType="separate"/>
      </w:r>
      <w:r>
        <w:t>153</w:t>
      </w:r>
      <w:r>
        <w:fldChar w:fldCharType="end"/>
      </w:r>
    </w:p>
    <w:p w14:paraId="2C73B1A4" w14:textId="7A828B7F" w:rsidR="00C75B8A" w:rsidRPr="00DA1A06" w:rsidRDefault="00C75B8A">
      <w:pPr>
        <w:pStyle w:val="TOC3"/>
        <w:rPr>
          <w:rFonts w:ascii="Calibri" w:hAnsi="Calibri"/>
          <w:sz w:val="22"/>
          <w:szCs w:val="22"/>
          <w:lang w:eastAsia="en-GB"/>
        </w:rPr>
      </w:pPr>
      <w:r>
        <w:t>7.7.90</w:t>
      </w:r>
      <w:r w:rsidRPr="00DA1A06">
        <w:rPr>
          <w:rFonts w:ascii="Calibri" w:hAnsi="Calibri"/>
          <w:sz w:val="22"/>
          <w:szCs w:val="22"/>
        </w:rPr>
        <w:tab/>
      </w:r>
      <w:r>
        <w:t>Fully Qualified Domain Name (FQDN)</w:t>
      </w:r>
      <w:r>
        <w:tab/>
      </w:r>
      <w:r>
        <w:fldChar w:fldCharType="begin" w:fldLock="1"/>
      </w:r>
      <w:r>
        <w:instrText xml:space="preserve"> PAGEREF _Toc97647502 \h </w:instrText>
      </w:r>
      <w:r>
        <w:fldChar w:fldCharType="separate"/>
      </w:r>
      <w:r>
        <w:t>153</w:t>
      </w:r>
      <w:r>
        <w:fldChar w:fldCharType="end"/>
      </w:r>
    </w:p>
    <w:p w14:paraId="6D72A343" w14:textId="3BDA6679" w:rsidR="00C75B8A" w:rsidRPr="00DA1A06" w:rsidRDefault="00C75B8A">
      <w:pPr>
        <w:pStyle w:val="TOC3"/>
        <w:rPr>
          <w:rFonts w:ascii="Calibri" w:hAnsi="Calibri"/>
          <w:sz w:val="22"/>
          <w:szCs w:val="22"/>
          <w:lang w:eastAsia="en-GB"/>
        </w:rPr>
      </w:pPr>
      <w:r>
        <w:t>7.7.91</w:t>
      </w:r>
      <w:r w:rsidRPr="00DA1A06">
        <w:rPr>
          <w:rFonts w:ascii="Calibri" w:hAnsi="Calibri"/>
          <w:sz w:val="22"/>
          <w:szCs w:val="22"/>
          <w:lang w:eastAsia="en-GB"/>
        </w:rPr>
        <w:tab/>
      </w:r>
      <w:r>
        <w:t>Evolved Allocation/Retention Priority I</w:t>
      </w:r>
      <w:r>
        <w:tab/>
      </w:r>
      <w:r>
        <w:fldChar w:fldCharType="begin" w:fldLock="1"/>
      </w:r>
      <w:r>
        <w:instrText xml:space="preserve"> PAGEREF _Toc97647503 \h </w:instrText>
      </w:r>
      <w:r>
        <w:fldChar w:fldCharType="separate"/>
      </w:r>
      <w:r>
        <w:t>153</w:t>
      </w:r>
      <w:r>
        <w:fldChar w:fldCharType="end"/>
      </w:r>
    </w:p>
    <w:p w14:paraId="61EE3481" w14:textId="2B8E4773" w:rsidR="00C75B8A" w:rsidRPr="00DA1A06" w:rsidRDefault="00C75B8A">
      <w:pPr>
        <w:pStyle w:val="TOC3"/>
        <w:rPr>
          <w:rFonts w:ascii="Calibri" w:hAnsi="Calibri"/>
          <w:sz w:val="22"/>
          <w:szCs w:val="22"/>
          <w:lang w:eastAsia="en-GB"/>
        </w:rPr>
      </w:pPr>
      <w:r>
        <w:t>7.7.92</w:t>
      </w:r>
      <w:r w:rsidRPr="00DA1A06">
        <w:rPr>
          <w:rFonts w:ascii="Calibri" w:hAnsi="Calibri"/>
          <w:sz w:val="22"/>
          <w:szCs w:val="22"/>
          <w:lang w:eastAsia="en-GB"/>
        </w:rPr>
        <w:tab/>
      </w:r>
      <w:r>
        <w:t>Evolved Allocation/Retention Priority II</w:t>
      </w:r>
      <w:r>
        <w:tab/>
      </w:r>
      <w:r>
        <w:fldChar w:fldCharType="begin" w:fldLock="1"/>
      </w:r>
      <w:r>
        <w:instrText xml:space="preserve"> PAGEREF _Toc97647504 \h </w:instrText>
      </w:r>
      <w:r>
        <w:fldChar w:fldCharType="separate"/>
      </w:r>
      <w:r>
        <w:t>154</w:t>
      </w:r>
      <w:r>
        <w:fldChar w:fldCharType="end"/>
      </w:r>
    </w:p>
    <w:p w14:paraId="0A6119C0" w14:textId="21765CEA" w:rsidR="00C75B8A" w:rsidRPr="00DA1A06" w:rsidRDefault="00C75B8A">
      <w:pPr>
        <w:pStyle w:val="TOC3"/>
        <w:rPr>
          <w:rFonts w:ascii="Calibri" w:hAnsi="Calibri"/>
          <w:sz w:val="22"/>
          <w:szCs w:val="22"/>
          <w:lang w:eastAsia="en-GB"/>
        </w:rPr>
      </w:pPr>
      <w:r>
        <w:t>7.7.93</w:t>
      </w:r>
      <w:r w:rsidRPr="00DA1A06">
        <w:rPr>
          <w:rFonts w:ascii="Calibri" w:hAnsi="Calibri"/>
          <w:sz w:val="22"/>
          <w:szCs w:val="22"/>
          <w:lang w:eastAsia="en-GB"/>
        </w:rPr>
        <w:tab/>
      </w:r>
      <w:r>
        <w:t>Extended Common Flags</w:t>
      </w:r>
      <w:r>
        <w:tab/>
      </w:r>
      <w:r>
        <w:fldChar w:fldCharType="begin" w:fldLock="1"/>
      </w:r>
      <w:r>
        <w:instrText xml:space="preserve"> PAGEREF _Toc97647505 \h </w:instrText>
      </w:r>
      <w:r>
        <w:fldChar w:fldCharType="separate"/>
      </w:r>
      <w:r>
        <w:t>154</w:t>
      </w:r>
      <w:r>
        <w:fldChar w:fldCharType="end"/>
      </w:r>
    </w:p>
    <w:p w14:paraId="4A2588E8" w14:textId="77E5DB1B" w:rsidR="00C75B8A" w:rsidRPr="00DA1A06" w:rsidRDefault="00C75B8A">
      <w:pPr>
        <w:pStyle w:val="TOC3"/>
        <w:rPr>
          <w:rFonts w:ascii="Calibri" w:hAnsi="Calibri"/>
          <w:sz w:val="22"/>
          <w:szCs w:val="22"/>
          <w:lang w:eastAsia="en-GB"/>
        </w:rPr>
      </w:pPr>
      <w:r>
        <w:t>7.7.94</w:t>
      </w:r>
      <w:r w:rsidRPr="00DA1A06">
        <w:rPr>
          <w:rFonts w:ascii="Calibri" w:hAnsi="Calibri"/>
          <w:sz w:val="22"/>
          <w:szCs w:val="22"/>
        </w:rPr>
        <w:tab/>
      </w:r>
      <w:r>
        <w:t xml:space="preserve">User </w:t>
      </w:r>
      <w:r>
        <w:rPr>
          <w:lang w:eastAsia="zh-CN"/>
        </w:rPr>
        <w:t>CSG</w:t>
      </w:r>
      <w:r>
        <w:t xml:space="preserve"> Information (U</w:t>
      </w:r>
      <w:r>
        <w:rPr>
          <w:lang w:eastAsia="zh-CN"/>
        </w:rPr>
        <w:t>C</w:t>
      </w:r>
      <w:r>
        <w:t>I)</w:t>
      </w:r>
      <w:r>
        <w:tab/>
      </w:r>
      <w:r>
        <w:fldChar w:fldCharType="begin" w:fldLock="1"/>
      </w:r>
      <w:r>
        <w:instrText xml:space="preserve"> PAGEREF _Toc97647506 \h </w:instrText>
      </w:r>
      <w:r>
        <w:fldChar w:fldCharType="separate"/>
      </w:r>
      <w:r>
        <w:t>155</w:t>
      </w:r>
      <w:r>
        <w:fldChar w:fldCharType="end"/>
      </w:r>
    </w:p>
    <w:p w14:paraId="1D0201ED" w14:textId="1D44D08D" w:rsidR="00C75B8A" w:rsidRPr="00DA1A06" w:rsidRDefault="00C75B8A">
      <w:pPr>
        <w:pStyle w:val="TOC3"/>
        <w:rPr>
          <w:rFonts w:ascii="Calibri" w:hAnsi="Calibri"/>
          <w:sz w:val="22"/>
          <w:szCs w:val="22"/>
          <w:lang w:eastAsia="en-GB"/>
        </w:rPr>
      </w:pPr>
      <w:r w:rsidRPr="00C75B8A">
        <w:t>7.7.95</w:t>
      </w:r>
      <w:r w:rsidRPr="00DA1A06">
        <w:rPr>
          <w:rFonts w:ascii="Calibri" w:hAnsi="Calibri"/>
          <w:sz w:val="22"/>
          <w:szCs w:val="22"/>
        </w:rPr>
        <w:tab/>
      </w:r>
      <w:r w:rsidRPr="00AE3194">
        <w:rPr>
          <w:lang w:val="en-US"/>
        </w:rPr>
        <w:t>CSG Information Reporting</w:t>
      </w:r>
      <w:r w:rsidRPr="00AE3194">
        <w:rPr>
          <w:lang w:val="en-US" w:eastAsia="zh-CN"/>
        </w:rPr>
        <w:t xml:space="preserve"> Action</w:t>
      </w:r>
      <w:r>
        <w:tab/>
      </w:r>
      <w:r>
        <w:fldChar w:fldCharType="begin" w:fldLock="1"/>
      </w:r>
      <w:r>
        <w:instrText xml:space="preserve"> PAGEREF _Toc97647507 \h </w:instrText>
      </w:r>
      <w:r>
        <w:fldChar w:fldCharType="separate"/>
      </w:r>
      <w:r>
        <w:t>156</w:t>
      </w:r>
      <w:r>
        <w:fldChar w:fldCharType="end"/>
      </w:r>
    </w:p>
    <w:p w14:paraId="7110AC2C" w14:textId="767DB406" w:rsidR="00C75B8A" w:rsidRPr="00DA1A06" w:rsidRDefault="00C75B8A">
      <w:pPr>
        <w:pStyle w:val="TOC3"/>
        <w:rPr>
          <w:rFonts w:ascii="Calibri" w:hAnsi="Calibri"/>
          <w:sz w:val="22"/>
          <w:szCs w:val="22"/>
          <w:lang w:eastAsia="en-GB"/>
        </w:rPr>
      </w:pPr>
      <w:r w:rsidRPr="00C75B8A">
        <w:t>7.7.96</w:t>
      </w:r>
      <w:r w:rsidRPr="00DA1A06">
        <w:rPr>
          <w:rFonts w:ascii="Calibri" w:hAnsi="Calibri"/>
          <w:sz w:val="22"/>
          <w:szCs w:val="22"/>
        </w:rPr>
        <w:tab/>
      </w:r>
      <w:r w:rsidRPr="00AE3194">
        <w:rPr>
          <w:lang w:val="fr-FR"/>
        </w:rPr>
        <w:t>CSG ID</w:t>
      </w:r>
      <w:r>
        <w:tab/>
      </w:r>
      <w:r>
        <w:fldChar w:fldCharType="begin" w:fldLock="1"/>
      </w:r>
      <w:r>
        <w:instrText xml:space="preserve"> PAGEREF _Toc97647508 \h </w:instrText>
      </w:r>
      <w:r>
        <w:fldChar w:fldCharType="separate"/>
      </w:r>
      <w:r>
        <w:t>156</w:t>
      </w:r>
      <w:r>
        <w:fldChar w:fldCharType="end"/>
      </w:r>
    </w:p>
    <w:p w14:paraId="27AA1457" w14:textId="6DBB087E" w:rsidR="00C75B8A" w:rsidRPr="00DA1A06" w:rsidRDefault="00C75B8A">
      <w:pPr>
        <w:pStyle w:val="TOC3"/>
        <w:rPr>
          <w:rFonts w:ascii="Calibri" w:hAnsi="Calibri"/>
          <w:sz w:val="22"/>
          <w:szCs w:val="22"/>
          <w:lang w:eastAsia="en-GB"/>
        </w:rPr>
      </w:pPr>
      <w:r>
        <w:t>7.7.97</w:t>
      </w:r>
      <w:r w:rsidRPr="00DA1A06">
        <w:rPr>
          <w:rFonts w:ascii="Calibri" w:hAnsi="Calibri"/>
          <w:sz w:val="22"/>
          <w:szCs w:val="22"/>
        </w:rPr>
        <w:tab/>
      </w:r>
      <w:r>
        <w:rPr>
          <w:lang w:eastAsia="zh-CN"/>
        </w:rPr>
        <w:t>CSG Membership Indication (CMI)</w:t>
      </w:r>
      <w:r>
        <w:tab/>
      </w:r>
      <w:r>
        <w:fldChar w:fldCharType="begin" w:fldLock="1"/>
      </w:r>
      <w:r>
        <w:instrText xml:space="preserve"> PAGEREF _Toc97647509 \h </w:instrText>
      </w:r>
      <w:r>
        <w:fldChar w:fldCharType="separate"/>
      </w:r>
      <w:r>
        <w:t>156</w:t>
      </w:r>
      <w:r>
        <w:fldChar w:fldCharType="end"/>
      </w:r>
    </w:p>
    <w:p w14:paraId="42DB06ED" w14:textId="317B8D10" w:rsidR="00C75B8A" w:rsidRPr="00DA1A06" w:rsidRDefault="00C75B8A">
      <w:pPr>
        <w:pStyle w:val="TOC3"/>
        <w:rPr>
          <w:rFonts w:ascii="Calibri" w:hAnsi="Calibri"/>
          <w:sz w:val="22"/>
          <w:szCs w:val="22"/>
          <w:lang w:eastAsia="en-GB"/>
        </w:rPr>
      </w:pPr>
      <w:r>
        <w:t>7.7.98</w:t>
      </w:r>
      <w:r w:rsidRPr="00DA1A06">
        <w:rPr>
          <w:rFonts w:ascii="Calibri" w:hAnsi="Calibri"/>
          <w:sz w:val="22"/>
          <w:szCs w:val="22"/>
        </w:rPr>
        <w:tab/>
      </w:r>
      <w:r>
        <w:t>APN Aggregate Maximum Bit Rate (APN-AMBR)</w:t>
      </w:r>
      <w:r>
        <w:tab/>
      </w:r>
      <w:r>
        <w:fldChar w:fldCharType="begin" w:fldLock="1"/>
      </w:r>
      <w:r>
        <w:instrText xml:space="preserve"> PAGEREF _Toc97647510 \h </w:instrText>
      </w:r>
      <w:r>
        <w:fldChar w:fldCharType="separate"/>
      </w:r>
      <w:r>
        <w:t>157</w:t>
      </w:r>
      <w:r>
        <w:fldChar w:fldCharType="end"/>
      </w:r>
    </w:p>
    <w:p w14:paraId="67A58A36" w14:textId="4FC45B46" w:rsidR="00C75B8A" w:rsidRPr="00DA1A06" w:rsidRDefault="00C75B8A">
      <w:pPr>
        <w:pStyle w:val="TOC3"/>
        <w:rPr>
          <w:rFonts w:ascii="Calibri" w:hAnsi="Calibri"/>
          <w:sz w:val="22"/>
          <w:szCs w:val="22"/>
          <w:lang w:eastAsia="en-GB"/>
        </w:rPr>
      </w:pPr>
      <w:r w:rsidRPr="00C75B8A">
        <w:t>7.7.99</w:t>
      </w:r>
      <w:r w:rsidRPr="00DA1A06">
        <w:rPr>
          <w:rFonts w:ascii="Calibri" w:hAnsi="Calibri"/>
          <w:sz w:val="22"/>
          <w:szCs w:val="22"/>
          <w:lang w:eastAsia="en-GB"/>
        </w:rPr>
        <w:tab/>
      </w:r>
      <w:r w:rsidRPr="00AE3194">
        <w:rPr>
          <w:lang w:val="en-US"/>
        </w:rPr>
        <w:t>UE Network Capability</w:t>
      </w:r>
      <w:r>
        <w:tab/>
      </w:r>
      <w:r>
        <w:fldChar w:fldCharType="begin" w:fldLock="1"/>
      </w:r>
      <w:r>
        <w:instrText xml:space="preserve"> PAGEREF _Toc97647511 \h </w:instrText>
      </w:r>
      <w:r>
        <w:fldChar w:fldCharType="separate"/>
      </w:r>
      <w:r>
        <w:t>157</w:t>
      </w:r>
      <w:r>
        <w:fldChar w:fldCharType="end"/>
      </w:r>
    </w:p>
    <w:p w14:paraId="54B42AD5" w14:textId="11FD272C" w:rsidR="00C75B8A" w:rsidRPr="00DA1A06" w:rsidRDefault="00C75B8A">
      <w:pPr>
        <w:pStyle w:val="TOC3"/>
        <w:rPr>
          <w:rFonts w:ascii="Calibri" w:hAnsi="Calibri"/>
          <w:sz w:val="22"/>
          <w:szCs w:val="22"/>
          <w:lang w:eastAsia="en-GB"/>
        </w:rPr>
      </w:pPr>
      <w:r w:rsidRPr="00C75B8A">
        <w:t>7.7.100</w:t>
      </w:r>
      <w:r w:rsidRPr="00DA1A06">
        <w:rPr>
          <w:rFonts w:ascii="Calibri" w:hAnsi="Calibri"/>
          <w:sz w:val="22"/>
          <w:szCs w:val="22"/>
          <w:lang w:eastAsia="en-GB"/>
        </w:rPr>
        <w:tab/>
      </w:r>
      <w:r w:rsidRPr="00AE3194">
        <w:rPr>
          <w:lang w:val="en-US" w:eastAsia="zh-CN"/>
        </w:rPr>
        <w:t>UE-AMBR</w:t>
      </w:r>
      <w:r>
        <w:tab/>
      </w:r>
      <w:r>
        <w:fldChar w:fldCharType="begin" w:fldLock="1"/>
      </w:r>
      <w:r>
        <w:instrText xml:space="preserve"> PAGEREF _Toc97647512 \h </w:instrText>
      </w:r>
      <w:r>
        <w:fldChar w:fldCharType="separate"/>
      </w:r>
      <w:r>
        <w:t>157</w:t>
      </w:r>
      <w:r>
        <w:fldChar w:fldCharType="end"/>
      </w:r>
    </w:p>
    <w:p w14:paraId="1EDC18D4" w14:textId="1721F21D" w:rsidR="00C75B8A" w:rsidRPr="00DA1A06" w:rsidRDefault="00C75B8A">
      <w:pPr>
        <w:pStyle w:val="TOC3"/>
        <w:rPr>
          <w:rFonts w:ascii="Calibri" w:hAnsi="Calibri"/>
          <w:sz w:val="22"/>
          <w:szCs w:val="22"/>
          <w:lang w:eastAsia="en-GB"/>
        </w:rPr>
      </w:pPr>
      <w:r w:rsidRPr="00C75B8A">
        <w:t>7.7.101</w:t>
      </w:r>
      <w:r w:rsidRPr="00DA1A06">
        <w:rPr>
          <w:rFonts w:ascii="Calibri" w:hAnsi="Calibri"/>
          <w:sz w:val="22"/>
          <w:szCs w:val="22"/>
          <w:lang w:eastAsia="en-GB"/>
        </w:rPr>
        <w:tab/>
      </w:r>
      <w:r w:rsidRPr="00AE3194">
        <w:rPr>
          <w:lang w:val="en-US" w:eastAsia="zh-CN"/>
        </w:rPr>
        <w:t>APN-AMBR with NSAPI</w:t>
      </w:r>
      <w:r>
        <w:tab/>
      </w:r>
      <w:r>
        <w:fldChar w:fldCharType="begin" w:fldLock="1"/>
      </w:r>
      <w:r>
        <w:instrText xml:space="preserve"> PAGEREF _Toc97647513 \h </w:instrText>
      </w:r>
      <w:r>
        <w:fldChar w:fldCharType="separate"/>
      </w:r>
      <w:r>
        <w:t>158</w:t>
      </w:r>
      <w:r>
        <w:fldChar w:fldCharType="end"/>
      </w:r>
    </w:p>
    <w:p w14:paraId="7CB1429F" w14:textId="7E4169DB" w:rsidR="00C75B8A" w:rsidRPr="00DA1A06" w:rsidRDefault="00C75B8A">
      <w:pPr>
        <w:pStyle w:val="TOC3"/>
        <w:rPr>
          <w:rFonts w:ascii="Calibri" w:hAnsi="Calibri"/>
          <w:sz w:val="22"/>
          <w:szCs w:val="22"/>
          <w:lang w:eastAsia="en-GB"/>
        </w:rPr>
      </w:pPr>
      <w:r w:rsidRPr="00C75B8A">
        <w:t>7.7.102</w:t>
      </w:r>
      <w:r w:rsidRPr="00DA1A06">
        <w:rPr>
          <w:rFonts w:ascii="Calibri" w:hAnsi="Calibri"/>
          <w:sz w:val="22"/>
          <w:szCs w:val="22"/>
          <w:lang w:eastAsia="en-GB"/>
        </w:rPr>
        <w:tab/>
      </w:r>
      <w:r w:rsidRPr="00AE3194">
        <w:rPr>
          <w:lang w:val="en-US" w:eastAsia="zh-CN"/>
        </w:rPr>
        <w:t>GGSN Back-Off Time</w:t>
      </w:r>
      <w:r>
        <w:tab/>
      </w:r>
      <w:r>
        <w:fldChar w:fldCharType="begin" w:fldLock="1"/>
      </w:r>
      <w:r>
        <w:instrText xml:space="preserve"> PAGEREF _Toc97647514 \h </w:instrText>
      </w:r>
      <w:r>
        <w:fldChar w:fldCharType="separate"/>
      </w:r>
      <w:r>
        <w:t>158</w:t>
      </w:r>
      <w:r>
        <w:fldChar w:fldCharType="end"/>
      </w:r>
    </w:p>
    <w:p w14:paraId="3755C426" w14:textId="720CD210" w:rsidR="00C75B8A" w:rsidRPr="00DA1A06" w:rsidRDefault="00C75B8A">
      <w:pPr>
        <w:pStyle w:val="TOC3"/>
        <w:rPr>
          <w:rFonts w:ascii="Calibri" w:hAnsi="Calibri"/>
          <w:sz w:val="22"/>
          <w:szCs w:val="22"/>
          <w:lang w:eastAsia="en-GB"/>
        </w:rPr>
      </w:pPr>
      <w:r w:rsidRPr="00C75B8A">
        <w:t>7.7.103</w:t>
      </w:r>
      <w:r w:rsidRPr="00DA1A06">
        <w:rPr>
          <w:rFonts w:ascii="Calibri" w:hAnsi="Calibri"/>
          <w:sz w:val="22"/>
          <w:szCs w:val="22"/>
          <w:lang w:eastAsia="en-GB"/>
        </w:rPr>
        <w:tab/>
      </w:r>
      <w:r w:rsidRPr="00AE3194">
        <w:rPr>
          <w:lang w:val="en-US" w:eastAsia="zh-CN"/>
        </w:rPr>
        <w:t>Signalling Priority Indication</w:t>
      </w:r>
      <w:r>
        <w:tab/>
      </w:r>
      <w:r>
        <w:fldChar w:fldCharType="begin" w:fldLock="1"/>
      </w:r>
      <w:r>
        <w:instrText xml:space="preserve"> PAGEREF _Toc97647515 \h </w:instrText>
      </w:r>
      <w:r>
        <w:fldChar w:fldCharType="separate"/>
      </w:r>
      <w:r>
        <w:t>159</w:t>
      </w:r>
      <w:r>
        <w:fldChar w:fldCharType="end"/>
      </w:r>
    </w:p>
    <w:p w14:paraId="7052BF57" w14:textId="362DB24B" w:rsidR="00C75B8A" w:rsidRPr="00DA1A06" w:rsidRDefault="00C75B8A">
      <w:pPr>
        <w:pStyle w:val="TOC3"/>
        <w:rPr>
          <w:rFonts w:ascii="Calibri" w:hAnsi="Calibri"/>
          <w:sz w:val="22"/>
          <w:szCs w:val="22"/>
          <w:lang w:eastAsia="en-GB"/>
        </w:rPr>
      </w:pPr>
      <w:r w:rsidRPr="00C75B8A">
        <w:t>7.7.104</w:t>
      </w:r>
      <w:r w:rsidRPr="00DA1A06">
        <w:rPr>
          <w:rFonts w:ascii="Calibri" w:hAnsi="Calibri"/>
          <w:sz w:val="22"/>
          <w:szCs w:val="22"/>
          <w:lang w:eastAsia="en-GB"/>
        </w:rPr>
        <w:tab/>
      </w:r>
      <w:r w:rsidRPr="00AE3194">
        <w:rPr>
          <w:lang w:val="en-US" w:eastAsia="zh-CN"/>
        </w:rPr>
        <w:t>Signalling Priority Indication with NSAPI</w:t>
      </w:r>
      <w:r>
        <w:tab/>
      </w:r>
      <w:r>
        <w:fldChar w:fldCharType="begin" w:fldLock="1"/>
      </w:r>
      <w:r>
        <w:instrText xml:space="preserve"> PAGEREF _Toc97647516 \h </w:instrText>
      </w:r>
      <w:r>
        <w:fldChar w:fldCharType="separate"/>
      </w:r>
      <w:r>
        <w:t>159</w:t>
      </w:r>
      <w:r>
        <w:fldChar w:fldCharType="end"/>
      </w:r>
    </w:p>
    <w:p w14:paraId="31836F22" w14:textId="789FEFA7" w:rsidR="00C75B8A" w:rsidRPr="00DA1A06" w:rsidRDefault="00C75B8A">
      <w:pPr>
        <w:pStyle w:val="TOC2"/>
        <w:rPr>
          <w:rFonts w:ascii="Calibri" w:hAnsi="Calibri"/>
          <w:sz w:val="22"/>
          <w:szCs w:val="22"/>
          <w:lang w:eastAsia="en-GB"/>
        </w:rPr>
      </w:pPr>
      <w:r>
        <w:t>7.7.105</w:t>
      </w:r>
      <w:r w:rsidRPr="00DA1A06">
        <w:rPr>
          <w:rFonts w:ascii="Calibri" w:hAnsi="Calibri"/>
          <w:sz w:val="22"/>
          <w:szCs w:val="22"/>
          <w:lang w:eastAsia="en-GB"/>
        </w:rPr>
        <w:tab/>
      </w:r>
      <w:r>
        <w:rPr>
          <w:lang w:eastAsia="zh-CN"/>
        </w:rPr>
        <w:t>Higher bitrates than 16 Mbps flag</w:t>
      </w:r>
      <w:r>
        <w:tab/>
      </w:r>
      <w:r>
        <w:fldChar w:fldCharType="begin" w:fldLock="1"/>
      </w:r>
      <w:r>
        <w:instrText xml:space="preserve"> PAGEREF _Toc97647517 \h </w:instrText>
      </w:r>
      <w:r>
        <w:fldChar w:fldCharType="separate"/>
      </w:r>
      <w:r>
        <w:t>160</w:t>
      </w:r>
      <w:r>
        <w:fldChar w:fldCharType="end"/>
      </w:r>
    </w:p>
    <w:p w14:paraId="1A4B2F04" w14:textId="1B59475F" w:rsidR="00C75B8A" w:rsidRPr="00DA1A06" w:rsidRDefault="00C75B8A">
      <w:pPr>
        <w:pStyle w:val="TOC2"/>
        <w:rPr>
          <w:rFonts w:ascii="Calibri" w:hAnsi="Calibri"/>
          <w:sz w:val="22"/>
          <w:szCs w:val="22"/>
          <w:lang w:eastAsia="en-GB"/>
        </w:rPr>
      </w:pPr>
      <w:r>
        <w:t>7.7.106</w:t>
      </w:r>
      <w:r w:rsidRPr="00DA1A06">
        <w:rPr>
          <w:rFonts w:ascii="Calibri" w:hAnsi="Calibri"/>
          <w:sz w:val="22"/>
          <w:szCs w:val="22"/>
          <w:lang w:eastAsia="en-GB"/>
        </w:rPr>
        <w:tab/>
      </w:r>
      <w:r>
        <w:rPr>
          <w:lang w:eastAsia="zh-CN"/>
        </w:rPr>
        <w:t>(void)</w:t>
      </w:r>
      <w:r>
        <w:tab/>
      </w:r>
      <w:r>
        <w:fldChar w:fldCharType="begin" w:fldLock="1"/>
      </w:r>
      <w:r>
        <w:instrText xml:space="preserve"> PAGEREF _Toc97647518 \h </w:instrText>
      </w:r>
      <w:r>
        <w:fldChar w:fldCharType="separate"/>
      </w:r>
      <w:r>
        <w:t>160</w:t>
      </w:r>
      <w:r>
        <w:fldChar w:fldCharType="end"/>
      </w:r>
    </w:p>
    <w:p w14:paraId="515760C1" w14:textId="60270F28" w:rsidR="00C75B8A" w:rsidRPr="00DA1A06" w:rsidRDefault="00C75B8A">
      <w:pPr>
        <w:pStyle w:val="TOC3"/>
        <w:rPr>
          <w:rFonts w:ascii="Calibri" w:hAnsi="Calibri"/>
          <w:sz w:val="22"/>
          <w:szCs w:val="22"/>
          <w:lang w:eastAsia="en-GB"/>
        </w:rPr>
      </w:pPr>
      <w:r>
        <w:t>7.7.107</w:t>
      </w:r>
      <w:r w:rsidRPr="00DA1A06">
        <w:rPr>
          <w:rFonts w:ascii="Calibri" w:hAnsi="Calibri"/>
          <w:sz w:val="22"/>
          <w:szCs w:val="22"/>
        </w:rPr>
        <w:tab/>
      </w:r>
      <w:r>
        <w:rPr>
          <w:lang w:eastAsia="zh-CN"/>
        </w:rPr>
        <w:t>Additional MM context for SRVCC</w:t>
      </w:r>
      <w:r>
        <w:tab/>
      </w:r>
      <w:r>
        <w:fldChar w:fldCharType="begin" w:fldLock="1"/>
      </w:r>
      <w:r>
        <w:instrText xml:space="preserve"> PAGEREF _Toc97647519 \h </w:instrText>
      </w:r>
      <w:r>
        <w:fldChar w:fldCharType="separate"/>
      </w:r>
      <w:r>
        <w:t>160</w:t>
      </w:r>
      <w:r>
        <w:fldChar w:fldCharType="end"/>
      </w:r>
    </w:p>
    <w:p w14:paraId="20279DB6" w14:textId="00B5F38D" w:rsidR="00C75B8A" w:rsidRPr="00DA1A06" w:rsidRDefault="00C75B8A">
      <w:pPr>
        <w:pStyle w:val="TOC3"/>
        <w:rPr>
          <w:rFonts w:ascii="Calibri" w:hAnsi="Calibri"/>
          <w:sz w:val="22"/>
          <w:szCs w:val="22"/>
          <w:lang w:eastAsia="en-GB"/>
        </w:rPr>
      </w:pPr>
      <w:r>
        <w:t>7.7.108</w:t>
      </w:r>
      <w:r w:rsidRPr="00DA1A06">
        <w:rPr>
          <w:rFonts w:ascii="Calibri" w:hAnsi="Calibri"/>
          <w:sz w:val="22"/>
          <w:szCs w:val="22"/>
        </w:rPr>
        <w:tab/>
      </w:r>
      <w:r>
        <w:rPr>
          <w:lang w:eastAsia="zh-CN"/>
        </w:rPr>
        <w:t>Additional flags for SRVCC</w:t>
      </w:r>
      <w:r>
        <w:tab/>
      </w:r>
      <w:r>
        <w:fldChar w:fldCharType="begin" w:fldLock="1"/>
      </w:r>
      <w:r>
        <w:instrText xml:space="preserve"> PAGEREF _Toc97647520 \h </w:instrText>
      </w:r>
      <w:r>
        <w:fldChar w:fldCharType="separate"/>
      </w:r>
      <w:r>
        <w:t>160</w:t>
      </w:r>
      <w:r>
        <w:fldChar w:fldCharType="end"/>
      </w:r>
    </w:p>
    <w:p w14:paraId="2ADA218A" w14:textId="32D10839" w:rsidR="00C75B8A" w:rsidRPr="00DA1A06" w:rsidRDefault="00C75B8A">
      <w:pPr>
        <w:pStyle w:val="TOC3"/>
        <w:rPr>
          <w:rFonts w:ascii="Calibri" w:hAnsi="Calibri"/>
          <w:sz w:val="22"/>
          <w:szCs w:val="22"/>
          <w:lang w:eastAsia="en-GB"/>
        </w:rPr>
      </w:pPr>
      <w:r>
        <w:t>7.7.109</w:t>
      </w:r>
      <w:r w:rsidRPr="00DA1A06">
        <w:rPr>
          <w:rFonts w:ascii="Calibri" w:hAnsi="Calibri"/>
          <w:sz w:val="22"/>
          <w:szCs w:val="22"/>
        </w:rPr>
        <w:tab/>
      </w:r>
      <w:r>
        <w:t>STN-SR</w:t>
      </w:r>
      <w:r>
        <w:tab/>
      </w:r>
      <w:r>
        <w:fldChar w:fldCharType="begin" w:fldLock="1"/>
      </w:r>
      <w:r>
        <w:instrText xml:space="preserve"> PAGEREF _Toc97647521 \h </w:instrText>
      </w:r>
      <w:r>
        <w:fldChar w:fldCharType="separate"/>
      </w:r>
      <w:r>
        <w:t>161</w:t>
      </w:r>
      <w:r>
        <w:fldChar w:fldCharType="end"/>
      </w:r>
    </w:p>
    <w:p w14:paraId="0D457D7C" w14:textId="76A01A27" w:rsidR="00C75B8A" w:rsidRPr="00DA1A06" w:rsidRDefault="00C75B8A">
      <w:pPr>
        <w:pStyle w:val="TOC3"/>
        <w:rPr>
          <w:rFonts w:ascii="Calibri" w:hAnsi="Calibri"/>
          <w:sz w:val="22"/>
          <w:szCs w:val="22"/>
          <w:lang w:eastAsia="en-GB"/>
        </w:rPr>
      </w:pPr>
      <w:r>
        <w:t>7.7.110</w:t>
      </w:r>
      <w:r w:rsidRPr="00DA1A06">
        <w:rPr>
          <w:rFonts w:ascii="Calibri" w:hAnsi="Calibri"/>
          <w:sz w:val="22"/>
          <w:szCs w:val="22"/>
          <w:lang w:eastAsia="en-GB"/>
        </w:rPr>
        <w:tab/>
      </w:r>
      <w:r>
        <w:t>C-MSISDN</w:t>
      </w:r>
      <w:r>
        <w:tab/>
      </w:r>
      <w:r>
        <w:fldChar w:fldCharType="begin" w:fldLock="1"/>
      </w:r>
      <w:r>
        <w:instrText xml:space="preserve"> PAGEREF _Toc97647522 \h </w:instrText>
      </w:r>
      <w:r>
        <w:fldChar w:fldCharType="separate"/>
      </w:r>
      <w:r>
        <w:t>161</w:t>
      </w:r>
      <w:r>
        <w:fldChar w:fldCharType="end"/>
      </w:r>
    </w:p>
    <w:p w14:paraId="3DEBA310" w14:textId="2E448C5F" w:rsidR="00C75B8A" w:rsidRPr="00DA1A06" w:rsidRDefault="00C75B8A">
      <w:pPr>
        <w:pStyle w:val="TOC3"/>
        <w:rPr>
          <w:rFonts w:ascii="Calibri" w:hAnsi="Calibri"/>
          <w:sz w:val="22"/>
          <w:szCs w:val="22"/>
          <w:lang w:eastAsia="en-GB"/>
        </w:rPr>
      </w:pPr>
      <w:r>
        <w:t>7.7.111</w:t>
      </w:r>
      <w:r w:rsidRPr="00DA1A06">
        <w:rPr>
          <w:rFonts w:ascii="Calibri" w:hAnsi="Calibri"/>
          <w:sz w:val="22"/>
          <w:szCs w:val="22"/>
          <w:lang w:eastAsia="en-GB"/>
        </w:rPr>
        <w:tab/>
      </w:r>
      <w:r>
        <w:t>Extended RANAP Cause</w:t>
      </w:r>
      <w:r>
        <w:tab/>
      </w:r>
      <w:r>
        <w:fldChar w:fldCharType="begin" w:fldLock="1"/>
      </w:r>
      <w:r>
        <w:instrText xml:space="preserve"> PAGEREF _Toc97647523 \h </w:instrText>
      </w:r>
      <w:r>
        <w:fldChar w:fldCharType="separate"/>
      </w:r>
      <w:r>
        <w:t>161</w:t>
      </w:r>
      <w:r>
        <w:fldChar w:fldCharType="end"/>
      </w:r>
    </w:p>
    <w:p w14:paraId="13DB6C50" w14:textId="5FC19B58" w:rsidR="00C75B8A" w:rsidRPr="00DA1A06" w:rsidRDefault="00C75B8A">
      <w:pPr>
        <w:pStyle w:val="TOC3"/>
        <w:rPr>
          <w:rFonts w:ascii="Calibri" w:hAnsi="Calibri"/>
          <w:sz w:val="22"/>
          <w:szCs w:val="22"/>
          <w:lang w:eastAsia="en-GB"/>
        </w:rPr>
      </w:pPr>
      <w:r>
        <w:t>7.7.</w:t>
      </w:r>
      <w:r>
        <w:rPr>
          <w:lang w:eastAsia="zh-CN"/>
        </w:rPr>
        <w:t>112</w:t>
      </w:r>
      <w:r w:rsidRPr="00DA1A06">
        <w:rPr>
          <w:rFonts w:ascii="Calibri" w:hAnsi="Calibri"/>
          <w:sz w:val="22"/>
          <w:szCs w:val="22"/>
          <w:lang w:eastAsia="en-GB"/>
        </w:rPr>
        <w:tab/>
      </w:r>
      <w:r>
        <w:rPr>
          <w:lang w:eastAsia="zh-CN"/>
        </w:rPr>
        <w:t>eNodeB ID</w:t>
      </w:r>
      <w:r>
        <w:tab/>
      </w:r>
      <w:r>
        <w:fldChar w:fldCharType="begin" w:fldLock="1"/>
      </w:r>
      <w:r>
        <w:instrText xml:space="preserve"> PAGEREF _Toc97647524 \h </w:instrText>
      </w:r>
      <w:r>
        <w:fldChar w:fldCharType="separate"/>
      </w:r>
      <w:r>
        <w:t>162</w:t>
      </w:r>
      <w:r>
        <w:fldChar w:fldCharType="end"/>
      </w:r>
    </w:p>
    <w:p w14:paraId="63D7082F" w14:textId="4C53306E" w:rsidR="00C75B8A" w:rsidRPr="00DA1A06" w:rsidRDefault="00C75B8A">
      <w:pPr>
        <w:pStyle w:val="TOC3"/>
        <w:rPr>
          <w:rFonts w:ascii="Calibri" w:hAnsi="Calibri"/>
          <w:sz w:val="22"/>
          <w:szCs w:val="22"/>
          <w:lang w:eastAsia="en-GB"/>
        </w:rPr>
      </w:pPr>
      <w:r w:rsidRPr="00C75B8A">
        <w:t>7.7.114</w:t>
      </w:r>
      <w:r w:rsidRPr="00DA1A06">
        <w:rPr>
          <w:rFonts w:ascii="Calibri" w:hAnsi="Calibri"/>
          <w:sz w:val="22"/>
          <w:szCs w:val="22"/>
          <w:lang w:eastAsia="en-GB"/>
        </w:rPr>
        <w:tab/>
      </w:r>
      <w:r w:rsidRPr="00AE3194">
        <w:rPr>
          <w:lang w:val="en-US" w:eastAsia="zh-CN"/>
        </w:rPr>
        <w:t>ULI Timestamp</w:t>
      </w:r>
      <w:r>
        <w:tab/>
      </w:r>
      <w:r>
        <w:fldChar w:fldCharType="begin" w:fldLock="1"/>
      </w:r>
      <w:r>
        <w:instrText xml:space="preserve"> PAGEREF _Toc97647525 \h </w:instrText>
      </w:r>
      <w:r>
        <w:fldChar w:fldCharType="separate"/>
      </w:r>
      <w:r>
        <w:t>163</w:t>
      </w:r>
      <w:r>
        <w:fldChar w:fldCharType="end"/>
      </w:r>
    </w:p>
    <w:p w14:paraId="4B61EC15" w14:textId="07A12CDD" w:rsidR="00C75B8A" w:rsidRPr="00DA1A06" w:rsidRDefault="00C75B8A">
      <w:pPr>
        <w:pStyle w:val="TOC3"/>
        <w:rPr>
          <w:rFonts w:ascii="Calibri" w:hAnsi="Calibri"/>
          <w:sz w:val="22"/>
          <w:szCs w:val="22"/>
          <w:lang w:eastAsia="en-GB"/>
        </w:rPr>
      </w:pPr>
      <w:r>
        <w:t>7.7.115</w:t>
      </w:r>
      <w:r w:rsidRPr="00DA1A06">
        <w:rPr>
          <w:rFonts w:ascii="Calibri" w:hAnsi="Calibri"/>
          <w:sz w:val="22"/>
          <w:szCs w:val="22"/>
        </w:rPr>
        <w:tab/>
      </w:r>
      <w:r>
        <w:rPr>
          <w:lang w:eastAsia="zh-CN"/>
        </w:rPr>
        <w:t>Local Home Network ID</w:t>
      </w:r>
      <w:r>
        <w:t xml:space="preserve"> (LHN-ID) with NSAPI</w:t>
      </w:r>
      <w:r>
        <w:tab/>
      </w:r>
      <w:r>
        <w:fldChar w:fldCharType="begin" w:fldLock="1"/>
      </w:r>
      <w:r>
        <w:instrText xml:space="preserve"> PAGEREF _Toc97647526 \h </w:instrText>
      </w:r>
      <w:r>
        <w:fldChar w:fldCharType="separate"/>
      </w:r>
      <w:r>
        <w:t>163</w:t>
      </w:r>
      <w:r>
        <w:fldChar w:fldCharType="end"/>
      </w:r>
    </w:p>
    <w:p w14:paraId="06AAC8E2" w14:textId="47E303FC" w:rsidR="00C75B8A" w:rsidRPr="00DA1A06" w:rsidRDefault="00C75B8A">
      <w:pPr>
        <w:pStyle w:val="TOC3"/>
        <w:rPr>
          <w:rFonts w:ascii="Calibri" w:hAnsi="Calibri"/>
          <w:sz w:val="22"/>
          <w:szCs w:val="22"/>
          <w:lang w:eastAsia="en-GB"/>
        </w:rPr>
      </w:pPr>
      <w:r>
        <w:t>7.7.116</w:t>
      </w:r>
      <w:r w:rsidRPr="00DA1A06">
        <w:rPr>
          <w:rFonts w:ascii="Calibri" w:hAnsi="Calibri"/>
          <w:sz w:val="22"/>
          <w:szCs w:val="22"/>
        </w:rPr>
        <w:tab/>
      </w:r>
      <w:r>
        <w:rPr>
          <w:lang w:eastAsia="zh-CN"/>
        </w:rPr>
        <w:t>CN Operator Selection Entity</w:t>
      </w:r>
      <w:r>
        <w:tab/>
      </w:r>
      <w:r>
        <w:fldChar w:fldCharType="begin" w:fldLock="1"/>
      </w:r>
      <w:r>
        <w:instrText xml:space="preserve"> PAGEREF _Toc97647527 \h </w:instrText>
      </w:r>
      <w:r>
        <w:fldChar w:fldCharType="separate"/>
      </w:r>
      <w:r>
        <w:t>163</w:t>
      </w:r>
      <w:r>
        <w:fldChar w:fldCharType="end"/>
      </w:r>
    </w:p>
    <w:p w14:paraId="60E9451D" w14:textId="03FB1AA3" w:rsidR="00C75B8A" w:rsidRPr="00DA1A06" w:rsidRDefault="00C75B8A">
      <w:pPr>
        <w:pStyle w:val="TOC3"/>
        <w:rPr>
          <w:rFonts w:ascii="Calibri" w:hAnsi="Calibri"/>
          <w:sz w:val="22"/>
          <w:szCs w:val="22"/>
          <w:lang w:eastAsia="en-GB"/>
        </w:rPr>
      </w:pPr>
      <w:r>
        <w:t>7.7.117</w:t>
      </w:r>
      <w:r w:rsidRPr="00DA1A06">
        <w:rPr>
          <w:rFonts w:ascii="Calibri" w:hAnsi="Calibri"/>
          <w:sz w:val="22"/>
          <w:szCs w:val="22"/>
          <w:lang w:eastAsia="en-GB"/>
        </w:rPr>
        <w:tab/>
      </w:r>
      <w:r>
        <w:t>UE Usage Type</w:t>
      </w:r>
      <w:r>
        <w:tab/>
      </w:r>
      <w:r>
        <w:fldChar w:fldCharType="begin" w:fldLock="1"/>
      </w:r>
      <w:r>
        <w:instrText xml:space="preserve"> PAGEREF _Toc97647528 \h </w:instrText>
      </w:r>
      <w:r>
        <w:fldChar w:fldCharType="separate"/>
      </w:r>
      <w:r>
        <w:t>164</w:t>
      </w:r>
      <w:r>
        <w:fldChar w:fldCharType="end"/>
      </w:r>
    </w:p>
    <w:p w14:paraId="700D6085" w14:textId="3A34EA63" w:rsidR="00C75B8A" w:rsidRPr="00DA1A06" w:rsidRDefault="00C75B8A">
      <w:pPr>
        <w:pStyle w:val="TOC3"/>
        <w:rPr>
          <w:rFonts w:ascii="Calibri" w:hAnsi="Calibri"/>
          <w:sz w:val="22"/>
          <w:szCs w:val="22"/>
          <w:lang w:eastAsia="en-GB"/>
        </w:rPr>
      </w:pPr>
      <w:r>
        <w:t>7.7.118</w:t>
      </w:r>
      <w:r w:rsidRPr="00DA1A06">
        <w:rPr>
          <w:rFonts w:ascii="Calibri" w:hAnsi="Calibri"/>
          <w:sz w:val="22"/>
          <w:szCs w:val="22"/>
        </w:rPr>
        <w:tab/>
      </w:r>
      <w:r>
        <w:rPr>
          <w:lang w:eastAsia="zh-CN"/>
        </w:rPr>
        <w:t>Extended Common Flags II</w:t>
      </w:r>
      <w:r>
        <w:tab/>
      </w:r>
      <w:r>
        <w:fldChar w:fldCharType="begin" w:fldLock="1"/>
      </w:r>
      <w:r>
        <w:instrText xml:space="preserve"> PAGEREF _Toc97647529 \h </w:instrText>
      </w:r>
      <w:r>
        <w:fldChar w:fldCharType="separate"/>
      </w:r>
      <w:r>
        <w:t>164</w:t>
      </w:r>
      <w:r>
        <w:fldChar w:fldCharType="end"/>
      </w:r>
    </w:p>
    <w:p w14:paraId="4C3CB93D" w14:textId="1FFF424D" w:rsidR="00C75B8A" w:rsidRPr="00DA1A06" w:rsidRDefault="00C75B8A">
      <w:pPr>
        <w:pStyle w:val="TOC3"/>
        <w:rPr>
          <w:rFonts w:ascii="Calibri" w:hAnsi="Calibri"/>
          <w:sz w:val="22"/>
          <w:szCs w:val="22"/>
          <w:lang w:eastAsia="en-GB"/>
        </w:rPr>
      </w:pPr>
      <w:r>
        <w:t>7.7.119</w:t>
      </w:r>
      <w:r w:rsidRPr="00DA1A06">
        <w:rPr>
          <w:rFonts w:ascii="Calibri" w:hAnsi="Calibri"/>
          <w:sz w:val="22"/>
          <w:szCs w:val="22"/>
        </w:rPr>
        <w:tab/>
      </w:r>
      <w:r>
        <w:rPr>
          <w:lang w:eastAsia="zh-CN"/>
        </w:rPr>
        <w:t>Node Identifier</w:t>
      </w:r>
      <w:r>
        <w:tab/>
      </w:r>
      <w:r>
        <w:fldChar w:fldCharType="begin" w:fldLock="1"/>
      </w:r>
      <w:r>
        <w:instrText xml:space="preserve"> PAGEREF _Toc97647530 \h </w:instrText>
      </w:r>
      <w:r>
        <w:fldChar w:fldCharType="separate"/>
      </w:r>
      <w:r>
        <w:t>165</w:t>
      </w:r>
      <w:r>
        <w:fldChar w:fldCharType="end"/>
      </w:r>
    </w:p>
    <w:p w14:paraId="509B3ACB" w14:textId="08118792" w:rsidR="00C75B8A" w:rsidRPr="00DA1A06" w:rsidRDefault="00C75B8A">
      <w:pPr>
        <w:pStyle w:val="TOC3"/>
        <w:rPr>
          <w:rFonts w:ascii="Calibri" w:hAnsi="Calibri"/>
          <w:sz w:val="22"/>
          <w:szCs w:val="22"/>
          <w:lang w:eastAsia="en-GB"/>
        </w:rPr>
      </w:pPr>
      <w:r>
        <w:t>7.7.120</w:t>
      </w:r>
      <w:r w:rsidRPr="00DA1A06">
        <w:rPr>
          <w:rFonts w:ascii="Calibri" w:hAnsi="Calibri"/>
          <w:sz w:val="22"/>
          <w:szCs w:val="22"/>
          <w:lang w:eastAsia="en-GB"/>
        </w:rPr>
        <w:tab/>
      </w:r>
      <w:r>
        <w:t>CIoT Optimizations Support Indication</w:t>
      </w:r>
      <w:r>
        <w:tab/>
      </w:r>
      <w:r>
        <w:fldChar w:fldCharType="begin" w:fldLock="1"/>
      </w:r>
      <w:r>
        <w:instrText xml:space="preserve"> PAGEREF _Toc97647531 \h </w:instrText>
      </w:r>
      <w:r>
        <w:fldChar w:fldCharType="separate"/>
      </w:r>
      <w:r>
        <w:t>165</w:t>
      </w:r>
      <w:r>
        <w:fldChar w:fldCharType="end"/>
      </w:r>
    </w:p>
    <w:p w14:paraId="6E2B4B38" w14:textId="4216466E" w:rsidR="00C75B8A" w:rsidRPr="00DA1A06" w:rsidRDefault="00C75B8A">
      <w:pPr>
        <w:pStyle w:val="TOC3"/>
        <w:rPr>
          <w:rFonts w:ascii="Calibri" w:hAnsi="Calibri"/>
          <w:sz w:val="22"/>
          <w:szCs w:val="22"/>
          <w:lang w:eastAsia="en-GB"/>
        </w:rPr>
      </w:pPr>
      <w:r>
        <w:t>7.7.121</w:t>
      </w:r>
      <w:r w:rsidRPr="00DA1A06">
        <w:rPr>
          <w:rFonts w:ascii="Calibri" w:hAnsi="Calibri"/>
          <w:sz w:val="22"/>
          <w:szCs w:val="22"/>
          <w:lang w:eastAsia="en-GB"/>
        </w:rPr>
        <w:tab/>
      </w:r>
      <w:r>
        <w:t>SCEF PDN Connection</w:t>
      </w:r>
      <w:r>
        <w:tab/>
      </w:r>
      <w:r>
        <w:fldChar w:fldCharType="begin" w:fldLock="1"/>
      </w:r>
      <w:r>
        <w:instrText xml:space="preserve"> PAGEREF _Toc97647532 \h </w:instrText>
      </w:r>
      <w:r>
        <w:fldChar w:fldCharType="separate"/>
      </w:r>
      <w:r>
        <w:t>165</w:t>
      </w:r>
      <w:r>
        <w:fldChar w:fldCharType="end"/>
      </w:r>
    </w:p>
    <w:p w14:paraId="0DF19C82" w14:textId="3BD01766" w:rsidR="00C75B8A" w:rsidRPr="00DA1A06" w:rsidRDefault="00C75B8A">
      <w:pPr>
        <w:pStyle w:val="TOC3"/>
        <w:rPr>
          <w:rFonts w:ascii="Calibri" w:hAnsi="Calibri"/>
          <w:sz w:val="22"/>
          <w:szCs w:val="22"/>
          <w:lang w:eastAsia="en-GB"/>
        </w:rPr>
      </w:pPr>
      <w:r>
        <w:t>7.7.122</w:t>
      </w:r>
      <w:r w:rsidRPr="00DA1A06">
        <w:rPr>
          <w:rFonts w:ascii="Calibri" w:hAnsi="Calibri"/>
          <w:sz w:val="22"/>
          <w:szCs w:val="22"/>
          <w:lang w:eastAsia="en-GB"/>
        </w:rPr>
        <w:tab/>
      </w:r>
      <w:r>
        <w:t>IOV_updates counter</w:t>
      </w:r>
      <w:r>
        <w:tab/>
      </w:r>
      <w:r>
        <w:fldChar w:fldCharType="begin" w:fldLock="1"/>
      </w:r>
      <w:r>
        <w:instrText xml:space="preserve"> PAGEREF _Toc97647533 \h </w:instrText>
      </w:r>
      <w:r>
        <w:fldChar w:fldCharType="separate"/>
      </w:r>
      <w:r>
        <w:t>166</w:t>
      </w:r>
      <w:r>
        <w:fldChar w:fldCharType="end"/>
      </w:r>
    </w:p>
    <w:p w14:paraId="090DCFC4" w14:textId="03878CDE" w:rsidR="00C75B8A" w:rsidRPr="00DA1A06" w:rsidRDefault="00C75B8A">
      <w:pPr>
        <w:pStyle w:val="TOC3"/>
        <w:rPr>
          <w:rFonts w:ascii="Calibri" w:hAnsi="Calibri"/>
          <w:sz w:val="22"/>
          <w:szCs w:val="22"/>
          <w:lang w:eastAsia="en-GB"/>
        </w:rPr>
      </w:pPr>
      <w:r>
        <w:t>7.7.123</w:t>
      </w:r>
      <w:r w:rsidRPr="00DA1A06">
        <w:rPr>
          <w:rFonts w:ascii="Calibri" w:hAnsi="Calibri"/>
          <w:sz w:val="22"/>
          <w:szCs w:val="22"/>
          <w:lang w:eastAsia="en-GB"/>
        </w:rPr>
        <w:tab/>
      </w:r>
      <w:r>
        <w:rPr>
          <w:lang w:eastAsia="zh-CN"/>
        </w:rPr>
        <w:t>Mapped UE Usage Type</w:t>
      </w:r>
      <w:r>
        <w:tab/>
      </w:r>
      <w:r>
        <w:fldChar w:fldCharType="begin" w:fldLock="1"/>
      </w:r>
      <w:r>
        <w:instrText xml:space="preserve"> PAGEREF _Toc97647534 \h </w:instrText>
      </w:r>
      <w:r>
        <w:fldChar w:fldCharType="separate"/>
      </w:r>
      <w:r>
        <w:t>166</w:t>
      </w:r>
      <w:r>
        <w:fldChar w:fldCharType="end"/>
      </w:r>
    </w:p>
    <w:p w14:paraId="71E84FF1" w14:textId="3D782BFB" w:rsidR="00C75B8A" w:rsidRPr="00DA1A06" w:rsidRDefault="00C75B8A">
      <w:pPr>
        <w:pStyle w:val="TOC3"/>
        <w:rPr>
          <w:rFonts w:ascii="Calibri" w:hAnsi="Calibri"/>
          <w:sz w:val="22"/>
          <w:szCs w:val="22"/>
          <w:lang w:eastAsia="en-GB"/>
        </w:rPr>
      </w:pPr>
      <w:r>
        <w:t>7.7.124</w:t>
      </w:r>
      <w:r w:rsidRPr="00DA1A06">
        <w:rPr>
          <w:rFonts w:ascii="Calibri" w:hAnsi="Calibri"/>
          <w:sz w:val="22"/>
          <w:szCs w:val="22"/>
          <w:lang w:eastAsia="en-GB"/>
        </w:rPr>
        <w:tab/>
      </w:r>
      <w:r>
        <w:rPr>
          <w:lang w:eastAsia="zh-CN"/>
        </w:rPr>
        <w:t>UP Function Selection Indication Flags</w:t>
      </w:r>
      <w:r>
        <w:tab/>
      </w:r>
      <w:r>
        <w:fldChar w:fldCharType="begin" w:fldLock="1"/>
      </w:r>
      <w:r>
        <w:instrText xml:space="preserve"> PAGEREF _Toc97647535 \h </w:instrText>
      </w:r>
      <w:r>
        <w:fldChar w:fldCharType="separate"/>
      </w:r>
      <w:r>
        <w:t>166</w:t>
      </w:r>
      <w:r>
        <w:fldChar w:fldCharType="end"/>
      </w:r>
    </w:p>
    <w:p w14:paraId="784FC429" w14:textId="4E88B748" w:rsidR="00C75B8A" w:rsidRPr="00DA1A06" w:rsidRDefault="00C75B8A">
      <w:pPr>
        <w:pStyle w:val="TOC1"/>
        <w:rPr>
          <w:rFonts w:ascii="Calibri" w:hAnsi="Calibri"/>
          <w:szCs w:val="22"/>
          <w:lang w:eastAsia="en-GB"/>
        </w:rPr>
      </w:pPr>
      <w:r>
        <w:t>8</w:t>
      </w:r>
      <w:r w:rsidRPr="00DA1A06">
        <w:rPr>
          <w:rFonts w:ascii="Calibri" w:hAnsi="Calibri"/>
          <w:szCs w:val="22"/>
          <w:lang w:eastAsia="en-GB"/>
        </w:rPr>
        <w:tab/>
      </w:r>
      <w:r>
        <w:t>Control Plane (GTP-C)</w:t>
      </w:r>
      <w:r>
        <w:tab/>
      </w:r>
      <w:r>
        <w:fldChar w:fldCharType="begin" w:fldLock="1"/>
      </w:r>
      <w:r>
        <w:instrText xml:space="preserve"> PAGEREF _Toc97647536 \h </w:instrText>
      </w:r>
      <w:r>
        <w:fldChar w:fldCharType="separate"/>
      </w:r>
      <w:r>
        <w:t>167</w:t>
      </w:r>
      <w:r>
        <w:fldChar w:fldCharType="end"/>
      </w:r>
    </w:p>
    <w:p w14:paraId="27256397" w14:textId="23BE0CB6" w:rsidR="00C75B8A" w:rsidRPr="00DA1A06" w:rsidRDefault="00C75B8A">
      <w:pPr>
        <w:pStyle w:val="TOC2"/>
        <w:rPr>
          <w:rFonts w:ascii="Calibri" w:hAnsi="Calibri"/>
          <w:sz w:val="22"/>
          <w:szCs w:val="22"/>
          <w:lang w:eastAsia="en-GB"/>
        </w:rPr>
      </w:pPr>
      <w:r>
        <w:t>8.1</w:t>
      </w:r>
      <w:r w:rsidRPr="00DA1A06">
        <w:rPr>
          <w:rFonts w:ascii="Calibri" w:hAnsi="Calibri"/>
          <w:sz w:val="22"/>
          <w:szCs w:val="22"/>
          <w:lang w:eastAsia="en-GB"/>
        </w:rPr>
        <w:tab/>
      </w:r>
      <w:r>
        <w:t>Control Plane Protocol</w:t>
      </w:r>
      <w:r>
        <w:tab/>
      </w:r>
      <w:r>
        <w:fldChar w:fldCharType="begin" w:fldLock="1"/>
      </w:r>
      <w:r>
        <w:instrText xml:space="preserve"> PAGEREF _Toc97647537 \h </w:instrText>
      </w:r>
      <w:r>
        <w:fldChar w:fldCharType="separate"/>
      </w:r>
      <w:r>
        <w:t>167</w:t>
      </w:r>
      <w:r>
        <w:fldChar w:fldCharType="end"/>
      </w:r>
    </w:p>
    <w:p w14:paraId="606A53B9" w14:textId="3819896B" w:rsidR="00C75B8A" w:rsidRPr="00DA1A06" w:rsidRDefault="00C75B8A">
      <w:pPr>
        <w:pStyle w:val="TOC2"/>
        <w:rPr>
          <w:rFonts w:ascii="Calibri" w:hAnsi="Calibri"/>
          <w:sz w:val="22"/>
          <w:szCs w:val="22"/>
          <w:lang w:eastAsia="en-GB"/>
        </w:rPr>
      </w:pPr>
      <w:r>
        <w:t>8.2</w:t>
      </w:r>
      <w:r w:rsidRPr="00DA1A06">
        <w:rPr>
          <w:rFonts w:ascii="Calibri" w:hAnsi="Calibri"/>
          <w:sz w:val="22"/>
          <w:szCs w:val="22"/>
          <w:lang w:eastAsia="en-GB"/>
        </w:rPr>
        <w:tab/>
      </w:r>
      <w:r>
        <w:t>Usage of the GTP-C Header</w:t>
      </w:r>
      <w:r>
        <w:tab/>
      </w:r>
      <w:r>
        <w:fldChar w:fldCharType="begin" w:fldLock="1"/>
      </w:r>
      <w:r>
        <w:instrText xml:space="preserve"> PAGEREF _Toc97647538 \h </w:instrText>
      </w:r>
      <w:r>
        <w:fldChar w:fldCharType="separate"/>
      </w:r>
      <w:r>
        <w:t>167</w:t>
      </w:r>
      <w:r>
        <w:fldChar w:fldCharType="end"/>
      </w:r>
    </w:p>
    <w:p w14:paraId="6A1ABF10" w14:textId="16962C80" w:rsidR="00C75B8A" w:rsidRPr="00DA1A06" w:rsidRDefault="00C75B8A">
      <w:pPr>
        <w:pStyle w:val="TOC1"/>
        <w:rPr>
          <w:rFonts w:ascii="Calibri" w:hAnsi="Calibri"/>
          <w:szCs w:val="22"/>
          <w:lang w:eastAsia="en-GB"/>
        </w:rPr>
      </w:pPr>
      <w:r>
        <w:t>9</w:t>
      </w:r>
      <w:r w:rsidRPr="00DA1A06">
        <w:rPr>
          <w:rFonts w:ascii="Calibri" w:hAnsi="Calibri"/>
          <w:szCs w:val="22"/>
          <w:lang w:eastAsia="en-GB"/>
        </w:rPr>
        <w:tab/>
      </w:r>
      <w:r>
        <w:t>GTP-U</w:t>
      </w:r>
      <w:r>
        <w:tab/>
      </w:r>
      <w:r>
        <w:fldChar w:fldCharType="begin" w:fldLock="1"/>
      </w:r>
      <w:r>
        <w:instrText xml:space="preserve"> PAGEREF _Toc97647539 \h </w:instrText>
      </w:r>
      <w:r>
        <w:fldChar w:fldCharType="separate"/>
      </w:r>
      <w:r>
        <w:t>169</w:t>
      </w:r>
      <w:r>
        <w:fldChar w:fldCharType="end"/>
      </w:r>
    </w:p>
    <w:p w14:paraId="1F20C75E" w14:textId="5DA1976D" w:rsidR="00C75B8A" w:rsidRPr="00DA1A06" w:rsidRDefault="00C75B8A">
      <w:pPr>
        <w:pStyle w:val="TOC2"/>
        <w:rPr>
          <w:rFonts w:ascii="Calibri" w:hAnsi="Calibri"/>
          <w:sz w:val="22"/>
          <w:szCs w:val="22"/>
          <w:lang w:eastAsia="en-GB"/>
        </w:rPr>
      </w:pPr>
      <w:r>
        <w:t>9.1</w:t>
      </w:r>
      <w:r w:rsidRPr="00DA1A06">
        <w:rPr>
          <w:rFonts w:ascii="Calibri" w:hAnsi="Calibri"/>
          <w:sz w:val="22"/>
          <w:szCs w:val="22"/>
          <w:lang w:eastAsia="en-GB"/>
        </w:rPr>
        <w:tab/>
      </w:r>
      <w:r>
        <w:t>GTP-U Protocol Entity</w:t>
      </w:r>
      <w:r>
        <w:tab/>
      </w:r>
      <w:r>
        <w:fldChar w:fldCharType="begin" w:fldLock="1"/>
      </w:r>
      <w:r>
        <w:instrText xml:space="preserve"> PAGEREF _Toc97647540 \h </w:instrText>
      </w:r>
      <w:r>
        <w:fldChar w:fldCharType="separate"/>
      </w:r>
      <w:r>
        <w:t>169</w:t>
      </w:r>
      <w:r>
        <w:fldChar w:fldCharType="end"/>
      </w:r>
    </w:p>
    <w:p w14:paraId="478D32F8" w14:textId="2D6499CE" w:rsidR="00C75B8A" w:rsidRPr="00DA1A06" w:rsidRDefault="00C75B8A">
      <w:pPr>
        <w:pStyle w:val="TOC3"/>
        <w:rPr>
          <w:rFonts w:ascii="Calibri" w:hAnsi="Calibri"/>
          <w:sz w:val="22"/>
          <w:szCs w:val="22"/>
          <w:lang w:eastAsia="en-GB"/>
        </w:rPr>
      </w:pPr>
      <w:r>
        <w:t>9.1.1</w:t>
      </w:r>
      <w:r w:rsidRPr="00DA1A06">
        <w:rPr>
          <w:rFonts w:ascii="Calibri" w:hAnsi="Calibri"/>
          <w:sz w:val="22"/>
          <w:szCs w:val="22"/>
          <w:lang w:eastAsia="en-GB"/>
        </w:rPr>
        <w:tab/>
      </w:r>
      <w:r>
        <w:t>Handling of Sequence Numbers</w:t>
      </w:r>
      <w:r>
        <w:tab/>
      </w:r>
      <w:r>
        <w:fldChar w:fldCharType="begin" w:fldLock="1"/>
      </w:r>
      <w:r>
        <w:instrText xml:space="preserve"> PAGEREF _Toc97647541 \h </w:instrText>
      </w:r>
      <w:r>
        <w:fldChar w:fldCharType="separate"/>
      </w:r>
      <w:r>
        <w:t>169</w:t>
      </w:r>
      <w:r>
        <w:fldChar w:fldCharType="end"/>
      </w:r>
    </w:p>
    <w:p w14:paraId="0EE93B6C" w14:textId="51796C95" w:rsidR="00C75B8A" w:rsidRPr="00DA1A06" w:rsidRDefault="00C75B8A">
      <w:pPr>
        <w:pStyle w:val="TOC2"/>
        <w:rPr>
          <w:rFonts w:ascii="Calibri" w:hAnsi="Calibri"/>
          <w:sz w:val="22"/>
          <w:szCs w:val="22"/>
          <w:lang w:eastAsia="en-GB"/>
        </w:rPr>
      </w:pPr>
      <w:r>
        <w:t>9.2</w:t>
      </w:r>
      <w:r w:rsidRPr="00DA1A06">
        <w:rPr>
          <w:rFonts w:ascii="Calibri" w:hAnsi="Calibri"/>
          <w:sz w:val="22"/>
          <w:szCs w:val="22"/>
          <w:lang w:eastAsia="en-GB"/>
        </w:rPr>
        <w:tab/>
      </w:r>
      <w:r>
        <w:t>GTP-U Service Access Points and Primitives</w:t>
      </w:r>
      <w:r>
        <w:tab/>
      </w:r>
      <w:r>
        <w:fldChar w:fldCharType="begin" w:fldLock="1"/>
      </w:r>
      <w:r>
        <w:instrText xml:space="preserve"> PAGEREF _Toc97647542 \h </w:instrText>
      </w:r>
      <w:r>
        <w:fldChar w:fldCharType="separate"/>
      </w:r>
      <w:r>
        <w:t>170</w:t>
      </w:r>
      <w:r>
        <w:fldChar w:fldCharType="end"/>
      </w:r>
    </w:p>
    <w:p w14:paraId="24996438" w14:textId="118C8CEE" w:rsidR="00C75B8A" w:rsidRPr="00DA1A06" w:rsidRDefault="00C75B8A">
      <w:pPr>
        <w:pStyle w:val="TOC3"/>
        <w:rPr>
          <w:rFonts w:ascii="Calibri" w:hAnsi="Calibri"/>
          <w:sz w:val="22"/>
          <w:szCs w:val="22"/>
          <w:lang w:eastAsia="en-GB"/>
        </w:rPr>
      </w:pPr>
      <w:r>
        <w:t>9.2.1</w:t>
      </w:r>
      <w:r w:rsidRPr="00DA1A06">
        <w:rPr>
          <w:rFonts w:ascii="Calibri" w:hAnsi="Calibri"/>
          <w:sz w:val="22"/>
          <w:szCs w:val="22"/>
          <w:lang w:eastAsia="en-GB"/>
        </w:rPr>
        <w:tab/>
      </w:r>
      <w:r>
        <w:t>GTP-U-CONTROL SAP</w:t>
      </w:r>
      <w:r>
        <w:tab/>
      </w:r>
      <w:r>
        <w:fldChar w:fldCharType="begin" w:fldLock="1"/>
      </w:r>
      <w:r>
        <w:instrText xml:space="preserve"> PAGEREF _Toc97647543 \h </w:instrText>
      </w:r>
      <w:r>
        <w:fldChar w:fldCharType="separate"/>
      </w:r>
      <w:r>
        <w:t>170</w:t>
      </w:r>
      <w:r>
        <w:fldChar w:fldCharType="end"/>
      </w:r>
    </w:p>
    <w:p w14:paraId="2BA684D9" w14:textId="1BC9DAE8" w:rsidR="00C75B8A" w:rsidRPr="00DA1A06" w:rsidRDefault="00C75B8A">
      <w:pPr>
        <w:pStyle w:val="TOC4"/>
        <w:rPr>
          <w:rFonts w:ascii="Calibri" w:hAnsi="Calibri"/>
          <w:sz w:val="22"/>
          <w:szCs w:val="22"/>
          <w:lang w:eastAsia="en-GB"/>
        </w:rPr>
      </w:pPr>
      <w:r>
        <w:t>9.2.1.1</w:t>
      </w:r>
      <w:r w:rsidRPr="00DA1A06">
        <w:rPr>
          <w:rFonts w:ascii="Calibri" w:hAnsi="Calibri"/>
          <w:sz w:val="22"/>
          <w:szCs w:val="22"/>
          <w:lang w:eastAsia="en-GB"/>
        </w:rPr>
        <w:tab/>
      </w:r>
      <w:r>
        <w:t>GTP-U-CONTROL-RX primitives</w:t>
      </w:r>
      <w:r>
        <w:tab/>
      </w:r>
      <w:r>
        <w:fldChar w:fldCharType="begin" w:fldLock="1"/>
      </w:r>
      <w:r>
        <w:instrText xml:space="preserve"> PAGEREF _Toc97647544 \h </w:instrText>
      </w:r>
      <w:r>
        <w:fldChar w:fldCharType="separate"/>
      </w:r>
      <w:r>
        <w:t>170</w:t>
      </w:r>
      <w:r>
        <w:fldChar w:fldCharType="end"/>
      </w:r>
    </w:p>
    <w:p w14:paraId="2E433DC4" w14:textId="1AF1DE20" w:rsidR="00C75B8A" w:rsidRPr="00DA1A06" w:rsidRDefault="00C75B8A">
      <w:pPr>
        <w:pStyle w:val="TOC5"/>
        <w:rPr>
          <w:rFonts w:ascii="Calibri" w:hAnsi="Calibri"/>
          <w:sz w:val="22"/>
          <w:szCs w:val="22"/>
          <w:lang w:eastAsia="en-GB"/>
        </w:rPr>
      </w:pPr>
      <w:r w:rsidRPr="00C75B8A">
        <w:t>9.2.1.1.1</w:t>
      </w:r>
      <w:r w:rsidRPr="00DA1A06">
        <w:rPr>
          <w:rFonts w:ascii="Calibri" w:hAnsi="Calibri"/>
          <w:sz w:val="22"/>
          <w:szCs w:val="22"/>
          <w:lang w:eastAsia="en-GB"/>
        </w:rPr>
        <w:tab/>
      </w:r>
      <w:r w:rsidRPr="00AE3194">
        <w:rPr>
          <w:lang w:val="es-ES_tradnl"/>
        </w:rPr>
        <w:t>GTP-U-CONTROL-RX-SETUP.request</w:t>
      </w:r>
      <w:r>
        <w:tab/>
      </w:r>
      <w:r>
        <w:fldChar w:fldCharType="begin" w:fldLock="1"/>
      </w:r>
      <w:r>
        <w:instrText xml:space="preserve"> PAGEREF _Toc97647545 \h </w:instrText>
      </w:r>
      <w:r>
        <w:fldChar w:fldCharType="separate"/>
      </w:r>
      <w:r>
        <w:t>170</w:t>
      </w:r>
      <w:r>
        <w:fldChar w:fldCharType="end"/>
      </w:r>
    </w:p>
    <w:p w14:paraId="64A5663C" w14:textId="18AB00DB" w:rsidR="00C75B8A" w:rsidRPr="00DA1A06" w:rsidRDefault="00C75B8A">
      <w:pPr>
        <w:pStyle w:val="TOC5"/>
        <w:rPr>
          <w:rFonts w:ascii="Calibri" w:hAnsi="Calibri"/>
          <w:sz w:val="22"/>
          <w:szCs w:val="22"/>
          <w:lang w:eastAsia="en-GB"/>
        </w:rPr>
      </w:pPr>
      <w:r w:rsidRPr="00C75B8A">
        <w:lastRenderedPageBreak/>
        <w:t>9.2.1.1.2</w:t>
      </w:r>
      <w:r w:rsidRPr="00DA1A06">
        <w:rPr>
          <w:rFonts w:ascii="Calibri" w:hAnsi="Calibri"/>
          <w:sz w:val="22"/>
          <w:szCs w:val="22"/>
          <w:lang w:eastAsia="en-GB"/>
        </w:rPr>
        <w:tab/>
      </w:r>
      <w:r w:rsidRPr="00AE3194">
        <w:rPr>
          <w:lang w:val="es-ES_tradnl"/>
        </w:rPr>
        <w:t>GTP-U-CONTROL-RX-SETUP.confirm</w:t>
      </w:r>
      <w:r>
        <w:tab/>
      </w:r>
      <w:r>
        <w:fldChar w:fldCharType="begin" w:fldLock="1"/>
      </w:r>
      <w:r>
        <w:instrText xml:space="preserve"> PAGEREF _Toc97647546 \h </w:instrText>
      </w:r>
      <w:r>
        <w:fldChar w:fldCharType="separate"/>
      </w:r>
      <w:r>
        <w:t>171</w:t>
      </w:r>
      <w:r>
        <w:fldChar w:fldCharType="end"/>
      </w:r>
    </w:p>
    <w:p w14:paraId="38500A6D" w14:textId="7ABA2BC9" w:rsidR="00C75B8A" w:rsidRPr="00DA1A06" w:rsidRDefault="00C75B8A">
      <w:pPr>
        <w:pStyle w:val="TOC5"/>
        <w:rPr>
          <w:rFonts w:ascii="Calibri" w:hAnsi="Calibri"/>
          <w:sz w:val="22"/>
          <w:szCs w:val="22"/>
          <w:lang w:eastAsia="en-GB"/>
        </w:rPr>
      </w:pPr>
      <w:r>
        <w:t>9.2.1.1.3</w:t>
      </w:r>
      <w:r w:rsidRPr="00DA1A06">
        <w:rPr>
          <w:rFonts w:ascii="Calibri" w:hAnsi="Calibri"/>
          <w:sz w:val="22"/>
          <w:szCs w:val="22"/>
          <w:lang w:eastAsia="en-GB"/>
        </w:rPr>
        <w:tab/>
      </w:r>
      <w:r>
        <w:t>GTP-U-CONTROL-RX-RELEASE.request</w:t>
      </w:r>
      <w:r>
        <w:tab/>
      </w:r>
      <w:r>
        <w:fldChar w:fldCharType="begin" w:fldLock="1"/>
      </w:r>
      <w:r>
        <w:instrText xml:space="preserve"> PAGEREF _Toc97647547 \h </w:instrText>
      </w:r>
      <w:r>
        <w:fldChar w:fldCharType="separate"/>
      </w:r>
      <w:r>
        <w:t>171</w:t>
      </w:r>
      <w:r>
        <w:fldChar w:fldCharType="end"/>
      </w:r>
    </w:p>
    <w:p w14:paraId="71ACD063" w14:textId="573C23F9" w:rsidR="00C75B8A" w:rsidRPr="00DA1A06" w:rsidRDefault="00C75B8A">
      <w:pPr>
        <w:pStyle w:val="TOC5"/>
        <w:rPr>
          <w:rFonts w:ascii="Calibri" w:hAnsi="Calibri"/>
          <w:sz w:val="22"/>
          <w:szCs w:val="22"/>
          <w:lang w:eastAsia="en-GB"/>
        </w:rPr>
      </w:pPr>
      <w:r>
        <w:t>9.2.1.1.4</w:t>
      </w:r>
      <w:r w:rsidRPr="00DA1A06">
        <w:rPr>
          <w:rFonts w:ascii="Calibri" w:hAnsi="Calibri"/>
          <w:sz w:val="22"/>
          <w:szCs w:val="22"/>
          <w:lang w:eastAsia="en-GB"/>
        </w:rPr>
        <w:tab/>
      </w:r>
      <w:r>
        <w:t>GTP-U-CONTROL-RX-RELEASE.confirm</w:t>
      </w:r>
      <w:r>
        <w:tab/>
      </w:r>
      <w:r>
        <w:fldChar w:fldCharType="begin" w:fldLock="1"/>
      </w:r>
      <w:r>
        <w:instrText xml:space="preserve"> PAGEREF _Toc97647548 \h </w:instrText>
      </w:r>
      <w:r>
        <w:fldChar w:fldCharType="separate"/>
      </w:r>
      <w:r>
        <w:t>171</w:t>
      </w:r>
      <w:r>
        <w:fldChar w:fldCharType="end"/>
      </w:r>
    </w:p>
    <w:p w14:paraId="0DC3492C" w14:textId="7C038692" w:rsidR="00C75B8A" w:rsidRPr="00DA1A06" w:rsidRDefault="00C75B8A">
      <w:pPr>
        <w:pStyle w:val="TOC5"/>
        <w:rPr>
          <w:rFonts w:ascii="Calibri" w:hAnsi="Calibri"/>
          <w:sz w:val="22"/>
          <w:szCs w:val="22"/>
          <w:lang w:eastAsia="en-GB"/>
        </w:rPr>
      </w:pPr>
      <w:r>
        <w:t>9.2.1.1.5</w:t>
      </w:r>
      <w:r w:rsidRPr="00DA1A06">
        <w:rPr>
          <w:rFonts w:ascii="Calibri" w:hAnsi="Calibri"/>
          <w:sz w:val="22"/>
          <w:szCs w:val="22"/>
          <w:lang w:eastAsia="en-GB"/>
        </w:rPr>
        <w:tab/>
      </w:r>
      <w:r>
        <w:t>GTP-U-CONTROL-RX-ERROR.indication</w:t>
      </w:r>
      <w:r>
        <w:tab/>
      </w:r>
      <w:r>
        <w:fldChar w:fldCharType="begin" w:fldLock="1"/>
      </w:r>
      <w:r>
        <w:instrText xml:space="preserve"> PAGEREF _Toc97647549 \h </w:instrText>
      </w:r>
      <w:r>
        <w:fldChar w:fldCharType="separate"/>
      </w:r>
      <w:r>
        <w:t>171</w:t>
      </w:r>
      <w:r>
        <w:fldChar w:fldCharType="end"/>
      </w:r>
    </w:p>
    <w:p w14:paraId="17DAE358" w14:textId="69BD9C6D" w:rsidR="00C75B8A" w:rsidRPr="00DA1A06" w:rsidRDefault="00C75B8A">
      <w:pPr>
        <w:pStyle w:val="TOC4"/>
        <w:rPr>
          <w:rFonts w:ascii="Calibri" w:hAnsi="Calibri"/>
          <w:sz w:val="22"/>
          <w:szCs w:val="22"/>
          <w:lang w:eastAsia="en-GB"/>
        </w:rPr>
      </w:pPr>
      <w:r>
        <w:t>9.2.1.2</w:t>
      </w:r>
      <w:r w:rsidRPr="00DA1A06">
        <w:rPr>
          <w:rFonts w:ascii="Calibri" w:hAnsi="Calibri"/>
          <w:sz w:val="22"/>
          <w:szCs w:val="22"/>
          <w:lang w:eastAsia="en-GB"/>
        </w:rPr>
        <w:tab/>
      </w:r>
      <w:r>
        <w:t>GTP-U-CONTROL-TX primitives</w:t>
      </w:r>
      <w:r>
        <w:tab/>
      </w:r>
      <w:r>
        <w:fldChar w:fldCharType="begin" w:fldLock="1"/>
      </w:r>
      <w:r>
        <w:instrText xml:space="preserve"> PAGEREF _Toc97647550 \h </w:instrText>
      </w:r>
      <w:r>
        <w:fldChar w:fldCharType="separate"/>
      </w:r>
      <w:r>
        <w:t>171</w:t>
      </w:r>
      <w:r>
        <w:fldChar w:fldCharType="end"/>
      </w:r>
    </w:p>
    <w:p w14:paraId="43506FF3" w14:textId="412E64CC" w:rsidR="00C75B8A" w:rsidRPr="00DA1A06" w:rsidRDefault="00C75B8A">
      <w:pPr>
        <w:pStyle w:val="TOC5"/>
        <w:rPr>
          <w:rFonts w:ascii="Calibri" w:hAnsi="Calibri"/>
          <w:sz w:val="22"/>
          <w:szCs w:val="22"/>
          <w:lang w:eastAsia="en-GB"/>
        </w:rPr>
      </w:pPr>
      <w:r w:rsidRPr="00C75B8A">
        <w:t>9.2.1.2.1</w:t>
      </w:r>
      <w:r w:rsidRPr="00DA1A06">
        <w:rPr>
          <w:rFonts w:ascii="Calibri" w:hAnsi="Calibri"/>
          <w:sz w:val="22"/>
          <w:szCs w:val="22"/>
          <w:lang w:eastAsia="en-GB"/>
        </w:rPr>
        <w:tab/>
      </w:r>
      <w:r w:rsidRPr="00AE3194">
        <w:rPr>
          <w:lang w:val="es-ES_tradnl"/>
        </w:rPr>
        <w:t>GTP-U-CONTROL-TX-SETUP.request</w:t>
      </w:r>
      <w:r>
        <w:tab/>
      </w:r>
      <w:r>
        <w:fldChar w:fldCharType="begin" w:fldLock="1"/>
      </w:r>
      <w:r>
        <w:instrText xml:space="preserve"> PAGEREF _Toc97647551 \h </w:instrText>
      </w:r>
      <w:r>
        <w:fldChar w:fldCharType="separate"/>
      </w:r>
      <w:r>
        <w:t>171</w:t>
      </w:r>
      <w:r>
        <w:fldChar w:fldCharType="end"/>
      </w:r>
    </w:p>
    <w:p w14:paraId="7FE393F7" w14:textId="1E5FBD77" w:rsidR="00C75B8A" w:rsidRPr="00DA1A06" w:rsidRDefault="00C75B8A">
      <w:pPr>
        <w:pStyle w:val="TOC5"/>
        <w:rPr>
          <w:rFonts w:ascii="Calibri" w:hAnsi="Calibri"/>
          <w:sz w:val="22"/>
          <w:szCs w:val="22"/>
          <w:lang w:eastAsia="en-GB"/>
        </w:rPr>
      </w:pPr>
      <w:r>
        <w:t>9.2.1.2.2</w:t>
      </w:r>
      <w:r w:rsidRPr="00DA1A06">
        <w:rPr>
          <w:rFonts w:ascii="Calibri" w:hAnsi="Calibri"/>
          <w:sz w:val="22"/>
          <w:szCs w:val="22"/>
          <w:lang w:eastAsia="en-GB"/>
        </w:rPr>
        <w:tab/>
      </w:r>
      <w:r>
        <w:t>GTP-U-CONTROL-TX-SETUP.confirm</w:t>
      </w:r>
      <w:r>
        <w:tab/>
      </w:r>
      <w:r>
        <w:fldChar w:fldCharType="begin" w:fldLock="1"/>
      </w:r>
      <w:r>
        <w:instrText xml:space="preserve"> PAGEREF _Toc97647552 \h </w:instrText>
      </w:r>
      <w:r>
        <w:fldChar w:fldCharType="separate"/>
      </w:r>
      <w:r>
        <w:t>171</w:t>
      </w:r>
      <w:r>
        <w:fldChar w:fldCharType="end"/>
      </w:r>
    </w:p>
    <w:p w14:paraId="58B07100" w14:textId="7F9B42ED" w:rsidR="00C75B8A" w:rsidRPr="00DA1A06" w:rsidRDefault="00C75B8A">
      <w:pPr>
        <w:pStyle w:val="TOC5"/>
        <w:rPr>
          <w:rFonts w:ascii="Calibri" w:hAnsi="Calibri"/>
          <w:sz w:val="22"/>
          <w:szCs w:val="22"/>
          <w:lang w:eastAsia="en-GB"/>
        </w:rPr>
      </w:pPr>
      <w:r>
        <w:t>9.2.1.2.3</w:t>
      </w:r>
      <w:r w:rsidRPr="00DA1A06">
        <w:rPr>
          <w:rFonts w:ascii="Calibri" w:hAnsi="Calibri"/>
          <w:sz w:val="22"/>
          <w:szCs w:val="22"/>
          <w:lang w:eastAsia="en-GB"/>
        </w:rPr>
        <w:tab/>
      </w:r>
      <w:r>
        <w:t>GTP-U-CONTROL-TX-RELEASE.request</w:t>
      </w:r>
      <w:r>
        <w:tab/>
      </w:r>
      <w:r>
        <w:fldChar w:fldCharType="begin" w:fldLock="1"/>
      </w:r>
      <w:r>
        <w:instrText xml:space="preserve"> PAGEREF _Toc97647553 \h </w:instrText>
      </w:r>
      <w:r>
        <w:fldChar w:fldCharType="separate"/>
      </w:r>
      <w:r>
        <w:t>171</w:t>
      </w:r>
      <w:r>
        <w:fldChar w:fldCharType="end"/>
      </w:r>
    </w:p>
    <w:p w14:paraId="03EBFA06" w14:textId="3BB4F0F7" w:rsidR="00C75B8A" w:rsidRPr="00DA1A06" w:rsidRDefault="00C75B8A">
      <w:pPr>
        <w:pStyle w:val="TOC5"/>
        <w:rPr>
          <w:rFonts w:ascii="Calibri" w:hAnsi="Calibri"/>
          <w:sz w:val="22"/>
          <w:szCs w:val="22"/>
          <w:lang w:eastAsia="en-GB"/>
        </w:rPr>
      </w:pPr>
      <w:r>
        <w:t>9.2.1.2.4</w:t>
      </w:r>
      <w:r w:rsidRPr="00DA1A06">
        <w:rPr>
          <w:rFonts w:ascii="Calibri" w:hAnsi="Calibri"/>
          <w:sz w:val="22"/>
          <w:szCs w:val="22"/>
          <w:lang w:eastAsia="en-GB"/>
        </w:rPr>
        <w:tab/>
      </w:r>
      <w:r>
        <w:t>GTP-U-CONTROL-TX-RELEASE.confirm</w:t>
      </w:r>
      <w:r>
        <w:tab/>
      </w:r>
      <w:r>
        <w:fldChar w:fldCharType="begin" w:fldLock="1"/>
      </w:r>
      <w:r>
        <w:instrText xml:space="preserve"> PAGEREF _Toc97647554 \h </w:instrText>
      </w:r>
      <w:r>
        <w:fldChar w:fldCharType="separate"/>
      </w:r>
      <w:r>
        <w:t>171</w:t>
      </w:r>
      <w:r>
        <w:fldChar w:fldCharType="end"/>
      </w:r>
    </w:p>
    <w:p w14:paraId="0EE376AC" w14:textId="3D4F5117" w:rsidR="00C75B8A" w:rsidRPr="00DA1A06" w:rsidRDefault="00C75B8A">
      <w:pPr>
        <w:pStyle w:val="TOC5"/>
        <w:rPr>
          <w:rFonts w:ascii="Calibri" w:hAnsi="Calibri"/>
          <w:sz w:val="22"/>
          <w:szCs w:val="22"/>
          <w:lang w:eastAsia="en-GB"/>
        </w:rPr>
      </w:pPr>
      <w:r>
        <w:t>9.2.1.2.5</w:t>
      </w:r>
      <w:r w:rsidRPr="00DA1A06">
        <w:rPr>
          <w:rFonts w:ascii="Calibri" w:hAnsi="Calibri"/>
          <w:sz w:val="22"/>
          <w:szCs w:val="22"/>
          <w:lang w:eastAsia="en-GB"/>
        </w:rPr>
        <w:tab/>
      </w:r>
      <w:r>
        <w:t>GTP-U-CONTROL-TX-ERROR.indication</w:t>
      </w:r>
      <w:r>
        <w:tab/>
      </w:r>
      <w:r>
        <w:fldChar w:fldCharType="begin" w:fldLock="1"/>
      </w:r>
      <w:r>
        <w:instrText xml:space="preserve"> PAGEREF _Toc97647555 \h </w:instrText>
      </w:r>
      <w:r>
        <w:fldChar w:fldCharType="separate"/>
      </w:r>
      <w:r>
        <w:t>172</w:t>
      </w:r>
      <w:r>
        <w:fldChar w:fldCharType="end"/>
      </w:r>
    </w:p>
    <w:p w14:paraId="474C6AB1" w14:textId="19046AC3" w:rsidR="00C75B8A" w:rsidRPr="00DA1A06" w:rsidRDefault="00C75B8A">
      <w:pPr>
        <w:pStyle w:val="TOC3"/>
        <w:rPr>
          <w:rFonts w:ascii="Calibri" w:hAnsi="Calibri"/>
          <w:sz w:val="22"/>
          <w:szCs w:val="22"/>
          <w:lang w:eastAsia="en-GB"/>
        </w:rPr>
      </w:pPr>
      <w:r>
        <w:t>9.2.2</w:t>
      </w:r>
      <w:r w:rsidRPr="00DA1A06">
        <w:rPr>
          <w:rFonts w:ascii="Calibri" w:hAnsi="Calibri"/>
          <w:sz w:val="22"/>
          <w:szCs w:val="22"/>
          <w:lang w:eastAsia="en-GB"/>
        </w:rPr>
        <w:tab/>
      </w:r>
      <w:r>
        <w:t>GTP-U-UNIT-DATA SAP and Primitives</w:t>
      </w:r>
      <w:r>
        <w:tab/>
      </w:r>
      <w:r>
        <w:fldChar w:fldCharType="begin" w:fldLock="1"/>
      </w:r>
      <w:r>
        <w:instrText xml:space="preserve"> PAGEREF _Toc97647556 \h </w:instrText>
      </w:r>
      <w:r>
        <w:fldChar w:fldCharType="separate"/>
      </w:r>
      <w:r>
        <w:t>172</w:t>
      </w:r>
      <w:r>
        <w:fldChar w:fldCharType="end"/>
      </w:r>
    </w:p>
    <w:p w14:paraId="59A5E9B5" w14:textId="2132FE72" w:rsidR="00C75B8A" w:rsidRPr="00DA1A06" w:rsidRDefault="00C75B8A">
      <w:pPr>
        <w:pStyle w:val="TOC4"/>
        <w:rPr>
          <w:rFonts w:ascii="Calibri" w:hAnsi="Calibri"/>
          <w:sz w:val="22"/>
          <w:szCs w:val="22"/>
          <w:lang w:eastAsia="en-GB"/>
        </w:rPr>
      </w:pPr>
      <w:r>
        <w:t>9.2.2.1</w:t>
      </w:r>
      <w:r w:rsidRPr="00DA1A06">
        <w:rPr>
          <w:rFonts w:ascii="Calibri" w:hAnsi="Calibri"/>
          <w:sz w:val="22"/>
          <w:szCs w:val="22"/>
          <w:lang w:eastAsia="en-GB"/>
        </w:rPr>
        <w:tab/>
      </w:r>
      <w:r>
        <w:t>GTP-U-UNIT-DATA.request</w:t>
      </w:r>
      <w:r>
        <w:tab/>
      </w:r>
      <w:r>
        <w:fldChar w:fldCharType="begin" w:fldLock="1"/>
      </w:r>
      <w:r>
        <w:instrText xml:space="preserve"> PAGEREF _Toc97647557 \h </w:instrText>
      </w:r>
      <w:r>
        <w:fldChar w:fldCharType="separate"/>
      </w:r>
      <w:r>
        <w:t>172</w:t>
      </w:r>
      <w:r>
        <w:fldChar w:fldCharType="end"/>
      </w:r>
    </w:p>
    <w:p w14:paraId="4D03A3B0" w14:textId="18B397B1" w:rsidR="00C75B8A" w:rsidRPr="00DA1A06" w:rsidRDefault="00C75B8A">
      <w:pPr>
        <w:pStyle w:val="TOC4"/>
        <w:rPr>
          <w:rFonts w:ascii="Calibri" w:hAnsi="Calibri"/>
          <w:sz w:val="22"/>
          <w:szCs w:val="22"/>
          <w:lang w:eastAsia="en-GB"/>
        </w:rPr>
      </w:pPr>
      <w:r>
        <w:t>9.2.2.2</w:t>
      </w:r>
      <w:r w:rsidRPr="00DA1A06">
        <w:rPr>
          <w:rFonts w:ascii="Calibri" w:hAnsi="Calibri"/>
          <w:sz w:val="22"/>
          <w:szCs w:val="22"/>
          <w:lang w:eastAsia="en-GB"/>
        </w:rPr>
        <w:tab/>
      </w:r>
      <w:r>
        <w:t>GTP-U- UNIT-DATA.indication</w:t>
      </w:r>
      <w:r>
        <w:tab/>
      </w:r>
      <w:r>
        <w:fldChar w:fldCharType="begin" w:fldLock="1"/>
      </w:r>
      <w:r>
        <w:instrText xml:space="preserve"> PAGEREF _Toc97647558 \h </w:instrText>
      </w:r>
      <w:r>
        <w:fldChar w:fldCharType="separate"/>
      </w:r>
      <w:r>
        <w:t>172</w:t>
      </w:r>
      <w:r>
        <w:fldChar w:fldCharType="end"/>
      </w:r>
    </w:p>
    <w:p w14:paraId="1FAB7619" w14:textId="1EBEC811" w:rsidR="00C75B8A" w:rsidRPr="00DA1A06" w:rsidRDefault="00C75B8A">
      <w:pPr>
        <w:pStyle w:val="TOC2"/>
        <w:rPr>
          <w:rFonts w:ascii="Calibri" w:hAnsi="Calibri"/>
          <w:sz w:val="22"/>
          <w:szCs w:val="22"/>
          <w:lang w:eastAsia="en-GB"/>
        </w:rPr>
      </w:pPr>
      <w:r>
        <w:t>9.3</w:t>
      </w:r>
      <w:r w:rsidRPr="00DA1A06">
        <w:rPr>
          <w:rFonts w:ascii="Calibri" w:hAnsi="Calibri"/>
          <w:sz w:val="22"/>
          <w:szCs w:val="22"/>
          <w:lang w:eastAsia="en-GB"/>
        </w:rPr>
        <w:tab/>
      </w:r>
      <w:r>
        <w:t>Protocol Stack</w:t>
      </w:r>
      <w:r>
        <w:tab/>
      </w:r>
      <w:r>
        <w:fldChar w:fldCharType="begin" w:fldLock="1"/>
      </w:r>
      <w:r>
        <w:instrText xml:space="preserve"> PAGEREF _Toc97647559 \h </w:instrText>
      </w:r>
      <w:r>
        <w:fldChar w:fldCharType="separate"/>
      </w:r>
      <w:r>
        <w:t>172</w:t>
      </w:r>
      <w:r>
        <w:fldChar w:fldCharType="end"/>
      </w:r>
    </w:p>
    <w:p w14:paraId="0FDE6AC9" w14:textId="08BE3E8C" w:rsidR="00C75B8A" w:rsidRPr="00DA1A06" w:rsidRDefault="00C75B8A">
      <w:pPr>
        <w:pStyle w:val="TOC3"/>
        <w:rPr>
          <w:rFonts w:ascii="Calibri" w:hAnsi="Calibri"/>
          <w:sz w:val="22"/>
          <w:szCs w:val="22"/>
          <w:lang w:eastAsia="en-GB"/>
        </w:rPr>
      </w:pPr>
      <w:r>
        <w:t>9.3.1</w:t>
      </w:r>
      <w:r w:rsidRPr="00DA1A06">
        <w:rPr>
          <w:rFonts w:ascii="Calibri" w:hAnsi="Calibri"/>
          <w:sz w:val="22"/>
          <w:szCs w:val="22"/>
          <w:lang w:eastAsia="en-GB"/>
        </w:rPr>
        <w:tab/>
      </w:r>
      <w:r>
        <w:t>Usage of the GTP-U Header</w:t>
      </w:r>
      <w:r>
        <w:tab/>
      </w:r>
      <w:r>
        <w:fldChar w:fldCharType="begin" w:fldLock="1"/>
      </w:r>
      <w:r>
        <w:instrText xml:space="preserve"> PAGEREF _Toc97647560 \h </w:instrText>
      </w:r>
      <w:r>
        <w:fldChar w:fldCharType="separate"/>
      </w:r>
      <w:r>
        <w:t>172</w:t>
      </w:r>
      <w:r>
        <w:fldChar w:fldCharType="end"/>
      </w:r>
    </w:p>
    <w:p w14:paraId="62B3625B" w14:textId="5E7FE5E5" w:rsidR="00C75B8A" w:rsidRPr="00DA1A06" w:rsidRDefault="00C75B8A">
      <w:pPr>
        <w:pStyle w:val="TOC4"/>
        <w:rPr>
          <w:rFonts w:ascii="Calibri" w:hAnsi="Calibri"/>
          <w:sz w:val="22"/>
          <w:szCs w:val="22"/>
          <w:lang w:eastAsia="en-GB"/>
        </w:rPr>
      </w:pPr>
      <w:r>
        <w:t>9.3.1.1</w:t>
      </w:r>
      <w:r w:rsidRPr="00DA1A06">
        <w:rPr>
          <w:rFonts w:ascii="Calibri" w:hAnsi="Calibri"/>
          <w:sz w:val="22"/>
          <w:szCs w:val="22"/>
          <w:lang w:eastAsia="en-GB"/>
        </w:rPr>
        <w:tab/>
      </w:r>
      <w:r>
        <w:t>Usage of Sequence Number</w:t>
      </w:r>
      <w:r>
        <w:tab/>
      </w:r>
      <w:r>
        <w:fldChar w:fldCharType="begin" w:fldLock="1"/>
      </w:r>
      <w:r>
        <w:instrText xml:space="preserve"> PAGEREF _Toc97647561 \h </w:instrText>
      </w:r>
      <w:r>
        <w:fldChar w:fldCharType="separate"/>
      </w:r>
      <w:r>
        <w:t>173</w:t>
      </w:r>
      <w:r>
        <w:fldChar w:fldCharType="end"/>
      </w:r>
    </w:p>
    <w:p w14:paraId="16D125E3" w14:textId="223133B1" w:rsidR="00C75B8A" w:rsidRPr="00DA1A06" w:rsidRDefault="00C75B8A">
      <w:pPr>
        <w:pStyle w:val="TOC2"/>
        <w:rPr>
          <w:rFonts w:ascii="Calibri" w:hAnsi="Calibri"/>
          <w:sz w:val="22"/>
          <w:szCs w:val="22"/>
          <w:lang w:eastAsia="en-GB"/>
        </w:rPr>
      </w:pPr>
      <w:r>
        <w:t>9.4</w:t>
      </w:r>
      <w:r w:rsidRPr="00DA1A06">
        <w:rPr>
          <w:rFonts w:ascii="Calibri" w:hAnsi="Calibri"/>
          <w:sz w:val="22"/>
          <w:szCs w:val="22"/>
          <w:lang w:eastAsia="en-GB"/>
        </w:rPr>
        <w:tab/>
      </w:r>
      <w:r>
        <w:t>Tunnelling between SGSNs</w:t>
      </w:r>
      <w:r>
        <w:tab/>
      </w:r>
      <w:r>
        <w:fldChar w:fldCharType="begin" w:fldLock="1"/>
      </w:r>
      <w:r>
        <w:instrText xml:space="preserve"> PAGEREF _Toc97647562 \h </w:instrText>
      </w:r>
      <w:r>
        <w:fldChar w:fldCharType="separate"/>
      </w:r>
      <w:r>
        <w:t>174</w:t>
      </w:r>
      <w:r>
        <w:fldChar w:fldCharType="end"/>
      </w:r>
    </w:p>
    <w:p w14:paraId="70A72D5C" w14:textId="38E23F13" w:rsidR="00C75B8A" w:rsidRPr="00DA1A06" w:rsidRDefault="00C75B8A">
      <w:pPr>
        <w:pStyle w:val="TOC2"/>
        <w:rPr>
          <w:rFonts w:ascii="Calibri" w:hAnsi="Calibri"/>
          <w:sz w:val="22"/>
          <w:szCs w:val="22"/>
          <w:lang w:eastAsia="en-GB"/>
        </w:rPr>
      </w:pPr>
      <w:r>
        <w:t>9.5</w:t>
      </w:r>
      <w:r w:rsidRPr="00DA1A06">
        <w:rPr>
          <w:rFonts w:ascii="Calibri" w:hAnsi="Calibri"/>
          <w:sz w:val="22"/>
          <w:szCs w:val="22"/>
          <w:lang w:eastAsia="en-GB"/>
        </w:rPr>
        <w:tab/>
      </w:r>
      <w:r>
        <w:t>Tunnelling between Source RNC and Target RNC</w:t>
      </w:r>
      <w:r>
        <w:tab/>
      </w:r>
      <w:r>
        <w:fldChar w:fldCharType="begin" w:fldLock="1"/>
      </w:r>
      <w:r>
        <w:instrText xml:space="preserve"> PAGEREF _Toc97647563 \h </w:instrText>
      </w:r>
      <w:r>
        <w:fldChar w:fldCharType="separate"/>
      </w:r>
      <w:r>
        <w:t>174</w:t>
      </w:r>
      <w:r>
        <w:fldChar w:fldCharType="end"/>
      </w:r>
    </w:p>
    <w:p w14:paraId="58840F97" w14:textId="6F2E3EB0" w:rsidR="00C75B8A" w:rsidRPr="00DA1A06" w:rsidRDefault="00C75B8A">
      <w:pPr>
        <w:pStyle w:val="TOC2"/>
        <w:rPr>
          <w:rFonts w:ascii="Calibri" w:hAnsi="Calibri"/>
          <w:sz w:val="22"/>
          <w:szCs w:val="22"/>
          <w:lang w:eastAsia="en-GB"/>
        </w:rPr>
      </w:pPr>
      <w:r>
        <w:t>9.6</w:t>
      </w:r>
      <w:r w:rsidRPr="00DA1A06">
        <w:rPr>
          <w:rFonts w:ascii="Calibri" w:hAnsi="Calibri"/>
          <w:sz w:val="22"/>
          <w:szCs w:val="22"/>
          <w:lang w:eastAsia="en-GB"/>
        </w:rPr>
        <w:tab/>
      </w:r>
      <w:r>
        <w:t>Tunnelling between GGSNs</w:t>
      </w:r>
      <w:r>
        <w:tab/>
      </w:r>
      <w:r>
        <w:fldChar w:fldCharType="begin" w:fldLock="1"/>
      </w:r>
      <w:r>
        <w:instrText xml:space="preserve"> PAGEREF _Toc97647564 \h </w:instrText>
      </w:r>
      <w:r>
        <w:fldChar w:fldCharType="separate"/>
      </w:r>
      <w:r>
        <w:t>174</w:t>
      </w:r>
      <w:r>
        <w:fldChar w:fldCharType="end"/>
      </w:r>
    </w:p>
    <w:p w14:paraId="5D5706B8" w14:textId="225A716C" w:rsidR="00C75B8A" w:rsidRPr="00DA1A06" w:rsidRDefault="00C75B8A">
      <w:pPr>
        <w:pStyle w:val="TOC1"/>
        <w:rPr>
          <w:rFonts w:ascii="Calibri" w:hAnsi="Calibri"/>
          <w:szCs w:val="22"/>
          <w:lang w:eastAsia="en-GB"/>
        </w:rPr>
      </w:pPr>
      <w:r>
        <w:t>10</w:t>
      </w:r>
      <w:r w:rsidRPr="00DA1A06">
        <w:rPr>
          <w:rFonts w:ascii="Calibri" w:hAnsi="Calibri"/>
          <w:szCs w:val="22"/>
          <w:lang w:eastAsia="en-GB"/>
        </w:rPr>
        <w:tab/>
      </w:r>
      <w:r>
        <w:t>Path Protocols</w:t>
      </w:r>
      <w:r>
        <w:tab/>
      </w:r>
      <w:r>
        <w:fldChar w:fldCharType="begin" w:fldLock="1"/>
      </w:r>
      <w:r>
        <w:instrText xml:space="preserve"> PAGEREF _Toc97647565 \h </w:instrText>
      </w:r>
      <w:r>
        <w:fldChar w:fldCharType="separate"/>
      </w:r>
      <w:r>
        <w:t>174</w:t>
      </w:r>
      <w:r>
        <w:fldChar w:fldCharType="end"/>
      </w:r>
    </w:p>
    <w:p w14:paraId="6EA9AC23" w14:textId="40BF14CA" w:rsidR="00C75B8A" w:rsidRPr="00DA1A06" w:rsidRDefault="00C75B8A">
      <w:pPr>
        <w:pStyle w:val="TOC2"/>
        <w:rPr>
          <w:rFonts w:ascii="Calibri" w:hAnsi="Calibri"/>
          <w:sz w:val="22"/>
          <w:szCs w:val="22"/>
          <w:lang w:eastAsia="en-GB"/>
        </w:rPr>
      </w:pPr>
      <w:r>
        <w:t>10.1</w:t>
      </w:r>
      <w:r w:rsidRPr="00DA1A06">
        <w:rPr>
          <w:rFonts w:ascii="Calibri" w:hAnsi="Calibri"/>
          <w:sz w:val="22"/>
          <w:szCs w:val="22"/>
          <w:lang w:eastAsia="en-GB"/>
        </w:rPr>
        <w:tab/>
      </w:r>
      <w:r>
        <w:t>UDP/IP</w:t>
      </w:r>
      <w:r>
        <w:tab/>
      </w:r>
      <w:r>
        <w:fldChar w:fldCharType="begin" w:fldLock="1"/>
      </w:r>
      <w:r>
        <w:instrText xml:space="preserve"> PAGEREF _Toc97647566 \h </w:instrText>
      </w:r>
      <w:r>
        <w:fldChar w:fldCharType="separate"/>
      </w:r>
      <w:r>
        <w:t>174</w:t>
      </w:r>
      <w:r>
        <w:fldChar w:fldCharType="end"/>
      </w:r>
    </w:p>
    <w:p w14:paraId="7E3DBF1C" w14:textId="54C7EDAA" w:rsidR="00C75B8A" w:rsidRPr="00DA1A06" w:rsidRDefault="00C75B8A">
      <w:pPr>
        <w:pStyle w:val="TOC3"/>
        <w:rPr>
          <w:rFonts w:ascii="Calibri" w:hAnsi="Calibri"/>
          <w:sz w:val="22"/>
          <w:szCs w:val="22"/>
          <w:lang w:eastAsia="en-GB"/>
        </w:rPr>
      </w:pPr>
      <w:r>
        <w:t>10.1.1</w:t>
      </w:r>
      <w:r w:rsidRPr="00DA1A06">
        <w:rPr>
          <w:rFonts w:ascii="Calibri" w:hAnsi="Calibri"/>
          <w:sz w:val="22"/>
          <w:szCs w:val="22"/>
          <w:lang w:eastAsia="en-GB"/>
        </w:rPr>
        <w:tab/>
      </w:r>
      <w:r>
        <w:t>UDP Header</w:t>
      </w:r>
      <w:r>
        <w:tab/>
      </w:r>
      <w:r>
        <w:fldChar w:fldCharType="begin" w:fldLock="1"/>
      </w:r>
      <w:r>
        <w:instrText xml:space="preserve"> PAGEREF _Toc97647567 \h </w:instrText>
      </w:r>
      <w:r>
        <w:fldChar w:fldCharType="separate"/>
      </w:r>
      <w:r>
        <w:t>174</w:t>
      </w:r>
      <w:r>
        <w:fldChar w:fldCharType="end"/>
      </w:r>
    </w:p>
    <w:p w14:paraId="21D993E1" w14:textId="222ED51E" w:rsidR="00C75B8A" w:rsidRPr="00DA1A06" w:rsidRDefault="00C75B8A">
      <w:pPr>
        <w:pStyle w:val="TOC4"/>
        <w:rPr>
          <w:rFonts w:ascii="Calibri" w:hAnsi="Calibri"/>
          <w:sz w:val="22"/>
          <w:szCs w:val="22"/>
          <w:lang w:eastAsia="en-GB"/>
        </w:rPr>
      </w:pPr>
      <w:r>
        <w:t>10.1.1.1</w:t>
      </w:r>
      <w:r w:rsidRPr="00DA1A06">
        <w:rPr>
          <w:rFonts w:ascii="Calibri" w:hAnsi="Calibri"/>
          <w:sz w:val="22"/>
          <w:szCs w:val="22"/>
          <w:lang w:eastAsia="en-GB"/>
        </w:rPr>
        <w:tab/>
      </w:r>
      <w:r>
        <w:t>Request Messages</w:t>
      </w:r>
      <w:r>
        <w:tab/>
      </w:r>
      <w:r>
        <w:fldChar w:fldCharType="begin" w:fldLock="1"/>
      </w:r>
      <w:r>
        <w:instrText xml:space="preserve"> PAGEREF _Toc97647568 \h </w:instrText>
      </w:r>
      <w:r>
        <w:fldChar w:fldCharType="separate"/>
      </w:r>
      <w:r>
        <w:t>174</w:t>
      </w:r>
      <w:r>
        <w:fldChar w:fldCharType="end"/>
      </w:r>
    </w:p>
    <w:p w14:paraId="330AD836" w14:textId="7A7A51E7" w:rsidR="00C75B8A" w:rsidRPr="00DA1A06" w:rsidRDefault="00C75B8A">
      <w:pPr>
        <w:pStyle w:val="TOC4"/>
        <w:rPr>
          <w:rFonts w:ascii="Calibri" w:hAnsi="Calibri"/>
          <w:sz w:val="22"/>
          <w:szCs w:val="22"/>
          <w:lang w:eastAsia="en-GB"/>
        </w:rPr>
      </w:pPr>
      <w:r>
        <w:t>10.1.1.2</w:t>
      </w:r>
      <w:r w:rsidRPr="00DA1A06">
        <w:rPr>
          <w:rFonts w:ascii="Calibri" w:hAnsi="Calibri"/>
          <w:sz w:val="22"/>
          <w:szCs w:val="22"/>
          <w:lang w:eastAsia="en-GB"/>
        </w:rPr>
        <w:tab/>
      </w:r>
      <w:r>
        <w:t>Response Messages</w:t>
      </w:r>
      <w:r>
        <w:tab/>
      </w:r>
      <w:r>
        <w:fldChar w:fldCharType="begin" w:fldLock="1"/>
      </w:r>
      <w:r>
        <w:instrText xml:space="preserve"> PAGEREF _Toc97647569 \h </w:instrText>
      </w:r>
      <w:r>
        <w:fldChar w:fldCharType="separate"/>
      </w:r>
      <w:r>
        <w:t>174</w:t>
      </w:r>
      <w:r>
        <w:fldChar w:fldCharType="end"/>
      </w:r>
    </w:p>
    <w:p w14:paraId="42154F4E" w14:textId="7DB1160E" w:rsidR="00C75B8A" w:rsidRPr="00DA1A06" w:rsidRDefault="00C75B8A">
      <w:pPr>
        <w:pStyle w:val="TOC4"/>
        <w:rPr>
          <w:rFonts w:ascii="Calibri" w:hAnsi="Calibri"/>
          <w:sz w:val="22"/>
          <w:szCs w:val="22"/>
          <w:lang w:eastAsia="en-GB"/>
        </w:rPr>
      </w:pPr>
      <w:r>
        <w:t>10.1.1.3</w:t>
      </w:r>
      <w:r w:rsidRPr="00DA1A06">
        <w:rPr>
          <w:rFonts w:ascii="Calibri" w:hAnsi="Calibri"/>
          <w:sz w:val="22"/>
          <w:szCs w:val="22"/>
          <w:lang w:eastAsia="en-GB"/>
        </w:rPr>
        <w:tab/>
      </w:r>
      <w:r>
        <w:t>Encapsulated T-PDUs</w:t>
      </w:r>
      <w:r>
        <w:tab/>
      </w:r>
      <w:r>
        <w:fldChar w:fldCharType="begin" w:fldLock="1"/>
      </w:r>
      <w:r>
        <w:instrText xml:space="preserve"> PAGEREF _Toc97647570 \h </w:instrText>
      </w:r>
      <w:r>
        <w:fldChar w:fldCharType="separate"/>
      </w:r>
      <w:r>
        <w:t>174</w:t>
      </w:r>
      <w:r>
        <w:fldChar w:fldCharType="end"/>
      </w:r>
    </w:p>
    <w:p w14:paraId="46904C4F" w14:textId="1A1CF627" w:rsidR="00C75B8A" w:rsidRPr="00DA1A06" w:rsidRDefault="00C75B8A">
      <w:pPr>
        <w:pStyle w:val="TOC4"/>
        <w:rPr>
          <w:rFonts w:ascii="Calibri" w:hAnsi="Calibri"/>
          <w:sz w:val="22"/>
          <w:szCs w:val="22"/>
          <w:lang w:eastAsia="en-GB"/>
        </w:rPr>
      </w:pPr>
      <w:r>
        <w:t>10.1.1.4</w:t>
      </w:r>
      <w:r w:rsidRPr="00DA1A0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_Toc97647571 \h </w:instrText>
      </w:r>
      <w:r>
        <w:fldChar w:fldCharType="separate"/>
      </w:r>
      <w:r>
        <w:t>174</w:t>
      </w:r>
      <w:r>
        <w:fldChar w:fldCharType="end"/>
      </w:r>
    </w:p>
    <w:p w14:paraId="28CC5EE6" w14:textId="69F5DB43" w:rsidR="00C75B8A" w:rsidRPr="00DA1A06" w:rsidRDefault="00C75B8A">
      <w:pPr>
        <w:pStyle w:val="TOC3"/>
        <w:rPr>
          <w:rFonts w:ascii="Calibri" w:hAnsi="Calibri"/>
          <w:sz w:val="22"/>
          <w:szCs w:val="22"/>
          <w:lang w:eastAsia="en-GB"/>
        </w:rPr>
      </w:pPr>
      <w:r>
        <w:t>10.1.2</w:t>
      </w:r>
      <w:r w:rsidRPr="00DA1A06">
        <w:rPr>
          <w:rFonts w:ascii="Calibri" w:hAnsi="Calibri"/>
          <w:sz w:val="22"/>
          <w:szCs w:val="22"/>
          <w:lang w:eastAsia="en-GB"/>
        </w:rPr>
        <w:tab/>
      </w:r>
      <w:r>
        <w:t>IP Header</w:t>
      </w:r>
      <w:r>
        <w:tab/>
      </w:r>
      <w:r>
        <w:fldChar w:fldCharType="begin" w:fldLock="1"/>
      </w:r>
      <w:r>
        <w:instrText xml:space="preserve"> PAGEREF _Toc97647572 \h </w:instrText>
      </w:r>
      <w:r>
        <w:fldChar w:fldCharType="separate"/>
      </w:r>
      <w:r>
        <w:t>175</w:t>
      </w:r>
      <w:r>
        <w:fldChar w:fldCharType="end"/>
      </w:r>
    </w:p>
    <w:p w14:paraId="43615C1F" w14:textId="3B0CAE69" w:rsidR="00C75B8A" w:rsidRPr="00DA1A06" w:rsidRDefault="00C75B8A">
      <w:pPr>
        <w:pStyle w:val="TOC4"/>
        <w:rPr>
          <w:rFonts w:ascii="Calibri" w:hAnsi="Calibri"/>
          <w:sz w:val="22"/>
          <w:szCs w:val="22"/>
          <w:lang w:eastAsia="en-GB"/>
        </w:rPr>
      </w:pPr>
      <w:r>
        <w:t>10.1.2.1</w:t>
      </w:r>
      <w:r w:rsidRPr="00DA1A06">
        <w:rPr>
          <w:rFonts w:ascii="Calibri" w:hAnsi="Calibri"/>
          <w:sz w:val="22"/>
          <w:szCs w:val="22"/>
          <w:lang w:eastAsia="en-GB"/>
        </w:rPr>
        <w:tab/>
      </w:r>
      <w:r>
        <w:t>Request Messages and Encapsulated T-PDUs</w:t>
      </w:r>
      <w:r>
        <w:tab/>
      </w:r>
      <w:r>
        <w:fldChar w:fldCharType="begin" w:fldLock="1"/>
      </w:r>
      <w:r>
        <w:instrText xml:space="preserve"> PAGEREF _Toc97647573 \h </w:instrText>
      </w:r>
      <w:r>
        <w:fldChar w:fldCharType="separate"/>
      </w:r>
      <w:r>
        <w:t>175</w:t>
      </w:r>
      <w:r>
        <w:fldChar w:fldCharType="end"/>
      </w:r>
    </w:p>
    <w:p w14:paraId="0917DE71" w14:textId="373664C3" w:rsidR="00C75B8A" w:rsidRPr="00DA1A06" w:rsidRDefault="00C75B8A">
      <w:pPr>
        <w:pStyle w:val="TOC4"/>
        <w:rPr>
          <w:rFonts w:ascii="Calibri" w:hAnsi="Calibri"/>
          <w:sz w:val="22"/>
          <w:szCs w:val="22"/>
          <w:lang w:eastAsia="en-GB"/>
        </w:rPr>
      </w:pPr>
      <w:r>
        <w:t>10.1.2.2</w:t>
      </w:r>
      <w:r w:rsidRPr="00DA1A06">
        <w:rPr>
          <w:rFonts w:ascii="Calibri" w:hAnsi="Calibri"/>
          <w:sz w:val="22"/>
          <w:szCs w:val="22"/>
          <w:lang w:eastAsia="en-GB"/>
        </w:rPr>
        <w:tab/>
      </w:r>
      <w:r>
        <w:t>Response Messages</w:t>
      </w:r>
      <w:r>
        <w:tab/>
      </w:r>
      <w:r>
        <w:fldChar w:fldCharType="begin" w:fldLock="1"/>
      </w:r>
      <w:r>
        <w:instrText xml:space="preserve"> PAGEREF _Toc97647574 \h </w:instrText>
      </w:r>
      <w:r>
        <w:fldChar w:fldCharType="separate"/>
      </w:r>
      <w:r>
        <w:t>175</w:t>
      </w:r>
      <w:r>
        <w:fldChar w:fldCharType="end"/>
      </w:r>
    </w:p>
    <w:p w14:paraId="73BD4BF8" w14:textId="5064DA7B" w:rsidR="00C75B8A" w:rsidRPr="00DA1A06" w:rsidRDefault="00C75B8A">
      <w:pPr>
        <w:pStyle w:val="TOC4"/>
        <w:rPr>
          <w:rFonts w:ascii="Calibri" w:hAnsi="Calibri"/>
          <w:sz w:val="22"/>
          <w:szCs w:val="22"/>
          <w:lang w:eastAsia="en-GB"/>
        </w:rPr>
      </w:pPr>
      <w:r>
        <w:t>10.1.2.3</w:t>
      </w:r>
      <w:r w:rsidRPr="00DA1A0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_Toc97647575 \h </w:instrText>
      </w:r>
      <w:r>
        <w:fldChar w:fldCharType="separate"/>
      </w:r>
      <w:r>
        <w:t>175</w:t>
      </w:r>
      <w:r>
        <w:fldChar w:fldCharType="end"/>
      </w:r>
    </w:p>
    <w:p w14:paraId="40186EC4" w14:textId="4DA193C5" w:rsidR="00C75B8A" w:rsidRPr="00DA1A06" w:rsidRDefault="00C75B8A">
      <w:pPr>
        <w:pStyle w:val="TOC1"/>
        <w:rPr>
          <w:rFonts w:ascii="Calibri" w:hAnsi="Calibri"/>
          <w:szCs w:val="22"/>
          <w:lang w:eastAsia="en-GB"/>
        </w:rPr>
      </w:pPr>
      <w:r>
        <w:t>11</w:t>
      </w:r>
      <w:r w:rsidRPr="00DA1A06">
        <w:rPr>
          <w:rFonts w:ascii="Calibri" w:hAnsi="Calibri"/>
          <w:szCs w:val="22"/>
          <w:lang w:eastAsia="en-GB"/>
        </w:rPr>
        <w:tab/>
      </w:r>
      <w:r>
        <w:t>Error Handling</w:t>
      </w:r>
      <w:r>
        <w:tab/>
      </w:r>
      <w:r>
        <w:fldChar w:fldCharType="begin" w:fldLock="1"/>
      </w:r>
      <w:r>
        <w:instrText xml:space="preserve"> PAGEREF _Toc97647576 \h </w:instrText>
      </w:r>
      <w:r>
        <w:fldChar w:fldCharType="separate"/>
      </w:r>
      <w:r>
        <w:t>175</w:t>
      </w:r>
      <w:r>
        <w:fldChar w:fldCharType="end"/>
      </w:r>
    </w:p>
    <w:p w14:paraId="045E30D8" w14:textId="73DEF9CB" w:rsidR="00C75B8A" w:rsidRPr="00DA1A06" w:rsidRDefault="00C75B8A">
      <w:pPr>
        <w:pStyle w:val="TOC2"/>
        <w:rPr>
          <w:rFonts w:ascii="Calibri" w:hAnsi="Calibri"/>
          <w:sz w:val="22"/>
          <w:szCs w:val="22"/>
          <w:lang w:eastAsia="en-GB"/>
        </w:rPr>
      </w:pPr>
      <w:r>
        <w:t>11.1</w:t>
      </w:r>
      <w:r w:rsidRPr="00DA1A06">
        <w:rPr>
          <w:rFonts w:ascii="Calibri" w:hAnsi="Calibri"/>
          <w:sz w:val="22"/>
          <w:szCs w:val="22"/>
          <w:lang w:eastAsia="en-GB"/>
        </w:rPr>
        <w:tab/>
      </w:r>
      <w:r>
        <w:t>Protocol Errors</w:t>
      </w:r>
      <w:r>
        <w:tab/>
      </w:r>
      <w:r>
        <w:fldChar w:fldCharType="begin" w:fldLock="1"/>
      </w:r>
      <w:r>
        <w:instrText xml:space="preserve"> PAGEREF _Toc97647577 \h </w:instrText>
      </w:r>
      <w:r>
        <w:fldChar w:fldCharType="separate"/>
      </w:r>
      <w:r>
        <w:t>175</w:t>
      </w:r>
      <w:r>
        <w:fldChar w:fldCharType="end"/>
      </w:r>
    </w:p>
    <w:p w14:paraId="2C848791" w14:textId="790F211F" w:rsidR="00C75B8A" w:rsidRPr="00DA1A06" w:rsidRDefault="00C75B8A">
      <w:pPr>
        <w:pStyle w:val="TOC3"/>
        <w:rPr>
          <w:rFonts w:ascii="Calibri" w:hAnsi="Calibri"/>
          <w:sz w:val="22"/>
          <w:szCs w:val="22"/>
          <w:lang w:eastAsia="en-GB"/>
        </w:rPr>
      </w:pPr>
      <w:r>
        <w:t>11.1.1</w:t>
      </w:r>
      <w:r w:rsidRPr="00DA1A06">
        <w:rPr>
          <w:rFonts w:ascii="Calibri" w:hAnsi="Calibri"/>
          <w:sz w:val="22"/>
          <w:szCs w:val="22"/>
          <w:lang w:eastAsia="en-GB"/>
        </w:rPr>
        <w:tab/>
      </w:r>
      <w:r>
        <w:t>Different GTP Versions</w:t>
      </w:r>
      <w:r>
        <w:tab/>
      </w:r>
      <w:r>
        <w:fldChar w:fldCharType="begin" w:fldLock="1"/>
      </w:r>
      <w:r>
        <w:instrText xml:space="preserve"> PAGEREF _Toc97647578 \h </w:instrText>
      </w:r>
      <w:r>
        <w:fldChar w:fldCharType="separate"/>
      </w:r>
      <w:r>
        <w:t>176</w:t>
      </w:r>
      <w:r>
        <w:fldChar w:fldCharType="end"/>
      </w:r>
    </w:p>
    <w:p w14:paraId="735188E2" w14:textId="44D0F31D" w:rsidR="00C75B8A" w:rsidRPr="00DA1A06" w:rsidRDefault="00C75B8A">
      <w:pPr>
        <w:pStyle w:val="TOC3"/>
        <w:rPr>
          <w:rFonts w:ascii="Calibri" w:hAnsi="Calibri"/>
          <w:sz w:val="22"/>
          <w:szCs w:val="22"/>
          <w:lang w:eastAsia="en-GB"/>
        </w:rPr>
      </w:pPr>
      <w:r>
        <w:t>11.1.2</w:t>
      </w:r>
      <w:r w:rsidRPr="00DA1A06">
        <w:rPr>
          <w:rFonts w:ascii="Calibri" w:hAnsi="Calibri"/>
          <w:sz w:val="22"/>
          <w:szCs w:val="22"/>
          <w:lang w:eastAsia="en-GB"/>
        </w:rPr>
        <w:tab/>
      </w:r>
      <w:r>
        <w:t>GTP Message Length Errors</w:t>
      </w:r>
      <w:r>
        <w:tab/>
      </w:r>
      <w:r>
        <w:fldChar w:fldCharType="begin" w:fldLock="1"/>
      </w:r>
      <w:r>
        <w:instrText xml:space="preserve"> PAGEREF _Toc97647579 \h </w:instrText>
      </w:r>
      <w:r>
        <w:fldChar w:fldCharType="separate"/>
      </w:r>
      <w:r>
        <w:t>176</w:t>
      </w:r>
      <w:r>
        <w:fldChar w:fldCharType="end"/>
      </w:r>
    </w:p>
    <w:p w14:paraId="19FD43AF" w14:textId="2AA12FE9" w:rsidR="00C75B8A" w:rsidRPr="00DA1A06" w:rsidRDefault="00C75B8A">
      <w:pPr>
        <w:pStyle w:val="TOC3"/>
        <w:rPr>
          <w:rFonts w:ascii="Calibri" w:hAnsi="Calibri"/>
          <w:sz w:val="22"/>
          <w:szCs w:val="22"/>
          <w:lang w:eastAsia="en-GB"/>
        </w:rPr>
      </w:pPr>
      <w:r>
        <w:t>11.1.3</w:t>
      </w:r>
      <w:r w:rsidRPr="00DA1A06">
        <w:rPr>
          <w:rFonts w:ascii="Calibri" w:hAnsi="Calibri"/>
          <w:sz w:val="22"/>
          <w:szCs w:val="22"/>
          <w:lang w:eastAsia="en-GB"/>
        </w:rPr>
        <w:tab/>
      </w:r>
      <w:r>
        <w:t>Unknown GTP Signalling Message</w:t>
      </w:r>
      <w:r>
        <w:tab/>
      </w:r>
      <w:r>
        <w:fldChar w:fldCharType="begin" w:fldLock="1"/>
      </w:r>
      <w:r>
        <w:instrText xml:space="preserve"> PAGEREF _Toc97647580 \h </w:instrText>
      </w:r>
      <w:r>
        <w:fldChar w:fldCharType="separate"/>
      </w:r>
      <w:r>
        <w:t>176</w:t>
      </w:r>
      <w:r>
        <w:fldChar w:fldCharType="end"/>
      </w:r>
    </w:p>
    <w:p w14:paraId="241A5489" w14:textId="6819B577" w:rsidR="00C75B8A" w:rsidRPr="00DA1A06" w:rsidRDefault="00C75B8A">
      <w:pPr>
        <w:pStyle w:val="TOC3"/>
        <w:rPr>
          <w:rFonts w:ascii="Calibri" w:hAnsi="Calibri"/>
          <w:sz w:val="22"/>
          <w:szCs w:val="22"/>
          <w:lang w:eastAsia="en-GB"/>
        </w:rPr>
      </w:pPr>
      <w:r>
        <w:t>11.1.4</w:t>
      </w:r>
      <w:r w:rsidRPr="00DA1A06">
        <w:rPr>
          <w:rFonts w:ascii="Calibri" w:hAnsi="Calibri"/>
          <w:sz w:val="22"/>
          <w:szCs w:val="22"/>
          <w:lang w:eastAsia="en-GB"/>
        </w:rPr>
        <w:tab/>
      </w:r>
      <w:r>
        <w:t>Unexpected GTP Signalling Message</w:t>
      </w:r>
      <w:r>
        <w:tab/>
      </w:r>
      <w:r>
        <w:fldChar w:fldCharType="begin" w:fldLock="1"/>
      </w:r>
      <w:r>
        <w:instrText xml:space="preserve"> PAGEREF _Toc97647581 \h </w:instrText>
      </w:r>
      <w:r>
        <w:fldChar w:fldCharType="separate"/>
      </w:r>
      <w:r>
        <w:t>176</w:t>
      </w:r>
      <w:r>
        <w:fldChar w:fldCharType="end"/>
      </w:r>
    </w:p>
    <w:p w14:paraId="2129DBF2" w14:textId="11509D23" w:rsidR="00C75B8A" w:rsidRPr="00DA1A06" w:rsidRDefault="00C75B8A">
      <w:pPr>
        <w:pStyle w:val="TOC3"/>
        <w:rPr>
          <w:rFonts w:ascii="Calibri" w:hAnsi="Calibri"/>
          <w:sz w:val="22"/>
          <w:szCs w:val="22"/>
          <w:lang w:eastAsia="en-GB"/>
        </w:rPr>
      </w:pPr>
      <w:r>
        <w:t>11.1.5</w:t>
      </w:r>
      <w:r w:rsidRPr="00DA1A06">
        <w:rPr>
          <w:rFonts w:ascii="Calibri" w:hAnsi="Calibri"/>
          <w:sz w:val="22"/>
          <w:szCs w:val="22"/>
          <w:lang w:eastAsia="en-GB"/>
        </w:rPr>
        <w:tab/>
      </w:r>
      <w:r>
        <w:t>Missing Mandatorily Present Information Element</w:t>
      </w:r>
      <w:r>
        <w:tab/>
      </w:r>
      <w:r>
        <w:fldChar w:fldCharType="begin" w:fldLock="1"/>
      </w:r>
      <w:r>
        <w:instrText xml:space="preserve"> PAGEREF _Toc97647582 \h </w:instrText>
      </w:r>
      <w:r>
        <w:fldChar w:fldCharType="separate"/>
      </w:r>
      <w:r>
        <w:t>176</w:t>
      </w:r>
      <w:r>
        <w:fldChar w:fldCharType="end"/>
      </w:r>
    </w:p>
    <w:p w14:paraId="5DE79406" w14:textId="04E6BEF0" w:rsidR="00C75B8A" w:rsidRPr="00DA1A06" w:rsidRDefault="00C75B8A">
      <w:pPr>
        <w:pStyle w:val="TOC3"/>
        <w:rPr>
          <w:rFonts w:ascii="Calibri" w:hAnsi="Calibri"/>
          <w:sz w:val="22"/>
          <w:szCs w:val="22"/>
          <w:lang w:eastAsia="en-GB"/>
        </w:rPr>
      </w:pPr>
      <w:r>
        <w:t>11.1.6</w:t>
      </w:r>
      <w:r w:rsidRPr="00DA1A06">
        <w:rPr>
          <w:rFonts w:ascii="Calibri" w:hAnsi="Calibri"/>
          <w:sz w:val="22"/>
          <w:szCs w:val="22"/>
          <w:lang w:eastAsia="en-GB"/>
        </w:rPr>
        <w:tab/>
      </w:r>
      <w:r>
        <w:t>Invalid IE Length</w:t>
      </w:r>
      <w:r>
        <w:tab/>
      </w:r>
      <w:r>
        <w:fldChar w:fldCharType="begin" w:fldLock="1"/>
      </w:r>
      <w:r>
        <w:instrText xml:space="preserve"> PAGEREF _Toc97647583 \h </w:instrText>
      </w:r>
      <w:r>
        <w:fldChar w:fldCharType="separate"/>
      </w:r>
      <w:r>
        <w:t>176</w:t>
      </w:r>
      <w:r>
        <w:fldChar w:fldCharType="end"/>
      </w:r>
    </w:p>
    <w:p w14:paraId="1826A477" w14:textId="64761130" w:rsidR="00C75B8A" w:rsidRPr="00DA1A06" w:rsidRDefault="00C75B8A">
      <w:pPr>
        <w:pStyle w:val="TOC3"/>
        <w:rPr>
          <w:rFonts w:ascii="Calibri" w:hAnsi="Calibri"/>
          <w:sz w:val="22"/>
          <w:szCs w:val="22"/>
          <w:lang w:eastAsia="en-GB"/>
        </w:rPr>
      </w:pPr>
      <w:r>
        <w:t>11.1.7</w:t>
      </w:r>
      <w:r w:rsidRPr="00DA1A06">
        <w:rPr>
          <w:rFonts w:ascii="Calibri" w:hAnsi="Calibri"/>
          <w:sz w:val="22"/>
          <w:szCs w:val="22"/>
          <w:lang w:eastAsia="en-GB"/>
        </w:rPr>
        <w:tab/>
      </w:r>
      <w:r>
        <w:t>Invalid Mandatory Information Element</w:t>
      </w:r>
      <w:r>
        <w:tab/>
      </w:r>
      <w:r>
        <w:fldChar w:fldCharType="begin" w:fldLock="1"/>
      </w:r>
      <w:r>
        <w:instrText xml:space="preserve"> PAGEREF _Toc97647584 \h </w:instrText>
      </w:r>
      <w:r>
        <w:fldChar w:fldCharType="separate"/>
      </w:r>
      <w:r>
        <w:t>177</w:t>
      </w:r>
      <w:r>
        <w:fldChar w:fldCharType="end"/>
      </w:r>
    </w:p>
    <w:p w14:paraId="1D802D7E" w14:textId="0DAF1ACD" w:rsidR="00C75B8A" w:rsidRPr="00DA1A06" w:rsidRDefault="00C75B8A">
      <w:pPr>
        <w:pStyle w:val="TOC3"/>
        <w:rPr>
          <w:rFonts w:ascii="Calibri" w:hAnsi="Calibri"/>
          <w:sz w:val="22"/>
          <w:szCs w:val="22"/>
          <w:lang w:eastAsia="en-GB"/>
        </w:rPr>
      </w:pPr>
      <w:r>
        <w:t>11.1.8</w:t>
      </w:r>
      <w:r w:rsidRPr="00DA1A06">
        <w:rPr>
          <w:rFonts w:ascii="Calibri" w:hAnsi="Calibri"/>
          <w:sz w:val="22"/>
          <w:szCs w:val="22"/>
          <w:lang w:eastAsia="en-GB"/>
        </w:rPr>
        <w:tab/>
      </w:r>
      <w:r>
        <w:t>Invalid Optional Information Element</w:t>
      </w:r>
      <w:r>
        <w:tab/>
      </w:r>
      <w:r>
        <w:fldChar w:fldCharType="begin" w:fldLock="1"/>
      </w:r>
      <w:r>
        <w:instrText xml:space="preserve"> PAGEREF _Toc97647585 \h </w:instrText>
      </w:r>
      <w:r>
        <w:fldChar w:fldCharType="separate"/>
      </w:r>
      <w:r>
        <w:t>177</w:t>
      </w:r>
      <w:r>
        <w:fldChar w:fldCharType="end"/>
      </w:r>
    </w:p>
    <w:p w14:paraId="595E0075" w14:textId="6A581278" w:rsidR="00C75B8A" w:rsidRPr="00DA1A06" w:rsidRDefault="00C75B8A">
      <w:pPr>
        <w:pStyle w:val="TOC3"/>
        <w:rPr>
          <w:rFonts w:ascii="Calibri" w:hAnsi="Calibri"/>
          <w:sz w:val="22"/>
          <w:szCs w:val="22"/>
          <w:lang w:eastAsia="en-GB"/>
        </w:rPr>
      </w:pPr>
      <w:r>
        <w:t>11.1.9</w:t>
      </w:r>
      <w:r w:rsidRPr="00DA1A06">
        <w:rPr>
          <w:rFonts w:ascii="Calibri" w:hAnsi="Calibri"/>
          <w:sz w:val="22"/>
          <w:szCs w:val="22"/>
          <w:lang w:eastAsia="en-GB"/>
        </w:rPr>
        <w:tab/>
      </w:r>
      <w:r>
        <w:t>Unknown Information Element</w:t>
      </w:r>
      <w:r>
        <w:tab/>
      </w:r>
      <w:r>
        <w:fldChar w:fldCharType="begin" w:fldLock="1"/>
      </w:r>
      <w:r>
        <w:instrText xml:space="preserve"> PAGEREF _Toc97647586 \h </w:instrText>
      </w:r>
      <w:r>
        <w:fldChar w:fldCharType="separate"/>
      </w:r>
      <w:r>
        <w:t>177</w:t>
      </w:r>
      <w:r>
        <w:fldChar w:fldCharType="end"/>
      </w:r>
    </w:p>
    <w:p w14:paraId="06445F80" w14:textId="7283EF0F" w:rsidR="00C75B8A" w:rsidRPr="00DA1A06" w:rsidRDefault="00C75B8A">
      <w:pPr>
        <w:pStyle w:val="TOC3"/>
        <w:rPr>
          <w:rFonts w:ascii="Calibri" w:hAnsi="Calibri"/>
          <w:sz w:val="22"/>
          <w:szCs w:val="22"/>
          <w:lang w:eastAsia="en-GB"/>
        </w:rPr>
      </w:pPr>
      <w:r>
        <w:t>11.1.10</w:t>
      </w:r>
      <w:r w:rsidRPr="00DA1A06">
        <w:rPr>
          <w:rFonts w:ascii="Calibri" w:hAnsi="Calibri"/>
          <w:sz w:val="22"/>
          <w:szCs w:val="22"/>
          <w:lang w:eastAsia="en-GB"/>
        </w:rPr>
        <w:tab/>
      </w:r>
      <w:r>
        <w:t>Out of Sequence Information Elements</w:t>
      </w:r>
      <w:r>
        <w:tab/>
      </w:r>
      <w:r>
        <w:fldChar w:fldCharType="begin" w:fldLock="1"/>
      </w:r>
      <w:r>
        <w:instrText xml:space="preserve"> PAGEREF _Toc97647587 \h </w:instrText>
      </w:r>
      <w:r>
        <w:fldChar w:fldCharType="separate"/>
      </w:r>
      <w:r>
        <w:t>177</w:t>
      </w:r>
      <w:r>
        <w:fldChar w:fldCharType="end"/>
      </w:r>
    </w:p>
    <w:p w14:paraId="0810608F" w14:textId="032C88FB" w:rsidR="00C75B8A" w:rsidRPr="00DA1A06" w:rsidRDefault="00C75B8A">
      <w:pPr>
        <w:pStyle w:val="TOC3"/>
        <w:rPr>
          <w:rFonts w:ascii="Calibri" w:hAnsi="Calibri"/>
          <w:sz w:val="22"/>
          <w:szCs w:val="22"/>
          <w:lang w:eastAsia="en-GB"/>
        </w:rPr>
      </w:pPr>
      <w:r>
        <w:t>11.1.11</w:t>
      </w:r>
      <w:r w:rsidRPr="00DA1A06">
        <w:rPr>
          <w:rFonts w:ascii="Calibri" w:hAnsi="Calibri"/>
          <w:sz w:val="22"/>
          <w:szCs w:val="22"/>
          <w:lang w:eastAsia="en-GB"/>
        </w:rPr>
        <w:tab/>
      </w:r>
      <w:r>
        <w:t>Unexpected Information Element</w:t>
      </w:r>
      <w:r>
        <w:tab/>
      </w:r>
      <w:r>
        <w:fldChar w:fldCharType="begin" w:fldLock="1"/>
      </w:r>
      <w:r>
        <w:instrText xml:space="preserve"> PAGEREF _Toc97647588 \h </w:instrText>
      </w:r>
      <w:r>
        <w:fldChar w:fldCharType="separate"/>
      </w:r>
      <w:r>
        <w:t>178</w:t>
      </w:r>
      <w:r>
        <w:fldChar w:fldCharType="end"/>
      </w:r>
    </w:p>
    <w:p w14:paraId="7755041F" w14:textId="3B3E9B19" w:rsidR="00C75B8A" w:rsidRPr="00DA1A06" w:rsidRDefault="00C75B8A">
      <w:pPr>
        <w:pStyle w:val="TOC3"/>
        <w:rPr>
          <w:rFonts w:ascii="Calibri" w:hAnsi="Calibri"/>
          <w:sz w:val="22"/>
          <w:szCs w:val="22"/>
          <w:lang w:eastAsia="en-GB"/>
        </w:rPr>
      </w:pPr>
      <w:r>
        <w:t>11.1.12</w:t>
      </w:r>
      <w:r w:rsidRPr="00DA1A06">
        <w:rPr>
          <w:rFonts w:ascii="Calibri" w:hAnsi="Calibri"/>
          <w:sz w:val="22"/>
          <w:szCs w:val="22"/>
          <w:lang w:eastAsia="en-GB"/>
        </w:rPr>
        <w:tab/>
      </w:r>
      <w:r>
        <w:t>Repeated Information Elements</w:t>
      </w:r>
      <w:r>
        <w:tab/>
      </w:r>
      <w:r>
        <w:fldChar w:fldCharType="begin" w:fldLock="1"/>
      </w:r>
      <w:r>
        <w:instrText xml:space="preserve"> PAGEREF _Toc97647589 \h </w:instrText>
      </w:r>
      <w:r>
        <w:fldChar w:fldCharType="separate"/>
      </w:r>
      <w:r>
        <w:t>178</w:t>
      </w:r>
      <w:r>
        <w:fldChar w:fldCharType="end"/>
      </w:r>
    </w:p>
    <w:p w14:paraId="138BFF9E" w14:textId="5ED08B05" w:rsidR="00C75B8A" w:rsidRPr="00DA1A06" w:rsidRDefault="00C75B8A">
      <w:pPr>
        <w:pStyle w:val="TOC3"/>
        <w:rPr>
          <w:rFonts w:ascii="Calibri" w:hAnsi="Calibri"/>
          <w:sz w:val="22"/>
          <w:szCs w:val="22"/>
          <w:lang w:eastAsia="en-GB"/>
        </w:rPr>
      </w:pPr>
      <w:r>
        <w:t>11.1.13</w:t>
      </w:r>
      <w:r w:rsidRPr="00DA1A06">
        <w:rPr>
          <w:rFonts w:ascii="Calibri" w:hAnsi="Calibri"/>
          <w:sz w:val="22"/>
          <w:szCs w:val="22"/>
          <w:lang w:eastAsia="en-GB"/>
        </w:rPr>
        <w:tab/>
      </w:r>
      <w:r>
        <w:t>Incorrect Optional Information Elements</w:t>
      </w:r>
      <w:r>
        <w:tab/>
      </w:r>
      <w:r>
        <w:fldChar w:fldCharType="begin" w:fldLock="1"/>
      </w:r>
      <w:r>
        <w:instrText xml:space="preserve"> PAGEREF _Toc97647590 \h </w:instrText>
      </w:r>
      <w:r>
        <w:fldChar w:fldCharType="separate"/>
      </w:r>
      <w:r>
        <w:t>178</w:t>
      </w:r>
      <w:r>
        <w:fldChar w:fldCharType="end"/>
      </w:r>
    </w:p>
    <w:p w14:paraId="7CDA08AB" w14:textId="18CB5CF6" w:rsidR="00C75B8A" w:rsidRPr="00DA1A06" w:rsidRDefault="00C75B8A">
      <w:pPr>
        <w:pStyle w:val="TOC2"/>
        <w:rPr>
          <w:rFonts w:ascii="Calibri" w:hAnsi="Calibri"/>
          <w:sz w:val="22"/>
          <w:szCs w:val="22"/>
          <w:lang w:eastAsia="en-GB"/>
        </w:rPr>
      </w:pPr>
      <w:r>
        <w:t>11.2</w:t>
      </w:r>
      <w:r w:rsidRPr="00DA1A06">
        <w:rPr>
          <w:rFonts w:ascii="Calibri" w:hAnsi="Calibri"/>
          <w:sz w:val="22"/>
          <w:szCs w:val="22"/>
          <w:lang w:eastAsia="en-GB"/>
        </w:rPr>
        <w:tab/>
      </w:r>
      <w:r>
        <w:t>Path Failure</w:t>
      </w:r>
      <w:r>
        <w:tab/>
      </w:r>
      <w:r>
        <w:fldChar w:fldCharType="begin" w:fldLock="1"/>
      </w:r>
      <w:r>
        <w:instrText xml:space="preserve"> PAGEREF _Toc97647591 \h </w:instrText>
      </w:r>
      <w:r>
        <w:fldChar w:fldCharType="separate"/>
      </w:r>
      <w:r>
        <w:t>178</w:t>
      </w:r>
      <w:r>
        <w:fldChar w:fldCharType="end"/>
      </w:r>
    </w:p>
    <w:p w14:paraId="538B71C5" w14:textId="209D4078" w:rsidR="00C75B8A" w:rsidRPr="00DA1A06" w:rsidRDefault="00C75B8A">
      <w:pPr>
        <w:pStyle w:val="TOC2"/>
        <w:rPr>
          <w:rFonts w:ascii="Calibri" w:hAnsi="Calibri"/>
          <w:sz w:val="22"/>
          <w:szCs w:val="22"/>
          <w:lang w:eastAsia="en-GB"/>
        </w:rPr>
      </w:pPr>
      <w:r>
        <w:t>11.3</w:t>
      </w:r>
      <w:r w:rsidRPr="00DA1A06">
        <w:rPr>
          <w:rFonts w:ascii="Calibri" w:hAnsi="Calibri"/>
          <w:sz w:val="22"/>
          <w:szCs w:val="22"/>
          <w:lang w:eastAsia="en-GB"/>
        </w:rPr>
        <w:tab/>
      </w:r>
      <w:r>
        <w:t>MS Detach</w:t>
      </w:r>
      <w:r>
        <w:tab/>
      </w:r>
      <w:r>
        <w:fldChar w:fldCharType="begin" w:fldLock="1"/>
      </w:r>
      <w:r>
        <w:instrText xml:space="preserve"> PAGEREF _Toc97647592 \h </w:instrText>
      </w:r>
      <w:r>
        <w:fldChar w:fldCharType="separate"/>
      </w:r>
      <w:r>
        <w:t>178</w:t>
      </w:r>
      <w:r>
        <w:fldChar w:fldCharType="end"/>
      </w:r>
    </w:p>
    <w:p w14:paraId="279870E7" w14:textId="30D34D2A" w:rsidR="00C75B8A" w:rsidRPr="00DA1A06" w:rsidRDefault="00C75B8A">
      <w:pPr>
        <w:pStyle w:val="TOC2"/>
        <w:rPr>
          <w:rFonts w:ascii="Calibri" w:hAnsi="Calibri"/>
          <w:sz w:val="22"/>
          <w:szCs w:val="22"/>
          <w:lang w:eastAsia="en-GB"/>
        </w:rPr>
      </w:pPr>
      <w:r>
        <w:t>11.4</w:t>
      </w:r>
      <w:r w:rsidRPr="00DA1A06">
        <w:rPr>
          <w:rFonts w:ascii="Calibri" w:hAnsi="Calibri"/>
          <w:sz w:val="22"/>
          <w:szCs w:val="22"/>
          <w:lang w:eastAsia="en-GB"/>
        </w:rPr>
        <w:tab/>
      </w:r>
      <w:r>
        <w:t>Restoration and Recovery</w:t>
      </w:r>
      <w:r>
        <w:tab/>
      </w:r>
      <w:r>
        <w:fldChar w:fldCharType="begin" w:fldLock="1"/>
      </w:r>
      <w:r>
        <w:instrText xml:space="preserve"> PAGEREF _Toc97647593 \h </w:instrText>
      </w:r>
      <w:r>
        <w:fldChar w:fldCharType="separate"/>
      </w:r>
      <w:r>
        <w:t>178</w:t>
      </w:r>
      <w:r>
        <w:fldChar w:fldCharType="end"/>
      </w:r>
    </w:p>
    <w:p w14:paraId="1E301BB2" w14:textId="2D3AF540" w:rsidR="00C75B8A" w:rsidRPr="00DA1A06" w:rsidRDefault="00C75B8A">
      <w:pPr>
        <w:pStyle w:val="TOC1"/>
        <w:rPr>
          <w:rFonts w:ascii="Calibri" w:hAnsi="Calibri"/>
          <w:szCs w:val="22"/>
          <w:lang w:eastAsia="en-GB"/>
        </w:rPr>
      </w:pPr>
      <w:r>
        <w:t>12</w:t>
      </w:r>
      <w:r w:rsidRPr="00DA1A06">
        <w:rPr>
          <w:rFonts w:ascii="Calibri" w:hAnsi="Calibri"/>
          <w:szCs w:val="22"/>
          <w:lang w:eastAsia="en-GB"/>
        </w:rPr>
        <w:tab/>
      </w:r>
      <w:r>
        <w:t>Security provided to GTP Communication over Gn and Gp Interfaces</w:t>
      </w:r>
      <w:r>
        <w:tab/>
      </w:r>
      <w:r>
        <w:fldChar w:fldCharType="begin" w:fldLock="1"/>
      </w:r>
      <w:r>
        <w:instrText xml:space="preserve"> PAGEREF _Toc97647594 \h </w:instrText>
      </w:r>
      <w:r>
        <w:fldChar w:fldCharType="separate"/>
      </w:r>
      <w:r>
        <w:t>178</w:t>
      </w:r>
      <w:r>
        <w:fldChar w:fldCharType="end"/>
      </w:r>
    </w:p>
    <w:p w14:paraId="36A343F9" w14:textId="1C7C0A48" w:rsidR="00C75B8A" w:rsidRPr="00DA1A06" w:rsidRDefault="00C75B8A">
      <w:pPr>
        <w:pStyle w:val="TOC1"/>
        <w:rPr>
          <w:rFonts w:ascii="Calibri" w:hAnsi="Calibri"/>
          <w:szCs w:val="22"/>
          <w:lang w:eastAsia="en-GB"/>
        </w:rPr>
      </w:pPr>
      <w:r>
        <w:t>13</w:t>
      </w:r>
      <w:r w:rsidRPr="00DA1A06">
        <w:rPr>
          <w:rFonts w:ascii="Calibri" w:hAnsi="Calibri"/>
          <w:szCs w:val="22"/>
          <w:lang w:eastAsia="en-GB"/>
        </w:rPr>
        <w:tab/>
      </w:r>
      <w:r>
        <w:t>IP, The Networking Technology used by GTP</w:t>
      </w:r>
      <w:r>
        <w:tab/>
      </w:r>
      <w:r>
        <w:fldChar w:fldCharType="begin" w:fldLock="1"/>
      </w:r>
      <w:r>
        <w:instrText xml:space="preserve"> PAGEREF _Toc97647595 \h </w:instrText>
      </w:r>
      <w:r>
        <w:fldChar w:fldCharType="separate"/>
      </w:r>
      <w:r>
        <w:t>179</w:t>
      </w:r>
      <w:r>
        <w:fldChar w:fldCharType="end"/>
      </w:r>
    </w:p>
    <w:p w14:paraId="307365CC" w14:textId="1C423F00" w:rsidR="00C75B8A" w:rsidRPr="00DA1A06" w:rsidRDefault="00C75B8A">
      <w:pPr>
        <w:pStyle w:val="TOC2"/>
        <w:rPr>
          <w:rFonts w:ascii="Calibri" w:hAnsi="Calibri"/>
          <w:sz w:val="22"/>
          <w:szCs w:val="22"/>
          <w:lang w:eastAsia="en-GB"/>
        </w:rPr>
      </w:pPr>
      <w:r>
        <w:t>13.1</w:t>
      </w:r>
      <w:r w:rsidRPr="00DA1A06">
        <w:rPr>
          <w:rFonts w:ascii="Calibri" w:hAnsi="Calibri"/>
          <w:sz w:val="22"/>
          <w:szCs w:val="22"/>
          <w:lang w:eastAsia="en-GB"/>
        </w:rPr>
        <w:tab/>
      </w:r>
      <w:r>
        <w:t>IP Version</w:t>
      </w:r>
      <w:r>
        <w:tab/>
      </w:r>
      <w:r>
        <w:fldChar w:fldCharType="begin" w:fldLock="1"/>
      </w:r>
      <w:r>
        <w:instrText xml:space="preserve"> PAGEREF _Toc97647596 \h </w:instrText>
      </w:r>
      <w:r>
        <w:fldChar w:fldCharType="separate"/>
      </w:r>
      <w:r>
        <w:t>179</w:t>
      </w:r>
      <w:r>
        <w:fldChar w:fldCharType="end"/>
      </w:r>
    </w:p>
    <w:p w14:paraId="561521BE" w14:textId="2D49D85A" w:rsidR="00C75B8A" w:rsidRPr="00DA1A06" w:rsidRDefault="00C75B8A">
      <w:pPr>
        <w:pStyle w:val="TOC2"/>
        <w:rPr>
          <w:rFonts w:ascii="Calibri" w:hAnsi="Calibri"/>
          <w:sz w:val="22"/>
          <w:szCs w:val="22"/>
          <w:lang w:eastAsia="en-GB"/>
        </w:rPr>
      </w:pPr>
      <w:r>
        <w:t>13.2</w:t>
      </w:r>
      <w:r w:rsidRPr="00DA1A06">
        <w:rPr>
          <w:rFonts w:ascii="Calibri" w:hAnsi="Calibri"/>
          <w:sz w:val="22"/>
          <w:szCs w:val="22"/>
          <w:lang w:eastAsia="en-GB"/>
        </w:rPr>
        <w:tab/>
      </w:r>
      <w:r>
        <w:t>IP Fragmentation</w:t>
      </w:r>
      <w:r>
        <w:tab/>
      </w:r>
      <w:r>
        <w:fldChar w:fldCharType="begin" w:fldLock="1"/>
      </w:r>
      <w:r>
        <w:instrText xml:space="preserve"> PAGEREF _Toc97647597 \h </w:instrText>
      </w:r>
      <w:r>
        <w:fldChar w:fldCharType="separate"/>
      </w:r>
      <w:r>
        <w:t>179</w:t>
      </w:r>
      <w:r>
        <w:fldChar w:fldCharType="end"/>
      </w:r>
    </w:p>
    <w:p w14:paraId="03BC5FAD" w14:textId="761700BD" w:rsidR="00C75B8A" w:rsidRPr="00DA1A06" w:rsidRDefault="00C75B8A">
      <w:pPr>
        <w:pStyle w:val="TOC3"/>
        <w:rPr>
          <w:rFonts w:ascii="Calibri" w:hAnsi="Calibri"/>
          <w:sz w:val="22"/>
          <w:szCs w:val="22"/>
          <w:lang w:eastAsia="en-GB"/>
        </w:rPr>
      </w:pPr>
      <w:r>
        <w:t>13.2.1</w:t>
      </w:r>
      <w:r w:rsidRPr="00DA1A06">
        <w:rPr>
          <w:rFonts w:ascii="Calibri" w:hAnsi="Calibri"/>
          <w:sz w:val="22"/>
          <w:szCs w:val="22"/>
          <w:lang w:eastAsia="en-GB"/>
        </w:rPr>
        <w:tab/>
      </w:r>
      <w:r>
        <w:t>MO Direction</w:t>
      </w:r>
      <w:r>
        <w:tab/>
      </w:r>
      <w:r>
        <w:fldChar w:fldCharType="begin" w:fldLock="1"/>
      </w:r>
      <w:r>
        <w:instrText xml:space="preserve"> PAGEREF _Toc97647598 \h </w:instrText>
      </w:r>
      <w:r>
        <w:fldChar w:fldCharType="separate"/>
      </w:r>
      <w:r>
        <w:t>179</w:t>
      </w:r>
      <w:r>
        <w:fldChar w:fldCharType="end"/>
      </w:r>
    </w:p>
    <w:p w14:paraId="6CAF27AB" w14:textId="3F10BAFC" w:rsidR="00C75B8A" w:rsidRPr="00DA1A06" w:rsidRDefault="00C75B8A">
      <w:pPr>
        <w:pStyle w:val="TOC3"/>
        <w:rPr>
          <w:rFonts w:ascii="Calibri" w:hAnsi="Calibri"/>
          <w:sz w:val="22"/>
          <w:szCs w:val="22"/>
          <w:lang w:eastAsia="en-GB"/>
        </w:rPr>
      </w:pPr>
      <w:r>
        <w:t>13.2.2</w:t>
      </w:r>
      <w:r w:rsidRPr="00DA1A06">
        <w:rPr>
          <w:rFonts w:ascii="Calibri" w:hAnsi="Calibri"/>
          <w:sz w:val="22"/>
          <w:szCs w:val="22"/>
          <w:lang w:eastAsia="en-GB"/>
        </w:rPr>
        <w:tab/>
      </w:r>
      <w:r>
        <w:t>MT Direction</w:t>
      </w:r>
      <w:r>
        <w:tab/>
      </w:r>
      <w:r>
        <w:fldChar w:fldCharType="begin" w:fldLock="1"/>
      </w:r>
      <w:r>
        <w:instrText xml:space="preserve"> PAGEREF _Toc97647599 \h </w:instrText>
      </w:r>
      <w:r>
        <w:fldChar w:fldCharType="separate"/>
      </w:r>
      <w:r>
        <w:t>179</w:t>
      </w:r>
      <w:r>
        <w:fldChar w:fldCharType="end"/>
      </w:r>
    </w:p>
    <w:p w14:paraId="1691B153" w14:textId="1E99FF0C" w:rsidR="00C75B8A" w:rsidRPr="00DA1A06" w:rsidRDefault="00C75B8A">
      <w:pPr>
        <w:pStyle w:val="TOC3"/>
        <w:rPr>
          <w:rFonts w:ascii="Calibri" w:hAnsi="Calibri"/>
          <w:sz w:val="22"/>
          <w:szCs w:val="22"/>
          <w:lang w:eastAsia="en-GB"/>
        </w:rPr>
      </w:pPr>
      <w:r>
        <w:t>13.2.3</w:t>
      </w:r>
      <w:r w:rsidRPr="00DA1A06">
        <w:rPr>
          <w:rFonts w:ascii="Calibri" w:hAnsi="Calibri"/>
          <w:sz w:val="22"/>
          <w:szCs w:val="22"/>
          <w:lang w:eastAsia="en-GB"/>
        </w:rPr>
        <w:tab/>
      </w:r>
      <w:r>
        <w:t>Tunnelling from old to new SGSN</w:t>
      </w:r>
      <w:r>
        <w:tab/>
      </w:r>
      <w:r>
        <w:fldChar w:fldCharType="begin" w:fldLock="1"/>
      </w:r>
      <w:r>
        <w:instrText xml:space="preserve"> PAGEREF _Toc97647600 \h </w:instrText>
      </w:r>
      <w:r>
        <w:fldChar w:fldCharType="separate"/>
      </w:r>
      <w:r>
        <w:t>180</w:t>
      </w:r>
      <w:r>
        <w:fldChar w:fldCharType="end"/>
      </w:r>
    </w:p>
    <w:p w14:paraId="6E4C8DB3" w14:textId="554683EE" w:rsidR="00C75B8A" w:rsidRPr="00DA1A06" w:rsidRDefault="00C75B8A">
      <w:pPr>
        <w:pStyle w:val="TOC1"/>
        <w:rPr>
          <w:rFonts w:ascii="Calibri" w:hAnsi="Calibri"/>
          <w:szCs w:val="22"/>
          <w:lang w:eastAsia="en-GB"/>
        </w:rPr>
      </w:pPr>
      <w:r>
        <w:t>14</w:t>
      </w:r>
      <w:r w:rsidRPr="00DA1A06">
        <w:rPr>
          <w:rFonts w:ascii="Calibri" w:hAnsi="Calibri"/>
          <w:szCs w:val="22"/>
          <w:lang w:eastAsia="en-GB"/>
        </w:rPr>
        <w:tab/>
      </w:r>
      <w:r>
        <w:t>GTP Parameters</w:t>
      </w:r>
      <w:r>
        <w:tab/>
      </w:r>
      <w:r>
        <w:fldChar w:fldCharType="begin" w:fldLock="1"/>
      </w:r>
      <w:r>
        <w:instrText xml:space="preserve"> PAGEREF _Toc97647601 \h </w:instrText>
      </w:r>
      <w:r>
        <w:fldChar w:fldCharType="separate"/>
      </w:r>
      <w:r>
        <w:t>180</w:t>
      </w:r>
      <w:r>
        <w:fldChar w:fldCharType="end"/>
      </w:r>
    </w:p>
    <w:p w14:paraId="09E4EFFC" w14:textId="40AA36EE" w:rsidR="00C75B8A" w:rsidRPr="00DA1A06" w:rsidRDefault="00C75B8A">
      <w:pPr>
        <w:pStyle w:val="TOC2"/>
        <w:rPr>
          <w:rFonts w:ascii="Calibri" w:hAnsi="Calibri"/>
          <w:sz w:val="22"/>
          <w:szCs w:val="22"/>
          <w:lang w:eastAsia="en-GB"/>
        </w:rPr>
      </w:pPr>
      <w:r>
        <w:t>14.1</w:t>
      </w:r>
      <w:r w:rsidRPr="00DA1A06">
        <w:rPr>
          <w:rFonts w:ascii="Calibri" w:hAnsi="Calibri"/>
          <w:sz w:val="22"/>
          <w:szCs w:val="22"/>
          <w:lang w:eastAsia="en-GB"/>
        </w:rPr>
        <w:tab/>
      </w:r>
      <w:r>
        <w:t>Timers</w:t>
      </w:r>
      <w:r>
        <w:tab/>
      </w:r>
      <w:r>
        <w:fldChar w:fldCharType="begin" w:fldLock="1"/>
      </w:r>
      <w:r>
        <w:instrText xml:space="preserve"> PAGEREF _Toc97647602 \h </w:instrText>
      </w:r>
      <w:r>
        <w:fldChar w:fldCharType="separate"/>
      </w:r>
      <w:r>
        <w:t>180</w:t>
      </w:r>
      <w:r>
        <w:fldChar w:fldCharType="end"/>
      </w:r>
    </w:p>
    <w:p w14:paraId="2ED75603" w14:textId="0A2FCE82" w:rsidR="00C75B8A" w:rsidRPr="00DA1A06" w:rsidRDefault="00C75B8A">
      <w:pPr>
        <w:pStyle w:val="TOC2"/>
        <w:rPr>
          <w:rFonts w:ascii="Calibri" w:hAnsi="Calibri"/>
          <w:sz w:val="22"/>
          <w:szCs w:val="22"/>
          <w:lang w:eastAsia="en-GB"/>
        </w:rPr>
      </w:pPr>
      <w:r>
        <w:lastRenderedPageBreak/>
        <w:t>14.2</w:t>
      </w:r>
      <w:r w:rsidRPr="00DA1A06">
        <w:rPr>
          <w:rFonts w:ascii="Calibri" w:hAnsi="Calibri"/>
          <w:sz w:val="22"/>
          <w:szCs w:val="22"/>
          <w:lang w:eastAsia="en-GB"/>
        </w:rPr>
        <w:tab/>
      </w:r>
      <w:r>
        <w:t>Others</w:t>
      </w:r>
      <w:r>
        <w:tab/>
      </w:r>
      <w:r>
        <w:fldChar w:fldCharType="begin" w:fldLock="1"/>
      </w:r>
      <w:r>
        <w:instrText xml:space="preserve"> PAGEREF _Toc97647603 \h </w:instrText>
      </w:r>
      <w:r>
        <w:fldChar w:fldCharType="separate"/>
      </w:r>
      <w:r>
        <w:t>180</w:t>
      </w:r>
      <w:r>
        <w:fldChar w:fldCharType="end"/>
      </w:r>
    </w:p>
    <w:p w14:paraId="160B852A" w14:textId="6F390C95" w:rsidR="00C75B8A" w:rsidRPr="00DA1A06" w:rsidRDefault="00C75B8A">
      <w:pPr>
        <w:pStyle w:val="TOC1"/>
        <w:rPr>
          <w:rFonts w:ascii="Calibri" w:hAnsi="Calibri"/>
          <w:szCs w:val="22"/>
          <w:lang w:eastAsia="en-GB"/>
        </w:rPr>
      </w:pPr>
      <w:r>
        <w:t>15</w:t>
      </w:r>
      <w:r w:rsidRPr="00DA1A06">
        <w:rPr>
          <w:rFonts w:ascii="Calibri" w:hAnsi="Calibri"/>
          <w:szCs w:val="22"/>
          <w:lang w:eastAsia="en-GB"/>
        </w:rPr>
        <w:tab/>
      </w:r>
      <w:r>
        <w:t>Mapping of BSSGP and RANAP causes</w:t>
      </w:r>
      <w:r>
        <w:tab/>
      </w:r>
      <w:r>
        <w:fldChar w:fldCharType="begin" w:fldLock="1"/>
      </w:r>
      <w:r>
        <w:instrText xml:space="preserve"> PAGEREF _Toc97647604 \h </w:instrText>
      </w:r>
      <w:r>
        <w:fldChar w:fldCharType="separate"/>
      </w:r>
      <w:r>
        <w:t>180</w:t>
      </w:r>
      <w:r>
        <w:fldChar w:fldCharType="end"/>
      </w:r>
    </w:p>
    <w:p w14:paraId="53004817" w14:textId="18C03937" w:rsidR="00C75B8A" w:rsidRPr="00DA1A06" w:rsidRDefault="00C75B8A" w:rsidP="00C75B8A">
      <w:pPr>
        <w:pStyle w:val="TOC8"/>
        <w:rPr>
          <w:rFonts w:ascii="Calibri" w:hAnsi="Calibri"/>
          <w:b w:val="0"/>
          <w:szCs w:val="22"/>
          <w:lang w:eastAsia="en-GB"/>
        </w:rPr>
      </w:pPr>
      <w:r>
        <w:t>Annex A (informative):</w:t>
      </w:r>
      <w:r>
        <w:tab/>
        <w:t>A method for sequence number checking</w:t>
      </w:r>
      <w:r>
        <w:tab/>
      </w:r>
      <w:r>
        <w:fldChar w:fldCharType="begin" w:fldLock="1"/>
      </w:r>
      <w:r>
        <w:instrText xml:space="preserve"> PAGEREF _Toc97647605 \h </w:instrText>
      </w:r>
      <w:r>
        <w:fldChar w:fldCharType="separate"/>
      </w:r>
      <w:r>
        <w:t>183</w:t>
      </w:r>
      <w:r>
        <w:fldChar w:fldCharType="end"/>
      </w:r>
    </w:p>
    <w:p w14:paraId="4CDA7E29" w14:textId="6FA98F58" w:rsidR="00C75B8A" w:rsidRPr="00DA1A06" w:rsidRDefault="00C75B8A" w:rsidP="00C75B8A">
      <w:pPr>
        <w:pStyle w:val="TOC8"/>
        <w:rPr>
          <w:rFonts w:ascii="Calibri" w:hAnsi="Calibri"/>
          <w:b w:val="0"/>
          <w:szCs w:val="22"/>
          <w:lang w:eastAsia="en-GB"/>
        </w:rPr>
      </w:pPr>
      <w:r w:rsidRPr="00C75B8A">
        <w:t>Annex B (Normative):</w:t>
      </w:r>
      <w:r>
        <w:tab/>
      </w:r>
      <w:r w:rsidRPr="00C75B8A">
        <w:t>SGSN mapping table between Gn/Gp and NAS Cause values</w:t>
      </w:r>
      <w:r w:rsidRPr="00C75B8A">
        <w:tab/>
      </w:r>
      <w:r>
        <w:fldChar w:fldCharType="begin" w:fldLock="1"/>
      </w:r>
      <w:r>
        <w:instrText xml:space="preserve"> PAGEREF _Toc97647606 \h </w:instrText>
      </w:r>
      <w:r>
        <w:fldChar w:fldCharType="separate"/>
      </w:r>
      <w:r>
        <w:t>183</w:t>
      </w:r>
      <w:r>
        <w:fldChar w:fldCharType="end"/>
      </w:r>
    </w:p>
    <w:p w14:paraId="7526C2A2" w14:textId="5EC20AE4" w:rsidR="00C75B8A" w:rsidRPr="00DA1A06" w:rsidRDefault="00C75B8A" w:rsidP="00C75B8A">
      <w:pPr>
        <w:pStyle w:val="TOC8"/>
        <w:rPr>
          <w:rFonts w:ascii="Calibri" w:hAnsi="Calibri"/>
          <w:b w:val="0"/>
          <w:szCs w:val="22"/>
          <w:lang w:eastAsia="en-GB"/>
        </w:rPr>
      </w:pPr>
      <w:r>
        <w:t>Annex C (informative):</w:t>
      </w:r>
      <w:r>
        <w:tab/>
        <w:t>Change history</w:t>
      </w:r>
      <w:r>
        <w:tab/>
      </w:r>
      <w:r>
        <w:fldChar w:fldCharType="begin" w:fldLock="1"/>
      </w:r>
      <w:r>
        <w:instrText xml:space="preserve"> PAGEREF _Toc97647607 \h </w:instrText>
      </w:r>
      <w:r>
        <w:fldChar w:fldCharType="separate"/>
      </w:r>
      <w:r>
        <w:t>186</w:t>
      </w:r>
      <w:r>
        <w:fldChar w:fldCharType="end"/>
      </w:r>
    </w:p>
    <w:p w14:paraId="6EB08330" w14:textId="6B05B596" w:rsidR="00080512" w:rsidRPr="004D3578" w:rsidRDefault="006E5EE3">
      <w:r>
        <w:rPr>
          <w:noProof/>
          <w:sz w:val="22"/>
        </w:rPr>
        <w:fldChar w:fldCharType="end"/>
      </w:r>
    </w:p>
    <w:p w14:paraId="04A5CA38" w14:textId="77777777" w:rsidR="00080512" w:rsidRDefault="00080512" w:rsidP="00577423">
      <w:pPr>
        <w:pStyle w:val="Heading1"/>
      </w:pPr>
      <w:r w:rsidRPr="004D3578">
        <w:br w:type="page"/>
      </w:r>
      <w:bookmarkStart w:id="8" w:name="foreword"/>
      <w:bookmarkStart w:id="9" w:name="_Toc2086433"/>
      <w:bookmarkStart w:id="10" w:name="_Toc97647309"/>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577423">
      <w:pPr>
        <w:pStyle w:val="Heading1"/>
      </w:pPr>
      <w:bookmarkStart w:id="12" w:name="introduction"/>
      <w:bookmarkStart w:id="13" w:name="_Toc9597796"/>
      <w:bookmarkStart w:id="14" w:name="_Toc97647310"/>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577423">
      <w:pPr>
        <w:pStyle w:val="Heading1"/>
      </w:pPr>
      <w:bookmarkStart w:id="15" w:name="_Toc9597797"/>
      <w:bookmarkStart w:id="16" w:name="_Toc97647311"/>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bookmarkStart w:id="17" w:name="_MCCTEMPBM_CRPT71230000___5"/>
      <w:r w:rsidRPr="000C321E">
        <w:t>[5]</w:t>
      </w:r>
      <w:r w:rsidRPr="000C321E">
        <w:tab/>
        <w:t>3GPP TS 24.008: "</w:t>
      </w:r>
      <w:r w:rsidRPr="000C321E">
        <w:rPr>
          <w:snapToGrid w:val="0"/>
          <w:color w:val="000000"/>
        </w:rPr>
        <w:t>Mobile radio interface Layer 3 specification; Core network protocols; Stage 3</w:t>
      </w:r>
      <w:r w:rsidRPr="000C321E">
        <w:t>".</w:t>
      </w:r>
    </w:p>
    <w:bookmarkEnd w:id="17"/>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FB63A0">
      <w:pPr>
        <w:pStyle w:val="EX"/>
      </w:pPr>
      <w:r w:rsidRPr="00FB63A0">
        <w:t>[8]</w:t>
      </w:r>
      <w:r w:rsidRPr="00FB63A0">
        <w:tab/>
        <w:t>3GPP TS 33.102: "3G security; Security architecture".</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r w:rsidRPr="000C321E">
        <w:t>Mobile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2CE2D3E" w:rsidR="00E16FD1" w:rsidRPr="000C321E" w:rsidRDefault="00E16FD1" w:rsidP="00E16FD1">
      <w:pPr>
        <w:pStyle w:val="EX"/>
        <w:rPr>
          <w:lang w:val="nb-NO"/>
        </w:rPr>
      </w:pPr>
      <w:r w:rsidRPr="000C321E">
        <w:rPr>
          <w:lang w:val="nb-NO"/>
        </w:rPr>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rPr>
      </w:pPr>
      <w:r w:rsidRPr="000C321E">
        <w:rPr>
          <w:lang w:val="en-CA"/>
        </w:rPr>
        <w:t>[57]</w:t>
      </w:r>
      <w:r w:rsidRPr="000C321E">
        <w:rPr>
          <w:lang w:val="en-CA"/>
        </w:rPr>
        <w:tab/>
        <w:t xml:space="preserve">3GPP </w:t>
      </w:r>
      <w:r w:rsidR="009900EA" w:rsidRPr="000C321E">
        <w:rPr>
          <w:lang w:val="en-CA"/>
        </w:rPr>
        <w:t>TS</w:t>
      </w:r>
      <w:r w:rsidR="009900EA">
        <w:rPr>
          <w:lang w:val="en-CA"/>
        </w:rPr>
        <w:t> </w:t>
      </w:r>
      <w:r w:rsidR="009900EA" w:rsidRPr="000C321E">
        <w:rPr>
          <w:lang w:val="en-CA"/>
        </w:rPr>
        <w:t>2</w:t>
      </w:r>
      <w:r w:rsidRPr="000C321E">
        <w:rPr>
          <w:lang w:val="en-CA"/>
        </w:rPr>
        <w:t>3.380: "IMS Restoration Procedures".</w:t>
      </w:r>
    </w:p>
    <w:p w14:paraId="78021066" w14:textId="52A48C77" w:rsidR="00E16FD1" w:rsidRPr="000C321E" w:rsidRDefault="00E16FD1" w:rsidP="00E16FD1">
      <w:pPr>
        <w:pStyle w:val="EX"/>
      </w:pPr>
      <w:r w:rsidRPr="000C321E">
        <w:rPr>
          <w:lang w:val="en-CA"/>
        </w:rPr>
        <w:t>[58]</w:t>
      </w:r>
      <w:r w:rsidRPr="000C321E">
        <w:rPr>
          <w:lang w:val="en-CA"/>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6CA1396F" w:rsidR="00E16FD1"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02549E5" w14:textId="09B7667E" w:rsidR="001765A5" w:rsidRPr="000C321E" w:rsidRDefault="001765A5" w:rsidP="00E16FD1">
      <w:pPr>
        <w:pStyle w:val="EX"/>
        <w:rPr>
          <w:lang w:eastAsia="zh-CN"/>
        </w:rPr>
      </w:pPr>
      <w:r>
        <w:rPr>
          <w:lang w:val="sv-SE"/>
        </w:rPr>
        <w:t>[</w:t>
      </w:r>
      <w:r>
        <w:rPr>
          <w:lang w:val="sv-SE"/>
        </w:rPr>
        <w:t>61</w:t>
      </w:r>
      <w:r>
        <w:rPr>
          <w:lang w:val="sv-SE"/>
        </w:rPr>
        <w:t>]</w:t>
      </w:r>
      <w:r>
        <w:rPr>
          <w:lang w:val="sv-SE"/>
        </w:rPr>
        <w:tab/>
      </w:r>
      <w:r w:rsidRPr="00DA3BBC">
        <w:t>3GPP TS 23.682: "Architecture enhancements to facilitate communications with packet data networks and applications".</w:t>
      </w:r>
    </w:p>
    <w:p w14:paraId="0FF4F3DD" w14:textId="77777777" w:rsidR="00E16FD1" w:rsidRPr="000C321E" w:rsidRDefault="00E16FD1" w:rsidP="00577423">
      <w:pPr>
        <w:pStyle w:val="Heading1"/>
      </w:pPr>
      <w:bookmarkStart w:id="18" w:name="_Toc9597798"/>
      <w:bookmarkStart w:id="19" w:name="_Toc97647312"/>
      <w:r w:rsidRPr="000C321E">
        <w:t>3</w:t>
      </w:r>
      <w:r w:rsidRPr="000C321E">
        <w:tab/>
        <w:t>Definitions and abbreviations</w:t>
      </w:r>
      <w:bookmarkEnd w:id="18"/>
      <w:bookmarkEnd w:id="19"/>
    </w:p>
    <w:p w14:paraId="433C2F04" w14:textId="77777777" w:rsidR="00E16FD1" w:rsidRPr="000C321E" w:rsidRDefault="00E16FD1" w:rsidP="00577423">
      <w:pPr>
        <w:pStyle w:val="Heading2"/>
      </w:pPr>
      <w:bookmarkStart w:id="20" w:name="_Toc9597799"/>
      <w:bookmarkStart w:id="21" w:name="_Toc97647313"/>
      <w:r w:rsidRPr="000C321E">
        <w:t>3.1</w:t>
      </w:r>
      <w:r w:rsidRPr="000C321E">
        <w:tab/>
        <w:t>Definitions</w:t>
      </w:r>
      <w:bookmarkEnd w:id="20"/>
      <w:bookmarkEnd w:id="21"/>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lastRenderedPageBreak/>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messages). A GTP tunnel is identified in each node with a TEID, 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lastRenderedPageBreak/>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577423">
      <w:pPr>
        <w:pStyle w:val="Heading2"/>
      </w:pPr>
      <w:bookmarkStart w:id="22" w:name="_Toc9597800"/>
      <w:bookmarkStart w:id="23" w:name="_Toc97647314"/>
      <w:r w:rsidRPr="000C321E">
        <w:t>3.2</w:t>
      </w:r>
      <w:r w:rsidRPr="000C321E">
        <w:tab/>
        <w:t>Abbreviations</w:t>
      </w:r>
      <w:bookmarkEnd w:id="22"/>
      <w:bookmarkEnd w:id="23"/>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Gateway Mobile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577423">
      <w:pPr>
        <w:pStyle w:val="Heading1"/>
      </w:pPr>
      <w:bookmarkStart w:id="24" w:name="_Toc9597801"/>
      <w:bookmarkStart w:id="25" w:name="_Toc97647315"/>
      <w:r w:rsidRPr="000C321E">
        <w:t>4</w:t>
      </w:r>
      <w:r w:rsidRPr="000C321E">
        <w:tab/>
        <w:t>General</w:t>
      </w:r>
      <w:bookmarkEnd w:id="24"/>
      <w:bookmarkEnd w:id="25"/>
    </w:p>
    <w:p w14:paraId="39A44C74" w14:textId="77777777" w:rsidR="00E16FD1" w:rsidRPr="000C321E" w:rsidRDefault="00E16FD1" w:rsidP="00577423">
      <w:pPr>
        <w:pStyle w:val="Heading2"/>
      </w:pPr>
      <w:bookmarkStart w:id="26" w:name="_Toc9597802"/>
      <w:bookmarkStart w:id="27" w:name="_Toc97647316"/>
      <w:r w:rsidRPr="000C321E">
        <w:t>4.1</w:t>
      </w:r>
      <w:r w:rsidRPr="000C321E">
        <w:tab/>
        <w:t>General Description</w:t>
      </w:r>
      <w:bookmarkEnd w:id="26"/>
      <w:bookmarkEnd w:id="27"/>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1pt;height:293pt" o:ole="" fillcolor="window">
            <v:imagedata r:id="rId11" o:title="" croptop="1095f" cropbottom="362f" cropleft="1793f" cropright="2461f"/>
          </v:shape>
          <o:OLEObject Type="Embed" ProgID="Word.Picture.8" ShapeID="_x0000_i1027" DrawAspect="Content" ObjectID="_1708260758"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577423">
      <w:pPr>
        <w:pStyle w:val="Heading2"/>
        <w:rPr>
          <w:lang w:val="en-US"/>
        </w:rPr>
      </w:pPr>
      <w:bookmarkStart w:id="28" w:name="_Toc9597803"/>
      <w:bookmarkStart w:id="29" w:name="_Toc97647317"/>
      <w:r w:rsidRPr="000C321E">
        <w:rPr>
          <w:lang w:val="en-US"/>
        </w:rPr>
        <w:t>4.2</w:t>
      </w:r>
      <w:r w:rsidRPr="000C321E">
        <w:rPr>
          <w:lang w:val="en-US"/>
        </w:rPr>
        <w:tab/>
        <w:t>Removing support for GTPv1 to GTPv0 interworking</w:t>
      </w:r>
      <w:bookmarkEnd w:id="28"/>
      <w:bookmarkEnd w:id="29"/>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577423">
      <w:pPr>
        <w:pStyle w:val="Heading1"/>
      </w:pPr>
      <w:bookmarkStart w:id="30" w:name="_Toc9597804"/>
      <w:bookmarkStart w:id="31" w:name="_Toc97647318"/>
      <w:r w:rsidRPr="000C321E">
        <w:t>5</w:t>
      </w:r>
      <w:r w:rsidRPr="000C321E">
        <w:tab/>
        <w:t>Transmission Order and Bit Definitions</w:t>
      </w:r>
      <w:bookmarkEnd w:id="30"/>
      <w:bookmarkEnd w:id="31"/>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577423">
      <w:pPr>
        <w:pStyle w:val="Heading1"/>
      </w:pPr>
      <w:bookmarkStart w:id="32" w:name="_Toc9597805"/>
      <w:bookmarkStart w:id="33" w:name="_Toc97647319"/>
      <w:r w:rsidRPr="000C321E">
        <w:t>6</w:t>
      </w:r>
      <w:r w:rsidRPr="000C321E">
        <w:tab/>
        <w:t>GTP Header</w:t>
      </w:r>
      <w:bookmarkEnd w:id="32"/>
      <w:bookmarkEnd w:id="33"/>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577423">
      <w:pPr>
        <w:pStyle w:val="Heading2"/>
      </w:pPr>
      <w:bookmarkStart w:id="34" w:name="_Toc9597806"/>
      <w:bookmarkStart w:id="35" w:name="_Toc97647320"/>
      <w:r w:rsidRPr="000C321E">
        <w:lastRenderedPageBreak/>
        <w:t>6.1</w:t>
      </w:r>
      <w:r w:rsidRPr="000C321E">
        <w:tab/>
        <w:t>Extension headers</w:t>
      </w:r>
      <w:bookmarkEnd w:id="34"/>
      <w:bookmarkEnd w:id="35"/>
    </w:p>
    <w:p w14:paraId="77FD1713" w14:textId="77777777" w:rsidR="00E16FD1" w:rsidRPr="000C321E" w:rsidRDefault="00E16FD1" w:rsidP="00577423">
      <w:pPr>
        <w:pStyle w:val="Heading3"/>
      </w:pPr>
      <w:bookmarkStart w:id="36" w:name="_Toc9597807"/>
      <w:bookmarkStart w:id="37" w:name="_Toc97647321"/>
      <w:r w:rsidRPr="000C321E">
        <w:t>6.1.1</w:t>
      </w:r>
      <w:r w:rsidRPr="000C321E">
        <w:tab/>
        <w:t>PDCP PDU Number</w:t>
      </w:r>
      <w:bookmarkEnd w:id="36"/>
      <w:bookmarkEnd w:id="37"/>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577423">
      <w:pPr>
        <w:pStyle w:val="Heading3"/>
      </w:pPr>
      <w:bookmarkStart w:id="38" w:name="_Toc9597808"/>
      <w:bookmarkStart w:id="39" w:name="_Toc97647322"/>
      <w:r w:rsidRPr="000C321E">
        <w:t>6.1.2</w:t>
      </w:r>
      <w:r w:rsidRPr="000C321E">
        <w:tab/>
        <w:t>Suspend Request</w:t>
      </w:r>
      <w:bookmarkEnd w:id="38"/>
      <w:bookmarkEnd w:id="39"/>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577423">
      <w:pPr>
        <w:pStyle w:val="Heading3"/>
      </w:pPr>
      <w:bookmarkStart w:id="40" w:name="_Toc9597809"/>
      <w:bookmarkStart w:id="41" w:name="_Toc97647323"/>
      <w:r w:rsidRPr="000C321E">
        <w:t>6.1.3</w:t>
      </w:r>
      <w:r w:rsidRPr="000C321E">
        <w:tab/>
        <w:t>Suspend Response</w:t>
      </w:r>
      <w:bookmarkEnd w:id="40"/>
      <w:bookmarkEnd w:id="41"/>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577423">
      <w:pPr>
        <w:pStyle w:val="Heading3"/>
        <w:rPr>
          <w:rFonts w:eastAsia="Arial Unicode MS"/>
        </w:rPr>
      </w:pPr>
      <w:bookmarkStart w:id="42" w:name="_Toc9597810"/>
      <w:bookmarkStart w:id="43" w:name="_Toc97647324"/>
      <w:r w:rsidRPr="000C321E">
        <w:t>6.1.4</w:t>
      </w:r>
      <w:r w:rsidRPr="000C321E">
        <w:tab/>
        <w:t>MBMS support indication</w:t>
      </w:r>
      <w:bookmarkEnd w:id="42"/>
      <w:bookmarkEnd w:id="43"/>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577423">
      <w:pPr>
        <w:pStyle w:val="Heading3"/>
      </w:pPr>
      <w:bookmarkStart w:id="44" w:name="_Toc9597811"/>
      <w:bookmarkStart w:id="45" w:name="_Toc97647325"/>
      <w:r w:rsidRPr="000C321E">
        <w:t>6.1.5</w:t>
      </w:r>
      <w:r w:rsidRPr="000C321E">
        <w:tab/>
        <w:t>MS Info Change Reporting support indication</w:t>
      </w:r>
      <w:bookmarkEnd w:id="44"/>
      <w:bookmarkEnd w:id="45"/>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577423">
      <w:pPr>
        <w:pStyle w:val="Heading1"/>
      </w:pPr>
      <w:bookmarkStart w:id="46" w:name="_Toc9597812"/>
      <w:bookmarkStart w:id="47" w:name="_Toc97647326"/>
      <w:r w:rsidRPr="000C321E">
        <w:t>7</w:t>
      </w:r>
      <w:r w:rsidRPr="000C321E">
        <w:tab/>
        <w:t>GTP Messages and Message Formats</w:t>
      </w:r>
      <w:bookmarkEnd w:id="46"/>
      <w:bookmarkEnd w:id="47"/>
    </w:p>
    <w:p w14:paraId="1CEEBB87" w14:textId="77777777" w:rsidR="00E16FD1" w:rsidRPr="000C321E" w:rsidRDefault="00E16FD1" w:rsidP="00577423">
      <w:pPr>
        <w:pStyle w:val="Heading2"/>
      </w:pPr>
      <w:bookmarkStart w:id="48" w:name="_Toc9597813"/>
      <w:bookmarkStart w:id="49" w:name="_Toc97647327"/>
      <w:r w:rsidRPr="000C321E">
        <w:t>7.1</w:t>
      </w:r>
      <w:r w:rsidRPr="000C321E">
        <w:tab/>
        <w:t>Message Formats</w:t>
      </w:r>
      <w:bookmarkEnd w:id="48"/>
      <w:bookmarkEnd w:id="49"/>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577423">
      <w:pPr>
        <w:pStyle w:val="Heading3"/>
      </w:pPr>
      <w:bookmarkStart w:id="50" w:name="_Toc9597814"/>
      <w:bookmarkStart w:id="51" w:name="_Toc97647328"/>
      <w:r w:rsidRPr="000C321E">
        <w:t>7.1.1</w:t>
      </w:r>
      <w:r w:rsidRPr="000C321E">
        <w:tab/>
        <w:t>Presence requirements of Information Elements</w:t>
      </w:r>
      <w:bookmarkEnd w:id="50"/>
      <w:bookmarkEnd w:id="51"/>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577423">
      <w:pPr>
        <w:pStyle w:val="Heading2"/>
      </w:pPr>
      <w:bookmarkStart w:id="52" w:name="_Toc9597815"/>
      <w:bookmarkStart w:id="53" w:name="_Toc97647329"/>
      <w:r w:rsidRPr="000C321E">
        <w:t>7.2</w:t>
      </w:r>
      <w:r w:rsidRPr="000C321E">
        <w:tab/>
        <w:t>Path Management Messages</w:t>
      </w:r>
      <w:bookmarkEnd w:id="52"/>
      <w:bookmarkEnd w:id="53"/>
    </w:p>
    <w:p w14:paraId="6951AB7A" w14:textId="77777777" w:rsidR="00E16FD1" w:rsidRPr="000C321E" w:rsidRDefault="00E16FD1" w:rsidP="00577423">
      <w:pPr>
        <w:pStyle w:val="Heading3"/>
        <w:rPr>
          <w:lang w:eastAsia="zh-CN"/>
        </w:rPr>
      </w:pPr>
      <w:bookmarkStart w:id="54" w:name="_Toc9597816"/>
      <w:bookmarkStart w:id="55" w:name="_Toc97647330"/>
      <w:r w:rsidRPr="000C321E">
        <w:rPr>
          <w:rFonts w:hint="eastAsia"/>
          <w:lang w:eastAsia="zh-CN"/>
        </w:rPr>
        <w:t>7.2.0</w:t>
      </w:r>
      <w:r w:rsidRPr="000C321E">
        <w:rPr>
          <w:rFonts w:hint="eastAsia"/>
          <w:lang w:eastAsia="zh-CN"/>
        </w:rPr>
        <w:tab/>
        <w:t>General</w:t>
      </w:r>
      <w:bookmarkEnd w:id="54"/>
      <w:bookmarkEnd w:id="55"/>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577423">
      <w:pPr>
        <w:pStyle w:val="Heading3"/>
      </w:pPr>
      <w:bookmarkStart w:id="56" w:name="_Toc9597817"/>
      <w:bookmarkStart w:id="57" w:name="_Toc97647331"/>
      <w:r w:rsidRPr="000C321E">
        <w:t>7.2.1</w:t>
      </w:r>
      <w:r w:rsidRPr="000C321E">
        <w:tab/>
        <w:t>Echo Request</w:t>
      </w:r>
      <w:bookmarkEnd w:id="56"/>
      <w:bookmarkEnd w:id="57"/>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bookmarkStart w:id="58" w:name="_MCCTEMPBM_CRPT71230002___4" w:colFirst="1" w:colLast="1"/>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bookmarkEnd w:id="58"/>
    </w:tbl>
    <w:p w14:paraId="0319DD84" w14:textId="77777777" w:rsidR="00E16FD1" w:rsidRPr="000C321E" w:rsidRDefault="00E16FD1" w:rsidP="00E16FD1"/>
    <w:p w14:paraId="1253B9B8" w14:textId="77777777" w:rsidR="00E16FD1" w:rsidRPr="000C321E" w:rsidRDefault="00E16FD1" w:rsidP="00577423">
      <w:pPr>
        <w:pStyle w:val="Heading3"/>
      </w:pPr>
      <w:bookmarkStart w:id="59" w:name="_Toc9597818"/>
      <w:bookmarkStart w:id="60" w:name="_Toc97647332"/>
      <w:r w:rsidRPr="000C321E">
        <w:t>7.2.2</w:t>
      </w:r>
      <w:r w:rsidRPr="000C321E">
        <w:tab/>
        <w:t>Echo Response</w:t>
      </w:r>
      <w:bookmarkEnd w:id="59"/>
      <w:bookmarkEnd w:id="60"/>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bookmarkStart w:id="61" w:name="_MCCTEMPBM_CRPT71230003___4" w:colFirst="1" w:colLast="1"/>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bookmarkStart w:id="62" w:name="_MCCTEMPBM_CRPT71230004___4" w:colFirst="1" w:colLast="1"/>
            <w:bookmarkEnd w:id="61"/>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bookmarkEnd w:id="62"/>
    </w:tbl>
    <w:p w14:paraId="6A19C7E3" w14:textId="77777777" w:rsidR="00E16FD1" w:rsidRPr="000C321E" w:rsidRDefault="00E16FD1" w:rsidP="00E16FD1"/>
    <w:p w14:paraId="7A1632AB" w14:textId="77777777" w:rsidR="00E16FD1" w:rsidRPr="000C321E" w:rsidRDefault="00E16FD1" w:rsidP="00577423">
      <w:pPr>
        <w:pStyle w:val="Heading3"/>
      </w:pPr>
      <w:bookmarkStart w:id="63" w:name="_Toc9597819"/>
      <w:bookmarkStart w:id="64" w:name="_Toc97647333"/>
      <w:r w:rsidRPr="000C321E">
        <w:t>7.2.3</w:t>
      </w:r>
      <w:r w:rsidRPr="000C321E">
        <w:tab/>
        <w:t>Version Not Supported</w:t>
      </w:r>
      <w:bookmarkEnd w:id="63"/>
      <w:bookmarkEnd w:id="64"/>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577423">
      <w:pPr>
        <w:pStyle w:val="Heading3"/>
      </w:pPr>
      <w:bookmarkStart w:id="65" w:name="_Toc9597820"/>
      <w:bookmarkStart w:id="66" w:name="_Toc97647334"/>
      <w:r w:rsidRPr="000C321E">
        <w:t>7.2.4</w:t>
      </w:r>
      <w:r w:rsidRPr="000C321E">
        <w:tab/>
        <w:t>Supported Extension Headers Notification</w:t>
      </w:r>
      <w:bookmarkEnd w:id="65"/>
      <w:bookmarkEnd w:id="66"/>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577423">
      <w:pPr>
        <w:pStyle w:val="Heading2"/>
      </w:pPr>
      <w:bookmarkStart w:id="67" w:name="_Toc9597821"/>
      <w:bookmarkStart w:id="68" w:name="_Toc97647335"/>
      <w:r w:rsidRPr="000C321E">
        <w:t>7.3</w:t>
      </w:r>
      <w:r w:rsidRPr="000C321E">
        <w:tab/>
        <w:t>Tunnel Management Messages</w:t>
      </w:r>
      <w:bookmarkEnd w:id="67"/>
      <w:bookmarkEnd w:id="68"/>
    </w:p>
    <w:p w14:paraId="66240236" w14:textId="77777777" w:rsidR="00E16FD1" w:rsidRPr="000C321E" w:rsidRDefault="00E16FD1" w:rsidP="00577423">
      <w:pPr>
        <w:pStyle w:val="Heading3"/>
      </w:pPr>
      <w:bookmarkStart w:id="69" w:name="_Toc9597822"/>
      <w:bookmarkStart w:id="70" w:name="_Toc97647336"/>
      <w:r w:rsidRPr="000C321E">
        <w:t>7.3.1</w:t>
      </w:r>
      <w:r w:rsidRPr="000C321E">
        <w:tab/>
        <w:t>Create PDP Context Request</w:t>
      </w:r>
      <w:bookmarkEnd w:id="69"/>
      <w:bookmarkEnd w:id="70"/>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bookmarkStart w:id="71" w:name="_MCCTEMPBM_CRPT71230005___4" w:colFirst="1" w:colLast="1"/>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bookmarkStart w:id="72" w:name="_MCCTEMPBM_CRPT71230006___4" w:colFirst="1" w:colLast="1"/>
            <w:bookmarkEnd w:id="71"/>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bookmarkStart w:id="73" w:name="_MCCTEMPBM_CRPT71230007___4" w:colFirst="1" w:colLast="1"/>
            <w:bookmarkEnd w:id="72"/>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bookmarkStart w:id="74" w:name="_MCCTEMPBM_CRPT71230008___4" w:colFirst="1" w:colLast="1"/>
            <w:bookmarkEnd w:id="73"/>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bookmarkStart w:id="75" w:name="_MCCTEMPBM_CRPT71230009___4" w:colFirst="1" w:colLast="1"/>
            <w:bookmarkEnd w:id="74"/>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bookmarkStart w:id="76" w:name="_MCCTEMPBM_CRPT71230010___4" w:colFirst="1" w:colLast="1"/>
            <w:bookmarkEnd w:id="75"/>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bookmarkStart w:id="77" w:name="_MCCTEMPBM_CRPT71230011___4" w:colFirst="1" w:colLast="1"/>
            <w:bookmarkEnd w:id="76"/>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bookmarkStart w:id="78" w:name="_MCCTEMPBM_CRPT71230012___4" w:colFirst="1" w:colLast="1"/>
            <w:bookmarkEnd w:id="77"/>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bookmarkStart w:id="79" w:name="_MCCTEMPBM_CRPT71230013___4" w:colFirst="1" w:colLast="1"/>
            <w:bookmarkEnd w:id="78"/>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bookmarkStart w:id="80" w:name="_MCCTEMPBM_CRPT71230014___4" w:colFirst="1" w:colLast="1"/>
            <w:bookmarkEnd w:id="79"/>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bookmarkStart w:id="81" w:name="_MCCTEMPBM_CRPT71230015___4" w:colFirst="1" w:colLast="1"/>
            <w:bookmarkEnd w:id="80"/>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bookmarkStart w:id="82" w:name="_MCCTEMPBM_CRPT71230016___4" w:colFirst="1" w:colLast="1"/>
            <w:bookmarkEnd w:id="81"/>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bookmarkStart w:id="83" w:name="_MCCTEMPBM_CRPT71230017___4" w:colFirst="1" w:colLast="1"/>
            <w:bookmarkEnd w:id="82"/>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bookmarkStart w:id="84" w:name="_MCCTEMPBM_CRPT71230018___4" w:colFirst="1" w:colLast="1"/>
            <w:bookmarkEnd w:id="83"/>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bookmarkStart w:id="85" w:name="_MCCTEMPBM_CRPT71230019___4" w:colFirst="1" w:colLast="1"/>
            <w:bookmarkEnd w:id="84"/>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bookmarkStart w:id="86" w:name="_MCCTEMPBM_CRPT71230020___4" w:colFirst="1" w:colLast="1"/>
            <w:bookmarkEnd w:id="85"/>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bookmarkStart w:id="87" w:name="_MCCTEMPBM_CRPT71230021___4" w:colFirst="1" w:colLast="1"/>
            <w:bookmarkEnd w:id="86"/>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bookmarkStart w:id="88" w:name="_MCCTEMPBM_CRPT71230022___4" w:colFirst="1" w:colLast="1"/>
            <w:bookmarkEnd w:id="87"/>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bookmarkStart w:id="89" w:name="_MCCTEMPBM_CRPT71230023___4" w:colFirst="1" w:colLast="1"/>
            <w:bookmarkEnd w:id="88"/>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bookmarkStart w:id="90" w:name="_MCCTEMPBM_CRPT71230024___4" w:colFirst="1" w:colLast="1"/>
            <w:bookmarkEnd w:id="89"/>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bookmarkStart w:id="91" w:name="_MCCTEMPBM_CRPT71230025___4" w:colFirst="1" w:colLast="1"/>
            <w:bookmarkEnd w:id="90"/>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bookmarkStart w:id="92" w:name="_MCCTEMPBM_CRPT71230026___4" w:colFirst="1" w:colLast="1"/>
            <w:bookmarkEnd w:id="91"/>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bookmarkStart w:id="93" w:name="_MCCTEMPBM_CRPT71230027___4" w:colFirst="1" w:colLast="1"/>
            <w:bookmarkEnd w:id="92"/>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bookmarkStart w:id="94" w:name="_MCCTEMPBM_CRPT71230028___4" w:colFirst="1" w:colLast="1"/>
            <w:bookmarkEnd w:id="93"/>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bookmarkStart w:id="95" w:name="_MCCTEMPBM_CRPT71230029___4" w:colFirst="1" w:colLast="1"/>
            <w:bookmarkEnd w:id="94"/>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bookmarkStart w:id="96" w:name="_MCCTEMPBM_CRPT71230030___4" w:colFirst="1" w:colLast="1"/>
            <w:bookmarkEnd w:id="95"/>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bookmarkStart w:id="97" w:name="_MCCTEMPBM_CRPT71230031___4" w:colFirst="1" w:colLast="1"/>
            <w:bookmarkEnd w:id="96"/>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bookmarkStart w:id="98" w:name="_MCCTEMPBM_CRPT71230032___4" w:colFirst="1" w:colLast="1"/>
            <w:bookmarkEnd w:id="97"/>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bookmarkStart w:id="99" w:name="_MCCTEMPBM_CRPT71230033___4" w:colFirst="1" w:colLast="1"/>
            <w:bookmarkEnd w:id="98"/>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bookmarkStart w:id="100" w:name="_MCCTEMPBM_CRPT71230034___4" w:colFirst="1" w:colLast="1"/>
            <w:bookmarkEnd w:id="99"/>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bookmarkStart w:id="101" w:name="_MCCTEMPBM_CRPT71230035___4" w:colFirst="1" w:colLast="1"/>
            <w:bookmarkEnd w:id="100"/>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bookmarkStart w:id="102" w:name="_MCCTEMPBM_CRPT71230036___4" w:colFirst="1" w:colLast="1"/>
            <w:bookmarkEnd w:id="101"/>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bookmarkStart w:id="103" w:name="_MCCTEMPBM_CRPT71230037___4" w:colFirst="1" w:colLast="1"/>
            <w:bookmarkEnd w:id="102"/>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bookmarkStart w:id="104" w:name="_MCCTEMPBM_CRPT71230038___4" w:colFirst="1" w:colLast="1"/>
            <w:bookmarkEnd w:id="103"/>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bookmarkStart w:id="105" w:name="_MCCTEMPBM_CRPT71230039___4" w:colFirst="1" w:colLast="1"/>
            <w:bookmarkEnd w:id="104"/>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bookmarkStart w:id="106" w:name="_MCCTEMPBM_CRPT71230040___4" w:colFirst="1" w:colLast="1"/>
            <w:bookmarkEnd w:id="105"/>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bookmarkStart w:id="107" w:name="_MCCTEMPBM_CRPT71230041___4" w:colFirst="1" w:colLast="1"/>
            <w:bookmarkEnd w:id="106"/>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bookmarkStart w:id="108" w:name="_MCCTEMPBM_CRPT71230042___4" w:colFirst="1" w:colLast="1"/>
            <w:bookmarkEnd w:id="107"/>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bookmarkStart w:id="109" w:name="_MCCTEMPBM_CRPT71230043___4" w:colFirst="1" w:colLast="1"/>
            <w:bookmarkEnd w:id="108"/>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bookmarkEnd w:id="109"/>
    </w:tbl>
    <w:p w14:paraId="22E75982" w14:textId="77777777" w:rsidR="00E16FD1" w:rsidRPr="000C321E" w:rsidRDefault="00E16FD1" w:rsidP="00E16FD1"/>
    <w:p w14:paraId="20618714" w14:textId="77777777" w:rsidR="00E16FD1" w:rsidRPr="000C321E" w:rsidRDefault="00E16FD1" w:rsidP="00577423">
      <w:pPr>
        <w:pStyle w:val="Heading3"/>
      </w:pPr>
      <w:bookmarkStart w:id="110" w:name="_Toc9597823"/>
      <w:bookmarkStart w:id="111" w:name="_Toc97647337"/>
      <w:r w:rsidRPr="000C321E">
        <w:t>7.3.2</w:t>
      </w:r>
      <w:r w:rsidRPr="000C321E">
        <w:tab/>
        <w:t>Create PDP Context Response</w:t>
      </w:r>
      <w:bookmarkEnd w:id="110"/>
      <w:bookmarkEnd w:id="111"/>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bookmarkStart w:id="112" w:name="_MCCTEMPBM_CRPT71230044___4" w:colFirst="1" w:colLast="1"/>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bookmarkStart w:id="113" w:name="_MCCTEMPBM_CRPT71230045___4" w:colFirst="1" w:colLast="1"/>
            <w:bookmarkEnd w:id="112"/>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bookmarkStart w:id="114" w:name="_MCCTEMPBM_CRPT71230046___4" w:colFirst="1" w:colLast="1"/>
            <w:bookmarkEnd w:id="113"/>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bookmarkStart w:id="115" w:name="_MCCTEMPBM_CRPT71230047___4" w:colFirst="1" w:colLast="1"/>
            <w:bookmarkEnd w:id="114"/>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bookmarkStart w:id="116" w:name="_MCCTEMPBM_CRPT71230048___4" w:colFirst="1" w:colLast="1"/>
            <w:bookmarkEnd w:id="115"/>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bookmarkStart w:id="117" w:name="_MCCTEMPBM_CRPT71230049___4" w:colFirst="1" w:colLast="1"/>
            <w:bookmarkEnd w:id="116"/>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bookmarkStart w:id="118" w:name="_MCCTEMPBM_CRPT71230050___4" w:colFirst="1" w:colLast="1"/>
            <w:bookmarkEnd w:id="117"/>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bookmarkStart w:id="119" w:name="_MCCTEMPBM_CRPT71230051___4" w:colFirst="1" w:colLast="1"/>
            <w:bookmarkEnd w:id="118"/>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bookmarkStart w:id="120" w:name="_MCCTEMPBM_CRPT71230052___4" w:colFirst="1" w:colLast="1"/>
            <w:bookmarkEnd w:id="119"/>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bookmarkStart w:id="121" w:name="_MCCTEMPBM_CRPT71230053___4" w:colFirst="1" w:colLast="1"/>
            <w:bookmarkEnd w:id="120"/>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bookmarkStart w:id="122" w:name="_MCCTEMPBM_CRPT71230054___4" w:colFirst="1" w:colLast="1"/>
            <w:bookmarkEnd w:id="121"/>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bookmarkStart w:id="123" w:name="_MCCTEMPBM_CRPT71230055___4" w:colFirst="1" w:colLast="1"/>
            <w:bookmarkEnd w:id="122"/>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bookmarkStart w:id="124" w:name="_MCCTEMPBM_CRPT71230056___4" w:colFirst="1" w:colLast="1"/>
            <w:bookmarkEnd w:id="123"/>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bookmarkStart w:id="125" w:name="_MCCTEMPBM_CRPT71230057___4" w:colFirst="1" w:colLast="1"/>
            <w:bookmarkEnd w:id="124"/>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bookmarkStart w:id="126" w:name="_MCCTEMPBM_CRPT71230058___4" w:colFirst="1" w:colLast="1"/>
            <w:bookmarkEnd w:id="125"/>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bookmarkStart w:id="127" w:name="_MCCTEMPBM_CRPT71230059___4" w:colFirst="1" w:colLast="1"/>
            <w:bookmarkEnd w:id="126"/>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bookmarkStart w:id="128" w:name="_MCCTEMPBM_CRPT71230060___4" w:colFirst="1" w:colLast="1"/>
            <w:bookmarkEnd w:id="127"/>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bookmarkStart w:id="129" w:name="_MCCTEMPBM_CRPT71230061___4" w:colFirst="1" w:colLast="1"/>
            <w:bookmarkEnd w:id="128"/>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bookmarkStart w:id="130" w:name="_MCCTEMPBM_CRPT71230062___4" w:colFirst="1" w:colLast="1"/>
            <w:bookmarkEnd w:id="129"/>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bookmarkStart w:id="131" w:name="_MCCTEMPBM_CRPT71230063___4" w:colFirst="1" w:colLast="1"/>
            <w:bookmarkEnd w:id="130"/>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bookmarkStart w:id="132" w:name="_MCCTEMPBM_CRPT71230064___4" w:colFirst="1" w:colLast="1"/>
            <w:bookmarkEnd w:id="131"/>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bookmarkStart w:id="133" w:name="_MCCTEMPBM_CRPT71230065___4" w:colFirst="1" w:colLast="1"/>
            <w:bookmarkEnd w:id="132"/>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bookmarkStart w:id="134" w:name="_MCCTEMPBM_CRPT71230066___4" w:colFirst="1" w:colLast="1"/>
            <w:bookmarkEnd w:id="133"/>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bookmarkStart w:id="135" w:name="_MCCTEMPBM_CRPT71230067___4" w:colFirst="1" w:colLast="1"/>
            <w:bookmarkEnd w:id="134"/>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bookmarkStart w:id="136" w:name="_MCCTEMPBM_CRPT71230068___4" w:colFirst="1" w:colLast="1"/>
            <w:bookmarkEnd w:id="135"/>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bookmarkStart w:id="137" w:name="_MCCTEMPBM_CRPT71230069___4" w:colFirst="1" w:colLast="1"/>
            <w:bookmarkEnd w:id="136"/>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bookmarkStart w:id="138" w:name="_MCCTEMPBM_CRPT71230070___4" w:colFirst="1" w:colLast="1"/>
            <w:bookmarkEnd w:id="137"/>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bookmarkEnd w:id="138"/>
    </w:tbl>
    <w:p w14:paraId="29C1E599" w14:textId="77777777" w:rsidR="00E16FD1" w:rsidRPr="000C321E" w:rsidRDefault="00E16FD1" w:rsidP="00E16FD1"/>
    <w:p w14:paraId="0E91F188" w14:textId="77777777" w:rsidR="00E16FD1" w:rsidRPr="000C321E" w:rsidRDefault="00E16FD1" w:rsidP="00577423">
      <w:pPr>
        <w:pStyle w:val="Heading3"/>
      </w:pPr>
      <w:bookmarkStart w:id="139" w:name="_Toc9597824"/>
      <w:bookmarkStart w:id="140" w:name="_Toc97647338"/>
      <w:r w:rsidRPr="000C321E">
        <w:t>7.3.3</w:t>
      </w:r>
      <w:r w:rsidRPr="000C321E">
        <w:tab/>
        <w:t>Update PDP Context Request</w:t>
      </w:r>
      <w:bookmarkEnd w:id="139"/>
      <w:bookmarkEnd w:id="14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bookmarkStart w:id="141" w:name="_MCCTEMPBM_CRPT71230071___4" w:colFirst="1" w:colLast="1"/>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bookmarkStart w:id="142" w:name="_MCCTEMPBM_CRPT71230072___4" w:colFirst="1" w:colLast="1"/>
            <w:bookmarkEnd w:id="141"/>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bookmarkStart w:id="143" w:name="_MCCTEMPBM_CRPT71230073___4" w:colFirst="1" w:colLast="1"/>
            <w:bookmarkEnd w:id="142"/>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bookmarkStart w:id="144" w:name="_MCCTEMPBM_CRPT71230074___4" w:colFirst="1" w:colLast="1"/>
            <w:bookmarkEnd w:id="143"/>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bookmarkStart w:id="145" w:name="_MCCTEMPBM_CRPT71230075___4" w:colFirst="1" w:colLast="1"/>
            <w:bookmarkEnd w:id="144"/>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bookmarkStart w:id="146" w:name="_MCCTEMPBM_CRPT71230076___4" w:colFirst="1" w:colLast="1"/>
            <w:bookmarkEnd w:id="145"/>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bookmarkStart w:id="147" w:name="_MCCTEMPBM_CRPT71230077___4" w:colFirst="1" w:colLast="1"/>
            <w:bookmarkEnd w:id="146"/>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bookmarkStart w:id="148" w:name="_MCCTEMPBM_CRPT71230078___4" w:colFirst="1" w:colLast="1"/>
            <w:bookmarkEnd w:id="147"/>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bookmarkStart w:id="149" w:name="_MCCTEMPBM_CRPT71230079___4" w:colFirst="1" w:colLast="1"/>
            <w:bookmarkEnd w:id="148"/>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bookmarkStart w:id="150" w:name="_MCCTEMPBM_CRPT71230080___4" w:colFirst="1" w:colLast="1"/>
            <w:bookmarkEnd w:id="149"/>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bookmarkStart w:id="151" w:name="_MCCTEMPBM_CRPT71230081___4" w:colFirst="1" w:colLast="1"/>
            <w:bookmarkEnd w:id="150"/>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bookmarkStart w:id="152" w:name="_MCCTEMPBM_CRPT71230082___4" w:colFirst="1" w:colLast="1"/>
            <w:bookmarkEnd w:id="151"/>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bookmarkStart w:id="153" w:name="_MCCTEMPBM_CRPT71230083___4" w:colFirst="1" w:colLast="1"/>
            <w:bookmarkEnd w:id="152"/>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bookmarkStart w:id="154" w:name="_MCCTEMPBM_CRPT71230084___4" w:colFirst="1" w:colLast="1"/>
            <w:bookmarkEnd w:id="153"/>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bookmarkStart w:id="155" w:name="_MCCTEMPBM_CRPT71230085___4" w:colFirst="1" w:colLast="1"/>
            <w:bookmarkEnd w:id="154"/>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bookmarkStart w:id="156" w:name="_MCCTEMPBM_CRPT71230086___4" w:colFirst="1" w:colLast="1"/>
            <w:bookmarkEnd w:id="155"/>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bookmarkStart w:id="157" w:name="_MCCTEMPBM_CRPT71230087___4" w:colFirst="1" w:colLast="1"/>
            <w:bookmarkEnd w:id="156"/>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bookmarkStart w:id="158" w:name="_MCCTEMPBM_CRPT71230088___4" w:colFirst="1" w:colLast="1"/>
            <w:bookmarkEnd w:id="157"/>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bookmarkStart w:id="159" w:name="_MCCTEMPBM_CRPT71230089___4" w:colFirst="1" w:colLast="1"/>
            <w:bookmarkEnd w:id="158"/>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bookmarkStart w:id="160" w:name="_MCCTEMPBM_CRPT71230090___4" w:colFirst="1" w:colLast="1"/>
            <w:bookmarkEnd w:id="159"/>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bookmarkStart w:id="161" w:name="_MCCTEMPBM_CRPT71230091___4" w:colFirst="1" w:colLast="1"/>
            <w:bookmarkEnd w:id="160"/>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bookmarkStart w:id="162" w:name="_MCCTEMPBM_CRPT71230092___4" w:colFirst="1" w:colLast="1"/>
            <w:bookmarkEnd w:id="161"/>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bookmarkStart w:id="163" w:name="_MCCTEMPBM_CRPT71230093___4" w:colFirst="1" w:colLast="1"/>
            <w:bookmarkEnd w:id="162"/>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bookmarkStart w:id="164" w:name="_MCCTEMPBM_CRPT71230094___4" w:colFirst="1" w:colLast="1"/>
            <w:bookmarkEnd w:id="163"/>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bookmarkStart w:id="165" w:name="_MCCTEMPBM_CRPT71230095___4" w:colFirst="1" w:colLast="1"/>
            <w:bookmarkEnd w:id="164"/>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bookmarkStart w:id="166" w:name="_MCCTEMPBM_CRPT71230096___4" w:colFirst="1" w:colLast="1"/>
            <w:bookmarkEnd w:id="165"/>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bookmarkStart w:id="167" w:name="_MCCTEMPBM_CRPT71230097___4" w:colFirst="1" w:colLast="1"/>
            <w:bookmarkEnd w:id="166"/>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bookmarkStart w:id="168" w:name="_MCCTEMPBM_CRPT71230098___4" w:colFirst="1" w:colLast="1"/>
            <w:bookmarkEnd w:id="167"/>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bookmarkStart w:id="169" w:name="_MCCTEMPBM_CRPT71230099___4" w:colFirst="1" w:colLast="1"/>
            <w:bookmarkEnd w:id="168"/>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bookmarkStart w:id="170" w:name="_MCCTEMPBM_CRPT71230100___4" w:colFirst="1" w:colLast="1"/>
            <w:bookmarkEnd w:id="169"/>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bookmarkStart w:id="171" w:name="_MCCTEMPBM_CRPT71230101___4" w:colFirst="1" w:colLast="1"/>
            <w:bookmarkEnd w:id="170"/>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bookmarkEnd w:id="171"/>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bookmarkStart w:id="172" w:name="_MCCTEMPBM_CRPT71230102___4" w:colFirst="1" w:colLast="1"/>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bookmarkStart w:id="173" w:name="_MCCTEMPBM_CRPT71230103___4" w:colFirst="1" w:colLast="1"/>
            <w:bookmarkEnd w:id="172"/>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bookmarkStart w:id="174" w:name="_MCCTEMPBM_CRPT71230104___4" w:colFirst="1" w:colLast="1"/>
            <w:bookmarkEnd w:id="173"/>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bookmarkStart w:id="175" w:name="_MCCTEMPBM_CRPT71230105___4" w:colFirst="1" w:colLast="1"/>
            <w:bookmarkEnd w:id="174"/>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bookmarkStart w:id="176" w:name="_MCCTEMPBM_CRPT71230106___4" w:colFirst="1" w:colLast="1"/>
            <w:bookmarkEnd w:id="175"/>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bookmarkStart w:id="177" w:name="_MCCTEMPBM_CRPT71230107___4" w:colFirst="1" w:colLast="1"/>
            <w:bookmarkEnd w:id="176"/>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bookmarkStart w:id="178" w:name="_MCCTEMPBM_CRPT71230108___4" w:colFirst="1" w:colLast="1"/>
            <w:bookmarkEnd w:id="177"/>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bookmarkStart w:id="179" w:name="_MCCTEMPBM_CRPT71230109___4" w:colFirst="1" w:colLast="1"/>
            <w:bookmarkEnd w:id="178"/>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bookmarkStart w:id="180" w:name="_MCCTEMPBM_CRPT71230110___4" w:colFirst="1" w:colLast="1"/>
            <w:bookmarkEnd w:id="179"/>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bookmarkStart w:id="181" w:name="_MCCTEMPBM_CRPT71230111___4" w:colFirst="1" w:colLast="1"/>
            <w:bookmarkEnd w:id="180"/>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bookmarkStart w:id="182" w:name="_MCCTEMPBM_CRPT71230112___4" w:colFirst="1" w:colLast="1"/>
            <w:bookmarkEnd w:id="181"/>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bookmarkStart w:id="183" w:name="_MCCTEMPBM_CRPT71230113___4" w:colFirst="1" w:colLast="1"/>
            <w:bookmarkEnd w:id="182"/>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bookmarkStart w:id="184" w:name="_MCCTEMPBM_CRPT71230114___4" w:colFirst="1" w:colLast="1"/>
            <w:bookmarkEnd w:id="183"/>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bookmarkStart w:id="185" w:name="_MCCTEMPBM_CRPT71230115___4" w:colFirst="1" w:colLast="1"/>
            <w:bookmarkEnd w:id="184"/>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bookmarkStart w:id="186" w:name="_MCCTEMPBM_CRPT71230116___4" w:colFirst="1" w:colLast="1"/>
            <w:bookmarkEnd w:id="185"/>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bookmarkStart w:id="187" w:name="_MCCTEMPBM_CRPT71230117___4" w:colFirst="1" w:colLast="1"/>
            <w:bookmarkEnd w:id="186"/>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bookmarkStart w:id="188" w:name="_MCCTEMPBM_CRPT71230118___4" w:colFirst="1" w:colLast="1"/>
            <w:bookmarkEnd w:id="187"/>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bookmarkEnd w:id="188"/>
    </w:tbl>
    <w:p w14:paraId="67319EB3" w14:textId="77777777" w:rsidR="00E16FD1" w:rsidRPr="000C321E" w:rsidRDefault="00E16FD1" w:rsidP="00E16FD1"/>
    <w:p w14:paraId="75A21603" w14:textId="77777777" w:rsidR="00E16FD1" w:rsidRPr="000C321E" w:rsidRDefault="00E16FD1" w:rsidP="00577423">
      <w:pPr>
        <w:pStyle w:val="Heading3"/>
      </w:pPr>
      <w:bookmarkStart w:id="189" w:name="_Toc9597825"/>
      <w:bookmarkStart w:id="190" w:name="_Toc97647339"/>
      <w:r w:rsidRPr="000C321E">
        <w:t>7.3.4</w:t>
      </w:r>
      <w:r w:rsidRPr="000C321E">
        <w:tab/>
        <w:t>Update PDP Context Response</w:t>
      </w:r>
      <w:bookmarkEnd w:id="189"/>
      <w:bookmarkEnd w:id="190"/>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bookmarkStart w:id="191" w:name="_MCCTEMPBM_CRPT71230119___4" w:colFirst="1" w:colLast="1"/>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bookmarkStart w:id="192" w:name="_MCCTEMPBM_CRPT71230120___4" w:colFirst="1" w:colLast="1"/>
            <w:bookmarkEnd w:id="191"/>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bookmarkStart w:id="193" w:name="_MCCTEMPBM_CRPT71230121___4" w:colFirst="1" w:colLast="1"/>
            <w:bookmarkEnd w:id="192"/>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bookmarkStart w:id="194" w:name="_MCCTEMPBM_CRPT71230122___4" w:colFirst="1" w:colLast="1"/>
            <w:bookmarkEnd w:id="193"/>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bookmarkStart w:id="195" w:name="_MCCTEMPBM_CRPT71230123___4" w:colFirst="1" w:colLast="1"/>
            <w:bookmarkEnd w:id="194"/>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bookmarkStart w:id="196" w:name="_MCCTEMPBM_CRPT71230124___4" w:colFirst="1" w:colLast="1"/>
            <w:bookmarkEnd w:id="195"/>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bookmarkStart w:id="197" w:name="_MCCTEMPBM_CRPT71230125___4" w:colFirst="1" w:colLast="1"/>
            <w:bookmarkEnd w:id="196"/>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bookmarkStart w:id="198" w:name="_MCCTEMPBM_CRPT71230126___4" w:colFirst="1" w:colLast="1"/>
            <w:bookmarkEnd w:id="197"/>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bookmarkStart w:id="199" w:name="_MCCTEMPBM_CRPT71230127___4" w:colFirst="1" w:colLast="1"/>
            <w:bookmarkEnd w:id="198"/>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bookmarkStart w:id="200" w:name="_MCCTEMPBM_CRPT71230128___4" w:colFirst="1" w:colLast="1"/>
            <w:bookmarkEnd w:id="199"/>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bookmarkStart w:id="201" w:name="_MCCTEMPBM_CRPT71230129___4" w:colFirst="1" w:colLast="1"/>
            <w:bookmarkEnd w:id="200"/>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bookmarkStart w:id="202" w:name="_MCCTEMPBM_CRPT71230130___4" w:colFirst="1" w:colLast="1"/>
            <w:bookmarkEnd w:id="201"/>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bookmarkStart w:id="203" w:name="_MCCTEMPBM_CRPT71230131___4" w:colFirst="1" w:colLast="1"/>
            <w:bookmarkEnd w:id="202"/>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bookmarkStart w:id="204" w:name="_MCCTEMPBM_CRPT71230132___4" w:colFirst="1" w:colLast="1"/>
            <w:bookmarkEnd w:id="203"/>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bookmarkStart w:id="205" w:name="_MCCTEMPBM_CRPT71230133___4" w:colFirst="1" w:colLast="1"/>
            <w:bookmarkEnd w:id="204"/>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bookmarkStart w:id="206" w:name="_MCCTEMPBM_CRPT71230134___4" w:colFirst="1" w:colLast="1"/>
            <w:bookmarkEnd w:id="205"/>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bookmarkStart w:id="207" w:name="_MCCTEMPBM_CRPT71230135___4" w:colFirst="1" w:colLast="1"/>
            <w:bookmarkEnd w:id="206"/>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bookmarkStart w:id="208" w:name="_MCCTEMPBM_CRPT71230136___4" w:colFirst="1" w:colLast="1"/>
            <w:bookmarkEnd w:id="207"/>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bookmarkStart w:id="209" w:name="_MCCTEMPBM_CRPT71230137___4" w:colFirst="1" w:colLast="1"/>
            <w:bookmarkEnd w:id="208"/>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bookmarkStart w:id="210" w:name="_MCCTEMPBM_CRPT71230138___4" w:colFirst="1" w:colLast="1"/>
            <w:bookmarkEnd w:id="209"/>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bookmarkStart w:id="211" w:name="_MCCTEMPBM_CRPT71230139___4" w:colFirst="1" w:colLast="1"/>
            <w:bookmarkEnd w:id="210"/>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bookmarkEnd w:id="211"/>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bookmarkStart w:id="212" w:name="_MCCTEMPBM_CRPT71230140___4" w:colFirst="1" w:colLast="1"/>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bookmarkStart w:id="213" w:name="_MCCTEMPBM_CRPT71230141___4" w:colFirst="1" w:colLast="1"/>
            <w:bookmarkEnd w:id="212"/>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bookmarkStart w:id="214" w:name="_MCCTEMPBM_CRPT71230142___4" w:colFirst="1" w:colLast="1"/>
            <w:bookmarkEnd w:id="213"/>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bookmarkStart w:id="215" w:name="_MCCTEMPBM_CRPT71230143___4" w:colFirst="1" w:colLast="1"/>
            <w:bookmarkEnd w:id="214"/>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bookmarkStart w:id="216" w:name="_MCCTEMPBM_CRPT71230144___4" w:colFirst="1" w:colLast="1"/>
            <w:bookmarkEnd w:id="215"/>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bookmarkStart w:id="217" w:name="_MCCTEMPBM_CRPT71230145___4" w:colFirst="1" w:colLast="1"/>
            <w:bookmarkEnd w:id="216"/>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bookmarkStart w:id="218" w:name="_MCCTEMPBM_CRPT71230146___4" w:colFirst="1" w:colLast="1"/>
            <w:bookmarkEnd w:id="217"/>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bookmarkStart w:id="219" w:name="_MCCTEMPBM_CRPT71230147___4" w:colFirst="1" w:colLast="1"/>
            <w:bookmarkEnd w:id="218"/>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bookmarkStart w:id="220" w:name="_MCCTEMPBM_CRPT71230148___4" w:colFirst="1" w:colLast="1"/>
            <w:bookmarkEnd w:id="219"/>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bookmarkStart w:id="221" w:name="_MCCTEMPBM_CRPT71230149___4" w:colFirst="1" w:colLast="1"/>
            <w:bookmarkEnd w:id="220"/>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bookmarkStart w:id="222" w:name="_MCCTEMPBM_CRPT71230150___4" w:colFirst="1" w:colLast="1"/>
            <w:bookmarkEnd w:id="221"/>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bookmarkStart w:id="223" w:name="_MCCTEMPBM_CRPT71230151___4" w:colFirst="1" w:colLast="1"/>
            <w:bookmarkEnd w:id="222"/>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bookmarkEnd w:id="223"/>
    </w:tbl>
    <w:p w14:paraId="0DD1864D" w14:textId="77777777" w:rsidR="00E16FD1" w:rsidRPr="000C321E" w:rsidRDefault="00E16FD1" w:rsidP="00E16FD1"/>
    <w:p w14:paraId="3A19FF74" w14:textId="77777777" w:rsidR="00E16FD1" w:rsidRPr="000C321E" w:rsidRDefault="00E16FD1" w:rsidP="00577423">
      <w:pPr>
        <w:pStyle w:val="Heading3"/>
      </w:pPr>
      <w:bookmarkStart w:id="224" w:name="_Toc9597826"/>
      <w:bookmarkStart w:id="225" w:name="_Toc97647340"/>
      <w:r w:rsidRPr="000C321E">
        <w:t>7.3.5</w:t>
      </w:r>
      <w:r w:rsidRPr="000C321E">
        <w:tab/>
        <w:t>Delete PDP Context Request</w:t>
      </w:r>
      <w:bookmarkEnd w:id="224"/>
      <w:bookmarkEnd w:id="225"/>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bookmarkStart w:id="226" w:name="_MCCTEMPBM_CRPT71230152___4" w:colFirst="1" w:colLast="1"/>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bookmarkStart w:id="227" w:name="_MCCTEMPBM_CRPT71230153___4" w:colFirst="1" w:colLast="1"/>
            <w:bookmarkEnd w:id="226"/>
            <w:r w:rsidRPr="000C321E">
              <w:t>Teardown Ind</w:t>
            </w:r>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bookmarkStart w:id="228" w:name="_MCCTEMPBM_CRPT71230154___4" w:colFirst="1" w:colLast="1"/>
            <w:bookmarkEnd w:id="227"/>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bookmarkStart w:id="229" w:name="_MCCTEMPBM_CRPT71230155___4" w:colFirst="1" w:colLast="1"/>
            <w:bookmarkEnd w:id="228"/>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bookmarkStart w:id="230" w:name="_MCCTEMPBM_CRPT71230156___4" w:colFirst="1" w:colLast="1"/>
            <w:bookmarkEnd w:id="229"/>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bookmarkStart w:id="231" w:name="_MCCTEMPBM_CRPT71230157___4" w:colFirst="1" w:colLast="1"/>
            <w:bookmarkEnd w:id="230"/>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bookmarkStart w:id="232" w:name="_MCCTEMPBM_CRPT71230158___4" w:colFirst="1" w:colLast="1"/>
            <w:bookmarkEnd w:id="231"/>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bookmarkStart w:id="233" w:name="_MCCTEMPBM_CRPT71230159___4" w:colFirst="1" w:colLast="1"/>
            <w:bookmarkEnd w:id="232"/>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bookmarkStart w:id="234" w:name="_MCCTEMPBM_CRPT71230160___4" w:colFirst="1" w:colLast="1"/>
            <w:bookmarkEnd w:id="233"/>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bookmarkEnd w:id="234"/>
    </w:tbl>
    <w:p w14:paraId="7DD95A84" w14:textId="77777777" w:rsidR="00E16FD1" w:rsidRPr="000C321E" w:rsidRDefault="00E16FD1" w:rsidP="00E16FD1"/>
    <w:p w14:paraId="16727703" w14:textId="77777777" w:rsidR="00E16FD1" w:rsidRPr="000C321E" w:rsidRDefault="00E16FD1" w:rsidP="00577423">
      <w:pPr>
        <w:pStyle w:val="Heading3"/>
      </w:pPr>
      <w:bookmarkStart w:id="235" w:name="_Toc9597827"/>
      <w:bookmarkStart w:id="236" w:name="_Toc97647341"/>
      <w:r w:rsidRPr="000C321E">
        <w:t>7.3.6</w:t>
      </w:r>
      <w:r w:rsidRPr="000C321E">
        <w:tab/>
        <w:t>Delete PDP Context Response</w:t>
      </w:r>
      <w:bookmarkEnd w:id="235"/>
      <w:bookmarkEnd w:id="23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bookmarkStart w:id="237" w:name="_MCCTEMPBM_CRPT71230161___4" w:colFirst="1" w:colLast="1"/>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bookmarkStart w:id="238" w:name="_MCCTEMPBM_CRPT71230162___4" w:colFirst="1" w:colLast="1"/>
            <w:bookmarkEnd w:id="237"/>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bookmarkStart w:id="239" w:name="_MCCTEMPBM_CRPT71230163___4" w:colFirst="1" w:colLast="1"/>
            <w:bookmarkEnd w:id="238"/>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bookmarkStart w:id="240" w:name="_MCCTEMPBM_CRPT71230164___4" w:colFirst="1" w:colLast="1"/>
            <w:bookmarkEnd w:id="239"/>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bookmarkStart w:id="241" w:name="_MCCTEMPBM_CRPT71230165___4" w:colFirst="1" w:colLast="1"/>
            <w:bookmarkEnd w:id="240"/>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bookmarkStart w:id="242" w:name="_MCCTEMPBM_CRPT71230166___4" w:colFirst="1" w:colLast="1"/>
            <w:bookmarkEnd w:id="241"/>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bookmarkEnd w:id="242"/>
    </w:tbl>
    <w:p w14:paraId="25B2B8B1" w14:textId="77777777" w:rsidR="00E16FD1" w:rsidRPr="000C321E" w:rsidRDefault="00E16FD1" w:rsidP="00E16FD1"/>
    <w:p w14:paraId="54642914" w14:textId="77777777" w:rsidR="00E16FD1" w:rsidRPr="000C321E" w:rsidRDefault="00E16FD1" w:rsidP="00577423">
      <w:pPr>
        <w:pStyle w:val="Heading3"/>
      </w:pPr>
      <w:bookmarkStart w:id="243" w:name="_Toc9597828"/>
      <w:bookmarkStart w:id="244" w:name="_Toc97647342"/>
      <w:r w:rsidRPr="000C321E">
        <w:t>7.3.7</w:t>
      </w:r>
      <w:r w:rsidRPr="000C321E">
        <w:tab/>
        <w:t>Error Indication</w:t>
      </w:r>
      <w:bookmarkEnd w:id="243"/>
      <w:bookmarkEnd w:id="244"/>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577423">
      <w:pPr>
        <w:pStyle w:val="Heading3"/>
      </w:pPr>
      <w:bookmarkStart w:id="245" w:name="_Toc9597829"/>
      <w:bookmarkStart w:id="246" w:name="_Toc97647343"/>
      <w:r w:rsidRPr="000C321E">
        <w:t>7.3.8</w:t>
      </w:r>
      <w:r w:rsidRPr="000C321E">
        <w:tab/>
        <w:t>PDU Notification Request</w:t>
      </w:r>
      <w:bookmarkEnd w:id="245"/>
      <w:bookmarkEnd w:id="246"/>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bookmarkStart w:id="247" w:name="_MCCTEMPBM_CRPT71230167___4" w:colFirst="1" w:colLast="1"/>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bookmarkStart w:id="248" w:name="_MCCTEMPBM_CRPT71230168___4" w:colFirst="1" w:colLast="1"/>
            <w:bookmarkEnd w:id="247"/>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bookmarkStart w:id="249" w:name="_MCCTEMPBM_CRPT71230169___4" w:colFirst="1" w:colLast="1"/>
            <w:bookmarkEnd w:id="248"/>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bookmarkStart w:id="250" w:name="_MCCTEMPBM_CRPT71230170___4" w:colFirst="1" w:colLast="1"/>
            <w:bookmarkEnd w:id="249"/>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bookmarkStart w:id="251" w:name="_MCCTEMPBM_CRPT71230171___4" w:colFirst="1" w:colLast="1"/>
            <w:bookmarkEnd w:id="250"/>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bookmarkStart w:id="252" w:name="_MCCTEMPBM_CRPT71230172___4" w:colFirst="1" w:colLast="1"/>
            <w:bookmarkEnd w:id="251"/>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bookmarkStart w:id="253" w:name="_MCCTEMPBM_CRPT71230173___4" w:colFirst="1" w:colLast="1"/>
            <w:bookmarkEnd w:id="252"/>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bookmarkEnd w:id="253"/>
    </w:tbl>
    <w:p w14:paraId="03518893" w14:textId="77777777" w:rsidR="00E16FD1" w:rsidRPr="000C321E" w:rsidRDefault="00E16FD1" w:rsidP="00E16FD1"/>
    <w:p w14:paraId="69F11C35" w14:textId="77777777" w:rsidR="00E16FD1" w:rsidRPr="000C321E" w:rsidRDefault="00E16FD1" w:rsidP="00577423">
      <w:pPr>
        <w:pStyle w:val="Heading3"/>
      </w:pPr>
      <w:bookmarkStart w:id="254" w:name="_Toc9597830"/>
      <w:bookmarkStart w:id="255" w:name="_Toc97647344"/>
      <w:r w:rsidRPr="000C321E">
        <w:t>7.3.9</w:t>
      </w:r>
      <w:r w:rsidRPr="000C321E">
        <w:tab/>
        <w:t>PDU Notification Response</w:t>
      </w:r>
      <w:bookmarkEnd w:id="254"/>
      <w:bookmarkEnd w:id="255"/>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bookmarkStart w:id="256" w:name="_MCCTEMPBM_CRPT71230174___4" w:colFirst="1" w:colLast="1"/>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bookmarkStart w:id="257" w:name="_MCCTEMPBM_CRPT71230175___4" w:colFirst="1" w:colLast="1"/>
            <w:bookmarkEnd w:id="256"/>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bookmarkEnd w:id="257"/>
    </w:tbl>
    <w:p w14:paraId="65547E64" w14:textId="77777777" w:rsidR="00E16FD1" w:rsidRPr="000C321E" w:rsidRDefault="00E16FD1" w:rsidP="00E16FD1"/>
    <w:p w14:paraId="7581A29C" w14:textId="77777777" w:rsidR="00E16FD1" w:rsidRPr="000C321E" w:rsidRDefault="00E16FD1" w:rsidP="00577423">
      <w:pPr>
        <w:pStyle w:val="Heading3"/>
      </w:pPr>
      <w:bookmarkStart w:id="258" w:name="_Toc9597831"/>
      <w:bookmarkStart w:id="259" w:name="_Toc97647345"/>
      <w:r w:rsidRPr="000C321E">
        <w:t>7.3.10</w:t>
      </w:r>
      <w:r w:rsidRPr="000C321E">
        <w:tab/>
        <w:t>PDU Notification Reject Request</w:t>
      </w:r>
      <w:bookmarkEnd w:id="258"/>
      <w:bookmarkEnd w:id="259"/>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bookmarkStart w:id="260" w:name="_MCCTEMPBM_CRPT71230176___4" w:colFirst="1" w:colLast="1"/>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bookmarkStart w:id="261" w:name="_MCCTEMPBM_CRPT71230177___4" w:colFirst="1" w:colLast="1"/>
            <w:bookmarkEnd w:id="260"/>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bookmarkStart w:id="262" w:name="_MCCTEMPBM_CRPT71230178___4" w:colFirst="1" w:colLast="1"/>
            <w:bookmarkEnd w:id="261"/>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bookmarkStart w:id="263" w:name="_MCCTEMPBM_CRPT71230179___4" w:colFirst="1" w:colLast="1"/>
            <w:bookmarkEnd w:id="262"/>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bookmarkStart w:id="264" w:name="_MCCTEMPBM_CRPT71230180___4" w:colFirst="1" w:colLast="1"/>
            <w:bookmarkEnd w:id="263"/>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bookmarkStart w:id="265" w:name="_MCCTEMPBM_CRPT71230181___4" w:colFirst="1" w:colLast="1"/>
            <w:bookmarkEnd w:id="264"/>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bookmarkEnd w:id="265"/>
    </w:tbl>
    <w:p w14:paraId="2A7358D3" w14:textId="77777777" w:rsidR="00E16FD1" w:rsidRPr="000C321E" w:rsidRDefault="00E16FD1" w:rsidP="00E16FD1"/>
    <w:p w14:paraId="26235D29" w14:textId="77777777" w:rsidR="00E16FD1" w:rsidRPr="000C321E" w:rsidRDefault="00E16FD1" w:rsidP="00577423">
      <w:pPr>
        <w:pStyle w:val="Heading3"/>
      </w:pPr>
      <w:bookmarkStart w:id="266" w:name="_Toc9597832"/>
      <w:bookmarkStart w:id="267" w:name="_Toc97647346"/>
      <w:r w:rsidRPr="000C321E">
        <w:lastRenderedPageBreak/>
        <w:t>7.3.11</w:t>
      </w:r>
      <w:r w:rsidRPr="000C321E">
        <w:tab/>
        <w:t>PDU Notification Reject Response</w:t>
      </w:r>
      <w:bookmarkEnd w:id="266"/>
      <w:bookmarkEnd w:id="267"/>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bookmarkStart w:id="268" w:name="_MCCTEMPBM_CRPT71230182___4" w:colFirst="1" w:colLast="1"/>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bookmarkStart w:id="269" w:name="_MCCTEMPBM_CRPT71230183___4" w:colFirst="1" w:colLast="1"/>
            <w:bookmarkEnd w:id="268"/>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bookmarkEnd w:id="269"/>
    </w:tbl>
    <w:p w14:paraId="327A0C86" w14:textId="77777777" w:rsidR="00E16FD1" w:rsidRPr="000C321E" w:rsidRDefault="00E16FD1" w:rsidP="00E16FD1"/>
    <w:p w14:paraId="0F3F4697" w14:textId="77777777" w:rsidR="00E16FD1" w:rsidRPr="000C321E" w:rsidRDefault="00E16FD1" w:rsidP="00577423">
      <w:pPr>
        <w:pStyle w:val="Heading3"/>
        <w:rPr>
          <w:lang w:val="fr-FR"/>
        </w:rPr>
      </w:pPr>
      <w:bookmarkStart w:id="270" w:name="_Toc9597833"/>
      <w:bookmarkStart w:id="271" w:name="_Toc97647347"/>
      <w:r w:rsidRPr="000C321E">
        <w:rPr>
          <w:lang w:val="fr-FR"/>
        </w:rPr>
        <w:t>7.3.12</w:t>
      </w:r>
      <w:r w:rsidRPr="000C321E">
        <w:rPr>
          <w:lang w:val="fr-FR"/>
        </w:rPr>
        <w:tab/>
        <w:t>Initiate PDP Context Activation Request</w:t>
      </w:r>
      <w:bookmarkEnd w:id="270"/>
      <w:bookmarkEnd w:id="271"/>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bookmarkStart w:id="272" w:name="_MCCTEMPBM_CRPT71230184___4" w:colFirst="1" w:colLast="1"/>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bookmarkStart w:id="273" w:name="_MCCTEMPBM_CRPT71230185___4" w:colFirst="1" w:colLast="1"/>
            <w:bookmarkEnd w:id="272"/>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bookmarkStart w:id="274" w:name="_MCCTEMPBM_CRPT71230186___4" w:colFirst="1" w:colLast="1"/>
            <w:bookmarkEnd w:id="273"/>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bookmarkStart w:id="275" w:name="_MCCTEMPBM_CRPT71230187___4" w:colFirst="1" w:colLast="1"/>
            <w:bookmarkEnd w:id="274"/>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bookmarkStart w:id="276" w:name="_MCCTEMPBM_CRPT71230188___4" w:colFirst="1" w:colLast="1"/>
            <w:bookmarkEnd w:id="275"/>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bookmarkStart w:id="277" w:name="_MCCTEMPBM_CRPT71230189___4" w:colFirst="1" w:colLast="1"/>
            <w:bookmarkEnd w:id="276"/>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bookmarkStart w:id="278" w:name="_MCCTEMPBM_CRPT71230190___4" w:colFirst="1" w:colLast="1"/>
            <w:bookmarkEnd w:id="277"/>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bookmarkEnd w:id="278"/>
    </w:tbl>
    <w:p w14:paraId="33D3E30D" w14:textId="77777777" w:rsidR="00E16FD1" w:rsidRPr="000C321E" w:rsidRDefault="00E16FD1" w:rsidP="00E16FD1"/>
    <w:p w14:paraId="62BA2883" w14:textId="77777777" w:rsidR="00E16FD1" w:rsidRPr="000C321E" w:rsidRDefault="00E16FD1" w:rsidP="00577423">
      <w:pPr>
        <w:pStyle w:val="Heading3"/>
        <w:rPr>
          <w:lang w:val="fr-FR"/>
        </w:rPr>
      </w:pPr>
      <w:bookmarkStart w:id="279" w:name="_Toc9597834"/>
      <w:bookmarkStart w:id="280" w:name="_Toc97647348"/>
      <w:r w:rsidRPr="000C321E">
        <w:rPr>
          <w:lang w:val="fr-FR"/>
        </w:rPr>
        <w:t>7.3.13</w:t>
      </w:r>
      <w:r w:rsidRPr="000C321E">
        <w:rPr>
          <w:lang w:val="fr-FR"/>
        </w:rPr>
        <w:tab/>
        <w:t>Initiate PDP Context Activation Response</w:t>
      </w:r>
      <w:bookmarkEnd w:id="279"/>
      <w:bookmarkEnd w:id="280"/>
    </w:p>
    <w:p w14:paraId="1AB10BAC" w14:textId="2F5AF076" w:rsidR="00E16FD1" w:rsidRPr="000C321E" w:rsidRDefault="00E16FD1" w:rsidP="00E16FD1">
      <w:bookmarkStart w:id="281" w:name="_MCCTEMPBM_CRPT71230191___5"/>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bookmarkEnd w:id="281"/>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bookmarkStart w:id="282" w:name="_MCCTEMPBM_CRPT71230192___4" w:colFirst="1" w:colLast="1"/>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bookmarkStart w:id="283" w:name="_MCCTEMPBM_CRPT71230193___4" w:colFirst="1" w:colLast="1"/>
            <w:bookmarkEnd w:id="282"/>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bookmarkStart w:id="284" w:name="_MCCTEMPBM_CRPT71230194___4" w:colFirst="1" w:colLast="1"/>
            <w:bookmarkEnd w:id="283"/>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bookmarkEnd w:id="284"/>
    </w:tbl>
    <w:p w14:paraId="0E1504F7" w14:textId="77777777" w:rsidR="00E16FD1" w:rsidRPr="000C321E" w:rsidRDefault="00E16FD1" w:rsidP="00E16FD1"/>
    <w:p w14:paraId="576C27C2" w14:textId="77777777" w:rsidR="00E16FD1" w:rsidRPr="000C321E" w:rsidRDefault="00E16FD1" w:rsidP="00577423">
      <w:pPr>
        <w:pStyle w:val="Heading2"/>
      </w:pPr>
      <w:bookmarkStart w:id="285" w:name="_Toc9597835"/>
      <w:bookmarkStart w:id="286" w:name="_Toc97647349"/>
      <w:r w:rsidRPr="000C321E">
        <w:t>7.4</w:t>
      </w:r>
      <w:r w:rsidRPr="000C321E">
        <w:tab/>
        <w:t>Location Management Messages</w:t>
      </w:r>
      <w:bookmarkEnd w:id="285"/>
      <w:bookmarkEnd w:id="286"/>
    </w:p>
    <w:p w14:paraId="6B3E27DF" w14:textId="77777777" w:rsidR="00E16FD1" w:rsidRPr="000C321E" w:rsidRDefault="00E16FD1" w:rsidP="00577423">
      <w:pPr>
        <w:pStyle w:val="Heading3"/>
        <w:rPr>
          <w:lang w:eastAsia="zh-CN"/>
        </w:rPr>
      </w:pPr>
      <w:bookmarkStart w:id="287" w:name="_Toc9597836"/>
      <w:bookmarkStart w:id="288" w:name="_Toc97647350"/>
      <w:r w:rsidRPr="000C321E">
        <w:rPr>
          <w:rFonts w:hint="eastAsia"/>
          <w:lang w:eastAsia="zh-CN"/>
        </w:rPr>
        <w:t>7.4.0</w:t>
      </w:r>
      <w:r w:rsidRPr="000C321E">
        <w:rPr>
          <w:rFonts w:hint="eastAsia"/>
          <w:lang w:eastAsia="zh-CN"/>
        </w:rPr>
        <w:tab/>
        <w:t>General</w:t>
      </w:r>
      <w:bookmarkEnd w:id="287"/>
      <w:bookmarkEnd w:id="288"/>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59.85pt;height:119.6pt" o:ole="" fillcolor="window">
            <v:imagedata r:id="rId13" o:title="" croptop="4731f" cropbottom="6099f" cropleft="2070f" cropright="2424f"/>
          </v:shape>
          <o:OLEObject Type="Embed" ProgID="Word.Picture.8" ShapeID="_x0000_i1028" DrawAspect="Content" ObjectID="_1708260759"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577423">
      <w:pPr>
        <w:pStyle w:val="Heading3"/>
      </w:pPr>
      <w:bookmarkStart w:id="289" w:name="_Toc9597837"/>
      <w:bookmarkStart w:id="290" w:name="_Toc97647351"/>
      <w:r w:rsidRPr="000C321E">
        <w:t>7.4.1</w:t>
      </w:r>
      <w:r w:rsidRPr="000C321E">
        <w:tab/>
        <w:t>Send Routeing Information for GPRS Request</w:t>
      </w:r>
      <w:bookmarkEnd w:id="289"/>
      <w:bookmarkEnd w:id="290"/>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bookmarkStart w:id="291" w:name="_MCCTEMPBM_CRPT71230195___4" w:colFirst="1" w:colLast="1"/>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bookmarkStart w:id="292" w:name="_MCCTEMPBM_CRPT71230196___4" w:colFirst="1" w:colLast="1"/>
            <w:bookmarkEnd w:id="291"/>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bookmarkEnd w:id="292"/>
    </w:tbl>
    <w:p w14:paraId="60B22EEB" w14:textId="77777777" w:rsidR="00E16FD1" w:rsidRPr="000C321E" w:rsidRDefault="00E16FD1" w:rsidP="00E16FD1"/>
    <w:p w14:paraId="2EBEC4D0" w14:textId="77777777" w:rsidR="00E16FD1" w:rsidRPr="000C321E" w:rsidRDefault="00E16FD1" w:rsidP="00577423">
      <w:pPr>
        <w:pStyle w:val="Heading3"/>
      </w:pPr>
      <w:bookmarkStart w:id="293" w:name="_Toc9597838"/>
      <w:bookmarkStart w:id="294" w:name="_Toc97647352"/>
      <w:r w:rsidRPr="000C321E">
        <w:t>7.4.2</w:t>
      </w:r>
      <w:r w:rsidRPr="000C321E">
        <w:tab/>
        <w:t>Send Routeing Information for GPRS Response</w:t>
      </w:r>
      <w:bookmarkEnd w:id="293"/>
      <w:bookmarkEnd w:id="294"/>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bookmarkStart w:id="295" w:name="_MCCTEMPBM_CRPT71230197___4" w:colFirst="1" w:colLast="1"/>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bookmarkStart w:id="296" w:name="_MCCTEMPBM_CRPT71230198___4" w:colFirst="1" w:colLast="1"/>
            <w:bookmarkEnd w:id="295"/>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bookmarkStart w:id="297" w:name="_MCCTEMPBM_CRPT71230199___4" w:colFirst="1" w:colLast="1"/>
            <w:bookmarkEnd w:id="296"/>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bookmarkStart w:id="298" w:name="_MCCTEMPBM_CRPT71230200___4" w:colFirst="1" w:colLast="1"/>
            <w:bookmarkEnd w:id="297"/>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bookmarkStart w:id="299" w:name="_MCCTEMPBM_CRPT71230201___4" w:colFirst="1" w:colLast="1"/>
            <w:bookmarkEnd w:id="298"/>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bookmarkStart w:id="300" w:name="_MCCTEMPBM_CRPT71230202___4" w:colFirst="1" w:colLast="1"/>
            <w:bookmarkEnd w:id="299"/>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bookmarkEnd w:id="300"/>
    </w:tbl>
    <w:p w14:paraId="3AAC5FD9" w14:textId="77777777" w:rsidR="00E16FD1" w:rsidRPr="000C321E" w:rsidRDefault="00E16FD1" w:rsidP="00E16FD1"/>
    <w:p w14:paraId="01E5E3FF" w14:textId="77777777" w:rsidR="00E16FD1" w:rsidRPr="000C321E" w:rsidRDefault="00E16FD1" w:rsidP="00577423">
      <w:pPr>
        <w:pStyle w:val="Heading3"/>
      </w:pPr>
      <w:bookmarkStart w:id="301" w:name="_Toc9597839"/>
      <w:bookmarkStart w:id="302" w:name="_Toc97647353"/>
      <w:r w:rsidRPr="000C321E">
        <w:t>7.4.3</w:t>
      </w:r>
      <w:r w:rsidRPr="000C321E">
        <w:tab/>
        <w:t>Failure Report Request</w:t>
      </w:r>
      <w:bookmarkEnd w:id="301"/>
      <w:bookmarkEnd w:id="302"/>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bookmarkStart w:id="303" w:name="_MCCTEMPBM_CRPT71230203___4" w:colFirst="1" w:colLast="1"/>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bookmarkStart w:id="304" w:name="_MCCTEMPBM_CRPT71230204___4" w:colFirst="1" w:colLast="1"/>
            <w:bookmarkEnd w:id="303"/>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bookmarkEnd w:id="304"/>
    </w:tbl>
    <w:p w14:paraId="4A1105A5" w14:textId="77777777" w:rsidR="00E16FD1" w:rsidRPr="000C321E" w:rsidRDefault="00E16FD1" w:rsidP="00E16FD1"/>
    <w:p w14:paraId="0A1274E5" w14:textId="77777777" w:rsidR="00E16FD1" w:rsidRPr="000C321E" w:rsidRDefault="00E16FD1" w:rsidP="00577423">
      <w:pPr>
        <w:pStyle w:val="Heading3"/>
      </w:pPr>
      <w:bookmarkStart w:id="305" w:name="_Toc9597840"/>
      <w:bookmarkStart w:id="306" w:name="_Toc97647354"/>
      <w:r w:rsidRPr="000C321E">
        <w:t>7.4.4</w:t>
      </w:r>
      <w:r w:rsidRPr="000C321E">
        <w:tab/>
        <w:t>Failure Report Response</w:t>
      </w:r>
      <w:bookmarkEnd w:id="305"/>
      <w:bookmarkEnd w:id="306"/>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bookmarkStart w:id="307" w:name="_MCCTEMPBM_CRPT71230205___4" w:colFirst="1" w:colLast="1"/>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bookmarkStart w:id="308" w:name="_MCCTEMPBM_CRPT71230206___4" w:colFirst="1" w:colLast="1"/>
            <w:bookmarkEnd w:id="307"/>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bookmarkStart w:id="309" w:name="_MCCTEMPBM_CRPT71230207___4" w:colFirst="1" w:colLast="1"/>
            <w:bookmarkEnd w:id="308"/>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bookmarkEnd w:id="309"/>
    </w:tbl>
    <w:p w14:paraId="050AEF8F" w14:textId="77777777" w:rsidR="00E16FD1" w:rsidRPr="000C321E" w:rsidRDefault="00E16FD1" w:rsidP="00E16FD1"/>
    <w:p w14:paraId="0F94F421" w14:textId="77777777" w:rsidR="00E16FD1" w:rsidRPr="000C321E" w:rsidRDefault="00E16FD1" w:rsidP="00577423">
      <w:pPr>
        <w:pStyle w:val="Heading3"/>
      </w:pPr>
      <w:bookmarkStart w:id="310" w:name="_Toc9597841"/>
      <w:bookmarkStart w:id="311" w:name="_Toc97647355"/>
      <w:r w:rsidRPr="000C321E">
        <w:t>7.4.5</w:t>
      </w:r>
      <w:r w:rsidRPr="000C321E">
        <w:tab/>
        <w:t>Note MS GPRS Present Request</w:t>
      </w:r>
      <w:bookmarkEnd w:id="310"/>
      <w:bookmarkEnd w:id="311"/>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bookmarkStart w:id="312" w:name="_MCCTEMPBM_CRPT71230208___4" w:colFirst="1" w:colLast="1"/>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bookmarkStart w:id="313" w:name="_MCCTEMPBM_CRPT71230209___4" w:colFirst="1" w:colLast="1"/>
            <w:bookmarkEnd w:id="312"/>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bookmarkStart w:id="314" w:name="_MCCTEMPBM_CRPT71230210___4" w:colFirst="1" w:colLast="1"/>
            <w:bookmarkEnd w:id="313"/>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bookmarkEnd w:id="314"/>
    </w:tbl>
    <w:p w14:paraId="330743AD" w14:textId="77777777" w:rsidR="00E16FD1" w:rsidRPr="000C321E" w:rsidRDefault="00E16FD1" w:rsidP="00E16FD1"/>
    <w:p w14:paraId="38BC0DE1" w14:textId="77777777" w:rsidR="00E16FD1" w:rsidRPr="000C321E" w:rsidRDefault="00E16FD1" w:rsidP="00577423">
      <w:pPr>
        <w:pStyle w:val="Heading3"/>
      </w:pPr>
      <w:bookmarkStart w:id="315" w:name="_Toc9597842"/>
      <w:bookmarkStart w:id="316" w:name="_Toc97647356"/>
      <w:r w:rsidRPr="000C321E">
        <w:t>7.4.6</w:t>
      </w:r>
      <w:r w:rsidRPr="000C321E">
        <w:tab/>
        <w:t>Note MS GPRS Present Response</w:t>
      </w:r>
      <w:bookmarkEnd w:id="315"/>
      <w:bookmarkEnd w:id="31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bookmarkStart w:id="317" w:name="_MCCTEMPBM_CRPT71230211___4" w:colFirst="1" w:colLast="1"/>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bookmarkStart w:id="318" w:name="_MCCTEMPBM_CRPT71230212___4" w:colFirst="1" w:colLast="1"/>
            <w:bookmarkEnd w:id="317"/>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bookmarkEnd w:id="318"/>
    </w:tbl>
    <w:p w14:paraId="1FC5739D" w14:textId="77777777" w:rsidR="00E16FD1" w:rsidRPr="000C321E" w:rsidRDefault="00E16FD1" w:rsidP="00E16FD1"/>
    <w:p w14:paraId="74F10481" w14:textId="77777777" w:rsidR="00E16FD1" w:rsidRPr="000C321E" w:rsidRDefault="00E16FD1" w:rsidP="00577423">
      <w:pPr>
        <w:pStyle w:val="Heading2"/>
      </w:pPr>
      <w:bookmarkStart w:id="319" w:name="_Toc9597843"/>
      <w:bookmarkStart w:id="320" w:name="_Toc97647357"/>
      <w:r w:rsidRPr="000C321E">
        <w:t>7.5</w:t>
      </w:r>
      <w:r w:rsidRPr="000C321E">
        <w:tab/>
        <w:t>Mobility Management Messages</w:t>
      </w:r>
      <w:bookmarkEnd w:id="319"/>
      <w:bookmarkEnd w:id="320"/>
    </w:p>
    <w:p w14:paraId="5D46CB16" w14:textId="77777777" w:rsidR="00E16FD1" w:rsidRPr="000C321E" w:rsidRDefault="00E16FD1" w:rsidP="00577423">
      <w:pPr>
        <w:pStyle w:val="Heading3"/>
      </w:pPr>
      <w:bookmarkStart w:id="321" w:name="_Toc9597844"/>
      <w:bookmarkStart w:id="322" w:name="_Toc97647358"/>
      <w:r w:rsidRPr="000C321E">
        <w:t>7.5.0</w:t>
      </w:r>
      <w:r w:rsidRPr="000C321E">
        <w:tab/>
        <w:t>General</w:t>
      </w:r>
      <w:bookmarkEnd w:id="321"/>
      <w:bookmarkEnd w:id="322"/>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577423">
      <w:pPr>
        <w:pStyle w:val="Heading3"/>
      </w:pPr>
      <w:bookmarkStart w:id="323" w:name="_Toc9597845"/>
      <w:bookmarkStart w:id="324" w:name="_Toc97647359"/>
      <w:r w:rsidRPr="000C321E">
        <w:t>7.5.1</w:t>
      </w:r>
      <w:r w:rsidRPr="000C321E">
        <w:tab/>
        <w:t>Identification Request</w:t>
      </w:r>
      <w:bookmarkEnd w:id="323"/>
      <w:bookmarkEnd w:id="324"/>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bookmarkStart w:id="325" w:name="_MCCTEMPBM_CRPT71230213___4" w:colFirst="1" w:colLast="1"/>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bookmarkStart w:id="326" w:name="_MCCTEMPBM_CRPT71230214___4" w:colFirst="1" w:colLast="1"/>
            <w:bookmarkEnd w:id="325"/>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bookmarkStart w:id="327" w:name="_MCCTEMPBM_CRPT71230215___4" w:colFirst="1" w:colLast="1"/>
            <w:bookmarkEnd w:id="326"/>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bookmarkStart w:id="328" w:name="_MCCTEMPBM_CRPT71230216___4" w:colFirst="1" w:colLast="1"/>
            <w:bookmarkEnd w:id="327"/>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bookmarkStart w:id="329" w:name="_MCCTEMPBM_CRPT71230217___4" w:colFirst="1" w:colLast="1"/>
            <w:bookmarkEnd w:id="328"/>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bookmarkStart w:id="330" w:name="_MCCTEMPBM_CRPT71230218___4" w:colFirst="1" w:colLast="1"/>
            <w:bookmarkEnd w:id="329"/>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bookmarkEnd w:id="330"/>
    </w:tbl>
    <w:p w14:paraId="20A60547" w14:textId="77777777" w:rsidR="00E16FD1" w:rsidRPr="000C321E" w:rsidRDefault="00E16FD1" w:rsidP="00E16FD1"/>
    <w:p w14:paraId="1C253E13" w14:textId="77777777" w:rsidR="00E16FD1" w:rsidRPr="000C321E" w:rsidRDefault="00E16FD1" w:rsidP="00577423">
      <w:pPr>
        <w:pStyle w:val="Heading3"/>
      </w:pPr>
      <w:bookmarkStart w:id="331" w:name="_Toc9597846"/>
      <w:bookmarkStart w:id="332" w:name="_Toc97647360"/>
      <w:r w:rsidRPr="000C321E">
        <w:t>7.5.2</w:t>
      </w:r>
      <w:r w:rsidRPr="000C321E">
        <w:tab/>
        <w:t>Identification Response</w:t>
      </w:r>
      <w:bookmarkEnd w:id="331"/>
      <w:bookmarkEnd w:id="332"/>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bookmarkStart w:id="333" w:name="_MCCTEMPBM_CRPT71230219___4" w:colFirst="1" w:colLast="1"/>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bookmarkStart w:id="334" w:name="_MCCTEMPBM_CRPT71230220___4" w:colFirst="1" w:colLast="1"/>
            <w:bookmarkEnd w:id="333"/>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bookmarkStart w:id="335" w:name="_MCCTEMPBM_CRPT71230221___4" w:colFirst="1" w:colLast="1"/>
            <w:bookmarkEnd w:id="334"/>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bookmarkStart w:id="336" w:name="_MCCTEMPBM_CRPT71230222___4" w:colFirst="1" w:colLast="1"/>
            <w:bookmarkEnd w:id="335"/>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bookmarkStart w:id="337" w:name="_MCCTEMPBM_CRPT71230223___4" w:colFirst="1" w:colLast="1"/>
            <w:bookmarkEnd w:id="336"/>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bookmarkStart w:id="338" w:name="_MCCTEMPBM_CRPT71230224___4" w:colFirst="1" w:colLast="1"/>
            <w:bookmarkEnd w:id="337"/>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bookmarkEnd w:id="338"/>
    </w:tbl>
    <w:p w14:paraId="208AC239" w14:textId="77777777" w:rsidR="00E16FD1" w:rsidRPr="000C321E" w:rsidRDefault="00E16FD1" w:rsidP="00E16FD1"/>
    <w:p w14:paraId="0649BB2F" w14:textId="77777777" w:rsidR="00E16FD1" w:rsidRPr="000C321E" w:rsidRDefault="00E16FD1" w:rsidP="00577423">
      <w:pPr>
        <w:pStyle w:val="Heading3"/>
      </w:pPr>
      <w:bookmarkStart w:id="339" w:name="_Toc9597847"/>
      <w:bookmarkStart w:id="340" w:name="_Toc97647361"/>
      <w:r w:rsidRPr="000C321E">
        <w:t>7.5.3</w:t>
      </w:r>
      <w:r w:rsidRPr="000C321E">
        <w:tab/>
        <w:t>SGSN Context Request</w:t>
      </w:r>
      <w:bookmarkEnd w:id="339"/>
      <w:bookmarkEnd w:id="340"/>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bookmarkStart w:id="341" w:name="_MCCTEMPBM_CRPT71230225___4" w:colFirst="1" w:colLast="1"/>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bookmarkStart w:id="342" w:name="_MCCTEMPBM_CRPT71230226___4" w:colFirst="1" w:colLast="1"/>
            <w:bookmarkEnd w:id="341"/>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bookmarkStart w:id="343" w:name="_MCCTEMPBM_CRPT71230227___4" w:colFirst="1" w:colLast="1"/>
            <w:bookmarkEnd w:id="342"/>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bookmarkStart w:id="344" w:name="_MCCTEMPBM_CRPT71230228___4" w:colFirst="1" w:colLast="1"/>
            <w:bookmarkEnd w:id="343"/>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bookmarkStart w:id="345" w:name="_MCCTEMPBM_CRPT71230229___4" w:colFirst="1" w:colLast="1"/>
            <w:bookmarkEnd w:id="344"/>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bookmarkStart w:id="346" w:name="_MCCTEMPBM_CRPT71230230___4" w:colFirst="1" w:colLast="1"/>
            <w:bookmarkEnd w:id="345"/>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bookmarkStart w:id="347" w:name="_MCCTEMPBM_CRPT71230231___4" w:colFirst="1" w:colLast="1"/>
            <w:bookmarkEnd w:id="346"/>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bookmarkStart w:id="348" w:name="_MCCTEMPBM_CRPT71230232___4" w:colFirst="1" w:colLast="1"/>
            <w:bookmarkEnd w:id="347"/>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bookmarkStart w:id="349" w:name="_MCCTEMPBM_CRPT71230233___4" w:colFirst="1" w:colLast="1"/>
            <w:bookmarkEnd w:id="348"/>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bookmarkStart w:id="350" w:name="_MCCTEMPBM_CRPT71230234___4" w:colFirst="1" w:colLast="1"/>
            <w:bookmarkEnd w:id="349"/>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bookmarkStart w:id="351" w:name="_MCCTEMPBM_CRPT71230235___4" w:colFirst="1" w:colLast="1"/>
            <w:bookmarkEnd w:id="350"/>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bookmarkStart w:id="352" w:name="_MCCTEMPBM_CRPT71230236___4" w:colFirst="1" w:colLast="1"/>
            <w:bookmarkEnd w:id="351"/>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bookmarkStart w:id="353" w:name="_MCCTEMPBM_CRPT71230237___4" w:colFirst="1" w:colLast="1"/>
            <w:bookmarkEnd w:id="352"/>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bookmarkEnd w:id="353"/>
    </w:tbl>
    <w:p w14:paraId="544CDE4F" w14:textId="77777777" w:rsidR="00E16FD1" w:rsidRPr="000C321E" w:rsidRDefault="00E16FD1" w:rsidP="00E16FD1"/>
    <w:p w14:paraId="23F94F46" w14:textId="77777777" w:rsidR="00E16FD1" w:rsidRPr="000C321E" w:rsidRDefault="00E16FD1" w:rsidP="00577423">
      <w:pPr>
        <w:pStyle w:val="Heading3"/>
      </w:pPr>
      <w:bookmarkStart w:id="354" w:name="_Toc9597848"/>
      <w:bookmarkStart w:id="355" w:name="_Toc97647362"/>
      <w:r w:rsidRPr="000C321E">
        <w:t>7.5.4</w:t>
      </w:r>
      <w:r w:rsidRPr="000C321E">
        <w:tab/>
        <w:t>SGSN Context Response</w:t>
      </w:r>
      <w:bookmarkEnd w:id="354"/>
      <w:bookmarkEnd w:id="355"/>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FB63A0">
      <w:pPr>
        <w:pStyle w:val="B1"/>
      </w:pPr>
      <w:r w:rsidRPr="00FB63A0">
        <w:t>-</w:t>
      </w:r>
      <w:r w:rsidRPr="00FB63A0">
        <w:tab/>
        <w:t>"P-TMSI Signature mismatch".</w:t>
      </w:r>
    </w:p>
    <w:p w14:paraId="168AC365" w14:textId="77777777" w:rsidR="00E16FD1" w:rsidRPr="000C321E" w:rsidRDefault="00E16FD1" w:rsidP="00FB63A0">
      <w:pPr>
        <w:pStyle w:val="B1"/>
      </w:pPr>
      <w:r w:rsidRPr="00FB63A0">
        <w:lastRenderedPageBreak/>
        <w:t>-</w:t>
      </w:r>
      <w:r w:rsidRPr="00FB63A0">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bookmarkStart w:id="356" w:name="_MCCTEMPBM_CRPT71230239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6"/>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bookmarkStart w:id="357"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7"/>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FB63A0">
      <w:r w:rsidRPr="00FB63A0">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FB63A0">
        <w:t>clause 7</w:t>
      </w:r>
      <w:r w:rsidRPr="00FB63A0">
        <w:t>.7.120. Several IEs with this type value shall be included as necessary to represent a list of SCEF PDN Connections.</w:t>
      </w:r>
    </w:p>
    <w:p w14:paraId="3D86E08D" w14:textId="77777777" w:rsidR="00E16FD1" w:rsidRPr="000C321E" w:rsidRDefault="00E16FD1" w:rsidP="00FB63A0">
      <w:r w:rsidRPr="00FB63A0">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bookmarkStart w:id="358" w:name="_MCCTEMPBM_CRPT71230242___4" w:colFirst="1" w:colLast="1"/>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bookmarkStart w:id="359" w:name="_MCCTEMPBM_CRPT71230243___4" w:colFirst="1" w:colLast="1"/>
            <w:bookmarkEnd w:id="358"/>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bookmarkStart w:id="360" w:name="_MCCTEMPBM_CRPT71230244___4" w:colFirst="1" w:colLast="1"/>
            <w:bookmarkEnd w:id="359"/>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bookmarkStart w:id="361" w:name="_MCCTEMPBM_CRPT71230245___4" w:colFirst="1" w:colLast="1"/>
            <w:bookmarkEnd w:id="360"/>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bookmarkStart w:id="362" w:name="_MCCTEMPBM_CRPT71230246___4" w:colFirst="1" w:colLast="1"/>
            <w:bookmarkEnd w:id="361"/>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bookmarkStart w:id="363" w:name="_MCCTEMPBM_CRPT71230247___4" w:colFirst="1" w:colLast="1"/>
            <w:bookmarkEnd w:id="362"/>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bookmarkStart w:id="364" w:name="_MCCTEMPBM_CRPT71230248___4" w:colFirst="1" w:colLast="1"/>
            <w:bookmarkEnd w:id="363"/>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bookmarkStart w:id="365" w:name="_MCCTEMPBM_CRPT71230249___4" w:colFirst="1" w:colLast="1"/>
            <w:bookmarkEnd w:id="364"/>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bookmarkStart w:id="366" w:name="_MCCTEMPBM_CRPT71230250___4" w:colFirst="1" w:colLast="1"/>
            <w:bookmarkEnd w:id="365"/>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bookmarkStart w:id="367" w:name="_MCCTEMPBM_CRPT71230251___4" w:colFirst="1" w:colLast="1"/>
            <w:bookmarkEnd w:id="366"/>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bookmarkStart w:id="368" w:name="_MCCTEMPBM_CRPT71230252___4" w:colFirst="1" w:colLast="1"/>
            <w:bookmarkEnd w:id="367"/>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bookmarkStart w:id="369" w:name="_MCCTEMPBM_CRPT71230253___4" w:colFirst="1" w:colLast="1"/>
            <w:bookmarkEnd w:id="368"/>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bookmarkStart w:id="370" w:name="_MCCTEMPBM_CRPT71230254___4" w:colFirst="1" w:colLast="1"/>
            <w:bookmarkEnd w:id="369"/>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bookmarkStart w:id="371" w:name="_MCCTEMPBM_CRPT71230255___4" w:colFirst="1" w:colLast="1"/>
            <w:bookmarkEnd w:id="370"/>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bookmarkStart w:id="372" w:name="_MCCTEMPBM_CRPT71230256___4" w:colFirst="1" w:colLast="1"/>
            <w:bookmarkEnd w:id="371"/>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bookmarkStart w:id="373" w:name="_MCCTEMPBM_CRPT71230257___4" w:colFirst="1" w:colLast="1"/>
            <w:bookmarkEnd w:id="372"/>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bookmarkStart w:id="374" w:name="_MCCTEMPBM_CRPT71230258___4" w:colFirst="1" w:colLast="1"/>
            <w:bookmarkEnd w:id="373"/>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bookmarkStart w:id="375" w:name="_MCCTEMPBM_CRPT71230259___4" w:colFirst="1" w:colLast="1"/>
            <w:bookmarkEnd w:id="374"/>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bookmarkStart w:id="376" w:name="_MCCTEMPBM_CRPT71230260___4" w:colFirst="1" w:colLast="1"/>
            <w:bookmarkEnd w:id="375"/>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bookmarkStart w:id="377" w:name="_MCCTEMPBM_CRPT71230261___4" w:colFirst="1" w:colLast="1"/>
            <w:bookmarkEnd w:id="376"/>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bookmarkStart w:id="378" w:name="_MCCTEMPBM_CRPT71230262___4" w:colFirst="1" w:colLast="1"/>
            <w:bookmarkEnd w:id="377"/>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bookmarkStart w:id="379" w:name="_MCCTEMPBM_CRPT71230263___4" w:colFirst="1" w:colLast="1"/>
            <w:bookmarkEnd w:id="378"/>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bookmarkStart w:id="380" w:name="_MCCTEMPBM_CRPT71230264___4" w:colFirst="1" w:colLast="1"/>
            <w:bookmarkEnd w:id="379"/>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bookmarkStart w:id="381" w:name="_MCCTEMPBM_CRPT71230265___4" w:colFirst="1" w:colLast="1"/>
            <w:bookmarkEnd w:id="380"/>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bookmarkStart w:id="382" w:name="_MCCTEMPBM_CRPT71230266___4" w:colFirst="1" w:colLast="1"/>
            <w:bookmarkEnd w:id="381"/>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bookmarkStart w:id="383" w:name="_MCCTEMPBM_CRPT71230267___4" w:colFirst="1" w:colLast="1"/>
            <w:bookmarkEnd w:id="382"/>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bookmarkStart w:id="384" w:name="_MCCTEMPBM_CRPT71230268___4" w:colFirst="1" w:colLast="1"/>
            <w:bookmarkEnd w:id="383"/>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bookmarkStart w:id="385" w:name="_MCCTEMPBM_CRPT71230269___4" w:colFirst="1" w:colLast="1"/>
            <w:bookmarkEnd w:id="384"/>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bookmarkStart w:id="386" w:name="_MCCTEMPBM_CRPT71230270___4" w:colFirst="1" w:colLast="1"/>
            <w:bookmarkEnd w:id="385"/>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bookmarkStart w:id="387" w:name="_MCCTEMPBM_CRPT71230271___4" w:colFirst="1" w:colLast="1"/>
            <w:bookmarkEnd w:id="386"/>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00D96BC4" w14:textId="77777777" w:rsidTr="009900EA">
        <w:trPr>
          <w:jc w:val="center"/>
        </w:trPr>
        <w:tc>
          <w:tcPr>
            <w:tcW w:w="3579" w:type="dxa"/>
          </w:tcPr>
          <w:p w14:paraId="4B5F9E3C" w14:textId="77777777" w:rsidR="00E16FD1" w:rsidRPr="000C321E" w:rsidRDefault="00E16FD1" w:rsidP="009900EA">
            <w:pPr>
              <w:pStyle w:val="TAL"/>
              <w:rPr>
                <w:lang w:eastAsia="zh-CN"/>
              </w:rPr>
            </w:pPr>
            <w:bookmarkStart w:id="388" w:name="_MCCTEMPBM_CRPT71230272___4" w:colFirst="1" w:colLast="1"/>
            <w:bookmarkEnd w:id="387"/>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2E463E6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7D4269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CFB3AD1" w14:textId="77777777" w:rsidTr="009900EA">
        <w:trPr>
          <w:jc w:val="center"/>
        </w:trPr>
        <w:tc>
          <w:tcPr>
            <w:tcW w:w="3579" w:type="dxa"/>
          </w:tcPr>
          <w:p w14:paraId="3007E9D0" w14:textId="77777777" w:rsidR="00E16FD1" w:rsidRPr="000C321E" w:rsidRDefault="00E16FD1" w:rsidP="009900EA">
            <w:pPr>
              <w:pStyle w:val="TAL"/>
              <w:rPr>
                <w:lang w:eastAsia="zh-CN"/>
              </w:rPr>
            </w:pPr>
            <w:bookmarkStart w:id="389" w:name="_MCCTEMPBM_CRPT71230273___4" w:colFirst="1" w:colLast="1"/>
            <w:bookmarkEnd w:id="388"/>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AA19F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656F617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bookmarkStart w:id="390" w:name="_MCCTEMPBM_CRPT71230274___4" w:colFirst="1" w:colLast="1"/>
            <w:bookmarkEnd w:id="389"/>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bookmarkEnd w:id="390"/>
    </w:tbl>
    <w:p w14:paraId="1C62B88B" w14:textId="77777777" w:rsidR="00E16FD1" w:rsidRPr="000C321E" w:rsidRDefault="00E16FD1" w:rsidP="00E16FD1"/>
    <w:p w14:paraId="124E6FDC" w14:textId="77777777" w:rsidR="00E16FD1" w:rsidRPr="000C321E" w:rsidRDefault="00E16FD1" w:rsidP="00577423">
      <w:pPr>
        <w:pStyle w:val="Heading3"/>
      </w:pPr>
      <w:bookmarkStart w:id="391" w:name="_Toc9597849"/>
      <w:bookmarkStart w:id="392" w:name="_Toc97647363"/>
      <w:r w:rsidRPr="000C321E">
        <w:t>7.5.5</w:t>
      </w:r>
      <w:r w:rsidRPr="000C321E">
        <w:tab/>
        <w:t>SGSN Context Acknowledge</w:t>
      </w:r>
      <w:bookmarkEnd w:id="391"/>
      <w:bookmarkEnd w:id="392"/>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bookmarkStart w:id="393" w:name="_MCCTEMPBM_CRPT71230275___5"/>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bookmarkEnd w:id="393"/>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bookmarkStart w:id="394" w:name="_MCCTEMPBM_CRPT71230276___4" w:colFirst="1" w:colLast="1"/>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bookmarkStart w:id="395" w:name="_MCCTEMPBM_CRPT71230277___4" w:colFirst="1" w:colLast="1"/>
            <w:bookmarkEnd w:id="394"/>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bookmarkStart w:id="396" w:name="_MCCTEMPBM_CRPT71230278___4" w:colFirst="1" w:colLast="1"/>
            <w:bookmarkEnd w:id="395"/>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bookmarkStart w:id="397" w:name="_MCCTEMPBM_CRPT71230279___4" w:colFirst="1" w:colLast="1"/>
            <w:bookmarkEnd w:id="396"/>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bookmarkStart w:id="398" w:name="_MCCTEMPBM_CRPT71230280___4" w:colFirst="1" w:colLast="1"/>
            <w:bookmarkEnd w:id="397"/>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bookmarkStart w:id="399" w:name="_MCCTEMPBM_CRPT71230281___4" w:colFirst="1" w:colLast="1"/>
            <w:bookmarkEnd w:id="398"/>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bookmarkEnd w:id="399"/>
    </w:tbl>
    <w:p w14:paraId="656E5A68" w14:textId="77777777" w:rsidR="00E16FD1" w:rsidRPr="000C321E" w:rsidRDefault="00E16FD1" w:rsidP="00E16FD1"/>
    <w:p w14:paraId="558F27FD" w14:textId="77777777" w:rsidR="00E16FD1" w:rsidRPr="000C321E" w:rsidRDefault="00E16FD1" w:rsidP="00577423">
      <w:pPr>
        <w:pStyle w:val="Heading3"/>
      </w:pPr>
      <w:bookmarkStart w:id="400" w:name="_Toc9597850"/>
      <w:bookmarkStart w:id="401" w:name="_Toc97647364"/>
      <w:r w:rsidRPr="000C321E">
        <w:t>7.5.6</w:t>
      </w:r>
      <w:r w:rsidRPr="000C321E">
        <w:tab/>
      </w:r>
      <w:r w:rsidRPr="000C321E">
        <w:rPr>
          <w:lang w:eastAsia="ja-JP"/>
        </w:rPr>
        <w:t>Forward Relocation Request</w:t>
      </w:r>
      <w:bookmarkEnd w:id="400"/>
      <w:bookmarkEnd w:id="401"/>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bookmarkStart w:id="402"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bookmarkEnd w:id="402"/>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bookmarkStart w:id="403" w:name="_MCCTEMPBM_CRPT71230283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3"/>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bookmarkStart w:id="404"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4"/>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FB63A0">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FB63A0">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bookmarkStart w:id="405" w:name="_MCCTEMPBM_CRPT71230286___4" w:colFirst="1" w:colLast="1"/>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bookmarkStart w:id="406" w:name="_MCCTEMPBM_CRPT71230287___4" w:colFirst="1" w:colLast="1"/>
            <w:bookmarkEnd w:id="405"/>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bookmarkStart w:id="407" w:name="_MCCTEMPBM_CRPT71230288___4" w:colFirst="1" w:colLast="1"/>
            <w:bookmarkEnd w:id="406"/>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bookmarkStart w:id="408" w:name="_MCCTEMPBM_CRPT71230289___4" w:colFirst="1" w:colLast="1"/>
            <w:bookmarkEnd w:id="407"/>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bookmarkStart w:id="409" w:name="_MCCTEMPBM_CRPT71230290___4" w:colFirst="1" w:colLast="1"/>
            <w:bookmarkEnd w:id="408"/>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bookmarkStart w:id="410" w:name="_MCCTEMPBM_CRPT71230291___4" w:colFirst="1" w:colLast="1"/>
            <w:bookmarkEnd w:id="409"/>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bookmarkStart w:id="411" w:name="_MCCTEMPBM_CRPT71230292___4" w:colFirst="1" w:colLast="1"/>
            <w:bookmarkEnd w:id="410"/>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bookmarkEnd w:id="411"/>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bookmarkStart w:id="412" w:name="_MCCTEMPBM_CRPT71230293___4" w:colFirst="1" w:colLast="1"/>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bookmarkStart w:id="413" w:name="_MCCTEMPBM_CRPT71230294___4" w:colFirst="1" w:colLast="1"/>
            <w:bookmarkEnd w:id="412"/>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bookmarkStart w:id="414" w:name="_MCCTEMPBM_CRPT71230295___4" w:colFirst="1" w:colLast="1"/>
            <w:bookmarkEnd w:id="413"/>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bookmarkStart w:id="415" w:name="_MCCTEMPBM_CRPT71230296___4" w:colFirst="1" w:colLast="1"/>
            <w:bookmarkEnd w:id="414"/>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bookmarkStart w:id="416" w:name="_MCCTEMPBM_CRPT71230297___4" w:colFirst="1" w:colLast="1"/>
            <w:bookmarkEnd w:id="415"/>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bookmarkStart w:id="417" w:name="_MCCTEMPBM_CRPT71230298___4" w:colFirst="1" w:colLast="1"/>
            <w:bookmarkEnd w:id="416"/>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bookmarkStart w:id="418" w:name="_MCCTEMPBM_CRPT71230299___4" w:colFirst="1" w:colLast="1"/>
            <w:bookmarkEnd w:id="417"/>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bookmarkStart w:id="419" w:name="_MCCTEMPBM_CRPT71230300___4" w:colFirst="1" w:colLast="1"/>
            <w:bookmarkEnd w:id="418"/>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bookmarkStart w:id="420" w:name="_MCCTEMPBM_CRPT71230301___4" w:colFirst="1" w:colLast="1"/>
            <w:bookmarkEnd w:id="419"/>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bookmarkStart w:id="421" w:name="_MCCTEMPBM_CRPT71230302___4" w:colFirst="1" w:colLast="1"/>
            <w:bookmarkEnd w:id="420"/>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bookmarkStart w:id="422" w:name="_MCCTEMPBM_CRPT71230303___4" w:colFirst="1" w:colLast="1"/>
            <w:bookmarkEnd w:id="421"/>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bookmarkStart w:id="423" w:name="_MCCTEMPBM_CRPT71230304___4" w:colFirst="1" w:colLast="1"/>
            <w:bookmarkEnd w:id="422"/>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bookmarkStart w:id="424" w:name="_MCCTEMPBM_CRPT71230305___4" w:colFirst="1" w:colLast="1"/>
            <w:bookmarkEnd w:id="423"/>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bookmarkStart w:id="425" w:name="_MCCTEMPBM_CRPT71230306___4" w:colFirst="1" w:colLast="1"/>
            <w:bookmarkEnd w:id="424"/>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bookmarkStart w:id="426" w:name="_MCCTEMPBM_CRPT71230307___4" w:colFirst="1" w:colLast="1"/>
            <w:bookmarkEnd w:id="425"/>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bookmarkStart w:id="427" w:name="_MCCTEMPBM_CRPT71230308___4" w:colFirst="1" w:colLast="1"/>
            <w:bookmarkEnd w:id="426"/>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bookmarkStart w:id="428" w:name="_MCCTEMPBM_CRPT71230309___4" w:colFirst="1" w:colLast="1"/>
            <w:bookmarkEnd w:id="427"/>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bookmarkStart w:id="429" w:name="_MCCTEMPBM_CRPT71230310___4" w:colFirst="1" w:colLast="1"/>
            <w:bookmarkEnd w:id="428"/>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bookmarkStart w:id="430" w:name="_MCCTEMPBM_CRPT71230311___4" w:colFirst="1" w:colLast="1"/>
            <w:bookmarkEnd w:id="429"/>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bookmarkStart w:id="431" w:name="_MCCTEMPBM_CRPT71230312___4" w:colFirst="1" w:colLast="1"/>
            <w:bookmarkEnd w:id="430"/>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bookmarkStart w:id="432" w:name="_MCCTEMPBM_CRPT71230313___4" w:colFirst="1" w:colLast="1"/>
            <w:bookmarkEnd w:id="431"/>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bookmarkStart w:id="433" w:name="_MCCTEMPBM_CRPT71230314___4" w:colFirst="1" w:colLast="1"/>
            <w:bookmarkEnd w:id="432"/>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bookmarkStart w:id="434" w:name="_MCCTEMPBM_CRPT71230315___4" w:colFirst="1" w:colLast="1"/>
            <w:bookmarkEnd w:id="433"/>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bookmarkStart w:id="435" w:name="_MCCTEMPBM_CRPT71230316___4" w:colFirst="1" w:colLast="1"/>
            <w:bookmarkEnd w:id="434"/>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bookmarkStart w:id="436" w:name="_MCCTEMPBM_CRPT71230317___4" w:colFirst="1" w:colLast="1"/>
            <w:bookmarkEnd w:id="435"/>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bookmarkStart w:id="437" w:name="_MCCTEMPBM_CRPT71230318___4" w:colFirst="1" w:colLast="1"/>
            <w:bookmarkEnd w:id="436"/>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bookmarkStart w:id="438" w:name="_MCCTEMPBM_CRPT71230319___4" w:colFirst="1" w:colLast="1"/>
            <w:bookmarkEnd w:id="437"/>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bookmarkStart w:id="439" w:name="_MCCTEMPBM_CRPT71230320___4" w:colFirst="1" w:colLast="1"/>
            <w:bookmarkEnd w:id="438"/>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bookmarkStart w:id="440" w:name="_MCCTEMPBM_CRPT71230321___4" w:colFirst="1" w:colLast="1"/>
            <w:bookmarkEnd w:id="439"/>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bookmarkStart w:id="441" w:name="_MCCTEMPBM_CRPT71230322___7"/>
            <w:bookmarkStart w:id="442" w:name="_MCCTEMPBM_CRPT71230323___4" w:colFirst="1" w:colLast="1"/>
            <w:bookmarkEnd w:id="440"/>
            <w:r w:rsidRPr="000C321E">
              <w:rPr>
                <w:rFonts w:ascii="Arial" w:hAnsi="Arial"/>
                <w:sz w:val="18"/>
                <w:lang w:eastAsia="zh-CN"/>
              </w:rPr>
              <w:t>Selection Mode with NSAPI</w:t>
            </w:r>
            <w:bookmarkEnd w:id="441"/>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bookmarkStart w:id="443" w:name="_MCCTEMPBM_CRPT71230324___7"/>
            <w:bookmarkStart w:id="444" w:name="_MCCTEMPBM_CRPT71230325___4" w:colFirst="1" w:colLast="1"/>
            <w:bookmarkEnd w:id="442"/>
            <w:r w:rsidRPr="000C321E">
              <w:rPr>
                <w:rFonts w:ascii="Arial" w:hAnsi="Arial"/>
                <w:sz w:val="18"/>
                <w:lang w:eastAsia="zh-CN"/>
              </w:rPr>
              <w:t>UE Usage Type</w:t>
            </w:r>
            <w:bookmarkEnd w:id="443"/>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bookmarkStart w:id="445" w:name="_MCCTEMPBM_CRPT71230326___7"/>
            <w:bookmarkStart w:id="446" w:name="_MCCTEMPBM_CRPT71230327___4" w:colFirst="1" w:colLast="1"/>
            <w:bookmarkEnd w:id="444"/>
            <w:r w:rsidRPr="000C321E">
              <w:rPr>
                <w:rFonts w:ascii="Arial" w:hAnsi="Arial"/>
                <w:sz w:val="18"/>
                <w:lang w:eastAsia="zh-CN"/>
              </w:rPr>
              <w:t>Extended Common Flags II</w:t>
            </w:r>
            <w:bookmarkEnd w:id="445"/>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bookmarkStart w:id="447" w:name="_MCCTEMPBM_CRPT71230328___7"/>
            <w:bookmarkStart w:id="448" w:name="_MCCTEMPBM_CRPT71230329___4" w:colFirst="1" w:colLast="1"/>
            <w:bookmarkEnd w:id="446"/>
            <w:r w:rsidRPr="000C321E">
              <w:rPr>
                <w:rFonts w:ascii="Arial" w:hAnsi="Arial"/>
                <w:sz w:val="18"/>
                <w:lang w:eastAsia="zh-CN"/>
              </w:rPr>
              <w:t>UE SCEF PDN Connection</w:t>
            </w:r>
            <w:bookmarkEnd w:id="447"/>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39D124EA"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CF14AB" w14:textId="77777777" w:rsidR="00E16FD1" w:rsidRPr="000C321E" w:rsidRDefault="00E16FD1" w:rsidP="009900EA">
            <w:pPr>
              <w:keepNext/>
              <w:keepLines/>
              <w:spacing w:after="0"/>
              <w:rPr>
                <w:rFonts w:ascii="Arial" w:hAnsi="Arial"/>
                <w:sz w:val="18"/>
                <w:lang w:eastAsia="zh-CN"/>
              </w:rPr>
            </w:pPr>
            <w:bookmarkStart w:id="449" w:name="_MCCTEMPBM_CRPT71230330___7"/>
            <w:bookmarkStart w:id="450" w:name="_MCCTEMPBM_CRPT71230331___4" w:colFirst="1" w:colLast="1"/>
            <w:bookmarkEnd w:id="448"/>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bookmarkEnd w:id="449"/>
          </w:p>
        </w:tc>
        <w:tc>
          <w:tcPr>
            <w:tcW w:w="2609" w:type="dxa"/>
            <w:tcBorders>
              <w:top w:val="single" w:sz="4" w:space="0" w:color="auto"/>
              <w:left w:val="single" w:sz="4" w:space="0" w:color="auto"/>
              <w:bottom w:val="single" w:sz="4" w:space="0" w:color="auto"/>
              <w:right w:val="single" w:sz="4" w:space="0" w:color="auto"/>
            </w:tcBorders>
          </w:tcPr>
          <w:p w14:paraId="4E589D2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89150A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1022B19F"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81E898" w14:textId="77777777" w:rsidR="00E16FD1" w:rsidRPr="000C321E" w:rsidRDefault="00E16FD1" w:rsidP="009900EA">
            <w:pPr>
              <w:keepNext/>
              <w:keepLines/>
              <w:spacing w:after="0"/>
              <w:rPr>
                <w:rFonts w:ascii="Arial" w:hAnsi="Arial"/>
                <w:sz w:val="18"/>
                <w:lang w:eastAsia="zh-CN"/>
              </w:rPr>
            </w:pPr>
            <w:bookmarkStart w:id="451" w:name="_MCCTEMPBM_CRPT71230332___7"/>
            <w:bookmarkStart w:id="452" w:name="_MCCTEMPBM_CRPT71230333___4" w:colFirst="1" w:colLast="1"/>
            <w:bookmarkEnd w:id="450"/>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bookmarkEnd w:id="451"/>
          </w:p>
        </w:tc>
        <w:tc>
          <w:tcPr>
            <w:tcW w:w="2609" w:type="dxa"/>
            <w:tcBorders>
              <w:top w:val="single" w:sz="4" w:space="0" w:color="auto"/>
              <w:left w:val="single" w:sz="4" w:space="0" w:color="auto"/>
              <w:bottom w:val="single" w:sz="4" w:space="0" w:color="auto"/>
              <w:right w:val="single" w:sz="4" w:space="0" w:color="auto"/>
            </w:tcBorders>
          </w:tcPr>
          <w:p w14:paraId="3DC4E2E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454200B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bookmarkStart w:id="453" w:name="_MCCTEMPBM_CRPT71230334___7"/>
            <w:bookmarkStart w:id="454" w:name="_MCCTEMPBM_CRPT71230335___4" w:colFirst="1" w:colLast="1"/>
            <w:bookmarkEnd w:id="452"/>
            <w:r w:rsidRPr="000C321E">
              <w:rPr>
                <w:rFonts w:ascii="Arial" w:hAnsi="Arial"/>
                <w:sz w:val="18"/>
                <w:lang w:eastAsia="zh-CN"/>
              </w:rPr>
              <w:t>Private Extension</w:t>
            </w:r>
            <w:bookmarkEnd w:id="453"/>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bookmarkEnd w:id="454"/>
    </w:tbl>
    <w:p w14:paraId="127D88F2" w14:textId="77777777" w:rsidR="00E16FD1" w:rsidRPr="000C321E" w:rsidRDefault="00E16FD1" w:rsidP="00E16FD1">
      <w:pPr>
        <w:rPr>
          <w:lang w:eastAsia="ja-JP"/>
        </w:rPr>
      </w:pPr>
    </w:p>
    <w:p w14:paraId="74FB636F" w14:textId="77777777" w:rsidR="00E16FD1" w:rsidRPr="000C321E" w:rsidRDefault="00E16FD1" w:rsidP="00577423">
      <w:pPr>
        <w:pStyle w:val="Heading3"/>
        <w:rPr>
          <w:lang w:eastAsia="ja-JP"/>
        </w:rPr>
      </w:pPr>
      <w:bookmarkStart w:id="455" w:name="_Toc9597851"/>
      <w:bookmarkStart w:id="456" w:name="_Toc97647365"/>
      <w:r w:rsidRPr="000C321E">
        <w:rPr>
          <w:lang w:eastAsia="ja-JP"/>
        </w:rPr>
        <w:t>7.5.7</w:t>
      </w:r>
      <w:r w:rsidRPr="000C321E">
        <w:rPr>
          <w:lang w:eastAsia="ja-JP"/>
        </w:rPr>
        <w:tab/>
      </w:r>
      <w:r w:rsidRPr="000C321E">
        <w:t>Forward Relocation</w:t>
      </w:r>
      <w:r w:rsidRPr="000C321E">
        <w:rPr>
          <w:lang w:eastAsia="ja-JP"/>
        </w:rPr>
        <w:t xml:space="preserve"> Response</w:t>
      </w:r>
      <w:bookmarkEnd w:id="455"/>
      <w:bookmarkEnd w:id="456"/>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bookmarkStart w:id="457" w:name="_MCCTEMPBM_CRPT71230336___4" w:colFirst="1" w:colLast="1"/>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bookmarkStart w:id="458" w:name="_MCCTEMPBM_CRPT71230337___4" w:colFirst="1" w:colLast="1"/>
            <w:bookmarkEnd w:id="457"/>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bookmarkStart w:id="459" w:name="_MCCTEMPBM_CRPT71230338___4" w:colFirst="1" w:colLast="1"/>
            <w:bookmarkEnd w:id="458"/>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bookmarkStart w:id="460" w:name="_MCCTEMPBM_CRPT71230339___4" w:colFirst="1" w:colLast="1"/>
            <w:bookmarkEnd w:id="459"/>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bookmarkEnd w:id="460"/>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bookmarkStart w:id="461" w:name="_MCCTEMPBM_CRPT71230340___4" w:colFirst="1" w:colLast="1"/>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bookmarkStart w:id="462" w:name="_MCCTEMPBM_CRPT71230341___4" w:colFirst="1" w:colLast="1"/>
            <w:bookmarkEnd w:id="461"/>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bookmarkStart w:id="463" w:name="_MCCTEMPBM_CRPT71230342___4" w:colFirst="1" w:colLast="1"/>
            <w:bookmarkEnd w:id="462"/>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bookmarkStart w:id="464" w:name="_MCCTEMPBM_CRPT71230343___4" w:colFirst="1" w:colLast="1"/>
            <w:bookmarkEnd w:id="463"/>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bookmarkStart w:id="465" w:name="_MCCTEMPBM_CRPT71230344___4" w:colFirst="1" w:colLast="1"/>
            <w:bookmarkEnd w:id="464"/>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bookmarkStart w:id="466" w:name="_MCCTEMPBM_CRPT71230345___4" w:colFirst="1" w:colLast="1"/>
            <w:bookmarkEnd w:id="465"/>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bookmarkStart w:id="467" w:name="_MCCTEMPBM_CRPT71230346___4" w:colFirst="1" w:colLast="1"/>
            <w:bookmarkEnd w:id="466"/>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bookmarkStart w:id="468" w:name="_MCCTEMPBM_CRPT71230347___4" w:colFirst="1" w:colLast="1"/>
            <w:bookmarkEnd w:id="467"/>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bookmarkStart w:id="469" w:name="_MCCTEMPBM_CRPT71230348___4" w:colFirst="1" w:colLast="1"/>
            <w:bookmarkEnd w:id="468"/>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bookmarkStart w:id="470" w:name="_MCCTEMPBM_CRPT71230349___4" w:colFirst="1" w:colLast="1"/>
            <w:bookmarkEnd w:id="469"/>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bookmarkEnd w:id="470"/>
    </w:tbl>
    <w:p w14:paraId="34954CC2" w14:textId="77777777" w:rsidR="00E16FD1" w:rsidRPr="000C321E" w:rsidRDefault="00E16FD1" w:rsidP="00E16FD1"/>
    <w:p w14:paraId="5EAE6C24" w14:textId="77777777" w:rsidR="00E16FD1" w:rsidRPr="000C321E" w:rsidRDefault="00E16FD1" w:rsidP="00577423">
      <w:pPr>
        <w:pStyle w:val="Heading3"/>
        <w:rPr>
          <w:lang w:eastAsia="ja-JP"/>
        </w:rPr>
      </w:pPr>
      <w:bookmarkStart w:id="471" w:name="_Toc9597852"/>
      <w:bookmarkStart w:id="472" w:name="_Toc97647366"/>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471"/>
      <w:bookmarkEnd w:id="472"/>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bookmarkStart w:id="473" w:name="_MCCTEMPBM_CRPT71230350___4" w:colFirst="1" w:colLast="1"/>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bookmarkEnd w:id="473"/>
    </w:tbl>
    <w:p w14:paraId="11D3DE74" w14:textId="77777777" w:rsidR="00E16FD1" w:rsidRPr="000C321E" w:rsidRDefault="00E16FD1" w:rsidP="00E16FD1"/>
    <w:p w14:paraId="0809D0D3" w14:textId="77777777" w:rsidR="00E16FD1" w:rsidRPr="000C321E" w:rsidRDefault="00E16FD1" w:rsidP="00577423">
      <w:pPr>
        <w:pStyle w:val="Heading3"/>
        <w:rPr>
          <w:lang w:eastAsia="ja-JP"/>
        </w:rPr>
      </w:pPr>
      <w:bookmarkStart w:id="474" w:name="_Toc9597853"/>
      <w:bookmarkStart w:id="475" w:name="_Toc97647367"/>
      <w:r w:rsidRPr="000C321E">
        <w:t>7.5.</w:t>
      </w:r>
      <w:r w:rsidRPr="000C321E">
        <w:rPr>
          <w:lang w:eastAsia="ja-JP"/>
        </w:rPr>
        <w:t>9</w:t>
      </w:r>
      <w:r w:rsidRPr="000C321E">
        <w:tab/>
        <w:t>Relocation</w:t>
      </w:r>
      <w:r w:rsidRPr="000C321E">
        <w:rPr>
          <w:lang w:eastAsia="ja-JP"/>
        </w:rPr>
        <w:t xml:space="preserve"> Cancel Request</w:t>
      </w:r>
      <w:bookmarkEnd w:id="474"/>
      <w:bookmarkEnd w:id="475"/>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bookmarkStart w:id="476" w:name="_MCCTEMPBM_CRPT71230351___4" w:colFirst="1" w:colLast="1"/>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bookmarkStart w:id="477" w:name="_MCCTEMPBM_CRPT71230352___4" w:colFirst="1" w:colLast="1"/>
            <w:bookmarkEnd w:id="476"/>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bookmarkStart w:id="478" w:name="_MCCTEMPBM_CRPT71230353___4" w:colFirst="1" w:colLast="1"/>
            <w:bookmarkEnd w:id="477"/>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bookmarkStart w:id="479" w:name="_MCCTEMPBM_CRPT71230354___4" w:colFirst="1" w:colLast="1"/>
            <w:bookmarkEnd w:id="478"/>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bookmarkStart w:id="480" w:name="_MCCTEMPBM_CRPT71230355___4" w:colFirst="1" w:colLast="1"/>
            <w:bookmarkEnd w:id="479"/>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bookmarkEnd w:id="480"/>
    </w:tbl>
    <w:p w14:paraId="70250F4F" w14:textId="77777777" w:rsidR="00E16FD1" w:rsidRPr="000C321E" w:rsidRDefault="00E16FD1" w:rsidP="00E16FD1">
      <w:pPr>
        <w:rPr>
          <w:noProof/>
        </w:rPr>
      </w:pPr>
    </w:p>
    <w:p w14:paraId="58C94089" w14:textId="77777777" w:rsidR="00E16FD1" w:rsidRPr="000C321E" w:rsidRDefault="00E16FD1" w:rsidP="00577423">
      <w:pPr>
        <w:pStyle w:val="Heading3"/>
        <w:rPr>
          <w:lang w:eastAsia="ja-JP"/>
        </w:rPr>
      </w:pPr>
      <w:bookmarkStart w:id="481" w:name="_Toc9597854"/>
      <w:bookmarkStart w:id="482" w:name="_Toc97647368"/>
      <w:r w:rsidRPr="000C321E">
        <w:t>7.5.</w:t>
      </w:r>
      <w:r w:rsidRPr="000C321E">
        <w:rPr>
          <w:lang w:eastAsia="ja-JP"/>
        </w:rPr>
        <w:t>10</w:t>
      </w:r>
      <w:r w:rsidRPr="000C321E">
        <w:tab/>
        <w:t>Relocation</w:t>
      </w:r>
      <w:r w:rsidRPr="000C321E">
        <w:rPr>
          <w:lang w:eastAsia="ja-JP"/>
        </w:rPr>
        <w:t xml:space="preserve"> Cancel Response</w:t>
      </w:r>
      <w:bookmarkEnd w:id="481"/>
      <w:bookmarkEnd w:id="482"/>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bookmarkStart w:id="483" w:name="_MCCTEMPBM_CRPT71230356___4" w:colFirst="1" w:colLast="1"/>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bookmarkStart w:id="484" w:name="_MCCTEMPBM_CRPT71230357___4" w:colFirst="1" w:colLast="1"/>
            <w:bookmarkEnd w:id="483"/>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bookmarkEnd w:id="484"/>
    </w:tbl>
    <w:p w14:paraId="6A70D5E1" w14:textId="77777777" w:rsidR="00E16FD1" w:rsidRPr="000C321E" w:rsidRDefault="00E16FD1" w:rsidP="00E16FD1"/>
    <w:p w14:paraId="05CA1426" w14:textId="77777777" w:rsidR="00E16FD1" w:rsidRPr="000C321E" w:rsidRDefault="00E16FD1" w:rsidP="00577423">
      <w:pPr>
        <w:pStyle w:val="Heading3"/>
        <w:rPr>
          <w:lang w:eastAsia="ja-JP"/>
        </w:rPr>
      </w:pPr>
      <w:bookmarkStart w:id="485" w:name="_Toc9597855"/>
      <w:bookmarkStart w:id="486" w:name="_Toc97647369"/>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485"/>
      <w:bookmarkEnd w:id="486"/>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FB63A0">
      <w:pPr>
        <w:pStyle w:val="B1"/>
      </w:pPr>
      <w:r w:rsidRPr="00FB63A0">
        <w:t>-</w:t>
      </w:r>
      <w:r w:rsidRPr="00FB63A0">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577423">
      <w:pPr>
        <w:pStyle w:val="Heading3"/>
      </w:pPr>
      <w:bookmarkStart w:id="487" w:name="_Toc9597856"/>
      <w:bookmarkStart w:id="488" w:name="_Toc97647370"/>
      <w:r w:rsidRPr="000C321E">
        <w:lastRenderedPageBreak/>
        <w:t>7.5.12</w:t>
      </w:r>
      <w:r w:rsidRPr="000C321E">
        <w:tab/>
        <w:t>Forward SRNS Context Acknowledge</w:t>
      </w:r>
      <w:bookmarkEnd w:id="487"/>
      <w:bookmarkEnd w:id="488"/>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577423">
      <w:pPr>
        <w:pStyle w:val="Heading3"/>
      </w:pPr>
      <w:bookmarkStart w:id="489" w:name="_Toc9597857"/>
      <w:bookmarkStart w:id="490" w:name="_Toc97647371"/>
      <w:r w:rsidRPr="000C321E">
        <w:t>7.5.13</w:t>
      </w:r>
      <w:r w:rsidRPr="000C321E">
        <w:tab/>
        <w:t>Forward SRNS Context</w:t>
      </w:r>
      <w:bookmarkEnd w:id="489"/>
      <w:bookmarkEnd w:id="490"/>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bookmarkStart w:id="491" w:name="_MCCTEMPBM_CRPT71230359___4" w:colFirst="1" w:colLast="1"/>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bookmarkStart w:id="492" w:name="_MCCTEMPBM_CRPT71230360___4" w:colFirst="1" w:colLast="1"/>
            <w:bookmarkEnd w:id="491"/>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bookmarkStart w:id="493" w:name="_MCCTEMPBM_CRPT71230361___4" w:colFirst="1" w:colLast="1"/>
            <w:bookmarkEnd w:id="492"/>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bookmarkStart w:id="494" w:name="_MCCTEMPBM_CRPT71230362___4" w:colFirst="1" w:colLast="1"/>
            <w:bookmarkEnd w:id="493"/>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bookmarkEnd w:id="494"/>
    </w:tbl>
    <w:p w14:paraId="31C48BFC" w14:textId="77777777" w:rsidR="00E16FD1" w:rsidRPr="000C321E" w:rsidRDefault="00E16FD1" w:rsidP="00E16FD1"/>
    <w:p w14:paraId="5C3B0994" w14:textId="77777777" w:rsidR="00E16FD1" w:rsidRPr="000C321E" w:rsidRDefault="00E16FD1" w:rsidP="00577423">
      <w:pPr>
        <w:pStyle w:val="Heading3"/>
      </w:pPr>
      <w:bookmarkStart w:id="495" w:name="_Toc9597858"/>
      <w:bookmarkStart w:id="496" w:name="_Toc97647372"/>
      <w:r w:rsidRPr="000C321E">
        <w:t>7.5.14</w:t>
      </w:r>
      <w:r w:rsidRPr="000C321E">
        <w:tab/>
        <w:t>RAN Information Management Messages</w:t>
      </w:r>
      <w:bookmarkEnd w:id="495"/>
      <w:bookmarkEnd w:id="496"/>
    </w:p>
    <w:p w14:paraId="5FEB5419" w14:textId="77777777" w:rsidR="00E16FD1" w:rsidRPr="000C321E" w:rsidRDefault="00E16FD1" w:rsidP="00577423">
      <w:pPr>
        <w:pStyle w:val="Heading4"/>
        <w:rPr>
          <w:lang w:eastAsia="zh-CN"/>
        </w:rPr>
      </w:pPr>
      <w:bookmarkStart w:id="497" w:name="_Toc9597859"/>
      <w:bookmarkStart w:id="498" w:name="_Toc97647373"/>
      <w:r w:rsidRPr="000C321E">
        <w:rPr>
          <w:rFonts w:hint="eastAsia"/>
          <w:lang w:eastAsia="zh-CN"/>
        </w:rPr>
        <w:t>7.5.14.0</w:t>
      </w:r>
      <w:r w:rsidRPr="000C321E">
        <w:rPr>
          <w:rFonts w:hint="eastAsia"/>
          <w:lang w:eastAsia="zh-CN"/>
        </w:rPr>
        <w:tab/>
        <w:t>General</w:t>
      </w:r>
      <w:bookmarkEnd w:id="497"/>
      <w:bookmarkEnd w:id="498"/>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577423">
      <w:pPr>
        <w:pStyle w:val="Heading4"/>
      </w:pPr>
      <w:bookmarkStart w:id="499" w:name="_Toc9597860"/>
      <w:bookmarkStart w:id="500" w:name="_Toc97647374"/>
      <w:r w:rsidRPr="000C321E">
        <w:lastRenderedPageBreak/>
        <w:t>7.5.14.1</w:t>
      </w:r>
      <w:r w:rsidRPr="000C321E">
        <w:tab/>
        <w:t>RAN Information Relay</w:t>
      </w:r>
      <w:bookmarkEnd w:id="499"/>
      <w:bookmarkEnd w:id="500"/>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bookmarkStart w:id="501" w:name="_MCCTEMPBM_CRPT71230363___4" w:colFirst="1" w:colLast="1"/>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bookmarkStart w:id="502" w:name="_MCCTEMPBM_CRPT71230364___4" w:colFirst="1" w:colLast="1"/>
            <w:bookmarkEnd w:id="501"/>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bookmarkStart w:id="503" w:name="_MCCTEMPBM_CRPT71230365___4" w:colFirst="1" w:colLast="1"/>
            <w:bookmarkEnd w:id="502"/>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bookmarkStart w:id="504" w:name="_MCCTEMPBM_CRPT71230366___4" w:colFirst="1" w:colLast="1"/>
            <w:bookmarkEnd w:id="503"/>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bookmarkEnd w:id="504"/>
    </w:tbl>
    <w:p w14:paraId="4BB4B663" w14:textId="77777777" w:rsidR="00E16FD1" w:rsidRPr="000C321E" w:rsidRDefault="00E16FD1" w:rsidP="00E16FD1"/>
    <w:p w14:paraId="6EC5DCA3" w14:textId="77777777" w:rsidR="00E16FD1" w:rsidRPr="000C321E" w:rsidRDefault="00E16FD1" w:rsidP="00577423">
      <w:pPr>
        <w:pStyle w:val="Heading3"/>
        <w:rPr>
          <w:lang w:eastAsia="zh-CN"/>
        </w:rPr>
      </w:pPr>
      <w:bookmarkStart w:id="505" w:name="_Toc9597861"/>
      <w:bookmarkStart w:id="506" w:name="_Toc97647375"/>
      <w:r w:rsidRPr="000C321E">
        <w:t>7.5.15</w:t>
      </w:r>
      <w:r w:rsidRPr="000C321E">
        <w:tab/>
      </w:r>
      <w:r w:rsidRPr="000C321E">
        <w:rPr>
          <w:lang w:eastAsia="zh-CN"/>
        </w:rPr>
        <w:t>UE Registration Query Request</w:t>
      </w:r>
      <w:bookmarkEnd w:id="505"/>
      <w:bookmarkEnd w:id="506"/>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577423">
      <w:pPr>
        <w:pStyle w:val="Heading3"/>
      </w:pPr>
      <w:bookmarkStart w:id="507" w:name="_Toc9597862"/>
      <w:bookmarkStart w:id="508" w:name="_Toc97647376"/>
      <w:r w:rsidRPr="000C321E">
        <w:t>7.5.16</w:t>
      </w:r>
      <w:r w:rsidRPr="000C321E">
        <w:tab/>
      </w:r>
      <w:r w:rsidRPr="000C321E">
        <w:rPr>
          <w:lang w:eastAsia="zh-CN"/>
        </w:rPr>
        <w:t>UE Registration Query Response</w:t>
      </w:r>
      <w:bookmarkEnd w:id="507"/>
      <w:bookmarkEnd w:id="508"/>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577423">
      <w:pPr>
        <w:pStyle w:val="Heading2"/>
      </w:pPr>
      <w:bookmarkStart w:id="509" w:name="_Toc9597863"/>
      <w:bookmarkStart w:id="510" w:name="_Toc97647377"/>
      <w:r w:rsidRPr="000C321E">
        <w:t>7.5A</w:t>
      </w:r>
      <w:r>
        <w:tab/>
      </w:r>
      <w:r w:rsidRPr="000C321E">
        <w:t>MBMS Messages</w:t>
      </w:r>
      <w:bookmarkEnd w:id="509"/>
      <w:bookmarkEnd w:id="510"/>
    </w:p>
    <w:p w14:paraId="644CD20B" w14:textId="77777777" w:rsidR="00E16FD1" w:rsidRPr="000C321E" w:rsidRDefault="00E16FD1" w:rsidP="00577423">
      <w:pPr>
        <w:pStyle w:val="Heading3"/>
        <w:rPr>
          <w:lang w:eastAsia="zh-CN"/>
        </w:rPr>
      </w:pPr>
      <w:bookmarkStart w:id="511" w:name="_Toc9597864"/>
      <w:bookmarkStart w:id="512" w:name="_Toc97647378"/>
      <w:r w:rsidRPr="000C321E">
        <w:rPr>
          <w:rFonts w:hint="eastAsia"/>
          <w:lang w:eastAsia="zh-CN"/>
        </w:rPr>
        <w:t>7.5A.0</w:t>
      </w:r>
      <w:r w:rsidRPr="000C321E">
        <w:rPr>
          <w:rFonts w:hint="eastAsia"/>
          <w:lang w:eastAsia="zh-CN"/>
        </w:rPr>
        <w:tab/>
        <w:t>General</w:t>
      </w:r>
      <w:bookmarkEnd w:id="511"/>
      <w:bookmarkEnd w:id="512"/>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577423">
      <w:pPr>
        <w:pStyle w:val="Heading3"/>
      </w:pPr>
      <w:bookmarkStart w:id="513" w:name="_Toc9597865"/>
      <w:bookmarkStart w:id="514" w:name="_Toc97647379"/>
      <w:r w:rsidRPr="000C321E">
        <w:t>7.5A.1</w:t>
      </w:r>
      <w:r w:rsidRPr="000C321E">
        <w:tab/>
        <w:t>UE Specific MBMS Messages</w:t>
      </w:r>
      <w:bookmarkEnd w:id="513"/>
      <w:bookmarkEnd w:id="514"/>
    </w:p>
    <w:p w14:paraId="1D2AFBBA" w14:textId="77777777" w:rsidR="00E16FD1" w:rsidRPr="000C321E" w:rsidRDefault="00E16FD1" w:rsidP="00577423">
      <w:pPr>
        <w:pStyle w:val="Heading4"/>
      </w:pPr>
      <w:bookmarkStart w:id="515" w:name="_Toc9597866"/>
      <w:bookmarkStart w:id="516" w:name="_Toc97647380"/>
      <w:r w:rsidRPr="000C321E">
        <w:t>7.5A.1.1</w:t>
      </w:r>
      <w:r w:rsidRPr="000C321E">
        <w:tab/>
        <w:t>MBMS Notification Request</w:t>
      </w:r>
      <w:bookmarkEnd w:id="515"/>
      <w:bookmarkEnd w:id="516"/>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bookmarkStart w:id="517" w:name="_MCCTEMPBM_CRPT71230367___4" w:colFirst="1" w:colLast="1"/>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bookmarkStart w:id="518" w:name="_MCCTEMPBM_CRPT71230368___4" w:colFirst="1" w:colLast="1"/>
            <w:bookmarkEnd w:id="517"/>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bookmarkStart w:id="519" w:name="_MCCTEMPBM_CRPT71230369___4" w:colFirst="1" w:colLast="1"/>
            <w:bookmarkEnd w:id="518"/>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bookmarkStart w:id="520" w:name="_MCCTEMPBM_CRPT71230370___4" w:colFirst="1" w:colLast="1"/>
            <w:bookmarkEnd w:id="519"/>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bookmarkStart w:id="521" w:name="_MCCTEMPBM_CRPT71230371___4" w:colFirst="1" w:colLast="1"/>
            <w:bookmarkEnd w:id="520"/>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bookmarkStart w:id="522" w:name="_MCCTEMPBM_CRPT71230372___4" w:colFirst="1" w:colLast="1"/>
            <w:bookmarkEnd w:id="521"/>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bookmarkStart w:id="523" w:name="_MCCTEMPBM_CRPT71230373___4" w:colFirst="1" w:colLast="1"/>
            <w:bookmarkEnd w:id="522"/>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bookmarkStart w:id="524" w:name="_MCCTEMPBM_CRPT71230374___4" w:colFirst="1" w:colLast="1"/>
            <w:bookmarkEnd w:id="523"/>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bookmarkEnd w:id="524"/>
    </w:tbl>
    <w:p w14:paraId="4D4B7CF4" w14:textId="77777777" w:rsidR="00E16FD1" w:rsidRPr="000C321E" w:rsidRDefault="00E16FD1" w:rsidP="00E16FD1"/>
    <w:p w14:paraId="64056B8A" w14:textId="77777777" w:rsidR="00E16FD1" w:rsidRPr="000C321E" w:rsidRDefault="00E16FD1" w:rsidP="00577423">
      <w:pPr>
        <w:pStyle w:val="Heading4"/>
      </w:pPr>
      <w:bookmarkStart w:id="525" w:name="_Toc9597867"/>
      <w:bookmarkStart w:id="526" w:name="_Toc97647381"/>
      <w:r w:rsidRPr="000C321E">
        <w:t>7.5A.1.2</w:t>
      </w:r>
      <w:r w:rsidRPr="000C321E">
        <w:tab/>
        <w:t>MBMS Notification Response</w:t>
      </w:r>
      <w:bookmarkEnd w:id="525"/>
      <w:bookmarkEnd w:id="526"/>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bookmarkStart w:id="527" w:name="_MCCTEMPBM_CRPT71230375___4" w:colFirst="1" w:colLast="1"/>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bookmarkStart w:id="528" w:name="_MCCTEMPBM_CRPT71230376___4" w:colFirst="1" w:colLast="1"/>
            <w:bookmarkEnd w:id="527"/>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bookmarkEnd w:id="528"/>
    </w:tbl>
    <w:p w14:paraId="5E297BF9" w14:textId="77777777" w:rsidR="00E16FD1" w:rsidRPr="000C321E" w:rsidRDefault="00E16FD1" w:rsidP="00E16FD1"/>
    <w:p w14:paraId="7885F744" w14:textId="77777777" w:rsidR="00E16FD1" w:rsidRPr="000C321E" w:rsidRDefault="00E16FD1" w:rsidP="00577423">
      <w:pPr>
        <w:pStyle w:val="Heading4"/>
      </w:pPr>
      <w:bookmarkStart w:id="529" w:name="_Toc9597868"/>
      <w:bookmarkStart w:id="530" w:name="_Toc97647382"/>
      <w:r w:rsidRPr="000C321E">
        <w:t>7.5A.1.3</w:t>
      </w:r>
      <w:r w:rsidRPr="000C321E">
        <w:tab/>
        <w:t>MBMS Notification Reject Request</w:t>
      </w:r>
      <w:bookmarkEnd w:id="529"/>
      <w:bookmarkEnd w:id="530"/>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bookmarkStart w:id="531" w:name="_MCCTEMPBM_CRPT71230377___4" w:colFirst="1" w:colLast="1"/>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bookmarkStart w:id="532" w:name="_MCCTEMPBM_CRPT71230378___4" w:colFirst="1" w:colLast="1"/>
            <w:bookmarkEnd w:id="531"/>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bookmarkStart w:id="533" w:name="_MCCTEMPBM_CRPT71230379___4" w:colFirst="1" w:colLast="1"/>
            <w:bookmarkEnd w:id="532"/>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bookmarkStart w:id="534" w:name="_MCCTEMPBM_CRPT71230380___4" w:colFirst="1" w:colLast="1"/>
            <w:bookmarkEnd w:id="533"/>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bookmarkStart w:id="535" w:name="_MCCTEMPBM_CRPT71230381___4" w:colFirst="1" w:colLast="1"/>
            <w:bookmarkEnd w:id="534"/>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bookmarkStart w:id="536" w:name="_MCCTEMPBM_CRPT71230382___4" w:colFirst="1" w:colLast="1"/>
            <w:bookmarkEnd w:id="535"/>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bookmarkStart w:id="537" w:name="_MCCTEMPBM_CRPT71230383___4" w:colFirst="1" w:colLast="1"/>
            <w:bookmarkEnd w:id="536"/>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bookmarkEnd w:id="537"/>
    </w:tbl>
    <w:p w14:paraId="4FCDDEBE" w14:textId="77777777" w:rsidR="00E16FD1" w:rsidRPr="000C321E" w:rsidRDefault="00E16FD1" w:rsidP="00E16FD1"/>
    <w:p w14:paraId="27E70FA4" w14:textId="77777777" w:rsidR="00E16FD1" w:rsidRPr="000C321E" w:rsidRDefault="00E16FD1" w:rsidP="00577423">
      <w:pPr>
        <w:pStyle w:val="Heading4"/>
      </w:pPr>
      <w:bookmarkStart w:id="538" w:name="_Toc9597869"/>
      <w:bookmarkStart w:id="539" w:name="_Toc97647383"/>
      <w:r w:rsidRPr="000C321E">
        <w:t>7.5A.1.4</w:t>
      </w:r>
      <w:r w:rsidRPr="000C321E">
        <w:tab/>
        <w:t>MBMS Notification Reject Response</w:t>
      </w:r>
      <w:bookmarkEnd w:id="538"/>
      <w:bookmarkEnd w:id="539"/>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bookmarkStart w:id="540" w:name="_MCCTEMPBM_CRPT71230384___4" w:colFirst="1" w:colLast="1"/>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bookmarkStart w:id="541" w:name="_MCCTEMPBM_CRPT71230385___4" w:colFirst="1" w:colLast="1"/>
            <w:bookmarkEnd w:id="540"/>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bookmarkEnd w:id="541"/>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577423">
      <w:pPr>
        <w:pStyle w:val="Heading4"/>
      </w:pPr>
      <w:bookmarkStart w:id="542" w:name="_Toc9597870"/>
      <w:bookmarkStart w:id="543" w:name="_Toc97647384"/>
      <w:r w:rsidRPr="000C321E">
        <w:t>7.5A.1.5</w:t>
      </w:r>
      <w:r w:rsidRPr="000C321E">
        <w:tab/>
        <w:t>Create MBMS Context Request</w:t>
      </w:r>
      <w:bookmarkEnd w:id="542"/>
      <w:bookmarkEnd w:id="543"/>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bookmarkStart w:id="544" w:name="_MCCTEMPBM_CRPT71230386___4" w:colFirst="1" w:colLast="1"/>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bookmarkStart w:id="545" w:name="_MCCTEMPBM_CRPT71230387___4" w:colFirst="1" w:colLast="1"/>
            <w:bookmarkEnd w:id="544"/>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bookmarkStart w:id="546" w:name="_MCCTEMPBM_CRPT71230388___4" w:colFirst="1" w:colLast="1"/>
            <w:bookmarkEnd w:id="545"/>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bookmarkStart w:id="547" w:name="_MCCTEMPBM_CRPT71230389___4" w:colFirst="1" w:colLast="1"/>
            <w:bookmarkEnd w:id="546"/>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bookmarkStart w:id="548" w:name="_MCCTEMPBM_CRPT71230390___4" w:colFirst="1" w:colLast="1"/>
            <w:bookmarkEnd w:id="547"/>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bookmarkStart w:id="549" w:name="_MCCTEMPBM_CRPT71230391___4" w:colFirst="1" w:colLast="1"/>
            <w:bookmarkEnd w:id="548"/>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bookmarkStart w:id="550" w:name="_MCCTEMPBM_CRPT71230392___4" w:colFirst="1" w:colLast="1"/>
            <w:bookmarkEnd w:id="549"/>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bookmarkStart w:id="551" w:name="_MCCTEMPBM_CRPT71230393___4" w:colFirst="1" w:colLast="1"/>
            <w:bookmarkEnd w:id="550"/>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bookmarkStart w:id="552" w:name="_MCCTEMPBM_CRPT71230394___4" w:colFirst="1" w:colLast="1"/>
            <w:bookmarkEnd w:id="551"/>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bookmarkStart w:id="553" w:name="_MCCTEMPBM_CRPT71230395___4" w:colFirst="1" w:colLast="1"/>
            <w:bookmarkEnd w:id="552"/>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bookmarkStart w:id="554" w:name="_MCCTEMPBM_CRPT71230396___4" w:colFirst="1" w:colLast="1"/>
            <w:bookmarkEnd w:id="553"/>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bookmarkStart w:id="555" w:name="_MCCTEMPBM_CRPT71230397___4" w:colFirst="1" w:colLast="1"/>
            <w:bookmarkEnd w:id="554"/>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bookmarkStart w:id="556" w:name="_MCCTEMPBM_CRPT71230398___4" w:colFirst="1" w:colLast="1"/>
            <w:bookmarkEnd w:id="555"/>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bookmarkStart w:id="557" w:name="_MCCTEMPBM_CRPT71230399___4" w:colFirst="1" w:colLast="1"/>
            <w:bookmarkEnd w:id="556"/>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bookmarkStart w:id="558" w:name="_MCCTEMPBM_CRPT71230400___4" w:colFirst="1" w:colLast="1"/>
            <w:bookmarkEnd w:id="557"/>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bookmarkStart w:id="559" w:name="_MCCTEMPBM_CRPT71230401___4" w:colFirst="1" w:colLast="1"/>
            <w:bookmarkEnd w:id="558"/>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bookmarkStart w:id="560" w:name="_MCCTEMPBM_CRPT71230402___4" w:colFirst="1" w:colLast="1"/>
            <w:bookmarkEnd w:id="559"/>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bookmarkStart w:id="561" w:name="_MCCTEMPBM_CRPT71230403___4" w:colFirst="1" w:colLast="1"/>
            <w:bookmarkEnd w:id="560"/>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bookmarkStart w:id="562" w:name="_MCCTEMPBM_CRPT71230404___4" w:colFirst="1" w:colLast="1"/>
            <w:bookmarkEnd w:id="561"/>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bookmarkStart w:id="563" w:name="_MCCTEMPBM_CRPT71230405___4" w:colFirst="1" w:colLast="1"/>
            <w:bookmarkEnd w:id="562"/>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bookmarkStart w:id="564" w:name="_MCCTEMPBM_CRPT71230406___4" w:colFirst="1" w:colLast="1"/>
            <w:bookmarkEnd w:id="563"/>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bookmarkStart w:id="565" w:name="_MCCTEMPBM_CRPT71230407___4" w:colFirst="1" w:colLast="1"/>
            <w:bookmarkEnd w:id="564"/>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bookmarkEnd w:id="565"/>
    </w:tbl>
    <w:p w14:paraId="2E26DD70" w14:textId="77777777" w:rsidR="00E16FD1" w:rsidRPr="000C321E" w:rsidRDefault="00E16FD1" w:rsidP="00E16FD1"/>
    <w:p w14:paraId="2409D6D9" w14:textId="77777777" w:rsidR="00E16FD1" w:rsidRPr="000C321E" w:rsidRDefault="00E16FD1" w:rsidP="00577423">
      <w:pPr>
        <w:pStyle w:val="Heading4"/>
      </w:pPr>
      <w:bookmarkStart w:id="566" w:name="_Toc9597871"/>
      <w:bookmarkStart w:id="567" w:name="_Toc97647385"/>
      <w:r w:rsidRPr="000C321E">
        <w:lastRenderedPageBreak/>
        <w:t>7.5A.1.6</w:t>
      </w:r>
      <w:r w:rsidRPr="000C321E">
        <w:tab/>
        <w:t>Create MBMS Context Response</w:t>
      </w:r>
      <w:bookmarkEnd w:id="566"/>
      <w:bookmarkEnd w:id="567"/>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bookmarkStart w:id="568" w:name="_MCCTEMPBM_CRPT71230408___4" w:colFirst="1" w:colLast="1"/>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bookmarkStart w:id="569" w:name="_MCCTEMPBM_CRPT71230409___4" w:colFirst="1" w:colLast="1"/>
            <w:bookmarkEnd w:id="568"/>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bookmarkStart w:id="570" w:name="_MCCTEMPBM_CRPT71230410___4" w:colFirst="1" w:colLast="1"/>
            <w:bookmarkEnd w:id="569"/>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bookmarkStart w:id="571" w:name="_MCCTEMPBM_CRPT71230411___4" w:colFirst="1" w:colLast="1"/>
            <w:bookmarkEnd w:id="570"/>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bookmarkStart w:id="572" w:name="_MCCTEMPBM_CRPT71230412___4" w:colFirst="1" w:colLast="1"/>
            <w:bookmarkEnd w:id="571"/>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bookmarkStart w:id="573" w:name="_MCCTEMPBM_CRPT71230413___4" w:colFirst="1" w:colLast="1"/>
            <w:bookmarkEnd w:id="572"/>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bookmarkStart w:id="574" w:name="_MCCTEMPBM_CRPT71230414___4" w:colFirst="1" w:colLast="1"/>
            <w:bookmarkEnd w:id="573"/>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bookmarkStart w:id="575" w:name="_MCCTEMPBM_CRPT71230415___4" w:colFirst="1" w:colLast="1"/>
            <w:bookmarkEnd w:id="574"/>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bookmarkStart w:id="576" w:name="_MCCTEMPBM_CRPT71230416___4" w:colFirst="1" w:colLast="1"/>
            <w:bookmarkEnd w:id="575"/>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bookmarkStart w:id="577" w:name="_MCCTEMPBM_CRPT71230417___4" w:colFirst="1" w:colLast="1"/>
            <w:bookmarkEnd w:id="576"/>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bookmarkEnd w:id="577"/>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577423">
      <w:pPr>
        <w:pStyle w:val="Heading4"/>
      </w:pPr>
      <w:bookmarkStart w:id="578" w:name="_Toc9597872"/>
      <w:bookmarkStart w:id="579" w:name="_Toc97647386"/>
      <w:r w:rsidRPr="000C321E">
        <w:t>7.5A.1.7</w:t>
      </w:r>
      <w:r w:rsidRPr="000C321E">
        <w:tab/>
        <w:t>Update MBMS Context Request</w:t>
      </w:r>
      <w:bookmarkEnd w:id="578"/>
      <w:bookmarkEnd w:id="579"/>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bookmarkStart w:id="580" w:name="_MCCTEMPBM_CRPT71230418___4" w:colFirst="1" w:colLast="1"/>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bookmarkStart w:id="581" w:name="_MCCTEMPBM_CRPT71230419___4" w:colFirst="1" w:colLast="1"/>
            <w:bookmarkEnd w:id="580"/>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bookmarkStart w:id="582" w:name="_MCCTEMPBM_CRPT71230420___4" w:colFirst="1" w:colLast="1"/>
            <w:bookmarkEnd w:id="581"/>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bookmarkStart w:id="583" w:name="_MCCTEMPBM_CRPT71230421___4" w:colFirst="1" w:colLast="1"/>
            <w:bookmarkEnd w:id="582"/>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bookmarkStart w:id="584" w:name="_MCCTEMPBM_CRPT71230422___4" w:colFirst="1" w:colLast="1"/>
            <w:bookmarkEnd w:id="583"/>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bookmarkStart w:id="585" w:name="_MCCTEMPBM_CRPT71230423___4" w:colFirst="1" w:colLast="1"/>
            <w:bookmarkEnd w:id="584"/>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bookmarkStart w:id="586" w:name="_MCCTEMPBM_CRPT71230424___4" w:colFirst="1" w:colLast="1"/>
            <w:bookmarkEnd w:id="585"/>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bookmarkStart w:id="587" w:name="_MCCTEMPBM_CRPT71230425___4" w:colFirst="1" w:colLast="1"/>
            <w:bookmarkEnd w:id="586"/>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bookmarkStart w:id="588" w:name="_MCCTEMPBM_CRPT71230426___4" w:colFirst="1" w:colLast="1"/>
            <w:bookmarkEnd w:id="587"/>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bookmarkStart w:id="589" w:name="_MCCTEMPBM_CRPT71230427___4" w:colFirst="1" w:colLast="1"/>
            <w:bookmarkEnd w:id="588"/>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bookmarkStart w:id="590" w:name="_MCCTEMPBM_CRPT71230428___4" w:colFirst="1" w:colLast="1"/>
            <w:bookmarkEnd w:id="589"/>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bookmarkStart w:id="591" w:name="_MCCTEMPBM_CRPT71230429___4" w:colFirst="1" w:colLast="1"/>
            <w:bookmarkEnd w:id="590"/>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bookmarkStart w:id="592" w:name="_MCCTEMPBM_CRPT71230430___4" w:colFirst="1" w:colLast="1"/>
            <w:bookmarkEnd w:id="591"/>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bookmarkStart w:id="593" w:name="_MCCTEMPBM_CRPT71230431___4" w:colFirst="1" w:colLast="1"/>
            <w:bookmarkEnd w:id="592"/>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bookmarkStart w:id="594" w:name="_MCCTEMPBM_CRPT71230432___4" w:colFirst="1" w:colLast="1"/>
            <w:bookmarkEnd w:id="593"/>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bookmarkStart w:id="595" w:name="_MCCTEMPBM_CRPT71230433___4" w:colFirst="1" w:colLast="1"/>
            <w:bookmarkEnd w:id="594"/>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bookmarkEnd w:id="595"/>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577423">
      <w:pPr>
        <w:pStyle w:val="Heading4"/>
      </w:pPr>
      <w:bookmarkStart w:id="596" w:name="_Toc9597873"/>
      <w:bookmarkStart w:id="597" w:name="_Toc97647387"/>
      <w:r w:rsidRPr="000C321E">
        <w:t>7.5A.1.8</w:t>
      </w:r>
      <w:r w:rsidRPr="000C321E">
        <w:tab/>
        <w:t>Update MBMS Context Response</w:t>
      </w:r>
      <w:bookmarkEnd w:id="596"/>
      <w:bookmarkEnd w:id="597"/>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bookmarkStart w:id="598" w:name="_MCCTEMPBM_CRPT71230434___4" w:colFirst="1" w:colLast="1"/>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bookmarkStart w:id="599" w:name="_MCCTEMPBM_CRPT71230435___4" w:colFirst="1" w:colLast="1"/>
            <w:bookmarkEnd w:id="598"/>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bookmarkStart w:id="600" w:name="_MCCTEMPBM_CRPT71230436___4" w:colFirst="1" w:colLast="1"/>
            <w:bookmarkEnd w:id="599"/>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bookmarkStart w:id="601" w:name="_MCCTEMPBM_CRPT71230437___4" w:colFirst="1" w:colLast="1"/>
            <w:bookmarkEnd w:id="600"/>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bookmarkStart w:id="602" w:name="_MCCTEMPBM_CRPT71230438___4" w:colFirst="1" w:colLast="1"/>
            <w:bookmarkEnd w:id="601"/>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bookmarkStart w:id="603" w:name="_MCCTEMPBM_CRPT71230439___4" w:colFirst="1" w:colLast="1"/>
            <w:bookmarkEnd w:id="602"/>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bookmarkStart w:id="604" w:name="_MCCTEMPBM_CRPT71230440___4" w:colFirst="1" w:colLast="1"/>
            <w:bookmarkEnd w:id="603"/>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bookmarkStart w:id="605" w:name="_MCCTEMPBM_CRPT71230441___4" w:colFirst="1" w:colLast="1"/>
            <w:bookmarkEnd w:id="604"/>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bookmarkStart w:id="606" w:name="_MCCTEMPBM_CRPT71230442___4" w:colFirst="1" w:colLast="1"/>
            <w:bookmarkEnd w:id="605"/>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bookmarkEnd w:id="606"/>
    </w:tbl>
    <w:p w14:paraId="5BB58A2E" w14:textId="77777777" w:rsidR="00E16FD1" w:rsidRPr="000C321E" w:rsidRDefault="00E16FD1" w:rsidP="00E16FD1"/>
    <w:p w14:paraId="5E82F887" w14:textId="77777777" w:rsidR="00E16FD1" w:rsidRPr="000C321E" w:rsidRDefault="00E16FD1" w:rsidP="00577423">
      <w:pPr>
        <w:pStyle w:val="Heading4"/>
      </w:pPr>
      <w:bookmarkStart w:id="607" w:name="_Toc9597874"/>
      <w:bookmarkStart w:id="608" w:name="_Toc97647388"/>
      <w:r w:rsidRPr="000C321E">
        <w:t>7.5A.1.9</w:t>
      </w:r>
      <w:r w:rsidRPr="000C321E">
        <w:tab/>
        <w:t>Delete MBMS Context Request</w:t>
      </w:r>
      <w:bookmarkEnd w:id="607"/>
      <w:bookmarkEnd w:id="608"/>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bookmarkStart w:id="609" w:name="_MCCTEMPBM_CRPT71230443___4" w:colFirst="1" w:colLast="1"/>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bookmarkStart w:id="610" w:name="_MCCTEMPBM_CRPT71230444___4" w:colFirst="1" w:colLast="1"/>
            <w:bookmarkEnd w:id="609"/>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bookmarkStart w:id="611" w:name="_MCCTEMPBM_CRPT71230445___4" w:colFirst="1" w:colLast="1"/>
            <w:bookmarkEnd w:id="610"/>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bookmarkStart w:id="612" w:name="_MCCTEMPBM_CRPT71230446___4" w:colFirst="1" w:colLast="1"/>
            <w:bookmarkEnd w:id="611"/>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bookmarkStart w:id="613" w:name="_MCCTEMPBM_CRPT71230447___4" w:colFirst="1" w:colLast="1"/>
            <w:bookmarkEnd w:id="612"/>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bookmarkStart w:id="614" w:name="_MCCTEMPBM_CRPT71230448___4" w:colFirst="1" w:colLast="1"/>
            <w:bookmarkEnd w:id="613"/>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bookmarkStart w:id="615" w:name="_MCCTEMPBM_CRPT71230449___4" w:colFirst="1" w:colLast="1"/>
            <w:bookmarkEnd w:id="614"/>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bookmarkEnd w:id="615"/>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577423">
      <w:pPr>
        <w:pStyle w:val="Heading4"/>
      </w:pPr>
      <w:bookmarkStart w:id="616" w:name="_Toc9597875"/>
      <w:bookmarkStart w:id="617" w:name="_Toc97647389"/>
      <w:r w:rsidRPr="000C321E">
        <w:t>7.5A.1.10</w:t>
      </w:r>
      <w:r w:rsidRPr="000C321E">
        <w:tab/>
        <w:t>Delete MBMS Context Response</w:t>
      </w:r>
      <w:bookmarkEnd w:id="616"/>
      <w:bookmarkEnd w:id="617"/>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bookmarkStart w:id="618" w:name="_MCCTEMPBM_CRPT71230450___4" w:colFirst="1" w:colLast="1"/>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bookmarkStart w:id="619" w:name="_MCCTEMPBM_CRPT71230451___4" w:colFirst="1" w:colLast="1"/>
            <w:bookmarkEnd w:id="618"/>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bookmarkStart w:id="620" w:name="_MCCTEMPBM_CRPT71230452___4" w:colFirst="1" w:colLast="1"/>
            <w:bookmarkEnd w:id="619"/>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bookmarkEnd w:id="620"/>
    </w:tbl>
    <w:p w14:paraId="28EF5B63" w14:textId="77777777" w:rsidR="00E16FD1" w:rsidRPr="000C321E" w:rsidRDefault="00E16FD1" w:rsidP="00E16FD1"/>
    <w:p w14:paraId="0191AF99" w14:textId="77777777" w:rsidR="00E16FD1" w:rsidRPr="000C321E" w:rsidRDefault="00E16FD1" w:rsidP="00577423">
      <w:pPr>
        <w:pStyle w:val="Heading3"/>
      </w:pPr>
      <w:bookmarkStart w:id="621" w:name="_Toc9597876"/>
      <w:bookmarkStart w:id="622" w:name="_Toc97647390"/>
      <w:r w:rsidRPr="000C321E">
        <w:t>7.5A.2</w:t>
      </w:r>
      <w:r w:rsidRPr="000C321E">
        <w:tab/>
        <w:t>Service Specific MBMS Messages</w:t>
      </w:r>
      <w:bookmarkEnd w:id="621"/>
      <w:bookmarkEnd w:id="622"/>
    </w:p>
    <w:p w14:paraId="4D0A30C3" w14:textId="77777777" w:rsidR="00E16FD1" w:rsidRPr="000C321E" w:rsidRDefault="00E16FD1" w:rsidP="00E16FD1"/>
    <w:p w14:paraId="1AFD7AD1" w14:textId="77777777" w:rsidR="00E16FD1" w:rsidRPr="000C321E" w:rsidRDefault="00E16FD1" w:rsidP="00577423">
      <w:pPr>
        <w:pStyle w:val="Heading4"/>
      </w:pPr>
      <w:bookmarkStart w:id="623" w:name="_Toc9597877"/>
      <w:bookmarkStart w:id="624" w:name="_Toc97647391"/>
      <w:r w:rsidRPr="000C321E">
        <w:t>7.5A.2.1</w:t>
      </w:r>
      <w:r w:rsidRPr="000C321E">
        <w:tab/>
        <w:t>MBMS Registration Request</w:t>
      </w:r>
      <w:bookmarkEnd w:id="623"/>
      <w:bookmarkEnd w:id="624"/>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bookmarkStart w:id="625" w:name="_MCCTEMPBM_CRPT71230453___4" w:colFirst="1" w:colLast="1"/>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bookmarkStart w:id="626" w:name="_MCCTEMPBM_CRPT71230454___4" w:colFirst="1" w:colLast="1"/>
            <w:bookmarkEnd w:id="625"/>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bookmarkStart w:id="627" w:name="_MCCTEMPBM_CRPT71230455___4" w:colFirst="1" w:colLast="1"/>
            <w:bookmarkEnd w:id="626"/>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bookmarkStart w:id="628" w:name="_MCCTEMPBM_CRPT71230456___4" w:colFirst="1" w:colLast="1"/>
            <w:bookmarkEnd w:id="627"/>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bookmarkStart w:id="629" w:name="_MCCTEMPBM_CRPT71230457___4" w:colFirst="1" w:colLast="1"/>
            <w:bookmarkEnd w:id="628"/>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bookmarkStart w:id="630" w:name="_MCCTEMPBM_CRPT71230458___4" w:colFirst="1" w:colLast="1"/>
            <w:bookmarkEnd w:id="629"/>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bookmarkEnd w:id="630"/>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577423">
      <w:pPr>
        <w:pStyle w:val="Heading4"/>
      </w:pPr>
      <w:bookmarkStart w:id="631" w:name="_Toc9597878"/>
      <w:bookmarkStart w:id="632" w:name="_Toc97647392"/>
      <w:r w:rsidRPr="000C321E">
        <w:t>7.5A.2.2</w:t>
      </w:r>
      <w:r w:rsidRPr="000C321E">
        <w:tab/>
        <w:t>MBMS Registration Response</w:t>
      </w:r>
      <w:bookmarkEnd w:id="631"/>
      <w:bookmarkEnd w:id="632"/>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bookmarkStart w:id="633" w:name="_MCCTEMPBM_CRPT71230459___4" w:colFirst="1" w:colLast="1"/>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bookmarkStart w:id="634" w:name="_MCCTEMPBM_CRPT71230460___4" w:colFirst="1" w:colLast="1"/>
            <w:bookmarkEnd w:id="633"/>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bookmarkStart w:id="635" w:name="_MCCTEMPBM_CRPT71230461___4" w:colFirst="1" w:colLast="1"/>
            <w:bookmarkEnd w:id="634"/>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bookmarkStart w:id="636" w:name="_MCCTEMPBM_CRPT71230462___4" w:colFirst="1" w:colLast="1"/>
            <w:bookmarkEnd w:id="635"/>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bookmarkStart w:id="637" w:name="_MCCTEMPBM_CRPT71230463___4" w:colFirst="1" w:colLast="1"/>
            <w:bookmarkEnd w:id="636"/>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bookmarkStart w:id="638" w:name="_MCCTEMPBM_CRPT71230464___4" w:colFirst="1" w:colLast="1"/>
            <w:bookmarkEnd w:id="637"/>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bookmarkEnd w:id="638"/>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577423">
      <w:pPr>
        <w:pStyle w:val="Heading4"/>
      </w:pPr>
      <w:bookmarkStart w:id="639" w:name="_Toc9597879"/>
      <w:bookmarkStart w:id="640" w:name="_Toc97647393"/>
      <w:r w:rsidRPr="000C321E">
        <w:t>7.5A.2.3</w:t>
      </w:r>
      <w:r w:rsidRPr="000C321E">
        <w:tab/>
        <w:t>MBMS De-registration Request</w:t>
      </w:r>
      <w:bookmarkEnd w:id="639"/>
      <w:bookmarkEnd w:id="640"/>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bookmarkStart w:id="641" w:name="_MCCTEMPBM_CRPT71230465___4" w:colFirst="1" w:colLast="1"/>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bookmarkStart w:id="642" w:name="_MCCTEMPBM_CRPT71230466___4" w:colFirst="1" w:colLast="1"/>
            <w:bookmarkEnd w:id="641"/>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bookmarkStart w:id="643" w:name="_MCCTEMPBM_CRPT71230467___4" w:colFirst="1" w:colLast="1"/>
            <w:bookmarkEnd w:id="642"/>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bookmarkEnd w:id="643"/>
    </w:tbl>
    <w:p w14:paraId="7DE0B037" w14:textId="77777777" w:rsidR="00E16FD1" w:rsidRPr="000C321E" w:rsidRDefault="00E16FD1" w:rsidP="00E16FD1"/>
    <w:p w14:paraId="2FD51861" w14:textId="77777777" w:rsidR="00E16FD1" w:rsidRPr="000C321E" w:rsidRDefault="00E16FD1" w:rsidP="00577423">
      <w:pPr>
        <w:pStyle w:val="Heading4"/>
      </w:pPr>
      <w:bookmarkStart w:id="644" w:name="_Toc9597880"/>
      <w:bookmarkStart w:id="645" w:name="_Toc97647394"/>
      <w:r w:rsidRPr="000C321E">
        <w:t>7.5A.2.4</w:t>
      </w:r>
      <w:r w:rsidRPr="000C321E">
        <w:tab/>
        <w:t>MBMS De-Registration Response</w:t>
      </w:r>
      <w:bookmarkEnd w:id="644"/>
      <w:bookmarkEnd w:id="645"/>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bookmarkStart w:id="646" w:name="_MCCTEMPBM_CRPT71230468___4" w:colFirst="1" w:colLast="1"/>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bookmarkStart w:id="647" w:name="_MCCTEMPBM_CRPT71230469___4" w:colFirst="1" w:colLast="1"/>
            <w:bookmarkEnd w:id="646"/>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bookmarkEnd w:id="647"/>
    </w:tbl>
    <w:p w14:paraId="361EC1C5" w14:textId="77777777" w:rsidR="00E16FD1" w:rsidRPr="000C321E" w:rsidRDefault="00E16FD1" w:rsidP="00E16FD1"/>
    <w:p w14:paraId="54FC7B2B" w14:textId="77777777" w:rsidR="00E16FD1" w:rsidRPr="000C321E" w:rsidRDefault="00E16FD1" w:rsidP="00577423">
      <w:pPr>
        <w:pStyle w:val="Heading4"/>
      </w:pPr>
      <w:bookmarkStart w:id="648" w:name="_Toc9597881"/>
      <w:bookmarkStart w:id="649" w:name="_Toc97647395"/>
      <w:r w:rsidRPr="000C321E">
        <w:t>7.5A.2.5</w:t>
      </w:r>
      <w:r w:rsidRPr="000C321E">
        <w:tab/>
        <w:t>MBMS Session Start Request</w:t>
      </w:r>
      <w:bookmarkEnd w:id="648"/>
      <w:bookmarkEnd w:id="649"/>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bookmarkStart w:id="650" w:name="_MCCTEMPBM_CRPT71230470___4" w:colFirst="1" w:colLast="1"/>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bookmarkStart w:id="651" w:name="_MCCTEMPBM_CRPT71230471___4" w:colFirst="1" w:colLast="1"/>
            <w:bookmarkEnd w:id="650"/>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bookmarkStart w:id="652" w:name="_MCCTEMPBM_CRPT71230472___4" w:colFirst="1" w:colLast="1"/>
            <w:bookmarkEnd w:id="651"/>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bookmarkStart w:id="653" w:name="_MCCTEMPBM_CRPT71230473___4" w:colFirst="1" w:colLast="1"/>
            <w:bookmarkEnd w:id="652"/>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bookmarkStart w:id="654" w:name="_MCCTEMPBM_CRPT71230474___4" w:colFirst="1" w:colLast="1"/>
            <w:bookmarkEnd w:id="653"/>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bookmarkStart w:id="655" w:name="_MCCTEMPBM_CRPT71230475___4" w:colFirst="1" w:colLast="1"/>
            <w:bookmarkEnd w:id="654"/>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bookmarkStart w:id="656" w:name="_MCCTEMPBM_CRPT71230476___4" w:colFirst="1" w:colLast="1"/>
            <w:bookmarkEnd w:id="655"/>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bookmarkStart w:id="657" w:name="_MCCTEMPBM_CRPT71230477___4" w:colFirst="1" w:colLast="1"/>
            <w:bookmarkEnd w:id="656"/>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bookmarkStart w:id="658" w:name="_MCCTEMPBM_CRPT71230478___4" w:colFirst="1" w:colLast="1"/>
            <w:bookmarkEnd w:id="657"/>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bookmarkStart w:id="659" w:name="_MCCTEMPBM_CRPT71230479___4" w:colFirst="1" w:colLast="1"/>
            <w:bookmarkEnd w:id="658"/>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bookmarkStart w:id="660" w:name="_MCCTEMPBM_CRPT71230480___4" w:colFirst="1" w:colLast="1"/>
            <w:bookmarkEnd w:id="659"/>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bookmarkStart w:id="661" w:name="_MCCTEMPBM_CRPT71230481___4" w:colFirst="1" w:colLast="1"/>
            <w:bookmarkEnd w:id="660"/>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bookmarkStart w:id="662" w:name="_MCCTEMPBM_CRPT71230482___4" w:colFirst="1" w:colLast="1"/>
            <w:bookmarkEnd w:id="661"/>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bookmarkStart w:id="663" w:name="_MCCTEMPBM_CRPT71230483___4" w:colFirst="1" w:colLast="1"/>
            <w:bookmarkEnd w:id="662"/>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bookmarkStart w:id="664" w:name="_MCCTEMPBM_CRPT71230484___4" w:colFirst="1" w:colLast="1"/>
            <w:bookmarkEnd w:id="663"/>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bookmarkStart w:id="665" w:name="_MCCTEMPBM_CRPT71230485___4" w:colFirst="1" w:colLast="1"/>
            <w:bookmarkEnd w:id="664"/>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bookmarkStart w:id="666" w:name="_MCCTEMPBM_CRPT71230486___4" w:colFirst="1" w:colLast="1"/>
            <w:bookmarkEnd w:id="665"/>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bookmarkStart w:id="667" w:name="_MCCTEMPBM_CRPT71230487___4" w:colFirst="1" w:colLast="1"/>
            <w:bookmarkEnd w:id="666"/>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bookmarkEnd w:id="667"/>
    </w:tbl>
    <w:p w14:paraId="5F802784" w14:textId="77777777" w:rsidR="00E16FD1" w:rsidRPr="000C321E" w:rsidRDefault="00E16FD1" w:rsidP="00E16FD1"/>
    <w:p w14:paraId="5278D1F6" w14:textId="77777777" w:rsidR="00E16FD1" w:rsidRPr="000C321E" w:rsidRDefault="00E16FD1" w:rsidP="00577423">
      <w:pPr>
        <w:pStyle w:val="Heading4"/>
      </w:pPr>
      <w:bookmarkStart w:id="668" w:name="_Toc9597882"/>
      <w:bookmarkStart w:id="669" w:name="_Toc97647396"/>
      <w:r w:rsidRPr="000C321E">
        <w:t>7.5A.2.6</w:t>
      </w:r>
      <w:r w:rsidRPr="000C321E">
        <w:tab/>
        <w:t>MBMS Session Start Response</w:t>
      </w:r>
      <w:bookmarkEnd w:id="668"/>
      <w:bookmarkEnd w:id="669"/>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bookmarkStart w:id="670" w:name="_MCCTEMPBM_CRPT71230488___5"/>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bookmarkEnd w:id="670"/>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bookmarkStart w:id="671" w:name="_MCCTEMPBM_CRPT71230489___5"/>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bookmarkEnd w:id="671"/>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The MBMS Distribution Acknowledgement field is used by the SGSN to indicate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bookmarkStart w:id="672" w:name="_MCCTEMPBM_CRPT71230490___4" w:colFirst="1" w:colLast="1"/>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bookmarkStart w:id="673" w:name="_MCCTEMPBM_CRPT71230491___4" w:colFirst="1" w:colLast="1"/>
            <w:bookmarkEnd w:id="672"/>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bookmarkStart w:id="674" w:name="_MCCTEMPBM_CRPT71230492___4" w:colFirst="1" w:colLast="1"/>
            <w:bookmarkEnd w:id="673"/>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bookmarkStart w:id="675" w:name="_MCCTEMPBM_CRPT71230493___4" w:colFirst="1" w:colLast="1"/>
            <w:bookmarkEnd w:id="674"/>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bookmarkStart w:id="676" w:name="_MCCTEMPBM_CRPT71230494___4" w:colFirst="1" w:colLast="1"/>
            <w:bookmarkEnd w:id="675"/>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bookmarkStart w:id="677" w:name="_MCCTEMPBM_CRPT71230495___4" w:colFirst="1" w:colLast="1"/>
            <w:bookmarkEnd w:id="676"/>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bookmarkStart w:id="678" w:name="_MCCTEMPBM_CRPT71230496___4" w:colFirst="1" w:colLast="1"/>
            <w:bookmarkEnd w:id="677"/>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bookmarkStart w:id="679" w:name="_MCCTEMPBM_CRPT71230497___4" w:colFirst="1" w:colLast="1"/>
            <w:bookmarkEnd w:id="678"/>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bookmarkStart w:id="680" w:name="_MCCTEMPBM_CRPT71230498___4" w:colFirst="1" w:colLast="1"/>
            <w:bookmarkEnd w:id="679"/>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bookmarkEnd w:id="680"/>
    </w:tbl>
    <w:p w14:paraId="478485B6" w14:textId="77777777" w:rsidR="00E16FD1" w:rsidRPr="000C321E" w:rsidRDefault="00E16FD1" w:rsidP="00E16FD1"/>
    <w:p w14:paraId="420A663E" w14:textId="77777777" w:rsidR="00E16FD1" w:rsidRPr="000C321E" w:rsidRDefault="00E16FD1" w:rsidP="00577423">
      <w:pPr>
        <w:pStyle w:val="Heading4"/>
      </w:pPr>
      <w:bookmarkStart w:id="681" w:name="_Toc9597883"/>
      <w:bookmarkStart w:id="682" w:name="_Toc97647397"/>
      <w:r w:rsidRPr="000C321E">
        <w:t>7.5A.2.7</w:t>
      </w:r>
      <w:r w:rsidRPr="000C321E">
        <w:tab/>
        <w:t>MBMS Session Stop Request</w:t>
      </w:r>
      <w:bookmarkEnd w:id="681"/>
      <w:bookmarkEnd w:id="682"/>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bookmarkStart w:id="683" w:name="_MCCTEMPBM_CRPT71230499___4" w:colFirst="1" w:colLast="1"/>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bookmarkStart w:id="684" w:name="_MCCTEMPBM_CRPT71230500___4" w:colFirst="1" w:colLast="1"/>
            <w:bookmarkEnd w:id="683"/>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bookmarkStart w:id="685" w:name="_MCCTEMPBM_CRPT71230501___4" w:colFirst="1" w:colLast="1"/>
            <w:bookmarkEnd w:id="684"/>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bookmarkStart w:id="686" w:name="_MCCTEMPBM_CRPT71230502___4" w:colFirst="1" w:colLast="1"/>
            <w:bookmarkEnd w:id="685"/>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bookmarkEnd w:id="686"/>
    </w:tbl>
    <w:p w14:paraId="45FCED18" w14:textId="77777777" w:rsidR="00E16FD1" w:rsidRPr="000C321E" w:rsidRDefault="00E16FD1" w:rsidP="00E16FD1"/>
    <w:p w14:paraId="1320821F" w14:textId="77777777" w:rsidR="00E16FD1" w:rsidRPr="000C321E" w:rsidRDefault="00E16FD1" w:rsidP="00577423">
      <w:pPr>
        <w:pStyle w:val="Heading4"/>
      </w:pPr>
      <w:bookmarkStart w:id="687" w:name="_Toc9597884"/>
      <w:bookmarkStart w:id="688" w:name="_Toc97647398"/>
      <w:r w:rsidRPr="000C321E">
        <w:t>7.5A.2.8</w:t>
      </w:r>
      <w:r w:rsidRPr="000C321E">
        <w:tab/>
        <w:t>MBMS Session Stop Response</w:t>
      </w:r>
      <w:bookmarkEnd w:id="687"/>
      <w:bookmarkEnd w:id="688"/>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bookmarkStart w:id="689" w:name="_MCCTEMPBM_CRPT71230503___4" w:colFirst="1" w:colLast="1"/>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bookmarkStart w:id="690" w:name="_MCCTEMPBM_CRPT71230504___4" w:colFirst="1" w:colLast="1"/>
            <w:bookmarkEnd w:id="689"/>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bookmarkEnd w:id="690"/>
    </w:tbl>
    <w:p w14:paraId="388791ED" w14:textId="77777777" w:rsidR="00E16FD1" w:rsidRPr="000C321E" w:rsidRDefault="00E16FD1" w:rsidP="00E16FD1"/>
    <w:p w14:paraId="43F5F7C1" w14:textId="77777777" w:rsidR="00E16FD1" w:rsidRPr="000C321E" w:rsidRDefault="00E16FD1" w:rsidP="00577423">
      <w:pPr>
        <w:pStyle w:val="Heading4"/>
      </w:pPr>
      <w:bookmarkStart w:id="691" w:name="_Toc9597885"/>
      <w:bookmarkStart w:id="692" w:name="_Toc97647399"/>
      <w:r w:rsidRPr="000C321E">
        <w:t>7.5A.2.9</w:t>
      </w:r>
      <w:r w:rsidRPr="000C321E">
        <w:tab/>
        <w:t>MBMS Session Update Request</w:t>
      </w:r>
      <w:bookmarkEnd w:id="691"/>
      <w:bookmarkEnd w:id="692"/>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bookmarkStart w:id="693" w:name="_MCCTEMPBM_CRPT71230505___4" w:colFirst="1" w:colLast="1"/>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bookmarkStart w:id="694" w:name="_MCCTEMPBM_CRPT71230506___4" w:colFirst="1" w:colLast="1"/>
            <w:bookmarkEnd w:id="693"/>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bookmarkStart w:id="695" w:name="_MCCTEMPBM_CRPT71230507___4" w:colFirst="1" w:colLast="1"/>
            <w:bookmarkEnd w:id="694"/>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bookmarkStart w:id="696" w:name="_MCCTEMPBM_CRPT71230508___4" w:colFirst="1" w:colLast="1"/>
            <w:bookmarkEnd w:id="695"/>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bookmarkStart w:id="697" w:name="_MCCTEMPBM_CRPT71230509___4" w:colFirst="1" w:colLast="1"/>
            <w:bookmarkEnd w:id="696"/>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bookmarkStart w:id="698" w:name="_MCCTEMPBM_CRPT71230510___4" w:colFirst="1" w:colLast="1"/>
            <w:bookmarkEnd w:id="697"/>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bookmarkStart w:id="699" w:name="_MCCTEMPBM_CRPT71230511___4" w:colFirst="1" w:colLast="1"/>
            <w:bookmarkEnd w:id="698"/>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bookmarkStart w:id="700" w:name="_MCCTEMPBM_CRPT71230512___4" w:colFirst="1" w:colLast="1"/>
            <w:bookmarkEnd w:id="699"/>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bookmarkStart w:id="701" w:name="_MCCTEMPBM_CRPT71230513___4" w:colFirst="1" w:colLast="1"/>
            <w:bookmarkEnd w:id="700"/>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bookmarkStart w:id="702" w:name="_MCCTEMPBM_CRPT71230514___4" w:colFirst="1" w:colLast="1"/>
            <w:bookmarkEnd w:id="701"/>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bookmarkStart w:id="703" w:name="_MCCTEMPBM_CRPT71230515___4" w:colFirst="1" w:colLast="1"/>
            <w:bookmarkEnd w:id="702"/>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bookmarkEnd w:id="703"/>
    </w:tbl>
    <w:p w14:paraId="7811FC83" w14:textId="77777777" w:rsidR="00E16FD1" w:rsidRPr="000C321E" w:rsidRDefault="00E16FD1" w:rsidP="00E16FD1">
      <w:pPr>
        <w:rPr>
          <w:i/>
          <w:iCs/>
        </w:rPr>
      </w:pPr>
    </w:p>
    <w:p w14:paraId="65112E8A" w14:textId="77777777" w:rsidR="00E16FD1" w:rsidRPr="000C321E" w:rsidRDefault="00E16FD1" w:rsidP="00577423">
      <w:pPr>
        <w:pStyle w:val="Heading4"/>
        <w:rPr>
          <w:lang w:val="fr-FR"/>
        </w:rPr>
      </w:pPr>
      <w:bookmarkStart w:id="704" w:name="_Toc9597886"/>
      <w:bookmarkStart w:id="705" w:name="_Toc97647400"/>
      <w:r w:rsidRPr="000C321E">
        <w:rPr>
          <w:lang w:val="fr-FR"/>
        </w:rPr>
        <w:t>7.5A.2.10</w:t>
      </w:r>
      <w:r w:rsidRPr="000C321E">
        <w:rPr>
          <w:lang w:val="fr-FR"/>
        </w:rPr>
        <w:tab/>
        <w:t>MBMS Session Update Response</w:t>
      </w:r>
      <w:bookmarkEnd w:id="704"/>
      <w:bookmarkEnd w:id="705"/>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bookmarkStart w:id="706" w:name="_MCCTEMPBM_CRPT71230516___4" w:colFirst="1" w:colLast="1"/>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bookmarkStart w:id="707" w:name="_MCCTEMPBM_CRPT71230517___4" w:colFirst="1" w:colLast="1"/>
            <w:bookmarkEnd w:id="706"/>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bookmarkStart w:id="708" w:name="_MCCTEMPBM_CRPT71230518___4" w:colFirst="1" w:colLast="1"/>
            <w:bookmarkEnd w:id="707"/>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bookmarkStart w:id="709" w:name="_MCCTEMPBM_CRPT71230519___4" w:colFirst="1" w:colLast="1"/>
            <w:bookmarkEnd w:id="708"/>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bookmarkStart w:id="710" w:name="_MCCTEMPBM_CRPT71230520___4" w:colFirst="1" w:colLast="1"/>
            <w:bookmarkEnd w:id="709"/>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bookmarkStart w:id="711" w:name="_MCCTEMPBM_CRPT71230521___4" w:colFirst="1" w:colLast="1"/>
            <w:bookmarkEnd w:id="710"/>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bookmarkEnd w:id="711"/>
    </w:tbl>
    <w:p w14:paraId="0F67FB82" w14:textId="77777777" w:rsidR="00E16FD1" w:rsidRPr="000C321E" w:rsidRDefault="00E16FD1" w:rsidP="00E16FD1"/>
    <w:p w14:paraId="23286D84" w14:textId="77777777" w:rsidR="00E16FD1" w:rsidRPr="000C321E" w:rsidRDefault="00E16FD1" w:rsidP="00577423">
      <w:pPr>
        <w:pStyle w:val="Heading2"/>
      </w:pPr>
      <w:bookmarkStart w:id="712" w:name="_Toc9597887"/>
      <w:bookmarkStart w:id="713" w:name="_Toc97647401"/>
      <w:r w:rsidRPr="000C321E">
        <w:t>7.5B.1</w:t>
      </w:r>
      <w:r w:rsidRPr="000C321E">
        <w:tab/>
        <w:t>MS Info Change Reporting Messages</w:t>
      </w:r>
      <w:bookmarkEnd w:id="712"/>
      <w:bookmarkEnd w:id="713"/>
    </w:p>
    <w:p w14:paraId="60FE18C6" w14:textId="77777777" w:rsidR="00E16FD1" w:rsidRPr="000C321E" w:rsidRDefault="00E16FD1" w:rsidP="00577423">
      <w:pPr>
        <w:pStyle w:val="Heading4"/>
        <w:rPr>
          <w:lang w:eastAsia="zh-CN"/>
        </w:rPr>
      </w:pPr>
      <w:bookmarkStart w:id="714" w:name="_Toc9597888"/>
      <w:bookmarkStart w:id="715" w:name="_Toc97647402"/>
      <w:r w:rsidRPr="000C321E">
        <w:rPr>
          <w:rFonts w:hint="eastAsia"/>
          <w:lang w:eastAsia="zh-CN"/>
        </w:rPr>
        <w:t>7.5B.1.0</w:t>
      </w:r>
      <w:r w:rsidRPr="000C321E">
        <w:rPr>
          <w:rFonts w:hint="eastAsia"/>
          <w:lang w:eastAsia="zh-CN"/>
        </w:rPr>
        <w:tab/>
        <w:t>General</w:t>
      </w:r>
      <w:bookmarkEnd w:id="714"/>
      <w:bookmarkEnd w:id="715"/>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577423">
      <w:pPr>
        <w:pStyle w:val="Heading4"/>
      </w:pPr>
      <w:bookmarkStart w:id="716" w:name="_Toc9597889"/>
      <w:bookmarkStart w:id="717" w:name="_Toc97647403"/>
      <w:r w:rsidRPr="000C321E">
        <w:t>7.5B.1.1</w:t>
      </w:r>
      <w:r w:rsidRPr="000C321E">
        <w:tab/>
        <w:t>MS Info Change Notification Request</w:t>
      </w:r>
      <w:bookmarkEnd w:id="716"/>
      <w:bookmarkEnd w:id="717"/>
    </w:p>
    <w:p w14:paraId="778A8F3A" w14:textId="77777777" w:rsidR="00E16FD1" w:rsidRPr="000C321E" w:rsidRDefault="00E16FD1" w:rsidP="00E16FD1">
      <w:bookmarkStart w:id="718" w:name="_MCCTEMPBM_CRPT71230522___5"/>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bookmarkEnd w:id="718"/>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bookmarkStart w:id="719" w:name="_MCCTEMPBM_CRPT71230523___4" w:colFirst="1" w:colLast="1"/>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bookmarkStart w:id="720" w:name="_MCCTEMPBM_CRPT71230524___4" w:colFirst="1" w:colLast="1"/>
            <w:bookmarkEnd w:id="719"/>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bookmarkStart w:id="721" w:name="_MCCTEMPBM_CRPT71230525___4" w:colFirst="1" w:colLast="1"/>
            <w:bookmarkEnd w:id="720"/>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bookmarkStart w:id="722" w:name="_MCCTEMPBM_CRPT71230526___4" w:colFirst="1" w:colLast="1"/>
            <w:bookmarkEnd w:id="721"/>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bookmarkStart w:id="723" w:name="_MCCTEMPBM_CRPT71230527___4" w:colFirst="1" w:colLast="1"/>
            <w:bookmarkEnd w:id="722"/>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bookmarkStart w:id="724" w:name="_MCCTEMPBM_CRPT71230528___4" w:colFirst="1" w:colLast="1"/>
            <w:bookmarkEnd w:id="723"/>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bookmarkStart w:id="725" w:name="_MCCTEMPBM_CRPT71230529___4" w:colFirst="1" w:colLast="1"/>
            <w:bookmarkEnd w:id="724"/>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bookmarkStart w:id="726" w:name="_MCCTEMPBM_CRPT71230530___4" w:colFirst="1" w:colLast="1"/>
            <w:bookmarkEnd w:id="725"/>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bookmarkEnd w:id="726"/>
    </w:tbl>
    <w:p w14:paraId="2418D0CF" w14:textId="77777777" w:rsidR="00E16FD1" w:rsidRPr="000C321E" w:rsidRDefault="00E16FD1" w:rsidP="00E16FD1"/>
    <w:p w14:paraId="670F60A6" w14:textId="77777777" w:rsidR="00E16FD1" w:rsidRPr="000C321E" w:rsidRDefault="00E16FD1" w:rsidP="00577423">
      <w:pPr>
        <w:pStyle w:val="Heading4"/>
      </w:pPr>
      <w:bookmarkStart w:id="727" w:name="_Toc9597890"/>
      <w:bookmarkStart w:id="728" w:name="_Toc97647404"/>
      <w:r w:rsidRPr="000C321E">
        <w:t>7.5B.1.2</w:t>
      </w:r>
      <w:r w:rsidRPr="000C321E">
        <w:tab/>
        <w:t>MS Info Change Notification Response</w:t>
      </w:r>
      <w:bookmarkEnd w:id="727"/>
      <w:bookmarkEnd w:id="728"/>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The Cause value indicates whether or not the MS Info Change Notification Request was received correctly. Possible Cause values are:</w:t>
      </w:r>
    </w:p>
    <w:p w14:paraId="3E31D5AA" w14:textId="77777777" w:rsidR="00E16FD1" w:rsidRPr="000C321E" w:rsidRDefault="00E16FD1" w:rsidP="00FB63A0">
      <w:pPr>
        <w:pStyle w:val="B1"/>
      </w:pPr>
      <w:r w:rsidRPr="00FB63A0">
        <w:t>-</w:t>
      </w:r>
      <w:r w:rsidRPr="00FB63A0">
        <w:tab/>
        <w:t>"Request accepted"</w:t>
      </w:r>
    </w:p>
    <w:p w14:paraId="18DEC10A" w14:textId="77777777" w:rsidR="00E16FD1" w:rsidRPr="000C321E" w:rsidRDefault="00E16FD1" w:rsidP="00FB63A0">
      <w:pPr>
        <w:pStyle w:val="B1"/>
      </w:pPr>
      <w:r w:rsidRPr="00FB63A0">
        <w:t>-</w:t>
      </w:r>
      <w:r w:rsidRPr="00FB63A0">
        <w:tab/>
        <w:t>"Invalid message format"</w:t>
      </w:r>
    </w:p>
    <w:p w14:paraId="34A04DC9" w14:textId="77777777" w:rsidR="00E16FD1" w:rsidRPr="000C321E" w:rsidRDefault="00E16FD1" w:rsidP="00FB63A0">
      <w:pPr>
        <w:pStyle w:val="B1"/>
      </w:pPr>
      <w:r w:rsidRPr="00FB63A0">
        <w:t>-</w:t>
      </w:r>
      <w:r w:rsidRPr="00FB63A0">
        <w:tab/>
        <w:t>"IMSI</w:t>
      </w:r>
      <w:r w:rsidRPr="00FB63A0">
        <w:rPr>
          <w:rFonts w:hint="eastAsia"/>
        </w:rPr>
        <w:t>/IMEI</w:t>
      </w:r>
      <w:r w:rsidRPr="00FB63A0">
        <w:t xml:space="preserve"> not known"</w:t>
      </w:r>
    </w:p>
    <w:p w14:paraId="04D4F7DB" w14:textId="77777777" w:rsidR="00E16FD1" w:rsidRPr="000C321E" w:rsidRDefault="00E16FD1" w:rsidP="00FB63A0">
      <w:pPr>
        <w:pStyle w:val="B1"/>
      </w:pPr>
      <w:r w:rsidRPr="00FB63A0">
        <w:t>-</w:t>
      </w:r>
      <w:r w:rsidRPr="00FB63A0">
        <w:tab/>
        <w:t>"Mandatory IE incorrect"</w:t>
      </w:r>
    </w:p>
    <w:p w14:paraId="79354C3F" w14:textId="77777777" w:rsidR="00E16FD1" w:rsidRPr="000C321E" w:rsidRDefault="00E16FD1" w:rsidP="00FB63A0">
      <w:pPr>
        <w:pStyle w:val="B1"/>
      </w:pPr>
      <w:r w:rsidRPr="00FB63A0">
        <w:t>-</w:t>
      </w:r>
      <w:r w:rsidRPr="00FB63A0">
        <w:tab/>
        <w:t>"Mandatory IE missing"</w:t>
      </w:r>
    </w:p>
    <w:p w14:paraId="0CBAF5DD" w14:textId="77777777" w:rsidR="00E16FD1" w:rsidRPr="000C321E" w:rsidRDefault="00E16FD1" w:rsidP="00FB63A0">
      <w:pPr>
        <w:pStyle w:val="B1"/>
      </w:pPr>
      <w:r w:rsidRPr="00FB63A0">
        <w:t>-</w:t>
      </w:r>
      <w:r w:rsidRPr="00FB63A0">
        <w:tab/>
        <w:t>"Optional IE incorrect"</w:t>
      </w:r>
    </w:p>
    <w:p w14:paraId="7B76E531" w14:textId="77777777" w:rsidR="00E16FD1" w:rsidRPr="000C321E" w:rsidRDefault="00E16FD1" w:rsidP="00FB63A0">
      <w:pPr>
        <w:pStyle w:val="B1"/>
      </w:pPr>
      <w:r w:rsidRPr="00FB63A0">
        <w:t>-</w:t>
      </w:r>
      <w:r w:rsidRPr="00FB63A0">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bookmarkStart w:id="729" w:name="_MCCTEMPBM_CRPT71230532___4" w:colFirst="1" w:colLast="1"/>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bookmarkStart w:id="730" w:name="_MCCTEMPBM_CRPT71230533___4" w:colFirst="1" w:colLast="1"/>
            <w:bookmarkEnd w:id="729"/>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bookmarkStart w:id="731" w:name="_MCCTEMPBM_CRPT71230534___4" w:colFirst="1" w:colLast="1"/>
            <w:bookmarkEnd w:id="730"/>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bookmarkStart w:id="732" w:name="_MCCTEMPBM_CRPT71230535___4" w:colFirst="1" w:colLast="1"/>
            <w:bookmarkEnd w:id="731"/>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bookmarkStart w:id="733" w:name="_MCCTEMPBM_CRPT71230536___4" w:colFirst="1" w:colLast="1"/>
            <w:bookmarkEnd w:id="732"/>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bookmarkStart w:id="734" w:name="_MCCTEMPBM_CRPT71230537___4" w:colFirst="1" w:colLast="1"/>
            <w:bookmarkEnd w:id="733"/>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bookmarkStart w:id="735" w:name="_MCCTEMPBM_CRPT71230538___4" w:colFirst="1" w:colLast="1"/>
            <w:bookmarkEnd w:id="734"/>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bookmarkEnd w:id="735"/>
    </w:tbl>
    <w:p w14:paraId="4A4119F2" w14:textId="77777777" w:rsidR="00E16FD1" w:rsidRPr="000C321E" w:rsidRDefault="00E16FD1" w:rsidP="00E16FD1"/>
    <w:p w14:paraId="3E8D2737" w14:textId="77777777" w:rsidR="00E16FD1" w:rsidRPr="000C321E" w:rsidRDefault="00E16FD1" w:rsidP="00577423">
      <w:pPr>
        <w:pStyle w:val="Heading2"/>
      </w:pPr>
      <w:bookmarkStart w:id="736" w:name="_Toc9597891"/>
      <w:bookmarkStart w:id="737" w:name="_Toc97647405"/>
      <w:r w:rsidRPr="000C321E">
        <w:t>7.6</w:t>
      </w:r>
      <w:r w:rsidRPr="000C321E">
        <w:tab/>
        <w:t>Reliable Delivery of Signalling Messages</w:t>
      </w:r>
      <w:bookmarkEnd w:id="736"/>
      <w:bookmarkEnd w:id="737"/>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577423">
      <w:pPr>
        <w:pStyle w:val="Heading2"/>
      </w:pPr>
      <w:bookmarkStart w:id="738" w:name="_Toc9597892"/>
      <w:bookmarkStart w:id="739" w:name="_Toc97647406"/>
      <w:r w:rsidRPr="000C321E">
        <w:t>7.7</w:t>
      </w:r>
      <w:r w:rsidRPr="000C321E">
        <w:tab/>
        <w:t>Information Elements</w:t>
      </w:r>
      <w:bookmarkEnd w:id="738"/>
      <w:bookmarkEnd w:id="739"/>
    </w:p>
    <w:p w14:paraId="45D13984" w14:textId="77777777" w:rsidR="00E16FD1" w:rsidRPr="000C321E" w:rsidRDefault="00E16FD1" w:rsidP="00577423">
      <w:pPr>
        <w:pStyle w:val="Heading3"/>
      </w:pPr>
      <w:bookmarkStart w:id="740" w:name="_Toc9597893"/>
      <w:bookmarkStart w:id="741" w:name="_Toc97647407"/>
      <w:r w:rsidRPr="000C321E">
        <w:t>7.7.0</w:t>
      </w:r>
      <w:r w:rsidRPr="000C321E">
        <w:tab/>
        <w:t>General</w:t>
      </w:r>
      <w:bookmarkEnd w:id="740"/>
      <w:bookmarkEnd w:id="741"/>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08260760"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bookmarkStart w:id="742" w:name="_MCCTEMPBM_CRPT71230539___4" w:colFirst="0" w:colLast="0"/>
            <w:bookmarkStart w:id="743" w:name="_MCCTEMPBM_CRPT71230540___4" w:colFirst="4" w:colLast="4"/>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bookmarkStart w:id="744" w:name="_MCCTEMPBM_CRPT71230541___4" w:colFirst="0" w:colLast="0"/>
            <w:bookmarkStart w:id="745" w:name="_MCCTEMPBM_CRPT71230542___4" w:colFirst="4" w:colLast="4"/>
            <w:bookmarkEnd w:id="742"/>
            <w:bookmarkEnd w:id="743"/>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bookmarkStart w:id="746" w:name="_MCCTEMPBM_CRPT71230543___4" w:colFirst="0" w:colLast="0"/>
            <w:bookmarkStart w:id="747" w:name="_MCCTEMPBM_CRPT71230544___4" w:colFirst="4" w:colLast="4"/>
            <w:bookmarkEnd w:id="744"/>
            <w:bookmarkEnd w:id="745"/>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International Mobile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bookmarkStart w:id="748" w:name="_MCCTEMPBM_CRPT71230545___4" w:colFirst="0" w:colLast="0"/>
            <w:bookmarkStart w:id="749" w:name="_MCCTEMPBM_CRPT71230546___4" w:colFirst="4" w:colLast="4"/>
            <w:bookmarkEnd w:id="746"/>
            <w:bookmarkEnd w:id="747"/>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bookmarkStart w:id="750" w:name="_MCCTEMPBM_CRPT71230547___4" w:colFirst="0" w:colLast="0"/>
            <w:bookmarkStart w:id="751" w:name="_MCCTEMPBM_CRPT71230548___4" w:colFirst="4" w:colLast="4"/>
            <w:bookmarkEnd w:id="748"/>
            <w:bookmarkEnd w:id="749"/>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bookmarkStart w:id="752" w:name="_MCCTEMPBM_CRPT71230549___4" w:colFirst="0" w:colLast="0"/>
            <w:bookmarkStart w:id="753" w:name="_MCCTEMPBM_CRPT71230550___4" w:colFirst="4" w:colLast="4"/>
            <w:bookmarkEnd w:id="750"/>
            <w:bookmarkEnd w:id="751"/>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bookmarkStart w:id="754" w:name="_MCCTEMPBM_CRPT71230551___4"/>
            <w:bookmarkEnd w:id="752"/>
            <w:bookmarkEnd w:id="753"/>
            <w:r w:rsidRPr="000C321E">
              <w:t>6-7</w:t>
            </w:r>
            <w:bookmarkEnd w:id="754"/>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bookmarkStart w:id="755" w:name="_MCCTEMPBM_CRPT71230552___4" w:colFirst="0" w:colLast="0"/>
            <w:bookmarkStart w:id="756" w:name="_MCCTEMPBM_CRPT71230553___4" w:colFirst="4" w:colLast="4"/>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bookmarkStart w:id="757" w:name="_MCCTEMPBM_CRPT71230554___4" w:colFirst="0" w:colLast="0"/>
            <w:bookmarkStart w:id="758" w:name="_MCCTEMPBM_CRPT71230555___4" w:colFirst="4" w:colLast="4"/>
            <w:bookmarkEnd w:id="755"/>
            <w:bookmarkEnd w:id="756"/>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bookmarkStart w:id="759" w:name="_MCCTEMPBM_CRPT71230556___4"/>
            <w:bookmarkEnd w:id="757"/>
            <w:bookmarkEnd w:id="758"/>
            <w:r w:rsidRPr="000C321E">
              <w:t>10</w:t>
            </w:r>
            <w:bookmarkEnd w:id="759"/>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bookmarkStart w:id="760" w:name="_MCCTEMPBM_CRPT71230557___4" w:colFirst="0" w:colLast="0"/>
            <w:bookmarkStart w:id="761" w:name="_MCCTEMPBM_CRPT71230558___4" w:colFirst="4" w:colLast="4"/>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bookmarkStart w:id="762" w:name="_MCCTEMPBM_CRPT71230559___4" w:colFirst="0" w:colLast="0"/>
            <w:bookmarkStart w:id="763" w:name="_MCCTEMPBM_CRPT71230560___4" w:colFirst="4" w:colLast="4"/>
            <w:bookmarkEnd w:id="760"/>
            <w:bookmarkEnd w:id="761"/>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bookmarkStart w:id="764" w:name="_MCCTEMPBM_CRPT71230561___4" w:colFirst="0" w:colLast="0"/>
            <w:bookmarkStart w:id="765" w:name="_MCCTEMPBM_CRPT71230562___4" w:colFirst="4" w:colLast="4"/>
            <w:bookmarkEnd w:id="762"/>
            <w:bookmarkEnd w:id="763"/>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bookmarkStart w:id="766" w:name="_MCCTEMPBM_CRPT71230563___4" w:colFirst="0" w:colLast="0"/>
            <w:bookmarkStart w:id="767" w:name="_MCCTEMPBM_CRPT71230564___4" w:colFirst="4" w:colLast="4"/>
            <w:bookmarkEnd w:id="764"/>
            <w:bookmarkEnd w:id="765"/>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bookmarkStart w:id="768" w:name="_MCCTEMPBM_CRPT71230565___4" w:colFirst="0" w:colLast="0"/>
            <w:bookmarkStart w:id="769" w:name="_MCCTEMPBM_CRPT71230566___4" w:colFirst="4" w:colLast="4"/>
            <w:bookmarkEnd w:id="766"/>
            <w:bookmarkEnd w:id="767"/>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bookmarkStart w:id="770" w:name="_MCCTEMPBM_CRPT71230567___4" w:colFirst="0" w:colLast="0"/>
            <w:bookmarkStart w:id="771" w:name="_MCCTEMPBM_CRPT71230568___4" w:colFirst="4" w:colLast="4"/>
            <w:bookmarkEnd w:id="768"/>
            <w:bookmarkEnd w:id="769"/>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bookmarkStart w:id="772" w:name="_MCCTEMPBM_CRPT71230569___4" w:colFirst="0" w:colLast="0"/>
            <w:bookmarkStart w:id="773" w:name="_MCCTEMPBM_CRPT71230570___4" w:colFirst="4" w:colLast="4"/>
            <w:bookmarkEnd w:id="770"/>
            <w:bookmarkEnd w:id="771"/>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bookmarkStart w:id="774" w:name="_MCCTEMPBM_CRPT71230571___4" w:colFirst="0" w:colLast="0"/>
            <w:bookmarkStart w:id="775" w:name="_MCCTEMPBM_CRPT71230572___4" w:colFirst="4" w:colLast="4"/>
            <w:bookmarkEnd w:id="772"/>
            <w:bookmarkEnd w:id="773"/>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bookmarkStart w:id="776" w:name="_MCCTEMPBM_CRPT71230573___4" w:colFirst="0" w:colLast="0"/>
            <w:bookmarkStart w:id="777" w:name="_MCCTEMPBM_CRPT71230574___4" w:colFirst="4" w:colLast="4"/>
            <w:bookmarkEnd w:id="774"/>
            <w:bookmarkEnd w:id="775"/>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r w:rsidRPr="000C321E">
              <w:t>Teardown Ind</w:t>
            </w:r>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bookmarkStart w:id="778" w:name="_MCCTEMPBM_CRPT71230575___4" w:colFirst="0" w:colLast="0"/>
            <w:bookmarkStart w:id="779" w:name="_MCCTEMPBM_CRPT71230576___4" w:colFirst="4" w:colLast="4"/>
            <w:bookmarkEnd w:id="776"/>
            <w:bookmarkEnd w:id="777"/>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bookmarkStart w:id="780" w:name="_MCCTEMPBM_CRPT71230577___4" w:colFirst="0" w:colLast="0"/>
            <w:bookmarkStart w:id="781" w:name="_MCCTEMPBM_CRPT71230578___4" w:colFirst="4" w:colLast="4"/>
            <w:bookmarkEnd w:id="778"/>
            <w:bookmarkEnd w:id="779"/>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bookmarkStart w:id="782" w:name="_MCCTEMPBM_CRPT71230579___4" w:colFirst="0" w:colLast="0"/>
            <w:bookmarkStart w:id="783" w:name="_MCCTEMPBM_CRPT71230580___4" w:colFirst="4" w:colLast="4"/>
            <w:bookmarkEnd w:id="780"/>
            <w:bookmarkEnd w:id="781"/>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bookmarkStart w:id="784" w:name="_MCCTEMPBM_CRPT71230581___4" w:colFirst="0" w:colLast="0"/>
            <w:bookmarkStart w:id="785" w:name="_MCCTEMPBM_CRPT71230582___4" w:colFirst="4" w:colLast="4"/>
            <w:bookmarkEnd w:id="782"/>
            <w:bookmarkEnd w:id="783"/>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bookmarkStart w:id="786" w:name="_MCCTEMPBM_CRPT71230583___4" w:colFirst="0" w:colLast="0"/>
            <w:bookmarkStart w:id="787" w:name="_MCCTEMPBM_CRPT71230584___4" w:colFirst="4" w:colLast="4"/>
            <w:bookmarkEnd w:id="784"/>
            <w:bookmarkEnd w:id="785"/>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bookmarkStart w:id="788" w:name="_MCCTEMPBM_CRPT71230585___4" w:colFirst="0" w:colLast="0"/>
            <w:bookmarkStart w:id="789" w:name="_MCCTEMPBM_CRPT71230586___4" w:colFirst="4" w:colLast="4"/>
            <w:bookmarkEnd w:id="786"/>
            <w:bookmarkEnd w:id="787"/>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bookmarkStart w:id="790" w:name="_MCCTEMPBM_CRPT71230587___4" w:colFirst="0" w:colLast="0"/>
            <w:bookmarkStart w:id="791" w:name="_MCCTEMPBM_CRPT71230588___4" w:colFirst="4" w:colLast="4"/>
            <w:bookmarkEnd w:id="788"/>
            <w:bookmarkEnd w:id="789"/>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bookmarkStart w:id="792" w:name="_MCCTEMPBM_CRPT71230589___4" w:colFirst="0" w:colLast="0"/>
            <w:bookmarkStart w:id="793" w:name="_MCCTEMPBM_CRPT71230590___4" w:colFirst="4" w:colLast="4"/>
            <w:bookmarkEnd w:id="790"/>
            <w:bookmarkEnd w:id="791"/>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bookmarkStart w:id="794" w:name="_MCCTEMPBM_CRPT71230591___4" w:colFirst="0" w:colLast="0"/>
            <w:bookmarkStart w:id="795" w:name="_MCCTEMPBM_CRPT71230592___4" w:colFirst="4" w:colLast="4"/>
            <w:bookmarkEnd w:id="792"/>
            <w:bookmarkEnd w:id="793"/>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bookmarkStart w:id="796" w:name="_MCCTEMPBM_CRPT71230593___4" w:colFirst="0" w:colLast="0"/>
            <w:bookmarkStart w:id="797" w:name="_MCCTEMPBM_CRPT71230594___4" w:colFirst="4" w:colLast="4"/>
            <w:bookmarkEnd w:id="794"/>
            <w:bookmarkEnd w:id="795"/>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bookmarkStart w:id="798" w:name="_MCCTEMPBM_CRPT71230595___4" w:colFirst="0" w:colLast="0"/>
            <w:bookmarkEnd w:id="796"/>
            <w:bookmarkEnd w:id="797"/>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bookmarkStart w:id="799" w:name="_MCCTEMPBM_CRPT71230596___4"/>
            <w:bookmarkEnd w:id="799"/>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bookmarkStart w:id="800" w:name="_MCCTEMPBM_CRPT71230597___4"/>
            <w:bookmarkEnd w:id="798"/>
            <w:r w:rsidRPr="000C321E">
              <w:t>117-126</w:t>
            </w:r>
            <w:bookmarkEnd w:id="800"/>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bookmarkStart w:id="801" w:name="_MCCTEMPBM_CRPT71230598___4" w:colFirst="0" w:colLast="0"/>
            <w:bookmarkStart w:id="802" w:name="_MCCTEMPBM_CRPT71230599___4" w:colFirst="4" w:colLast="4"/>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bookmarkStart w:id="803" w:name="_MCCTEMPBM_CRPT71230600___4" w:colFirst="0" w:colLast="0"/>
            <w:bookmarkStart w:id="804" w:name="_MCCTEMPBM_CRPT71230601___4" w:colFirst="4" w:colLast="4"/>
            <w:bookmarkEnd w:id="801"/>
            <w:bookmarkEnd w:id="802"/>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bookmarkStart w:id="805" w:name="_MCCTEMPBM_CRPT71230602___4" w:colFirst="0" w:colLast="0"/>
            <w:bookmarkStart w:id="806" w:name="_MCCTEMPBM_CRPT71230603___4" w:colFirst="4" w:colLast="4"/>
            <w:bookmarkEnd w:id="803"/>
            <w:bookmarkEnd w:id="804"/>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bookmarkStart w:id="807" w:name="_MCCTEMPBM_CRPT71230604___4" w:colFirst="0" w:colLast="0"/>
            <w:bookmarkStart w:id="808" w:name="_MCCTEMPBM_CRPT71230605___4" w:colFirst="4" w:colLast="4"/>
            <w:bookmarkEnd w:id="805"/>
            <w:bookmarkEnd w:id="806"/>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bookmarkStart w:id="809" w:name="_MCCTEMPBM_CRPT71230606___4" w:colFirst="0" w:colLast="0"/>
            <w:bookmarkStart w:id="810" w:name="_MCCTEMPBM_CRPT71230607___4" w:colFirst="4" w:colLast="4"/>
            <w:bookmarkEnd w:id="807"/>
            <w:bookmarkEnd w:id="808"/>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bookmarkStart w:id="811" w:name="_MCCTEMPBM_CRPT71230608___4" w:colFirst="0" w:colLast="0"/>
            <w:bookmarkStart w:id="812" w:name="_MCCTEMPBM_CRPT71230609___4" w:colFirst="4" w:colLast="4"/>
            <w:bookmarkEnd w:id="809"/>
            <w:bookmarkEnd w:id="810"/>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bookmarkStart w:id="813" w:name="_MCCTEMPBM_CRPT71230610___4" w:colFirst="0" w:colLast="0"/>
            <w:bookmarkStart w:id="814" w:name="_MCCTEMPBM_CRPT71230611___4" w:colFirst="4" w:colLast="4"/>
            <w:bookmarkEnd w:id="811"/>
            <w:bookmarkEnd w:id="812"/>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bookmarkStart w:id="815" w:name="_MCCTEMPBM_CRPT71230612___4" w:colFirst="0" w:colLast="0"/>
            <w:bookmarkStart w:id="816" w:name="_MCCTEMPBM_CRPT71230613___4" w:colFirst="4" w:colLast="4"/>
            <w:bookmarkEnd w:id="813"/>
            <w:bookmarkEnd w:id="814"/>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bookmarkStart w:id="817" w:name="_MCCTEMPBM_CRPT71230614___4" w:colFirst="0" w:colLast="0"/>
            <w:bookmarkStart w:id="818" w:name="_MCCTEMPBM_CRPT71230615___4" w:colFirst="4" w:colLast="4"/>
            <w:bookmarkEnd w:id="815"/>
            <w:bookmarkEnd w:id="816"/>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bookmarkStart w:id="819" w:name="_MCCTEMPBM_CRPT71230616___4" w:colFirst="0" w:colLast="0"/>
            <w:bookmarkStart w:id="820" w:name="_MCCTEMPBM_CRPT71230617___4" w:colFirst="4" w:colLast="4"/>
            <w:bookmarkEnd w:id="817"/>
            <w:bookmarkEnd w:id="818"/>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bookmarkStart w:id="821" w:name="_MCCTEMPBM_CRPT71230618___4" w:colFirst="0" w:colLast="0"/>
            <w:bookmarkStart w:id="822" w:name="_MCCTEMPBM_CRPT71230619___4" w:colFirst="4" w:colLast="4"/>
            <w:bookmarkEnd w:id="819"/>
            <w:bookmarkEnd w:id="820"/>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bookmarkStart w:id="823" w:name="_MCCTEMPBM_CRPT71230620___4" w:colFirst="0" w:colLast="0"/>
            <w:bookmarkStart w:id="824" w:name="_MCCTEMPBM_CRPT71230621___4" w:colFirst="4" w:colLast="4"/>
            <w:bookmarkEnd w:id="821"/>
            <w:bookmarkEnd w:id="822"/>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bookmarkStart w:id="825" w:name="_MCCTEMPBM_CRPT71230622___4" w:colFirst="0" w:colLast="0"/>
            <w:bookmarkStart w:id="826" w:name="_MCCTEMPBM_CRPT71230623___4" w:colFirst="4" w:colLast="4"/>
            <w:bookmarkEnd w:id="823"/>
            <w:bookmarkEnd w:id="824"/>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bookmarkStart w:id="827" w:name="_MCCTEMPBM_CRPT71230624___4" w:colFirst="0" w:colLast="0"/>
            <w:bookmarkStart w:id="828" w:name="_MCCTEMPBM_CRPT71230625___4" w:colFirst="4" w:colLast="4"/>
            <w:bookmarkEnd w:id="825"/>
            <w:bookmarkEnd w:id="826"/>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bookmarkStart w:id="829" w:name="_MCCTEMPBM_CRPT71230626___4" w:colFirst="0" w:colLast="0"/>
            <w:bookmarkStart w:id="830" w:name="_MCCTEMPBM_CRPT71230627___4" w:colFirst="4" w:colLast="4"/>
            <w:bookmarkEnd w:id="827"/>
            <w:bookmarkEnd w:id="828"/>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bookmarkStart w:id="831" w:name="_MCCTEMPBM_CRPT71230628___4" w:colFirst="0" w:colLast="0"/>
            <w:bookmarkStart w:id="832" w:name="_MCCTEMPBM_CRPT71230629___4" w:colFirst="4" w:colLast="4"/>
            <w:bookmarkEnd w:id="829"/>
            <w:bookmarkEnd w:id="830"/>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bookmarkStart w:id="833" w:name="_MCCTEMPBM_CRPT71230630___4" w:colFirst="0" w:colLast="0"/>
            <w:bookmarkStart w:id="834" w:name="_MCCTEMPBM_CRPT71230631___4" w:colFirst="4" w:colLast="4"/>
            <w:bookmarkEnd w:id="831"/>
            <w:bookmarkEnd w:id="832"/>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bookmarkStart w:id="835" w:name="_MCCTEMPBM_CRPT71230632___4" w:colFirst="0" w:colLast="0"/>
            <w:bookmarkStart w:id="836" w:name="_MCCTEMPBM_CRPT71230633___4" w:colFirst="4" w:colLast="4"/>
            <w:bookmarkEnd w:id="833"/>
            <w:bookmarkEnd w:id="834"/>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bookmarkStart w:id="837" w:name="_MCCTEMPBM_CRPT71230634___4" w:colFirst="0" w:colLast="0"/>
            <w:bookmarkStart w:id="838" w:name="_MCCTEMPBM_CRPT71230635___4" w:colFirst="4" w:colLast="4"/>
            <w:bookmarkEnd w:id="835"/>
            <w:bookmarkEnd w:id="836"/>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bookmarkStart w:id="839" w:name="_MCCTEMPBM_CRPT71230636___4" w:colFirst="0" w:colLast="0"/>
            <w:bookmarkStart w:id="840" w:name="_MCCTEMPBM_CRPT71230637___4" w:colFirst="4" w:colLast="4"/>
            <w:bookmarkEnd w:id="837"/>
            <w:bookmarkEnd w:id="838"/>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bookmarkStart w:id="841" w:name="_MCCTEMPBM_CRPT71230638___4" w:colFirst="0" w:colLast="0"/>
            <w:bookmarkStart w:id="842" w:name="_MCCTEMPBM_CRPT71230639___4" w:colFirst="4" w:colLast="4"/>
            <w:bookmarkEnd w:id="839"/>
            <w:bookmarkEnd w:id="840"/>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bookmarkStart w:id="843" w:name="_MCCTEMPBM_CRPT71230640___4" w:colFirst="0" w:colLast="0"/>
            <w:bookmarkStart w:id="844" w:name="_MCCTEMPBM_CRPT71230641___4" w:colFirst="4" w:colLast="4"/>
            <w:bookmarkEnd w:id="841"/>
            <w:bookmarkEnd w:id="842"/>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bookmarkStart w:id="845" w:name="_MCCTEMPBM_CRPT71230642___4" w:colFirst="0" w:colLast="0"/>
            <w:bookmarkStart w:id="846" w:name="_MCCTEMPBM_CRPT71230643___4" w:colFirst="4" w:colLast="4"/>
            <w:bookmarkEnd w:id="843"/>
            <w:bookmarkEnd w:id="844"/>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bookmarkStart w:id="847" w:name="_MCCTEMPBM_CRPT71230644___4" w:colFirst="0" w:colLast="0"/>
            <w:bookmarkStart w:id="848" w:name="_MCCTEMPBM_CRPT71230645___4" w:colFirst="4" w:colLast="4"/>
            <w:bookmarkEnd w:id="845"/>
            <w:bookmarkEnd w:id="846"/>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bookmarkStart w:id="849" w:name="_MCCTEMPBM_CRPT71230646___4" w:colFirst="0" w:colLast="0"/>
            <w:bookmarkStart w:id="850" w:name="_MCCTEMPBM_CRPT71230647___4" w:colFirst="4" w:colLast="4"/>
            <w:bookmarkEnd w:id="847"/>
            <w:bookmarkEnd w:id="848"/>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bookmarkStart w:id="851" w:name="_MCCTEMPBM_CRPT71230648___4" w:colFirst="0" w:colLast="0"/>
            <w:bookmarkStart w:id="852" w:name="_MCCTEMPBM_CRPT71230649___4" w:colFirst="4" w:colLast="4"/>
            <w:bookmarkEnd w:id="849"/>
            <w:bookmarkEnd w:id="850"/>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bookmarkStart w:id="853" w:name="_MCCTEMPBM_CRPT71230650___4" w:colFirst="0" w:colLast="0"/>
            <w:bookmarkStart w:id="854" w:name="_MCCTEMPBM_CRPT71230651___4" w:colFirst="4" w:colLast="4"/>
            <w:bookmarkEnd w:id="851"/>
            <w:bookmarkEnd w:id="852"/>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bookmarkStart w:id="855" w:name="_MCCTEMPBM_CRPT71230652___4" w:colFirst="0" w:colLast="0"/>
            <w:bookmarkStart w:id="856" w:name="_MCCTEMPBM_CRPT71230653___4" w:colFirst="4" w:colLast="4"/>
            <w:bookmarkEnd w:id="853"/>
            <w:bookmarkEnd w:id="854"/>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bookmarkStart w:id="857" w:name="_MCCTEMPBM_CRPT71230654___4" w:colFirst="0" w:colLast="0"/>
            <w:bookmarkStart w:id="858" w:name="_MCCTEMPBM_CRPT71230655___4" w:colFirst="4" w:colLast="4"/>
            <w:bookmarkEnd w:id="855"/>
            <w:bookmarkEnd w:id="856"/>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bookmarkStart w:id="859" w:name="_MCCTEMPBM_CRPT71230656___4" w:colFirst="0" w:colLast="0"/>
            <w:bookmarkStart w:id="860" w:name="_MCCTEMPBM_CRPT71230657___4" w:colFirst="4" w:colLast="4"/>
            <w:bookmarkEnd w:id="857"/>
            <w:bookmarkEnd w:id="858"/>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bookmarkStart w:id="861" w:name="_MCCTEMPBM_CRPT71230658___4" w:colFirst="0" w:colLast="0"/>
            <w:bookmarkStart w:id="862" w:name="_MCCTEMPBM_CRPT71230659___4" w:colFirst="4" w:colLast="4"/>
            <w:bookmarkEnd w:id="859"/>
            <w:bookmarkEnd w:id="860"/>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bookmarkStart w:id="863" w:name="_MCCTEMPBM_CRPT71230660___4" w:colFirst="0" w:colLast="0"/>
            <w:bookmarkStart w:id="864" w:name="_MCCTEMPBM_CRPT71230661___4" w:colFirst="4" w:colLast="4"/>
            <w:bookmarkEnd w:id="861"/>
            <w:bookmarkEnd w:id="862"/>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bookmarkStart w:id="865" w:name="_MCCTEMPBM_CRPT71230662___4" w:colFirst="0" w:colLast="0"/>
            <w:bookmarkStart w:id="866" w:name="_MCCTEMPBM_CRPT71230663___4" w:colFirst="4" w:colLast="4"/>
            <w:bookmarkEnd w:id="863"/>
            <w:bookmarkEnd w:id="864"/>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bookmarkStart w:id="867" w:name="_MCCTEMPBM_CRPT71230664___4" w:colFirst="0" w:colLast="0"/>
            <w:bookmarkStart w:id="868" w:name="_MCCTEMPBM_CRPT71230665___4" w:colFirst="4" w:colLast="4"/>
            <w:bookmarkEnd w:id="865"/>
            <w:bookmarkEnd w:id="866"/>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bookmarkStart w:id="869" w:name="_MCCTEMPBM_CRPT71230666___4" w:colFirst="0" w:colLast="0"/>
            <w:bookmarkStart w:id="870" w:name="_MCCTEMPBM_CRPT71230667___4" w:colFirst="4" w:colLast="4"/>
            <w:bookmarkEnd w:id="867"/>
            <w:bookmarkEnd w:id="868"/>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bookmarkStart w:id="871" w:name="_MCCTEMPBM_CRPT71230668___4" w:colFirst="0" w:colLast="0"/>
            <w:bookmarkStart w:id="872" w:name="_MCCTEMPBM_CRPT71230669___4" w:colFirst="4" w:colLast="4"/>
            <w:bookmarkEnd w:id="869"/>
            <w:bookmarkEnd w:id="870"/>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bookmarkStart w:id="873" w:name="_MCCTEMPBM_CRPT71230670___4" w:colFirst="0" w:colLast="0"/>
            <w:bookmarkStart w:id="874" w:name="_MCCTEMPBM_CRPT71230671___4" w:colFirst="4" w:colLast="4"/>
            <w:bookmarkEnd w:id="871"/>
            <w:bookmarkEnd w:id="872"/>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bookmarkStart w:id="875" w:name="_MCCTEMPBM_CRPT71230672___4" w:colFirst="0" w:colLast="0"/>
            <w:bookmarkStart w:id="876" w:name="_MCCTEMPBM_CRPT71230673___4" w:colFirst="4" w:colLast="4"/>
            <w:bookmarkEnd w:id="873"/>
            <w:bookmarkEnd w:id="874"/>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bookmarkStart w:id="877" w:name="_MCCTEMPBM_CRPT71230674___4" w:colFirst="0" w:colLast="0"/>
            <w:bookmarkStart w:id="878" w:name="_MCCTEMPBM_CRPT71230675___4" w:colFirst="4" w:colLast="4"/>
            <w:bookmarkEnd w:id="875"/>
            <w:bookmarkEnd w:id="876"/>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bookmarkStart w:id="879" w:name="_MCCTEMPBM_CRPT71230676___4" w:colFirst="0" w:colLast="0"/>
            <w:bookmarkStart w:id="880" w:name="_MCCTEMPBM_CRPT71230677___4" w:colFirst="4" w:colLast="4"/>
            <w:bookmarkEnd w:id="877"/>
            <w:bookmarkEnd w:id="878"/>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bookmarkStart w:id="881" w:name="_MCCTEMPBM_CRPT71230678___4" w:colFirst="0" w:colLast="0"/>
            <w:bookmarkStart w:id="882" w:name="_MCCTEMPBM_CRPT71230679___4" w:colFirst="4" w:colLast="4"/>
            <w:bookmarkEnd w:id="879"/>
            <w:bookmarkEnd w:id="880"/>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bookmarkStart w:id="883" w:name="_MCCTEMPBM_CRPT71230680___4" w:colFirst="0" w:colLast="0"/>
            <w:bookmarkStart w:id="884" w:name="_MCCTEMPBM_CRPT71230681___4" w:colFirst="4" w:colLast="4"/>
            <w:bookmarkEnd w:id="881"/>
            <w:bookmarkEnd w:id="882"/>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bookmarkStart w:id="885" w:name="_MCCTEMPBM_CRPT71230682___4" w:colFirst="0" w:colLast="0"/>
            <w:bookmarkStart w:id="886" w:name="_MCCTEMPBM_CRPT71230683___4" w:colFirst="4" w:colLast="4"/>
            <w:bookmarkEnd w:id="883"/>
            <w:bookmarkEnd w:id="884"/>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bookmarkStart w:id="887" w:name="_MCCTEMPBM_CRPT71230684___4" w:colFirst="0" w:colLast="0"/>
            <w:bookmarkStart w:id="888" w:name="_MCCTEMPBM_CRPT71230685___4" w:colFirst="4" w:colLast="4"/>
            <w:bookmarkEnd w:id="885"/>
            <w:bookmarkEnd w:id="886"/>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bookmarkStart w:id="889" w:name="_MCCTEMPBM_CRPT71230686___4" w:colFirst="0" w:colLast="0"/>
            <w:bookmarkStart w:id="890" w:name="_MCCTEMPBM_CRPT71230687___4" w:colFirst="4" w:colLast="4"/>
            <w:bookmarkEnd w:id="887"/>
            <w:bookmarkEnd w:id="888"/>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bookmarkStart w:id="891" w:name="_MCCTEMPBM_CRPT71230688___4"/>
            <w:bookmarkEnd w:id="889"/>
            <w:bookmarkEnd w:id="890"/>
            <w:r w:rsidRPr="000C321E">
              <w:rPr>
                <w:lang w:eastAsia="ja-JP"/>
              </w:rPr>
              <w:t>172</w:t>
            </w:r>
            <w:bookmarkEnd w:id="891"/>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bookmarkStart w:id="892" w:name="_MCCTEMPBM_CRPT71230689___4" w:colFirst="0" w:colLast="0"/>
            <w:bookmarkStart w:id="893" w:name="_MCCTEMPBM_CRPT71230690___4" w:colFirst="4" w:colLast="4"/>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bookmarkStart w:id="894" w:name="_MCCTEMPBM_CRPT71230691___4" w:colFirst="0" w:colLast="0"/>
            <w:bookmarkStart w:id="895" w:name="_MCCTEMPBM_CRPT71230692___4" w:colFirst="4" w:colLast="4"/>
            <w:bookmarkEnd w:id="892"/>
            <w:bookmarkEnd w:id="893"/>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bookmarkStart w:id="896" w:name="_MCCTEMPBM_CRPT71230693___4" w:colFirst="0" w:colLast="0"/>
            <w:bookmarkStart w:id="897" w:name="_MCCTEMPBM_CRPT71230694___4" w:colFirst="4" w:colLast="4"/>
            <w:bookmarkEnd w:id="894"/>
            <w:bookmarkEnd w:id="895"/>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bookmarkStart w:id="898" w:name="_MCCTEMPBM_CRPT71230695___4" w:colFirst="0" w:colLast="0"/>
            <w:bookmarkStart w:id="899" w:name="_MCCTEMPBM_CRPT71230696___4" w:colFirst="4" w:colLast="4"/>
            <w:bookmarkEnd w:id="896"/>
            <w:bookmarkEnd w:id="897"/>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bookmarkStart w:id="900" w:name="_MCCTEMPBM_CRPT71230697___4" w:colFirst="0" w:colLast="0"/>
            <w:bookmarkStart w:id="901" w:name="_MCCTEMPBM_CRPT71230698___4" w:colFirst="4" w:colLast="4"/>
            <w:bookmarkEnd w:id="898"/>
            <w:bookmarkEnd w:id="899"/>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bookmarkStart w:id="902" w:name="_MCCTEMPBM_CRPT71230699___4" w:colFirst="0" w:colLast="0"/>
            <w:bookmarkStart w:id="903" w:name="_MCCTEMPBM_CRPT71230700___4" w:colFirst="4" w:colLast="4"/>
            <w:bookmarkEnd w:id="900"/>
            <w:bookmarkEnd w:id="901"/>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bookmarkStart w:id="904" w:name="_MCCTEMPBM_CRPT71230701___4" w:colFirst="0" w:colLast="0"/>
            <w:bookmarkStart w:id="905" w:name="_MCCTEMPBM_CRPT71230702___4" w:colFirst="4" w:colLast="4"/>
            <w:bookmarkEnd w:id="902"/>
            <w:bookmarkEnd w:id="903"/>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bookmarkStart w:id="906" w:name="_MCCTEMPBM_CRPT71230703___4" w:colFirst="0" w:colLast="0"/>
            <w:bookmarkStart w:id="907" w:name="_MCCTEMPBM_CRPT71230704___4" w:colFirst="4" w:colLast="4"/>
            <w:bookmarkEnd w:id="904"/>
            <w:bookmarkEnd w:id="905"/>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bookmarkStart w:id="908" w:name="_MCCTEMPBM_CRPT71230705___4" w:colFirst="0" w:colLast="0"/>
            <w:bookmarkStart w:id="909" w:name="_MCCTEMPBM_CRPT71230706___4" w:colFirst="4" w:colLast="4"/>
            <w:bookmarkEnd w:id="906"/>
            <w:bookmarkEnd w:id="907"/>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bookmarkStart w:id="910" w:name="_MCCTEMPBM_CRPT71230707___4" w:colFirst="0" w:colLast="0"/>
            <w:bookmarkStart w:id="911" w:name="_MCCTEMPBM_CRPT71230708___4" w:colFirst="4" w:colLast="4"/>
            <w:bookmarkEnd w:id="908"/>
            <w:bookmarkEnd w:id="909"/>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bookmarkStart w:id="912" w:name="_MCCTEMPBM_CRPT71230709___4" w:colFirst="0" w:colLast="0"/>
            <w:bookmarkStart w:id="913" w:name="_MCCTEMPBM_CRPT71230710___4" w:colFirst="4" w:colLast="4"/>
            <w:bookmarkEnd w:id="910"/>
            <w:bookmarkEnd w:id="911"/>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bookmarkStart w:id="914" w:name="_MCCTEMPBM_CRPT71230711___4" w:colFirst="0" w:colLast="0"/>
            <w:bookmarkStart w:id="915" w:name="_MCCTEMPBM_CRPT71230712___4" w:colFirst="4" w:colLast="4"/>
            <w:bookmarkEnd w:id="912"/>
            <w:bookmarkEnd w:id="913"/>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bookmarkStart w:id="916" w:name="_MCCTEMPBM_CRPT71230713___4" w:colFirst="0" w:colLast="0"/>
            <w:bookmarkStart w:id="917" w:name="_MCCTEMPBM_CRPT71230714___4" w:colFirst="4" w:colLast="4"/>
            <w:bookmarkEnd w:id="914"/>
            <w:bookmarkEnd w:id="915"/>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bookmarkStart w:id="918" w:name="_MCCTEMPBM_CRPT71230715___4" w:colFirst="0" w:colLast="0"/>
            <w:bookmarkStart w:id="919" w:name="_MCCTEMPBM_CRPT71230716___4" w:colFirst="4" w:colLast="4"/>
            <w:bookmarkEnd w:id="916"/>
            <w:bookmarkEnd w:id="917"/>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bookmarkStart w:id="920" w:name="_MCCTEMPBM_CRPT71230717___4" w:colFirst="0" w:colLast="0"/>
            <w:bookmarkStart w:id="921" w:name="_MCCTEMPBM_CRPT71230718___4" w:colFirst="4" w:colLast="4"/>
            <w:bookmarkEnd w:id="918"/>
            <w:bookmarkEnd w:id="919"/>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bookmarkStart w:id="922" w:name="_MCCTEMPBM_CRPT71230719___4" w:colFirst="0" w:colLast="0"/>
            <w:bookmarkStart w:id="923" w:name="_MCCTEMPBM_CRPT71230720___4" w:colFirst="4" w:colLast="4"/>
            <w:bookmarkEnd w:id="920"/>
            <w:bookmarkEnd w:id="921"/>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bookmarkStart w:id="924" w:name="_MCCTEMPBM_CRPT71230721___4" w:colFirst="0" w:colLast="0"/>
            <w:bookmarkStart w:id="925" w:name="_MCCTEMPBM_CRPT71230722___4" w:colFirst="4" w:colLast="4"/>
            <w:bookmarkEnd w:id="922"/>
            <w:bookmarkEnd w:id="923"/>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bookmarkStart w:id="926" w:name="_MCCTEMPBM_CRPT71230723___4" w:colFirst="0" w:colLast="0"/>
            <w:bookmarkStart w:id="927" w:name="_MCCTEMPBM_CRPT71230724___4" w:colFirst="4" w:colLast="4"/>
            <w:bookmarkEnd w:id="924"/>
            <w:bookmarkEnd w:id="925"/>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bookmarkStart w:id="928" w:name="_MCCTEMPBM_CRPT71230725___4" w:colFirst="0" w:colLast="0"/>
            <w:bookmarkStart w:id="929" w:name="_MCCTEMPBM_CRPT71230726___4" w:colFirst="4" w:colLast="4"/>
            <w:bookmarkEnd w:id="926"/>
            <w:bookmarkEnd w:id="927"/>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bookmarkStart w:id="930" w:name="_MCCTEMPBM_CRPT71230727___4" w:colFirst="0" w:colLast="0"/>
            <w:bookmarkStart w:id="931" w:name="_MCCTEMPBM_CRPT71230728___4" w:colFirst="4" w:colLast="4"/>
            <w:bookmarkEnd w:id="928"/>
            <w:bookmarkEnd w:id="929"/>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bookmarkStart w:id="932" w:name="_MCCTEMPBM_CRPT71230729___4" w:colFirst="0" w:colLast="0"/>
            <w:bookmarkStart w:id="933" w:name="_MCCTEMPBM_CRPT71230730___4" w:colFirst="4" w:colLast="4"/>
            <w:bookmarkEnd w:id="930"/>
            <w:bookmarkEnd w:id="931"/>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bookmarkStart w:id="934" w:name="_MCCTEMPBM_CRPT71230731___4" w:colFirst="0" w:colLast="0"/>
            <w:bookmarkStart w:id="935" w:name="_MCCTEMPBM_CRPT71230732___4" w:colFirst="4" w:colLast="4"/>
            <w:bookmarkEnd w:id="932"/>
            <w:bookmarkEnd w:id="933"/>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bookmarkStart w:id="936" w:name="_MCCTEMPBM_CRPT71230733___4" w:colFirst="0" w:colLast="0"/>
            <w:bookmarkStart w:id="937" w:name="_MCCTEMPBM_CRPT71230734___4" w:colFirst="4" w:colLast="4"/>
            <w:bookmarkEnd w:id="934"/>
            <w:bookmarkEnd w:id="935"/>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bookmarkStart w:id="938" w:name="_MCCTEMPBM_CRPT71230735___4" w:colFirst="0" w:colLast="0"/>
            <w:bookmarkStart w:id="939" w:name="_MCCTEMPBM_CRPT71230736___4" w:colFirst="4" w:colLast="4"/>
            <w:bookmarkEnd w:id="936"/>
            <w:bookmarkEnd w:id="937"/>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bookmarkStart w:id="940" w:name="_MCCTEMPBM_CRPT71230737___4" w:colFirst="0" w:colLast="0"/>
            <w:bookmarkStart w:id="941" w:name="_MCCTEMPBM_CRPT71230738___4" w:colFirst="4" w:colLast="4"/>
            <w:bookmarkEnd w:id="938"/>
            <w:bookmarkEnd w:id="939"/>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bookmarkStart w:id="942" w:name="_MCCTEMPBM_CRPT71230739___4" w:colFirst="0" w:colLast="0"/>
            <w:bookmarkStart w:id="943" w:name="_MCCTEMPBM_CRPT71230740___4" w:colFirst="4" w:colLast="4"/>
            <w:bookmarkEnd w:id="940"/>
            <w:bookmarkEnd w:id="941"/>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bookmarkStart w:id="944" w:name="_MCCTEMPBM_CRPT71230741___4" w:colFirst="0" w:colLast="0"/>
            <w:bookmarkStart w:id="945" w:name="_MCCTEMPBM_CRPT71230742___4" w:colFirst="4" w:colLast="4"/>
            <w:bookmarkEnd w:id="942"/>
            <w:bookmarkEnd w:id="943"/>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bookmarkStart w:id="946" w:name="_MCCTEMPBM_CRPT71230743___4" w:colFirst="0" w:colLast="0"/>
            <w:bookmarkStart w:id="947" w:name="_MCCTEMPBM_CRPT71230744___4" w:colFirst="4" w:colLast="4"/>
            <w:bookmarkEnd w:id="944"/>
            <w:bookmarkEnd w:id="945"/>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bookmarkStart w:id="948" w:name="_MCCTEMPBM_CRPT71230745___4" w:colFirst="0" w:colLast="0"/>
            <w:bookmarkStart w:id="949" w:name="_MCCTEMPBM_CRPT71230746___4" w:colFirst="4" w:colLast="4"/>
            <w:bookmarkEnd w:id="946"/>
            <w:bookmarkEnd w:id="947"/>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bookmarkStart w:id="950" w:name="_MCCTEMPBM_CRPT71230747___4" w:colFirst="0" w:colLast="0"/>
            <w:bookmarkStart w:id="951" w:name="_MCCTEMPBM_CRPT71230748___4" w:colFirst="4" w:colLast="4"/>
            <w:bookmarkEnd w:id="948"/>
            <w:bookmarkEnd w:id="949"/>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bookmarkStart w:id="952" w:name="_MCCTEMPBM_CRPT71230749___4" w:colFirst="0" w:colLast="0"/>
            <w:bookmarkStart w:id="953" w:name="_MCCTEMPBM_CRPT71230750___4" w:colFirst="4" w:colLast="4"/>
            <w:bookmarkEnd w:id="950"/>
            <w:bookmarkEnd w:id="951"/>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bookmarkStart w:id="954" w:name="_MCCTEMPBM_CRPT71230751___4" w:colFirst="0" w:colLast="0"/>
            <w:bookmarkStart w:id="955" w:name="_MCCTEMPBM_CRPT71230752___4" w:colFirst="4" w:colLast="4"/>
            <w:bookmarkEnd w:id="952"/>
            <w:bookmarkEnd w:id="953"/>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bookmarkStart w:id="956" w:name="_MCCTEMPBM_CRPT71230753___4" w:colFirst="0" w:colLast="0"/>
            <w:bookmarkStart w:id="957" w:name="_MCCTEMPBM_CRPT71230754___4" w:colFirst="4" w:colLast="4"/>
            <w:bookmarkEnd w:id="954"/>
            <w:bookmarkEnd w:id="955"/>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bookmarkStart w:id="958" w:name="_MCCTEMPBM_CRPT71230755___4" w:colFirst="0" w:colLast="0"/>
            <w:bookmarkEnd w:id="956"/>
            <w:bookmarkEnd w:id="957"/>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bookmarkStart w:id="959" w:name="_MCCTEMPBM_CRPT71230756___4" w:colFirst="2" w:colLast="2"/>
            <w:bookmarkEnd w:id="958"/>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bookmarkStart w:id="960" w:name="_MCCTEMPBM_CRPT71230757___4" w:colFirst="2" w:colLast="2"/>
            <w:bookmarkEnd w:id="959"/>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bookmarkStart w:id="961" w:name="_MCCTEMPBM_CRPT71230758___4" w:colFirst="2" w:colLast="2"/>
            <w:bookmarkEnd w:id="960"/>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bookmarkStart w:id="962" w:name="_MCCTEMPBM_CRPT71230759___4" w:colFirst="2" w:colLast="2"/>
            <w:bookmarkEnd w:id="961"/>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bookmarkStart w:id="963" w:name="_MCCTEMPBM_CRPT71230760___4" w:colFirst="0" w:colLast="0"/>
            <w:bookmarkStart w:id="964" w:name="_MCCTEMPBM_CRPT71230761___4" w:colFirst="4" w:colLast="4"/>
            <w:bookmarkEnd w:id="962"/>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bookmarkStart w:id="965" w:name="_MCCTEMPBM_CRPT71230762___4" w:colFirst="0" w:colLast="0"/>
            <w:bookmarkStart w:id="966" w:name="_MCCTEMPBM_CRPT71230764___4" w:colFirst="4" w:colLast="4"/>
            <w:bookmarkEnd w:id="963"/>
            <w:bookmarkEnd w:id="964"/>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bookmarkStart w:id="967" w:name="_MCCTEMPBM_CRPT71230763___7"/>
            <w:r w:rsidRPr="000C321E">
              <w:rPr>
                <w:rFonts w:ascii="Arial" w:hAnsi="Arial" w:hint="eastAsia"/>
                <w:sz w:val="18"/>
                <w:lang w:eastAsia="zh-CN"/>
              </w:rPr>
              <w:t>eNodeB ID</w:t>
            </w:r>
            <w:bookmarkEnd w:id="967"/>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bookmarkStart w:id="968" w:name="_MCCTEMPBM_CRPT71230765___4" w:colFirst="0" w:colLast="0"/>
            <w:bookmarkStart w:id="969" w:name="_MCCTEMPBM_CRPT71230766___7" w:colFirst="2" w:colLast="2"/>
            <w:bookmarkStart w:id="970" w:name="_MCCTEMPBM_CRPT71230767___4" w:colFirst="4" w:colLast="4"/>
            <w:bookmarkEnd w:id="965"/>
            <w:bookmarkEnd w:id="966"/>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bookmarkStart w:id="971" w:name="_MCCTEMPBM_CRPT71230768___4" w:colFirst="0" w:colLast="0"/>
            <w:bookmarkStart w:id="972" w:name="_MCCTEMPBM_CRPT71230769___7" w:colFirst="2" w:colLast="2"/>
            <w:bookmarkStart w:id="973" w:name="_MCCTEMPBM_CRPT71230770___4" w:colFirst="4" w:colLast="4"/>
            <w:bookmarkEnd w:id="968"/>
            <w:bookmarkEnd w:id="969"/>
            <w:bookmarkEnd w:id="970"/>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bookmarkStart w:id="974" w:name="_MCCTEMPBM_CRPT71230771___4" w:colFirst="0" w:colLast="0"/>
            <w:bookmarkStart w:id="975" w:name="_MCCTEMPBM_CRPT71230772___7" w:colFirst="2" w:colLast="2"/>
            <w:bookmarkEnd w:id="971"/>
            <w:bookmarkEnd w:id="972"/>
            <w:bookmarkEnd w:id="973"/>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bookmarkStart w:id="976" w:name="_MCCTEMPBM_CRPT71230773___4" w:colFirst="0" w:colLast="0"/>
            <w:bookmarkStart w:id="977" w:name="_MCCTEMPBM_CRPT71230774___7" w:colFirst="2" w:colLast="2"/>
            <w:bookmarkStart w:id="978" w:name="_MCCTEMPBM_CRPT71230775___4" w:colFirst="4" w:colLast="4"/>
            <w:bookmarkEnd w:id="974"/>
            <w:bookmarkEnd w:id="975"/>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bookmarkStart w:id="979" w:name="_MCCTEMPBM_CRPT71230776___4" w:colFirst="0" w:colLast="0"/>
            <w:bookmarkStart w:id="980" w:name="_MCCTEMPBM_CRPT71230777___7" w:colFirst="2" w:colLast="2"/>
            <w:bookmarkStart w:id="981" w:name="_MCCTEMPBM_CRPT71230778___4" w:colFirst="4" w:colLast="4"/>
            <w:bookmarkEnd w:id="976"/>
            <w:bookmarkEnd w:id="977"/>
            <w:bookmarkEnd w:id="978"/>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bookmarkStart w:id="982" w:name="_MCCTEMPBM_CRPT71230779___4" w:colFirst="0" w:colLast="0"/>
            <w:bookmarkStart w:id="983" w:name="_MCCTEMPBM_CRPT71230780___7" w:colFirst="2" w:colLast="2"/>
            <w:bookmarkStart w:id="984" w:name="_MCCTEMPBM_CRPT71230781___4" w:colFirst="4" w:colLast="4"/>
            <w:bookmarkEnd w:id="979"/>
            <w:bookmarkEnd w:id="980"/>
            <w:bookmarkEnd w:id="981"/>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bookmarkStart w:id="985" w:name="_MCCTEMPBM_CRPT71230782___4" w:colFirst="0" w:colLast="0"/>
            <w:bookmarkStart w:id="986" w:name="_MCCTEMPBM_CRPT71230783___7" w:colFirst="2" w:colLast="2"/>
            <w:bookmarkStart w:id="987" w:name="_MCCTEMPBM_CRPT71230784___4" w:colFirst="4" w:colLast="4"/>
            <w:bookmarkEnd w:id="982"/>
            <w:bookmarkEnd w:id="983"/>
            <w:bookmarkEnd w:id="984"/>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bookmarkStart w:id="988" w:name="_MCCTEMPBM_CRPT71230785___4" w:colFirst="0" w:colLast="0"/>
            <w:bookmarkStart w:id="989" w:name="_MCCTEMPBM_CRPT71230786___7" w:colFirst="2" w:colLast="2"/>
            <w:bookmarkStart w:id="990" w:name="_MCCTEMPBM_CRPT71230787___4" w:colFirst="4" w:colLast="4"/>
            <w:bookmarkEnd w:id="985"/>
            <w:bookmarkEnd w:id="986"/>
            <w:bookmarkEnd w:id="987"/>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bookmarkStart w:id="991" w:name="_MCCTEMPBM_CRPT71230788___4" w:colFirst="0" w:colLast="0"/>
            <w:bookmarkStart w:id="992" w:name="_MCCTEMPBM_CRPT71230789___7" w:colFirst="2" w:colLast="2"/>
            <w:bookmarkStart w:id="993" w:name="_MCCTEMPBM_CRPT71230790___4" w:colFirst="4" w:colLast="4"/>
            <w:bookmarkEnd w:id="988"/>
            <w:bookmarkEnd w:id="989"/>
            <w:bookmarkEnd w:id="990"/>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bookmarkStart w:id="994" w:name="_MCCTEMPBM_CRPT71230791___4" w:colFirst="0" w:colLast="0"/>
            <w:bookmarkStart w:id="995" w:name="_MCCTEMPBM_CRPT71230792___7" w:colFirst="2" w:colLast="2"/>
            <w:bookmarkStart w:id="996" w:name="_MCCTEMPBM_CRPT71230793___4" w:colFirst="4" w:colLast="4"/>
            <w:bookmarkEnd w:id="991"/>
            <w:bookmarkEnd w:id="992"/>
            <w:bookmarkEnd w:id="993"/>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bookmarkStart w:id="997" w:name="_MCCTEMPBM_CRPT71230794___4" w:colFirst="0" w:colLast="0"/>
            <w:bookmarkStart w:id="998" w:name="_MCCTEMPBM_CRPT71230795___4" w:colFirst="4" w:colLast="4"/>
            <w:bookmarkEnd w:id="994"/>
            <w:bookmarkEnd w:id="995"/>
            <w:bookmarkEnd w:id="996"/>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bookmarkStart w:id="999" w:name="_MCCTEMPBM_CRPT71230796___4" w:colFirst="0" w:colLast="0"/>
            <w:bookmarkStart w:id="1000" w:name="_MCCTEMPBM_CRPT71230797___4" w:colFirst="4" w:colLast="4"/>
            <w:bookmarkEnd w:id="997"/>
            <w:bookmarkEnd w:id="998"/>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bookmarkStart w:id="1001" w:name="_MCCTEMPBM_CRPT71230798___4" w:colFirst="0" w:colLast="0"/>
            <w:bookmarkStart w:id="1002" w:name="_MCCTEMPBM_CRPT71230799___4" w:colFirst="4" w:colLast="4"/>
            <w:bookmarkEnd w:id="999"/>
            <w:bookmarkEnd w:id="1000"/>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bookmarkStart w:id="1003" w:name="_MCCTEMPBM_CRPT71230800___4"/>
            <w:bookmarkEnd w:id="1001"/>
            <w:bookmarkEnd w:id="1002"/>
            <w:r>
              <w:rPr>
                <w:lang w:val="en-US"/>
              </w:rPr>
              <w:t>230-237</w:t>
            </w:r>
            <w:bookmarkEnd w:id="1003"/>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bookmarkStart w:id="1004" w:name="_MCCTEMPBM_CRPT71230801___4" w:colFirst="0" w:colLast="0"/>
            <w:bookmarkStart w:id="1005" w:name="_MCCTEMPBM_CRPT71230802___4" w:colFirst="4" w:colLast="4"/>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bookmarkStart w:id="1006" w:name="_MCCTEMPBM_CRPT71230803___4"/>
            <w:bookmarkEnd w:id="1004"/>
            <w:bookmarkEnd w:id="1005"/>
            <w:r w:rsidRPr="000C321E">
              <w:t>239-250</w:t>
            </w:r>
            <w:bookmarkEnd w:id="1006"/>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bookmarkStart w:id="1007" w:name="_MCCTEMPBM_CRPT71230804___4" w:colFirst="0" w:colLast="0"/>
            <w:bookmarkStart w:id="1008" w:name="_MCCTEMPBM_CRPT71230805___4" w:colFirst="4" w:colLast="4"/>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bookmarkStart w:id="1009" w:name="_MCCTEMPBM_CRPT71230806___4"/>
            <w:bookmarkEnd w:id="1007"/>
            <w:bookmarkEnd w:id="1008"/>
            <w:r w:rsidRPr="000C321E">
              <w:t>252-254</w:t>
            </w:r>
            <w:bookmarkEnd w:id="1009"/>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bookmarkStart w:id="1010" w:name="_MCCTEMPBM_CRPT71230807___4" w:colFirst="0" w:colLast="0"/>
            <w:bookmarkStart w:id="1011" w:name="_MCCTEMPBM_CRPT71230808___4" w:colFirst="4" w:colLast="4"/>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bookmarkStart w:id="1012" w:name="_MCCTEMPBM_CRPT71230809___4" w:colFirst="0" w:colLast="0"/>
            <w:bookmarkStart w:id="1013" w:name="_MCCTEMPBM_CRPT71230810___4" w:colFirst="4" w:colLast="4"/>
            <w:bookmarkEnd w:id="1010"/>
            <w:bookmarkEnd w:id="1011"/>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bookmarkEnd w:id="1012"/>
      <w:bookmarkEnd w:id="1013"/>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77777777" w:rsidR="00E16FD1" w:rsidRPr="000C321E" w:rsidRDefault="00E16FD1" w:rsidP="00577423">
      <w:pPr>
        <w:pStyle w:val="Heading3"/>
        <w:rPr>
          <w:lang w:val="en-US"/>
        </w:rPr>
      </w:pPr>
      <w:bookmarkStart w:id="1014" w:name="_Toc9597894"/>
      <w:bookmarkStart w:id="1015" w:name="_Toc97647408"/>
      <w:r w:rsidRPr="000C321E">
        <w:rPr>
          <w:lang w:val="en-US"/>
        </w:rPr>
        <w:t>7.7.0A Information Element with an IE Type Extension field</w:t>
      </w:r>
      <w:bookmarkEnd w:id="1014"/>
      <w:bookmarkEnd w:id="1015"/>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bookmarkStart w:id="1016" w:name="_MCCTEMPBM_CRPT71230811___4"/>
            <w:bookmarkEnd w:id="1016"/>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bookmarkStart w:id="1017" w:name="_MCCTEMPBM_CRPT71230812___4"/>
            <w:bookmarkEnd w:id="1017"/>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bookmarkStart w:id="1018" w:name="_MCCTEMPBM_CRPT71230813___4"/>
            <w:bookmarkEnd w:id="1018"/>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bookmarkStart w:id="1019" w:name="_MCCTEMPBM_CRPT71230814___4"/>
            <w:bookmarkEnd w:id="1019"/>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bookmarkStart w:id="1020" w:name="_MCCTEMPBM_CRPT71230815___4"/>
            <w:bookmarkStart w:id="1021" w:name="_MCCTEMPBM_CRPT71230816___4" w:colFirst="2" w:colLast="2"/>
            <w:bookmarkEnd w:id="1020"/>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bookmarkStart w:id="1022" w:name="_MCCTEMPBM_CRPT71230817___4"/>
            <w:bookmarkStart w:id="1023" w:name="_MCCTEMPBM_CRPT71230818___4" w:colFirst="2" w:colLast="2"/>
            <w:bookmarkEnd w:id="1021"/>
            <w:bookmarkEnd w:id="1022"/>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bookmarkStart w:id="1024" w:name="_MCCTEMPBM_CRPT71230819___4"/>
            <w:bookmarkStart w:id="1025" w:name="_MCCTEMPBM_CRPT71230820___4" w:colFirst="2" w:colLast="2"/>
            <w:bookmarkEnd w:id="1023"/>
            <w:bookmarkEnd w:id="1024"/>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bookmarkStart w:id="1026" w:name="_MCCTEMPBM_CRPT71230821___4"/>
            <w:bookmarkStart w:id="1027" w:name="_MCCTEMPBM_CRPT71230822___4" w:colFirst="2" w:colLast="2"/>
            <w:bookmarkEnd w:id="1025"/>
            <w:bookmarkEnd w:id="1026"/>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bookmarkStart w:id="1028" w:name="_MCCTEMPBM_CRPT71230823___4"/>
            <w:bookmarkStart w:id="1029" w:name="_MCCTEMPBM_CRPT71230824___4" w:colFirst="2" w:colLast="2"/>
            <w:bookmarkEnd w:id="1027"/>
            <w:bookmarkEnd w:id="1028"/>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bookmarkStart w:id="1030" w:name="_MCCTEMPBM_CRPT71230825___4"/>
            <w:bookmarkStart w:id="1031" w:name="_MCCTEMPBM_CRPT71230826___4" w:colFirst="2" w:colLast="2"/>
            <w:bookmarkEnd w:id="1029"/>
            <w:bookmarkEnd w:id="1030"/>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bookmarkEnd w:id="1031"/>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bookmarkStart w:id="1032" w:name="_MCCTEMPBM_CRPT71230827___5"/>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577423">
      <w:pPr>
        <w:pStyle w:val="Heading3"/>
      </w:pPr>
      <w:bookmarkStart w:id="1033" w:name="_Toc9597895"/>
      <w:bookmarkStart w:id="1034" w:name="_Toc97647409"/>
      <w:bookmarkEnd w:id="1032"/>
      <w:r w:rsidRPr="000C321E">
        <w:t>7.7.A</w:t>
      </w:r>
      <w:r w:rsidRPr="000C321E">
        <w:tab/>
        <w:t>Handling ASN.1/PER encoded parameters</w:t>
      </w:r>
      <w:bookmarkEnd w:id="1033"/>
      <w:bookmarkEnd w:id="1034"/>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577423">
      <w:pPr>
        <w:pStyle w:val="Heading3"/>
      </w:pPr>
      <w:bookmarkStart w:id="1035" w:name="_Toc9597896"/>
      <w:bookmarkStart w:id="1036" w:name="_Toc97647410"/>
      <w:r w:rsidRPr="000C321E">
        <w:lastRenderedPageBreak/>
        <w:t>7.7.1</w:t>
      </w:r>
      <w:r w:rsidRPr="000C321E">
        <w:tab/>
        <w:t>Cause</w:t>
      </w:r>
      <w:bookmarkEnd w:id="1035"/>
      <w:bookmarkEnd w:id="1036"/>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bookmarkStart w:id="1037" w:name="_MCCTEMPBM_CRPT71230828___5"/>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bookmarkEnd w:id="1037"/>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"Bearer Control Mode violation" indicates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t xml:space="preserve">the respective procedure </w:t>
      </w:r>
      <w:r w:rsidRPr="000C321E">
        <w:rPr>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5F0F2F" w:rsidRDefault="00E16FD1" w:rsidP="00E16FD1">
      <w:r w:rsidRPr="000C321E">
        <w:t xml:space="preserve">"UE is temporarily not </w:t>
      </w:r>
      <w:r w:rsidRPr="005F0F2F">
        <w:t>reachable due to power saving" is used by the SGSN in the Initiate PDP Context Activation Response and Update PDP Context Response message to reject the corresponding network initiated procedures for a Delay Tolerant PDN connection and 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6pt;height:97.65pt" o:ole="" fillcolor="window">
            <v:imagedata r:id="rId18" o:title=""/>
          </v:shape>
          <o:OLEObject Type="Embed" ProgID="Word.Picture.8" ShapeID="_x0000_i1030" DrawAspect="Content" ObjectID="_1708260761"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5F0F2F">
            <w:pPr>
              <w:pStyle w:val="TAH"/>
              <w:rPr>
                <w:lang w:val="fr-FR"/>
              </w:rPr>
            </w:pPr>
            <w:r w:rsidRPr="005F0F2F">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bookmarkStart w:id="1038" w:name="_MCCTEMPBM_CRPT71230830___4"/>
            <w:r w:rsidRPr="000C321E">
              <w:t>Cause</w:t>
            </w:r>
            <w:bookmarkEnd w:id="1038"/>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5F0F2F" w:rsidRDefault="00E16FD1" w:rsidP="005F0F2F">
            <w:pPr>
              <w:pStyle w:val="TAC"/>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bookmarkStart w:id="1039" w:name="_MCCTEMPBM_CRPT71230832___2"/>
            <w:bookmarkEnd w:id="1039"/>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bookmarkStart w:id="1040" w:name="_MCCTEMPBM_CRPT71230833___2"/>
            <w:bookmarkEnd w:id="1040"/>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bookmarkStart w:id="1041" w:name="_MCCTEMPBM_CRPT71230834___6"/>
            <w:r w:rsidRPr="000C321E">
              <w:t>request</w:t>
            </w:r>
            <w:bookmarkEnd w:id="1041"/>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bookmarkStart w:id="1042" w:name="_MCCTEMPBM_CRPT71230835___2"/>
            <w:bookmarkEnd w:id="1042"/>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bookmarkStart w:id="1043" w:name="_MCCTEMPBM_CRPT71230836___6"/>
            <w:bookmarkEnd w:id="1043"/>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bookmarkStart w:id="1044" w:name="_MCCTEMPBM_CRPT71230837___6"/>
            <w:bookmarkEnd w:id="1044"/>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bookmarkStart w:id="1045" w:name="_MCCTEMPBM_CRPT71230838___6"/>
            <w:bookmarkEnd w:id="1045"/>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bookmarkStart w:id="1046" w:name="_MCCTEMPBM_CRPT71230839___6"/>
            <w:bookmarkEnd w:id="1046"/>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bookmarkStart w:id="1047" w:name="_MCCTEMPBM_CRPT71230840___6"/>
            <w:bookmarkEnd w:id="1047"/>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bookmarkStart w:id="1048" w:name="_MCCTEMPBM_CRPT71230841___6"/>
            <w:bookmarkEnd w:id="1048"/>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bookmarkStart w:id="1049" w:name="_MCCTEMPBM_CRPT71230842___6"/>
            <w:bookmarkEnd w:id="1049"/>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bookmarkStart w:id="1050" w:name="_MCCTEMPBM_CRPT71230843___6"/>
            <w:bookmarkEnd w:id="1050"/>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bookmarkStart w:id="1051" w:name="_MCCTEMPBM_CRPT71230844___4"/>
            <w:r w:rsidRPr="000C321E">
              <w:t>For future use</w:t>
            </w:r>
            <w:bookmarkEnd w:id="1051"/>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bookmarkStart w:id="1052" w:name="_MCCTEMPBM_CRPT71230845___6"/>
            <w:bookmarkEnd w:id="1052"/>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bookmarkStart w:id="1053" w:name="_MCCTEMPBM_CRPT71230846___6"/>
            <w:bookmarkEnd w:id="1053"/>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bookmarkStart w:id="1054" w:name="_MCCTEMPBM_CRPT71230847___6"/>
            <w:bookmarkEnd w:id="1054"/>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bookmarkStart w:id="1055" w:name="_MCCTEMPBM_CRPT71230848___6"/>
            <w:bookmarkEnd w:id="1055"/>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bookmarkStart w:id="1056" w:name="_MCCTEMPBM_CRPT71230849___6"/>
            <w:bookmarkEnd w:id="1056"/>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bookmarkStart w:id="1057" w:name="_MCCTEMPBM_CRPT71230850___6"/>
            <w:bookmarkEnd w:id="1057"/>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bookmarkStart w:id="1058" w:name="_MCCTEMPBM_CRPT71230851___6"/>
            <w:bookmarkEnd w:id="1058"/>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bookmarkStart w:id="1059" w:name="_MCCTEMPBM_CRPT71230852___6"/>
            <w:r w:rsidRPr="000C321E">
              <w:t>response</w:t>
            </w:r>
            <w:bookmarkEnd w:id="1059"/>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bookmarkStart w:id="1060" w:name="_MCCTEMPBM_CRPT71230853___6"/>
            <w:bookmarkEnd w:id="1060"/>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bookmarkStart w:id="1061" w:name="_MCCTEMPBM_CRPT71230854___6"/>
            <w:bookmarkEnd w:id="1061"/>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bookmarkStart w:id="1062" w:name="_MCCTEMPBM_CRPT71230855___6"/>
            <w:bookmarkEnd w:id="1062"/>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bookmarkStart w:id="1063" w:name="_MCCTEMPBM_CRPT71230856___6"/>
            <w:bookmarkEnd w:id="1063"/>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bookmarkStart w:id="1064" w:name="_MCCTEMPBM_CRPT71230857___6"/>
            <w:bookmarkEnd w:id="1064"/>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bookmarkStart w:id="1065" w:name="_MCCTEMPBM_CRPT71230858___6"/>
            <w:bookmarkEnd w:id="1065"/>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bookmarkStart w:id="1066" w:name="_MCCTEMPBM_CRPT71230859___6"/>
            <w:bookmarkEnd w:id="1066"/>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bookmarkStart w:id="1067" w:name="_MCCTEMPBM_CRPT71230860___6"/>
            <w:bookmarkEnd w:id="1067"/>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bookmarkStart w:id="1068" w:name="_MCCTEMPBM_CRPT71230861___6"/>
            <w:bookmarkEnd w:id="1068"/>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bookmarkStart w:id="1069" w:name="_MCCTEMPBM_CRPT71230862___6"/>
            <w:bookmarkEnd w:id="1069"/>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bookmarkStart w:id="1070" w:name="_MCCTEMPBM_CRPT71230863___6"/>
            <w:bookmarkEnd w:id="1070"/>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bookmarkStart w:id="1071" w:name="_MCCTEMPBM_CRPT71230864___6"/>
            <w:bookmarkEnd w:id="1071"/>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bookmarkStart w:id="1072" w:name="_MCCTEMPBM_CRPT71230865___6"/>
            <w:bookmarkEnd w:id="1072"/>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bookmarkStart w:id="1073" w:name="_MCCTEMPBM_CRPT71230866___6"/>
            <w:bookmarkEnd w:id="1073"/>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bookmarkStart w:id="1074" w:name="_MCCTEMPBM_CRPT71230867___6"/>
            <w:bookmarkEnd w:id="1074"/>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bookmarkStart w:id="1075" w:name="_MCCTEMPBM_CRPT71230868___6"/>
            <w:bookmarkEnd w:id="1075"/>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bookmarkStart w:id="1076" w:name="_MCCTEMPBM_CRPT71230869___6"/>
            <w:bookmarkEnd w:id="1076"/>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bookmarkStart w:id="1077" w:name="_MCCTEMPBM_CRPT71230870___6"/>
            <w:bookmarkEnd w:id="1077"/>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bookmarkStart w:id="1078" w:name="_MCCTEMPBM_CRPT71230871___6"/>
            <w:bookmarkEnd w:id="1078"/>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bookmarkStart w:id="1079" w:name="_MCCTEMPBM_CRPT71230872___6"/>
            <w:bookmarkEnd w:id="1079"/>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bookmarkStart w:id="1080" w:name="_MCCTEMPBM_CRPT71230873___6"/>
            <w:bookmarkEnd w:id="1080"/>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bookmarkStart w:id="1081" w:name="_MCCTEMPBM_CRPT71230874___6"/>
            <w:bookmarkEnd w:id="1081"/>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bookmarkStart w:id="1082" w:name="_MCCTEMPBM_CRPT71230875___6"/>
            <w:bookmarkEnd w:id="1082"/>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bookmarkStart w:id="1083" w:name="_MCCTEMPBM_CRPT71230876___6"/>
            <w:bookmarkEnd w:id="1083"/>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bookmarkStart w:id="1084" w:name="_MCCTEMPBM_CRPT71230877___6"/>
            <w:bookmarkEnd w:id="1084"/>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bookmarkStart w:id="1085" w:name="_MCCTEMPBM_CRPT71230878___6"/>
            <w:bookmarkEnd w:id="1085"/>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bookmarkStart w:id="1086" w:name="_MCCTEMPBM_CRPT71230879___6"/>
            <w:bookmarkEnd w:id="1086"/>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bookmarkStart w:id="1087" w:name="_MCCTEMPBM_CRPT71230880___6"/>
            <w:bookmarkEnd w:id="1087"/>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bookmarkStart w:id="1088" w:name="_MCCTEMPBM_CRPT71230881___6"/>
            <w:bookmarkEnd w:id="1088"/>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bookmarkStart w:id="1089" w:name="_MCCTEMPBM_CRPT71230882___6"/>
            <w:bookmarkEnd w:id="1089"/>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bookmarkStart w:id="1090" w:name="_MCCTEMPBM_CRPT71230883___6"/>
            <w:bookmarkEnd w:id="1090"/>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bookmarkStart w:id="1091" w:name="_MCCTEMPBM_CRPT71230884___6"/>
            <w:bookmarkEnd w:id="1091"/>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bookmarkStart w:id="1092" w:name="_MCCTEMPBM_CRPT71230885___5"/>
            <w:r w:rsidRPr="000C321E">
              <w:rPr>
                <w:rFonts w:hint="eastAsia"/>
                <w:lang w:eastAsia="zh-CN"/>
              </w:rPr>
              <w:t xml:space="preserve">MBMS Bearer Context </w:t>
            </w:r>
            <w:r w:rsidRPr="000C321E">
              <w:rPr>
                <w:bCs/>
                <w:color w:val="000000"/>
                <w:lang w:val="en-US" w:eastAsia="zh-CN"/>
              </w:rPr>
              <w:t>Superseded</w:t>
            </w:r>
            <w:bookmarkEnd w:id="1092"/>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bookmarkStart w:id="1093" w:name="_MCCTEMPBM_CRPT71230886___6"/>
            <w:bookmarkEnd w:id="1093"/>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bookmarkStart w:id="1094" w:name="_MCCTEMPBM_CRPT71230887___6"/>
            <w:bookmarkEnd w:id="1094"/>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bookmarkStart w:id="1095" w:name="_MCCTEMPBM_CRPT71230888___6"/>
            <w:bookmarkEnd w:id="1095"/>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bookmarkStart w:id="1096" w:name="_MCCTEMPBM_CRPT71230889___6"/>
            <w:bookmarkEnd w:id="1096"/>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bookmarkStart w:id="1097" w:name="_MCCTEMPBM_CRPT71230890___4" w:colFirst="0" w:colLast="2"/>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bookmarkStart w:id="1098" w:name="_MCCTEMPBM_CRPT71230891___4" w:colFirst="0" w:colLast="2"/>
            <w:bookmarkEnd w:id="1097"/>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bookmarkStart w:id="1099" w:name="_MCCTEMPBM_CRPT71230892___4" w:colFirst="0" w:colLast="2"/>
            <w:bookmarkEnd w:id="1098"/>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bookmarkStart w:id="1100" w:name="_MCCTEMPBM_CRPT71230893___6"/>
            <w:bookmarkEnd w:id="1099"/>
            <w:bookmarkEnd w:id="1100"/>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bookmarkStart w:id="1101" w:name="_MCCTEMPBM_CRPT71230894___6"/>
            <w:bookmarkEnd w:id="1101"/>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bookmarkStart w:id="1102" w:name="_MCCTEMPBM_CRPT71230895___4" w:colFirst="0" w:colLast="1"/>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bookmarkStart w:id="1103" w:name="_MCCTEMPBM_CRPT71230896___4" w:colFirst="0" w:colLast="1"/>
            <w:bookmarkEnd w:id="1102"/>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bookmarkStart w:id="1104" w:name="_MCCTEMPBM_CRPT71230897___4" w:colFirst="0" w:colLast="1"/>
            <w:bookmarkEnd w:id="1103"/>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bookmarkStart w:id="1105" w:name="_MCCTEMPBM_CRPT71230898___4" w:colFirst="0" w:colLast="1"/>
            <w:bookmarkEnd w:id="1104"/>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bookmarkEnd w:id="1105"/>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577423">
      <w:pPr>
        <w:pStyle w:val="Heading3"/>
      </w:pPr>
      <w:bookmarkStart w:id="1106" w:name="_Toc9597897"/>
      <w:bookmarkStart w:id="1107" w:name="_Toc97647411"/>
      <w:r w:rsidRPr="000C321E">
        <w:t>7.7.2</w:t>
      </w:r>
      <w:r w:rsidRPr="000C321E">
        <w:tab/>
        <w:t>International Mobile Subscriber Identity (IMSI)</w:t>
      </w:r>
      <w:bookmarkEnd w:id="1106"/>
      <w:bookmarkEnd w:id="1107"/>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4pt;height:97.65pt" o:ole="" fillcolor="window">
            <v:imagedata r:id="rId20" o:title="" cropbottom="-1187f" cropleft="-1488f" cropright="-850f"/>
          </v:shape>
          <o:OLEObject Type="Embed" ProgID="Word.Picture.8" ShapeID="_x0000_i1031" DrawAspect="Content" ObjectID="_1708260762"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577423">
      <w:pPr>
        <w:pStyle w:val="Heading3"/>
      </w:pPr>
      <w:bookmarkStart w:id="1108" w:name="_Toc9597898"/>
      <w:bookmarkStart w:id="1109" w:name="_Toc97647412"/>
      <w:r w:rsidRPr="000C321E">
        <w:lastRenderedPageBreak/>
        <w:t>7.7.3</w:t>
      </w:r>
      <w:r w:rsidRPr="000C321E">
        <w:tab/>
        <w:t>Routeing Area Identity (RAI)</w:t>
      </w:r>
      <w:bookmarkEnd w:id="1108"/>
      <w:bookmarkEnd w:id="1109"/>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45pt;height:210.35pt" o:ole="" fillcolor="window">
            <v:imagedata r:id="rId22" o:title="" croptop="4672f" cropbottom="3852f" cropleft="1894f" cropright="6988f"/>
          </v:shape>
          <o:OLEObject Type="Embed" ProgID="Word.Picture.8" ShapeID="_x0000_i1032" DrawAspect="Content" ObjectID="_1708260763"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577423">
      <w:pPr>
        <w:pStyle w:val="Heading3"/>
      </w:pPr>
      <w:bookmarkStart w:id="1110" w:name="_Toc9597899"/>
      <w:bookmarkStart w:id="1111" w:name="_Toc97647413"/>
      <w:r w:rsidRPr="000C321E">
        <w:t>7.7.4</w:t>
      </w:r>
      <w:r w:rsidRPr="000C321E">
        <w:tab/>
        <w:t>Temporary Logical Link Identity (TLLI)</w:t>
      </w:r>
      <w:bookmarkEnd w:id="1110"/>
      <w:bookmarkEnd w:id="1111"/>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1pt;height:99.5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08260764"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577423">
      <w:pPr>
        <w:pStyle w:val="Heading3"/>
      </w:pPr>
      <w:bookmarkStart w:id="1112" w:name="_Toc9597900"/>
      <w:bookmarkStart w:id="1113" w:name="_Toc97647414"/>
      <w:r w:rsidRPr="000C321E">
        <w:t>7.7.5</w:t>
      </w:r>
      <w:r w:rsidRPr="000C321E">
        <w:tab/>
        <w:t>Packet TMSI (P-TMSI)</w:t>
      </w:r>
      <w:bookmarkEnd w:id="1112"/>
      <w:bookmarkEnd w:id="1113"/>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1pt;height:99.5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08260765"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577423">
      <w:pPr>
        <w:pStyle w:val="Heading3"/>
      </w:pPr>
      <w:bookmarkStart w:id="1114" w:name="_Toc9597901"/>
      <w:bookmarkStart w:id="1115" w:name="_Toc97647415"/>
      <w:r w:rsidRPr="000C321E">
        <w:lastRenderedPageBreak/>
        <w:t>7.7.6</w:t>
      </w:r>
      <w:r w:rsidRPr="000C321E">
        <w:tab/>
        <w:t>Reordering Required</w:t>
      </w:r>
      <w:bookmarkEnd w:id="1114"/>
      <w:bookmarkEnd w:id="1115"/>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577423">
      <w:pPr>
        <w:pStyle w:val="Heading3"/>
      </w:pPr>
      <w:bookmarkStart w:id="1116" w:name="_Toc9597902"/>
      <w:bookmarkStart w:id="1117" w:name="_Toc97647416"/>
      <w:r w:rsidRPr="000C321E">
        <w:t>7.7.7</w:t>
      </w:r>
      <w:r w:rsidRPr="000C321E">
        <w:tab/>
        <w:t>Authentication Triplet</w:t>
      </w:r>
      <w:bookmarkEnd w:id="1116"/>
      <w:bookmarkEnd w:id="1117"/>
    </w:p>
    <w:p w14:paraId="321B7B4F" w14:textId="12A0A83D" w:rsidR="00E16FD1" w:rsidRPr="000C321E" w:rsidRDefault="00E16FD1" w:rsidP="00E16FD1">
      <w:r w:rsidRPr="000C321E">
        <w:t xml:space="preserve">An Authentication triplet consists of a Random string (RAND),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85pt;height:127.1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08260766"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577423">
      <w:pPr>
        <w:pStyle w:val="Heading3"/>
      </w:pPr>
      <w:bookmarkStart w:id="1118" w:name="_Toc9597903"/>
      <w:bookmarkStart w:id="1119" w:name="_Toc97647417"/>
      <w:r w:rsidRPr="000C321E">
        <w:t>7.7.8</w:t>
      </w:r>
      <w:r w:rsidRPr="000C321E">
        <w:tab/>
        <w:t>MAP Cause</w:t>
      </w:r>
      <w:bookmarkEnd w:id="1118"/>
      <w:bookmarkEnd w:id="1119"/>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85pt;height:78.9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08260767"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577423">
      <w:pPr>
        <w:pStyle w:val="Heading3"/>
        <w:rPr>
          <w:lang w:val="fr-FR"/>
        </w:rPr>
      </w:pPr>
      <w:bookmarkStart w:id="1120" w:name="_Toc9597904"/>
      <w:bookmarkStart w:id="1121" w:name="_Toc97647418"/>
      <w:r w:rsidRPr="000C321E">
        <w:rPr>
          <w:lang w:val="fr-FR"/>
        </w:rPr>
        <w:lastRenderedPageBreak/>
        <w:t>7.7.9</w:t>
      </w:r>
      <w:r w:rsidRPr="000C321E">
        <w:rPr>
          <w:lang w:val="fr-FR"/>
        </w:rPr>
        <w:tab/>
        <w:t>P-TMSI Signature</w:t>
      </w:r>
      <w:bookmarkEnd w:id="1120"/>
      <w:bookmarkEnd w:id="1121"/>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1.1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08260768"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577423">
      <w:pPr>
        <w:pStyle w:val="Heading3"/>
      </w:pPr>
      <w:bookmarkStart w:id="1122" w:name="_Toc9597905"/>
      <w:bookmarkStart w:id="1123" w:name="_Toc97647419"/>
      <w:r w:rsidRPr="000C321E">
        <w:t>7.7.10</w:t>
      </w:r>
      <w:r w:rsidRPr="000C321E">
        <w:tab/>
        <w:t>MS Validated</w:t>
      </w:r>
      <w:bookmarkEnd w:id="1122"/>
      <w:bookmarkEnd w:id="1123"/>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25pt;height:101.45pt" o:ole="" fillcolor="window">
            <v:imagedata r:id="rId34" o:title=""/>
          </v:shape>
          <o:OLEObject Type="Embed" ProgID="MSDraw" ShapeID="_x0000_i1038" DrawAspect="Content" ObjectID="_1708260769"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577423">
      <w:pPr>
        <w:pStyle w:val="Heading3"/>
      </w:pPr>
      <w:bookmarkStart w:id="1124" w:name="_Toc9597906"/>
      <w:bookmarkStart w:id="1125" w:name="_Toc97647420"/>
      <w:r w:rsidRPr="000C321E">
        <w:t>7.7.11</w:t>
      </w:r>
      <w:r w:rsidRPr="000C321E">
        <w:tab/>
        <w:t>Recovery</w:t>
      </w:r>
      <w:bookmarkEnd w:id="1124"/>
      <w:bookmarkEnd w:id="1125"/>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85pt;height:85.1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08260770"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577423">
      <w:pPr>
        <w:pStyle w:val="Heading3"/>
      </w:pPr>
      <w:bookmarkStart w:id="1126" w:name="_Toc9597907"/>
      <w:bookmarkStart w:id="1127" w:name="_Toc97647421"/>
      <w:r w:rsidRPr="000C321E">
        <w:t>7.7.12</w:t>
      </w:r>
      <w:r w:rsidRPr="000C321E">
        <w:tab/>
        <w:t>Selection Mode</w:t>
      </w:r>
      <w:bookmarkEnd w:id="1126"/>
      <w:bookmarkEnd w:id="1127"/>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0.5pt;height:101.45pt" o:ole="" fillcolor="window">
            <v:imagedata r:id="rId38" o:title=""/>
          </v:shape>
          <o:OLEObject Type="Embed" ProgID="MSDraw" ShapeID="_x0000_i1040" DrawAspect="Content" ObjectID="_1708260771"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577423">
      <w:pPr>
        <w:pStyle w:val="Heading3"/>
      </w:pPr>
      <w:bookmarkStart w:id="1128" w:name="_Toc9597908"/>
      <w:bookmarkStart w:id="1129" w:name="_Toc97647422"/>
      <w:r w:rsidRPr="000C321E">
        <w:t>7.7.13</w:t>
      </w:r>
      <w:r w:rsidRPr="000C321E">
        <w:tab/>
        <w:t>Tunnel Endpoint Identifier Data I</w:t>
      </w:r>
      <w:bookmarkEnd w:id="1128"/>
      <w:bookmarkEnd w:id="1129"/>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577423">
      <w:pPr>
        <w:pStyle w:val="Heading3"/>
      </w:pPr>
      <w:bookmarkStart w:id="1130" w:name="_Toc9597909"/>
      <w:bookmarkStart w:id="1131" w:name="_Toc97647423"/>
      <w:r w:rsidRPr="000C321E">
        <w:t>7.7.14</w:t>
      </w:r>
      <w:r w:rsidRPr="000C321E">
        <w:tab/>
        <w:t>Tunnel Endpoint Identifier Control Plane</w:t>
      </w:r>
      <w:bookmarkEnd w:id="1130"/>
      <w:bookmarkEnd w:id="1131"/>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577423">
      <w:pPr>
        <w:pStyle w:val="Heading3"/>
      </w:pPr>
      <w:bookmarkStart w:id="1132" w:name="_Toc9597910"/>
      <w:bookmarkStart w:id="1133" w:name="_Toc97647424"/>
      <w:r w:rsidRPr="000C321E">
        <w:t>7.7.15</w:t>
      </w:r>
      <w:r w:rsidRPr="000C321E">
        <w:tab/>
        <w:t>Tunnel Endpoint Identifier Data II</w:t>
      </w:r>
      <w:bookmarkEnd w:id="1132"/>
      <w:bookmarkEnd w:id="1133"/>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59.85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08260772"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577423">
      <w:pPr>
        <w:pStyle w:val="Heading3"/>
      </w:pPr>
      <w:bookmarkStart w:id="1134" w:name="_Toc9597911"/>
      <w:bookmarkStart w:id="1135" w:name="_Toc97647425"/>
      <w:r w:rsidRPr="000C321E">
        <w:t>7.7.16</w:t>
      </w:r>
      <w:r w:rsidRPr="000C321E">
        <w:tab/>
        <w:t>Teardown Ind</w:t>
      </w:r>
      <w:bookmarkEnd w:id="1134"/>
      <w:bookmarkEnd w:id="1135"/>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6.7pt;height:119.6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08260773" r:id="rId43"/>
        </w:object>
      </w:r>
    </w:p>
    <w:p w14:paraId="250040CA" w14:textId="77777777" w:rsidR="00E16FD1" w:rsidRPr="000C321E" w:rsidRDefault="00E16FD1" w:rsidP="00E16FD1">
      <w:pPr>
        <w:pStyle w:val="TF"/>
      </w:pPr>
      <w:r w:rsidRPr="000C321E">
        <w:t>Figure 24: Teardown Ind Information Element</w:t>
      </w:r>
    </w:p>
    <w:p w14:paraId="15C255EF" w14:textId="77777777" w:rsidR="00E16FD1" w:rsidRPr="000C321E" w:rsidRDefault="00E16FD1" w:rsidP="00E16FD1">
      <w:pPr>
        <w:pStyle w:val="TH"/>
      </w:pPr>
      <w:r w:rsidRPr="000C321E">
        <w:t>Table 43: Teardown 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r w:rsidRPr="000C321E">
              <w:t>Teardown Ind</w:t>
            </w:r>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577423">
      <w:pPr>
        <w:pStyle w:val="Heading3"/>
      </w:pPr>
      <w:bookmarkStart w:id="1136" w:name="_Toc9597912"/>
      <w:bookmarkStart w:id="1137" w:name="_Toc97647426"/>
      <w:r w:rsidRPr="000C321E">
        <w:lastRenderedPageBreak/>
        <w:t>7.7.17</w:t>
      </w:r>
      <w:r w:rsidRPr="000C321E">
        <w:tab/>
        <w:t>NSAPI</w:t>
      </w:r>
      <w:bookmarkEnd w:id="1136"/>
      <w:bookmarkEnd w:id="1137"/>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1138" w:name="_MON_1109405806"/>
    <w:bookmarkEnd w:id="1138"/>
    <w:p w14:paraId="2F8D7105" w14:textId="77777777" w:rsidR="00E16FD1" w:rsidRPr="000C321E" w:rsidRDefault="00E16FD1" w:rsidP="00E16FD1">
      <w:pPr>
        <w:pStyle w:val="TH"/>
      </w:pPr>
      <w:r w:rsidRPr="000C321E">
        <w:object w:dxaOrig="5581" w:dyaOrig="1891" w14:anchorId="57812535">
          <v:shape id="_x0000_i1043" type="#_x0000_t75" style="width:258.55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08260774"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577423">
      <w:pPr>
        <w:pStyle w:val="Heading3"/>
        <w:rPr>
          <w:lang w:val="fr-FR" w:eastAsia="ja-JP"/>
        </w:rPr>
      </w:pPr>
      <w:bookmarkStart w:id="1139" w:name="_Toc9597913"/>
      <w:bookmarkStart w:id="1140" w:name="_Toc97647427"/>
      <w:r w:rsidRPr="000C321E">
        <w:rPr>
          <w:lang w:val="fr-FR"/>
        </w:rPr>
        <w:t>7.7.18</w:t>
      </w:r>
      <w:r w:rsidRPr="000C321E">
        <w:rPr>
          <w:lang w:val="fr-FR"/>
        </w:rPr>
        <w:tab/>
      </w:r>
      <w:r w:rsidRPr="000C321E">
        <w:rPr>
          <w:lang w:val="fr-FR" w:eastAsia="ja-JP"/>
        </w:rPr>
        <w:t>RANAP Cause</w:t>
      </w:r>
      <w:bookmarkEnd w:id="1139"/>
      <w:bookmarkEnd w:id="1140"/>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2.95pt;height:77.6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08260775"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577423">
      <w:pPr>
        <w:pStyle w:val="Heading3"/>
        <w:rPr>
          <w:lang w:val="fr-FR"/>
        </w:rPr>
      </w:pPr>
      <w:bookmarkStart w:id="1141" w:name="_Toc9597914"/>
      <w:bookmarkStart w:id="1142" w:name="_Toc97647428"/>
      <w:r w:rsidRPr="000C321E">
        <w:rPr>
          <w:lang w:val="fr-FR"/>
        </w:rPr>
        <w:t>7.7.19</w:t>
      </w:r>
      <w:r w:rsidRPr="000C321E">
        <w:rPr>
          <w:lang w:val="fr-FR"/>
        </w:rPr>
        <w:tab/>
        <w:t>RAB Context</w:t>
      </w:r>
      <w:bookmarkEnd w:id="1141"/>
      <w:bookmarkEnd w:id="1142"/>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577423">
      <w:pPr>
        <w:pStyle w:val="Heading3"/>
      </w:pPr>
      <w:bookmarkStart w:id="1143" w:name="_Toc9597915"/>
      <w:bookmarkStart w:id="1144" w:name="_Toc97647429"/>
      <w:r w:rsidRPr="000C321E">
        <w:lastRenderedPageBreak/>
        <w:t>7.7.20</w:t>
      </w:r>
      <w:r w:rsidRPr="000C321E">
        <w:tab/>
        <w:t>Radio Priority SMS</w:t>
      </w:r>
      <w:bookmarkEnd w:id="1143"/>
      <w:bookmarkEnd w:id="1144"/>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577423">
      <w:pPr>
        <w:pStyle w:val="Heading3"/>
      </w:pPr>
      <w:bookmarkStart w:id="1145" w:name="_Toc9597916"/>
      <w:bookmarkStart w:id="1146" w:name="_Toc97647430"/>
      <w:r w:rsidRPr="000C321E">
        <w:t>7.7.21</w:t>
      </w:r>
      <w:r w:rsidRPr="000C321E">
        <w:tab/>
        <w:t>Radio Priority</w:t>
      </w:r>
      <w:bookmarkEnd w:id="1145"/>
      <w:bookmarkEnd w:id="1146"/>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bookmarkStart w:id="1147" w:name="_MCCTEMPBM_CRPT71230899___4"/>
            <w:bookmarkEnd w:id="1147"/>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bookmarkStart w:id="1148" w:name="_MCCTEMPBM_CRPT71230900___4"/>
            <w:bookmarkEnd w:id="1148"/>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bookmarkStart w:id="1149" w:name="_MCCTEMPBM_CRPT71230901___4"/>
            <w:bookmarkEnd w:id="1149"/>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bookmarkStart w:id="1150" w:name="_MCCTEMPBM_CRPT71230902___4"/>
            <w:bookmarkEnd w:id="1150"/>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577423">
      <w:pPr>
        <w:pStyle w:val="Heading3"/>
      </w:pPr>
      <w:bookmarkStart w:id="1151" w:name="_Toc9597917"/>
      <w:bookmarkStart w:id="1152" w:name="_Toc97647431"/>
      <w:r w:rsidRPr="000C321E">
        <w:t>7.7.22</w:t>
      </w:r>
      <w:r w:rsidRPr="000C321E">
        <w:tab/>
        <w:t>Packet Flow Id</w:t>
      </w:r>
      <w:bookmarkEnd w:id="1151"/>
      <w:bookmarkEnd w:id="1152"/>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577423">
      <w:pPr>
        <w:pStyle w:val="Heading3"/>
      </w:pPr>
      <w:bookmarkStart w:id="1153" w:name="_Toc9597918"/>
      <w:bookmarkStart w:id="1154" w:name="_Toc97647432"/>
      <w:r w:rsidRPr="000C321E">
        <w:lastRenderedPageBreak/>
        <w:t>7.7.23</w:t>
      </w:r>
      <w:r w:rsidRPr="000C321E">
        <w:tab/>
        <w:t>Charging Characteristics</w:t>
      </w:r>
      <w:bookmarkEnd w:id="1153"/>
      <w:bookmarkEnd w:id="1154"/>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577423">
      <w:pPr>
        <w:pStyle w:val="Heading3"/>
      </w:pPr>
      <w:bookmarkStart w:id="1155" w:name="_Toc9597919"/>
      <w:bookmarkStart w:id="1156" w:name="_Toc97647433"/>
      <w:r w:rsidRPr="000C321E">
        <w:t>7.7.24</w:t>
      </w:r>
      <w:r w:rsidRPr="000C321E">
        <w:tab/>
        <w:t>Trace Reference</w:t>
      </w:r>
      <w:bookmarkEnd w:id="1155"/>
      <w:bookmarkEnd w:id="1156"/>
    </w:p>
    <w:p w14:paraId="32901D1B" w14:textId="77777777" w:rsidR="00E16FD1" w:rsidRPr="000C321E" w:rsidRDefault="00E16FD1" w:rsidP="00E16FD1">
      <w:pPr>
        <w:rPr>
          <w:color w:val="000000"/>
        </w:rPr>
      </w:pPr>
      <w:bookmarkStart w:id="1157" w:name="_MCCTEMPBM_CRPT71230903___5"/>
      <w:r w:rsidRPr="000C321E">
        <w:t xml:space="preserve">The Trace Reference information element identifies a record or a collection of records for a particular trace. The Trace Reference is </w:t>
      </w:r>
      <w:r w:rsidRPr="000C321E">
        <w:rPr>
          <w:color w:val="000000"/>
        </w:rPr>
        <w:t>allocated by the triggering entity.</w:t>
      </w:r>
    </w:p>
    <w:bookmarkEnd w:id="1157"/>
    <w:p w14:paraId="5DB96940" w14:textId="77777777" w:rsidR="00E16FD1" w:rsidRPr="000C321E" w:rsidRDefault="00E16FD1" w:rsidP="00E16FD1">
      <w:pPr>
        <w:pStyle w:val="TH"/>
      </w:pPr>
      <w:r w:rsidRPr="000C321E">
        <w:object w:dxaOrig="7546" w:dyaOrig="3961" w14:anchorId="3300ADA7">
          <v:shape id="_x0000_i1045" type="#_x0000_t75" style="width:174.05pt;height:84.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08260776"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577423">
      <w:pPr>
        <w:pStyle w:val="Heading3"/>
      </w:pPr>
      <w:bookmarkStart w:id="1158" w:name="_Toc9597920"/>
      <w:bookmarkStart w:id="1159" w:name="_Toc97647434"/>
      <w:r w:rsidRPr="000C321E">
        <w:t>7.7.25</w:t>
      </w:r>
      <w:r w:rsidRPr="000C321E">
        <w:tab/>
        <w:t>Trace Type</w:t>
      </w:r>
      <w:bookmarkEnd w:id="1158"/>
      <w:bookmarkEnd w:id="1159"/>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0.3pt;height:112.05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08260777"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577423">
      <w:pPr>
        <w:pStyle w:val="Heading3"/>
      </w:pPr>
      <w:bookmarkStart w:id="1160" w:name="_Toc9597921"/>
      <w:bookmarkStart w:id="1161" w:name="_Toc97647435"/>
      <w:r w:rsidRPr="000C321E">
        <w:t>7.7.25A</w:t>
      </w:r>
      <w:r w:rsidRPr="000C321E">
        <w:tab/>
        <w:t>MS Not Reachable Reason</w:t>
      </w:r>
      <w:bookmarkEnd w:id="1160"/>
      <w:bookmarkEnd w:id="1161"/>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577423">
      <w:pPr>
        <w:pStyle w:val="Heading3"/>
      </w:pPr>
      <w:bookmarkStart w:id="1162" w:name="_Toc9597922"/>
      <w:bookmarkStart w:id="1163" w:name="_Toc97647436"/>
      <w:r w:rsidRPr="000C321E">
        <w:t>7.7.25B</w:t>
      </w:r>
      <w:r w:rsidRPr="000C321E">
        <w:tab/>
        <w:t>Radio Priority LCS</w:t>
      </w:r>
      <w:bookmarkEnd w:id="1162"/>
      <w:bookmarkEnd w:id="1163"/>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577423">
      <w:pPr>
        <w:pStyle w:val="Heading3"/>
      </w:pPr>
      <w:bookmarkStart w:id="1164" w:name="_Toc9597923"/>
      <w:bookmarkStart w:id="1165" w:name="_Toc97647437"/>
      <w:r w:rsidRPr="000C321E">
        <w:t>7.7.26</w:t>
      </w:r>
      <w:r w:rsidRPr="000C321E">
        <w:tab/>
        <w:t>Charging ID</w:t>
      </w:r>
      <w:bookmarkEnd w:id="1164"/>
      <w:bookmarkEnd w:id="1165"/>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1166" w:name="_MON_1109405979"/>
    <w:bookmarkEnd w:id="1166"/>
    <w:p w14:paraId="65B73547" w14:textId="77777777" w:rsidR="00E16FD1" w:rsidRPr="000C321E" w:rsidRDefault="00E16FD1" w:rsidP="00E16FD1">
      <w:pPr>
        <w:pStyle w:val="TH"/>
      </w:pPr>
      <w:r w:rsidRPr="000C321E">
        <w:object w:dxaOrig="4305" w:dyaOrig="1323" w14:anchorId="3640D7F1">
          <v:shape id="_x0000_i1047" type="#_x0000_t75" style="width:252.3pt;height:1in" o:ole="">
            <v:imagedata r:id="rId52" o:title="" croptop="9782f" cropbottom="8803f" cropleft="2993f" cropright="12269f"/>
          </v:shape>
          <o:OLEObject Type="Embed" ProgID="Word.Picture.8" ShapeID="_x0000_i1047" DrawAspect="Content" ObjectID="_1708260778"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577423">
      <w:pPr>
        <w:pStyle w:val="Heading3"/>
      </w:pPr>
      <w:bookmarkStart w:id="1167" w:name="_Toc9597924"/>
      <w:bookmarkStart w:id="1168" w:name="_Toc97647438"/>
      <w:r w:rsidRPr="000C321E">
        <w:t>7.7.27</w:t>
      </w:r>
      <w:r w:rsidRPr="000C321E">
        <w:tab/>
        <w:t>End User Address</w:t>
      </w:r>
      <w:bookmarkEnd w:id="1167"/>
      <w:bookmarkEnd w:id="1168"/>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25pt;height:135.85pt" o:ole="">
            <v:imagedata r:id="rId55" o:title=""/>
          </v:shape>
          <o:OLEObject Type="Embed" ProgID="MSDraw" ShapeID="_x0000_i1048" DrawAspect="Content" ObjectID="_1708260779"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p>
        </w:tc>
        <w:tc>
          <w:tcPr>
            <w:tcW w:w="1951" w:type="dxa"/>
          </w:tcPr>
          <w:p w14:paraId="439B451C" w14:textId="77777777" w:rsidR="00E16FD1" w:rsidRPr="000C321E" w:rsidRDefault="00E16FD1" w:rsidP="009900EA">
            <w:pPr>
              <w:pStyle w:val="TAC"/>
            </w:pPr>
          </w:p>
        </w:tc>
      </w:tr>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4pt;height:156.5pt" o:ole="">
            <v:imagedata r:id="rId57" o:title="" croptop="7775f" cropleft="3381f" cropright="11443f"/>
          </v:shape>
          <o:OLEObject Type="Embed" ProgID="Designer" ShapeID="_x0000_i1049" DrawAspect="Content" ObjectID="_1708260780"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25pt;height:151.5pt" o:ole="">
            <v:imagedata r:id="rId59" o:title="" croptop="8474f" cropleft="3996f" cropright="10923f"/>
          </v:shape>
          <o:OLEObject Type="Embed" ProgID="Designer" ShapeID="_x0000_i1050" DrawAspect="Content" ObjectID="_1708260781"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bookmarkStart w:id="1169" w:name="_MCCTEMPBM_CRPT71230904___7"/>
    </w:p>
    <w:bookmarkEnd w:id="1169"/>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85pt;height:121.45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08260782"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1170" w:name="_MON_1524664033"/>
    <w:bookmarkEnd w:id="1170"/>
    <w:p w14:paraId="09694C0D" w14:textId="77777777" w:rsidR="00E16FD1" w:rsidRPr="000C321E" w:rsidRDefault="00E16FD1" w:rsidP="00E16FD1">
      <w:pPr>
        <w:pStyle w:val="TH"/>
      </w:pPr>
      <w:r w:rsidRPr="000C321E">
        <w:object w:dxaOrig="7560" w:dyaOrig="3972" w14:anchorId="2C6EFBBA">
          <v:shape id="_x0000_i1052" type="#_x0000_t75" style="width:279.85pt;height:121.4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08260783"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577423">
      <w:pPr>
        <w:pStyle w:val="Heading3"/>
      </w:pPr>
      <w:bookmarkStart w:id="1171" w:name="_Toc9597925"/>
      <w:bookmarkStart w:id="1172" w:name="_Toc97647439"/>
      <w:r w:rsidRPr="000C321E">
        <w:t>7.7.28</w:t>
      </w:r>
      <w:r w:rsidRPr="000C321E">
        <w:tab/>
        <w:t>MM Context</w:t>
      </w:r>
      <w:bookmarkEnd w:id="1171"/>
      <w:bookmarkEnd w:id="1172"/>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Mobile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bookmarkStart w:id="1173" w:name="_MCCTEMPBM_CRPT71230905___4"/>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bookmarkStart w:id="1174" w:name="_MCCTEMPBM_CRPT71230906___4"/>
            <w:bookmarkEnd w:id="1173"/>
            <w:bookmarkEnd w:id="1174"/>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bookmarkStart w:id="1175" w:name="_MCCTEMPBM_CRPT71230907___4"/>
            <w:bookmarkEnd w:id="1175"/>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bookmarkStart w:id="1176" w:name="_MCCTEMPBM_CRPT71230908___4"/>
            <w:bookmarkEnd w:id="1176"/>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bookmarkStart w:id="1177" w:name="_MCCTEMPBM_CRPT71230909___4"/>
            <w:bookmarkEnd w:id="1177"/>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bookmarkStart w:id="1178" w:name="_MCCTEMPBM_CRPT71230910___4"/>
            <w:bookmarkStart w:id="1179" w:name="_MCCTEMPBM_CRPT71230911___4" w:colFirst="2" w:colLast="2"/>
            <w:bookmarkEnd w:id="1178"/>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bookmarkStart w:id="1180" w:name="_MCCTEMPBM_CRPT71230912___4"/>
            <w:bookmarkStart w:id="1181" w:name="_MCCTEMPBM_CRPT71230913___4" w:colFirst="2" w:colLast="2"/>
            <w:bookmarkEnd w:id="1179"/>
            <w:bookmarkEnd w:id="1180"/>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bookmarkStart w:id="1182" w:name="_MCCTEMPBM_CRPT71230914___4"/>
            <w:bookmarkStart w:id="1183" w:name="_MCCTEMPBM_CRPT71230915___4" w:colFirst="3" w:colLast="3"/>
            <w:bookmarkEnd w:id="1181"/>
            <w:bookmarkEnd w:id="1182"/>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bookmarkStart w:id="1184" w:name="_MCCTEMPBM_CRPT71230916___4"/>
            <w:bookmarkStart w:id="1185" w:name="_MCCTEMPBM_CRPT71230917___4" w:colFirst="3" w:colLast="4"/>
            <w:bookmarkEnd w:id="1183"/>
            <w:bookmarkEnd w:id="1184"/>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bookmarkStart w:id="1186" w:name="_MCCTEMPBM_CRPT71230918___4"/>
            <w:bookmarkStart w:id="1187" w:name="_MCCTEMPBM_CRPT71230919___4" w:colFirst="2" w:colLast="2"/>
            <w:bookmarkEnd w:id="1185"/>
            <w:bookmarkEnd w:id="1186"/>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bookmarkStart w:id="1188" w:name="_MCCTEMPBM_CRPT71230920___4"/>
            <w:bookmarkStart w:id="1189" w:name="_MCCTEMPBM_CRPT71230921___4" w:colFirst="2" w:colLast="2"/>
            <w:bookmarkEnd w:id="1187"/>
            <w:bookmarkEnd w:id="1188"/>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bookmarkStart w:id="1190" w:name="_MCCTEMPBM_CRPT71230922___4"/>
            <w:bookmarkStart w:id="1191" w:name="_MCCTEMPBM_CRPT71230923___4" w:colFirst="2" w:colLast="2"/>
            <w:bookmarkEnd w:id="1189"/>
            <w:bookmarkEnd w:id="1190"/>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bookmarkStart w:id="1192" w:name="_MCCTEMPBM_CRPT71230924___4"/>
            <w:bookmarkStart w:id="1193" w:name="_MCCTEMPBM_CRPT71230925___4" w:colFirst="2" w:colLast="2"/>
            <w:bookmarkEnd w:id="1191"/>
            <w:bookmarkEnd w:id="1192"/>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bookmarkStart w:id="1194" w:name="_MCCTEMPBM_CRPT71230926___4"/>
            <w:bookmarkStart w:id="1195" w:name="_MCCTEMPBM_CRPT71230927___4" w:colFirst="2" w:colLast="2"/>
            <w:bookmarkEnd w:id="1193"/>
            <w:bookmarkEnd w:id="1194"/>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bookmarkStart w:id="1196" w:name="_MCCTEMPBM_CRPT71230928___4"/>
            <w:bookmarkStart w:id="1197" w:name="_MCCTEMPBM_CRPT71230929___4" w:colFirst="2" w:colLast="2"/>
            <w:bookmarkEnd w:id="1195"/>
            <w:bookmarkEnd w:id="1196"/>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bookmarkStart w:id="1198" w:name="_MCCTEMPBM_CRPT71230930___4"/>
            <w:bookmarkStart w:id="1199" w:name="_MCCTEMPBM_CRPT71230931___4" w:colFirst="2" w:colLast="2"/>
            <w:bookmarkEnd w:id="1197"/>
            <w:bookmarkEnd w:id="1198"/>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bookmarkStart w:id="1200" w:name="_MCCTEMPBM_CRPT71230932___4"/>
            <w:bookmarkStart w:id="1201" w:name="_MCCTEMPBM_CRPT71230933___4" w:colFirst="2" w:colLast="2"/>
            <w:bookmarkEnd w:id="1199"/>
            <w:bookmarkEnd w:id="1200"/>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bookmarkStart w:id="1202" w:name="_MCCTEMPBM_CRPT71230934___4"/>
            <w:bookmarkStart w:id="1203" w:name="_MCCTEMPBM_CRPT71230935___4" w:colFirst="2" w:colLast="3"/>
            <w:bookmarkEnd w:id="1201"/>
            <w:bookmarkEnd w:id="1202"/>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bookmarkStart w:id="1204" w:name="_MCCTEMPBM_CRPT71230936___4"/>
            <w:bookmarkStart w:id="1205" w:name="_MCCTEMPBM_CRPT71230937___4" w:colFirst="2" w:colLast="2"/>
            <w:bookmarkEnd w:id="1203"/>
            <w:bookmarkEnd w:id="1204"/>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bookmarkStart w:id="1206" w:name="_MCCTEMPBM_CRPT71230938___4"/>
            <w:bookmarkStart w:id="1207" w:name="_MCCTEMPBM_CRPT71230939___4" w:colFirst="2" w:colLast="2"/>
            <w:bookmarkEnd w:id="1205"/>
            <w:bookmarkEnd w:id="1206"/>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bookmarkStart w:id="1208" w:name="_MCCTEMPBM_CRPT71230940___4"/>
            <w:bookmarkStart w:id="1209" w:name="_MCCTEMPBM_CRPT71230941___4" w:colFirst="2" w:colLast="2"/>
            <w:bookmarkEnd w:id="1207"/>
            <w:bookmarkEnd w:id="1208"/>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bookmarkEnd w:id="1209"/>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bookmarkStart w:id="1210" w:name="_MCCTEMPBM_CRPT71230942___4"/>
            <w:bookmarkEnd w:id="1210"/>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bookmarkStart w:id="1211" w:name="_MCCTEMPBM_CRPT71230943___4"/>
            <w:bookmarkEnd w:id="1211"/>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bookmarkStart w:id="1212" w:name="_MCCTEMPBM_CRPT71230944___4"/>
            <w:bookmarkStart w:id="1213" w:name="_MCCTEMPBM_CRPT71230945___4" w:colFirst="2" w:colLast="2"/>
            <w:bookmarkEnd w:id="1212"/>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bookmarkStart w:id="1214" w:name="_MCCTEMPBM_CRPT71230946___4"/>
            <w:bookmarkStart w:id="1215" w:name="_MCCTEMPBM_CRPT71230947___4" w:colFirst="2" w:colLast="2"/>
            <w:bookmarkEnd w:id="1213"/>
            <w:bookmarkEnd w:id="1214"/>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bookmarkStart w:id="1216" w:name="_MCCTEMPBM_CRPT71230948___4"/>
            <w:bookmarkStart w:id="1217" w:name="_MCCTEMPBM_CRPT71230949___4" w:colFirst="2" w:colLast="5"/>
            <w:bookmarkEnd w:id="1215"/>
            <w:bookmarkEnd w:id="1216"/>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bookmarkStart w:id="1218" w:name="_MCCTEMPBM_CRPT71230950___4"/>
            <w:bookmarkStart w:id="1219" w:name="_MCCTEMPBM_CRPT71230951___4" w:colFirst="3" w:colLast="4"/>
            <w:bookmarkEnd w:id="1217"/>
            <w:bookmarkEnd w:id="1218"/>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bookmarkStart w:id="1220" w:name="_MCCTEMPBM_CRPT71230952___4"/>
            <w:bookmarkStart w:id="1221" w:name="_MCCTEMPBM_CRPT71230953___4" w:colFirst="2" w:colLast="2"/>
            <w:bookmarkEnd w:id="1219"/>
            <w:bookmarkEnd w:id="1220"/>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bookmarkStart w:id="1222" w:name="_MCCTEMPBM_CRPT71230954___4"/>
            <w:bookmarkStart w:id="1223" w:name="_MCCTEMPBM_CRPT71230955___4" w:colFirst="2" w:colLast="2"/>
            <w:bookmarkEnd w:id="1221"/>
            <w:bookmarkEnd w:id="1222"/>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bookmarkStart w:id="1224" w:name="_MCCTEMPBM_CRPT71230956___4"/>
            <w:bookmarkStart w:id="1225" w:name="_MCCTEMPBM_CRPT71230957___4" w:colFirst="2" w:colLast="2"/>
            <w:bookmarkEnd w:id="1223"/>
            <w:bookmarkEnd w:id="1224"/>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bookmarkStart w:id="1226" w:name="_MCCTEMPBM_CRPT71230958___4"/>
            <w:bookmarkStart w:id="1227" w:name="_MCCTEMPBM_CRPT71230959___4" w:colFirst="2" w:colLast="2"/>
            <w:bookmarkEnd w:id="1225"/>
            <w:bookmarkEnd w:id="1226"/>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bookmarkStart w:id="1228" w:name="_MCCTEMPBM_CRPT71230960___4"/>
            <w:bookmarkStart w:id="1229" w:name="_MCCTEMPBM_CRPT71230961___4" w:colFirst="2" w:colLast="2"/>
            <w:bookmarkEnd w:id="1227"/>
            <w:bookmarkEnd w:id="1228"/>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bookmarkStart w:id="1230" w:name="_MCCTEMPBM_CRPT71230962___4"/>
            <w:bookmarkStart w:id="1231" w:name="_MCCTEMPBM_CRPT71230963___4" w:colFirst="2" w:colLast="2"/>
            <w:bookmarkEnd w:id="1229"/>
            <w:bookmarkEnd w:id="1230"/>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bookmarkStart w:id="1232" w:name="_MCCTEMPBM_CRPT71230964___4"/>
            <w:bookmarkStart w:id="1233" w:name="_MCCTEMPBM_CRPT71230965___4" w:colFirst="2" w:colLast="2"/>
            <w:bookmarkEnd w:id="1231"/>
            <w:bookmarkEnd w:id="1232"/>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bookmarkStart w:id="1234" w:name="_MCCTEMPBM_CRPT71230966___4"/>
            <w:bookmarkStart w:id="1235" w:name="_MCCTEMPBM_CRPT71230967___4" w:colFirst="2" w:colLast="2"/>
            <w:bookmarkEnd w:id="1233"/>
            <w:bookmarkEnd w:id="1234"/>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bookmarkStart w:id="1236" w:name="_MCCTEMPBM_CRPT71230968___4"/>
            <w:bookmarkStart w:id="1237" w:name="_MCCTEMPBM_CRPT71230969___4" w:colFirst="2" w:colLast="2"/>
            <w:bookmarkEnd w:id="1235"/>
            <w:bookmarkEnd w:id="1236"/>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bookmarkStart w:id="1238" w:name="_MCCTEMPBM_CRPT71230970___4"/>
            <w:bookmarkStart w:id="1239" w:name="_MCCTEMPBM_CRPT71230971___4" w:colFirst="2" w:colLast="2"/>
            <w:bookmarkEnd w:id="1237"/>
            <w:bookmarkEnd w:id="1238"/>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bookmarkStart w:id="1240" w:name="_MCCTEMPBM_CRPT71230972___4"/>
            <w:bookmarkStart w:id="1241" w:name="_MCCTEMPBM_CRPT71230973___4" w:colFirst="2" w:colLast="3"/>
            <w:bookmarkEnd w:id="1239"/>
            <w:bookmarkEnd w:id="1240"/>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bookmarkStart w:id="1242" w:name="_MCCTEMPBM_CRPT71230974___4" w:colFirst="0" w:colLast="0"/>
            <w:bookmarkStart w:id="1243" w:name="_MCCTEMPBM_CRPT71230975___4" w:colFirst="2" w:colLast="2"/>
            <w:bookmarkEnd w:id="1241"/>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bookmarkStart w:id="1244" w:name="_MCCTEMPBM_CRPT71230976___4" w:colFirst="0" w:colLast="0"/>
            <w:bookmarkStart w:id="1245" w:name="_MCCTEMPBM_CRPT71230977___4" w:colFirst="2" w:colLast="2"/>
            <w:bookmarkEnd w:id="1242"/>
            <w:bookmarkEnd w:id="1243"/>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bookmarkEnd w:id="1244"/>
      <w:bookmarkEnd w:id="1245"/>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bookmarkStart w:id="1246" w:name="_MCCTEMPBM_CRPT71230978___4"/>
            <w:bookmarkEnd w:id="1246"/>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bookmarkStart w:id="1247" w:name="_MCCTEMPBM_CRPT71230979___4"/>
            <w:bookmarkEnd w:id="1247"/>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bookmarkStart w:id="1248" w:name="_MCCTEMPBM_CRPT71230980___4"/>
            <w:bookmarkEnd w:id="1248"/>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bookmarkStart w:id="1249" w:name="_MCCTEMPBM_CRPT71230981___4"/>
            <w:bookmarkEnd w:id="1249"/>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bookmarkStart w:id="1250" w:name="_MCCTEMPBM_CRPT71230982___4"/>
            <w:bookmarkStart w:id="1251" w:name="_MCCTEMPBM_CRPT71230983___4" w:colFirst="2" w:colLast="2"/>
            <w:bookmarkEnd w:id="1250"/>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bookmarkStart w:id="1252" w:name="_MCCTEMPBM_CRPT71230984___4"/>
            <w:bookmarkStart w:id="1253" w:name="_MCCTEMPBM_CRPT71230985___4" w:colFirst="2" w:colLast="2"/>
            <w:bookmarkEnd w:id="1251"/>
            <w:bookmarkEnd w:id="1252"/>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bookmarkStart w:id="1254" w:name="_MCCTEMPBM_CRPT71230986___4"/>
            <w:bookmarkStart w:id="1255" w:name="_MCCTEMPBM_CRPT71230987___4" w:colFirst="2" w:colLast="3"/>
            <w:bookmarkEnd w:id="1253"/>
            <w:bookmarkEnd w:id="1254"/>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bookmarkStart w:id="1256" w:name="_MCCTEMPBM_CRPT71230988___4"/>
            <w:bookmarkStart w:id="1257" w:name="_MCCTEMPBM_CRPT71230989___4" w:colFirst="3" w:colLast="4"/>
            <w:bookmarkEnd w:id="1255"/>
            <w:bookmarkEnd w:id="1256"/>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bookmarkStart w:id="1258" w:name="_MCCTEMPBM_CRPT71230990___4"/>
            <w:bookmarkStart w:id="1259" w:name="_MCCTEMPBM_CRPT71230991___4" w:colFirst="2" w:colLast="2"/>
            <w:bookmarkEnd w:id="1257"/>
            <w:bookmarkEnd w:id="1258"/>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bookmarkStart w:id="1260" w:name="_MCCTEMPBM_CRPT71230992___4"/>
            <w:bookmarkStart w:id="1261" w:name="_MCCTEMPBM_CRPT71230993___4" w:colFirst="2" w:colLast="2"/>
            <w:bookmarkEnd w:id="1259"/>
            <w:bookmarkEnd w:id="1260"/>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bookmarkStart w:id="1262" w:name="_MCCTEMPBM_CRPT71230994___4"/>
            <w:bookmarkStart w:id="1263" w:name="_MCCTEMPBM_CRPT71230995___4" w:colFirst="2" w:colLast="2"/>
            <w:bookmarkEnd w:id="1261"/>
            <w:bookmarkEnd w:id="1262"/>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bookmarkStart w:id="1264" w:name="_MCCTEMPBM_CRPT71230996___4"/>
            <w:bookmarkStart w:id="1265" w:name="_MCCTEMPBM_CRPT71230997___4" w:colFirst="2" w:colLast="2"/>
            <w:bookmarkEnd w:id="1263"/>
            <w:bookmarkEnd w:id="1264"/>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bookmarkStart w:id="1266" w:name="_MCCTEMPBM_CRPT71230998___4"/>
            <w:bookmarkStart w:id="1267" w:name="_MCCTEMPBM_CRPT71230999___4" w:colFirst="2" w:colLast="2"/>
            <w:bookmarkEnd w:id="1265"/>
            <w:bookmarkEnd w:id="1266"/>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bookmarkStart w:id="1268" w:name="_MCCTEMPBM_CRPT71231000___4"/>
            <w:bookmarkStart w:id="1269" w:name="_MCCTEMPBM_CRPT71231001___4" w:colFirst="2" w:colLast="2"/>
            <w:bookmarkEnd w:id="1267"/>
            <w:bookmarkEnd w:id="1268"/>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bookmarkStart w:id="1270" w:name="_MCCTEMPBM_CRPT71231002___4"/>
            <w:bookmarkStart w:id="1271" w:name="_MCCTEMPBM_CRPT71231003___4" w:colFirst="2" w:colLast="2"/>
            <w:bookmarkEnd w:id="1269"/>
            <w:bookmarkEnd w:id="1270"/>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bookmarkStart w:id="1272" w:name="_MCCTEMPBM_CRPT71231004___4"/>
            <w:bookmarkStart w:id="1273" w:name="_MCCTEMPBM_CRPT71231005___4" w:colFirst="2" w:colLast="2"/>
            <w:bookmarkEnd w:id="1271"/>
            <w:bookmarkEnd w:id="1272"/>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bookmarkStart w:id="1274" w:name="_MCCTEMPBM_CRPT71231006___4"/>
            <w:bookmarkStart w:id="1275" w:name="_MCCTEMPBM_CRPT71231007___4" w:colFirst="2" w:colLast="2"/>
            <w:bookmarkEnd w:id="1273"/>
            <w:bookmarkEnd w:id="1274"/>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bookmarkStart w:id="1276" w:name="_MCCTEMPBM_CRPT71231008___4"/>
            <w:bookmarkStart w:id="1277" w:name="_MCCTEMPBM_CRPT71231009___4" w:colFirst="2" w:colLast="3"/>
            <w:bookmarkEnd w:id="1275"/>
            <w:bookmarkEnd w:id="1276"/>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bookmarkStart w:id="1278" w:name="_MCCTEMPBM_CRPT71231010___4" w:colFirst="0" w:colLast="0"/>
            <w:bookmarkStart w:id="1279" w:name="_MCCTEMPBM_CRPT71231011___4" w:colFirst="2" w:colLast="2"/>
            <w:bookmarkEnd w:id="1277"/>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bookmarkStart w:id="1280" w:name="_MCCTEMPBM_CRPT71231012___4" w:colFirst="0" w:colLast="0"/>
            <w:bookmarkStart w:id="1281" w:name="_MCCTEMPBM_CRPT71231013___4" w:colFirst="2" w:colLast="2"/>
            <w:bookmarkEnd w:id="1278"/>
            <w:bookmarkEnd w:id="1279"/>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bookmarkEnd w:id="1280"/>
      <w:bookmarkEnd w:id="1281"/>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bookmarkStart w:id="1282" w:name="_MCCTEMPBM_CRPT71231014___4"/>
            <w:bookmarkEnd w:id="1282"/>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bookmarkStart w:id="1283" w:name="_MCCTEMPBM_CRPT71231015___4"/>
            <w:bookmarkEnd w:id="1283"/>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bookmarkStart w:id="1284" w:name="_MCCTEMPBM_CRPT71231016___4"/>
            <w:bookmarkStart w:id="1285" w:name="_MCCTEMPBM_CRPT71231017___4" w:colFirst="2" w:colLast="2"/>
            <w:bookmarkEnd w:id="1284"/>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bookmarkStart w:id="1286" w:name="_MCCTEMPBM_CRPT71231018___4"/>
            <w:bookmarkStart w:id="1287" w:name="_MCCTEMPBM_CRPT71231019___4" w:colFirst="2" w:colLast="2"/>
            <w:bookmarkEnd w:id="1285"/>
            <w:bookmarkEnd w:id="1286"/>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bookmarkStart w:id="1288" w:name="_MCCTEMPBM_CRPT71231020___4"/>
            <w:bookmarkStart w:id="1289" w:name="_MCCTEMPBM_CRPT71231021___4" w:colFirst="2" w:colLast="5"/>
            <w:bookmarkEnd w:id="1287"/>
            <w:bookmarkEnd w:id="1288"/>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bookmarkStart w:id="1290" w:name="_MCCTEMPBM_CRPT71231022___4"/>
            <w:bookmarkStart w:id="1291" w:name="_MCCTEMPBM_CRPT71231023___4" w:colFirst="3" w:colLast="4"/>
            <w:bookmarkEnd w:id="1289"/>
            <w:bookmarkEnd w:id="1290"/>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bookmarkStart w:id="1292" w:name="_MCCTEMPBM_CRPT71231024___4"/>
            <w:bookmarkEnd w:id="1291"/>
            <w:bookmarkEnd w:id="1292"/>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bookmarkStart w:id="1293" w:name="_MCCTEMPBM_CRPT71231025___4"/>
            <w:r w:rsidRPr="000C321E">
              <w:rPr>
                <w:rFonts w:ascii="Arial" w:hAnsi="Arial"/>
                <w:sz w:val="18"/>
                <w:szCs w:val="18"/>
              </w:rPr>
              <w:t>CK</w:t>
            </w:r>
            <w:bookmarkEnd w:id="1293"/>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bookmarkStart w:id="1294" w:name="_MCCTEMPBM_CRPT71231026___7"/>
            <w:bookmarkEnd w:id="1294"/>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bookmarkStart w:id="1295" w:name="_MCCTEMPBM_CRPT71231027___4"/>
            <w:bookmarkEnd w:id="1295"/>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bookmarkStart w:id="1296" w:name="_MCCTEMPBM_CRPT71231028___4"/>
            <w:r w:rsidRPr="000C321E">
              <w:rPr>
                <w:rFonts w:ascii="Arial" w:hAnsi="Arial"/>
                <w:sz w:val="18"/>
                <w:szCs w:val="18"/>
              </w:rPr>
              <w:t>IK</w:t>
            </w:r>
            <w:bookmarkEnd w:id="1296"/>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bookmarkStart w:id="1297" w:name="_MCCTEMPBM_CRPT71231029___7"/>
            <w:bookmarkEnd w:id="1297"/>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bookmarkStart w:id="1298" w:name="_MCCTEMPBM_CRPT71231030___4"/>
            <w:bookmarkStart w:id="1299" w:name="_MCCTEMPBM_CRPT71231031___4" w:colFirst="2" w:colLast="2"/>
            <w:bookmarkEnd w:id="1298"/>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bookmarkStart w:id="1300" w:name="_MCCTEMPBM_CRPT71231032___4"/>
            <w:bookmarkStart w:id="1301" w:name="_MCCTEMPBM_CRPT71231033___4" w:colFirst="2" w:colLast="2"/>
            <w:bookmarkEnd w:id="1299"/>
            <w:bookmarkEnd w:id="1300"/>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bookmarkStart w:id="1302" w:name="_MCCTEMPBM_CRPT71231034___4"/>
            <w:bookmarkStart w:id="1303" w:name="_MCCTEMPBM_CRPT71231035___4" w:colFirst="2" w:colLast="2"/>
            <w:bookmarkEnd w:id="1301"/>
            <w:bookmarkEnd w:id="1302"/>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bookmarkStart w:id="1304" w:name="_MCCTEMPBM_CRPT71231036___4"/>
            <w:bookmarkStart w:id="1305" w:name="_MCCTEMPBM_CRPT71231037___4" w:colFirst="2" w:colLast="2"/>
            <w:bookmarkEnd w:id="1303"/>
            <w:bookmarkEnd w:id="1304"/>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bookmarkStart w:id="1306" w:name="_MCCTEMPBM_CRPT71231038___4"/>
            <w:bookmarkStart w:id="1307" w:name="_MCCTEMPBM_CRPT71231039___4" w:colFirst="2" w:colLast="2"/>
            <w:bookmarkEnd w:id="1305"/>
            <w:bookmarkEnd w:id="1306"/>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bookmarkStart w:id="1308" w:name="_MCCTEMPBM_CRPT71231040___4"/>
            <w:bookmarkStart w:id="1309" w:name="_MCCTEMPBM_CRPT71231041___4" w:colFirst="2" w:colLast="2"/>
            <w:bookmarkEnd w:id="1307"/>
            <w:bookmarkEnd w:id="1308"/>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bookmarkStart w:id="1310" w:name="_MCCTEMPBM_CRPT71231042___4"/>
            <w:bookmarkStart w:id="1311" w:name="_MCCTEMPBM_CRPT71231043___4" w:colFirst="2" w:colLast="2"/>
            <w:bookmarkEnd w:id="1309"/>
            <w:bookmarkEnd w:id="1310"/>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bookmarkStart w:id="1312" w:name="_MCCTEMPBM_CRPT71231044___4"/>
            <w:bookmarkStart w:id="1313" w:name="_MCCTEMPBM_CRPT71231045___4" w:colFirst="2" w:colLast="2"/>
            <w:bookmarkEnd w:id="1311"/>
            <w:bookmarkEnd w:id="1312"/>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bookmarkStart w:id="1314" w:name="_MCCTEMPBM_CRPT71231046___4"/>
            <w:bookmarkStart w:id="1315" w:name="_MCCTEMPBM_CRPT71231047___4" w:colFirst="2" w:colLast="3"/>
            <w:bookmarkEnd w:id="1313"/>
            <w:bookmarkEnd w:id="1314"/>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bookmarkStart w:id="1316" w:name="_MCCTEMPBM_CRPT71231048___4"/>
            <w:bookmarkStart w:id="1317" w:name="_MCCTEMPBM_CRPT71231049___4" w:colFirst="2" w:colLast="2"/>
            <w:bookmarkEnd w:id="1315"/>
            <w:bookmarkEnd w:id="1316"/>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bookmarkStart w:id="1318" w:name="_MCCTEMPBM_CRPT71231050___4" w:colFirst="0" w:colLast="0"/>
            <w:bookmarkStart w:id="1319" w:name="_MCCTEMPBM_CRPT71231051___4" w:colFirst="2" w:colLast="2"/>
            <w:bookmarkEnd w:id="1317"/>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bookmarkEnd w:id="1318"/>
      <w:bookmarkEnd w:id="1319"/>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p>
        </w:tc>
        <w:tc>
          <w:tcPr>
            <w:tcW w:w="2321" w:type="dxa"/>
          </w:tcPr>
          <w:p w14:paraId="547FB3B5" w14:textId="77777777" w:rsidR="00E16FD1" w:rsidRPr="000C321E" w:rsidRDefault="00E16FD1" w:rsidP="009900EA">
            <w:pPr>
              <w:pStyle w:val="TAC"/>
            </w:pPr>
          </w:p>
        </w:tc>
      </w:tr>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577423">
      <w:pPr>
        <w:pStyle w:val="Heading3"/>
      </w:pPr>
      <w:bookmarkStart w:id="1320" w:name="_Toc9597926"/>
      <w:bookmarkStart w:id="1321" w:name="_Toc97647440"/>
      <w:r w:rsidRPr="000C321E">
        <w:t>7.7.29</w:t>
      </w:r>
      <w:r w:rsidRPr="000C321E">
        <w:tab/>
        <w:t>PDP Context</w:t>
      </w:r>
      <w:bookmarkEnd w:id="1320"/>
      <w:bookmarkEnd w:id="1321"/>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bookmarkStart w:id="1322" w:name="_MCCTEMPBM_CRPT71231052___4"/>
            <w:r w:rsidRPr="000C321E">
              <w:rPr>
                <w:rFonts w:ascii="Arial" w:hAnsi="Arial"/>
                <w:sz w:val="18"/>
                <w:lang w:eastAsia="ja-JP"/>
              </w:rPr>
              <w:t>p+3</w:t>
            </w:r>
            <w:bookmarkEnd w:id="1322"/>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bookmarkStart w:id="1323" w:name="_MCCTEMPBM_CRPT71231053___2"/>
            <w:r w:rsidRPr="000C321E">
              <w:rPr>
                <w:rFonts w:ascii="Arial" w:hAnsi="Arial"/>
                <w:sz w:val="18"/>
              </w:rPr>
              <w:t>PDP Type Number</w:t>
            </w:r>
            <w:bookmarkEnd w:id="1323"/>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bookmarkStart w:id="1324" w:name="_MCCTEMPBM_CRPT71231054___4" w:colFirst="0" w:colLast="0"/>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bookmarkStart w:id="1325" w:name="_MCCTEMPBM_CRPT71231055___4" w:colFirst="0" w:colLast="0"/>
            <w:bookmarkEnd w:id="1324"/>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bookmarkEnd w:id="1325"/>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577423">
      <w:pPr>
        <w:pStyle w:val="Heading3"/>
      </w:pPr>
      <w:bookmarkStart w:id="1326" w:name="_Toc9597927"/>
      <w:bookmarkStart w:id="1327" w:name="_Toc97647441"/>
      <w:r w:rsidRPr="000C321E">
        <w:t>7.7.30</w:t>
      </w:r>
      <w:r w:rsidRPr="000C321E">
        <w:tab/>
        <w:t>Access Point Name</w:t>
      </w:r>
      <w:bookmarkEnd w:id="1326"/>
      <w:bookmarkEnd w:id="1327"/>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6pt;height:103.95pt" o:ole="">
            <v:imagedata r:id="rId65" o:title="" croptop="4209f" cropbottom="19841f" cropleft="5321f" cropright="8402f"/>
          </v:shape>
          <o:OLEObject Type="Embed" ProgID="Word.Document.8" ShapeID="_x0000_i1053" DrawAspect="Content" ObjectID="_1708260784"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577423">
      <w:pPr>
        <w:pStyle w:val="Heading3"/>
      </w:pPr>
      <w:bookmarkStart w:id="1328" w:name="_Toc9597928"/>
      <w:bookmarkStart w:id="1329" w:name="_Toc97647442"/>
      <w:r w:rsidRPr="000C321E">
        <w:t>7.7.31</w:t>
      </w:r>
      <w:r w:rsidRPr="000C321E">
        <w:tab/>
        <w:t>Protocol Configuration Options</w:t>
      </w:r>
      <w:bookmarkEnd w:id="1328"/>
      <w:bookmarkEnd w:id="1329"/>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1330" w:name="_MON_1109406343"/>
    <w:bookmarkEnd w:id="1330"/>
    <w:p w14:paraId="23C41CC8" w14:textId="77777777" w:rsidR="00E16FD1" w:rsidRPr="000C321E" w:rsidRDefault="00E16FD1" w:rsidP="00E16FD1">
      <w:pPr>
        <w:pStyle w:val="TH"/>
      </w:pPr>
      <w:r w:rsidRPr="000C321E">
        <w:object w:dxaOrig="4305" w:dyaOrig="1493" w14:anchorId="191B14FD">
          <v:shape id="_x0000_i1054" type="#_x0000_t75" style="width:244.8pt;height:85.15pt" o:ole="">
            <v:imagedata r:id="rId67" o:title=""/>
          </v:shape>
          <o:OLEObject Type="Embed" ProgID="Word.Picture.8" ShapeID="_x0000_i1054" DrawAspect="Content" ObjectID="_1708260785"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577423">
      <w:pPr>
        <w:pStyle w:val="Heading3"/>
      </w:pPr>
      <w:bookmarkStart w:id="1331" w:name="_Toc9597929"/>
      <w:bookmarkStart w:id="1332" w:name="_Toc97647443"/>
      <w:r w:rsidRPr="000C321E">
        <w:t>7.7.32</w:t>
      </w:r>
      <w:r w:rsidRPr="000C321E">
        <w:tab/>
        <w:t>GSN Address</w:t>
      </w:r>
      <w:bookmarkEnd w:id="1331"/>
      <w:bookmarkEnd w:id="1332"/>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pt;height:99.5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08260786"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577423">
      <w:pPr>
        <w:pStyle w:val="Heading3"/>
      </w:pPr>
      <w:bookmarkStart w:id="1333" w:name="_Toc9597930"/>
      <w:bookmarkStart w:id="1334" w:name="_Toc97647444"/>
      <w:r w:rsidRPr="000C321E">
        <w:lastRenderedPageBreak/>
        <w:t>7.7.33</w:t>
      </w:r>
      <w:r w:rsidRPr="000C321E">
        <w:tab/>
        <w:t>MS International PSTN/ISDN Number (MSISDN)</w:t>
      </w:r>
      <w:bookmarkEnd w:id="1333"/>
      <w:bookmarkEnd w:id="1334"/>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1pt;height:99.55pt" o:ole="" fillcolor="window">
            <v:imagedata r:id="rId71" o:title="" croptop="4209f" cropbottom="21645f" cropleft="5041f" cropright="7842f"/>
          </v:shape>
          <o:OLEObject Type="Embed" ProgID="Word.Picture.8" ShapeID="_x0000_i1056" DrawAspect="Content" ObjectID="_1708260787"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577423">
      <w:pPr>
        <w:pStyle w:val="Heading3"/>
      </w:pPr>
      <w:bookmarkStart w:id="1335" w:name="_Toc9597931"/>
      <w:bookmarkStart w:id="1336" w:name="_Toc97647445"/>
      <w:r w:rsidRPr="000C321E">
        <w:t>7.7.34</w:t>
      </w:r>
      <w:r w:rsidRPr="000C321E">
        <w:tab/>
        <w:t>Quality of Service (QoS) Profile</w:t>
      </w:r>
      <w:bookmarkEnd w:id="1335"/>
      <w:bookmarkEnd w:id="1336"/>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577423">
      <w:pPr>
        <w:pStyle w:val="Heading3"/>
      </w:pPr>
      <w:bookmarkStart w:id="1337" w:name="_Toc9597932"/>
      <w:bookmarkStart w:id="1338" w:name="_Toc97647446"/>
      <w:r w:rsidRPr="000C321E">
        <w:lastRenderedPageBreak/>
        <w:t>7.7.35</w:t>
      </w:r>
      <w:r w:rsidRPr="000C321E">
        <w:tab/>
        <w:t>Authentication Quintuplet</w:t>
      </w:r>
      <w:bookmarkEnd w:id="1337"/>
      <w:bookmarkEnd w:id="1338"/>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(RAND</w:t>
      </w:r>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8.65pt;height:313.0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08260788"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577423">
      <w:pPr>
        <w:pStyle w:val="Heading3"/>
      </w:pPr>
      <w:bookmarkStart w:id="1339" w:name="_Toc9597933"/>
      <w:bookmarkStart w:id="1340" w:name="_Toc97647447"/>
      <w:r w:rsidRPr="000C321E">
        <w:t>7.7.36</w:t>
      </w:r>
      <w:r w:rsidRPr="000C321E">
        <w:tab/>
        <w:t>Traffic Flow Template (TFT)</w:t>
      </w:r>
      <w:bookmarkEnd w:id="1339"/>
      <w:bookmarkEnd w:id="1340"/>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5pt;height:188.4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08260789"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577423">
      <w:pPr>
        <w:pStyle w:val="Heading3"/>
        <w:rPr>
          <w:lang w:eastAsia="ja-JP"/>
        </w:rPr>
      </w:pPr>
      <w:bookmarkStart w:id="1341" w:name="_Toc9597934"/>
      <w:bookmarkStart w:id="1342" w:name="_Toc97647448"/>
      <w:r w:rsidRPr="000C321E">
        <w:lastRenderedPageBreak/>
        <w:t>7.7.37</w:t>
      </w:r>
      <w:r w:rsidRPr="000C321E">
        <w:tab/>
      </w:r>
      <w:r w:rsidRPr="000C321E">
        <w:rPr>
          <w:lang w:eastAsia="ja-JP"/>
        </w:rPr>
        <w:t>Target Identification</w:t>
      </w:r>
      <w:bookmarkEnd w:id="1341"/>
      <w:bookmarkEnd w:id="1342"/>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577423">
      <w:pPr>
        <w:pStyle w:val="Heading3"/>
      </w:pPr>
      <w:bookmarkStart w:id="1343" w:name="_Toc9597935"/>
      <w:bookmarkStart w:id="1344" w:name="_Toc97647449"/>
      <w:r w:rsidRPr="000C321E">
        <w:lastRenderedPageBreak/>
        <w:t>7.7.38</w:t>
      </w:r>
      <w:r w:rsidRPr="000C321E">
        <w:tab/>
      </w:r>
      <w:r w:rsidRPr="000C321E">
        <w:rPr>
          <w:lang w:eastAsia="ja-JP"/>
        </w:rPr>
        <w:t>UTRAN Transparent Container</w:t>
      </w:r>
      <w:bookmarkEnd w:id="1343"/>
      <w:bookmarkEnd w:id="1344"/>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pt;height:99.5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08260790"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bookmarkStart w:id="1345" w:name="_MCCTEMPBM_CRPT71231056___2"/>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bookmarkEnd w:id="1345"/>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577423">
      <w:pPr>
        <w:pStyle w:val="Heading3"/>
        <w:rPr>
          <w:lang w:eastAsia="ja-JP"/>
        </w:rPr>
      </w:pPr>
      <w:bookmarkStart w:id="1346" w:name="_Toc9597936"/>
      <w:bookmarkStart w:id="1347" w:name="_Toc97647450"/>
      <w:r w:rsidRPr="000C321E">
        <w:t>7.7.39</w:t>
      </w:r>
      <w:r w:rsidRPr="000C321E">
        <w:tab/>
      </w:r>
      <w:r w:rsidRPr="000C321E">
        <w:rPr>
          <w:lang w:eastAsia="ja-JP"/>
        </w:rPr>
        <w:t>RAB Setup Information</w:t>
      </w:r>
      <w:bookmarkEnd w:id="1346"/>
      <w:bookmarkEnd w:id="1347"/>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1pt;height:131.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08260791"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1pt;height:94.5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08260792"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577423">
      <w:pPr>
        <w:pStyle w:val="Heading3"/>
      </w:pPr>
      <w:bookmarkStart w:id="1348" w:name="_Toc9597937"/>
      <w:bookmarkStart w:id="1349" w:name="_Toc97647451"/>
      <w:r w:rsidRPr="000C321E">
        <w:t>7.7.40</w:t>
      </w:r>
      <w:r w:rsidRPr="000C321E">
        <w:tab/>
        <w:t>Extension Header Type List</w:t>
      </w:r>
      <w:bookmarkEnd w:id="1348"/>
      <w:bookmarkEnd w:id="1349"/>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7pt;height:94.55pt" o:ole="" fillcolor="window">
            <v:imagedata r:id="rId83" o:title="" croptop="3818f" cropbottom="21633f" cropleft="7935f" cropright="7347f"/>
          </v:shape>
          <o:OLEObject Type="Embed" ProgID="MSDraw" ShapeID="_x0000_i1062" DrawAspect="Content" ObjectID="_1708260793"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577423">
      <w:pPr>
        <w:pStyle w:val="Heading3"/>
      </w:pPr>
      <w:bookmarkStart w:id="1350" w:name="_Toc9597938"/>
      <w:bookmarkStart w:id="1351" w:name="_Toc97647452"/>
      <w:r w:rsidRPr="000C321E">
        <w:t>7.7.41</w:t>
      </w:r>
      <w:r w:rsidRPr="000C321E">
        <w:tab/>
        <w:t>Trigger Id</w:t>
      </w:r>
      <w:bookmarkEnd w:id="1350"/>
      <w:bookmarkEnd w:id="1351"/>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pt;height:102.05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08260794"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577423">
      <w:pPr>
        <w:pStyle w:val="Heading3"/>
      </w:pPr>
      <w:bookmarkStart w:id="1352" w:name="_Toc9597939"/>
      <w:bookmarkStart w:id="1353" w:name="_Toc97647453"/>
      <w:r w:rsidRPr="000C321E">
        <w:lastRenderedPageBreak/>
        <w:t>7.7.42</w:t>
      </w:r>
      <w:r w:rsidRPr="000C321E">
        <w:tab/>
        <w:t>OMC Identity</w:t>
      </w:r>
      <w:bookmarkEnd w:id="1352"/>
      <w:bookmarkEnd w:id="1353"/>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1pt;height:103.95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08260795"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577423">
      <w:pPr>
        <w:pStyle w:val="Heading3"/>
      </w:pPr>
      <w:bookmarkStart w:id="1354" w:name="_Toc9597940"/>
      <w:bookmarkStart w:id="1355" w:name="_Toc97647454"/>
      <w:r w:rsidRPr="000C321E">
        <w:t>7.7.43</w:t>
      </w:r>
      <w:r w:rsidRPr="000C321E">
        <w:tab/>
        <w:t>RAN Transparent Container</w:t>
      </w:r>
      <w:bookmarkEnd w:id="1354"/>
      <w:bookmarkEnd w:id="1355"/>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bookmarkStart w:id="1356" w:name="_MCCTEMPBM_CRPT71231057___5"/>
      <w:r w:rsidRPr="000C321E">
        <w:t xml:space="preserve">The two octets Length field holds the length of the </w:t>
      </w:r>
      <w:r w:rsidRPr="000C321E">
        <w:rPr>
          <w:color w:val="000000"/>
        </w:rPr>
        <w:t>RAN Transparent Container field</w:t>
      </w:r>
      <w:r w:rsidRPr="000C321E">
        <w:t xml:space="preserve"> Container (octets 4-n).</w:t>
      </w:r>
    </w:p>
    <w:bookmarkEnd w:id="1356"/>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bookmarkStart w:id="1357" w:name="_MCCTEMPBM_CRPT71231058___5" w:colFirst="0" w:colLast="7"/>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bookmarkStart w:id="1358" w:name="_MCCTEMPBM_CRPT71231059___5" w:colFirst="0" w:colLast="7"/>
            <w:bookmarkEnd w:id="1357"/>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bookmarkEnd w:id="1358"/>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bookmarkStart w:id="1359" w:name="_MCCTEMPBM_CRPT71231060___4"/>
            <w:r w:rsidRPr="000C321E">
              <w:rPr>
                <w:color w:val="000000"/>
              </w:rPr>
              <w:t>Type =144  (Decimal)</w:t>
            </w:r>
            <w:bookmarkEnd w:id="1359"/>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bookmarkStart w:id="1360" w:name="_MCCTEMPBM_CRPT71231061___4"/>
            <w:r w:rsidRPr="000C321E">
              <w:rPr>
                <w:color w:val="000000"/>
              </w:rPr>
              <w:t>Length</w:t>
            </w:r>
            <w:bookmarkEnd w:id="1360"/>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bookmarkStart w:id="1361" w:name="_MCCTEMPBM_CRPT71231062___4"/>
            <w:r w:rsidRPr="000C321E">
              <w:rPr>
                <w:color w:val="000000"/>
              </w:rPr>
              <w:t>RAN Transparent Container  field</w:t>
            </w:r>
            <w:bookmarkEnd w:id="1361"/>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577423">
      <w:pPr>
        <w:pStyle w:val="Heading3"/>
      </w:pPr>
      <w:bookmarkStart w:id="1362" w:name="_Toc9597941"/>
      <w:bookmarkStart w:id="1363" w:name="_Toc97647455"/>
      <w:r w:rsidRPr="000C321E">
        <w:t>7.7.44</w:t>
      </w:r>
      <w:r w:rsidRPr="000C321E">
        <w:tab/>
        <w:t>Charging Gateway Address</w:t>
      </w:r>
      <w:bookmarkEnd w:id="1362"/>
      <w:bookmarkEnd w:id="1363"/>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8pt;height:96.4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08260796"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8pt;height:96.4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08260797"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577423">
      <w:pPr>
        <w:pStyle w:val="Heading3"/>
        <w:rPr>
          <w:lang w:eastAsia="ja-JP"/>
        </w:rPr>
      </w:pPr>
      <w:bookmarkStart w:id="1364" w:name="_Toc9597942"/>
      <w:bookmarkStart w:id="1365" w:name="_Toc97647456"/>
      <w:r w:rsidRPr="000C321E">
        <w:lastRenderedPageBreak/>
        <w:t>7.7.45</w:t>
      </w:r>
      <w:r w:rsidRPr="000C321E">
        <w:tab/>
      </w:r>
      <w:r w:rsidRPr="000C321E">
        <w:rPr>
          <w:rFonts w:eastAsia="MS Mincho"/>
        </w:rPr>
        <w:t>PDP Context Prioritization</w:t>
      </w:r>
      <w:bookmarkEnd w:id="1364"/>
      <w:bookmarkEnd w:id="1365"/>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366" w:name="_MON_1135146451"/>
    <w:bookmarkEnd w:id="1366"/>
    <w:p w14:paraId="75A6E715" w14:textId="77777777" w:rsidR="00E16FD1" w:rsidRPr="000C321E" w:rsidRDefault="00E16FD1" w:rsidP="00E16FD1">
      <w:pPr>
        <w:pStyle w:val="TH"/>
      </w:pPr>
      <w:r w:rsidRPr="000C321E">
        <w:object w:dxaOrig="7358" w:dyaOrig="2592" w14:anchorId="5B665754">
          <v:shape id="_x0000_i1067" type="#_x0000_t75" style="width:278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08260798"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577423">
      <w:pPr>
        <w:pStyle w:val="Heading3"/>
        <w:rPr>
          <w:lang w:eastAsia="ja-JP"/>
        </w:rPr>
      </w:pPr>
      <w:bookmarkStart w:id="1367" w:name="_Toc9597943"/>
      <w:bookmarkStart w:id="1368" w:name="_Toc97647457"/>
      <w:r w:rsidRPr="000C321E">
        <w:t>7.7.45A</w:t>
      </w:r>
      <w:r w:rsidRPr="000C321E">
        <w:tab/>
        <w:t xml:space="preserve">Additional </w:t>
      </w:r>
      <w:r w:rsidRPr="000C321E">
        <w:rPr>
          <w:lang w:eastAsia="ja-JP"/>
        </w:rPr>
        <w:t>RAB Setup Information</w:t>
      </w:r>
      <w:bookmarkEnd w:id="1367"/>
      <w:bookmarkEnd w:id="1368"/>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8.65pt;height:124.6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08260799"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4.25pt;height:97.0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08260800"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577423">
      <w:pPr>
        <w:pStyle w:val="Heading3"/>
      </w:pPr>
      <w:bookmarkStart w:id="1369" w:name="_Toc9597944"/>
      <w:bookmarkStart w:id="1370" w:name="_Toc97647458"/>
      <w:r w:rsidRPr="000C321E">
        <w:lastRenderedPageBreak/>
        <w:t>7.7.46</w:t>
      </w:r>
      <w:r w:rsidRPr="000C321E">
        <w:tab/>
        <w:t>Private Extension</w:t>
      </w:r>
      <w:bookmarkEnd w:id="1369"/>
      <w:bookmarkEnd w:id="1370"/>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25pt;height:123.95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08260801"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577423">
      <w:pPr>
        <w:pStyle w:val="Heading3"/>
      </w:pPr>
      <w:bookmarkStart w:id="1371" w:name="_Toc9597945"/>
      <w:bookmarkStart w:id="1372" w:name="_Toc97647459"/>
      <w:r w:rsidRPr="000C321E">
        <w:t>7.7.47</w:t>
      </w:r>
      <w:r w:rsidRPr="000C321E">
        <w:tab/>
        <w:t>SGSN Number</w:t>
      </w:r>
      <w:bookmarkEnd w:id="1371"/>
      <w:bookmarkEnd w:id="1372"/>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1373" w:name="_MON_1015310179"/>
    <w:bookmarkStart w:id="1374" w:name="_MON_1016629422"/>
    <w:bookmarkStart w:id="1375" w:name="_MON_1063181480"/>
    <w:bookmarkStart w:id="1376" w:name="_MON_1105341241"/>
    <w:bookmarkStart w:id="1377" w:name="_MON_1105341329"/>
    <w:bookmarkStart w:id="1378" w:name="_MON_1105341466"/>
    <w:bookmarkStart w:id="1379" w:name="_MON_1135146494"/>
    <w:bookmarkStart w:id="1380" w:name="_MON_998459721"/>
    <w:bookmarkStart w:id="1381" w:name="_MON_998460122"/>
    <w:bookmarkStart w:id="1382" w:name="_MON_1008528075"/>
    <w:bookmarkStart w:id="1383" w:name="_MON_1008529075"/>
    <w:bookmarkStart w:id="1384" w:name="_MON_1008529269"/>
    <w:bookmarkStart w:id="1385" w:name="_MON_1008530404"/>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Start w:id="1386" w:name="_MON_1015244927"/>
    <w:bookmarkEnd w:id="1386"/>
    <w:p w14:paraId="09358ACE" w14:textId="77777777" w:rsidR="00E16FD1" w:rsidRPr="000C321E" w:rsidRDefault="00E16FD1" w:rsidP="00E16FD1">
      <w:pPr>
        <w:pStyle w:val="TH"/>
      </w:pPr>
      <w:r w:rsidRPr="000C321E">
        <w:object w:dxaOrig="7006" w:dyaOrig="3271" w14:anchorId="1246EE4A">
          <v:shape id="_x0000_i1071" type="#_x0000_t75" style="width:351.25pt;height:163.4pt" o:ole="" fillcolor="window">
            <v:imagedata r:id="rId101" o:title=""/>
          </v:shape>
          <o:OLEObject Type="Embed" ProgID="Word.Picture.8" ShapeID="_x0000_i1071" DrawAspect="Content" ObjectID="_1708260802"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577423">
      <w:pPr>
        <w:pStyle w:val="Heading3"/>
      </w:pPr>
      <w:bookmarkStart w:id="1387" w:name="_Toc9597946"/>
      <w:bookmarkStart w:id="1388" w:name="_Toc97647460"/>
      <w:r w:rsidRPr="000C321E">
        <w:t>7.7.48</w:t>
      </w:r>
      <w:r w:rsidRPr="000C321E">
        <w:tab/>
        <w:t>Common Flags</w:t>
      </w:r>
      <w:bookmarkEnd w:id="1387"/>
      <w:bookmarkEnd w:id="1388"/>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bookmarkStart w:id="1389" w:name="_MCCTEMPBM_CRPT71231063___6"/>
            <w:bookmarkEnd w:id="1389"/>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bookmarkStart w:id="1390" w:name="_MCCTEMPBM_CRPT71231064___6"/>
            <w:r w:rsidRPr="000C321E">
              <w:t>Octets</w:t>
            </w:r>
            <w:bookmarkEnd w:id="1390"/>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bookmarkStart w:id="1391" w:name="_MCCTEMPBM_CRPT71231065___6"/>
            <w:r w:rsidRPr="000C321E">
              <w:t>1</w:t>
            </w:r>
            <w:bookmarkEnd w:id="1391"/>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bookmarkStart w:id="1392" w:name="_MCCTEMPBM_CRPT71231066___6"/>
            <w:r w:rsidRPr="000C321E">
              <w:t>2-3</w:t>
            </w:r>
            <w:bookmarkEnd w:id="1392"/>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bookmarkStart w:id="1393" w:name="_MCCTEMPBM_CRPT71231067___6"/>
            <w:r w:rsidRPr="000C321E">
              <w:t>4</w:t>
            </w:r>
            <w:bookmarkEnd w:id="1393"/>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p>
        </w:tc>
        <w:tc>
          <w:tcPr>
            <w:tcW w:w="671" w:type="dxa"/>
            <w:tcBorders>
              <w:bottom w:val="single" w:sz="6" w:space="0" w:color="auto"/>
            </w:tcBorders>
          </w:tcPr>
          <w:p w14:paraId="230CAAEF" w14:textId="77777777" w:rsidR="00E16FD1" w:rsidRPr="000C321E" w:rsidRDefault="00E16FD1" w:rsidP="009900EA">
            <w:pPr>
              <w:pStyle w:val="TAC"/>
              <w:ind w:right="-48"/>
            </w:pPr>
            <w:bookmarkStart w:id="1394" w:name="_MCCTEMPBM_CRPT71231068___6"/>
            <w:bookmarkEnd w:id="1394"/>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577423">
      <w:pPr>
        <w:pStyle w:val="Heading3"/>
      </w:pPr>
      <w:bookmarkStart w:id="1395" w:name="_Toc9597947"/>
      <w:bookmarkStart w:id="1396" w:name="_Toc97647461"/>
      <w:r w:rsidRPr="000C321E">
        <w:t>7.7.49</w:t>
      </w:r>
      <w:r w:rsidRPr="000C321E">
        <w:tab/>
        <w:t>APN Restriction</w:t>
      </w:r>
      <w:bookmarkEnd w:id="1395"/>
      <w:bookmarkEnd w:id="1396"/>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577423">
      <w:pPr>
        <w:pStyle w:val="Heading3"/>
      </w:pPr>
      <w:bookmarkStart w:id="1397" w:name="_Toc9597948"/>
      <w:bookmarkStart w:id="1398" w:name="_Toc97647462"/>
      <w:r w:rsidRPr="000C321E">
        <w:t>7.7.50</w:t>
      </w:r>
      <w:r w:rsidRPr="000C321E">
        <w:tab/>
        <w:t>RAT Type</w:t>
      </w:r>
      <w:bookmarkEnd w:id="1397"/>
      <w:bookmarkEnd w:id="1398"/>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bookmarkStart w:id="1399" w:name="_MCCTEMPBM_CRPT71231069___6"/>
            <w:bookmarkEnd w:id="1399"/>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bookmarkStart w:id="1400" w:name="_MCCTEMPBM_CRPT71231070___6"/>
            <w:r w:rsidRPr="000C321E">
              <w:rPr>
                <w:b/>
                <w:bCs/>
              </w:rPr>
              <w:t>Octets</w:t>
            </w:r>
            <w:bookmarkEnd w:id="1400"/>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bookmarkStart w:id="1401" w:name="_MCCTEMPBM_CRPT71231071___6"/>
            <w:r w:rsidRPr="000C321E">
              <w:t>1</w:t>
            </w:r>
            <w:bookmarkEnd w:id="1401"/>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bookmarkStart w:id="1402" w:name="_MCCTEMPBM_CRPT71231072___6"/>
            <w:r w:rsidRPr="000C321E">
              <w:t>2-3</w:t>
            </w:r>
            <w:bookmarkEnd w:id="1402"/>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bookmarkStart w:id="1403" w:name="_MCCTEMPBM_CRPT71231073___6"/>
            <w:r w:rsidRPr="000C321E">
              <w:t>4</w:t>
            </w:r>
            <w:bookmarkEnd w:id="1403"/>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p>
        </w:tc>
        <w:tc>
          <w:tcPr>
            <w:tcW w:w="671" w:type="dxa"/>
            <w:tcBorders>
              <w:bottom w:val="single" w:sz="6" w:space="0" w:color="auto"/>
            </w:tcBorders>
          </w:tcPr>
          <w:p w14:paraId="55F20428" w14:textId="77777777" w:rsidR="00E16FD1" w:rsidRPr="000C321E" w:rsidRDefault="00E16FD1" w:rsidP="009900EA">
            <w:pPr>
              <w:pStyle w:val="TAC"/>
              <w:ind w:right="-48"/>
            </w:pPr>
            <w:bookmarkStart w:id="1404" w:name="_MCCTEMPBM_CRPT71231074___6"/>
            <w:bookmarkEnd w:id="1404"/>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bookmarkStart w:id="1405" w:name="_MCCTEMPBM_CRPT71231075___4" w:colFirst="0" w:colLast="0"/>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bookmarkEnd w:id="1405"/>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GERAN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bookmarkStart w:id="1406" w:name="_MCCTEMPBM_CRPT71231076___2"/>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577423">
      <w:pPr>
        <w:pStyle w:val="Heading3"/>
      </w:pPr>
      <w:bookmarkStart w:id="1407" w:name="_Toc9597949"/>
      <w:bookmarkStart w:id="1408" w:name="_Toc97647463"/>
      <w:bookmarkEnd w:id="1406"/>
      <w:r w:rsidRPr="000C321E">
        <w:t>7.7.51</w:t>
      </w:r>
      <w:r w:rsidRPr="000C321E">
        <w:tab/>
        <w:t>User Location Information (ULI)</w:t>
      </w:r>
      <w:bookmarkEnd w:id="1407"/>
      <w:bookmarkEnd w:id="1408"/>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bookmarkStart w:id="1409" w:name="_MCCTEMPBM_CRPT71231077___6"/>
            <w:bookmarkEnd w:id="1409"/>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bookmarkStart w:id="1410" w:name="_MCCTEMPBM_CRPT71231078___6"/>
            <w:r w:rsidRPr="000C321E">
              <w:rPr>
                <w:b/>
                <w:bCs/>
              </w:rPr>
              <w:t>Octets</w:t>
            </w:r>
            <w:bookmarkEnd w:id="1410"/>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bookmarkStart w:id="1411" w:name="_MCCTEMPBM_CRPT71231079___6"/>
            <w:r w:rsidRPr="000C321E">
              <w:t>1</w:t>
            </w:r>
            <w:bookmarkEnd w:id="1411"/>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bookmarkStart w:id="1412" w:name="_MCCTEMPBM_CRPT71231080___6"/>
            <w:r w:rsidRPr="000C321E">
              <w:t>2-3</w:t>
            </w:r>
            <w:bookmarkEnd w:id="1412"/>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bookmarkStart w:id="1413" w:name="_MCCTEMPBM_CRPT71231081___6"/>
            <w:r w:rsidRPr="000C321E">
              <w:t>4</w:t>
            </w:r>
            <w:bookmarkEnd w:id="1413"/>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bookmarkStart w:id="1414" w:name="_MCCTEMPBM_CRPT71231082___6"/>
            <w:r w:rsidRPr="000C321E">
              <w:t>5 - m</w:t>
            </w:r>
            <w:bookmarkEnd w:id="1414"/>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p>
        </w:tc>
        <w:tc>
          <w:tcPr>
            <w:tcW w:w="1156" w:type="dxa"/>
            <w:tcBorders>
              <w:bottom w:val="single" w:sz="6" w:space="0" w:color="auto"/>
            </w:tcBorders>
          </w:tcPr>
          <w:p w14:paraId="60CFEC6B" w14:textId="77777777" w:rsidR="00E16FD1" w:rsidRPr="000C321E" w:rsidRDefault="00E16FD1" w:rsidP="009900EA">
            <w:pPr>
              <w:pStyle w:val="TAC"/>
              <w:ind w:right="-48"/>
            </w:pPr>
            <w:bookmarkStart w:id="1415" w:name="_MCCTEMPBM_CRPT71231083___6"/>
            <w:bookmarkEnd w:id="1415"/>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bookmarkStart w:id="1416" w:name="_MCCTEMPBM_CRPT71231084___7"/>
            <w:r w:rsidRPr="000C321E">
              <w:rPr>
                <w:rFonts w:ascii="Times New Roman" w:hAnsi="Times New Roman"/>
                <w:bCs/>
              </w:rPr>
              <w:t>Value (Decimal)</w:t>
            </w:r>
            <w:bookmarkEnd w:id="1416"/>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bookmarkStart w:id="1417" w:name="_MCCTEMPBM_CRPT71231085___4"/>
            <w:r w:rsidRPr="000C321E">
              <w:t>0</w:t>
            </w:r>
            <w:bookmarkEnd w:id="1417"/>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bookmarkStart w:id="1418" w:name="_MCCTEMPBM_CRPT71231086___4"/>
            <w:r w:rsidRPr="000C321E">
              <w:lastRenderedPageBreak/>
              <w:t>1</w:t>
            </w:r>
            <w:bookmarkEnd w:id="1418"/>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bookmarkStart w:id="1419" w:name="_MCCTEMPBM_CRPT71231087___4"/>
            <w:r w:rsidRPr="000C321E">
              <w:t>2</w:t>
            </w:r>
            <w:bookmarkEnd w:id="1419"/>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bookmarkStart w:id="1420" w:name="_MCCTEMPBM_CRPT71231088___4"/>
      <w:r w:rsidRPr="000C321E">
        <w:t>NOTE:</w:t>
      </w:r>
      <w:r w:rsidRPr="000C321E">
        <w:tab/>
        <w:t>The decimal values 3 to 255 are reserved for future use.</w:t>
      </w:r>
    </w:p>
    <w:bookmarkEnd w:id="1420"/>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bookmarkStart w:id="1421" w:name="_MCCTEMPBM_CRPT71231089___6"/>
            <w:bookmarkEnd w:id="1421"/>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bookmarkStart w:id="1422" w:name="_MCCTEMPBM_CRPT71231090___6"/>
            <w:r w:rsidRPr="000C321E">
              <w:rPr>
                <w:b/>
                <w:bCs/>
              </w:rPr>
              <w:t>Octets</w:t>
            </w:r>
            <w:bookmarkEnd w:id="1422"/>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bookmarkStart w:id="1423" w:name="_MCCTEMPBM_CRPT71231091___6"/>
            <w:r w:rsidRPr="000C321E">
              <w:t>5</w:t>
            </w:r>
            <w:bookmarkEnd w:id="1423"/>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bookmarkStart w:id="1424" w:name="_MCCTEMPBM_CRPT71231092___6"/>
            <w:r w:rsidRPr="000C321E">
              <w:t>6</w:t>
            </w:r>
            <w:bookmarkEnd w:id="1424"/>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bookmarkStart w:id="1425" w:name="_MCCTEMPBM_CRPT71231093___6"/>
            <w:r w:rsidRPr="000C321E">
              <w:t>7</w:t>
            </w:r>
            <w:bookmarkEnd w:id="1425"/>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bookmarkStart w:id="1426" w:name="_MCCTEMPBM_CRPT71231094___6"/>
            <w:r w:rsidRPr="000C321E">
              <w:t>8-9</w:t>
            </w:r>
            <w:bookmarkEnd w:id="1426"/>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bookmarkStart w:id="1427" w:name="_MCCTEMPBM_CRPT71231095___6"/>
            <w:r w:rsidRPr="000C321E">
              <w:t>10-11</w:t>
            </w:r>
            <w:bookmarkEnd w:id="1427"/>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p>
        </w:tc>
        <w:tc>
          <w:tcPr>
            <w:tcW w:w="671" w:type="dxa"/>
            <w:tcBorders>
              <w:bottom w:val="single" w:sz="6" w:space="0" w:color="auto"/>
            </w:tcBorders>
          </w:tcPr>
          <w:p w14:paraId="617F727A" w14:textId="77777777" w:rsidR="00E16FD1" w:rsidRPr="000C321E" w:rsidRDefault="00E16FD1" w:rsidP="009900EA">
            <w:pPr>
              <w:pStyle w:val="TAC"/>
              <w:ind w:right="-48"/>
            </w:pPr>
            <w:bookmarkStart w:id="1428" w:name="_MCCTEMPBM_CRPT71231096___6"/>
            <w:bookmarkEnd w:id="1428"/>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bookmarkStart w:id="1429" w:name="_MCCTEMPBM_CRPT71231097___6"/>
            <w:bookmarkEnd w:id="1429"/>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bookmarkStart w:id="1430" w:name="_MCCTEMPBM_CRPT71231098___6"/>
            <w:r w:rsidRPr="000C321E">
              <w:rPr>
                <w:b/>
                <w:bCs/>
              </w:rPr>
              <w:t>Octets</w:t>
            </w:r>
            <w:bookmarkEnd w:id="1430"/>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bookmarkStart w:id="1431" w:name="_MCCTEMPBM_CRPT71231099___6"/>
            <w:r w:rsidRPr="000C321E">
              <w:t>5</w:t>
            </w:r>
            <w:bookmarkEnd w:id="1431"/>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bookmarkStart w:id="1432" w:name="_MCCTEMPBM_CRPT71231100___6"/>
            <w:r w:rsidRPr="000C321E">
              <w:t>6</w:t>
            </w:r>
            <w:bookmarkEnd w:id="1432"/>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bookmarkStart w:id="1433" w:name="_MCCTEMPBM_CRPT71231101___6"/>
            <w:r w:rsidRPr="000C321E">
              <w:t>7</w:t>
            </w:r>
            <w:bookmarkEnd w:id="1433"/>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bookmarkStart w:id="1434" w:name="_MCCTEMPBM_CRPT71231102___6"/>
            <w:r w:rsidRPr="000C321E">
              <w:t>8-9</w:t>
            </w:r>
            <w:bookmarkEnd w:id="1434"/>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bookmarkStart w:id="1435" w:name="_MCCTEMPBM_CRPT71231103___6"/>
            <w:r w:rsidRPr="000C321E">
              <w:t>10-11</w:t>
            </w:r>
            <w:bookmarkEnd w:id="1435"/>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p>
        </w:tc>
        <w:tc>
          <w:tcPr>
            <w:tcW w:w="671" w:type="dxa"/>
            <w:tcBorders>
              <w:bottom w:val="single" w:sz="6" w:space="0" w:color="auto"/>
            </w:tcBorders>
          </w:tcPr>
          <w:p w14:paraId="49DE8277" w14:textId="77777777" w:rsidR="00E16FD1" w:rsidRPr="000C321E" w:rsidRDefault="00E16FD1" w:rsidP="009900EA">
            <w:pPr>
              <w:pStyle w:val="TAC"/>
              <w:ind w:right="-48"/>
            </w:pPr>
            <w:bookmarkStart w:id="1436" w:name="_MCCTEMPBM_CRPT71231104___6"/>
            <w:bookmarkEnd w:id="1436"/>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bookmarkStart w:id="1437" w:name="_MCCTEMPBM_CRPT71231105___6"/>
            <w:bookmarkEnd w:id="1437"/>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bookmarkStart w:id="1438" w:name="_MCCTEMPBM_CRPT71231106___6"/>
            <w:r w:rsidRPr="000C321E">
              <w:rPr>
                <w:b/>
                <w:bCs/>
              </w:rPr>
              <w:t>Octets</w:t>
            </w:r>
            <w:bookmarkEnd w:id="1438"/>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bookmarkStart w:id="1439" w:name="_MCCTEMPBM_CRPT71231107___6"/>
            <w:r w:rsidRPr="000C321E">
              <w:t>5</w:t>
            </w:r>
            <w:bookmarkEnd w:id="1439"/>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bookmarkStart w:id="1440" w:name="_MCCTEMPBM_CRPT71231108___6"/>
            <w:r w:rsidRPr="000C321E">
              <w:t>6</w:t>
            </w:r>
            <w:bookmarkEnd w:id="1440"/>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bookmarkStart w:id="1441" w:name="_MCCTEMPBM_CRPT71231109___6"/>
            <w:r w:rsidRPr="000C321E">
              <w:t>7</w:t>
            </w:r>
            <w:bookmarkEnd w:id="1441"/>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bookmarkStart w:id="1442" w:name="_MCCTEMPBM_CRPT71231110___6"/>
            <w:r w:rsidRPr="000C321E">
              <w:t>8-9</w:t>
            </w:r>
            <w:bookmarkEnd w:id="1442"/>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bookmarkStart w:id="1443" w:name="_MCCTEMPBM_CRPT71231111___6"/>
            <w:r w:rsidRPr="000C321E">
              <w:t>10-11</w:t>
            </w:r>
            <w:bookmarkEnd w:id="1443"/>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p>
        </w:tc>
        <w:tc>
          <w:tcPr>
            <w:tcW w:w="671" w:type="dxa"/>
            <w:tcBorders>
              <w:bottom w:val="single" w:sz="6" w:space="0" w:color="auto"/>
            </w:tcBorders>
          </w:tcPr>
          <w:p w14:paraId="3BE18AD2" w14:textId="77777777" w:rsidR="00E16FD1" w:rsidRPr="000C321E" w:rsidRDefault="00E16FD1" w:rsidP="009900EA">
            <w:pPr>
              <w:pStyle w:val="TAC"/>
              <w:ind w:right="-48"/>
            </w:pPr>
            <w:bookmarkStart w:id="1444" w:name="_MCCTEMPBM_CRPT71231112___6"/>
            <w:bookmarkEnd w:id="1444"/>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577423">
      <w:pPr>
        <w:pStyle w:val="Heading3"/>
      </w:pPr>
      <w:bookmarkStart w:id="1445" w:name="_Toc9597950"/>
      <w:bookmarkStart w:id="1446" w:name="_Toc97647464"/>
      <w:r w:rsidRPr="000C321E">
        <w:t>7.7.52</w:t>
      </w:r>
      <w:r w:rsidRPr="000C321E">
        <w:tab/>
        <w:t>MS Time Zone</w:t>
      </w:r>
      <w:bookmarkEnd w:id="1445"/>
      <w:bookmarkEnd w:id="1446"/>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bookmarkStart w:id="1447" w:name="_MCCTEMPBM_CRPT71231113___4"/>
            <w:bookmarkEnd w:id="1447"/>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bookmarkStart w:id="1448" w:name="_MCCTEMPBM_CRPT71231114___4"/>
            <w:r w:rsidRPr="000C321E">
              <w:t>No adjustment for Daylight Saving Time</w:t>
            </w:r>
            <w:bookmarkEnd w:id="1448"/>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bookmarkStart w:id="1449" w:name="_MCCTEMPBM_CRPT71231115___4"/>
            <w:r w:rsidRPr="000C321E">
              <w:t>+1 hour adjustment for Daylight Saving Time</w:t>
            </w:r>
            <w:bookmarkEnd w:id="1449"/>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bookmarkStart w:id="1450" w:name="_MCCTEMPBM_CRPT71231116___4"/>
            <w:r w:rsidRPr="000C321E">
              <w:t>+2 hours adjustment for Daylight Saving Time</w:t>
            </w:r>
            <w:bookmarkEnd w:id="1450"/>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bookmarkStart w:id="1451" w:name="_MCCTEMPBM_CRPT71231117___4"/>
            <w:r w:rsidRPr="000C321E">
              <w:t>Reserved</w:t>
            </w:r>
            <w:bookmarkEnd w:id="1451"/>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tbl>
    <w:p w14:paraId="18BAEE5C" w14:textId="77777777" w:rsidR="00E16FD1" w:rsidRPr="000C321E" w:rsidRDefault="00E16FD1" w:rsidP="00E16FD1"/>
    <w:p w14:paraId="56570960" w14:textId="77777777" w:rsidR="00E16FD1" w:rsidRPr="000C321E" w:rsidRDefault="00E16FD1" w:rsidP="00577423">
      <w:pPr>
        <w:pStyle w:val="Heading3"/>
      </w:pPr>
      <w:bookmarkStart w:id="1452" w:name="_Toc9597951"/>
      <w:bookmarkStart w:id="1453" w:name="_Toc97647465"/>
      <w:r w:rsidRPr="000C321E">
        <w:lastRenderedPageBreak/>
        <w:t>7.7.53</w:t>
      </w:r>
      <w:r w:rsidRPr="000C321E">
        <w:tab/>
        <w:t>International Mobile Equipment Identity (and Software Version) (IMEI(SV))</w:t>
      </w:r>
      <w:bookmarkEnd w:id="1452"/>
      <w:bookmarkEnd w:id="1453"/>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577423">
      <w:pPr>
        <w:pStyle w:val="Heading3"/>
      </w:pPr>
      <w:bookmarkStart w:id="1454" w:name="_Toc9597952"/>
      <w:bookmarkStart w:id="1455" w:name="_Toc97647466"/>
      <w:r w:rsidRPr="000C321E">
        <w:t>7.7.54</w:t>
      </w:r>
      <w:r w:rsidRPr="000C321E">
        <w:tab/>
        <w:t>CAMEL Charging Information Container</w:t>
      </w:r>
      <w:bookmarkEnd w:id="1454"/>
      <w:bookmarkEnd w:id="1455"/>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577423">
      <w:pPr>
        <w:pStyle w:val="Heading3"/>
        <w:rPr>
          <w:lang w:eastAsia="ja-JP"/>
        </w:rPr>
      </w:pPr>
      <w:bookmarkStart w:id="1456" w:name="_Toc9597953"/>
      <w:bookmarkStart w:id="1457" w:name="_Toc97647467"/>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456"/>
      <w:bookmarkEnd w:id="1457"/>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577423">
      <w:pPr>
        <w:pStyle w:val="Heading3"/>
        <w:rPr>
          <w:lang w:eastAsia="ja-JP"/>
        </w:rPr>
      </w:pPr>
      <w:bookmarkStart w:id="1458" w:name="_Toc9597954"/>
      <w:bookmarkStart w:id="1459" w:name="_Toc97647468"/>
      <w:r w:rsidRPr="000C321E">
        <w:t>7.7.</w:t>
      </w:r>
      <w:r w:rsidRPr="000C321E">
        <w:rPr>
          <w:lang w:eastAsia="ja-JP"/>
        </w:rPr>
        <w:t>56</w:t>
      </w:r>
      <w:r w:rsidRPr="000C321E">
        <w:tab/>
      </w:r>
      <w:r w:rsidRPr="000C321E">
        <w:rPr>
          <w:rFonts w:hint="eastAsia"/>
          <w:lang w:eastAsia="ja-JP"/>
        </w:rPr>
        <w:t>Temporary Mobile Group Identity</w:t>
      </w:r>
      <w:bookmarkEnd w:id="1458"/>
      <w:bookmarkEnd w:id="1459"/>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577423">
      <w:pPr>
        <w:pStyle w:val="Heading3"/>
      </w:pPr>
      <w:bookmarkStart w:id="1460" w:name="_Toc9597955"/>
      <w:bookmarkStart w:id="1461" w:name="_Toc97647469"/>
      <w:r w:rsidRPr="000C321E">
        <w:t>7.7.57</w:t>
      </w:r>
      <w:r w:rsidRPr="000C321E">
        <w:tab/>
        <w:t>RIM Routing Address</w:t>
      </w:r>
      <w:bookmarkEnd w:id="1460"/>
      <w:bookmarkEnd w:id="1461"/>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bookmarkStart w:id="1462" w:name="_MCCTEMPBM_CRPT71231118___7"/>
            <w:r w:rsidRPr="000C321E">
              <w:rPr>
                <w:rFonts w:ascii="Times New Roman" w:hAnsi="Times New Roman"/>
                <w:bCs/>
              </w:rPr>
              <w:t>Bits</w:t>
            </w:r>
            <w:bookmarkEnd w:id="1462"/>
          </w:p>
        </w:tc>
      </w:tr>
      <w:tr w:rsidR="00E16FD1" w:rsidRPr="000C321E" w14:paraId="7876D30F" w14:textId="77777777" w:rsidTr="009900EA">
        <w:tc>
          <w:tcPr>
            <w:tcW w:w="1095" w:type="dxa"/>
          </w:tcPr>
          <w:p w14:paraId="0BC88C18" w14:textId="77777777" w:rsidR="00E16FD1" w:rsidRPr="000C321E" w:rsidRDefault="00E16FD1" w:rsidP="009900EA">
            <w:pPr>
              <w:jc w:val="center"/>
            </w:pPr>
            <w:bookmarkStart w:id="1463" w:name="_MCCTEMPBM_CRPT71231119___4" w:colFirst="0" w:colLast="7"/>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bookmarkStart w:id="1464" w:name="_MCCTEMPBM_CRPT71231120___4" w:colFirst="0" w:colLast="0"/>
            <w:bookmarkEnd w:id="1463"/>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bookmarkStart w:id="1465" w:name="_MCCTEMPBM_CRPT71231121___4" w:colFirst="0" w:colLast="0"/>
            <w:bookmarkEnd w:id="1464"/>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bookmarkStart w:id="1466" w:name="_MCCTEMPBM_CRPT71231122___4" w:colFirst="0" w:colLast="0"/>
            <w:bookmarkEnd w:id="1465"/>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bookmarkEnd w:id="1466"/>
    </w:tbl>
    <w:p w14:paraId="0A94701D" w14:textId="77777777" w:rsidR="00E16FD1" w:rsidRPr="000C321E" w:rsidRDefault="00E16FD1" w:rsidP="00E16FD1">
      <w:pPr>
        <w:rPr>
          <w:lang w:eastAsia="ja-JP"/>
        </w:rPr>
      </w:pPr>
    </w:p>
    <w:p w14:paraId="7B9DC90C" w14:textId="77777777" w:rsidR="00E16FD1" w:rsidRPr="000C321E" w:rsidRDefault="00E16FD1" w:rsidP="00577423">
      <w:pPr>
        <w:pStyle w:val="Heading3"/>
      </w:pPr>
      <w:bookmarkStart w:id="1467" w:name="_Toc9597956"/>
      <w:bookmarkStart w:id="1468" w:name="_Toc97647470"/>
      <w:r w:rsidRPr="000C321E">
        <w:t>7.7.58</w:t>
      </w:r>
      <w:r w:rsidRPr="000C321E">
        <w:tab/>
        <w:t>MBMS Protocol Configuration Options</w:t>
      </w:r>
      <w:bookmarkEnd w:id="1467"/>
      <w:bookmarkEnd w:id="1468"/>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1469" w:name="_MON_1173804085"/>
    <w:bookmarkStart w:id="1470" w:name="_MON_1148807857"/>
    <w:bookmarkStart w:id="1471" w:name="_MON_1154271428"/>
    <w:bookmarkEnd w:id="1469"/>
    <w:bookmarkEnd w:id="1470"/>
    <w:bookmarkEnd w:id="1471"/>
    <w:bookmarkStart w:id="1472" w:name="_MON_1173804004"/>
    <w:bookmarkEnd w:id="1472"/>
    <w:p w14:paraId="21945B35" w14:textId="77777777" w:rsidR="00E16FD1" w:rsidRPr="000C321E" w:rsidRDefault="00E16FD1" w:rsidP="00E16FD1">
      <w:pPr>
        <w:pStyle w:val="TH"/>
      </w:pPr>
      <w:r w:rsidRPr="000C321E">
        <w:object w:dxaOrig="7006" w:dyaOrig="3271" w14:anchorId="46303E09">
          <v:shape id="_x0000_i1072" type="#_x0000_t75" style="width:281.1pt;height:99.55pt" o:ole="" fillcolor="window">
            <v:imagedata r:id="rId103" o:title="" croptop="4209f" cropbottom="21645f" cropleft="5041f" cropright="7842f"/>
          </v:shape>
          <o:OLEObject Type="Embed" ProgID="Word.Picture.8" ShapeID="_x0000_i1072" DrawAspect="Content" ObjectID="_1708260803"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577423">
      <w:pPr>
        <w:pStyle w:val="Heading3"/>
        <w:rPr>
          <w:lang w:val="fr-FR" w:eastAsia="ja-JP"/>
        </w:rPr>
      </w:pPr>
      <w:bookmarkStart w:id="1473" w:name="_Toc9597957"/>
      <w:bookmarkStart w:id="1474" w:name="_Toc97647471"/>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473"/>
      <w:bookmarkEnd w:id="1474"/>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bookmarkStart w:id="1475" w:name="_MCCTEMPBM_CRPT71231123___2"/>
    </w:p>
    <w:bookmarkEnd w:id="1475"/>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577423">
      <w:pPr>
        <w:pStyle w:val="Heading3"/>
        <w:rPr>
          <w:lang w:eastAsia="ja-JP"/>
        </w:rPr>
      </w:pPr>
      <w:bookmarkStart w:id="1476" w:name="_Toc9597958"/>
      <w:bookmarkStart w:id="1477" w:name="_Toc97647472"/>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476"/>
      <w:bookmarkEnd w:id="1477"/>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577423">
      <w:pPr>
        <w:pStyle w:val="Heading3"/>
      </w:pPr>
      <w:bookmarkStart w:id="1478" w:name="_Toc9597959"/>
      <w:bookmarkStart w:id="1479" w:name="_Toc97647473"/>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1478"/>
      <w:bookmarkEnd w:id="1479"/>
    </w:p>
    <w:p w14:paraId="0DBE11A3" w14:textId="77777777" w:rsidR="00E16FD1" w:rsidRPr="000C321E" w:rsidRDefault="00E16FD1" w:rsidP="00E16FD1">
      <w:pPr>
        <w:rPr>
          <w:color w:val="000000"/>
          <w:lang w:eastAsia="zh-CN"/>
        </w:rPr>
      </w:pPr>
      <w:bookmarkStart w:id="1480" w:name="_MCCTEMPBM_CRPT71231124___5"/>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bookmarkEnd w:id="1480"/>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577423">
      <w:pPr>
        <w:pStyle w:val="Heading3"/>
      </w:pPr>
      <w:bookmarkStart w:id="1481" w:name="_Toc9597960"/>
      <w:bookmarkStart w:id="1482" w:name="_Toc97647474"/>
      <w:r w:rsidRPr="000C321E">
        <w:t>7.7.62</w:t>
      </w:r>
      <w:r w:rsidRPr="000C321E">
        <w:tab/>
        <w:t>Additional Trace Info</w:t>
      </w:r>
      <w:bookmarkEnd w:id="1481"/>
      <w:bookmarkEnd w:id="1482"/>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bookmarkStart w:id="1483" w:name="_MCCTEMPBM_CRPT71231125___5" w:colFirst="0" w:colLast="7"/>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bookmarkStart w:id="1484" w:name="_MCCTEMPBM_CRPT71231126___5" w:colFirst="0" w:colLast="7"/>
            <w:bookmarkEnd w:id="1483"/>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bookmarkEnd w:id="1484"/>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bookmarkStart w:id="1485" w:name="_MCCTEMPBM_CRPT71231127___4"/>
            <w:r w:rsidRPr="000C321E">
              <w:rPr>
                <w:color w:val="000000"/>
              </w:rPr>
              <w:t>Type =162 (Decimal)</w:t>
            </w:r>
            <w:bookmarkEnd w:id="1485"/>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bookmarkStart w:id="1486" w:name="_MCCTEMPBM_CRPT71231128___4"/>
            <w:r w:rsidRPr="000C321E">
              <w:rPr>
                <w:color w:val="000000"/>
              </w:rPr>
              <w:t>Length</w:t>
            </w:r>
            <w:r w:rsidRPr="000C321E">
              <w:rPr>
                <w:color w:val="000000"/>
                <w:lang w:val="en-US"/>
              </w:rPr>
              <w:t xml:space="preserve"> = 9</w:t>
            </w:r>
            <w:bookmarkEnd w:id="1486"/>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bookmarkStart w:id="1487" w:name="_MCCTEMPBM_CRPT71231129___4"/>
            <w:r w:rsidRPr="000C321E">
              <w:t xml:space="preserve">Trace Reference2 </w:t>
            </w:r>
            <w:bookmarkEnd w:id="1487"/>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bookmarkStart w:id="1488" w:name="_MCCTEMPBM_CRPT71231130___4"/>
            <w:r w:rsidRPr="000C321E">
              <w:t>Trace Recording Session Reference</w:t>
            </w:r>
            <w:bookmarkEnd w:id="1488"/>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bookmarkStart w:id="1489" w:name="_MCCTEMPBM_CRPT71231131___4"/>
            <w:r w:rsidRPr="000C321E">
              <w:t>Triggering events in GGSN</w:t>
            </w:r>
            <w:bookmarkEnd w:id="1489"/>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bookmarkStart w:id="1490" w:name="_MCCTEMPBM_CRPT71231132___4"/>
            <w:r w:rsidRPr="000C321E">
              <w:t>Trace Depth</w:t>
            </w:r>
            <w:bookmarkEnd w:id="1490"/>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bookmarkStart w:id="1491" w:name="_MCCTEMPBM_CRPT71231133___4"/>
            <w:r w:rsidRPr="000C321E">
              <w:t>List of interfaces in GGSN</w:t>
            </w:r>
            <w:bookmarkEnd w:id="1491"/>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bookmarkStart w:id="1492" w:name="_MCCTEMPBM_CRPT71231134___4"/>
            <w:r w:rsidRPr="000C321E">
              <w:t>Trace Activity Control</w:t>
            </w:r>
            <w:bookmarkEnd w:id="1492"/>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Figure 7.7.62.2: Trace Activity Control Value</w:t>
      </w:r>
    </w:p>
    <w:p w14:paraId="0F708F5F" w14:textId="77777777" w:rsidR="00E16FD1" w:rsidRPr="000C321E" w:rsidRDefault="00E16FD1" w:rsidP="00577423">
      <w:pPr>
        <w:pStyle w:val="Heading3"/>
      </w:pPr>
      <w:bookmarkStart w:id="1493" w:name="_Toc9597961"/>
      <w:bookmarkStart w:id="1494" w:name="_Toc97647475"/>
      <w:r w:rsidRPr="000C321E">
        <w:t>7.7.63</w:t>
      </w:r>
      <w:r w:rsidRPr="000C321E">
        <w:tab/>
        <w:t>Hop Counter</w:t>
      </w:r>
      <w:bookmarkEnd w:id="1493"/>
      <w:bookmarkEnd w:id="1494"/>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1495" w:name="_MON_1166252765"/>
    <w:bookmarkStart w:id="1496" w:name="_MON_1166254864"/>
    <w:bookmarkStart w:id="1497" w:name="_MON_1173803771"/>
    <w:bookmarkStart w:id="1498" w:name="_MON_1166252623"/>
    <w:bookmarkEnd w:id="1495"/>
    <w:bookmarkEnd w:id="1496"/>
    <w:bookmarkEnd w:id="1497"/>
    <w:bookmarkEnd w:id="1498"/>
    <w:bookmarkStart w:id="1499" w:name="_MON_1166252706"/>
    <w:bookmarkEnd w:id="1499"/>
    <w:p w14:paraId="5CD91C0C" w14:textId="77777777" w:rsidR="00E16FD1" w:rsidRPr="000C321E" w:rsidRDefault="00E16FD1" w:rsidP="00E16FD1">
      <w:pPr>
        <w:pStyle w:val="TH"/>
      </w:pPr>
      <w:r w:rsidRPr="000C321E">
        <w:object w:dxaOrig="7006" w:dyaOrig="3271" w14:anchorId="43C8BF1A">
          <v:shape id="_x0000_i1073" type="#_x0000_t75" style="width:281.1pt;height:99.55pt" o:ole="" fillcolor="window">
            <v:imagedata r:id="rId105" o:title="" croptop="4209f" cropbottom="21645f" cropleft="5041f" cropright="7842f"/>
          </v:shape>
          <o:OLEObject Type="Embed" ProgID="Word.Picture.8" ShapeID="_x0000_i1073" DrawAspect="Content" ObjectID="_1708260804"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577423">
      <w:pPr>
        <w:pStyle w:val="Heading3"/>
        <w:rPr>
          <w:lang w:eastAsia="ja-JP"/>
        </w:rPr>
      </w:pPr>
      <w:bookmarkStart w:id="1500" w:name="_Toc9597962"/>
      <w:bookmarkStart w:id="1501" w:name="_Toc97647476"/>
      <w:r w:rsidRPr="000C321E">
        <w:t>7.7.64</w:t>
      </w:r>
      <w:r w:rsidRPr="000C321E">
        <w:tab/>
      </w:r>
      <w:r w:rsidRPr="000C321E">
        <w:rPr>
          <w:lang w:eastAsia="ja-JP"/>
        </w:rPr>
        <w:t>Selected PLMN ID</w:t>
      </w:r>
      <w:bookmarkEnd w:id="1500"/>
      <w:bookmarkEnd w:id="1501"/>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577423">
      <w:pPr>
        <w:pStyle w:val="Heading3"/>
        <w:rPr>
          <w:lang w:eastAsia="ja-JP"/>
        </w:rPr>
      </w:pPr>
      <w:bookmarkStart w:id="1502" w:name="_Toc9597963"/>
      <w:bookmarkStart w:id="1503" w:name="_Toc97647477"/>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1502"/>
      <w:bookmarkEnd w:id="1503"/>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577423">
      <w:pPr>
        <w:pStyle w:val="Heading3"/>
        <w:rPr>
          <w:lang w:eastAsia="ja-JP"/>
        </w:rPr>
      </w:pPr>
      <w:bookmarkStart w:id="1504" w:name="_Toc9597964"/>
      <w:bookmarkStart w:id="1505" w:name="_Toc97647478"/>
      <w:r w:rsidRPr="000C321E">
        <w:t>7.7.</w:t>
      </w:r>
      <w:r w:rsidRPr="000C321E">
        <w:rPr>
          <w:lang w:eastAsia="ja-JP"/>
        </w:rPr>
        <w:t>66</w:t>
      </w:r>
      <w:r w:rsidRPr="000C321E">
        <w:tab/>
      </w:r>
      <w:r w:rsidRPr="000C321E">
        <w:rPr>
          <w:lang w:eastAsia="ja-JP"/>
        </w:rPr>
        <w:t>MBMS 2G/3G Indicator</w:t>
      </w:r>
      <w:bookmarkEnd w:id="1504"/>
      <w:bookmarkEnd w:id="1505"/>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577423">
      <w:pPr>
        <w:pStyle w:val="Heading3"/>
      </w:pPr>
      <w:bookmarkStart w:id="1506" w:name="_Toc9597965"/>
      <w:bookmarkStart w:id="1507" w:name="_Toc97647479"/>
      <w:r w:rsidRPr="000C321E">
        <w:t>7.7.67</w:t>
      </w:r>
      <w:r w:rsidRPr="000C321E">
        <w:tab/>
        <w:t>Enhanced NSAPI</w:t>
      </w:r>
      <w:bookmarkEnd w:id="1506"/>
      <w:bookmarkEnd w:id="1507"/>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1508" w:name="_MON_1169972529"/>
    <w:bookmarkStart w:id="1509" w:name="_MON_1169972554"/>
    <w:bookmarkStart w:id="1510" w:name="_MON_1173807600"/>
    <w:bookmarkStart w:id="1511" w:name="_MON_1169971631"/>
    <w:bookmarkEnd w:id="1508"/>
    <w:bookmarkEnd w:id="1509"/>
    <w:bookmarkEnd w:id="1510"/>
    <w:bookmarkEnd w:id="1511"/>
    <w:bookmarkStart w:id="1512" w:name="_MON_1169971996"/>
    <w:bookmarkEnd w:id="1512"/>
    <w:p w14:paraId="395A692A" w14:textId="77777777" w:rsidR="00E16FD1" w:rsidRPr="000C321E" w:rsidRDefault="00E16FD1" w:rsidP="00E16FD1">
      <w:pPr>
        <w:pStyle w:val="TH"/>
      </w:pPr>
      <w:r w:rsidRPr="000C321E">
        <w:object w:dxaOrig="7006" w:dyaOrig="3271" w14:anchorId="07582E80">
          <v:shape id="_x0000_i1074" type="#_x0000_t75" style="width:281.1pt;height:99.55pt" o:ole="" fillcolor="window">
            <v:imagedata r:id="rId107" o:title="" croptop="4209f" cropbottom="21645f" cropleft="5041f" cropright="7842f"/>
          </v:shape>
          <o:OLEObject Type="Embed" ProgID="Word.Picture.8" ShapeID="_x0000_i1074" DrawAspect="Content" ObjectID="_1708260805"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577423">
      <w:pPr>
        <w:pStyle w:val="Heading3"/>
      </w:pPr>
      <w:bookmarkStart w:id="1513" w:name="_Toc9597966"/>
      <w:bookmarkStart w:id="1514" w:name="_Toc97647480"/>
      <w:r w:rsidRPr="000C321E">
        <w:t>7.7.68</w:t>
      </w:r>
      <w:r w:rsidRPr="000C321E">
        <w:tab/>
        <w:t>Additional MBMS Trace Info</w:t>
      </w:r>
      <w:bookmarkEnd w:id="1513"/>
      <w:bookmarkEnd w:id="1514"/>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bookmarkStart w:id="1515" w:name="_MCCTEMPBM_CRPT71231135___5" w:colFirst="0" w:colLast="7"/>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bookmarkStart w:id="1516" w:name="_MCCTEMPBM_CRPT71231136___5" w:colFirst="0" w:colLast="7"/>
            <w:bookmarkEnd w:id="1515"/>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bookmarkEnd w:id="1516"/>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bookmarkStart w:id="1517" w:name="_MCCTEMPBM_CRPT71231137___4"/>
            <w:r w:rsidRPr="000C321E">
              <w:rPr>
                <w:color w:val="000000"/>
              </w:rPr>
              <w:t>Type = 169 (Decimal)</w:t>
            </w:r>
            <w:bookmarkEnd w:id="1517"/>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bookmarkStart w:id="1518" w:name="_MCCTEMPBM_CRPT71231138___4"/>
            <w:r w:rsidRPr="000C321E">
              <w:rPr>
                <w:color w:val="000000"/>
              </w:rPr>
              <w:t>Length</w:t>
            </w:r>
            <w:r w:rsidRPr="000C321E">
              <w:rPr>
                <w:color w:val="000000"/>
                <w:lang w:val="en-US"/>
              </w:rPr>
              <w:t xml:space="preserve"> = 8</w:t>
            </w:r>
            <w:bookmarkEnd w:id="1518"/>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bookmarkStart w:id="1519" w:name="_MCCTEMPBM_CRPT71231139___4"/>
            <w:r w:rsidRPr="000C321E">
              <w:t xml:space="preserve">Trace Reference2 </w:t>
            </w:r>
            <w:bookmarkEnd w:id="1519"/>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bookmarkStart w:id="1520" w:name="_MCCTEMPBM_CRPT71231140___4"/>
            <w:r w:rsidRPr="000C321E">
              <w:t>Trace Recording Session Reference</w:t>
            </w:r>
            <w:bookmarkEnd w:id="1520"/>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bookmarkStart w:id="1521" w:name="_MCCTEMPBM_CRPT71231141___4"/>
            <w:r w:rsidRPr="000C321E">
              <w:t>Triggering events in BM-SC</w:t>
            </w:r>
            <w:bookmarkEnd w:id="1521"/>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bookmarkStart w:id="1522" w:name="_MCCTEMPBM_CRPT71231142___4"/>
            <w:r w:rsidRPr="000C321E">
              <w:t>Trace Depth for BM-SC</w:t>
            </w:r>
            <w:bookmarkEnd w:id="1522"/>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bookmarkStart w:id="1523" w:name="_MCCTEMPBM_CRPT71231143___4"/>
            <w:r w:rsidRPr="000C321E">
              <w:t>List of interfaces in BM-SC</w:t>
            </w:r>
            <w:bookmarkEnd w:id="1523"/>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bookmarkStart w:id="1524" w:name="_MCCTEMPBM_CRPT71231144___4"/>
            <w:r w:rsidRPr="000C321E">
              <w:t>Trace Activity Control For BM-SC</w:t>
            </w:r>
            <w:bookmarkEnd w:id="1524"/>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577423">
      <w:pPr>
        <w:pStyle w:val="Heading3"/>
        <w:rPr>
          <w:lang w:eastAsia="ja-JP"/>
        </w:rPr>
      </w:pPr>
      <w:bookmarkStart w:id="1525" w:name="_Toc9597967"/>
      <w:bookmarkStart w:id="1526" w:name="_Toc97647481"/>
      <w:r w:rsidRPr="000C321E">
        <w:t>7.7.</w:t>
      </w:r>
      <w:r w:rsidRPr="000C321E">
        <w:rPr>
          <w:lang w:eastAsia="ja-JP"/>
        </w:rPr>
        <w:t>69</w:t>
      </w:r>
      <w:r w:rsidRPr="000C321E">
        <w:tab/>
      </w:r>
      <w:r w:rsidRPr="000C321E">
        <w:rPr>
          <w:noProof/>
        </w:rPr>
        <w:t>MBMS Session Repetition Number</w:t>
      </w:r>
      <w:bookmarkEnd w:id="1525"/>
      <w:bookmarkEnd w:id="1526"/>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577423">
      <w:pPr>
        <w:pStyle w:val="Heading3"/>
        <w:rPr>
          <w:lang w:eastAsia="ja-JP"/>
        </w:rPr>
      </w:pPr>
      <w:bookmarkStart w:id="1527" w:name="_Toc9597968"/>
      <w:bookmarkStart w:id="1528" w:name="_Toc97647482"/>
      <w:r w:rsidRPr="000C321E">
        <w:t>7.7.</w:t>
      </w:r>
      <w:r w:rsidRPr="000C321E">
        <w:rPr>
          <w:lang w:eastAsia="ja-JP"/>
        </w:rPr>
        <w:t>70</w:t>
      </w:r>
      <w:r w:rsidRPr="000C321E">
        <w:tab/>
      </w:r>
      <w:r w:rsidRPr="000C321E">
        <w:rPr>
          <w:lang w:eastAsia="ja-JP"/>
        </w:rPr>
        <w:t>MBMS Time To Data Transfer</w:t>
      </w:r>
      <w:bookmarkEnd w:id="1527"/>
      <w:bookmarkEnd w:id="1528"/>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577423">
      <w:pPr>
        <w:pStyle w:val="Heading3"/>
        <w:ind w:left="0" w:firstLine="0"/>
        <w:rPr>
          <w:lang w:eastAsia="ja-JP"/>
        </w:rPr>
      </w:pPr>
      <w:bookmarkStart w:id="1529" w:name="_Toc9597969"/>
      <w:bookmarkStart w:id="1530" w:name="_MCCTEMPBM_CRPT71231145___2"/>
      <w:bookmarkStart w:id="1531" w:name="_Toc97647483"/>
      <w:r w:rsidRPr="000C321E">
        <w:rPr>
          <w:lang w:eastAsia="ja-JP"/>
        </w:rPr>
        <w:t>7.7.71</w:t>
      </w:r>
      <w:r w:rsidRPr="000C321E">
        <w:rPr>
          <w:lang w:eastAsia="ja-JP"/>
        </w:rPr>
        <w:tab/>
        <w:t>(void)</w:t>
      </w:r>
      <w:bookmarkEnd w:id="1529"/>
      <w:bookmarkEnd w:id="1531"/>
    </w:p>
    <w:p w14:paraId="30A008AF" w14:textId="77777777" w:rsidR="00E16FD1" w:rsidRPr="000C321E" w:rsidRDefault="00E16FD1" w:rsidP="00577423">
      <w:pPr>
        <w:pStyle w:val="Heading3"/>
      </w:pPr>
      <w:bookmarkStart w:id="1532" w:name="_Toc9597970"/>
      <w:bookmarkStart w:id="1533" w:name="_Toc97647484"/>
      <w:bookmarkEnd w:id="1530"/>
      <w:r w:rsidRPr="000C321E">
        <w:t>7.7.72</w:t>
      </w:r>
      <w:r w:rsidRPr="000C321E">
        <w:tab/>
      </w:r>
      <w:r w:rsidRPr="000C321E">
        <w:rPr>
          <w:lang w:eastAsia="ja-JP"/>
        </w:rPr>
        <w:t>BSS Container</w:t>
      </w:r>
      <w:bookmarkEnd w:id="1532"/>
      <w:bookmarkEnd w:id="1533"/>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577423">
      <w:pPr>
        <w:pStyle w:val="Heading3"/>
        <w:ind w:left="0" w:firstLine="0"/>
        <w:rPr>
          <w:lang w:val="fr-FR" w:eastAsia="ja-JP"/>
        </w:rPr>
      </w:pPr>
      <w:bookmarkStart w:id="1534" w:name="_Toc9597971"/>
      <w:bookmarkStart w:id="1535" w:name="_MCCTEMPBM_CRPT71231146___2"/>
      <w:bookmarkStart w:id="1536" w:name="_Toc97647485"/>
      <w:r w:rsidRPr="000C321E">
        <w:rPr>
          <w:lang w:val="fr-FR"/>
        </w:rPr>
        <w:t>7.7.73</w:t>
      </w:r>
      <w:r w:rsidRPr="000C321E">
        <w:rPr>
          <w:lang w:val="fr-FR"/>
        </w:rPr>
        <w:tab/>
      </w:r>
      <w:r w:rsidRPr="000C321E">
        <w:rPr>
          <w:lang w:val="fr-FR" w:eastAsia="ja-JP"/>
        </w:rPr>
        <w:t>Cell Identification</w:t>
      </w:r>
      <w:bookmarkEnd w:id="1534"/>
      <w:bookmarkEnd w:id="1536"/>
    </w:p>
    <w:bookmarkEnd w:id="1535"/>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577423">
      <w:pPr>
        <w:pStyle w:val="Heading3"/>
        <w:rPr>
          <w:lang w:eastAsia="ja-JP"/>
        </w:rPr>
      </w:pPr>
      <w:bookmarkStart w:id="1537" w:name="_Toc9597972"/>
      <w:bookmarkStart w:id="1538" w:name="_Toc97647486"/>
      <w:r w:rsidRPr="000C321E">
        <w:rPr>
          <w:lang w:eastAsia="ja-JP"/>
        </w:rPr>
        <w:t>7.7.74</w:t>
      </w:r>
      <w:r w:rsidRPr="000C321E">
        <w:rPr>
          <w:lang w:eastAsia="ja-JP"/>
        </w:rPr>
        <w:tab/>
        <w:t>PDU Numbers</w:t>
      </w:r>
      <w:bookmarkEnd w:id="1537"/>
      <w:bookmarkEnd w:id="1538"/>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577423">
      <w:pPr>
        <w:pStyle w:val="Heading3"/>
        <w:rPr>
          <w:lang w:eastAsia="ja-JP"/>
        </w:rPr>
      </w:pPr>
      <w:bookmarkStart w:id="1539" w:name="_Toc9597973"/>
      <w:bookmarkStart w:id="1540" w:name="_Toc97647487"/>
      <w:r w:rsidRPr="000C321E">
        <w:t>7.7.75</w:t>
      </w:r>
      <w:r w:rsidRPr="000C321E">
        <w:tab/>
      </w:r>
      <w:r w:rsidRPr="000C321E">
        <w:rPr>
          <w:lang w:eastAsia="ja-JP"/>
        </w:rPr>
        <w:t>BSSGP Cause</w:t>
      </w:r>
      <w:bookmarkEnd w:id="1539"/>
      <w:bookmarkEnd w:id="1540"/>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577423">
      <w:pPr>
        <w:pStyle w:val="Heading3"/>
        <w:rPr>
          <w:lang w:eastAsia="ja-JP"/>
        </w:rPr>
      </w:pPr>
      <w:bookmarkStart w:id="1541" w:name="_Toc9597974"/>
      <w:bookmarkStart w:id="1542" w:name="_Toc97647488"/>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1541"/>
      <w:bookmarkEnd w:id="1542"/>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577423">
      <w:pPr>
        <w:pStyle w:val="Heading3"/>
        <w:rPr>
          <w:lang w:eastAsia="ja-JP"/>
        </w:rPr>
      </w:pPr>
      <w:bookmarkStart w:id="1543" w:name="_Toc9597975"/>
      <w:bookmarkStart w:id="1544" w:name="_Toc97647489"/>
      <w:r w:rsidRPr="000C321E">
        <w:t>7.7.</w:t>
      </w:r>
      <w:r w:rsidRPr="000C321E">
        <w:rPr>
          <w:lang w:eastAsia="ja-JP"/>
        </w:rPr>
        <w:t>77</w:t>
      </w:r>
      <w:r w:rsidRPr="000C321E">
        <w:tab/>
      </w:r>
      <w:r w:rsidRPr="000C321E">
        <w:rPr>
          <w:lang w:eastAsia="ja-JP"/>
        </w:rPr>
        <w:t>RIM Routing Address Discriminator</w:t>
      </w:r>
      <w:bookmarkEnd w:id="1543"/>
      <w:bookmarkEnd w:id="1544"/>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577423">
      <w:pPr>
        <w:pStyle w:val="Heading3"/>
      </w:pPr>
      <w:bookmarkStart w:id="1545" w:name="_Toc9597976"/>
      <w:bookmarkStart w:id="1546" w:name="_Toc97647490"/>
      <w:r w:rsidRPr="000C321E">
        <w:t>7.7.78</w:t>
      </w:r>
      <w:r w:rsidRPr="000C321E">
        <w:tab/>
      </w:r>
      <w:r w:rsidRPr="000C321E">
        <w:rPr>
          <w:rFonts w:eastAsia="SimSun"/>
        </w:rPr>
        <w:t>List of set-up PFCs</w:t>
      </w:r>
      <w:bookmarkEnd w:id="1545"/>
      <w:bookmarkEnd w:id="1546"/>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577423">
      <w:pPr>
        <w:pStyle w:val="Heading3"/>
        <w:ind w:left="0" w:firstLine="0"/>
        <w:rPr>
          <w:lang w:eastAsia="ja-JP"/>
        </w:rPr>
      </w:pPr>
      <w:bookmarkStart w:id="1547" w:name="_Toc9597977"/>
      <w:bookmarkStart w:id="1548" w:name="_MCCTEMPBM_CRPT71231147___2"/>
      <w:bookmarkStart w:id="1549" w:name="_Toc97647491"/>
      <w:r w:rsidRPr="000C321E">
        <w:rPr>
          <w:lang w:eastAsia="ja-JP"/>
        </w:rPr>
        <w:t>7.7.79</w:t>
      </w:r>
      <w:r w:rsidRPr="000C321E">
        <w:rPr>
          <w:lang w:eastAsia="ja-JP"/>
        </w:rPr>
        <w:tab/>
        <w:t>PS Handover XID Parameters</w:t>
      </w:r>
      <w:bookmarkEnd w:id="1547"/>
      <w:bookmarkEnd w:id="1549"/>
    </w:p>
    <w:bookmarkEnd w:id="1548"/>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577423">
      <w:pPr>
        <w:pStyle w:val="Heading3"/>
        <w:ind w:left="0" w:firstLine="0"/>
        <w:rPr>
          <w:lang w:eastAsia="ja-JP"/>
        </w:rPr>
      </w:pPr>
      <w:bookmarkStart w:id="1550" w:name="_Toc9597978"/>
      <w:bookmarkStart w:id="1551" w:name="_MCCTEMPBM_CRPT71231148___2"/>
      <w:bookmarkStart w:id="1552" w:name="_Toc97647492"/>
      <w:r w:rsidRPr="000C321E">
        <w:rPr>
          <w:lang w:eastAsia="ja-JP"/>
        </w:rPr>
        <w:lastRenderedPageBreak/>
        <w:t>7.7.80</w:t>
      </w:r>
      <w:r w:rsidRPr="000C321E">
        <w:rPr>
          <w:lang w:eastAsia="ja-JP"/>
        </w:rPr>
        <w:tab/>
      </w:r>
      <w:r w:rsidRPr="000C321E">
        <w:t>MS Info Change Reporting Action</w:t>
      </w:r>
      <w:bookmarkEnd w:id="1550"/>
      <w:bookmarkEnd w:id="1552"/>
    </w:p>
    <w:bookmarkEnd w:id="1551"/>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577423">
      <w:pPr>
        <w:pStyle w:val="Heading3"/>
        <w:ind w:left="0" w:firstLine="0"/>
        <w:rPr>
          <w:noProof/>
          <w:lang w:val="en-US"/>
        </w:rPr>
      </w:pPr>
      <w:bookmarkStart w:id="1553" w:name="_Toc9597979"/>
      <w:bookmarkStart w:id="1554" w:name="_MCCTEMPBM_CRPT71231149___2"/>
      <w:bookmarkStart w:id="1555" w:name="_Toc97647493"/>
      <w:r w:rsidRPr="000C321E">
        <w:rPr>
          <w:noProof/>
          <w:lang w:val="en-US"/>
        </w:rPr>
        <w:t>7.7.81</w:t>
      </w:r>
      <w:r w:rsidRPr="000C321E">
        <w:rPr>
          <w:noProof/>
          <w:lang w:val="en-US"/>
        </w:rPr>
        <w:tab/>
        <w:t>Direct Tunnel Flags</w:t>
      </w:r>
      <w:bookmarkEnd w:id="1553"/>
      <w:bookmarkEnd w:id="1555"/>
    </w:p>
    <w:bookmarkEnd w:id="1554"/>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bookmarkStart w:id="1556" w:name="_MCCTEMPBM_CRPT71231150___6"/>
            <w:bookmarkEnd w:id="1556"/>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bookmarkStart w:id="1557" w:name="_MCCTEMPBM_CRPT71231151___6"/>
            <w:r w:rsidRPr="000C321E">
              <w:rPr>
                <w:lang w:val="en-US"/>
              </w:rPr>
              <w:t>Octets</w:t>
            </w:r>
            <w:bookmarkEnd w:id="1557"/>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bookmarkStart w:id="1558" w:name="_MCCTEMPBM_CRPT71231152___6"/>
            <w:r w:rsidRPr="000C321E">
              <w:rPr>
                <w:lang w:val="en-US"/>
              </w:rPr>
              <w:t>1</w:t>
            </w:r>
            <w:bookmarkEnd w:id="1558"/>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bookmarkStart w:id="1559" w:name="_MCCTEMPBM_CRPT71231153___6"/>
            <w:r w:rsidRPr="000C321E">
              <w:rPr>
                <w:lang w:val="en-US"/>
              </w:rPr>
              <w:t>2-3</w:t>
            </w:r>
            <w:bookmarkEnd w:id="1559"/>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bookmarkStart w:id="1560" w:name="_MCCTEMPBM_CRPT71231154___6"/>
            <w:r w:rsidRPr="000C321E">
              <w:rPr>
                <w:lang w:val="en-US"/>
              </w:rPr>
              <w:t>4 – n</w:t>
            </w:r>
            <w:bookmarkEnd w:id="1560"/>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bookmarkStart w:id="1561" w:name="_MCCTEMPBM_CRPT71231155___6"/>
            <w:bookmarkEnd w:id="1561"/>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577423">
      <w:pPr>
        <w:pStyle w:val="Heading3"/>
      </w:pPr>
      <w:bookmarkStart w:id="1562" w:name="_Toc9597980"/>
      <w:bookmarkStart w:id="1563" w:name="_Toc97647494"/>
      <w:r w:rsidRPr="000C321E">
        <w:t>7.7.82</w:t>
      </w:r>
      <w:r w:rsidRPr="000C321E">
        <w:tab/>
        <w:t>Correlation-ID</w:t>
      </w:r>
      <w:bookmarkEnd w:id="1562"/>
      <w:bookmarkEnd w:id="1563"/>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bookmarkStart w:id="1564" w:name="_MCCTEMPBM_CRPT71231156___4"/>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bookmarkStart w:id="1565" w:name="_MCCTEMPBM_CRPT71231157___7"/>
      <w:bookmarkEnd w:id="1564"/>
    </w:p>
    <w:p w14:paraId="74EFB1E8" w14:textId="77777777" w:rsidR="00E16FD1" w:rsidRPr="000C321E" w:rsidRDefault="00E16FD1" w:rsidP="00577423">
      <w:pPr>
        <w:pStyle w:val="Heading3"/>
        <w:rPr>
          <w:lang w:val="fr-FR"/>
        </w:rPr>
      </w:pPr>
      <w:bookmarkStart w:id="1566" w:name="_Toc9597981"/>
      <w:bookmarkStart w:id="1567" w:name="_Toc97647495"/>
      <w:bookmarkEnd w:id="1565"/>
      <w:r w:rsidRPr="000C321E">
        <w:rPr>
          <w:lang w:val="fr-FR"/>
        </w:rPr>
        <w:t>7.7.83</w:t>
      </w:r>
      <w:r w:rsidRPr="000C321E">
        <w:rPr>
          <w:lang w:val="fr-FR"/>
        </w:rPr>
        <w:tab/>
        <w:t>Bearer Control Mode</w:t>
      </w:r>
      <w:bookmarkEnd w:id="1566"/>
      <w:bookmarkEnd w:id="1567"/>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bookmarkStart w:id="1568" w:name="_MCCTEMPBM_CRPT71231158___4"/>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bookmarkEnd w:id="1568"/>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577423">
      <w:pPr>
        <w:pStyle w:val="Heading3"/>
        <w:ind w:left="0" w:firstLine="0"/>
        <w:rPr>
          <w:lang w:eastAsia="ja-JP"/>
        </w:rPr>
      </w:pPr>
      <w:bookmarkStart w:id="1569" w:name="_Toc9597982"/>
      <w:bookmarkStart w:id="1570" w:name="_MCCTEMPBM_CRPT71231159___2"/>
      <w:bookmarkStart w:id="1571" w:name="_Toc97647496"/>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1569"/>
      <w:bookmarkEnd w:id="1571"/>
    </w:p>
    <w:bookmarkEnd w:id="1570"/>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bookmarkStart w:id="1572" w:name="_MCCTEMPBM_CRPT71231160___2"/>
    </w:p>
    <w:bookmarkEnd w:id="1572"/>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577423">
      <w:pPr>
        <w:pStyle w:val="Heading3"/>
        <w:ind w:left="0" w:firstLine="0"/>
        <w:rPr>
          <w:lang w:eastAsia="ja-JP"/>
        </w:rPr>
      </w:pPr>
      <w:bookmarkStart w:id="1573" w:name="_Toc9597983"/>
      <w:bookmarkStart w:id="1574" w:name="_MCCTEMPBM_CRPT71231161___2"/>
      <w:bookmarkStart w:id="1575" w:name="_Toc97647497"/>
      <w:r w:rsidRPr="000C321E">
        <w:t>7.7.85</w:t>
      </w:r>
      <w:r w:rsidRPr="000C321E">
        <w:tab/>
      </w:r>
      <w:r w:rsidRPr="000C321E">
        <w:rPr>
          <w:rFonts w:hint="eastAsia"/>
          <w:lang w:eastAsia="ja-JP"/>
        </w:rPr>
        <w:t>MBMS</w:t>
      </w:r>
      <w:r w:rsidRPr="000C321E">
        <w:t xml:space="preserve"> IP Multicast Distribution</w:t>
      </w:r>
      <w:bookmarkEnd w:id="1573"/>
      <w:bookmarkEnd w:id="1575"/>
    </w:p>
    <w:bookmarkEnd w:id="1574"/>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bookmarkStart w:id="1576" w:name="_MCCTEMPBM_CRPT71231162___2"/>
    </w:p>
    <w:bookmarkEnd w:id="1576"/>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577423">
      <w:pPr>
        <w:pStyle w:val="Heading3"/>
        <w:ind w:left="0" w:firstLine="0"/>
        <w:rPr>
          <w:lang w:eastAsia="ja-JP"/>
        </w:rPr>
      </w:pPr>
      <w:bookmarkStart w:id="1577" w:name="_Toc9597984"/>
      <w:bookmarkStart w:id="1578" w:name="_MCCTEMPBM_CRPT71231163___2"/>
      <w:bookmarkStart w:id="1579" w:name="_Toc97647498"/>
      <w:r w:rsidRPr="000C321E">
        <w:lastRenderedPageBreak/>
        <w:t>7.7.86</w:t>
      </w:r>
      <w:r w:rsidRPr="000C321E">
        <w:tab/>
      </w:r>
      <w:r w:rsidRPr="000C321E">
        <w:rPr>
          <w:rFonts w:hint="eastAsia"/>
          <w:lang w:eastAsia="ja-JP"/>
        </w:rPr>
        <w:t>MBMS</w:t>
      </w:r>
      <w:r w:rsidRPr="000C321E">
        <w:t xml:space="preserve"> Distribution Acknowledgement</w:t>
      </w:r>
      <w:bookmarkEnd w:id="1577"/>
      <w:bookmarkEnd w:id="1579"/>
    </w:p>
    <w:bookmarkEnd w:id="1578"/>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r w:rsidRPr="000C321E">
              <w:rPr>
                <w:b w:val="0"/>
              </w:rPr>
              <w:t>Distr Ind</w:t>
            </w:r>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Distribution Indication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577423">
      <w:pPr>
        <w:pStyle w:val="Heading3"/>
      </w:pPr>
      <w:bookmarkStart w:id="1580" w:name="_Toc9597985"/>
      <w:bookmarkStart w:id="1581" w:name="_Toc97647499"/>
      <w:r w:rsidRPr="000C321E">
        <w:t>7.7.87</w:t>
      </w:r>
      <w:r w:rsidRPr="000C321E">
        <w:tab/>
        <w:t>Reliable INTER RAT HANDOVER INFO</w:t>
      </w:r>
      <w:bookmarkEnd w:id="1580"/>
      <w:bookmarkEnd w:id="1581"/>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577423">
      <w:pPr>
        <w:pStyle w:val="Heading3"/>
        <w:ind w:left="0" w:firstLine="0"/>
        <w:rPr>
          <w:lang w:eastAsia="ja-JP"/>
        </w:rPr>
      </w:pPr>
      <w:bookmarkStart w:id="1582" w:name="_Toc9597986"/>
      <w:bookmarkStart w:id="1583" w:name="_MCCTEMPBM_CRPT71231164___2"/>
      <w:bookmarkStart w:id="1584" w:name="_Toc97647500"/>
      <w:r w:rsidRPr="000C321E">
        <w:t>7.7.88</w:t>
      </w:r>
      <w:r w:rsidRPr="000C321E">
        <w:tab/>
        <w:t>RFSP Index</w:t>
      </w:r>
      <w:bookmarkEnd w:id="1582"/>
      <w:bookmarkEnd w:id="1584"/>
    </w:p>
    <w:bookmarkEnd w:id="1583"/>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bookmarkStart w:id="1585" w:name="_MCCTEMPBM_CRPT71231165___4"/>
            <w:bookmarkEnd w:id="1585"/>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577423">
      <w:pPr>
        <w:pStyle w:val="Heading3"/>
        <w:rPr>
          <w:lang w:val="en-US"/>
        </w:rPr>
      </w:pPr>
      <w:bookmarkStart w:id="1586" w:name="_Toc9597987"/>
      <w:bookmarkStart w:id="1587" w:name="_Toc97647501"/>
      <w:r w:rsidRPr="000C321E">
        <w:t>7.7.89</w:t>
      </w:r>
      <w:r w:rsidRPr="000C321E">
        <w:tab/>
        <w:t>PDP Type</w:t>
      </w:r>
      <w:bookmarkEnd w:id="1586"/>
      <w:bookmarkEnd w:id="1587"/>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577423">
      <w:pPr>
        <w:pStyle w:val="Heading3"/>
      </w:pPr>
      <w:bookmarkStart w:id="1588" w:name="_Toc9597988"/>
      <w:bookmarkStart w:id="1589" w:name="_Toc97647502"/>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1588"/>
      <w:bookmarkEnd w:id="1589"/>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08AE945E" w:rsidR="00E16FD1" w:rsidRPr="000C321E" w:rsidRDefault="00E16FD1" w:rsidP="00E16FD1">
      <w:pPr>
        <w:pStyle w:val="TF"/>
        <w:spacing w:before="120"/>
      </w:pPr>
      <w:r w:rsidRPr="000C321E">
        <w:t xml:space="preserve">Figure </w:t>
      </w:r>
      <w:r w:rsidRPr="000C321E">
        <w:rPr>
          <w:rFonts w:hint="eastAsia"/>
          <w:lang w:eastAsia="zh-CN"/>
        </w:rPr>
        <w:t>7.7.</w:t>
      </w:r>
      <w:r w:rsidR="001765A5">
        <w:rPr>
          <w:lang w:eastAsia="zh-CN"/>
        </w:rPr>
        <w:t>90</w:t>
      </w:r>
      <w:r w:rsidRPr="000C321E">
        <w:rPr>
          <w:rFonts w:hint="eastAsia"/>
          <w:lang w:eastAsia="zh-CN"/>
        </w:rPr>
        <w:t>.1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577423">
      <w:pPr>
        <w:pStyle w:val="Heading3"/>
      </w:pPr>
      <w:bookmarkStart w:id="1590" w:name="_Toc9597989"/>
      <w:bookmarkStart w:id="1591" w:name="_Toc97647503"/>
      <w:r w:rsidRPr="000C321E">
        <w:t>7.7.91</w:t>
      </w:r>
      <w:r w:rsidRPr="000C321E">
        <w:tab/>
        <w:t>Evolved Allocation/Retention Priority I</w:t>
      </w:r>
      <w:bookmarkEnd w:id="1590"/>
      <w:bookmarkEnd w:id="1591"/>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5002D07A" w:rsidR="00E16FD1" w:rsidRPr="000C321E" w:rsidRDefault="001765A5" w:rsidP="00E16FD1">
      <w:pPr>
        <w:pStyle w:val="TF"/>
      </w:pPr>
      <w:r w:rsidRPr="000C321E">
        <w:t>Figure 7.7.91.1: Evolved Allocation/Retention Priority I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577423">
      <w:pPr>
        <w:pStyle w:val="Heading3"/>
      </w:pPr>
      <w:bookmarkStart w:id="1592" w:name="_Toc9597990"/>
      <w:bookmarkStart w:id="1593" w:name="_Toc97647504"/>
      <w:r w:rsidRPr="000C321E">
        <w:t>7.7.92</w:t>
      </w:r>
      <w:r w:rsidRPr="000C321E">
        <w:tab/>
        <w:t>Evolved Allocation/Retention Priority II</w:t>
      </w:r>
      <w:bookmarkEnd w:id="1592"/>
      <w:bookmarkEnd w:id="1593"/>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368F4512" w:rsidR="00E16FD1" w:rsidRPr="000C321E" w:rsidRDefault="001765A5" w:rsidP="00E16FD1">
      <w:pPr>
        <w:pStyle w:val="TF"/>
      </w:pPr>
      <w:r w:rsidRPr="000C321E">
        <w:t>Figure 7.7.92.1: Evolved Allocation/Retention Priority II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577423">
      <w:pPr>
        <w:pStyle w:val="Heading3"/>
      </w:pPr>
      <w:bookmarkStart w:id="1594" w:name="_Toc9597991"/>
      <w:bookmarkStart w:id="1595" w:name="_Toc97647505"/>
      <w:r w:rsidRPr="000C321E">
        <w:t>7.7.93</w:t>
      </w:r>
      <w:r w:rsidRPr="000C321E">
        <w:tab/>
        <w:t>Extended Common Flags</w:t>
      </w:r>
      <w:bookmarkEnd w:id="1594"/>
      <w:bookmarkEnd w:id="1595"/>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bookmarkStart w:id="1596" w:name="_MCCTEMPBM_CRPT71231166___6"/>
            <w:bookmarkEnd w:id="1596"/>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bookmarkStart w:id="1597" w:name="_MCCTEMPBM_CRPT71231167___6"/>
            <w:r w:rsidRPr="000C321E">
              <w:t>Octets</w:t>
            </w:r>
            <w:bookmarkEnd w:id="1597"/>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bookmarkStart w:id="1598" w:name="_MCCTEMPBM_CRPT71231168___6"/>
            <w:r w:rsidRPr="000C321E">
              <w:t>1</w:t>
            </w:r>
            <w:bookmarkEnd w:id="1598"/>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bookmarkStart w:id="1599" w:name="_MCCTEMPBM_CRPT71231169___6"/>
            <w:r w:rsidRPr="000C321E">
              <w:t>2-3</w:t>
            </w:r>
            <w:bookmarkEnd w:id="1599"/>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bookmarkStart w:id="1600" w:name="_MCCTEMPBM_CRPT71231170___6"/>
            <w:r w:rsidRPr="000C321E">
              <w:t>4-n</w:t>
            </w:r>
            <w:bookmarkEnd w:id="1600"/>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577423">
      <w:pPr>
        <w:pStyle w:val="Heading3"/>
      </w:pPr>
      <w:bookmarkStart w:id="1601" w:name="_Toc9597992"/>
      <w:bookmarkStart w:id="1602" w:name="_Toc97647506"/>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1601"/>
      <w:bookmarkEnd w:id="1602"/>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bookmarkStart w:id="1603" w:name="_MCCTEMPBM_CRPT71231171___2" w:colFirst="0" w:colLast="0"/>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bookmarkStart w:id="1604" w:name="_MCCTEMPBM_CRPT71231172___2" w:colFirst="0" w:colLast="0"/>
            <w:bookmarkEnd w:id="1603"/>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bookmarkStart w:id="1605" w:name="_MCCTEMPBM_CRPT71231173___2" w:colFirst="0" w:colLast="1"/>
            <w:bookmarkEnd w:id="1604"/>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bookmarkStart w:id="1606" w:name="_MCCTEMPBM_CRPT71231174___2" w:colFirst="0" w:colLast="1"/>
            <w:bookmarkEnd w:id="1605"/>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bookmarkStart w:id="1607" w:name="_MCCTEMPBM_CRPT71231175___2" w:colFirst="0" w:colLast="1"/>
            <w:bookmarkEnd w:id="1606"/>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bookmarkStart w:id="1608" w:name="_MCCTEMPBM_CRPT71231176___2" w:colFirst="0" w:colLast="1"/>
            <w:bookmarkEnd w:id="1607"/>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bookmarkStart w:id="1609" w:name="_MCCTEMPBM_CRPT71231177___2" w:colFirst="0" w:colLast="0"/>
            <w:bookmarkEnd w:id="1608"/>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bookmarkStart w:id="1610" w:name="_MCCTEMPBM_CRPT71231178___2" w:colFirst="0" w:colLast="2"/>
            <w:bookmarkEnd w:id="1609"/>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bookmarkEnd w:id="1610"/>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577423">
      <w:pPr>
        <w:pStyle w:val="Heading3"/>
        <w:rPr>
          <w:lang w:val="en-US"/>
        </w:rPr>
      </w:pPr>
      <w:bookmarkStart w:id="1611" w:name="_Toc9597993"/>
      <w:bookmarkStart w:id="1612" w:name="_Toc97647507"/>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1611"/>
      <w:bookmarkEnd w:id="1612"/>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bookmarkStart w:id="1613" w:name="_MCCTEMPBM_CRPT71231179___2" w:colFirst="0" w:colLast="0"/>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bookmarkStart w:id="1614" w:name="_MCCTEMPBM_CRPT71231180___2" w:colFirst="0" w:colLast="0"/>
            <w:bookmarkEnd w:id="1613"/>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bookmarkStart w:id="1615" w:name="_MCCTEMPBM_CRPT71231181___2" w:colFirst="0" w:colLast="3"/>
            <w:bookmarkEnd w:id="1614"/>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bookmarkEnd w:id="1615"/>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577423">
      <w:pPr>
        <w:pStyle w:val="Heading3"/>
        <w:rPr>
          <w:lang w:val="fr-FR"/>
        </w:rPr>
      </w:pPr>
      <w:bookmarkStart w:id="1616" w:name="_Toc9597994"/>
      <w:bookmarkStart w:id="1617" w:name="_Toc97647508"/>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1616"/>
      <w:bookmarkEnd w:id="1617"/>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577423">
      <w:pPr>
        <w:pStyle w:val="Heading3"/>
        <w:rPr>
          <w:lang w:eastAsia="zh-CN"/>
        </w:rPr>
      </w:pPr>
      <w:bookmarkStart w:id="1618" w:name="_Toc9597995"/>
      <w:bookmarkStart w:id="1619" w:name="_Toc97647509"/>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1618"/>
      <w:bookmarkEnd w:id="1619"/>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577423">
      <w:pPr>
        <w:pStyle w:val="Heading3"/>
        <w:rPr>
          <w:lang w:eastAsia="zh-CN"/>
        </w:rPr>
      </w:pPr>
      <w:bookmarkStart w:id="1620" w:name="_Toc9597996"/>
      <w:bookmarkStart w:id="1621" w:name="_Toc97647510"/>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1620"/>
      <w:bookmarkEnd w:id="1621"/>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577423">
      <w:pPr>
        <w:pStyle w:val="Heading3"/>
        <w:rPr>
          <w:lang w:val="en-US"/>
        </w:rPr>
      </w:pPr>
      <w:bookmarkStart w:id="1622" w:name="_Toc9597997"/>
      <w:bookmarkStart w:id="1623" w:name="_Toc97647511"/>
      <w:r w:rsidRPr="000C321E">
        <w:rPr>
          <w:lang w:val="en-US"/>
        </w:rPr>
        <w:t>7.7.99</w:t>
      </w:r>
      <w:r w:rsidRPr="000C321E">
        <w:rPr>
          <w:lang w:val="en-US"/>
        </w:rPr>
        <w:tab/>
        <w:t>UE Network Capability</w:t>
      </w:r>
      <w:bookmarkEnd w:id="1622"/>
      <w:bookmarkEnd w:id="1623"/>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bookmarkStart w:id="1624" w:name="_MCCTEMPBM_CRPT71231182___4"/>
            <w:r w:rsidRPr="000C321E">
              <w:rPr>
                <w:rFonts w:ascii="Arial" w:hAnsi="Arial"/>
                <w:sz w:val="18"/>
                <w:szCs w:val="18"/>
                <w:lang w:val="en-US"/>
              </w:rPr>
              <w:t>UE Network Capability</w:t>
            </w:r>
            <w:bookmarkEnd w:id="1624"/>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bookmarkStart w:id="1625" w:name="_MCCTEMPBM_CRPT71231183___2"/>
    </w:p>
    <w:bookmarkEnd w:id="1625"/>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577423">
      <w:pPr>
        <w:pStyle w:val="Heading3"/>
        <w:rPr>
          <w:lang w:val="en-US"/>
        </w:rPr>
      </w:pPr>
      <w:bookmarkStart w:id="1626" w:name="_Toc9597998"/>
      <w:bookmarkStart w:id="1627" w:name="_Toc97647512"/>
      <w:r w:rsidRPr="000C321E">
        <w:rPr>
          <w:lang w:val="en-US"/>
        </w:rPr>
        <w:t>7.7.100</w:t>
      </w:r>
      <w:r w:rsidRPr="000C321E">
        <w:rPr>
          <w:lang w:val="en-US"/>
        </w:rPr>
        <w:tab/>
      </w:r>
      <w:r w:rsidRPr="000C321E">
        <w:rPr>
          <w:lang w:val="en-US" w:eastAsia="zh-CN"/>
        </w:rPr>
        <w:t>UE-AMBR</w:t>
      </w:r>
      <w:bookmarkEnd w:id="1626"/>
      <w:bookmarkEnd w:id="1627"/>
    </w:p>
    <w:p w14:paraId="748C3B71" w14:textId="77777777" w:rsidR="00E16FD1" w:rsidRPr="000C321E" w:rsidRDefault="00E16FD1" w:rsidP="00E16FD1">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bookmarkStart w:id="1628" w:name="_MCCTEMPBM_CRPT71231184___4"/>
            <w:r w:rsidRPr="000C321E">
              <w:rPr>
                <w:rFonts w:ascii="Arial" w:hAnsi="Arial"/>
                <w:sz w:val="18"/>
                <w:szCs w:val="18"/>
                <w:lang w:val="en-US" w:eastAsia="zh-CN"/>
              </w:rPr>
              <w:t>Subscribed UE-AMBR for Uplink</w:t>
            </w:r>
            <w:bookmarkEnd w:id="1628"/>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bookmarkStart w:id="1629" w:name="_MCCTEMPBM_CRPT71231185___4"/>
            <w:r w:rsidRPr="000C321E">
              <w:rPr>
                <w:rFonts w:ascii="Arial" w:hAnsi="Arial"/>
                <w:sz w:val="18"/>
                <w:szCs w:val="18"/>
                <w:lang w:val="en-US" w:eastAsia="zh-CN"/>
              </w:rPr>
              <w:t>Subscribed UE-AMBR for Downlink</w:t>
            </w:r>
            <w:bookmarkEnd w:id="1629"/>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bookmarkStart w:id="1630" w:name="_MCCTEMPBM_CRPT71231186___4"/>
            <w:r w:rsidRPr="000C321E">
              <w:rPr>
                <w:rFonts w:ascii="Arial" w:hAnsi="Arial"/>
                <w:sz w:val="18"/>
                <w:szCs w:val="18"/>
                <w:lang w:val="en-US" w:eastAsia="zh-CN"/>
              </w:rPr>
              <w:t>Authorized UE-AMBR for Uplink</w:t>
            </w:r>
            <w:bookmarkEnd w:id="1630"/>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bookmarkStart w:id="1631" w:name="_MCCTEMPBM_CRPT71231187___4"/>
            <w:r w:rsidRPr="000C321E">
              <w:rPr>
                <w:rFonts w:ascii="Arial" w:hAnsi="Arial"/>
                <w:sz w:val="18"/>
                <w:szCs w:val="18"/>
                <w:lang w:val="en-US" w:eastAsia="zh-CN"/>
              </w:rPr>
              <w:t>Authorized UE-AMBR for Downlink</w:t>
            </w:r>
            <w:bookmarkEnd w:id="1631"/>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bookmarkStart w:id="1632" w:name="_MCCTEMPBM_CRPT71231188___4"/>
            <w:bookmarkEnd w:id="1632"/>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bookmarkStart w:id="1633" w:name="_MCCTEMPBM_CRPT71231189___2"/>
    </w:p>
    <w:bookmarkEnd w:id="1633"/>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577423">
      <w:pPr>
        <w:pStyle w:val="Heading3"/>
        <w:rPr>
          <w:lang w:val="en-US"/>
        </w:rPr>
      </w:pPr>
      <w:bookmarkStart w:id="1634" w:name="_Toc9597999"/>
      <w:bookmarkStart w:id="1635" w:name="_Toc97647513"/>
      <w:r w:rsidRPr="000C321E">
        <w:rPr>
          <w:lang w:val="en-US"/>
        </w:rPr>
        <w:t>7.7.101</w:t>
      </w:r>
      <w:r w:rsidRPr="000C321E">
        <w:rPr>
          <w:lang w:val="en-US"/>
        </w:rPr>
        <w:tab/>
      </w:r>
      <w:r w:rsidRPr="000C321E">
        <w:rPr>
          <w:lang w:val="en-US" w:eastAsia="zh-CN"/>
        </w:rPr>
        <w:t>APN-AMBR with NSAPI</w:t>
      </w:r>
      <w:bookmarkEnd w:id="1634"/>
      <w:bookmarkEnd w:id="1635"/>
    </w:p>
    <w:p w14:paraId="52F5A54A" w14:textId="77777777" w:rsidR="00E16FD1" w:rsidRPr="000C321E" w:rsidRDefault="00E16FD1" w:rsidP="00E16FD1">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bookmarkStart w:id="1636" w:name="_MCCTEMPBM_CRPT71231190___4" w:colFirst="1" w:colLast="1"/>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bookmarkStart w:id="1637" w:name="_MCCTEMPBM_CRPT71231191___4" w:colFirst="1" w:colLast="1"/>
            <w:bookmarkEnd w:id="1636"/>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bookmarkEnd w:id="1637"/>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bookmarkStart w:id="1638" w:name="_MCCTEMPBM_CRPT71231192___2"/>
    </w:p>
    <w:bookmarkEnd w:id="1638"/>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577423">
      <w:pPr>
        <w:pStyle w:val="Heading3"/>
        <w:rPr>
          <w:lang w:val="en-US"/>
        </w:rPr>
      </w:pPr>
      <w:bookmarkStart w:id="1639" w:name="_Toc9598000"/>
      <w:bookmarkStart w:id="1640" w:name="_Toc97647514"/>
      <w:r w:rsidRPr="000C321E">
        <w:rPr>
          <w:lang w:val="en-US"/>
        </w:rPr>
        <w:t>7.7.102</w:t>
      </w:r>
      <w:r w:rsidRPr="000C321E">
        <w:rPr>
          <w:lang w:val="en-US"/>
        </w:rPr>
        <w:tab/>
      </w:r>
      <w:r w:rsidRPr="000C321E">
        <w:rPr>
          <w:lang w:val="en-US" w:eastAsia="zh-CN"/>
        </w:rPr>
        <w:t>GGSN Back-Off Time</w:t>
      </w:r>
      <w:bookmarkEnd w:id="1639"/>
      <w:bookmarkEnd w:id="1640"/>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bookmarkStart w:id="1641" w:name="_MCCTEMPBM_CRPT71231193___2"/>
    </w:p>
    <w:bookmarkEnd w:id="1641"/>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577423">
      <w:pPr>
        <w:pStyle w:val="Heading3"/>
        <w:rPr>
          <w:lang w:val="en-US"/>
        </w:rPr>
      </w:pPr>
      <w:bookmarkStart w:id="1642" w:name="_Toc9598001"/>
      <w:bookmarkStart w:id="1643" w:name="_Toc97647515"/>
      <w:r w:rsidRPr="000C321E">
        <w:rPr>
          <w:lang w:val="en-US"/>
        </w:rPr>
        <w:t>7.7.103</w:t>
      </w:r>
      <w:r w:rsidRPr="000C321E">
        <w:rPr>
          <w:lang w:val="en-US"/>
        </w:rPr>
        <w:tab/>
      </w:r>
      <w:r w:rsidRPr="000C321E">
        <w:rPr>
          <w:lang w:val="en-US" w:eastAsia="zh-CN"/>
        </w:rPr>
        <w:t>Signalling Priority Indication</w:t>
      </w:r>
      <w:bookmarkEnd w:id="1642"/>
      <w:bookmarkEnd w:id="1643"/>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bookmarkStart w:id="1644" w:name="_MCCTEMPBM_CRPT71231194___2"/>
    </w:p>
    <w:bookmarkEnd w:id="1644"/>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577423">
      <w:pPr>
        <w:pStyle w:val="Heading3"/>
        <w:rPr>
          <w:lang w:val="en-US"/>
        </w:rPr>
      </w:pPr>
      <w:bookmarkStart w:id="1645" w:name="_Toc9598002"/>
      <w:bookmarkStart w:id="1646" w:name="_Toc97647516"/>
      <w:r w:rsidRPr="000C321E">
        <w:rPr>
          <w:lang w:val="en-US"/>
        </w:rPr>
        <w:t>7.7.104</w:t>
      </w:r>
      <w:r w:rsidRPr="000C321E">
        <w:rPr>
          <w:lang w:val="en-US"/>
        </w:rPr>
        <w:tab/>
      </w:r>
      <w:r w:rsidRPr="000C321E">
        <w:rPr>
          <w:lang w:val="en-US" w:eastAsia="zh-CN"/>
        </w:rPr>
        <w:t>Signalling Priority Indication with NSAPI</w:t>
      </w:r>
      <w:bookmarkEnd w:id="1645"/>
      <w:bookmarkEnd w:id="1646"/>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bookmarkStart w:id="1647" w:name="_MCCTEMPBM_CRPT71231195___2"/>
    </w:p>
    <w:bookmarkEnd w:id="1647"/>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bookmarkStart w:id="1648" w:name="_MCCTEMPBM_CRPT71231196___2"/>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577423">
      <w:pPr>
        <w:pStyle w:val="Heading2"/>
        <w:rPr>
          <w:lang w:eastAsia="zh-CN"/>
        </w:rPr>
      </w:pPr>
      <w:bookmarkStart w:id="1649" w:name="_Toc9598003"/>
      <w:bookmarkStart w:id="1650" w:name="_Toc97647517"/>
      <w:bookmarkEnd w:id="1648"/>
      <w:r w:rsidRPr="000C321E">
        <w:t>7.7.105</w:t>
      </w:r>
      <w:r w:rsidRPr="000C321E">
        <w:tab/>
      </w:r>
      <w:r w:rsidRPr="000C321E">
        <w:rPr>
          <w:lang w:eastAsia="zh-CN"/>
        </w:rPr>
        <w:t>Higher bitrates than 16 Mbps flag</w:t>
      </w:r>
      <w:bookmarkEnd w:id="1649"/>
      <w:bookmarkEnd w:id="1650"/>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577423">
      <w:pPr>
        <w:pStyle w:val="Heading2"/>
        <w:rPr>
          <w:lang w:eastAsia="zh-CN"/>
        </w:rPr>
      </w:pPr>
      <w:bookmarkStart w:id="1651" w:name="_Toc9598004"/>
      <w:bookmarkStart w:id="1652" w:name="_Toc97647518"/>
      <w:r w:rsidRPr="000C321E">
        <w:t>7.7.106</w:t>
      </w:r>
      <w:r w:rsidRPr="000C321E">
        <w:tab/>
      </w:r>
      <w:r w:rsidRPr="000C321E">
        <w:rPr>
          <w:lang w:eastAsia="zh-CN"/>
        </w:rPr>
        <w:t>(void)</w:t>
      </w:r>
      <w:bookmarkEnd w:id="1651"/>
      <w:bookmarkEnd w:id="1652"/>
    </w:p>
    <w:p w14:paraId="37ADF65D" w14:textId="77777777" w:rsidR="00E16FD1" w:rsidRPr="000C321E" w:rsidRDefault="00E16FD1" w:rsidP="00577423">
      <w:pPr>
        <w:pStyle w:val="Heading3"/>
        <w:rPr>
          <w:lang w:eastAsia="zh-CN"/>
        </w:rPr>
      </w:pPr>
      <w:bookmarkStart w:id="1653" w:name="_Toc9598005"/>
      <w:bookmarkStart w:id="1654" w:name="_Toc97647519"/>
      <w:r w:rsidRPr="000C321E">
        <w:rPr>
          <w:lang w:eastAsia="zh-CN"/>
        </w:rPr>
        <w:t>7.7.107</w:t>
      </w:r>
      <w:r w:rsidRPr="000C321E">
        <w:rPr>
          <w:lang w:eastAsia="zh-CN"/>
        </w:rPr>
        <w:tab/>
      </w:r>
      <w:r w:rsidRPr="000C321E">
        <w:rPr>
          <w:rFonts w:hint="eastAsia"/>
          <w:lang w:eastAsia="zh-CN"/>
        </w:rPr>
        <w:t>Additional MM context for SRVCC</w:t>
      </w:r>
      <w:bookmarkEnd w:id="1653"/>
      <w:bookmarkEnd w:id="1654"/>
    </w:p>
    <w:p w14:paraId="27D11AAA" w14:textId="35473F3E" w:rsidR="00E16FD1" w:rsidRPr="000C321E" w:rsidRDefault="00E16FD1" w:rsidP="00E16FD1">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Length of the Mobile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Length of the Mobile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577423">
      <w:pPr>
        <w:pStyle w:val="Heading3"/>
        <w:rPr>
          <w:lang w:eastAsia="zh-CN"/>
        </w:rPr>
      </w:pPr>
      <w:bookmarkStart w:id="1655" w:name="_Toc9598006"/>
      <w:bookmarkStart w:id="1656" w:name="_Toc97647520"/>
      <w:r w:rsidRPr="000C321E">
        <w:rPr>
          <w:lang w:eastAsia="zh-CN"/>
        </w:rPr>
        <w:t>7.7.108</w:t>
      </w:r>
      <w:r w:rsidRPr="000C321E">
        <w:rPr>
          <w:lang w:eastAsia="zh-CN"/>
        </w:rPr>
        <w:tab/>
      </w:r>
      <w:r w:rsidRPr="000C321E">
        <w:rPr>
          <w:rFonts w:hint="eastAsia"/>
          <w:lang w:eastAsia="zh-CN"/>
        </w:rPr>
        <w:t>Additional flags for SRVCC</w:t>
      </w:r>
      <w:bookmarkEnd w:id="1655"/>
      <w:bookmarkEnd w:id="1656"/>
    </w:p>
    <w:p w14:paraId="4B72A347" w14:textId="77777777" w:rsidR="00E16FD1" w:rsidRPr="000C321E" w:rsidRDefault="00E16FD1" w:rsidP="00E16FD1">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577423">
      <w:pPr>
        <w:pStyle w:val="Heading3"/>
      </w:pPr>
      <w:bookmarkStart w:id="1657" w:name="_Toc9598007"/>
      <w:bookmarkStart w:id="1658" w:name="_Toc97647521"/>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1657"/>
      <w:bookmarkEnd w:id="1658"/>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577423">
      <w:pPr>
        <w:pStyle w:val="Heading3"/>
      </w:pPr>
      <w:bookmarkStart w:id="1659" w:name="_Toc9598008"/>
      <w:bookmarkStart w:id="1660" w:name="_Toc97647522"/>
      <w:r w:rsidRPr="000C321E">
        <w:t>7.7.110</w:t>
      </w:r>
      <w:r w:rsidRPr="000C321E">
        <w:tab/>
        <w:t>C-MSISDN</w:t>
      </w:r>
      <w:bookmarkEnd w:id="1659"/>
      <w:bookmarkEnd w:id="1660"/>
    </w:p>
    <w:p w14:paraId="61DEAEB9" w14:textId="7F3CC906" w:rsidR="00E16FD1" w:rsidRPr="000C321E" w:rsidRDefault="00E16FD1" w:rsidP="00E16FD1">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577423">
      <w:pPr>
        <w:pStyle w:val="Heading3"/>
      </w:pPr>
      <w:bookmarkStart w:id="1661" w:name="_Toc9598009"/>
      <w:bookmarkStart w:id="1662" w:name="_Toc97647523"/>
      <w:r w:rsidRPr="000C321E">
        <w:t>7.7.111</w:t>
      </w:r>
      <w:r w:rsidRPr="000C321E">
        <w:tab/>
        <w:t>Extended RANAP Cause</w:t>
      </w:r>
      <w:bookmarkEnd w:id="1661"/>
      <w:bookmarkEnd w:id="1662"/>
    </w:p>
    <w:p w14:paraId="3CA8FE1D" w14:textId="55D36121" w:rsidR="00E16FD1" w:rsidRPr="000C321E" w:rsidRDefault="00E16FD1" w:rsidP="00E16FD1">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577423">
      <w:pPr>
        <w:pStyle w:val="Heading3"/>
        <w:rPr>
          <w:lang w:eastAsia="zh-CN"/>
        </w:rPr>
      </w:pPr>
      <w:bookmarkStart w:id="1663" w:name="_Toc9598010"/>
      <w:bookmarkStart w:id="1664" w:name="_Toc97647524"/>
      <w:r w:rsidRPr="000C321E">
        <w:lastRenderedPageBreak/>
        <w:t>7.7.</w:t>
      </w:r>
      <w:r w:rsidRPr="000C321E">
        <w:rPr>
          <w:lang w:eastAsia="zh-CN"/>
        </w:rPr>
        <w:t>112</w:t>
      </w:r>
      <w:r w:rsidRPr="000C321E">
        <w:tab/>
      </w:r>
      <w:r w:rsidRPr="000C321E">
        <w:rPr>
          <w:rFonts w:hint="eastAsia"/>
          <w:lang w:eastAsia="zh-CN"/>
        </w:rPr>
        <w:t>eNodeB ID</w:t>
      </w:r>
      <w:bookmarkEnd w:id="1663"/>
      <w:bookmarkEnd w:id="1664"/>
    </w:p>
    <w:p w14:paraId="26D46D47"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bookmarkStart w:id="1665" w:name="_MCCTEMPBM_CRPT71231197___2" w:colFirst="0" w:colLast="0"/>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bookmarkEnd w:id="1665"/>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bookmarkStart w:id="1666" w:name="_MCCTEMPBM_CRPT71231198___2"/>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bookmarkStart w:id="1667" w:name="_MCCTEMPBM_CRPT71231199___5"/>
      <w:bookmarkEnd w:id="1666"/>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bookmarkEnd w:id="1667"/>
    <w:p w14:paraId="0B1A2245" w14:textId="77777777" w:rsidR="00E16FD1" w:rsidRPr="000C321E" w:rsidRDefault="00E16FD1" w:rsidP="00E16FD1">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bookmarkStart w:id="1668" w:name="_MCCTEMPBM_CRPT71231200___4" w:colFirst="0" w:colLast="2"/>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bookmarkStart w:id="1669" w:name="_MCCTEMPBM_CRPT71231201___4" w:colFirst="0" w:colLast="9"/>
            <w:bookmarkEnd w:id="1668"/>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bookmarkStart w:id="1670" w:name="_MCCTEMPBM_CRPT71231202___4" w:colFirst="0" w:colLast="2"/>
            <w:bookmarkEnd w:id="1669"/>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bookmarkStart w:id="1671" w:name="_MCCTEMPBM_CRPT71231203___4" w:colFirst="0" w:colLast="2"/>
            <w:bookmarkEnd w:id="1670"/>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bookmarkStart w:id="1672" w:name="_MCCTEMPBM_CRPT71231204___4" w:colFirst="0" w:colLast="3"/>
            <w:bookmarkEnd w:id="1671"/>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bookmarkStart w:id="1673" w:name="_MCCTEMPBM_CRPT71231205___4" w:colFirst="0" w:colLast="3"/>
            <w:bookmarkEnd w:id="1672"/>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bookmarkStart w:id="1674" w:name="_MCCTEMPBM_CRPT71231206___4" w:colFirst="0" w:colLast="2"/>
            <w:bookmarkEnd w:id="1673"/>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bookmarkStart w:id="1675" w:name="_MCCTEMPBM_CRPT71231207___7"/>
      <w:bookmarkEnd w:id="1674"/>
    </w:p>
    <w:p w14:paraId="2D1A9267" w14:textId="77777777" w:rsidR="00E16FD1" w:rsidRPr="000C321E" w:rsidRDefault="00E16FD1" w:rsidP="00E16FD1">
      <w:pPr>
        <w:keepLines/>
        <w:spacing w:after="240"/>
        <w:jc w:val="center"/>
        <w:rPr>
          <w:rFonts w:ascii="Arial" w:hAnsi="Arial"/>
          <w:b/>
          <w:lang w:val="en-US"/>
        </w:rPr>
      </w:pPr>
      <w:bookmarkStart w:id="1676" w:name="_MCCTEMPBM_CRPT71231208___4"/>
      <w:bookmarkEnd w:id="1675"/>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bookmarkStart w:id="1677" w:name="_MCCTEMPBM_CRPT71231209___7"/>
            <w:bookmarkEnd w:id="1676"/>
            <w:r w:rsidRPr="000C321E">
              <w:rPr>
                <w:rFonts w:ascii="Arial" w:hAnsi="Arial"/>
                <w:sz w:val="18"/>
              </w:rPr>
              <w:t>MS or network provided APN, subscription verified</w:t>
            </w:r>
            <w:bookmarkEnd w:id="1677"/>
          </w:p>
        </w:tc>
        <w:tc>
          <w:tcPr>
            <w:tcW w:w="1548" w:type="dxa"/>
          </w:tcPr>
          <w:p w14:paraId="3C8A03D4" w14:textId="77777777" w:rsidR="00E16FD1" w:rsidRPr="000C321E" w:rsidRDefault="00E16FD1" w:rsidP="009900EA">
            <w:pPr>
              <w:keepNext/>
              <w:keepLines/>
              <w:spacing w:after="0"/>
              <w:jc w:val="center"/>
              <w:rPr>
                <w:rFonts w:ascii="Arial" w:hAnsi="Arial"/>
                <w:sz w:val="18"/>
              </w:rPr>
            </w:pPr>
            <w:bookmarkStart w:id="1678" w:name="_MCCTEMPBM_CRPT71231210___4"/>
            <w:r w:rsidRPr="000C321E">
              <w:rPr>
                <w:rFonts w:ascii="Arial" w:hAnsi="Arial"/>
                <w:sz w:val="18"/>
              </w:rPr>
              <w:t>0</w:t>
            </w:r>
            <w:bookmarkEnd w:id="1678"/>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bookmarkStart w:id="1679" w:name="_MCCTEMPBM_CRPT71231211___7"/>
            <w:r w:rsidRPr="000C321E">
              <w:rPr>
                <w:rFonts w:ascii="Arial" w:hAnsi="Arial"/>
                <w:sz w:val="18"/>
              </w:rPr>
              <w:t>MS provided APN, subscription not verified</w:t>
            </w:r>
            <w:bookmarkEnd w:id="1679"/>
          </w:p>
        </w:tc>
        <w:tc>
          <w:tcPr>
            <w:tcW w:w="1548" w:type="dxa"/>
          </w:tcPr>
          <w:p w14:paraId="32D09C29" w14:textId="77777777" w:rsidR="00E16FD1" w:rsidRPr="000C321E" w:rsidRDefault="00E16FD1" w:rsidP="009900EA">
            <w:pPr>
              <w:keepNext/>
              <w:keepLines/>
              <w:spacing w:after="0"/>
              <w:jc w:val="center"/>
              <w:rPr>
                <w:rFonts w:ascii="Arial" w:hAnsi="Arial"/>
                <w:sz w:val="18"/>
              </w:rPr>
            </w:pPr>
            <w:bookmarkStart w:id="1680" w:name="_MCCTEMPBM_CRPT71231212___4"/>
            <w:r w:rsidRPr="000C321E">
              <w:rPr>
                <w:rFonts w:ascii="Arial" w:hAnsi="Arial"/>
                <w:sz w:val="18"/>
              </w:rPr>
              <w:t>1</w:t>
            </w:r>
            <w:bookmarkEnd w:id="1680"/>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bookmarkStart w:id="1681" w:name="_MCCTEMPBM_CRPT71231213___7"/>
            <w:r w:rsidRPr="000C321E">
              <w:rPr>
                <w:rFonts w:ascii="Arial" w:hAnsi="Arial"/>
                <w:sz w:val="18"/>
              </w:rPr>
              <w:t>Network provided APN, subscription not verified</w:t>
            </w:r>
            <w:bookmarkEnd w:id="1681"/>
          </w:p>
        </w:tc>
        <w:tc>
          <w:tcPr>
            <w:tcW w:w="1548" w:type="dxa"/>
          </w:tcPr>
          <w:p w14:paraId="453ACE24" w14:textId="77777777" w:rsidR="00E16FD1" w:rsidRPr="000C321E" w:rsidRDefault="00E16FD1" w:rsidP="009900EA">
            <w:pPr>
              <w:keepNext/>
              <w:keepLines/>
              <w:spacing w:after="0"/>
              <w:jc w:val="center"/>
              <w:rPr>
                <w:rFonts w:ascii="Arial" w:hAnsi="Arial"/>
                <w:sz w:val="18"/>
              </w:rPr>
            </w:pPr>
            <w:bookmarkStart w:id="1682" w:name="_MCCTEMPBM_CRPT71231214___4"/>
            <w:r w:rsidRPr="000C321E">
              <w:rPr>
                <w:rFonts w:ascii="Arial" w:hAnsi="Arial"/>
                <w:sz w:val="18"/>
              </w:rPr>
              <w:t>2</w:t>
            </w:r>
            <w:bookmarkEnd w:id="1682"/>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bookmarkStart w:id="1683" w:name="_MCCTEMPBM_CRPT71231215___7"/>
            <w:r w:rsidRPr="000C321E">
              <w:rPr>
                <w:rFonts w:ascii="Arial" w:hAnsi="Arial"/>
                <w:sz w:val="18"/>
              </w:rPr>
              <w:t>For future use. Shall not be sent. If received, shall be interpreted as the value "2".</w:t>
            </w:r>
            <w:bookmarkEnd w:id="1683"/>
          </w:p>
        </w:tc>
        <w:tc>
          <w:tcPr>
            <w:tcW w:w="1548" w:type="dxa"/>
          </w:tcPr>
          <w:p w14:paraId="01B981DA" w14:textId="77777777" w:rsidR="00E16FD1" w:rsidRPr="000C321E" w:rsidRDefault="00E16FD1" w:rsidP="009900EA">
            <w:pPr>
              <w:keepNext/>
              <w:keepLines/>
              <w:spacing w:after="0"/>
              <w:jc w:val="center"/>
              <w:rPr>
                <w:rFonts w:ascii="Arial" w:hAnsi="Arial"/>
                <w:sz w:val="18"/>
              </w:rPr>
            </w:pPr>
            <w:bookmarkStart w:id="1684" w:name="_MCCTEMPBM_CRPT71231216___4"/>
            <w:r w:rsidRPr="000C321E">
              <w:rPr>
                <w:rFonts w:ascii="Arial" w:hAnsi="Arial"/>
                <w:sz w:val="18"/>
              </w:rPr>
              <w:t>3</w:t>
            </w:r>
            <w:bookmarkEnd w:id="1684"/>
          </w:p>
        </w:tc>
      </w:tr>
    </w:tbl>
    <w:p w14:paraId="4425AAE9" w14:textId="77777777" w:rsidR="00E16FD1" w:rsidRPr="000C321E" w:rsidRDefault="00E16FD1" w:rsidP="00E16FD1">
      <w:pPr>
        <w:rPr>
          <w:lang w:val="fr-FR" w:eastAsia="ja-JP"/>
        </w:rPr>
      </w:pPr>
    </w:p>
    <w:p w14:paraId="741A7B17" w14:textId="77777777" w:rsidR="00E16FD1" w:rsidRPr="000C321E" w:rsidRDefault="00E16FD1" w:rsidP="00577423">
      <w:pPr>
        <w:pStyle w:val="Heading3"/>
        <w:rPr>
          <w:lang w:val="en-US" w:eastAsia="zh-CN"/>
        </w:rPr>
      </w:pPr>
      <w:bookmarkStart w:id="1685" w:name="_Toc9598011"/>
      <w:bookmarkStart w:id="1686" w:name="_Toc97647525"/>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1685"/>
      <w:bookmarkEnd w:id="1686"/>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577423">
      <w:pPr>
        <w:pStyle w:val="Heading3"/>
      </w:pPr>
      <w:bookmarkStart w:id="1687" w:name="_Toc9598012"/>
      <w:bookmarkStart w:id="1688" w:name="_Toc97647526"/>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1687"/>
      <w:bookmarkEnd w:id="1688"/>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577423">
      <w:pPr>
        <w:pStyle w:val="Heading3"/>
        <w:rPr>
          <w:lang w:eastAsia="zh-CN"/>
        </w:rPr>
      </w:pPr>
      <w:bookmarkStart w:id="1689" w:name="_Toc9598013"/>
      <w:bookmarkStart w:id="1690" w:name="_Toc97647527"/>
      <w:r w:rsidRPr="000C321E">
        <w:rPr>
          <w:lang w:eastAsia="zh-CN"/>
        </w:rPr>
        <w:t>7.7.116</w:t>
      </w:r>
      <w:r w:rsidRPr="000C321E">
        <w:tab/>
      </w:r>
      <w:r w:rsidRPr="000C321E">
        <w:rPr>
          <w:lang w:eastAsia="zh-CN"/>
        </w:rPr>
        <w:t>CN Operator Selection Entity</w:t>
      </w:r>
      <w:bookmarkEnd w:id="1689"/>
      <w:bookmarkEnd w:id="1690"/>
    </w:p>
    <w:p w14:paraId="6987E9E7" w14:textId="77777777" w:rsidR="00E16FD1" w:rsidRPr="000C321E" w:rsidRDefault="00E16FD1" w:rsidP="00E16FD1">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bookmarkStart w:id="1691" w:name="_MCCTEMPBM_CRPT71231217___4"/>
            <w:r w:rsidRPr="000C321E">
              <w:t>For future use. Shall not be sent. If received, shall be interpreted as the value "1".</w:t>
            </w:r>
            <w:bookmarkEnd w:id="1691"/>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577423">
      <w:pPr>
        <w:pStyle w:val="Heading3"/>
      </w:pPr>
      <w:bookmarkStart w:id="1692" w:name="_Toc9598014"/>
      <w:bookmarkStart w:id="1693" w:name="_Toc97647528"/>
      <w:r w:rsidRPr="000C321E">
        <w:t>7.7.117</w:t>
      </w:r>
      <w:r w:rsidRPr="000C321E">
        <w:tab/>
        <w:t>UE Usage Type</w:t>
      </w:r>
      <w:bookmarkEnd w:id="1692"/>
      <w:bookmarkEnd w:id="1693"/>
    </w:p>
    <w:p w14:paraId="67349775" w14:textId="77777777" w:rsidR="00E16FD1" w:rsidRPr="000C321E" w:rsidRDefault="00E16FD1" w:rsidP="00E16FD1">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68FB46F1" w14:textId="77777777" w:rsidTr="009900EA">
        <w:trPr>
          <w:jc w:val="center"/>
        </w:trPr>
        <w:tc>
          <w:tcPr>
            <w:tcW w:w="151" w:type="dxa"/>
            <w:tcBorders>
              <w:top w:val="single" w:sz="6" w:space="0" w:color="auto"/>
              <w:left w:val="single" w:sz="6" w:space="0" w:color="auto"/>
              <w:bottom w:val="nil"/>
            </w:tcBorders>
          </w:tcPr>
          <w:p w14:paraId="67A352C5" w14:textId="77777777" w:rsidR="00E16FD1" w:rsidRPr="000C321E" w:rsidRDefault="00E16FD1" w:rsidP="009900EA">
            <w:pPr>
              <w:pStyle w:val="TAH"/>
            </w:pPr>
          </w:p>
        </w:tc>
        <w:tc>
          <w:tcPr>
            <w:tcW w:w="1104" w:type="dxa"/>
          </w:tcPr>
          <w:p w14:paraId="7FAB45A6" w14:textId="77777777" w:rsidR="00E16FD1" w:rsidRPr="000C321E" w:rsidRDefault="00E16FD1" w:rsidP="009900EA">
            <w:pPr>
              <w:pStyle w:val="TAH"/>
            </w:pPr>
          </w:p>
        </w:tc>
        <w:tc>
          <w:tcPr>
            <w:tcW w:w="4703" w:type="dxa"/>
            <w:gridSpan w:val="8"/>
          </w:tcPr>
          <w:p w14:paraId="689BFBB2" w14:textId="77777777" w:rsidR="00E16FD1" w:rsidRPr="000C321E" w:rsidRDefault="00E16FD1" w:rsidP="009900EA">
            <w:pPr>
              <w:pStyle w:val="TAH"/>
            </w:pPr>
            <w:r w:rsidRPr="000C321E">
              <w:t>Bits</w:t>
            </w:r>
          </w:p>
        </w:tc>
        <w:tc>
          <w:tcPr>
            <w:tcW w:w="588" w:type="dxa"/>
          </w:tcPr>
          <w:p w14:paraId="4313C863" w14:textId="77777777" w:rsidR="00E16FD1" w:rsidRPr="000C321E" w:rsidRDefault="00E16FD1" w:rsidP="009900EA">
            <w:pPr>
              <w:pStyle w:val="TAH"/>
            </w:pPr>
          </w:p>
        </w:tc>
      </w:tr>
      <w:tr w:rsidR="00E16FD1" w:rsidRPr="000C321E" w14:paraId="60BE9AB3" w14:textId="77777777" w:rsidTr="009900EA">
        <w:trPr>
          <w:jc w:val="center"/>
        </w:trPr>
        <w:tc>
          <w:tcPr>
            <w:tcW w:w="151" w:type="dxa"/>
            <w:tcBorders>
              <w:top w:val="nil"/>
              <w:left w:val="single" w:sz="6" w:space="0" w:color="auto"/>
            </w:tcBorders>
          </w:tcPr>
          <w:p w14:paraId="0ADD889C" w14:textId="77777777" w:rsidR="00E16FD1" w:rsidRPr="000C321E" w:rsidRDefault="00E16FD1" w:rsidP="009900EA">
            <w:pPr>
              <w:pStyle w:val="TAH"/>
            </w:pPr>
          </w:p>
        </w:tc>
        <w:tc>
          <w:tcPr>
            <w:tcW w:w="1104" w:type="dxa"/>
          </w:tcPr>
          <w:p w14:paraId="6FCE8237" w14:textId="77777777" w:rsidR="00E16FD1" w:rsidRPr="000C321E" w:rsidRDefault="00E16FD1" w:rsidP="009900EA">
            <w:pPr>
              <w:pStyle w:val="TAH"/>
            </w:pPr>
            <w:r w:rsidRPr="000C321E">
              <w:t>Octets</w:t>
            </w:r>
          </w:p>
        </w:tc>
        <w:tc>
          <w:tcPr>
            <w:tcW w:w="587" w:type="dxa"/>
            <w:tcBorders>
              <w:bottom w:val="single" w:sz="4" w:space="0" w:color="auto"/>
            </w:tcBorders>
          </w:tcPr>
          <w:p w14:paraId="60666500" w14:textId="77777777" w:rsidR="00E16FD1" w:rsidRPr="000C321E" w:rsidRDefault="00E16FD1" w:rsidP="009900EA">
            <w:pPr>
              <w:pStyle w:val="TAH"/>
            </w:pPr>
            <w:r w:rsidRPr="000C321E">
              <w:t>8</w:t>
            </w:r>
          </w:p>
        </w:tc>
        <w:tc>
          <w:tcPr>
            <w:tcW w:w="588" w:type="dxa"/>
            <w:tcBorders>
              <w:bottom w:val="single" w:sz="4" w:space="0" w:color="auto"/>
            </w:tcBorders>
          </w:tcPr>
          <w:p w14:paraId="533D95ED" w14:textId="77777777" w:rsidR="00E16FD1" w:rsidRPr="000C321E" w:rsidRDefault="00E16FD1" w:rsidP="009900EA">
            <w:pPr>
              <w:pStyle w:val="TAH"/>
            </w:pPr>
            <w:r w:rsidRPr="000C321E">
              <w:t>7</w:t>
            </w:r>
          </w:p>
        </w:tc>
        <w:tc>
          <w:tcPr>
            <w:tcW w:w="588" w:type="dxa"/>
            <w:tcBorders>
              <w:bottom w:val="single" w:sz="4" w:space="0" w:color="auto"/>
            </w:tcBorders>
          </w:tcPr>
          <w:p w14:paraId="7CAD98A2" w14:textId="77777777" w:rsidR="00E16FD1" w:rsidRPr="000C321E" w:rsidRDefault="00E16FD1" w:rsidP="009900EA">
            <w:pPr>
              <w:pStyle w:val="TAH"/>
            </w:pPr>
            <w:r w:rsidRPr="000C321E">
              <w:t>6</w:t>
            </w:r>
          </w:p>
        </w:tc>
        <w:tc>
          <w:tcPr>
            <w:tcW w:w="588" w:type="dxa"/>
            <w:tcBorders>
              <w:bottom w:val="single" w:sz="4" w:space="0" w:color="auto"/>
            </w:tcBorders>
          </w:tcPr>
          <w:p w14:paraId="2AC58281" w14:textId="77777777" w:rsidR="00E16FD1" w:rsidRPr="000C321E" w:rsidRDefault="00E16FD1" w:rsidP="009900EA">
            <w:pPr>
              <w:pStyle w:val="TAH"/>
            </w:pPr>
            <w:r w:rsidRPr="000C321E">
              <w:t>5</w:t>
            </w:r>
          </w:p>
        </w:tc>
        <w:tc>
          <w:tcPr>
            <w:tcW w:w="588" w:type="dxa"/>
            <w:tcBorders>
              <w:bottom w:val="single" w:sz="4" w:space="0" w:color="auto"/>
            </w:tcBorders>
          </w:tcPr>
          <w:p w14:paraId="762C47E1" w14:textId="77777777" w:rsidR="00E16FD1" w:rsidRPr="000C321E" w:rsidRDefault="00E16FD1" w:rsidP="009900EA">
            <w:pPr>
              <w:pStyle w:val="TAH"/>
            </w:pPr>
            <w:r w:rsidRPr="000C321E">
              <w:t>4</w:t>
            </w:r>
          </w:p>
        </w:tc>
        <w:tc>
          <w:tcPr>
            <w:tcW w:w="588" w:type="dxa"/>
            <w:tcBorders>
              <w:bottom w:val="single" w:sz="4" w:space="0" w:color="auto"/>
            </w:tcBorders>
          </w:tcPr>
          <w:p w14:paraId="1BCE8BB6" w14:textId="77777777" w:rsidR="00E16FD1" w:rsidRPr="000C321E" w:rsidRDefault="00E16FD1" w:rsidP="009900EA">
            <w:pPr>
              <w:pStyle w:val="TAH"/>
            </w:pPr>
            <w:r w:rsidRPr="000C321E">
              <w:t>3</w:t>
            </w:r>
          </w:p>
        </w:tc>
        <w:tc>
          <w:tcPr>
            <w:tcW w:w="588" w:type="dxa"/>
            <w:tcBorders>
              <w:bottom w:val="single" w:sz="4" w:space="0" w:color="auto"/>
            </w:tcBorders>
          </w:tcPr>
          <w:p w14:paraId="5DD27A17" w14:textId="77777777" w:rsidR="00E16FD1" w:rsidRPr="000C321E" w:rsidRDefault="00E16FD1" w:rsidP="009900EA">
            <w:pPr>
              <w:pStyle w:val="TAH"/>
            </w:pPr>
            <w:r w:rsidRPr="000C321E">
              <w:t>2</w:t>
            </w:r>
          </w:p>
        </w:tc>
        <w:tc>
          <w:tcPr>
            <w:tcW w:w="588" w:type="dxa"/>
            <w:tcBorders>
              <w:bottom w:val="single" w:sz="4" w:space="0" w:color="auto"/>
            </w:tcBorders>
          </w:tcPr>
          <w:p w14:paraId="6EA2AE4D" w14:textId="77777777" w:rsidR="00E16FD1" w:rsidRPr="000C321E" w:rsidRDefault="00E16FD1" w:rsidP="009900EA">
            <w:pPr>
              <w:pStyle w:val="TAH"/>
            </w:pPr>
            <w:r w:rsidRPr="000C321E">
              <w:t>1</w:t>
            </w:r>
          </w:p>
        </w:tc>
        <w:tc>
          <w:tcPr>
            <w:tcW w:w="588" w:type="dxa"/>
          </w:tcPr>
          <w:p w14:paraId="7205BA07" w14:textId="77777777" w:rsidR="00E16FD1" w:rsidRPr="000C321E" w:rsidRDefault="00E16FD1" w:rsidP="009900EA">
            <w:pPr>
              <w:pStyle w:val="TAH"/>
            </w:pPr>
          </w:p>
        </w:tc>
      </w:tr>
      <w:tr w:rsidR="00E16FD1" w:rsidRPr="000C321E" w14:paraId="104CCA20" w14:textId="77777777" w:rsidTr="009900EA">
        <w:trPr>
          <w:jc w:val="center"/>
        </w:trPr>
        <w:tc>
          <w:tcPr>
            <w:tcW w:w="151" w:type="dxa"/>
            <w:tcBorders>
              <w:top w:val="nil"/>
              <w:left w:val="single" w:sz="6" w:space="0" w:color="auto"/>
            </w:tcBorders>
          </w:tcPr>
          <w:p w14:paraId="0B419E1F" w14:textId="77777777" w:rsidR="00E16FD1" w:rsidRPr="000C321E" w:rsidRDefault="00E16FD1" w:rsidP="009900EA">
            <w:pPr>
              <w:pStyle w:val="TAC"/>
            </w:pPr>
          </w:p>
        </w:tc>
        <w:tc>
          <w:tcPr>
            <w:tcW w:w="1104" w:type="dxa"/>
            <w:tcBorders>
              <w:right w:val="single" w:sz="4" w:space="0" w:color="auto"/>
            </w:tcBorders>
          </w:tcPr>
          <w:p w14:paraId="6F5BBD9C"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D860C46" w14:textId="77777777" w:rsidR="00E16FD1" w:rsidRPr="000C321E" w:rsidRDefault="00E16FD1" w:rsidP="009900EA">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0A91A3FD" w14:textId="77777777" w:rsidR="00E16FD1" w:rsidRPr="000C321E" w:rsidRDefault="00E16FD1" w:rsidP="009900EA">
            <w:pPr>
              <w:pStyle w:val="TAC"/>
            </w:pPr>
          </w:p>
        </w:tc>
      </w:tr>
      <w:tr w:rsidR="00E16FD1" w:rsidRPr="000C321E" w14:paraId="20057A7A" w14:textId="77777777" w:rsidTr="009900EA">
        <w:trPr>
          <w:jc w:val="center"/>
        </w:trPr>
        <w:tc>
          <w:tcPr>
            <w:tcW w:w="151" w:type="dxa"/>
            <w:tcBorders>
              <w:top w:val="nil"/>
              <w:left w:val="single" w:sz="6" w:space="0" w:color="auto"/>
            </w:tcBorders>
          </w:tcPr>
          <w:p w14:paraId="6CF2DD5A" w14:textId="77777777" w:rsidR="00E16FD1" w:rsidRPr="000C321E" w:rsidRDefault="00E16FD1" w:rsidP="009900EA">
            <w:pPr>
              <w:pStyle w:val="TAC"/>
            </w:pPr>
          </w:p>
        </w:tc>
        <w:tc>
          <w:tcPr>
            <w:tcW w:w="1104" w:type="dxa"/>
            <w:tcBorders>
              <w:right w:val="single" w:sz="4" w:space="0" w:color="auto"/>
            </w:tcBorders>
          </w:tcPr>
          <w:p w14:paraId="3C22BA96"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1B5CCDC2" w14:textId="77777777" w:rsidR="00E16FD1" w:rsidRPr="000C321E" w:rsidRDefault="00E16FD1" w:rsidP="009900EA">
            <w:pPr>
              <w:pStyle w:val="TAC"/>
            </w:pPr>
            <w:r w:rsidRPr="000C321E">
              <w:t>Length = n</w:t>
            </w:r>
          </w:p>
        </w:tc>
        <w:tc>
          <w:tcPr>
            <w:tcW w:w="588" w:type="dxa"/>
            <w:tcBorders>
              <w:left w:val="single" w:sz="4" w:space="0" w:color="auto"/>
            </w:tcBorders>
          </w:tcPr>
          <w:p w14:paraId="524E46F8" w14:textId="77777777" w:rsidR="00E16FD1" w:rsidRPr="000C321E" w:rsidRDefault="00E16FD1" w:rsidP="009900EA">
            <w:pPr>
              <w:pStyle w:val="TAC"/>
            </w:pPr>
          </w:p>
        </w:tc>
      </w:tr>
      <w:tr w:rsidR="00E16FD1" w:rsidRPr="000C321E" w14:paraId="5F0DBE99" w14:textId="77777777" w:rsidTr="009900EA">
        <w:trPr>
          <w:jc w:val="center"/>
        </w:trPr>
        <w:tc>
          <w:tcPr>
            <w:tcW w:w="151" w:type="dxa"/>
            <w:tcBorders>
              <w:top w:val="nil"/>
              <w:left w:val="single" w:sz="6" w:space="0" w:color="auto"/>
              <w:bottom w:val="nil"/>
            </w:tcBorders>
          </w:tcPr>
          <w:p w14:paraId="0D3860C2" w14:textId="77777777" w:rsidR="00E16FD1" w:rsidRPr="000C321E" w:rsidRDefault="00E16FD1" w:rsidP="009900EA">
            <w:pPr>
              <w:pStyle w:val="TAC"/>
            </w:pPr>
          </w:p>
        </w:tc>
        <w:tc>
          <w:tcPr>
            <w:tcW w:w="1104" w:type="dxa"/>
            <w:tcBorders>
              <w:bottom w:val="nil"/>
              <w:right w:val="single" w:sz="4" w:space="0" w:color="auto"/>
            </w:tcBorders>
          </w:tcPr>
          <w:p w14:paraId="46E49C10" w14:textId="77777777" w:rsidR="00E16FD1" w:rsidRPr="000C321E" w:rsidRDefault="00E16FD1" w:rsidP="009900EA">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4B43E462" w14:textId="77777777" w:rsidR="00E16FD1" w:rsidRPr="000C321E" w:rsidRDefault="00E16FD1" w:rsidP="009900EA">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069D63E3" w14:textId="77777777" w:rsidR="00E16FD1" w:rsidRPr="000C321E" w:rsidRDefault="00E16FD1" w:rsidP="009900EA">
            <w:pPr>
              <w:pStyle w:val="TAC"/>
              <w:rPr>
                <w:lang w:eastAsia="zh-CN"/>
              </w:rPr>
            </w:pPr>
          </w:p>
        </w:tc>
      </w:tr>
    </w:tbl>
    <w:p w14:paraId="2D55EA32"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7.7.117</w:t>
      </w:r>
      <w:r w:rsidRPr="000C321E">
        <w:t>-1: UE Usage Type</w:t>
      </w:r>
    </w:p>
    <w:p w14:paraId="5406483F" w14:textId="03B586F1" w:rsidR="00E16FD1" w:rsidRPr="000C321E" w:rsidRDefault="00E16FD1" w:rsidP="00E16FD1">
      <w:pPr>
        <w:pStyle w:val="EditorsNote"/>
        <w:rPr>
          <w:noProof/>
          <w:lang w:eastAsia="zh-CN"/>
        </w:rPr>
      </w:pPr>
      <w:r w:rsidRPr="000C321E">
        <w:rPr>
          <w:rFonts w:hint="eastAsia"/>
          <w:noProof/>
          <w:lang w:eastAsia="zh-CN"/>
        </w:rPr>
        <w:t xml:space="preserve">Editor's Note: This Editor's note will be removed after the coding of the UE Usage Type is defined in 3GPP </w:t>
      </w:r>
      <w:r w:rsidR="009900EA" w:rsidRPr="000C321E">
        <w:rPr>
          <w:rFonts w:hint="eastAsia"/>
          <w:noProof/>
          <w:lang w:eastAsia="zh-CN"/>
        </w:rPr>
        <w:t>TS</w:t>
      </w:r>
      <w:r w:rsidR="009900EA">
        <w:rPr>
          <w:noProof/>
          <w:lang w:eastAsia="zh-CN"/>
        </w:rPr>
        <w:t> </w:t>
      </w:r>
      <w:r w:rsidR="009900EA" w:rsidRPr="000C321E">
        <w:rPr>
          <w:rFonts w:hint="eastAsia"/>
          <w:noProof/>
          <w:lang w:eastAsia="zh-CN"/>
        </w:rPr>
        <w:t>2</w:t>
      </w:r>
      <w:r w:rsidRPr="000C321E">
        <w:rPr>
          <w:rFonts w:hint="eastAsia"/>
          <w:noProof/>
          <w:lang w:eastAsia="zh-CN"/>
        </w:rPr>
        <w:t>9.272.</w:t>
      </w:r>
    </w:p>
    <w:p w14:paraId="100E68B0" w14:textId="77777777" w:rsidR="00E16FD1" w:rsidRPr="000C321E" w:rsidRDefault="00E16FD1" w:rsidP="00577423">
      <w:pPr>
        <w:pStyle w:val="Heading3"/>
        <w:rPr>
          <w:lang w:eastAsia="zh-CN"/>
        </w:rPr>
      </w:pPr>
      <w:bookmarkStart w:id="1694" w:name="_Toc9598015"/>
      <w:bookmarkStart w:id="1695" w:name="_Toc97647529"/>
      <w:r w:rsidRPr="000C321E">
        <w:rPr>
          <w:lang w:eastAsia="zh-CN"/>
        </w:rPr>
        <w:t>7.7.118</w:t>
      </w:r>
      <w:r w:rsidRPr="000C321E">
        <w:tab/>
      </w:r>
      <w:r w:rsidRPr="000C321E">
        <w:rPr>
          <w:lang w:eastAsia="zh-CN"/>
        </w:rPr>
        <w:t>Extended Common Flags II</w:t>
      </w:r>
      <w:bookmarkEnd w:id="1694"/>
      <w:bookmarkEnd w:id="1695"/>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577423">
      <w:pPr>
        <w:pStyle w:val="Heading3"/>
        <w:rPr>
          <w:lang w:eastAsia="zh-CN"/>
        </w:rPr>
      </w:pPr>
      <w:bookmarkStart w:id="1696" w:name="_Toc9598016"/>
      <w:bookmarkStart w:id="1697" w:name="_Toc97647530"/>
      <w:r w:rsidRPr="000C321E">
        <w:rPr>
          <w:lang w:eastAsia="zh-CN"/>
        </w:rPr>
        <w:t>7.7.119</w:t>
      </w:r>
      <w:r w:rsidRPr="000C321E">
        <w:tab/>
      </w:r>
      <w:r w:rsidRPr="000C321E">
        <w:rPr>
          <w:lang w:eastAsia="zh-CN"/>
        </w:rPr>
        <w:t>Node Identifier</w:t>
      </w:r>
      <w:bookmarkEnd w:id="1696"/>
      <w:bookmarkEnd w:id="1697"/>
    </w:p>
    <w:p w14:paraId="1E3C1CB3" w14:textId="77777777" w:rsidR="00E16FD1" w:rsidRPr="000C321E" w:rsidRDefault="00E16FD1" w:rsidP="00E16FD1">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577423">
      <w:pPr>
        <w:pStyle w:val="Heading3"/>
      </w:pPr>
      <w:bookmarkStart w:id="1698" w:name="_Toc9598017"/>
      <w:bookmarkStart w:id="1699" w:name="_Toc97647531"/>
      <w:r w:rsidRPr="000C321E">
        <w:t>7.7.120</w:t>
      </w:r>
      <w:r w:rsidRPr="000C321E">
        <w:tab/>
        <w:t>CIoT Optimizations Support Indication</w:t>
      </w:r>
      <w:bookmarkEnd w:id="1698"/>
      <w:bookmarkEnd w:id="1699"/>
    </w:p>
    <w:p w14:paraId="17F8DDF4" w14:textId="77777777" w:rsidR="00E16FD1" w:rsidRPr="000C321E" w:rsidRDefault="00E16FD1" w:rsidP="00E16FD1">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287528C" w14:textId="65EADE45" w:rsidR="001765A5" w:rsidRPr="000C321E" w:rsidRDefault="001765A5" w:rsidP="001765A5">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Pr>
          <w:noProof/>
        </w:rPr>
        <w:t>clause </w:t>
      </w:r>
      <w:r w:rsidRPr="000C321E">
        <w:rPr>
          <w:noProof/>
        </w:rPr>
        <w:t xml:space="preserve">5.13 </w:t>
      </w:r>
      <w:r w:rsidRPr="007D0B10">
        <w:rPr>
          <w:noProof/>
        </w:rPr>
        <w:t>of 3GPP TS 23.682 [</w:t>
      </w:r>
      <w:r>
        <w:rPr>
          <w:noProof/>
        </w:rPr>
        <w:t>61</w:t>
      </w:r>
      <w:r w:rsidRPr="007D0B10">
        <w:rPr>
          <w:noProof/>
        </w:rPr>
        <w:t>]</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577423">
      <w:pPr>
        <w:pStyle w:val="Heading3"/>
      </w:pPr>
      <w:bookmarkStart w:id="1700" w:name="_Toc9598018"/>
      <w:bookmarkStart w:id="1701" w:name="_Toc97647532"/>
      <w:r w:rsidRPr="000C321E">
        <w:t>7.7.121</w:t>
      </w:r>
      <w:r w:rsidRPr="000C321E">
        <w:tab/>
        <w:t>SCEF PDN Connection</w:t>
      </w:r>
      <w:bookmarkEnd w:id="1700"/>
      <w:bookmarkEnd w:id="1701"/>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bookmarkStart w:id="1702" w:name="_MCCTEMPBM_CRPT71231218___4"/>
            <w:bookmarkEnd w:id="1702"/>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bookmarkStart w:id="1703" w:name="_MCCTEMPBM_CRPT71231219___4"/>
            <w:bookmarkEnd w:id="1703"/>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bookmarkStart w:id="1704" w:name="_MCCTEMPBM_CRPT71231220___4"/>
            <w:bookmarkEnd w:id="1704"/>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bookmarkStart w:id="1705" w:name="_MCCTEMPBM_CRPT71231221___4"/>
            <w:bookmarkEnd w:id="1705"/>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bookmarkStart w:id="1706" w:name="_MCCTEMPBM_CRPT71231222___4"/>
            <w:bookmarkStart w:id="1707" w:name="_MCCTEMPBM_CRPT71231223___4" w:colFirst="2" w:colLast="2"/>
            <w:bookmarkEnd w:id="1706"/>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bookmarkStart w:id="1708" w:name="_MCCTEMPBM_CRPT71231224___4"/>
            <w:bookmarkStart w:id="1709" w:name="_MCCTEMPBM_CRPT71231225___4" w:colFirst="2" w:colLast="2"/>
            <w:bookmarkEnd w:id="1707"/>
            <w:bookmarkEnd w:id="1708"/>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bookmarkStart w:id="1710" w:name="_MCCTEMPBM_CRPT71231226___4"/>
            <w:bookmarkStart w:id="1711" w:name="_MCCTEMPBM_CRPT71231227___4" w:colFirst="2" w:colLast="2"/>
            <w:bookmarkEnd w:id="1709"/>
            <w:bookmarkEnd w:id="1710"/>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bookmarkStart w:id="1712" w:name="_MCCTEMPBM_CRPT71231228___4"/>
            <w:bookmarkStart w:id="1713" w:name="_MCCTEMPBM_CRPT71231229___4" w:colFirst="2" w:colLast="2"/>
            <w:bookmarkEnd w:id="1711"/>
            <w:bookmarkEnd w:id="1712"/>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bookmarkStart w:id="1714" w:name="_MCCTEMPBM_CRPT71231230___4"/>
            <w:bookmarkStart w:id="1715" w:name="_MCCTEMPBM_CRPT71231231___4" w:colFirst="2" w:colLast="6"/>
            <w:bookmarkEnd w:id="1713"/>
            <w:bookmarkEnd w:id="1714"/>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bookmarkStart w:id="1716" w:name="_MCCTEMPBM_CRPT71231232___4"/>
            <w:bookmarkStart w:id="1717" w:name="_MCCTEMPBM_CRPT71231233___4" w:colFirst="2" w:colLast="2"/>
            <w:bookmarkEnd w:id="1715"/>
            <w:bookmarkEnd w:id="1716"/>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bookmarkStart w:id="1718" w:name="_MCCTEMPBM_CRPT71231234___4"/>
            <w:bookmarkStart w:id="1719" w:name="_MCCTEMPBM_CRPT71231235___4" w:colFirst="2" w:colLast="2"/>
            <w:bookmarkEnd w:id="1717"/>
            <w:bookmarkEnd w:id="1718"/>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bookmarkStart w:id="1720" w:name="_MCCTEMPBM_CRPT71231236___4"/>
            <w:bookmarkStart w:id="1721" w:name="_MCCTEMPBM_CRPT71231237___4" w:colFirst="2" w:colLast="2"/>
            <w:bookmarkEnd w:id="1719"/>
            <w:bookmarkEnd w:id="1720"/>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bookmarkStart w:id="1722" w:name="_MCCTEMPBM_CRPT71231238___4"/>
            <w:bookmarkStart w:id="1723" w:name="_MCCTEMPBM_CRPT71231239___4" w:colFirst="2" w:colLast="2"/>
            <w:bookmarkEnd w:id="1721"/>
            <w:bookmarkEnd w:id="1722"/>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bookmarkStart w:id="1724" w:name="_MCCTEMPBM_CRPT71231240___4"/>
            <w:bookmarkStart w:id="1725" w:name="_MCCTEMPBM_CRPT71231241___4" w:colFirst="2" w:colLast="2"/>
            <w:bookmarkEnd w:id="1723"/>
            <w:bookmarkEnd w:id="1724"/>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bookmarkEnd w:id="1725"/>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577423">
      <w:pPr>
        <w:pStyle w:val="Heading3"/>
      </w:pPr>
      <w:bookmarkStart w:id="1726" w:name="_Toc9598019"/>
      <w:bookmarkStart w:id="1727" w:name="_Toc97647533"/>
      <w:r w:rsidRPr="000C321E">
        <w:t>7.7.122</w:t>
      </w:r>
      <w:r w:rsidRPr="000C321E">
        <w:tab/>
        <w:t>IOV_updates counter</w:t>
      </w:r>
      <w:bookmarkEnd w:id="1726"/>
      <w:bookmarkEnd w:id="1727"/>
    </w:p>
    <w:p w14:paraId="2C1C0597" w14:textId="77777777" w:rsidR="00E16FD1" w:rsidRPr="000C321E" w:rsidRDefault="00E16FD1" w:rsidP="00E16FD1">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577423">
      <w:pPr>
        <w:pStyle w:val="Heading3"/>
      </w:pPr>
      <w:bookmarkStart w:id="1728" w:name="_Toc9598020"/>
      <w:bookmarkStart w:id="1729" w:name="_Toc97647534"/>
      <w:r w:rsidRPr="000C321E">
        <w:t>7.7.123</w:t>
      </w:r>
      <w:r w:rsidRPr="000C321E">
        <w:tab/>
      </w:r>
      <w:r w:rsidRPr="000C321E">
        <w:rPr>
          <w:lang w:eastAsia="zh-CN"/>
        </w:rPr>
        <w:t>Mapped UE Usage Type</w:t>
      </w:r>
      <w:bookmarkEnd w:id="1728"/>
      <w:bookmarkEnd w:id="1729"/>
    </w:p>
    <w:p w14:paraId="3F9C1A36" w14:textId="77777777" w:rsidR="00E16FD1" w:rsidRPr="000C321E" w:rsidRDefault="00E16FD1" w:rsidP="00E16FD1">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577423">
      <w:pPr>
        <w:pStyle w:val="Heading3"/>
      </w:pPr>
      <w:bookmarkStart w:id="1730" w:name="_Toc9598021"/>
      <w:bookmarkStart w:id="1731" w:name="_Toc97647535"/>
      <w:r w:rsidRPr="000C321E">
        <w:t>7.7.124</w:t>
      </w:r>
      <w:r w:rsidRPr="000C321E">
        <w:tab/>
      </w:r>
      <w:r w:rsidRPr="000C321E">
        <w:rPr>
          <w:lang w:eastAsia="zh-CN"/>
        </w:rPr>
        <w:t>UP Function Selection Indication Flags</w:t>
      </w:r>
      <w:bookmarkEnd w:id="1730"/>
      <w:bookmarkEnd w:id="1731"/>
    </w:p>
    <w:p w14:paraId="5E39D30F" w14:textId="77777777" w:rsidR="00E16FD1" w:rsidRPr="000C321E" w:rsidRDefault="00E16FD1" w:rsidP="00E16FD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577423">
      <w:pPr>
        <w:pStyle w:val="Heading1"/>
      </w:pPr>
      <w:bookmarkStart w:id="1732" w:name="_Toc9598022"/>
      <w:bookmarkStart w:id="1733" w:name="_Toc97647536"/>
      <w:r w:rsidRPr="000C321E">
        <w:t>8</w:t>
      </w:r>
      <w:r w:rsidRPr="000C321E">
        <w:tab/>
        <w:t>Control Plane (GTP-C)</w:t>
      </w:r>
      <w:bookmarkEnd w:id="1732"/>
      <w:bookmarkEnd w:id="1733"/>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6pt;height:103.95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08260806"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577423">
      <w:pPr>
        <w:pStyle w:val="Heading2"/>
      </w:pPr>
      <w:bookmarkStart w:id="1734" w:name="_Toc9598023"/>
      <w:bookmarkStart w:id="1735" w:name="_Toc97647537"/>
      <w:r w:rsidRPr="000C321E">
        <w:t>8.1</w:t>
      </w:r>
      <w:r w:rsidRPr="000C321E">
        <w:tab/>
        <w:t>Control Plane Protocol</w:t>
      </w:r>
      <w:bookmarkEnd w:id="1734"/>
      <w:bookmarkEnd w:id="1735"/>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577423">
      <w:pPr>
        <w:pStyle w:val="Heading2"/>
      </w:pPr>
      <w:bookmarkStart w:id="1736" w:name="_Toc9598024"/>
      <w:bookmarkStart w:id="1737" w:name="_Toc97647538"/>
      <w:r w:rsidRPr="000C321E">
        <w:t>8.2</w:t>
      </w:r>
      <w:r w:rsidRPr="000C321E">
        <w:tab/>
        <w:t>Usage of the GTP-C Header</w:t>
      </w:r>
      <w:bookmarkEnd w:id="1736"/>
      <w:bookmarkEnd w:id="1737"/>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577423">
      <w:pPr>
        <w:pStyle w:val="Heading1"/>
      </w:pPr>
      <w:bookmarkStart w:id="1738" w:name="_Toc9598025"/>
      <w:bookmarkStart w:id="1739" w:name="_Toc97647539"/>
      <w:r w:rsidRPr="000C321E">
        <w:t>9</w:t>
      </w:r>
      <w:r w:rsidRPr="000C321E">
        <w:tab/>
        <w:t>GTP-U</w:t>
      </w:r>
      <w:bookmarkEnd w:id="1738"/>
      <w:bookmarkEnd w:id="1739"/>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577423">
      <w:pPr>
        <w:pStyle w:val="Heading2"/>
      </w:pPr>
      <w:bookmarkStart w:id="1740" w:name="_Toc9598026"/>
      <w:bookmarkStart w:id="1741" w:name="_Toc97647540"/>
      <w:r w:rsidRPr="000C321E">
        <w:t>9.1</w:t>
      </w:r>
      <w:r w:rsidRPr="000C321E">
        <w:tab/>
        <w:t>GTP-U Protocol Entity</w:t>
      </w:r>
      <w:bookmarkEnd w:id="1740"/>
      <w:bookmarkEnd w:id="1741"/>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577423">
      <w:pPr>
        <w:pStyle w:val="Heading3"/>
      </w:pPr>
      <w:bookmarkStart w:id="1742" w:name="_Toc9598027"/>
      <w:bookmarkStart w:id="1743" w:name="_Toc97647541"/>
      <w:r w:rsidRPr="000C321E">
        <w:t>9.1.1</w:t>
      </w:r>
      <w:r w:rsidRPr="000C321E">
        <w:tab/>
        <w:t>Handling of Sequence Numbers</w:t>
      </w:r>
      <w:bookmarkEnd w:id="1742"/>
      <w:bookmarkEnd w:id="1743"/>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577423">
      <w:pPr>
        <w:pStyle w:val="Heading2"/>
      </w:pPr>
      <w:bookmarkStart w:id="1744" w:name="_Toc9598028"/>
      <w:bookmarkStart w:id="1745" w:name="_Toc97647542"/>
      <w:r w:rsidRPr="000C321E">
        <w:t>9.2</w:t>
      </w:r>
      <w:r w:rsidRPr="000C321E">
        <w:tab/>
        <w:t>GTP-U Service Access Points and Primitives</w:t>
      </w:r>
      <w:bookmarkEnd w:id="1744"/>
      <w:bookmarkEnd w:id="1745"/>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1746" w:name="_MON_1109406778"/>
    <w:bookmarkEnd w:id="1746"/>
    <w:p w14:paraId="26594938" w14:textId="77777777" w:rsidR="00E16FD1" w:rsidRPr="000C321E" w:rsidRDefault="00E16FD1" w:rsidP="00E16FD1">
      <w:pPr>
        <w:pStyle w:val="TH"/>
      </w:pPr>
      <w:r w:rsidRPr="000C321E">
        <w:object w:dxaOrig="4305" w:dyaOrig="1659" w14:anchorId="63A3C95E">
          <v:shape id="_x0000_i1076" type="#_x0000_t75" style="width:293.65pt;height:112.7pt" o:ole="">
            <v:imagedata r:id="rId111" o:title=""/>
          </v:shape>
          <o:OLEObject Type="Embed" ProgID="Word.Picture.8" ShapeID="_x0000_i1076" DrawAspect="Content" ObjectID="_1708260807"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577423">
      <w:pPr>
        <w:pStyle w:val="Heading3"/>
      </w:pPr>
      <w:bookmarkStart w:id="1747" w:name="_Toc9598029"/>
      <w:bookmarkStart w:id="1748" w:name="_Toc97647543"/>
      <w:r w:rsidRPr="000C321E">
        <w:t>9.2.1</w:t>
      </w:r>
      <w:r w:rsidRPr="000C321E">
        <w:tab/>
        <w:t>GTP-U-CONTROL SAP</w:t>
      </w:r>
      <w:bookmarkEnd w:id="1747"/>
      <w:bookmarkEnd w:id="1748"/>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577423">
      <w:pPr>
        <w:pStyle w:val="Heading4"/>
        <w:tabs>
          <w:tab w:val="left" w:pos="1425"/>
        </w:tabs>
        <w:ind w:left="1425" w:hanging="1425"/>
      </w:pPr>
      <w:bookmarkStart w:id="1749" w:name="_Toc9598030"/>
      <w:bookmarkStart w:id="1750" w:name="_MCCTEMPBM_CRPT71231242___2"/>
      <w:bookmarkStart w:id="1751" w:name="_Toc97647544"/>
      <w:r w:rsidRPr="000C321E">
        <w:t>9.2.1.1</w:t>
      </w:r>
      <w:r w:rsidRPr="000C321E">
        <w:tab/>
        <w:t>GTP-U-CONTROL-RX primitives</w:t>
      </w:r>
      <w:bookmarkEnd w:id="1749"/>
      <w:bookmarkEnd w:id="1751"/>
    </w:p>
    <w:bookmarkEnd w:id="1750"/>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577423">
      <w:pPr>
        <w:pStyle w:val="Heading5"/>
        <w:rPr>
          <w:lang w:val="es-ES_tradnl"/>
        </w:rPr>
      </w:pPr>
      <w:bookmarkStart w:id="1752" w:name="_Toc9598031"/>
      <w:bookmarkStart w:id="1753" w:name="_Toc97647545"/>
      <w:r w:rsidRPr="000C321E">
        <w:rPr>
          <w:lang w:val="es-ES_tradnl"/>
        </w:rPr>
        <w:t>9.2.1.1.1</w:t>
      </w:r>
      <w:r w:rsidRPr="000C321E">
        <w:rPr>
          <w:lang w:val="es-ES_tradnl"/>
        </w:rPr>
        <w:tab/>
        <w:t>GTP-U-CONTROL-RX-SETUP.request</w:t>
      </w:r>
      <w:bookmarkEnd w:id="1752"/>
      <w:bookmarkEnd w:id="1753"/>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577423">
      <w:pPr>
        <w:pStyle w:val="Heading5"/>
        <w:rPr>
          <w:lang w:val="es-ES_tradnl"/>
        </w:rPr>
      </w:pPr>
      <w:bookmarkStart w:id="1754" w:name="_Toc9598032"/>
      <w:bookmarkStart w:id="1755" w:name="_Toc97647546"/>
      <w:r w:rsidRPr="000C321E">
        <w:rPr>
          <w:lang w:val="es-ES_tradnl"/>
        </w:rPr>
        <w:t>9.2.1.1.2</w:t>
      </w:r>
      <w:r w:rsidRPr="000C321E">
        <w:rPr>
          <w:lang w:val="es-ES_tradnl"/>
        </w:rPr>
        <w:tab/>
        <w:t>GTP-U-CONTROL-RX-SETUP.confirm</w:t>
      </w:r>
      <w:bookmarkEnd w:id="1754"/>
      <w:bookmarkEnd w:id="1755"/>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577423">
      <w:pPr>
        <w:pStyle w:val="Heading5"/>
      </w:pPr>
      <w:bookmarkStart w:id="1756" w:name="_Toc9598033"/>
      <w:bookmarkStart w:id="1757" w:name="_Toc97647547"/>
      <w:r w:rsidRPr="000C321E">
        <w:t>9.2.1.1.3</w:t>
      </w:r>
      <w:r w:rsidRPr="000C321E">
        <w:tab/>
        <w:t>GTP-U-CONTROL-RX-RELEASE.request</w:t>
      </w:r>
      <w:bookmarkEnd w:id="1756"/>
      <w:bookmarkEnd w:id="1757"/>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577423">
      <w:pPr>
        <w:pStyle w:val="Heading5"/>
      </w:pPr>
      <w:bookmarkStart w:id="1758" w:name="_Toc9598034"/>
      <w:bookmarkStart w:id="1759" w:name="_Toc97647548"/>
      <w:r w:rsidRPr="000C321E">
        <w:t>9.2.1.1.4</w:t>
      </w:r>
      <w:r w:rsidRPr="000C321E">
        <w:tab/>
        <w:t>GTP-U-CONTROL-RX-RELEASE.confirm</w:t>
      </w:r>
      <w:bookmarkEnd w:id="1758"/>
      <w:bookmarkEnd w:id="1759"/>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577423">
      <w:pPr>
        <w:pStyle w:val="Heading5"/>
      </w:pPr>
      <w:bookmarkStart w:id="1760" w:name="_Toc9598035"/>
      <w:bookmarkStart w:id="1761" w:name="_Toc97647549"/>
      <w:r w:rsidRPr="000C321E">
        <w:t>9.2.1.1.5</w:t>
      </w:r>
      <w:r w:rsidRPr="000C321E">
        <w:tab/>
        <w:t>GTP-U-CONTROL-RX-ERROR.indication</w:t>
      </w:r>
      <w:bookmarkEnd w:id="1760"/>
      <w:bookmarkEnd w:id="1761"/>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577423">
      <w:pPr>
        <w:pStyle w:val="Heading4"/>
        <w:tabs>
          <w:tab w:val="left" w:pos="1425"/>
        </w:tabs>
        <w:ind w:left="1425" w:hanging="1425"/>
      </w:pPr>
      <w:bookmarkStart w:id="1762" w:name="_Toc9598036"/>
      <w:bookmarkStart w:id="1763" w:name="_MCCTEMPBM_CRPT71231243___2"/>
      <w:bookmarkStart w:id="1764" w:name="_Toc97647550"/>
      <w:r w:rsidRPr="000C321E">
        <w:t>9.2.1.2</w:t>
      </w:r>
      <w:r w:rsidRPr="000C321E">
        <w:tab/>
        <w:t>GTP-U-CONTROL-TX primitives</w:t>
      </w:r>
      <w:bookmarkEnd w:id="1762"/>
      <w:bookmarkEnd w:id="1764"/>
    </w:p>
    <w:bookmarkEnd w:id="1763"/>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577423">
      <w:pPr>
        <w:pStyle w:val="Heading5"/>
        <w:rPr>
          <w:lang w:val="es-ES_tradnl"/>
        </w:rPr>
      </w:pPr>
      <w:bookmarkStart w:id="1765" w:name="_Toc9598037"/>
      <w:bookmarkStart w:id="1766" w:name="_Toc97647551"/>
      <w:r w:rsidRPr="000C321E">
        <w:rPr>
          <w:lang w:val="es-ES_tradnl"/>
        </w:rPr>
        <w:t>9.2.1.2.1</w:t>
      </w:r>
      <w:r w:rsidRPr="000C321E">
        <w:rPr>
          <w:lang w:val="es-ES_tradnl"/>
        </w:rPr>
        <w:tab/>
        <w:t>GTP-U-CONTROL-TX-SETUP.request</w:t>
      </w:r>
      <w:bookmarkEnd w:id="1765"/>
      <w:bookmarkEnd w:id="1766"/>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577423">
      <w:pPr>
        <w:pStyle w:val="Heading5"/>
      </w:pPr>
      <w:bookmarkStart w:id="1767" w:name="_Toc9598038"/>
      <w:bookmarkStart w:id="1768" w:name="_Toc97647552"/>
      <w:r w:rsidRPr="000C321E">
        <w:t>9.2.1.2.2</w:t>
      </w:r>
      <w:r w:rsidRPr="000C321E">
        <w:tab/>
        <w:t>GTP-U-CONTROL-TX-SETUP.confirm</w:t>
      </w:r>
      <w:bookmarkEnd w:id="1767"/>
      <w:bookmarkEnd w:id="1768"/>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577423">
      <w:pPr>
        <w:pStyle w:val="Heading5"/>
      </w:pPr>
      <w:bookmarkStart w:id="1769" w:name="_Toc9598039"/>
      <w:bookmarkStart w:id="1770" w:name="_Toc97647553"/>
      <w:r w:rsidRPr="000C321E">
        <w:t>9.2.1.2.3</w:t>
      </w:r>
      <w:r w:rsidRPr="000C321E">
        <w:tab/>
        <w:t>GTP-U-CONTROL-TX-RELEASE.request</w:t>
      </w:r>
      <w:bookmarkEnd w:id="1769"/>
      <w:bookmarkEnd w:id="1770"/>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577423">
      <w:pPr>
        <w:pStyle w:val="Heading5"/>
      </w:pPr>
      <w:bookmarkStart w:id="1771" w:name="_Toc9598040"/>
      <w:bookmarkStart w:id="1772" w:name="_Toc97647554"/>
      <w:r w:rsidRPr="000C321E">
        <w:t>9.2.1.2.4</w:t>
      </w:r>
      <w:r w:rsidRPr="000C321E">
        <w:tab/>
        <w:t>GTP-U-CONTROL-TX-RELEASE.confirm</w:t>
      </w:r>
      <w:bookmarkEnd w:id="1771"/>
      <w:bookmarkEnd w:id="1772"/>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577423">
      <w:pPr>
        <w:pStyle w:val="Heading5"/>
      </w:pPr>
      <w:bookmarkStart w:id="1773" w:name="_Toc9598041"/>
      <w:bookmarkStart w:id="1774" w:name="_Toc97647555"/>
      <w:r w:rsidRPr="000C321E">
        <w:lastRenderedPageBreak/>
        <w:t>9.2.1.2.5</w:t>
      </w:r>
      <w:r w:rsidRPr="000C321E">
        <w:tab/>
        <w:t>GTP-U-CONTROL-TX-ERROR.indication</w:t>
      </w:r>
      <w:bookmarkEnd w:id="1773"/>
      <w:bookmarkEnd w:id="1774"/>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577423">
      <w:pPr>
        <w:pStyle w:val="Heading3"/>
      </w:pPr>
      <w:bookmarkStart w:id="1775" w:name="_Toc9598042"/>
      <w:bookmarkStart w:id="1776" w:name="_Toc97647556"/>
      <w:r w:rsidRPr="000C321E">
        <w:t>9.2.2</w:t>
      </w:r>
      <w:r w:rsidRPr="000C321E">
        <w:tab/>
        <w:t>GTP-U-UNIT-DATA SAP and Primitives</w:t>
      </w:r>
      <w:bookmarkEnd w:id="1775"/>
      <w:bookmarkEnd w:id="1776"/>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577423">
      <w:pPr>
        <w:pStyle w:val="Heading4"/>
      </w:pPr>
      <w:bookmarkStart w:id="1777" w:name="_Toc9598043"/>
      <w:bookmarkStart w:id="1778" w:name="_Toc97647557"/>
      <w:r w:rsidRPr="000C321E">
        <w:t>9.2.2.1</w:t>
      </w:r>
      <w:r w:rsidRPr="000C321E">
        <w:tab/>
        <w:t>GTP-U-UNIT-DATA.request</w:t>
      </w:r>
      <w:bookmarkEnd w:id="1777"/>
      <w:bookmarkEnd w:id="1778"/>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577423">
      <w:pPr>
        <w:pStyle w:val="Heading4"/>
      </w:pPr>
      <w:bookmarkStart w:id="1779" w:name="_Toc9598044"/>
      <w:bookmarkStart w:id="1780" w:name="_Toc97647558"/>
      <w:r w:rsidRPr="000C321E">
        <w:t>9.2.2.2</w:t>
      </w:r>
      <w:r w:rsidRPr="000C321E">
        <w:tab/>
        <w:t>GTP-U- UNIT-DATA.indication</w:t>
      </w:r>
      <w:bookmarkEnd w:id="1779"/>
      <w:bookmarkEnd w:id="1780"/>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577423">
      <w:pPr>
        <w:pStyle w:val="Heading2"/>
      </w:pPr>
      <w:bookmarkStart w:id="1781" w:name="_Toc9598045"/>
      <w:bookmarkStart w:id="1782" w:name="_Toc97647559"/>
      <w:r w:rsidRPr="000C321E">
        <w:t>9.3</w:t>
      </w:r>
      <w:r w:rsidRPr="000C321E">
        <w:tab/>
        <w:t>Protocol Stack</w:t>
      </w:r>
      <w:bookmarkEnd w:id="1781"/>
      <w:bookmarkEnd w:id="1782"/>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55pt;height:133.35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08260808"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577423">
      <w:pPr>
        <w:pStyle w:val="Heading3"/>
      </w:pPr>
      <w:bookmarkStart w:id="1783" w:name="_Toc9598046"/>
      <w:bookmarkStart w:id="1784" w:name="_Toc97647560"/>
      <w:r w:rsidRPr="000C321E">
        <w:t>9.3.1</w:t>
      </w:r>
      <w:r w:rsidRPr="000C321E">
        <w:tab/>
        <w:t>Usage of the GTP-U Header</w:t>
      </w:r>
      <w:bookmarkEnd w:id="1783"/>
      <w:bookmarkEnd w:id="1784"/>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577423">
      <w:pPr>
        <w:pStyle w:val="Heading4"/>
      </w:pPr>
      <w:bookmarkStart w:id="1785" w:name="_Toc9598047"/>
      <w:bookmarkStart w:id="1786" w:name="_Toc97647561"/>
      <w:r w:rsidRPr="000C321E">
        <w:t>9.3.1.1</w:t>
      </w:r>
      <w:r w:rsidRPr="000C321E">
        <w:tab/>
        <w:t>Usage of Sequence Number</w:t>
      </w:r>
      <w:bookmarkEnd w:id="1785"/>
      <w:bookmarkEnd w:id="1786"/>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577423">
      <w:pPr>
        <w:pStyle w:val="Heading2"/>
      </w:pPr>
      <w:bookmarkStart w:id="1787" w:name="_Toc9598048"/>
      <w:bookmarkStart w:id="1788" w:name="_Toc97647562"/>
      <w:r w:rsidRPr="000C321E">
        <w:lastRenderedPageBreak/>
        <w:t>9.4</w:t>
      </w:r>
      <w:r w:rsidRPr="000C321E">
        <w:tab/>
        <w:t>Tunnelling between SGSNs</w:t>
      </w:r>
      <w:bookmarkEnd w:id="1787"/>
      <w:bookmarkEnd w:id="1788"/>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577423">
      <w:pPr>
        <w:pStyle w:val="Heading2"/>
      </w:pPr>
      <w:bookmarkStart w:id="1789" w:name="_Toc9598049"/>
      <w:bookmarkStart w:id="1790" w:name="_Toc97647563"/>
      <w:r w:rsidRPr="000C321E">
        <w:t>9.5</w:t>
      </w:r>
      <w:r w:rsidRPr="000C321E">
        <w:tab/>
        <w:t>Tunnelling between Source RNC and Target RNC</w:t>
      </w:r>
      <w:bookmarkEnd w:id="1789"/>
      <w:bookmarkEnd w:id="1790"/>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577423">
      <w:pPr>
        <w:pStyle w:val="Heading2"/>
      </w:pPr>
      <w:bookmarkStart w:id="1791" w:name="_Toc9598050"/>
      <w:bookmarkStart w:id="1792" w:name="_Toc97647564"/>
      <w:r w:rsidRPr="000C321E">
        <w:t>9.6</w:t>
      </w:r>
      <w:r w:rsidRPr="000C321E">
        <w:tab/>
        <w:t>Tunnelling between GGSNs</w:t>
      </w:r>
      <w:bookmarkEnd w:id="1791"/>
      <w:bookmarkEnd w:id="1792"/>
    </w:p>
    <w:p w14:paraId="2EA08430" w14:textId="77777777" w:rsidR="00E16FD1" w:rsidRPr="000C321E" w:rsidRDefault="00E16FD1" w:rsidP="00E16FD1">
      <w:r w:rsidRPr="000C321E">
        <w:t>GTP shall not specify tunnelling between GGSNs. Transfer of MS-to-MS traffic between GGSNs shall use the Gi interface.</w:t>
      </w:r>
    </w:p>
    <w:p w14:paraId="5EFBF2C3" w14:textId="77777777" w:rsidR="00E16FD1" w:rsidRPr="000C321E" w:rsidRDefault="00E16FD1" w:rsidP="00577423">
      <w:pPr>
        <w:pStyle w:val="Heading1"/>
      </w:pPr>
      <w:bookmarkStart w:id="1793" w:name="_Toc9598051"/>
      <w:bookmarkStart w:id="1794" w:name="_Toc97647565"/>
      <w:r w:rsidRPr="000C321E">
        <w:t>10</w:t>
      </w:r>
      <w:r w:rsidRPr="000C321E">
        <w:tab/>
        <w:t>Path Protocols</w:t>
      </w:r>
      <w:bookmarkEnd w:id="1793"/>
      <w:bookmarkEnd w:id="1794"/>
    </w:p>
    <w:p w14:paraId="029D0E11" w14:textId="77777777" w:rsidR="00E16FD1" w:rsidRPr="000C321E" w:rsidRDefault="00E16FD1" w:rsidP="00577423">
      <w:pPr>
        <w:pStyle w:val="Heading2"/>
      </w:pPr>
      <w:bookmarkStart w:id="1795" w:name="_Toc9598052"/>
      <w:bookmarkStart w:id="1796" w:name="_Toc97647566"/>
      <w:r w:rsidRPr="000C321E">
        <w:t>10.1</w:t>
      </w:r>
      <w:r w:rsidRPr="000C321E">
        <w:tab/>
        <w:t>UDP/IP</w:t>
      </w:r>
      <w:bookmarkEnd w:id="1795"/>
      <w:bookmarkEnd w:id="1796"/>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577423">
      <w:pPr>
        <w:pStyle w:val="Heading3"/>
      </w:pPr>
      <w:bookmarkStart w:id="1797" w:name="_Toc9598053"/>
      <w:bookmarkStart w:id="1798" w:name="_Toc97647567"/>
      <w:r w:rsidRPr="000C321E">
        <w:t>10.1.1</w:t>
      </w:r>
      <w:r w:rsidRPr="000C321E">
        <w:tab/>
        <w:t>UDP Header</w:t>
      </w:r>
      <w:bookmarkEnd w:id="1797"/>
      <w:bookmarkEnd w:id="1798"/>
    </w:p>
    <w:p w14:paraId="7138E10A" w14:textId="77777777" w:rsidR="00E16FD1" w:rsidRPr="000C321E" w:rsidRDefault="00E16FD1" w:rsidP="00577423">
      <w:pPr>
        <w:pStyle w:val="Heading4"/>
      </w:pPr>
      <w:bookmarkStart w:id="1799" w:name="_Toc9598054"/>
      <w:bookmarkStart w:id="1800" w:name="_Toc97647568"/>
      <w:r w:rsidRPr="000C321E">
        <w:t>10.1.1.1</w:t>
      </w:r>
      <w:r w:rsidRPr="000C321E">
        <w:tab/>
        <w:t>Request Messages</w:t>
      </w:r>
      <w:bookmarkEnd w:id="1799"/>
      <w:bookmarkEnd w:id="1800"/>
    </w:p>
    <w:p w14:paraId="2E1E40A8" w14:textId="77777777" w:rsidR="00E16FD1" w:rsidRPr="000C321E" w:rsidRDefault="00E16FD1" w:rsidP="00E16FD1">
      <w:r w:rsidRPr="000C321E">
        <w:t>The UDP Destination Port number for GTP-C request messages is 2123. It is the registered port number for GTP-C.</w:t>
      </w:r>
    </w:p>
    <w:p w14:paraId="59A348F8" w14:textId="77777777" w:rsidR="00E16FD1" w:rsidRPr="000C321E" w:rsidRDefault="00E16FD1" w:rsidP="00E16FD1">
      <w:r w:rsidRPr="000C321E">
        <w:t>The UDP Destination Port number for GTP-U request messages is 2152. It is the registered port number for GTP-U.</w:t>
      </w:r>
    </w:p>
    <w:p w14:paraId="6833270F" w14:textId="77777777" w:rsidR="00E16FD1" w:rsidRPr="000C321E" w:rsidRDefault="00E16FD1" w:rsidP="00E16FD1">
      <w:r w:rsidRPr="000C321E">
        <w:t>The UDP Source Port is a locally allocated port number at the sending GSN/RNC.</w:t>
      </w:r>
    </w:p>
    <w:p w14:paraId="0D6E69E8" w14:textId="77777777" w:rsidR="00E16FD1" w:rsidRPr="000C321E" w:rsidRDefault="00E16FD1" w:rsidP="00577423">
      <w:pPr>
        <w:pStyle w:val="Heading4"/>
      </w:pPr>
      <w:bookmarkStart w:id="1801" w:name="_Toc9598055"/>
      <w:bookmarkStart w:id="1802" w:name="_Toc97647569"/>
      <w:r w:rsidRPr="000C321E">
        <w:t>10.1.1.2</w:t>
      </w:r>
      <w:r w:rsidRPr="000C321E">
        <w:tab/>
        <w:t>Response Messages</w:t>
      </w:r>
      <w:bookmarkEnd w:id="1801"/>
      <w:bookmarkEnd w:id="1802"/>
    </w:p>
    <w:p w14:paraId="5FE19BA2" w14:textId="77777777" w:rsidR="00E16FD1" w:rsidRPr="000C321E" w:rsidRDefault="00E16FD1" w:rsidP="00E16FD1">
      <w:r w:rsidRPr="000C321E">
        <w:t>The UDP Destination Port value shall be the value of the UDP Source Port of the corresponding request message.</w:t>
      </w:r>
    </w:p>
    <w:p w14:paraId="6D1C7216" w14:textId="77777777" w:rsidR="00E16FD1" w:rsidRPr="000C321E" w:rsidRDefault="00E16FD1" w:rsidP="00E16FD1">
      <w:r w:rsidRPr="000C321E">
        <w:t>The UDP Source Port shall be the value from the UDP Destination Port of the corresponding request message.</w:t>
      </w:r>
    </w:p>
    <w:p w14:paraId="7751A6D5" w14:textId="77777777" w:rsidR="00E16FD1" w:rsidRPr="000C321E" w:rsidRDefault="00E16FD1" w:rsidP="00577423">
      <w:pPr>
        <w:pStyle w:val="Heading4"/>
      </w:pPr>
      <w:bookmarkStart w:id="1803" w:name="_Toc9598056"/>
      <w:bookmarkStart w:id="1804" w:name="_Toc97647570"/>
      <w:r w:rsidRPr="000C321E">
        <w:t>10.1.1.3</w:t>
      </w:r>
      <w:r w:rsidRPr="000C321E">
        <w:tab/>
        <w:t>Encapsulated T-PDUs</w:t>
      </w:r>
      <w:bookmarkEnd w:id="1803"/>
      <w:bookmarkEnd w:id="1804"/>
    </w:p>
    <w:p w14:paraId="127A2880" w14:textId="77777777" w:rsidR="00E16FD1" w:rsidRPr="000C321E" w:rsidRDefault="00E16FD1" w:rsidP="00E16FD1">
      <w:r w:rsidRPr="000C321E">
        <w:t>The UDP Destination Port  number shall be 2152. It is the registered port number for GTP-U. The UDP Source Port is a locally allocated port number at the sending GSN/RNC.</w:t>
      </w:r>
    </w:p>
    <w:p w14:paraId="7370785C" w14:textId="77777777" w:rsidR="00E16FD1" w:rsidRPr="000C321E" w:rsidRDefault="00E16FD1" w:rsidP="00577423">
      <w:pPr>
        <w:pStyle w:val="Heading4"/>
      </w:pPr>
      <w:bookmarkStart w:id="1805" w:name="_Toc9598057"/>
      <w:bookmarkStart w:id="1806" w:name="_Toc97647571"/>
      <w:r w:rsidRPr="000C321E">
        <w:t>10.1.1.4</w:t>
      </w:r>
      <w:r w:rsidRPr="000C321E">
        <w:tab/>
        <w:t>Error Indication, RAN Information Relay, Version Not Supported and Supported Extension Headers Notification</w:t>
      </w:r>
      <w:bookmarkEnd w:id="1805"/>
      <w:bookmarkEnd w:id="1806"/>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577423">
      <w:pPr>
        <w:pStyle w:val="Heading3"/>
      </w:pPr>
      <w:bookmarkStart w:id="1807" w:name="_Toc9598058"/>
      <w:bookmarkStart w:id="1808" w:name="_Toc97647572"/>
      <w:r w:rsidRPr="000C321E">
        <w:t>10.1.2</w:t>
      </w:r>
      <w:r w:rsidRPr="000C321E">
        <w:tab/>
        <w:t>IP Header</w:t>
      </w:r>
      <w:bookmarkEnd w:id="1807"/>
      <w:bookmarkEnd w:id="1808"/>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577423">
      <w:pPr>
        <w:pStyle w:val="Heading4"/>
      </w:pPr>
      <w:bookmarkStart w:id="1809" w:name="_Toc9598059"/>
      <w:bookmarkStart w:id="1810" w:name="_Toc97647573"/>
      <w:r w:rsidRPr="000C321E">
        <w:t>10.1.2.1</w:t>
      </w:r>
      <w:r w:rsidRPr="000C321E">
        <w:tab/>
        <w:t>Request Messages and Encapsulated T-PDUs</w:t>
      </w:r>
      <w:bookmarkEnd w:id="1809"/>
      <w:bookmarkEnd w:id="1810"/>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577423">
      <w:pPr>
        <w:pStyle w:val="Heading4"/>
      </w:pPr>
      <w:bookmarkStart w:id="1811" w:name="_Toc9598060"/>
      <w:bookmarkStart w:id="1812" w:name="_Toc97647574"/>
      <w:r w:rsidRPr="000C321E">
        <w:t>10.1.2.2</w:t>
      </w:r>
      <w:r w:rsidRPr="000C321E">
        <w:tab/>
        <w:t>Response Messages</w:t>
      </w:r>
      <w:bookmarkEnd w:id="1811"/>
      <w:bookmarkEnd w:id="1812"/>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577423">
      <w:pPr>
        <w:pStyle w:val="Heading4"/>
        <w:ind w:left="1420" w:hanging="1420"/>
      </w:pPr>
      <w:bookmarkStart w:id="1813" w:name="_Toc9598061"/>
      <w:bookmarkStart w:id="1814" w:name="_MCCTEMPBM_CRPT71231244___2"/>
      <w:bookmarkStart w:id="1815" w:name="_Toc97647575"/>
      <w:r w:rsidRPr="000C321E">
        <w:t>10.1.2.3</w:t>
      </w:r>
      <w:r w:rsidRPr="000C321E">
        <w:tab/>
        <w:t>Error Indication, RAN Information Relay, Version Not supported and Supported Extension Headers Notification</w:t>
      </w:r>
      <w:bookmarkEnd w:id="1813"/>
      <w:bookmarkEnd w:id="1815"/>
    </w:p>
    <w:bookmarkEnd w:id="1814"/>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577423">
      <w:pPr>
        <w:pStyle w:val="Heading1"/>
      </w:pPr>
      <w:bookmarkStart w:id="1816" w:name="_Toc9598062"/>
      <w:bookmarkStart w:id="1817" w:name="_Toc97647576"/>
      <w:r w:rsidRPr="000C321E">
        <w:t>11</w:t>
      </w:r>
      <w:r w:rsidRPr="000C321E">
        <w:tab/>
        <w:t>Error Handling</w:t>
      </w:r>
      <w:bookmarkEnd w:id="1816"/>
      <w:bookmarkEnd w:id="1817"/>
    </w:p>
    <w:p w14:paraId="621CADB4" w14:textId="77777777" w:rsidR="00E16FD1" w:rsidRPr="000C321E" w:rsidRDefault="00E16FD1" w:rsidP="00577423">
      <w:pPr>
        <w:pStyle w:val="Heading2"/>
      </w:pPr>
      <w:bookmarkStart w:id="1818" w:name="_Toc9598063"/>
      <w:bookmarkStart w:id="1819" w:name="_Toc97647577"/>
      <w:r w:rsidRPr="000C321E">
        <w:t>11.1</w:t>
      </w:r>
      <w:r w:rsidRPr="000C321E">
        <w:tab/>
        <w:t>Protocol Errors</w:t>
      </w:r>
      <w:bookmarkEnd w:id="1818"/>
      <w:bookmarkEnd w:id="1819"/>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577423">
      <w:pPr>
        <w:pStyle w:val="Heading3"/>
      </w:pPr>
      <w:bookmarkStart w:id="1820" w:name="_Toc9598064"/>
      <w:bookmarkStart w:id="1821" w:name="_Toc97647578"/>
      <w:r w:rsidRPr="000C321E">
        <w:t>11.1.1</w:t>
      </w:r>
      <w:r w:rsidRPr="000C321E">
        <w:tab/>
        <w:t>Different GTP Versions</w:t>
      </w:r>
      <w:bookmarkEnd w:id="1820"/>
      <w:bookmarkEnd w:id="1821"/>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577423">
      <w:pPr>
        <w:pStyle w:val="Heading3"/>
      </w:pPr>
      <w:bookmarkStart w:id="1822" w:name="_Toc9598065"/>
      <w:bookmarkStart w:id="1823" w:name="_Toc97647579"/>
      <w:r w:rsidRPr="000C321E">
        <w:t>11.1.2</w:t>
      </w:r>
      <w:r w:rsidRPr="000C321E">
        <w:tab/>
        <w:t>GTP Message Length Errors</w:t>
      </w:r>
      <w:bookmarkEnd w:id="1822"/>
      <w:bookmarkEnd w:id="1823"/>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577423">
      <w:pPr>
        <w:pStyle w:val="Heading3"/>
      </w:pPr>
      <w:bookmarkStart w:id="1824" w:name="_Toc9598066"/>
      <w:bookmarkStart w:id="1825" w:name="_Toc97647580"/>
      <w:r w:rsidRPr="000C321E">
        <w:t>11.1.3</w:t>
      </w:r>
      <w:r w:rsidRPr="000C321E">
        <w:tab/>
        <w:t>Unknown GTP Signalling Message</w:t>
      </w:r>
      <w:bookmarkEnd w:id="1824"/>
      <w:bookmarkEnd w:id="1825"/>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577423">
      <w:pPr>
        <w:pStyle w:val="Heading3"/>
      </w:pPr>
      <w:bookmarkStart w:id="1826" w:name="_Toc9598067"/>
      <w:bookmarkStart w:id="1827" w:name="_Toc97647581"/>
      <w:r w:rsidRPr="000C321E">
        <w:t>11.1.4</w:t>
      </w:r>
      <w:r w:rsidRPr="000C321E">
        <w:tab/>
        <w:t>Unexpected GTP Signalling Message</w:t>
      </w:r>
      <w:bookmarkEnd w:id="1826"/>
      <w:bookmarkEnd w:id="1827"/>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577423">
      <w:pPr>
        <w:pStyle w:val="Heading3"/>
      </w:pPr>
      <w:bookmarkStart w:id="1828" w:name="_Toc9598068"/>
      <w:bookmarkStart w:id="1829" w:name="_Toc97647582"/>
      <w:r w:rsidRPr="000C321E">
        <w:t>11.1.5</w:t>
      </w:r>
      <w:r w:rsidRPr="000C321E">
        <w:tab/>
        <w:t>Missing Mandatorily Present Information Element</w:t>
      </w:r>
      <w:bookmarkEnd w:id="1828"/>
      <w:bookmarkEnd w:id="1829"/>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577423">
      <w:pPr>
        <w:pStyle w:val="Heading3"/>
      </w:pPr>
      <w:bookmarkStart w:id="1830" w:name="_Toc9598069"/>
      <w:bookmarkStart w:id="1831" w:name="_Toc97647583"/>
      <w:r w:rsidRPr="000C321E">
        <w:t>11.1.6</w:t>
      </w:r>
      <w:r w:rsidRPr="000C321E">
        <w:tab/>
        <w:t>Invalid IE Length</w:t>
      </w:r>
      <w:bookmarkEnd w:id="1830"/>
      <w:bookmarkEnd w:id="1831"/>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577423">
      <w:pPr>
        <w:pStyle w:val="Heading3"/>
      </w:pPr>
      <w:bookmarkStart w:id="1832" w:name="_Toc9598070"/>
      <w:bookmarkStart w:id="1833" w:name="_Toc97647584"/>
      <w:r w:rsidRPr="000C321E">
        <w:t>11.1.7</w:t>
      </w:r>
      <w:r w:rsidRPr="000C321E">
        <w:tab/>
        <w:t>Invalid Mandatory Information Element</w:t>
      </w:r>
      <w:bookmarkEnd w:id="1832"/>
      <w:bookmarkEnd w:id="1833"/>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577423">
      <w:pPr>
        <w:pStyle w:val="Heading3"/>
      </w:pPr>
      <w:bookmarkStart w:id="1834" w:name="_Toc9598071"/>
      <w:bookmarkStart w:id="1835" w:name="_Toc97647585"/>
      <w:r w:rsidRPr="000C321E">
        <w:t>11.1.8</w:t>
      </w:r>
      <w:r w:rsidRPr="000C321E">
        <w:tab/>
        <w:t>Invalid Optional Information Element</w:t>
      </w:r>
      <w:bookmarkEnd w:id="1834"/>
      <w:bookmarkEnd w:id="1835"/>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577423">
      <w:pPr>
        <w:pStyle w:val="Heading3"/>
      </w:pPr>
      <w:bookmarkStart w:id="1836" w:name="_Toc9598072"/>
      <w:bookmarkStart w:id="1837" w:name="_Toc97647586"/>
      <w:r w:rsidRPr="000C321E">
        <w:t>11.1.9</w:t>
      </w:r>
      <w:r w:rsidRPr="000C321E">
        <w:tab/>
        <w:t>Unknown Information Element</w:t>
      </w:r>
      <w:bookmarkEnd w:id="1836"/>
      <w:bookmarkEnd w:id="1837"/>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577423">
      <w:pPr>
        <w:pStyle w:val="Heading3"/>
      </w:pPr>
      <w:bookmarkStart w:id="1838" w:name="_Toc9598073"/>
      <w:bookmarkStart w:id="1839" w:name="_Toc97647587"/>
      <w:r w:rsidRPr="000C321E">
        <w:t>11.1.10</w:t>
      </w:r>
      <w:r w:rsidRPr="000C321E">
        <w:tab/>
        <w:t>Out of Sequence Information Elements</w:t>
      </w:r>
      <w:bookmarkEnd w:id="1838"/>
      <w:bookmarkEnd w:id="1839"/>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577423">
      <w:pPr>
        <w:pStyle w:val="Heading3"/>
      </w:pPr>
      <w:bookmarkStart w:id="1840" w:name="_Toc9598074"/>
      <w:bookmarkStart w:id="1841" w:name="_Toc97647588"/>
      <w:r w:rsidRPr="000C321E">
        <w:lastRenderedPageBreak/>
        <w:t>11.1.11</w:t>
      </w:r>
      <w:r w:rsidRPr="000C321E">
        <w:tab/>
        <w:t>Unexpected Information Element</w:t>
      </w:r>
      <w:bookmarkEnd w:id="1840"/>
      <w:bookmarkEnd w:id="1841"/>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577423">
      <w:pPr>
        <w:pStyle w:val="Heading3"/>
      </w:pPr>
      <w:bookmarkStart w:id="1842" w:name="_Toc9598075"/>
      <w:bookmarkStart w:id="1843" w:name="_Toc97647589"/>
      <w:r w:rsidRPr="000C321E">
        <w:t>11.1.12</w:t>
      </w:r>
      <w:r w:rsidRPr="000C321E">
        <w:tab/>
        <w:t>Repeated Information Elements</w:t>
      </w:r>
      <w:bookmarkEnd w:id="1842"/>
      <w:bookmarkEnd w:id="1843"/>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577423">
      <w:pPr>
        <w:pStyle w:val="Heading3"/>
      </w:pPr>
      <w:bookmarkStart w:id="1844" w:name="_Toc9598076"/>
      <w:bookmarkStart w:id="1845" w:name="_Toc97647590"/>
      <w:r w:rsidRPr="000C321E">
        <w:t>11.1.13</w:t>
      </w:r>
      <w:r w:rsidRPr="000C321E">
        <w:tab/>
        <w:t>Incorrect Optional Information Elements</w:t>
      </w:r>
      <w:bookmarkEnd w:id="1844"/>
      <w:bookmarkEnd w:id="1845"/>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577423">
      <w:pPr>
        <w:pStyle w:val="Heading2"/>
      </w:pPr>
      <w:bookmarkStart w:id="1846" w:name="_Toc9598077"/>
      <w:bookmarkStart w:id="1847" w:name="_Toc97647591"/>
      <w:r w:rsidRPr="000C321E">
        <w:t>11.2</w:t>
      </w:r>
      <w:r w:rsidRPr="000C321E">
        <w:tab/>
        <w:t>Path Failure</w:t>
      </w:r>
      <w:bookmarkEnd w:id="1846"/>
      <w:bookmarkEnd w:id="1847"/>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577423">
      <w:pPr>
        <w:pStyle w:val="Heading2"/>
      </w:pPr>
      <w:bookmarkStart w:id="1848" w:name="_Toc9598078"/>
      <w:bookmarkStart w:id="1849" w:name="_Toc97647592"/>
      <w:r w:rsidRPr="000C321E">
        <w:t>11.3</w:t>
      </w:r>
      <w:r w:rsidRPr="000C321E">
        <w:tab/>
        <w:t>MS Detach</w:t>
      </w:r>
      <w:bookmarkEnd w:id="1848"/>
      <w:bookmarkEnd w:id="1849"/>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577423">
      <w:pPr>
        <w:pStyle w:val="Heading2"/>
      </w:pPr>
      <w:bookmarkStart w:id="1850" w:name="_Toc9598079"/>
      <w:bookmarkStart w:id="1851" w:name="_Toc97647593"/>
      <w:r w:rsidRPr="000C321E">
        <w:t>11.4</w:t>
      </w:r>
      <w:r w:rsidRPr="000C321E">
        <w:tab/>
        <w:t>Restoration and Recovery</w:t>
      </w:r>
      <w:bookmarkEnd w:id="1850"/>
      <w:bookmarkEnd w:id="1851"/>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577423">
      <w:pPr>
        <w:pStyle w:val="Heading1"/>
      </w:pPr>
      <w:bookmarkStart w:id="1852" w:name="_Toc9598080"/>
      <w:bookmarkStart w:id="1853" w:name="_Toc97647594"/>
      <w:r w:rsidRPr="000C321E">
        <w:t>12</w:t>
      </w:r>
      <w:r w:rsidRPr="000C321E">
        <w:tab/>
        <w:t>Security provided to GTP Communication over Gn and Gp Interfaces</w:t>
      </w:r>
      <w:bookmarkEnd w:id="1852"/>
      <w:bookmarkEnd w:id="1853"/>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577423">
      <w:pPr>
        <w:pStyle w:val="Heading1"/>
      </w:pPr>
      <w:bookmarkStart w:id="1854" w:name="_Toc9598081"/>
      <w:bookmarkStart w:id="1855" w:name="_Toc97647595"/>
      <w:r w:rsidRPr="000C321E">
        <w:lastRenderedPageBreak/>
        <w:t>13</w:t>
      </w:r>
      <w:r w:rsidRPr="000C321E">
        <w:tab/>
        <w:t>IP, The Networking Technology used by GTP</w:t>
      </w:r>
      <w:bookmarkEnd w:id="1854"/>
      <w:bookmarkEnd w:id="1855"/>
    </w:p>
    <w:p w14:paraId="310C82C7" w14:textId="77777777" w:rsidR="00E16FD1" w:rsidRPr="000C321E" w:rsidRDefault="00E16FD1" w:rsidP="00577423">
      <w:pPr>
        <w:pStyle w:val="Heading2"/>
      </w:pPr>
      <w:bookmarkStart w:id="1856" w:name="_Toc9598082"/>
      <w:bookmarkStart w:id="1857" w:name="_Toc97647596"/>
      <w:r w:rsidRPr="000C321E">
        <w:t>13.1</w:t>
      </w:r>
      <w:r w:rsidRPr="000C321E">
        <w:tab/>
        <w:t>IP Version</w:t>
      </w:r>
      <w:bookmarkEnd w:id="1856"/>
      <w:bookmarkEnd w:id="1857"/>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577423">
      <w:pPr>
        <w:pStyle w:val="Heading2"/>
      </w:pPr>
      <w:bookmarkStart w:id="1858" w:name="_Toc9598083"/>
      <w:bookmarkStart w:id="1859" w:name="_Toc97647597"/>
      <w:r w:rsidRPr="000C321E">
        <w:t>13.2</w:t>
      </w:r>
      <w:r w:rsidRPr="000C321E">
        <w:tab/>
        <w:t>IP Fragmentation</w:t>
      </w:r>
      <w:bookmarkEnd w:id="1858"/>
      <w:bookmarkEnd w:id="1859"/>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577423">
      <w:pPr>
        <w:pStyle w:val="Heading3"/>
      </w:pPr>
      <w:bookmarkStart w:id="1860" w:name="_Toc9598084"/>
      <w:bookmarkStart w:id="1861" w:name="_Toc97647598"/>
      <w:r w:rsidRPr="000C321E">
        <w:t>13.2.1</w:t>
      </w:r>
      <w:r w:rsidRPr="000C321E">
        <w:tab/>
        <w:t>MO Direction</w:t>
      </w:r>
      <w:bookmarkEnd w:id="1860"/>
      <w:bookmarkEnd w:id="1861"/>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577423">
      <w:pPr>
        <w:pStyle w:val="Heading3"/>
      </w:pPr>
      <w:bookmarkStart w:id="1862" w:name="_Toc9598085"/>
      <w:bookmarkStart w:id="1863" w:name="_Toc97647599"/>
      <w:r w:rsidRPr="000C321E">
        <w:t>13.2.2</w:t>
      </w:r>
      <w:r w:rsidRPr="000C321E">
        <w:tab/>
        <w:t>MT Direction</w:t>
      </w:r>
      <w:bookmarkEnd w:id="1862"/>
      <w:bookmarkEnd w:id="1863"/>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577423">
      <w:pPr>
        <w:pStyle w:val="Heading3"/>
      </w:pPr>
      <w:bookmarkStart w:id="1864" w:name="_Toc9598086"/>
      <w:bookmarkStart w:id="1865" w:name="_Toc97647600"/>
      <w:r w:rsidRPr="000C321E">
        <w:lastRenderedPageBreak/>
        <w:t>13.2.3</w:t>
      </w:r>
      <w:r w:rsidRPr="000C321E">
        <w:tab/>
        <w:t>Tunnelling from old to new SGSN</w:t>
      </w:r>
      <w:bookmarkEnd w:id="1864"/>
      <w:bookmarkEnd w:id="1865"/>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577423">
      <w:pPr>
        <w:pStyle w:val="Heading1"/>
      </w:pPr>
      <w:bookmarkStart w:id="1866" w:name="_Toc9598087"/>
      <w:bookmarkStart w:id="1867" w:name="_Toc97647601"/>
      <w:r w:rsidRPr="000C321E">
        <w:t>14</w:t>
      </w:r>
      <w:r w:rsidRPr="000C321E">
        <w:tab/>
        <w:t>GTP Parameters</w:t>
      </w:r>
      <w:bookmarkEnd w:id="1866"/>
      <w:bookmarkEnd w:id="1867"/>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577423">
      <w:pPr>
        <w:pStyle w:val="Heading2"/>
      </w:pPr>
      <w:bookmarkStart w:id="1868" w:name="_Toc9598088"/>
      <w:bookmarkStart w:id="1869" w:name="_Toc97647602"/>
      <w:r w:rsidRPr="000C321E">
        <w:t>14.1</w:t>
      </w:r>
      <w:r w:rsidRPr="000C321E">
        <w:tab/>
        <w:t>Timers</w:t>
      </w:r>
      <w:bookmarkEnd w:id="1868"/>
      <w:bookmarkEnd w:id="1869"/>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577423">
      <w:pPr>
        <w:pStyle w:val="Heading2"/>
      </w:pPr>
      <w:bookmarkStart w:id="1870" w:name="_Toc9598089"/>
      <w:bookmarkStart w:id="1871" w:name="_Toc97647603"/>
      <w:r w:rsidRPr="000C321E">
        <w:t>14.2</w:t>
      </w:r>
      <w:r w:rsidRPr="000C321E">
        <w:tab/>
        <w:t>Others</w:t>
      </w:r>
      <w:bookmarkEnd w:id="1870"/>
      <w:bookmarkEnd w:id="1871"/>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577423">
      <w:pPr>
        <w:pStyle w:val="Heading1"/>
      </w:pPr>
      <w:bookmarkStart w:id="1872" w:name="_Toc9598090"/>
      <w:bookmarkStart w:id="1873" w:name="_Toc97647604"/>
      <w:r w:rsidRPr="000C321E">
        <w:t>15</w:t>
      </w:r>
      <w:r w:rsidRPr="000C321E">
        <w:tab/>
        <w:t>Mapping of BSSGP and RANAP causes</w:t>
      </w:r>
      <w:bookmarkEnd w:id="1872"/>
      <w:bookmarkEnd w:id="1873"/>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577423">
      <w:pPr>
        <w:pStyle w:val="Heading8"/>
      </w:pPr>
      <w:r w:rsidRPr="000C321E">
        <w:br w:type="page"/>
      </w:r>
      <w:bookmarkStart w:id="1874" w:name="_Toc9598091"/>
      <w:bookmarkStart w:id="1875" w:name="_Toc97647605"/>
      <w:r w:rsidRPr="000C321E">
        <w:lastRenderedPageBreak/>
        <w:t>Annex A (informative):</w:t>
      </w:r>
      <w:r w:rsidRPr="000C321E">
        <w:br/>
        <w:t>A method for sequence number checking</w:t>
      </w:r>
      <w:bookmarkEnd w:id="1874"/>
      <w:bookmarkEnd w:id="1875"/>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577423">
      <w:pPr>
        <w:pStyle w:val="Heading8"/>
      </w:pPr>
      <w:bookmarkStart w:id="1876" w:name="_Toc9598092"/>
      <w:bookmarkStart w:id="1877" w:name="_Toc97647606"/>
      <w:r w:rsidRPr="000C321E">
        <w:rPr>
          <w:lang w:val="en-US"/>
        </w:rPr>
        <w:t>Annex B (Normative):</w:t>
      </w:r>
      <w:r w:rsidRPr="000C321E">
        <w:br/>
        <w:t>SGSN mapping table between Gn/Gp and NAS Cause values</w:t>
      </w:r>
      <w:bookmarkEnd w:id="1876"/>
      <w:bookmarkEnd w:id="1877"/>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bookmarkStart w:id="1878" w:name="_MCCTEMPBM_CRPT71231245___7"/>
    </w:p>
    <w:bookmarkEnd w:id="1878"/>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577423">
      <w:pPr>
        <w:pStyle w:val="Heading8"/>
      </w:pPr>
      <w:bookmarkStart w:id="1879" w:name="_Toc9598093"/>
      <w:bookmarkStart w:id="1880" w:name="historyclause"/>
      <w:bookmarkStart w:id="1881" w:name="_Toc97647607"/>
      <w:r w:rsidRPr="000C321E">
        <w:lastRenderedPageBreak/>
        <w:t>Annex C (informative):</w:t>
      </w:r>
      <w:r w:rsidRPr="000C321E">
        <w:br/>
        <w:t>Change history</w:t>
      </w:r>
      <w:bookmarkEnd w:id="1879"/>
      <w:bookmarkEnd w:id="1881"/>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4678"/>
        <w:gridCol w:w="992"/>
      </w:tblGrid>
      <w:tr w:rsidR="000B32F7" w:rsidRPr="000C321E" w14:paraId="1DCDCD21" w14:textId="77777777" w:rsidTr="001765A5">
        <w:tc>
          <w:tcPr>
            <w:tcW w:w="851" w:type="dxa"/>
            <w:shd w:val="pct10" w:color="auto" w:fill="FFFFFF"/>
          </w:tcPr>
          <w:bookmarkEnd w:id="1880"/>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4678"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992"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1765A5">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4678"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992"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1765A5">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4678"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992"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1765A5">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4678"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992"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1765A5">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4678"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992"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1765A5">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4678"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992"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1765A5">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4678"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992"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1765A5">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4678"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992"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1765A5">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4678"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992"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1765A5">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4678"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992"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1765A5">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4678"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992"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1765A5">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4678"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992"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1765A5">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4678"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992"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1765A5">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4678"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992"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1765A5">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4678"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992"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1765A5">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4678"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992"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1765A5">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4678"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992"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1765A5">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4678"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992"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1765A5">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4678"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992"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1765A5">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4678"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992"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1765A5">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4678"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992"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1765A5">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4678"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992"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1765A5">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4678"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992"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1765A5">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4678"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992"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1765A5">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4678"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992"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1765A5">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4678"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992"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1765A5">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4678"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992"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1765A5">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4678"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992"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1765A5">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4678"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992"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1765A5">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4678"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992"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1765A5">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4678"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992"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1765A5">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4678"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992"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1765A5">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4678"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992"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1765A5">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4678"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992"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1765A5">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992"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1765A5">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992"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1765A5">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992"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1765A5">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992"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1765A5">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992"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1765A5">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992"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1765A5">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992"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1765A5">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992"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1765A5">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992"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1765A5">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992"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1765A5">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992"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1765A5">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992"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1765A5">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992"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1765A5">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992"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1765A5">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992"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1765A5">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992"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1765A5">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4678"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992"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1765A5">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992"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1765A5">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992"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1765A5">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992"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1765A5">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992"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1765A5">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992"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1765A5">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992"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1765A5">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992"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1765A5">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992"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1765A5">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4678"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992"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1765A5">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992"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1765A5">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992"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1765A5">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992"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1765A5">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992"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1765A5">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992"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1765A5">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992"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1765A5">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992"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1765A5">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992"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1765A5">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992"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1765A5">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992"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1765A5">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992"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1765A5">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992"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1765A5">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992"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1765A5">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992"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1765A5">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992"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1765A5">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992"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1765A5">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992"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1765A5">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992"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1765A5">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992"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1765A5">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992"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1765A5">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992"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1765A5">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992"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1765A5">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992"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1765A5">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992"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1765A5">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992"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1765A5">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992"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1765A5">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992"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1765A5">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992"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1765A5">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992"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1765A5">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992"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1765A5">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992"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1765A5">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992"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1765A5">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992"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1765A5">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992"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1765A5">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992"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1765A5">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992"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1765A5">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992"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1765A5">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992"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1765A5">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992"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1765A5">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992"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1765A5">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992"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1765A5">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992"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1765A5">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992"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1765A5">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992"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1765A5">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992"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1765A5">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992"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1765A5">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992"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1765A5">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992"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1765A5">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992"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1765A5">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992"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1765A5">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992"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1765A5">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4678"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992"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1765A5">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4678"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992"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1765A5">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4678"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992"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1765A5">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4678"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992"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1765A5">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4678"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992"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1765A5">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4678"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992"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1765A5">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4678"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992"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1765A5">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4678"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992"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1765A5">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4678"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992"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1765A5">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4678"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992"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1765A5">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4678"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992"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1765A5">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4678"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992"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1765A5">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4678"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992"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1765A5">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4678"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992"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1765A5">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4678"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992"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1765A5">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4678"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992"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1765A5">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4678"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992"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1765A5">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4678"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992"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1765A5">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4678"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992"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1765A5">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4678"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992"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1765A5">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4678"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992"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1765A5">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4678"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992"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1765A5">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4678"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992"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1765A5">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4678"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992"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1765A5">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4678"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992"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1765A5">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4678"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992"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1765A5">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4678"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992"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1765A5">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4678"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992"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1765A5">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992"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1765A5">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4678"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992"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1765A5">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4678"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992"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1765A5">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4678"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992"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1765A5">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992"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1765A5">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4678"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992"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1765A5">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4678"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992"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1765A5">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4678"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992"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1765A5">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4678"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992"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1765A5">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4678"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992"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1765A5">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4678"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992"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1765A5">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4678"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992"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1765A5">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992"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1765A5">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992"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1765A5">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992"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1765A5">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992"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1765A5">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992"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1765A5">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992"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1765A5">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992"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1765A5">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992"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1765A5">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992"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1765A5">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4678"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992"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1765A5">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4678"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992"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1765A5">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4678"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992"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1765A5">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4678"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992"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1765A5">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4678"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992"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1765A5">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4678"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992"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1765A5">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4678"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992"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1765A5">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4678"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992"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1765A5">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4678"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992"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1765A5">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4678"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992"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1765A5">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4678"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992"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1765A5">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4678"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992"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1765A5">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4678"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992"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1765A5">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4678"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992"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1765A5">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4678"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992"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1765A5">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4678"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992"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1765A5">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4678"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992"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1765A5">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4678"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992"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1765A5">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4678"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992"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1765A5">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4678"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992"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1765A5">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4678"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992"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1765A5">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4678"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992"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1765A5">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4678"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992"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1765A5">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4678"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992"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1765A5">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4678"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992"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1765A5">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4678"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992"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1765A5">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4678"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992"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1765A5">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4678"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992"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1765A5">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4678"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992"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1765A5">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4678"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992"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1765A5">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4678"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992"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1765A5">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4678"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992"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1765A5">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4678"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992"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1765A5">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4678"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992"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1765A5">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4678"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992"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1765A5">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4678"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992"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1765A5">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4678"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992"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1765A5">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4678"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992"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1765A5">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4678"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992"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1765A5">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4678"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992"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1765A5">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4678"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992"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1765A5">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4678"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992"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1765A5">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4678"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1765A5">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4678"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992"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1765A5">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4678"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992"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1765A5">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4678"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992"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1765A5">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4678"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992"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1765A5">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4678"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992"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1765A5">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4678"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992"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1765A5">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4678"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1765A5">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4678"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992"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1765A5">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4678"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992"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1765A5">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4678"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992"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1765A5">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4678"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992"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1765A5">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4678"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992"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1765A5">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4678"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992"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1765A5">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4678"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992"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1765A5">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4678"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992"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1765A5">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4678"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992"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1765A5">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4678"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992"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1765A5">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4678"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992"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1765A5">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4678"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992"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1765A5">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4678"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992"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1765A5">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4678"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992"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1765A5">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sz w:val="16"/>
                <w:szCs w:val="16"/>
              </w:rPr>
            </w:pPr>
          </w:p>
        </w:tc>
        <w:tc>
          <w:tcPr>
            <w:tcW w:w="4678"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992"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1765A5">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sz w:val="16"/>
                <w:szCs w:val="16"/>
              </w:rPr>
            </w:pPr>
          </w:p>
        </w:tc>
        <w:tc>
          <w:tcPr>
            <w:tcW w:w="4678"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992"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1765A5">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4678"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992"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1765A5">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4678"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992"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1765A5">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4678"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992"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1765A5">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4678"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992"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1765A5">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4678"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992"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1765A5">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4678"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992"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1765A5">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sz w:val="16"/>
                <w:szCs w:val="16"/>
              </w:rPr>
            </w:pPr>
          </w:p>
        </w:tc>
        <w:tc>
          <w:tcPr>
            <w:tcW w:w="4678"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992"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1765A5">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sz w:val="16"/>
                <w:szCs w:val="16"/>
              </w:rPr>
            </w:pPr>
          </w:p>
        </w:tc>
        <w:tc>
          <w:tcPr>
            <w:tcW w:w="4678"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992"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1765A5">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4678"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992"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1765A5">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4678"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992"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1765A5">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sz w:val="16"/>
                <w:szCs w:val="16"/>
              </w:rPr>
            </w:pPr>
          </w:p>
        </w:tc>
        <w:tc>
          <w:tcPr>
            <w:tcW w:w="4678"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992"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1765A5">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4678"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992"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1765A5">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sz w:val="16"/>
                <w:szCs w:val="16"/>
              </w:rPr>
            </w:pPr>
          </w:p>
        </w:tc>
        <w:tc>
          <w:tcPr>
            <w:tcW w:w="4678"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992"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1765A5">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sz w:val="16"/>
                <w:szCs w:val="16"/>
              </w:rPr>
            </w:pPr>
          </w:p>
        </w:tc>
        <w:tc>
          <w:tcPr>
            <w:tcW w:w="4678"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992"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1765A5">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4678"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992"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1765A5">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sz w:val="16"/>
                <w:szCs w:val="16"/>
              </w:rPr>
            </w:pPr>
          </w:p>
        </w:tc>
        <w:tc>
          <w:tcPr>
            <w:tcW w:w="4678"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992"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1765A5">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4678"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992"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1765A5">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4678"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992"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1765A5">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4678"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992"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1765A5">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4678"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992"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1765A5">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4678"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992"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1765A5">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sz w:val="16"/>
                <w:szCs w:val="16"/>
              </w:rPr>
            </w:pPr>
          </w:p>
        </w:tc>
        <w:tc>
          <w:tcPr>
            <w:tcW w:w="4678"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992"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1765A5">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4678"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992"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1765A5">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4678"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992"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1765A5">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4678"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992"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1765A5">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4678"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992"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1765A5">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4678"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992"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1765A5">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4678"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992"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1765A5">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4678"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992"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1765A5">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4678"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992"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1765A5">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4678"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992"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1765A5">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4678"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992"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1765A5">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4678"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992"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1765A5">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4678"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992"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1765A5">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4678"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992"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1765A5">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sz w:val="16"/>
                <w:szCs w:val="16"/>
              </w:rPr>
            </w:pPr>
          </w:p>
        </w:tc>
        <w:tc>
          <w:tcPr>
            <w:tcW w:w="4678"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992"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1765A5">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4678"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992"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1765A5">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4678"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992"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1765A5">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sz w:val="16"/>
                <w:szCs w:val="16"/>
              </w:rPr>
            </w:pPr>
          </w:p>
        </w:tc>
        <w:tc>
          <w:tcPr>
            <w:tcW w:w="4678"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992"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1765A5">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4678"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992"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1765A5">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4678"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992"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1765A5">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4678"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992"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1765A5">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4678"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992"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1765A5">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4678"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992"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1765A5">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4678"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992"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1765A5">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4678"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992"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1765A5">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sz w:val="16"/>
                <w:szCs w:val="16"/>
              </w:rPr>
            </w:pPr>
          </w:p>
        </w:tc>
        <w:tc>
          <w:tcPr>
            <w:tcW w:w="4678"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992"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1765A5">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4678"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992"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1765A5">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4678"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992"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1765A5">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4678"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992"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1765A5">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4678"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992"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1765A5">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4678"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992"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1765A5">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4678"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992"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1765A5">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4678"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992"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1765A5">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4678"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PS Handover corrections</w:t>
            </w:r>
          </w:p>
        </w:tc>
        <w:tc>
          <w:tcPr>
            <w:tcW w:w="992"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1765A5">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4678"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992"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1765A5">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4678"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992"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1765A5">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4678"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992"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1765A5">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4678"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992"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1765A5">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4678"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992"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1765A5">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4678"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992"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1765A5">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4678"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992"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1765A5">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4678"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992"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1765A5">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4678"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992"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1765A5">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4678"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992"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1765A5">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4678"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992"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1765A5">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4678"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992"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1765A5">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4678"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992"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1765A5">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4678"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992"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1765A5">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4678"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992"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1765A5">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4678"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992"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1765A5">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4678"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992"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1765A5">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4678"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992"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1765A5">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4678"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992"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1765A5">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4678"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992"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1765A5">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4678"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992"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1765A5">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4678"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992"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1765A5">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4678"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992"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1765A5">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sz w:val="16"/>
                <w:szCs w:val="16"/>
              </w:rPr>
            </w:pPr>
          </w:p>
        </w:tc>
        <w:tc>
          <w:tcPr>
            <w:tcW w:w="4678"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992"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1765A5">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4678"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992"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1765A5">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4678"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992"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1765A5">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4678"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992"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1765A5">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4678"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992"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1765A5">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4678"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992"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1765A5">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4678"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992"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1765A5">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4678"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992"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1765A5">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4678"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992"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1765A5">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4678"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992"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1765A5">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4678"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992"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1765A5">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4678"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992"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1765A5">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4678"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992"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1765A5">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4678"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992"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1765A5">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sz w:val="16"/>
                <w:szCs w:val="16"/>
              </w:rPr>
            </w:pPr>
          </w:p>
        </w:tc>
        <w:tc>
          <w:tcPr>
            <w:tcW w:w="4678"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992"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1765A5">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4678"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992"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1765A5">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4678"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992"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1765A5">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4678"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992"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1765A5">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4678"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992"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1765A5">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4678"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992"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1765A5">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4678"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992"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1765A5">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4678"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992"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1765A5">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4678"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992"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1765A5">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4678"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992"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1765A5">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4678"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992"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1765A5">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4678"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992"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1765A5">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4678"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992"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1765A5">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4678"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992"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1765A5">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sz w:val="16"/>
                <w:szCs w:val="16"/>
              </w:rPr>
            </w:pPr>
          </w:p>
        </w:tc>
        <w:tc>
          <w:tcPr>
            <w:tcW w:w="4678"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992"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1765A5">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4678"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992"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1765A5">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4678"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992"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1765A5">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4678"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992"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1765A5">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4678"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992"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1765A5">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4678"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992"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1765A5">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4678"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992"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1765A5">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4678"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992"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1765A5">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4678"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992"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1765A5">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4678"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992"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1765A5">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4678"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992"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1765A5">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4678"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992"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1765A5">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4678"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992"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1765A5">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4678"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992"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1765A5">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4678"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992"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1765A5">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4678"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992"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1765A5">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4678"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992"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1765A5">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sz w:val="16"/>
                <w:szCs w:val="16"/>
              </w:rPr>
            </w:pPr>
          </w:p>
        </w:tc>
        <w:tc>
          <w:tcPr>
            <w:tcW w:w="4678"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992"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1765A5">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4678"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992"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1765A5">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4678"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992"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1765A5">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4678"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992"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1765A5">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sz w:val="16"/>
                <w:szCs w:val="16"/>
              </w:rPr>
            </w:pPr>
          </w:p>
        </w:tc>
        <w:tc>
          <w:tcPr>
            <w:tcW w:w="4678"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992"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1765A5">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4678"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992"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1765A5">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4678"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992"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1765A5">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sz w:val="16"/>
                <w:szCs w:val="16"/>
              </w:rPr>
            </w:pPr>
          </w:p>
        </w:tc>
        <w:tc>
          <w:tcPr>
            <w:tcW w:w="4678"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992"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1765A5">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4678"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992"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1765A5">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4678"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992"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1765A5">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4678"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992"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1765A5">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4678"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992"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1765A5">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sz w:val="16"/>
                <w:szCs w:val="16"/>
              </w:rPr>
            </w:pPr>
          </w:p>
        </w:tc>
        <w:tc>
          <w:tcPr>
            <w:tcW w:w="4678"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992"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1765A5">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sz w:val="16"/>
                <w:szCs w:val="16"/>
              </w:rPr>
            </w:pPr>
          </w:p>
        </w:tc>
        <w:tc>
          <w:tcPr>
            <w:tcW w:w="4678"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992"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1765A5">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sz w:val="16"/>
                <w:szCs w:val="16"/>
              </w:rPr>
            </w:pPr>
          </w:p>
        </w:tc>
        <w:tc>
          <w:tcPr>
            <w:tcW w:w="4678"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992"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1765A5">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4678"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1765A5">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sz w:val="16"/>
                <w:szCs w:val="16"/>
              </w:rPr>
            </w:pPr>
          </w:p>
        </w:tc>
        <w:tc>
          <w:tcPr>
            <w:tcW w:w="4678"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992"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1765A5">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sz w:val="16"/>
                <w:szCs w:val="16"/>
              </w:rPr>
            </w:pPr>
          </w:p>
        </w:tc>
        <w:tc>
          <w:tcPr>
            <w:tcW w:w="4678"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992"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1765A5">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4678"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1765A5">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4678"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992"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1765A5">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sz w:val="16"/>
                <w:szCs w:val="16"/>
              </w:rPr>
            </w:pPr>
          </w:p>
        </w:tc>
        <w:tc>
          <w:tcPr>
            <w:tcW w:w="4678"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992"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1765A5">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4678"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992"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1765A5">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4678"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992"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1765A5">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4678"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992"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1765A5">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4678"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992"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1765A5">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4678"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992"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1765A5">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sz w:val="16"/>
                <w:szCs w:val="16"/>
              </w:rPr>
            </w:pPr>
          </w:p>
        </w:tc>
        <w:tc>
          <w:tcPr>
            <w:tcW w:w="4678"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992"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1765A5">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4678"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992"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1765A5">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sz w:val="16"/>
                <w:szCs w:val="16"/>
              </w:rPr>
            </w:pPr>
          </w:p>
        </w:tc>
        <w:tc>
          <w:tcPr>
            <w:tcW w:w="4678"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992"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1765A5">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sz w:val="16"/>
                <w:szCs w:val="16"/>
              </w:rPr>
            </w:pPr>
          </w:p>
        </w:tc>
        <w:tc>
          <w:tcPr>
            <w:tcW w:w="4678"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992"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1765A5">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4678"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992"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1765A5">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4678"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992"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1765A5">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4678"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992"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1765A5">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4678"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992"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1765A5">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4678"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992"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1765A5">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4678"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992"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1765A5">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sz w:val="16"/>
                <w:szCs w:val="16"/>
              </w:rPr>
            </w:pPr>
          </w:p>
        </w:tc>
        <w:tc>
          <w:tcPr>
            <w:tcW w:w="4678"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992"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1765A5">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4678"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992"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1765A5">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4678"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992"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1765A5">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4678"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992"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1765A5">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4678"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992"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1765A5">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4678"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992"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1765A5">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sz w:val="16"/>
                <w:szCs w:val="16"/>
              </w:rPr>
            </w:pPr>
          </w:p>
        </w:tc>
        <w:tc>
          <w:tcPr>
            <w:tcW w:w="4678"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992"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1765A5">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4678"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992"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1765A5">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4678"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992"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1765A5">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4678"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992"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1765A5">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sz w:val="16"/>
                <w:szCs w:val="16"/>
              </w:rPr>
            </w:pPr>
          </w:p>
        </w:tc>
        <w:tc>
          <w:tcPr>
            <w:tcW w:w="4678"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992"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1765A5">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4678"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992"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1765A5">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4678"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992"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1765A5">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4678"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992"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1765A5">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4678"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992"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1765A5">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4678"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992"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1765A5">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4678"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992"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1765A5">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4678"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992"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1765A5">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4678"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992"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1765A5">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4678"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992"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1765A5">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4678"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992"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1765A5">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4678"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992"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1765A5">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4678"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992"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1765A5">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4678"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992"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1765A5">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4678"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992"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1765A5">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4678"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992"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1765A5">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4678"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992"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1765A5">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4678"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992"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1765A5">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sz w:val="16"/>
                <w:szCs w:val="16"/>
              </w:rPr>
            </w:pPr>
          </w:p>
        </w:tc>
        <w:tc>
          <w:tcPr>
            <w:tcW w:w="4678"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992"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1765A5">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4678"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992"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1765A5">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4678"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992"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1765A5">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4678"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992"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1765A5">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sz w:val="16"/>
                <w:szCs w:val="16"/>
              </w:rPr>
            </w:pPr>
          </w:p>
        </w:tc>
        <w:tc>
          <w:tcPr>
            <w:tcW w:w="4678"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992"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1765A5">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sz w:val="16"/>
                <w:szCs w:val="16"/>
              </w:rPr>
            </w:pPr>
          </w:p>
        </w:tc>
        <w:tc>
          <w:tcPr>
            <w:tcW w:w="4678"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992"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1765A5">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sz w:val="16"/>
                <w:szCs w:val="16"/>
              </w:rPr>
            </w:pPr>
          </w:p>
        </w:tc>
        <w:tc>
          <w:tcPr>
            <w:tcW w:w="4678"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992"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1765A5">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4678"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992"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1765A5">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4678"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992"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1765A5">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4678"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992"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1765A5">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sz w:val="16"/>
                <w:szCs w:val="16"/>
              </w:rPr>
            </w:pPr>
          </w:p>
        </w:tc>
        <w:tc>
          <w:tcPr>
            <w:tcW w:w="4678"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992"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1765A5">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sz w:val="16"/>
                <w:szCs w:val="16"/>
              </w:rPr>
            </w:pPr>
          </w:p>
        </w:tc>
        <w:tc>
          <w:tcPr>
            <w:tcW w:w="4678"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992"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1765A5">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sz w:val="16"/>
                <w:szCs w:val="16"/>
              </w:rPr>
            </w:pPr>
          </w:p>
        </w:tc>
        <w:tc>
          <w:tcPr>
            <w:tcW w:w="4678"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992"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1765A5">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4678"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992"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1765A5">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4678"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992"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1765A5">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4678"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992"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1765A5">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4678"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992"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1765A5">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4678"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992"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1765A5">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4678"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992"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1765A5">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4678"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992"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1765A5">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sz w:val="16"/>
                <w:szCs w:val="16"/>
              </w:rPr>
            </w:pPr>
          </w:p>
        </w:tc>
        <w:tc>
          <w:tcPr>
            <w:tcW w:w="4678"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992"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1765A5">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4678"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992"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1765A5">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sz w:val="16"/>
                <w:szCs w:val="16"/>
              </w:rPr>
            </w:pPr>
          </w:p>
        </w:tc>
        <w:tc>
          <w:tcPr>
            <w:tcW w:w="4678"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992"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1765A5">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4678"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992"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1765A5">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4678"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992"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1765A5">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4678"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992"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1765A5">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sz w:val="16"/>
                <w:szCs w:val="16"/>
              </w:rPr>
            </w:pPr>
          </w:p>
        </w:tc>
        <w:tc>
          <w:tcPr>
            <w:tcW w:w="4678"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992"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1765A5">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4678"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992"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1765A5">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4678"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992"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1765A5">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4678"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992"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1765A5">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sz w:val="16"/>
                <w:szCs w:val="16"/>
              </w:rPr>
            </w:pPr>
          </w:p>
        </w:tc>
        <w:tc>
          <w:tcPr>
            <w:tcW w:w="4678"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992"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1765A5">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4678"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992"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1765A5">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4678"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992"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1765A5">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4678"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992"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1765A5">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4678"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992"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1765A5">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4678"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992"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1765A5">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4678"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992"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1765A5">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4678"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992"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1765A5">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4678"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992"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1765A5">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4678"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992"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1765A5">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4678"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1765A5">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4678"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992"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1765A5">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4678"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992"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1765A5">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4678"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1765A5">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4678"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992"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1765A5">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4678"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992"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1765A5">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4678"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992"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1765A5">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4678"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992"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1765A5">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4678"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992"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1765A5">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4678"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992"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1765A5">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4678"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992"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1765A5">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4678"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992"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1765A5">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4678"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992"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1765A5">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sz w:val="16"/>
                <w:szCs w:val="16"/>
              </w:rPr>
            </w:pPr>
          </w:p>
        </w:tc>
        <w:tc>
          <w:tcPr>
            <w:tcW w:w="4678"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992"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1765A5">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4678"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992"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1765A5">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4678"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992"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1765A5">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4678"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992"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1765A5">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4678"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992"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1765A5">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4678"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992"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1765A5">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4678"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992"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r w:rsidR="001765A5" w:rsidRPr="000C321E" w14:paraId="1C6C1D9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68E331" w14:textId="2F33C537" w:rsidR="001765A5" w:rsidRDefault="001765A5" w:rsidP="009900EA">
            <w:pPr>
              <w:pStyle w:val="TAC"/>
              <w:tabs>
                <w:tab w:val="left" w:pos="570"/>
              </w:tabs>
              <w:jc w:val="both"/>
              <w:rPr>
                <w:noProof/>
                <w:lang w:eastAsia="zh-CN"/>
              </w:rPr>
            </w:pPr>
            <w:r>
              <w:rPr>
                <w:noProof/>
                <w:lang w:eastAsia="zh-CN"/>
              </w:rPr>
              <w:t>2022-0</w:t>
            </w:r>
            <w:r w:rsidR="00CD1378">
              <w:rPr>
                <w:noProof/>
                <w:lang w:eastAsia="zh-CN"/>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091DC" w14:textId="05482F46" w:rsidR="001765A5" w:rsidRDefault="001765A5" w:rsidP="009900EA">
            <w:pPr>
              <w:pStyle w:val="TAC"/>
              <w:tabs>
                <w:tab w:val="left" w:pos="570"/>
              </w:tabs>
              <w:jc w:val="both"/>
              <w:rPr>
                <w:noProof/>
                <w:lang w:eastAsia="zh-CN"/>
              </w:rPr>
            </w:pPr>
            <w:r>
              <w:rPr>
                <w:noProof/>
                <w:lang w:eastAsia="zh-CN"/>
              </w:rPr>
              <w:t>CT#95e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489490" w14:textId="26BA393A" w:rsidR="001765A5" w:rsidRDefault="001765A5" w:rsidP="009900EA">
            <w:pPr>
              <w:pStyle w:val="TAC"/>
              <w:tabs>
                <w:tab w:val="left" w:pos="570"/>
              </w:tabs>
              <w:jc w:val="both"/>
              <w:rPr>
                <w:noProof/>
                <w:lang w:eastAsia="zh-CN"/>
              </w:rPr>
            </w:pPr>
            <w:r>
              <w:rPr>
                <w:noProof/>
                <w:lang w:eastAsia="zh-CN"/>
              </w:rPr>
              <w:t>CP-220089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84AE1" w14:textId="70A7AF14" w:rsidR="001765A5" w:rsidRDefault="001765A5" w:rsidP="009900EA">
            <w:pPr>
              <w:pStyle w:val="TAC"/>
              <w:tabs>
                <w:tab w:val="left" w:pos="570"/>
              </w:tabs>
              <w:jc w:val="both"/>
              <w:rPr>
                <w:noProof/>
                <w:lang w:eastAsia="zh-CN"/>
              </w:rPr>
            </w:pPr>
            <w:r>
              <w:rPr>
                <w:noProof/>
                <w:lang w:eastAsia="zh-CN"/>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D693C" w14:textId="20F173ED" w:rsidR="001765A5" w:rsidRDefault="001765A5"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D1B1849" w14:textId="12E60113" w:rsidR="001765A5" w:rsidRDefault="001765A5"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37F7B2B" w14:textId="233EBB84" w:rsidR="001765A5" w:rsidRDefault="001765A5" w:rsidP="009900EA">
            <w:pPr>
              <w:pStyle w:val="TAL"/>
              <w:rPr>
                <w:rFonts w:cs="Arial"/>
                <w:sz w:val="16"/>
                <w:szCs w:val="16"/>
              </w:rPr>
            </w:pPr>
            <w:r>
              <w:rPr>
                <w:rFonts w:cs="Arial"/>
                <w:sz w:val="16"/>
                <w:szCs w:val="16"/>
              </w:rPr>
              <w:t>Incorrect references and IE names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4E182" w14:textId="7F63B670" w:rsidR="001765A5" w:rsidRDefault="001765A5" w:rsidP="009900EA">
            <w:pPr>
              <w:pStyle w:val="TAC"/>
              <w:tabs>
                <w:tab w:val="left" w:pos="570"/>
              </w:tabs>
              <w:jc w:val="both"/>
              <w:rPr>
                <w:noProof/>
                <w:lang w:eastAsia="zh-CN"/>
              </w:rPr>
            </w:pPr>
            <w:r>
              <w:rPr>
                <w:noProof/>
                <w:lang w:eastAsia="zh-CN"/>
              </w:rPr>
              <w:t>17.2.0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60330" w14:textId="77777777" w:rsidR="00DA1A06" w:rsidRDefault="00DA1A06">
      <w:r>
        <w:separator/>
      </w:r>
    </w:p>
  </w:endnote>
  <w:endnote w:type="continuationSeparator" w:id="0">
    <w:p w14:paraId="2C94C761" w14:textId="77777777" w:rsidR="00DA1A06" w:rsidRDefault="00DA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EC1" w14:textId="77777777" w:rsidR="000B32F7" w:rsidRDefault="000B32F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6940" w14:textId="77777777" w:rsidR="00DA1A06" w:rsidRDefault="00DA1A06">
      <w:r>
        <w:separator/>
      </w:r>
    </w:p>
  </w:footnote>
  <w:footnote w:type="continuationSeparator" w:id="0">
    <w:p w14:paraId="5737AA1E" w14:textId="77777777" w:rsidR="00DA1A06" w:rsidRDefault="00DA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6292" w14:textId="4AE5E1CC"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378">
      <w:rPr>
        <w:rFonts w:ascii="Arial" w:hAnsi="Arial" w:cs="Arial"/>
        <w:b/>
        <w:noProof/>
        <w:sz w:val="18"/>
        <w:szCs w:val="18"/>
      </w:rPr>
      <w:t>3GPP TS 29.060 V17.2.0 (2022-03)</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5392DFFF"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378">
      <w:rPr>
        <w:rFonts w:ascii="Arial" w:hAnsi="Arial" w:cs="Arial"/>
        <w:b/>
        <w:noProof/>
        <w:sz w:val="18"/>
        <w:szCs w:val="18"/>
      </w:rPr>
      <w:t>Release 17</w:t>
    </w:r>
    <w:r>
      <w:rPr>
        <w:rFonts w:ascii="Arial" w:hAnsi="Arial" w:cs="Arial"/>
        <w:b/>
        <w:sz w:val="18"/>
        <w:szCs w:val="18"/>
      </w:rPr>
      <w:fldChar w:fldCharType="end"/>
    </w:r>
  </w:p>
  <w:p w14:paraId="01B57682" w14:textId="77777777" w:rsidR="000B32F7" w:rsidRDefault="000B3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2EC0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646D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10AE9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5053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4ADD32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1"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CCA2C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3"/>
  </w:num>
  <w:num w:numId="5">
    <w:abstractNumId w:val="22"/>
  </w:num>
  <w:num w:numId="6">
    <w:abstractNumId w:val="17"/>
  </w:num>
  <w:num w:numId="7">
    <w:abstractNumId w:val="3"/>
  </w:num>
  <w:num w:numId="8">
    <w:abstractNumId w:val="21"/>
  </w:num>
  <w:num w:numId="9">
    <w:abstractNumId w:val="11"/>
  </w:num>
  <w:num w:numId="10">
    <w:abstractNumId w:val="20"/>
  </w:num>
  <w:num w:numId="11">
    <w:abstractNumId w:val="8"/>
  </w:num>
  <w:num w:numId="12">
    <w:abstractNumId w:val="19"/>
  </w:num>
  <w:num w:numId="13">
    <w:abstractNumId w:val="16"/>
  </w:num>
  <w:num w:numId="14">
    <w:abstractNumId w:val="14"/>
  </w:num>
  <w:num w:numId="15">
    <w:abstractNumId w:val="4"/>
    <w:lvlOverride w:ilvl="0">
      <w:lvl w:ilvl="0">
        <w:start w:val="1"/>
        <w:numFmt w:val="bullet"/>
        <w:lvlText w:val=""/>
        <w:legacy w:legacy="1" w:legacySpace="0" w:legacyIndent="283"/>
        <w:lvlJc w:val="left"/>
        <w:pPr>
          <w:ind w:left="850" w:hanging="283"/>
        </w:pPr>
        <w:rPr>
          <w:rFonts w:ascii="Helv" w:hAnsi="Helv" w:hint="default"/>
        </w:rPr>
      </w:lvl>
    </w:lvlOverride>
  </w:num>
  <w:num w:numId="16">
    <w:abstractNumId w:val="9"/>
  </w:num>
  <w:num w:numId="17">
    <w:abstractNumId w:val="5"/>
  </w:num>
  <w:num w:numId="18">
    <w:abstractNumId w:val="24"/>
  </w:num>
  <w:num w:numId="19">
    <w:abstractNumId w:val="15"/>
  </w:num>
  <w:num w:numId="20">
    <w:abstractNumId w:val="7"/>
  </w:num>
  <w:num w:numId="21">
    <w:abstractNumId w:val="26"/>
  </w:num>
  <w:num w:numId="22">
    <w:abstractNumId w:val="13"/>
  </w:num>
  <w:num w:numId="23">
    <w:abstractNumId w:val="12"/>
  </w:num>
  <w:num w:numId="24">
    <w:abstractNumId w:val="18"/>
  </w:num>
  <w:num w:numId="25">
    <w:abstractNumId w:val="10"/>
  </w:num>
  <w:num w:numId="26">
    <w:abstractNumId w:val="25"/>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55A6"/>
    <w:rsid w:val="00080512"/>
    <w:rsid w:val="000B32F7"/>
    <w:rsid w:val="000C47C3"/>
    <w:rsid w:val="000D58AB"/>
    <w:rsid w:val="00133525"/>
    <w:rsid w:val="001765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77423"/>
    <w:rsid w:val="00597B11"/>
    <w:rsid w:val="005D2E01"/>
    <w:rsid w:val="005D7526"/>
    <w:rsid w:val="005E4BB2"/>
    <w:rsid w:val="005F0F2F"/>
    <w:rsid w:val="00602AEA"/>
    <w:rsid w:val="00614FDF"/>
    <w:rsid w:val="0063543D"/>
    <w:rsid w:val="00647114"/>
    <w:rsid w:val="006A323F"/>
    <w:rsid w:val="006B30D0"/>
    <w:rsid w:val="006C3D95"/>
    <w:rsid w:val="006E5C86"/>
    <w:rsid w:val="006E5EE3"/>
    <w:rsid w:val="00701116"/>
    <w:rsid w:val="00713C44"/>
    <w:rsid w:val="00734A5B"/>
    <w:rsid w:val="0074026F"/>
    <w:rsid w:val="007429F6"/>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5B8A"/>
    <w:rsid w:val="00C80F1D"/>
    <w:rsid w:val="00C93F40"/>
    <w:rsid w:val="00CA3D0C"/>
    <w:rsid w:val="00CD1378"/>
    <w:rsid w:val="00D50286"/>
    <w:rsid w:val="00D57972"/>
    <w:rsid w:val="00D675A9"/>
    <w:rsid w:val="00D738D6"/>
    <w:rsid w:val="00D755EB"/>
    <w:rsid w:val="00D76048"/>
    <w:rsid w:val="00D87E00"/>
    <w:rsid w:val="00D9134D"/>
    <w:rsid w:val="00DA1A06"/>
    <w:rsid w:val="00DA7A03"/>
    <w:rsid w:val="00DB1818"/>
    <w:rsid w:val="00DB4BC7"/>
    <w:rsid w:val="00DC309B"/>
    <w:rsid w:val="00DC4DA2"/>
    <w:rsid w:val="00DD4C17"/>
    <w:rsid w:val="00DD74A5"/>
    <w:rsid w:val="00DF2B1F"/>
    <w:rsid w:val="00DF62CD"/>
    <w:rsid w:val="00E16509"/>
    <w:rsid w:val="00E16FD1"/>
    <w:rsid w:val="00E44582"/>
    <w:rsid w:val="00E77645"/>
    <w:rsid w:val="00EA15B0"/>
    <w:rsid w:val="00EA5EA7"/>
    <w:rsid w:val="00EC4A25"/>
    <w:rsid w:val="00F025A2"/>
    <w:rsid w:val="00F04712"/>
    <w:rsid w:val="00F13360"/>
    <w:rsid w:val="00F22EC7"/>
    <w:rsid w:val="00F325C8"/>
    <w:rsid w:val="00F653B8"/>
    <w:rsid w:val="00F9008D"/>
    <w:rsid w:val="00FA1266"/>
    <w:rsid w:val="00FB63A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3A0"/>
    <w:pPr>
      <w:overflowPunct w:val="0"/>
      <w:autoSpaceDE w:val="0"/>
      <w:autoSpaceDN w:val="0"/>
      <w:adjustRightInd w:val="0"/>
      <w:spacing w:after="180"/>
      <w:textAlignment w:val="baseline"/>
    </w:pPr>
  </w:style>
  <w:style w:type="paragraph" w:styleId="Heading1">
    <w:name w:val="heading 1"/>
    <w:next w:val="Normal"/>
    <w:qFormat/>
    <w:rsid w:val="00FB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B63A0"/>
    <w:pPr>
      <w:pBdr>
        <w:top w:val="none" w:sz="0" w:space="0" w:color="auto"/>
      </w:pBdr>
      <w:spacing w:before="180"/>
      <w:outlineLvl w:val="1"/>
    </w:pPr>
    <w:rPr>
      <w:sz w:val="32"/>
    </w:rPr>
  </w:style>
  <w:style w:type="paragraph" w:styleId="Heading3">
    <w:name w:val="heading 3"/>
    <w:basedOn w:val="Heading2"/>
    <w:next w:val="Normal"/>
    <w:qFormat/>
    <w:rsid w:val="00FB63A0"/>
    <w:pPr>
      <w:spacing w:before="120"/>
      <w:outlineLvl w:val="2"/>
    </w:pPr>
    <w:rPr>
      <w:sz w:val="28"/>
    </w:rPr>
  </w:style>
  <w:style w:type="paragraph" w:styleId="Heading4">
    <w:name w:val="heading 4"/>
    <w:basedOn w:val="Heading3"/>
    <w:next w:val="Normal"/>
    <w:qFormat/>
    <w:rsid w:val="00FB63A0"/>
    <w:pPr>
      <w:ind w:left="1418" w:hanging="1418"/>
      <w:outlineLvl w:val="3"/>
    </w:pPr>
    <w:rPr>
      <w:sz w:val="24"/>
    </w:rPr>
  </w:style>
  <w:style w:type="paragraph" w:styleId="Heading5">
    <w:name w:val="heading 5"/>
    <w:basedOn w:val="Heading4"/>
    <w:next w:val="Normal"/>
    <w:qFormat/>
    <w:rsid w:val="00FB63A0"/>
    <w:pPr>
      <w:ind w:left="1701" w:hanging="1701"/>
      <w:outlineLvl w:val="4"/>
    </w:pPr>
    <w:rPr>
      <w:sz w:val="22"/>
    </w:rPr>
  </w:style>
  <w:style w:type="paragraph" w:styleId="Heading6">
    <w:name w:val="heading 6"/>
    <w:basedOn w:val="Normal"/>
    <w:next w:val="Normal"/>
    <w:semiHidden/>
    <w:qFormat/>
    <w:rsid w:val="00577423"/>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577423"/>
    <w:pPr>
      <w:keepNext/>
      <w:keepLines/>
      <w:numPr>
        <w:ilvl w:val="6"/>
        <w:numId w:val="26"/>
      </w:numPr>
      <w:spacing w:before="120"/>
      <w:outlineLvl w:val="6"/>
    </w:pPr>
    <w:rPr>
      <w:rFonts w:ascii="Arial" w:hAnsi="Arial"/>
    </w:rPr>
  </w:style>
  <w:style w:type="paragraph" w:styleId="Heading8">
    <w:name w:val="heading 8"/>
    <w:basedOn w:val="Heading1"/>
    <w:next w:val="Normal"/>
    <w:qFormat/>
    <w:rsid w:val="00FB63A0"/>
    <w:pPr>
      <w:ind w:left="0" w:firstLine="0"/>
      <w:outlineLvl w:val="7"/>
    </w:pPr>
  </w:style>
  <w:style w:type="paragraph" w:styleId="Heading9">
    <w:name w:val="heading 9"/>
    <w:basedOn w:val="Heading8"/>
    <w:next w:val="Normal"/>
    <w:qFormat/>
    <w:rsid w:val="00FB63A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7423"/>
    <w:pPr>
      <w:spacing w:after="120"/>
    </w:pPr>
  </w:style>
  <w:style w:type="paragraph" w:styleId="List">
    <w:name w:val="List"/>
    <w:basedOn w:val="Normal"/>
    <w:rsid w:val="0057742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57742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77423"/>
  </w:style>
  <w:style w:type="table" w:styleId="LightGrid">
    <w:name w:val="Light Grid"/>
    <w:basedOn w:val="TableNormal"/>
    <w:uiPriority w:val="62"/>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77423"/>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7742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77423"/>
    <w:pPr>
      <w:outlineLvl w:val="9"/>
    </w:pPr>
  </w:style>
  <w:style w:type="paragraph" w:customStyle="1" w:styleId="NF">
    <w:name w:val="NF"/>
    <w:basedOn w:val="NO"/>
    <w:rsid w:val="00FB63A0"/>
    <w:pPr>
      <w:keepNext/>
      <w:spacing w:after="0"/>
    </w:pPr>
    <w:rPr>
      <w:rFonts w:ascii="Arial" w:hAnsi="Arial"/>
      <w:sz w:val="18"/>
    </w:rPr>
  </w:style>
  <w:style w:type="paragraph" w:customStyle="1" w:styleId="NO">
    <w:name w:val="NO"/>
    <w:basedOn w:val="Normal"/>
    <w:link w:val="NOChar"/>
    <w:rsid w:val="00FB63A0"/>
    <w:pPr>
      <w:keepLines/>
      <w:ind w:left="1135" w:hanging="851"/>
    </w:pPr>
  </w:style>
  <w:style w:type="table" w:styleId="PlainTable1">
    <w:name w:val="Plain Table 1"/>
    <w:basedOn w:val="TableNormal"/>
    <w:uiPriority w:val="41"/>
    <w:rsid w:val="0057742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FB63A0"/>
    <w:pPr>
      <w:jc w:val="right"/>
    </w:pPr>
  </w:style>
  <w:style w:type="paragraph" w:customStyle="1" w:styleId="TAL">
    <w:name w:val="TAL"/>
    <w:basedOn w:val="Normal"/>
    <w:link w:val="TALChar"/>
    <w:rsid w:val="00FB63A0"/>
    <w:pPr>
      <w:keepNext/>
      <w:keepLines/>
      <w:spacing w:after="0"/>
    </w:pPr>
    <w:rPr>
      <w:rFonts w:ascii="Arial" w:hAnsi="Arial"/>
      <w:sz w:val="18"/>
    </w:rPr>
  </w:style>
  <w:style w:type="paragraph" w:customStyle="1" w:styleId="TAH">
    <w:name w:val="TAH"/>
    <w:basedOn w:val="TAC"/>
    <w:link w:val="TAHChar"/>
    <w:rsid w:val="00FB63A0"/>
    <w:rPr>
      <w:b/>
    </w:rPr>
  </w:style>
  <w:style w:type="paragraph" w:customStyle="1" w:styleId="TAC">
    <w:name w:val="TAC"/>
    <w:basedOn w:val="TAL"/>
    <w:link w:val="TACChar"/>
    <w:rsid w:val="00FB63A0"/>
    <w:pPr>
      <w:jc w:val="center"/>
    </w:pPr>
  </w:style>
  <w:style w:type="paragraph" w:customStyle="1" w:styleId="LD">
    <w:name w:val="LD"/>
    <w:rsid w:val="00FB63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B63A0"/>
    <w:pPr>
      <w:keepLines/>
      <w:ind w:left="1702" w:hanging="1418"/>
    </w:pPr>
  </w:style>
  <w:style w:type="paragraph" w:customStyle="1" w:styleId="FP">
    <w:name w:val="FP"/>
    <w:basedOn w:val="Normal"/>
    <w:rsid w:val="00FB63A0"/>
    <w:pPr>
      <w:spacing w:after="0"/>
    </w:pPr>
  </w:style>
  <w:style w:type="table" w:styleId="PlainTable2">
    <w:name w:val="Plain Table 2"/>
    <w:basedOn w:val="TableNormal"/>
    <w:uiPriority w:val="42"/>
    <w:rsid w:val="0057742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FB63A0"/>
    <w:pPr>
      <w:spacing w:after="0"/>
    </w:pPr>
  </w:style>
  <w:style w:type="paragraph" w:customStyle="1" w:styleId="B1">
    <w:name w:val="B1"/>
    <w:basedOn w:val="List"/>
    <w:link w:val="B1Char"/>
    <w:rsid w:val="00FB63A0"/>
    <w:pPr>
      <w:ind w:left="568" w:hanging="284"/>
      <w:contextualSpacing w:val="0"/>
    </w:pPr>
  </w:style>
  <w:style w:type="paragraph" w:styleId="List3">
    <w:name w:val="List 3"/>
    <w:basedOn w:val="Normal"/>
    <w:rsid w:val="00577423"/>
    <w:pPr>
      <w:ind w:left="849" w:hanging="283"/>
      <w:contextualSpacing/>
    </w:pPr>
  </w:style>
  <w:style w:type="paragraph" w:customStyle="1" w:styleId="B4">
    <w:name w:val="B4"/>
    <w:basedOn w:val="List4"/>
    <w:rsid w:val="00FB63A0"/>
    <w:pPr>
      <w:ind w:left="1418" w:hanging="284"/>
      <w:contextualSpacing w:val="0"/>
    </w:pPr>
  </w:style>
  <w:style w:type="paragraph" w:customStyle="1" w:styleId="EditorsNote">
    <w:name w:val="Editor's Note"/>
    <w:basedOn w:val="NO"/>
    <w:link w:val="EditorsNoteChar"/>
    <w:rsid w:val="00FB63A0"/>
    <w:rPr>
      <w:color w:val="FF0000"/>
    </w:rPr>
  </w:style>
  <w:style w:type="paragraph" w:customStyle="1" w:styleId="TH">
    <w:name w:val="TH"/>
    <w:basedOn w:val="Normal"/>
    <w:link w:val="THChar"/>
    <w:rsid w:val="00FB63A0"/>
    <w:pPr>
      <w:keepNext/>
      <w:keepLines/>
      <w:spacing w:before="60"/>
      <w:jc w:val="center"/>
    </w:pPr>
    <w:rPr>
      <w:rFonts w:ascii="Arial" w:hAnsi="Arial"/>
      <w:b/>
    </w:rPr>
  </w:style>
  <w:style w:type="paragraph" w:customStyle="1" w:styleId="ZA">
    <w:name w:val="ZA"/>
    <w:rsid w:val="00577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74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7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63A0"/>
    <w:pPr>
      <w:ind w:left="851" w:hanging="851"/>
    </w:pPr>
  </w:style>
  <w:style w:type="paragraph" w:styleId="List4">
    <w:name w:val="List 4"/>
    <w:basedOn w:val="Normal"/>
    <w:rsid w:val="00577423"/>
    <w:pPr>
      <w:ind w:left="1132" w:hanging="283"/>
      <w:contextualSpacing/>
    </w:pPr>
  </w:style>
  <w:style w:type="paragraph" w:customStyle="1" w:styleId="TF">
    <w:name w:val="TF"/>
    <w:basedOn w:val="TH"/>
    <w:link w:val="TFChar"/>
    <w:rsid w:val="00FB63A0"/>
    <w:pPr>
      <w:keepNext w:val="0"/>
      <w:spacing w:before="0" w:after="240"/>
    </w:pPr>
  </w:style>
  <w:style w:type="paragraph" w:customStyle="1" w:styleId="B5">
    <w:name w:val="B5"/>
    <w:basedOn w:val="List5"/>
    <w:rsid w:val="00FB63A0"/>
    <w:pPr>
      <w:ind w:left="1702" w:hanging="284"/>
      <w:contextualSpacing w:val="0"/>
    </w:pPr>
  </w:style>
  <w:style w:type="paragraph" w:customStyle="1" w:styleId="B2">
    <w:name w:val="B2"/>
    <w:basedOn w:val="List2"/>
    <w:link w:val="B2Char"/>
    <w:rsid w:val="00FB63A0"/>
    <w:pPr>
      <w:ind w:left="851" w:hanging="284"/>
      <w:contextualSpacing w:val="0"/>
    </w:pPr>
  </w:style>
  <w:style w:type="paragraph" w:customStyle="1" w:styleId="B3">
    <w:name w:val="B3"/>
    <w:basedOn w:val="List3"/>
    <w:rsid w:val="00FB63A0"/>
    <w:pPr>
      <w:ind w:left="1135" w:hanging="284"/>
      <w:contextualSpacing w:val="0"/>
    </w:pPr>
  </w:style>
  <w:style w:type="character" w:customStyle="1" w:styleId="BodyTextChar">
    <w:name w:val="Body Text Char"/>
    <w:link w:val="BodyText"/>
    <w:rsid w:val="00577423"/>
    <w:rPr>
      <w:lang w:eastAsia="en-US"/>
    </w:rPr>
  </w:style>
  <w:style w:type="table" w:styleId="ColorfulGrid">
    <w:name w:val="Colorful Grid"/>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577423"/>
    <w:pPr>
      <w:ind w:left="1415" w:hanging="283"/>
      <w:contextualSpacing/>
    </w:pPr>
  </w:style>
  <w:style w:type="paragraph" w:customStyle="1" w:styleId="ZV">
    <w:name w:val="ZV"/>
    <w:basedOn w:val="ZU"/>
    <w:rsid w:val="00577423"/>
    <w:pPr>
      <w:framePr w:wrap="notBeside" w:y="16161"/>
    </w:pPr>
  </w:style>
  <w:style w:type="table" w:styleId="ColorfulGrid-Accent1">
    <w:name w:val="Colorful Grid Accent 1"/>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FB63A0"/>
    <w:pPr>
      <w:keepLines/>
      <w:tabs>
        <w:tab w:val="center" w:pos="4536"/>
        <w:tab w:val="right" w:pos="9072"/>
      </w:tabs>
    </w:pPr>
    <w:rPr>
      <w:noProof/>
    </w:rPr>
  </w:style>
  <w:style w:type="table" w:styleId="GridTable1Light-Accent2">
    <w:name w:val="Grid Table 1 Light Accent 2"/>
    <w:basedOn w:val="TableNormal"/>
    <w:uiPriority w:val="46"/>
    <w:rsid w:val="0057742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57742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742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742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742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742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742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742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742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742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742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742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742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742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742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742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3">
    <w:name w:val="Light Grid Accent 3"/>
    <w:basedOn w:val="TableNormal"/>
    <w:uiPriority w:val="62"/>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4">
    <w:name w:val="Colorful Grid Accent 4"/>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Professional">
    <w:name w:val="Table Professional"/>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ColorfulGrid-Accent6">
    <w:name w:val="Colorful Grid Accent 6"/>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57742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742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742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List">
    <w:name w:val="Colorful List"/>
    <w:basedOn w:val="TableNormal"/>
    <w:uiPriority w:val="72"/>
    <w:semiHidden/>
    <w:unhideWhenUsed/>
    <w:rsid w:val="0057742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742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DarkList-Accent3">
    <w:name w:val="Dark List Accent 3"/>
    <w:basedOn w:val="TableNormal"/>
    <w:uiPriority w:val="70"/>
    <w:semiHidden/>
    <w:unhideWhenUsed/>
    <w:rsid w:val="0057742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7742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List-Accent2">
    <w:name w:val="Colorful List Accent 2"/>
    <w:basedOn w:val="TableNormal"/>
    <w:uiPriority w:val="72"/>
    <w:semiHidden/>
    <w:unhideWhenUsed/>
    <w:rsid w:val="0057742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742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742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E16FD1"/>
  </w:style>
  <w:style w:type="character" w:customStyle="1" w:styleId="NOChar">
    <w:name w:val="NO Char"/>
    <w:link w:val="NO"/>
    <w:rsid w:val="00E16FD1"/>
  </w:style>
  <w:style w:type="character" w:customStyle="1" w:styleId="TACChar">
    <w:name w:val="TAC Char"/>
    <w:link w:val="TAC"/>
    <w:rsid w:val="00E16FD1"/>
    <w:rPr>
      <w:rFonts w:ascii="Arial" w:hAnsi="Arial"/>
      <w:sz w:val="18"/>
    </w:rPr>
  </w:style>
  <w:style w:type="character" w:customStyle="1" w:styleId="TAHChar">
    <w:name w:val="TAH Char"/>
    <w:link w:val="TAH"/>
    <w:rsid w:val="00E16FD1"/>
    <w:rPr>
      <w:rFonts w:ascii="Arial" w:hAnsi="Arial"/>
      <w:b/>
      <w:sz w:val="18"/>
    </w:rPr>
  </w:style>
  <w:style w:type="character" w:customStyle="1" w:styleId="TALChar">
    <w:name w:val="TAL Char"/>
    <w:link w:val="TAL"/>
    <w:rsid w:val="00E16FD1"/>
    <w:rPr>
      <w:rFonts w:ascii="Arial" w:hAnsi="Arial"/>
      <w:sz w:val="18"/>
    </w:rPr>
  </w:style>
  <w:style w:type="character" w:customStyle="1" w:styleId="THChar">
    <w:name w:val="TH Char"/>
    <w:link w:val="TH"/>
    <w:locked/>
    <w:rsid w:val="00E16FD1"/>
    <w:rPr>
      <w:rFonts w:ascii="Arial" w:hAnsi="Arial"/>
      <w:b/>
    </w:rPr>
  </w:style>
  <w:style w:type="table" w:styleId="ColorfulList-Accent5">
    <w:name w:val="Colorful List Accent 5"/>
    <w:basedOn w:val="TableNormal"/>
    <w:uiPriority w:val="72"/>
    <w:semiHidden/>
    <w:unhideWhenUsed/>
    <w:rsid w:val="0057742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2Char">
    <w:name w:val="Heading 2 Char"/>
    <w:link w:val="Heading2"/>
    <w:rsid w:val="00E16FD1"/>
    <w:rPr>
      <w:rFonts w:ascii="Arial" w:hAnsi="Arial"/>
      <w:sz w:val="32"/>
    </w:rPr>
  </w:style>
  <w:style w:type="character" w:customStyle="1" w:styleId="TFChar">
    <w:name w:val="TF Char"/>
    <w:link w:val="TF"/>
    <w:locked/>
    <w:rsid w:val="00E16FD1"/>
    <w:rPr>
      <w:rFonts w:ascii="Arial" w:hAnsi="Arial"/>
      <w:b/>
    </w:rPr>
  </w:style>
  <w:style w:type="table" w:styleId="ColorfulList-Accent6">
    <w:name w:val="Colorful List Accent 6"/>
    <w:basedOn w:val="TableNormal"/>
    <w:uiPriority w:val="72"/>
    <w:semiHidden/>
    <w:unhideWhenUsed/>
    <w:rsid w:val="0057742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ANChar">
    <w:name w:val="TAN Char"/>
    <w:link w:val="TAN"/>
    <w:rsid w:val="00E16FD1"/>
    <w:rPr>
      <w:rFonts w:ascii="Arial" w:hAnsi="Arial"/>
      <w:sz w:val="18"/>
    </w:rPr>
  </w:style>
  <w:style w:type="character" w:customStyle="1" w:styleId="EditorsNoteChar">
    <w:name w:val="Editor's Note Char"/>
    <w:aliases w:val="EN Char"/>
    <w:link w:val="EditorsNote"/>
    <w:rsid w:val="00E16FD1"/>
    <w:rPr>
      <w:color w:val="FF0000"/>
    </w:rPr>
  </w:style>
  <w:style w:type="character" w:customStyle="1" w:styleId="EXChar">
    <w:name w:val="EX Char"/>
    <w:link w:val="EX"/>
    <w:locked/>
    <w:rsid w:val="00E16FD1"/>
  </w:style>
  <w:style w:type="table" w:styleId="ColorfulShading">
    <w:name w:val="Colorful Shading"/>
    <w:basedOn w:val="TableNormal"/>
    <w:uiPriority w:val="71"/>
    <w:semiHidden/>
    <w:unhideWhenUsed/>
    <w:rsid w:val="0057742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B2Char">
    <w:name w:val="B2 Char"/>
    <w:link w:val="B2"/>
    <w:rsid w:val="00E16FD1"/>
  </w:style>
  <w:style w:type="table" w:styleId="PlainTable3">
    <w:name w:val="Plain Table 3"/>
    <w:basedOn w:val="TableNormal"/>
    <w:uiPriority w:val="43"/>
    <w:rsid w:val="0057742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Shading-Accent1">
    <w:name w:val="Colorful Shading Accent 1"/>
    <w:basedOn w:val="TableNormal"/>
    <w:uiPriority w:val="71"/>
    <w:semiHidden/>
    <w:unhideWhenUsed/>
    <w:rsid w:val="0057742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742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742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7742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742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742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7742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742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7742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742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7742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7742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742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742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742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742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742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742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742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742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742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742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742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742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742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742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742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742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742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742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742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742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742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742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742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742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742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742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742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742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742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742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742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742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742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742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742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742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742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742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742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742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742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742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742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742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742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742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742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774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742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7742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742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7742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742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742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742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742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742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742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742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742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742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742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742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742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742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742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742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742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742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742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742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742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742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742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unhideWhenUsed/>
    <w:rsid w:val="0057742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742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742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742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74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742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742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742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FB63A0"/>
    <w:pPr>
      <w:ind w:left="1985" w:hanging="1985"/>
      <w:outlineLvl w:val="9"/>
    </w:pPr>
    <w:rPr>
      <w:sz w:val="20"/>
    </w:rPr>
  </w:style>
  <w:style w:type="paragraph" w:customStyle="1" w:styleId="NW">
    <w:name w:val="NW"/>
    <w:basedOn w:val="NO"/>
    <w:rsid w:val="00FB63A0"/>
    <w:pPr>
      <w:spacing w:after="0"/>
    </w:pPr>
  </w:style>
  <w:style w:type="paragraph" w:customStyle="1" w:styleId="PL">
    <w:name w:val="PL"/>
    <w:rsid w:val="00FB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6">
    <w:name w:val="toc 6"/>
    <w:basedOn w:val="Normal"/>
    <w:next w:val="Normal"/>
    <w:autoRedefine/>
    <w:uiPriority w:val="39"/>
    <w:unhideWhenUsed/>
    <w:rsid w:val="00C75B8A"/>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C75B8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C75B8A"/>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CD1378"/>
    <w:pPr>
      <w:tabs>
        <w:tab w:val="center" w:pos="4513"/>
        <w:tab w:val="right" w:pos="9026"/>
      </w:tabs>
    </w:pPr>
  </w:style>
  <w:style w:type="character" w:customStyle="1" w:styleId="HeaderChar">
    <w:name w:val="Header Char"/>
    <w:basedOn w:val="DefaultParagraphFont"/>
    <w:link w:val="Header"/>
    <w:rsid w:val="00CD1378"/>
  </w:style>
  <w:style w:type="paragraph" w:styleId="Footer">
    <w:name w:val="footer"/>
    <w:basedOn w:val="Normal"/>
    <w:link w:val="FooterChar"/>
    <w:rsid w:val="00CD1378"/>
    <w:pPr>
      <w:tabs>
        <w:tab w:val="center" w:pos="4513"/>
        <w:tab w:val="right" w:pos="9026"/>
      </w:tabs>
    </w:pPr>
  </w:style>
  <w:style w:type="character" w:customStyle="1" w:styleId="FooterChar">
    <w:name w:val="Footer Char"/>
    <w:basedOn w:val="DefaultParagraphFont"/>
    <w:link w:val="Footer"/>
    <w:rsid w:val="00CD1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81102</Words>
  <Characters>462282</Characters>
  <Application>Microsoft Office Word</Application>
  <DocSecurity>0</DocSecurity>
  <Lines>3852</Lines>
  <Paragraphs>1084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29.060_CR1070R1_(Rel-17)_TEI17</cp:lastModifiedBy>
  <cp:revision>16</cp:revision>
  <cp:lastPrinted>2019-02-25T14:05:00Z</cp:lastPrinted>
  <dcterms:created xsi:type="dcterms:W3CDTF">2020-03-26T11:34:00Z</dcterms:created>
  <dcterms:modified xsi:type="dcterms:W3CDTF">2022-03-08T15:01:00Z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GTP-U%29.060%Rel-17%1069%29.060%Rel-17%1070%</vt:lpwstr>
  </property>
</Properties>
</file>