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</w:t>
      </w:r>
      <w:proofErr w:type="spellStart"/>
      <w:r w:rsidRPr="005E37F8">
        <w:t>officials.htm?Itemid</w:t>
      </w:r>
      <w:proofErr w:type="spellEnd"/>
      <w:r w:rsidRPr="005E37F8">
        <w:t>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2946D71D" w14:textId="77777777" w:rsidR="00664D32" w:rsidRDefault="006C7569" w:rsidP="00664D32">
      <w:pPr>
        <w:pStyle w:val="PL"/>
      </w:pPr>
      <w:r>
        <w:t xml:space="preserve">        from the antenna bearing.";</w:t>
      </w:r>
      <w:r w:rsidR="008A35FC">
        <w:t xml:space="preserve">      </w:t>
      </w:r>
    </w:p>
    <w:p w14:paraId="37DE799D" w14:textId="1DB72DE8" w:rsidR="008A35FC" w:rsidRDefault="00664D32" w:rsidP="00664D32">
      <w:pPr>
        <w:pStyle w:val="PL"/>
      </w:pPr>
      <w:r>
        <w:t xml:space="preserve">      </w:t>
      </w:r>
      <w:r w:rsidR="008A35FC">
        <w:t>reference "3GPP TS 38.104, TS 38.901, TS 28.662";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14D2B4B7" w14:textId="77777777" w:rsidR="00664D32" w:rsidRDefault="00664D32" w:rsidP="00664D32">
      <w:pPr>
        <w:pStyle w:val="PL"/>
      </w:pPr>
      <w:r>
        <w:t xml:space="preserve">      description " The Horizontal </w:t>
      </w:r>
      <w:proofErr w:type="spellStart"/>
      <w:r>
        <w:t>beamWidth</w:t>
      </w:r>
      <w:proofErr w:type="spellEnd"/>
      <w:r>
        <w:t xml:space="preserve"> of a beam transmission, which</w:t>
      </w:r>
    </w:p>
    <w:p w14:paraId="726B9EB4" w14:textId="77777777" w:rsidR="00664D32" w:rsidRDefault="00664D32" w:rsidP="00664D32">
      <w:pPr>
        <w:pStyle w:val="PL"/>
      </w:pPr>
      <w:r>
        <w:t xml:space="preserve">        means the horizontal beamforming half-power (3dB down) beamwidth in the</w:t>
      </w:r>
    </w:p>
    <w:p w14:paraId="1B4A8A78" w14:textId="05CD84D8" w:rsidR="006C7569" w:rsidRDefault="00664D32" w:rsidP="008A35FC">
      <w:pPr>
        <w:pStyle w:val="PL"/>
      </w:pPr>
      <w:r>
        <w:t xml:space="preserve">        Phi-axis in 1/10th degree resolution.";</w:t>
      </w:r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</w:t>
      </w:r>
      <w:proofErr w:type="spellStart"/>
      <w:r>
        <w:t>ie</w:t>
      </w:r>
      <w:proofErr w:type="spellEnd"/>
      <w:r>
        <w:t>: Phi-axis) and vertical/tilt (</w:t>
      </w:r>
      <w:proofErr w:type="spellStart"/>
      <w:r>
        <w:t>ie</w:t>
      </w:r>
      <w:proofErr w:type="spellEnd"/>
      <w:r>
        <w:t>: Theta-axis) beam pointing</w:t>
      </w:r>
    </w:p>
    <w:p w14:paraId="3C7A835B" w14:textId="77777777" w:rsidR="00B91EBE" w:rsidRDefault="001000ED" w:rsidP="008A35FC">
      <w:pPr>
        <w:pStyle w:val="PL"/>
      </w:pPr>
      <w:r>
        <w:t xml:space="preserve">        direction and beam width attributes.";</w:t>
      </w:r>
    </w:p>
    <w:p w14:paraId="28D8978B" w14:textId="14F95690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Pr="001A306E" w:rsidRDefault="008A35FC" w:rsidP="008A35FC">
      <w:pPr>
        <w:pStyle w:val="PL"/>
      </w:pPr>
      <w:r>
        <w:t xml:space="preserve">      </w:t>
      </w:r>
      <w:r w:rsidRPr="001A306E">
        <w:t>container attributes {</w:t>
      </w:r>
    </w:p>
    <w:p w14:paraId="7CE6DF0D" w14:textId="77777777" w:rsidR="008A35FC" w:rsidRPr="001A306E" w:rsidRDefault="008A35FC" w:rsidP="008A35FC">
      <w:pPr>
        <w:pStyle w:val="PL"/>
      </w:pPr>
      <w:r w:rsidRPr="001A306E">
        <w:t xml:space="preserve">        uses </w:t>
      </w:r>
      <w:proofErr w:type="spellStart"/>
      <w:r w:rsidRPr="001A306E">
        <w:t>BeamGrp</w:t>
      </w:r>
      <w:proofErr w:type="spellEnd"/>
      <w:r w:rsidRPr="001A306E">
        <w:t>;</w:t>
      </w:r>
    </w:p>
    <w:p w14:paraId="4007EA03" w14:textId="77777777" w:rsidR="008A35FC" w:rsidRPr="001A306E" w:rsidRDefault="008A35FC" w:rsidP="008A35FC">
      <w:pPr>
        <w:pStyle w:val="PL"/>
      </w:pPr>
      <w:r w:rsidRPr="001A306E">
        <w:t xml:space="preserve">      }</w:t>
      </w:r>
    </w:p>
    <w:p w14:paraId="0AA94B56" w14:textId="77777777" w:rsidR="008A35FC" w:rsidRPr="001A306E" w:rsidRDefault="008A35FC" w:rsidP="008A35FC">
      <w:pPr>
        <w:pStyle w:val="PL"/>
      </w:pPr>
      <w:r w:rsidRPr="001A306E">
        <w:t xml:space="preserve">    }</w:t>
      </w:r>
    </w:p>
    <w:p w14:paraId="1BBBD858" w14:textId="77777777" w:rsidR="008A35FC" w:rsidRPr="001A306E" w:rsidRDefault="008A35FC" w:rsidP="008A35FC">
      <w:pPr>
        <w:pStyle w:val="PL"/>
      </w:pPr>
      <w:r w:rsidRPr="001A306E">
        <w:t xml:space="preserve">  }</w:t>
      </w:r>
    </w:p>
    <w:p w14:paraId="106760FE" w14:textId="77777777" w:rsidR="008A35FC" w:rsidRPr="001A306E" w:rsidRDefault="008A35FC" w:rsidP="008A35FC">
      <w:pPr>
        <w:pStyle w:val="PL"/>
      </w:pPr>
      <w:r w:rsidRPr="001A306E">
        <w:t>}</w:t>
      </w:r>
    </w:p>
    <w:p w14:paraId="6900AC83" w14:textId="2CE028BF" w:rsidR="008A35FC" w:rsidRPr="001A306E" w:rsidRDefault="007A16E2" w:rsidP="008A35FC">
      <w:pPr>
        <w:pStyle w:val="PL"/>
      </w:pPr>
      <w:r w:rsidRPr="001A306E">
        <w:lastRenderedPageBreak/>
        <w:t>&lt;CODE ENDS&gt;</w:t>
      </w:r>
    </w:p>
    <w:p w14:paraId="7B3EAC9E" w14:textId="77777777" w:rsidR="008A35FC" w:rsidRPr="001A306E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7A2FD610" w14:textId="77777777" w:rsidR="001A306E" w:rsidRDefault="001A306E" w:rsidP="008A35FC">
      <w:pPr>
        <w:pStyle w:val="PL"/>
      </w:pPr>
      <w:r w:rsidRPr="001A306E">
        <w:t>&lt;CODE BEGINS&gt;</w:t>
      </w:r>
    </w:p>
    <w:p w14:paraId="452AD824" w14:textId="42E58519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lastRenderedPageBreak/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235F9E56" w14:textId="77777777" w:rsidR="001A306E" w:rsidRDefault="008A35FC" w:rsidP="001A306E">
      <w:pPr>
        <w:pStyle w:val="PL"/>
      </w:pPr>
      <w:r>
        <w:t>}</w:t>
      </w:r>
    </w:p>
    <w:p w14:paraId="5B8D8D1E" w14:textId="264A11ED" w:rsidR="008A35FC" w:rsidRDefault="001A306E" w:rsidP="001A306E">
      <w:pPr>
        <w:pStyle w:val="PL"/>
      </w:pPr>
      <w:r>
        <w:t>&lt;CODE ENDS&gt;</w:t>
      </w:r>
    </w:p>
    <w:p w14:paraId="606BA3DE" w14:textId="6E2F1A5F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54AA5F31" w:rsidR="008A35FC" w:rsidRDefault="001A306E" w:rsidP="008A35FC">
      <w:pPr>
        <w:pStyle w:val="PL"/>
      </w:pPr>
      <w:r w:rsidRPr="001A306E">
        <w:t>&lt;CODE BEGINS&gt;</w:t>
      </w: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</w:t>
      </w:r>
      <w:r>
        <w:lastRenderedPageBreak/>
        <w:t xml:space="preserve">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090A437D" w14:textId="77777777" w:rsidR="001A306E" w:rsidRDefault="008A35FC" w:rsidP="001A306E">
      <w:pPr>
        <w:pStyle w:val="PL"/>
      </w:pPr>
      <w:r>
        <w:t>}</w:t>
      </w:r>
    </w:p>
    <w:p w14:paraId="6FB84429" w14:textId="69CBD060" w:rsidR="008A35FC" w:rsidRDefault="001A306E" w:rsidP="001A306E">
      <w:pPr>
        <w:pStyle w:val="PL"/>
      </w:pPr>
      <w:r>
        <w:t>&lt;CODE ENDS&gt;</w:t>
      </w: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72B9653E" w:rsidR="008A35FC" w:rsidRPr="00881A65" w:rsidRDefault="008A35FC" w:rsidP="008A35FC">
      <w:pPr>
        <w:pStyle w:val="Heading2"/>
        <w:rPr>
          <w:lang w:val="fr-FR"/>
        </w:rPr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 w:rsidRPr="00881A65">
        <w:rPr>
          <w:lang w:val="fr-FR" w:eastAsia="zh-CN"/>
        </w:rPr>
        <w:t>E.5.3</w:t>
      </w:r>
      <w:r w:rsidRPr="00881A65">
        <w:rPr>
          <w:lang w:val="fr-FR" w:eastAsia="zh-CN"/>
        </w:rPr>
        <w:tab/>
        <w:t xml:space="preserve">module </w:t>
      </w:r>
      <w:r w:rsidRPr="00881A65">
        <w:rPr>
          <w:lang w:val="fr-FR"/>
        </w:rPr>
        <w:t>_3gpp-nr-nrm-eutrancellrelation.yang</w:t>
      </w:r>
      <w:bookmarkEnd w:id="50"/>
      <w:bookmarkEnd w:id="51"/>
      <w:bookmarkEnd w:id="52"/>
      <w:bookmarkEnd w:id="53"/>
      <w:bookmarkEnd w:id="54"/>
    </w:p>
    <w:p w14:paraId="7E60C089" w14:textId="77777777" w:rsidR="001A306E" w:rsidRPr="00881A65" w:rsidRDefault="001A306E" w:rsidP="008A35FC">
      <w:pPr>
        <w:pStyle w:val="PL"/>
        <w:rPr>
          <w:lang w:val="fr-FR"/>
        </w:rPr>
      </w:pPr>
      <w:r w:rsidRPr="00881A65">
        <w:rPr>
          <w:lang w:val="fr-FR"/>
        </w:rPr>
        <w:t>&lt;CODE BEGINS&gt;</w:t>
      </w:r>
    </w:p>
    <w:p w14:paraId="42121C58" w14:textId="6D089C4A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>module _3gpp-nr-nrm-eutrancellrelation {</w:t>
      </w:r>
    </w:p>
    <w:p w14:paraId="4BD638CE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yang-version 1.1;</w:t>
      </w:r>
    </w:p>
    <w:p w14:paraId="744E12B2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namespace "urn:3gpp:sa5:_3gpp-nr-nrm-eutrancellrelation";</w:t>
      </w:r>
    </w:p>
    <w:p w14:paraId="72302B06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prefix "eutrancellrel3gpp";</w:t>
      </w:r>
    </w:p>
    <w:p w14:paraId="3CEF88D4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  </w:t>
      </w:r>
    </w:p>
    <w:p w14:paraId="4C610C66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import _3gpp-common-yang-types { prefix types3gpp; }</w:t>
      </w:r>
    </w:p>
    <w:p w14:paraId="422587A9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 w:rsidRPr="00881A65">
        <w:rPr>
          <w:lang w:val="fr-FR"/>
        </w:rPr>
        <w:t xml:space="preserve">  </w:t>
      </w:r>
      <w:r>
        <w:t>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lastRenderedPageBreak/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lastRenderedPageBreak/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23D28684" w14:textId="77777777" w:rsidR="001A306E" w:rsidRDefault="008A35FC" w:rsidP="001A306E">
      <w:pPr>
        <w:pStyle w:val="PL"/>
      </w:pPr>
      <w:r>
        <w:t>}</w:t>
      </w:r>
    </w:p>
    <w:p w14:paraId="41ADA388" w14:textId="5E7F2E13" w:rsidR="008A35FC" w:rsidRDefault="001A306E" w:rsidP="001A306E">
      <w:pPr>
        <w:pStyle w:val="PL"/>
      </w:pPr>
      <w:r>
        <w:t>&lt;CODE ENDS&gt;</w:t>
      </w:r>
    </w:p>
    <w:p w14:paraId="3D677252" w14:textId="0297FBFE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lastRenderedPageBreak/>
        <w:t>E.5.4</w:t>
      </w:r>
      <w:r>
        <w:rPr>
          <w:lang w:eastAsia="zh-CN"/>
        </w:rPr>
        <w:tab/>
        <w:t>module _3gpp-nr-nrm-eutranetwork.yang</w:t>
      </w:r>
      <w:bookmarkEnd w:id="55"/>
      <w:bookmarkEnd w:id="56"/>
      <w:bookmarkEnd w:id="57"/>
      <w:bookmarkEnd w:id="58"/>
      <w:bookmarkEnd w:id="59"/>
    </w:p>
    <w:p w14:paraId="27BCBF17" w14:textId="77777777" w:rsidR="001A306E" w:rsidRDefault="001A306E" w:rsidP="008A35FC">
      <w:pPr>
        <w:pStyle w:val="PL"/>
      </w:pPr>
      <w:r w:rsidRPr="001A306E">
        <w:t>&lt;CODE BEGINS&gt;</w:t>
      </w:r>
    </w:p>
    <w:p w14:paraId="44998C6E" w14:textId="34E3F1B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0C732952" w14:textId="77777777" w:rsidR="001A306E" w:rsidRDefault="008A35FC" w:rsidP="001A306E">
      <w:pPr>
        <w:pStyle w:val="PL"/>
      </w:pPr>
      <w:r>
        <w:t>}</w:t>
      </w:r>
    </w:p>
    <w:p w14:paraId="513BEC27" w14:textId="3904E6D6" w:rsidR="008A35FC" w:rsidRDefault="001A306E" w:rsidP="001A306E">
      <w:pPr>
        <w:pStyle w:val="PL"/>
      </w:pPr>
      <w:r>
        <w:t>&lt;CODE ENDS&gt;</w:t>
      </w:r>
    </w:p>
    <w:p w14:paraId="02DF6685" w14:textId="515BB5A5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_3gpp-nr-nrm-eutranfreqrelation.yang</w:t>
      </w:r>
      <w:bookmarkEnd w:id="60"/>
      <w:bookmarkEnd w:id="61"/>
      <w:bookmarkEnd w:id="62"/>
      <w:bookmarkEnd w:id="63"/>
      <w:bookmarkEnd w:id="64"/>
    </w:p>
    <w:p w14:paraId="5E2A09CD" w14:textId="77777777" w:rsidR="00635016" w:rsidRDefault="00635016" w:rsidP="008A35FC">
      <w:pPr>
        <w:pStyle w:val="PL"/>
      </w:pPr>
      <w:r w:rsidRPr="00635016">
        <w:t>&lt;CODE BEGINS&gt;</w:t>
      </w:r>
    </w:p>
    <w:p w14:paraId="4F6CA155" w14:textId="714E268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lastRenderedPageBreak/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lastRenderedPageBreak/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234253B0" w14:textId="77777777" w:rsidR="00635016" w:rsidRDefault="008A35FC" w:rsidP="00635016">
      <w:pPr>
        <w:pStyle w:val="PL"/>
      </w:pPr>
      <w:r>
        <w:t>}</w:t>
      </w:r>
    </w:p>
    <w:p w14:paraId="521F9C9D" w14:textId="429155D6" w:rsidR="008A35FC" w:rsidRDefault="00635016" w:rsidP="00635016">
      <w:pPr>
        <w:pStyle w:val="PL"/>
      </w:pPr>
      <w:r>
        <w:t>&lt;CODE ENDS&gt;</w:t>
      </w:r>
    </w:p>
    <w:p w14:paraId="21C802B0" w14:textId="563FC5A3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_3gpp-nr-nrm-eutranfrequency.yang</w:t>
      </w:r>
      <w:bookmarkEnd w:id="65"/>
      <w:bookmarkEnd w:id="66"/>
      <w:bookmarkEnd w:id="67"/>
      <w:bookmarkEnd w:id="68"/>
      <w:bookmarkEnd w:id="69"/>
    </w:p>
    <w:p w14:paraId="048C5ADD" w14:textId="77777777" w:rsidR="00635016" w:rsidRDefault="00635016" w:rsidP="008A35FC">
      <w:pPr>
        <w:pStyle w:val="PL"/>
      </w:pPr>
      <w:r w:rsidRPr="00635016">
        <w:t>&lt;CODE BEGINS&gt;</w:t>
      </w:r>
    </w:p>
    <w:p w14:paraId="111BD0A3" w14:textId="406BD9B9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lastRenderedPageBreak/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F9EF732" w14:textId="77777777" w:rsidR="00635016" w:rsidRDefault="008A35FC" w:rsidP="00635016">
      <w:pPr>
        <w:pStyle w:val="PL"/>
      </w:pPr>
      <w:r>
        <w:t>}</w:t>
      </w:r>
    </w:p>
    <w:p w14:paraId="59A641C2" w14:textId="707E1F5D" w:rsidR="008A35FC" w:rsidRDefault="00635016" w:rsidP="00635016">
      <w:pPr>
        <w:pStyle w:val="PL"/>
      </w:pPr>
      <w:r>
        <w:t>&lt;CODE ENDS&gt;</w:t>
      </w:r>
    </w:p>
    <w:p w14:paraId="5A3596F4" w14:textId="766E4CE3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_3gpp-nr-nrm-externalamffunction.yang</w:t>
      </w:r>
      <w:bookmarkEnd w:id="70"/>
      <w:bookmarkEnd w:id="71"/>
      <w:bookmarkEnd w:id="72"/>
      <w:bookmarkEnd w:id="73"/>
      <w:bookmarkEnd w:id="74"/>
    </w:p>
    <w:p w14:paraId="53972209" w14:textId="77777777" w:rsidR="00635016" w:rsidRDefault="00635016" w:rsidP="008A35FC">
      <w:pPr>
        <w:pStyle w:val="PL"/>
      </w:pPr>
      <w:r w:rsidRPr="00635016">
        <w:t>&lt;CODE BEGINS&gt;</w:t>
      </w:r>
    </w:p>
    <w:p w14:paraId="54ECE28F" w14:textId="3B7D5E4A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Pr="00881A65" w:rsidRDefault="008A35FC" w:rsidP="008A35FC">
      <w:pPr>
        <w:pStyle w:val="PL"/>
        <w:rPr>
          <w:lang w:val="fr-FR"/>
        </w:rPr>
      </w:pPr>
      <w:r>
        <w:t xml:space="preserve">    </w:t>
      </w:r>
      <w:r w:rsidRPr="00881A65">
        <w:rPr>
          <w:lang w:val="fr-FR"/>
        </w:rPr>
        <w:t>uses ExternalAMFFunctionWrapper;</w:t>
      </w:r>
    </w:p>
    <w:p w14:paraId="47859CAC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}</w:t>
      </w:r>
    </w:p>
    <w:p w14:paraId="201AA3BB" w14:textId="77777777" w:rsidR="00635016" w:rsidRPr="00881A65" w:rsidRDefault="008A35FC" w:rsidP="00635016">
      <w:pPr>
        <w:pStyle w:val="PL"/>
        <w:rPr>
          <w:lang w:val="fr-FR"/>
        </w:rPr>
      </w:pPr>
      <w:r w:rsidRPr="00881A65">
        <w:rPr>
          <w:lang w:val="fr-FR"/>
        </w:rPr>
        <w:t>}</w:t>
      </w:r>
    </w:p>
    <w:p w14:paraId="6BD85084" w14:textId="390805EA" w:rsidR="008A35FC" w:rsidRPr="00881A65" w:rsidRDefault="00635016" w:rsidP="00635016">
      <w:pPr>
        <w:pStyle w:val="PL"/>
        <w:rPr>
          <w:lang w:val="fr-FR"/>
        </w:rPr>
      </w:pPr>
      <w:r w:rsidRPr="00881A65">
        <w:rPr>
          <w:lang w:val="fr-FR"/>
        </w:rPr>
        <w:t>&lt;CODE ENDS&gt;</w:t>
      </w:r>
    </w:p>
    <w:p w14:paraId="6495D694" w14:textId="38AEFFE5" w:rsidR="008A35FC" w:rsidRPr="00881A65" w:rsidRDefault="008A35FC" w:rsidP="008A35FC">
      <w:pPr>
        <w:pStyle w:val="Heading2"/>
        <w:rPr>
          <w:lang w:val="fr-FR"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 w:rsidRPr="00881A65">
        <w:rPr>
          <w:lang w:val="fr-FR" w:eastAsia="zh-CN"/>
        </w:rPr>
        <w:t>E.5.8</w:t>
      </w:r>
      <w:r w:rsidRPr="00881A65">
        <w:rPr>
          <w:lang w:val="fr-FR" w:eastAsia="zh-CN"/>
        </w:rPr>
        <w:tab/>
        <w:t>module _3gpp-nr-nrm-externalenbfunction.yang</w:t>
      </w:r>
      <w:bookmarkEnd w:id="75"/>
      <w:bookmarkEnd w:id="76"/>
      <w:bookmarkEnd w:id="77"/>
      <w:bookmarkEnd w:id="78"/>
      <w:bookmarkEnd w:id="79"/>
    </w:p>
    <w:p w14:paraId="073169EC" w14:textId="77777777" w:rsidR="00635016" w:rsidRPr="00881A65" w:rsidRDefault="00635016" w:rsidP="008A35FC">
      <w:pPr>
        <w:pStyle w:val="PL"/>
        <w:rPr>
          <w:lang w:val="fr-FR"/>
        </w:rPr>
      </w:pPr>
      <w:r w:rsidRPr="00881A65">
        <w:rPr>
          <w:lang w:val="fr-FR"/>
        </w:rPr>
        <w:t>&lt;CODE BEGINS&gt;</w:t>
      </w:r>
    </w:p>
    <w:p w14:paraId="6355EB11" w14:textId="3DC344C1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>module _3gpp-nr-nrm-externalenbfunction {</w:t>
      </w:r>
    </w:p>
    <w:p w14:paraId="7227DC51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yang-version 1.1;</w:t>
      </w:r>
    </w:p>
    <w:p w14:paraId="7E3BF3E7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namespace "urn:3gpp:sa5:_3gpp-nr-nrm-externalenbfunction";</w:t>
      </w:r>
    </w:p>
    <w:p w14:paraId="5D08D516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prefix "extenb3gpp";</w:t>
      </w:r>
    </w:p>
    <w:p w14:paraId="36E383AF" w14:textId="77777777" w:rsidR="008A35FC" w:rsidRPr="00881A65" w:rsidRDefault="008A35FC" w:rsidP="008A35FC">
      <w:pPr>
        <w:pStyle w:val="PL"/>
        <w:rPr>
          <w:lang w:val="fr-FR"/>
        </w:rPr>
      </w:pPr>
    </w:p>
    <w:p w14:paraId="513FB07B" w14:textId="77777777" w:rsidR="008A35FC" w:rsidRDefault="008A35FC" w:rsidP="008A35FC">
      <w:pPr>
        <w:pStyle w:val="PL"/>
      </w:pPr>
      <w:r w:rsidRPr="00881A65">
        <w:rPr>
          <w:lang w:val="fr-FR"/>
        </w:rPr>
        <w:t xml:space="preserve">  </w:t>
      </w:r>
      <w:r>
        <w:t>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881A65" w:rsidRDefault="008A35FC" w:rsidP="008A35FC">
      <w:pPr>
        <w:pStyle w:val="PL"/>
        <w:rPr>
          <w:lang w:val="fr-FR"/>
        </w:rPr>
      </w:pPr>
      <w:r>
        <w:t xml:space="preserve">    </w:t>
      </w:r>
      <w:r w:rsidRPr="00881A65">
        <w:rPr>
          <w:lang w:val="fr-FR"/>
        </w:rPr>
        <w:t>uses ExternalENBFunctionWrapper;</w:t>
      </w:r>
    </w:p>
    <w:p w14:paraId="349AB27B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}</w:t>
      </w:r>
    </w:p>
    <w:p w14:paraId="78DB24F4" w14:textId="77777777" w:rsidR="00635016" w:rsidRPr="00881A65" w:rsidRDefault="008A35FC" w:rsidP="00635016">
      <w:pPr>
        <w:pStyle w:val="PL"/>
        <w:rPr>
          <w:lang w:val="fr-FR"/>
        </w:rPr>
      </w:pPr>
      <w:r w:rsidRPr="00881A65">
        <w:rPr>
          <w:lang w:val="fr-FR"/>
        </w:rPr>
        <w:t>}</w:t>
      </w:r>
    </w:p>
    <w:p w14:paraId="2DBDEC74" w14:textId="0A25AB4A" w:rsidR="008A35FC" w:rsidRPr="00881A65" w:rsidRDefault="00635016" w:rsidP="00635016">
      <w:pPr>
        <w:pStyle w:val="PL"/>
        <w:rPr>
          <w:lang w:val="fr-FR"/>
        </w:rPr>
      </w:pPr>
      <w:r w:rsidRPr="00881A65">
        <w:rPr>
          <w:lang w:val="fr-FR"/>
        </w:rPr>
        <w:t>&lt;CODE ENDS&gt;</w:t>
      </w:r>
    </w:p>
    <w:p w14:paraId="6A24FAD3" w14:textId="696034A0" w:rsidR="008A35FC" w:rsidRPr="00881A65" w:rsidRDefault="008A35FC" w:rsidP="008A35FC">
      <w:pPr>
        <w:pStyle w:val="Heading2"/>
        <w:rPr>
          <w:lang w:val="fr-FR"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881A65">
        <w:rPr>
          <w:lang w:val="fr-FR" w:eastAsia="zh-CN"/>
        </w:rPr>
        <w:t>E.5.9</w:t>
      </w:r>
      <w:r w:rsidRPr="00881A65">
        <w:rPr>
          <w:lang w:val="fr-FR" w:eastAsia="zh-CN"/>
        </w:rPr>
        <w:tab/>
        <w:t>module _3gpp-nr-nrm-externaleutrancell.yang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881A65" w:rsidRDefault="008A35FC" w:rsidP="008A35FC">
      <w:pPr>
        <w:pStyle w:val="PL"/>
        <w:rPr>
          <w:lang w:val="fr-FR" w:eastAsia="zh-CN"/>
        </w:rPr>
      </w:pPr>
    </w:p>
    <w:p w14:paraId="4388393B" w14:textId="77777777" w:rsidR="00635016" w:rsidRPr="00881A65" w:rsidRDefault="00635016" w:rsidP="008A35FC">
      <w:pPr>
        <w:pStyle w:val="PL"/>
        <w:rPr>
          <w:lang w:val="fr-FR"/>
        </w:rPr>
      </w:pPr>
      <w:r w:rsidRPr="00881A65">
        <w:rPr>
          <w:lang w:val="fr-FR"/>
        </w:rPr>
        <w:t>&lt;CODE BEGINS&gt;</w:t>
      </w:r>
    </w:p>
    <w:p w14:paraId="41A847CB" w14:textId="39170785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>module _3gpp-nr-nrm-externaleutrancell {</w:t>
      </w:r>
    </w:p>
    <w:p w14:paraId="6FD71334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yang-version 1.1;</w:t>
      </w:r>
    </w:p>
    <w:p w14:paraId="2908B7A4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namespace "urn:3gpp:sa5:_3gpp-nr-nrm-externaleutrancell";</w:t>
      </w:r>
    </w:p>
    <w:p w14:paraId="4E79CAE5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prefix "exteutrancell3gpp";</w:t>
      </w:r>
    </w:p>
    <w:p w14:paraId="31699580" w14:textId="77777777" w:rsidR="008A35FC" w:rsidRPr="00881A65" w:rsidRDefault="008A35FC" w:rsidP="008A35FC">
      <w:pPr>
        <w:pStyle w:val="PL"/>
        <w:rPr>
          <w:lang w:val="fr-FR"/>
        </w:rPr>
      </w:pPr>
    </w:p>
    <w:p w14:paraId="3A990EF7" w14:textId="77777777" w:rsidR="008A35FC" w:rsidRPr="00881A65" w:rsidRDefault="008A35FC" w:rsidP="008A35FC">
      <w:pPr>
        <w:pStyle w:val="PL"/>
        <w:rPr>
          <w:lang w:val="fr-FR"/>
        </w:rPr>
      </w:pPr>
      <w:r w:rsidRPr="00881A65">
        <w:rPr>
          <w:lang w:val="fr-FR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881A65">
        <w:rPr>
          <w:lang w:val="fr-FR"/>
        </w:rPr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lastRenderedPageBreak/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lastRenderedPageBreak/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780A9AE1" w14:textId="77777777" w:rsidR="00635016" w:rsidRDefault="008A35FC" w:rsidP="00635016">
      <w:pPr>
        <w:pStyle w:val="PL"/>
      </w:pPr>
      <w:r>
        <w:t>}</w:t>
      </w:r>
    </w:p>
    <w:p w14:paraId="4164FD52" w14:textId="49E4A00D" w:rsidR="008A35FC" w:rsidRDefault="00635016" w:rsidP="00635016">
      <w:pPr>
        <w:pStyle w:val="PL"/>
      </w:pPr>
      <w:r>
        <w:t>&lt;CODE ENDS&gt;</w:t>
      </w:r>
    </w:p>
    <w:p w14:paraId="5A570369" w14:textId="1C5E6B13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_3gpp-nr-nrm-externalgnbcucpfunction.yang</w:t>
      </w:r>
      <w:bookmarkEnd w:id="85"/>
      <w:bookmarkEnd w:id="86"/>
      <w:bookmarkEnd w:id="87"/>
      <w:bookmarkEnd w:id="88"/>
      <w:bookmarkEnd w:id="89"/>
    </w:p>
    <w:p w14:paraId="0662441A" w14:textId="77777777" w:rsidR="00635016" w:rsidRDefault="00635016" w:rsidP="008A35FC">
      <w:pPr>
        <w:pStyle w:val="PL"/>
      </w:pPr>
      <w:r w:rsidRPr="00635016">
        <w:t>&lt;CODE BEGINS&gt;</w:t>
      </w:r>
    </w:p>
    <w:p w14:paraId="572ABE11" w14:textId="02EAD7B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1CB2FBF" w14:textId="77777777" w:rsidR="00635016" w:rsidRDefault="008A35FC" w:rsidP="00635016">
      <w:pPr>
        <w:pStyle w:val="PL"/>
      </w:pPr>
      <w:r>
        <w:t>}</w:t>
      </w:r>
    </w:p>
    <w:p w14:paraId="7551A878" w14:textId="0AF38470" w:rsidR="008A35FC" w:rsidRDefault="00635016" w:rsidP="00635016">
      <w:pPr>
        <w:pStyle w:val="PL"/>
      </w:pPr>
      <w:r>
        <w:t>&lt;CODE ENDS&gt;</w:t>
      </w:r>
    </w:p>
    <w:p w14:paraId="58B8EF7D" w14:textId="00A1EBA8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_3gpp-nr-nrm-externalgnbcuupfunction.yang</w:t>
      </w:r>
      <w:bookmarkEnd w:id="90"/>
      <w:bookmarkEnd w:id="91"/>
      <w:bookmarkEnd w:id="92"/>
      <w:bookmarkEnd w:id="93"/>
      <w:bookmarkEnd w:id="94"/>
    </w:p>
    <w:p w14:paraId="1C83C4CF" w14:textId="77777777" w:rsidR="00635016" w:rsidRDefault="00635016" w:rsidP="008A35FC">
      <w:pPr>
        <w:pStyle w:val="PL"/>
      </w:pPr>
      <w:r w:rsidRPr="00635016">
        <w:t>&lt;CODE BEGINS&gt;</w:t>
      </w:r>
    </w:p>
    <w:p w14:paraId="49C87DD4" w14:textId="77D409AA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0250287" w14:textId="77777777" w:rsidR="00635016" w:rsidRDefault="008A35FC" w:rsidP="00635016">
      <w:pPr>
        <w:pStyle w:val="PL"/>
      </w:pPr>
      <w:r>
        <w:t>}</w:t>
      </w:r>
    </w:p>
    <w:p w14:paraId="0F14918F" w14:textId="46DEBC26" w:rsidR="008A35FC" w:rsidRDefault="00635016" w:rsidP="00635016">
      <w:pPr>
        <w:pStyle w:val="PL"/>
      </w:pPr>
      <w:r>
        <w:t>&lt;CODE ENDS&gt;</w:t>
      </w:r>
    </w:p>
    <w:p w14:paraId="2320DF5C" w14:textId="4939719D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_3gpp-nr-nrm-externalgnbdufunction.yang</w:t>
      </w:r>
      <w:bookmarkEnd w:id="95"/>
      <w:bookmarkEnd w:id="96"/>
      <w:bookmarkEnd w:id="97"/>
      <w:bookmarkEnd w:id="98"/>
      <w:bookmarkEnd w:id="99"/>
    </w:p>
    <w:p w14:paraId="47EE3325" w14:textId="77777777" w:rsidR="00635016" w:rsidRDefault="00635016" w:rsidP="008A35FC">
      <w:pPr>
        <w:pStyle w:val="PL"/>
      </w:pPr>
      <w:r w:rsidRPr="00635016">
        <w:t>&lt;CODE BEGINS&gt;</w:t>
      </w:r>
    </w:p>
    <w:p w14:paraId="3F25A00B" w14:textId="4EFC8103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lastRenderedPageBreak/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1DC7C951" w14:textId="77777777" w:rsidR="00635016" w:rsidRDefault="008A35FC" w:rsidP="00635016">
      <w:pPr>
        <w:pStyle w:val="PL"/>
      </w:pPr>
      <w:r>
        <w:t>}</w:t>
      </w:r>
    </w:p>
    <w:p w14:paraId="79E36993" w14:textId="1482DFBA" w:rsidR="008A35FC" w:rsidRDefault="00635016" w:rsidP="00635016">
      <w:pPr>
        <w:pStyle w:val="PL"/>
      </w:pPr>
      <w:r>
        <w:t>&lt;CODE ENDS&gt;</w:t>
      </w:r>
    </w:p>
    <w:p w14:paraId="24561CDF" w14:textId="0DD3A433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_3gpp-nr-nrm-externalnrcellcu.yang</w:t>
      </w:r>
      <w:bookmarkEnd w:id="100"/>
      <w:bookmarkEnd w:id="101"/>
      <w:bookmarkEnd w:id="102"/>
      <w:bookmarkEnd w:id="103"/>
      <w:bookmarkEnd w:id="104"/>
    </w:p>
    <w:p w14:paraId="40F723E6" w14:textId="77777777" w:rsidR="00635016" w:rsidRDefault="00635016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 w:rsidRPr="00635016">
        <w:t>&lt;CODE BEGINS&gt;</w:t>
      </w:r>
    </w:p>
    <w:p w14:paraId="169E6337" w14:textId="3E6EEFED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lastRenderedPageBreak/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240EC213" w14:textId="77777777" w:rsidR="00635016" w:rsidRDefault="008A35FC" w:rsidP="00635016">
      <w:pPr>
        <w:pStyle w:val="PL"/>
      </w:pPr>
      <w:r>
        <w:t>}</w:t>
      </w:r>
    </w:p>
    <w:p w14:paraId="170721B4" w14:textId="6538180F" w:rsidR="008A35FC" w:rsidRDefault="00635016" w:rsidP="00635016">
      <w:pPr>
        <w:pStyle w:val="PL"/>
      </w:pPr>
      <w:r>
        <w:t>&lt;CODE ENDS&gt;</w:t>
      </w:r>
    </w:p>
    <w:p w14:paraId="07A4BD0D" w14:textId="4F8DE9AF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_3gpp-nr-nrm-externalservinggwfunction.yang</w:t>
      </w:r>
      <w:bookmarkEnd w:id="105"/>
      <w:bookmarkEnd w:id="106"/>
      <w:bookmarkEnd w:id="107"/>
      <w:bookmarkEnd w:id="108"/>
      <w:bookmarkEnd w:id="109"/>
    </w:p>
    <w:p w14:paraId="6BA7E82D" w14:textId="77777777" w:rsidR="00635016" w:rsidRDefault="00635016" w:rsidP="008A35FC">
      <w:pPr>
        <w:pStyle w:val="PL"/>
      </w:pPr>
      <w:r w:rsidRPr="00635016">
        <w:t>&lt;CODE BEGINS&gt;</w:t>
      </w:r>
    </w:p>
    <w:p w14:paraId="55F55A36" w14:textId="50DDE506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lastRenderedPageBreak/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A0E5CE4" w14:textId="77777777" w:rsidR="00EB37FA" w:rsidRDefault="008A35FC" w:rsidP="00EB37FA">
      <w:pPr>
        <w:pStyle w:val="PL"/>
      </w:pPr>
      <w:r>
        <w:t>}</w:t>
      </w:r>
    </w:p>
    <w:p w14:paraId="3BC3FAF9" w14:textId="540E6D12" w:rsidR="008A35FC" w:rsidRDefault="00EB37FA" w:rsidP="00EB37FA">
      <w:pPr>
        <w:pStyle w:val="PL"/>
      </w:pPr>
      <w:r>
        <w:t>&lt;CODE ENDS&gt;</w:t>
      </w:r>
    </w:p>
    <w:p w14:paraId="688008E2" w14:textId="6DEA194C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_3gpp-nr-nrm-externalupffunction.yang</w:t>
      </w:r>
      <w:bookmarkEnd w:id="110"/>
      <w:bookmarkEnd w:id="111"/>
      <w:bookmarkEnd w:id="112"/>
      <w:bookmarkEnd w:id="113"/>
      <w:bookmarkEnd w:id="114"/>
    </w:p>
    <w:p w14:paraId="33E8F030" w14:textId="77777777" w:rsidR="00EB37FA" w:rsidRDefault="00EB37FA" w:rsidP="008A35FC">
      <w:pPr>
        <w:pStyle w:val="PL"/>
      </w:pPr>
      <w:r w:rsidRPr="00EB37FA">
        <w:t>&lt;CODE BEGINS&gt;</w:t>
      </w:r>
    </w:p>
    <w:p w14:paraId="12E1AB8F" w14:textId="496B4954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1BD41F8C" w14:textId="77777777" w:rsidR="00EB37FA" w:rsidRDefault="008A35FC" w:rsidP="00EB37FA">
      <w:pPr>
        <w:pStyle w:val="PL"/>
      </w:pPr>
      <w:r>
        <w:lastRenderedPageBreak/>
        <w:t>}</w:t>
      </w:r>
    </w:p>
    <w:p w14:paraId="3C43B73F" w14:textId="33CB0531" w:rsidR="008A35FC" w:rsidRDefault="00EB37FA" w:rsidP="00EB37FA">
      <w:pPr>
        <w:pStyle w:val="PL"/>
      </w:pPr>
      <w:r>
        <w:t>&lt;CODE ENDS&gt;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97C7491" w14:textId="445D569F" w:rsidR="008A35FC" w:rsidRDefault="008A35FC" w:rsidP="008A35FC">
      <w:pPr>
        <w:pStyle w:val="PL"/>
      </w:pPr>
      <w:r>
        <w:t xml:space="preserve">  revision 2019-06-17 {description "Initial revision";}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lastRenderedPageBreak/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02DA465" w14:textId="77777777" w:rsidR="00AA6193" w:rsidRDefault="008A35FC" w:rsidP="00AA6193">
      <w:pPr>
        <w:pStyle w:val="PL"/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</w:t>
      </w:r>
    </w:p>
    <w:p w14:paraId="7B4126CB" w14:textId="285E6AF5" w:rsidR="008A35FC" w:rsidRDefault="00AA6193" w:rsidP="003F7107">
      <w:pPr>
        <w:pStyle w:val="PL"/>
      </w:pPr>
      <w:r>
        <w:t xml:space="preserve">        </w:t>
      </w:r>
      <w:r w:rsidR="008A35FC">
        <w:t>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B952802" w14:textId="77777777" w:rsidR="00AA6193" w:rsidRDefault="008A35FC" w:rsidP="00AA6193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3FFB474A" w14:textId="442C9025" w:rsidR="008A35FC" w:rsidRDefault="00AA6193" w:rsidP="00AA6193">
      <w:pPr>
        <w:pStyle w:val="PL"/>
      </w:pPr>
      <w:r>
        <w:t xml:space="preserve">        </w:t>
      </w:r>
      <w:r w:rsidR="008A35FC">
        <w:t>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83A1FDD" w14:textId="77777777" w:rsidR="00AA6193" w:rsidRDefault="00F60752" w:rsidP="00AA6193">
      <w:pPr>
        <w:pStyle w:val="PL"/>
      </w:pPr>
      <w:r>
        <w:t xml:space="preserve">      description "This attribute determines whether the CHO function is </w:t>
      </w:r>
    </w:p>
    <w:p w14:paraId="71769E7D" w14:textId="58E52CE3" w:rsidR="00F60752" w:rsidRDefault="00AA6193" w:rsidP="00AA6193">
      <w:pPr>
        <w:pStyle w:val="PL"/>
      </w:pPr>
      <w:r>
        <w:t xml:space="preserve">        </w:t>
      </w:r>
      <w:r w:rsidR="00F60752">
        <w:t>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lastRenderedPageBreak/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lastRenderedPageBreak/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lastRenderedPageBreak/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3EC6543F" w14:textId="77777777" w:rsidR="00BE4210" w:rsidRDefault="00BE4210" w:rsidP="00BE4210">
      <w:pPr>
        <w:pStyle w:val="PL"/>
      </w:pPr>
      <w:r>
        <w:t>module _3gpp-nr-nrm-gnbdufunction {</w:t>
      </w:r>
    </w:p>
    <w:p w14:paraId="599AD0E6" w14:textId="77777777" w:rsidR="00BE4210" w:rsidRDefault="00BE4210" w:rsidP="00BE4210">
      <w:pPr>
        <w:pStyle w:val="PL"/>
      </w:pPr>
      <w:r>
        <w:t xml:space="preserve">  yang-version 1.1;</w:t>
      </w:r>
    </w:p>
    <w:p w14:paraId="234CE37E" w14:textId="77777777" w:rsidR="00BE4210" w:rsidRDefault="00BE4210" w:rsidP="00BE4210">
      <w:pPr>
        <w:pStyle w:val="PL"/>
      </w:pPr>
      <w:r>
        <w:t xml:space="preserve">  namespace "urn:3gpp:sa5:_3gpp-nr-nrm-gnbdufunction";</w:t>
      </w:r>
    </w:p>
    <w:p w14:paraId="57C02DBE" w14:textId="77777777" w:rsidR="00BE4210" w:rsidRDefault="00BE4210" w:rsidP="00BE4210">
      <w:pPr>
        <w:pStyle w:val="PL"/>
      </w:pPr>
      <w:r>
        <w:t xml:space="preserve">  prefix "gnbdu3gpp";</w:t>
      </w:r>
    </w:p>
    <w:p w14:paraId="02A7AB1E" w14:textId="77777777" w:rsidR="00BE4210" w:rsidRDefault="00BE4210" w:rsidP="00BE4210">
      <w:pPr>
        <w:pStyle w:val="PL"/>
      </w:pPr>
    </w:p>
    <w:p w14:paraId="755C503F" w14:textId="77777777" w:rsidR="00BE4210" w:rsidRDefault="00BE4210" w:rsidP="00BE4210">
      <w:pPr>
        <w:pStyle w:val="PL"/>
      </w:pPr>
      <w:r>
        <w:t xml:space="preserve">  import _3gpp-common-managed-function { prefix mf3gpp; }</w:t>
      </w:r>
    </w:p>
    <w:p w14:paraId="717F837D" w14:textId="77777777" w:rsidR="00BE4210" w:rsidRDefault="00BE4210" w:rsidP="00BE4210">
      <w:pPr>
        <w:pStyle w:val="PL"/>
      </w:pPr>
      <w:r>
        <w:t xml:space="preserve">  import _3gpp-common-managed-element { prefix me3gpp; }</w:t>
      </w:r>
    </w:p>
    <w:p w14:paraId="43E433E4" w14:textId="77777777" w:rsidR="00BE4210" w:rsidRDefault="00BE4210" w:rsidP="00BE4210">
      <w:pPr>
        <w:pStyle w:val="PL"/>
      </w:pPr>
      <w:r>
        <w:t xml:space="preserve">  import _3gpp-common-top { prefix top3gpp; }</w:t>
      </w:r>
    </w:p>
    <w:p w14:paraId="24A797CF" w14:textId="77777777" w:rsidR="00BE4210" w:rsidRDefault="00BE4210" w:rsidP="00BE4210">
      <w:pPr>
        <w:pStyle w:val="PL"/>
      </w:pPr>
      <w:r>
        <w:t xml:space="preserve">  import _3gpp-common-yang-types { prefix types3gpp; }</w:t>
      </w:r>
    </w:p>
    <w:p w14:paraId="4C779BD7" w14:textId="77777777" w:rsidR="00BE4210" w:rsidRDefault="00BE4210" w:rsidP="00BE4210">
      <w:pPr>
        <w:pStyle w:val="PL"/>
      </w:pPr>
    </w:p>
    <w:p w14:paraId="23A2776D" w14:textId="77777777" w:rsidR="00BE4210" w:rsidRDefault="00BE4210" w:rsidP="00BE4210">
      <w:pPr>
        <w:pStyle w:val="PL"/>
      </w:pPr>
      <w:r>
        <w:t xml:space="preserve">  organization "3GPP SA5";</w:t>
      </w:r>
    </w:p>
    <w:p w14:paraId="2ACC4ECA" w14:textId="77777777" w:rsidR="00BE4210" w:rsidRDefault="00BE4210" w:rsidP="00BE421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AF76C14" w14:textId="77777777" w:rsidR="00BE4210" w:rsidRDefault="00BE4210" w:rsidP="00BE4210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00FA2D29" w14:textId="77777777" w:rsidR="00BE4210" w:rsidRDefault="00BE4210" w:rsidP="00BE4210">
      <w:pPr>
        <w:pStyle w:val="PL"/>
      </w:pPr>
      <w:r>
        <w:t xml:space="preserve">    Object Class (IOC) that is part of the NR Network Resource Model (NRM).";</w:t>
      </w:r>
    </w:p>
    <w:p w14:paraId="18A334F8" w14:textId="77777777" w:rsidR="00BE4210" w:rsidRDefault="00BE4210" w:rsidP="00BE4210">
      <w:pPr>
        <w:pStyle w:val="PL"/>
      </w:pPr>
      <w:r>
        <w:t xml:space="preserve">  reference "3GPP TS 28.541 5G Network Resource Model (NRM)";</w:t>
      </w:r>
    </w:p>
    <w:p w14:paraId="4833D4FA" w14:textId="77777777" w:rsidR="00BE4210" w:rsidRDefault="00BE4210" w:rsidP="00BE4210">
      <w:pPr>
        <w:pStyle w:val="PL"/>
      </w:pPr>
    </w:p>
    <w:p w14:paraId="077E59B9" w14:textId="77777777" w:rsidR="00BE4210" w:rsidRDefault="00BE4210" w:rsidP="00BE4210">
      <w:pPr>
        <w:pStyle w:val="PL"/>
      </w:pPr>
      <w:r>
        <w:t xml:space="preserve">  revision 2022-11-02 { reference "CR-0753"; }</w:t>
      </w:r>
    </w:p>
    <w:p w14:paraId="1544B061" w14:textId="77777777" w:rsidR="00BE4210" w:rsidRDefault="00BE4210" w:rsidP="00BE4210">
      <w:pPr>
        <w:pStyle w:val="PL"/>
      </w:pPr>
      <w:r>
        <w:t xml:space="preserve">  revision 2022-07-28 { reference "CR-0770"; }</w:t>
      </w:r>
    </w:p>
    <w:p w14:paraId="072F2620" w14:textId="77777777" w:rsidR="00BE4210" w:rsidRDefault="00BE4210" w:rsidP="00BE4210">
      <w:pPr>
        <w:pStyle w:val="PL"/>
      </w:pPr>
      <w:r>
        <w:t xml:space="preserve">  revision 2021-10-28 { reference CR-0607 ; }</w:t>
      </w:r>
    </w:p>
    <w:p w14:paraId="36D64589" w14:textId="77777777" w:rsidR="00BE4210" w:rsidRDefault="00BE4210" w:rsidP="00BE4210">
      <w:pPr>
        <w:pStyle w:val="PL"/>
      </w:pPr>
      <w:r>
        <w:t xml:space="preserve">  revision 2021-04-30 { reference CR-0490 ; }</w:t>
      </w:r>
    </w:p>
    <w:p w14:paraId="55365D2E" w14:textId="77777777" w:rsidR="00BE4210" w:rsidRDefault="00BE4210" w:rsidP="00BE4210">
      <w:pPr>
        <w:pStyle w:val="PL"/>
      </w:pPr>
      <w:r>
        <w:t xml:space="preserve">  revision 2020-10-02 { reference CR-0384 ; }</w:t>
      </w:r>
    </w:p>
    <w:p w14:paraId="21A18155" w14:textId="77777777" w:rsidR="00BE4210" w:rsidRDefault="00BE4210" w:rsidP="00BE4210">
      <w:pPr>
        <w:pStyle w:val="PL"/>
      </w:pPr>
      <w:r>
        <w:t xml:space="preserve">  revision 2020-03-12 { reference "SP-200233 S5-201547" ; }</w:t>
      </w:r>
    </w:p>
    <w:p w14:paraId="4BEB68A1" w14:textId="77777777" w:rsidR="00BE4210" w:rsidRDefault="00BE4210" w:rsidP="00BE4210">
      <w:pPr>
        <w:pStyle w:val="PL"/>
      </w:pPr>
      <w:r>
        <w:t xml:space="preserve">  revision 2020-02-14 { reference S5-20XXXX ; }</w:t>
      </w:r>
    </w:p>
    <w:p w14:paraId="2119BEA8" w14:textId="77777777" w:rsidR="00BE4210" w:rsidRDefault="00BE4210" w:rsidP="00BE4210">
      <w:pPr>
        <w:pStyle w:val="PL"/>
      </w:pPr>
      <w:r>
        <w:t xml:space="preserve">  revision 2019-10-28 { reference S5-193518 ; }</w:t>
      </w:r>
    </w:p>
    <w:p w14:paraId="73B40886" w14:textId="77777777" w:rsidR="00BE4210" w:rsidRDefault="00BE4210" w:rsidP="00BE4210">
      <w:pPr>
        <w:pStyle w:val="PL"/>
      </w:pPr>
      <w:r>
        <w:t xml:space="preserve">  revision 2019-08-21 {reference "Initial revision."; }</w:t>
      </w:r>
    </w:p>
    <w:p w14:paraId="5CB7E02F" w14:textId="77777777" w:rsidR="00BE4210" w:rsidRDefault="00BE4210" w:rsidP="00BE4210">
      <w:pPr>
        <w:pStyle w:val="PL"/>
      </w:pPr>
    </w:p>
    <w:p w14:paraId="15204D4F" w14:textId="77777777" w:rsidR="00BE4210" w:rsidRDefault="00BE4210" w:rsidP="00BE4210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3428833" w14:textId="77777777" w:rsidR="00BE4210" w:rsidRDefault="00BE4210" w:rsidP="00BE4210">
      <w:pPr>
        <w:pStyle w:val="PL"/>
      </w:pPr>
      <w:r>
        <w:t xml:space="preserve">    description "Class representing D-SON function of RACH optimization</w:t>
      </w:r>
    </w:p>
    <w:p w14:paraId="7A6FBE5A" w14:textId="77777777" w:rsidR="00BE4210" w:rsidRDefault="00BE4210" w:rsidP="00BE4210">
      <w:pPr>
        <w:pStyle w:val="PL"/>
      </w:pPr>
      <w:r>
        <w:t xml:space="preserve">      feature";</w:t>
      </w:r>
    </w:p>
    <w:p w14:paraId="2BE67AE2" w14:textId="77777777" w:rsidR="00BE4210" w:rsidRDefault="00BE4210" w:rsidP="00BE4210">
      <w:pPr>
        <w:pStyle w:val="PL"/>
      </w:pPr>
      <w:r>
        <w:t xml:space="preserve">  }</w:t>
      </w:r>
    </w:p>
    <w:p w14:paraId="4404F111" w14:textId="77777777" w:rsidR="00BE4210" w:rsidRDefault="00BE4210" w:rsidP="00BE4210">
      <w:pPr>
        <w:pStyle w:val="PL"/>
      </w:pPr>
    </w:p>
    <w:p w14:paraId="0CA0DF2A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129DF466" w14:textId="77777777" w:rsidR="00BE4210" w:rsidRDefault="00BE4210" w:rsidP="00BE4210">
      <w:pPr>
        <w:pStyle w:val="PL"/>
      </w:pPr>
      <w:r>
        <w:t xml:space="preserve">    description "This  data type defines necessary reporting information</w:t>
      </w:r>
    </w:p>
    <w:p w14:paraId="50B5B1FD" w14:textId="77777777" w:rsidR="00BE4210" w:rsidRDefault="00BE4210" w:rsidP="00BE4210">
      <w:pPr>
        <w:pStyle w:val="PL"/>
      </w:pPr>
      <w:r>
        <w:t xml:space="preserve">      derived from the detected RIM-RS, including</w:t>
      </w:r>
    </w:p>
    <w:p w14:paraId="657A14F1" w14:textId="77777777" w:rsidR="00BE4210" w:rsidRDefault="00BE4210" w:rsidP="00BE4210">
      <w:pPr>
        <w:pStyle w:val="PL"/>
      </w:pPr>
      <w:r>
        <w:t xml:space="preserve">      1)  The detected set ID;</w:t>
      </w:r>
    </w:p>
    <w:p w14:paraId="1782602F" w14:textId="77777777" w:rsidR="00BE4210" w:rsidRDefault="00BE4210" w:rsidP="00BE4210">
      <w:pPr>
        <w:pStyle w:val="PL"/>
      </w:pPr>
      <w:r>
        <w:t xml:space="preserve">      2)  Propagation delay in number of OFDM symbols</w:t>
      </w:r>
    </w:p>
    <w:p w14:paraId="7FB09D7F" w14:textId="77777777" w:rsidR="00BE4210" w:rsidRDefault="00BE4210" w:rsidP="00BE4210">
      <w:pPr>
        <w:pStyle w:val="PL"/>
      </w:pPr>
      <w:r>
        <w:t xml:space="preserve">      3)  Functionality of the RS (RS-1 or RS-2, Enough or Not enough</w:t>
      </w:r>
    </w:p>
    <w:p w14:paraId="35971AB5" w14:textId="77777777" w:rsidR="00BE4210" w:rsidRDefault="00BE4210" w:rsidP="00BE4210">
      <w:pPr>
        <w:pStyle w:val="PL"/>
      </w:pPr>
      <w:r>
        <w:t xml:space="preserve">        mitigation for RS-1).</w:t>
      </w:r>
    </w:p>
    <w:p w14:paraId="00E8581E" w14:textId="77777777" w:rsidR="00BE4210" w:rsidRDefault="00BE4210" w:rsidP="00BE4210">
      <w:pPr>
        <w:pStyle w:val="PL"/>
      </w:pPr>
    </w:p>
    <w:p w14:paraId="6C891983" w14:textId="77777777" w:rsidR="00BE4210" w:rsidRDefault="00BE4210" w:rsidP="00BE4210">
      <w:pPr>
        <w:pStyle w:val="PL"/>
      </w:pPr>
      <w:r>
        <w:t xml:space="preserve">      RS-1 is equivalent to RIM-RS type 1 (see 38.211, subclause 7.4.1.6).</w:t>
      </w:r>
    </w:p>
    <w:p w14:paraId="62A4B3A5" w14:textId="77777777" w:rsidR="00BE4210" w:rsidRDefault="00BE4210" w:rsidP="00BE4210">
      <w:pPr>
        <w:pStyle w:val="PL"/>
      </w:pPr>
      <w:r>
        <w:t xml:space="preserve">      RS-2 is equivalent to RIM-RS type 2 (see 38.211, subclause 7.4.1.6).</w:t>
      </w:r>
    </w:p>
    <w:p w14:paraId="638CAC76" w14:textId="77777777" w:rsidR="00BE4210" w:rsidRDefault="00BE4210" w:rsidP="00BE4210">
      <w:pPr>
        <w:pStyle w:val="PL"/>
      </w:pPr>
      <w:r>
        <w:t xml:space="preserve">        Enough mitigation for RS-1 means 'Enough' / 'Not enough' indication</w:t>
      </w:r>
    </w:p>
    <w:p w14:paraId="26C11DCF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59A15A1A" w14:textId="77777777" w:rsidR="00BE4210" w:rsidRDefault="00BE4210" w:rsidP="00BE4210">
      <w:pPr>
        <w:pStyle w:val="PL"/>
      </w:pPr>
      <w:r>
        <w:t xml:space="preserve">          indicate 'enough mitigation' functionality.</w:t>
      </w:r>
    </w:p>
    <w:p w14:paraId="1E0A715D" w14:textId="77777777" w:rsidR="00BE4210" w:rsidRDefault="00BE4210" w:rsidP="00BE4210">
      <w:pPr>
        <w:pStyle w:val="PL"/>
      </w:pPr>
      <w:r>
        <w:t xml:space="preserve">        Not enough mitigation for RS-1 means 'Enough' / 'Not enough' indication</w:t>
      </w:r>
    </w:p>
    <w:p w14:paraId="11ABAF11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0267CE16" w14:textId="77777777" w:rsidR="00BE4210" w:rsidRDefault="00BE4210" w:rsidP="00BE4210">
      <w:pPr>
        <w:pStyle w:val="PL"/>
      </w:pPr>
      <w:r>
        <w:t xml:space="preserve">          indicate 'Not enough mitigation' functionality.";</w:t>
      </w:r>
    </w:p>
    <w:p w14:paraId="6359CA3A" w14:textId="77777777" w:rsidR="00BE4210" w:rsidRDefault="00BE4210" w:rsidP="00BE4210">
      <w:pPr>
        <w:pStyle w:val="PL"/>
      </w:pPr>
    </w:p>
    <w:p w14:paraId="06B001AC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293CCB7F" w14:textId="77777777" w:rsidR="00BE4210" w:rsidRDefault="00BE4210" w:rsidP="00BE4210">
      <w:pPr>
        <w:pStyle w:val="PL"/>
      </w:pPr>
      <w:r>
        <w:t xml:space="preserve">      type uint32 ;</w:t>
      </w:r>
    </w:p>
    <w:p w14:paraId="1C57A0D4" w14:textId="77777777" w:rsidR="00BE4210" w:rsidRDefault="00BE4210" w:rsidP="00BE4210">
      <w:pPr>
        <w:pStyle w:val="PL"/>
      </w:pPr>
      <w:r>
        <w:t xml:space="preserve">      description "Set ID of the detected RIM-RS</w:t>
      </w:r>
    </w:p>
    <w:p w14:paraId="68C1A8C0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6873AF61" w14:textId="77777777" w:rsidR="00BE4210" w:rsidRDefault="00BE4210" w:rsidP="00BE4210">
      <w:pPr>
        <w:pStyle w:val="PL"/>
      </w:pPr>
      <w:r>
        <w:t xml:space="preserve">    }</w:t>
      </w:r>
    </w:p>
    <w:p w14:paraId="391C1014" w14:textId="77777777" w:rsidR="00BE4210" w:rsidRDefault="00BE4210" w:rsidP="00BE4210">
      <w:pPr>
        <w:pStyle w:val="PL"/>
      </w:pPr>
    </w:p>
    <w:p w14:paraId="04A1A21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47D30EA3" w14:textId="77777777" w:rsidR="00BE4210" w:rsidRDefault="00BE4210" w:rsidP="00BE4210">
      <w:pPr>
        <w:pStyle w:val="PL"/>
      </w:pPr>
      <w:r>
        <w:t xml:space="preserve">      type uint32 ;</w:t>
      </w:r>
    </w:p>
    <w:p w14:paraId="06E5605B" w14:textId="77777777" w:rsidR="00BE4210" w:rsidRDefault="00BE4210" w:rsidP="00BE4210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8AE2E12" w14:textId="77777777" w:rsidR="00BE4210" w:rsidRDefault="00BE4210" w:rsidP="00BE4210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3D2A260E" w14:textId="77777777" w:rsidR="00BE4210" w:rsidRDefault="00BE4210" w:rsidP="00BE4210">
      <w:pPr>
        <w:pStyle w:val="PL"/>
      </w:pPr>
      <w:r>
        <w:t xml:space="preserve">      }</w:t>
      </w:r>
    </w:p>
    <w:p w14:paraId="1502C5CC" w14:textId="77777777" w:rsidR="00BE4210" w:rsidRDefault="00BE4210" w:rsidP="00BE4210">
      <w:pPr>
        <w:pStyle w:val="PL"/>
      </w:pPr>
      <w:r>
        <w:t xml:space="preserve">      description "This attribute indicates the propagation delay of the</w:t>
      </w:r>
    </w:p>
    <w:p w14:paraId="266AED5D" w14:textId="77777777" w:rsidR="00BE4210" w:rsidRDefault="00BE4210" w:rsidP="00BE4210">
      <w:pPr>
        <w:pStyle w:val="PL"/>
      </w:pPr>
      <w:r>
        <w:t xml:space="preserve">        detected RIM-RS, in number of OFDM symbol.";</w:t>
      </w:r>
    </w:p>
    <w:p w14:paraId="6F20E2D9" w14:textId="77777777" w:rsidR="00BE4210" w:rsidRDefault="00BE4210" w:rsidP="00BE4210">
      <w:pPr>
        <w:pStyle w:val="PL"/>
      </w:pPr>
      <w:r>
        <w:t xml:space="preserve">    }</w:t>
      </w:r>
    </w:p>
    <w:p w14:paraId="5BAB8568" w14:textId="77777777" w:rsidR="00BE4210" w:rsidRDefault="00BE4210" w:rsidP="00BE4210">
      <w:pPr>
        <w:pStyle w:val="PL"/>
      </w:pPr>
    </w:p>
    <w:p w14:paraId="5E29DA3F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06A67935" w14:textId="77777777" w:rsidR="00BE4210" w:rsidRDefault="00BE4210" w:rsidP="00BE4210">
      <w:pPr>
        <w:pStyle w:val="PL"/>
      </w:pPr>
      <w:r>
        <w:t xml:space="preserve">      type enumeration {</w:t>
      </w:r>
    </w:p>
    <w:p w14:paraId="3B84A352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6A7A5C0D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732A41B3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37276E35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EBBBC98" w14:textId="77777777" w:rsidR="00BE4210" w:rsidRDefault="00BE4210" w:rsidP="00BE4210">
      <w:pPr>
        <w:pStyle w:val="PL"/>
      </w:pPr>
      <w:r>
        <w:t xml:space="preserve">      }</w:t>
      </w:r>
    </w:p>
    <w:p w14:paraId="033F0F27" w14:textId="77777777" w:rsidR="00BE4210" w:rsidRDefault="00BE4210" w:rsidP="00BE4210">
      <w:pPr>
        <w:pStyle w:val="PL"/>
      </w:pPr>
      <w:r>
        <w:t xml:space="preserve">      mandatory true;</w:t>
      </w:r>
    </w:p>
    <w:p w14:paraId="25350F6E" w14:textId="77777777" w:rsidR="00BE4210" w:rsidRDefault="00BE4210" w:rsidP="00BE4210">
      <w:pPr>
        <w:pStyle w:val="PL"/>
      </w:pPr>
      <w:r>
        <w:t xml:space="preserve">      description "Indicates the functionality of the detected RIM-RS.</w:t>
      </w:r>
    </w:p>
    <w:p w14:paraId="7F9DB4A5" w14:textId="77777777" w:rsidR="00BE4210" w:rsidRDefault="00BE4210" w:rsidP="00BE4210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60280BEF" w14:textId="77777777" w:rsidR="00BE4210" w:rsidRDefault="00BE4210" w:rsidP="00BE4210">
      <w:pPr>
        <w:pStyle w:val="PL"/>
      </w:pPr>
      <w:r>
        <w:t xml:space="preserve">          valid values are {RS2, RS1forEnoughMitigation,</w:t>
      </w:r>
    </w:p>
    <w:p w14:paraId="7B5EC289" w14:textId="77777777" w:rsidR="00BE4210" w:rsidRDefault="00BE4210" w:rsidP="00BE4210">
      <w:pPr>
        <w:pStyle w:val="PL"/>
      </w:pPr>
      <w:r>
        <w:t xml:space="preserve">          RS1forNotEnoughMitigation};</w:t>
      </w:r>
    </w:p>
    <w:p w14:paraId="7D5A057D" w14:textId="77777777" w:rsidR="00BE4210" w:rsidRDefault="00BE4210" w:rsidP="00BE4210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01919934" w14:textId="77777777" w:rsidR="00BE4210" w:rsidRDefault="00BE4210" w:rsidP="00BE4210">
      <w:pPr>
        <w:pStyle w:val="PL"/>
      </w:pPr>
      <w:r>
        <w:t xml:space="preserve">          valid values are {RS1, RS2}.</w:t>
      </w:r>
    </w:p>
    <w:p w14:paraId="49AF1F0E" w14:textId="77777777" w:rsidR="00BE4210" w:rsidRDefault="00BE4210" w:rsidP="00BE4210">
      <w:pPr>
        <w:pStyle w:val="PL"/>
      </w:pPr>
    </w:p>
    <w:p w14:paraId="5E473AA5" w14:textId="77777777" w:rsidR="00BE4210" w:rsidRDefault="00BE4210" w:rsidP="00BE4210">
      <w:pPr>
        <w:pStyle w:val="PL"/>
      </w:pPr>
      <w:r>
        <w:t xml:space="preserve">        RS1forEnoughMitigation means RIM-RS type 1 is used to indicate</w:t>
      </w:r>
    </w:p>
    <w:p w14:paraId="6DA1BA15" w14:textId="77777777" w:rsidR="00BE4210" w:rsidRDefault="00BE4210" w:rsidP="00BE4210">
      <w:pPr>
        <w:pStyle w:val="PL"/>
      </w:pPr>
      <w:r>
        <w:t xml:space="preserve">         'enough mitigation' functionality.</w:t>
      </w:r>
    </w:p>
    <w:p w14:paraId="706CB847" w14:textId="77777777" w:rsidR="00BE4210" w:rsidRDefault="00BE4210" w:rsidP="00BE4210">
      <w:pPr>
        <w:pStyle w:val="PL"/>
      </w:pPr>
      <w:r>
        <w:t xml:space="preserve">        RS1forNotEnoughMitigation means RIM-RS type 1 is used to indicate</w:t>
      </w:r>
    </w:p>
    <w:p w14:paraId="15E6775A" w14:textId="77777777" w:rsidR="00BE4210" w:rsidRDefault="00BE4210" w:rsidP="00BE4210">
      <w:pPr>
        <w:pStyle w:val="PL"/>
      </w:pPr>
      <w:r>
        <w:t xml:space="preserve">          'Not enough mitigation' functionality.";</w:t>
      </w:r>
    </w:p>
    <w:p w14:paraId="457D7F67" w14:textId="77777777" w:rsidR="00BE4210" w:rsidRDefault="00BE4210" w:rsidP="00BE4210">
      <w:pPr>
        <w:pStyle w:val="PL"/>
      </w:pPr>
      <w:r>
        <w:t xml:space="preserve">    }</w:t>
      </w:r>
    </w:p>
    <w:p w14:paraId="7A8D65BC" w14:textId="77777777" w:rsidR="00BE4210" w:rsidRDefault="00BE4210" w:rsidP="00BE4210">
      <w:pPr>
        <w:pStyle w:val="PL"/>
      </w:pPr>
      <w:r>
        <w:t xml:space="preserve">  }</w:t>
      </w:r>
    </w:p>
    <w:p w14:paraId="1D84DCE7" w14:textId="77777777" w:rsidR="00BE4210" w:rsidRDefault="00BE4210" w:rsidP="00BE4210">
      <w:pPr>
        <w:pStyle w:val="PL"/>
      </w:pPr>
    </w:p>
    <w:p w14:paraId="0D1B4A49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6AFD871E" w14:textId="77777777" w:rsidR="00BE4210" w:rsidRDefault="00BE4210" w:rsidP="00BE4210">
      <w:pPr>
        <w:pStyle w:val="PL"/>
      </w:pPr>
      <w:r>
        <w:t xml:space="preserve">    description "Defines RIM-RS reporting configuration";</w:t>
      </w:r>
    </w:p>
    <w:p w14:paraId="1B35775F" w14:textId="77777777" w:rsidR="00BE4210" w:rsidRDefault="00BE4210" w:rsidP="00BE4210">
      <w:pPr>
        <w:pStyle w:val="PL"/>
      </w:pPr>
    </w:p>
    <w:p w14:paraId="6D313985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1478A47F" w14:textId="77777777" w:rsidR="00BE4210" w:rsidRDefault="00BE4210" w:rsidP="00BE4210">
      <w:pPr>
        <w:pStyle w:val="PL"/>
      </w:pPr>
      <w:r>
        <w:t xml:space="preserve">      type types3gpp:EnabledDisabled;</w:t>
      </w:r>
    </w:p>
    <w:p w14:paraId="734B554E" w14:textId="77777777" w:rsidR="00BE4210" w:rsidRDefault="00BE4210" w:rsidP="00BE4210">
      <w:pPr>
        <w:pStyle w:val="PL"/>
      </w:pPr>
      <w:r>
        <w:t xml:space="preserve">      default DISABLED;</w:t>
      </w:r>
    </w:p>
    <w:p w14:paraId="2C1481E1" w14:textId="77777777" w:rsidR="00BE4210" w:rsidRDefault="00BE4210" w:rsidP="00BE4210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9C767FC" w14:textId="77777777" w:rsidR="00BE4210" w:rsidRDefault="00BE4210" w:rsidP="00BE4210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61ED00D1" w14:textId="77777777" w:rsidR="00BE4210" w:rsidRDefault="00BE4210" w:rsidP="00BE4210">
      <w:pPr>
        <w:pStyle w:val="PL"/>
      </w:pPr>
      <w:r>
        <w:t xml:space="preserve">        necessary information derived from the detected RIM-RS to OAM.</w:t>
      </w:r>
    </w:p>
    <w:p w14:paraId="5C453CB2" w14:textId="77777777" w:rsidR="00BE4210" w:rsidRDefault="00BE4210" w:rsidP="00BE4210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673672A5" w14:textId="77777777" w:rsidR="00BE4210" w:rsidRDefault="00BE4210" w:rsidP="00BE4210">
      <w:pPr>
        <w:pStyle w:val="PL"/>
      </w:pPr>
      <w:r>
        <w:t xml:space="preserve">    }</w:t>
      </w:r>
    </w:p>
    <w:p w14:paraId="2ED9190E" w14:textId="77777777" w:rsidR="00BE4210" w:rsidRDefault="00BE4210" w:rsidP="00BE4210">
      <w:pPr>
        <w:pStyle w:val="PL"/>
      </w:pPr>
    </w:p>
    <w:p w14:paraId="59A3044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5DE7071B" w14:textId="77777777" w:rsidR="00BE4210" w:rsidRDefault="00BE4210" w:rsidP="00BE4210">
      <w:pPr>
        <w:pStyle w:val="PL"/>
      </w:pPr>
      <w:r>
        <w:t xml:space="preserve">      type uint32;</w:t>
      </w:r>
    </w:p>
    <w:p w14:paraId="03087A51" w14:textId="77777777" w:rsidR="00BE4210" w:rsidRDefault="00BE4210" w:rsidP="00BE4210">
      <w:pPr>
        <w:pStyle w:val="PL"/>
      </w:pPr>
      <w:r>
        <w:t xml:space="preserve">      mandatory true;</w:t>
      </w:r>
    </w:p>
    <w:p w14:paraId="7749314A" w14:textId="77777777" w:rsidR="00BE4210" w:rsidRDefault="00BE4210" w:rsidP="00BE4210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4DF4E91B" w14:textId="77777777" w:rsidR="00BE4210" w:rsidRDefault="00BE4210" w:rsidP="00BE4210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79FA014" w14:textId="77777777" w:rsidR="00BE4210" w:rsidRDefault="00BE4210" w:rsidP="00BE4210">
      <w:pPr>
        <w:pStyle w:val="PL"/>
      </w:pPr>
      <w:r>
        <w:t xml:space="preserve">    }</w:t>
      </w:r>
    </w:p>
    <w:p w14:paraId="51CCEEFD" w14:textId="77777777" w:rsidR="00BE4210" w:rsidRDefault="00BE4210" w:rsidP="00BE4210">
      <w:pPr>
        <w:pStyle w:val="PL"/>
      </w:pPr>
    </w:p>
    <w:p w14:paraId="3DF943F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1EB03AD6" w14:textId="77777777" w:rsidR="00BE4210" w:rsidRDefault="00BE4210" w:rsidP="00BE4210">
      <w:pPr>
        <w:pStyle w:val="PL"/>
      </w:pPr>
      <w:r>
        <w:t xml:space="preserve">      type uint32;</w:t>
      </w:r>
    </w:p>
    <w:p w14:paraId="69CDE5C0" w14:textId="77777777" w:rsidR="00BE4210" w:rsidRDefault="00BE4210" w:rsidP="00BE4210">
      <w:pPr>
        <w:pStyle w:val="PL"/>
      </w:pPr>
      <w:r>
        <w:t xml:space="preserve">      mandatory true;</w:t>
      </w:r>
    </w:p>
    <w:p w14:paraId="1AF3F7EE" w14:textId="77777777" w:rsidR="00BE4210" w:rsidRDefault="00BE4210" w:rsidP="00BE4210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1C7B1EA2" w14:textId="77777777" w:rsidR="00BE4210" w:rsidRDefault="00BE4210" w:rsidP="00BE4210">
      <w:pPr>
        <w:pStyle w:val="PL"/>
      </w:pPr>
      <w:r>
        <w:t xml:space="preserve">        a single report.";</w:t>
      </w:r>
    </w:p>
    <w:p w14:paraId="3A52F708" w14:textId="77777777" w:rsidR="00BE4210" w:rsidRDefault="00BE4210" w:rsidP="00BE4210">
      <w:pPr>
        <w:pStyle w:val="PL"/>
      </w:pPr>
      <w:r>
        <w:t xml:space="preserve">    }</w:t>
      </w:r>
    </w:p>
    <w:p w14:paraId="1BDBC101" w14:textId="77777777" w:rsidR="00BE4210" w:rsidRDefault="00BE4210" w:rsidP="00BE4210">
      <w:pPr>
        <w:pStyle w:val="PL"/>
      </w:pPr>
    </w:p>
    <w:p w14:paraId="588807B2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59C2AAD" w14:textId="77777777" w:rsidR="00BE4210" w:rsidRDefault="00BE4210" w:rsidP="00BE4210">
      <w:pPr>
        <w:pStyle w:val="PL"/>
      </w:pPr>
      <w:r>
        <w:t xml:space="preserve">      type uint32 {</w:t>
      </w:r>
    </w:p>
    <w:p w14:paraId="031E2816" w14:textId="77777777" w:rsidR="00BE4210" w:rsidRDefault="00BE4210" w:rsidP="00BE4210">
      <w:pPr>
        <w:pStyle w:val="PL"/>
      </w:pPr>
      <w:r>
        <w:t xml:space="preserve">        range "0..327679";</w:t>
      </w:r>
    </w:p>
    <w:p w14:paraId="36F48393" w14:textId="77777777" w:rsidR="00BE4210" w:rsidRDefault="00BE4210" w:rsidP="00BE4210">
      <w:pPr>
        <w:pStyle w:val="PL"/>
      </w:pPr>
      <w:r>
        <w:t xml:space="preserve">      }</w:t>
      </w:r>
    </w:p>
    <w:p w14:paraId="5D685EFE" w14:textId="77777777" w:rsidR="00BE4210" w:rsidRDefault="00BE4210" w:rsidP="00BE4210">
      <w:pPr>
        <w:pStyle w:val="PL"/>
      </w:pPr>
      <w:r>
        <w:t xml:space="preserve">      mandatory true;</w:t>
      </w:r>
    </w:p>
    <w:p w14:paraId="081116C9" w14:textId="77777777" w:rsidR="00BE4210" w:rsidRDefault="00BE4210" w:rsidP="00BE4210">
      <w:pPr>
        <w:pStyle w:val="PL"/>
      </w:pPr>
      <w:r>
        <w:t xml:space="preserve">      description "Used to define the maximum reported OFDM symbol number for</w:t>
      </w:r>
    </w:p>
    <w:p w14:paraId="12A3CEB3" w14:textId="77777777" w:rsidR="00BE4210" w:rsidRDefault="00BE4210" w:rsidP="00BE4210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313D6CEA" w14:textId="77777777" w:rsidR="00BE4210" w:rsidRDefault="00BE4210" w:rsidP="00BE4210">
      <w:pPr>
        <w:pStyle w:val="PL"/>
      </w:pPr>
    </w:p>
    <w:p w14:paraId="1C881637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2BC90137" w14:textId="77777777" w:rsidR="00BE4210" w:rsidRDefault="00BE4210" w:rsidP="00BE4210">
      <w:pPr>
        <w:pStyle w:val="PL"/>
      </w:pPr>
      <w:r>
        <w:t xml:space="preserve">    }</w:t>
      </w:r>
    </w:p>
    <w:p w14:paraId="59406E86" w14:textId="77777777" w:rsidR="00BE4210" w:rsidRDefault="00BE4210" w:rsidP="00BE4210">
      <w:pPr>
        <w:pStyle w:val="PL"/>
      </w:pPr>
    </w:p>
    <w:p w14:paraId="17DCF8D4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134290F2" w14:textId="77777777" w:rsidR="00BE4210" w:rsidRDefault="00BE4210" w:rsidP="00BE4210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7BBF42AA" w14:textId="77777777" w:rsidR="00BE4210" w:rsidRDefault="00BE4210" w:rsidP="00BE4210">
      <w:pPr>
        <w:pStyle w:val="PL"/>
      </w:pPr>
      <w:r>
        <w:t xml:space="preserve">      description "Represents a list (the length of the list is</w:t>
      </w:r>
    </w:p>
    <w:p w14:paraId="736D8125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4B005F5A" w14:textId="77777777" w:rsidR="00BE4210" w:rsidRDefault="00BE4210" w:rsidP="00BE4210">
      <w:pPr>
        <w:pStyle w:val="PL"/>
      </w:pPr>
      <w:r>
        <w:t xml:space="preserve">        detected RIM-RS.";</w:t>
      </w:r>
    </w:p>
    <w:p w14:paraId="6856E3B9" w14:textId="77777777" w:rsidR="00BE4210" w:rsidRDefault="00BE4210" w:rsidP="00BE4210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686B1CDA" w14:textId="77777777" w:rsidR="00BE4210" w:rsidRDefault="00BE4210" w:rsidP="00BE4210">
      <w:pPr>
        <w:pStyle w:val="PL"/>
      </w:pPr>
      <w:r>
        <w:t xml:space="preserve">    }</w:t>
      </w:r>
    </w:p>
    <w:p w14:paraId="703EBF91" w14:textId="77777777" w:rsidR="00BE4210" w:rsidRDefault="00BE4210" w:rsidP="00BE4210">
      <w:pPr>
        <w:pStyle w:val="PL"/>
      </w:pPr>
      <w:r>
        <w:t xml:space="preserve">  }</w:t>
      </w:r>
    </w:p>
    <w:p w14:paraId="32481EDA" w14:textId="77777777" w:rsidR="00BE4210" w:rsidRDefault="00BE4210" w:rsidP="00BE4210">
      <w:pPr>
        <w:pStyle w:val="PL"/>
      </w:pPr>
    </w:p>
    <w:p w14:paraId="13D470BB" w14:textId="77777777" w:rsidR="00BE4210" w:rsidRDefault="00BE4210" w:rsidP="00BE4210">
      <w:pPr>
        <w:pStyle w:val="PL"/>
      </w:pPr>
      <w:r>
        <w:lastRenderedPageBreak/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57F5801D" w14:textId="77777777" w:rsidR="00BE4210" w:rsidRDefault="00BE4210" w:rsidP="00BE4210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40ABA3" w14:textId="77777777" w:rsidR="00BE4210" w:rsidRDefault="00BE4210" w:rsidP="00BE4210">
      <w:pPr>
        <w:pStyle w:val="PL"/>
      </w:pPr>
      <w:r>
        <w:t xml:space="preserve">    reference "3GPP TS 28.541";</w:t>
      </w:r>
    </w:p>
    <w:p w14:paraId="4C052A30" w14:textId="77777777" w:rsidR="00BE4210" w:rsidRDefault="00BE4210" w:rsidP="00BE4210">
      <w:pPr>
        <w:pStyle w:val="PL"/>
      </w:pPr>
      <w:r>
        <w:t xml:space="preserve">    uses mf3gpp:ManagedFunctionGrp;</w:t>
      </w:r>
    </w:p>
    <w:p w14:paraId="7D304016" w14:textId="77777777" w:rsidR="00BE4210" w:rsidRDefault="00BE4210" w:rsidP="00BE4210">
      <w:pPr>
        <w:pStyle w:val="PL"/>
      </w:pPr>
    </w:p>
    <w:p w14:paraId="3F17939D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0686BF30" w14:textId="77777777" w:rsidR="00BE4210" w:rsidRDefault="00BE4210" w:rsidP="00BE4210">
      <w:pPr>
        <w:pStyle w:val="PL"/>
      </w:pPr>
      <w:r>
        <w:t xml:space="preserve">      type int64 { range "0..4294967295"; }</w:t>
      </w:r>
    </w:p>
    <w:p w14:paraId="7A613D0C" w14:textId="77777777" w:rsidR="00BE4210" w:rsidRDefault="00BE4210" w:rsidP="00BE4210">
      <w:pPr>
        <w:pStyle w:val="PL"/>
      </w:pPr>
      <w:r>
        <w:t xml:space="preserve">      mandatory true;</w:t>
      </w:r>
    </w:p>
    <w:p w14:paraId="7F6FE06E" w14:textId="77777777" w:rsidR="00BE4210" w:rsidRDefault="00BE4210" w:rsidP="00BE4210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201CB89" w14:textId="77777777" w:rsidR="00BE4210" w:rsidRDefault="00BE4210" w:rsidP="00BE4210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9E9E5B8" w14:textId="77777777" w:rsidR="00BE4210" w:rsidRDefault="00BE4210" w:rsidP="00BE4210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D1E77FF" w14:textId="77777777" w:rsidR="00BE4210" w:rsidRDefault="00BE4210" w:rsidP="00BE4210">
      <w:pPr>
        <w:pStyle w:val="PL"/>
      </w:pPr>
      <w:r>
        <w:t xml:space="preserve">    }</w:t>
      </w:r>
    </w:p>
    <w:p w14:paraId="54EE4C4D" w14:textId="77777777" w:rsidR="00BE4210" w:rsidRDefault="00BE4210" w:rsidP="00BE4210">
      <w:pPr>
        <w:pStyle w:val="PL"/>
      </w:pPr>
    </w:p>
    <w:p w14:paraId="54F1F792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B36E75" w14:textId="77777777" w:rsidR="00BE4210" w:rsidRDefault="00BE4210" w:rsidP="00BE4210">
      <w:pPr>
        <w:pStyle w:val="PL"/>
      </w:pPr>
      <w:r>
        <w:t xml:space="preserve">      type int32 { range "22..32"; }</w:t>
      </w:r>
    </w:p>
    <w:p w14:paraId="3BA17737" w14:textId="77777777" w:rsidR="00BE4210" w:rsidRDefault="00BE4210" w:rsidP="00BE4210">
      <w:pPr>
        <w:pStyle w:val="PL"/>
      </w:pPr>
      <w:r>
        <w:t xml:space="preserve">      mandatory true;</w:t>
      </w:r>
    </w:p>
    <w:p w14:paraId="3C67445C" w14:textId="77777777" w:rsidR="00BE4210" w:rsidRDefault="00BE4210" w:rsidP="00BE4210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60B64CEB" w14:textId="77777777" w:rsidR="00BE4210" w:rsidRDefault="00BE4210" w:rsidP="00BE4210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CB1C8DC" w14:textId="77777777" w:rsidR="00BE4210" w:rsidRDefault="00BE4210" w:rsidP="00BE4210">
      <w:pPr>
        <w:pStyle w:val="PL"/>
      </w:pPr>
      <w:r>
        <w:t xml:space="preserve">    }</w:t>
      </w:r>
    </w:p>
    <w:p w14:paraId="5B737291" w14:textId="77777777" w:rsidR="00BE4210" w:rsidRDefault="00BE4210" w:rsidP="00BE4210">
      <w:pPr>
        <w:pStyle w:val="PL"/>
      </w:pPr>
    </w:p>
    <w:p w14:paraId="76FF0BED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3179687A" w14:textId="77777777" w:rsidR="00BE4210" w:rsidRDefault="00BE4210" w:rsidP="00BE4210">
      <w:pPr>
        <w:pStyle w:val="PL"/>
      </w:pPr>
      <w:r>
        <w:t xml:space="preserve">      type int64 { range "0..68719476735"; }</w:t>
      </w:r>
    </w:p>
    <w:p w14:paraId="19A9E105" w14:textId="77777777" w:rsidR="00BE4210" w:rsidRDefault="00BE4210" w:rsidP="00BE4210">
      <w:pPr>
        <w:pStyle w:val="PL"/>
      </w:pPr>
      <w:r>
        <w:t xml:space="preserve">      mandatory true;</w:t>
      </w:r>
    </w:p>
    <w:p w14:paraId="252A4859" w14:textId="77777777" w:rsidR="00BE4210" w:rsidRDefault="00BE4210" w:rsidP="00BE4210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6226356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6EDB9DA9" w14:textId="77777777" w:rsidR="00BE4210" w:rsidRDefault="00BE4210" w:rsidP="00BE4210">
      <w:pPr>
        <w:pStyle w:val="PL"/>
      </w:pPr>
      <w:r>
        <w:t xml:space="preserve">    }</w:t>
      </w:r>
    </w:p>
    <w:p w14:paraId="7A3C5626" w14:textId="77777777" w:rsidR="00BE4210" w:rsidRDefault="00BE4210" w:rsidP="00BE4210">
      <w:pPr>
        <w:pStyle w:val="PL"/>
      </w:pPr>
    </w:p>
    <w:p w14:paraId="77C1F673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67188359" w14:textId="77777777" w:rsidR="00BE4210" w:rsidRDefault="00BE4210" w:rsidP="00BE4210">
      <w:pPr>
        <w:pStyle w:val="PL"/>
      </w:pPr>
      <w:r>
        <w:t xml:space="preserve">      type string { length "1..150"; }</w:t>
      </w:r>
    </w:p>
    <w:p w14:paraId="3273EAFD" w14:textId="77777777" w:rsidR="00BE4210" w:rsidRDefault="00BE4210" w:rsidP="00BE4210">
      <w:pPr>
        <w:pStyle w:val="PL"/>
      </w:pPr>
      <w:r>
        <w:t xml:space="preserve">      description "Identifies the Distributed Unit of an NR node";</w:t>
      </w:r>
    </w:p>
    <w:p w14:paraId="240AB6D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4A152228" w14:textId="77777777" w:rsidR="00BE4210" w:rsidRDefault="00BE4210" w:rsidP="00BE4210">
      <w:pPr>
        <w:pStyle w:val="PL"/>
      </w:pPr>
      <w:r>
        <w:t xml:space="preserve">    }</w:t>
      </w:r>
    </w:p>
    <w:p w14:paraId="27CC4062" w14:textId="77777777" w:rsidR="00BE4210" w:rsidRDefault="00BE4210" w:rsidP="00BE4210">
      <w:pPr>
        <w:pStyle w:val="PL"/>
      </w:pPr>
    </w:p>
    <w:p w14:paraId="61CEBFFF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53A89604" w14:textId="77777777" w:rsidR="00BE4210" w:rsidRDefault="00BE4210" w:rsidP="00BE4210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5900560" w14:textId="77777777" w:rsidR="00BE4210" w:rsidRDefault="00BE4210" w:rsidP="00BE4210">
      <w:pPr>
        <w:pStyle w:val="PL"/>
      </w:pPr>
      <w:r>
        <w:t xml:space="preserve">      config false;</w:t>
      </w:r>
    </w:p>
    <w:p w14:paraId="012AF943" w14:textId="77777777" w:rsidR="00BE4210" w:rsidRDefault="00BE4210" w:rsidP="00BE4210">
      <w:pPr>
        <w:pStyle w:val="PL"/>
      </w:pPr>
      <w:r>
        <w:t xml:space="preserve">      min-elements 1;</w:t>
      </w:r>
    </w:p>
    <w:p w14:paraId="68A93A75" w14:textId="77777777" w:rsidR="00BE4210" w:rsidRDefault="00BE4210" w:rsidP="00BE4210">
      <w:pPr>
        <w:pStyle w:val="PL"/>
      </w:pPr>
      <w:r>
        <w:t xml:space="preserve">      max-elements 1;</w:t>
      </w:r>
    </w:p>
    <w:p w14:paraId="3F348068" w14:textId="77777777" w:rsidR="00BE4210" w:rsidRDefault="00BE4210" w:rsidP="00BE4210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5C2EFC48" w14:textId="77777777" w:rsidR="00BE4210" w:rsidRDefault="00BE4210" w:rsidP="00BE4210">
      <w:pPr>
        <w:pStyle w:val="PL"/>
      </w:pPr>
      <w:r>
        <w:t xml:space="preserve">        information derived from the detected RIM-RS to OAM.";</w:t>
      </w:r>
    </w:p>
    <w:p w14:paraId="11914295" w14:textId="77777777" w:rsidR="00BE4210" w:rsidRDefault="00BE4210" w:rsidP="00BE4210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0CB3FB3D" w14:textId="77777777" w:rsidR="00BE4210" w:rsidRDefault="00BE4210" w:rsidP="00BE4210">
      <w:pPr>
        <w:pStyle w:val="PL"/>
      </w:pPr>
      <w:r>
        <w:t xml:space="preserve">    }</w:t>
      </w:r>
    </w:p>
    <w:p w14:paraId="6FBA13F8" w14:textId="77777777" w:rsidR="00BE4210" w:rsidRDefault="00BE4210" w:rsidP="00BE4210">
      <w:pPr>
        <w:pStyle w:val="PL"/>
      </w:pPr>
      <w:r>
        <w:t xml:space="preserve">  }</w:t>
      </w:r>
    </w:p>
    <w:p w14:paraId="509D15DE" w14:textId="77777777" w:rsidR="00BE4210" w:rsidRDefault="00BE4210" w:rsidP="00BE4210">
      <w:pPr>
        <w:pStyle w:val="PL"/>
      </w:pPr>
    </w:p>
    <w:p w14:paraId="355CBA65" w14:textId="77777777" w:rsidR="00BE4210" w:rsidRDefault="00BE4210" w:rsidP="00BE4210">
      <w:pPr>
        <w:pStyle w:val="PL"/>
      </w:pPr>
      <w:r>
        <w:t xml:space="preserve">    leaf configurable5QISetRef {</w:t>
      </w:r>
    </w:p>
    <w:p w14:paraId="416778E0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39950E74" w14:textId="77777777" w:rsidR="00BE4210" w:rsidRDefault="00BE4210" w:rsidP="00BE4210">
      <w:pPr>
        <w:pStyle w:val="PL"/>
      </w:pPr>
      <w:r>
        <w:t xml:space="preserve">      description "DN of the Configurable5QISet that the </w:t>
      </w:r>
      <w:proofErr w:type="spellStart"/>
      <w:r>
        <w:t>GNBDUFunction</w:t>
      </w:r>
      <w:proofErr w:type="spellEnd"/>
      <w:r>
        <w:t xml:space="preserve"> supports (is associated      </w:t>
      </w:r>
    </w:p>
    <w:p w14:paraId="26585341" w14:textId="77777777" w:rsidR="00BE4210" w:rsidRDefault="00BE4210" w:rsidP="00BE4210">
      <w:pPr>
        <w:pStyle w:val="PL"/>
      </w:pPr>
      <w:r>
        <w:t xml:space="preserve">        to).";</w:t>
      </w:r>
    </w:p>
    <w:p w14:paraId="257EB9A9" w14:textId="77777777" w:rsidR="00BE4210" w:rsidRDefault="00BE4210" w:rsidP="00BE4210">
      <w:pPr>
        <w:pStyle w:val="PL"/>
      </w:pPr>
      <w:r>
        <w:t xml:space="preserve">    }</w:t>
      </w:r>
    </w:p>
    <w:p w14:paraId="09A54218" w14:textId="77777777" w:rsidR="00BE4210" w:rsidRDefault="00BE4210" w:rsidP="00BE4210">
      <w:pPr>
        <w:pStyle w:val="PL"/>
      </w:pPr>
    </w:p>
    <w:p w14:paraId="23E540F4" w14:textId="77777777" w:rsidR="00BE4210" w:rsidRDefault="00BE4210" w:rsidP="00BE4210">
      <w:pPr>
        <w:pStyle w:val="PL"/>
      </w:pPr>
      <w:r>
        <w:t xml:space="preserve">    leaf dynamic5QISetRef {</w:t>
      </w:r>
    </w:p>
    <w:p w14:paraId="2CF986E4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7BB89FC8" w14:textId="77777777" w:rsidR="00BE4210" w:rsidRDefault="00BE4210" w:rsidP="00BE4210">
      <w:pPr>
        <w:pStyle w:val="PL"/>
      </w:pPr>
      <w:r>
        <w:t xml:space="preserve">      description "DN of the Dynamic5QISet that the </w:t>
      </w:r>
      <w:proofErr w:type="spellStart"/>
      <w:r>
        <w:t>GNBDUFunction</w:t>
      </w:r>
      <w:proofErr w:type="spellEnd"/>
      <w:r>
        <w:t xml:space="preserve"> supports (is associated to).";</w:t>
      </w:r>
    </w:p>
    <w:p w14:paraId="74D6BC61" w14:textId="77777777" w:rsidR="00BE4210" w:rsidRDefault="00BE4210" w:rsidP="00BE4210">
      <w:pPr>
        <w:pStyle w:val="PL"/>
      </w:pPr>
      <w:r>
        <w:t xml:space="preserve">    }</w:t>
      </w:r>
    </w:p>
    <w:p w14:paraId="6D05D7D6" w14:textId="77777777" w:rsidR="00BE4210" w:rsidRDefault="00BE4210" w:rsidP="00BE4210">
      <w:pPr>
        <w:pStyle w:val="PL"/>
      </w:pPr>
    </w:p>
    <w:p w14:paraId="14361DAA" w14:textId="77777777" w:rsidR="00BE4210" w:rsidRDefault="00BE4210" w:rsidP="00BE4210">
      <w:pPr>
        <w:pStyle w:val="PL"/>
      </w:pPr>
      <w:r>
        <w:t xml:space="preserve">  augment "/me3gpp:ManagedElement" {</w:t>
      </w:r>
    </w:p>
    <w:p w14:paraId="7B1CAC0A" w14:textId="77777777" w:rsidR="00BE4210" w:rsidRDefault="00BE4210" w:rsidP="00BE4210">
      <w:pPr>
        <w:pStyle w:val="PL"/>
      </w:pPr>
    </w:p>
    <w:p w14:paraId="1600FF0F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3F45AD01" w14:textId="77777777" w:rsidR="00BE4210" w:rsidRDefault="00BE4210" w:rsidP="00BE4210">
      <w:pPr>
        <w:pStyle w:val="PL"/>
      </w:pPr>
      <w:r>
        <w:t xml:space="preserve">   key id;</w:t>
      </w:r>
    </w:p>
    <w:p w14:paraId="6F0ACEEF" w14:textId="77777777" w:rsidR="00BE4210" w:rsidRDefault="00BE4210" w:rsidP="00BE4210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0CB1A349" w14:textId="77777777" w:rsidR="00BE4210" w:rsidRDefault="00BE4210" w:rsidP="00BE4210">
      <w:pPr>
        <w:pStyle w:val="PL"/>
      </w:pPr>
      <w:r>
        <w:t xml:space="preserve">      reference "3GPP TS 28.541";</w:t>
      </w:r>
    </w:p>
    <w:p w14:paraId="15D1CFC2" w14:textId="77777777" w:rsidR="00BE4210" w:rsidRDefault="00BE4210" w:rsidP="00BE4210">
      <w:pPr>
        <w:pStyle w:val="PL"/>
      </w:pPr>
      <w:r>
        <w:t xml:space="preserve">      uses top3gpp:Top_Grp;</w:t>
      </w:r>
    </w:p>
    <w:p w14:paraId="2D1C0DB5" w14:textId="77777777" w:rsidR="00BE4210" w:rsidRDefault="00BE4210" w:rsidP="00BE4210">
      <w:pPr>
        <w:pStyle w:val="PL"/>
      </w:pPr>
      <w:r>
        <w:t xml:space="preserve">      container attributes {</w:t>
      </w:r>
    </w:p>
    <w:p w14:paraId="2846B67E" w14:textId="77777777" w:rsidR="00BE4210" w:rsidRDefault="00BE4210" w:rsidP="00BE4210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3BD3BC2B" w14:textId="77777777" w:rsidR="00BE4210" w:rsidRDefault="00BE4210" w:rsidP="00BE4210">
      <w:pPr>
        <w:pStyle w:val="PL"/>
      </w:pPr>
      <w:r>
        <w:t xml:space="preserve">      }</w:t>
      </w:r>
    </w:p>
    <w:p w14:paraId="44E68088" w14:textId="77777777" w:rsidR="00BE4210" w:rsidRDefault="00BE4210" w:rsidP="00BE4210">
      <w:pPr>
        <w:pStyle w:val="PL"/>
      </w:pPr>
      <w:r>
        <w:t xml:space="preserve">      uses mf3gpp:ManagedFunctionContainedClasses;</w:t>
      </w:r>
    </w:p>
    <w:p w14:paraId="59DDC31D" w14:textId="77777777" w:rsidR="00BE4210" w:rsidRDefault="00BE4210" w:rsidP="00BE4210">
      <w:pPr>
        <w:pStyle w:val="PL"/>
      </w:pPr>
      <w:r>
        <w:t xml:space="preserve">    }</w:t>
      </w:r>
    </w:p>
    <w:p w14:paraId="2B9303FB" w14:textId="77777777" w:rsidR="00BE4210" w:rsidRDefault="00BE4210" w:rsidP="00BE4210">
      <w:pPr>
        <w:pStyle w:val="PL"/>
      </w:pPr>
      <w:r>
        <w:t xml:space="preserve">  }</w:t>
      </w:r>
    </w:p>
    <w:p w14:paraId="0BD5D414" w14:textId="3A44E2E0" w:rsidR="00066F1A" w:rsidRDefault="00BE4210" w:rsidP="008A35FC">
      <w:pPr>
        <w:pStyle w:val="PL"/>
      </w:pPr>
      <w:r>
        <w:t>}</w:t>
      </w:r>
      <w:r w:rsidR="00066F1A"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lastRenderedPageBreak/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lastRenderedPageBreak/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lastRenderedPageBreak/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lastRenderedPageBreak/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</w:t>
      </w:r>
      <w:proofErr w:type="spellStart"/>
      <w:r>
        <w:t>bWPSetRef</w:t>
      </w:r>
      <w:proofErr w:type="spellEnd"/>
      <w:r>
        <w:t xml:space="preserve">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</w:t>
      </w:r>
      <w:proofErr w:type="spellStart"/>
      <w:r>
        <w:t>BWPSet</w:t>
      </w:r>
      <w:proofErr w:type="spellEnd"/>
      <w:r>
        <w:t xml:space="preserve">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lastRenderedPageBreak/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lastRenderedPageBreak/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7FC070C1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_3gpp-nr-nrm-nrfreqrelation.yang</w:t>
      </w:r>
      <w:bookmarkEnd w:id="147"/>
      <w:bookmarkEnd w:id="148"/>
      <w:bookmarkEnd w:id="149"/>
      <w:bookmarkEnd w:id="150"/>
      <w:bookmarkEnd w:id="151"/>
    </w:p>
    <w:p w14:paraId="2AED3B7B" w14:textId="77777777" w:rsidR="00EB37FA" w:rsidRDefault="00EB37FA" w:rsidP="008A35FC">
      <w:pPr>
        <w:pStyle w:val="PL"/>
      </w:pPr>
      <w:r w:rsidRPr="00EB37FA">
        <w:t>&lt;CODE BEGINS&gt;</w:t>
      </w:r>
    </w:p>
    <w:p w14:paraId="49E7607F" w14:textId="5C1EF6C1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lastRenderedPageBreak/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628E63A3" w14:textId="77777777" w:rsidR="00EB37FA" w:rsidRDefault="008A35FC" w:rsidP="00EB37FA">
      <w:pPr>
        <w:pStyle w:val="PL"/>
      </w:pPr>
      <w:r>
        <w:t>}</w:t>
      </w:r>
    </w:p>
    <w:p w14:paraId="4C5CF188" w14:textId="0B915DD4" w:rsidR="008A35FC" w:rsidRDefault="00EB37FA" w:rsidP="00EB37FA">
      <w:pPr>
        <w:pStyle w:val="PL"/>
      </w:pPr>
      <w:r>
        <w:lastRenderedPageBreak/>
        <w:t>&lt;CODE ENDS&gt;</w:t>
      </w:r>
    </w:p>
    <w:p w14:paraId="24AADB6E" w14:textId="550CA3AB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_3gpp-nr-nrm-nrfrequency.yang</w:t>
      </w:r>
      <w:bookmarkEnd w:id="152"/>
      <w:bookmarkEnd w:id="153"/>
      <w:bookmarkEnd w:id="154"/>
      <w:bookmarkEnd w:id="155"/>
      <w:bookmarkEnd w:id="156"/>
    </w:p>
    <w:p w14:paraId="61D7A1C5" w14:textId="77777777" w:rsidR="00EB37FA" w:rsidRDefault="00EB37FA" w:rsidP="008A35FC">
      <w:pPr>
        <w:pStyle w:val="PL"/>
      </w:pPr>
      <w:r w:rsidRPr="00EB37FA">
        <w:t>&lt;CODE BEGINS&gt;</w:t>
      </w:r>
    </w:p>
    <w:p w14:paraId="49B0C973" w14:textId="26B75228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FD506DB" w14:textId="77777777" w:rsidR="00EB37FA" w:rsidRDefault="008A35FC" w:rsidP="00EB37FA">
      <w:pPr>
        <w:pStyle w:val="PL"/>
      </w:pPr>
      <w:r>
        <w:t>}</w:t>
      </w:r>
    </w:p>
    <w:p w14:paraId="2AA499FD" w14:textId="1A74BA9B" w:rsidR="008A35FC" w:rsidRDefault="00EB37FA" w:rsidP="00EB37FA">
      <w:pPr>
        <w:pStyle w:val="PL"/>
      </w:pPr>
      <w:r>
        <w:t>&lt;CODE ENDS&gt;</w:t>
      </w:r>
    </w:p>
    <w:p w14:paraId="07B45B27" w14:textId="35501E84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lastRenderedPageBreak/>
        <w:t>E.5.24</w:t>
      </w:r>
      <w:r>
        <w:rPr>
          <w:lang w:eastAsia="zh-CN"/>
        </w:rPr>
        <w:tab/>
        <w:t>module _3gpp-nr-nrm-nrnetwork.yang</w:t>
      </w:r>
      <w:bookmarkEnd w:id="157"/>
      <w:bookmarkEnd w:id="158"/>
      <w:bookmarkEnd w:id="159"/>
      <w:bookmarkEnd w:id="160"/>
      <w:bookmarkEnd w:id="161"/>
    </w:p>
    <w:p w14:paraId="30070E97" w14:textId="77777777" w:rsidR="00EB37FA" w:rsidRDefault="00EB37FA" w:rsidP="008A35FC">
      <w:pPr>
        <w:pStyle w:val="PL"/>
      </w:pPr>
      <w:r w:rsidRPr="00EB37FA">
        <w:t>&lt;CODE BEGINS&gt;</w:t>
      </w:r>
    </w:p>
    <w:p w14:paraId="2D198B49" w14:textId="0F790024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1E43644" w14:textId="77777777" w:rsidR="00EB37FA" w:rsidRDefault="008A35FC" w:rsidP="00EB37FA">
      <w:pPr>
        <w:pStyle w:val="PL"/>
      </w:pPr>
      <w:r>
        <w:t>}</w:t>
      </w:r>
    </w:p>
    <w:p w14:paraId="7AFA1CE0" w14:textId="7B029AE7" w:rsidR="008A35FC" w:rsidRDefault="00EB37FA" w:rsidP="00EB37FA">
      <w:pPr>
        <w:pStyle w:val="PL"/>
      </w:pPr>
      <w:r>
        <w:t>&lt;CODE ENDS&gt;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5D08B9A4" w14:textId="77777777" w:rsidR="00EB37FA" w:rsidRDefault="00EB37FA" w:rsidP="008A35FC">
      <w:pPr>
        <w:pStyle w:val="PL"/>
      </w:pPr>
      <w:r w:rsidRPr="00EB37FA">
        <w:t>&lt;CODE BEGINS&gt;</w:t>
      </w:r>
    </w:p>
    <w:p w14:paraId="7B86209E" w14:textId="18D5CC3B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lastRenderedPageBreak/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lastRenderedPageBreak/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EB37FA">
      <w:pPr>
        <w:pStyle w:val="PL"/>
      </w:pPr>
      <w:r>
        <w:t>}</w:t>
      </w:r>
    </w:p>
    <w:p w14:paraId="78421F02" w14:textId="566A9572" w:rsidR="008A35FC" w:rsidRDefault="00EB37FA" w:rsidP="00EB37FA">
      <w:pPr>
        <w:pStyle w:val="PL"/>
      </w:pPr>
      <w:r w:rsidRPr="00EB37FA">
        <w:t>&lt;CODE ENDS&gt;</w:t>
      </w:r>
    </w:p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568C5ACB" w:rsidR="008A35FC" w:rsidRDefault="008A35FC" w:rsidP="008A35FC">
      <w:pPr>
        <w:pStyle w:val="PL"/>
      </w:pPr>
      <w:r>
        <w:t xml:space="preserve">  prefix "rrmpolicy3gpp";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1A306E" w:rsidRDefault="008A35FC" w:rsidP="008A35FC">
      <w:pPr>
        <w:pStyle w:val="PL"/>
      </w:pPr>
      <w:r>
        <w:t xml:space="preserve">  </w:t>
      </w:r>
      <w:r w:rsidRPr="001A306E">
        <w:t>contact "https://www.3gpp.org/DynaReport/TSG-WG--S5--</w:t>
      </w:r>
      <w:proofErr w:type="spellStart"/>
      <w:r w:rsidRPr="001A306E">
        <w:t>officials.htm?Itemid</w:t>
      </w:r>
      <w:proofErr w:type="spellEnd"/>
      <w:r w:rsidRPr="001A306E">
        <w:t>=464";</w:t>
      </w:r>
    </w:p>
    <w:p w14:paraId="22BFD32B" w14:textId="77777777" w:rsidR="008A35FC" w:rsidRDefault="008A35FC" w:rsidP="008A35FC">
      <w:pPr>
        <w:pStyle w:val="PL"/>
      </w:pPr>
      <w:r w:rsidRPr="001A306E"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12800467" w14:textId="77777777" w:rsidR="008B33DF" w:rsidRDefault="008B33DF" w:rsidP="008A35FC">
      <w:pPr>
        <w:pStyle w:val="PL"/>
      </w:pPr>
      <w:r w:rsidRPr="008B33DF">
        <w:t xml:space="preserve">  revision 2022-07-28 { reference "CR-0770"; }</w:t>
      </w:r>
    </w:p>
    <w:p w14:paraId="7FE42FE7" w14:textId="1AC4FF3A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lastRenderedPageBreak/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26E77A25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194598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lastRenderedPageBreak/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0AEA3DE4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120B6EFC" w14:textId="77777777" w:rsidR="00DA23D7" w:rsidRDefault="00DA23D7" w:rsidP="00DA23D7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4B050C99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33EBBFDA" w14:textId="1AC13DDC" w:rsidR="008B33DF" w:rsidRDefault="00DA23D7" w:rsidP="008B33DF">
      <w:pPr>
        <w:pStyle w:val="PL"/>
      </w:pPr>
      <w:r>
        <w:t xml:space="preserve">  }</w:t>
      </w:r>
    </w:p>
    <w:p w14:paraId="026EE2DD" w14:textId="77777777" w:rsidR="008B33DF" w:rsidRPr="008B33DF" w:rsidRDefault="008B33DF" w:rsidP="008B33DF">
      <w:pPr>
        <w:pStyle w:val="PL"/>
      </w:pPr>
    </w:p>
    <w:p w14:paraId="090CB243" w14:textId="762BE290" w:rsidR="008A35FC" w:rsidRDefault="008A35FC" w:rsidP="008A35FC">
      <w:pPr>
        <w:pStyle w:val="PL"/>
      </w:pPr>
      <w:r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45D26BA3" w14:textId="77777777" w:rsidR="00EB37FA" w:rsidRDefault="00EB37FA" w:rsidP="008A35FC">
      <w:pPr>
        <w:pStyle w:val="PL"/>
        <w:rPr>
          <w:rFonts w:cs="Courier New"/>
          <w:szCs w:val="16"/>
          <w:lang w:eastAsia="zh-CN"/>
        </w:rPr>
      </w:pPr>
      <w:r w:rsidRPr="00EB37FA">
        <w:rPr>
          <w:rFonts w:cs="Courier New"/>
          <w:szCs w:val="16"/>
          <w:lang w:eastAsia="zh-CN"/>
        </w:rPr>
        <w:t>&lt;CODE BEGINS&gt;</w:t>
      </w:r>
    </w:p>
    <w:p w14:paraId="5F7207A9" w14:textId="6F19A4C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3EAE4A02" w:rsidR="008A35FC" w:rsidRDefault="00EB37FA" w:rsidP="008A35FC">
      <w:pPr>
        <w:pStyle w:val="PL"/>
        <w:rPr>
          <w:lang w:eastAsia="zh-CN"/>
        </w:rPr>
      </w:pPr>
      <w:r w:rsidRPr="00EB37FA">
        <w:rPr>
          <w:lang w:eastAsia="zh-CN"/>
        </w:rPr>
        <w:t>&lt;CODE ENDS&gt;</w:t>
      </w: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1B1259FF" w14:textId="77777777" w:rsidR="00EB37FA" w:rsidRDefault="00EB37FA" w:rsidP="00D7643F">
      <w:pPr>
        <w:pStyle w:val="PL"/>
      </w:pPr>
      <w:r w:rsidRPr="00EB37FA">
        <w:t>&lt;CODE BEGINS&gt;</w:t>
      </w:r>
    </w:p>
    <w:p w14:paraId="47266075" w14:textId="63CF1981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lastRenderedPageBreak/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lastRenderedPageBreak/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7F79597D" w14:textId="77777777" w:rsidR="00EB37FA" w:rsidRDefault="00D7643F" w:rsidP="00EB37FA">
      <w:pPr>
        <w:pStyle w:val="PL"/>
      </w:pPr>
      <w:r>
        <w:t>}</w:t>
      </w:r>
    </w:p>
    <w:p w14:paraId="49F8DBE0" w14:textId="6D6B00BA" w:rsidR="00D7643F" w:rsidRDefault="00EB37FA" w:rsidP="00EB37FA">
      <w:pPr>
        <w:pStyle w:val="PL"/>
      </w:pPr>
      <w:r>
        <w:t>&lt;CODE ENDS&gt;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lastRenderedPageBreak/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404A3BEC" w14:textId="77777777" w:rsidR="00EB37FA" w:rsidRDefault="00EB37FA" w:rsidP="00D7643F">
      <w:pPr>
        <w:pStyle w:val="PL"/>
      </w:pPr>
      <w:r w:rsidRPr="00EB37FA">
        <w:t>&lt;CODE BEGINS&gt;</w:t>
      </w:r>
    </w:p>
    <w:p w14:paraId="0778F820" w14:textId="2327934A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lastRenderedPageBreak/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lastRenderedPageBreak/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680B1933" w14:textId="77777777" w:rsidR="00EB37FA" w:rsidRDefault="00D7643F" w:rsidP="00EB37FA">
      <w:pPr>
        <w:pStyle w:val="PL"/>
      </w:pPr>
      <w:r>
        <w:t>}</w:t>
      </w:r>
    </w:p>
    <w:p w14:paraId="47C4663E" w14:textId="0CD2A940" w:rsidR="00D7643F" w:rsidRDefault="00EB37FA" w:rsidP="00EB37FA">
      <w:pPr>
        <w:pStyle w:val="PL"/>
      </w:pPr>
      <w:r>
        <w:t>&lt;CODE ENDS&gt;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684F863" w14:textId="77777777" w:rsidR="00EB37FA" w:rsidRDefault="00EB37FA" w:rsidP="00D7643F">
      <w:pPr>
        <w:pStyle w:val="PL"/>
      </w:pPr>
      <w:r w:rsidRPr="00EB37FA">
        <w:t>&lt;CODE BEGINS&gt;</w:t>
      </w:r>
    </w:p>
    <w:p w14:paraId="0B1344E9" w14:textId="0E9F0B66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lastRenderedPageBreak/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2EFE64E" w14:textId="77777777" w:rsidR="00EB37FA" w:rsidRDefault="00D7643F" w:rsidP="00EB37FA">
      <w:pPr>
        <w:pStyle w:val="PL"/>
      </w:pPr>
      <w:r>
        <w:t>}</w:t>
      </w:r>
    </w:p>
    <w:p w14:paraId="4F148790" w14:textId="0863066C" w:rsidR="00D7643F" w:rsidRDefault="00EB37FA" w:rsidP="00EB37FA">
      <w:pPr>
        <w:pStyle w:val="PL"/>
      </w:pPr>
      <w:r>
        <w:t>&lt;CODE ENDS&gt;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lastRenderedPageBreak/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lastRenderedPageBreak/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lastRenderedPageBreak/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</w:t>
      </w:r>
      <w:proofErr w:type="spellStart"/>
      <w:r>
        <w:t>BWPSet</w:t>
      </w:r>
      <w:proofErr w:type="spellEnd"/>
      <w:r>
        <w:t xml:space="preserve">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08F26087" w:rsidR="00F83894" w:rsidRDefault="00F83894" w:rsidP="00F83894">
      <w:pPr>
        <w:pStyle w:val="PL"/>
      </w:pPr>
      <w:r>
        <w:t xml:space="preserve">  revision 2022-06-</w:t>
      </w:r>
      <w:r w:rsidR="008B33DF" w:rsidRPr="008B33DF">
        <w:t xml:space="preserve">29 </w:t>
      </w:r>
      <w:r>
        <w:t>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</w:t>
      </w:r>
      <w:proofErr w:type="spellStart"/>
      <w:r>
        <w:t>BWPSetGrp</w:t>
      </w:r>
      <w:proofErr w:type="spellEnd"/>
      <w:r>
        <w:t xml:space="preserve">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</w:t>
      </w:r>
      <w:proofErr w:type="spellStart"/>
      <w:r>
        <w:t>BWPSet</w:t>
      </w:r>
      <w:proofErr w:type="spellEnd"/>
      <w:r>
        <w:t xml:space="preserve">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</w:t>
      </w:r>
      <w:proofErr w:type="spellStart"/>
      <w:r>
        <w:t>BWPList</w:t>
      </w:r>
      <w:proofErr w:type="spellEnd"/>
      <w:r>
        <w:t xml:space="preserve">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</w:t>
      </w:r>
      <w:proofErr w:type="spellStart"/>
      <w:r>
        <w:t>BWPSetGrp</w:t>
      </w:r>
      <w:proofErr w:type="spellEnd"/>
      <w:r>
        <w:t>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lastRenderedPageBreak/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lastRenderedPageBreak/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F29DB57" w14:textId="77777777" w:rsidR="007B793A" w:rsidRDefault="007B793A" w:rsidP="007B793A">
      <w:pPr>
        <w:pStyle w:val="PL"/>
      </w:pPr>
      <w:proofErr w:type="spellStart"/>
      <w:r>
        <w:t>openapi</w:t>
      </w:r>
      <w:proofErr w:type="spellEnd"/>
      <w:r>
        <w:t>: 3.0.1</w:t>
      </w:r>
    </w:p>
    <w:p w14:paraId="23D0664F" w14:textId="77777777" w:rsidR="007B793A" w:rsidRDefault="007B793A" w:rsidP="007B793A">
      <w:pPr>
        <w:pStyle w:val="PL"/>
      </w:pPr>
      <w:r>
        <w:t>info:</w:t>
      </w:r>
    </w:p>
    <w:p w14:paraId="0CF1A60A" w14:textId="77777777" w:rsidR="007B793A" w:rsidRDefault="007B793A" w:rsidP="007B793A">
      <w:pPr>
        <w:pStyle w:val="PL"/>
      </w:pPr>
      <w:r>
        <w:t xml:space="preserve">  title: 3GPP 5GC NRM</w:t>
      </w:r>
    </w:p>
    <w:p w14:paraId="2D7B9018" w14:textId="77777777" w:rsidR="007B793A" w:rsidRDefault="007B793A" w:rsidP="007B793A">
      <w:pPr>
        <w:pStyle w:val="PL"/>
      </w:pPr>
      <w:r>
        <w:t xml:space="preserve">  version: 18.2.0</w:t>
      </w:r>
    </w:p>
    <w:p w14:paraId="7853C6FA" w14:textId="77777777" w:rsidR="007B793A" w:rsidRDefault="007B793A" w:rsidP="007B793A">
      <w:pPr>
        <w:pStyle w:val="PL"/>
      </w:pPr>
      <w:r>
        <w:t xml:space="preserve">  description: &gt;-</w:t>
      </w:r>
    </w:p>
    <w:p w14:paraId="410551FE" w14:textId="77777777" w:rsidR="007B793A" w:rsidRDefault="007B793A" w:rsidP="007B793A">
      <w:pPr>
        <w:pStyle w:val="PL"/>
      </w:pPr>
      <w:r>
        <w:t xml:space="preserve">    OAS 3.0.1 specification of the 5GC NRM</w:t>
      </w:r>
    </w:p>
    <w:p w14:paraId="042749C7" w14:textId="77777777" w:rsidR="007B793A" w:rsidRDefault="007B793A" w:rsidP="007B793A">
      <w:pPr>
        <w:pStyle w:val="PL"/>
      </w:pPr>
      <w:r>
        <w:t xml:space="preserve">    © 2022, 3GPP Organizational Partners (ARIB, ATIS, CCSA, ETSI, TSDSI, TTA, TTC).</w:t>
      </w:r>
    </w:p>
    <w:p w14:paraId="72461C39" w14:textId="77777777" w:rsidR="007B793A" w:rsidRDefault="007B793A" w:rsidP="007B793A">
      <w:pPr>
        <w:pStyle w:val="PL"/>
      </w:pPr>
      <w:r>
        <w:t xml:space="preserve">    All rights reserved.</w:t>
      </w:r>
    </w:p>
    <w:p w14:paraId="06B5BB1C" w14:textId="77777777" w:rsidR="007B793A" w:rsidRDefault="007B793A" w:rsidP="007B793A">
      <w:pPr>
        <w:pStyle w:val="PL"/>
      </w:pPr>
      <w:proofErr w:type="spellStart"/>
      <w:r>
        <w:t>externalDocs</w:t>
      </w:r>
      <w:proofErr w:type="spellEnd"/>
      <w:r>
        <w:t>:</w:t>
      </w:r>
    </w:p>
    <w:p w14:paraId="04D7D327" w14:textId="77777777" w:rsidR="007B793A" w:rsidRDefault="007B793A" w:rsidP="007B793A">
      <w:pPr>
        <w:pStyle w:val="PL"/>
      </w:pPr>
      <w:r>
        <w:t xml:space="preserve">  description: 3GPP TS 28.541; 5G NRM, 5GC NRM</w:t>
      </w:r>
    </w:p>
    <w:p w14:paraId="66CC3890" w14:textId="77777777" w:rsidR="007B793A" w:rsidRDefault="007B793A" w:rsidP="007B793A">
      <w:pPr>
        <w:pStyle w:val="PL"/>
      </w:pPr>
      <w:r>
        <w:t xml:space="preserve">  url: http://www.3gpp.org/ftp/Specs/archive/28_series/28.541/</w:t>
      </w:r>
    </w:p>
    <w:p w14:paraId="43A2CB66" w14:textId="77777777" w:rsidR="007B793A" w:rsidRDefault="007B793A" w:rsidP="007B793A">
      <w:pPr>
        <w:pStyle w:val="PL"/>
      </w:pPr>
      <w:r>
        <w:t>paths: {}</w:t>
      </w:r>
    </w:p>
    <w:p w14:paraId="5761CEC9" w14:textId="77777777" w:rsidR="007B793A" w:rsidRDefault="007B793A" w:rsidP="007B793A">
      <w:pPr>
        <w:pStyle w:val="PL"/>
      </w:pPr>
      <w:r>
        <w:t>components:</w:t>
      </w:r>
    </w:p>
    <w:p w14:paraId="5E46E0D7" w14:textId="77777777" w:rsidR="007B793A" w:rsidRDefault="007B793A" w:rsidP="007B793A">
      <w:pPr>
        <w:pStyle w:val="PL"/>
      </w:pPr>
      <w:r>
        <w:t xml:space="preserve">  schemas:</w:t>
      </w:r>
    </w:p>
    <w:p w14:paraId="602C808E" w14:textId="77777777" w:rsidR="007B793A" w:rsidRDefault="007B793A" w:rsidP="007B793A">
      <w:pPr>
        <w:pStyle w:val="PL"/>
      </w:pPr>
    </w:p>
    <w:p w14:paraId="264CA95F" w14:textId="77777777" w:rsidR="007B793A" w:rsidRDefault="007B793A" w:rsidP="007B793A">
      <w:pPr>
        <w:pStyle w:val="PL"/>
      </w:pPr>
      <w:r>
        <w:t>#-------- Definition of types-----------------------------------------------------</w:t>
      </w:r>
    </w:p>
    <w:p w14:paraId="660A568F" w14:textId="77777777" w:rsidR="007B793A" w:rsidRDefault="007B793A" w:rsidP="007B793A">
      <w:pPr>
        <w:pStyle w:val="PL"/>
      </w:pPr>
    </w:p>
    <w:p w14:paraId="35A79CD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7A39C038" w14:textId="77777777" w:rsidR="007B793A" w:rsidRDefault="007B793A" w:rsidP="007B793A">
      <w:pPr>
        <w:pStyle w:val="PL"/>
      </w:pPr>
      <w:r>
        <w:t xml:space="preserve">      type: object</w:t>
      </w:r>
    </w:p>
    <w:p w14:paraId="149020CD" w14:textId="77777777" w:rsidR="007B793A" w:rsidRDefault="007B793A" w:rsidP="007B793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78472712" w14:textId="77777777" w:rsidR="007B793A" w:rsidRDefault="007B793A" w:rsidP="007B793A">
      <w:pPr>
        <w:pStyle w:val="PL"/>
      </w:pPr>
      <w:r>
        <w:t xml:space="preserve">      properties:</w:t>
      </w:r>
    </w:p>
    <w:p w14:paraId="5CB2CC22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524E1216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1818B8C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077460AA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16AD151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090F5AE5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2D1EAB81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0CA64311" w14:textId="77777777" w:rsidR="007B793A" w:rsidRDefault="007B793A" w:rsidP="007B793A">
      <w:pPr>
        <w:pStyle w:val="PL"/>
      </w:pPr>
      <w:r>
        <w:t xml:space="preserve">      type: integer</w:t>
      </w:r>
    </w:p>
    <w:p w14:paraId="6167966D" w14:textId="77777777" w:rsidR="007B793A" w:rsidRDefault="007B793A" w:rsidP="007B793A">
      <w:pPr>
        <w:pStyle w:val="PL"/>
      </w:pPr>
      <w:r>
        <w:lastRenderedPageBreak/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5E02B6BA" w14:textId="77777777" w:rsidR="007B793A" w:rsidRDefault="007B793A" w:rsidP="007B793A">
      <w:pPr>
        <w:pStyle w:val="PL"/>
      </w:pPr>
      <w:r>
        <w:t xml:space="preserve">      maximum: 255</w:t>
      </w:r>
    </w:p>
    <w:p w14:paraId="2928E353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20A5B441" w14:textId="77777777" w:rsidR="007B793A" w:rsidRDefault="007B793A" w:rsidP="007B793A">
      <w:pPr>
        <w:pStyle w:val="PL"/>
      </w:pPr>
      <w:r>
        <w:t xml:space="preserve">      type: string</w:t>
      </w:r>
    </w:p>
    <w:p w14:paraId="1000F7EF" w14:textId="77777777" w:rsidR="007B793A" w:rsidRDefault="007B793A" w:rsidP="007B793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103448E5" w14:textId="77777777" w:rsidR="007B793A" w:rsidRDefault="007B793A" w:rsidP="007B793A">
      <w:pPr>
        <w:pStyle w:val="PL"/>
      </w:pPr>
      <w:r>
        <w:t xml:space="preserve">      maximum: 1023</w:t>
      </w:r>
    </w:p>
    <w:p w14:paraId="40DD2E1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003E0B57" w14:textId="77777777" w:rsidR="007B793A" w:rsidRDefault="007B793A" w:rsidP="007B793A">
      <w:pPr>
        <w:pStyle w:val="PL"/>
      </w:pPr>
      <w:r>
        <w:t xml:space="preserve">      type: integer</w:t>
      </w:r>
    </w:p>
    <w:p w14:paraId="6745BA0E" w14:textId="77777777" w:rsidR="007B793A" w:rsidRDefault="007B793A" w:rsidP="007B793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78FFA6CA" w14:textId="77777777" w:rsidR="007B793A" w:rsidRDefault="007B793A" w:rsidP="007B793A">
      <w:pPr>
        <w:pStyle w:val="PL"/>
      </w:pPr>
      <w:r>
        <w:t xml:space="preserve">      maximum: 63</w:t>
      </w:r>
    </w:p>
    <w:p w14:paraId="02AE9DB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7FE4C1DA" w14:textId="77777777" w:rsidR="007B793A" w:rsidRDefault="007B793A" w:rsidP="007B793A">
      <w:pPr>
        <w:pStyle w:val="PL"/>
      </w:pPr>
      <w:r>
        <w:t xml:space="preserve">      type: object</w:t>
      </w:r>
    </w:p>
    <w:p w14:paraId="05EDC2A2" w14:textId="77777777" w:rsidR="007B793A" w:rsidRDefault="007B793A" w:rsidP="007B793A">
      <w:pPr>
        <w:pStyle w:val="PL"/>
      </w:pPr>
      <w:r>
        <w:t xml:space="preserve">      properties:</w:t>
      </w:r>
    </w:p>
    <w:p w14:paraId="0D5083C4" w14:textId="77777777" w:rsidR="007B793A" w:rsidRDefault="007B793A" w:rsidP="007B793A">
      <w:pPr>
        <w:pStyle w:val="PL"/>
      </w:pPr>
      <w:r>
        <w:t xml:space="preserve">        ipv4Address:</w:t>
      </w:r>
    </w:p>
    <w:p w14:paraId="64DBB18B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5B371C4D" w14:textId="77777777" w:rsidR="007B793A" w:rsidRDefault="007B793A" w:rsidP="007B793A">
      <w:pPr>
        <w:pStyle w:val="PL"/>
      </w:pPr>
      <w:r>
        <w:t xml:space="preserve">        ipv6Address:</w:t>
      </w:r>
    </w:p>
    <w:p w14:paraId="6C45AB02" w14:textId="77777777" w:rsidR="007B793A" w:rsidRDefault="007B793A" w:rsidP="007B793A">
      <w:pPr>
        <w:pStyle w:val="PL"/>
      </w:pPr>
      <w:r>
        <w:t xml:space="preserve">          $ref: 'TS28623_ComDefs.yaml#/components/schemas/Ipv6Addr'</w:t>
      </w:r>
    </w:p>
    <w:p w14:paraId="47BE614A" w14:textId="77777777" w:rsidR="007B793A" w:rsidRDefault="007B793A" w:rsidP="007B793A">
      <w:pPr>
        <w:pStyle w:val="PL"/>
      </w:pPr>
      <w:r>
        <w:t xml:space="preserve">        ipv6Prefix:</w:t>
      </w:r>
    </w:p>
    <w:p w14:paraId="6DA72D92" w14:textId="77777777" w:rsidR="007B793A" w:rsidRDefault="007B793A" w:rsidP="007B793A">
      <w:pPr>
        <w:pStyle w:val="PL"/>
      </w:pPr>
      <w:r>
        <w:t xml:space="preserve">          $ref: 'TS28623_ComDefs.yaml#/components/schemas/Ipv6Prefix'</w:t>
      </w:r>
    </w:p>
    <w:p w14:paraId="418C2423" w14:textId="77777777" w:rsidR="007B793A" w:rsidRDefault="007B793A" w:rsidP="007B793A">
      <w:pPr>
        <w:pStyle w:val="PL"/>
      </w:pPr>
      <w:r>
        <w:t xml:space="preserve">        transport:</w:t>
      </w:r>
    </w:p>
    <w:p w14:paraId="38533459" w14:textId="77777777" w:rsidR="007B793A" w:rsidRDefault="007B793A" w:rsidP="007B793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6B0C07CE" w14:textId="77777777" w:rsidR="007B793A" w:rsidRDefault="007B793A" w:rsidP="007B793A">
      <w:pPr>
        <w:pStyle w:val="PL"/>
      </w:pPr>
      <w:r>
        <w:t xml:space="preserve">        port:</w:t>
      </w:r>
    </w:p>
    <w:p w14:paraId="479462FF" w14:textId="77777777" w:rsidR="007B793A" w:rsidRDefault="007B793A" w:rsidP="007B793A">
      <w:pPr>
        <w:pStyle w:val="PL"/>
      </w:pPr>
      <w:r>
        <w:t xml:space="preserve">          type: integer</w:t>
      </w:r>
    </w:p>
    <w:p w14:paraId="22A69F8A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6D432EDF" w14:textId="77777777" w:rsidR="007B793A" w:rsidRDefault="007B793A" w:rsidP="007B793A">
      <w:pPr>
        <w:pStyle w:val="PL"/>
      </w:pPr>
      <w:r>
        <w:t xml:space="preserve">      type: array</w:t>
      </w:r>
    </w:p>
    <w:p w14:paraId="456A14A0" w14:textId="77777777" w:rsidR="007B793A" w:rsidRDefault="007B793A" w:rsidP="007B793A">
      <w:pPr>
        <w:pStyle w:val="PL"/>
      </w:pPr>
      <w:r>
        <w:t xml:space="preserve">      description: List of NF profile</w:t>
      </w:r>
    </w:p>
    <w:p w14:paraId="11A62275" w14:textId="77777777" w:rsidR="007B793A" w:rsidRDefault="007B793A" w:rsidP="007B793A">
      <w:pPr>
        <w:pStyle w:val="PL"/>
      </w:pPr>
      <w:r>
        <w:t xml:space="preserve">      items:</w:t>
      </w:r>
    </w:p>
    <w:p w14:paraId="2D849E4C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53B9A18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137587D1" w14:textId="77777777" w:rsidR="007B793A" w:rsidRDefault="007B793A" w:rsidP="007B793A">
      <w:pPr>
        <w:pStyle w:val="PL"/>
      </w:pPr>
      <w:r>
        <w:t xml:space="preserve">      type: object</w:t>
      </w:r>
    </w:p>
    <w:p w14:paraId="1EE80803" w14:textId="77777777" w:rsidR="007B793A" w:rsidRDefault="007B793A" w:rsidP="007B793A">
      <w:pPr>
        <w:pStyle w:val="PL"/>
      </w:pPr>
      <w:r>
        <w:t xml:space="preserve">      description: 'NF profile stored in NRF, defined in TS 29.510'</w:t>
      </w:r>
    </w:p>
    <w:p w14:paraId="46881F93" w14:textId="77777777" w:rsidR="007B793A" w:rsidRDefault="007B793A" w:rsidP="007B793A">
      <w:pPr>
        <w:pStyle w:val="PL"/>
      </w:pPr>
      <w:r>
        <w:t xml:space="preserve">      properties:</w:t>
      </w:r>
    </w:p>
    <w:p w14:paraId="6F3024F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507EEE7" w14:textId="77777777" w:rsidR="007B793A" w:rsidRDefault="007B793A" w:rsidP="007B793A">
      <w:pPr>
        <w:pStyle w:val="PL"/>
      </w:pPr>
      <w:r>
        <w:t xml:space="preserve">          type: string</w:t>
      </w:r>
    </w:p>
    <w:p w14:paraId="3C64EA76" w14:textId="77777777" w:rsidR="007B793A" w:rsidRDefault="007B793A" w:rsidP="007B793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068382D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7E3F4100" w14:textId="77777777" w:rsidR="007B793A" w:rsidRDefault="007B793A" w:rsidP="007B793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BADA77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FFE73D9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4FAF09B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0914D966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7FE4D3B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089A7C55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9A0779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C178903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DEFE651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7763B466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70C9A6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98B2F50" w14:textId="77777777" w:rsidR="007B793A" w:rsidRDefault="007B793A" w:rsidP="007B793A">
      <w:pPr>
        <w:pStyle w:val="PL"/>
      </w:pPr>
      <w:r>
        <w:t xml:space="preserve">          type: array</w:t>
      </w:r>
    </w:p>
    <w:p w14:paraId="7BA2F31D" w14:textId="77777777" w:rsidR="007B793A" w:rsidRDefault="007B793A" w:rsidP="007B793A">
      <w:pPr>
        <w:pStyle w:val="PL"/>
      </w:pPr>
      <w:r>
        <w:t xml:space="preserve">          items:</w:t>
      </w:r>
    </w:p>
    <w:p w14:paraId="3555A4AF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319B9ED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3A2AADEC" w14:textId="77777777" w:rsidR="007B793A" w:rsidRDefault="007B793A" w:rsidP="007B793A">
      <w:pPr>
        <w:pStyle w:val="PL"/>
      </w:pPr>
      <w:r>
        <w:t xml:space="preserve">      type: object</w:t>
      </w:r>
    </w:p>
    <w:p w14:paraId="125F1991" w14:textId="77777777" w:rsidR="007B793A" w:rsidRDefault="007B793A" w:rsidP="007B793A">
      <w:pPr>
        <w:pStyle w:val="PL"/>
      </w:pPr>
      <w:r>
        <w:t xml:space="preserve">      description: NF Service is defined in TS 29.510</w:t>
      </w:r>
    </w:p>
    <w:p w14:paraId="6564998E" w14:textId="77777777" w:rsidR="007B793A" w:rsidRDefault="007B793A" w:rsidP="007B793A">
      <w:pPr>
        <w:pStyle w:val="PL"/>
      </w:pPr>
      <w:r>
        <w:t xml:space="preserve">      properties:</w:t>
      </w:r>
    </w:p>
    <w:p w14:paraId="5F63BA2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0FE9FECE" w14:textId="77777777" w:rsidR="007B793A" w:rsidRDefault="007B793A" w:rsidP="007B793A">
      <w:pPr>
        <w:pStyle w:val="PL"/>
      </w:pPr>
      <w:r>
        <w:t xml:space="preserve">          type: string</w:t>
      </w:r>
    </w:p>
    <w:p w14:paraId="1EE0EFF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36639DDE" w14:textId="77777777" w:rsidR="007B793A" w:rsidRDefault="007B793A" w:rsidP="007B793A">
      <w:pPr>
        <w:pStyle w:val="PL"/>
      </w:pPr>
      <w:r>
        <w:t xml:space="preserve">          type: string</w:t>
      </w:r>
    </w:p>
    <w:p w14:paraId="26AC2923" w14:textId="77777777" w:rsidR="007B793A" w:rsidRDefault="007B793A" w:rsidP="007B793A">
      <w:pPr>
        <w:pStyle w:val="PL"/>
      </w:pPr>
      <w:r>
        <w:t xml:space="preserve">        version:</w:t>
      </w:r>
    </w:p>
    <w:p w14:paraId="35B2F53D" w14:textId="77777777" w:rsidR="007B793A" w:rsidRDefault="007B793A" w:rsidP="007B793A">
      <w:pPr>
        <w:pStyle w:val="PL"/>
      </w:pPr>
      <w:r>
        <w:t xml:space="preserve">          type: string</w:t>
      </w:r>
    </w:p>
    <w:p w14:paraId="2D76F09D" w14:textId="77777777" w:rsidR="007B793A" w:rsidRDefault="007B793A" w:rsidP="007B793A">
      <w:pPr>
        <w:pStyle w:val="PL"/>
      </w:pPr>
      <w:r>
        <w:t xml:space="preserve">        schema:</w:t>
      </w:r>
    </w:p>
    <w:p w14:paraId="46F98D81" w14:textId="77777777" w:rsidR="007B793A" w:rsidRDefault="007B793A" w:rsidP="007B793A">
      <w:pPr>
        <w:pStyle w:val="PL"/>
      </w:pPr>
      <w:r>
        <w:t xml:space="preserve">          type: string</w:t>
      </w:r>
    </w:p>
    <w:p w14:paraId="6EB658D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47C0FAB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671F6D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5D17D9F7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711D19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01A2672D" w14:textId="77777777" w:rsidR="007B793A" w:rsidRDefault="007B793A" w:rsidP="007B793A">
      <w:pPr>
        <w:pStyle w:val="PL"/>
      </w:pPr>
      <w:r>
        <w:t xml:space="preserve">          type: array</w:t>
      </w:r>
    </w:p>
    <w:p w14:paraId="4E5CCA3E" w14:textId="77777777" w:rsidR="007B793A" w:rsidRDefault="007B793A" w:rsidP="007B793A">
      <w:pPr>
        <w:pStyle w:val="PL"/>
      </w:pPr>
      <w:r>
        <w:t xml:space="preserve">          items:</w:t>
      </w:r>
    </w:p>
    <w:p w14:paraId="58C77C66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77FC2C1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20357DA7" w14:textId="77777777" w:rsidR="007B793A" w:rsidRDefault="007B793A" w:rsidP="007B793A">
      <w:pPr>
        <w:pStyle w:val="PL"/>
      </w:pPr>
      <w:r>
        <w:t xml:space="preserve">          type: string</w:t>
      </w:r>
    </w:p>
    <w:p w14:paraId="3F2221C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1B775672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4C3C03E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356E2FAD" w14:textId="77777777" w:rsidR="007B793A" w:rsidRDefault="007B793A" w:rsidP="007B793A">
      <w:pPr>
        <w:pStyle w:val="PL"/>
      </w:pPr>
      <w:r>
        <w:t xml:space="preserve">          type: array</w:t>
      </w:r>
    </w:p>
    <w:p w14:paraId="5F27BE43" w14:textId="77777777" w:rsidR="007B793A" w:rsidRDefault="007B793A" w:rsidP="007B793A">
      <w:pPr>
        <w:pStyle w:val="PL"/>
      </w:pPr>
      <w:r>
        <w:t xml:space="preserve">          items:</w:t>
      </w:r>
    </w:p>
    <w:p w14:paraId="12BAF5F2" w14:textId="77777777" w:rsidR="007B793A" w:rsidRDefault="007B793A" w:rsidP="007B793A">
      <w:pPr>
        <w:pStyle w:val="PL"/>
      </w:pPr>
      <w:r>
        <w:lastRenderedPageBreak/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297A041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8FB51D3" w14:textId="77777777" w:rsidR="007B793A" w:rsidRDefault="007B793A" w:rsidP="007B793A">
      <w:pPr>
        <w:pStyle w:val="PL"/>
      </w:pPr>
      <w:r>
        <w:t xml:space="preserve">          type: array</w:t>
      </w:r>
    </w:p>
    <w:p w14:paraId="6C7EEE55" w14:textId="77777777" w:rsidR="007B793A" w:rsidRDefault="007B793A" w:rsidP="007B793A">
      <w:pPr>
        <w:pStyle w:val="PL"/>
      </w:pPr>
      <w:r>
        <w:t xml:space="preserve">          items:</w:t>
      </w:r>
    </w:p>
    <w:p w14:paraId="5C8A152F" w14:textId="77777777" w:rsidR="007B793A" w:rsidRDefault="007B793A" w:rsidP="007B793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85B91E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2BF91EFD" w14:textId="77777777" w:rsidR="007B793A" w:rsidRDefault="007B793A" w:rsidP="007B793A">
      <w:pPr>
        <w:pStyle w:val="PL"/>
      </w:pPr>
      <w:r>
        <w:t xml:space="preserve">      type: string</w:t>
      </w:r>
    </w:p>
    <w:p w14:paraId="0F26A21C" w14:textId="77777777" w:rsidR="007B793A" w:rsidRDefault="007B793A" w:rsidP="007B793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825C99D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CB463C7" w14:textId="77777777" w:rsidR="007B793A" w:rsidRDefault="007B793A" w:rsidP="007B793A">
      <w:pPr>
        <w:pStyle w:val="PL"/>
      </w:pPr>
      <w:r>
        <w:t xml:space="preserve">        - REGISTERED</w:t>
      </w:r>
    </w:p>
    <w:p w14:paraId="6F6497AA" w14:textId="77777777" w:rsidR="007B793A" w:rsidRDefault="007B793A" w:rsidP="007B793A">
      <w:pPr>
        <w:pStyle w:val="PL"/>
      </w:pPr>
      <w:r>
        <w:t xml:space="preserve">        - SUSPENDED</w:t>
      </w:r>
    </w:p>
    <w:p w14:paraId="011B54D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10917360" w14:textId="77777777" w:rsidR="007B793A" w:rsidRDefault="007B793A" w:rsidP="007B793A">
      <w:pPr>
        <w:pStyle w:val="PL"/>
      </w:pPr>
      <w:r>
        <w:t xml:space="preserve">      type: array</w:t>
      </w:r>
    </w:p>
    <w:p w14:paraId="3703EC1D" w14:textId="77777777" w:rsidR="007B793A" w:rsidRDefault="007B793A" w:rsidP="007B793A">
      <w:pPr>
        <w:pStyle w:val="PL"/>
      </w:pPr>
      <w:r>
        <w:t xml:space="preserve">      items:</w:t>
      </w:r>
    </w:p>
    <w:p w14:paraId="2C85E965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2857833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40508475" w14:textId="77777777" w:rsidR="007B793A" w:rsidRDefault="007B793A" w:rsidP="007B793A">
      <w:pPr>
        <w:pStyle w:val="PL"/>
      </w:pPr>
      <w:r>
        <w:t xml:space="preserve">      type: string</w:t>
      </w:r>
    </w:p>
    <w:p w14:paraId="6BF642EF" w14:textId="77777777" w:rsidR="007B793A" w:rsidRDefault="007B793A" w:rsidP="007B793A">
      <w:pPr>
        <w:pStyle w:val="PL"/>
      </w:pPr>
      <w:r>
        <w:t xml:space="preserve">      description: CNSI Id is defined in TS 29.531, only for Core Network</w:t>
      </w:r>
    </w:p>
    <w:p w14:paraId="6172C12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0A682E5D" w14:textId="77777777" w:rsidR="007B793A" w:rsidRDefault="007B793A" w:rsidP="007B793A">
      <w:pPr>
        <w:pStyle w:val="PL"/>
      </w:pPr>
      <w:r>
        <w:t xml:space="preserve">      type: array</w:t>
      </w:r>
    </w:p>
    <w:p w14:paraId="59C766AC" w14:textId="77777777" w:rsidR="007B793A" w:rsidRDefault="007B793A" w:rsidP="007B793A">
      <w:pPr>
        <w:pStyle w:val="PL"/>
      </w:pPr>
      <w:r>
        <w:t xml:space="preserve">      items:</w:t>
      </w:r>
    </w:p>
    <w:p w14:paraId="51BAB9DD" w14:textId="77777777" w:rsidR="007B793A" w:rsidRDefault="007B793A" w:rsidP="007B793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037923E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59636634" w14:textId="77777777" w:rsidR="007B793A" w:rsidRDefault="007B793A" w:rsidP="007B793A">
      <w:pPr>
        <w:pStyle w:val="PL"/>
      </w:pPr>
      <w:r>
        <w:t xml:space="preserve">      type: integer</w:t>
      </w:r>
    </w:p>
    <w:p w14:paraId="5554BA7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2E819449" w14:textId="77777777" w:rsidR="007B793A" w:rsidRDefault="007B793A" w:rsidP="007B793A">
      <w:pPr>
        <w:pStyle w:val="PL"/>
      </w:pPr>
      <w:r>
        <w:t xml:space="preserve">      type: object</w:t>
      </w:r>
    </w:p>
    <w:p w14:paraId="3C228B70" w14:textId="77777777" w:rsidR="007B793A" w:rsidRDefault="007B793A" w:rsidP="007B793A">
      <w:pPr>
        <w:pStyle w:val="PL"/>
      </w:pPr>
      <w:r>
        <w:t xml:space="preserve">      properties:</w:t>
      </w:r>
    </w:p>
    <w:p w14:paraId="144C162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45FA1D5F" w14:textId="77777777" w:rsidR="007B793A" w:rsidRDefault="007B793A" w:rsidP="007B793A">
      <w:pPr>
        <w:pStyle w:val="PL"/>
      </w:pPr>
      <w:r>
        <w:t xml:space="preserve">          type: string</w:t>
      </w:r>
    </w:p>
    <w:p w14:paraId="2745AB7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36D0BC6B" w14:textId="77777777" w:rsidR="007B793A" w:rsidRDefault="007B793A" w:rsidP="007B793A">
      <w:pPr>
        <w:pStyle w:val="PL"/>
      </w:pPr>
      <w:r>
        <w:t xml:space="preserve">          type: array</w:t>
      </w:r>
    </w:p>
    <w:p w14:paraId="00D91ED4" w14:textId="77777777" w:rsidR="007B793A" w:rsidRDefault="007B793A" w:rsidP="007B793A">
      <w:pPr>
        <w:pStyle w:val="PL"/>
      </w:pPr>
      <w:r>
        <w:t xml:space="preserve">          items:</w:t>
      </w:r>
    </w:p>
    <w:p w14:paraId="24806935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6D50E6F3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B8F5A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79B58D3D" w14:textId="77777777" w:rsidR="007B793A" w:rsidRDefault="007B793A" w:rsidP="007B793A">
      <w:pPr>
        <w:pStyle w:val="PL"/>
      </w:pPr>
      <w:r>
        <w:t xml:space="preserve">          type: array</w:t>
      </w:r>
    </w:p>
    <w:p w14:paraId="44F8617C" w14:textId="77777777" w:rsidR="007B793A" w:rsidRDefault="007B793A" w:rsidP="007B793A">
      <w:pPr>
        <w:pStyle w:val="PL"/>
      </w:pPr>
      <w:r>
        <w:t xml:space="preserve">          items:</w:t>
      </w:r>
    </w:p>
    <w:p w14:paraId="07C0A37F" w14:textId="77777777" w:rsidR="007B793A" w:rsidRDefault="007B793A" w:rsidP="007B793A">
      <w:pPr>
        <w:pStyle w:val="PL"/>
      </w:pPr>
      <w:r>
        <w:t xml:space="preserve">            type: string</w:t>
      </w:r>
    </w:p>
    <w:p w14:paraId="044D03A0" w14:textId="77777777" w:rsidR="007B793A" w:rsidRDefault="007B793A" w:rsidP="007B793A">
      <w:pPr>
        <w:pStyle w:val="PL"/>
      </w:pPr>
      <w:r>
        <w:t xml:space="preserve">            pattern: '^[0-9]{1,4}$'</w:t>
      </w:r>
    </w:p>
    <w:p w14:paraId="1990C55A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EFD852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494ABEB2" w14:textId="77777777" w:rsidR="007B793A" w:rsidRDefault="007B793A" w:rsidP="007B793A">
      <w:pPr>
        <w:pStyle w:val="PL"/>
      </w:pPr>
      <w:r>
        <w:t xml:space="preserve">          type: array</w:t>
      </w:r>
    </w:p>
    <w:p w14:paraId="538284A2" w14:textId="77777777" w:rsidR="007B793A" w:rsidRDefault="007B793A" w:rsidP="007B793A">
      <w:pPr>
        <w:pStyle w:val="PL"/>
      </w:pPr>
      <w:r>
        <w:t xml:space="preserve">          items:</w:t>
      </w:r>
    </w:p>
    <w:p w14:paraId="5127301D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676DACA3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84DCD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SupportedDataSet</w:t>
      </w:r>
      <w:proofErr w:type="spellEnd"/>
      <w:r>
        <w:t>:</w:t>
      </w:r>
    </w:p>
    <w:p w14:paraId="05189546" w14:textId="77777777" w:rsidR="007B793A" w:rsidRDefault="007B793A" w:rsidP="007B793A">
      <w:pPr>
        <w:pStyle w:val="PL"/>
      </w:pPr>
      <w:r>
        <w:t xml:space="preserve">      type: string</w:t>
      </w:r>
    </w:p>
    <w:p w14:paraId="1B235368" w14:textId="77777777" w:rsidR="007B793A" w:rsidRDefault="007B793A" w:rsidP="007B793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3543805E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9A069D7" w14:textId="77777777" w:rsidR="007B793A" w:rsidRDefault="007B793A" w:rsidP="007B793A">
      <w:pPr>
        <w:pStyle w:val="PL"/>
      </w:pPr>
      <w:r>
        <w:t xml:space="preserve">        - SUBSCRIPTION</w:t>
      </w:r>
    </w:p>
    <w:p w14:paraId="1A095930" w14:textId="77777777" w:rsidR="007B793A" w:rsidRDefault="007B793A" w:rsidP="007B793A">
      <w:pPr>
        <w:pStyle w:val="PL"/>
      </w:pPr>
      <w:r>
        <w:t xml:space="preserve">        - POLICY</w:t>
      </w:r>
    </w:p>
    <w:p w14:paraId="73AF587B" w14:textId="77777777" w:rsidR="007B793A" w:rsidRDefault="007B793A" w:rsidP="007B793A">
      <w:pPr>
        <w:pStyle w:val="PL"/>
      </w:pPr>
      <w:r>
        <w:t xml:space="preserve">        - EXPOSURE</w:t>
      </w:r>
    </w:p>
    <w:p w14:paraId="28E262EB" w14:textId="77777777" w:rsidR="007B793A" w:rsidRDefault="007B793A" w:rsidP="007B793A">
      <w:pPr>
        <w:pStyle w:val="PL"/>
      </w:pPr>
      <w:r>
        <w:t xml:space="preserve">        - APPLICATION</w:t>
      </w:r>
    </w:p>
    <w:p w14:paraId="0FF98B25" w14:textId="77777777" w:rsidR="007B793A" w:rsidRDefault="007B793A" w:rsidP="007B793A">
      <w:pPr>
        <w:pStyle w:val="PL"/>
      </w:pPr>
      <w:r>
        <w:t xml:space="preserve">        - A_PFD</w:t>
      </w:r>
    </w:p>
    <w:p w14:paraId="735BBFA3" w14:textId="77777777" w:rsidR="007B793A" w:rsidRDefault="007B793A" w:rsidP="007B793A">
      <w:pPr>
        <w:pStyle w:val="PL"/>
      </w:pPr>
      <w:r>
        <w:t xml:space="preserve">        - A_AFTI</w:t>
      </w:r>
    </w:p>
    <w:p w14:paraId="21D3CF12" w14:textId="77777777" w:rsidR="007B793A" w:rsidRDefault="007B793A" w:rsidP="007B793A">
      <w:pPr>
        <w:pStyle w:val="PL"/>
      </w:pPr>
      <w:r>
        <w:t xml:space="preserve">        - A_IPTV</w:t>
      </w:r>
    </w:p>
    <w:p w14:paraId="55BBACF2" w14:textId="77777777" w:rsidR="007B793A" w:rsidRDefault="007B793A" w:rsidP="007B793A">
      <w:pPr>
        <w:pStyle w:val="PL"/>
      </w:pPr>
      <w:r>
        <w:t xml:space="preserve">        - A_BDT</w:t>
      </w:r>
    </w:p>
    <w:p w14:paraId="1BE69DBA" w14:textId="77777777" w:rsidR="007B793A" w:rsidRDefault="007B793A" w:rsidP="007B793A">
      <w:pPr>
        <w:pStyle w:val="PL"/>
      </w:pPr>
      <w:r>
        <w:t xml:space="preserve">        - A_SPD</w:t>
      </w:r>
    </w:p>
    <w:p w14:paraId="793DABED" w14:textId="77777777" w:rsidR="007B793A" w:rsidRDefault="007B793A" w:rsidP="007B793A">
      <w:pPr>
        <w:pStyle w:val="PL"/>
      </w:pPr>
      <w:r>
        <w:t xml:space="preserve">        - A_EASD</w:t>
      </w:r>
    </w:p>
    <w:p w14:paraId="4DF9AE9D" w14:textId="77777777" w:rsidR="007B793A" w:rsidRPr="00036192" w:rsidRDefault="007B793A" w:rsidP="007B793A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7EAC9F43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3F66D29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66A8B6A7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7174046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0ADAA8AF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01860863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</w:t>
      </w:r>
      <w:proofErr w:type="spellStart"/>
      <w:r w:rsidRPr="00036192">
        <w:rPr>
          <w:lang w:val="es-ES"/>
        </w:rPr>
        <w:t>NotificationType</w:t>
      </w:r>
      <w:proofErr w:type="spellEnd"/>
      <w:r w:rsidRPr="00036192">
        <w:rPr>
          <w:lang w:val="es-ES"/>
        </w:rPr>
        <w:t xml:space="preserve">:      </w:t>
      </w:r>
    </w:p>
    <w:p w14:paraId="0DFC6408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</w:t>
      </w:r>
      <w:proofErr w:type="spellStart"/>
      <w:r w:rsidRPr="00036192">
        <w:rPr>
          <w:lang w:val="es-ES"/>
        </w:rPr>
        <w:t>type</w:t>
      </w:r>
      <w:proofErr w:type="spellEnd"/>
      <w:r w:rsidRPr="00036192">
        <w:rPr>
          <w:lang w:val="es-ES"/>
        </w:rPr>
        <w:t xml:space="preserve">: </w:t>
      </w:r>
      <w:proofErr w:type="spellStart"/>
      <w:r w:rsidRPr="00036192">
        <w:rPr>
          <w:lang w:val="es-ES"/>
        </w:rPr>
        <w:t>string</w:t>
      </w:r>
      <w:proofErr w:type="spellEnd"/>
    </w:p>
    <w:p w14:paraId="269644E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</w:t>
      </w:r>
      <w:proofErr w:type="spellStart"/>
      <w:r w:rsidRPr="00036192">
        <w:rPr>
          <w:lang w:val="es-ES"/>
        </w:rPr>
        <w:t>enum</w:t>
      </w:r>
      <w:proofErr w:type="spellEnd"/>
      <w:r w:rsidRPr="00036192">
        <w:rPr>
          <w:lang w:val="es-ES"/>
        </w:rPr>
        <w:t>:</w:t>
      </w:r>
    </w:p>
    <w:p w14:paraId="6DDD0CAB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543BE2A9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18734A3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19F3954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30B3529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DATA_CHANGE_NOTIFICATION</w:t>
      </w:r>
    </w:p>
    <w:p w14:paraId="6A7507E1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26BC4172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1F276BD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465FC348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</w:t>
      </w:r>
      <w:proofErr w:type="spellStart"/>
      <w:r w:rsidRPr="00036192">
        <w:rPr>
          <w:lang w:val="es-ES"/>
        </w:rPr>
        <w:t>DefaultNotificationSubscription</w:t>
      </w:r>
      <w:proofErr w:type="spellEnd"/>
      <w:r w:rsidRPr="00036192">
        <w:rPr>
          <w:lang w:val="es-ES"/>
        </w:rPr>
        <w:t>:</w:t>
      </w:r>
    </w:p>
    <w:p w14:paraId="62D38E4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</w:t>
      </w:r>
      <w:proofErr w:type="spellStart"/>
      <w:r w:rsidRPr="00036192">
        <w:rPr>
          <w:lang w:val="es-ES"/>
        </w:rPr>
        <w:t>type</w:t>
      </w:r>
      <w:proofErr w:type="spellEnd"/>
      <w:r w:rsidRPr="00036192">
        <w:rPr>
          <w:lang w:val="es-ES"/>
        </w:rPr>
        <w:t xml:space="preserve">: </w:t>
      </w:r>
      <w:proofErr w:type="spellStart"/>
      <w:r w:rsidRPr="00036192">
        <w:rPr>
          <w:lang w:val="es-ES"/>
        </w:rPr>
        <w:t>object</w:t>
      </w:r>
      <w:proofErr w:type="spellEnd"/>
    </w:p>
    <w:p w14:paraId="69051912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lastRenderedPageBreak/>
        <w:t xml:space="preserve">      </w:t>
      </w:r>
      <w:proofErr w:type="spellStart"/>
      <w:r w:rsidRPr="00036192">
        <w:rPr>
          <w:lang w:val="es-ES"/>
        </w:rPr>
        <w:t>properties</w:t>
      </w:r>
      <w:proofErr w:type="spellEnd"/>
      <w:r w:rsidRPr="00036192">
        <w:rPr>
          <w:lang w:val="es-ES"/>
        </w:rPr>
        <w:t>:</w:t>
      </w:r>
    </w:p>
    <w:p w14:paraId="039FAFFE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</w:t>
      </w:r>
      <w:proofErr w:type="spellStart"/>
      <w:r w:rsidRPr="00036192">
        <w:rPr>
          <w:lang w:val="es-ES"/>
        </w:rPr>
        <w:t>notificationType</w:t>
      </w:r>
      <w:proofErr w:type="spellEnd"/>
      <w:r w:rsidRPr="00036192">
        <w:rPr>
          <w:lang w:val="es-ES"/>
        </w:rPr>
        <w:t>:</w:t>
      </w:r>
    </w:p>
    <w:p w14:paraId="202F5EB2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  $</w:t>
      </w:r>
      <w:proofErr w:type="spellStart"/>
      <w:r w:rsidRPr="00036192">
        <w:rPr>
          <w:lang w:val="es-ES"/>
        </w:rPr>
        <w:t>ref</w:t>
      </w:r>
      <w:proofErr w:type="spellEnd"/>
      <w:r w:rsidRPr="00036192">
        <w:rPr>
          <w:lang w:val="es-ES"/>
        </w:rPr>
        <w:t>: '#/</w:t>
      </w:r>
      <w:proofErr w:type="spellStart"/>
      <w:r w:rsidRPr="00036192">
        <w:rPr>
          <w:lang w:val="es-ES"/>
        </w:rPr>
        <w:t>components</w:t>
      </w:r>
      <w:proofErr w:type="spellEnd"/>
      <w:r w:rsidRPr="00036192">
        <w:rPr>
          <w:lang w:val="es-ES"/>
        </w:rPr>
        <w:t>/</w:t>
      </w:r>
      <w:proofErr w:type="spellStart"/>
      <w:r w:rsidRPr="00036192">
        <w:rPr>
          <w:lang w:val="es-ES"/>
        </w:rPr>
        <w:t>schemas</w:t>
      </w:r>
      <w:proofErr w:type="spellEnd"/>
      <w:r w:rsidRPr="00036192">
        <w:rPr>
          <w:lang w:val="es-ES"/>
        </w:rPr>
        <w:t>/</w:t>
      </w:r>
      <w:proofErr w:type="spellStart"/>
      <w:r w:rsidRPr="00036192">
        <w:rPr>
          <w:lang w:val="es-ES"/>
        </w:rPr>
        <w:t>NotificationType</w:t>
      </w:r>
      <w:proofErr w:type="spellEnd"/>
      <w:r w:rsidRPr="00036192">
        <w:rPr>
          <w:lang w:val="es-ES"/>
        </w:rPr>
        <w:t>'</w:t>
      </w:r>
    </w:p>
    <w:p w14:paraId="545087B6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</w:t>
      </w:r>
      <w:proofErr w:type="spellStart"/>
      <w:r w:rsidRPr="00036192">
        <w:rPr>
          <w:lang w:val="es-ES"/>
        </w:rPr>
        <w:t>callbackURI</w:t>
      </w:r>
      <w:proofErr w:type="spellEnd"/>
      <w:r w:rsidRPr="00036192">
        <w:rPr>
          <w:lang w:val="es-ES"/>
        </w:rPr>
        <w:t>:</w:t>
      </w:r>
    </w:p>
    <w:p w14:paraId="30734209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  </w:t>
      </w:r>
      <w:proofErr w:type="spellStart"/>
      <w:r w:rsidRPr="00036192">
        <w:rPr>
          <w:lang w:val="es-ES"/>
        </w:rPr>
        <w:t>type</w:t>
      </w:r>
      <w:proofErr w:type="spellEnd"/>
      <w:r w:rsidRPr="00036192">
        <w:rPr>
          <w:lang w:val="es-ES"/>
        </w:rPr>
        <w:t xml:space="preserve">: </w:t>
      </w:r>
      <w:proofErr w:type="spellStart"/>
      <w:r w:rsidRPr="00036192">
        <w:rPr>
          <w:lang w:val="es-ES"/>
        </w:rPr>
        <w:t>string</w:t>
      </w:r>
      <w:proofErr w:type="spellEnd"/>
    </w:p>
    <w:p w14:paraId="50B922D8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697A8E8F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  </w:t>
      </w:r>
      <w:proofErr w:type="spellStart"/>
      <w:r w:rsidRPr="00036192">
        <w:rPr>
          <w:lang w:val="es-ES"/>
        </w:rPr>
        <w:t>type</w:t>
      </w:r>
      <w:proofErr w:type="spellEnd"/>
      <w:r w:rsidRPr="00036192">
        <w:rPr>
          <w:lang w:val="es-ES"/>
        </w:rPr>
        <w:t xml:space="preserve">: </w:t>
      </w:r>
      <w:proofErr w:type="spellStart"/>
      <w:r w:rsidRPr="00036192">
        <w:rPr>
          <w:lang w:val="es-ES"/>
        </w:rPr>
        <w:t>boolean</w:t>
      </w:r>
      <w:proofErr w:type="spellEnd"/>
    </w:p>
    <w:p w14:paraId="1DBBF8D7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4F46115E" w14:textId="77777777" w:rsidR="007B793A" w:rsidRDefault="007B793A" w:rsidP="007B793A">
      <w:pPr>
        <w:pStyle w:val="PL"/>
      </w:pPr>
      <w:r w:rsidRPr="00036192">
        <w:rPr>
          <w:lang w:val="es-ES"/>
        </w:rPr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4E152501" w14:textId="77777777" w:rsidR="007B793A" w:rsidRDefault="007B793A" w:rsidP="007B793A">
      <w:pPr>
        <w:pStyle w:val="PL"/>
      </w:pPr>
      <w:r>
        <w:t xml:space="preserve">        versions:</w:t>
      </w:r>
    </w:p>
    <w:p w14:paraId="1C3979BF" w14:textId="77777777" w:rsidR="007B793A" w:rsidRDefault="007B793A" w:rsidP="007B793A">
      <w:pPr>
        <w:pStyle w:val="PL"/>
      </w:pPr>
      <w:r>
        <w:t xml:space="preserve">          type: string</w:t>
      </w:r>
    </w:p>
    <w:p w14:paraId="64005AD1" w14:textId="77777777" w:rsidR="007B793A" w:rsidRDefault="007B793A" w:rsidP="007B793A">
      <w:pPr>
        <w:pStyle w:val="PL"/>
      </w:pPr>
      <w:r>
        <w:t xml:space="preserve">        binding:</w:t>
      </w:r>
    </w:p>
    <w:p w14:paraId="7CA8FA3C" w14:textId="77777777" w:rsidR="007B793A" w:rsidRDefault="007B793A" w:rsidP="007B793A">
      <w:pPr>
        <w:pStyle w:val="PL"/>
      </w:pPr>
      <w:r>
        <w:t xml:space="preserve">          type: string</w:t>
      </w:r>
    </w:p>
    <w:p w14:paraId="7994C8BA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BE58E5D" w14:textId="77777777" w:rsidR="007B793A" w:rsidRDefault="007B793A" w:rsidP="007B793A">
      <w:pPr>
        <w:pStyle w:val="PL"/>
      </w:pPr>
      <w:r>
        <w:t xml:space="preserve">      type: object</w:t>
      </w:r>
    </w:p>
    <w:p w14:paraId="10937D4D" w14:textId="77777777" w:rsidR="007B793A" w:rsidRDefault="007B793A" w:rsidP="007B793A">
      <w:pPr>
        <w:pStyle w:val="PL"/>
      </w:pPr>
      <w:r>
        <w:t xml:space="preserve">      properties:</w:t>
      </w:r>
    </w:p>
    <w:p w14:paraId="053A9B9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46F8E34" w14:textId="77777777" w:rsidR="007B793A" w:rsidRDefault="007B793A" w:rsidP="007B793A">
      <w:pPr>
        <w:pStyle w:val="PL"/>
      </w:pPr>
      <w:r>
        <w:t xml:space="preserve">          type: string</w:t>
      </w:r>
    </w:p>
    <w:p w14:paraId="36AF2A0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78EBE671" w14:textId="77777777" w:rsidR="007B793A" w:rsidRDefault="007B793A" w:rsidP="007B793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CF47B1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1A229C30" w14:textId="77777777" w:rsidR="007B793A" w:rsidRDefault="007B793A" w:rsidP="007B793A">
      <w:pPr>
        <w:pStyle w:val="PL"/>
      </w:pPr>
      <w:r>
        <w:t xml:space="preserve">          type: integer</w:t>
      </w:r>
    </w:p>
    <w:p w14:paraId="3CCEA2D2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5E4933C5" w14:textId="77777777" w:rsidR="007B793A" w:rsidRDefault="007B793A" w:rsidP="007B793A">
      <w:pPr>
        <w:pStyle w:val="PL"/>
      </w:pPr>
      <w:r>
        <w:t xml:space="preserve">          type: string</w:t>
      </w:r>
    </w:p>
    <w:p w14:paraId="3953F27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6489C0A1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13AFD4E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5B886C47" w14:textId="77777777" w:rsidR="007B793A" w:rsidRDefault="007B793A" w:rsidP="007B793A">
      <w:pPr>
        <w:pStyle w:val="PL"/>
      </w:pPr>
      <w:r>
        <w:t xml:space="preserve">          type: array</w:t>
      </w:r>
    </w:p>
    <w:p w14:paraId="1BAEB404" w14:textId="77777777" w:rsidR="007B793A" w:rsidRDefault="007B793A" w:rsidP="007B793A">
      <w:pPr>
        <w:pStyle w:val="PL"/>
      </w:pPr>
      <w:r>
        <w:t xml:space="preserve">          items:</w:t>
      </w:r>
    </w:p>
    <w:p w14:paraId="183CB73A" w14:textId="77777777" w:rsidR="007B793A" w:rsidRDefault="007B793A" w:rsidP="007B793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C4DE14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02C7EC90" w14:textId="77777777" w:rsidR="007B793A" w:rsidRDefault="007B793A" w:rsidP="007B793A">
      <w:pPr>
        <w:pStyle w:val="PL"/>
      </w:pPr>
      <w:r>
        <w:t xml:space="preserve">          type: array</w:t>
      </w:r>
    </w:p>
    <w:p w14:paraId="4ACAF15B" w14:textId="77777777" w:rsidR="007B793A" w:rsidRDefault="007B793A" w:rsidP="007B793A">
      <w:pPr>
        <w:pStyle w:val="PL"/>
      </w:pPr>
      <w:r>
        <w:t xml:space="preserve">          items:</w:t>
      </w:r>
    </w:p>
    <w:p w14:paraId="669A0DDE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3F12FE6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6B584F6" w14:textId="77777777" w:rsidR="007B793A" w:rsidRDefault="007B793A" w:rsidP="007B793A">
      <w:pPr>
        <w:pStyle w:val="PL"/>
      </w:pPr>
      <w:r>
        <w:t xml:space="preserve">          type: array</w:t>
      </w:r>
    </w:p>
    <w:p w14:paraId="0CBAB447" w14:textId="77777777" w:rsidR="007B793A" w:rsidRDefault="007B793A" w:rsidP="007B793A">
      <w:pPr>
        <w:pStyle w:val="PL"/>
      </w:pPr>
      <w:r>
        <w:t xml:space="preserve">          items:</w:t>
      </w:r>
    </w:p>
    <w:p w14:paraId="71A2B246" w14:textId="77777777" w:rsidR="007B793A" w:rsidRDefault="007B793A" w:rsidP="007B793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99E274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1354E453" w14:textId="77777777" w:rsidR="007B793A" w:rsidRDefault="007B793A" w:rsidP="007B793A">
      <w:pPr>
        <w:pStyle w:val="PL"/>
      </w:pPr>
      <w:r>
        <w:t xml:space="preserve">          type: array</w:t>
      </w:r>
    </w:p>
    <w:p w14:paraId="3AC7F35C" w14:textId="77777777" w:rsidR="007B793A" w:rsidRDefault="007B793A" w:rsidP="007B793A">
      <w:pPr>
        <w:pStyle w:val="PL"/>
      </w:pPr>
      <w:r>
        <w:t xml:space="preserve">          items: </w:t>
      </w:r>
    </w:p>
    <w:p w14:paraId="23CFD489" w14:textId="77777777" w:rsidR="007B793A" w:rsidRDefault="007B793A" w:rsidP="007B793A">
      <w:pPr>
        <w:pStyle w:val="PL"/>
      </w:pPr>
      <w:r>
        <w:t xml:space="preserve">            type: string</w:t>
      </w:r>
    </w:p>
    <w:p w14:paraId="7719438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1F3FFE30" w14:textId="77777777" w:rsidR="007B793A" w:rsidRDefault="007B793A" w:rsidP="007B793A">
      <w:pPr>
        <w:pStyle w:val="PL"/>
      </w:pPr>
      <w:r>
        <w:t xml:space="preserve">          type: array</w:t>
      </w:r>
    </w:p>
    <w:p w14:paraId="75074C2E" w14:textId="77777777" w:rsidR="007B793A" w:rsidRDefault="007B793A" w:rsidP="007B793A">
      <w:pPr>
        <w:pStyle w:val="PL"/>
      </w:pPr>
      <w:r>
        <w:t xml:space="preserve">          items:</w:t>
      </w:r>
    </w:p>
    <w:p w14:paraId="34026B43" w14:textId="77777777" w:rsidR="007B793A" w:rsidRDefault="007B793A" w:rsidP="007B793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BD9A834" w14:textId="77777777" w:rsidR="007B793A" w:rsidRDefault="007B793A" w:rsidP="007B793A">
      <w:pPr>
        <w:pStyle w:val="PL"/>
      </w:pPr>
      <w:r>
        <w:t xml:space="preserve">        locality:</w:t>
      </w:r>
    </w:p>
    <w:p w14:paraId="4816BBF1" w14:textId="77777777" w:rsidR="007B793A" w:rsidRDefault="007B793A" w:rsidP="007B793A">
      <w:pPr>
        <w:pStyle w:val="PL"/>
      </w:pPr>
      <w:r>
        <w:t xml:space="preserve">          type: string</w:t>
      </w:r>
    </w:p>
    <w:p w14:paraId="2B34D95B" w14:textId="77777777" w:rsidR="007B793A" w:rsidRDefault="007B793A" w:rsidP="007B793A">
      <w:pPr>
        <w:pStyle w:val="PL"/>
      </w:pPr>
      <w:r>
        <w:t xml:space="preserve">        capacity:</w:t>
      </w:r>
    </w:p>
    <w:p w14:paraId="25833281" w14:textId="77777777" w:rsidR="007B793A" w:rsidRDefault="007B793A" w:rsidP="007B793A">
      <w:pPr>
        <w:pStyle w:val="PL"/>
      </w:pPr>
      <w:r>
        <w:t xml:space="preserve">          type: integer</w:t>
      </w:r>
    </w:p>
    <w:p w14:paraId="35354C6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58C15845" w14:textId="77777777" w:rsidR="007B793A" w:rsidRDefault="007B793A" w:rsidP="007B793A">
      <w:pPr>
        <w:pStyle w:val="PL"/>
      </w:pPr>
      <w:r>
        <w:t xml:space="preserve">          type: array</w:t>
      </w:r>
    </w:p>
    <w:p w14:paraId="0C644023" w14:textId="77777777" w:rsidR="007B793A" w:rsidRDefault="007B793A" w:rsidP="007B793A">
      <w:pPr>
        <w:pStyle w:val="PL"/>
      </w:pPr>
      <w:r>
        <w:t xml:space="preserve">          items:</w:t>
      </w:r>
    </w:p>
    <w:p w14:paraId="7CFD35DC" w14:textId="77777777" w:rsidR="007B793A" w:rsidRDefault="007B793A" w:rsidP="007B793A">
      <w:pPr>
        <w:pStyle w:val="PL"/>
      </w:pPr>
      <w:r>
        <w:t xml:space="preserve">            type: string</w:t>
      </w:r>
    </w:p>
    <w:p w14:paraId="19082D2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69B86710" w14:textId="77777777" w:rsidR="007B793A" w:rsidRDefault="007B793A" w:rsidP="007B793A">
      <w:pPr>
        <w:pStyle w:val="PL"/>
      </w:pPr>
      <w:r>
        <w:t xml:space="preserve">          type: array</w:t>
      </w:r>
    </w:p>
    <w:p w14:paraId="6256B85D" w14:textId="77777777" w:rsidR="007B793A" w:rsidRDefault="007B793A" w:rsidP="007B793A">
      <w:pPr>
        <w:pStyle w:val="PL"/>
      </w:pPr>
      <w:r>
        <w:t xml:space="preserve">          items:</w:t>
      </w:r>
    </w:p>
    <w:p w14:paraId="33EBA2AD" w14:textId="77777777" w:rsidR="007B793A" w:rsidRDefault="007B793A" w:rsidP="007B793A">
      <w:pPr>
        <w:pStyle w:val="PL"/>
      </w:pPr>
      <w:r>
        <w:t xml:space="preserve">            type: string</w:t>
      </w:r>
    </w:p>
    <w:p w14:paraId="71CC86F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lcHSupportInd</w:t>
      </w:r>
      <w:proofErr w:type="spellEnd"/>
      <w:r>
        <w:t>:</w:t>
      </w:r>
    </w:p>
    <w:p w14:paraId="4E635DF8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18C6A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olcHSupportInd</w:t>
      </w:r>
      <w:proofErr w:type="spellEnd"/>
      <w:r>
        <w:t>:</w:t>
      </w:r>
    </w:p>
    <w:p w14:paraId="3289495C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D028B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67B6A33C" w14:textId="77777777" w:rsidR="007B793A" w:rsidRDefault="007B793A" w:rsidP="007B793A">
      <w:pPr>
        <w:pStyle w:val="PL"/>
      </w:pPr>
      <w:r>
        <w:t xml:space="preserve">          type: array</w:t>
      </w:r>
    </w:p>
    <w:p w14:paraId="64A11BD2" w14:textId="77777777" w:rsidR="007B793A" w:rsidRDefault="007B793A" w:rsidP="007B793A">
      <w:pPr>
        <w:pStyle w:val="PL"/>
      </w:pPr>
      <w:r>
        <w:t xml:space="preserve">          items:</w:t>
      </w:r>
    </w:p>
    <w:p w14:paraId="13B53E21" w14:textId="77777777" w:rsidR="007B793A" w:rsidRDefault="007B793A" w:rsidP="007B793A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B1D2E9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19920079" w14:textId="77777777" w:rsidR="007B793A" w:rsidRDefault="007B793A" w:rsidP="007B793A">
      <w:pPr>
        <w:pStyle w:val="PL"/>
      </w:pPr>
      <w:r>
        <w:t xml:space="preserve">          type: array</w:t>
      </w:r>
    </w:p>
    <w:p w14:paraId="1128E7B8" w14:textId="77777777" w:rsidR="007B793A" w:rsidRDefault="007B793A" w:rsidP="007B793A">
      <w:pPr>
        <w:pStyle w:val="PL"/>
      </w:pPr>
      <w:r>
        <w:t xml:space="preserve">          items:</w:t>
      </w:r>
    </w:p>
    <w:p w14:paraId="694E3570" w14:textId="77777777" w:rsidR="007B793A" w:rsidRDefault="007B793A" w:rsidP="007B793A">
      <w:pPr>
        <w:pStyle w:val="PL"/>
      </w:pPr>
      <w:r>
        <w:t xml:space="preserve">            type: string</w:t>
      </w:r>
    </w:p>
    <w:p w14:paraId="7865015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55F1903E" w14:textId="77777777" w:rsidR="007B793A" w:rsidRDefault="007B793A" w:rsidP="007B793A">
      <w:pPr>
        <w:pStyle w:val="PL"/>
      </w:pPr>
      <w:r>
        <w:t xml:space="preserve">          type: string</w:t>
      </w:r>
    </w:p>
    <w:p w14:paraId="2F377D5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7ED0D5EF" w14:textId="77777777" w:rsidR="007B793A" w:rsidRDefault="007B793A" w:rsidP="007B793A">
      <w:pPr>
        <w:pStyle w:val="PL"/>
      </w:pPr>
      <w:r>
        <w:t xml:space="preserve">      type: string</w:t>
      </w:r>
    </w:p>
    <w:p w14:paraId="2CAC35C6" w14:textId="77777777" w:rsidR="007B793A" w:rsidRDefault="007B793A" w:rsidP="007B793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6597C1D2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9F38DC7" w14:textId="77777777" w:rsidR="007B793A" w:rsidRDefault="007B793A" w:rsidP="007B793A">
      <w:pPr>
        <w:pStyle w:val="PL"/>
      </w:pPr>
      <w:r>
        <w:t xml:space="preserve">        - CSEPP</w:t>
      </w:r>
    </w:p>
    <w:p w14:paraId="5F92C1C4" w14:textId="77777777" w:rsidR="007B793A" w:rsidRDefault="007B793A" w:rsidP="007B793A">
      <w:pPr>
        <w:pStyle w:val="PL"/>
      </w:pPr>
      <w:r>
        <w:t xml:space="preserve">        - PSEPP</w:t>
      </w:r>
    </w:p>
    <w:p w14:paraId="1C205811" w14:textId="77777777" w:rsidR="007B793A" w:rsidRDefault="007B793A" w:rsidP="007B793A">
      <w:pPr>
        <w:pStyle w:val="PL"/>
      </w:pPr>
      <w:r>
        <w:lastRenderedPageBreak/>
        <w:t xml:space="preserve">    </w:t>
      </w:r>
      <w:proofErr w:type="spellStart"/>
      <w:r>
        <w:t>SupportedFunc</w:t>
      </w:r>
      <w:proofErr w:type="spellEnd"/>
      <w:r>
        <w:t>:</w:t>
      </w:r>
    </w:p>
    <w:p w14:paraId="1FDF522E" w14:textId="77777777" w:rsidR="007B793A" w:rsidRDefault="007B793A" w:rsidP="007B793A">
      <w:pPr>
        <w:pStyle w:val="PL"/>
      </w:pPr>
      <w:r>
        <w:t xml:space="preserve">      type: object</w:t>
      </w:r>
    </w:p>
    <w:p w14:paraId="5560658F" w14:textId="77777777" w:rsidR="007B793A" w:rsidRDefault="007B793A" w:rsidP="007B793A">
      <w:pPr>
        <w:pStyle w:val="PL"/>
      </w:pPr>
      <w:r>
        <w:t xml:space="preserve">      properties:</w:t>
      </w:r>
    </w:p>
    <w:p w14:paraId="6E24F74A" w14:textId="77777777" w:rsidR="007B793A" w:rsidRDefault="007B793A" w:rsidP="007B793A">
      <w:pPr>
        <w:pStyle w:val="PL"/>
      </w:pPr>
      <w:r>
        <w:t xml:space="preserve">        function:</w:t>
      </w:r>
    </w:p>
    <w:p w14:paraId="1B2FB1A5" w14:textId="77777777" w:rsidR="007B793A" w:rsidRDefault="007B793A" w:rsidP="007B793A">
      <w:pPr>
        <w:pStyle w:val="PL"/>
      </w:pPr>
      <w:r>
        <w:t xml:space="preserve">          type: string</w:t>
      </w:r>
    </w:p>
    <w:p w14:paraId="0FBEBFD1" w14:textId="77777777" w:rsidR="007B793A" w:rsidRDefault="007B793A" w:rsidP="007B793A">
      <w:pPr>
        <w:pStyle w:val="PL"/>
      </w:pPr>
      <w:r>
        <w:t xml:space="preserve">        policy:</w:t>
      </w:r>
    </w:p>
    <w:p w14:paraId="23D1633C" w14:textId="77777777" w:rsidR="007B793A" w:rsidRDefault="007B793A" w:rsidP="007B793A">
      <w:pPr>
        <w:pStyle w:val="PL"/>
      </w:pPr>
      <w:r>
        <w:t xml:space="preserve">          type: string</w:t>
      </w:r>
    </w:p>
    <w:p w14:paraId="32D8B20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3E32064A" w14:textId="77777777" w:rsidR="007B793A" w:rsidRDefault="007B793A" w:rsidP="007B793A">
      <w:pPr>
        <w:pStyle w:val="PL"/>
      </w:pPr>
      <w:r>
        <w:t xml:space="preserve">      type: array</w:t>
      </w:r>
    </w:p>
    <w:p w14:paraId="20281FA0" w14:textId="77777777" w:rsidR="007B793A" w:rsidRDefault="007B793A" w:rsidP="007B793A">
      <w:pPr>
        <w:pStyle w:val="PL"/>
      </w:pPr>
      <w:r>
        <w:t xml:space="preserve">      items:</w:t>
      </w:r>
    </w:p>
    <w:p w14:paraId="3E51EF54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685737D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75051FA5" w14:textId="77777777" w:rsidR="007B793A" w:rsidRDefault="007B793A" w:rsidP="007B793A">
      <w:pPr>
        <w:pStyle w:val="PL"/>
      </w:pPr>
      <w:r>
        <w:t xml:space="preserve">      type: string</w:t>
      </w:r>
    </w:p>
    <w:p w14:paraId="609BEB29" w14:textId="77777777" w:rsidR="007B793A" w:rsidRDefault="007B793A" w:rsidP="007B793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899653A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FCD3A0A" w14:textId="77777777" w:rsidR="007B793A" w:rsidRDefault="007B793A" w:rsidP="007B793A">
      <w:pPr>
        <w:pStyle w:val="PL"/>
      </w:pPr>
      <w:r>
        <w:t xml:space="preserve">        - DIRECT_COMMUNICATION_WO_NRF</w:t>
      </w:r>
    </w:p>
    <w:p w14:paraId="4F384E8D" w14:textId="77777777" w:rsidR="007B793A" w:rsidRDefault="007B793A" w:rsidP="007B793A">
      <w:pPr>
        <w:pStyle w:val="PL"/>
      </w:pPr>
      <w:r>
        <w:t xml:space="preserve">        - DIRECT_COMMUNICATION_WITH_NRF</w:t>
      </w:r>
    </w:p>
    <w:p w14:paraId="3E2A448D" w14:textId="77777777" w:rsidR="007B793A" w:rsidRDefault="007B793A" w:rsidP="007B793A">
      <w:pPr>
        <w:pStyle w:val="PL"/>
      </w:pPr>
      <w:r>
        <w:t xml:space="preserve">        - INDIRECT_COMMUNICATION_WO_DEDICATED_DISCOVERY</w:t>
      </w:r>
    </w:p>
    <w:p w14:paraId="76949A14" w14:textId="77777777" w:rsidR="007B793A" w:rsidRDefault="007B793A" w:rsidP="007B793A">
      <w:pPr>
        <w:pStyle w:val="PL"/>
      </w:pPr>
      <w:r>
        <w:t xml:space="preserve">        - INDIRECT_COMMUNICATION_WITH_DEDICATED_DISCOVERY</w:t>
      </w:r>
    </w:p>
    <w:p w14:paraId="3DE7EEB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05BCFF34" w14:textId="77777777" w:rsidR="007B793A" w:rsidRDefault="007B793A" w:rsidP="007B793A">
      <w:pPr>
        <w:pStyle w:val="PL"/>
      </w:pPr>
      <w:r>
        <w:t xml:space="preserve">      type: object</w:t>
      </w:r>
    </w:p>
    <w:p w14:paraId="3E972DE1" w14:textId="77777777" w:rsidR="007B793A" w:rsidRDefault="007B793A" w:rsidP="007B793A">
      <w:pPr>
        <w:pStyle w:val="PL"/>
      </w:pPr>
      <w:r>
        <w:t xml:space="preserve">      properties:</w:t>
      </w:r>
    </w:p>
    <w:p w14:paraId="48C7EF3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931396C" w14:textId="77777777" w:rsidR="007B793A" w:rsidRDefault="007B793A" w:rsidP="007B793A">
      <w:pPr>
        <w:pStyle w:val="PL"/>
      </w:pPr>
      <w:r>
        <w:t xml:space="preserve">          type: integer</w:t>
      </w:r>
    </w:p>
    <w:p w14:paraId="3074A44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05CFDD11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1260866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1C110439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3DBBA4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2F85F8C8" w14:textId="77777777" w:rsidR="007B793A" w:rsidRDefault="007B793A" w:rsidP="007B793A">
      <w:pPr>
        <w:pStyle w:val="PL"/>
      </w:pPr>
      <w:r>
        <w:t xml:space="preserve">          type: string</w:t>
      </w:r>
    </w:p>
    <w:p w14:paraId="41A5D2F8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119B446C" w14:textId="77777777" w:rsidR="007B793A" w:rsidRDefault="007B793A" w:rsidP="007B793A">
      <w:pPr>
        <w:pStyle w:val="PL"/>
      </w:pPr>
      <w:r>
        <w:t xml:space="preserve">      type: array</w:t>
      </w:r>
    </w:p>
    <w:p w14:paraId="0C9C8BED" w14:textId="77777777" w:rsidR="007B793A" w:rsidRDefault="007B793A" w:rsidP="007B793A">
      <w:pPr>
        <w:pStyle w:val="PL"/>
      </w:pPr>
      <w:r>
        <w:t xml:space="preserve">      items:</w:t>
      </w:r>
    </w:p>
    <w:p w14:paraId="6CB0A869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5039AF8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500F4008" w14:textId="77777777" w:rsidR="007B793A" w:rsidRDefault="007B793A" w:rsidP="007B793A">
      <w:pPr>
        <w:pStyle w:val="PL"/>
      </w:pPr>
      <w:r>
        <w:t xml:space="preserve">      type: array</w:t>
      </w:r>
    </w:p>
    <w:p w14:paraId="74184E04" w14:textId="77777777" w:rsidR="007B793A" w:rsidRDefault="007B793A" w:rsidP="007B793A">
      <w:pPr>
        <w:pStyle w:val="PL"/>
      </w:pPr>
      <w:r>
        <w:t xml:space="preserve">      items:</w:t>
      </w:r>
    </w:p>
    <w:p w14:paraId="6375EADC" w14:textId="77777777" w:rsidR="007B793A" w:rsidRDefault="007B793A" w:rsidP="007B793A">
      <w:pPr>
        <w:pStyle w:val="PL"/>
      </w:pPr>
      <w:r>
        <w:t xml:space="preserve">        type: string</w:t>
      </w:r>
    </w:p>
    <w:p w14:paraId="3DBFDA0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041D26A7" w14:textId="77777777" w:rsidR="007B793A" w:rsidRDefault="007B793A" w:rsidP="007B793A">
      <w:pPr>
        <w:pStyle w:val="PL"/>
      </w:pPr>
      <w:r>
        <w:t xml:space="preserve">      type: object</w:t>
      </w:r>
    </w:p>
    <w:p w14:paraId="6D6086CB" w14:textId="77777777" w:rsidR="007B793A" w:rsidRDefault="007B793A" w:rsidP="007B793A">
      <w:pPr>
        <w:pStyle w:val="PL"/>
      </w:pPr>
      <w:r>
        <w:t xml:space="preserve">      properties:</w:t>
      </w:r>
    </w:p>
    <w:p w14:paraId="2B200771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06CA50E6" w14:textId="77777777" w:rsidR="007B793A" w:rsidRDefault="007B793A" w:rsidP="007B793A">
      <w:pPr>
        <w:pStyle w:val="PL"/>
      </w:pPr>
      <w:r>
        <w:t xml:space="preserve">          type: array</w:t>
      </w:r>
    </w:p>
    <w:p w14:paraId="1A8E28AD" w14:textId="77777777" w:rsidR="007B793A" w:rsidRDefault="007B793A" w:rsidP="007B793A">
      <w:pPr>
        <w:pStyle w:val="PL"/>
      </w:pPr>
      <w:r>
        <w:t xml:space="preserve">          items:</w:t>
      </w:r>
    </w:p>
    <w:p w14:paraId="5ABB3343" w14:textId="77777777" w:rsidR="007B793A" w:rsidRDefault="007B793A" w:rsidP="007B793A">
      <w:pPr>
        <w:pStyle w:val="PL"/>
      </w:pPr>
      <w:r>
        <w:t xml:space="preserve">            type: integer</w:t>
      </w:r>
    </w:p>
    <w:p w14:paraId="5AAA76F1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58A1E114" w14:textId="77777777" w:rsidR="007B793A" w:rsidRDefault="007B793A" w:rsidP="007B793A">
      <w:pPr>
        <w:pStyle w:val="PL"/>
      </w:pPr>
      <w:r>
        <w:t xml:space="preserve">          type: integer</w:t>
      </w:r>
    </w:p>
    <w:p w14:paraId="55449AD3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43F47355" w14:textId="77777777" w:rsidR="007B793A" w:rsidRDefault="007B793A" w:rsidP="007B793A">
      <w:pPr>
        <w:pStyle w:val="PL"/>
      </w:pPr>
      <w:r>
        <w:t xml:space="preserve">      type: object</w:t>
      </w:r>
    </w:p>
    <w:p w14:paraId="13F96630" w14:textId="77777777" w:rsidR="007B793A" w:rsidRDefault="007B793A" w:rsidP="007B793A">
      <w:pPr>
        <w:pStyle w:val="PL"/>
      </w:pPr>
      <w:r>
        <w:t xml:space="preserve">      properties:</w:t>
      </w:r>
    </w:p>
    <w:p w14:paraId="61D1FEE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02CB7FD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E9B371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039DEA9E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5C3E60C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601380AB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73BF9C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2EB644D" w14:textId="77777777" w:rsidR="007B793A" w:rsidRDefault="007B793A" w:rsidP="007B793A">
      <w:pPr>
        <w:pStyle w:val="PL"/>
      </w:pPr>
      <w:r>
        <w:t xml:space="preserve">      type: array</w:t>
      </w:r>
    </w:p>
    <w:p w14:paraId="1B73993E" w14:textId="77777777" w:rsidR="007B793A" w:rsidRDefault="007B793A" w:rsidP="007B793A">
      <w:pPr>
        <w:pStyle w:val="PL"/>
      </w:pPr>
      <w:r>
        <w:t xml:space="preserve">      items:</w:t>
      </w:r>
    </w:p>
    <w:p w14:paraId="3CCAAD01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465BC2CC" w14:textId="77777777" w:rsidR="007B793A" w:rsidRDefault="007B793A" w:rsidP="007B793A">
      <w:pPr>
        <w:pStyle w:val="PL"/>
      </w:pPr>
    </w:p>
    <w:p w14:paraId="494CF83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28DBCD65" w14:textId="77777777" w:rsidR="007B793A" w:rsidRDefault="007B793A" w:rsidP="007B793A">
      <w:pPr>
        <w:pStyle w:val="PL"/>
      </w:pPr>
      <w:r>
        <w:t xml:space="preserve">      type: object</w:t>
      </w:r>
    </w:p>
    <w:p w14:paraId="13636CFE" w14:textId="77777777" w:rsidR="007B793A" w:rsidRDefault="007B793A" w:rsidP="007B793A">
      <w:pPr>
        <w:pStyle w:val="PL"/>
      </w:pPr>
      <w:r>
        <w:t xml:space="preserve">      properties:</w:t>
      </w:r>
    </w:p>
    <w:p w14:paraId="685902D2" w14:textId="77777777" w:rsidR="007B793A" w:rsidRDefault="007B793A" w:rsidP="007B793A">
      <w:pPr>
        <w:pStyle w:val="PL"/>
      </w:pPr>
      <w:r>
        <w:t xml:space="preserve">        scalar:</w:t>
      </w:r>
    </w:p>
    <w:p w14:paraId="39CE151F" w14:textId="77777777" w:rsidR="007B793A" w:rsidRDefault="007B793A" w:rsidP="007B793A">
      <w:pPr>
        <w:pStyle w:val="PL"/>
      </w:pPr>
      <w:r>
        <w:t xml:space="preserve">          type: integer</w:t>
      </w:r>
    </w:p>
    <w:p w14:paraId="320D1024" w14:textId="77777777" w:rsidR="007B793A" w:rsidRDefault="007B793A" w:rsidP="007B793A">
      <w:pPr>
        <w:pStyle w:val="PL"/>
      </w:pPr>
      <w:r>
        <w:t xml:space="preserve">        exponent:</w:t>
      </w:r>
    </w:p>
    <w:p w14:paraId="3A3112AA" w14:textId="77777777" w:rsidR="007B793A" w:rsidRDefault="007B793A" w:rsidP="007B793A">
      <w:pPr>
        <w:pStyle w:val="PL"/>
      </w:pPr>
      <w:r>
        <w:t xml:space="preserve">          type: integer</w:t>
      </w:r>
    </w:p>
    <w:p w14:paraId="07A5D895" w14:textId="77777777" w:rsidR="007B793A" w:rsidRDefault="007B793A" w:rsidP="007B793A">
      <w:pPr>
        <w:pStyle w:val="PL"/>
      </w:pPr>
    </w:p>
    <w:p w14:paraId="007270EC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4162C854" w14:textId="77777777" w:rsidR="007B793A" w:rsidRDefault="007B793A" w:rsidP="007B793A">
      <w:pPr>
        <w:pStyle w:val="PL"/>
      </w:pPr>
      <w:r>
        <w:t xml:space="preserve">      type: object</w:t>
      </w:r>
    </w:p>
    <w:p w14:paraId="05AC1A02" w14:textId="77777777" w:rsidR="007B793A" w:rsidRDefault="007B793A" w:rsidP="007B793A">
      <w:pPr>
        <w:pStyle w:val="PL"/>
      </w:pPr>
      <w:r>
        <w:t xml:space="preserve">      properties:</w:t>
      </w:r>
    </w:p>
    <w:p w14:paraId="366E755A" w14:textId="77777777" w:rsidR="007B793A" w:rsidRDefault="007B793A" w:rsidP="007B793A">
      <w:pPr>
        <w:pStyle w:val="PL"/>
      </w:pPr>
      <w:r>
        <w:t xml:space="preserve">        n3AveragePacketDelayThreshold:</w:t>
      </w:r>
    </w:p>
    <w:p w14:paraId="4698C121" w14:textId="77777777" w:rsidR="007B793A" w:rsidRDefault="007B793A" w:rsidP="007B793A">
      <w:pPr>
        <w:pStyle w:val="PL"/>
      </w:pPr>
      <w:r>
        <w:t xml:space="preserve">          type: integer</w:t>
      </w:r>
    </w:p>
    <w:p w14:paraId="6D35FB1B" w14:textId="77777777" w:rsidR="007B793A" w:rsidRDefault="007B793A" w:rsidP="007B793A">
      <w:pPr>
        <w:pStyle w:val="PL"/>
      </w:pPr>
      <w:r>
        <w:t xml:space="preserve">        n3MinPacketDelayThreshold:</w:t>
      </w:r>
    </w:p>
    <w:p w14:paraId="4AEF3F22" w14:textId="77777777" w:rsidR="007B793A" w:rsidRDefault="007B793A" w:rsidP="007B793A">
      <w:pPr>
        <w:pStyle w:val="PL"/>
      </w:pPr>
      <w:r>
        <w:t xml:space="preserve">          type: integer</w:t>
      </w:r>
    </w:p>
    <w:p w14:paraId="5755CCCC" w14:textId="77777777" w:rsidR="007B793A" w:rsidRDefault="007B793A" w:rsidP="007B793A">
      <w:pPr>
        <w:pStyle w:val="PL"/>
      </w:pPr>
      <w:r>
        <w:t xml:space="preserve">        n3MaxPacketDelayThreshold:</w:t>
      </w:r>
    </w:p>
    <w:p w14:paraId="119E98F6" w14:textId="77777777" w:rsidR="007B793A" w:rsidRDefault="007B793A" w:rsidP="007B793A">
      <w:pPr>
        <w:pStyle w:val="PL"/>
      </w:pPr>
      <w:r>
        <w:t xml:space="preserve">          type: integer</w:t>
      </w:r>
    </w:p>
    <w:p w14:paraId="0C5EC998" w14:textId="77777777" w:rsidR="007B793A" w:rsidRDefault="007B793A" w:rsidP="007B793A">
      <w:pPr>
        <w:pStyle w:val="PL"/>
      </w:pPr>
      <w:r>
        <w:lastRenderedPageBreak/>
        <w:t xml:space="preserve">        n9AveragePacketDelayThreshold:</w:t>
      </w:r>
    </w:p>
    <w:p w14:paraId="2B6896D9" w14:textId="77777777" w:rsidR="007B793A" w:rsidRDefault="007B793A" w:rsidP="007B793A">
      <w:pPr>
        <w:pStyle w:val="PL"/>
      </w:pPr>
      <w:r>
        <w:t xml:space="preserve">          type: integer</w:t>
      </w:r>
    </w:p>
    <w:p w14:paraId="666FD95F" w14:textId="77777777" w:rsidR="007B793A" w:rsidRDefault="007B793A" w:rsidP="007B793A">
      <w:pPr>
        <w:pStyle w:val="PL"/>
      </w:pPr>
      <w:r>
        <w:t xml:space="preserve">        n9MinPacketDelayThreshold:</w:t>
      </w:r>
    </w:p>
    <w:p w14:paraId="6BF309D8" w14:textId="77777777" w:rsidR="007B793A" w:rsidRDefault="007B793A" w:rsidP="007B793A">
      <w:pPr>
        <w:pStyle w:val="PL"/>
      </w:pPr>
      <w:r>
        <w:t xml:space="preserve">          type: integer</w:t>
      </w:r>
    </w:p>
    <w:p w14:paraId="65CD98BB" w14:textId="77777777" w:rsidR="007B793A" w:rsidRDefault="007B793A" w:rsidP="007B793A">
      <w:pPr>
        <w:pStyle w:val="PL"/>
      </w:pPr>
      <w:r>
        <w:t xml:space="preserve">        n9MaxPacketDelayThreshold:</w:t>
      </w:r>
    </w:p>
    <w:p w14:paraId="1B69221E" w14:textId="77777777" w:rsidR="007B793A" w:rsidRDefault="007B793A" w:rsidP="007B793A">
      <w:pPr>
        <w:pStyle w:val="PL"/>
      </w:pPr>
      <w:r>
        <w:t xml:space="preserve">          type: integer</w:t>
      </w:r>
    </w:p>
    <w:p w14:paraId="2B4E86C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7E947A3E" w14:textId="77777777" w:rsidR="007B793A" w:rsidRDefault="007B793A" w:rsidP="007B793A">
      <w:pPr>
        <w:pStyle w:val="PL"/>
      </w:pPr>
      <w:r>
        <w:t xml:space="preserve">      type: object</w:t>
      </w:r>
    </w:p>
    <w:p w14:paraId="21229E74" w14:textId="77777777" w:rsidR="007B793A" w:rsidRDefault="007B793A" w:rsidP="007B793A">
      <w:pPr>
        <w:pStyle w:val="PL"/>
      </w:pPr>
      <w:r>
        <w:t xml:space="preserve">      properties:</w:t>
      </w:r>
    </w:p>
    <w:p w14:paraId="48257A6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60D63023" w14:textId="77777777" w:rsidR="007B793A" w:rsidRDefault="007B793A" w:rsidP="007B793A">
      <w:pPr>
        <w:pStyle w:val="PL"/>
      </w:pPr>
      <w:r>
        <w:t xml:space="preserve">          type: integer</w:t>
      </w:r>
    </w:p>
    <w:p w14:paraId="1401A3A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1DF11272" w14:textId="77777777" w:rsidR="007B793A" w:rsidRDefault="007B793A" w:rsidP="007B793A">
      <w:pPr>
        <w:pStyle w:val="PL"/>
      </w:pPr>
      <w:r>
        <w:t xml:space="preserve">          type: integer</w:t>
      </w:r>
    </w:p>
    <w:p w14:paraId="445D56C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4BD73FC6" w14:textId="77777777" w:rsidR="007B793A" w:rsidRDefault="007B793A" w:rsidP="007B793A">
      <w:pPr>
        <w:pStyle w:val="PL"/>
      </w:pPr>
      <w:r>
        <w:t xml:space="preserve">          type: integer</w:t>
      </w:r>
    </w:p>
    <w:p w14:paraId="1BB67835" w14:textId="77777777" w:rsidR="007B793A" w:rsidRDefault="007B793A" w:rsidP="007B793A">
      <w:pPr>
        <w:pStyle w:val="PL"/>
      </w:pPr>
    </w:p>
    <w:p w14:paraId="422E449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040A7608" w14:textId="77777777" w:rsidR="007B793A" w:rsidRDefault="007B793A" w:rsidP="007B793A">
      <w:pPr>
        <w:pStyle w:val="PL"/>
      </w:pPr>
      <w:r>
        <w:t xml:space="preserve">      type: object</w:t>
      </w:r>
    </w:p>
    <w:p w14:paraId="205EB938" w14:textId="77777777" w:rsidR="007B793A" w:rsidRDefault="007B793A" w:rsidP="007B793A">
      <w:pPr>
        <w:pStyle w:val="PL"/>
      </w:pPr>
      <w:r>
        <w:t xml:space="preserve">      properties:</w:t>
      </w:r>
    </w:p>
    <w:p w14:paraId="6CF4688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775B761B" w14:textId="77777777" w:rsidR="007B793A" w:rsidRDefault="007B793A" w:rsidP="007B793A">
      <w:pPr>
        <w:pStyle w:val="PL"/>
      </w:pPr>
      <w:r>
        <w:t xml:space="preserve">          type: string</w:t>
      </w:r>
    </w:p>
    <w:p w14:paraId="0ACEF34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4058B6CD" w14:textId="77777777" w:rsidR="007B793A" w:rsidRDefault="007B793A" w:rsidP="007B793A">
      <w:pPr>
        <w:pStyle w:val="PL"/>
      </w:pPr>
      <w:r>
        <w:t xml:space="preserve">          type: integer</w:t>
      </w:r>
    </w:p>
    <w:p w14:paraId="2669AA8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EC068B1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67D321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3BF80D8D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62CA8A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6A4FAF24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0DFEDE0F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0599A119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1C5DFA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4F22AE0A" w14:textId="77777777" w:rsidR="007B793A" w:rsidRDefault="007B793A" w:rsidP="007B793A">
      <w:pPr>
        <w:pStyle w:val="PL"/>
      </w:pPr>
      <w:r>
        <w:t xml:space="preserve">          $ref: 'TS29571_CommonData.yaml#/components/schemas/Arp'</w:t>
      </w:r>
    </w:p>
    <w:p w14:paraId="007B867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1DE2F626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709E50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41A30422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5E2675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79A3C581" w14:textId="77777777" w:rsidR="007B793A" w:rsidRDefault="007B793A" w:rsidP="007B793A">
      <w:pPr>
        <w:pStyle w:val="PL"/>
      </w:pPr>
      <w:r>
        <w:t xml:space="preserve">          type: string</w:t>
      </w:r>
    </w:p>
    <w:p w14:paraId="1ADCCF9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241492B9" w14:textId="77777777" w:rsidR="007B793A" w:rsidRDefault="007B793A" w:rsidP="007B793A">
      <w:pPr>
        <w:pStyle w:val="PL"/>
      </w:pPr>
      <w:r>
        <w:t xml:space="preserve">          type: string</w:t>
      </w:r>
    </w:p>
    <w:p w14:paraId="444D85E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D166EFE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10ACE71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5429DE2E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53D647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7F446705" w14:textId="77777777" w:rsidR="007B793A" w:rsidRDefault="007B793A" w:rsidP="007B793A">
      <w:pPr>
        <w:pStyle w:val="PL"/>
      </w:pPr>
      <w:r>
        <w:t xml:space="preserve">          $ref: 'TS29571_CommonData.yaml#/components/schemas/ExtMaxDataBurstVolRm'</w:t>
      </w:r>
    </w:p>
    <w:p w14:paraId="7E312EB0" w14:textId="77777777" w:rsidR="007B793A" w:rsidRDefault="007B793A" w:rsidP="007B793A">
      <w:pPr>
        <w:pStyle w:val="PL"/>
      </w:pPr>
    </w:p>
    <w:p w14:paraId="3FD90A2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04674985" w14:textId="77777777" w:rsidR="007B793A" w:rsidRDefault="007B793A" w:rsidP="007B793A">
      <w:pPr>
        <w:pStyle w:val="PL"/>
      </w:pPr>
      <w:r>
        <w:t xml:space="preserve">      type: array</w:t>
      </w:r>
    </w:p>
    <w:p w14:paraId="097C3482" w14:textId="77777777" w:rsidR="007B793A" w:rsidRDefault="007B793A" w:rsidP="007B793A">
      <w:pPr>
        <w:pStyle w:val="PL"/>
      </w:pPr>
      <w:r>
        <w:t xml:space="preserve">      items:</w:t>
      </w:r>
    </w:p>
    <w:p w14:paraId="7CF713BF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2DBD9341" w14:textId="77777777" w:rsidR="007B793A" w:rsidRDefault="007B793A" w:rsidP="007B793A">
      <w:pPr>
        <w:pStyle w:val="PL"/>
      </w:pPr>
    </w:p>
    <w:p w14:paraId="5CC6EAA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56259BF4" w14:textId="77777777" w:rsidR="007B793A" w:rsidRDefault="007B793A" w:rsidP="007B793A">
      <w:pPr>
        <w:pStyle w:val="PL"/>
      </w:pPr>
      <w:r>
        <w:t xml:space="preserve">      type: object</w:t>
      </w:r>
    </w:p>
    <w:p w14:paraId="7BDCC6D0" w14:textId="77777777" w:rsidR="007B793A" w:rsidRDefault="007B793A" w:rsidP="007B793A">
      <w:pPr>
        <w:pStyle w:val="PL"/>
      </w:pPr>
      <w:r>
        <w:t xml:space="preserve">      properties:</w:t>
      </w:r>
    </w:p>
    <w:p w14:paraId="5FC41E5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01CC9DFD" w14:textId="77777777" w:rsidR="007B793A" w:rsidRDefault="007B793A" w:rsidP="007B793A">
      <w:pPr>
        <w:pStyle w:val="PL"/>
      </w:pPr>
      <w:r>
        <w:t xml:space="preserve">          $ref: 'TS29512_Npcf_SMPolicyControl.yaml#/components/schemas/SteerModeValue'</w:t>
      </w:r>
    </w:p>
    <w:p w14:paraId="21D5B719" w14:textId="77777777" w:rsidR="007B793A" w:rsidRDefault="007B793A" w:rsidP="007B793A">
      <w:pPr>
        <w:pStyle w:val="PL"/>
      </w:pPr>
      <w:r>
        <w:t xml:space="preserve">        active:</w:t>
      </w:r>
    </w:p>
    <w:p w14:paraId="1EDDF8CD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49E9C3A" w14:textId="77777777" w:rsidR="007B793A" w:rsidRDefault="007B793A" w:rsidP="007B793A">
      <w:pPr>
        <w:pStyle w:val="PL"/>
      </w:pPr>
      <w:r>
        <w:t xml:space="preserve">        standby:</w:t>
      </w:r>
    </w:p>
    <w:p w14:paraId="13DC290D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001F923F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563A290B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04560A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0994D0B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42D7431" w14:textId="77777777" w:rsidR="007B793A" w:rsidRDefault="007B793A" w:rsidP="007B793A">
      <w:pPr>
        <w:pStyle w:val="PL"/>
      </w:pPr>
    </w:p>
    <w:p w14:paraId="7ECF436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05AC5AC" w14:textId="77777777" w:rsidR="007B793A" w:rsidRDefault="007B793A" w:rsidP="007B793A">
      <w:pPr>
        <w:pStyle w:val="PL"/>
      </w:pPr>
      <w:r>
        <w:t xml:space="preserve">      type: object</w:t>
      </w:r>
    </w:p>
    <w:p w14:paraId="655E5B48" w14:textId="77777777" w:rsidR="007B793A" w:rsidRDefault="007B793A" w:rsidP="007B793A">
      <w:pPr>
        <w:pStyle w:val="PL"/>
      </w:pPr>
      <w:r>
        <w:t xml:space="preserve">      properties:</w:t>
      </w:r>
    </w:p>
    <w:p w14:paraId="6FE0C67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1D2B10B0" w14:textId="77777777" w:rsidR="007B793A" w:rsidRDefault="007B793A" w:rsidP="007B793A">
      <w:pPr>
        <w:pStyle w:val="PL"/>
      </w:pPr>
      <w:r>
        <w:t xml:space="preserve">          type: string</w:t>
      </w:r>
    </w:p>
    <w:p w14:paraId="182BE5D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71C270A" w14:textId="77777777" w:rsidR="007B793A" w:rsidRDefault="007B793A" w:rsidP="007B793A">
      <w:pPr>
        <w:pStyle w:val="PL"/>
      </w:pPr>
      <w:r>
        <w:t xml:space="preserve">          $ref: 'TS29514_Npcf_PolicyAuthorization.yaml#/components/schemas/FlowStatus'</w:t>
      </w:r>
    </w:p>
    <w:p w14:paraId="3E12999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6A9B8328" w14:textId="77777777" w:rsidR="007B793A" w:rsidRDefault="007B793A" w:rsidP="007B793A">
      <w:pPr>
        <w:pStyle w:val="PL"/>
      </w:pPr>
      <w:r>
        <w:t xml:space="preserve">          $ref: 'TS29512_Npcf_SMPolicyControl.yaml#/components/schemas/RedirectInformation'</w:t>
      </w:r>
    </w:p>
    <w:p w14:paraId="6B038A0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01D3B326" w14:textId="77777777" w:rsidR="007B793A" w:rsidRDefault="007B793A" w:rsidP="007B793A">
      <w:pPr>
        <w:pStyle w:val="PL"/>
      </w:pPr>
      <w:r>
        <w:t xml:space="preserve">          type: array</w:t>
      </w:r>
    </w:p>
    <w:p w14:paraId="318C62B1" w14:textId="77777777" w:rsidR="007B793A" w:rsidRDefault="007B793A" w:rsidP="007B793A">
      <w:pPr>
        <w:pStyle w:val="PL"/>
      </w:pPr>
      <w:r>
        <w:lastRenderedPageBreak/>
        <w:t xml:space="preserve">          items:</w:t>
      </w:r>
    </w:p>
    <w:p w14:paraId="71B2E862" w14:textId="77777777" w:rsidR="007B793A" w:rsidRDefault="007B793A" w:rsidP="007B793A">
      <w:pPr>
        <w:pStyle w:val="PL"/>
      </w:pPr>
      <w:r>
        <w:t xml:space="preserve">            $ref: 'TS29512_Npcf_SMPolicyControl.yaml#/components/schemas/RedirectInformation'</w:t>
      </w:r>
    </w:p>
    <w:p w14:paraId="7789DE66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25F75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6E8EFAC1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36ADD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12B797A1" w14:textId="77777777" w:rsidR="007B793A" w:rsidRDefault="007B793A" w:rsidP="007B793A">
      <w:pPr>
        <w:pStyle w:val="PL"/>
      </w:pPr>
      <w:r>
        <w:t xml:space="preserve">          type: string</w:t>
      </w:r>
    </w:p>
    <w:p w14:paraId="2840A779" w14:textId="77777777" w:rsidR="007B793A" w:rsidRDefault="007B793A" w:rsidP="007B793A">
      <w:pPr>
        <w:pStyle w:val="PL"/>
      </w:pPr>
      <w:r>
        <w:t xml:space="preserve">          nullable: true</w:t>
      </w:r>
    </w:p>
    <w:p w14:paraId="5365985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B91EABD" w14:textId="77777777" w:rsidR="007B793A" w:rsidRDefault="007B793A" w:rsidP="007B793A">
      <w:pPr>
        <w:pStyle w:val="PL"/>
      </w:pPr>
      <w:r>
        <w:t xml:space="preserve">          type: string</w:t>
      </w:r>
    </w:p>
    <w:p w14:paraId="27E74A26" w14:textId="77777777" w:rsidR="007B793A" w:rsidRDefault="007B793A" w:rsidP="007B793A">
      <w:pPr>
        <w:pStyle w:val="PL"/>
      </w:pPr>
      <w:r>
        <w:t xml:space="preserve">          nullable: true</w:t>
      </w:r>
    </w:p>
    <w:p w14:paraId="6F14667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7CAB3106" w14:textId="77777777" w:rsidR="007B793A" w:rsidRDefault="007B793A" w:rsidP="007B793A">
      <w:pPr>
        <w:pStyle w:val="PL"/>
      </w:pPr>
      <w:r>
        <w:t xml:space="preserve">          type: array</w:t>
      </w:r>
    </w:p>
    <w:p w14:paraId="4E84BF12" w14:textId="77777777" w:rsidR="007B793A" w:rsidRDefault="007B793A" w:rsidP="007B793A">
      <w:pPr>
        <w:pStyle w:val="PL"/>
      </w:pPr>
      <w:r>
        <w:t xml:space="preserve">          items:</w:t>
      </w:r>
    </w:p>
    <w:p w14:paraId="55A2F42C" w14:textId="77777777" w:rsidR="007B793A" w:rsidRDefault="007B793A" w:rsidP="007B793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77E25A2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6D769609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66BD7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757F9B81" w14:textId="77777777" w:rsidR="007B793A" w:rsidRDefault="007B793A" w:rsidP="007B793A">
      <w:pPr>
        <w:pStyle w:val="PL"/>
      </w:pPr>
      <w:r>
        <w:t xml:space="preserve">          $ref: 'TS29512_Npcf_SMPolicyControl.yaml#/components/schemas/UpPathChgEvent'</w:t>
      </w:r>
    </w:p>
    <w:p w14:paraId="3B7D87E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59D3228C" w14:textId="77777777" w:rsidR="007B793A" w:rsidRDefault="007B793A" w:rsidP="007B793A">
      <w:pPr>
        <w:pStyle w:val="PL"/>
      </w:pPr>
      <w:r>
        <w:t xml:space="preserve">          $ref: 'TS29512_Npcf_SMPolicyControl.yaml#/components/schemas/SteeringFunctionality'</w:t>
      </w:r>
    </w:p>
    <w:p w14:paraId="13E1443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44025595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89A150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3A25E74A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B26E6B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7E6EA6DD" w14:textId="77777777" w:rsidR="007B793A" w:rsidRDefault="007B793A" w:rsidP="007B793A">
      <w:pPr>
        <w:pStyle w:val="PL"/>
      </w:pPr>
      <w:r>
        <w:t xml:space="preserve">          $ref: 'TS29512_Npcf_SMPolicyControl.yaml#/components/schemas/MulticastAccessControl'</w:t>
      </w:r>
    </w:p>
    <w:p w14:paraId="7604740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23E51C06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2770CB0D" w14:textId="77777777" w:rsidR="007B793A" w:rsidRDefault="007B793A" w:rsidP="007B793A">
      <w:pPr>
        <w:pStyle w:val="PL"/>
      </w:pPr>
    </w:p>
    <w:p w14:paraId="2D2A8665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53728DE8" w14:textId="77777777" w:rsidR="007B793A" w:rsidRDefault="007B793A" w:rsidP="007B793A">
      <w:pPr>
        <w:pStyle w:val="PL"/>
      </w:pPr>
      <w:r>
        <w:t xml:space="preserve">      type: array</w:t>
      </w:r>
    </w:p>
    <w:p w14:paraId="6CBAE67A" w14:textId="77777777" w:rsidR="007B793A" w:rsidRDefault="007B793A" w:rsidP="007B793A">
      <w:pPr>
        <w:pStyle w:val="PL"/>
      </w:pPr>
      <w:r>
        <w:t xml:space="preserve">      items:</w:t>
      </w:r>
    </w:p>
    <w:p w14:paraId="5928D76C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EDD22E1" w14:textId="77777777" w:rsidR="007B793A" w:rsidRDefault="007B793A" w:rsidP="007B793A">
      <w:pPr>
        <w:pStyle w:val="PL"/>
      </w:pPr>
    </w:p>
    <w:p w14:paraId="548FC0A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9DE488B" w14:textId="77777777" w:rsidR="007B793A" w:rsidRDefault="007B793A" w:rsidP="007B793A">
      <w:pPr>
        <w:pStyle w:val="PL"/>
      </w:pPr>
      <w:r>
        <w:t xml:space="preserve">      type: object</w:t>
      </w:r>
    </w:p>
    <w:p w14:paraId="4F91C4BA" w14:textId="77777777" w:rsidR="007B793A" w:rsidRDefault="007B793A" w:rsidP="007B793A">
      <w:pPr>
        <w:pStyle w:val="PL"/>
      </w:pPr>
      <w:r>
        <w:t xml:space="preserve">      properties:</w:t>
      </w:r>
    </w:p>
    <w:p w14:paraId="2634F14F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81A2017" w14:textId="77777777" w:rsidR="007B793A" w:rsidRDefault="007B793A" w:rsidP="007B793A">
      <w:pPr>
        <w:pStyle w:val="PL"/>
      </w:pPr>
      <w:r>
        <w:t xml:space="preserve">          type: string</w:t>
      </w:r>
    </w:p>
    <w:p w14:paraId="7D4DFBA0" w14:textId="77777777" w:rsidR="007B793A" w:rsidRDefault="007B793A" w:rsidP="007B793A">
      <w:pPr>
        <w:pStyle w:val="PL"/>
      </w:pPr>
      <w:r>
        <w:t xml:space="preserve">          description: Univocally identifies the PCC rule within a PDU session.</w:t>
      </w:r>
    </w:p>
    <w:p w14:paraId="33BB3132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2F5B1F9C" w14:textId="77777777" w:rsidR="007B793A" w:rsidRDefault="007B793A" w:rsidP="007B793A">
      <w:pPr>
        <w:pStyle w:val="PL"/>
      </w:pPr>
      <w:r>
        <w:t xml:space="preserve">          type: array</w:t>
      </w:r>
    </w:p>
    <w:p w14:paraId="55D87258" w14:textId="77777777" w:rsidR="007B793A" w:rsidRDefault="007B793A" w:rsidP="007B793A">
      <w:pPr>
        <w:pStyle w:val="PL"/>
      </w:pPr>
      <w:r>
        <w:t xml:space="preserve">          items:</w:t>
      </w:r>
    </w:p>
    <w:p w14:paraId="6BA78F87" w14:textId="77777777" w:rsidR="007B793A" w:rsidRDefault="007B793A" w:rsidP="007B793A">
      <w:pPr>
        <w:pStyle w:val="PL"/>
      </w:pPr>
      <w:r>
        <w:t xml:space="preserve">            $ref: 'TS29512_Npcf_SMPolicyControl.yaml#/components/schemas/FlowInformation'</w:t>
      </w:r>
    </w:p>
    <w:p w14:paraId="163A2E0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10458F2" w14:textId="77777777" w:rsidR="007B793A" w:rsidRDefault="007B793A" w:rsidP="007B793A">
      <w:pPr>
        <w:pStyle w:val="PL"/>
      </w:pPr>
      <w:r>
        <w:t xml:space="preserve">          type: string</w:t>
      </w:r>
    </w:p>
    <w:p w14:paraId="2ED521A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41796A39" w14:textId="77777777" w:rsidR="007B793A" w:rsidRDefault="007B793A" w:rsidP="007B793A">
      <w:pPr>
        <w:pStyle w:val="PL"/>
      </w:pPr>
      <w:r>
        <w:t xml:space="preserve">          $ref: 'TS29512_Npcf_SMPolicyControl.yaml#/components/schemas/ApplicationDescriptor'</w:t>
      </w:r>
    </w:p>
    <w:p w14:paraId="69ECE30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3FCE409C" w14:textId="77777777" w:rsidR="007B793A" w:rsidRDefault="007B793A" w:rsidP="007B793A">
      <w:pPr>
        <w:pStyle w:val="PL"/>
      </w:pPr>
      <w:r>
        <w:t xml:space="preserve">          $ref: 'TS29514_Npcf_PolicyAuthorization.yaml#/components/schemas/ContentVersion'</w:t>
      </w:r>
    </w:p>
    <w:p w14:paraId="66917BEF" w14:textId="77777777" w:rsidR="007B793A" w:rsidRDefault="007B793A" w:rsidP="007B793A">
      <w:pPr>
        <w:pStyle w:val="PL"/>
      </w:pPr>
      <w:r>
        <w:t xml:space="preserve">        precedence:</w:t>
      </w:r>
    </w:p>
    <w:p w14:paraId="764C62CD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B7750A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5B5DEC03" w14:textId="77777777" w:rsidR="007B793A" w:rsidRDefault="007B793A" w:rsidP="007B793A">
      <w:pPr>
        <w:pStyle w:val="PL"/>
      </w:pPr>
      <w:r>
        <w:t xml:space="preserve">          $ref: 'TS29512_Npcf_SMPolicyControl.yaml#/components/schemas/AfSigProtocol'</w:t>
      </w:r>
    </w:p>
    <w:p w14:paraId="3D3404B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0FA66B61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721BD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AA3CCE4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8F83E5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667C5EA7" w14:textId="77777777" w:rsidR="007B793A" w:rsidRDefault="007B793A" w:rsidP="007B793A">
      <w:pPr>
        <w:pStyle w:val="PL"/>
      </w:pPr>
      <w:r>
        <w:t xml:space="preserve">          type: array</w:t>
      </w:r>
    </w:p>
    <w:p w14:paraId="4C481EC9" w14:textId="77777777" w:rsidR="007B793A" w:rsidRDefault="007B793A" w:rsidP="007B793A">
      <w:pPr>
        <w:pStyle w:val="PL"/>
      </w:pPr>
      <w:r>
        <w:t xml:space="preserve">          items:</w:t>
      </w:r>
    </w:p>
    <w:p w14:paraId="05D1D100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D4BA78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3A666DD6" w14:textId="77777777" w:rsidR="007B793A" w:rsidRDefault="007B793A" w:rsidP="007B793A">
      <w:pPr>
        <w:pStyle w:val="PL"/>
      </w:pPr>
      <w:r>
        <w:t xml:space="preserve">          type: array</w:t>
      </w:r>
    </w:p>
    <w:p w14:paraId="06908064" w14:textId="77777777" w:rsidR="007B793A" w:rsidRDefault="007B793A" w:rsidP="007B793A">
      <w:pPr>
        <w:pStyle w:val="PL"/>
      </w:pPr>
      <w:r>
        <w:t xml:space="preserve">          items:</w:t>
      </w:r>
    </w:p>
    <w:p w14:paraId="709A210A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63F27CF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68B1AF3A" w14:textId="77777777" w:rsidR="007B793A" w:rsidRDefault="007B793A" w:rsidP="007B793A">
      <w:pPr>
        <w:pStyle w:val="PL"/>
      </w:pPr>
      <w:r>
        <w:t xml:space="preserve">          type: array</w:t>
      </w:r>
    </w:p>
    <w:p w14:paraId="039C428E" w14:textId="77777777" w:rsidR="007B793A" w:rsidRDefault="007B793A" w:rsidP="007B793A">
      <w:pPr>
        <w:pStyle w:val="PL"/>
      </w:pPr>
      <w:r>
        <w:t xml:space="preserve">          items:</w:t>
      </w:r>
    </w:p>
    <w:p w14:paraId="1CB1E614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6FD4525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3F680C4E" w14:textId="77777777" w:rsidR="007B793A" w:rsidRDefault="007B793A" w:rsidP="007B793A">
      <w:pPr>
        <w:pStyle w:val="PL"/>
      </w:pPr>
      <w:r>
        <w:t xml:space="preserve">            $ref: 'TS29512_Npcf_SMPolicyControl.yaml#/components/schemas/ConditionData'</w:t>
      </w:r>
    </w:p>
    <w:p w14:paraId="15ACDC7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23916ED5" w14:textId="77777777" w:rsidR="007B793A" w:rsidRDefault="007B793A" w:rsidP="007B793A">
      <w:pPr>
        <w:pStyle w:val="PL"/>
      </w:pPr>
      <w:r>
        <w:t xml:space="preserve">          $ref: 'TS29514_Npcf_PolicyAuthorization.yaml#/components/schemas/TscaiInputContainer'</w:t>
      </w:r>
    </w:p>
    <w:p w14:paraId="1D55B96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CB7281E" w14:textId="77777777" w:rsidR="007B793A" w:rsidRDefault="007B793A" w:rsidP="007B793A">
      <w:pPr>
        <w:pStyle w:val="PL"/>
      </w:pPr>
      <w:r>
        <w:t xml:space="preserve">          $ref: 'TS29514_Npcf_PolicyAuthorization.yaml#/components/schemas/TscaiInputContainer'</w:t>
      </w:r>
    </w:p>
    <w:p w14:paraId="198AF678" w14:textId="77777777" w:rsidR="007B793A" w:rsidRDefault="007B793A" w:rsidP="007B793A">
      <w:pPr>
        <w:pStyle w:val="PL"/>
      </w:pPr>
    </w:p>
    <w:p w14:paraId="031E1EE8" w14:textId="77777777" w:rsidR="007B793A" w:rsidRDefault="007B793A" w:rsidP="007B793A">
      <w:pPr>
        <w:pStyle w:val="PL"/>
      </w:pPr>
      <w:r>
        <w:lastRenderedPageBreak/>
        <w:t xml:space="preserve">    </w:t>
      </w:r>
      <w:proofErr w:type="spellStart"/>
      <w:r>
        <w:t>SnssaiInfo</w:t>
      </w:r>
      <w:proofErr w:type="spellEnd"/>
      <w:r>
        <w:t>:</w:t>
      </w:r>
    </w:p>
    <w:p w14:paraId="35945E6F" w14:textId="77777777" w:rsidR="007B793A" w:rsidRDefault="007B793A" w:rsidP="007B793A">
      <w:pPr>
        <w:pStyle w:val="PL"/>
      </w:pPr>
      <w:r>
        <w:t xml:space="preserve">      type: object</w:t>
      </w:r>
    </w:p>
    <w:p w14:paraId="17F78BFD" w14:textId="77777777" w:rsidR="007B793A" w:rsidRDefault="007B793A" w:rsidP="007B793A">
      <w:pPr>
        <w:pStyle w:val="PL"/>
      </w:pPr>
      <w:r>
        <w:t xml:space="preserve">      properties:</w:t>
      </w:r>
    </w:p>
    <w:p w14:paraId="0EC2343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4B59EA83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538676D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6889C203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7E4D7DE" w14:textId="77777777" w:rsidR="007B793A" w:rsidRDefault="007B793A" w:rsidP="007B793A">
      <w:pPr>
        <w:pStyle w:val="PL"/>
      </w:pPr>
    </w:p>
    <w:p w14:paraId="713A0CE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5B0DEF08" w14:textId="77777777" w:rsidR="007B793A" w:rsidRDefault="007B793A" w:rsidP="007B793A">
      <w:pPr>
        <w:pStyle w:val="PL"/>
      </w:pPr>
      <w:r>
        <w:t xml:space="preserve">      type: object</w:t>
      </w:r>
    </w:p>
    <w:p w14:paraId="4097DC26" w14:textId="77777777" w:rsidR="007B793A" w:rsidRDefault="007B793A" w:rsidP="007B793A">
      <w:pPr>
        <w:pStyle w:val="PL"/>
      </w:pPr>
      <w:r>
        <w:t xml:space="preserve">      properties:</w:t>
      </w:r>
    </w:p>
    <w:p w14:paraId="1CE57A4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2A906217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000FC89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788F70EB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1EBD15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3ECA1845" w14:textId="77777777" w:rsidR="007B793A" w:rsidRDefault="007B793A" w:rsidP="007B793A">
      <w:pPr>
        <w:pStyle w:val="PL"/>
      </w:pPr>
      <w:r>
        <w:t xml:space="preserve">          type: integer</w:t>
      </w:r>
    </w:p>
    <w:p w14:paraId="6A11F4F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4DEFA922" w14:textId="77777777" w:rsidR="007B793A" w:rsidRDefault="007B793A" w:rsidP="007B793A">
      <w:pPr>
        <w:pStyle w:val="PL"/>
      </w:pPr>
      <w:r>
        <w:t xml:space="preserve">          type: string</w:t>
      </w:r>
    </w:p>
    <w:p w14:paraId="7E384B6C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B278C7" w14:textId="77777777" w:rsidR="007B793A" w:rsidRDefault="007B793A" w:rsidP="007B793A">
      <w:pPr>
        <w:pStyle w:val="PL"/>
      </w:pPr>
      <w:r>
        <w:t xml:space="preserve">            - INACTIVE</w:t>
      </w:r>
    </w:p>
    <w:p w14:paraId="69D03E96" w14:textId="77777777" w:rsidR="007B793A" w:rsidRDefault="007B793A" w:rsidP="007B793A">
      <w:pPr>
        <w:pStyle w:val="PL"/>
      </w:pPr>
      <w:r>
        <w:t xml:space="preserve">            - ACTIVE</w:t>
      </w:r>
    </w:p>
    <w:p w14:paraId="74FDE79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activeEacThreshhold</w:t>
      </w:r>
      <w:proofErr w:type="spellEnd"/>
      <w:r>
        <w:t>:</w:t>
      </w:r>
    </w:p>
    <w:p w14:paraId="4BAA89A9" w14:textId="77777777" w:rsidR="007B793A" w:rsidRDefault="007B793A" w:rsidP="007B793A">
      <w:pPr>
        <w:pStyle w:val="PL"/>
      </w:pPr>
      <w:r>
        <w:t xml:space="preserve">          type: integer</w:t>
      </w:r>
    </w:p>
    <w:p w14:paraId="686FF15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deactiveEacThreshhold</w:t>
      </w:r>
      <w:proofErr w:type="spellEnd"/>
      <w:r>
        <w:t>:</w:t>
      </w:r>
    </w:p>
    <w:p w14:paraId="298A3B06" w14:textId="77777777" w:rsidR="007B793A" w:rsidRDefault="007B793A" w:rsidP="007B793A">
      <w:pPr>
        <w:pStyle w:val="PL"/>
      </w:pPr>
      <w:r>
        <w:t xml:space="preserve">          type: integer</w:t>
      </w:r>
    </w:p>
    <w:p w14:paraId="3707134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257C1457" w14:textId="77777777" w:rsidR="007B793A" w:rsidRDefault="007B793A" w:rsidP="007B793A">
      <w:pPr>
        <w:pStyle w:val="PL"/>
      </w:pPr>
      <w:r>
        <w:t xml:space="preserve">          type: integer</w:t>
      </w:r>
    </w:p>
    <w:p w14:paraId="24251D42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3EE023AD" w14:textId="77777777" w:rsidR="007B793A" w:rsidRDefault="007B793A" w:rsidP="007B793A">
      <w:pPr>
        <w:pStyle w:val="PL"/>
      </w:pPr>
      <w:r>
        <w:t xml:space="preserve">          type: array</w:t>
      </w:r>
    </w:p>
    <w:p w14:paraId="37C56E41" w14:textId="77777777" w:rsidR="007B793A" w:rsidRDefault="007B793A" w:rsidP="007B793A">
      <w:pPr>
        <w:pStyle w:val="PL"/>
      </w:pPr>
      <w:r>
        <w:t xml:space="preserve">          items:</w:t>
      </w:r>
    </w:p>
    <w:p w14:paraId="2C237541" w14:textId="77777777" w:rsidR="007B793A" w:rsidRDefault="007B793A" w:rsidP="007B793A">
      <w:pPr>
        <w:pStyle w:val="PL"/>
      </w:pPr>
      <w:r>
        <w:t xml:space="preserve">            type: string</w:t>
      </w:r>
    </w:p>
    <w:p w14:paraId="6755F69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67E1A644" w14:textId="77777777" w:rsidR="007B793A" w:rsidRDefault="007B793A" w:rsidP="007B793A">
      <w:pPr>
        <w:pStyle w:val="PL"/>
      </w:pPr>
      <w:r>
        <w:t xml:space="preserve">          type: integer</w:t>
      </w:r>
    </w:p>
    <w:p w14:paraId="56B46D5F" w14:textId="77777777" w:rsidR="007B793A" w:rsidRDefault="007B793A" w:rsidP="007B793A">
      <w:pPr>
        <w:pStyle w:val="PL"/>
      </w:pPr>
      <w:r>
        <w:t xml:space="preserve">     </w:t>
      </w:r>
    </w:p>
    <w:p w14:paraId="62D4BA3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15F8AE9E" w14:textId="77777777" w:rsidR="007B793A" w:rsidRDefault="007B793A" w:rsidP="007B793A">
      <w:pPr>
        <w:pStyle w:val="PL"/>
      </w:pPr>
      <w:r>
        <w:t xml:space="preserve">      type: object</w:t>
      </w:r>
    </w:p>
    <w:p w14:paraId="004FA6B0" w14:textId="77777777" w:rsidR="007B793A" w:rsidRDefault="007B793A" w:rsidP="007B793A">
      <w:pPr>
        <w:pStyle w:val="PL"/>
      </w:pPr>
      <w:r>
        <w:t xml:space="preserve">      properties:</w:t>
      </w:r>
    </w:p>
    <w:p w14:paraId="0ABA65C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2BDEA9AF" w14:textId="77777777" w:rsidR="007B793A" w:rsidRDefault="007B793A" w:rsidP="007B793A">
      <w:pPr>
        <w:pStyle w:val="PL"/>
      </w:pPr>
      <w:r>
        <w:t xml:space="preserve">          type: string</w:t>
      </w:r>
    </w:p>
    <w:p w14:paraId="1820572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2BBBA9A1" w14:textId="77777777" w:rsidR="007B793A" w:rsidRDefault="007B793A" w:rsidP="007B793A">
      <w:pPr>
        <w:pStyle w:val="PL"/>
      </w:pPr>
      <w:r>
        <w:t xml:space="preserve">          type: string</w:t>
      </w:r>
    </w:p>
    <w:p w14:paraId="5967416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69448EDA" w14:textId="77777777" w:rsidR="007B793A" w:rsidRDefault="007B793A" w:rsidP="007B793A">
      <w:pPr>
        <w:pStyle w:val="PL"/>
      </w:pPr>
      <w:r>
        <w:t xml:space="preserve">          type: string</w:t>
      </w:r>
    </w:p>
    <w:p w14:paraId="06292A8C" w14:textId="77777777" w:rsidR="007B793A" w:rsidRDefault="007B793A" w:rsidP="007B793A">
      <w:pPr>
        <w:pStyle w:val="PL"/>
      </w:pPr>
      <w:r>
        <w:t xml:space="preserve">  </w:t>
      </w:r>
    </w:p>
    <w:p w14:paraId="7451FF2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08B70B50" w14:textId="77777777" w:rsidR="007B793A" w:rsidRDefault="007B793A" w:rsidP="007B793A">
      <w:pPr>
        <w:pStyle w:val="PL"/>
      </w:pPr>
      <w:r>
        <w:t xml:space="preserve">      type: object</w:t>
      </w:r>
    </w:p>
    <w:p w14:paraId="7139A4BF" w14:textId="77777777" w:rsidR="007B793A" w:rsidRDefault="007B793A" w:rsidP="007B793A">
      <w:pPr>
        <w:pStyle w:val="PL"/>
      </w:pPr>
      <w:r>
        <w:t xml:space="preserve">      properties:</w:t>
      </w:r>
    </w:p>
    <w:p w14:paraId="4B72256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7512B21E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9481BD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0E60D329" w14:textId="77777777" w:rsidR="007B793A" w:rsidRDefault="007B793A" w:rsidP="007B793A">
      <w:pPr>
        <w:pStyle w:val="PL"/>
      </w:pPr>
      <w:r>
        <w:t xml:space="preserve">          type: array</w:t>
      </w:r>
    </w:p>
    <w:p w14:paraId="33918D62" w14:textId="77777777" w:rsidR="007B793A" w:rsidRDefault="007B793A" w:rsidP="007B793A">
      <w:pPr>
        <w:pStyle w:val="PL"/>
      </w:pPr>
      <w:r>
        <w:t xml:space="preserve">          items:</w:t>
      </w:r>
    </w:p>
    <w:p w14:paraId="71E9B8FF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2E6B0B05" w14:textId="77777777" w:rsidR="007B793A" w:rsidRDefault="007B793A" w:rsidP="007B793A">
      <w:pPr>
        <w:pStyle w:val="PL"/>
      </w:pPr>
      <w:r>
        <w:t xml:space="preserve">   </w:t>
      </w:r>
    </w:p>
    <w:p w14:paraId="5B92865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1F39D643" w14:textId="77777777" w:rsidR="007B793A" w:rsidRDefault="007B793A" w:rsidP="007B793A">
      <w:pPr>
        <w:pStyle w:val="PL"/>
      </w:pPr>
      <w:r>
        <w:t xml:space="preserve">      type: object</w:t>
      </w:r>
    </w:p>
    <w:p w14:paraId="08DD8376" w14:textId="77777777" w:rsidR="007B793A" w:rsidRDefault="007B793A" w:rsidP="007B793A">
      <w:pPr>
        <w:pStyle w:val="PL"/>
      </w:pPr>
      <w:r>
        <w:t xml:space="preserve">      properties:</w:t>
      </w:r>
    </w:p>
    <w:p w14:paraId="35090568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362141D2" w14:textId="77777777" w:rsidR="007B793A" w:rsidRDefault="007B793A" w:rsidP="007B793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34E6E35E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18AD4AF8" w14:textId="77777777" w:rsidR="007B793A" w:rsidRDefault="007B793A" w:rsidP="007B793A">
      <w:pPr>
        <w:pStyle w:val="PL"/>
      </w:pPr>
      <w:r>
        <w:t xml:space="preserve">            type: integer   </w:t>
      </w:r>
    </w:p>
    <w:p w14:paraId="4B21B9F3" w14:textId="77777777" w:rsidR="007B793A" w:rsidRDefault="007B793A" w:rsidP="007B793A">
      <w:pPr>
        <w:pStyle w:val="PL"/>
      </w:pPr>
      <w:r>
        <w:t xml:space="preserve">       </w:t>
      </w:r>
    </w:p>
    <w:p w14:paraId="67E77F6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370FBAB5" w14:textId="77777777" w:rsidR="007B793A" w:rsidRDefault="007B793A" w:rsidP="007B793A">
      <w:pPr>
        <w:pStyle w:val="PL"/>
      </w:pPr>
      <w:r>
        <w:t xml:space="preserve">      type: array</w:t>
      </w:r>
    </w:p>
    <w:p w14:paraId="717A8A3E" w14:textId="77777777" w:rsidR="007B793A" w:rsidRDefault="007B793A" w:rsidP="007B793A">
      <w:pPr>
        <w:pStyle w:val="PL"/>
      </w:pPr>
      <w:r>
        <w:t xml:space="preserve">      items:</w:t>
      </w:r>
    </w:p>
    <w:p w14:paraId="05165A39" w14:textId="77777777" w:rsidR="007B793A" w:rsidRDefault="007B793A" w:rsidP="007B793A">
      <w:pPr>
        <w:pStyle w:val="PL"/>
      </w:pPr>
      <w:r>
        <w:t xml:space="preserve">        type: string</w:t>
      </w:r>
    </w:p>
    <w:p w14:paraId="458FED30" w14:textId="77777777" w:rsidR="007B793A" w:rsidRDefault="007B793A" w:rsidP="007B793A">
      <w:pPr>
        <w:pStyle w:val="PL"/>
      </w:pPr>
      <w:r>
        <w:t xml:space="preserve">    </w:t>
      </w:r>
    </w:p>
    <w:p w14:paraId="3D8B11E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1B3B4927" w14:textId="77777777" w:rsidR="007B793A" w:rsidRDefault="007B793A" w:rsidP="007B793A">
      <w:pPr>
        <w:pStyle w:val="PL"/>
      </w:pPr>
      <w:r>
        <w:t xml:space="preserve">      type: array</w:t>
      </w:r>
    </w:p>
    <w:p w14:paraId="4C721C68" w14:textId="77777777" w:rsidR="007B793A" w:rsidRDefault="007B793A" w:rsidP="007B793A">
      <w:pPr>
        <w:pStyle w:val="PL"/>
      </w:pPr>
      <w:r>
        <w:t xml:space="preserve">      items:</w:t>
      </w:r>
    </w:p>
    <w:p w14:paraId="50B8A74F" w14:textId="77777777" w:rsidR="007B793A" w:rsidRDefault="007B793A" w:rsidP="007B793A">
      <w:pPr>
        <w:pStyle w:val="PL"/>
      </w:pPr>
      <w:r>
        <w:t xml:space="preserve">        type: string</w:t>
      </w:r>
    </w:p>
    <w:p w14:paraId="56F76042" w14:textId="77777777" w:rsidR="007B793A" w:rsidRDefault="007B793A" w:rsidP="007B793A">
      <w:pPr>
        <w:pStyle w:val="PL"/>
      </w:pPr>
    </w:p>
    <w:p w14:paraId="6B34A6A8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5DEA5D56" w14:textId="77777777" w:rsidR="007B793A" w:rsidRDefault="007B793A" w:rsidP="007B793A">
      <w:pPr>
        <w:pStyle w:val="PL"/>
      </w:pPr>
      <w:r>
        <w:t xml:space="preserve">      type: object</w:t>
      </w:r>
    </w:p>
    <w:p w14:paraId="030B9213" w14:textId="77777777" w:rsidR="007B793A" w:rsidRDefault="007B793A" w:rsidP="007B793A">
      <w:pPr>
        <w:pStyle w:val="PL"/>
      </w:pPr>
      <w:r>
        <w:t xml:space="preserve">      properties:</w:t>
      </w:r>
    </w:p>
    <w:p w14:paraId="6DEF909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A8B82E0" w14:textId="77777777" w:rsidR="007B793A" w:rsidRDefault="007B793A" w:rsidP="007B793A">
      <w:pPr>
        <w:pStyle w:val="PL"/>
      </w:pPr>
      <w:r>
        <w:t xml:space="preserve">          type: string</w:t>
      </w:r>
    </w:p>
    <w:p w14:paraId="75287974" w14:textId="77777777" w:rsidR="007B793A" w:rsidRDefault="007B793A" w:rsidP="007B793A">
      <w:pPr>
        <w:pStyle w:val="PL"/>
      </w:pPr>
      <w:r>
        <w:lastRenderedPageBreak/>
        <w:t xml:space="preserve">        </w:t>
      </w:r>
      <w:proofErr w:type="spellStart"/>
      <w:r>
        <w:t>dnaiList</w:t>
      </w:r>
      <w:proofErr w:type="spellEnd"/>
      <w:r>
        <w:t>:</w:t>
      </w:r>
    </w:p>
    <w:p w14:paraId="2CC84C2E" w14:textId="77777777" w:rsidR="007B793A" w:rsidRDefault="007B793A" w:rsidP="007B793A">
      <w:pPr>
        <w:pStyle w:val="PL"/>
      </w:pPr>
      <w:r>
        <w:t xml:space="preserve">          type: array</w:t>
      </w:r>
    </w:p>
    <w:p w14:paraId="1B1F5010" w14:textId="77777777" w:rsidR="007B793A" w:rsidRDefault="007B793A" w:rsidP="007B793A">
      <w:pPr>
        <w:pStyle w:val="PL"/>
      </w:pPr>
      <w:r>
        <w:t xml:space="preserve">          items:</w:t>
      </w:r>
    </w:p>
    <w:p w14:paraId="1B4F3701" w14:textId="77777777" w:rsidR="007B793A" w:rsidRDefault="007B793A" w:rsidP="007B793A">
      <w:pPr>
        <w:pStyle w:val="PL"/>
      </w:pPr>
      <w:r>
        <w:t xml:space="preserve">            type: string</w:t>
      </w:r>
    </w:p>
    <w:p w14:paraId="48FDD5E3" w14:textId="77777777" w:rsidR="007B793A" w:rsidRDefault="007B793A" w:rsidP="007B793A">
      <w:pPr>
        <w:pStyle w:val="PL"/>
      </w:pPr>
      <w:r>
        <w:t xml:space="preserve">    </w:t>
      </w:r>
    </w:p>
    <w:p w14:paraId="4D034BF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12862F28" w14:textId="77777777" w:rsidR="007B793A" w:rsidRDefault="007B793A" w:rsidP="007B793A">
      <w:pPr>
        <w:pStyle w:val="PL"/>
      </w:pPr>
      <w:r>
        <w:t xml:space="preserve">      type: object</w:t>
      </w:r>
    </w:p>
    <w:p w14:paraId="40CBBEA3" w14:textId="77777777" w:rsidR="007B793A" w:rsidRDefault="007B793A" w:rsidP="007B793A">
      <w:pPr>
        <w:pStyle w:val="PL"/>
      </w:pPr>
      <w:r>
        <w:t xml:space="preserve">      properties:</w:t>
      </w:r>
    </w:p>
    <w:p w14:paraId="635D5A6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F618CBE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C61036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20CC70F8" w14:textId="77777777" w:rsidR="007B793A" w:rsidRDefault="007B793A" w:rsidP="007B793A">
      <w:pPr>
        <w:pStyle w:val="PL"/>
      </w:pPr>
      <w:r>
        <w:t xml:space="preserve">          type: array</w:t>
      </w:r>
    </w:p>
    <w:p w14:paraId="5E1698CF" w14:textId="77777777" w:rsidR="007B793A" w:rsidRDefault="007B793A" w:rsidP="007B793A">
      <w:pPr>
        <w:pStyle w:val="PL"/>
      </w:pPr>
      <w:r>
        <w:t xml:space="preserve">          items:</w:t>
      </w:r>
    </w:p>
    <w:p w14:paraId="23F11850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733E8A1A" w14:textId="77777777" w:rsidR="007B793A" w:rsidRDefault="007B793A" w:rsidP="007B793A">
      <w:pPr>
        <w:pStyle w:val="PL"/>
      </w:pPr>
      <w:r>
        <w:t xml:space="preserve">    </w:t>
      </w:r>
    </w:p>
    <w:p w14:paraId="41450DD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1131D265" w14:textId="77777777" w:rsidR="007B793A" w:rsidRDefault="007B793A" w:rsidP="007B793A">
      <w:pPr>
        <w:pStyle w:val="PL"/>
      </w:pPr>
      <w:r>
        <w:t xml:space="preserve">      type: object</w:t>
      </w:r>
    </w:p>
    <w:p w14:paraId="3F6130E0" w14:textId="77777777" w:rsidR="007B793A" w:rsidRDefault="007B793A" w:rsidP="007B793A">
      <w:pPr>
        <w:pStyle w:val="PL"/>
      </w:pPr>
      <w:r>
        <w:t xml:space="preserve">      properties:</w:t>
      </w:r>
    </w:p>
    <w:p w14:paraId="0E9CE675" w14:textId="77777777" w:rsidR="007B793A" w:rsidRDefault="007B793A" w:rsidP="007B793A">
      <w:pPr>
        <w:pStyle w:val="PL"/>
      </w:pPr>
      <w:r>
        <w:t xml:space="preserve">        ipv4Addr:</w:t>
      </w:r>
    </w:p>
    <w:p w14:paraId="3441CB41" w14:textId="77777777" w:rsidR="007B793A" w:rsidRDefault="007B793A" w:rsidP="007B793A">
      <w:pPr>
        <w:pStyle w:val="PL"/>
      </w:pPr>
      <w:r>
        <w:t xml:space="preserve">          type: string</w:t>
      </w:r>
    </w:p>
    <w:p w14:paraId="5B1F51A8" w14:textId="77777777" w:rsidR="007B793A" w:rsidRDefault="007B793A" w:rsidP="007B793A">
      <w:pPr>
        <w:pStyle w:val="PL"/>
      </w:pPr>
      <w:r>
        <w:t xml:space="preserve">        ipv6Addr:</w:t>
      </w:r>
    </w:p>
    <w:p w14:paraId="5B8C7A17" w14:textId="77777777" w:rsidR="007B793A" w:rsidRDefault="007B793A" w:rsidP="007B793A">
      <w:pPr>
        <w:pStyle w:val="PL"/>
      </w:pPr>
      <w:r>
        <w:t xml:space="preserve">          type: string</w:t>
      </w:r>
    </w:p>
    <w:p w14:paraId="373498F3" w14:textId="77777777" w:rsidR="007B793A" w:rsidRDefault="007B793A" w:rsidP="007B793A">
      <w:pPr>
        <w:pStyle w:val="PL"/>
      </w:pPr>
      <w:r>
        <w:t xml:space="preserve">        ipv6Prefix:</w:t>
      </w:r>
    </w:p>
    <w:p w14:paraId="77DC7EE3" w14:textId="77777777" w:rsidR="007B793A" w:rsidRDefault="007B793A" w:rsidP="007B793A">
      <w:pPr>
        <w:pStyle w:val="PL"/>
      </w:pPr>
      <w:r>
        <w:t xml:space="preserve">          type: string</w:t>
      </w:r>
    </w:p>
    <w:p w14:paraId="60FCB7C9" w14:textId="77777777" w:rsidR="007B793A" w:rsidRDefault="007B793A" w:rsidP="007B793A">
      <w:pPr>
        <w:pStyle w:val="PL"/>
      </w:pPr>
    </w:p>
    <w:p w14:paraId="5A237475" w14:textId="77777777" w:rsidR="007B793A" w:rsidRDefault="007B793A" w:rsidP="007B793A">
      <w:pPr>
        <w:pStyle w:val="PL"/>
      </w:pPr>
      <w:r>
        <w:t xml:space="preserve">    5GCNfConnEcmInfoList:</w:t>
      </w:r>
    </w:p>
    <w:p w14:paraId="1D378F90" w14:textId="77777777" w:rsidR="007B793A" w:rsidRDefault="007B793A" w:rsidP="007B793A">
      <w:pPr>
        <w:pStyle w:val="PL"/>
      </w:pPr>
      <w:r>
        <w:t xml:space="preserve">      type: array</w:t>
      </w:r>
    </w:p>
    <w:p w14:paraId="778B3FBB" w14:textId="77777777" w:rsidR="007B793A" w:rsidRDefault="007B793A" w:rsidP="007B793A">
      <w:pPr>
        <w:pStyle w:val="PL"/>
      </w:pPr>
      <w:r>
        <w:t xml:space="preserve">      items:</w:t>
      </w:r>
    </w:p>
    <w:p w14:paraId="3418E085" w14:textId="77777777" w:rsidR="007B793A" w:rsidRDefault="007B793A" w:rsidP="007B793A">
      <w:pPr>
        <w:pStyle w:val="PL"/>
      </w:pPr>
      <w:r>
        <w:t xml:space="preserve">        $ref: '#/components/schemas/5GCNfConnEcmInfo'</w:t>
      </w:r>
    </w:p>
    <w:p w14:paraId="396A2443" w14:textId="77777777" w:rsidR="007B793A" w:rsidRDefault="007B793A" w:rsidP="007B793A">
      <w:pPr>
        <w:pStyle w:val="PL"/>
      </w:pPr>
      <w:r>
        <w:t xml:space="preserve">    5GCNfConnEcmInfo:</w:t>
      </w:r>
    </w:p>
    <w:p w14:paraId="37FDDEEE" w14:textId="77777777" w:rsidR="007B793A" w:rsidRDefault="007B793A" w:rsidP="007B793A">
      <w:pPr>
        <w:pStyle w:val="PL"/>
      </w:pPr>
      <w:r>
        <w:t xml:space="preserve">      type: object</w:t>
      </w:r>
    </w:p>
    <w:p w14:paraId="215E19F8" w14:textId="77777777" w:rsidR="007B793A" w:rsidRDefault="007B793A" w:rsidP="007B793A">
      <w:pPr>
        <w:pStyle w:val="PL"/>
      </w:pPr>
      <w:r>
        <w:t xml:space="preserve">      description: 'Store the 5GC NF connection information'</w:t>
      </w:r>
    </w:p>
    <w:p w14:paraId="3216F9D7" w14:textId="77777777" w:rsidR="007B793A" w:rsidRDefault="007B793A" w:rsidP="007B793A">
      <w:pPr>
        <w:pStyle w:val="PL"/>
      </w:pPr>
      <w:r>
        <w:t xml:space="preserve">      properties:</w:t>
      </w:r>
    </w:p>
    <w:p w14:paraId="367B702B" w14:textId="77777777" w:rsidR="007B793A" w:rsidRDefault="007B793A" w:rsidP="007B793A">
      <w:pPr>
        <w:pStyle w:val="PL"/>
      </w:pPr>
      <w:r>
        <w:t xml:space="preserve">        5GCNFType:</w:t>
      </w:r>
    </w:p>
    <w:p w14:paraId="388AEAE7" w14:textId="77777777" w:rsidR="007B793A" w:rsidRDefault="007B793A" w:rsidP="007B793A">
      <w:pPr>
        <w:pStyle w:val="PL"/>
      </w:pPr>
      <w:r>
        <w:t xml:space="preserve">          type: string</w:t>
      </w:r>
    </w:p>
    <w:p w14:paraId="44626C1F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DAB0B0" w14:textId="77777777" w:rsidR="007B793A" w:rsidRDefault="007B793A" w:rsidP="007B793A">
      <w:pPr>
        <w:pStyle w:val="PL"/>
      </w:pPr>
      <w:r>
        <w:t xml:space="preserve">            - PCF</w:t>
      </w:r>
    </w:p>
    <w:p w14:paraId="76B91817" w14:textId="77777777" w:rsidR="007B793A" w:rsidRDefault="007B793A" w:rsidP="007B793A">
      <w:pPr>
        <w:pStyle w:val="PL"/>
      </w:pPr>
      <w:r>
        <w:t xml:space="preserve">            - NEF</w:t>
      </w:r>
    </w:p>
    <w:p w14:paraId="35DE277D" w14:textId="77777777" w:rsidR="007B793A" w:rsidRDefault="007B793A" w:rsidP="007B793A">
      <w:pPr>
        <w:pStyle w:val="PL"/>
      </w:pPr>
      <w:r>
        <w:t xml:space="preserve">            - SCEF</w:t>
      </w:r>
    </w:p>
    <w:p w14:paraId="269DA713" w14:textId="77777777" w:rsidR="007B793A" w:rsidRDefault="007B793A" w:rsidP="007B793A">
      <w:pPr>
        <w:pStyle w:val="PL"/>
      </w:pPr>
      <w:r>
        <w:t xml:space="preserve">        5GCNFIpAddress:</w:t>
      </w:r>
    </w:p>
    <w:p w14:paraId="091F5461" w14:textId="77777777" w:rsidR="007B793A" w:rsidRDefault="007B793A" w:rsidP="007B793A">
      <w:pPr>
        <w:pStyle w:val="PL"/>
      </w:pPr>
      <w:r>
        <w:t xml:space="preserve">          type: string</w:t>
      </w:r>
    </w:p>
    <w:p w14:paraId="11F4C3DD" w14:textId="77777777" w:rsidR="007B793A" w:rsidRDefault="007B793A" w:rsidP="007B793A">
      <w:pPr>
        <w:pStyle w:val="PL"/>
      </w:pPr>
      <w:r>
        <w:t xml:space="preserve">        5GCNFRef:</w:t>
      </w:r>
    </w:p>
    <w:p w14:paraId="760AB8B8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45D56F8" w14:textId="77777777" w:rsidR="007B793A" w:rsidRDefault="007B793A" w:rsidP="007B793A">
      <w:pPr>
        <w:pStyle w:val="PL"/>
      </w:pPr>
    </w:p>
    <w:p w14:paraId="5BDE1FC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73757A77" w14:textId="77777777" w:rsidR="007B793A" w:rsidRDefault="007B793A" w:rsidP="007B793A">
      <w:pPr>
        <w:pStyle w:val="PL"/>
      </w:pPr>
      <w:r>
        <w:t xml:space="preserve">      type: object</w:t>
      </w:r>
    </w:p>
    <w:p w14:paraId="7CE82661" w14:textId="77777777" w:rsidR="007B793A" w:rsidRDefault="007B793A" w:rsidP="007B793A">
      <w:pPr>
        <w:pStyle w:val="PL"/>
      </w:pPr>
      <w:r>
        <w:t xml:space="preserve">      properties:</w:t>
      </w:r>
    </w:p>
    <w:p w14:paraId="711560E1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5C328B80" w14:textId="77777777" w:rsidR="007B793A" w:rsidRDefault="007B793A" w:rsidP="007B793A">
      <w:pPr>
        <w:pStyle w:val="PL"/>
      </w:pPr>
      <w:r>
        <w:t xml:space="preserve">          type: string</w:t>
      </w:r>
    </w:p>
    <w:p w14:paraId="1A1E9FC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23E3FC1E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C4BE38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0664FA68" w14:textId="77777777" w:rsidR="007B793A" w:rsidRDefault="007B793A" w:rsidP="007B793A">
      <w:pPr>
        <w:pStyle w:val="PL"/>
      </w:pPr>
      <w:r>
        <w:t xml:space="preserve">      type: array</w:t>
      </w:r>
    </w:p>
    <w:p w14:paraId="6AE7102A" w14:textId="77777777" w:rsidR="007B793A" w:rsidRDefault="007B793A" w:rsidP="007B793A">
      <w:pPr>
        <w:pStyle w:val="PL"/>
      </w:pPr>
      <w:r>
        <w:t xml:space="preserve">      items:</w:t>
      </w:r>
    </w:p>
    <w:p w14:paraId="3D6417CA" w14:textId="77777777" w:rsidR="007B793A" w:rsidRDefault="007B793A" w:rsidP="007B793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3F1760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2149B5A0" w14:textId="77777777" w:rsidR="007B793A" w:rsidRDefault="007B793A" w:rsidP="007B793A">
      <w:pPr>
        <w:pStyle w:val="PL"/>
      </w:pPr>
      <w:r>
        <w:t xml:space="preserve">      type: object</w:t>
      </w:r>
    </w:p>
    <w:p w14:paraId="23C96EC1" w14:textId="77777777" w:rsidR="007B793A" w:rsidRDefault="007B793A" w:rsidP="007B793A">
      <w:pPr>
        <w:pStyle w:val="PL"/>
      </w:pPr>
      <w:r>
        <w:t xml:space="preserve">      properties:</w:t>
      </w:r>
    </w:p>
    <w:p w14:paraId="01AA9B5D" w14:textId="77777777" w:rsidR="007B793A" w:rsidRDefault="007B793A" w:rsidP="007B793A">
      <w:pPr>
        <w:pStyle w:val="PL"/>
      </w:pPr>
      <w:r>
        <w:t xml:space="preserve">        mcc:</w:t>
      </w:r>
    </w:p>
    <w:p w14:paraId="0916E993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4F0B550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00C95629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46FB13A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292E90D8" w14:textId="77777777" w:rsidR="007B793A" w:rsidRDefault="007B793A" w:rsidP="007B793A">
      <w:pPr>
        <w:pStyle w:val="PL"/>
      </w:pPr>
      <w:r>
        <w:t xml:space="preserve">          type: string</w:t>
      </w:r>
    </w:p>
    <w:p w14:paraId="7A7767DC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51D8685E" w14:textId="77777777" w:rsidR="007B793A" w:rsidRDefault="007B793A" w:rsidP="007B793A">
      <w:pPr>
        <w:pStyle w:val="PL"/>
      </w:pPr>
      <w:r>
        <w:t xml:space="preserve">      type: object</w:t>
      </w:r>
    </w:p>
    <w:p w14:paraId="7628CB51" w14:textId="77777777" w:rsidR="007B793A" w:rsidRDefault="007B793A" w:rsidP="007B793A">
      <w:pPr>
        <w:pStyle w:val="PL"/>
      </w:pPr>
      <w:r>
        <w:t xml:space="preserve">      properties:</w:t>
      </w:r>
    </w:p>
    <w:p w14:paraId="160CD53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055C8350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49264FDB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DD25C73" w14:textId="77777777" w:rsidR="007B793A" w:rsidRDefault="007B793A" w:rsidP="007B793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A31841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08A537CE" w14:textId="77777777" w:rsidR="007B793A" w:rsidRDefault="007B793A" w:rsidP="007B793A">
      <w:pPr>
        <w:pStyle w:val="PL"/>
      </w:pPr>
      <w:r>
        <w:t xml:space="preserve">      type: array</w:t>
      </w:r>
    </w:p>
    <w:p w14:paraId="455A9E52" w14:textId="77777777" w:rsidR="007B793A" w:rsidRDefault="007B793A" w:rsidP="007B793A">
      <w:pPr>
        <w:pStyle w:val="PL"/>
      </w:pPr>
      <w:r>
        <w:t xml:space="preserve">      items:</w:t>
      </w:r>
    </w:p>
    <w:p w14:paraId="40788A61" w14:textId="77777777" w:rsidR="007B793A" w:rsidRDefault="007B793A" w:rsidP="007B793A">
      <w:pPr>
        <w:pStyle w:val="PL"/>
      </w:pPr>
      <w:r>
        <w:t xml:space="preserve">        $ref: 'TS28541_NrNrm.yaml#/components/schemas/Tai' </w:t>
      </w:r>
    </w:p>
    <w:p w14:paraId="6B6175D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SupiRange</w:t>
      </w:r>
      <w:proofErr w:type="spellEnd"/>
      <w:r>
        <w:t>:</w:t>
      </w:r>
    </w:p>
    <w:p w14:paraId="14F39C32" w14:textId="77777777" w:rsidR="007B793A" w:rsidRDefault="007B793A" w:rsidP="007B793A">
      <w:pPr>
        <w:pStyle w:val="PL"/>
      </w:pPr>
      <w:r>
        <w:t xml:space="preserve">      type: object</w:t>
      </w:r>
    </w:p>
    <w:p w14:paraId="60BBD5D8" w14:textId="77777777" w:rsidR="007B793A" w:rsidRDefault="007B793A" w:rsidP="007B793A">
      <w:pPr>
        <w:pStyle w:val="PL"/>
      </w:pPr>
      <w:r>
        <w:t xml:space="preserve">      properties:</w:t>
      </w:r>
    </w:p>
    <w:p w14:paraId="2107BBB4" w14:textId="77777777" w:rsidR="007B793A" w:rsidRDefault="007B793A" w:rsidP="007B793A">
      <w:pPr>
        <w:pStyle w:val="PL"/>
      </w:pPr>
      <w:r>
        <w:lastRenderedPageBreak/>
        <w:t xml:space="preserve">        start:</w:t>
      </w:r>
    </w:p>
    <w:p w14:paraId="40B8A203" w14:textId="77777777" w:rsidR="007B793A" w:rsidRDefault="007B793A" w:rsidP="007B793A">
      <w:pPr>
        <w:pStyle w:val="PL"/>
      </w:pPr>
      <w:r>
        <w:t xml:space="preserve">          type: string</w:t>
      </w:r>
    </w:p>
    <w:p w14:paraId="062C1AB8" w14:textId="77777777" w:rsidR="007B793A" w:rsidRDefault="007B793A" w:rsidP="007B793A">
      <w:pPr>
        <w:pStyle w:val="PL"/>
      </w:pPr>
      <w:r>
        <w:t xml:space="preserve">        end:</w:t>
      </w:r>
    </w:p>
    <w:p w14:paraId="6509BF36" w14:textId="77777777" w:rsidR="007B793A" w:rsidRDefault="007B793A" w:rsidP="007B793A">
      <w:pPr>
        <w:pStyle w:val="PL"/>
      </w:pPr>
      <w:r>
        <w:t xml:space="preserve">          type: string</w:t>
      </w:r>
    </w:p>
    <w:p w14:paraId="41F96790" w14:textId="77777777" w:rsidR="007B793A" w:rsidRDefault="007B793A" w:rsidP="007B793A">
      <w:pPr>
        <w:pStyle w:val="PL"/>
      </w:pPr>
      <w:r>
        <w:t xml:space="preserve">        pattern:</w:t>
      </w:r>
    </w:p>
    <w:p w14:paraId="1806DD33" w14:textId="77777777" w:rsidR="007B793A" w:rsidRDefault="007B793A" w:rsidP="007B793A">
      <w:pPr>
        <w:pStyle w:val="PL"/>
      </w:pPr>
      <w:r>
        <w:t xml:space="preserve">          type: string</w:t>
      </w:r>
    </w:p>
    <w:p w14:paraId="5A60B7D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IdentityRange</w:t>
      </w:r>
      <w:proofErr w:type="spellEnd"/>
      <w:r>
        <w:t>:</w:t>
      </w:r>
    </w:p>
    <w:p w14:paraId="4B7A2D97" w14:textId="77777777" w:rsidR="007B793A" w:rsidRDefault="007B793A" w:rsidP="007B793A">
      <w:pPr>
        <w:pStyle w:val="PL"/>
      </w:pPr>
      <w:r>
        <w:t xml:space="preserve">      type: object</w:t>
      </w:r>
    </w:p>
    <w:p w14:paraId="2933DC50" w14:textId="77777777" w:rsidR="007B793A" w:rsidRDefault="007B793A" w:rsidP="007B793A">
      <w:pPr>
        <w:pStyle w:val="PL"/>
      </w:pPr>
      <w:r>
        <w:t xml:space="preserve">      properties:</w:t>
      </w:r>
    </w:p>
    <w:p w14:paraId="4597B677" w14:textId="77777777" w:rsidR="007B793A" w:rsidRDefault="007B793A" w:rsidP="007B793A">
      <w:pPr>
        <w:pStyle w:val="PL"/>
      </w:pPr>
      <w:r>
        <w:t xml:space="preserve">        start:</w:t>
      </w:r>
    </w:p>
    <w:p w14:paraId="683FBF0E" w14:textId="77777777" w:rsidR="007B793A" w:rsidRDefault="007B793A" w:rsidP="007B793A">
      <w:pPr>
        <w:pStyle w:val="PL"/>
      </w:pPr>
      <w:r>
        <w:t xml:space="preserve">          type: string</w:t>
      </w:r>
    </w:p>
    <w:p w14:paraId="70917564" w14:textId="77777777" w:rsidR="007B793A" w:rsidRDefault="007B793A" w:rsidP="007B793A">
      <w:pPr>
        <w:pStyle w:val="PL"/>
      </w:pPr>
      <w:r>
        <w:t xml:space="preserve">        end:</w:t>
      </w:r>
    </w:p>
    <w:p w14:paraId="17518075" w14:textId="77777777" w:rsidR="007B793A" w:rsidRDefault="007B793A" w:rsidP="007B793A">
      <w:pPr>
        <w:pStyle w:val="PL"/>
      </w:pPr>
      <w:r>
        <w:t xml:space="preserve">          type: string</w:t>
      </w:r>
    </w:p>
    <w:p w14:paraId="2CB9B730" w14:textId="77777777" w:rsidR="007B793A" w:rsidRDefault="007B793A" w:rsidP="007B793A">
      <w:pPr>
        <w:pStyle w:val="PL"/>
      </w:pPr>
      <w:r>
        <w:t xml:space="preserve">        pattern:</w:t>
      </w:r>
    </w:p>
    <w:p w14:paraId="6BB56621" w14:textId="77777777" w:rsidR="007B793A" w:rsidRDefault="007B793A" w:rsidP="007B793A">
      <w:pPr>
        <w:pStyle w:val="PL"/>
      </w:pPr>
      <w:r>
        <w:t xml:space="preserve">          type: string</w:t>
      </w:r>
    </w:p>
    <w:p w14:paraId="291BFAF3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3176F29A" w14:textId="77777777" w:rsidR="007B793A" w:rsidRDefault="007B793A" w:rsidP="007B793A">
      <w:pPr>
        <w:pStyle w:val="PL"/>
      </w:pPr>
      <w:r>
        <w:t xml:space="preserve">      type: object</w:t>
      </w:r>
    </w:p>
    <w:p w14:paraId="3B45CBDF" w14:textId="77777777" w:rsidR="007B793A" w:rsidRDefault="007B793A" w:rsidP="007B793A">
      <w:pPr>
        <w:pStyle w:val="PL"/>
      </w:pPr>
      <w:r>
        <w:t xml:space="preserve">      properties:</w:t>
      </w:r>
    </w:p>
    <w:p w14:paraId="7FAB004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proseDirectDiscovey</w:t>
      </w:r>
      <w:proofErr w:type="spellEnd"/>
      <w:r>
        <w:t>:</w:t>
      </w:r>
    </w:p>
    <w:p w14:paraId="5E359A13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64AA7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proseDirectCommunication</w:t>
      </w:r>
      <w:proofErr w:type="spellEnd"/>
      <w:r>
        <w:t>:</w:t>
      </w:r>
    </w:p>
    <w:p w14:paraId="35EB54DE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239BBF" w14:textId="77777777" w:rsidR="007B793A" w:rsidRDefault="007B793A" w:rsidP="007B793A">
      <w:pPr>
        <w:pStyle w:val="PL"/>
      </w:pPr>
      <w:r>
        <w:t xml:space="preserve">        proseL2UetoNetworkRelay:</w:t>
      </w:r>
    </w:p>
    <w:p w14:paraId="111AB2B9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472FDC" w14:textId="77777777" w:rsidR="007B793A" w:rsidRDefault="007B793A" w:rsidP="007B793A">
      <w:pPr>
        <w:pStyle w:val="PL"/>
      </w:pPr>
      <w:r>
        <w:t xml:space="preserve">        proseL3UetoNetworkRelay:</w:t>
      </w:r>
    </w:p>
    <w:p w14:paraId="6E03DDCA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5608A8A" w14:textId="77777777" w:rsidR="007B793A" w:rsidRDefault="007B793A" w:rsidP="007B793A">
      <w:pPr>
        <w:pStyle w:val="PL"/>
      </w:pPr>
      <w:r>
        <w:t xml:space="preserve">        proseL2RemoteUe:</w:t>
      </w:r>
    </w:p>
    <w:p w14:paraId="03AFA93A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FBC86D" w14:textId="77777777" w:rsidR="007B793A" w:rsidRDefault="007B793A" w:rsidP="007B793A">
      <w:pPr>
        <w:pStyle w:val="PL"/>
      </w:pPr>
      <w:r>
        <w:t xml:space="preserve">        proseL3RemoteUe:</w:t>
      </w:r>
    </w:p>
    <w:p w14:paraId="4A44B379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A5F370" w14:textId="77777777" w:rsidR="007B793A" w:rsidRDefault="007B793A" w:rsidP="007B793A">
      <w:pPr>
        <w:pStyle w:val="PL"/>
      </w:pPr>
      <w:r>
        <w:t xml:space="preserve">    V2xCapability:</w:t>
      </w:r>
    </w:p>
    <w:p w14:paraId="2178D84C" w14:textId="77777777" w:rsidR="007B793A" w:rsidRDefault="007B793A" w:rsidP="007B793A">
      <w:pPr>
        <w:pStyle w:val="PL"/>
      </w:pPr>
      <w:r>
        <w:t xml:space="preserve">      type: object</w:t>
      </w:r>
    </w:p>
    <w:p w14:paraId="340E8F76" w14:textId="77777777" w:rsidR="007B793A" w:rsidRDefault="007B793A" w:rsidP="007B793A">
      <w:pPr>
        <w:pStyle w:val="PL"/>
      </w:pPr>
      <w:r>
        <w:t xml:space="preserve">      properties:</w:t>
      </w:r>
    </w:p>
    <w:p w14:paraId="2DA27005" w14:textId="77777777" w:rsidR="007B793A" w:rsidRDefault="007B793A" w:rsidP="007B793A">
      <w:pPr>
        <w:pStyle w:val="PL"/>
      </w:pPr>
      <w:r>
        <w:t xml:space="preserve">        lteV2x:</w:t>
      </w:r>
    </w:p>
    <w:p w14:paraId="4BB0349A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DEC80B" w14:textId="77777777" w:rsidR="007B793A" w:rsidRDefault="007B793A" w:rsidP="007B793A">
      <w:pPr>
        <w:pStyle w:val="PL"/>
      </w:pPr>
      <w:r>
        <w:t xml:space="preserve">        nrV2x:</w:t>
      </w:r>
    </w:p>
    <w:p w14:paraId="1AAD2E82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DDE2E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InternalGroupIdRange</w:t>
      </w:r>
      <w:proofErr w:type="spellEnd"/>
      <w:r>
        <w:t>:</w:t>
      </w:r>
    </w:p>
    <w:p w14:paraId="5B56A22A" w14:textId="77777777" w:rsidR="007B793A" w:rsidRDefault="007B793A" w:rsidP="007B793A">
      <w:pPr>
        <w:pStyle w:val="PL"/>
      </w:pPr>
      <w:r>
        <w:t xml:space="preserve">      type: object</w:t>
      </w:r>
    </w:p>
    <w:p w14:paraId="259814D4" w14:textId="77777777" w:rsidR="007B793A" w:rsidRDefault="007B793A" w:rsidP="007B793A">
      <w:pPr>
        <w:pStyle w:val="PL"/>
      </w:pPr>
      <w:r>
        <w:t xml:space="preserve">      properties:</w:t>
      </w:r>
    </w:p>
    <w:p w14:paraId="5663D9B6" w14:textId="77777777" w:rsidR="007B793A" w:rsidRDefault="007B793A" w:rsidP="007B793A">
      <w:pPr>
        <w:pStyle w:val="PL"/>
      </w:pPr>
      <w:r>
        <w:t xml:space="preserve">        start:</w:t>
      </w:r>
    </w:p>
    <w:p w14:paraId="4FA40D02" w14:textId="77777777" w:rsidR="007B793A" w:rsidRDefault="007B793A" w:rsidP="007B793A">
      <w:pPr>
        <w:pStyle w:val="PL"/>
      </w:pPr>
      <w:r>
        <w:t xml:space="preserve">          type: string</w:t>
      </w:r>
    </w:p>
    <w:p w14:paraId="6393E329" w14:textId="77777777" w:rsidR="007B793A" w:rsidRDefault="007B793A" w:rsidP="007B793A">
      <w:pPr>
        <w:pStyle w:val="PL"/>
      </w:pPr>
      <w:r>
        <w:t xml:space="preserve">        end:</w:t>
      </w:r>
    </w:p>
    <w:p w14:paraId="3B7E8924" w14:textId="77777777" w:rsidR="007B793A" w:rsidRDefault="007B793A" w:rsidP="007B793A">
      <w:pPr>
        <w:pStyle w:val="PL"/>
      </w:pPr>
      <w:r>
        <w:t xml:space="preserve">          type: string</w:t>
      </w:r>
    </w:p>
    <w:p w14:paraId="005FFD7A" w14:textId="77777777" w:rsidR="007B793A" w:rsidRDefault="007B793A" w:rsidP="007B793A">
      <w:pPr>
        <w:pStyle w:val="PL"/>
      </w:pPr>
      <w:r>
        <w:t xml:space="preserve">        pattern:</w:t>
      </w:r>
    </w:p>
    <w:p w14:paraId="7D8BEB29" w14:textId="77777777" w:rsidR="007B793A" w:rsidRDefault="007B793A" w:rsidP="007B793A">
      <w:pPr>
        <w:pStyle w:val="PL"/>
      </w:pPr>
      <w:r>
        <w:t xml:space="preserve">          type: string</w:t>
      </w:r>
    </w:p>
    <w:p w14:paraId="7BC98CC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SuciInfo</w:t>
      </w:r>
      <w:proofErr w:type="spellEnd"/>
      <w:r>
        <w:t>:</w:t>
      </w:r>
    </w:p>
    <w:p w14:paraId="7E2B0436" w14:textId="77777777" w:rsidR="007B793A" w:rsidRDefault="007B793A" w:rsidP="007B793A">
      <w:pPr>
        <w:pStyle w:val="PL"/>
      </w:pPr>
      <w:r>
        <w:t xml:space="preserve">      type: object</w:t>
      </w:r>
    </w:p>
    <w:p w14:paraId="534D7BEF" w14:textId="77777777" w:rsidR="007B793A" w:rsidRDefault="007B793A" w:rsidP="007B793A">
      <w:pPr>
        <w:pStyle w:val="PL"/>
      </w:pPr>
      <w:r>
        <w:t xml:space="preserve">      properties:</w:t>
      </w:r>
    </w:p>
    <w:p w14:paraId="5E98647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routingInds</w:t>
      </w:r>
      <w:proofErr w:type="spellEnd"/>
      <w:r>
        <w:t xml:space="preserve">: </w:t>
      </w:r>
    </w:p>
    <w:p w14:paraId="17528DCF" w14:textId="77777777" w:rsidR="007B793A" w:rsidRDefault="007B793A" w:rsidP="007B793A">
      <w:pPr>
        <w:pStyle w:val="PL"/>
      </w:pPr>
      <w:r>
        <w:t xml:space="preserve">          type: array</w:t>
      </w:r>
    </w:p>
    <w:p w14:paraId="5517059B" w14:textId="77777777" w:rsidR="007B793A" w:rsidRDefault="007B793A" w:rsidP="007B793A">
      <w:pPr>
        <w:pStyle w:val="PL"/>
      </w:pPr>
      <w:r>
        <w:t xml:space="preserve">          items:</w:t>
      </w:r>
    </w:p>
    <w:p w14:paraId="6F3EE91E" w14:textId="77777777" w:rsidR="007B793A" w:rsidRDefault="007B793A" w:rsidP="007B793A">
      <w:pPr>
        <w:pStyle w:val="PL"/>
      </w:pPr>
      <w:r>
        <w:t xml:space="preserve">            type: string</w:t>
      </w:r>
    </w:p>
    <w:p w14:paraId="5B820D9F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hNwPubKeyIds</w:t>
      </w:r>
      <w:proofErr w:type="spellEnd"/>
      <w:r>
        <w:t>:</w:t>
      </w:r>
    </w:p>
    <w:p w14:paraId="275171FE" w14:textId="77777777" w:rsidR="007B793A" w:rsidRDefault="007B793A" w:rsidP="007B793A">
      <w:pPr>
        <w:pStyle w:val="PL"/>
      </w:pPr>
      <w:r>
        <w:t xml:space="preserve">          type: array</w:t>
      </w:r>
    </w:p>
    <w:p w14:paraId="7A8EDFF5" w14:textId="77777777" w:rsidR="007B793A" w:rsidRDefault="007B793A" w:rsidP="007B793A">
      <w:pPr>
        <w:pStyle w:val="PL"/>
      </w:pPr>
      <w:r>
        <w:t xml:space="preserve">          items:</w:t>
      </w:r>
    </w:p>
    <w:p w14:paraId="5632AD2B" w14:textId="77777777" w:rsidR="007B793A" w:rsidRDefault="007B793A" w:rsidP="007B793A">
      <w:pPr>
        <w:pStyle w:val="PL"/>
      </w:pPr>
      <w:r>
        <w:t xml:space="preserve">            type: integer</w:t>
      </w:r>
    </w:p>
    <w:p w14:paraId="712A2B8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SuciInfoList</w:t>
      </w:r>
      <w:proofErr w:type="spellEnd"/>
      <w:r>
        <w:t>:</w:t>
      </w:r>
    </w:p>
    <w:p w14:paraId="79D3C861" w14:textId="77777777" w:rsidR="007B793A" w:rsidRDefault="007B793A" w:rsidP="007B793A">
      <w:pPr>
        <w:pStyle w:val="PL"/>
      </w:pPr>
      <w:r>
        <w:t xml:space="preserve">      type: array</w:t>
      </w:r>
    </w:p>
    <w:p w14:paraId="4CBB2D3F" w14:textId="77777777" w:rsidR="007B793A" w:rsidRDefault="007B793A" w:rsidP="007B793A">
      <w:pPr>
        <w:pStyle w:val="PL"/>
      </w:pPr>
      <w:r>
        <w:t xml:space="preserve">      items:</w:t>
      </w:r>
    </w:p>
    <w:p w14:paraId="43C3950A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SuciInfo</w:t>
      </w:r>
      <w:proofErr w:type="spellEnd"/>
      <w:r>
        <w:t xml:space="preserve">' </w:t>
      </w:r>
    </w:p>
    <w:p w14:paraId="4139819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SharedDataIdRange</w:t>
      </w:r>
      <w:proofErr w:type="spellEnd"/>
      <w:r>
        <w:t>:</w:t>
      </w:r>
    </w:p>
    <w:p w14:paraId="562D5958" w14:textId="77777777" w:rsidR="007B793A" w:rsidRDefault="007B793A" w:rsidP="007B793A">
      <w:pPr>
        <w:pStyle w:val="PL"/>
      </w:pPr>
      <w:r>
        <w:t xml:space="preserve">      type: object</w:t>
      </w:r>
    </w:p>
    <w:p w14:paraId="24C9567E" w14:textId="77777777" w:rsidR="007B793A" w:rsidRDefault="007B793A" w:rsidP="007B793A">
      <w:pPr>
        <w:pStyle w:val="PL"/>
      </w:pPr>
      <w:r>
        <w:t xml:space="preserve">      properties:</w:t>
      </w:r>
    </w:p>
    <w:p w14:paraId="5B07EB3A" w14:textId="77777777" w:rsidR="007B793A" w:rsidRDefault="007B793A" w:rsidP="007B793A">
      <w:pPr>
        <w:pStyle w:val="PL"/>
      </w:pPr>
      <w:r>
        <w:t xml:space="preserve">        pattern:</w:t>
      </w:r>
    </w:p>
    <w:p w14:paraId="59D7E689" w14:textId="77777777" w:rsidR="007B793A" w:rsidRDefault="007B793A" w:rsidP="007B793A">
      <w:pPr>
        <w:pStyle w:val="PL"/>
      </w:pPr>
      <w:r>
        <w:t xml:space="preserve">          type: string</w:t>
      </w:r>
    </w:p>
    <w:p w14:paraId="4AB40723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SupiRangeList</w:t>
      </w:r>
      <w:proofErr w:type="spellEnd"/>
      <w:r>
        <w:t>:</w:t>
      </w:r>
    </w:p>
    <w:p w14:paraId="77829CBB" w14:textId="77777777" w:rsidR="007B793A" w:rsidRDefault="007B793A" w:rsidP="007B793A">
      <w:pPr>
        <w:pStyle w:val="PL"/>
      </w:pPr>
      <w:r>
        <w:t xml:space="preserve">      type: array</w:t>
      </w:r>
    </w:p>
    <w:p w14:paraId="68C3BC06" w14:textId="77777777" w:rsidR="007B793A" w:rsidRDefault="007B793A" w:rsidP="007B793A">
      <w:pPr>
        <w:pStyle w:val="PL"/>
      </w:pPr>
      <w:r>
        <w:t xml:space="preserve">      items:</w:t>
      </w:r>
    </w:p>
    <w:p w14:paraId="38112964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SupiRange</w:t>
      </w:r>
      <w:proofErr w:type="spellEnd"/>
      <w:r>
        <w:t>'</w:t>
      </w:r>
    </w:p>
    <w:p w14:paraId="056DBACC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IdentityRangeList</w:t>
      </w:r>
      <w:proofErr w:type="spellEnd"/>
      <w:r>
        <w:t>:</w:t>
      </w:r>
    </w:p>
    <w:p w14:paraId="5DA3D2F0" w14:textId="77777777" w:rsidR="007B793A" w:rsidRDefault="007B793A" w:rsidP="007B793A">
      <w:pPr>
        <w:pStyle w:val="PL"/>
      </w:pPr>
      <w:r>
        <w:t xml:space="preserve">      type: array</w:t>
      </w:r>
    </w:p>
    <w:p w14:paraId="70E02F2E" w14:textId="77777777" w:rsidR="007B793A" w:rsidRDefault="007B793A" w:rsidP="007B793A">
      <w:pPr>
        <w:pStyle w:val="PL"/>
      </w:pPr>
      <w:r>
        <w:t xml:space="preserve">      items:</w:t>
      </w:r>
    </w:p>
    <w:p w14:paraId="637EEA6D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IdentityRange</w:t>
      </w:r>
      <w:proofErr w:type="spellEnd"/>
      <w:r>
        <w:t>'</w:t>
      </w:r>
    </w:p>
    <w:p w14:paraId="16F4350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InternalGroupIdRangeList</w:t>
      </w:r>
      <w:proofErr w:type="spellEnd"/>
      <w:r>
        <w:t>:</w:t>
      </w:r>
    </w:p>
    <w:p w14:paraId="31A36127" w14:textId="77777777" w:rsidR="007B793A" w:rsidRDefault="007B793A" w:rsidP="007B793A">
      <w:pPr>
        <w:pStyle w:val="PL"/>
      </w:pPr>
      <w:r>
        <w:t xml:space="preserve">      type: array</w:t>
      </w:r>
    </w:p>
    <w:p w14:paraId="63D2E890" w14:textId="77777777" w:rsidR="007B793A" w:rsidRDefault="007B793A" w:rsidP="007B793A">
      <w:pPr>
        <w:pStyle w:val="PL"/>
      </w:pPr>
      <w:r>
        <w:t xml:space="preserve">      items:</w:t>
      </w:r>
    </w:p>
    <w:p w14:paraId="2D30BC86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InternalGroupIdRange</w:t>
      </w:r>
      <w:proofErr w:type="spellEnd"/>
      <w:r>
        <w:t>'</w:t>
      </w:r>
    </w:p>
    <w:p w14:paraId="41BD1CD9" w14:textId="77777777" w:rsidR="007B793A" w:rsidRDefault="007B793A" w:rsidP="007B793A">
      <w:pPr>
        <w:pStyle w:val="PL"/>
      </w:pPr>
      <w:r>
        <w:lastRenderedPageBreak/>
        <w:t xml:space="preserve">    </w:t>
      </w:r>
      <w:proofErr w:type="spellStart"/>
      <w:r>
        <w:t>SupportedDataSetList</w:t>
      </w:r>
      <w:proofErr w:type="spellEnd"/>
      <w:r>
        <w:t>:</w:t>
      </w:r>
    </w:p>
    <w:p w14:paraId="0F088534" w14:textId="77777777" w:rsidR="007B793A" w:rsidRDefault="007B793A" w:rsidP="007B793A">
      <w:pPr>
        <w:pStyle w:val="PL"/>
      </w:pPr>
      <w:r>
        <w:t xml:space="preserve">      type: array</w:t>
      </w:r>
    </w:p>
    <w:p w14:paraId="54EAE399" w14:textId="77777777" w:rsidR="007B793A" w:rsidRDefault="007B793A" w:rsidP="007B793A">
      <w:pPr>
        <w:pStyle w:val="PL"/>
      </w:pPr>
      <w:r>
        <w:t xml:space="preserve">      items:</w:t>
      </w:r>
    </w:p>
    <w:p w14:paraId="522A37E7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SupportedDataSet</w:t>
      </w:r>
      <w:proofErr w:type="spellEnd"/>
      <w:r>
        <w:t>'</w:t>
      </w:r>
    </w:p>
    <w:p w14:paraId="38AF722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SharedDataIdRangeList</w:t>
      </w:r>
      <w:proofErr w:type="spellEnd"/>
      <w:r>
        <w:t>:</w:t>
      </w:r>
    </w:p>
    <w:p w14:paraId="3DBB4F2F" w14:textId="77777777" w:rsidR="007B793A" w:rsidRDefault="007B793A" w:rsidP="007B793A">
      <w:pPr>
        <w:pStyle w:val="PL"/>
      </w:pPr>
      <w:r>
        <w:t xml:space="preserve">      type: array</w:t>
      </w:r>
    </w:p>
    <w:p w14:paraId="55D99211" w14:textId="77777777" w:rsidR="007B793A" w:rsidRDefault="007B793A" w:rsidP="007B793A">
      <w:pPr>
        <w:pStyle w:val="PL"/>
      </w:pPr>
      <w:r>
        <w:t xml:space="preserve">      items:</w:t>
      </w:r>
    </w:p>
    <w:p w14:paraId="16C587C5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SharedDataIdRange</w:t>
      </w:r>
      <w:proofErr w:type="spellEnd"/>
      <w:r>
        <w:t>'</w:t>
      </w:r>
    </w:p>
    <w:p w14:paraId="32F65221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InterfaceUpfInfoItem</w:t>
      </w:r>
      <w:proofErr w:type="spellEnd"/>
      <w:r>
        <w:t>:</w:t>
      </w:r>
    </w:p>
    <w:p w14:paraId="2EB9935B" w14:textId="77777777" w:rsidR="007B793A" w:rsidRDefault="007B793A" w:rsidP="007B793A">
      <w:pPr>
        <w:pStyle w:val="PL"/>
      </w:pPr>
      <w:r>
        <w:t xml:space="preserve">      type: object</w:t>
      </w:r>
    </w:p>
    <w:p w14:paraId="2056DBF5" w14:textId="77777777" w:rsidR="007B793A" w:rsidRDefault="007B793A" w:rsidP="007B793A">
      <w:pPr>
        <w:pStyle w:val="PL"/>
      </w:pPr>
      <w:r>
        <w:t xml:space="preserve">      properties:</w:t>
      </w:r>
    </w:p>
    <w:p w14:paraId="3F410DEF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3DC0720D" w14:textId="77777777" w:rsidR="007B793A" w:rsidRDefault="007B793A" w:rsidP="007B793A">
      <w:pPr>
        <w:pStyle w:val="PL"/>
      </w:pPr>
      <w:r>
        <w:t xml:space="preserve">          type: string</w:t>
      </w:r>
    </w:p>
    <w:p w14:paraId="1AE4299A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1CBA5C" w14:textId="77777777" w:rsidR="007B793A" w:rsidRDefault="007B793A" w:rsidP="007B793A">
      <w:pPr>
        <w:pStyle w:val="PL"/>
      </w:pPr>
      <w:r>
        <w:t xml:space="preserve">            - IPV4ENDPOINTADDRESSES</w:t>
      </w:r>
    </w:p>
    <w:p w14:paraId="6F2624D9" w14:textId="77777777" w:rsidR="007B793A" w:rsidRDefault="007B793A" w:rsidP="007B793A">
      <w:pPr>
        <w:pStyle w:val="PL"/>
      </w:pPr>
      <w:r>
        <w:t xml:space="preserve">            - IPV6ENDPOINTADDRESSES</w:t>
      </w:r>
    </w:p>
    <w:p w14:paraId="25609956" w14:textId="77777777" w:rsidR="007B793A" w:rsidRDefault="007B793A" w:rsidP="007B793A">
      <w:pPr>
        <w:pStyle w:val="PL"/>
      </w:pPr>
      <w:r>
        <w:t xml:space="preserve">            - FQDN</w:t>
      </w:r>
    </w:p>
    <w:p w14:paraId="05E73F81" w14:textId="77777777" w:rsidR="007B793A" w:rsidRDefault="007B793A" w:rsidP="007B793A">
      <w:pPr>
        <w:pStyle w:val="PL"/>
      </w:pPr>
      <w:r>
        <w:t xml:space="preserve">        ipv4EndpointAddresses:</w:t>
      </w:r>
    </w:p>
    <w:p w14:paraId="137BE160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1281EB7B" w14:textId="77777777" w:rsidR="007B793A" w:rsidRDefault="007B793A" w:rsidP="007B793A">
      <w:pPr>
        <w:pStyle w:val="PL"/>
      </w:pPr>
      <w:r>
        <w:t xml:space="preserve">        ipv6EndpointAddresses:</w:t>
      </w:r>
    </w:p>
    <w:p w14:paraId="1D338BBA" w14:textId="77777777" w:rsidR="007B793A" w:rsidRDefault="007B793A" w:rsidP="007B793A">
      <w:pPr>
        <w:pStyle w:val="PL"/>
      </w:pPr>
      <w:r>
        <w:t xml:space="preserve">          $ref: 'TS28623_ComDefs.yaml#/components/schemas/Ipv6Addr'</w:t>
      </w:r>
    </w:p>
    <w:p w14:paraId="5D84215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30FF8DA6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56E9F5F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networkInstance</w:t>
      </w:r>
      <w:proofErr w:type="spellEnd"/>
      <w:r>
        <w:t>:</w:t>
      </w:r>
    </w:p>
    <w:p w14:paraId="688EDF32" w14:textId="77777777" w:rsidR="007B793A" w:rsidRDefault="007B793A" w:rsidP="007B793A">
      <w:pPr>
        <w:pStyle w:val="PL"/>
      </w:pPr>
      <w:r>
        <w:t xml:space="preserve">          type: string</w:t>
      </w:r>
    </w:p>
    <w:p w14:paraId="4C157DC5" w14:textId="77777777" w:rsidR="007B793A" w:rsidRDefault="007B793A" w:rsidP="007B793A">
      <w:pPr>
        <w:pStyle w:val="PL"/>
      </w:pPr>
    </w:p>
    <w:p w14:paraId="6F86CB0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AtsssCapability</w:t>
      </w:r>
      <w:proofErr w:type="spellEnd"/>
      <w:r>
        <w:t>:</w:t>
      </w:r>
    </w:p>
    <w:p w14:paraId="2127AAEE" w14:textId="77777777" w:rsidR="007B793A" w:rsidRDefault="007B793A" w:rsidP="007B793A">
      <w:pPr>
        <w:pStyle w:val="PL"/>
      </w:pPr>
      <w:r>
        <w:t xml:space="preserve">      type: object</w:t>
      </w:r>
    </w:p>
    <w:p w14:paraId="09D528C8" w14:textId="77777777" w:rsidR="007B793A" w:rsidRDefault="007B793A" w:rsidP="007B793A">
      <w:pPr>
        <w:pStyle w:val="PL"/>
      </w:pPr>
      <w:r>
        <w:t xml:space="preserve">      properties:</w:t>
      </w:r>
    </w:p>
    <w:p w14:paraId="518A3C9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atsssLL</w:t>
      </w:r>
      <w:proofErr w:type="spellEnd"/>
      <w:r>
        <w:t>:</w:t>
      </w:r>
    </w:p>
    <w:p w14:paraId="3F439F69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47533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mptcp</w:t>
      </w:r>
      <w:proofErr w:type="spellEnd"/>
      <w:r>
        <w:t>:</w:t>
      </w:r>
    </w:p>
    <w:p w14:paraId="6B50372D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619D2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rttWithoutPmf</w:t>
      </w:r>
      <w:proofErr w:type="spellEnd"/>
      <w:r>
        <w:t>:</w:t>
      </w:r>
    </w:p>
    <w:p w14:paraId="5ED6B8E8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809118" w14:textId="77777777" w:rsidR="007B793A" w:rsidRDefault="007B793A" w:rsidP="007B793A">
      <w:pPr>
        <w:pStyle w:val="PL"/>
      </w:pPr>
    </w:p>
    <w:p w14:paraId="554B266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IpInterface</w:t>
      </w:r>
      <w:proofErr w:type="spellEnd"/>
      <w:r>
        <w:t>:</w:t>
      </w:r>
    </w:p>
    <w:p w14:paraId="3F0C1701" w14:textId="77777777" w:rsidR="007B793A" w:rsidRDefault="007B793A" w:rsidP="007B793A">
      <w:pPr>
        <w:pStyle w:val="PL"/>
      </w:pPr>
      <w:r>
        <w:t xml:space="preserve">      type: object</w:t>
      </w:r>
    </w:p>
    <w:p w14:paraId="4DDB4AF1" w14:textId="77777777" w:rsidR="007B793A" w:rsidRDefault="007B793A" w:rsidP="007B793A">
      <w:pPr>
        <w:pStyle w:val="PL"/>
      </w:pPr>
      <w:r>
        <w:t xml:space="preserve">      properties:</w:t>
      </w:r>
    </w:p>
    <w:p w14:paraId="70D6E7A0" w14:textId="77777777" w:rsidR="007B793A" w:rsidRDefault="007B793A" w:rsidP="007B793A">
      <w:pPr>
        <w:pStyle w:val="PL"/>
      </w:pPr>
      <w:r>
        <w:t xml:space="preserve">        ipv4EndpointAddresses:</w:t>
      </w:r>
    </w:p>
    <w:p w14:paraId="7F80CA6D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0AE2A79E" w14:textId="77777777" w:rsidR="007B793A" w:rsidRDefault="007B793A" w:rsidP="007B793A">
      <w:pPr>
        <w:pStyle w:val="PL"/>
      </w:pPr>
      <w:r>
        <w:t xml:space="preserve">        ipv6EndpointAddresses:</w:t>
      </w:r>
    </w:p>
    <w:p w14:paraId="34452128" w14:textId="77777777" w:rsidR="007B793A" w:rsidRDefault="007B793A" w:rsidP="007B793A">
      <w:pPr>
        <w:pStyle w:val="PL"/>
      </w:pPr>
      <w:r>
        <w:t xml:space="preserve">          $ref: 'TS28623_ComDefs.yaml#/components/schemas/Ipv6Addr'</w:t>
      </w:r>
    </w:p>
    <w:p w14:paraId="5B15BD51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C0CB8B2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F167090" w14:textId="77777777" w:rsidR="007B793A" w:rsidRDefault="007B793A" w:rsidP="007B793A">
      <w:pPr>
        <w:pStyle w:val="PL"/>
      </w:pPr>
    </w:p>
    <w:p w14:paraId="5AE90D5E" w14:textId="77777777" w:rsidR="007B793A" w:rsidRDefault="007B793A" w:rsidP="007B793A">
      <w:pPr>
        <w:pStyle w:val="PL"/>
      </w:pPr>
      <w:r>
        <w:t xml:space="preserve">    Ipv4AddressRange:</w:t>
      </w:r>
    </w:p>
    <w:p w14:paraId="39B2ACCF" w14:textId="77777777" w:rsidR="007B793A" w:rsidRDefault="007B793A" w:rsidP="007B793A">
      <w:pPr>
        <w:pStyle w:val="PL"/>
      </w:pPr>
      <w:r>
        <w:t xml:space="preserve">      description: Range of IPv4 addresses</w:t>
      </w:r>
    </w:p>
    <w:p w14:paraId="169C5CFD" w14:textId="77777777" w:rsidR="007B793A" w:rsidRDefault="007B793A" w:rsidP="007B793A">
      <w:pPr>
        <w:pStyle w:val="PL"/>
      </w:pPr>
      <w:r>
        <w:t xml:space="preserve">      type: object</w:t>
      </w:r>
    </w:p>
    <w:p w14:paraId="07A81CF2" w14:textId="77777777" w:rsidR="007B793A" w:rsidRDefault="007B793A" w:rsidP="007B793A">
      <w:pPr>
        <w:pStyle w:val="PL"/>
      </w:pPr>
      <w:r>
        <w:t xml:space="preserve">      properties:</w:t>
      </w:r>
    </w:p>
    <w:p w14:paraId="576B2AE2" w14:textId="77777777" w:rsidR="007B793A" w:rsidRDefault="007B793A" w:rsidP="007B793A">
      <w:pPr>
        <w:pStyle w:val="PL"/>
      </w:pPr>
      <w:r>
        <w:t xml:space="preserve">        start:</w:t>
      </w:r>
    </w:p>
    <w:p w14:paraId="4558F811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01318776" w14:textId="77777777" w:rsidR="007B793A" w:rsidRDefault="007B793A" w:rsidP="007B793A">
      <w:pPr>
        <w:pStyle w:val="PL"/>
      </w:pPr>
      <w:r>
        <w:t xml:space="preserve">        end:</w:t>
      </w:r>
    </w:p>
    <w:p w14:paraId="642660D4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2F5D903E" w14:textId="77777777" w:rsidR="007B793A" w:rsidRDefault="007B793A" w:rsidP="007B793A">
      <w:pPr>
        <w:pStyle w:val="PL"/>
      </w:pPr>
      <w:r>
        <w:t xml:space="preserve">    Ipv6PrefixRange:</w:t>
      </w:r>
    </w:p>
    <w:p w14:paraId="337356B1" w14:textId="77777777" w:rsidR="007B793A" w:rsidRDefault="007B793A" w:rsidP="007B793A">
      <w:pPr>
        <w:pStyle w:val="PL"/>
      </w:pPr>
      <w:r>
        <w:t xml:space="preserve">      description: Range of IPv6 prefixes</w:t>
      </w:r>
    </w:p>
    <w:p w14:paraId="6AD198AB" w14:textId="77777777" w:rsidR="007B793A" w:rsidRDefault="007B793A" w:rsidP="007B793A">
      <w:pPr>
        <w:pStyle w:val="PL"/>
      </w:pPr>
      <w:r>
        <w:t xml:space="preserve">      type: object</w:t>
      </w:r>
    </w:p>
    <w:p w14:paraId="05DAC632" w14:textId="77777777" w:rsidR="007B793A" w:rsidRDefault="007B793A" w:rsidP="007B793A">
      <w:pPr>
        <w:pStyle w:val="PL"/>
      </w:pPr>
      <w:r>
        <w:t xml:space="preserve">      properties:</w:t>
      </w:r>
    </w:p>
    <w:p w14:paraId="34F21932" w14:textId="77777777" w:rsidR="007B793A" w:rsidRDefault="007B793A" w:rsidP="007B793A">
      <w:pPr>
        <w:pStyle w:val="PL"/>
      </w:pPr>
      <w:r>
        <w:t xml:space="preserve">        start:</w:t>
      </w:r>
    </w:p>
    <w:p w14:paraId="46BD735F" w14:textId="77777777" w:rsidR="007B793A" w:rsidRDefault="007B793A" w:rsidP="007B793A">
      <w:pPr>
        <w:pStyle w:val="PL"/>
      </w:pPr>
      <w:r>
        <w:t xml:space="preserve">          $ref: 'TS29571_CommonData.yaml#/components/schemas/Ipv6Prefix'</w:t>
      </w:r>
    </w:p>
    <w:p w14:paraId="6CFFE60A" w14:textId="77777777" w:rsidR="007B793A" w:rsidRDefault="007B793A" w:rsidP="007B793A">
      <w:pPr>
        <w:pStyle w:val="PL"/>
      </w:pPr>
      <w:r>
        <w:t xml:space="preserve">        end:</w:t>
      </w:r>
    </w:p>
    <w:p w14:paraId="3029085E" w14:textId="77777777" w:rsidR="007B793A" w:rsidRDefault="007B793A" w:rsidP="007B793A">
      <w:pPr>
        <w:pStyle w:val="PL"/>
      </w:pPr>
      <w:r>
        <w:t xml:space="preserve">          $ref: 'TS29571_CommonData.yaml#/components/schemas/Ipv6Prefix'</w:t>
      </w:r>
    </w:p>
    <w:p w14:paraId="3132C60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03E2F5A0" w14:textId="77777777" w:rsidR="007B793A" w:rsidRDefault="007B793A" w:rsidP="007B793A">
      <w:pPr>
        <w:pStyle w:val="PL"/>
      </w:pPr>
      <w:r>
        <w:t xml:space="preserve">      type: string</w:t>
      </w:r>
    </w:p>
    <w:p w14:paraId="34F5A5C3" w14:textId="77777777" w:rsidR="007B793A" w:rsidRDefault="007B793A" w:rsidP="007B793A">
      <w:pPr>
        <w:pStyle w:val="PL"/>
      </w:pPr>
      <w:r>
        <w:t xml:space="preserve">      pattern: '^[A-Fa-f0-9]{11}$'</w:t>
      </w:r>
    </w:p>
    <w:p w14:paraId="4EE4EAE1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PlmnIdNid</w:t>
      </w:r>
      <w:proofErr w:type="spellEnd"/>
      <w:r>
        <w:t>:</w:t>
      </w:r>
    </w:p>
    <w:p w14:paraId="3F1386B1" w14:textId="77777777" w:rsidR="007B793A" w:rsidRDefault="007B793A" w:rsidP="007B793A">
      <w:pPr>
        <w:pStyle w:val="PL"/>
      </w:pPr>
      <w:r>
        <w:t xml:space="preserve">      type: object</w:t>
      </w:r>
    </w:p>
    <w:p w14:paraId="6B22FCAE" w14:textId="77777777" w:rsidR="007B793A" w:rsidRDefault="007B793A" w:rsidP="007B793A">
      <w:pPr>
        <w:pStyle w:val="PL"/>
      </w:pPr>
      <w:r>
        <w:t xml:space="preserve">      properties:</w:t>
      </w:r>
    </w:p>
    <w:p w14:paraId="38448AE2" w14:textId="77777777" w:rsidR="007B793A" w:rsidRDefault="007B793A" w:rsidP="007B793A">
      <w:pPr>
        <w:pStyle w:val="PL"/>
      </w:pPr>
      <w:r>
        <w:t xml:space="preserve">        mcc:</w:t>
      </w:r>
    </w:p>
    <w:p w14:paraId="3890DAB1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282282E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4F05BB01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29E3E75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272E9D25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424F522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7810A252" w14:textId="77777777" w:rsidR="007B793A" w:rsidRDefault="007B793A" w:rsidP="007B793A">
      <w:pPr>
        <w:pStyle w:val="PL"/>
      </w:pPr>
      <w:r>
        <w:t xml:space="preserve">      type: string</w:t>
      </w:r>
    </w:p>
    <w:p w14:paraId="31302E68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: </w:t>
      </w:r>
    </w:p>
    <w:p w14:paraId="2071271F" w14:textId="77777777" w:rsidR="007B793A" w:rsidRDefault="007B793A" w:rsidP="007B793A">
      <w:pPr>
        <w:pStyle w:val="PL"/>
      </w:pPr>
      <w:r>
        <w:t xml:space="preserve">        - INDIRECT_COM_WITH_DELEG_DISC</w:t>
      </w:r>
    </w:p>
    <w:p w14:paraId="2FF693D9" w14:textId="77777777" w:rsidR="007B793A" w:rsidRDefault="007B793A" w:rsidP="007B793A">
      <w:pPr>
        <w:pStyle w:val="PL"/>
      </w:pPr>
      <w:r>
        <w:lastRenderedPageBreak/>
        <w:t xml:space="preserve">    </w:t>
      </w:r>
      <w:proofErr w:type="spellStart"/>
      <w:r>
        <w:t>IpReachability</w:t>
      </w:r>
      <w:proofErr w:type="spellEnd"/>
      <w:r>
        <w:t>:</w:t>
      </w:r>
    </w:p>
    <w:p w14:paraId="2192BF87" w14:textId="77777777" w:rsidR="007B793A" w:rsidRDefault="007B793A" w:rsidP="007B793A">
      <w:pPr>
        <w:pStyle w:val="PL"/>
      </w:pPr>
      <w:r>
        <w:t xml:space="preserve">      description: Indicates the type(s) of IP addresses reachable via an SCP</w:t>
      </w:r>
    </w:p>
    <w:p w14:paraId="15CA73C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C7D1E4" w14:textId="77777777" w:rsidR="007B793A" w:rsidRDefault="007B793A" w:rsidP="007B793A">
      <w:pPr>
        <w:pStyle w:val="PL"/>
      </w:pPr>
      <w:r>
        <w:t xml:space="preserve">        - type: string</w:t>
      </w:r>
    </w:p>
    <w:p w14:paraId="16CBC756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AAE7DD" w14:textId="77777777" w:rsidR="007B793A" w:rsidRDefault="007B793A" w:rsidP="007B793A">
      <w:pPr>
        <w:pStyle w:val="PL"/>
      </w:pPr>
      <w:r>
        <w:t xml:space="preserve">            - IPV4</w:t>
      </w:r>
    </w:p>
    <w:p w14:paraId="118DD6EA" w14:textId="77777777" w:rsidR="007B793A" w:rsidRDefault="007B793A" w:rsidP="007B793A">
      <w:pPr>
        <w:pStyle w:val="PL"/>
      </w:pPr>
      <w:r>
        <w:t xml:space="preserve">            - IPV6</w:t>
      </w:r>
    </w:p>
    <w:p w14:paraId="097A8961" w14:textId="77777777" w:rsidR="007B793A" w:rsidRDefault="007B793A" w:rsidP="007B793A">
      <w:pPr>
        <w:pStyle w:val="PL"/>
      </w:pPr>
      <w:r>
        <w:t xml:space="preserve">            - IPV4V6</w:t>
      </w:r>
    </w:p>
    <w:p w14:paraId="3CF514D2" w14:textId="77777777" w:rsidR="007B793A" w:rsidRDefault="007B793A" w:rsidP="007B793A">
      <w:pPr>
        <w:pStyle w:val="PL"/>
      </w:pPr>
      <w:r>
        <w:t xml:space="preserve">        - type: string</w:t>
      </w:r>
    </w:p>
    <w:p w14:paraId="212C9A2D" w14:textId="77777777" w:rsidR="007B793A" w:rsidRDefault="007B793A" w:rsidP="007B793A">
      <w:pPr>
        <w:pStyle w:val="PL"/>
      </w:pPr>
    </w:p>
    <w:p w14:paraId="47237AA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ScpDomainInfo</w:t>
      </w:r>
      <w:proofErr w:type="spellEnd"/>
      <w:r>
        <w:t>:</w:t>
      </w:r>
    </w:p>
    <w:p w14:paraId="37261FE1" w14:textId="77777777" w:rsidR="007B793A" w:rsidRDefault="007B793A" w:rsidP="007B793A">
      <w:pPr>
        <w:pStyle w:val="PL"/>
      </w:pPr>
      <w:r>
        <w:t xml:space="preserve">      description: SCP Domain specific information</w:t>
      </w:r>
    </w:p>
    <w:p w14:paraId="4CA1DD32" w14:textId="77777777" w:rsidR="007B793A" w:rsidRDefault="007B793A" w:rsidP="007B793A">
      <w:pPr>
        <w:pStyle w:val="PL"/>
      </w:pPr>
      <w:r>
        <w:t xml:space="preserve">      type: object</w:t>
      </w:r>
    </w:p>
    <w:p w14:paraId="78AF9490" w14:textId="77777777" w:rsidR="007B793A" w:rsidRDefault="007B793A" w:rsidP="007B793A">
      <w:pPr>
        <w:pStyle w:val="PL"/>
      </w:pPr>
      <w:r>
        <w:t xml:space="preserve">      properties:</w:t>
      </w:r>
    </w:p>
    <w:p w14:paraId="02E34A82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scpFqdn</w:t>
      </w:r>
      <w:proofErr w:type="spellEnd"/>
      <w:r>
        <w:t>:</w:t>
      </w:r>
    </w:p>
    <w:p w14:paraId="64AE09CF" w14:textId="77777777" w:rsidR="007B793A" w:rsidRDefault="007B793A" w:rsidP="007B793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3BB26F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scpIpEndPoints</w:t>
      </w:r>
      <w:proofErr w:type="spellEnd"/>
      <w:r>
        <w:t>:</w:t>
      </w:r>
    </w:p>
    <w:p w14:paraId="3DD29744" w14:textId="77777777" w:rsidR="007B793A" w:rsidRDefault="007B793A" w:rsidP="007B793A">
      <w:pPr>
        <w:pStyle w:val="PL"/>
      </w:pPr>
      <w:r>
        <w:t xml:space="preserve">          type: array</w:t>
      </w:r>
    </w:p>
    <w:p w14:paraId="5301D4C2" w14:textId="77777777" w:rsidR="007B793A" w:rsidRDefault="007B793A" w:rsidP="007B793A">
      <w:pPr>
        <w:pStyle w:val="PL"/>
      </w:pPr>
      <w:r>
        <w:t xml:space="preserve">          items:</w:t>
      </w:r>
    </w:p>
    <w:p w14:paraId="084BF424" w14:textId="77777777" w:rsidR="007B793A" w:rsidRDefault="007B793A" w:rsidP="007B793A">
      <w:pPr>
        <w:pStyle w:val="PL"/>
      </w:pPr>
      <w:r>
        <w:t xml:space="preserve">            $ref: 'TS28541_5GcNrm.yaml#/components/schemas/</w:t>
      </w:r>
      <w:proofErr w:type="spellStart"/>
      <w:r>
        <w:t>IpEndPoint</w:t>
      </w:r>
      <w:proofErr w:type="spellEnd"/>
      <w:r>
        <w:t>'</w:t>
      </w:r>
    </w:p>
    <w:p w14:paraId="64E1BE80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5621E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5A5F2F86" w14:textId="77777777" w:rsidR="007B793A" w:rsidRDefault="007B793A" w:rsidP="007B793A">
      <w:pPr>
        <w:pStyle w:val="PL"/>
      </w:pPr>
      <w:r>
        <w:t xml:space="preserve">          type: string</w:t>
      </w:r>
    </w:p>
    <w:p w14:paraId="10AEFFA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24924039" w14:textId="77777777" w:rsidR="007B793A" w:rsidRDefault="007B793A" w:rsidP="007B793A">
      <w:pPr>
        <w:pStyle w:val="PL"/>
      </w:pPr>
      <w:r>
        <w:t xml:space="preserve">          description: &gt;</w:t>
      </w:r>
    </w:p>
    <w:p w14:paraId="19B69809" w14:textId="77777777" w:rsidR="007B793A" w:rsidRDefault="007B793A" w:rsidP="007B793A">
      <w:pPr>
        <w:pStyle w:val="PL"/>
      </w:pPr>
      <w:r>
        <w:t xml:space="preserve">            Port numbers for HTTP and HTTPS. The key of the map shall be "http" or "https".</w:t>
      </w:r>
    </w:p>
    <w:p w14:paraId="0CF35622" w14:textId="77777777" w:rsidR="007B793A" w:rsidRDefault="007B793A" w:rsidP="007B793A">
      <w:pPr>
        <w:pStyle w:val="PL"/>
      </w:pPr>
      <w:r>
        <w:t xml:space="preserve">          type: object</w:t>
      </w:r>
    </w:p>
    <w:p w14:paraId="6E3C070D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FE7807A" w14:textId="77777777" w:rsidR="007B793A" w:rsidRDefault="007B793A" w:rsidP="007B793A">
      <w:pPr>
        <w:pStyle w:val="PL"/>
      </w:pPr>
      <w:r>
        <w:t xml:space="preserve">            type: integer</w:t>
      </w:r>
    </w:p>
    <w:p w14:paraId="3F387A73" w14:textId="77777777" w:rsidR="007B793A" w:rsidRDefault="007B793A" w:rsidP="007B793A">
      <w:pPr>
        <w:pStyle w:val="PL"/>
      </w:pPr>
      <w:r>
        <w:t xml:space="preserve">            minimum: 0</w:t>
      </w:r>
    </w:p>
    <w:p w14:paraId="74BE551B" w14:textId="77777777" w:rsidR="007B793A" w:rsidRDefault="007B793A" w:rsidP="007B793A">
      <w:pPr>
        <w:pStyle w:val="PL"/>
      </w:pPr>
      <w:r>
        <w:t xml:space="preserve">            maximum: 65535</w:t>
      </w:r>
    </w:p>
    <w:p w14:paraId="44D3EA04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0C56303" w14:textId="77777777" w:rsidR="007B793A" w:rsidRDefault="007B793A" w:rsidP="007B793A">
      <w:pPr>
        <w:pStyle w:val="PL"/>
      </w:pPr>
    </w:p>
    <w:p w14:paraId="7F742F78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SeppInfo</w:t>
      </w:r>
      <w:proofErr w:type="spellEnd"/>
      <w:r>
        <w:t>:</w:t>
      </w:r>
    </w:p>
    <w:p w14:paraId="274E1671" w14:textId="77777777" w:rsidR="007B793A" w:rsidRDefault="007B793A" w:rsidP="007B793A">
      <w:pPr>
        <w:pStyle w:val="PL"/>
      </w:pPr>
      <w:r>
        <w:t xml:space="preserve">      description: Information of a SEPP Instance</w:t>
      </w:r>
    </w:p>
    <w:p w14:paraId="79BFACA9" w14:textId="77777777" w:rsidR="007B793A" w:rsidRDefault="007B793A" w:rsidP="007B793A">
      <w:pPr>
        <w:pStyle w:val="PL"/>
      </w:pPr>
      <w:r>
        <w:t xml:space="preserve">      type: object</w:t>
      </w:r>
    </w:p>
    <w:p w14:paraId="494FD7C4" w14:textId="77777777" w:rsidR="007B793A" w:rsidRDefault="007B793A" w:rsidP="007B793A">
      <w:pPr>
        <w:pStyle w:val="PL"/>
      </w:pPr>
      <w:r>
        <w:t xml:space="preserve">      properties:</w:t>
      </w:r>
    </w:p>
    <w:p w14:paraId="1715442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seppPrefix</w:t>
      </w:r>
      <w:proofErr w:type="spellEnd"/>
      <w:r>
        <w:t>:</w:t>
      </w:r>
    </w:p>
    <w:p w14:paraId="25E49716" w14:textId="77777777" w:rsidR="007B793A" w:rsidRDefault="007B793A" w:rsidP="007B793A">
      <w:pPr>
        <w:pStyle w:val="PL"/>
      </w:pPr>
      <w:r>
        <w:t xml:space="preserve">          type: string</w:t>
      </w:r>
    </w:p>
    <w:p w14:paraId="4D84F7B1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seppPorts</w:t>
      </w:r>
      <w:proofErr w:type="spellEnd"/>
      <w:r>
        <w:t>:</w:t>
      </w:r>
    </w:p>
    <w:p w14:paraId="011F0CD5" w14:textId="77777777" w:rsidR="007B793A" w:rsidRDefault="007B793A" w:rsidP="007B793A">
      <w:pPr>
        <w:pStyle w:val="PL"/>
      </w:pPr>
      <w:r>
        <w:t xml:space="preserve">          description: &gt;</w:t>
      </w:r>
    </w:p>
    <w:p w14:paraId="1F3BFE74" w14:textId="77777777" w:rsidR="007B793A" w:rsidRDefault="007B793A" w:rsidP="007B793A">
      <w:pPr>
        <w:pStyle w:val="PL"/>
      </w:pPr>
      <w:r>
        <w:t xml:space="preserve">            Port numbers for HTTP and HTTPS. The key of the map shall be "http" or "https".</w:t>
      </w:r>
    </w:p>
    <w:p w14:paraId="5B9D6F06" w14:textId="77777777" w:rsidR="007B793A" w:rsidRDefault="007B793A" w:rsidP="007B793A">
      <w:pPr>
        <w:pStyle w:val="PL"/>
      </w:pPr>
      <w:r>
        <w:t xml:space="preserve">          type: object</w:t>
      </w:r>
    </w:p>
    <w:p w14:paraId="41B91814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4DD7FCB" w14:textId="77777777" w:rsidR="007B793A" w:rsidRDefault="007B793A" w:rsidP="007B793A">
      <w:pPr>
        <w:pStyle w:val="PL"/>
      </w:pPr>
      <w:r>
        <w:t xml:space="preserve">            type: integer</w:t>
      </w:r>
    </w:p>
    <w:p w14:paraId="707C885A" w14:textId="77777777" w:rsidR="007B793A" w:rsidRDefault="007B793A" w:rsidP="007B793A">
      <w:pPr>
        <w:pStyle w:val="PL"/>
      </w:pPr>
      <w:r>
        <w:t xml:space="preserve">            minimum: 0</w:t>
      </w:r>
    </w:p>
    <w:p w14:paraId="7487DD67" w14:textId="77777777" w:rsidR="007B793A" w:rsidRDefault="007B793A" w:rsidP="007B793A">
      <w:pPr>
        <w:pStyle w:val="PL"/>
      </w:pPr>
      <w:r>
        <w:t xml:space="preserve">            maximum: 65535</w:t>
      </w:r>
    </w:p>
    <w:p w14:paraId="1B45AA3D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AA0965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5DB45993" w14:textId="77777777" w:rsidR="007B793A" w:rsidRDefault="007B793A" w:rsidP="007B793A">
      <w:pPr>
        <w:pStyle w:val="PL"/>
      </w:pPr>
      <w:r>
        <w:t xml:space="preserve">          type: array</w:t>
      </w:r>
    </w:p>
    <w:p w14:paraId="6ADD51AA" w14:textId="77777777" w:rsidR="007B793A" w:rsidRDefault="007B793A" w:rsidP="007B793A">
      <w:pPr>
        <w:pStyle w:val="PL"/>
      </w:pPr>
      <w:r>
        <w:t xml:space="preserve">          items:</w:t>
      </w:r>
    </w:p>
    <w:p w14:paraId="4792CADD" w14:textId="77777777" w:rsidR="007B793A" w:rsidRDefault="007B793A" w:rsidP="007B793A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57D4D89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14650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1074725F" w14:textId="77777777" w:rsidR="007B793A" w:rsidRDefault="007B793A" w:rsidP="007B793A">
      <w:pPr>
        <w:pStyle w:val="PL"/>
      </w:pPr>
      <w:r>
        <w:t xml:space="preserve">          type: array</w:t>
      </w:r>
    </w:p>
    <w:p w14:paraId="5E545C29" w14:textId="77777777" w:rsidR="007B793A" w:rsidRDefault="007B793A" w:rsidP="007B793A">
      <w:pPr>
        <w:pStyle w:val="PL"/>
      </w:pPr>
      <w:r>
        <w:t xml:space="preserve">          items:</w:t>
      </w:r>
    </w:p>
    <w:p w14:paraId="65606CD4" w14:textId="77777777" w:rsidR="007B793A" w:rsidRDefault="007B793A" w:rsidP="007B793A">
      <w:pPr>
        <w:pStyle w:val="PL"/>
      </w:pPr>
      <w:r>
        <w:t xml:space="preserve">  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3F3BFC59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4CBB6B" w14:textId="77777777" w:rsidR="007B793A" w:rsidRDefault="007B793A" w:rsidP="007B793A">
      <w:pPr>
        <w:pStyle w:val="PL"/>
      </w:pPr>
    </w:p>
    <w:p w14:paraId="49BEF6F3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UdsfInfo</w:t>
      </w:r>
      <w:proofErr w:type="spellEnd"/>
      <w:r>
        <w:t>:</w:t>
      </w:r>
    </w:p>
    <w:p w14:paraId="3E14A484" w14:textId="77777777" w:rsidR="007B793A" w:rsidRDefault="007B793A" w:rsidP="007B793A">
      <w:pPr>
        <w:pStyle w:val="PL"/>
      </w:pPr>
      <w:r>
        <w:t xml:space="preserve">      description: Information related to UDSF</w:t>
      </w:r>
    </w:p>
    <w:p w14:paraId="38F8266F" w14:textId="77777777" w:rsidR="007B793A" w:rsidRDefault="007B793A" w:rsidP="007B793A">
      <w:pPr>
        <w:pStyle w:val="PL"/>
      </w:pPr>
      <w:r>
        <w:t xml:space="preserve">      type: object</w:t>
      </w:r>
    </w:p>
    <w:p w14:paraId="22E738EF" w14:textId="77777777" w:rsidR="007B793A" w:rsidRDefault="007B793A" w:rsidP="007B793A">
      <w:pPr>
        <w:pStyle w:val="PL"/>
      </w:pPr>
      <w:r>
        <w:t xml:space="preserve">      properties:</w:t>
      </w:r>
    </w:p>
    <w:p w14:paraId="1B7FDCAD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1341A700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58B06FC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03BD421F" w14:textId="77777777" w:rsidR="007B793A" w:rsidRDefault="007B793A" w:rsidP="007B793A">
      <w:pPr>
        <w:pStyle w:val="PL"/>
      </w:pPr>
      <w:r>
        <w:t xml:space="preserve">          type: array</w:t>
      </w:r>
    </w:p>
    <w:p w14:paraId="0E9E5969" w14:textId="77777777" w:rsidR="007B793A" w:rsidRDefault="007B793A" w:rsidP="007B793A">
      <w:pPr>
        <w:pStyle w:val="PL"/>
      </w:pPr>
      <w:r>
        <w:t xml:space="preserve">          items:</w:t>
      </w:r>
    </w:p>
    <w:p w14:paraId="6BD8C2D2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5B6DC89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37637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7EF085A7" w14:textId="77777777" w:rsidR="007B793A" w:rsidRDefault="007B793A" w:rsidP="007B793A">
      <w:pPr>
        <w:pStyle w:val="PL"/>
      </w:pPr>
      <w:r>
        <w:t xml:space="preserve">          description: &gt;</w:t>
      </w:r>
    </w:p>
    <w:p w14:paraId="6C44504D" w14:textId="77777777" w:rsidR="007B793A" w:rsidRDefault="007B793A" w:rsidP="007B793A">
      <w:pPr>
        <w:pStyle w:val="PL"/>
      </w:pPr>
      <w:r>
        <w:t xml:space="preserve">            A map (list of key-value pairs) where </w:t>
      </w:r>
      <w:proofErr w:type="spellStart"/>
      <w:r>
        <w:t>realmId</w:t>
      </w:r>
      <w:proofErr w:type="spellEnd"/>
      <w:r>
        <w:t xml:space="preserve"> serves as key and each value in the map</w:t>
      </w:r>
    </w:p>
    <w:p w14:paraId="13C99BD4" w14:textId="77777777" w:rsidR="007B793A" w:rsidRDefault="007B793A" w:rsidP="007B793A">
      <w:pPr>
        <w:pStyle w:val="PL"/>
      </w:pPr>
      <w:r>
        <w:t xml:space="preserve">            is an array of </w:t>
      </w:r>
      <w:proofErr w:type="spellStart"/>
      <w:r>
        <w:t>IdentityRanges</w:t>
      </w:r>
      <w:proofErr w:type="spellEnd"/>
      <w:r>
        <w:t xml:space="preserve">. Each </w:t>
      </w:r>
      <w:proofErr w:type="spellStart"/>
      <w:r>
        <w:t>IdentityRange</w:t>
      </w:r>
      <w:proofErr w:type="spellEnd"/>
      <w:r>
        <w:t xml:space="preserve"> is a range of </w:t>
      </w:r>
      <w:proofErr w:type="spellStart"/>
      <w:r>
        <w:t>storageIds</w:t>
      </w:r>
      <w:proofErr w:type="spellEnd"/>
      <w:r>
        <w:t>.</w:t>
      </w:r>
    </w:p>
    <w:p w14:paraId="386BBF40" w14:textId="77777777" w:rsidR="007B793A" w:rsidRDefault="007B793A" w:rsidP="007B793A">
      <w:pPr>
        <w:pStyle w:val="PL"/>
      </w:pPr>
      <w:r>
        <w:t xml:space="preserve">          type: object</w:t>
      </w:r>
    </w:p>
    <w:p w14:paraId="1894CCAD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F7CB4D5" w14:textId="77777777" w:rsidR="007B793A" w:rsidRDefault="007B793A" w:rsidP="007B793A">
      <w:pPr>
        <w:pStyle w:val="PL"/>
      </w:pPr>
      <w:r>
        <w:t xml:space="preserve">            type: array</w:t>
      </w:r>
    </w:p>
    <w:p w14:paraId="0E321AC3" w14:textId="77777777" w:rsidR="007B793A" w:rsidRDefault="007B793A" w:rsidP="007B793A">
      <w:pPr>
        <w:pStyle w:val="PL"/>
      </w:pPr>
      <w:r>
        <w:t xml:space="preserve">            items:</w:t>
      </w:r>
    </w:p>
    <w:p w14:paraId="333953FA" w14:textId="77777777" w:rsidR="007B793A" w:rsidRDefault="007B793A" w:rsidP="007B793A">
      <w:pPr>
        <w:pStyle w:val="PL"/>
      </w:pPr>
      <w:r>
        <w:lastRenderedPageBreak/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39576CF2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69FB528F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99B1F33" w14:textId="77777777" w:rsidR="007B793A" w:rsidRDefault="007B793A" w:rsidP="007B793A">
      <w:pPr>
        <w:pStyle w:val="PL"/>
      </w:pPr>
    </w:p>
    <w:p w14:paraId="7F08CCE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NsacfCapability</w:t>
      </w:r>
      <w:proofErr w:type="spellEnd"/>
      <w:r>
        <w:t>:</w:t>
      </w:r>
    </w:p>
    <w:p w14:paraId="0FA9B0E8" w14:textId="77777777" w:rsidR="007B793A" w:rsidRDefault="007B793A" w:rsidP="007B793A">
      <w:pPr>
        <w:pStyle w:val="PL"/>
      </w:pPr>
      <w:r>
        <w:t xml:space="preserve">      description: &gt;</w:t>
      </w:r>
    </w:p>
    <w:p w14:paraId="7BF478D6" w14:textId="77777777" w:rsidR="007B793A" w:rsidRDefault="007B793A" w:rsidP="007B793A">
      <w:pPr>
        <w:pStyle w:val="PL"/>
      </w:pPr>
      <w:r>
        <w:t xml:space="preserve">        NSACF service capabilities (e.g. to monitor and control the number of registered UEs</w:t>
      </w:r>
    </w:p>
    <w:p w14:paraId="6CCCB1A9" w14:textId="77777777" w:rsidR="007B793A" w:rsidRDefault="007B793A" w:rsidP="007B793A">
      <w:pPr>
        <w:pStyle w:val="PL"/>
      </w:pPr>
      <w:r>
        <w:t xml:space="preserve">        or established PDU sessions per network slice)</w:t>
      </w:r>
    </w:p>
    <w:p w14:paraId="03C88D6B" w14:textId="77777777" w:rsidR="007B793A" w:rsidRDefault="007B793A" w:rsidP="007B793A">
      <w:pPr>
        <w:pStyle w:val="PL"/>
      </w:pPr>
      <w:r>
        <w:t xml:space="preserve">      type: object</w:t>
      </w:r>
    </w:p>
    <w:p w14:paraId="3FE60070" w14:textId="77777777" w:rsidR="007B793A" w:rsidRDefault="007B793A" w:rsidP="007B793A">
      <w:pPr>
        <w:pStyle w:val="PL"/>
      </w:pPr>
      <w:r>
        <w:t xml:space="preserve">      properties:</w:t>
      </w:r>
    </w:p>
    <w:p w14:paraId="75AB95D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supportUeSAC</w:t>
      </w:r>
      <w:proofErr w:type="spellEnd"/>
      <w:r>
        <w:t>:</w:t>
      </w:r>
    </w:p>
    <w:p w14:paraId="52A11C92" w14:textId="77777777" w:rsidR="007B793A" w:rsidRDefault="007B793A" w:rsidP="007B793A">
      <w:pPr>
        <w:pStyle w:val="PL"/>
      </w:pPr>
      <w:r>
        <w:t xml:space="preserve">          description: |</w:t>
      </w:r>
    </w:p>
    <w:p w14:paraId="09D1EC6D" w14:textId="77777777" w:rsidR="007B793A" w:rsidRDefault="007B793A" w:rsidP="007B793A">
      <w:pPr>
        <w:pStyle w:val="PL"/>
      </w:pPr>
      <w:r>
        <w:t xml:space="preserve">            Indicates the service capability of the NSACF to monitor and control the number of</w:t>
      </w:r>
    </w:p>
    <w:p w14:paraId="5567CDD7" w14:textId="77777777" w:rsidR="007B793A" w:rsidRDefault="007B793A" w:rsidP="007B793A">
      <w:pPr>
        <w:pStyle w:val="PL"/>
      </w:pPr>
      <w:r>
        <w:t xml:space="preserve">            registered UEs per network slice for the network slice that is subject to NSAC</w:t>
      </w:r>
    </w:p>
    <w:p w14:paraId="0A508C72" w14:textId="77777777" w:rsidR="007B793A" w:rsidRDefault="007B793A" w:rsidP="007B793A">
      <w:pPr>
        <w:pStyle w:val="PL"/>
      </w:pPr>
      <w:r>
        <w:t xml:space="preserve">            true: Supported</w:t>
      </w:r>
    </w:p>
    <w:p w14:paraId="4F28B500" w14:textId="77777777" w:rsidR="007B793A" w:rsidRDefault="007B793A" w:rsidP="007B793A">
      <w:pPr>
        <w:pStyle w:val="PL"/>
      </w:pPr>
      <w:r>
        <w:t xml:space="preserve">            false (default): Not Supported</w:t>
      </w:r>
    </w:p>
    <w:p w14:paraId="67B494B1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5B94663" w14:textId="77777777" w:rsidR="007B793A" w:rsidRDefault="007B793A" w:rsidP="007B793A">
      <w:pPr>
        <w:pStyle w:val="PL"/>
      </w:pPr>
      <w:r>
        <w:t xml:space="preserve">          default: false</w:t>
      </w:r>
    </w:p>
    <w:p w14:paraId="7FCDEFA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supportPduSAC</w:t>
      </w:r>
      <w:proofErr w:type="spellEnd"/>
      <w:r>
        <w:t>:</w:t>
      </w:r>
    </w:p>
    <w:p w14:paraId="1A6F892D" w14:textId="77777777" w:rsidR="007B793A" w:rsidRDefault="007B793A" w:rsidP="007B793A">
      <w:pPr>
        <w:pStyle w:val="PL"/>
      </w:pPr>
      <w:r>
        <w:t xml:space="preserve">          description: |</w:t>
      </w:r>
    </w:p>
    <w:p w14:paraId="43EE3D1E" w14:textId="77777777" w:rsidR="007B793A" w:rsidRDefault="007B793A" w:rsidP="007B793A">
      <w:pPr>
        <w:pStyle w:val="PL"/>
      </w:pPr>
      <w:r>
        <w:t xml:space="preserve">            Indicates the service capability of the NSACF to monitor and control the number of</w:t>
      </w:r>
    </w:p>
    <w:p w14:paraId="25AB8376" w14:textId="77777777" w:rsidR="007B793A" w:rsidRDefault="007B793A" w:rsidP="007B793A">
      <w:pPr>
        <w:pStyle w:val="PL"/>
      </w:pPr>
      <w:r>
        <w:t xml:space="preserve">            established PDU sessions per network slice for the network slice that is subject to NSAC</w:t>
      </w:r>
    </w:p>
    <w:p w14:paraId="3FDF1E5C" w14:textId="77777777" w:rsidR="007B793A" w:rsidRDefault="007B793A" w:rsidP="007B793A">
      <w:pPr>
        <w:pStyle w:val="PL"/>
      </w:pPr>
      <w:r>
        <w:t xml:space="preserve">            true: Supported</w:t>
      </w:r>
    </w:p>
    <w:p w14:paraId="6D9C76C0" w14:textId="77777777" w:rsidR="007B793A" w:rsidRDefault="007B793A" w:rsidP="007B793A">
      <w:pPr>
        <w:pStyle w:val="PL"/>
      </w:pPr>
      <w:r>
        <w:t xml:space="preserve">            false (default): Not Supported</w:t>
      </w:r>
    </w:p>
    <w:p w14:paraId="2684A0F5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1F9E8F" w14:textId="77777777" w:rsidR="007B793A" w:rsidRDefault="007B793A" w:rsidP="007B793A">
      <w:pPr>
        <w:pStyle w:val="PL"/>
      </w:pPr>
      <w:r>
        <w:t xml:space="preserve">          default: false</w:t>
      </w:r>
    </w:p>
    <w:p w14:paraId="5D12BFB2" w14:textId="77777777" w:rsidR="007B793A" w:rsidRDefault="007B793A" w:rsidP="007B793A">
      <w:pPr>
        <w:pStyle w:val="PL"/>
      </w:pPr>
    </w:p>
    <w:p w14:paraId="3350F12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NsacfInfo</w:t>
      </w:r>
      <w:proofErr w:type="spellEnd"/>
      <w:r>
        <w:t>:</w:t>
      </w:r>
    </w:p>
    <w:p w14:paraId="433FFE58" w14:textId="77777777" w:rsidR="007B793A" w:rsidRDefault="007B793A" w:rsidP="007B793A">
      <w:pPr>
        <w:pStyle w:val="PL"/>
      </w:pPr>
      <w:r>
        <w:t xml:space="preserve">      description: Information of a NSACF NF Instance</w:t>
      </w:r>
    </w:p>
    <w:p w14:paraId="090D5103" w14:textId="77777777" w:rsidR="007B793A" w:rsidRDefault="007B793A" w:rsidP="007B793A">
      <w:pPr>
        <w:pStyle w:val="PL"/>
      </w:pPr>
      <w:r>
        <w:t xml:space="preserve">      type: object</w:t>
      </w:r>
    </w:p>
    <w:p w14:paraId="5EE987CD" w14:textId="77777777" w:rsidR="007B793A" w:rsidRDefault="007B793A" w:rsidP="007B793A">
      <w:pPr>
        <w:pStyle w:val="PL"/>
      </w:pPr>
      <w:r>
        <w:t xml:space="preserve">      required:</w:t>
      </w:r>
    </w:p>
    <w:p w14:paraId="400BA7A7" w14:textId="77777777" w:rsidR="007B793A" w:rsidRDefault="007B793A" w:rsidP="007B793A">
      <w:pPr>
        <w:pStyle w:val="PL"/>
      </w:pPr>
      <w:r>
        <w:t xml:space="preserve">        - </w:t>
      </w:r>
      <w:proofErr w:type="spellStart"/>
      <w:r>
        <w:t>nsacfCapability</w:t>
      </w:r>
      <w:proofErr w:type="spellEnd"/>
    </w:p>
    <w:p w14:paraId="1A2B85E4" w14:textId="77777777" w:rsidR="007B793A" w:rsidRDefault="007B793A" w:rsidP="007B793A">
      <w:pPr>
        <w:pStyle w:val="PL"/>
      </w:pPr>
      <w:r>
        <w:t xml:space="preserve">      properties:</w:t>
      </w:r>
    </w:p>
    <w:p w14:paraId="12BC359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nsacfCapability</w:t>
      </w:r>
      <w:proofErr w:type="spellEnd"/>
      <w:r>
        <w:t>:</w:t>
      </w:r>
    </w:p>
    <w:p w14:paraId="59610A25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NsacfCapability</w:t>
      </w:r>
      <w:proofErr w:type="spellEnd"/>
      <w:r>
        <w:t>'</w:t>
      </w:r>
    </w:p>
    <w:p w14:paraId="7ACF05EE" w14:textId="77777777" w:rsidR="007B793A" w:rsidRPr="00664D32" w:rsidRDefault="007B793A" w:rsidP="007B793A">
      <w:pPr>
        <w:pStyle w:val="PL"/>
        <w:rPr>
          <w:lang w:val="fr-FR"/>
        </w:rPr>
      </w:pPr>
      <w:r>
        <w:t xml:space="preserve">        </w:t>
      </w:r>
      <w:proofErr w:type="spellStart"/>
      <w:r w:rsidRPr="00664D32">
        <w:rPr>
          <w:lang w:val="fr-FR"/>
        </w:rPr>
        <w:t>taiList</w:t>
      </w:r>
      <w:proofErr w:type="spellEnd"/>
      <w:r w:rsidRPr="00664D32">
        <w:rPr>
          <w:lang w:val="fr-FR"/>
        </w:rPr>
        <w:t>:</w:t>
      </w:r>
    </w:p>
    <w:p w14:paraId="73236927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$</w:t>
      </w:r>
      <w:proofErr w:type="spellStart"/>
      <w:r w:rsidRPr="00664D32">
        <w:rPr>
          <w:lang w:val="fr-FR"/>
        </w:rPr>
        <w:t>ref</w:t>
      </w:r>
      <w:proofErr w:type="spellEnd"/>
      <w:r w:rsidRPr="00664D32">
        <w:rPr>
          <w:lang w:val="fr-FR"/>
        </w:rPr>
        <w:t>: '#/components/</w:t>
      </w:r>
      <w:proofErr w:type="spellStart"/>
      <w:r w:rsidRPr="00664D32">
        <w:rPr>
          <w:lang w:val="fr-FR"/>
        </w:rPr>
        <w:t>schemas</w:t>
      </w:r>
      <w:proofErr w:type="spellEnd"/>
      <w:r w:rsidRPr="00664D32">
        <w:rPr>
          <w:lang w:val="fr-FR"/>
        </w:rPr>
        <w:t>/</w:t>
      </w:r>
      <w:proofErr w:type="spellStart"/>
      <w:r w:rsidRPr="00664D32">
        <w:rPr>
          <w:lang w:val="fr-FR"/>
        </w:rPr>
        <w:t>TaiList</w:t>
      </w:r>
      <w:proofErr w:type="spellEnd"/>
      <w:r w:rsidRPr="00664D32">
        <w:rPr>
          <w:lang w:val="fr-FR"/>
        </w:rPr>
        <w:t>'</w:t>
      </w:r>
    </w:p>
    <w:p w14:paraId="3085FA60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</w:t>
      </w:r>
      <w:proofErr w:type="spellStart"/>
      <w:r w:rsidRPr="00664D32">
        <w:rPr>
          <w:lang w:val="fr-FR"/>
        </w:rPr>
        <w:t>taiRangeList</w:t>
      </w:r>
      <w:proofErr w:type="spellEnd"/>
      <w:r w:rsidRPr="00664D32">
        <w:rPr>
          <w:lang w:val="fr-FR"/>
        </w:rPr>
        <w:t>:</w:t>
      </w:r>
    </w:p>
    <w:p w14:paraId="1EE2FC6F" w14:textId="77777777" w:rsidR="007B793A" w:rsidRDefault="007B793A" w:rsidP="007B793A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04FAF3B6" w14:textId="77777777" w:rsidR="007B793A" w:rsidRDefault="007B793A" w:rsidP="007B793A">
      <w:pPr>
        <w:pStyle w:val="PL"/>
      </w:pPr>
      <w:r>
        <w:t xml:space="preserve">          items:</w:t>
      </w:r>
    </w:p>
    <w:p w14:paraId="2A64483D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64340BB3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1AD11" w14:textId="77777777" w:rsidR="007B793A" w:rsidRDefault="007B793A" w:rsidP="007B793A">
      <w:pPr>
        <w:pStyle w:val="PL"/>
      </w:pPr>
    </w:p>
    <w:p w14:paraId="2A493341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NwdafCapability</w:t>
      </w:r>
      <w:proofErr w:type="spellEnd"/>
      <w:r>
        <w:t>:</w:t>
      </w:r>
    </w:p>
    <w:p w14:paraId="5540026E" w14:textId="77777777" w:rsidR="007B793A" w:rsidRDefault="007B793A" w:rsidP="007B793A">
      <w:pPr>
        <w:pStyle w:val="PL"/>
      </w:pPr>
      <w:r>
        <w:t xml:space="preserve">      description: Indicates the capability supported by the NWDAF</w:t>
      </w:r>
    </w:p>
    <w:p w14:paraId="13AA0A2F" w14:textId="77777777" w:rsidR="007B793A" w:rsidRDefault="007B793A" w:rsidP="007B793A">
      <w:pPr>
        <w:pStyle w:val="PL"/>
      </w:pPr>
      <w:r>
        <w:t xml:space="preserve">      type: object</w:t>
      </w:r>
    </w:p>
    <w:p w14:paraId="7D5566D7" w14:textId="77777777" w:rsidR="007B793A" w:rsidRDefault="007B793A" w:rsidP="007B793A">
      <w:pPr>
        <w:pStyle w:val="PL"/>
      </w:pPr>
      <w:r>
        <w:t xml:space="preserve">      properties:</w:t>
      </w:r>
    </w:p>
    <w:p w14:paraId="50574808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3F73338C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8D5721" w14:textId="77777777" w:rsidR="007B793A" w:rsidRDefault="007B793A" w:rsidP="007B793A">
      <w:pPr>
        <w:pStyle w:val="PL"/>
      </w:pPr>
      <w:r>
        <w:t xml:space="preserve">          default: false</w:t>
      </w:r>
    </w:p>
    <w:p w14:paraId="66545B9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analyticsMetadataProvisioning</w:t>
      </w:r>
      <w:proofErr w:type="spellEnd"/>
      <w:r>
        <w:t>:</w:t>
      </w:r>
    </w:p>
    <w:p w14:paraId="4D4A7816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EDC1BA" w14:textId="77777777" w:rsidR="007B793A" w:rsidRDefault="007B793A" w:rsidP="007B793A">
      <w:pPr>
        <w:pStyle w:val="PL"/>
      </w:pPr>
      <w:r>
        <w:t xml:space="preserve">          default: false</w:t>
      </w:r>
    </w:p>
    <w:p w14:paraId="082DDF5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MlAnalyticsInfo</w:t>
      </w:r>
      <w:proofErr w:type="spellEnd"/>
      <w:r>
        <w:t>:</w:t>
      </w:r>
    </w:p>
    <w:p w14:paraId="62DD5C6D" w14:textId="77777777" w:rsidR="007B793A" w:rsidRDefault="007B793A" w:rsidP="007B793A">
      <w:pPr>
        <w:pStyle w:val="PL"/>
      </w:pPr>
      <w:r>
        <w:t xml:space="preserve">      description: ML Analytics Filter information supported by the </w:t>
      </w:r>
      <w:proofErr w:type="spellStart"/>
      <w:r>
        <w:t>Nnwdaf_MLModelProvision</w:t>
      </w:r>
      <w:proofErr w:type="spellEnd"/>
      <w:r>
        <w:t xml:space="preserve"> service</w:t>
      </w:r>
    </w:p>
    <w:p w14:paraId="612FA34D" w14:textId="77777777" w:rsidR="007B793A" w:rsidRDefault="007B793A" w:rsidP="007B793A">
      <w:pPr>
        <w:pStyle w:val="PL"/>
      </w:pPr>
      <w:r>
        <w:t xml:space="preserve">      type: object</w:t>
      </w:r>
    </w:p>
    <w:p w14:paraId="7B98BBC7" w14:textId="77777777" w:rsidR="007B793A" w:rsidRDefault="007B793A" w:rsidP="007B793A">
      <w:pPr>
        <w:pStyle w:val="PL"/>
      </w:pPr>
      <w:r>
        <w:t xml:space="preserve">      properties:</w:t>
      </w:r>
    </w:p>
    <w:p w14:paraId="2D68B65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mlAnalyticsIds</w:t>
      </w:r>
      <w:proofErr w:type="spellEnd"/>
      <w:r>
        <w:t>:</w:t>
      </w:r>
    </w:p>
    <w:p w14:paraId="2527AA3B" w14:textId="77777777" w:rsidR="007B793A" w:rsidRDefault="007B793A" w:rsidP="007B793A">
      <w:pPr>
        <w:pStyle w:val="PL"/>
      </w:pPr>
      <w:r>
        <w:t xml:space="preserve">          type: array</w:t>
      </w:r>
    </w:p>
    <w:p w14:paraId="7DBA5A9E" w14:textId="77777777" w:rsidR="007B793A" w:rsidRDefault="007B793A" w:rsidP="007B793A">
      <w:pPr>
        <w:pStyle w:val="PL"/>
      </w:pPr>
      <w:r>
        <w:t xml:space="preserve">          items:</w:t>
      </w:r>
    </w:p>
    <w:p w14:paraId="713360A6" w14:textId="77777777" w:rsidR="007B793A" w:rsidRDefault="007B793A" w:rsidP="007B793A">
      <w:pPr>
        <w:pStyle w:val="PL"/>
      </w:pPr>
      <w:r>
        <w:t xml:space="preserve">            $ref: 'TS29520_Nnwdaf_EventsSubscription.yaml#/components/schemas/NwdafEvent'</w:t>
      </w:r>
    </w:p>
    <w:p w14:paraId="5B0FA6E1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81F93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4F421635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355AD2B0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trackingAreaList</w:t>
      </w:r>
      <w:proofErr w:type="spellEnd"/>
      <w:r>
        <w:t>:</w:t>
      </w:r>
    </w:p>
    <w:p w14:paraId="785175D6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 xml:space="preserve">'          </w:t>
      </w:r>
    </w:p>
    <w:p w14:paraId="68229304" w14:textId="77777777" w:rsidR="007B793A" w:rsidRDefault="007B793A" w:rsidP="007B793A">
      <w:pPr>
        <w:pStyle w:val="PL"/>
      </w:pPr>
    </w:p>
    <w:p w14:paraId="116EFF7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NwdafInfo</w:t>
      </w:r>
      <w:proofErr w:type="spellEnd"/>
      <w:r>
        <w:t>:</w:t>
      </w:r>
    </w:p>
    <w:p w14:paraId="6A4B00C5" w14:textId="77777777" w:rsidR="007B793A" w:rsidRDefault="007B793A" w:rsidP="007B793A">
      <w:pPr>
        <w:pStyle w:val="PL"/>
      </w:pPr>
      <w:r>
        <w:t xml:space="preserve">      description: Information of a NWDAF NF Instance</w:t>
      </w:r>
    </w:p>
    <w:p w14:paraId="5A697A87" w14:textId="77777777" w:rsidR="007B793A" w:rsidRDefault="007B793A" w:rsidP="007B793A">
      <w:pPr>
        <w:pStyle w:val="PL"/>
      </w:pPr>
      <w:r>
        <w:t xml:space="preserve">      type: object</w:t>
      </w:r>
    </w:p>
    <w:p w14:paraId="1B8E7BA4" w14:textId="77777777" w:rsidR="007B793A" w:rsidRDefault="007B793A" w:rsidP="007B793A">
      <w:pPr>
        <w:pStyle w:val="PL"/>
      </w:pPr>
      <w:r>
        <w:t xml:space="preserve">      properties:</w:t>
      </w:r>
    </w:p>
    <w:p w14:paraId="4429F9F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eventIds</w:t>
      </w:r>
      <w:proofErr w:type="spellEnd"/>
      <w:r>
        <w:t>:</w:t>
      </w:r>
    </w:p>
    <w:p w14:paraId="1966C209" w14:textId="77777777" w:rsidR="007B793A" w:rsidRDefault="007B793A" w:rsidP="007B793A">
      <w:pPr>
        <w:pStyle w:val="PL"/>
      </w:pPr>
      <w:r>
        <w:t xml:space="preserve">          type: array</w:t>
      </w:r>
    </w:p>
    <w:p w14:paraId="162E962F" w14:textId="77777777" w:rsidR="007B793A" w:rsidRDefault="007B793A" w:rsidP="007B793A">
      <w:pPr>
        <w:pStyle w:val="PL"/>
      </w:pPr>
      <w:r>
        <w:t xml:space="preserve">          items:</w:t>
      </w:r>
    </w:p>
    <w:p w14:paraId="1444446C" w14:textId="77777777" w:rsidR="007B793A" w:rsidRDefault="007B793A" w:rsidP="007B793A">
      <w:pPr>
        <w:pStyle w:val="PL"/>
      </w:pPr>
      <w:r>
        <w:t xml:space="preserve">            $ref: 'TS29520_Nnwdaf_AnalyticsInfo.yaml#/components/schemas/</w:t>
      </w:r>
      <w:proofErr w:type="spellStart"/>
      <w:r>
        <w:t>EventId</w:t>
      </w:r>
      <w:proofErr w:type="spellEnd"/>
      <w:r>
        <w:t>'</w:t>
      </w:r>
    </w:p>
    <w:p w14:paraId="1A019151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1          </w:t>
      </w:r>
    </w:p>
    <w:p w14:paraId="49309F1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nwdafEvents</w:t>
      </w:r>
      <w:proofErr w:type="spellEnd"/>
      <w:r>
        <w:t>:</w:t>
      </w:r>
    </w:p>
    <w:p w14:paraId="695477A4" w14:textId="77777777" w:rsidR="007B793A" w:rsidRDefault="007B793A" w:rsidP="007B793A">
      <w:pPr>
        <w:pStyle w:val="PL"/>
      </w:pPr>
      <w:r>
        <w:t xml:space="preserve">          type: array</w:t>
      </w:r>
    </w:p>
    <w:p w14:paraId="687ECE8E" w14:textId="77777777" w:rsidR="007B793A" w:rsidRDefault="007B793A" w:rsidP="007B793A">
      <w:pPr>
        <w:pStyle w:val="PL"/>
      </w:pPr>
      <w:r>
        <w:lastRenderedPageBreak/>
        <w:t xml:space="preserve">          items:</w:t>
      </w:r>
    </w:p>
    <w:p w14:paraId="63C700B7" w14:textId="77777777" w:rsidR="007B793A" w:rsidRDefault="007B793A" w:rsidP="007B793A">
      <w:pPr>
        <w:pStyle w:val="PL"/>
      </w:pPr>
      <w:r>
        <w:t xml:space="preserve">            $ref: 'TS29520_Nnwdaf_EventsSubscription.yaml#/components/schemas/NwdafEvent'</w:t>
      </w:r>
    </w:p>
    <w:p w14:paraId="6473523B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2694E6" w14:textId="77777777" w:rsidR="007B793A" w:rsidRDefault="007B793A" w:rsidP="007B793A">
      <w:pPr>
        <w:pStyle w:val="PL"/>
      </w:pPr>
    </w:p>
    <w:p w14:paraId="5E2B11D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ScpInfo</w:t>
      </w:r>
      <w:proofErr w:type="spellEnd"/>
      <w:r>
        <w:t>:</w:t>
      </w:r>
    </w:p>
    <w:p w14:paraId="35597B71" w14:textId="77777777" w:rsidR="007B793A" w:rsidRDefault="007B793A" w:rsidP="007B793A">
      <w:pPr>
        <w:pStyle w:val="PL"/>
      </w:pPr>
      <w:r>
        <w:t xml:space="preserve">      description: Information of an SCP Instance</w:t>
      </w:r>
    </w:p>
    <w:p w14:paraId="44E17950" w14:textId="77777777" w:rsidR="007B793A" w:rsidRDefault="007B793A" w:rsidP="007B793A">
      <w:pPr>
        <w:pStyle w:val="PL"/>
      </w:pPr>
      <w:r>
        <w:t xml:space="preserve">      type: object</w:t>
      </w:r>
    </w:p>
    <w:p w14:paraId="18F7D50C" w14:textId="77777777" w:rsidR="007B793A" w:rsidRDefault="007B793A" w:rsidP="007B793A">
      <w:pPr>
        <w:pStyle w:val="PL"/>
      </w:pPr>
      <w:r>
        <w:t xml:space="preserve">      properties:</w:t>
      </w:r>
    </w:p>
    <w:p w14:paraId="76B4DECF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13D4A6E9" w14:textId="77777777" w:rsidR="007B793A" w:rsidRDefault="007B793A" w:rsidP="007B793A">
      <w:pPr>
        <w:pStyle w:val="PL"/>
      </w:pPr>
      <w:r>
        <w:t xml:space="preserve">          description: &gt;</w:t>
      </w:r>
    </w:p>
    <w:p w14:paraId="6013E7EC" w14:textId="77777777" w:rsidR="007B793A" w:rsidRDefault="007B793A" w:rsidP="007B793A">
      <w:pPr>
        <w:pStyle w:val="PL"/>
      </w:pPr>
      <w:r>
        <w:t xml:space="preserve">            A map (list of key-value pairs) where the key of the map shall be the string</w:t>
      </w:r>
    </w:p>
    <w:p w14:paraId="76B53A2C" w14:textId="77777777" w:rsidR="007B793A" w:rsidRDefault="007B793A" w:rsidP="007B793A">
      <w:pPr>
        <w:pStyle w:val="PL"/>
      </w:pPr>
      <w:r>
        <w:t xml:space="preserve">            identifying an SCP domain</w:t>
      </w:r>
    </w:p>
    <w:p w14:paraId="2185AA57" w14:textId="77777777" w:rsidR="007B793A" w:rsidRDefault="007B793A" w:rsidP="007B793A">
      <w:pPr>
        <w:pStyle w:val="PL"/>
      </w:pPr>
      <w:r>
        <w:t xml:space="preserve">          type: object</w:t>
      </w:r>
    </w:p>
    <w:p w14:paraId="1FE484EE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CCC5037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ScpDomainInfo</w:t>
      </w:r>
      <w:proofErr w:type="spellEnd"/>
      <w:r>
        <w:t>'</w:t>
      </w:r>
    </w:p>
    <w:p w14:paraId="652E18D5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7B8ED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032320A1" w14:textId="77777777" w:rsidR="007B793A" w:rsidRDefault="007B793A" w:rsidP="007B793A">
      <w:pPr>
        <w:pStyle w:val="PL"/>
      </w:pPr>
      <w:r>
        <w:t xml:space="preserve">          type: string</w:t>
      </w:r>
    </w:p>
    <w:p w14:paraId="75A76A2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32A00D59" w14:textId="77777777" w:rsidR="007B793A" w:rsidRDefault="007B793A" w:rsidP="007B793A">
      <w:pPr>
        <w:pStyle w:val="PL"/>
      </w:pPr>
      <w:r>
        <w:t xml:space="preserve">          description: &gt;</w:t>
      </w:r>
    </w:p>
    <w:p w14:paraId="412CDC22" w14:textId="77777777" w:rsidR="007B793A" w:rsidRDefault="007B793A" w:rsidP="007B793A">
      <w:pPr>
        <w:pStyle w:val="PL"/>
      </w:pPr>
      <w:r>
        <w:t xml:space="preserve">            Port numbers for HTTP and HTTPS. The key of the map shall be "http" or "https".</w:t>
      </w:r>
    </w:p>
    <w:p w14:paraId="7105E528" w14:textId="77777777" w:rsidR="007B793A" w:rsidRDefault="007B793A" w:rsidP="007B793A">
      <w:pPr>
        <w:pStyle w:val="PL"/>
      </w:pPr>
      <w:r>
        <w:t xml:space="preserve">          type: object</w:t>
      </w:r>
    </w:p>
    <w:p w14:paraId="0A352373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39DA641" w14:textId="77777777" w:rsidR="007B793A" w:rsidRDefault="007B793A" w:rsidP="007B793A">
      <w:pPr>
        <w:pStyle w:val="PL"/>
      </w:pPr>
      <w:r>
        <w:t xml:space="preserve">            type: integer</w:t>
      </w:r>
    </w:p>
    <w:p w14:paraId="41FFDD49" w14:textId="77777777" w:rsidR="007B793A" w:rsidRDefault="007B793A" w:rsidP="007B793A">
      <w:pPr>
        <w:pStyle w:val="PL"/>
      </w:pPr>
      <w:r>
        <w:t xml:space="preserve">            minimum: 0</w:t>
      </w:r>
    </w:p>
    <w:p w14:paraId="0FD912EA" w14:textId="77777777" w:rsidR="007B793A" w:rsidRDefault="007B793A" w:rsidP="007B793A">
      <w:pPr>
        <w:pStyle w:val="PL"/>
      </w:pPr>
      <w:r>
        <w:t xml:space="preserve">            maximum: 65535</w:t>
      </w:r>
    </w:p>
    <w:p w14:paraId="15B742DF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28D30C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addressDomains</w:t>
      </w:r>
      <w:proofErr w:type="spellEnd"/>
      <w:r>
        <w:t>:</w:t>
      </w:r>
    </w:p>
    <w:p w14:paraId="6D949B2E" w14:textId="77777777" w:rsidR="007B793A" w:rsidRDefault="007B793A" w:rsidP="007B793A">
      <w:pPr>
        <w:pStyle w:val="PL"/>
      </w:pPr>
      <w:r>
        <w:t xml:space="preserve">          type: array</w:t>
      </w:r>
    </w:p>
    <w:p w14:paraId="79121497" w14:textId="77777777" w:rsidR="007B793A" w:rsidRDefault="007B793A" w:rsidP="007B793A">
      <w:pPr>
        <w:pStyle w:val="PL"/>
      </w:pPr>
      <w:r>
        <w:t xml:space="preserve">          items:</w:t>
      </w:r>
    </w:p>
    <w:p w14:paraId="45ACDFD0" w14:textId="77777777" w:rsidR="007B793A" w:rsidRDefault="007B793A" w:rsidP="007B793A">
      <w:pPr>
        <w:pStyle w:val="PL"/>
      </w:pPr>
      <w:r>
        <w:t xml:space="preserve">            type: string</w:t>
      </w:r>
    </w:p>
    <w:p w14:paraId="14130B40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A3642D" w14:textId="77777777" w:rsidR="007B793A" w:rsidRDefault="007B793A" w:rsidP="007B793A">
      <w:pPr>
        <w:pStyle w:val="PL"/>
      </w:pPr>
      <w:r>
        <w:t xml:space="preserve">        ipv4Addresses:</w:t>
      </w:r>
    </w:p>
    <w:p w14:paraId="4C46E897" w14:textId="77777777" w:rsidR="007B793A" w:rsidRDefault="007B793A" w:rsidP="007B793A">
      <w:pPr>
        <w:pStyle w:val="PL"/>
      </w:pPr>
      <w:r>
        <w:t xml:space="preserve">          type: array</w:t>
      </w:r>
    </w:p>
    <w:p w14:paraId="5755C551" w14:textId="77777777" w:rsidR="007B793A" w:rsidRDefault="007B793A" w:rsidP="007B793A">
      <w:pPr>
        <w:pStyle w:val="PL"/>
      </w:pPr>
      <w:r>
        <w:t xml:space="preserve">          items:</w:t>
      </w:r>
    </w:p>
    <w:p w14:paraId="107F93D0" w14:textId="77777777" w:rsidR="007B793A" w:rsidRDefault="007B793A" w:rsidP="007B793A">
      <w:pPr>
        <w:pStyle w:val="PL"/>
      </w:pPr>
      <w:r>
        <w:t xml:space="preserve">            $ref: 'TS29571_CommonData.yaml#/components/schemas/Ipv4Addr'</w:t>
      </w:r>
    </w:p>
    <w:p w14:paraId="09564ECF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1A102C" w14:textId="77777777" w:rsidR="007B793A" w:rsidRDefault="007B793A" w:rsidP="007B793A">
      <w:pPr>
        <w:pStyle w:val="PL"/>
      </w:pPr>
      <w:r>
        <w:t xml:space="preserve">        ipv6Prefixes:</w:t>
      </w:r>
    </w:p>
    <w:p w14:paraId="35EB51EF" w14:textId="77777777" w:rsidR="007B793A" w:rsidRDefault="007B793A" w:rsidP="007B793A">
      <w:pPr>
        <w:pStyle w:val="PL"/>
      </w:pPr>
      <w:r>
        <w:t xml:space="preserve">          type: array</w:t>
      </w:r>
    </w:p>
    <w:p w14:paraId="1FB31185" w14:textId="77777777" w:rsidR="007B793A" w:rsidRDefault="007B793A" w:rsidP="007B793A">
      <w:pPr>
        <w:pStyle w:val="PL"/>
      </w:pPr>
      <w:r>
        <w:t xml:space="preserve">          items:</w:t>
      </w:r>
    </w:p>
    <w:p w14:paraId="33B3F109" w14:textId="77777777" w:rsidR="007B793A" w:rsidRDefault="007B793A" w:rsidP="007B793A">
      <w:pPr>
        <w:pStyle w:val="PL"/>
      </w:pPr>
      <w:r>
        <w:t xml:space="preserve">            $ref: 'TS29571_CommonData.yaml#/components/schemas/Ipv6Prefix'</w:t>
      </w:r>
    </w:p>
    <w:p w14:paraId="1932B852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D5D14B" w14:textId="77777777" w:rsidR="007B793A" w:rsidRDefault="007B793A" w:rsidP="007B793A">
      <w:pPr>
        <w:pStyle w:val="PL"/>
      </w:pPr>
      <w:r>
        <w:t xml:space="preserve">        ipv4AddrRanges:</w:t>
      </w:r>
    </w:p>
    <w:p w14:paraId="2ACB0A3B" w14:textId="77777777" w:rsidR="007B793A" w:rsidRDefault="007B793A" w:rsidP="007B793A">
      <w:pPr>
        <w:pStyle w:val="PL"/>
      </w:pPr>
      <w:r>
        <w:t xml:space="preserve">          type: array</w:t>
      </w:r>
    </w:p>
    <w:p w14:paraId="4A54470F" w14:textId="77777777" w:rsidR="007B793A" w:rsidRDefault="007B793A" w:rsidP="007B793A">
      <w:pPr>
        <w:pStyle w:val="PL"/>
      </w:pPr>
      <w:r>
        <w:t xml:space="preserve">          items:</w:t>
      </w:r>
    </w:p>
    <w:p w14:paraId="1E36EB2F" w14:textId="77777777" w:rsidR="007B793A" w:rsidRDefault="007B793A" w:rsidP="007B793A">
      <w:pPr>
        <w:pStyle w:val="PL"/>
      </w:pPr>
      <w:r>
        <w:t xml:space="preserve">            $ref: '#/components/schemas/Ipv4AddressRange'</w:t>
      </w:r>
    </w:p>
    <w:p w14:paraId="3BE930A8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FC7AEA" w14:textId="77777777" w:rsidR="007B793A" w:rsidRDefault="007B793A" w:rsidP="007B793A">
      <w:pPr>
        <w:pStyle w:val="PL"/>
      </w:pPr>
      <w:r>
        <w:t xml:space="preserve">        ipv6PrefixRanges:</w:t>
      </w:r>
    </w:p>
    <w:p w14:paraId="200453B4" w14:textId="77777777" w:rsidR="007B793A" w:rsidRDefault="007B793A" w:rsidP="007B793A">
      <w:pPr>
        <w:pStyle w:val="PL"/>
      </w:pPr>
      <w:r>
        <w:t xml:space="preserve">          type: array</w:t>
      </w:r>
    </w:p>
    <w:p w14:paraId="610BDB0F" w14:textId="77777777" w:rsidR="007B793A" w:rsidRDefault="007B793A" w:rsidP="007B793A">
      <w:pPr>
        <w:pStyle w:val="PL"/>
      </w:pPr>
      <w:r>
        <w:t xml:space="preserve">          items:</w:t>
      </w:r>
    </w:p>
    <w:p w14:paraId="1EDFB0E8" w14:textId="77777777" w:rsidR="007B793A" w:rsidRDefault="007B793A" w:rsidP="007B793A">
      <w:pPr>
        <w:pStyle w:val="PL"/>
      </w:pPr>
      <w:r>
        <w:t xml:space="preserve">            $ref: '#/components/schemas/Ipv6PrefixRange'</w:t>
      </w:r>
    </w:p>
    <w:p w14:paraId="069281B0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85E26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servedNfSetIdList</w:t>
      </w:r>
      <w:proofErr w:type="spellEnd"/>
      <w:r>
        <w:t>:</w:t>
      </w:r>
    </w:p>
    <w:p w14:paraId="544B5C5D" w14:textId="77777777" w:rsidR="007B793A" w:rsidRDefault="007B793A" w:rsidP="007B793A">
      <w:pPr>
        <w:pStyle w:val="PL"/>
      </w:pPr>
      <w:r>
        <w:t xml:space="preserve">          type: array</w:t>
      </w:r>
    </w:p>
    <w:p w14:paraId="6A23388B" w14:textId="77777777" w:rsidR="007B793A" w:rsidRDefault="007B793A" w:rsidP="007B793A">
      <w:pPr>
        <w:pStyle w:val="PL"/>
      </w:pPr>
      <w:r>
        <w:t xml:space="preserve">          items:</w:t>
      </w:r>
    </w:p>
    <w:p w14:paraId="643D27C0" w14:textId="77777777" w:rsidR="007B793A" w:rsidRDefault="007B793A" w:rsidP="007B793A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92AE93D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427FA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782745B6" w14:textId="77777777" w:rsidR="007B793A" w:rsidRDefault="007B793A" w:rsidP="007B793A">
      <w:pPr>
        <w:pStyle w:val="PL"/>
      </w:pPr>
      <w:r>
        <w:t xml:space="preserve">          type: array</w:t>
      </w:r>
    </w:p>
    <w:p w14:paraId="15AA4B7C" w14:textId="77777777" w:rsidR="007B793A" w:rsidRDefault="007B793A" w:rsidP="007B793A">
      <w:pPr>
        <w:pStyle w:val="PL"/>
      </w:pPr>
      <w:r>
        <w:t xml:space="preserve">          items:</w:t>
      </w:r>
    </w:p>
    <w:p w14:paraId="411E8AF8" w14:textId="77777777" w:rsidR="007B793A" w:rsidRDefault="007B793A" w:rsidP="007B793A">
      <w:pPr>
        <w:pStyle w:val="PL"/>
      </w:pPr>
      <w:r>
        <w:t xml:space="preserve">  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BC62B67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7BEA0F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08CEFA8C" w14:textId="77777777" w:rsidR="007B793A" w:rsidRDefault="007B793A" w:rsidP="007B793A">
      <w:pPr>
        <w:pStyle w:val="PL"/>
      </w:pPr>
      <w:r>
        <w:t xml:space="preserve">          type: array</w:t>
      </w:r>
    </w:p>
    <w:p w14:paraId="076E9013" w14:textId="77777777" w:rsidR="007B793A" w:rsidRDefault="007B793A" w:rsidP="007B793A">
      <w:pPr>
        <w:pStyle w:val="PL"/>
      </w:pPr>
      <w:r>
        <w:t xml:space="preserve">          items:</w:t>
      </w:r>
    </w:p>
    <w:p w14:paraId="3799D9C2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PlmnIdNid</w:t>
      </w:r>
      <w:proofErr w:type="spellEnd"/>
      <w:r>
        <w:t>'</w:t>
      </w:r>
    </w:p>
    <w:p w14:paraId="2443AB70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14B7DC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ipReachability</w:t>
      </w:r>
      <w:proofErr w:type="spellEnd"/>
      <w:r>
        <w:t>:</w:t>
      </w:r>
    </w:p>
    <w:p w14:paraId="5CDE5A65" w14:textId="77777777" w:rsidR="007B793A" w:rsidRDefault="007B793A" w:rsidP="007B793A">
      <w:pPr>
        <w:pStyle w:val="PL"/>
      </w:pPr>
      <w:r>
        <w:t xml:space="preserve">          $ref: '#/components/schemas/</w:t>
      </w:r>
      <w:proofErr w:type="spellStart"/>
      <w:r>
        <w:t>IpReachability</w:t>
      </w:r>
      <w:proofErr w:type="spellEnd"/>
      <w:r>
        <w:t>'</w:t>
      </w:r>
    </w:p>
    <w:p w14:paraId="593ECEF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scpCapabilities</w:t>
      </w:r>
      <w:proofErr w:type="spellEnd"/>
      <w:r>
        <w:t>:</w:t>
      </w:r>
    </w:p>
    <w:p w14:paraId="59971114" w14:textId="77777777" w:rsidR="007B793A" w:rsidRDefault="007B793A" w:rsidP="007B793A">
      <w:pPr>
        <w:pStyle w:val="PL"/>
      </w:pPr>
      <w:r>
        <w:t xml:space="preserve">          type: array</w:t>
      </w:r>
    </w:p>
    <w:p w14:paraId="13771851" w14:textId="77777777" w:rsidR="007B793A" w:rsidRDefault="007B793A" w:rsidP="007B793A">
      <w:pPr>
        <w:pStyle w:val="PL"/>
      </w:pPr>
      <w:r>
        <w:t xml:space="preserve">          items:</w:t>
      </w:r>
    </w:p>
    <w:p w14:paraId="5AEC8C0E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ScpCapability</w:t>
      </w:r>
      <w:proofErr w:type="spellEnd"/>
      <w:r>
        <w:t>'</w:t>
      </w:r>
    </w:p>
    <w:p w14:paraId="3FC5CA81" w14:textId="77777777" w:rsidR="007B793A" w:rsidRDefault="007B793A" w:rsidP="007B793A">
      <w:pPr>
        <w:pStyle w:val="PL"/>
      </w:pPr>
    </w:p>
    <w:p w14:paraId="21F6936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PfdData</w:t>
      </w:r>
      <w:proofErr w:type="spellEnd"/>
      <w:r>
        <w:t>:</w:t>
      </w:r>
    </w:p>
    <w:p w14:paraId="0B819669" w14:textId="77777777" w:rsidR="007B793A" w:rsidRDefault="007B793A" w:rsidP="007B793A">
      <w:pPr>
        <w:pStyle w:val="PL"/>
      </w:pPr>
      <w:r>
        <w:t xml:space="preserve">      description: List of Application IDs and/or AF IDs managed by a given NEF Instance</w:t>
      </w:r>
    </w:p>
    <w:p w14:paraId="0573F245" w14:textId="77777777" w:rsidR="007B793A" w:rsidRDefault="007B793A" w:rsidP="007B793A">
      <w:pPr>
        <w:pStyle w:val="PL"/>
      </w:pPr>
      <w:r>
        <w:t xml:space="preserve">      type: object</w:t>
      </w:r>
    </w:p>
    <w:p w14:paraId="4C21F66A" w14:textId="77777777" w:rsidR="007B793A" w:rsidRDefault="007B793A" w:rsidP="007B793A">
      <w:pPr>
        <w:pStyle w:val="PL"/>
      </w:pPr>
      <w:r>
        <w:t xml:space="preserve">      properties:</w:t>
      </w:r>
    </w:p>
    <w:p w14:paraId="4DF726EF" w14:textId="77777777" w:rsidR="007B793A" w:rsidRDefault="007B793A" w:rsidP="007B793A">
      <w:pPr>
        <w:pStyle w:val="PL"/>
      </w:pPr>
      <w:r>
        <w:lastRenderedPageBreak/>
        <w:t xml:space="preserve">        </w:t>
      </w:r>
      <w:proofErr w:type="spellStart"/>
      <w:r>
        <w:t>appIds</w:t>
      </w:r>
      <w:proofErr w:type="spellEnd"/>
      <w:r>
        <w:t>:</w:t>
      </w:r>
    </w:p>
    <w:p w14:paraId="1D9D8448" w14:textId="77777777" w:rsidR="007B793A" w:rsidRDefault="007B793A" w:rsidP="007B793A">
      <w:pPr>
        <w:pStyle w:val="PL"/>
      </w:pPr>
      <w:r>
        <w:t xml:space="preserve">          type: array</w:t>
      </w:r>
    </w:p>
    <w:p w14:paraId="3EE86F62" w14:textId="77777777" w:rsidR="007B793A" w:rsidRDefault="007B793A" w:rsidP="007B793A">
      <w:pPr>
        <w:pStyle w:val="PL"/>
      </w:pPr>
      <w:r>
        <w:t xml:space="preserve">          items:</w:t>
      </w:r>
    </w:p>
    <w:p w14:paraId="7605E966" w14:textId="77777777" w:rsidR="007B793A" w:rsidRDefault="007B793A" w:rsidP="007B793A">
      <w:pPr>
        <w:pStyle w:val="PL"/>
      </w:pPr>
      <w:r>
        <w:t xml:space="preserve">            type: string</w:t>
      </w:r>
    </w:p>
    <w:p w14:paraId="5BD7F659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129DC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03AE4C1" w14:textId="77777777" w:rsidR="007B793A" w:rsidRDefault="007B793A" w:rsidP="007B793A">
      <w:pPr>
        <w:pStyle w:val="PL"/>
      </w:pPr>
      <w:r>
        <w:t xml:space="preserve">          type: array</w:t>
      </w:r>
    </w:p>
    <w:p w14:paraId="1E66B2AE" w14:textId="77777777" w:rsidR="007B793A" w:rsidRDefault="007B793A" w:rsidP="007B793A">
      <w:pPr>
        <w:pStyle w:val="PL"/>
      </w:pPr>
      <w:r>
        <w:t xml:space="preserve">          items:</w:t>
      </w:r>
    </w:p>
    <w:p w14:paraId="64E18CB5" w14:textId="77777777" w:rsidR="007B793A" w:rsidRDefault="007B793A" w:rsidP="007B793A">
      <w:pPr>
        <w:pStyle w:val="PL"/>
      </w:pPr>
      <w:r>
        <w:t xml:space="preserve">            type: string</w:t>
      </w:r>
    </w:p>
    <w:p w14:paraId="3BDFF13E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36AA2C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612B1ADF" w14:textId="77777777" w:rsidR="007B793A" w:rsidRDefault="007B793A" w:rsidP="007B793A">
      <w:pPr>
        <w:pStyle w:val="PL"/>
      </w:pPr>
      <w:r>
        <w:t xml:space="preserve">      description: Represents Application Events.</w:t>
      </w:r>
    </w:p>
    <w:p w14:paraId="4DB2C26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D846F3" w14:textId="77777777" w:rsidR="007B793A" w:rsidRDefault="007B793A" w:rsidP="007B793A">
      <w:pPr>
        <w:pStyle w:val="PL"/>
      </w:pPr>
      <w:r>
        <w:t xml:space="preserve">      - type: string</w:t>
      </w:r>
    </w:p>
    <w:p w14:paraId="4D26C333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31B5D15" w14:textId="77777777" w:rsidR="007B793A" w:rsidRDefault="007B793A" w:rsidP="007B793A">
      <w:pPr>
        <w:pStyle w:val="PL"/>
      </w:pPr>
      <w:r>
        <w:t xml:space="preserve">          - SVC_EXPERIENCE</w:t>
      </w:r>
    </w:p>
    <w:p w14:paraId="2BCEDB80" w14:textId="77777777" w:rsidR="007B793A" w:rsidRDefault="007B793A" w:rsidP="007B793A">
      <w:pPr>
        <w:pStyle w:val="PL"/>
      </w:pPr>
      <w:r>
        <w:t xml:space="preserve">          - UE_MOBILITY</w:t>
      </w:r>
    </w:p>
    <w:p w14:paraId="39C7946B" w14:textId="77777777" w:rsidR="007B793A" w:rsidRDefault="007B793A" w:rsidP="007B793A">
      <w:pPr>
        <w:pStyle w:val="PL"/>
      </w:pPr>
      <w:r>
        <w:t xml:space="preserve">          - UE_COMM</w:t>
      </w:r>
    </w:p>
    <w:p w14:paraId="38959B52" w14:textId="77777777" w:rsidR="007B793A" w:rsidRDefault="007B793A" w:rsidP="007B793A">
      <w:pPr>
        <w:pStyle w:val="PL"/>
      </w:pPr>
      <w:r>
        <w:t xml:space="preserve">          - EXCEPTIONS</w:t>
      </w:r>
    </w:p>
    <w:p w14:paraId="5E747972" w14:textId="77777777" w:rsidR="007B793A" w:rsidRDefault="007B793A" w:rsidP="007B793A">
      <w:pPr>
        <w:pStyle w:val="PL"/>
      </w:pPr>
      <w:r>
        <w:t xml:space="preserve">          - USER_DATA_CONGESTION</w:t>
      </w:r>
    </w:p>
    <w:p w14:paraId="3563F064" w14:textId="77777777" w:rsidR="007B793A" w:rsidRDefault="007B793A" w:rsidP="007B793A">
      <w:pPr>
        <w:pStyle w:val="PL"/>
      </w:pPr>
      <w:r>
        <w:t xml:space="preserve">          - PERF_DATA</w:t>
      </w:r>
    </w:p>
    <w:p w14:paraId="560A0E55" w14:textId="77777777" w:rsidR="007B793A" w:rsidRDefault="007B793A" w:rsidP="007B793A">
      <w:pPr>
        <w:pStyle w:val="PL"/>
      </w:pPr>
      <w:r>
        <w:t xml:space="preserve">          - DISPERSION</w:t>
      </w:r>
    </w:p>
    <w:p w14:paraId="5AD4C332" w14:textId="77777777" w:rsidR="007B793A" w:rsidRDefault="007B793A" w:rsidP="007B793A">
      <w:pPr>
        <w:pStyle w:val="PL"/>
      </w:pPr>
      <w:r>
        <w:t xml:space="preserve">          - COLLECTIVE_BEHAVIOUR</w:t>
      </w:r>
    </w:p>
    <w:p w14:paraId="2F5139B8" w14:textId="77777777" w:rsidR="007B793A" w:rsidRDefault="007B793A" w:rsidP="007B793A">
      <w:pPr>
        <w:pStyle w:val="PL"/>
      </w:pPr>
      <w:r>
        <w:t xml:space="preserve">          - MS_QOE_METRICS</w:t>
      </w:r>
    </w:p>
    <w:p w14:paraId="5A20188A" w14:textId="77777777" w:rsidR="007B793A" w:rsidRDefault="007B793A" w:rsidP="007B793A">
      <w:pPr>
        <w:pStyle w:val="PL"/>
      </w:pPr>
      <w:r>
        <w:t xml:space="preserve">          - MS_CONSUMPTION</w:t>
      </w:r>
    </w:p>
    <w:p w14:paraId="1C5A5807" w14:textId="77777777" w:rsidR="007B793A" w:rsidRDefault="007B793A" w:rsidP="007B793A">
      <w:pPr>
        <w:pStyle w:val="PL"/>
      </w:pPr>
      <w:r>
        <w:t xml:space="preserve">          - MS_NET_ASSIST_INVOCATION</w:t>
      </w:r>
    </w:p>
    <w:p w14:paraId="50EFBB9D" w14:textId="77777777" w:rsidR="007B793A" w:rsidRDefault="007B793A" w:rsidP="007B793A">
      <w:pPr>
        <w:pStyle w:val="PL"/>
      </w:pPr>
      <w:r>
        <w:t xml:space="preserve">          - MS_DYN_POLICY_INVOCATION</w:t>
      </w:r>
    </w:p>
    <w:p w14:paraId="17FD6349" w14:textId="77777777" w:rsidR="007B793A" w:rsidRDefault="007B793A" w:rsidP="007B793A">
      <w:pPr>
        <w:pStyle w:val="PL"/>
      </w:pPr>
      <w:r>
        <w:t xml:space="preserve">          - MS_ACCESS_ACTIVITY</w:t>
      </w:r>
    </w:p>
    <w:p w14:paraId="6ED6948D" w14:textId="77777777" w:rsidR="007B793A" w:rsidRDefault="007B793A" w:rsidP="007B793A">
      <w:pPr>
        <w:pStyle w:val="PL"/>
      </w:pPr>
      <w:r>
        <w:t xml:space="preserve">      - type: string</w:t>
      </w:r>
    </w:p>
    <w:p w14:paraId="390DC56E" w14:textId="77777777" w:rsidR="007B793A" w:rsidRDefault="007B793A" w:rsidP="007B793A">
      <w:pPr>
        <w:pStyle w:val="PL"/>
      </w:pPr>
      <w:r>
        <w:t xml:space="preserve">        description: &gt;</w:t>
      </w:r>
    </w:p>
    <w:p w14:paraId="605BEF7D" w14:textId="77777777" w:rsidR="007B793A" w:rsidRDefault="007B793A" w:rsidP="007B793A">
      <w:pPr>
        <w:pStyle w:val="PL"/>
      </w:pPr>
      <w:r>
        <w:t xml:space="preserve">          This string provides forward-compatibility with future extensions to the enumeration but</w:t>
      </w:r>
    </w:p>
    <w:p w14:paraId="41FF8925" w14:textId="77777777" w:rsidR="007B793A" w:rsidRDefault="007B793A" w:rsidP="007B793A">
      <w:pPr>
        <w:pStyle w:val="PL"/>
      </w:pPr>
      <w:r>
        <w:t xml:space="preserve">          is not used to encode content defined in the present version of this API.</w:t>
      </w:r>
    </w:p>
    <w:p w14:paraId="033D182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AfEventExposureData</w:t>
      </w:r>
      <w:proofErr w:type="spellEnd"/>
      <w:r>
        <w:t>:</w:t>
      </w:r>
    </w:p>
    <w:p w14:paraId="59D43D20" w14:textId="77777777" w:rsidR="007B793A" w:rsidRDefault="007B793A" w:rsidP="007B793A">
      <w:pPr>
        <w:pStyle w:val="PL"/>
      </w:pPr>
      <w:r>
        <w:t xml:space="preserve">      description: AF Event Exposure data managed by a given NEF Instance</w:t>
      </w:r>
    </w:p>
    <w:p w14:paraId="3E39CDDE" w14:textId="77777777" w:rsidR="007B793A" w:rsidRDefault="007B793A" w:rsidP="007B793A">
      <w:pPr>
        <w:pStyle w:val="PL"/>
      </w:pPr>
      <w:r>
        <w:t xml:space="preserve">      type: object</w:t>
      </w:r>
    </w:p>
    <w:p w14:paraId="4A9B94F1" w14:textId="77777777" w:rsidR="007B793A" w:rsidRDefault="007B793A" w:rsidP="007B793A">
      <w:pPr>
        <w:pStyle w:val="PL"/>
      </w:pPr>
      <w:r>
        <w:t xml:space="preserve">      required:</w:t>
      </w:r>
    </w:p>
    <w:p w14:paraId="4DADAC7B" w14:textId="77777777" w:rsidR="007B793A" w:rsidRDefault="007B793A" w:rsidP="007B793A">
      <w:pPr>
        <w:pStyle w:val="PL"/>
      </w:pPr>
      <w:r>
        <w:t xml:space="preserve">        - </w:t>
      </w:r>
      <w:proofErr w:type="spellStart"/>
      <w:r>
        <w:t>afEvents</w:t>
      </w:r>
      <w:proofErr w:type="spellEnd"/>
    </w:p>
    <w:p w14:paraId="1ABEB6BD" w14:textId="77777777" w:rsidR="007B793A" w:rsidRDefault="007B793A" w:rsidP="007B793A">
      <w:pPr>
        <w:pStyle w:val="PL"/>
      </w:pPr>
      <w:r>
        <w:t xml:space="preserve">      properties:</w:t>
      </w:r>
    </w:p>
    <w:p w14:paraId="21753226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2811AC34" w14:textId="77777777" w:rsidR="007B793A" w:rsidRDefault="007B793A" w:rsidP="007B793A">
      <w:pPr>
        <w:pStyle w:val="PL"/>
      </w:pPr>
      <w:r>
        <w:t xml:space="preserve">          type: array</w:t>
      </w:r>
    </w:p>
    <w:p w14:paraId="49081CE8" w14:textId="77777777" w:rsidR="007B793A" w:rsidRDefault="007B793A" w:rsidP="007B793A">
      <w:pPr>
        <w:pStyle w:val="PL"/>
      </w:pPr>
      <w:r>
        <w:t xml:space="preserve">          items:</w:t>
      </w:r>
    </w:p>
    <w:p w14:paraId="5749DE33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47DE3646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D4FCEA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2FF75C8C" w14:textId="77777777" w:rsidR="007B793A" w:rsidRDefault="007B793A" w:rsidP="007B793A">
      <w:pPr>
        <w:pStyle w:val="PL"/>
      </w:pPr>
      <w:r>
        <w:t xml:space="preserve">          type: array</w:t>
      </w:r>
    </w:p>
    <w:p w14:paraId="3FA641E6" w14:textId="77777777" w:rsidR="007B793A" w:rsidRDefault="007B793A" w:rsidP="007B793A">
      <w:pPr>
        <w:pStyle w:val="PL"/>
      </w:pPr>
      <w:r>
        <w:t xml:space="preserve">          items:</w:t>
      </w:r>
    </w:p>
    <w:p w14:paraId="683AE2A1" w14:textId="77777777" w:rsidR="007B793A" w:rsidRDefault="007B793A" w:rsidP="007B793A">
      <w:pPr>
        <w:pStyle w:val="PL"/>
      </w:pPr>
      <w:r>
        <w:t xml:space="preserve">            type: string</w:t>
      </w:r>
    </w:p>
    <w:p w14:paraId="36151EAB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465A57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1D049BBE" w14:textId="77777777" w:rsidR="007B793A" w:rsidRDefault="007B793A" w:rsidP="007B793A">
      <w:pPr>
        <w:pStyle w:val="PL"/>
      </w:pPr>
      <w:r>
        <w:t xml:space="preserve">          type: array</w:t>
      </w:r>
    </w:p>
    <w:p w14:paraId="54D77D39" w14:textId="77777777" w:rsidR="007B793A" w:rsidRDefault="007B793A" w:rsidP="007B793A">
      <w:pPr>
        <w:pStyle w:val="PL"/>
      </w:pPr>
      <w:r>
        <w:t xml:space="preserve">          items:</w:t>
      </w:r>
    </w:p>
    <w:p w14:paraId="69EBCC32" w14:textId="77777777" w:rsidR="007B793A" w:rsidRDefault="007B793A" w:rsidP="007B793A">
      <w:pPr>
        <w:pStyle w:val="PL"/>
      </w:pPr>
      <w:r>
        <w:t xml:space="preserve">            type: string</w:t>
      </w:r>
    </w:p>
    <w:p w14:paraId="160587DD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39D9C3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UnTrustAfInfo</w:t>
      </w:r>
      <w:proofErr w:type="spellEnd"/>
      <w:r>
        <w:t>:</w:t>
      </w:r>
    </w:p>
    <w:p w14:paraId="5F63FBAF" w14:textId="77777777" w:rsidR="007B793A" w:rsidRDefault="007B793A" w:rsidP="007B793A">
      <w:pPr>
        <w:pStyle w:val="PL"/>
      </w:pPr>
      <w:r>
        <w:t xml:space="preserve">      description: Information of a untrusted AF Instance</w:t>
      </w:r>
    </w:p>
    <w:p w14:paraId="19BB4D81" w14:textId="77777777" w:rsidR="007B793A" w:rsidRDefault="007B793A" w:rsidP="007B793A">
      <w:pPr>
        <w:pStyle w:val="PL"/>
      </w:pPr>
      <w:r>
        <w:t xml:space="preserve">      type: object</w:t>
      </w:r>
    </w:p>
    <w:p w14:paraId="41991B0A" w14:textId="77777777" w:rsidR="007B793A" w:rsidRDefault="007B793A" w:rsidP="007B793A">
      <w:pPr>
        <w:pStyle w:val="PL"/>
      </w:pPr>
      <w:r>
        <w:t xml:space="preserve">      required:</w:t>
      </w:r>
    </w:p>
    <w:p w14:paraId="29AF2BEC" w14:textId="77777777" w:rsidR="007B793A" w:rsidRDefault="007B793A" w:rsidP="007B793A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4034B5AE" w14:textId="77777777" w:rsidR="007B793A" w:rsidRDefault="007B793A" w:rsidP="007B793A">
      <w:pPr>
        <w:pStyle w:val="PL"/>
      </w:pPr>
      <w:r>
        <w:t xml:space="preserve">      properties:</w:t>
      </w:r>
    </w:p>
    <w:p w14:paraId="412AAFD9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1DA8F74B" w14:textId="77777777" w:rsidR="007B793A" w:rsidRDefault="007B793A" w:rsidP="007B793A">
      <w:pPr>
        <w:pStyle w:val="PL"/>
      </w:pPr>
      <w:r>
        <w:t xml:space="preserve">          type: string</w:t>
      </w:r>
    </w:p>
    <w:p w14:paraId="7623BB74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53DB4EB8" w14:textId="77777777" w:rsidR="007B793A" w:rsidRDefault="007B793A" w:rsidP="007B793A">
      <w:pPr>
        <w:pStyle w:val="PL"/>
      </w:pPr>
      <w:r>
        <w:t xml:space="preserve">          type: array</w:t>
      </w:r>
    </w:p>
    <w:p w14:paraId="1F67D32B" w14:textId="77777777" w:rsidR="007B793A" w:rsidRDefault="007B793A" w:rsidP="007B793A">
      <w:pPr>
        <w:pStyle w:val="PL"/>
      </w:pPr>
      <w:r>
        <w:t xml:space="preserve">          items:</w:t>
      </w:r>
    </w:p>
    <w:p w14:paraId="6D1CE8CB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091B9B3A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1EADB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4AFA9D9E" w14:textId="77777777" w:rsidR="007B793A" w:rsidRDefault="007B793A" w:rsidP="007B793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7D9E54" w14:textId="77777777" w:rsidR="007B793A" w:rsidRDefault="007B793A" w:rsidP="007B793A">
      <w:pPr>
        <w:pStyle w:val="PL"/>
      </w:pPr>
      <w:r>
        <w:t xml:space="preserve">          default: false</w:t>
      </w:r>
    </w:p>
    <w:p w14:paraId="6D2FC485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SnssaiInfoItem</w:t>
      </w:r>
      <w:proofErr w:type="spellEnd"/>
      <w:r>
        <w:t>:</w:t>
      </w:r>
    </w:p>
    <w:p w14:paraId="5C931182" w14:textId="77777777" w:rsidR="007B793A" w:rsidRDefault="007B793A" w:rsidP="007B793A">
      <w:pPr>
        <w:pStyle w:val="PL"/>
      </w:pPr>
      <w:r>
        <w:t xml:space="preserve">      description: &gt;</w:t>
      </w:r>
    </w:p>
    <w:p w14:paraId="11139759" w14:textId="77777777" w:rsidR="007B793A" w:rsidRDefault="007B793A" w:rsidP="007B793A">
      <w:pPr>
        <w:pStyle w:val="PL"/>
      </w:pPr>
      <w:r>
        <w:t xml:space="preserve">        Parameters supported by an NF for a given S-NSSAI Set of parameters supported by NF</w:t>
      </w:r>
    </w:p>
    <w:p w14:paraId="37A1F31F" w14:textId="77777777" w:rsidR="007B793A" w:rsidRDefault="007B793A" w:rsidP="007B793A">
      <w:pPr>
        <w:pStyle w:val="PL"/>
      </w:pPr>
      <w:r>
        <w:t xml:space="preserve">        for a given S-NSSAI</w:t>
      </w:r>
    </w:p>
    <w:p w14:paraId="5AF8B22B" w14:textId="77777777" w:rsidR="007B793A" w:rsidRDefault="007B793A" w:rsidP="007B793A">
      <w:pPr>
        <w:pStyle w:val="PL"/>
      </w:pPr>
      <w:r>
        <w:t xml:space="preserve">      type: object</w:t>
      </w:r>
    </w:p>
    <w:p w14:paraId="11D80785" w14:textId="77777777" w:rsidR="007B793A" w:rsidRDefault="007B793A" w:rsidP="007B793A">
      <w:pPr>
        <w:pStyle w:val="PL"/>
      </w:pPr>
      <w:r>
        <w:t xml:space="preserve">      required:</w:t>
      </w:r>
    </w:p>
    <w:p w14:paraId="27A54260" w14:textId="77777777" w:rsidR="007B793A" w:rsidRDefault="007B793A" w:rsidP="007B793A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09F0142D" w14:textId="77777777" w:rsidR="007B793A" w:rsidRDefault="007B793A" w:rsidP="007B793A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5A42B7C5" w14:textId="77777777" w:rsidR="007B793A" w:rsidRDefault="007B793A" w:rsidP="007B793A">
      <w:pPr>
        <w:pStyle w:val="PL"/>
      </w:pPr>
      <w:r>
        <w:t xml:space="preserve">      properties:</w:t>
      </w:r>
    </w:p>
    <w:p w14:paraId="4C90EDF6" w14:textId="77777777" w:rsidR="007B793A" w:rsidRDefault="007B793A" w:rsidP="007B793A">
      <w:pPr>
        <w:pStyle w:val="PL"/>
      </w:pPr>
      <w:r>
        <w:lastRenderedPageBreak/>
        <w:t xml:space="preserve">        </w:t>
      </w:r>
      <w:proofErr w:type="spellStart"/>
      <w:r>
        <w:t>sNssai</w:t>
      </w:r>
      <w:proofErr w:type="spellEnd"/>
      <w:r>
        <w:t>:</w:t>
      </w:r>
    </w:p>
    <w:p w14:paraId="6F05D7B2" w14:textId="77777777" w:rsidR="007B793A" w:rsidRDefault="007B793A" w:rsidP="007B793A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4E30C5FE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402884B4" w14:textId="77777777" w:rsidR="007B793A" w:rsidRDefault="007B793A" w:rsidP="007B793A">
      <w:pPr>
        <w:pStyle w:val="PL"/>
      </w:pPr>
      <w:r>
        <w:t xml:space="preserve">          type: array</w:t>
      </w:r>
    </w:p>
    <w:p w14:paraId="6D77C8A7" w14:textId="77777777" w:rsidR="007B793A" w:rsidRDefault="007B793A" w:rsidP="007B793A">
      <w:pPr>
        <w:pStyle w:val="PL"/>
      </w:pPr>
      <w:r>
        <w:t xml:space="preserve">          items:</w:t>
      </w:r>
    </w:p>
    <w:p w14:paraId="275991A6" w14:textId="77777777" w:rsidR="007B793A" w:rsidRDefault="007B793A" w:rsidP="007B793A">
      <w:pPr>
        <w:pStyle w:val="PL"/>
      </w:pPr>
      <w:r>
        <w:t xml:space="preserve">            $ref: '#/components/schemas/</w:t>
      </w:r>
      <w:proofErr w:type="spellStart"/>
      <w:r>
        <w:t>DnnInfoItem</w:t>
      </w:r>
      <w:proofErr w:type="spellEnd"/>
      <w:r>
        <w:t>'</w:t>
      </w:r>
    </w:p>
    <w:p w14:paraId="32356532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780B7A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DnnInfoItem</w:t>
      </w:r>
      <w:proofErr w:type="spellEnd"/>
      <w:r>
        <w:t>:</w:t>
      </w:r>
    </w:p>
    <w:p w14:paraId="295D18C5" w14:textId="77777777" w:rsidR="007B793A" w:rsidRDefault="007B793A" w:rsidP="007B793A">
      <w:pPr>
        <w:pStyle w:val="PL"/>
      </w:pPr>
      <w:r>
        <w:t xml:space="preserve">      description: Set of parameters supported by NF for a given DNN</w:t>
      </w:r>
    </w:p>
    <w:p w14:paraId="738C020C" w14:textId="77777777" w:rsidR="007B793A" w:rsidRDefault="007B793A" w:rsidP="007B793A">
      <w:pPr>
        <w:pStyle w:val="PL"/>
      </w:pPr>
      <w:r>
        <w:t xml:space="preserve">      type: object</w:t>
      </w:r>
    </w:p>
    <w:p w14:paraId="5D37874F" w14:textId="77777777" w:rsidR="007B793A" w:rsidRDefault="007B793A" w:rsidP="007B793A">
      <w:pPr>
        <w:pStyle w:val="PL"/>
      </w:pPr>
      <w:r>
        <w:t xml:space="preserve">      required:</w:t>
      </w:r>
    </w:p>
    <w:p w14:paraId="364ED2C4" w14:textId="77777777" w:rsidR="007B793A" w:rsidRDefault="007B793A" w:rsidP="007B793A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08F886B8" w14:textId="77777777" w:rsidR="007B793A" w:rsidRDefault="007B793A" w:rsidP="007B793A">
      <w:pPr>
        <w:pStyle w:val="PL"/>
      </w:pPr>
      <w:r>
        <w:t xml:space="preserve">      properties:</w:t>
      </w:r>
    </w:p>
    <w:p w14:paraId="4154E855" w14:textId="77777777" w:rsidR="007B793A" w:rsidRDefault="007B793A" w:rsidP="007B793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161D426" w14:textId="77777777" w:rsidR="007B793A" w:rsidRDefault="007B793A" w:rsidP="007B793A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5114BCC0" w14:textId="77777777" w:rsidR="007B793A" w:rsidRDefault="007B793A" w:rsidP="007B793A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2399F0D6" w14:textId="77777777" w:rsidR="007B793A" w:rsidRDefault="007B793A" w:rsidP="007B793A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63B90879" w14:textId="77777777" w:rsidR="007B793A" w:rsidRDefault="007B793A" w:rsidP="007B793A">
      <w:pPr>
        <w:pStyle w:val="PL"/>
      </w:pPr>
    </w:p>
    <w:p w14:paraId="4C86F5C7" w14:textId="77777777" w:rsidR="007B793A" w:rsidRDefault="007B793A" w:rsidP="007B793A">
      <w:pPr>
        <w:pStyle w:val="PL"/>
      </w:pPr>
      <w:r>
        <w:t>#-------- Definition of concrete IOCs --------------------------------------------</w:t>
      </w:r>
    </w:p>
    <w:p w14:paraId="708FBBB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552249CE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F763F53" w14:textId="77777777" w:rsidR="007B793A" w:rsidRDefault="007B793A" w:rsidP="007B793A">
      <w:pPr>
        <w:pStyle w:val="PL"/>
      </w:pPr>
      <w:r>
        <w:t xml:space="preserve">        - type: object</w:t>
      </w:r>
    </w:p>
    <w:p w14:paraId="166824AD" w14:textId="77777777" w:rsidR="007B793A" w:rsidRDefault="007B793A" w:rsidP="007B793A">
      <w:pPr>
        <w:pStyle w:val="PL"/>
      </w:pPr>
      <w:r>
        <w:t xml:space="preserve">          properties:</w:t>
      </w:r>
    </w:p>
    <w:p w14:paraId="3453CC4D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DD17C71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89FC60E" w14:textId="77777777" w:rsidR="007B793A" w:rsidRDefault="007B793A" w:rsidP="007B793A">
      <w:pPr>
        <w:pStyle w:val="PL"/>
      </w:pPr>
      <w:r>
        <w:t xml:space="preserve">        - type: object</w:t>
      </w:r>
    </w:p>
    <w:p w14:paraId="647DDA1B" w14:textId="77777777" w:rsidR="007B793A" w:rsidRDefault="007B793A" w:rsidP="007B793A">
      <w:pPr>
        <w:pStyle w:val="PL"/>
      </w:pPr>
      <w:r>
        <w:t xml:space="preserve">          properties:</w:t>
      </w:r>
    </w:p>
    <w:p w14:paraId="4B25218A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A847BE7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79245C6" w14:textId="77777777" w:rsidR="007B793A" w:rsidRDefault="007B793A" w:rsidP="007B793A">
      <w:pPr>
        <w:pStyle w:val="PL"/>
      </w:pPr>
    </w:p>
    <w:p w14:paraId="418BBC9C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8CF73EE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9F415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D9A4BD9" w14:textId="77777777" w:rsidR="007B793A" w:rsidRDefault="007B793A" w:rsidP="007B793A">
      <w:pPr>
        <w:pStyle w:val="PL"/>
      </w:pPr>
      <w:r>
        <w:t xml:space="preserve">        - type: object</w:t>
      </w:r>
    </w:p>
    <w:p w14:paraId="135C81E0" w14:textId="77777777" w:rsidR="007B793A" w:rsidRDefault="007B793A" w:rsidP="007B793A">
      <w:pPr>
        <w:pStyle w:val="PL"/>
      </w:pPr>
      <w:r>
        <w:t xml:space="preserve">          properties:</w:t>
      </w:r>
    </w:p>
    <w:p w14:paraId="5EEF3122" w14:textId="77777777" w:rsidR="007B793A" w:rsidRDefault="007B793A" w:rsidP="007B793A">
      <w:pPr>
        <w:pStyle w:val="PL"/>
      </w:pPr>
      <w:r>
        <w:t xml:space="preserve">            attributes:</w:t>
      </w:r>
    </w:p>
    <w:p w14:paraId="193CDF7D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5674BC" w14:textId="77777777" w:rsidR="007B793A" w:rsidRDefault="007B793A" w:rsidP="007B793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2C91E39" w14:textId="77777777" w:rsidR="007B793A" w:rsidRDefault="007B793A" w:rsidP="007B793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89946F3" w14:textId="77777777" w:rsidR="007B793A" w:rsidRDefault="007B793A" w:rsidP="007B793A">
      <w:pPr>
        <w:pStyle w:val="PL"/>
      </w:pPr>
      <w:r>
        <w:t xml:space="preserve">        - type: object</w:t>
      </w:r>
    </w:p>
    <w:p w14:paraId="6B43B4BD" w14:textId="77777777" w:rsidR="007B793A" w:rsidRDefault="007B793A" w:rsidP="007B793A">
      <w:pPr>
        <w:pStyle w:val="PL"/>
      </w:pPr>
      <w:r>
        <w:t xml:space="preserve">          properties:</w:t>
      </w:r>
    </w:p>
    <w:p w14:paraId="1F79960C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67E06AE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BD2FD26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846A6FE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98158C7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7237C9D1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61465D1F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636F5463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10549E8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02F1315C" w14:textId="77777777" w:rsidR="007B793A" w:rsidRDefault="007B793A" w:rsidP="007B793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9FF555C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537A9A71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2183C0BD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5685C469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64CCE15C" w14:textId="77777777" w:rsidR="007B793A" w:rsidRDefault="007B793A" w:rsidP="007B793A">
      <w:pPr>
        <w:pStyle w:val="PL"/>
      </w:pPr>
      <w:r>
        <w:t xml:space="preserve">            Configurable5QISet:</w:t>
      </w:r>
    </w:p>
    <w:p w14:paraId="22EE71DF" w14:textId="77777777" w:rsidR="007B793A" w:rsidRDefault="007B793A" w:rsidP="007B793A">
      <w:pPr>
        <w:pStyle w:val="PL"/>
      </w:pPr>
      <w:r>
        <w:t xml:space="preserve">              $ref: '#/components/schemas/Configurable5QISet-Multiple'</w:t>
      </w:r>
    </w:p>
    <w:p w14:paraId="30933D9F" w14:textId="77777777" w:rsidR="007B793A" w:rsidRDefault="007B793A" w:rsidP="007B793A">
      <w:pPr>
        <w:pStyle w:val="PL"/>
      </w:pPr>
      <w:r>
        <w:t xml:space="preserve">            Dynamic5QISet:</w:t>
      </w:r>
    </w:p>
    <w:p w14:paraId="1BAFCCCA" w14:textId="77777777" w:rsidR="007B793A" w:rsidRDefault="007B793A" w:rsidP="007B793A">
      <w:pPr>
        <w:pStyle w:val="PL"/>
      </w:pPr>
      <w:r>
        <w:t xml:space="preserve">              $ref: '#/components/schemas/Dynamic5QISet-Multiple'</w:t>
      </w:r>
    </w:p>
    <w:p w14:paraId="4250148F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15318E1D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2925B20C" w14:textId="77777777" w:rsidR="007B793A" w:rsidRDefault="007B793A" w:rsidP="007B793A">
      <w:pPr>
        <w:pStyle w:val="PL"/>
      </w:pPr>
    </w:p>
    <w:p w14:paraId="262C431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0B167CD6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BFC90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090D11C" w14:textId="77777777" w:rsidR="007B793A" w:rsidRDefault="007B793A" w:rsidP="007B793A">
      <w:pPr>
        <w:pStyle w:val="PL"/>
      </w:pPr>
      <w:r>
        <w:t xml:space="preserve">        - type: object</w:t>
      </w:r>
    </w:p>
    <w:p w14:paraId="7EB313D5" w14:textId="77777777" w:rsidR="007B793A" w:rsidRDefault="007B793A" w:rsidP="007B793A">
      <w:pPr>
        <w:pStyle w:val="PL"/>
      </w:pPr>
      <w:r>
        <w:t xml:space="preserve">          properties:</w:t>
      </w:r>
    </w:p>
    <w:p w14:paraId="370CCB8A" w14:textId="77777777" w:rsidR="007B793A" w:rsidRDefault="007B793A" w:rsidP="007B793A">
      <w:pPr>
        <w:pStyle w:val="PL"/>
      </w:pPr>
      <w:r>
        <w:t xml:space="preserve">            attributes:</w:t>
      </w:r>
    </w:p>
    <w:p w14:paraId="00E93C09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B0E304" w14:textId="77777777" w:rsidR="007B793A" w:rsidRDefault="007B793A" w:rsidP="007B793A">
      <w:pPr>
        <w:pStyle w:val="PL"/>
      </w:pPr>
      <w:r>
        <w:t xml:space="preserve">                - $ref: 'TS28623_GenericNrm.yaml#/components/schemas/ManagedElement-Attr'</w:t>
      </w:r>
    </w:p>
    <w:p w14:paraId="3301B758" w14:textId="77777777" w:rsidR="007B793A" w:rsidRDefault="007B793A" w:rsidP="007B793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63E3745C" w14:textId="77777777" w:rsidR="007B793A" w:rsidRDefault="007B793A" w:rsidP="007B793A">
      <w:pPr>
        <w:pStyle w:val="PL"/>
      </w:pPr>
      <w:r>
        <w:t xml:space="preserve">        - type: object</w:t>
      </w:r>
    </w:p>
    <w:p w14:paraId="27F3D743" w14:textId="77777777" w:rsidR="007B793A" w:rsidRDefault="007B793A" w:rsidP="007B793A">
      <w:pPr>
        <w:pStyle w:val="PL"/>
      </w:pPr>
      <w:r>
        <w:t xml:space="preserve">          properties:</w:t>
      </w:r>
    </w:p>
    <w:p w14:paraId="5095DB70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20103713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291D9025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6E2FB6C7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3783DA3E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5858505E" w14:textId="77777777" w:rsidR="007B793A" w:rsidRDefault="007B793A" w:rsidP="007B793A">
      <w:pPr>
        <w:pStyle w:val="PL"/>
      </w:pPr>
      <w:r>
        <w:lastRenderedPageBreak/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4F1009CD" w14:textId="77777777" w:rsidR="007B793A" w:rsidRDefault="007B793A" w:rsidP="007B793A">
      <w:pPr>
        <w:pStyle w:val="PL"/>
      </w:pPr>
      <w:r>
        <w:t xml:space="preserve">            N3iwfFunction:   </w:t>
      </w:r>
    </w:p>
    <w:p w14:paraId="3554EDA4" w14:textId="77777777" w:rsidR="007B793A" w:rsidRDefault="007B793A" w:rsidP="007B793A">
      <w:pPr>
        <w:pStyle w:val="PL"/>
      </w:pPr>
      <w:r>
        <w:t xml:space="preserve">              $ref: '#/components/schemas/N3iwfFunction-Multiple'</w:t>
      </w:r>
    </w:p>
    <w:p w14:paraId="162D8333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6B0EEE1A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36D14C97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1673FB20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7A75ABED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0F5190DF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472F7289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0249BC1A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61C1EC1D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678BF6FE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7F8F52AC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38639FF9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60FCE74D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614258A0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94EE24B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724C2DDC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6F885039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5B7A8BEC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0756C843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274D588E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5D4B0B7D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23049454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01BB0CCC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7FE69D03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4D22710E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3D580552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74D0EF75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0E7F3F16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42A3F1E7" w14:textId="77777777" w:rsidR="007B793A" w:rsidRDefault="007B793A" w:rsidP="007B793A">
      <w:pPr>
        <w:pStyle w:val="PL"/>
      </w:pPr>
      <w:r>
        <w:t xml:space="preserve">            Configurable5QISet:</w:t>
      </w:r>
    </w:p>
    <w:p w14:paraId="26840CA0" w14:textId="77777777" w:rsidR="007B793A" w:rsidRDefault="007B793A" w:rsidP="007B793A">
      <w:pPr>
        <w:pStyle w:val="PL"/>
      </w:pPr>
      <w:r>
        <w:t xml:space="preserve">              $ref: '#/components/schemas/Configurable5QISet-Multiple'</w:t>
      </w:r>
    </w:p>
    <w:p w14:paraId="32E52A92" w14:textId="77777777" w:rsidR="007B793A" w:rsidRDefault="007B793A" w:rsidP="007B793A">
      <w:pPr>
        <w:pStyle w:val="PL"/>
      </w:pPr>
      <w:r>
        <w:t xml:space="preserve">            Dynamic5QISet:</w:t>
      </w:r>
    </w:p>
    <w:p w14:paraId="1C9EF1B7" w14:textId="77777777" w:rsidR="007B793A" w:rsidRDefault="007B793A" w:rsidP="007B793A">
      <w:pPr>
        <w:pStyle w:val="PL"/>
      </w:pPr>
      <w:r>
        <w:t xml:space="preserve">              $ref: '#/components/schemas/Dynamic5QISet-Multiple'</w:t>
      </w:r>
    </w:p>
    <w:p w14:paraId="18ABC8AF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113E94D4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28E045C9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EASDFFunction</w:t>
      </w:r>
      <w:proofErr w:type="spellEnd"/>
      <w:r>
        <w:t>:</w:t>
      </w:r>
    </w:p>
    <w:p w14:paraId="3EE1EF69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7CAA5C3E" w14:textId="77777777" w:rsidR="007B793A" w:rsidRDefault="007B793A" w:rsidP="007B793A">
      <w:pPr>
        <w:pStyle w:val="PL"/>
      </w:pPr>
    </w:p>
    <w:p w14:paraId="2EA1B335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0C64B553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8CE60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E6263B4" w14:textId="77777777" w:rsidR="007B793A" w:rsidRDefault="007B793A" w:rsidP="007B793A">
      <w:pPr>
        <w:pStyle w:val="PL"/>
      </w:pPr>
      <w:r>
        <w:t xml:space="preserve">        - type: object</w:t>
      </w:r>
    </w:p>
    <w:p w14:paraId="2F97C835" w14:textId="77777777" w:rsidR="007B793A" w:rsidRDefault="007B793A" w:rsidP="007B793A">
      <w:pPr>
        <w:pStyle w:val="PL"/>
      </w:pPr>
      <w:r>
        <w:t xml:space="preserve">          properties:</w:t>
      </w:r>
    </w:p>
    <w:p w14:paraId="6CE86E98" w14:textId="77777777" w:rsidR="007B793A" w:rsidRDefault="007B793A" w:rsidP="007B793A">
      <w:pPr>
        <w:pStyle w:val="PL"/>
      </w:pPr>
      <w:r>
        <w:t xml:space="preserve">            attributes:</w:t>
      </w:r>
    </w:p>
    <w:p w14:paraId="2BE7B927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B6D16D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78D2EA5" w14:textId="77777777" w:rsidR="007B793A" w:rsidRDefault="007B793A" w:rsidP="007B793A">
      <w:pPr>
        <w:pStyle w:val="PL"/>
      </w:pPr>
      <w:r>
        <w:t xml:space="preserve">                - type: object</w:t>
      </w:r>
    </w:p>
    <w:p w14:paraId="0E434716" w14:textId="77777777" w:rsidR="007B793A" w:rsidRDefault="007B793A" w:rsidP="007B793A">
      <w:pPr>
        <w:pStyle w:val="PL"/>
      </w:pPr>
      <w:r>
        <w:t xml:space="preserve">                  properties:</w:t>
      </w:r>
    </w:p>
    <w:p w14:paraId="460AD3F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8733ED8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83EA53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4654B9B2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B64BA8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254B738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2705A19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1E149A7C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17775A3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58CCE1A5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46F965D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68C495FC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8BADD2E" w14:textId="77777777" w:rsidR="007B793A" w:rsidRDefault="007B793A" w:rsidP="007B793A">
      <w:pPr>
        <w:pStyle w:val="PL"/>
      </w:pPr>
      <w:r>
        <w:t xml:space="preserve">                      items:</w:t>
      </w:r>
    </w:p>
    <w:p w14:paraId="13C4187D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64EC20A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51AE0ED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1D7D572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C86553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787F8F6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50ACF7EC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16AFF7AC" w14:textId="77777777" w:rsidR="007B793A" w:rsidRDefault="007B793A" w:rsidP="007B793A">
      <w:pPr>
        <w:pStyle w:val="PL"/>
      </w:pPr>
      <w:r>
        <w:t xml:space="preserve">                      items: </w:t>
      </w:r>
    </w:p>
    <w:p w14:paraId="77BD3A47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3171A9D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708E1E55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172E92AD" w14:textId="77777777" w:rsidR="007B793A" w:rsidRDefault="007B793A" w:rsidP="007B793A">
      <w:pPr>
        <w:pStyle w:val="PL"/>
      </w:pPr>
      <w:r>
        <w:t xml:space="preserve">                      items:</w:t>
      </w:r>
    </w:p>
    <w:p w14:paraId="70BDAA9F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3747834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4D8536C1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0A9267C7" w14:textId="77777777" w:rsidR="007B793A" w:rsidRDefault="007B793A" w:rsidP="007B793A">
      <w:pPr>
        <w:pStyle w:val="PL"/>
      </w:pPr>
      <w:r>
        <w:lastRenderedPageBreak/>
        <w:t xml:space="preserve">                      items:</w:t>
      </w:r>
    </w:p>
    <w:p w14:paraId="2DA3F2B8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05A343E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636FC9B4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99FCB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881021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83B52F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6EA1F7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EC74891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7E37BF0F" w14:textId="77777777" w:rsidR="007B793A" w:rsidRDefault="007B793A" w:rsidP="007B793A">
      <w:pPr>
        <w:pStyle w:val="PL"/>
      </w:pPr>
      <w:r>
        <w:t xml:space="preserve">        - type: object</w:t>
      </w:r>
    </w:p>
    <w:p w14:paraId="3BA9A13A" w14:textId="77777777" w:rsidR="007B793A" w:rsidRDefault="007B793A" w:rsidP="007B793A">
      <w:pPr>
        <w:pStyle w:val="PL"/>
      </w:pPr>
      <w:r>
        <w:t xml:space="preserve">          properties:</w:t>
      </w:r>
    </w:p>
    <w:p w14:paraId="759B14CB" w14:textId="77777777" w:rsidR="007B793A" w:rsidRDefault="007B793A" w:rsidP="007B793A">
      <w:pPr>
        <w:pStyle w:val="PL"/>
      </w:pPr>
      <w:r>
        <w:t xml:space="preserve">            EP_N2:</w:t>
      </w:r>
    </w:p>
    <w:p w14:paraId="5979B112" w14:textId="77777777" w:rsidR="007B793A" w:rsidRDefault="007B793A" w:rsidP="007B793A">
      <w:pPr>
        <w:pStyle w:val="PL"/>
      </w:pPr>
      <w:r>
        <w:t xml:space="preserve">              $ref: '#/components/schemas/EP_N2-Multiple'</w:t>
      </w:r>
    </w:p>
    <w:p w14:paraId="2C8AED29" w14:textId="77777777" w:rsidR="007B793A" w:rsidRDefault="007B793A" w:rsidP="007B793A">
      <w:pPr>
        <w:pStyle w:val="PL"/>
      </w:pPr>
      <w:r>
        <w:t xml:space="preserve">            EP_N8:</w:t>
      </w:r>
    </w:p>
    <w:p w14:paraId="68B90DC4" w14:textId="77777777" w:rsidR="007B793A" w:rsidRDefault="007B793A" w:rsidP="007B793A">
      <w:pPr>
        <w:pStyle w:val="PL"/>
      </w:pPr>
      <w:r>
        <w:t xml:space="preserve">              $ref: '#/components/schemas/EP_N8-Multiple'</w:t>
      </w:r>
    </w:p>
    <w:p w14:paraId="1E520A2C" w14:textId="77777777" w:rsidR="007B793A" w:rsidRDefault="007B793A" w:rsidP="007B793A">
      <w:pPr>
        <w:pStyle w:val="PL"/>
      </w:pPr>
      <w:r>
        <w:t xml:space="preserve">            EP_N11:</w:t>
      </w:r>
    </w:p>
    <w:p w14:paraId="4C5CF806" w14:textId="77777777" w:rsidR="007B793A" w:rsidRDefault="007B793A" w:rsidP="007B793A">
      <w:pPr>
        <w:pStyle w:val="PL"/>
      </w:pPr>
      <w:r>
        <w:t xml:space="preserve">              $ref: '#/components/schemas/EP_N11-Multiple'</w:t>
      </w:r>
    </w:p>
    <w:p w14:paraId="25A3E74E" w14:textId="77777777" w:rsidR="007B793A" w:rsidRDefault="007B793A" w:rsidP="007B793A">
      <w:pPr>
        <w:pStyle w:val="PL"/>
      </w:pPr>
      <w:r>
        <w:t xml:space="preserve">            EP_N12:</w:t>
      </w:r>
    </w:p>
    <w:p w14:paraId="1BED6F1C" w14:textId="77777777" w:rsidR="007B793A" w:rsidRDefault="007B793A" w:rsidP="007B793A">
      <w:pPr>
        <w:pStyle w:val="PL"/>
      </w:pPr>
      <w:r>
        <w:t xml:space="preserve">              $ref: '#/components/schemas/EP_N12-Multiple'</w:t>
      </w:r>
    </w:p>
    <w:p w14:paraId="7ECC3B7E" w14:textId="77777777" w:rsidR="007B793A" w:rsidRDefault="007B793A" w:rsidP="007B793A">
      <w:pPr>
        <w:pStyle w:val="PL"/>
      </w:pPr>
      <w:r>
        <w:t xml:space="preserve">            EP_N14:</w:t>
      </w:r>
    </w:p>
    <w:p w14:paraId="7C13450F" w14:textId="77777777" w:rsidR="007B793A" w:rsidRDefault="007B793A" w:rsidP="007B793A">
      <w:pPr>
        <w:pStyle w:val="PL"/>
      </w:pPr>
      <w:r>
        <w:t xml:space="preserve">              $ref: '#/components/schemas/EP_N14-Multiple'</w:t>
      </w:r>
    </w:p>
    <w:p w14:paraId="0A4D4D0F" w14:textId="77777777" w:rsidR="007B793A" w:rsidRDefault="007B793A" w:rsidP="007B793A">
      <w:pPr>
        <w:pStyle w:val="PL"/>
      </w:pPr>
      <w:r>
        <w:t xml:space="preserve">            EP_N15:</w:t>
      </w:r>
    </w:p>
    <w:p w14:paraId="5291EE9F" w14:textId="77777777" w:rsidR="007B793A" w:rsidRDefault="007B793A" w:rsidP="007B793A">
      <w:pPr>
        <w:pStyle w:val="PL"/>
      </w:pPr>
      <w:r>
        <w:t xml:space="preserve">              $ref: '#/components/schemas/EP_N15-Multiple'</w:t>
      </w:r>
    </w:p>
    <w:p w14:paraId="437C301D" w14:textId="77777777" w:rsidR="007B793A" w:rsidRDefault="007B793A" w:rsidP="007B793A">
      <w:pPr>
        <w:pStyle w:val="PL"/>
      </w:pPr>
      <w:r>
        <w:t xml:space="preserve">            EP_N17:</w:t>
      </w:r>
    </w:p>
    <w:p w14:paraId="0E4EA706" w14:textId="77777777" w:rsidR="007B793A" w:rsidRDefault="007B793A" w:rsidP="007B793A">
      <w:pPr>
        <w:pStyle w:val="PL"/>
      </w:pPr>
      <w:r>
        <w:t xml:space="preserve">              $ref: '#/components/schemas/EP_N17-Multiple'</w:t>
      </w:r>
    </w:p>
    <w:p w14:paraId="7A6A4687" w14:textId="77777777" w:rsidR="007B793A" w:rsidRDefault="007B793A" w:rsidP="007B793A">
      <w:pPr>
        <w:pStyle w:val="PL"/>
      </w:pPr>
      <w:r>
        <w:t xml:space="preserve">            EP_N20:</w:t>
      </w:r>
    </w:p>
    <w:p w14:paraId="5A208F78" w14:textId="77777777" w:rsidR="007B793A" w:rsidRDefault="007B793A" w:rsidP="007B793A">
      <w:pPr>
        <w:pStyle w:val="PL"/>
      </w:pPr>
      <w:r>
        <w:t xml:space="preserve">              $ref: '#/components/schemas/EP_N20-Multiple'</w:t>
      </w:r>
    </w:p>
    <w:p w14:paraId="2E2CD41F" w14:textId="77777777" w:rsidR="007B793A" w:rsidRDefault="007B793A" w:rsidP="007B793A">
      <w:pPr>
        <w:pStyle w:val="PL"/>
      </w:pPr>
      <w:r>
        <w:t xml:space="preserve">            EP_N22:</w:t>
      </w:r>
    </w:p>
    <w:p w14:paraId="08D287D3" w14:textId="77777777" w:rsidR="007B793A" w:rsidRDefault="007B793A" w:rsidP="007B793A">
      <w:pPr>
        <w:pStyle w:val="PL"/>
      </w:pPr>
      <w:r>
        <w:t xml:space="preserve">              $ref: '#/components/schemas/EP_N22-Multiple'</w:t>
      </w:r>
    </w:p>
    <w:p w14:paraId="0FB165F9" w14:textId="77777777" w:rsidR="007B793A" w:rsidRDefault="007B793A" w:rsidP="007B793A">
      <w:pPr>
        <w:pStyle w:val="PL"/>
      </w:pPr>
      <w:r>
        <w:t xml:space="preserve">            EP_N26:</w:t>
      </w:r>
    </w:p>
    <w:p w14:paraId="23A1BD67" w14:textId="77777777" w:rsidR="007B793A" w:rsidRDefault="007B793A" w:rsidP="007B793A">
      <w:pPr>
        <w:pStyle w:val="PL"/>
      </w:pPr>
      <w:r>
        <w:t xml:space="preserve">              $ref: '#/components/schemas/EP_N26-Multiple'</w:t>
      </w:r>
    </w:p>
    <w:p w14:paraId="0EEBD7E3" w14:textId="77777777" w:rsidR="007B793A" w:rsidRDefault="007B793A" w:rsidP="007B793A">
      <w:pPr>
        <w:pStyle w:val="PL"/>
      </w:pPr>
      <w:r>
        <w:t xml:space="preserve">            EP_NLS:</w:t>
      </w:r>
    </w:p>
    <w:p w14:paraId="08C5CD2D" w14:textId="77777777" w:rsidR="007B793A" w:rsidRDefault="007B793A" w:rsidP="007B793A">
      <w:pPr>
        <w:pStyle w:val="PL"/>
      </w:pPr>
      <w:r>
        <w:t xml:space="preserve">              $ref: '#/components/schemas/EP_NLS-Multiple'</w:t>
      </w:r>
    </w:p>
    <w:p w14:paraId="275CE32F" w14:textId="77777777" w:rsidR="007B793A" w:rsidRDefault="007B793A" w:rsidP="007B793A">
      <w:pPr>
        <w:pStyle w:val="PL"/>
      </w:pPr>
      <w:r>
        <w:t xml:space="preserve">            EP_NLG:</w:t>
      </w:r>
    </w:p>
    <w:p w14:paraId="31843F84" w14:textId="77777777" w:rsidR="007B793A" w:rsidRDefault="007B793A" w:rsidP="007B793A">
      <w:pPr>
        <w:pStyle w:val="PL"/>
      </w:pPr>
      <w:r>
        <w:t xml:space="preserve">              $ref: '#/components/schemas/EP_NLG-Multiple'</w:t>
      </w:r>
    </w:p>
    <w:p w14:paraId="398582B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51F3B50A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751A53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07FA5E3" w14:textId="77777777" w:rsidR="007B793A" w:rsidRDefault="007B793A" w:rsidP="007B793A">
      <w:pPr>
        <w:pStyle w:val="PL"/>
      </w:pPr>
      <w:r>
        <w:t xml:space="preserve">        - type: object</w:t>
      </w:r>
    </w:p>
    <w:p w14:paraId="1C0BD719" w14:textId="77777777" w:rsidR="007B793A" w:rsidRDefault="007B793A" w:rsidP="007B793A">
      <w:pPr>
        <w:pStyle w:val="PL"/>
      </w:pPr>
      <w:r>
        <w:t xml:space="preserve">          properties:</w:t>
      </w:r>
    </w:p>
    <w:p w14:paraId="0D47A790" w14:textId="77777777" w:rsidR="007B793A" w:rsidRDefault="007B793A" w:rsidP="007B793A">
      <w:pPr>
        <w:pStyle w:val="PL"/>
      </w:pPr>
      <w:r>
        <w:t xml:space="preserve">            attributes:</w:t>
      </w:r>
    </w:p>
    <w:p w14:paraId="10F3EBC0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A7CD35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8786DC0" w14:textId="77777777" w:rsidR="007B793A" w:rsidRDefault="007B793A" w:rsidP="007B793A">
      <w:pPr>
        <w:pStyle w:val="PL"/>
      </w:pPr>
      <w:r>
        <w:t xml:space="preserve">                - type: object</w:t>
      </w:r>
    </w:p>
    <w:p w14:paraId="1F175690" w14:textId="77777777" w:rsidR="007B793A" w:rsidRDefault="007B793A" w:rsidP="007B793A">
      <w:pPr>
        <w:pStyle w:val="PL"/>
      </w:pPr>
      <w:r>
        <w:t xml:space="preserve">                  properties:</w:t>
      </w:r>
    </w:p>
    <w:p w14:paraId="5D6096C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D85EAB2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5899FA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BBEC693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0D4C773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1DF45CA6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429305E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5722BA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2DBF3F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3B2A2B22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BC5953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45FB0F7D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B8E0F71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23F34482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97FCA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FC37851" w14:textId="77777777" w:rsidR="007B793A" w:rsidRDefault="007B793A" w:rsidP="007B793A">
      <w:pPr>
        <w:pStyle w:val="PL"/>
      </w:pPr>
      <w:r>
        <w:t xml:space="preserve">        - type: object</w:t>
      </w:r>
    </w:p>
    <w:p w14:paraId="18EB8E60" w14:textId="77777777" w:rsidR="007B793A" w:rsidRDefault="007B793A" w:rsidP="007B793A">
      <w:pPr>
        <w:pStyle w:val="PL"/>
      </w:pPr>
      <w:r>
        <w:t xml:space="preserve">          properties:</w:t>
      </w:r>
    </w:p>
    <w:p w14:paraId="1FC1AF46" w14:textId="77777777" w:rsidR="007B793A" w:rsidRDefault="007B793A" w:rsidP="007B793A">
      <w:pPr>
        <w:pStyle w:val="PL"/>
      </w:pPr>
      <w:r>
        <w:t xml:space="preserve">            attributes:</w:t>
      </w:r>
    </w:p>
    <w:p w14:paraId="646DE552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037346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0A6A2145" w14:textId="77777777" w:rsidR="007B793A" w:rsidRDefault="007B793A" w:rsidP="007B793A">
      <w:pPr>
        <w:pStyle w:val="PL"/>
      </w:pPr>
      <w:r>
        <w:t xml:space="preserve">                - type: object</w:t>
      </w:r>
    </w:p>
    <w:p w14:paraId="248B0991" w14:textId="77777777" w:rsidR="007B793A" w:rsidRDefault="007B793A" w:rsidP="007B793A">
      <w:pPr>
        <w:pStyle w:val="PL"/>
      </w:pPr>
      <w:r>
        <w:t xml:space="preserve">                  properties:</w:t>
      </w:r>
    </w:p>
    <w:p w14:paraId="04FACDA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4B1430F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F666EC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7B51B2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9DF132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5DEEF8FD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33D2EDB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DF70762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8E31C6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4BC4B704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4ADDF01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2D511F4D" w14:textId="77777777" w:rsidR="007B793A" w:rsidRDefault="007B793A" w:rsidP="007B793A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1C2AA31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ABE91B4" w14:textId="77777777" w:rsidR="007B793A" w:rsidRDefault="007B793A" w:rsidP="007B793A">
      <w:pPr>
        <w:pStyle w:val="PL"/>
      </w:pPr>
      <w:r>
        <w:t xml:space="preserve">        - type: object</w:t>
      </w:r>
    </w:p>
    <w:p w14:paraId="6BE867A7" w14:textId="77777777" w:rsidR="007B793A" w:rsidRDefault="007B793A" w:rsidP="007B793A">
      <w:pPr>
        <w:pStyle w:val="PL"/>
      </w:pPr>
      <w:r>
        <w:t xml:space="preserve">          properties:</w:t>
      </w:r>
    </w:p>
    <w:p w14:paraId="4DDD5386" w14:textId="77777777" w:rsidR="007B793A" w:rsidRDefault="007B793A" w:rsidP="007B793A">
      <w:pPr>
        <w:pStyle w:val="PL"/>
      </w:pPr>
      <w:r>
        <w:t xml:space="preserve">            attributes:</w:t>
      </w:r>
    </w:p>
    <w:p w14:paraId="3EDA1E36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C5D1FC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0159E9E" w14:textId="77777777" w:rsidR="007B793A" w:rsidRDefault="007B793A" w:rsidP="007B793A">
      <w:pPr>
        <w:pStyle w:val="PL"/>
      </w:pPr>
      <w:r>
        <w:t xml:space="preserve">                - type: object</w:t>
      </w:r>
    </w:p>
    <w:p w14:paraId="6872E6B7" w14:textId="77777777" w:rsidR="007B793A" w:rsidRDefault="007B793A" w:rsidP="007B793A">
      <w:pPr>
        <w:pStyle w:val="PL"/>
      </w:pPr>
      <w:r>
        <w:t xml:space="preserve">                  properties:</w:t>
      </w:r>
    </w:p>
    <w:p w14:paraId="1B09FA1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8CBDE47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01B442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1125765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7AFA59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87175C4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3BFB21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2C205761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6FC4E619" w14:textId="77777777" w:rsidR="007B793A" w:rsidRDefault="007B793A" w:rsidP="007B793A">
      <w:pPr>
        <w:pStyle w:val="PL"/>
      </w:pPr>
      <w:r>
        <w:t xml:space="preserve">                      items:</w:t>
      </w:r>
    </w:p>
    <w:p w14:paraId="6FBC4052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23FC71B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26A350EC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6264469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3BF545C2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B81E5B6" w14:textId="77777777" w:rsidR="007B793A" w:rsidRDefault="007B793A" w:rsidP="007B793A">
      <w:pPr>
        <w:pStyle w:val="PL"/>
      </w:pPr>
      <w:r>
        <w:t xml:space="preserve">                      items:</w:t>
      </w:r>
    </w:p>
    <w:p w14:paraId="515666D6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7AB3F2E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647AC64F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516B3A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62F78155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C298E64" w14:textId="77777777" w:rsidR="007B793A" w:rsidRDefault="007B793A" w:rsidP="007B793A">
      <w:pPr>
        <w:pStyle w:val="PL"/>
      </w:pPr>
      <w:r>
        <w:t xml:space="preserve">                      items:</w:t>
      </w:r>
    </w:p>
    <w:p w14:paraId="71487D79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IpAddr</w:t>
      </w:r>
      <w:proofErr w:type="spellEnd"/>
      <w:r>
        <w:t>'</w:t>
      </w:r>
    </w:p>
    <w:p w14:paraId="0502816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4C2BC674" w14:textId="77777777" w:rsidR="007B793A" w:rsidRDefault="007B793A" w:rsidP="007B793A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6692F26" w14:textId="77777777" w:rsidR="007B793A" w:rsidRDefault="007B793A" w:rsidP="007B793A">
      <w:pPr>
        <w:pStyle w:val="PL"/>
      </w:pPr>
      <w:r>
        <w:t xml:space="preserve">                    priority:</w:t>
      </w:r>
    </w:p>
    <w:p w14:paraId="4C42AAEE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34A45C6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2079C37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7A4D9E13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0EB62EEC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32DC7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00418F91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6E2D4D5E" w14:textId="77777777" w:rsidR="007B793A" w:rsidRDefault="007B793A" w:rsidP="007B793A">
      <w:pPr>
        <w:pStyle w:val="PL"/>
      </w:pPr>
      <w:r>
        <w:t xml:space="preserve">                      items: </w:t>
      </w:r>
    </w:p>
    <w:p w14:paraId="5AFE08FB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5EAB7AB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90CB00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C8A22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000B1D0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B272FE" w14:textId="77777777" w:rsidR="007B793A" w:rsidRDefault="007B793A" w:rsidP="007B793A">
      <w:pPr>
        <w:pStyle w:val="PL"/>
      </w:pPr>
      <w:r>
        <w:t xml:space="preserve">                    configurable5QISetRef:</w:t>
      </w:r>
    </w:p>
    <w:p w14:paraId="09F272FD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31F8ED" w14:textId="77777777" w:rsidR="007B793A" w:rsidRDefault="007B793A" w:rsidP="007B793A">
      <w:pPr>
        <w:pStyle w:val="PL"/>
      </w:pPr>
      <w:r>
        <w:t xml:space="preserve">                    dynamic5QISetRef:</w:t>
      </w:r>
    </w:p>
    <w:p w14:paraId="59276B98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579BB5" w14:textId="77777777" w:rsidR="007B793A" w:rsidRDefault="007B793A" w:rsidP="007B793A">
      <w:pPr>
        <w:pStyle w:val="PL"/>
      </w:pPr>
    </w:p>
    <w:p w14:paraId="33FD416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15C2CD4F" w14:textId="77777777" w:rsidR="007B793A" w:rsidRDefault="007B793A" w:rsidP="007B793A">
      <w:pPr>
        <w:pStyle w:val="PL"/>
      </w:pPr>
      <w:r>
        <w:t xml:space="preserve">        - type: object</w:t>
      </w:r>
    </w:p>
    <w:p w14:paraId="6D4B0EB6" w14:textId="77777777" w:rsidR="007B793A" w:rsidRDefault="007B793A" w:rsidP="007B793A">
      <w:pPr>
        <w:pStyle w:val="PL"/>
      </w:pPr>
      <w:r>
        <w:t xml:space="preserve">          properties:</w:t>
      </w:r>
    </w:p>
    <w:p w14:paraId="7380531A" w14:textId="77777777" w:rsidR="007B793A" w:rsidRDefault="007B793A" w:rsidP="007B793A">
      <w:pPr>
        <w:pStyle w:val="PL"/>
      </w:pPr>
      <w:r>
        <w:t xml:space="preserve">            EP_N4:</w:t>
      </w:r>
    </w:p>
    <w:p w14:paraId="1D00F75F" w14:textId="77777777" w:rsidR="007B793A" w:rsidRDefault="007B793A" w:rsidP="007B793A">
      <w:pPr>
        <w:pStyle w:val="PL"/>
      </w:pPr>
      <w:r>
        <w:t xml:space="preserve">              $ref: '#/components/schemas/EP_N4-Multiple'</w:t>
      </w:r>
    </w:p>
    <w:p w14:paraId="491EB2C8" w14:textId="77777777" w:rsidR="007B793A" w:rsidRDefault="007B793A" w:rsidP="007B793A">
      <w:pPr>
        <w:pStyle w:val="PL"/>
      </w:pPr>
      <w:r>
        <w:t xml:space="preserve">            EP_N7:</w:t>
      </w:r>
    </w:p>
    <w:p w14:paraId="39BD7022" w14:textId="77777777" w:rsidR="007B793A" w:rsidRDefault="007B793A" w:rsidP="007B793A">
      <w:pPr>
        <w:pStyle w:val="PL"/>
      </w:pPr>
      <w:r>
        <w:t xml:space="preserve">              $ref: '#/components/schemas/EP_N7-Multiple'</w:t>
      </w:r>
    </w:p>
    <w:p w14:paraId="33839B26" w14:textId="77777777" w:rsidR="007B793A" w:rsidRDefault="007B793A" w:rsidP="007B793A">
      <w:pPr>
        <w:pStyle w:val="PL"/>
      </w:pPr>
      <w:r>
        <w:t xml:space="preserve">            EP_N10:</w:t>
      </w:r>
    </w:p>
    <w:p w14:paraId="5AE3CFA1" w14:textId="77777777" w:rsidR="007B793A" w:rsidRDefault="007B793A" w:rsidP="007B793A">
      <w:pPr>
        <w:pStyle w:val="PL"/>
      </w:pPr>
      <w:r>
        <w:t xml:space="preserve">              $ref: '#/components/schemas/EP_N10-Multiple'</w:t>
      </w:r>
    </w:p>
    <w:p w14:paraId="70A1309F" w14:textId="77777777" w:rsidR="007B793A" w:rsidRDefault="007B793A" w:rsidP="007B793A">
      <w:pPr>
        <w:pStyle w:val="PL"/>
      </w:pPr>
      <w:r>
        <w:t xml:space="preserve">            EP_N11:</w:t>
      </w:r>
    </w:p>
    <w:p w14:paraId="72D33B7F" w14:textId="77777777" w:rsidR="007B793A" w:rsidRDefault="007B793A" w:rsidP="007B793A">
      <w:pPr>
        <w:pStyle w:val="PL"/>
      </w:pPr>
      <w:r>
        <w:t xml:space="preserve">              $ref: '#/components/schemas/EP_N11-Multiple'</w:t>
      </w:r>
    </w:p>
    <w:p w14:paraId="2C9E5B2B" w14:textId="77777777" w:rsidR="007B793A" w:rsidRDefault="007B793A" w:rsidP="007B793A">
      <w:pPr>
        <w:pStyle w:val="PL"/>
      </w:pPr>
      <w:r>
        <w:t xml:space="preserve">            EP_N16:</w:t>
      </w:r>
    </w:p>
    <w:p w14:paraId="521C46FA" w14:textId="77777777" w:rsidR="007B793A" w:rsidRDefault="007B793A" w:rsidP="007B793A">
      <w:pPr>
        <w:pStyle w:val="PL"/>
      </w:pPr>
      <w:r>
        <w:t xml:space="preserve">              $ref: '#/components/schemas/EP_N16-Multiple'</w:t>
      </w:r>
    </w:p>
    <w:p w14:paraId="21DBD42A" w14:textId="77777777" w:rsidR="007B793A" w:rsidRDefault="007B793A" w:rsidP="007B793A">
      <w:pPr>
        <w:pStyle w:val="PL"/>
      </w:pPr>
      <w:r>
        <w:t xml:space="preserve">            EP_S5C:</w:t>
      </w:r>
    </w:p>
    <w:p w14:paraId="096725F4" w14:textId="77777777" w:rsidR="007B793A" w:rsidRDefault="007B793A" w:rsidP="007B793A">
      <w:pPr>
        <w:pStyle w:val="PL"/>
      </w:pPr>
      <w:r>
        <w:t xml:space="preserve">              $ref: '#/components/schemas/EP_S5C-Multiple'</w:t>
      </w:r>
    </w:p>
    <w:p w14:paraId="5527BB2F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7044E718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1E626893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405295C3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3B4822D2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596CA8FB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89B8518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14DB060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C7437BA" w14:textId="77777777" w:rsidR="007B793A" w:rsidRDefault="007B793A" w:rsidP="007B793A">
      <w:pPr>
        <w:pStyle w:val="PL"/>
      </w:pPr>
    </w:p>
    <w:p w14:paraId="718AC72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7406917B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0820FB" w14:textId="77777777" w:rsidR="007B793A" w:rsidRDefault="007B793A" w:rsidP="007B793A">
      <w:pPr>
        <w:pStyle w:val="PL"/>
      </w:pPr>
      <w:r>
        <w:lastRenderedPageBreak/>
        <w:t xml:space="preserve">        - $ref: 'TS28623_GenericNrm.yaml#/components/schemas/Top'</w:t>
      </w:r>
    </w:p>
    <w:p w14:paraId="41E61C6B" w14:textId="77777777" w:rsidR="007B793A" w:rsidRDefault="007B793A" w:rsidP="007B793A">
      <w:pPr>
        <w:pStyle w:val="PL"/>
      </w:pPr>
      <w:r>
        <w:t xml:space="preserve">        - type: object</w:t>
      </w:r>
    </w:p>
    <w:p w14:paraId="33DD098B" w14:textId="77777777" w:rsidR="007B793A" w:rsidRDefault="007B793A" w:rsidP="007B793A">
      <w:pPr>
        <w:pStyle w:val="PL"/>
      </w:pPr>
      <w:r>
        <w:t xml:space="preserve">          properties:</w:t>
      </w:r>
    </w:p>
    <w:p w14:paraId="41C3D6B6" w14:textId="77777777" w:rsidR="007B793A" w:rsidRDefault="007B793A" w:rsidP="007B793A">
      <w:pPr>
        <w:pStyle w:val="PL"/>
      </w:pPr>
      <w:r>
        <w:t xml:space="preserve">            attributes:</w:t>
      </w:r>
    </w:p>
    <w:p w14:paraId="1110ED52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6D172A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611E7ED2" w14:textId="77777777" w:rsidR="007B793A" w:rsidRDefault="007B793A" w:rsidP="007B793A">
      <w:pPr>
        <w:pStyle w:val="PL"/>
      </w:pPr>
      <w:r>
        <w:t xml:space="preserve">                - type: object</w:t>
      </w:r>
    </w:p>
    <w:p w14:paraId="69F432F3" w14:textId="77777777" w:rsidR="007B793A" w:rsidRDefault="007B793A" w:rsidP="007B793A">
      <w:pPr>
        <w:pStyle w:val="PL"/>
      </w:pPr>
      <w:r>
        <w:t xml:space="preserve">                  properties:</w:t>
      </w:r>
    </w:p>
    <w:p w14:paraId="58538D5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862F0A5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6B6A4D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7DE76BD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C7E181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C6DEAC3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FD4299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smfServingArea</w:t>
      </w:r>
      <w:proofErr w:type="spellEnd"/>
      <w:r>
        <w:t>:</w:t>
      </w:r>
    </w:p>
    <w:p w14:paraId="794C24CC" w14:textId="77777777" w:rsidR="007B793A" w:rsidRDefault="007B793A" w:rsidP="007B793A">
      <w:pPr>
        <w:pStyle w:val="PL"/>
      </w:pPr>
      <w:r>
        <w:t xml:space="preserve">                       type: string</w:t>
      </w:r>
    </w:p>
    <w:p w14:paraId="792CA6F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interfaceUpfInfoList</w:t>
      </w:r>
      <w:proofErr w:type="spellEnd"/>
      <w:r>
        <w:t>:</w:t>
      </w:r>
    </w:p>
    <w:p w14:paraId="410EFB92" w14:textId="77777777" w:rsidR="007B793A" w:rsidRDefault="007B793A" w:rsidP="007B793A">
      <w:pPr>
        <w:pStyle w:val="PL"/>
      </w:pPr>
      <w:r>
        <w:t xml:space="preserve">                       type: array</w:t>
      </w:r>
    </w:p>
    <w:p w14:paraId="76D5EAC6" w14:textId="77777777" w:rsidR="007B793A" w:rsidRDefault="007B793A" w:rsidP="007B793A">
      <w:pPr>
        <w:pStyle w:val="PL"/>
      </w:pPr>
      <w:r>
        <w:t xml:space="preserve">                       items:</w:t>
      </w:r>
    </w:p>
    <w:p w14:paraId="079CACDD" w14:textId="77777777" w:rsidR="007B793A" w:rsidRDefault="007B793A" w:rsidP="007B793A">
      <w:pPr>
        <w:pStyle w:val="PL"/>
      </w:pPr>
      <w:r>
        <w:t xml:space="preserve">                         $ref: '#/components/schemas/</w:t>
      </w:r>
      <w:proofErr w:type="spellStart"/>
      <w:r>
        <w:t>InterfaceUpfInfoItem</w:t>
      </w:r>
      <w:proofErr w:type="spellEnd"/>
      <w:r>
        <w:t>'</w:t>
      </w:r>
    </w:p>
    <w:p w14:paraId="20A0426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iwkEpsInd</w:t>
      </w:r>
      <w:proofErr w:type="spellEnd"/>
      <w:r>
        <w:t>:</w:t>
      </w:r>
    </w:p>
    <w:p w14:paraId="3F1F172B" w14:textId="77777777" w:rsidR="007B793A" w:rsidRDefault="007B793A" w:rsidP="007B793A">
      <w:pPr>
        <w:pStyle w:val="PL"/>
      </w:pPr>
      <w:r>
        <w:t xml:space="preserve">                       type: </w:t>
      </w:r>
      <w:proofErr w:type="spellStart"/>
      <w:r>
        <w:t>boolean</w:t>
      </w:r>
      <w:proofErr w:type="spellEnd"/>
    </w:p>
    <w:p w14:paraId="26C8B29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pduSessionTypes</w:t>
      </w:r>
      <w:proofErr w:type="spellEnd"/>
      <w:r>
        <w:t>:</w:t>
      </w:r>
    </w:p>
    <w:p w14:paraId="7C78799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4DD5FD0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BB16CD4" w14:textId="77777777" w:rsidR="007B793A" w:rsidRDefault="007B793A" w:rsidP="007B793A">
      <w:pPr>
        <w:pStyle w:val="PL"/>
      </w:pPr>
      <w:r>
        <w:t xml:space="preserve">                        - IPV4</w:t>
      </w:r>
    </w:p>
    <w:p w14:paraId="50A8D8AE" w14:textId="77777777" w:rsidR="007B793A" w:rsidRDefault="007B793A" w:rsidP="007B793A">
      <w:pPr>
        <w:pStyle w:val="PL"/>
      </w:pPr>
      <w:r>
        <w:t xml:space="preserve">                        - IPV6</w:t>
      </w:r>
    </w:p>
    <w:p w14:paraId="788D78FA" w14:textId="77777777" w:rsidR="007B793A" w:rsidRDefault="007B793A" w:rsidP="007B793A">
      <w:pPr>
        <w:pStyle w:val="PL"/>
      </w:pPr>
      <w:r>
        <w:t xml:space="preserve">                        - IPV4V6</w:t>
      </w:r>
    </w:p>
    <w:p w14:paraId="666712FE" w14:textId="77777777" w:rsidR="007B793A" w:rsidRDefault="007B793A" w:rsidP="007B793A">
      <w:pPr>
        <w:pStyle w:val="PL"/>
      </w:pPr>
      <w:r>
        <w:t xml:space="preserve">                        - UNSTRUCTURED</w:t>
      </w:r>
    </w:p>
    <w:p w14:paraId="1B508400" w14:textId="77777777" w:rsidR="007B793A" w:rsidRDefault="007B793A" w:rsidP="007B793A">
      <w:pPr>
        <w:pStyle w:val="PL"/>
      </w:pPr>
      <w:r>
        <w:t xml:space="preserve">                        - ETHERNET</w:t>
      </w:r>
    </w:p>
    <w:p w14:paraId="7AE4B2C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atsssCapability</w:t>
      </w:r>
      <w:proofErr w:type="spellEnd"/>
      <w:r>
        <w:t>:</w:t>
      </w:r>
    </w:p>
    <w:p w14:paraId="32ABD177" w14:textId="77777777" w:rsidR="007B793A" w:rsidRDefault="007B793A" w:rsidP="007B793A">
      <w:pPr>
        <w:pStyle w:val="PL"/>
      </w:pPr>
      <w:r>
        <w:t xml:space="preserve">                       $ref: '#/components/schemas/</w:t>
      </w:r>
      <w:proofErr w:type="spellStart"/>
      <w:r>
        <w:t>AtsssCapability</w:t>
      </w:r>
      <w:proofErr w:type="spellEnd"/>
      <w:r>
        <w:t>'</w:t>
      </w:r>
    </w:p>
    <w:p w14:paraId="048F933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ueIpAddrInd</w:t>
      </w:r>
      <w:proofErr w:type="spellEnd"/>
      <w:r>
        <w:t>:</w:t>
      </w:r>
    </w:p>
    <w:p w14:paraId="130FFF79" w14:textId="77777777" w:rsidR="007B793A" w:rsidRDefault="007B793A" w:rsidP="007B793A">
      <w:pPr>
        <w:pStyle w:val="PL"/>
      </w:pPr>
      <w:r>
        <w:t xml:space="preserve">                       type: </w:t>
      </w:r>
      <w:proofErr w:type="spellStart"/>
      <w:r>
        <w:t>boolean</w:t>
      </w:r>
      <w:proofErr w:type="spellEnd"/>
    </w:p>
    <w:p w14:paraId="67C891E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14926007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4E7AB1D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5405D2B5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E7153C6" w14:textId="77777777" w:rsidR="007B793A" w:rsidRDefault="007B793A" w:rsidP="007B793A">
      <w:pPr>
        <w:pStyle w:val="PL"/>
      </w:pPr>
      <w:r>
        <w:t xml:space="preserve">                      items:</w:t>
      </w:r>
    </w:p>
    <w:p w14:paraId="5CA7D3F4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2D7B2FC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wAgfInfo</w:t>
      </w:r>
      <w:proofErr w:type="spellEnd"/>
      <w:r>
        <w:t>:</w:t>
      </w:r>
    </w:p>
    <w:p w14:paraId="69E3B91B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6041314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tngfInfo</w:t>
      </w:r>
      <w:proofErr w:type="spellEnd"/>
      <w:r>
        <w:t>:</w:t>
      </w:r>
    </w:p>
    <w:p w14:paraId="400C3CEC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3089F23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twifInfo</w:t>
      </w:r>
      <w:proofErr w:type="spellEnd"/>
      <w:r>
        <w:t>:</w:t>
      </w:r>
    </w:p>
    <w:p w14:paraId="371D0E1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70B1EBA8" w14:textId="77777777" w:rsidR="007B793A" w:rsidRDefault="007B793A" w:rsidP="007B793A">
      <w:pPr>
        <w:pStyle w:val="PL"/>
      </w:pPr>
      <w:r>
        <w:t xml:space="preserve">                    priority:</w:t>
      </w:r>
    </w:p>
    <w:p w14:paraId="74AA766D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4A8E311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redundantGtpu</w:t>
      </w:r>
      <w:proofErr w:type="spellEnd"/>
      <w:r>
        <w:t>:</w:t>
      </w:r>
    </w:p>
    <w:p w14:paraId="4BFE95E0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0C88DA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ipups</w:t>
      </w:r>
      <w:proofErr w:type="spellEnd"/>
      <w:r>
        <w:t>:</w:t>
      </w:r>
    </w:p>
    <w:p w14:paraId="28EE8932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2121AF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dataForwarding</w:t>
      </w:r>
      <w:proofErr w:type="spellEnd"/>
      <w:r>
        <w:t>:</w:t>
      </w:r>
    </w:p>
    <w:p w14:paraId="6BA1F007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E8220C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supportedPfcpFeatures</w:t>
      </w:r>
      <w:proofErr w:type="spellEnd"/>
      <w:r>
        <w:t>:</w:t>
      </w:r>
    </w:p>
    <w:p w14:paraId="21310D7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1DDB85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1F69B7A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B7937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39A18856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04F81CFE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3D7CF645" w14:textId="77777777" w:rsidR="007B793A" w:rsidRDefault="007B793A" w:rsidP="007B793A">
      <w:pPr>
        <w:pStyle w:val="PL"/>
      </w:pPr>
      <w:r>
        <w:t xml:space="preserve">        - type: object</w:t>
      </w:r>
    </w:p>
    <w:p w14:paraId="7E007F2B" w14:textId="77777777" w:rsidR="007B793A" w:rsidRDefault="007B793A" w:rsidP="007B793A">
      <w:pPr>
        <w:pStyle w:val="PL"/>
      </w:pPr>
      <w:r>
        <w:t xml:space="preserve">          properties:</w:t>
      </w:r>
    </w:p>
    <w:p w14:paraId="741B871C" w14:textId="77777777" w:rsidR="007B793A" w:rsidRDefault="007B793A" w:rsidP="007B793A">
      <w:pPr>
        <w:pStyle w:val="PL"/>
      </w:pPr>
      <w:r>
        <w:t xml:space="preserve">            EP_N3:</w:t>
      </w:r>
    </w:p>
    <w:p w14:paraId="5F1B2BFD" w14:textId="77777777" w:rsidR="007B793A" w:rsidRDefault="007B793A" w:rsidP="007B793A">
      <w:pPr>
        <w:pStyle w:val="PL"/>
      </w:pPr>
      <w:r>
        <w:t xml:space="preserve">              $ref: '#/components/schemas/EP_N3-Multiple'</w:t>
      </w:r>
    </w:p>
    <w:p w14:paraId="30737BA0" w14:textId="77777777" w:rsidR="007B793A" w:rsidRDefault="007B793A" w:rsidP="007B793A">
      <w:pPr>
        <w:pStyle w:val="PL"/>
      </w:pPr>
      <w:r>
        <w:t xml:space="preserve">            EP_N4:</w:t>
      </w:r>
    </w:p>
    <w:p w14:paraId="595A867C" w14:textId="77777777" w:rsidR="007B793A" w:rsidRDefault="007B793A" w:rsidP="007B793A">
      <w:pPr>
        <w:pStyle w:val="PL"/>
      </w:pPr>
      <w:r>
        <w:t xml:space="preserve">              $ref: '#/components/schemas/EP_N4-Multiple'</w:t>
      </w:r>
    </w:p>
    <w:p w14:paraId="00E62954" w14:textId="77777777" w:rsidR="007B793A" w:rsidRDefault="007B793A" w:rsidP="007B793A">
      <w:pPr>
        <w:pStyle w:val="PL"/>
      </w:pPr>
      <w:r>
        <w:t xml:space="preserve">            EP_N6:</w:t>
      </w:r>
    </w:p>
    <w:p w14:paraId="18CC2CAC" w14:textId="77777777" w:rsidR="007B793A" w:rsidRDefault="007B793A" w:rsidP="007B793A">
      <w:pPr>
        <w:pStyle w:val="PL"/>
      </w:pPr>
      <w:r>
        <w:t xml:space="preserve">              $ref: '#/components/schemas/EP_N6-Multiple'</w:t>
      </w:r>
    </w:p>
    <w:p w14:paraId="6BDA7BF4" w14:textId="77777777" w:rsidR="007B793A" w:rsidRDefault="007B793A" w:rsidP="007B793A">
      <w:pPr>
        <w:pStyle w:val="PL"/>
      </w:pPr>
      <w:r>
        <w:t xml:space="preserve">            EP_N9:</w:t>
      </w:r>
    </w:p>
    <w:p w14:paraId="37D23132" w14:textId="77777777" w:rsidR="007B793A" w:rsidRDefault="007B793A" w:rsidP="007B793A">
      <w:pPr>
        <w:pStyle w:val="PL"/>
      </w:pPr>
      <w:r>
        <w:t xml:space="preserve">              $ref: '#/components/schemas/EP_N9-Multiple'</w:t>
      </w:r>
    </w:p>
    <w:p w14:paraId="15B61C77" w14:textId="77777777" w:rsidR="007B793A" w:rsidRDefault="007B793A" w:rsidP="007B793A">
      <w:pPr>
        <w:pStyle w:val="PL"/>
      </w:pPr>
      <w:r>
        <w:t xml:space="preserve">            EP_S5U:</w:t>
      </w:r>
    </w:p>
    <w:p w14:paraId="066EB7C8" w14:textId="77777777" w:rsidR="007B793A" w:rsidRDefault="007B793A" w:rsidP="007B793A">
      <w:pPr>
        <w:pStyle w:val="PL"/>
      </w:pPr>
      <w:r>
        <w:t xml:space="preserve">              $ref: '#/components/schemas/EP_S5U-Multiple'</w:t>
      </w:r>
    </w:p>
    <w:p w14:paraId="608D301F" w14:textId="77777777" w:rsidR="007B793A" w:rsidRDefault="007B793A" w:rsidP="007B793A">
      <w:pPr>
        <w:pStyle w:val="PL"/>
      </w:pPr>
      <w:r>
        <w:t xml:space="preserve">    N3iwfFunction-Single:</w:t>
      </w:r>
    </w:p>
    <w:p w14:paraId="237C0582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EC037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44D2798" w14:textId="77777777" w:rsidR="007B793A" w:rsidRDefault="007B793A" w:rsidP="007B793A">
      <w:pPr>
        <w:pStyle w:val="PL"/>
      </w:pPr>
      <w:r>
        <w:t xml:space="preserve">        - type: object</w:t>
      </w:r>
    </w:p>
    <w:p w14:paraId="7EF4E3BB" w14:textId="77777777" w:rsidR="007B793A" w:rsidRDefault="007B793A" w:rsidP="007B793A">
      <w:pPr>
        <w:pStyle w:val="PL"/>
      </w:pPr>
      <w:r>
        <w:t xml:space="preserve">          properties:</w:t>
      </w:r>
    </w:p>
    <w:p w14:paraId="13D18442" w14:textId="77777777" w:rsidR="007B793A" w:rsidRDefault="007B793A" w:rsidP="007B793A">
      <w:pPr>
        <w:pStyle w:val="PL"/>
      </w:pPr>
      <w:r>
        <w:lastRenderedPageBreak/>
        <w:t xml:space="preserve">            attributes:</w:t>
      </w:r>
    </w:p>
    <w:p w14:paraId="67CB8D40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F6AFB6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0BF9C54" w14:textId="77777777" w:rsidR="007B793A" w:rsidRDefault="007B793A" w:rsidP="007B793A">
      <w:pPr>
        <w:pStyle w:val="PL"/>
      </w:pPr>
      <w:r>
        <w:t xml:space="preserve">                - type: object</w:t>
      </w:r>
    </w:p>
    <w:p w14:paraId="11DD19BC" w14:textId="77777777" w:rsidR="007B793A" w:rsidRDefault="007B793A" w:rsidP="007B793A">
      <w:pPr>
        <w:pStyle w:val="PL"/>
      </w:pPr>
      <w:r>
        <w:t xml:space="preserve">                  properties:</w:t>
      </w:r>
    </w:p>
    <w:p w14:paraId="6A31054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5A38526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D37EA4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523A028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2C3C365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6B2BE19D" w14:textId="77777777" w:rsidR="007B793A" w:rsidRDefault="007B793A" w:rsidP="007B793A">
      <w:pPr>
        <w:pStyle w:val="PL"/>
      </w:pPr>
      <w:r>
        <w:t xml:space="preserve">        - type: object</w:t>
      </w:r>
    </w:p>
    <w:p w14:paraId="0D7B41C5" w14:textId="77777777" w:rsidR="007B793A" w:rsidRDefault="007B793A" w:rsidP="007B793A">
      <w:pPr>
        <w:pStyle w:val="PL"/>
      </w:pPr>
      <w:r>
        <w:t xml:space="preserve">          properties:</w:t>
      </w:r>
    </w:p>
    <w:p w14:paraId="4C96CE40" w14:textId="77777777" w:rsidR="007B793A" w:rsidRDefault="007B793A" w:rsidP="007B793A">
      <w:pPr>
        <w:pStyle w:val="PL"/>
      </w:pPr>
      <w:r>
        <w:t xml:space="preserve">            EP_N3:</w:t>
      </w:r>
    </w:p>
    <w:p w14:paraId="5073431E" w14:textId="77777777" w:rsidR="007B793A" w:rsidRDefault="007B793A" w:rsidP="007B793A">
      <w:pPr>
        <w:pStyle w:val="PL"/>
      </w:pPr>
      <w:r>
        <w:t xml:space="preserve">              $ref: '#/components/schemas/EP_N3-Multiple'</w:t>
      </w:r>
    </w:p>
    <w:p w14:paraId="70E2B5E1" w14:textId="77777777" w:rsidR="007B793A" w:rsidRDefault="007B793A" w:rsidP="007B793A">
      <w:pPr>
        <w:pStyle w:val="PL"/>
      </w:pPr>
      <w:r>
        <w:t xml:space="preserve">            EP_N4:</w:t>
      </w:r>
    </w:p>
    <w:p w14:paraId="44686CBA" w14:textId="77777777" w:rsidR="007B793A" w:rsidRDefault="007B793A" w:rsidP="007B793A">
      <w:pPr>
        <w:pStyle w:val="PL"/>
      </w:pPr>
      <w:r>
        <w:t xml:space="preserve">              $ref: '#/components/schemas/EP_N4-Multiple'</w:t>
      </w:r>
    </w:p>
    <w:p w14:paraId="751FFC4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671F02EB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BFCF6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884A10B" w14:textId="77777777" w:rsidR="007B793A" w:rsidRDefault="007B793A" w:rsidP="007B793A">
      <w:pPr>
        <w:pStyle w:val="PL"/>
      </w:pPr>
      <w:r>
        <w:t xml:space="preserve">        - type: object</w:t>
      </w:r>
    </w:p>
    <w:p w14:paraId="13232227" w14:textId="77777777" w:rsidR="007B793A" w:rsidRDefault="007B793A" w:rsidP="007B793A">
      <w:pPr>
        <w:pStyle w:val="PL"/>
      </w:pPr>
      <w:r>
        <w:t xml:space="preserve">          properties:</w:t>
      </w:r>
    </w:p>
    <w:p w14:paraId="45E1EF16" w14:textId="77777777" w:rsidR="007B793A" w:rsidRDefault="007B793A" w:rsidP="007B793A">
      <w:pPr>
        <w:pStyle w:val="PL"/>
      </w:pPr>
      <w:r>
        <w:t xml:space="preserve">            attributes:</w:t>
      </w:r>
    </w:p>
    <w:p w14:paraId="079DEC52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7FCAA6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18E195F" w14:textId="77777777" w:rsidR="007B793A" w:rsidRDefault="007B793A" w:rsidP="007B793A">
      <w:pPr>
        <w:pStyle w:val="PL"/>
      </w:pPr>
      <w:r>
        <w:t xml:space="preserve">                - type: object</w:t>
      </w:r>
    </w:p>
    <w:p w14:paraId="53702DE6" w14:textId="77777777" w:rsidR="007B793A" w:rsidRDefault="007B793A" w:rsidP="007B793A">
      <w:pPr>
        <w:pStyle w:val="PL"/>
      </w:pPr>
      <w:r>
        <w:t xml:space="preserve">                  properties:</w:t>
      </w:r>
    </w:p>
    <w:p w14:paraId="119DA8F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86818D1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C8D0B4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9F583B8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6ACB123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86C929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DFE31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416CD5B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9D0EF2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groupId</w:t>
      </w:r>
      <w:proofErr w:type="spellEnd"/>
      <w:r>
        <w:t>:</w:t>
      </w:r>
    </w:p>
    <w:p w14:paraId="1F7395DE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049324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dnnList</w:t>
      </w:r>
      <w:proofErr w:type="spellEnd"/>
      <w:r>
        <w:t>:</w:t>
      </w:r>
    </w:p>
    <w:p w14:paraId="031B86D9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210E243" w14:textId="77777777" w:rsidR="007B793A" w:rsidRDefault="007B793A" w:rsidP="007B793A">
      <w:pPr>
        <w:pStyle w:val="PL"/>
      </w:pPr>
      <w:r>
        <w:t xml:space="preserve">                      items:</w:t>
      </w:r>
    </w:p>
    <w:p w14:paraId="6CC4FD5B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5C3874C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supiRanges</w:t>
      </w:r>
      <w:proofErr w:type="spellEnd"/>
      <w:r>
        <w:t>:</w:t>
      </w:r>
    </w:p>
    <w:p w14:paraId="7CE600A3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SupiRangeList</w:t>
      </w:r>
      <w:proofErr w:type="spellEnd"/>
      <w:r>
        <w:t>'</w:t>
      </w:r>
    </w:p>
    <w:p w14:paraId="1EB36C7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gpsiRanges</w:t>
      </w:r>
      <w:proofErr w:type="spellEnd"/>
      <w:r>
        <w:t>:</w:t>
      </w:r>
    </w:p>
    <w:p w14:paraId="6454155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IdentityRangeList</w:t>
      </w:r>
      <w:proofErr w:type="spellEnd"/>
      <w:r>
        <w:t>'</w:t>
      </w:r>
    </w:p>
    <w:p w14:paraId="08C4D40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rxDiamHost</w:t>
      </w:r>
      <w:proofErr w:type="spellEnd"/>
      <w:r>
        <w:t>:</w:t>
      </w:r>
    </w:p>
    <w:p w14:paraId="0207B7D7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D2460A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rxDiamRealm</w:t>
      </w:r>
      <w:proofErr w:type="spellEnd"/>
      <w:r>
        <w:t>:</w:t>
      </w:r>
    </w:p>
    <w:p w14:paraId="779D1E04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61958280" w14:textId="77777777" w:rsidR="007B793A" w:rsidRDefault="007B793A" w:rsidP="007B793A">
      <w:pPr>
        <w:pStyle w:val="PL"/>
      </w:pPr>
      <w:r>
        <w:t xml:space="preserve">                    v2xSupportInd:</w:t>
      </w:r>
    </w:p>
    <w:p w14:paraId="3FBC5CDD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843677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proseSupportInd</w:t>
      </w:r>
      <w:proofErr w:type="spellEnd"/>
      <w:r>
        <w:t>:</w:t>
      </w:r>
    </w:p>
    <w:p w14:paraId="0CE64B7B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9EA6713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proseCapability</w:t>
      </w:r>
      <w:proofErr w:type="spellEnd"/>
      <w:r>
        <w:t>:</w:t>
      </w:r>
    </w:p>
    <w:p w14:paraId="3081495A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ProseCapability</w:t>
      </w:r>
      <w:proofErr w:type="spellEnd"/>
      <w:r>
        <w:t>'</w:t>
      </w:r>
    </w:p>
    <w:p w14:paraId="6AE7C880" w14:textId="77777777" w:rsidR="007B793A" w:rsidRDefault="007B793A" w:rsidP="007B793A">
      <w:pPr>
        <w:pStyle w:val="PL"/>
      </w:pPr>
      <w:r>
        <w:t xml:space="preserve">                    v2xCapability:</w:t>
      </w:r>
    </w:p>
    <w:p w14:paraId="5903C94A" w14:textId="77777777" w:rsidR="007B793A" w:rsidRDefault="007B793A" w:rsidP="007B793A">
      <w:pPr>
        <w:pStyle w:val="PL"/>
      </w:pPr>
      <w:r>
        <w:t xml:space="preserve">                      $ref: '#/components/schemas/V2xCapability'</w:t>
      </w:r>
    </w:p>
    <w:p w14:paraId="014E0037" w14:textId="77777777" w:rsidR="007B793A" w:rsidRDefault="007B793A" w:rsidP="007B793A">
      <w:pPr>
        <w:pStyle w:val="PL"/>
      </w:pPr>
      <w:r>
        <w:t xml:space="preserve">                    configurable5QISetRef:</w:t>
      </w:r>
    </w:p>
    <w:p w14:paraId="286AF9C6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AFCF8D3" w14:textId="77777777" w:rsidR="007B793A" w:rsidRDefault="007B793A" w:rsidP="007B793A">
      <w:pPr>
        <w:pStyle w:val="PL"/>
      </w:pPr>
      <w:r>
        <w:t xml:space="preserve">                    dynamic5QISetRef:</w:t>
      </w:r>
    </w:p>
    <w:p w14:paraId="45E2781A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C265D8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06DF626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42CFF3FF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3ED055E7" w14:textId="77777777" w:rsidR="007B793A" w:rsidRDefault="007B793A" w:rsidP="007B793A">
      <w:pPr>
        <w:pStyle w:val="PL"/>
      </w:pPr>
      <w:r>
        <w:t xml:space="preserve">        - type: object</w:t>
      </w:r>
    </w:p>
    <w:p w14:paraId="597C57B5" w14:textId="77777777" w:rsidR="007B793A" w:rsidRDefault="007B793A" w:rsidP="007B793A">
      <w:pPr>
        <w:pStyle w:val="PL"/>
      </w:pPr>
      <w:r>
        <w:t xml:space="preserve">          properties:</w:t>
      </w:r>
    </w:p>
    <w:p w14:paraId="123D9DF6" w14:textId="77777777" w:rsidR="007B793A" w:rsidRDefault="007B793A" w:rsidP="007B793A">
      <w:pPr>
        <w:pStyle w:val="PL"/>
      </w:pPr>
      <w:r>
        <w:t xml:space="preserve">            EP_N5:</w:t>
      </w:r>
    </w:p>
    <w:p w14:paraId="60E1ACB9" w14:textId="77777777" w:rsidR="007B793A" w:rsidRDefault="007B793A" w:rsidP="007B793A">
      <w:pPr>
        <w:pStyle w:val="PL"/>
      </w:pPr>
      <w:r>
        <w:t xml:space="preserve">              $ref: '#/components/schemas/EP_N5-Multiple'</w:t>
      </w:r>
    </w:p>
    <w:p w14:paraId="4CAC248D" w14:textId="77777777" w:rsidR="007B793A" w:rsidRDefault="007B793A" w:rsidP="007B793A">
      <w:pPr>
        <w:pStyle w:val="PL"/>
      </w:pPr>
      <w:r>
        <w:t xml:space="preserve">            EP_N7:</w:t>
      </w:r>
    </w:p>
    <w:p w14:paraId="03030BEB" w14:textId="77777777" w:rsidR="007B793A" w:rsidRDefault="007B793A" w:rsidP="007B793A">
      <w:pPr>
        <w:pStyle w:val="PL"/>
      </w:pPr>
      <w:r>
        <w:t xml:space="preserve">              $ref: '#/components/schemas/EP_N7-Multiple'</w:t>
      </w:r>
    </w:p>
    <w:p w14:paraId="26ECEFEB" w14:textId="77777777" w:rsidR="007B793A" w:rsidRDefault="007B793A" w:rsidP="007B793A">
      <w:pPr>
        <w:pStyle w:val="PL"/>
      </w:pPr>
      <w:r>
        <w:t xml:space="preserve">            EP_N15:</w:t>
      </w:r>
    </w:p>
    <w:p w14:paraId="6ABCD107" w14:textId="77777777" w:rsidR="007B793A" w:rsidRDefault="007B793A" w:rsidP="007B793A">
      <w:pPr>
        <w:pStyle w:val="PL"/>
      </w:pPr>
      <w:r>
        <w:t xml:space="preserve">              $ref: '#/components/schemas/EP_N15-Multiple'</w:t>
      </w:r>
    </w:p>
    <w:p w14:paraId="68ABF566" w14:textId="77777777" w:rsidR="007B793A" w:rsidRDefault="007B793A" w:rsidP="007B793A">
      <w:pPr>
        <w:pStyle w:val="PL"/>
      </w:pPr>
      <w:r>
        <w:t xml:space="preserve">            EP_N16:</w:t>
      </w:r>
    </w:p>
    <w:p w14:paraId="27F22D90" w14:textId="77777777" w:rsidR="007B793A" w:rsidRDefault="007B793A" w:rsidP="007B793A">
      <w:pPr>
        <w:pStyle w:val="PL"/>
      </w:pPr>
      <w:r>
        <w:t xml:space="preserve">              $ref: '#/components/schemas/EP_N16-Multiple'</w:t>
      </w:r>
    </w:p>
    <w:p w14:paraId="10CAA92F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49C92892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4526413B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7A14641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311112F1" w14:textId="77777777" w:rsidR="007B793A" w:rsidRDefault="007B793A" w:rsidP="007B793A">
      <w:pPr>
        <w:pStyle w:val="PL"/>
      </w:pPr>
    </w:p>
    <w:p w14:paraId="77106D88" w14:textId="77777777" w:rsidR="007B793A" w:rsidRDefault="007B793A" w:rsidP="007B793A">
      <w:pPr>
        <w:pStyle w:val="PL"/>
      </w:pPr>
      <w:r>
        <w:lastRenderedPageBreak/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4C46ED45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095B7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A05BCB0" w14:textId="77777777" w:rsidR="007B793A" w:rsidRDefault="007B793A" w:rsidP="007B793A">
      <w:pPr>
        <w:pStyle w:val="PL"/>
      </w:pPr>
      <w:r>
        <w:t xml:space="preserve">        - type: object</w:t>
      </w:r>
    </w:p>
    <w:p w14:paraId="4924A672" w14:textId="77777777" w:rsidR="007B793A" w:rsidRDefault="007B793A" w:rsidP="007B793A">
      <w:pPr>
        <w:pStyle w:val="PL"/>
      </w:pPr>
      <w:r>
        <w:t xml:space="preserve">          properties:</w:t>
      </w:r>
    </w:p>
    <w:p w14:paraId="1E123CA8" w14:textId="77777777" w:rsidR="007B793A" w:rsidRDefault="007B793A" w:rsidP="007B793A">
      <w:pPr>
        <w:pStyle w:val="PL"/>
      </w:pPr>
      <w:r>
        <w:t xml:space="preserve">            attributes:</w:t>
      </w:r>
    </w:p>
    <w:p w14:paraId="3CADB952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AB52C8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A93B440" w14:textId="77777777" w:rsidR="007B793A" w:rsidRDefault="007B793A" w:rsidP="007B793A">
      <w:pPr>
        <w:pStyle w:val="PL"/>
      </w:pPr>
      <w:r>
        <w:t xml:space="preserve">                - type: object</w:t>
      </w:r>
    </w:p>
    <w:p w14:paraId="2F76BCD0" w14:textId="77777777" w:rsidR="007B793A" w:rsidRDefault="007B793A" w:rsidP="007B793A">
      <w:pPr>
        <w:pStyle w:val="PL"/>
      </w:pPr>
      <w:r>
        <w:t xml:space="preserve">                  properties:</w:t>
      </w:r>
    </w:p>
    <w:p w14:paraId="79364EE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37ED25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358DB6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2E6D3CB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C57DB8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18CA5A7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BBBBD9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C649C4C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ACCFF0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ausfInfo</w:t>
      </w:r>
      <w:proofErr w:type="spellEnd"/>
      <w:r>
        <w:t>:</w:t>
      </w:r>
    </w:p>
    <w:p w14:paraId="45608D3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AusfInfo</w:t>
      </w:r>
      <w:proofErr w:type="spellEnd"/>
      <w:r>
        <w:t>'</w:t>
      </w:r>
    </w:p>
    <w:p w14:paraId="2415DFAE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7632DD3D" w14:textId="77777777" w:rsidR="007B793A" w:rsidRDefault="007B793A" w:rsidP="007B793A">
      <w:pPr>
        <w:pStyle w:val="PL"/>
      </w:pPr>
      <w:r>
        <w:t xml:space="preserve">        - type: object</w:t>
      </w:r>
    </w:p>
    <w:p w14:paraId="185E74DC" w14:textId="77777777" w:rsidR="007B793A" w:rsidRDefault="007B793A" w:rsidP="007B793A">
      <w:pPr>
        <w:pStyle w:val="PL"/>
      </w:pPr>
      <w:r>
        <w:t xml:space="preserve">          properties:</w:t>
      </w:r>
    </w:p>
    <w:p w14:paraId="7AB5CD99" w14:textId="77777777" w:rsidR="007B793A" w:rsidRDefault="007B793A" w:rsidP="007B793A">
      <w:pPr>
        <w:pStyle w:val="PL"/>
      </w:pPr>
      <w:r>
        <w:t xml:space="preserve">            EP_N12:</w:t>
      </w:r>
    </w:p>
    <w:p w14:paraId="2B9D50D5" w14:textId="77777777" w:rsidR="007B793A" w:rsidRDefault="007B793A" w:rsidP="007B793A">
      <w:pPr>
        <w:pStyle w:val="PL"/>
      </w:pPr>
      <w:r>
        <w:t xml:space="preserve">              $ref: '#/components/schemas/EP_N12-Multiple'</w:t>
      </w:r>
    </w:p>
    <w:p w14:paraId="4D32C4BC" w14:textId="77777777" w:rsidR="007B793A" w:rsidRDefault="007B793A" w:rsidP="007B793A">
      <w:pPr>
        <w:pStyle w:val="PL"/>
      </w:pPr>
      <w:r>
        <w:t xml:space="preserve">            EP_N13:</w:t>
      </w:r>
    </w:p>
    <w:p w14:paraId="2FB23378" w14:textId="77777777" w:rsidR="007B793A" w:rsidRDefault="007B793A" w:rsidP="007B793A">
      <w:pPr>
        <w:pStyle w:val="PL"/>
      </w:pPr>
      <w:r>
        <w:t xml:space="preserve">              $ref: '#/components/schemas/EP_N13-Multiple'</w:t>
      </w:r>
    </w:p>
    <w:p w14:paraId="626D4DE5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1652391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64D43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62EFA6F" w14:textId="77777777" w:rsidR="007B793A" w:rsidRDefault="007B793A" w:rsidP="007B793A">
      <w:pPr>
        <w:pStyle w:val="PL"/>
      </w:pPr>
      <w:r>
        <w:t xml:space="preserve">        - type: object</w:t>
      </w:r>
    </w:p>
    <w:p w14:paraId="234A38E3" w14:textId="77777777" w:rsidR="007B793A" w:rsidRDefault="007B793A" w:rsidP="007B793A">
      <w:pPr>
        <w:pStyle w:val="PL"/>
      </w:pPr>
      <w:r>
        <w:t xml:space="preserve">          properties:</w:t>
      </w:r>
    </w:p>
    <w:p w14:paraId="717517A8" w14:textId="77777777" w:rsidR="007B793A" w:rsidRDefault="007B793A" w:rsidP="007B793A">
      <w:pPr>
        <w:pStyle w:val="PL"/>
      </w:pPr>
      <w:r>
        <w:t xml:space="preserve">            attributes:</w:t>
      </w:r>
    </w:p>
    <w:p w14:paraId="341974E7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A698E9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544F810" w14:textId="77777777" w:rsidR="007B793A" w:rsidRDefault="007B793A" w:rsidP="007B793A">
      <w:pPr>
        <w:pStyle w:val="PL"/>
      </w:pPr>
      <w:r>
        <w:t xml:space="preserve">                - type: object</w:t>
      </w:r>
    </w:p>
    <w:p w14:paraId="01ED5A5A" w14:textId="77777777" w:rsidR="007B793A" w:rsidRDefault="007B793A" w:rsidP="007B793A">
      <w:pPr>
        <w:pStyle w:val="PL"/>
      </w:pPr>
      <w:r>
        <w:t xml:space="preserve">                  properties:</w:t>
      </w:r>
    </w:p>
    <w:p w14:paraId="09AFEEB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D648E10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5AAC82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3CD749C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BFF427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AA689A2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1FAC5A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C7C405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5BC88A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7CD30043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45BE159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groupId</w:t>
      </w:r>
      <w:proofErr w:type="spellEnd"/>
      <w:r>
        <w:t>:</w:t>
      </w:r>
    </w:p>
    <w:p w14:paraId="284F4535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41EC5B1" w14:textId="77777777" w:rsidR="007B793A" w:rsidRPr="00664D32" w:rsidRDefault="007B793A" w:rsidP="007B793A">
      <w:pPr>
        <w:pStyle w:val="PL"/>
        <w:rPr>
          <w:lang w:val="fr-FR"/>
        </w:rPr>
      </w:pPr>
      <w:r>
        <w:t xml:space="preserve">                    </w:t>
      </w:r>
      <w:proofErr w:type="spellStart"/>
      <w:r w:rsidRPr="00664D32">
        <w:rPr>
          <w:lang w:val="fr-FR"/>
        </w:rPr>
        <w:t>supiRanges</w:t>
      </w:r>
      <w:proofErr w:type="spellEnd"/>
      <w:r w:rsidRPr="00664D32">
        <w:rPr>
          <w:lang w:val="fr-FR"/>
        </w:rPr>
        <w:t>:</w:t>
      </w:r>
    </w:p>
    <w:p w14:paraId="2B92DD10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</w:t>
      </w:r>
      <w:proofErr w:type="spellStart"/>
      <w:r w:rsidRPr="00664D32">
        <w:rPr>
          <w:lang w:val="fr-FR"/>
        </w:rPr>
        <w:t>ref</w:t>
      </w:r>
      <w:proofErr w:type="spellEnd"/>
      <w:r w:rsidRPr="00664D32">
        <w:rPr>
          <w:lang w:val="fr-FR"/>
        </w:rPr>
        <w:t>: '#/components/</w:t>
      </w:r>
      <w:proofErr w:type="spellStart"/>
      <w:r w:rsidRPr="00664D32">
        <w:rPr>
          <w:lang w:val="fr-FR"/>
        </w:rPr>
        <w:t>schemas</w:t>
      </w:r>
      <w:proofErr w:type="spellEnd"/>
      <w:r w:rsidRPr="00664D32">
        <w:rPr>
          <w:lang w:val="fr-FR"/>
        </w:rPr>
        <w:t>/</w:t>
      </w:r>
      <w:proofErr w:type="spellStart"/>
      <w:r w:rsidRPr="00664D32">
        <w:rPr>
          <w:lang w:val="fr-FR"/>
        </w:rPr>
        <w:t>SupiRangeList</w:t>
      </w:r>
      <w:proofErr w:type="spellEnd"/>
      <w:r w:rsidRPr="00664D32">
        <w:rPr>
          <w:lang w:val="fr-FR"/>
        </w:rPr>
        <w:t>'</w:t>
      </w:r>
    </w:p>
    <w:p w14:paraId="3C376669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</w:t>
      </w:r>
      <w:proofErr w:type="spellStart"/>
      <w:r w:rsidRPr="00664D32">
        <w:rPr>
          <w:lang w:val="fr-FR"/>
        </w:rPr>
        <w:t>gpsiRanges</w:t>
      </w:r>
      <w:proofErr w:type="spellEnd"/>
      <w:r w:rsidRPr="00664D32">
        <w:rPr>
          <w:lang w:val="fr-FR"/>
        </w:rPr>
        <w:t>:</w:t>
      </w:r>
    </w:p>
    <w:p w14:paraId="34609B71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</w:t>
      </w:r>
      <w:proofErr w:type="spellStart"/>
      <w:r w:rsidRPr="00664D32">
        <w:rPr>
          <w:lang w:val="fr-FR"/>
        </w:rPr>
        <w:t>ref</w:t>
      </w:r>
      <w:proofErr w:type="spellEnd"/>
      <w:r w:rsidRPr="00664D32">
        <w:rPr>
          <w:lang w:val="fr-FR"/>
        </w:rPr>
        <w:t>: '#/components/</w:t>
      </w:r>
      <w:proofErr w:type="spellStart"/>
      <w:r w:rsidRPr="00664D32">
        <w:rPr>
          <w:lang w:val="fr-FR"/>
        </w:rPr>
        <w:t>schemas</w:t>
      </w:r>
      <w:proofErr w:type="spellEnd"/>
      <w:r w:rsidRPr="00664D32">
        <w:rPr>
          <w:lang w:val="fr-FR"/>
        </w:rPr>
        <w:t>/</w:t>
      </w:r>
      <w:proofErr w:type="spellStart"/>
      <w:r w:rsidRPr="00664D32">
        <w:rPr>
          <w:lang w:val="fr-FR"/>
        </w:rPr>
        <w:t>IdentityRangeList</w:t>
      </w:r>
      <w:proofErr w:type="spellEnd"/>
      <w:r w:rsidRPr="00664D32">
        <w:rPr>
          <w:lang w:val="fr-FR"/>
        </w:rPr>
        <w:t>'</w:t>
      </w:r>
    </w:p>
    <w:p w14:paraId="79381AF5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</w:t>
      </w:r>
      <w:proofErr w:type="spellStart"/>
      <w:r w:rsidRPr="00664D32">
        <w:rPr>
          <w:lang w:val="fr-FR"/>
        </w:rPr>
        <w:t>externalGroupIdentifiersRanges</w:t>
      </w:r>
      <w:proofErr w:type="spellEnd"/>
      <w:r w:rsidRPr="00664D32">
        <w:rPr>
          <w:lang w:val="fr-FR"/>
        </w:rPr>
        <w:t>:</w:t>
      </w:r>
    </w:p>
    <w:p w14:paraId="786F3232" w14:textId="77777777" w:rsidR="007B793A" w:rsidRDefault="007B793A" w:rsidP="007B793A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</w:t>
      </w:r>
      <w:proofErr w:type="spellStart"/>
      <w:r>
        <w:t>IdentityRangeList</w:t>
      </w:r>
      <w:proofErr w:type="spellEnd"/>
      <w:r>
        <w:t>'</w:t>
      </w:r>
    </w:p>
    <w:p w14:paraId="5CE5987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routingIndicators</w:t>
      </w:r>
      <w:proofErr w:type="spellEnd"/>
      <w:r>
        <w:t>:</w:t>
      </w:r>
    </w:p>
    <w:p w14:paraId="6F178B4F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54853BA" w14:textId="77777777" w:rsidR="007B793A" w:rsidRDefault="007B793A" w:rsidP="007B793A">
      <w:pPr>
        <w:pStyle w:val="PL"/>
      </w:pPr>
      <w:r>
        <w:t xml:space="preserve">                      items:</w:t>
      </w:r>
    </w:p>
    <w:p w14:paraId="72C0F47D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6F704B3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internalGroupIdentifiersRanges</w:t>
      </w:r>
      <w:proofErr w:type="spellEnd"/>
      <w:r>
        <w:t>:</w:t>
      </w:r>
    </w:p>
    <w:p w14:paraId="4202FEF5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InternalGroupIdRangeList</w:t>
      </w:r>
      <w:proofErr w:type="spellEnd"/>
      <w:r>
        <w:t>'</w:t>
      </w:r>
    </w:p>
    <w:p w14:paraId="07FBE5D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suciInfos</w:t>
      </w:r>
      <w:proofErr w:type="spellEnd"/>
      <w:r>
        <w:t>:</w:t>
      </w:r>
    </w:p>
    <w:p w14:paraId="65ACD446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SuciInfoList</w:t>
      </w:r>
      <w:proofErr w:type="spellEnd"/>
      <w:r>
        <w:t>'</w:t>
      </w:r>
    </w:p>
    <w:p w14:paraId="32586E9A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0597D660" w14:textId="77777777" w:rsidR="007B793A" w:rsidRDefault="007B793A" w:rsidP="007B793A">
      <w:pPr>
        <w:pStyle w:val="PL"/>
      </w:pPr>
      <w:r>
        <w:t xml:space="preserve">        - type: object</w:t>
      </w:r>
    </w:p>
    <w:p w14:paraId="2D07DED8" w14:textId="77777777" w:rsidR="007B793A" w:rsidRDefault="007B793A" w:rsidP="007B793A">
      <w:pPr>
        <w:pStyle w:val="PL"/>
      </w:pPr>
      <w:r>
        <w:t xml:space="preserve">          properties:</w:t>
      </w:r>
    </w:p>
    <w:p w14:paraId="21FCC044" w14:textId="77777777" w:rsidR="007B793A" w:rsidRDefault="007B793A" w:rsidP="007B793A">
      <w:pPr>
        <w:pStyle w:val="PL"/>
      </w:pPr>
      <w:r>
        <w:t xml:space="preserve">            EP_N8:</w:t>
      </w:r>
    </w:p>
    <w:p w14:paraId="7868A23A" w14:textId="77777777" w:rsidR="007B793A" w:rsidRDefault="007B793A" w:rsidP="007B793A">
      <w:pPr>
        <w:pStyle w:val="PL"/>
      </w:pPr>
      <w:r>
        <w:t xml:space="preserve">              $ref: '#/components/schemas/EP_N8-Multiple'</w:t>
      </w:r>
    </w:p>
    <w:p w14:paraId="61248DBE" w14:textId="77777777" w:rsidR="007B793A" w:rsidRDefault="007B793A" w:rsidP="007B793A">
      <w:pPr>
        <w:pStyle w:val="PL"/>
      </w:pPr>
      <w:r>
        <w:t xml:space="preserve">            EP_N10:</w:t>
      </w:r>
    </w:p>
    <w:p w14:paraId="525EA9D5" w14:textId="77777777" w:rsidR="007B793A" w:rsidRDefault="007B793A" w:rsidP="007B793A">
      <w:pPr>
        <w:pStyle w:val="PL"/>
      </w:pPr>
      <w:r>
        <w:t xml:space="preserve">              $ref: '#/components/schemas/EP_N10-Multiple'</w:t>
      </w:r>
    </w:p>
    <w:p w14:paraId="14A63B3B" w14:textId="77777777" w:rsidR="007B793A" w:rsidRDefault="007B793A" w:rsidP="007B793A">
      <w:pPr>
        <w:pStyle w:val="PL"/>
      </w:pPr>
      <w:r>
        <w:t xml:space="preserve">            EP_N13:</w:t>
      </w:r>
    </w:p>
    <w:p w14:paraId="483AFAA9" w14:textId="77777777" w:rsidR="007B793A" w:rsidRDefault="007B793A" w:rsidP="007B793A">
      <w:pPr>
        <w:pStyle w:val="PL"/>
      </w:pPr>
      <w:r>
        <w:t xml:space="preserve">              $ref: '#/components/schemas/EP_N13-Multiple'</w:t>
      </w:r>
    </w:p>
    <w:p w14:paraId="19AEF00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673AECB8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98472D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EEF7E9D" w14:textId="77777777" w:rsidR="007B793A" w:rsidRDefault="007B793A" w:rsidP="007B793A">
      <w:pPr>
        <w:pStyle w:val="PL"/>
      </w:pPr>
      <w:r>
        <w:t xml:space="preserve">        - type: object</w:t>
      </w:r>
    </w:p>
    <w:p w14:paraId="64D90AC6" w14:textId="77777777" w:rsidR="007B793A" w:rsidRDefault="007B793A" w:rsidP="007B793A">
      <w:pPr>
        <w:pStyle w:val="PL"/>
      </w:pPr>
      <w:r>
        <w:t xml:space="preserve">          properties:</w:t>
      </w:r>
    </w:p>
    <w:p w14:paraId="757F418B" w14:textId="77777777" w:rsidR="007B793A" w:rsidRDefault="007B793A" w:rsidP="007B793A">
      <w:pPr>
        <w:pStyle w:val="PL"/>
      </w:pPr>
      <w:r>
        <w:t xml:space="preserve">            attributes:</w:t>
      </w:r>
    </w:p>
    <w:p w14:paraId="2E0255C0" w14:textId="77777777" w:rsidR="007B793A" w:rsidRDefault="007B793A" w:rsidP="007B793A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2AA08217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6AAB6FF0" w14:textId="77777777" w:rsidR="007B793A" w:rsidRDefault="007B793A" w:rsidP="007B793A">
      <w:pPr>
        <w:pStyle w:val="PL"/>
      </w:pPr>
      <w:r>
        <w:t xml:space="preserve">                - type: object</w:t>
      </w:r>
    </w:p>
    <w:p w14:paraId="4DF2443F" w14:textId="77777777" w:rsidR="007B793A" w:rsidRDefault="007B793A" w:rsidP="007B793A">
      <w:pPr>
        <w:pStyle w:val="PL"/>
      </w:pPr>
      <w:r>
        <w:t xml:space="preserve">                  properties:</w:t>
      </w:r>
    </w:p>
    <w:p w14:paraId="6230FA9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C0ADE5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8011EE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E0C4A14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882D54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E3BFF59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EBFBFE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groupId</w:t>
      </w:r>
      <w:proofErr w:type="spellEnd"/>
      <w:r>
        <w:t>:</w:t>
      </w:r>
    </w:p>
    <w:p w14:paraId="0D3251E5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E7C888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supiRanges</w:t>
      </w:r>
      <w:proofErr w:type="spellEnd"/>
      <w:r>
        <w:t>:</w:t>
      </w:r>
    </w:p>
    <w:p w14:paraId="6A8E3759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SupiRangeList</w:t>
      </w:r>
      <w:proofErr w:type="spellEnd"/>
      <w:r>
        <w:t>'</w:t>
      </w:r>
    </w:p>
    <w:p w14:paraId="6CEE33C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gpsiRanges</w:t>
      </w:r>
      <w:proofErr w:type="spellEnd"/>
      <w:r>
        <w:t>:</w:t>
      </w:r>
    </w:p>
    <w:p w14:paraId="094599CA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IdentityRangeList</w:t>
      </w:r>
      <w:proofErr w:type="spellEnd"/>
      <w:r>
        <w:t>'</w:t>
      </w:r>
    </w:p>
    <w:p w14:paraId="4E297FE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externalGroupIdentifiersRanges</w:t>
      </w:r>
      <w:proofErr w:type="spellEnd"/>
      <w:r>
        <w:t>:</w:t>
      </w:r>
    </w:p>
    <w:p w14:paraId="291D5AA6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IdentityRangeList</w:t>
      </w:r>
      <w:proofErr w:type="spellEnd"/>
      <w:r>
        <w:t>'</w:t>
      </w:r>
    </w:p>
    <w:p w14:paraId="662B6AF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supportedDataSets</w:t>
      </w:r>
      <w:proofErr w:type="spellEnd"/>
      <w:r>
        <w:t>:</w:t>
      </w:r>
    </w:p>
    <w:p w14:paraId="2AB29B2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SupportedDataSetList</w:t>
      </w:r>
      <w:proofErr w:type="spellEnd"/>
      <w:r>
        <w:t>'</w:t>
      </w:r>
    </w:p>
    <w:p w14:paraId="20F828A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sharedDataIdRanges</w:t>
      </w:r>
      <w:proofErr w:type="spellEnd"/>
      <w:r>
        <w:t>:</w:t>
      </w:r>
    </w:p>
    <w:p w14:paraId="6B3D3D1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SharedDataIdRangeList</w:t>
      </w:r>
      <w:proofErr w:type="spellEnd"/>
      <w:r>
        <w:t>'</w:t>
      </w:r>
    </w:p>
    <w:p w14:paraId="275D0601" w14:textId="77777777" w:rsidR="007B793A" w:rsidRDefault="007B793A" w:rsidP="007B793A">
      <w:pPr>
        <w:pStyle w:val="PL"/>
      </w:pPr>
    </w:p>
    <w:p w14:paraId="36BC10D5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67DE8542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AB128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3F3F321" w14:textId="77777777" w:rsidR="007B793A" w:rsidRDefault="007B793A" w:rsidP="007B793A">
      <w:pPr>
        <w:pStyle w:val="PL"/>
      </w:pPr>
      <w:r>
        <w:t xml:space="preserve">        - type: object</w:t>
      </w:r>
    </w:p>
    <w:p w14:paraId="20C32A82" w14:textId="77777777" w:rsidR="007B793A" w:rsidRDefault="007B793A" w:rsidP="007B793A">
      <w:pPr>
        <w:pStyle w:val="PL"/>
      </w:pPr>
      <w:r>
        <w:t xml:space="preserve">          properties:</w:t>
      </w:r>
    </w:p>
    <w:p w14:paraId="7A4277D1" w14:textId="77777777" w:rsidR="007B793A" w:rsidRDefault="007B793A" w:rsidP="007B793A">
      <w:pPr>
        <w:pStyle w:val="PL"/>
      </w:pPr>
      <w:r>
        <w:t xml:space="preserve">            attributes:</w:t>
      </w:r>
    </w:p>
    <w:p w14:paraId="62FB8EC6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A139E3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F36B240" w14:textId="77777777" w:rsidR="007B793A" w:rsidRDefault="007B793A" w:rsidP="007B793A">
      <w:pPr>
        <w:pStyle w:val="PL"/>
      </w:pPr>
      <w:r>
        <w:t xml:space="preserve">                - type: object</w:t>
      </w:r>
    </w:p>
    <w:p w14:paraId="60611398" w14:textId="77777777" w:rsidR="007B793A" w:rsidRDefault="007B793A" w:rsidP="007B793A">
      <w:pPr>
        <w:pStyle w:val="PL"/>
      </w:pPr>
      <w:r>
        <w:t xml:space="preserve">                  properties:</w:t>
      </w:r>
    </w:p>
    <w:p w14:paraId="07399FF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8BA6FDE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36266C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10D8C9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FD6CAA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E294E0C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1A3F2F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udsfInfo</w:t>
      </w:r>
      <w:proofErr w:type="spellEnd"/>
      <w:r>
        <w:t>:</w:t>
      </w:r>
    </w:p>
    <w:p w14:paraId="29AD721C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UdsfInfo</w:t>
      </w:r>
      <w:proofErr w:type="spellEnd"/>
      <w:r>
        <w:t>'</w:t>
      </w:r>
    </w:p>
    <w:p w14:paraId="7DFF575D" w14:textId="77777777" w:rsidR="007B793A" w:rsidRDefault="007B793A" w:rsidP="007B793A">
      <w:pPr>
        <w:pStyle w:val="PL"/>
      </w:pPr>
    </w:p>
    <w:p w14:paraId="47C777A8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4A463F06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EC9E9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78D301F" w14:textId="77777777" w:rsidR="007B793A" w:rsidRDefault="007B793A" w:rsidP="007B793A">
      <w:pPr>
        <w:pStyle w:val="PL"/>
      </w:pPr>
      <w:r>
        <w:t xml:space="preserve">        - type: object</w:t>
      </w:r>
    </w:p>
    <w:p w14:paraId="6E7BD53F" w14:textId="77777777" w:rsidR="007B793A" w:rsidRDefault="007B793A" w:rsidP="007B793A">
      <w:pPr>
        <w:pStyle w:val="PL"/>
      </w:pPr>
      <w:r>
        <w:t xml:space="preserve">          properties:</w:t>
      </w:r>
    </w:p>
    <w:p w14:paraId="1FB0D6BD" w14:textId="77777777" w:rsidR="007B793A" w:rsidRDefault="007B793A" w:rsidP="007B793A">
      <w:pPr>
        <w:pStyle w:val="PL"/>
      </w:pPr>
      <w:r>
        <w:t xml:space="preserve">            attributes:</w:t>
      </w:r>
    </w:p>
    <w:p w14:paraId="5E2AC615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FE0107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07A2484" w14:textId="77777777" w:rsidR="007B793A" w:rsidRDefault="007B793A" w:rsidP="007B793A">
      <w:pPr>
        <w:pStyle w:val="PL"/>
      </w:pPr>
      <w:r>
        <w:t xml:space="preserve">                - type: object</w:t>
      </w:r>
    </w:p>
    <w:p w14:paraId="38D78D8E" w14:textId="77777777" w:rsidR="007B793A" w:rsidRDefault="007B793A" w:rsidP="007B793A">
      <w:pPr>
        <w:pStyle w:val="PL"/>
      </w:pPr>
      <w:r>
        <w:t xml:space="preserve">                  properties:</w:t>
      </w:r>
    </w:p>
    <w:p w14:paraId="405E63D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02A08FB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7A723A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210A148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23080B9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6B08D4D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3E296B5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56087E97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1EED3C5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E3105D7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9B9C4FA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36C66351" w14:textId="77777777" w:rsidR="007B793A" w:rsidRDefault="007B793A" w:rsidP="007B793A">
      <w:pPr>
        <w:pStyle w:val="PL"/>
      </w:pPr>
      <w:r>
        <w:t xml:space="preserve">        - type: object</w:t>
      </w:r>
    </w:p>
    <w:p w14:paraId="73DCF29D" w14:textId="77777777" w:rsidR="007B793A" w:rsidRDefault="007B793A" w:rsidP="007B793A">
      <w:pPr>
        <w:pStyle w:val="PL"/>
      </w:pPr>
      <w:r>
        <w:t xml:space="preserve">          properties:</w:t>
      </w:r>
    </w:p>
    <w:p w14:paraId="7E546937" w14:textId="77777777" w:rsidR="007B793A" w:rsidRDefault="007B793A" w:rsidP="007B793A">
      <w:pPr>
        <w:pStyle w:val="PL"/>
      </w:pPr>
      <w:r>
        <w:t xml:space="preserve">            EP_N27:</w:t>
      </w:r>
    </w:p>
    <w:p w14:paraId="075570AC" w14:textId="77777777" w:rsidR="007B793A" w:rsidRDefault="007B793A" w:rsidP="007B793A">
      <w:pPr>
        <w:pStyle w:val="PL"/>
      </w:pPr>
      <w:r>
        <w:t xml:space="preserve">              $ref: '#/components/schemas/EP_N27-Multiple'</w:t>
      </w:r>
    </w:p>
    <w:p w14:paraId="73D03C8A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16AF73F8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00B20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9BBAF70" w14:textId="77777777" w:rsidR="007B793A" w:rsidRDefault="007B793A" w:rsidP="007B793A">
      <w:pPr>
        <w:pStyle w:val="PL"/>
      </w:pPr>
      <w:r>
        <w:t xml:space="preserve">        - type: object</w:t>
      </w:r>
    </w:p>
    <w:p w14:paraId="004601D5" w14:textId="77777777" w:rsidR="007B793A" w:rsidRDefault="007B793A" w:rsidP="007B793A">
      <w:pPr>
        <w:pStyle w:val="PL"/>
      </w:pPr>
      <w:r>
        <w:t xml:space="preserve">          properties:</w:t>
      </w:r>
    </w:p>
    <w:p w14:paraId="18C0E6F4" w14:textId="77777777" w:rsidR="007B793A" w:rsidRDefault="007B793A" w:rsidP="007B793A">
      <w:pPr>
        <w:pStyle w:val="PL"/>
      </w:pPr>
      <w:r>
        <w:t xml:space="preserve">            attributes:</w:t>
      </w:r>
    </w:p>
    <w:p w14:paraId="3B68D650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F2A1B2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A320586" w14:textId="77777777" w:rsidR="007B793A" w:rsidRDefault="007B793A" w:rsidP="007B793A">
      <w:pPr>
        <w:pStyle w:val="PL"/>
      </w:pPr>
      <w:r>
        <w:t xml:space="preserve">                - type: object</w:t>
      </w:r>
    </w:p>
    <w:p w14:paraId="4C0ADA0B" w14:textId="77777777" w:rsidR="007B793A" w:rsidRDefault="007B793A" w:rsidP="007B793A">
      <w:pPr>
        <w:pStyle w:val="PL"/>
      </w:pPr>
      <w:r>
        <w:t xml:space="preserve">                  properties:</w:t>
      </w:r>
    </w:p>
    <w:p w14:paraId="575BB53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4438A97" w14:textId="77777777" w:rsidR="007B793A" w:rsidRDefault="007B793A" w:rsidP="007B793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E28C8F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B2FE0D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6C933C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FD356B1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9B1AD8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059E23D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34916B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5F9ABD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6435CBC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21496028" w14:textId="77777777" w:rsidR="007B793A" w:rsidRDefault="007B793A" w:rsidP="007B793A">
      <w:pPr>
        <w:pStyle w:val="PL"/>
      </w:pPr>
      <w:r>
        <w:t xml:space="preserve">        - type: object</w:t>
      </w:r>
    </w:p>
    <w:p w14:paraId="16FA996D" w14:textId="77777777" w:rsidR="007B793A" w:rsidRDefault="007B793A" w:rsidP="007B793A">
      <w:pPr>
        <w:pStyle w:val="PL"/>
      </w:pPr>
      <w:r>
        <w:t xml:space="preserve">          properties:</w:t>
      </w:r>
    </w:p>
    <w:p w14:paraId="26DCBB99" w14:textId="77777777" w:rsidR="007B793A" w:rsidRDefault="007B793A" w:rsidP="007B793A">
      <w:pPr>
        <w:pStyle w:val="PL"/>
      </w:pPr>
      <w:r>
        <w:t xml:space="preserve">            EP_N22:</w:t>
      </w:r>
    </w:p>
    <w:p w14:paraId="7D159D9E" w14:textId="77777777" w:rsidR="007B793A" w:rsidRDefault="007B793A" w:rsidP="007B793A">
      <w:pPr>
        <w:pStyle w:val="PL"/>
      </w:pPr>
      <w:r>
        <w:t xml:space="preserve">              $ref: '#/components/schemas/EP_N22-Multiple'</w:t>
      </w:r>
    </w:p>
    <w:p w14:paraId="414CA9B7" w14:textId="77777777" w:rsidR="007B793A" w:rsidRDefault="007B793A" w:rsidP="007B793A">
      <w:pPr>
        <w:pStyle w:val="PL"/>
      </w:pPr>
      <w:r>
        <w:t xml:space="preserve">            EP_N31:</w:t>
      </w:r>
    </w:p>
    <w:p w14:paraId="351799F0" w14:textId="77777777" w:rsidR="007B793A" w:rsidRDefault="007B793A" w:rsidP="007B793A">
      <w:pPr>
        <w:pStyle w:val="PL"/>
      </w:pPr>
      <w:r>
        <w:t xml:space="preserve">              $ref: '#/components/schemas/EP_N31-Multiple'</w:t>
      </w:r>
    </w:p>
    <w:p w14:paraId="6579587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7B43A39F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E8F52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011FD09" w14:textId="77777777" w:rsidR="007B793A" w:rsidRDefault="007B793A" w:rsidP="007B793A">
      <w:pPr>
        <w:pStyle w:val="PL"/>
      </w:pPr>
      <w:r>
        <w:t xml:space="preserve">        - type: object</w:t>
      </w:r>
    </w:p>
    <w:p w14:paraId="0D2525B4" w14:textId="77777777" w:rsidR="007B793A" w:rsidRDefault="007B793A" w:rsidP="007B793A">
      <w:pPr>
        <w:pStyle w:val="PL"/>
      </w:pPr>
      <w:r>
        <w:t xml:space="preserve">          properties:</w:t>
      </w:r>
    </w:p>
    <w:p w14:paraId="65241F4A" w14:textId="77777777" w:rsidR="007B793A" w:rsidRDefault="007B793A" w:rsidP="007B793A">
      <w:pPr>
        <w:pStyle w:val="PL"/>
      </w:pPr>
      <w:r>
        <w:t xml:space="preserve">            attributes:</w:t>
      </w:r>
    </w:p>
    <w:p w14:paraId="35D13CDD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18C21A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BDB34CA" w14:textId="77777777" w:rsidR="007B793A" w:rsidRDefault="007B793A" w:rsidP="007B793A">
      <w:pPr>
        <w:pStyle w:val="PL"/>
      </w:pPr>
      <w:r>
        <w:t xml:space="preserve">                - type: object</w:t>
      </w:r>
    </w:p>
    <w:p w14:paraId="3384FEF4" w14:textId="77777777" w:rsidR="007B793A" w:rsidRDefault="007B793A" w:rsidP="007B793A">
      <w:pPr>
        <w:pStyle w:val="PL"/>
      </w:pPr>
      <w:r>
        <w:t xml:space="preserve">                  properties:</w:t>
      </w:r>
    </w:p>
    <w:p w14:paraId="10359AC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37E95DB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A47F82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607EB47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8D9C6F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5B349E6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A26D7A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F2C902B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BA37B51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29BEA706" w14:textId="77777777" w:rsidR="007B793A" w:rsidRDefault="007B793A" w:rsidP="007B793A">
      <w:pPr>
        <w:pStyle w:val="PL"/>
      </w:pPr>
      <w:r>
        <w:t xml:space="preserve">        - type: object</w:t>
      </w:r>
    </w:p>
    <w:p w14:paraId="121A476E" w14:textId="77777777" w:rsidR="007B793A" w:rsidRDefault="007B793A" w:rsidP="007B793A">
      <w:pPr>
        <w:pStyle w:val="PL"/>
      </w:pPr>
      <w:r>
        <w:t xml:space="preserve">          properties:</w:t>
      </w:r>
    </w:p>
    <w:p w14:paraId="15330DEC" w14:textId="77777777" w:rsidR="007B793A" w:rsidRDefault="007B793A" w:rsidP="007B793A">
      <w:pPr>
        <w:pStyle w:val="PL"/>
      </w:pPr>
      <w:r>
        <w:t xml:space="preserve">            EP_N20:</w:t>
      </w:r>
    </w:p>
    <w:p w14:paraId="62A9CABC" w14:textId="77777777" w:rsidR="007B793A" w:rsidRDefault="007B793A" w:rsidP="007B793A">
      <w:pPr>
        <w:pStyle w:val="PL"/>
      </w:pPr>
      <w:r>
        <w:t xml:space="preserve">              $ref: '#/components/schemas/EP_N20-Multiple'</w:t>
      </w:r>
    </w:p>
    <w:p w14:paraId="26D36A63" w14:textId="77777777" w:rsidR="007B793A" w:rsidRDefault="007B793A" w:rsidP="007B793A">
      <w:pPr>
        <w:pStyle w:val="PL"/>
      </w:pPr>
      <w:r>
        <w:t xml:space="preserve">            EP_N21:</w:t>
      </w:r>
    </w:p>
    <w:p w14:paraId="17A51482" w14:textId="77777777" w:rsidR="007B793A" w:rsidRDefault="007B793A" w:rsidP="007B793A">
      <w:pPr>
        <w:pStyle w:val="PL"/>
      </w:pPr>
      <w:r>
        <w:t xml:space="preserve">              $ref: '#/components/schemas/EP_N21-Multiple'</w:t>
      </w:r>
    </w:p>
    <w:p w14:paraId="33109013" w14:textId="77777777" w:rsidR="007B793A" w:rsidRDefault="007B793A" w:rsidP="007B793A">
      <w:pPr>
        <w:pStyle w:val="PL"/>
      </w:pPr>
      <w:r>
        <w:t xml:space="preserve">            EP_MAP_SMSC:</w:t>
      </w:r>
    </w:p>
    <w:p w14:paraId="1D74025F" w14:textId="77777777" w:rsidR="007B793A" w:rsidRDefault="007B793A" w:rsidP="007B793A">
      <w:pPr>
        <w:pStyle w:val="PL"/>
      </w:pPr>
      <w:r>
        <w:t xml:space="preserve">              $ref: '#/components/schemas/EP_MAP_SMSC-Multiple'</w:t>
      </w:r>
    </w:p>
    <w:p w14:paraId="068BA55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3652E89A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B2284D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EC0C8F8" w14:textId="77777777" w:rsidR="007B793A" w:rsidRDefault="007B793A" w:rsidP="007B793A">
      <w:pPr>
        <w:pStyle w:val="PL"/>
      </w:pPr>
      <w:r>
        <w:t xml:space="preserve">        - type: object</w:t>
      </w:r>
    </w:p>
    <w:p w14:paraId="04EAB860" w14:textId="77777777" w:rsidR="007B793A" w:rsidRDefault="007B793A" w:rsidP="007B793A">
      <w:pPr>
        <w:pStyle w:val="PL"/>
      </w:pPr>
      <w:r>
        <w:t xml:space="preserve">          properties:</w:t>
      </w:r>
    </w:p>
    <w:p w14:paraId="3BAFEC07" w14:textId="77777777" w:rsidR="007B793A" w:rsidRDefault="007B793A" w:rsidP="007B793A">
      <w:pPr>
        <w:pStyle w:val="PL"/>
      </w:pPr>
      <w:r>
        <w:t xml:space="preserve">            attributes:</w:t>
      </w:r>
    </w:p>
    <w:p w14:paraId="66FEA860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8E50ED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38C37D13" w14:textId="77777777" w:rsidR="007B793A" w:rsidRDefault="007B793A" w:rsidP="007B793A">
      <w:pPr>
        <w:pStyle w:val="PL"/>
      </w:pPr>
      <w:r>
        <w:t xml:space="preserve">                - type: object</w:t>
      </w:r>
    </w:p>
    <w:p w14:paraId="3EA207BC" w14:textId="77777777" w:rsidR="007B793A" w:rsidRDefault="007B793A" w:rsidP="007B793A">
      <w:pPr>
        <w:pStyle w:val="PL"/>
      </w:pPr>
      <w:r>
        <w:t xml:space="preserve">                  properties:</w:t>
      </w:r>
    </w:p>
    <w:p w14:paraId="690F9C3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6E92A40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A06902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8D5C74B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C4B63E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343B48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772BBAD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57969AB6" w14:textId="77777777" w:rsidR="007B793A" w:rsidRDefault="007B793A" w:rsidP="007B793A">
      <w:pPr>
        <w:pStyle w:val="PL"/>
      </w:pPr>
      <w:r>
        <w:t xml:space="preserve">        - type: object</w:t>
      </w:r>
    </w:p>
    <w:p w14:paraId="47BA212B" w14:textId="77777777" w:rsidR="007B793A" w:rsidRDefault="007B793A" w:rsidP="007B793A">
      <w:pPr>
        <w:pStyle w:val="PL"/>
      </w:pPr>
      <w:r>
        <w:t xml:space="preserve">          properties:</w:t>
      </w:r>
    </w:p>
    <w:p w14:paraId="4A973B6C" w14:textId="77777777" w:rsidR="007B793A" w:rsidRDefault="007B793A" w:rsidP="007B793A">
      <w:pPr>
        <w:pStyle w:val="PL"/>
      </w:pPr>
      <w:r>
        <w:t xml:space="preserve">            EP_NLS:</w:t>
      </w:r>
    </w:p>
    <w:p w14:paraId="26CF7F0B" w14:textId="77777777" w:rsidR="007B793A" w:rsidRDefault="007B793A" w:rsidP="007B793A">
      <w:pPr>
        <w:pStyle w:val="PL"/>
      </w:pPr>
      <w:r>
        <w:t xml:space="preserve">              $ref: '#/components/schemas/EP_NLS-Multiple'</w:t>
      </w:r>
    </w:p>
    <w:p w14:paraId="0149968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7F21529F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6B8ED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5534425" w14:textId="77777777" w:rsidR="007B793A" w:rsidRDefault="007B793A" w:rsidP="007B793A">
      <w:pPr>
        <w:pStyle w:val="PL"/>
      </w:pPr>
      <w:r>
        <w:t xml:space="preserve">        - type: object</w:t>
      </w:r>
    </w:p>
    <w:p w14:paraId="6669ECD9" w14:textId="77777777" w:rsidR="007B793A" w:rsidRDefault="007B793A" w:rsidP="007B793A">
      <w:pPr>
        <w:pStyle w:val="PL"/>
      </w:pPr>
      <w:r>
        <w:t xml:space="preserve">          properties:</w:t>
      </w:r>
    </w:p>
    <w:p w14:paraId="08B01D86" w14:textId="77777777" w:rsidR="007B793A" w:rsidRDefault="007B793A" w:rsidP="007B793A">
      <w:pPr>
        <w:pStyle w:val="PL"/>
      </w:pPr>
      <w:r>
        <w:t xml:space="preserve">            attributes:</w:t>
      </w:r>
    </w:p>
    <w:p w14:paraId="6769453D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9231C4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F8C08AB" w14:textId="77777777" w:rsidR="007B793A" w:rsidRDefault="007B793A" w:rsidP="007B793A">
      <w:pPr>
        <w:pStyle w:val="PL"/>
      </w:pPr>
      <w:r>
        <w:t xml:space="preserve">                - type: object</w:t>
      </w:r>
    </w:p>
    <w:p w14:paraId="5A354124" w14:textId="77777777" w:rsidR="007B793A" w:rsidRDefault="007B793A" w:rsidP="007B793A">
      <w:pPr>
        <w:pStyle w:val="PL"/>
      </w:pPr>
      <w:r>
        <w:t xml:space="preserve">                  properties:</w:t>
      </w:r>
    </w:p>
    <w:p w14:paraId="4810E4A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B21E8E9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EF11C9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2E2C6E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0F5D4CD" w14:textId="77777777" w:rsidR="007B793A" w:rsidRDefault="007B793A" w:rsidP="007B793A">
      <w:pPr>
        <w:pStyle w:val="PL"/>
      </w:pPr>
      <w:r>
        <w:lastRenderedPageBreak/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1F1957D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C00AE2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12614E3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CFC38F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320F4F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61FD18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6437745B" w14:textId="77777777" w:rsidR="007B793A" w:rsidRDefault="007B793A" w:rsidP="007B793A">
      <w:pPr>
        <w:pStyle w:val="PL"/>
      </w:pPr>
      <w:r>
        <w:t xml:space="preserve">        - type: object</w:t>
      </w:r>
    </w:p>
    <w:p w14:paraId="3E77C3D1" w14:textId="77777777" w:rsidR="007B793A" w:rsidRDefault="007B793A" w:rsidP="007B793A">
      <w:pPr>
        <w:pStyle w:val="PL"/>
      </w:pPr>
      <w:r>
        <w:t xml:space="preserve">          properties:</w:t>
      </w:r>
    </w:p>
    <w:p w14:paraId="139FECF7" w14:textId="77777777" w:rsidR="007B793A" w:rsidRDefault="007B793A" w:rsidP="007B793A">
      <w:pPr>
        <w:pStyle w:val="PL"/>
      </w:pPr>
      <w:r>
        <w:t xml:space="preserve">            EP_N17:</w:t>
      </w:r>
    </w:p>
    <w:p w14:paraId="79527081" w14:textId="77777777" w:rsidR="007B793A" w:rsidRDefault="007B793A" w:rsidP="007B793A">
      <w:pPr>
        <w:pStyle w:val="PL"/>
      </w:pPr>
      <w:r>
        <w:t xml:space="preserve">              $ref: '#/components/schemas/EP_N17-Multiple'</w:t>
      </w:r>
    </w:p>
    <w:p w14:paraId="6AB30E9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72433E92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C45C1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00D3A9D" w14:textId="77777777" w:rsidR="007B793A" w:rsidRDefault="007B793A" w:rsidP="007B793A">
      <w:pPr>
        <w:pStyle w:val="PL"/>
      </w:pPr>
      <w:r>
        <w:t xml:space="preserve">        - type: object</w:t>
      </w:r>
    </w:p>
    <w:p w14:paraId="568E8096" w14:textId="77777777" w:rsidR="007B793A" w:rsidRDefault="007B793A" w:rsidP="007B793A">
      <w:pPr>
        <w:pStyle w:val="PL"/>
      </w:pPr>
      <w:r>
        <w:t xml:space="preserve">          properties:</w:t>
      </w:r>
    </w:p>
    <w:p w14:paraId="33E7D562" w14:textId="77777777" w:rsidR="007B793A" w:rsidRDefault="007B793A" w:rsidP="007B793A">
      <w:pPr>
        <w:pStyle w:val="PL"/>
      </w:pPr>
      <w:r>
        <w:t xml:space="preserve">            attributes:</w:t>
      </w:r>
    </w:p>
    <w:p w14:paraId="5FF1D0BD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E1CF14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3D22C1A" w14:textId="77777777" w:rsidR="007B793A" w:rsidRDefault="007B793A" w:rsidP="007B793A">
      <w:pPr>
        <w:pStyle w:val="PL"/>
      </w:pPr>
      <w:r>
        <w:t xml:space="preserve">                - type: object</w:t>
      </w:r>
    </w:p>
    <w:p w14:paraId="50F2A242" w14:textId="77777777" w:rsidR="007B793A" w:rsidRDefault="007B793A" w:rsidP="007B793A">
      <w:pPr>
        <w:pStyle w:val="PL"/>
      </w:pPr>
      <w:r>
        <w:t xml:space="preserve">                  properties:</w:t>
      </w:r>
    </w:p>
    <w:p w14:paraId="07479C6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14756B5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08D6484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1FA0970E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6ECFA8D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2F8CEECA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4CB1752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4EE834BB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D3BC26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seppInfo</w:t>
      </w:r>
      <w:proofErr w:type="spellEnd"/>
      <w:r>
        <w:t>:</w:t>
      </w:r>
    </w:p>
    <w:p w14:paraId="389E96EE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SeppInfo</w:t>
      </w:r>
      <w:proofErr w:type="spellEnd"/>
      <w:r>
        <w:t>'</w:t>
      </w:r>
    </w:p>
    <w:p w14:paraId="3710FF4E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221F1AD2" w14:textId="77777777" w:rsidR="007B793A" w:rsidRDefault="007B793A" w:rsidP="007B793A">
      <w:pPr>
        <w:pStyle w:val="PL"/>
      </w:pPr>
      <w:r>
        <w:t xml:space="preserve">        - type: object</w:t>
      </w:r>
    </w:p>
    <w:p w14:paraId="1E54A8B5" w14:textId="77777777" w:rsidR="007B793A" w:rsidRDefault="007B793A" w:rsidP="007B793A">
      <w:pPr>
        <w:pStyle w:val="PL"/>
      </w:pPr>
      <w:r>
        <w:t xml:space="preserve">          properties:</w:t>
      </w:r>
    </w:p>
    <w:p w14:paraId="30D8E6FF" w14:textId="77777777" w:rsidR="007B793A" w:rsidRDefault="007B793A" w:rsidP="007B793A">
      <w:pPr>
        <w:pStyle w:val="PL"/>
      </w:pPr>
      <w:r>
        <w:t xml:space="preserve">            EP_N32:</w:t>
      </w:r>
    </w:p>
    <w:p w14:paraId="0C2283CE" w14:textId="77777777" w:rsidR="007B793A" w:rsidRDefault="007B793A" w:rsidP="007B793A">
      <w:pPr>
        <w:pStyle w:val="PL"/>
      </w:pPr>
      <w:r>
        <w:t xml:space="preserve">              $ref: '#/components/schemas/EP_N32-Multiple'</w:t>
      </w:r>
    </w:p>
    <w:p w14:paraId="23272E0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311DCB9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181BC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AEF46F0" w14:textId="77777777" w:rsidR="007B793A" w:rsidRDefault="007B793A" w:rsidP="007B793A">
      <w:pPr>
        <w:pStyle w:val="PL"/>
      </w:pPr>
      <w:r>
        <w:t xml:space="preserve">        - type: object</w:t>
      </w:r>
    </w:p>
    <w:p w14:paraId="08813943" w14:textId="77777777" w:rsidR="007B793A" w:rsidRDefault="007B793A" w:rsidP="007B793A">
      <w:pPr>
        <w:pStyle w:val="PL"/>
      </w:pPr>
      <w:r>
        <w:t xml:space="preserve">          properties:</w:t>
      </w:r>
    </w:p>
    <w:p w14:paraId="607E6B2C" w14:textId="77777777" w:rsidR="007B793A" w:rsidRDefault="007B793A" w:rsidP="007B793A">
      <w:pPr>
        <w:pStyle w:val="PL"/>
      </w:pPr>
      <w:r>
        <w:t xml:space="preserve">            attributes:</w:t>
      </w:r>
    </w:p>
    <w:p w14:paraId="6CE25AC9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C1CF20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033CD14" w14:textId="77777777" w:rsidR="007B793A" w:rsidRDefault="007B793A" w:rsidP="007B793A">
      <w:pPr>
        <w:pStyle w:val="PL"/>
      </w:pPr>
      <w:r>
        <w:t xml:space="preserve">                - type: object</w:t>
      </w:r>
    </w:p>
    <w:p w14:paraId="7E4F328E" w14:textId="77777777" w:rsidR="007B793A" w:rsidRDefault="007B793A" w:rsidP="007B793A">
      <w:pPr>
        <w:pStyle w:val="PL"/>
      </w:pPr>
      <w:r>
        <w:t xml:space="preserve">                  properties:</w:t>
      </w:r>
    </w:p>
    <w:p w14:paraId="3F537DE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112CF2F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9A2E8A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9C36F4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2991200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F879F70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0FC6A2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E81F5B1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ABB941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92D1BE2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2938BA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7161B513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4C6C7C3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78E5FA28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9BAC8D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nwdafInfo</w:t>
      </w:r>
      <w:proofErr w:type="spellEnd"/>
      <w:r>
        <w:t>:</w:t>
      </w:r>
    </w:p>
    <w:p w14:paraId="7DB8BBB2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NwdafInfo</w:t>
      </w:r>
      <w:proofErr w:type="spellEnd"/>
      <w:r>
        <w:t>'</w:t>
      </w:r>
    </w:p>
    <w:p w14:paraId="33058DB5" w14:textId="77777777" w:rsidR="007B793A" w:rsidRDefault="007B793A" w:rsidP="007B793A">
      <w:pPr>
        <w:pStyle w:val="PL"/>
      </w:pPr>
      <w:r>
        <w:t xml:space="preserve">                      </w:t>
      </w:r>
    </w:p>
    <w:p w14:paraId="771A1DE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3FFA6696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3E548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63E4058" w14:textId="77777777" w:rsidR="007B793A" w:rsidRDefault="007B793A" w:rsidP="007B793A">
      <w:pPr>
        <w:pStyle w:val="PL"/>
      </w:pPr>
      <w:r>
        <w:t xml:space="preserve">        - type: object</w:t>
      </w:r>
    </w:p>
    <w:p w14:paraId="7D3766BA" w14:textId="77777777" w:rsidR="007B793A" w:rsidRDefault="007B793A" w:rsidP="007B793A">
      <w:pPr>
        <w:pStyle w:val="PL"/>
      </w:pPr>
      <w:r>
        <w:t xml:space="preserve">          properties:</w:t>
      </w:r>
    </w:p>
    <w:p w14:paraId="516CE9F3" w14:textId="77777777" w:rsidR="007B793A" w:rsidRDefault="007B793A" w:rsidP="007B793A">
      <w:pPr>
        <w:pStyle w:val="PL"/>
      </w:pPr>
      <w:r>
        <w:t xml:space="preserve">            attributes:</w:t>
      </w:r>
    </w:p>
    <w:p w14:paraId="5A57FD32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9952E8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10E9621" w14:textId="77777777" w:rsidR="007B793A" w:rsidRDefault="007B793A" w:rsidP="007B793A">
      <w:pPr>
        <w:pStyle w:val="PL"/>
      </w:pPr>
      <w:r>
        <w:t xml:space="preserve">                - type: object</w:t>
      </w:r>
    </w:p>
    <w:p w14:paraId="47A22F9A" w14:textId="77777777" w:rsidR="007B793A" w:rsidRDefault="007B793A" w:rsidP="007B793A">
      <w:pPr>
        <w:pStyle w:val="PL"/>
      </w:pPr>
      <w:r>
        <w:t xml:space="preserve">                  properties:</w:t>
      </w:r>
    </w:p>
    <w:p w14:paraId="340908F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59A94298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D6CA5C6" w14:textId="77777777" w:rsidR="007B793A" w:rsidRDefault="007B793A" w:rsidP="007B793A">
      <w:pPr>
        <w:pStyle w:val="PL"/>
      </w:pPr>
      <w:r>
        <w:t xml:space="preserve">                    address:</w:t>
      </w:r>
    </w:p>
    <w:p w14:paraId="5C206DA0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631A850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scpInfo</w:t>
      </w:r>
      <w:proofErr w:type="spellEnd"/>
      <w:r>
        <w:t>:</w:t>
      </w:r>
    </w:p>
    <w:p w14:paraId="0B6DC7E4" w14:textId="77777777" w:rsidR="007B793A" w:rsidRDefault="007B793A" w:rsidP="007B793A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ScpInfo</w:t>
      </w:r>
      <w:proofErr w:type="spellEnd"/>
      <w:r>
        <w:t>'</w:t>
      </w:r>
    </w:p>
    <w:p w14:paraId="0D9A3CB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7117E58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3CCCB2CC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F41EA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7484DF3" w14:textId="77777777" w:rsidR="007B793A" w:rsidRDefault="007B793A" w:rsidP="007B793A">
      <w:pPr>
        <w:pStyle w:val="PL"/>
      </w:pPr>
      <w:r>
        <w:t xml:space="preserve">        - type: object</w:t>
      </w:r>
    </w:p>
    <w:p w14:paraId="4BE32AFC" w14:textId="77777777" w:rsidR="007B793A" w:rsidRDefault="007B793A" w:rsidP="007B793A">
      <w:pPr>
        <w:pStyle w:val="PL"/>
      </w:pPr>
      <w:r>
        <w:t xml:space="preserve">          properties:</w:t>
      </w:r>
    </w:p>
    <w:p w14:paraId="64F4D8DD" w14:textId="77777777" w:rsidR="007B793A" w:rsidRDefault="007B793A" w:rsidP="007B793A">
      <w:pPr>
        <w:pStyle w:val="PL"/>
      </w:pPr>
      <w:r>
        <w:t xml:space="preserve">            attributes:</w:t>
      </w:r>
    </w:p>
    <w:p w14:paraId="203095E4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F30C1F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124AEE5" w14:textId="77777777" w:rsidR="007B793A" w:rsidRDefault="007B793A" w:rsidP="007B793A">
      <w:pPr>
        <w:pStyle w:val="PL"/>
      </w:pPr>
      <w:r>
        <w:t xml:space="preserve">                - type: object</w:t>
      </w:r>
    </w:p>
    <w:p w14:paraId="3756526C" w14:textId="77777777" w:rsidR="007B793A" w:rsidRDefault="007B793A" w:rsidP="007B793A">
      <w:pPr>
        <w:pStyle w:val="PL"/>
      </w:pPr>
      <w:r>
        <w:t xml:space="preserve">                  properties:</w:t>
      </w:r>
    </w:p>
    <w:p w14:paraId="05A4D1C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F1173C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B9345A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BE3DF86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002F903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D17C00F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32FBC5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495A2F79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23DC202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4ECB5BC7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A8CBDA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45594A1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233A4D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2481A29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3205E00" w14:textId="77777777" w:rsidR="007B793A" w:rsidRDefault="007B793A" w:rsidP="007B793A">
      <w:pPr>
        <w:pStyle w:val="PL"/>
      </w:pPr>
      <w:r>
        <w:t xml:space="preserve">                      items:</w:t>
      </w:r>
    </w:p>
    <w:p w14:paraId="4BC30E4D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50873D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004FFC9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1799A9F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nefId</w:t>
      </w:r>
      <w:proofErr w:type="spellEnd"/>
      <w:r>
        <w:t>:</w:t>
      </w:r>
    </w:p>
    <w:p w14:paraId="7D190C70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4FF325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pfdData</w:t>
      </w:r>
      <w:proofErr w:type="spellEnd"/>
      <w:r>
        <w:t>:</w:t>
      </w:r>
    </w:p>
    <w:p w14:paraId="0D3BC147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PfdData</w:t>
      </w:r>
      <w:proofErr w:type="spellEnd"/>
      <w:r>
        <w:t>'</w:t>
      </w:r>
    </w:p>
    <w:p w14:paraId="487269B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afEeData</w:t>
      </w:r>
      <w:proofErr w:type="spellEnd"/>
      <w:r>
        <w:t>:</w:t>
      </w:r>
    </w:p>
    <w:p w14:paraId="684DFEF9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AfEventExposureData</w:t>
      </w:r>
      <w:proofErr w:type="spellEnd"/>
      <w:r>
        <w:t>'</w:t>
      </w:r>
    </w:p>
    <w:p w14:paraId="133B757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gpsiRanges</w:t>
      </w:r>
      <w:proofErr w:type="spellEnd"/>
      <w:r>
        <w:t>:</w:t>
      </w:r>
    </w:p>
    <w:p w14:paraId="6B163C5B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F165F00" w14:textId="77777777" w:rsidR="007B793A" w:rsidRDefault="007B793A" w:rsidP="007B793A">
      <w:pPr>
        <w:pStyle w:val="PL"/>
      </w:pPr>
      <w:r>
        <w:t xml:space="preserve">                      items:</w:t>
      </w:r>
    </w:p>
    <w:p w14:paraId="28476B3A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IdentityRange</w:t>
      </w:r>
      <w:proofErr w:type="spellEnd"/>
      <w:r>
        <w:t>'</w:t>
      </w:r>
    </w:p>
    <w:p w14:paraId="56E95CF2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519F97B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externalGroupIdentifiersRanges</w:t>
      </w:r>
      <w:proofErr w:type="spellEnd"/>
      <w:r>
        <w:t>:</w:t>
      </w:r>
    </w:p>
    <w:p w14:paraId="728B2ABA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FF32212" w14:textId="77777777" w:rsidR="007B793A" w:rsidRDefault="007B793A" w:rsidP="007B793A">
      <w:pPr>
        <w:pStyle w:val="PL"/>
      </w:pPr>
      <w:r>
        <w:t xml:space="preserve">                      items:</w:t>
      </w:r>
    </w:p>
    <w:p w14:paraId="0D6EFA2A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IdentityRange</w:t>
      </w:r>
      <w:proofErr w:type="spellEnd"/>
      <w:r>
        <w:t>'</w:t>
      </w:r>
    </w:p>
    <w:p w14:paraId="757FC6C4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41F93F2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servedFqdnList</w:t>
      </w:r>
      <w:proofErr w:type="spellEnd"/>
      <w:r>
        <w:t>:</w:t>
      </w:r>
    </w:p>
    <w:p w14:paraId="11F9391A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2110642D" w14:textId="77777777" w:rsidR="007B793A" w:rsidRDefault="007B793A" w:rsidP="007B793A">
      <w:pPr>
        <w:pStyle w:val="PL"/>
      </w:pPr>
      <w:r>
        <w:t xml:space="preserve">                      items:</w:t>
      </w:r>
    </w:p>
    <w:p w14:paraId="0CDFE200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03EDD0B4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556C2D6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dnaiList</w:t>
      </w:r>
      <w:proofErr w:type="spellEnd"/>
      <w:r>
        <w:t>:</w:t>
      </w:r>
    </w:p>
    <w:p w14:paraId="3217BCF6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3B907B3" w14:textId="77777777" w:rsidR="007B793A" w:rsidRDefault="007B793A" w:rsidP="007B793A">
      <w:pPr>
        <w:pStyle w:val="PL"/>
      </w:pPr>
      <w:r>
        <w:t xml:space="preserve">                      items:</w:t>
      </w:r>
    </w:p>
    <w:p w14:paraId="7C69522A" w14:textId="77777777" w:rsidR="007B793A" w:rsidRDefault="007B793A" w:rsidP="007B793A">
      <w:pPr>
        <w:pStyle w:val="PL"/>
      </w:pPr>
      <w:r>
        <w:t xml:space="preserve">            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F8203ED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69DD7FE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unTrustAfInfoList</w:t>
      </w:r>
      <w:proofErr w:type="spellEnd"/>
      <w:r>
        <w:t>:</w:t>
      </w:r>
    </w:p>
    <w:p w14:paraId="717F9A0D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745D138" w14:textId="77777777" w:rsidR="007B793A" w:rsidRDefault="007B793A" w:rsidP="007B793A">
      <w:pPr>
        <w:pStyle w:val="PL"/>
      </w:pPr>
      <w:r>
        <w:t xml:space="preserve">                      items:</w:t>
      </w:r>
    </w:p>
    <w:p w14:paraId="5C782BC8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UnTrustAfInfo</w:t>
      </w:r>
      <w:proofErr w:type="spellEnd"/>
      <w:r>
        <w:t>'</w:t>
      </w:r>
    </w:p>
    <w:p w14:paraId="09347AB7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3D5476E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uasNfFunctionalityInd</w:t>
      </w:r>
      <w:proofErr w:type="spellEnd"/>
      <w:r>
        <w:t>:</w:t>
      </w:r>
    </w:p>
    <w:p w14:paraId="6C624D23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2363406" w14:textId="77777777" w:rsidR="007B793A" w:rsidRDefault="007B793A" w:rsidP="007B793A">
      <w:pPr>
        <w:pStyle w:val="PL"/>
      </w:pPr>
      <w:r>
        <w:t xml:space="preserve">                      default: false</w:t>
      </w:r>
    </w:p>
    <w:p w14:paraId="44768AD8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12B950F2" w14:textId="77777777" w:rsidR="007B793A" w:rsidRDefault="007B793A" w:rsidP="007B793A">
      <w:pPr>
        <w:pStyle w:val="PL"/>
      </w:pPr>
      <w:r>
        <w:t xml:space="preserve">        - type: object</w:t>
      </w:r>
    </w:p>
    <w:p w14:paraId="6A630A89" w14:textId="77777777" w:rsidR="007B793A" w:rsidRDefault="007B793A" w:rsidP="007B793A">
      <w:pPr>
        <w:pStyle w:val="PL"/>
      </w:pPr>
      <w:r>
        <w:t xml:space="preserve">          properties:</w:t>
      </w:r>
    </w:p>
    <w:p w14:paraId="74981391" w14:textId="77777777" w:rsidR="007B793A" w:rsidRDefault="007B793A" w:rsidP="007B793A">
      <w:pPr>
        <w:pStyle w:val="PL"/>
      </w:pPr>
      <w:r>
        <w:t xml:space="preserve">            EP_N33:</w:t>
      </w:r>
    </w:p>
    <w:p w14:paraId="09338DCD" w14:textId="77777777" w:rsidR="007B793A" w:rsidRDefault="007B793A" w:rsidP="007B793A">
      <w:pPr>
        <w:pStyle w:val="PL"/>
      </w:pPr>
      <w:r>
        <w:t xml:space="preserve">              $ref: '#/components/schemas/EP_N33-Multiple'</w:t>
      </w:r>
    </w:p>
    <w:p w14:paraId="19D3A92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680CC8B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7CA08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127D7B4" w14:textId="77777777" w:rsidR="007B793A" w:rsidRDefault="007B793A" w:rsidP="007B793A">
      <w:pPr>
        <w:pStyle w:val="PL"/>
      </w:pPr>
      <w:r>
        <w:t xml:space="preserve">        - type: object</w:t>
      </w:r>
    </w:p>
    <w:p w14:paraId="308ADAC0" w14:textId="77777777" w:rsidR="007B793A" w:rsidRDefault="007B793A" w:rsidP="007B793A">
      <w:pPr>
        <w:pStyle w:val="PL"/>
      </w:pPr>
      <w:r>
        <w:t xml:space="preserve">          properties:</w:t>
      </w:r>
    </w:p>
    <w:p w14:paraId="59F6C0BB" w14:textId="77777777" w:rsidR="007B793A" w:rsidRDefault="007B793A" w:rsidP="007B793A">
      <w:pPr>
        <w:pStyle w:val="PL"/>
      </w:pPr>
      <w:r>
        <w:t xml:space="preserve">            attributes:</w:t>
      </w:r>
    </w:p>
    <w:p w14:paraId="6A4C9CA0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218609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91FCDED" w14:textId="77777777" w:rsidR="007B793A" w:rsidRDefault="007B793A" w:rsidP="007B793A">
      <w:pPr>
        <w:pStyle w:val="PL"/>
      </w:pPr>
      <w:r>
        <w:t xml:space="preserve">                - type: object</w:t>
      </w:r>
    </w:p>
    <w:p w14:paraId="342BE1F4" w14:textId="77777777" w:rsidR="007B793A" w:rsidRDefault="007B793A" w:rsidP="007B793A">
      <w:pPr>
        <w:pStyle w:val="PL"/>
      </w:pPr>
      <w:r>
        <w:lastRenderedPageBreak/>
        <w:t xml:space="preserve">                  properties:</w:t>
      </w:r>
    </w:p>
    <w:p w14:paraId="128813D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96E4D3E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95FC1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7FF503E0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5A29C70" w14:textId="77777777" w:rsidR="007B793A" w:rsidRDefault="007B793A" w:rsidP="007B793A">
      <w:pPr>
        <w:pStyle w:val="PL"/>
      </w:pPr>
      <w:r>
        <w:t xml:space="preserve">                      items:</w:t>
      </w:r>
    </w:p>
    <w:p w14:paraId="7A585C76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2AE00AB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nsacfInfo</w:t>
      </w:r>
      <w:proofErr w:type="spellEnd"/>
      <w:r>
        <w:t>:</w:t>
      </w:r>
    </w:p>
    <w:p w14:paraId="7008AF7A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NsacfInfo</w:t>
      </w:r>
      <w:proofErr w:type="spellEnd"/>
      <w:r>
        <w:t>'</w:t>
      </w:r>
    </w:p>
    <w:p w14:paraId="1840CBB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08D3F0A5" w14:textId="77777777" w:rsidR="007B793A" w:rsidRDefault="007B793A" w:rsidP="007B793A">
      <w:pPr>
        <w:pStyle w:val="PL"/>
      </w:pPr>
      <w:r>
        <w:t xml:space="preserve">        - type: object</w:t>
      </w:r>
    </w:p>
    <w:p w14:paraId="45C39028" w14:textId="77777777" w:rsidR="007B793A" w:rsidRDefault="007B793A" w:rsidP="007B793A">
      <w:pPr>
        <w:pStyle w:val="PL"/>
      </w:pPr>
      <w:r>
        <w:t xml:space="preserve">          properties:</w:t>
      </w:r>
    </w:p>
    <w:p w14:paraId="7A7E1A6E" w14:textId="77777777" w:rsidR="007B793A" w:rsidRDefault="007B793A" w:rsidP="007B793A">
      <w:pPr>
        <w:pStyle w:val="PL"/>
      </w:pPr>
      <w:r>
        <w:t xml:space="preserve">            EP_N60:</w:t>
      </w:r>
    </w:p>
    <w:p w14:paraId="52C8EE3D" w14:textId="77777777" w:rsidR="007B793A" w:rsidRDefault="007B793A" w:rsidP="007B793A">
      <w:pPr>
        <w:pStyle w:val="PL"/>
      </w:pPr>
      <w:r>
        <w:t xml:space="preserve">              $ref: '#/components/schemas/EP_N60-Multiple'</w:t>
      </w:r>
    </w:p>
    <w:p w14:paraId="016872CE" w14:textId="77777777" w:rsidR="007B793A" w:rsidRDefault="007B793A" w:rsidP="007B793A">
      <w:pPr>
        <w:pStyle w:val="PL"/>
      </w:pPr>
    </w:p>
    <w:p w14:paraId="1F08F7B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361502A0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1287D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4F2C8E7" w14:textId="77777777" w:rsidR="007B793A" w:rsidRDefault="007B793A" w:rsidP="007B793A">
      <w:pPr>
        <w:pStyle w:val="PL"/>
      </w:pPr>
      <w:r>
        <w:t xml:space="preserve">        - type: object</w:t>
      </w:r>
    </w:p>
    <w:p w14:paraId="511238C8" w14:textId="77777777" w:rsidR="007B793A" w:rsidRDefault="007B793A" w:rsidP="007B793A">
      <w:pPr>
        <w:pStyle w:val="PL"/>
      </w:pPr>
      <w:r>
        <w:t xml:space="preserve">          properties:</w:t>
      </w:r>
    </w:p>
    <w:p w14:paraId="43193BF4" w14:textId="77777777" w:rsidR="007B793A" w:rsidRDefault="007B793A" w:rsidP="007B793A">
      <w:pPr>
        <w:pStyle w:val="PL"/>
      </w:pPr>
      <w:r>
        <w:t xml:space="preserve">            attributes:</w:t>
      </w:r>
    </w:p>
    <w:p w14:paraId="3A1DDDAD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CE0E1D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A004753" w14:textId="77777777" w:rsidR="007B793A" w:rsidRDefault="007B793A" w:rsidP="007B793A">
      <w:pPr>
        <w:pStyle w:val="PL"/>
      </w:pPr>
      <w:r>
        <w:t xml:space="preserve">                - type: object</w:t>
      </w:r>
    </w:p>
    <w:p w14:paraId="07BD1E5C" w14:textId="77777777" w:rsidR="007B793A" w:rsidRDefault="007B793A" w:rsidP="007B793A">
      <w:pPr>
        <w:pStyle w:val="PL"/>
      </w:pPr>
      <w:r>
        <w:t xml:space="preserve">                  properties:</w:t>
      </w:r>
    </w:p>
    <w:p w14:paraId="7D4275C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9AD42A2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06E23E1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0738D02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BF54B1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4F52A7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A22B69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C2DA13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E34FF58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423490C9" w14:textId="77777777" w:rsidR="007B793A" w:rsidRDefault="007B793A" w:rsidP="007B793A">
      <w:pPr>
        <w:pStyle w:val="PL"/>
      </w:pPr>
      <w:r>
        <w:t xml:space="preserve">        - type: object</w:t>
      </w:r>
    </w:p>
    <w:p w14:paraId="75A3433C" w14:textId="77777777" w:rsidR="007B793A" w:rsidRDefault="007B793A" w:rsidP="007B793A">
      <w:pPr>
        <w:pStyle w:val="PL"/>
      </w:pPr>
      <w:r>
        <w:t xml:space="preserve">          properties:</w:t>
      </w:r>
    </w:p>
    <w:p w14:paraId="13575B4C" w14:textId="77777777" w:rsidR="007B793A" w:rsidRDefault="007B793A" w:rsidP="007B793A">
      <w:pPr>
        <w:pStyle w:val="PL"/>
      </w:pPr>
      <w:r>
        <w:t xml:space="preserve">            EP_Npc4:</w:t>
      </w:r>
    </w:p>
    <w:p w14:paraId="195627E3" w14:textId="77777777" w:rsidR="007B793A" w:rsidRDefault="007B793A" w:rsidP="007B793A">
      <w:pPr>
        <w:pStyle w:val="PL"/>
      </w:pPr>
      <w:r>
        <w:t xml:space="preserve">              $ref: '#/components/schemas/EP_Npc4-Multiple'</w:t>
      </w:r>
    </w:p>
    <w:p w14:paraId="1944E890" w14:textId="77777777" w:rsidR="007B793A" w:rsidRDefault="007B793A" w:rsidP="007B793A">
      <w:pPr>
        <w:pStyle w:val="PL"/>
      </w:pPr>
      <w:r>
        <w:t xml:space="preserve">            EP_Npc6:</w:t>
      </w:r>
    </w:p>
    <w:p w14:paraId="039A9F87" w14:textId="77777777" w:rsidR="007B793A" w:rsidRDefault="007B793A" w:rsidP="007B793A">
      <w:pPr>
        <w:pStyle w:val="PL"/>
      </w:pPr>
      <w:r>
        <w:t xml:space="preserve">              $ref: '#/components/schemas/EP_Npc6-Multiple'</w:t>
      </w:r>
    </w:p>
    <w:p w14:paraId="5DE6AEE5" w14:textId="77777777" w:rsidR="007B793A" w:rsidRDefault="007B793A" w:rsidP="007B793A">
      <w:pPr>
        <w:pStyle w:val="PL"/>
      </w:pPr>
      <w:r>
        <w:t xml:space="preserve">            EP_Npc7:</w:t>
      </w:r>
    </w:p>
    <w:p w14:paraId="75D07183" w14:textId="77777777" w:rsidR="007B793A" w:rsidRDefault="007B793A" w:rsidP="007B793A">
      <w:pPr>
        <w:pStyle w:val="PL"/>
      </w:pPr>
      <w:r>
        <w:t xml:space="preserve">              $ref: '#/components/schemas/EP_Npc7-Multiple'</w:t>
      </w:r>
    </w:p>
    <w:p w14:paraId="589FA520" w14:textId="77777777" w:rsidR="007B793A" w:rsidRDefault="007B793A" w:rsidP="007B793A">
      <w:pPr>
        <w:pStyle w:val="PL"/>
      </w:pPr>
      <w:r>
        <w:t xml:space="preserve">            EP_Npc8:</w:t>
      </w:r>
    </w:p>
    <w:p w14:paraId="7F8EA43F" w14:textId="77777777" w:rsidR="007B793A" w:rsidRDefault="007B793A" w:rsidP="007B793A">
      <w:pPr>
        <w:pStyle w:val="PL"/>
      </w:pPr>
      <w:r>
        <w:t xml:space="preserve">              $ref: '#/components/schemas/EP_Npc8-Multiple'</w:t>
      </w:r>
    </w:p>
    <w:p w14:paraId="1E400D1C" w14:textId="77777777" w:rsidR="007B793A" w:rsidRDefault="007B793A" w:rsidP="007B793A">
      <w:pPr>
        <w:pStyle w:val="PL"/>
      </w:pPr>
    </w:p>
    <w:p w14:paraId="1A43A758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307788FA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CEA68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6D75C5D" w14:textId="77777777" w:rsidR="007B793A" w:rsidRDefault="007B793A" w:rsidP="007B793A">
      <w:pPr>
        <w:pStyle w:val="PL"/>
      </w:pPr>
      <w:r>
        <w:t xml:space="preserve">        - type: object</w:t>
      </w:r>
    </w:p>
    <w:p w14:paraId="7EFF3505" w14:textId="77777777" w:rsidR="007B793A" w:rsidRDefault="007B793A" w:rsidP="007B793A">
      <w:pPr>
        <w:pStyle w:val="PL"/>
      </w:pPr>
      <w:r>
        <w:t xml:space="preserve">          properties:</w:t>
      </w:r>
    </w:p>
    <w:p w14:paraId="1FA20DD5" w14:textId="77777777" w:rsidR="007B793A" w:rsidRDefault="007B793A" w:rsidP="007B793A">
      <w:pPr>
        <w:pStyle w:val="PL"/>
      </w:pPr>
      <w:r>
        <w:t xml:space="preserve">            attributes:</w:t>
      </w:r>
    </w:p>
    <w:p w14:paraId="26F97886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9185D8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8C88F27" w14:textId="77777777" w:rsidR="007B793A" w:rsidRDefault="007B793A" w:rsidP="007B793A">
      <w:pPr>
        <w:pStyle w:val="PL"/>
      </w:pPr>
      <w:r>
        <w:t xml:space="preserve">                - type: object</w:t>
      </w:r>
    </w:p>
    <w:p w14:paraId="3128A349" w14:textId="77777777" w:rsidR="007B793A" w:rsidRDefault="007B793A" w:rsidP="007B793A">
      <w:pPr>
        <w:pStyle w:val="PL"/>
      </w:pPr>
      <w:r>
        <w:t xml:space="preserve">                  properties:</w:t>
      </w:r>
    </w:p>
    <w:p w14:paraId="7F0CF25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2EBB11F6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9ACD02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5B9399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DE300C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8A2224B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F0A7A1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1FFA1B2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8F0380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12A2395D" w14:textId="77777777" w:rsidR="007B793A" w:rsidRDefault="007B793A" w:rsidP="007B793A">
      <w:pPr>
        <w:pStyle w:val="PL"/>
      </w:pPr>
      <w:r>
        <w:t xml:space="preserve">        - type: object</w:t>
      </w:r>
    </w:p>
    <w:p w14:paraId="747F6FEF" w14:textId="77777777" w:rsidR="007B793A" w:rsidRDefault="007B793A" w:rsidP="007B793A">
      <w:pPr>
        <w:pStyle w:val="PL"/>
      </w:pPr>
      <w:r>
        <w:t xml:space="preserve">          properties:</w:t>
      </w:r>
    </w:p>
    <w:p w14:paraId="57F62B25" w14:textId="77777777" w:rsidR="007B793A" w:rsidRDefault="007B793A" w:rsidP="007B793A">
      <w:pPr>
        <w:pStyle w:val="PL"/>
      </w:pPr>
      <w:r>
        <w:t xml:space="preserve">            EP_N88:</w:t>
      </w:r>
    </w:p>
    <w:p w14:paraId="19E20615" w14:textId="77777777" w:rsidR="007B793A" w:rsidRDefault="007B793A" w:rsidP="007B793A">
      <w:pPr>
        <w:pStyle w:val="PL"/>
      </w:pPr>
      <w:r>
        <w:t xml:space="preserve">              $ref: '#/components/schemas/EP_N88-Multiple'</w:t>
      </w:r>
    </w:p>
    <w:p w14:paraId="0F100CBA" w14:textId="77777777" w:rsidR="007B793A" w:rsidRDefault="007B793A" w:rsidP="007B793A">
      <w:pPr>
        <w:pStyle w:val="PL"/>
      </w:pPr>
    </w:p>
    <w:p w14:paraId="75C4FEC7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216F15E0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A6F65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945116A" w14:textId="77777777" w:rsidR="007B793A" w:rsidRDefault="007B793A" w:rsidP="007B793A">
      <w:pPr>
        <w:pStyle w:val="PL"/>
      </w:pPr>
      <w:r>
        <w:t xml:space="preserve">        - type: object</w:t>
      </w:r>
    </w:p>
    <w:p w14:paraId="79B9F6FB" w14:textId="77777777" w:rsidR="007B793A" w:rsidRDefault="007B793A" w:rsidP="007B793A">
      <w:pPr>
        <w:pStyle w:val="PL"/>
      </w:pPr>
      <w:r>
        <w:t xml:space="preserve">          properties:</w:t>
      </w:r>
    </w:p>
    <w:p w14:paraId="6E44F577" w14:textId="77777777" w:rsidR="007B793A" w:rsidRDefault="007B793A" w:rsidP="007B793A">
      <w:pPr>
        <w:pStyle w:val="PL"/>
      </w:pPr>
      <w:r>
        <w:t xml:space="preserve">            attributes:</w:t>
      </w:r>
    </w:p>
    <w:p w14:paraId="6689C0DA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B85751" w14:textId="77777777" w:rsidR="007B793A" w:rsidRDefault="007B793A" w:rsidP="007B793A">
      <w:pPr>
        <w:pStyle w:val="PL"/>
      </w:pPr>
      <w:r>
        <w:t xml:space="preserve">                - type: object</w:t>
      </w:r>
    </w:p>
    <w:p w14:paraId="33FA9C63" w14:textId="77777777" w:rsidR="007B793A" w:rsidRDefault="007B793A" w:rsidP="007B793A">
      <w:pPr>
        <w:pStyle w:val="PL"/>
      </w:pPr>
      <w:r>
        <w:t xml:space="preserve">                  properties:</w:t>
      </w:r>
    </w:p>
    <w:p w14:paraId="304E5343" w14:textId="77777777" w:rsidR="007B793A" w:rsidRDefault="007B793A" w:rsidP="007B793A">
      <w:pPr>
        <w:pStyle w:val="PL"/>
      </w:pPr>
      <w:r>
        <w:lastRenderedPageBreak/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47DD0E40" w14:textId="77777777" w:rsidR="007B793A" w:rsidRDefault="007B793A" w:rsidP="007B793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0678901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5A3C3F82" w14:textId="77777777" w:rsidR="007B793A" w:rsidRDefault="007B793A" w:rsidP="007B793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545D3BD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17CC6F62" w14:textId="77777777" w:rsidR="007B793A" w:rsidRDefault="007B793A" w:rsidP="007B793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18D9CDC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76B74611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007FC0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7D5C6A2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D60B993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62BC15C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649CDAF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70894E35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E8A399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77D05D3F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F9642B6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289E74F" w14:textId="77777777" w:rsidR="007B793A" w:rsidRDefault="007B793A" w:rsidP="007B793A">
      <w:pPr>
        <w:pStyle w:val="PL"/>
      </w:pPr>
      <w:r>
        <w:t xml:space="preserve">                        - USERPLANE</w:t>
      </w:r>
    </w:p>
    <w:p w14:paraId="4F7B7519" w14:textId="77777777" w:rsidR="007B793A" w:rsidRDefault="007B793A" w:rsidP="007B793A">
      <w:pPr>
        <w:pStyle w:val="PL"/>
      </w:pPr>
      <w:r>
        <w:t xml:space="preserve">                        - CONTROLPLANE</w:t>
      </w:r>
    </w:p>
    <w:p w14:paraId="4E483126" w14:textId="77777777" w:rsidR="007B793A" w:rsidRDefault="007B793A" w:rsidP="007B793A">
      <w:pPr>
        <w:pStyle w:val="PL"/>
      </w:pPr>
      <w:r>
        <w:t xml:space="preserve">                        - BOTH</w:t>
      </w:r>
    </w:p>
    <w:p w14:paraId="42925C51" w14:textId="77777777" w:rsidR="007B793A" w:rsidRDefault="007B793A" w:rsidP="007B793A">
      <w:pPr>
        <w:pStyle w:val="PL"/>
      </w:pPr>
      <w:r>
        <w:t xml:space="preserve">                    5GCNfConnEcmInfoList:</w:t>
      </w:r>
    </w:p>
    <w:p w14:paraId="03EC5D48" w14:textId="77777777" w:rsidR="007B793A" w:rsidRDefault="007B793A" w:rsidP="007B793A">
      <w:pPr>
        <w:pStyle w:val="PL"/>
      </w:pPr>
      <w:r>
        <w:t xml:space="preserve">                      $ref: '#/components/schemas/5GCNfConnEcmInfoList'</w:t>
      </w:r>
    </w:p>
    <w:p w14:paraId="1DC33C1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65E438C2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7F62497B" w14:textId="77777777" w:rsidR="007B793A" w:rsidRDefault="007B793A" w:rsidP="007B793A">
      <w:pPr>
        <w:pStyle w:val="PL"/>
      </w:pPr>
    </w:p>
    <w:p w14:paraId="78AA002C" w14:textId="77777777" w:rsidR="007B793A" w:rsidRDefault="007B793A" w:rsidP="007B793A">
      <w:pPr>
        <w:pStyle w:val="PL"/>
      </w:pPr>
    </w:p>
    <w:p w14:paraId="2CD58801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16CF571F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4E020D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AB172A1" w14:textId="77777777" w:rsidR="007B793A" w:rsidRDefault="007B793A" w:rsidP="007B793A">
      <w:pPr>
        <w:pStyle w:val="PL"/>
      </w:pPr>
      <w:r>
        <w:t xml:space="preserve">        - type: object</w:t>
      </w:r>
    </w:p>
    <w:p w14:paraId="34877663" w14:textId="77777777" w:rsidR="007B793A" w:rsidRDefault="007B793A" w:rsidP="007B793A">
      <w:pPr>
        <w:pStyle w:val="PL"/>
      </w:pPr>
      <w:r>
        <w:t xml:space="preserve">          properties:</w:t>
      </w:r>
    </w:p>
    <w:p w14:paraId="4BD57D05" w14:textId="77777777" w:rsidR="007B793A" w:rsidRDefault="007B793A" w:rsidP="007B793A">
      <w:pPr>
        <w:pStyle w:val="PL"/>
      </w:pPr>
      <w:r>
        <w:t xml:space="preserve">            attributes:</w:t>
      </w:r>
    </w:p>
    <w:p w14:paraId="582A067A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47521B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E25C334" w14:textId="77777777" w:rsidR="007B793A" w:rsidRDefault="007B793A" w:rsidP="007B793A">
      <w:pPr>
        <w:pStyle w:val="PL"/>
      </w:pPr>
      <w:r>
        <w:t xml:space="preserve">                - type: object</w:t>
      </w:r>
    </w:p>
    <w:p w14:paraId="19BE833A" w14:textId="77777777" w:rsidR="007B793A" w:rsidRDefault="007B793A" w:rsidP="007B793A">
      <w:pPr>
        <w:pStyle w:val="PL"/>
      </w:pPr>
      <w:r>
        <w:t xml:space="preserve">                  properties:</w:t>
      </w:r>
    </w:p>
    <w:p w14:paraId="3CBCF9A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8C31EC4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080128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3C53B044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19DF7C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54371CF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5E952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48C00B0" w14:textId="77777777" w:rsidR="007B793A" w:rsidRDefault="007B793A" w:rsidP="007B793A">
      <w:pPr>
        <w:pStyle w:val="PL"/>
      </w:pPr>
      <w:r>
        <w:t xml:space="preserve">        - type: object</w:t>
      </w:r>
    </w:p>
    <w:p w14:paraId="0A03106B" w14:textId="77777777" w:rsidR="007B793A" w:rsidRDefault="007B793A" w:rsidP="007B793A">
      <w:pPr>
        <w:pStyle w:val="PL"/>
      </w:pPr>
      <w:r>
        <w:t xml:space="preserve">          properties:</w:t>
      </w:r>
    </w:p>
    <w:p w14:paraId="3299A05B" w14:textId="77777777" w:rsidR="007B793A" w:rsidRDefault="007B793A" w:rsidP="007B793A">
      <w:pPr>
        <w:pStyle w:val="PL"/>
      </w:pPr>
      <w:r>
        <w:t xml:space="preserve">            attributes:</w:t>
      </w:r>
    </w:p>
    <w:p w14:paraId="4AA98179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D8E48F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2C5277B" w14:textId="77777777" w:rsidR="007B793A" w:rsidRDefault="007B793A" w:rsidP="007B793A">
      <w:pPr>
        <w:pStyle w:val="PL"/>
      </w:pPr>
      <w:r>
        <w:t xml:space="preserve">                - type: object</w:t>
      </w:r>
    </w:p>
    <w:p w14:paraId="308851E2" w14:textId="77777777" w:rsidR="007B793A" w:rsidRDefault="007B793A" w:rsidP="007B793A">
      <w:pPr>
        <w:pStyle w:val="PL"/>
      </w:pPr>
      <w:r>
        <w:t xml:space="preserve">                  properties:</w:t>
      </w:r>
    </w:p>
    <w:p w14:paraId="78BA076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3BB762E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9B1822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9DBCC6B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3DF71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43C2AFB" w14:textId="77777777" w:rsidR="007B793A" w:rsidRDefault="007B793A" w:rsidP="007B793A">
      <w:pPr>
        <w:pStyle w:val="PL"/>
      </w:pPr>
      <w:r>
        <w:t xml:space="preserve">        - type: object</w:t>
      </w:r>
    </w:p>
    <w:p w14:paraId="0349B6EE" w14:textId="77777777" w:rsidR="007B793A" w:rsidRDefault="007B793A" w:rsidP="007B793A">
      <w:pPr>
        <w:pStyle w:val="PL"/>
      </w:pPr>
      <w:r>
        <w:t xml:space="preserve">          properties:</w:t>
      </w:r>
    </w:p>
    <w:p w14:paraId="3DFB7079" w14:textId="77777777" w:rsidR="007B793A" w:rsidRDefault="007B793A" w:rsidP="007B793A">
      <w:pPr>
        <w:pStyle w:val="PL"/>
      </w:pPr>
      <w:r>
        <w:t xml:space="preserve">            attributes:</w:t>
      </w:r>
    </w:p>
    <w:p w14:paraId="7216ABA5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C3DA0A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7690B0A2" w14:textId="77777777" w:rsidR="007B793A" w:rsidRDefault="007B793A" w:rsidP="007B793A">
      <w:pPr>
        <w:pStyle w:val="PL"/>
      </w:pPr>
      <w:r>
        <w:t xml:space="preserve">                - type: object</w:t>
      </w:r>
    </w:p>
    <w:p w14:paraId="27D5327C" w14:textId="77777777" w:rsidR="007B793A" w:rsidRDefault="007B793A" w:rsidP="007B793A">
      <w:pPr>
        <w:pStyle w:val="PL"/>
      </w:pPr>
      <w:r>
        <w:t xml:space="preserve">                  properties:</w:t>
      </w:r>
    </w:p>
    <w:p w14:paraId="38FE8DC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892A148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C41F64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1992320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95F26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B818501" w14:textId="77777777" w:rsidR="007B793A" w:rsidRDefault="007B793A" w:rsidP="007B793A">
      <w:pPr>
        <w:pStyle w:val="PL"/>
      </w:pPr>
      <w:r>
        <w:t xml:space="preserve">        - type: object</w:t>
      </w:r>
    </w:p>
    <w:p w14:paraId="42D84F8E" w14:textId="77777777" w:rsidR="007B793A" w:rsidRDefault="007B793A" w:rsidP="007B793A">
      <w:pPr>
        <w:pStyle w:val="PL"/>
      </w:pPr>
      <w:r>
        <w:t xml:space="preserve">          properties:</w:t>
      </w:r>
    </w:p>
    <w:p w14:paraId="7F70CC67" w14:textId="77777777" w:rsidR="007B793A" w:rsidRDefault="007B793A" w:rsidP="007B793A">
      <w:pPr>
        <w:pStyle w:val="PL"/>
      </w:pPr>
      <w:r>
        <w:t xml:space="preserve">            attributes:</w:t>
      </w:r>
    </w:p>
    <w:p w14:paraId="255E991C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248D3B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A4AE3E7" w14:textId="77777777" w:rsidR="007B793A" w:rsidRDefault="007B793A" w:rsidP="007B793A">
      <w:pPr>
        <w:pStyle w:val="PL"/>
      </w:pPr>
      <w:r>
        <w:t xml:space="preserve">                - type: object</w:t>
      </w:r>
    </w:p>
    <w:p w14:paraId="3615FC18" w14:textId="77777777" w:rsidR="007B793A" w:rsidRDefault="007B793A" w:rsidP="007B793A">
      <w:pPr>
        <w:pStyle w:val="PL"/>
      </w:pPr>
      <w:r>
        <w:t xml:space="preserve">                  properties:</w:t>
      </w:r>
    </w:p>
    <w:p w14:paraId="0475032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805DDB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3418397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206208C4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6BF6FBF3" w14:textId="77777777" w:rsidR="007B793A" w:rsidRDefault="007B793A" w:rsidP="007B793A">
      <w:pPr>
        <w:pStyle w:val="PL"/>
      </w:pPr>
      <w:r>
        <w:lastRenderedPageBreak/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D2C94AE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250DDB5" w14:textId="77777777" w:rsidR="007B793A" w:rsidRDefault="007B793A" w:rsidP="007B793A">
      <w:pPr>
        <w:pStyle w:val="PL"/>
      </w:pPr>
    </w:p>
    <w:p w14:paraId="63564464" w14:textId="77777777" w:rsidR="007B793A" w:rsidRDefault="007B793A" w:rsidP="007B793A">
      <w:pPr>
        <w:pStyle w:val="PL"/>
      </w:pPr>
    </w:p>
    <w:p w14:paraId="7F8A8FC9" w14:textId="77777777" w:rsidR="007B793A" w:rsidRDefault="007B793A" w:rsidP="007B793A">
      <w:pPr>
        <w:pStyle w:val="PL"/>
      </w:pPr>
      <w:r>
        <w:t xml:space="preserve">    EP_N2-Single:</w:t>
      </w:r>
    </w:p>
    <w:p w14:paraId="01BAFB99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52CD8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CA2E585" w14:textId="77777777" w:rsidR="007B793A" w:rsidRDefault="007B793A" w:rsidP="007B793A">
      <w:pPr>
        <w:pStyle w:val="PL"/>
      </w:pPr>
      <w:r>
        <w:t xml:space="preserve">        - type: object</w:t>
      </w:r>
    </w:p>
    <w:p w14:paraId="404C0272" w14:textId="77777777" w:rsidR="007B793A" w:rsidRDefault="007B793A" w:rsidP="007B793A">
      <w:pPr>
        <w:pStyle w:val="PL"/>
      </w:pPr>
      <w:r>
        <w:t xml:space="preserve">          properties:</w:t>
      </w:r>
    </w:p>
    <w:p w14:paraId="3F06B53E" w14:textId="77777777" w:rsidR="007B793A" w:rsidRDefault="007B793A" w:rsidP="007B793A">
      <w:pPr>
        <w:pStyle w:val="PL"/>
      </w:pPr>
      <w:r>
        <w:t xml:space="preserve">            attributes:</w:t>
      </w:r>
    </w:p>
    <w:p w14:paraId="7F63DF97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859C6B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1CE7263" w14:textId="77777777" w:rsidR="007B793A" w:rsidRDefault="007B793A" w:rsidP="007B793A">
      <w:pPr>
        <w:pStyle w:val="PL"/>
      </w:pPr>
      <w:r>
        <w:t xml:space="preserve">                - type: object</w:t>
      </w:r>
    </w:p>
    <w:p w14:paraId="48071EAD" w14:textId="77777777" w:rsidR="007B793A" w:rsidRDefault="007B793A" w:rsidP="007B793A">
      <w:pPr>
        <w:pStyle w:val="PL"/>
      </w:pPr>
      <w:r>
        <w:t xml:space="preserve">                  properties:</w:t>
      </w:r>
    </w:p>
    <w:p w14:paraId="54309D1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807C882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A409C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18F0D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DD1DA1" w14:textId="77777777" w:rsidR="007B793A" w:rsidRDefault="007B793A" w:rsidP="007B793A">
      <w:pPr>
        <w:pStyle w:val="PL"/>
      </w:pPr>
      <w:r>
        <w:t xml:space="preserve">    EP_N3-Single:</w:t>
      </w:r>
    </w:p>
    <w:p w14:paraId="49C6B76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76C57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281E794" w14:textId="77777777" w:rsidR="007B793A" w:rsidRDefault="007B793A" w:rsidP="007B793A">
      <w:pPr>
        <w:pStyle w:val="PL"/>
      </w:pPr>
      <w:r>
        <w:t xml:space="preserve">        - type: object</w:t>
      </w:r>
    </w:p>
    <w:p w14:paraId="5C9DFCF1" w14:textId="77777777" w:rsidR="007B793A" w:rsidRDefault="007B793A" w:rsidP="007B793A">
      <w:pPr>
        <w:pStyle w:val="PL"/>
      </w:pPr>
      <w:r>
        <w:t xml:space="preserve">          properties:</w:t>
      </w:r>
    </w:p>
    <w:p w14:paraId="33FDA422" w14:textId="77777777" w:rsidR="007B793A" w:rsidRDefault="007B793A" w:rsidP="007B793A">
      <w:pPr>
        <w:pStyle w:val="PL"/>
      </w:pPr>
      <w:r>
        <w:t xml:space="preserve">            attributes:</w:t>
      </w:r>
    </w:p>
    <w:p w14:paraId="248E8C7D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B04C9D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577D52B" w14:textId="77777777" w:rsidR="007B793A" w:rsidRDefault="007B793A" w:rsidP="007B793A">
      <w:pPr>
        <w:pStyle w:val="PL"/>
      </w:pPr>
      <w:r>
        <w:t xml:space="preserve">                - type: object</w:t>
      </w:r>
    </w:p>
    <w:p w14:paraId="61397396" w14:textId="77777777" w:rsidR="007B793A" w:rsidRDefault="007B793A" w:rsidP="007B793A">
      <w:pPr>
        <w:pStyle w:val="PL"/>
      </w:pPr>
      <w:r>
        <w:t xml:space="preserve">                  properties:</w:t>
      </w:r>
    </w:p>
    <w:p w14:paraId="74143EB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B62082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10A002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7B4CBB5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DF7BC0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3F5AAF1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2ABBB30" w14:textId="77777777" w:rsidR="007B793A" w:rsidRDefault="007B793A" w:rsidP="007B793A">
      <w:pPr>
        <w:pStyle w:val="PL"/>
      </w:pPr>
      <w:r>
        <w:t xml:space="preserve">    EP_N4-Single:</w:t>
      </w:r>
    </w:p>
    <w:p w14:paraId="5138FFE5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BDDDC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8F17F6C" w14:textId="77777777" w:rsidR="007B793A" w:rsidRDefault="007B793A" w:rsidP="007B793A">
      <w:pPr>
        <w:pStyle w:val="PL"/>
      </w:pPr>
      <w:r>
        <w:t xml:space="preserve">        - type: object</w:t>
      </w:r>
    </w:p>
    <w:p w14:paraId="03B21633" w14:textId="77777777" w:rsidR="007B793A" w:rsidRDefault="007B793A" w:rsidP="007B793A">
      <w:pPr>
        <w:pStyle w:val="PL"/>
      </w:pPr>
      <w:r>
        <w:t xml:space="preserve">          properties:</w:t>
      </w:r>
    </w:p>
    <w:p w14:paraId="620A4C56" w14:textId="77777777" w:rsidR="007B793A" w:rsidRDefault="007B793A" w:rsidP="007B793A">
      <w:pPr>
        <w:pStyle w:val="PL"/>
      </w:pPr>
      <w:r>
        <w:t xml:space="preserve">            attributes:</w:t>
      </w:r>
    </w:p>
    <w:p w14:paraId="401F66B8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B474C4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8F04777" w14:textId="77777777" w:rsidR="007B793A" w:rsidRDefault="007B793A" w:rsidP="007B793A">
      <w:pPr>
        <w:pStyle w:val="PL"/>
      </w:pPr>
      <w:r>
        <w:t xml:space="preserve">                - type: object</w:t>
      </w:r>
    </w:p>
    <w:p w14:paraId="54F265EA" w14:textId="77777777" w:rsidR="007B793A" w:rsidRDefault="007B793A" w:rsidP="007B793A">
      <w:pPr>
        <w:pStyle w:val="PL"/>
      </w:pPr>
      <w:r>
        <w:t xml:space="preserve">                  properties:</w:t>
      </w:r>
    </w:p>
    <w:p w14:paraId="723C98F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C66A6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BED676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DA4E723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43E1FD" w14:textId="77777777" w:rsidR="007B793A" w:rsidRDefault="007B793A" w:rsidP="007B793A">
      <w:pPr>
        <w:pStyle w:val="PL"/>
      </w:pPr>
      <w:r>
        <w:t xml:space="preserve">    EP_N5-Single:</w:t>
      </w:r>
    </w:p>
    <w:p w14:paraId="69416A32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93DE5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CC5E288" w14:textId="77777777" w:rsidR="007B793A" w:rsidRDefault="007B793A" w:rsidP="007B793A">
      <w:pPr>
        <w:pStyle w:val="PL"/>
      </w:pPr>
      <w:r>
        <w:t xml:space="preserve">        - type: object</w:t>
      </w:r>
    </w:p>
    <w:p w14:paraId="4E907251" w14:textId="77777777" w:rsidR="007B793A" w:rsidRDefault="007B793A" w:rsidP="007B793A">
      <w:pPr>
        <w:pStyle w:val="PL"/>
      </w:pPr>
      <w:r>
        <w:t xml:space="preserve">          properties:</w:t>
      </w:r>
    </w:p>
    <w:p w14:paraId="167E7175" w14:textId="77777777" w:rsidR="007B793A" w:rsidRDefault="007B793A" w:rsidP="007B793A">
      <w:pPr>
        <w:pStyle w:val="PL"/>
      </w:pPr>
      <w:r>
        <w:t xml:space="preserve">            attributes:</w:t>
      </w:r>
    </w:p>
    <w:p w14:paraId="0BD35BCA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751665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4E8FB82" w14:textId="77777777" w:rsidR="007B793A" w:rsidRDefault="007B793A" w:rsidP="007B793A">
      <w:pPr>
        <w:pStyle w:val="PL"/>
      </w:pPr>
      <w:r>
        <w:t xml:space="preserve">                - type: object</w:t>
      </w:r>
    </w:p>
    <w:p w14:paraId="49056366" w14:textId="77777777" w:rsidR="007B793A" w:rsidRDefault="007B793A" w:rsidP="007B793A">
      <w:pPr>
        <w:pStyle w:val="PL"/>
      </w:pPr>
      <w:r>
        <w:t xml:space="preserve">                  properties:</w:t>
      </w:r>
    </w:p>
    <w:p w14:paraId="6EC30A3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6C72E4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A807F9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EAC0A91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91E2B6D" w14:textId="77777777" w:rsidR="007B793A" w:rsidRDefault="007B793A" w:rsidP="007B793A">
      <w:pPr>
        <w:pStyle w:val="PL"/>
      </w:pPr>
      <w:r>
        <w:t xml:space="preserve">    EP_N6-Single:</w:t>
      </w:r>
    </w:p>
    <w:p w14:paraId="5574CAC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9396B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5090E2B" w14:textId="77777777" w:rsidR="007B793A" w:rsidRDefault="007B793A" w:rsidP="007B793A">
      <w:pPr>
        <w:pStyle w:val="PL"/>
      </w:pPr>
      <w:r>
        <w:t xml:space="preserve">        - type: object</w:t>
      </w:r>
    </w:p>
    <w:p w14:paraId="077169DB" w14:textId="77777777" w:rsidR="007B793A" w:rsidRDefault="007B793A" w:rsidP="007B793A">
      <w:pPr>
        <w:pStyle w:val="PL"/>
      </w:pPr>
      <w:r>
        <w:t xml:space="preserve">          properties:</w:t>
      </w:r>
    </w:p>
    <w:p w14:paraId="24F6AF0E" w14:textId="77777777" w:rsidR="007B793A" w:rsidRDefault="007B793A" w:rsidP="007B793A">
      <w:pPr>
        <w:pStyle w:val="PL"/>
      </w:pPr>
      <w:r>
        <w:t xml:space="preserve">            attributes:</w:t>
      </w:r>
    </w:p>
    <w:p w14:paraId="26A68447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2D699D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239935D" w14:textId="77777777" w:rsidR="007B793A" w:rsidRDefault="007B793A" w:rsidP="007B793A">
      <w:pPr>
        <w:pStyle w:val="PL"/>
      </w:pPr>
      <w:r>
        <w:t xml:space="preserve">                - type: object</w:t>
      </w:r>
    </w:p>
    <w:p w14:paraId="65D71CC4" w14:textId="77777777" w:rsidR="007B793A" w:rsidRDefault="007B793A" w:rsidP="007B793A">
      <w:pPr>
        <w:pStyle w:val="PL"/>
      </w:pPr>
      <w:r>
        <w:t xml:space="preserve">                  properties:</w:t>
      </w:r>
    </w:p>
    <w:p w14:paraId="08777E1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B2C3D79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B3F28F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14709D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3116CB" w14:textId="77777777" w:rsidR="007B793A" w:rsidRDefault="007B793A" w:rsidP="007B793A">
      <w:pPr>
        <w:pStyle w:val="PL"/>
      </w:pPr>
      <w:r>
        <w:t xml:space="preserve">    EP_N7-Single:</w:t>
      </w:r>
    </w:p>
    <w:p w14:paraId="3E4448D5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AADA1C" w14:textId="77777777" w:rsidR="007B793A" w:rsidRDefault="007B793A" w:rsidP="007B793A">
      <w:pPr>
        <w:pStyle w:val="PL"/>
      </w:pPr>
      <w:r>
        <w:lastRenderedPageBreak/>
        <w:t xml:space="preserve">        - $ref: 'TS28623_GenericNrm.yaml#/components/schemas/Top'</w:t>
      </w:r>
    </w:p>
    <w:p w14:paraId="217E4FFF" w14:textId="77777777" w:rsidR="007B793A" w:rsidRDefault="007B793A" w:rsidP="007B793A">
      <w:pPr>
        <w:pStyle w:val="PL"/>
      </w:pPr>
      <w:r>
        <w:t xml:space="preserve">        - type: object</w:t>
      </w:r>
    </w:p>
    <w:p w14:paraId="05CFABBA" w14:textId="77777777" w:rsidR="007B793A" w:rsidRDefault="007B793A" w:rsidP="007B793A">
      <w:pPr>
        <w:pStyle w:val="PL"/>
      </w:pPr>
      <w:r>
        <w:t xml:space="preserve">          properties:</w:t>
      </w:r>
    </w:p>
    <w:p w14:paraId="0AFBB9FE" w14:textId="77777777" w:rsidR="007B793A" w:rsidRDefault="007B793A" w:rsidP="007B793A">
      <w:pPr>
        <w:pStyle w:val="PL"/>
      </w:pPr>
      <w:r>
        <w:t xml:space="preserve">            attributes:</w:t>
      </w:r>
    </w:p>
    <w:p w14:paraId="761AFA52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020CB6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DAE4B67" w14:textId="77777777" w:rsidR="007B793A" w:rsidRDefault="007B793A" w:rsidP="007B793A">
      <w:pPr>
        <w:pStyle w:val="PL"/>
      </w:pPr>
      <w:r>
        <w:t xml:space="preserve">                - type: object</w:t>
      </w:r>
    </w:p>
    <w:p w14:paraId="028F8B7C" w14:textId="77777777" w:rsidR="007B793A" w:rsidRDefault="007B793A" w:rsidP="007B793A">
      <w:pPr>
        <w:pStyle w:val="PL"/>
      </w:pPr>
      <w:r>
        <w:t xml:space="preserve">                  properties:</w:t>
      </w:r>
    </w:p>
    <w:p w14:paraId="57E6B81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9310BFF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A6049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0BBFBE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C7CB97" w14:textId="77777777" w:rsidR="007B793A" w:rsidRDefault="007B793A" w:rsidP="007B793A">
      <w:pPr>
        <w:pStyle w:val="PL"/>
      </w:pPr>
      <w:r>
        <w:t xml:space="preserve">    EP_N8-Single:</w:t>
      </w:r>
    </w:p>
    <w:p w14:paraId="0DDA4B88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9054A3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E0B957B" w14:textId="77777777" w:rsidR="007B793A" w:rsidRDefault="007B793A" w:rsidP="007B793A">
      <w:pPr>
        <w:pStyle w:val="PL"/>
      </w:pPr>
      <w:r>
        <w:t xml:space="preserve">        - type: object</w:t>
      </w:r>
    </w:p>
    <w:p w14:paraId="7D726639" w14:textId="77777777" w:rsidR="007B793A" w:rsidRDefault="007B793A" w:rsidP="007B793A">
      <w:pPr>
        <w:pStyle w:val="PL"/>
      </w:pPr>
      <w:r>
        <w:t xml:space="preserve">          properties:</w:t>
      </w:r>
    </w:p>
    <w:p w14:paraId="28C8910B" w14:textId="77777777" w:rsidR="007B793A" w:rsidRDefault="007B793A" w:rsidP="007B793A">
      <w:pPr>
        <w:pStyle w:val="PL"/>
      </w:pPr>
      <w:r>
        <w:t xml:space="preserve">            attributes:</w:t>
      </w:r>
    </w:p>
    <w:p w14:paraId="3171220C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C33F209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FD92EA4" w14:textId="77777777" w:rsidR="007B793A" w:rsidRDefault="007B793A" w:rsidP="007B793A">
      <w:pPr>
        <w:pStyle w:val="PL"/>
      </w:pPr>
      <w:r>
        <w:t xml:space="preserve">                - type: object</w:t>
      </w:r>
    </w:p>
    <w:p w14:paraId="59DF2E95" w14:textId="77777777" w:rsidR="007B793A" w:rsidRDefault="007B793A" w:rsidP="007B793A">
      <w:pPr>
        <w:pStyle w:val="PL"/>
      </w:pPr>
      <w:r>
        <w:t xml:space="preserve">                  properties:</w:t>
      </w:r>
    </w:p>
    <w:p w14:paraId="620ADE4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5FDFC98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BD032E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D3DA008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031441F" w14:textId="77777777" w:rsidR="007B793A" w:rsidRDefault="007B793A" w:rsidP="007B793A">
      <w:pPr>
        <w:pStyle w:val="PL"/>
      </w:pPr>
      <w:r>
        <w:t xml:space="preserve">    EP_N9-Single:</w:t>
      </w:r>
    </w:p>
    <w:p w14:paraId="0D0F44B6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CBBFB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C871298" w14:textId="77777777" w:rsidR="007B793A" w:rsidRDefault="007B793A" w:rsidP="007B793A">
      <w:pPr>
        <w:pStyle w:val="PL"/>
      </w:pPr>
      <w:r>
        <w:t xml:space="preserve">        - type: object</w:t>
      </w:r>
    </w:p>
    <w:p w14:paraId="54E12AC2" w14:textId="77777777" w:rsidR="007B793A" w:rsidRDefault="007B793A" w:rsidP="007B793A">
      <w:pPr>
        <w:pStyle w:val="PL"/>
      </w:pPr>
      <w:r>
        <w:t xml:space="preserve">          properties:</w:t>
      </w:r>
    </w:p>
    <w:p w14:paraId="5D3230A3" w14:textId="77777777" w:rsidR="007B793A" w:rsidRDefault="007B793A" w:rsidP="007B793A">
      <w:pPr>
        <w:pStyle w:val="PL"/>
      </w:pPr>
      <w:r>
        <w:t xml:space="preserve">            attributes:</w:t>
      </w:r>
    </w:p>
    <w:p w14:paraId="6980C716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628A16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582178" w14:textId="77777777" w:rsidR="007B793A" w:rsidRDefault="007B793A" w:rsidP="007B793A">
      <w:pPr>
        <w:pStyle w:val="PL"/>
      </w:pPr>
      <w:r>
        <w:t xml:space="preserve">                - type: object</w:t>
      </w:r>
    </w:p>
    <w:p w14:paraId="3F08CA44" w14:textId="77777777" w:rsidR="007B793A" w:rsidRDefault="007B793A" w:rsidP="007B793A">
      <w:pPr>
        <w:pStyle w:val="PL"/>
      </w:pPr>
      <w:r>
        <w:t xml:space="preserve">                  properties:</w:t>
      </w:r>
    </w:p>
    <w:p w14:paraId="4F446C1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F3A2F2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3BEE9A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171119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5F7CCF8" w14:textId="77777777" w:rsidR="007B793A" w:rsidRDefault="007B793A" w:rsidP="007B793A">
      <w:pPr>
        <w:pStyle w:val="PL"/>
      </w:pPr>
      <w:r>
        <w:t xml:space="preserve">    EP_N10-Single:</w:t>
      </w:r>
    </w:p>
    <w:p w14:paraId="5E7EF440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6D10E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E2DEC45" w14:textId="77777777" w:rsidR="007B793A" w:rsidRDefault="007B793A" w:rsidP="007B793A">
      <w:pPr>
        <w:pStyle w:val="PL"/>
      </w:pPr>
      <w:r>
        <w:t xml:space="preserve">        - type: object</w:t>
      </w:r>
    </w:p>
    <w:p w14:paraId="02CDED0F" w14:textId="77777777" w:rsidR="007B793A" w:rsidRDefault="007B793A" w:rsidP="007B793A">
      <w:pPr>
        <w:pStyle w:val="PL"/>
      </w:pPr>
      <w:r>
        <w:t xml:space="preserve">          properties:</w:t>
      </w:r>
    </w:p>
    <w:p w14:paraId="310C11B2" w14:textId="77777777" w:rsidR="007B793A" w:rsidRDefault="007B793A" w:rsidP="007B793A">
      <w:pPr>
        <w:pStyle w:val="PL"/>
      </w:pPr>
      <w:r>
        <w:t xml:space="preserve">            attributes:</w:t>
      </w:r>
    </w:p>
    <w:p w14:paraId="370FAAD1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18D38A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783724" w14:textId="77777777" w:rsidR="007B793A" w:rsidRDefault="007B793A" w:rsidP="007B793A">
      <w:pPr>
        <w:pStyle w:val="PL"/>
      </w:pPr>
      <w:r>
        <w:t xml:space="preserve">                - type: object</w:t>
      </w:r>
    </w:p>
    <w:p w14:paraId="6CE82A08" w14:textId="77777777" w:rsidR="007B793A" w:rsidRDefault="007B793A" w:rsidP="007B793A">
      <w:pPr>
        <w:pStyle w:val="PL"/>
      </w:pPr>
      <w:r>
        <w:t xml:space="preserve">                  properties:</w:t>
      </w:r>
    </w:p>
    <w:p w14:paraId="21A1597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5F1D4B7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7A49F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3739E1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5855FCD" w14:textId="77777777" w:rsidR="007B793A" w:rsidRDefault="007B793A" w:rsidP="007B793A">
      <w:pPr>
        <w:pStyle w:val="PL"/>
      </w:pPr>
      <w:r>
        <w:t xml:space="preserve">    EP_N11-Single:</w:t>
      </w:r>
    </w:p>
    <w:p w14:paraId="78B92E2F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2DC4C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DE3AC89" w14:textId="77777777" w:rsidR="007B793A" w:rsidRDefault="007B793A" w:rsidP="007B793A">
      <w:pPr>
        <w:pStyle w:val="PL"/>
      </w:pPr>
      <w:r>
        <w:t xml:space="preserve">        - type: object</w:t>
      </w:r>
    </w:p>
    <w:p w14:paraId="625EE94C" w14:textId="77777777" w:rsidR="007B793A" w:rsidRDefault="007B793A" w:rsidP="007B793A">
      <w:pPr>
        <w:pStyle w:val="PL"/>
      </w:pPr>
      <w:r>
        <w:t xml:space="preserve">          properties:</w:t>
      </w:r>
    </w:p>
    <w:p w14:paraId="6E28E72B" w14:textId="77777777" w:rsidR="007B793A" w:rsidRDefault="007B793A" w:rsidP="007B793A">
      <w:pPr>
        <w:pStyle w:val="PL"/>
      </w:pPr>
      <w:r>
        <w:t xml:space="preserve">            attributes:</w:t>
      </w:r>
    </w:p>
    <w:p w14:paraId="32393F4E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3E4F5A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6771C7E" w14:textId="77777777" w:rsidR="007B793A" w:rsidRDefault="007B793A" w:rsidP="007B793A">
      <w:pPr>
        <w:pStyle w:val="PL"/>
      </w:pPr>
      <w:r>
        <w:t xml:space="preserve">                - type: object</w:t>
      </w:r>
    </w:p>
    <w:p w14:paraId="628CDDB8" w14:textId="77777777" w:rsidR="007B793A" w:rsidRDefault="007B793A" w:rsidP="007B793A">
      <w:pPr>
        <w:pStyle w:val="PL"/>
      </w:pPr>
      <w:r>
        <w:t xml:space="preserve">                  properties:</w:t>
      </w:r>
    </w:p>
    <w:p w14:paraId="5122D4C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049B693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6EE0EE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5BE842A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E12DB5" w14:textId="77777777" w:rsidR="007B793A" w:rsidRDefault="007B793A" w:rsidP="007B793A">
      <w:pPr>
        <w:pStyle w:val="PL"/>
      </w:pPr>
      <w:r>
        <w:t xml:space="preserve">    EP_N12-Single:</w:t>
      </w:r>
    </w:p>
    <w:p w14:paraId="41A32231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63767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4C368D9" w14:textId="77777777" w:rsidR="007B793A" w:rsidRDefault="007B793A" w:rsidP="007B793A">
      <w:pPr>
        <w:pStyle w:val="PL"/>
      </w:pPr>
      <w:r>
        <w:t xml:space="preserve">        - type: object</w:t>
      </w:r>
    </w:p>
    <w:p w14:paraId="179A3596" w14:textId="77777777" w:rsidR="007B793A" w:rsidRDefault="007B793A" w:rsidP="007B793A">
      <w:pPr>
        <w:pStyle w:val="PL"/>
      </w:pPr>
      <w:r>
        <w:t xml:space="preserve">          properties:</w:t>
      </w:r>
    </w:p>
    <w:p w14:paraId="12066C6C" w14:textId="77777777" w:rsidR="007B793A" w:rsidRDefault="007B793A" w:rsidP="007B793A">
      <w:pPr>
        <w:pStyle w:val="PL"/>
      </w:pPr>
      <w:r>
        <w:t xml:space="preserve">            attributes:</w:t>
      </w:r>
    </w:p>
    <w:p w14:paraId="1B7A362A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A7CB550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D447F8C" w14:textId="77777777" w:rsidR="007B793A" w:rsidRDefault="007B793A" w:rsidP="007B793A">
      <w:pPr>
        <w:pStyle w:val="PL"/>
      </w:pPr>
      <w:r>
        <w:t xml:space="preserve">                - type: object</w:t>
      </w:r>
    </w:p>
    <w:p w14:paraId="27DE149F" w14:textId="77777777" w:rsidR="007B793A" w:rsidRDefault="007B793A" w:rsidP="007B793A">
      <w:pPr>
        <w:pStyle w:val="PL"/>
      </w:pPr>
      <w:r>
        <w:t xml:space="preserve">                  properties:</w:t>
      </w:r>
    </w:p>
    <w:p w14:paraId="0DC9EDC8" w14:textId="77777777" w:rsidR="007B793A" w:rsidRDefault="007B793A" w:rsidP="007B793A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6B3D937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CA0D85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1994945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09C9B9B" w14:textId="77777777" w:rsidR="007B793A" w:rsidRDefault="007B793A" w:rsidP="007B793A">
      <w:pPr>
        <w:pStyle w:val="PL"/>
      </w:pPr>
      <w:r>
        <w:t xml:space="preserve">    EP_N13-Single:</w:t>
      </w:r>
    </w:p>
    <w:p w14:paraId="530A6458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B8786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FF011F6" w14:textId="77777777" w:rsidR="007B793A" w:rsidRDefault="007B793A" w:rsidP="007B793A">
      <w:pPr>
        <w:pStyle w:val="PL"/>
      </w:pPr>
      <w:r>
        <w:t xml:space="preserve">        - type: object</w:t>
      </w:r>
    </w:p>
    <w:p w14:paraId="47EDDE96" w14:textId="77777777" w:rsidR="007B793A" w:rsidRDefault="007B793A" w:rsidP="007B793A">
      <w:pPr>
        <w:pStyle w:val="PL"/>
      </w:pPr>
      <w:r>
        <w:t xml:space="preserve">          properties:</w:t>
      </w:r>
    </w:p>
    <w:p w14:paraId="0B8100A1" w14:textId="77777777" w:rsidR="007B793A" w:rsidRDefault="007B793A" w:rsidP="007B793A">
      <w:pPr>
        <w:pStyle w:val="PL"/>
      </w:pPr>
      <w:r>
        <w:t xml:space="preserve">            attributes:</w:t>
      </w:r>
    </w:p>
    <w:p w14:paraId="6F01D5AF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6F996E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85DD85E" w14:textId="77777777" w:rsidR="007B793A" w:rsidRDefault="007B793A" w:rsidP="007B793A">
      <w:pPr>
        <w:pStyle w:val="PL"/>
      </w:pPr>
      <w:r>
        <w:t xml:space="preserve">                - type: object</w:t>
      </w:r>
    </w:p>
    <w:p w14:paraId="03426BF6" w14:textId="77777777" w:rsidR="007B793A" w:rsidRDefault="007B793A" w:rsidP="007B793A">
      <w:pPr>
        <w:pStyle w:val="PL"/>
      </w:pPr>
      <w:r>
        <w:t xml:space="preserve">                  properties:</w:t>
      </w:r>
    </w:p>
    <w:p w14:paraId="26347FB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14E7BA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0A9D4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410E1B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C6DCB4" w14:textId="77777777" w:rsidR="007B793A" w:rsidRDefault="007B793A" w:rsidP="007B793A">
      <w:pPr>
        <w:pStyle w:val="PL"/>
      </w:pPr>
      <w:r>
        <w:t xml:space="preserve">    EP_N14-Single:</w:t>
      </w:r>
    </w:p>
    <w:p w14:paraId="040DB66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1ADB5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A5E721A" w14:textId="77777777" w:rsidR="007B793A" w:rsidRDefault="007B793A" w:rsidP="007B793A">
      <w:pPr>
        <w:pStyle w:val="PL"/>
      </w:pPr>
      <w:r>
        <w:t xml:space="preserve">        - type: object</w:t>
      </w:r>
    </w:p>
    <w:p w14:paraId="044C17D4" w14:textId="77777777" w:rsidR="007B793A" w:rsidRDefault="007B793A" w:rsidP="007B793A">
      <w:pPr>
        <w:pStyle w:val="PL"/>
      </w:pPr>
      <w:r>
        <w:t xml:space="preserve">          properties:</w:t>
      </w:r>
    </w:p>
    <w:p w14:paraId="763AE552" w14:textId="77777777" w:rsidR="007B793A" w:rsidRDefault="007B793A" w:rsidP="007B793A">
      <w:pPr>
        <w:pStyle w:val="PL"/>
      </w:pPr>
      <w:r>
        <w:t xml:space="preserve">            attributes:</w:t>
      </w:r>
    </w:p>
    <w:p w14:paraId="4C7C7BAA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A112C8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45A5D51" w14:textId="77777777" w:rsidR="007B793A" w:rsidRDefault="007B793A" w:rsidP="007B793A">
      <w:pPr>
        <w:pStyle w:val="PL"/>
      </w:pPr>
      <w:r>
        <w:t xml:space="preserve">                - type: object</w:t>
      </w:r>
    </w:p>
    <w:p w14:paraId="79BAE462" w14:textId="77777777" w:rsidR="007B793A" w:rsidRDefault="007B793A" w:rsidP="007B793A">
      <w:pPr>
        <w:pStyle w:val="PL"/>
      </w:pPr>
      <w:r>
        <w:t xml:space="preserve">                  properties:</w:t>
      </w:r>
    </w:p>
    <w:p w14:paraId="11D87C6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928B450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9A2C7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AA7BA8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AC8258" w14:textId="77777777" w:rsidR="007B793A" w:rsidRDefault="007B793A" w:rsidP="007B793A">
      <w:pPr>
        <w:pStyle w:val="PL"/>
      </w:pPr>
      <w:r>
        <w:t xml:space="preserve">    EP_N15-Single:</w:t>
      </w:r>
    </w:p>
    <w:p w14:paraId="481162FA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0EF82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F528FC9" w14:textId="77777777" w:rsidR="007B793A" w:rsidRDefault="007B793A" w:rsidP="007B793A">
      <w:pPr>
        <w:pStyle w:val="PL"/>
      </w:pPr>
      <w:r>
        <w:t xml:space="preserve">        - type: object</w:t>
      </w:r>
    </w:p>
    <w:p w14:paraId="1D6304E3" w14:textId="77777777" w:rsidR="007B793A" w:rsidRDefault="007B793A" w:rsidP="007B793A">
      <w:pPr>
        <w:pStyle w:val="PL"/>
      </w:pPr>
      <w:r>
        <w:t xml:space="preserve">          properties:</w:t>
      </w:r>
    </w:p>
    <w:p w14:paraId="7ABF3D78" w14:textId="77777777" w:rsidR="007B793A" w:rsidRDefault="007B793A" w:rsidP="007B793A">
      <w:pPr>
        <w:pStyle w:val="PL"/>
      </w:pPr>
      <w:r>
        <w:t xml:space="preserve">            attributes:</w:t>
      </w:r>
    </w:p>
    <w:p w14:paraId="15A62FF7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8AC484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DA1AEC2" w14:textId="77777777" w:rsidR="007B793A" w:rsidRDefault="007B793A" w:rsidP="007B793A">
      <w:pPr>
        <w:pStyle w:val="PL"/>
      </w:pPr>
      <w:r>
        <w:t xml:space="preserve">                - type: object</w:t>
      </w:r>
    </w:p>
    <w:p w14:paraId="5EBA01CC" w14:textId="77777777" w:rsidR="007B793A" w:rsidRDefault="007B793A" w:rsidP="007B793A">
      <w:pPr>
        <w:pStyle w:val="PL"/>
      </w:pPr>
      <w:r>
        <w:t xml:space="preserve">                  properties:</w:t>
      </w:r>
    </w:p>
    <w:p w14:paraId="20E3C73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D5EC6EC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802372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80BCBAF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91C898" w14:textId="77777777" w:rsidR="007B793A" w:rsidRDefault="007B793A" w:rsidP="007B793A">
      <w:pPr>
        <w:pStyle w:val="PL"/>
      </w:pPr>
      <w:r>
        <w:t xml:space="preserve">    EP_N16-Single:</w:t>
      </w:r>
    </w:p>
    <w:p w14:paraId="5EC96F1F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B8D46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DBA1D1B" w14:textId="77777777" w:rsidR="007B793A" w:rsidRDefault="007B793A" w:rsidP="007B793A">
      <w:pPr>
        <w:pStyle w:val="PL"/>
      </w:pPr>
      <w:r>
        <w:t xml:space="preserve">        - type: object</w:t>
      </w:r>
    </w:p>
    <w:p w14:paraId="67FB87F9" w14:textId="77777777" w:rsidR="007B793A" w:rsidRDefault="007B793A" w:rsidP="007B793A">
      <w:pPr>
        <w:pStyle w:val="PL"/>
      </w:pPr>
      <w:r>
        <w:t xml:space="preserve">          properties:</w:t>
      </w:r>
    </w:p>
    <w:p w14:paraId="379C3C57" w14:textId="77777777" w:rsidR="007B793A" w:rsidRDefault="007B793A" w:rsidP="007B793A">
      <w:pPr>
        <w:pStyle w:val="PL"/>
      </w:pPr>
      <w:r>
        <w:t xml:space="preserve">            attributes:</w:t>
      </w:r>
    </w:p>
    <w:p w14:paraId="7FC3AA1F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26345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871939" w14:textId="77777777" w:rsidR="007B793A" w:rsidRDefault="007B793A" w:rsidP="007B793A">
      <w:pPr>
        <w:pStyle w:val="PL"/>
      </w:pPr>
      <w:r>
        <w:t xml:space="preserve">                - type: object</w:t>
      </w:r>
    </w:p>
    <w:p w14:paraId="3EDF5A4D" w14:textId="77777777" w:rsidR="007B793A" w:rsidRDefault="007B793A" w:rsidP="007B793A">
      <w:pPr>
        <w:pStyle w:val="PL"/>
      </w:pPr>
      <w:r>
        <w:t xml:space="preserve">                  properties:</w:t>
      </w:r>
    </w:p>
    <w:p w14:paraId="1998177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C8DB63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9556C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A2F0D33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1A2F7F" w14:textId="77777777" w:rsidR="007B793A" w:rsidRDefault="007B793A" w:rsidP="007B793A">
      <w:pPr>
        <w:pStyle w:val="PL"/>
      </w:pPr>
      <w:r>
        <w:t xml:space="preserve">    EP_N17-Single:</w:t>
      </w:r>
    </w:p>
    <w:p w14:paraId="099D106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8AFD2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41EDB26" w14:textId="77777777" w:rsidR="007B793A" w:rsidRDefault="007B793A" w:rsidP="007B793A">
      <w:pPr>
        <w:pStyle w:val="PL"/>
      </w:pPr>
      <w:r>
        <w:t xml:space="preserve">        - type: object</w:t>
      </w:r>
    </w:p>
    <w:p w14:paraId="7EC9FEB1" w14:textId="77777777" w:rsidR="007B793A" w:rsidRDefault="007B793A" w:rsidP="007B793A">
      <w:pPr>
        <w:pStyle w:val="PL"/>
      </w:pPr>
      <w:r>
        <w:t xml:space="preserve">          properties:</w:t>
      </w:r>
    </w:p>
    <w:p w14:paraId="263CCDDB" w14:textId="77777777" w:rsidR="007B793A" w:rsidRDefault="007B793A" w:rsidP="007B793A">
      <w:pPr>
        <w:pStyle w:val="PL"/>
      </w:pPr>
      <w:r>
        <w:t xml:space="preserve">            attributes:</w:t>
      </w:r>
    </w:p>
    <w:p w14:paraId="05B20049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C1AD10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190FA9" w14:textId="77777777" w:rsidR="007B793A" w:rsidRDefault="007B793A" w:rsidP="007B793A">
      <w:pPr>
        <w:pStyle w:val="PL"/>
      </w:pPr>
      <w:r>
        <w:t xml:space="preserve">                - type: object</w:t>
      </w:r>
    </w:p>
    <w:p w14:paraId="317A9FDC" w14:textId="77777777" w:rsidR="007B793A" w:rsidRDefault="007B793A" w:rsidP="007B793A">
      <w:pPr>
        <w:pStyle w:val="PL"/>
      </w:pPr>
      <w:r>
        <w:t xml:space="preserve">                  properties:</w:t>
      </w:r>
    </w:p>
    <w:p w14:paraId="4853901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8CC9688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BB7ABC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450ED7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570E2B" w14:textId="77777777" w:rsidR="007B793A" w:rsidRDefault="007B793A" w:rsidP="007B793A">
      <w:pPr>
        <w:pStyle w:val="PL"/>
      </w:pPr>
    </w:p>
    <w:p w14:paraId="4AC76D13" w14:textId="77777777" w:rsidR="007B793A" w:rsidRDefault="007B793A" w:rsidP="007B793A">
      <w:pPr>
        <w:pStyle w:val="PL"/>
      </w:pPr>
      <w:r>
        <w:t xml:space="preserve">    EP_N20-Single:</w:t>
      </w:r>
    </w:p>
    <w:p w14:paraId="5FB057E1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2834B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07C4D58" w14:textId="77777777" w:rsidR="007B793A" w:rsidRDefault="007B793A" w:rsidP="007B793A">
      <w:pPr>
        <w:pStyle w:val="PL"/>
      </w:pPr>
      <w:r>
        <w:lastRenderedPageBreak/>
        <w:t xml:space="preserve">        - type: object</w:t>
      </w:r>
    </w:p>
    <w:p w14:paraId="5BAFE728" w14:textId="77777777" w:rsidR="007B793A" w:rsidRDefault="007B793A" w:rsidP="007B793A">
      <w:pPr>
        <w:pStyle w:val="PL"/>
      </w:pPr>
      <w:r>
        <w:t xml:space="preserve">          properties:</w:t>
      </w:r>
    </w:p>
    <w:p w14:paraId="0643E099" w14:textId="77777777" w:rsidR="007B793A" w:rsidRDefault="007B793A" w:rsidP="007B793A">
      <w:pPr>
        <w:pStyle w:val="PL"/>
      </w:pPr>
      <w:r>
        <w:t xml:space="preserve">            attributes:</w:t>
      </w:r>
    </w:p>
    <w:p w14:paraId="750BF2BE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6C66D2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7B1739B" w14:textId="77777777" w:rsidR="007B793A" w:rsidRDefault="007B793A" w:rsidP="007B793A">
      <w:pPr>
        <w:pStyle w:val="PL"/>
      </w:pPr>
      <w:r>
        <w:t xml:space="preserve">                - type: object</w:t>
      </w:r>
    </w:p>
    <w:p w14:paraId="1DAD020A" w14:textId="77777777" w:rsidR="007B793A" w:rsidRDefault="007B793A" w:rsidP="007B793A">
      <w:pPr>
        <w:pStyle w:val="PL"/>
      </w:pPr>
      <w:r>
        <w:t xml:space="preserve">                  properties:</w:t>
      </w:r>
    </w:p>
    <w:p w14:paraId="1133EF5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7258F8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CBCC9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E74233A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7863A1" w14:textId="77777777" w:rsidR="007B793A" w:rsidRDefault="007B793A" w:rsidP="007B793A">
      <w:pPr>
        <w:pStyle w:val="PL"/>
      </w:pPr>
    </w:p>
    <w:p w14:paraId="2D92DF1F" w14:textId="77777777" w:rsidR="007B793A" w:rsidRDefault="007B793A" w:rsidP="007B793A">
      <w:pPr>
        <w:pStyle w:val="PL"/>
      </w:pPr>
      <w:r>
        <w:t xml:space="preserve">    EP_N21-Single:</w:t>
      </w:r>
    </w:p>
    <w:p w14:paraId="7686749C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34886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D61711E" w14:textId="77777777" w:rsidR="007B793A" w:rsidRDefault="007B793A" w:rsidP="007B793A">
      <w:pPr>
        <w:pStyle w:val="PL"/>
      </w:pPr>
      <w:r>
        <w:t xml:space="preserve">        - type: object</w:t>
      </w:r>
    </w:p>
    <w:p w14:paraId="5E3D715A" w14:textId="77777777" w:rsidR="007B793A" w:rsidRDefault="007B793A" w:rsidP="007B793A">
      <w:pPr>
        <w:pStyle w:val="PL"/>
      </w:pPr>
      <w:r>
        <w:t xml:space="preserve">          properties:</w:t>
      </w:r>
    </w:p>
    <w:p w14:paraId="76326149" w14:textId="77777777" w:rsidR="007B793A" w:rsidRDefault="007B793A" w:rsidP="007B793A">
      <w:pPr>
        <w:pStyle w:val="PL"/>
      </w:pPr>
      <w:r>
        <w:t xml:space="preserve">            attributes:</w:t>
      </w:r>
    </w:p>
    <w:p w14:paraId="05CB1453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D76FB8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5E5CF32" w14:textId="77777777" w:rsidR="007B793A" w:rsidRDefault="007B793A" w:rsidP="007B793A">
      <w:pPr>
        <w:pStyle w:val="PL"/>
      </w:pPr>
      <w:r>
        <w:t xml:space="preserve">                - type: object</w:t>
      </w:r>
    </w:p>
    <w:p w14:paraId="2C4A737A" w14:textId="77777777" w:rsidR="007B793A" w:rsidRDefault="007B793A" w:rsidP="007B793A">
      <w:pPr>
        <w:pStyle w:val="PL"/>
      </w:pPr>
      <w:r>
        <w:t xml:space="preserve">                  properties:</w:t>
      </w:r>
    </w:p>
    <w:p w14:paraId="3F3CDFA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5C8BFE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2735AF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E7507A7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B35050" w14:textId="77777777" w:rsidR="007B793A" w:rsidRDefault="007B793A" w:rsidP="007B793A">
      <w:pPr>
        <w:pStyle w:val="PL"/>
      </w:pPr>
      <w:r>
        <w:t xml:space="preserve">    EP_N22-Single:</w:t>
      </w:r>
    </w:p>
    <w:p w14:paraId="1C1CD1D9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AB41E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D0D27F7" w14:textId="77777777" w:rsidR="007B793A" w:rsidRDefault="007B793A" w:rsidP="007B793A">
      <w:pPr>
        <w:pStyle w:val="PL"/>
      </w:pPr>
      <w:r>
        <w:t xml:space="preserve">        - type: object</w:t>
      </w:r>
    </w:p>
    <w:p w14:paraId="7CC32D22" w14:textId="77777777" w:rsidR="007B793A" w:rsidRDefault="007B793A" w:rsidP="007B793A">
      <w:pPr>
        <w:pStyle w:val="PL"/>
      </w:pPr>
      <w:r>
        <w:t xml:space="preserve">          properties:</w:t>
      </w:r>
    </w:p>
    <w:p w14:paraId="66A75BAC" w14:textId="77777777" w:rsidR="007B793A" w:rsidRDefault="007B793A" w:rsidP="007B793A">
      <w:pPr>
        <w:pStyle w:val="PL"/>
      </w:pPr>
      <w:r>
        <w:t xml:space="preserve">            attributes:</w:t>
      </w:r>
    </w:p>
    <w:p w14:paraId="3D74CC19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C6A32A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36E520F" w14:textId="77777777" w:rsidR="007B793A" w:rsidRDefault="007B793A" w:rsidP="007B793A">
      <w:pPr>
        <w:pStyle w:val="PL"/>
      </w:pPr>
      <w:r>
        <w:t xml:space="preserve">                - type: object</w:t>
      </w:r>
    </w:p>
    <w:p w14:paraId="0A4ECE16" w14:textId="77777777" w:rsidR="007B793A" w:rsidRDefault="007B793A" w:rsidP="007B793A">
      <w:pPr>
        <w:pStyle w:val="PL"/>
      </w:pPr>
      <w:r>
        <w:t xml:space="preserve">                  properties:</w:t>
      </w:r>
    </w:p>
    <w:p w14:paraId="0C44E42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9F194EB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3EAD2A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A08EAF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8EC1FE" w14:textId="77777777" w:rsidR="007B793A" w:rsidRDefault="007B793A" w:rsidP="007B793A">
      <w:pPr>
        <w:pStyle w:val="PL"/>
      </w:pPr>
    </w:p>
    <w:p w14:paraId="43B4EED6" w14:textId="77777777" w:rsidR="007B793A" w:rsidRDefault="007B793A" w:rsidP="007B793A">
      <w:pPr>
        <w:pStyle w:val="PL"/>
      </w:pPr>
      <w:r>
        <w:t xml:space="preserve">    EP_N26-Single:</w:t>
      </w:r>
    </w:p>
    <w:p w14:paraId="0F3B5F1D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BC871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2968579" w14:textId="77777777" w:rsidR="007B793A" w:rsidRDefault="007B793A" w:rsidP="007B793A">
      <w:pPr>
        <w:pStyle w:val="PL"/>
      </w:pPr>
      <w:r>
        <w:t xml:space="preserve">        - type: object</w:t>
      </w:r>
    </w:p>
    <w:p w14:paraId="038B34D3" w14:textId="77777777" w:rsidR="007B793A" w:rsidRDefault="007B793A" w:rsidP="007B793A">
      <w:pPr>
        <w:pStyle w:val="PL"/>
      </w:pPr>
      <w:r>
        <w:t xml:space="preserve">          properties:</w:t>
      </w:r>
    </w:p>
    <w:p w14:paraId="0E76292B" w14:textId="77777777" w:rsidR="007B793A" w:rsidRDefault="007B793A" w:rsidP="007B793A">
      <w:pPr>
        <w:pStyle w:val="PL"/>
      </w:pPr>
      <w:r>
        <w:t xml:space="preserve">            attributes:</w:t>
      </w:r>
    </w:p>
    <w:p w14:paraId="66161808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A4DAB2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766DF2A" w14:textId="77777777" w:rsidR="007B793A" w:rsidRDefault="007B793A" w:rsidP="007B793A">
      <w:pPr>
        <w:pStyle w:val="PL"/>
      </w:pPr>
      <w:r>
        <w:t xml:space="preserve">                - type: object</w:t>
      </w:r>
    </w:p>
    <w:p w14:paraId="708C3BE0" w14:textId="77777777" w:rsidR="007B793A" w:rsidRDefault="007B793A" w:rsidP="007B793A">
      <w:pPr>
        <w:pStyle w:val="PL"/>
      </w:pPr>
      <w:r>
        <w:t xml:space="preserve">                  properties:</w:t>
      </w:r>
    </w:p>
    <w:p w14:paraId="4EE1F69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BEB0CA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91015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EE074F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9B0FDB" w14:textId="77777777" w:rsidR="007B793A" w:rsidRDefault="007B793A" w:rsidP="007B793A">
      <w:pPr>
        <w:pStyle w:val="PL"/>
      </w:pPr>
      <w:r>
        <w:t xml:space="preserve">    EP_N27-Single:</w:t>
      </w:r>
    </w:p>
    <w:p w14:paraId="45BC1A3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46136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7645B4D" w14:textId="77777777" w:rsidR="007B793A" w:rsidRDefault="007B793A" w:rsidP="007B793A">
      <w:pPr>
        <w:pStyle w:val="PL"/>
      </w:pPr>
      <w:r>
        <w:t xml:space="preserve">        - type: object</w:t>
      </w:r>
    </w:p>
    <w:p w14:paraId="300F4183" w14:textId="77777777" w:rsidR="007B793A" w:rsidRDefault="007B793A" w:rsidP="007B793A">
      <w:pPr>
        <w:pStyle w:val="PL"/>
      </w:pPr>
      <w:r>
        <w:t xml:space="preserve">          properties:</w:t>
      </w:r>
    </w:p>
    <w:p w14:paraId="5450FC54" w14:textId="77777777" w:rsidR="007B793A" w:rsidRDefault="007B793A" w:rsidP="007B793A">
      <w:pPr>
        <w:pStyle w:val="PL"/>
      </w:pPr>
      <w:r>
        <w:t xml:space="preserve">            attributes:</w:t>
      </w:r>
    </w:p>
    <w:p w14:paraId="41ED1621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76D43E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B929B6" w14:textId="77777777" w:rsidR="007B793A" w:rsidRDefault="007B793A" w:rsidP="007B793A">
      <w:pPr>
        <w:pStyle w:val="PL"/>
      </w:pPr>
      <w:r>
        <w:t xml:space="preserve">                - type: object</w:t>
      </w:r>
    </w:p>
    <w:p w14:paraId="76820720" w14:textId="77777777" w:rsidR="007B793A" w:rsidRDefault="007B793A" w:rsidP="007B793A">
      <w:pPr>
        <w:pStyle w:val="PL"/>
      </w:pPr>
      <w:r>
        <w:t xml:space="preserve">                  properties:</w:t>
      </w:r>
    </w:p>
    <w:p w14:paraId="755858E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9585124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C2DB23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01A9D2D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80CC633" w14:textId="77777777" w:rsidR="007B793A" w:rsidRDefault="007B793A" w:rsidP="007B793A">
      <w:pPr>
        <w:pStyle w:val="PL"/>
      </w:pPr>
    </w:p>
    <w:p w14:paraId="2D1C804C" w14:textId="77777777" w:rsidR="007B793A" w:rsidRDefault="007B793A" w:rsidP="007B793A">
      <w:pPr>
        <w:pStyle w:val="PL"/>
      </w:pPr>
    </w:p>
    <w:p w14:paraId="3972C16C" w14:textId="77777777" w:rsidR="007B793A" w:rsidRDefault="007B793A" w:rsidP="007B793A">
      <w:pPr>
        <w:pStyle w:val="PL"/>
      </w:pPr>
      <w:r>
        <w:t xml:space="preserve">    EP_N31-Single:</w:t>
      </w:r>
    </w:p>
    <w:p w14:paraId="02730F99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2A1F6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2026198" w14:textId="77777777" w:rsidR="007B793A" w:rsidRDefault="007B793A" w:rsidP="007B793A">
      <w:pPr>
        <w:pStyle w:val="PL"/>
      </w:pPr>
      <w:r>
        <w:t xml:space="preserve">        - type: object</w:t>
      </w:r>
    </w:p>
    <w:p w14:paraId="4066EC25" w14:textId="77777777" w:rsidR="007B793A" w:rsidRDefault="007B793A" w:rsidP="007B793A">
      <w:pPr>
        <w:pStyle w:val="PL"/>
      </w:pPr>
      <w:r>
        <w:t xml:space="preserve">          properties:</w:t>
      </w:r>
    </w:p>
    <w:p w14:paraId="477E1ECF" w14:textId="77777777" w:rsidR="007B793A" w:rsidRDefault="007B793A" w:rsidP="007B793A">
      <w:pPr>
        <w:pStyle w:val="PL"/>
      </w:pPr>
      <w:r>
        <w:t xml:space="preserve">            attributes:</w:t>
      </w:r>
    </w:p>
    <w:p w14:paraId="4C70BD18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133004" w14:textId="77777777" w:rsidR="007B793A" w:rsidRDefault="007B793A" w:rsidP="007B793A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725CB51" w14:textId="77777777" w:rsidR="007B793A" w:rsidRDefault="007B793A" w:rsidP="007B793A">
      <w:pPr>
        <w:pStyle w:val="PL"/>
      </w:pPr>
      <w:r>
        <w:t xml:space="preserve">                - type: object</w:t>
      </w:r>
    </w:p>
    <w:p w14:paraId="6FF5AF4D" w14:textId="77777777" w:rsidR="007B793A" w:rsidRDefault="007B793A" w:rsidP="007B793A">
      <w:pPr>
        <w:pStyle w:val="PL"/>
      </w:pPr>
      <w:r>
        <w:t xml:space="preserve">                  properties:</w:t>
      </w:r>
    </w:p>
    <w:p w14:paraId="3F5304C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EA0341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28BB5B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C73D44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A864959" w14:textId="77777777" w:rsidR="007B793A" w:rsidRDefault="007B793A" w:rsidP="007B793A">
      <w:pPr>
        <w:pStyle w:val="PL"/>
      </w:pPr>
      <w:r>
        <w:t xml:space="preserve">    EP_N32-Single:</w:t>
      </w:r>
    </w:p>
    <w:p w14:paraId="1CB8A789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00023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2610051" w14:textId="77777777" w:rsidR="007B793A" w:rsidRDefault="007B793A" w:rsidP="007B793A">
      <w:pPr>
        <w:pStyle w:val="PL"/>
      </w:pPr>
      <w:r>
        <w:t xml:space="preserve">        - type: object</w:t>
      </w:r>
    </w:p>
    <w:p w14:paraId="3E5620A2" w14:textId="77777777" w:rsidR="007B793A" w:rsidRDefault="007B793A" w:rsidP="007B793A">
      <w:pPr>
        <w:pStyle w:val="PL"/>
      </w:pPr>
      <w:r>
        <w:t xml:space="preserve">          properties:</w:t>
      </w:r>
    </w:p>
    <w:p w14:paraId="092EAE56" w14:textId="77777777" w:rsidR="007B793A" w:rsidRDefault="007B793A" w:rsidP="007B793A">
      <w:pPr>
        <w:pStyle w:val="PL"/>
      </w:pPr>
      <w:r>
        <w:t xml:space="preserve">            attributes:</w:t>
      </w:r>
    </w:p>
    <w:p w14:paraId="5EE2D7A8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782DA2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7B8562" w14:textId="77777777" w:rsidR="007B793A" w:rsidRDefault="007B793A" w:rsidP="007B793A">
      <w:pPr>
        <w:pStyle w:val="PL"/>
      </w:pPr>
      <w:r>
        <w:t xml:space="preserve">                - type: object</w:t>
      </w:r>
    </w:p>
    <w:p w14:paraId="1DB8B8CD" w14:textId="77777777" w:rsidR="007B793A" w:rsidRDefault="007B793A" w:rsidP="007B793A">
      <w:pPr>
        <w:pStyle w:val="PL"/>
      </w:pPr>
      <w:r>
        <w:t xml:space="preserve">                  properties:</w:t>
      </w:r>
    </w:p>
    <w:p w14:paraId="52964CC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6B0CCF30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57558E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61DF6DB4" w14:textId="77777777" w:rsidR="007B793A" w:rsidRDefault="007B793A" w:rsidP="007B793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80748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0203F6C1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6D1E000F" w14:textId="77777777" w:rsidR="007B793A" w:rsidRDefault="007B793A" w:rsidP="007B793A">
      <w:pPr>
        <w:pStyle w:val="PL"/>
      </w:pPr>
      <w:r>
        <w:t xml:space="preserve">                    n32cParas:</w:t>
      </w:r>
    </w:p>
    <w:p w14:paraId="32F5374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455E0D5" w14:textId="77777777" w:rsidR="007B793A" w:rsidRDefault="007B793A" w:rsidP="007B793A">
      <w:pPr>
        <w:pStyle w:val="PL"/>
      </w:pPr>
      <w:r>
        <w:t xml:space="preserve">                    n32fPolicy:</w:t>
      </w:r>
    </w:p>
    <w:p w14:paraId="6D9EF689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664D79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65AF6C08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5D0673E" w14:textId="77777777" w:rsidR="007B793A" w:rsidRDefault="007B793A" w:rsidP="007B793A">
      <w:pPr>
        <w:pStyle w:val="PL"/>
      </w:pPr>
      <w:r>
        <w:t xml:space="preserve">    EP_N33-Single:</w:t>
      </w:r>
    </w:p>
    <w:p w14:paraId="7715846B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86075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3D461DC" w14:textId="77777777" w:rsidR="007B793A" w:rsidRDefault="007B793A" w:rsidP="007B793A">
      <w:pPr>
        <w:pStyle w:val="PL"/>
      </w:pPr>
      <w:r>
        <w:t xml:space="preserve">        - type: object</w:t>
      </w:r>
    </w:p>
    <w:p w14:paraId="25BAF2D1" w14:textId="77777777" w:rsidR="007B793A" w:rsidRDefault="007B793A" w:rsidP="007B793A">
      <w:pPr>
        <w:pStyle w:val="PL"/>
      </w:pPr>
      <w:r>
        <w:t xml:space="preserve">          properties:</w:t>
      </w:r>
    </w:p>
    <w:p w14:paraId="1001F0C1" w14:textId="77777777" w:rsidR="007B793A" w:rsidRDefault="007B793A" w:rsidP="007B793A">
      <w:pPr>
        <w:pStyle w:val="PL"/>
      </w:pPr>
      <w:r>
        <w:t xml:space="preserve">            attributes:</w:t>
      </w:r>
    </w:p>
    <w:p w14:paraId="357DD1C3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E501C7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820444" w14:textId="77777777" w:rsidR="007B793A" w:rsidRDefault="007B793A" w:rsidP="007B793A">
      <w:pPr>
        <w:pStyle w:val="PL"/>
      </w:pPr>
      <w:r>
        <w:t xml:space="preserve">                - type: object</w:t>
      </w:r>
    </w:p>
    <w:p w14:paraId="38EA576E" w14:textId="77777777" w:rsidR="007B793A" w:rsidRDefault="007B793A" w:rsidP="007B793A">
      <w:pPr>
        <w:pStyle w:val="PL"/>
      </w:pPr>
      <w:r>
        <w:t xml:space="preserve">                  properties:</w:t>
      </w:r>
    </w:p>
    <w:p w14:paraId="1128EFA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7F9C15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C93C27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B986491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056C286" w14:textId="77777777" w:rsidR="007B793A" w:rsidRDefault="007B793A" w:rsidP="007B793A">
      <w:pPr>
        <w:pStyle w:val="PL"/>
      </w:pPr>
      <w:r>
        <w:t xml:space="preserve">    EP_S5C-Single:</w:t>
      </w:r>
    </w:p>
    <w:p w14:paraId="4B718331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C2DA0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A32EF3F" w14:textId="77777777" w:rsidR="007B793A" w:rsidRDefault="007B793A" w:rsidP="007B793A">
      <w:pPr>
        <w:pStyle w:val="PL"/>
      </w:pPr>
      <w:r>
        <w:t xml:space="preserve">        - type: object</w:t>
      </w:r>
    </w:p>
    <w:p w14:paraId="4F112046" w14:textId="77777777" w:rsidR="007B793A" w:rsidRDefault="007B793A" w:rsidP="007B793A">
      <w:pPr>
        <w:pStyle w:val="PL"/>
      </w:pPr>
      <w:r>
        <w:t xml:space="preserve">          properties:</w:t>
      </w:r>
    </w:p>
    <w:p w14:paraId="5F0FF5D8" w14:textId="77777777" w:rsidR="007B793A" w:rsidRDefault="007B793A" w:rsidP="007B793A">
      <w:pPr>
        <w:pStyle w:val="PL"/>
      </w:pPr>
      <w:r>
        <w:t xml:space="preserve">            attributes:</w:t>
      </w:r>
    </w:p>
    <w:p w14:paraId="02574633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2CC720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5E00418" w14:textId="77777777" w:rsidR="007B793A" w:rsidRDefault="007B793A" w:rsidP="007B793A">
      <w:pPr>
        <w:pStyle w:val="PL"/>
      </w:pPr>
      <w:r>
        <w:t xml:space="preserve">                - type: object</w:t>
      </w:r>
    </w:p>
    <w:p w14:paraId="2E0A0C06" w14:textId="77777777" w:rsidR="007B793A" w:rsidRDefault="007B793A" w:rsidP="007B793A">
      <w:pPr>
        <w:pStyle w:val="PL"/>
      </w:pPr>
      <w:r>
        <w:t xml:space="preserve">                  properties:</w:t>
      </w:r>
    </w:p>
    <w:p w14:paraId="527C0D0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0CD75A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3AE83A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8FE0739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467CFDA" w14:textId="77777777" w:rsidR="007B793A" w:rsidRDefault="007B793A" w:rsidP="007B793A">
      <w:pPr>
        <w:pStyle w:val="PL"/>
      </w:pPr>
      <w:r>
        <w:t xml:space="preserve">    EP_S5U-Single:</w:t>
      </w:r>
    </w:p>
    <w:p w14:paraId="0D9DB63D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65060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CA5C391" w14:textId="77777777" w:rsidR="007B793A" w:rsidRDefault="007B793A" w:rsidP="007B793A">
      <w:pPr>
        <w:pStyle w:val="PL"/>
      </w:pPr>
      <w:r>
        <w:t xml:space="preserve">        - type: object</w:t>
      </w:r>
    </w:p>
    <w:p w14:paraId="1E4C56FD" w14:textId="77777777" w:rsidR="007B793A" w:rsidRDefault="007B793A" w:rsidP="007B793A">
      <w:pPr>
        <w:pStyle w:val="PL"/>
      </w:pPr>
      <w:r>
        <w:t xml:space="preserve">          properties:</w:t>
      </w:r>
    </w:p>
    <w:p w14:paraId="71B1DC0F" w14:textId="77777777" w:rsidR="007B793A" w:rsidRDefault="007B793A" w:rsidP="007B793A">
      <w:pPr>
        <w:pStyle w:val="PL"/>
      </w:pPr>
      <w:r>
        <w:t xml:space="preserve">            attributes:</w:t>
      </w:r>
    </w:p>
    <w:p w14:paraId="4F541579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C89DB1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568E3B" w14:textId="77777777" w:rsidR="007B793A" w:rsidRDefault="007B793A" w:rsidP="007B793A">
      <w:pPr>
        <w:pStyle w:val="PL"/>
      </w:pPr>
      <w:r>
        <w:t xml:space="preserve">                - type: object</w:t>
      </w:r>
    </w:p>
    <w:p w14:paraId="119B3BBD" w14:textId="77777777" w:rsidR="007B793A" w:rsidRDefault="007B793A" w:rsidP="007B793A">
      <w:pPr>
        <w:pStyle w:val="PL"/>
      </w:pPr>
      <w:r>
        <w:t xml:space="preserve">                  properties:</w:t>
      </w:r>
    </w:p>
    <w:p w14:paraId="0B4F6E0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3C7DAD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AE10BF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C51A06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C8424B8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54818271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76184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88CF1A4" w14:textId="77777777" w:rsidR="007B793A" w:rsidRDefault="007B793A" w:rsidP="007B793A">
      <w:pPr>
        <w:pStyle w:val="PL"/>
      </w:pPr>
      <w:r>
        <w:t xml:space="preserve">        - type: object</w:t>
      </w:r>
    </w:p>
    <w:p w14:paraId="321F08BB" w14:textId="77777777" w:rsidR="007B793A" w:rsidRDefault="007B793A" w:rsidP="007B793A">
      <w:pPr>
        <w:pStyle w:val="PL"/>
      </w:pPr>
      <w:r>
        <w:t xml:space="preserve">          properties:</w:t>
      </w:r>
    </w:p>
    <w:p w14:paraId="6B9EB3D7" w14:textId="77777777" w:rsidR="007B793A" w:rsidRDefault="007B793A" w:rsidP="007B793A">
      <w:pPr>
        <w:pStyle w:val="PL"/>
      </w:pPr>
      <w:r>
        <w:t xml:space="preserve">            attributes:</w:t>
      </w:r>
    </w:p>
    <w:p w14:paraId="42662B01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8C8E6B" w14:textId="77777777" w:rsidR="007B793A" w:rsidRDefault="007B793A" w:rsidP="007B793A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407C87" w14:textId="77777777" w:rsidR="007B793A" w:rsidRDefault="007B793A" w:rsidP="007B793A">
      <w:pPr>
        <w:pStyle w:val="PL"/>
      </w:pPr>
      <w:r>
        <w:t xml:space="preserve">                - type: object</w:t>
      </w:r>
    </w:p>
    <w:p w14:paraId="67F64931" w14:textId="77777777" w:rsidR="007B793A" w:rsidRDefault="007B793A" w:rsidP="007B793A">
      <w:pPr>
        <w:pStyle w:val="PL"/>
      </w:pPr>
      <w:r>
        <w:t xml:space="preserve">                  properties:</w:t>
      </w:r>
    </w:p>
    <w:p w14:paraId="6E62CA4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F6A15D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9966F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61101EE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583D144" w14:textId="77777777" w:rsidR="007B793A" w:rsidRDefault="007B793A" w:rsidP="007B793A">
      <w:pPr>
        <w:pStyle w:val="PL"/>
      </w:pPr>
      <w:r>
        <w:t xml:space="preserve">    EP_MAP_SMSC-Single:</w:t>
      </w:r>
    </w:p>
    <w:p w14:paraId="6CFFF451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4CC6B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670BEC9" w14:textId="77777777" w:rsidR="007B793A" w:rsidRDefault="007B793A" w:rsidP="007B793A">
      <w:pPr>
        <w:pStyle w:val="PL"/>
      </w:pPr>
      <w:r>
        <w:t xml:space="preserve">        - type: object</w:t>
      </w:r>
    </w:p>
    <w:p w14:paraId="6E541077" w14:textId="77777777" w:rsidR="007B793A" w:rsidRDefault="007B793A" w:rsidP="007B793A">
      <w:pPr>
        <w:pStyle w:val="PL"/>
      </w:pPr>
      <w:r>
        <w:t xml:space="preserve">          properties:</w:t>
      </w:r>
    </w:p>
    <w:p w14:paraId="2A089134" w14:textId="77777777" w:rsidR="007B793A" w:rsidRDefault="007B793A" w:rsidP="007B793A">
      <w:pPr>
        <w:pStyle w:val="PL"/>
      </w:pPr>
      <w:r>
        <w:t xml:space="preserve">            attributes:</w:t>
      </w:r>
    </w:p>
    <w:p w14:paraId="25B747FE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51956C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BDE01E9" w14:textId="77777777" w:rsidR="007B793A" w:rsidRDefault="007B793A" w:rsidP="007B793A">
      <w:pPr>
        <w:pStyle w:val="PL"/>
      </w:pPr>
      <w:r>
        <w:t xml:space="preserve">                - type: object</w:t>
      </w:r>
    </w:p>
    <w:p w14:paraId="3EFC31E5" w14:textId="77777777" w:rsidR="007B793A" w:rsidRDefault="007B793A" w:rsidP="007B793A">
      <w:pPr>
        <w:pStyle w:val="PL"/>
      </w:pPr>
      <w:r>
        <w:t xml:space="preserve">                  properties:</w:t>
      </w:r>
    </w:p>
    <w:p w14:paraId="6C12FE7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FB95175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76C5C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E8D4532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A45F1C" w14:textId="77777777" w:rsidR="007B793A" w:rsidRDefault="007B793A" w:rsidP="007B793A">
      <w:pPr>
        <w:pStyle w:val="PL"/>
      </w:pPr>
      <w:r>
        <w:t xml:space="preserve">    EP_NLS-Single:</w:t>
      </w:r>
    </w:p>
    <w:p w14:paraId="48E1AE1B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E1223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BEB7599" w14:textId="77777777" w:rsidR="007B793A" w:rsidRDefault="007B793A" w:rsidP="007B793A">
      <w:pPr>
        <w:pStyle w:val="PL"/>
      </w:pPr>
      <w:r>
        <w:t xml:space="preserve">        - type: object</w:t>
      </w:r>
    </w:p>
    <w:p w14:paraId="330B3697" w14:textId="77777777" w:rsidR="007B793A" w:rsidRDefault="007B793A" w:rsidP="007B793A">
      <w:pPr>
        <w:pStyle w:val="PL"/>
      </w:pPr>
      <w:r>
        <w:t xml:space="preserve">          properties:</w:t>
      </w:r>
    </w:p>
    <w:p w14:paraId="503A07AF" w14:textId="77777777" w:rsidR="007B793A" w:rsidRDefault="007B793A" w:rsidP="007B793A">
      <w:pPr>
        <w:pStyle w:val="PL"/>
      </w:pPr>
      <w:r>
        <w:t xml:space="preserve">            attributes:</w:t>
      </w:r>
    </w:p>
    <w:p w14:paraId="5D45B3B1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0B7573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A5A90D" w14:textId="77777777" w:rsidR="007B793A" w:rsidRDefault="007B793A" w:rsidP="007B793A">
      <w:pPr>
        <w:pStyle w:val="PL"/>
      </w:pPr>
      <w:r>
        <w:t xml:space="preserve">                - type: object</w:t>
      </w:r>
    </w:p>
    <w:p w14:paraId="3E531D42" w14:textId="77777777" w:rsidR="007B793A" w:rsidRDefault="007B793A" w:rsidP="007B793A">
      <w:pPr>
        <w:pStyle w:val="PL"/>
      </w:pPr>
      <w:r>
        <w:t xml:space="preserve">                  properties:</w:t>
      </w:r>
    </w:p>
    <w:p w14:paraId="1596360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A3AE91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86CCC7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0ECB843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465C3AC" w14:textId="77777777" w:rsidR="007B793A" w:rsidRDefault="007B793A" w:rsidP="007B793A">
      <w:pPr>
        <w:pStyle w:val="PL"/>
      </w:pPr>
      <w:r>
        <w:t xml:space="preserve">    EP_NLG-Single:</w:t>
      </w:r>
    </w:p>
    <w:p w14:paraId="0F10758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797FE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12D96AB" w14:textId="77777777" w:rsidR="007B793A" w:rsidRDefault="007B793A" w:rsidP="007B793A">
      <w:pPr>
        <w:pStyle w:val="PL"/>
      </w:pPr>
      <w:r>
        <w:t xml:space="preserve">        - type: object</w:t>
      </w:r>
    </w:p>
    <w:p w14:paraId="6CF9E35A" w14:textId="77777777" w:rsidR="007B793A" w:rsidRDefault="007B793A" w:rsidP="007B793A">
      <w:pPr>
        <w:pStyle w:val="PL"/>
      </w:pPr>
      <w:r>
        <w:t xml:space="preserve">          properties:</w:t>
      </w:r>
    </w:p>
    <w:p w14:paraId="4993ED9A" w14:textId="77777777" w:rsidR="007B793A" w:rsidRDefault="007B793A" w:rsidP="007B793A">
      <w:pPr>
        <w:pStyle w:val="PL"/>
      </w:pPr>
      <w:r>
        <w:t xml:space="preserve">            attributes:</w:t>
      </w:r>
    </w:p>
    <w:p w14:paraId="4B0F1B2A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91FB84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46AC7F4" w14:textId="77777777" w:rsidR="007B793A" w:rsidRDefault="007B793A" w:rsidP="007B793A">
      <w:pPr>
        <w:pStyle w:val="PL"/>
      </w:pPr>
      <w:r>
        <w:t xml:space="preserve">                - type: object</w:t>
      </w:r>
    </w:p>
    <w:p w14:paraId="0F859CAF" w14:textId="77777777" w:rsidR="007B793A" w:rsidRDefault="007B793A" w:rsidP="007B793A">
      <w:pPr>
        <w:pStyle w:val="PL"/>
      </w:pPr>
      <w:r>
        <w:t xml:space="preserve">                  properties:</w:t>
      </w:r>
    </w:p>
    <w:p w14:paraId="13D88C2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585EFA3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E472BE3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6B7E0D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5CFA9B6" w14:textId="77777777" w:rsidR="007B793A" w:rsidRDefault="007B793A" w:rsidP="007B793A">
      <w:pPr>
        <w:pStyle w:val="PL"/>
      </w:pPr>
    </w:p>
    <w:p w14:paraId="6AAEA805" w14:textId="77777777" w:rsidR="007B793A" w:rsidRDefault="007B793A" w:rsidP="007B793A">
      <w:pPr>
        <w:pStyle w:val="PL"/>
      </w:pPr>
      <w:r>
        <w:t xml:space="preserve">    EP_N60-Single:</w:t>
      </w:r>
    </w:p>
    <w:p w14:paraId="4970C02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88671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CE6DB47" w14:textId="77777777" w:rsidR="007B793A" w:rsidRDefault="007B793A" w:rsidP="007B793A">
      <w:pPr>
        <w:pStyle w:val="PL"/>
      </w:pPr>
      <w:r>
        <w:t xml:space="preserve">        - type: object</w:t>
      </w:r>
    </w:p>
    <w:p w14:paraId="1F772669" w14:textId="77777777" w:rsidR="007B793A" w:rsidRDefault="007B793A" w:rsidP="007B793A">
      <w:pPr>
        <w:pStyle w:val="PL"/>
      </w:pPr>
      <w:r>
        <w:t xml:space="preserve">          properties:</w:t>
      </w:r>
    </w:p>
    <w:p w14:paraId="39094809" w14:textId="77777777" w:rsidR="007B793A" w:rsidRDefault="007B793A" w:rsidP="007B793A">
      <w:pPr>
        <w:pStyle w:val="PL"/>
      </w:pPr>
      <w:r>
        <w:t xml:space="preserve">            attributes:</w:t>
      </w:r>
    </w:p>
    <w:p w14:paraId="341D5C75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70D084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FC33E4" w14:textId="77777777" w:rsidR="007B793A" w:rsidRDefault="007B793A" w:rsidP="007B793A">
      <w:pPr>
        <w:pStyle w:val="PL"/>
      </w:pPr>
      <w:r>
        <w:t xml:space="preserve">                - type: object</w:t>
      </w:r>
    </w:p>
    <w:p w14:paraId="6D5F86CB" w14:textId="77777777" w:rsidR="007B793A" w:rsidRDefault="007B793A" w:rsidP="007B793A">
      <w:pPr>
        <w:pStyle w:val="PL"/>
      </w:pPr>
      <w:r>
        <w:t xml:space="preserve">                  properties:</w:t>
      </w:r>
    </w:p>
    <w:p w14:paraId="04C3193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AA9251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BC10A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D6DD35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F12999" w14:textId="77777777" w:rsidR="007B793A" w:rsidRDefault="007B793A" w:rsidP="007B793A">
      <w:pPr>
        <w:pStyle w:val="PL"/>
      </w:pPr>
      <w:r>
        <w:t xml:space="preserve">    EP_Npc4-Single:</w:t>
      </w:r>
    </w:p>
    <w:p w14:paraId="15D5A96D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D1821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0781E0B" w14:textId="77777777" w:rsidR="007B793A" w:rsidRDefault="007B793A" w:rsidP="007B793A">
      <w:pPr>
        <w:pStyle w:val="PL"/>
      </w:pPr>
      <w:r>
        <w:t xml:space="preserve">        - type: object</w:t>
      </w:r>
    </w:p>
    <w:p w14:paraId="5B257199" w14:textId="77777777" w:rsidR="007B793A" w:rsidRDefault="007B793A" w:rsidP="007B793A">
      <w:pPr>
        <w:pStyle w:val="PL"/>
      </w:pPr>
      <w:r>
        <w:t xml:space="preserve">          properties:</w:t>
      </w:r>
    </w:p>
    <w:p w14:paraId="4683E01C" w14:textId="77777777" w:rsidR="007B793A" w:rsidRDefault="007B793A" w:rsidP="007B793A">
      <w:pPr>
        <w:pStyle w:val="PL"/>
      </w:pPr>
      <w:r>
        <w:t xml:space="preserve">            attributes:</w:t>
      </w:r>
    </w:p>
    <w:p w14:paraId="4C3970BB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A6989D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39A157" w14:textId="77777777" w:rsidR="007B793A" w:rsidRDefault="007B793A" w:rsidP="007B793A">
      <w:pPr>
        <w:pStyle w:val="PL"/>
      </w:pPr>
      <w:r>
        <w:t xml:space="preserve">                - type: object</w:t>
      </w:r>
    </w:p>
    <w:p w14:paraId="29EF6C6F" w14:textId="77777777" w:rsidR="007B793A" w:rsidRDefault="007B793A" w:rsidP="007B793A">
      <w:pPr>
        <w:pStyle w:val="PL"/>
      </w:pPr>
      <w:r>
        <w:t xml:space="preserve">                  properties:</w:t>
      </w:r>
    </w:p>
    <w:p w14:paraId="611FB26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0B9EE4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DB4E4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5684CF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A31C793" w14:textId="77777777" w:rsidR="007B793A" w:rsidRDefault="007B793A" w:rsidP="007B793A">
      <w:pPr>
        <w:pStyle w:val="PL"/>
      </w:pPr>
      <w:r>
        <w:lastRenderedPageBreak/>
        <w:t xml:space="preserve">    EP_Npc6-Single:</w:t>
      </w:r>
    </w:p>
    <w:p w14:paraId="22C22C18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22587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6A83BC5" w14:textId="77777777" w:rsidR="007B793A" w:rsidRDefault="007B793A" w:rsidP="007B793A">
      <w:pPr>
        <w:pStyle w:val="PL"/>
      </w:pPr>
      <w:r>
        <w:t xml:space="preserve">        - type: object</w:t>
      </w:r>
    </w:p>
    <w:p w14:paraId="0F09E869" w14:textId="77777777" w:rsidR="007B793A" w:rsidRDefault="007B793A" w:rsidP="007B793A">
      <w:pPr>
        <w:pStyle w:val="PL"/>
      </w:pPr>
      <w:r>
        <w:t xml:space="preserve">          properties:</w:t>
      </w:r>
    </w:p>
    <w:p w14:paraId="0A25B095" w14:textId="77777777" w:rsidR="007B793A" w:rsidRDefault="007B793A" w:rsidP="007B793A">
      <w:pPr>
        <w:pStyle w:val="PL"/>
      </w:pPr>
      <w:r>
        <w:t xml:space="preserve">            attributes:</w:t>
      </w:r>
    </w:p>
    <w:p w14:paraId="62F3EC97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C839FE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6596A6" w14:textId="77777777" w:rsidR="007B793A" w:rsidRDefault="007B793A" w:rsidP="007B793A">
      <w:pPr>
        <w:pStyle w:val="PL"/>
      </w:pPr>
      <w:r>
        <w:t xml:space="preserve">                - type: object</w:t>
      </w:r>
    </w:p>
    <w:p w14:paraId="52511BD2" w14:textId="77777777" w:rsidR="007B793A" w:rsidRDefault="007B793A" w:rsidP="007B793A">
      <w:pPr>
        <w:pStyle w:val="PL"/>
      </w:pPr>
      <w:r>
        <w:t xml:space="preserve">                  properties:</w:t>
      </w:r>
    </w:p>
    <w:p w14:paraId="0CA5260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6AF9841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70CFAE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7DC066D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5EEF509F" w14:textId="77777777" w:rsidR="007B793A" w:rsidRDefault="007B793A" w:rsidP="007B793A">
      <w:pPr>
        <w:pStyle w:val="PL"/>
      </w:pPr>
      <w:r>
        <w:t xml:space="preserve">    EP_Npc7-Single:</w:t>
      </w:r>
    </w:p>
    <w:p w14:paraId="1DF4D97A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47DE8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12FFC1D" w14:textId="77777777" w:rsidR="007B793A" w:rsidRDefault="007B793A" w:rsidP="007B793A">
      <w:pPr>
        <w:pStyle w:val="PL"/>
      </w:pPr>
      <w:r>
        <w:t xml:space="preserve">        - type: object</w:t>
      </w:r>
    </w:p>
    <w:p w14:paraId="68E7CB09" w14:textId="77777777" w:rsidR="007B793A" w:rsidRDefault="007B793A" w:rsidP="007B793A">
      <w:pPr>
        <w:pStyle w:val="PL"/>
      </w:pPr>
      <w:r>
        <w:t xml:space="preserve">          properties:</w:t>
      </w:r>
    </w:p>
    <w:p w14:paraId="1F6504B1" w14:textId="77777777" w:rsidR="007B793A" w:rsidRDefault="007B793A" w:rsidP="007B793A">
      <w:pPr>
        <w:pStyle w:val="PL"/>
      </w:pPr>
      <w:r>
        <w:t xml:space="preserve">            attributes:</w:t>
      </w:r>
    </w:p>
    <w:p w14:paraId="0171CDC6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EFE5BF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F4D886F" w14:textId="77777777" w:rsidR="007B793A" w:rsidRDefault="007B793A" w:rsidP="007B793A">
      <w:pPr>
        <w:pStyle w:val="PL"/>
      </w:pPr>
      <w:r>
        <w:t xml:space="preserve">                - type: object</w:t>
      </w:r>
    </w:p>
    <w:p w14:paraId="3C77EA91" w14:textId="77777777" w:rsidR="007B793A" w:rsidRDefault="007B793A" w:rsidP="007B793A">
      <w:pPr>
        <w:pStyle w:val="PL"/>
      </w:pPr>
      <w:r>
        <w:t xml:space="preserve">                  properties:</w:t>
      </w:r>
    </w:p>
    <w:p w14:paraId="5F6E87E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E6090D8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A185D6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9834A3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283F82" w14:textId="77777777" w:rsidR="007B793A" w:rsidRDefault="007B793A" w:rsidP="007B793A">
      <w:pPr>
        <w:pStyle w:val="PL"/>
      </w:pPr>
      <w:r>
        <w:t xml:space="preserve">    EP_Npc8-Single:</w:t>
      </w:r>
    </w:p>
    <w:p w14:paraId="19194674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B09D17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7876A1A" w14:textId="77777777" w:rsidR="007B793A" w:rsidRDefault="007B793A" w:rsidP="007B793A">
      <w:pPr>
        <w:pStyle w:val="PL"/>
      </w:pPr>
      <w:r>
        <w:t xml:space="preserve">        - type: object</w:t>
      </w:r>
    </w:p>
    <w:p w14:paraId="70FE2CE7" w14:textId="77777777" w:rsidR="007B793A" w:rsidRDefault="007B793A" w:rsidP="007B793A">
      <w:pPr>
        <w:pStyle w:val="PL"/>
      </w:pPr>
      <w:r>
        <w:t xml:space="preserve">          properties:</w:t>
      </w:r>
    </w:p>
    <w:p w14:paraId="620D825E" w14:textId="77777777" w:rsidR="007B793A" w:rsidRDefault="007B793A" w:rsidP="007B793A">
      <w:pPr>
        <w:pStyle w:val="PL"/>
      </w:pPr>
      <w:r>
        <w:t xml:space="preserve">            attributes:</w:t>
      </w:r>
    </w:p>
    <w:p w14:paraId="3B4F3215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41129D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373F9B6" w14:textId="77777777" w:rsidR="007B793A" w:rsidRDefault="007B793A" w:rsidP="007B793A">
      <w:pPr>
        <w:pStyle w:val="PL"/>
      </w:pPr>
      <w:r>
        <w:t xml:space="preserve">                - type: object</w:t>
      </w:r>
    </w:p>
    <w:p w14:paraId="333F8B71" w14:textId="77777777" w:rsidR="007B793A" w:rsidRDefault="007B793A" w:rsidP="007B793A">
      <w:pPr>
        <w:pStyle w:val="PL"/>
      </w:pPr>
      <w:r>
        <w:t xml:space="preserve">                  properties:</w:t>
      </w:r>
    </w:p>
    <w:p w14:paraId="27D53D1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95DA20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1DDC2A3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80A5DB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96796B5" w14:textId="77777777" w:rsidR="007B793A" w:rsidRDefault="007B793A" w:rsidP="007B793A">
      <w:pPr>
        <w:pStyle w:val="PL"/>
      </w:pPr>
      <w:r>
        <w:t xml:space="preserve">                      </w:t>
      </w:r>
    </w:p>
    <w:p w14:paraId="660D508E" w14:textId="77777777" w:rsidR="007B793A" w:rsidRDefault="007B793A" w:rsidP="007B793A">
      <w:pPr>
        <w:pStyle w:val="PL"/>
      </w:pPr>
      <w:r>
        <w:t xml:space="preserve">    EP_N88-Single:</w:t>
      </w:r>
    </w:p>
    <w:p w14:paraId="27D83745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CD2A2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5D817ED" w14:textId="77777777" w:rsidR="007B793A" w:rsidRDefault="007B793A" w:rsidP="007B793A">
      <w:pPr>
        <w:pStyle w:val="PL"/>
      </w:pPr>
      <w:r>
        <w:t xml:space="preserve">        - type: object</w:t>
      </w:r>
    </w:p>
    <w:p w14:paraId="5E1ACA8B" w14:textId="77777777" w:rsidR="007B793A" w:rsidRDefault="007B793A" w:rsidP="007B793A">
      <w:pPr>
        <w:pStyle w:val="PL"/>
      </w:pPr>
      <w:r>
        <w:t xml:space="preserve">          properties:</w:t>
      </w:r>
    </w:p>
    <w:p w14:paraId="44D92278" w14:textId="77777777" w:rsidR="007B793A" w:rsidRDefault="007B793A" w:rsidP="007B793A">
      <w:pPr>
        <w:pStyle w:val="PL"/>
      </w:pPr>
      <w:r>
        <w:t xml:space="preserve">            attributes:</w:t>
      </w:r>
    </w:p>
    <w:p w14:paraId="590C259E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0BF7F0" w14:textId="77777777" w:rsidR="007B793A" w:rsidRDefault="007B793A" w:rsidP="007B793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0338E59" w14:textId="77777777" w:rsidR="007B793A" w:rsidRDefault="007B793A" w:rsidP="007B793A">
      <w:pPr>
        <w:pStyle w:val="PL"/>
      </w:pPr>
      <w:r>
        <w:t xml:space="preserve">                - type: object</w:t>
      </w:r>
    </w:p>
    <w:p w14:paraId="34E8D635" w14:textId="77777777" w:rsidR="007B793A" w:rsidRDefault="007B793A" w:rsidP="007B793A">
      <w:pPr>
        <w:pStyle w:val="PL"/>
      </w:pPr>
      <w:r>
        <w:t xml:space="preserve">                  properties:</w:t>
      </w:r>
    </w:p>
    <w:p w14:paraId="636E7BF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972606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19A85D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0DD597" w14:textId="77777777" w:rsidR="007B793A" w:rsidRDefault="007B793A" w:rsidP="007B793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DC7A9B8" w14:textId="77777777" w:rsidR="007B793A" w:rsidRDefault="007B793A" w:rsidP="007B793A">
      <w:pPr>
        <w:pStyle w:val="PL"/>
      </w:pPr>
      <w:r>
        <w:t xml:space="preserve">                      </w:t>
      </w:r>
    </w:p>
    <w:p w14:paraId="5FC6C39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674A9E32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A3C74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A216E01" w14:textId="77777777" w:rsidR="007B793A" w:rsidRDefault="007B793A" w:rsidP="007B793A">
      <w:pPr>
        <w:pStyle w:val="PL"/>
      </w:pPr>
      <w:r>
        <w:t xml:space="preserve">        - type: object</w:t>
      </w:r>
    </w:p>
    <w:p w14:paraId="3F85C31A" w14:textId="77777777" w:rsidR="007B793A" w:rsidRDefault="007B793A" w:rsidP="007B793A">
      <w:pPr>
        <w:pStyle w:val="PL"/>
      </w:pPr>
      <w:r>
        <w:t xml:space="preserve">          properties:</w:t>
      </w:r>
    </w:p>
    <w:p w14:paraId="099A92C4" w14:textId="77777777" w:rsidR="007B793A" w:rsidRDefault="007B793A" w:rsidP="007B793A">
      <w:pPr>
        <w:pStyle w:val="PL"/>
      </w:pPr>
      <w:r>
        <w:t xml:space="preserve">            attributes:</w:t>
      </w:r>
    </w:p>
    <w:p w14:paraId="09FD2646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B20054" w14:textId="77777777" w:rsidR="007B793A" w:rsidRDefault="007B793A" w:rsidP="007B793A">
      <w:pPr>
        <w:pStyle w:val="PL"/>
      </w:pPr>
      <w:r>
        <w:t xml:space="preserve">                - type: object</w:t>
      </w:r>
    </w:p>
    <w:p w14:paraId="7AC3797E" w14:textId="77777777" w:rsidR="007B793A" w:rsidRDefault="007B793A" w:rsidP="007B793A">
      <w:pPr>
        <w:pStyle w:val="PL"/>
      </w:pPr>
      <w:r>
        <w:t xml:space="preserve">                  properties:</w:t>
      </w:r>
    </w:p>
    <w:p w14:paraId="3818D4F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2BAE69FC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D24BE1D" w14:textId="77777777" w:rsidR="007B793A" w:rsidRDefault="007B793A" w:rsidP="007B793A">
      <w:pPr>
        <w:pStyle w:val="PL"/>
      </w:pPr>
      <w:r>
        <w:t xml:space="preserve">                      items:</w:t>
      </w:r>
    </w:p>
    <w:p w14:paraId="659E4902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0463AFD7" w14:textId="77777777" w:rsidR="007B793A" w:rsidRDefault="007B793A" w:rsidP="007B793A">
      <w:pPr>
        <w:pStyle w:val="PL"/>
      </w:pPr>
    </w:p>
    <w:p w14:paraId="7F5D83F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419CE27D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A9B92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C306ADA" w14:textId="77777777" w:rsidR="007B793A" w:rsidRDefault="007B793A" w:rsidP="007B793A">
      <w:pPr>
        <w:pStyle w:val="PL"/>
      </w:pPr>
      <w:r>
        <w:t xml:space="preserve">        - type: object</w:t>
      </w:r>
    </w:p>
    <w:p w14:paraId="087FFFB2" w14:textId="77777777" w:rsidR="007B793A" w:rsidRDefault="007B793A" w:rsidP="007B793A">
      <w:pPr>
        <w:pStyle w:val="PL"/>
      </w:pPr>
      <w:r>
        <w:t xml:space="preserve">          properties:</w:t>
      </w:r>
    </w:p>
    <w:p w14:paraId="3181029E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3D4E2EA8" w14:textId="77777777" w:rsidR="007B793A" w:rsidRDefault="007B793A" w:rsidP="007B793A">
      <w:pPr>
        <w:pStyle w:val="PL"/>
      </w:pPr>
      <w:r>
        <w:lastRenderedPageBreak/>
        <w:t xml:space="preserve">              type: integer</w:t>
      </w:r>
    </w:p>
    <w:p w14:paraId="7B60B2E7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47BC39E2" w14:textId="77777777" w:rsidR="007B793A" w:rsidRDefault="007B793A" w:rsidP="007B793A">
      <w:pPr>
        <w:pStyle w:val="PL"/>
      </w:pPr>
      <w:r>
        <w:t xml:space="preserve">              type: string</w:t>
      </w:r>
    </w:p>
    <w:p w14:paraId="1B057795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3BC958DC" w14:textId="77777777" w:rsidR="007B793A" w:rsidRDefault="007B793A" w:rsidP="007B793A">
      <w:pPr>
        <w:pStyle w:val="PL"/>
      </w:pPr>
      <w:r>
        <w:t xml:space="preserve">                - GBR</w:t>
      </w:r>
    </w:p>
    <w:p w14:paraId="3662BF92" w14:textId="77777777" w:rsidR="007B793A" w:rsidRDefault="007B793A" w:rsidP="007B793A">
      <w:pPr>
        <w:pStyle w:val="PL"/>
      </w:pPr>
      <w:r>
        <w:t xml:space="preserve">                - </w:t>
      </w:r>
      <w:proofErr w:type="spellStart"/>
      <w:r>
        <w:t>NonGBR</w:t>
      </w:r>
      <w:proofErr w:type="spellEnd"/>
    </w:p>
    <w:p w14:paraId="055C211B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3A6EACDA" w14:textId="77777777" w:rsidR="007B793A" w:rsidRDefault="007B793A" w:rsidP="007B793A">
      <w:pPr>
        <w:pStyle w:val="PL"/>
      </w:pPr>
      <w:r>
        <w:t xml:space="preserve">              type: integer</w:t>
      </w:r>
    </w:p>
    <w:p w14:paraId="42E9E8D5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229611B7" w14:textId="77777777" w:rsidR="007B793A" w:rsidRDefault="007B793A" w:rsidP="007B793A">
      <w:pPr>
        <w:pStyle w:val="PL"/>
      </w:pPr>
      <w:r>
        <w:t xml:space="preserve">              type: integer</w:t>
      </w:r>
    </w:p>
    <w:p w14:paraId="72326741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12B01749" w14:textId="77777777" w:rsidR="007B793A" w:rsidRDefault="007B793A" w:rsidP="007B793A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087A09F0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4CDBFB6D" w14:textId="77777777" w:rsidR="007B793A" w:rsidRDefault="007B793A" w:rsidP="007B793A">
      <w:pPr>
        <w:pStyle w:val="PL"/>
      </w:pPr>
      <w:r>
        <w:t xml:space="preserve">              type: integer</w:t>
      </w:r>
    </w:p>
    <w:p w14:paraId="2E496A20" w14:textId="77777777" w:rsidR="007B793A" w:rsidRDefault="007B793A" w:rsidP="007B793A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51792C2F" w14:textId="77777777" w:rsidR="007B793A" w:rsidRDefault="007B793A" w:rsidP="007B793A">
      <w:pPr>
        <w:pStyle w:val="PL"/>
      </w:pPr>
      <w:r>
        <w:t xml:space="preserve">              type: integer</w:t>
      </w:r>
    </w:p>
    <w:p w14:paraId="30A0E9C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2834736C" w14:textId="77777777" w:rsidR="007B793A" w:rsidRDefault="007B793A" w:rsidP="007B793A">
      <w:pPr>
        <w:pStyle w:val="PL"/>
      </w:pPr>
      <w:r>
        <w:t xml:space="preserve">      type: array</w:t>
      </w:r>
    </w:p>
    <w:p w14:paraId="7F3CB5B2" w14:textId="77777777" w:rsidR="007B793A" w:rsidRDefault="007B793A" w:rsidP="007B793A">
      <w:pPr>
        <w:pStyle w:val="PL"/>
      </w:pPr>
      <w:r>
        <w:t xml:space="preserve">      items:</w:t>
      </w:r>
    </w:p>
    <w:p w14:paraId="57136819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1E8D596E" w14:textId="77777777" w:rsidR="007B793A" w:rsidRDefault="007B793A" w:rsidP="007B793A">
      <w:pPr>
        <w:pStyle w:val="PL"/>
      </w:pPr>
      <w:r>
        <w:t xml:space="preserve">    Configurable5QISet-Single:</w:t>
      </w:r>
    </w:p>
    <w:p w14:paraId="2FAC9C57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F6851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B5D2BF0" w14:textId="77777777" w:rsidR="007B793A" w:rsidRDefault="007B793A" w:rsidP="007B793A">
      <w:pPr>
        <w:pStyle w:val="PL"/>
      </w:pPr>
      <w:r>
        <w:t xml:space="preserve">        - type: object</w:t>
      </w:r>
    </w:p>
    <w:p w14:paraId="106B4279" w14:textId="77777777" w:rsidR="007B793A" w:rsidRDefault="007B793A" w:rsidP="007B793A">
      <w:pPr>
        <w:pStyle w:val="PL"/>
      </w:pPr>
      <w:r>
        <w:t xml:space="preserve">          properties:</w:t>
      </w:r>
    </w:p>
    <w:p w14:paraId="7DE1DCD7" w14:textId="77777777" w:rsidR="007B793A" w:rsidRDefault="007B793A" w:rsidP="007B793A">
      <w:pPr>
        <w:pStyle w:val="PL"/>
      </w:pPr>
      <w:r>
        <w:t xml:space="preserve">            attributes:</w:t>
      </w:r>
    </w:p>
    <w:p w14:paraId="5CE22FD8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526887" w14:textId="77777777" w:rsidR="007B793A" w:rsidRDefault="007B793A" w:rsidP="007B793A">
      <w:pPr>
        <w:pStyle w:val="PL"/>
      </w:pPr>
      <w:r>
        <w:t xml:space="preserve">                - type: object</w:t>
      </w:r>
    </w:p>
    <w:p w14:paraId="3080F4EF" w14:textId="77777777" w:rsidR="007B793A" w:rsidRDefault="007B793A" w:rsidP="007B793A">
      <w:pPr>
        <w:pStyle w:val="PL"/>
      </w:pPr>
      <w:r>
        <w:t xml:space="preserve">                  properties:</w:t>
      </w:r>
    </w:p>
    <w:p w14:paraId="5E415242" w14:textId="77777777" w:rsidR="007B793A" w:rsidRDefault="007B793A" w:rsidP="007B793A">
      <w:pPr>
        <w:pStyle w:val="PL"/>
      </w:pPr>
      <w:r>
        <w:t xml:space="preserve">                    configurable5QIs:</w:t>
      </w:r>
    </w:p>
    <w:p w14:paraId="0AFD9B3A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3E38AD1A" w14:textId="77777777" w:rsidR="007B793A" w:rsidRDefault="007B793A" w:rsidP="007B793A">
      <w:pPr>
        <w:pStyle w:val="PL"/>
      </w:pPr>
      <w:r>
        <w:t xml:space="preserve">   </w:t>
      </w:r>
    </w:p>
    <w:p w14:paraId="1F559EA8" w14:textId="77777777" w:rsidR="007B793A" w:rsidRDefault="007B793A" w:rsidP="007B793A">
      <w:pPr>
        <w:pStyle w:val="PL"/>
      </w:pPr>
      <w:r>
        <w:t xml:space="preserve">    Dynamic5QISet-Single:</w:t>
      </w:r>
    </w:p>
    <w:p w14:paraId="32B44F33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4F2BE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A53DE43" w14:textId="77777777" w:rsidR="007B793A" w:rsidRDefault="007B793A" w:rsidP="007B793A">
      <w:pPr>
        <w:pStyle w:val="PL"/>
      </w:pPr>
      <w:r>
        <w:t xml:space="preserve">        - type: object</w:t>
      </w:r>
    </w:p>
    <w:p w14:paraId="5E8283A9" w14:textId="77777777" w:rsidR="007B793A" w:rsidRDefault="007B793A" w:rsidP="007B793A">
      <w:pPr>
        <w:pStyle w:val="PL"/>
      </w:pPr>
      <w:r>
        <w:t xml:space="preserve">          properties:</w:t>
      </w:r>
    </w:p>
    <w:p w14:paraId="5001C3A2" w14:textId="77777777" w:rsidR="007B793A" w:rsidRDefault="007B793A" w:rsidP="007B793A">
      <w:pPr>
        <w:pStyle w:val="PL"/>
      </w:pPr>
      <w:r>
        <w:t xml:space="preserve">            attributes:</w:t>
      </w:r>
    </w:p>
    <w:p w14:paraId="6EBB0480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A89CDC" w14:textId="77777777" w:rsidR="007B793A" w:rsidRDefault="007B793A" w:rsidP="007B793A">
      <w:pPr>
        <w:pStyle w:val="PL"/>
      </w:pPr>
      <w:r>
        <w:t xml:space="preserve">                - type: object</w:t>
      </w:r>
    </w:p>
    <w:p w14:paraId="3A966F3A" w14:textId="77777777" w:rsidR="007B793A" w:rsidRDefault="007B793A" w:rsidP="007B793A">
      <w:pPr>
        <w:pStyle w:val="PL"/>
      </w:pPr>
      <w:r>
        <w:t xml:space="preserve">                  properties:</w:t>
      </w:r>
    </w:p>
    <w:p w14:paraId="3835CC9A" w14:textId="77777777" w:rsidR="007B793A" w:rsidRDefault="007B793A" w:rsidP="007B793A">
      <w:pPr>
        <w:pStyle w:val="PL"/>
      </w:pPr>
      <w:r>
        <w:t xml:space="preserve">                    dynamic5QIs:</w:t>
      </w:r>
    </w:p>
    <w:p w14:paraId="02F70332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59424112" w14:textId="77777777" w:rsidR="007B793A" w:rsidRDefault="007B793A" w:rsidP="007B793A">
      <w:pPr>
        <w:pStyle w:val="PL"/>
      </w:pPr>
      <w:r>
        <w:t xml:space="preserve">                      </w:t>
      </w:r>
    </w:p>
    <w:p w14:paraId="5DC73A5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3F14F9B0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BB9A9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2279CC2" w14:textId="77777777" w:rsidR="007B793A" w:rsidRDefault="007B793A" w:rsidP="007B793A">
      <w:pPr>
        <w:pStyle w:val="PL"/>
      </w:pPr>
      <w:r>
        <w:t xml:space="preserve">        - type: object</w:t>
      </w:r>
    </w:p>
    <w:p w14:paraId="14B56D89" w14:textId="77777777" w:rsidR="007B793A" w:rsidRDefault="007B793A" w:rsidP="007B793A">
      <w:pPr>
        <w:pStyle w:val="PL"/>
      </w:pPr>
      <w:r>
        <w:t xml:space="preserve">          properties:</w:t>
      </w:r>
    </w:p>
    <w:p w14:paraId="0F37D6F2" w14:textId="77777777" w:rsidR="007B793A" w:rsidRDefault="007B793A" w:rsidP="007B793A">
      <w:pPr>
        <w:pStyle w:val="PL"/>
      </w:pPr>
      <w:r>
        <w:t xml:space="preserve">            attributes:</w:t>
      </w:r>
    </w:p>
    <w:p w14:paraId="6C3DC1E7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449968" w14:textId="77777777" w:rsidR="007B793A" w:rsidRDefault="007B793A" w:rsidP="007B793A">
      <w:pPr>
        <w:pStyle w:val="PL"/>
      </w:pPr>
      <w:r>
        <w:t xml:space="preserve">                - type: object</w:t>
      </w:r>
    </w:p>
    <w:p w14:paraId="1ABDE035" w14:textId="77777777" w:rsidR="007B793A" w:rsidRDefault="007B793A" w:rsidP="007B793A">
      <w:pPr>
        <w:pStyle w:val="PL"/>
      </w:pPr>
      <w:r>
        <w:t xml:space="preserve">                  properties:</w:t>
      </w:r>
    </w:p>
    <w:p w14:paraId="014F184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526389D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FAC4829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F593BA4" w14:textId="77777777" w:rsidR="007B793A" w:rsidRDefault="007B793A" w:rsidP="007B793A">
      <w:pPr>
        <w:pStyle w:val="PL"/>
      </w:pPr>
      <w:r>
        <w:t xml:space="preserve">                        - ENABLED</w:t>
      </w:r>
    </w:p>
    <w:p w14:paraId="3D51C7E3" w14:textId="77777777" w:rsidR="007B793A" w:rsidRDefault="007B793A" w:rsidP="007B793A">
      <w:pPr>
        <w:pStyle w:val="PL"/>
      </w:pPr>
      <w:r>
        <w:t xml:space="preserve">                        - DISABLED</w:t>
      </w:r>
    </w:p>
    <w:p w14:paraId="056E29FB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6E4D45D7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257D4A22" w14:textId="77777777" w:rsidR="007B793A" w:rsidRDefault="007B793A" w:rsidP="007B793A">
      <w:pPr>
        <w:pStyle w:val="PL"/>
      </w:pPr>
      <w:r>
        <w:t xml:space="preserve">                      items:</w:t>
      </w:r>
    </w:p>
    <w:p w14:paraId="5291CC19" w14:textId="77777777" w:rsidR="007B793A" w:rsidRDefault="007B793A" w:rsidP="007B793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E4FBB71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13D6A828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2CFDD2A9" w14:textId="77777777" w:rsidR="007B793A" w:rsidRDefault="007B793A" w:rsidP="007B793A">
      <w:pPr>
        <w:pStyle w:val="PL"/>
      </w:pPr>
      <w:r>
        <w:t xml:space="preserve">                      items:</w:t>
      </w:r>
    </w:p>
    <w:p w14:paraId="208765DA" w14:textId="77777777" w:rsidR="007B793A" w:rsidRDefault="007B793A" w:rsidP="007B793A">
      <w:pPr>
        <w:pStyle w:val="PL"/>
      </w:pPr>
      <w:r>
        <w:t xml:space="preserve">                        type: integer</w:t>
      </w:r>
    </w:p>
    <w:p w14:paraId="055B287A" w14:textId="77777777" w:rsidR="007B793A" w:rsidRDefault="007B793A" w:rsidP="007B793A">
      <w:pPr>
        <w:pStyle w:val="PL"/>
      </w:pPr>
      <w:r>
        <w:t xml:space="preserve">                        minimum: 0</w:t>
      </w:r>
    </w:p>
    <w:p w14:paraId="152C805A" w14:textId="77777777" w:rsidR="007B793A" w:rsidRDefault="007B793A" w:rsidP="007B793A">
      <w:pPr>
        <w:pStyle w:val="PL"/>
      </w:pPr>
      <w:r>
        <w:t xml:space="preserve">                        maximum: 255</w:t>
      </w:r>
    </w:p>
    <w:p w14:paraId="6744C0B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53A29D13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070C542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214C4946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6A3C32C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53832010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871DEAD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73787D05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7061116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56E5FF3A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507D2751" w14:textId="77777777" w:rsidR="007B793A" w:rsidRDefault="007B793A" w:rsidP="007B793A">
      <w:pPr>
        <w:pStyle w:val="PL"/>
      </w:pPr>
      <w:r>
        <w:lastRenderedPageBreak/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6C5A20B2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58A53770" w14:textId="77777777" w:rsidR="007B793A" w:rsidRDefault="007B793A" w:rsidP="007B793A">
      <w:pPr>
        <w:pStyle w:val="PL"/>
      </w:pPr>
    </w:p>
    <w:p w14:paraId="554C976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76586051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73FBD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79116AF" w14:textId="77777777" w:rsidR="007B793A" w:rsidRDefault="007B793A" w:rsidP="007B793A">
      <w:pPr>
        <w:pStyle w:val="PL"/>
      </w:pPr>
      <w:r>
        <w:t xml:space="preserve">        - type: object</w:t>
      </w:r>
    </w:p>
    <w:p w14:paraId="14201E87" w14:textId="77777777" w:rsidR="007B793A" w:rsidRDefault="007B793A" w:rsidP="007B793A">
      <w:pPr>
        <w:pStyle w:val="PL"/>
      </w:pPr>
      <w:r>
        <w:t xml:space="preserve">          properties:</w:t>
      </w:r>
    </w:p>
    <w:p w14:paraId="2F3FEAB3" w14:textId="77777777" w:rsidR="007B793A" w:rsidRDefault="007B793A" w:rsidP="007B793A">
      <w:pPr>
        <w:pStyle w:val="PL"/>
      </w:pPr>
      <w:r>
        <w:t xml:space="preserve">            attributes:</w:t>
      </w:r>
    </w:p>
    <w:p w14:paraId="421B9DB5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7E09F0" w14:textId="77777777" w:rsidR="007B793A" w:rsidRDefault="007B793A" w:rsidP="007B793A">
      <w:pPr>
        <w:pStyle w:val="PL"/>
      </w:pPr>
      <w:r>
        <w:t xml:space="preserve">                - type: object</w:t>
      </w:r>
    </w:p>
    <w:p w14:paraId="56500637" w14:textId="77777777" w:rsidR="007B793A" w:rsidRDefault="007B793A" w:rsidP="007B793A">
      <w:pPr>
        <w:pStyle w:val="PL"/>
      </w:pPr>
      <w:r>
        <w:t xml:space="preserve">                  properties:</w:t>
      </w:r>
    </w:p>
    <w:p w14:paraId="570B5780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6928BC70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AD206F4" w14:textId="77777777" w:rsidR="007B793A" w:rsidRDefault="007B793A" w:rsidP="007B793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661988E" w14:textId="77777777" w:rsidR="007B793A" w:rsidRDefault="007B793A" w:rsidP="007B793A">
      <w:pPr>
        <w:pStyle w:val="PL"/>
      </w:pPr>
      <w:r>
        <w:t xml:space="preserve">                        - ENABLED</w:t>
      </w:r>
    </w:p>
    <w:p w14:paraId="2926583A" w14:textId="77777777" w:rsidR="007B793A" w:rsidRDefault="007B793A" w:rsidP="007B793A">
      <w:pPr>
        <w:pStyle w:val="PL"/>
      </w:pPr>
      <w:r>
        <w:t xml:space="preserve">                        - DISABLED</w:t>
      </w:r>
    </w:p>
    <w:p w14:paraId="3F137E57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69E29E34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35DC1F7C" w14:textId="77777777" w:rsidR="007B793A" w:rsidRDefault="007B793A" w:rsidP="007B793A">
      <w:pPr>
        <w:pStyle w:val="PL"/>
      </w:pPr>
      <w:r>
        <w:t xml:space="preserve">                      items:</w:t>
      </w:r>
    </w:p>
    <w:p w14:paraId="58B0B5C8" w14:textId="77777777" w:rsidR="007B793A" w:rsidRDefault="007B793A" w:rsidP="007B793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E3A9C6A" w14:textId="77777777" w:rsidR="007B793A" w:rsidRDefault="007B793A" w:rsidP="007B793A">
      <w:pPr>
        <w:pStyle w:val="PL"/>
      </w:pPr>
      <w:r>
        <w:t xml:space="preserve">                    qFMonitored5QIs:</w:t>
      </w:r>
    </w:p>
    <w:p w14:paraId="798F516A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0A335795" w14:textId="77777777" w:rsidR="007B793A" w:rsidRDefault="007B793A" w:rsidP="007B793A">
      <w:pPr>
        <w:pStyle w:val="PL"/>
      </w:pPr>
      <w:r>
        <w:t xml:space="preserve">                      items:</w:t>
      </w:r>
    </w:p>
    <w:p w14:paraId="6EB39D35" w14:textId="77777777" w:rsidR="007B793A" w:rsidRDefault="007B793A" w:rsidP="007B793A">
      <w:pPr>
        <w:pStyle w:val="PL"/>
      </w:pPr>
      <w:r>
        <w:t xml:space="preserve">                        type: integer</w:t>
      </w:r>
    </w:p>
    <w:p w14:paraId="7BA2EF4A" w14:textId="77777777" w:rsidR="007B793A" w:rsidRDefault="007B793A" w:rsidP="007B793A">
      <w:pPr>
        <w:pStyle w:val="PL"/>
      </w:pPr>
      <w:r>
        <w:t xml:space="preserve">                        minimum: 0</w:t>
      </w:r>
    </w:p>
    <w:p w14:paraId="34C2DF99" w14:textId="77777777" w:rsidR="007B793A" w:rsidRDefault="007B793A" w:rsidP="007B793A">
      <w:pPr>
        <w:pStyle w:val="PL"/>
      </w:pPr>
      <w:r>
        <w:t xml:space="preserve">                        maximum: 255</w:t>
      </w:r>
    </w:p>
    <w:p w14:paraId="3308B1D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6F9B8D53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D898B89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60BACD46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961F3B5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DCF5B91" w14:textId="77777777" w:rsidR="007B793A" w:rsidRDefault="007B793A" w:rsidP="007B793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6F8AA6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1CAE44BB" w14:textId="77777777" w:rsidR="007B793A" w:rsidRDefault="007B793A" w:rsidP="007B793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648F7174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6E005FD5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1F694F6A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261851AD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0E022E38" w14:textId="77777777" w:rsidR="007B793A" w:rsidRDefault="007B793A" w:rsidP="007B793A">
      <w:pPr>
        <w:pStyle w:val="PL"/>
      </w:pPr>
    </w:p>
    <w:p w14:paraId="04B3E20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03F3E00C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E6DF3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D0EE772" w14:textId="77777777" w:rsidR="007B793A" w:rsidRDefault="007B793A" w:rsidP="007B793A">
      <w:pPr>
        <w:pStyle w:val="PL"/>
      </w:pPr>
      <w:r>
        <w:t xml:space="preserve">        - type: object</w:t>
      </w:r>
    </w:p>
    <w:p w14:paraId="1FD1FAC6" w14:textId="77777777" w:rsidR="007B793A" w:rsidRDefault="007B793A" w:rsidP="007B793A">
      <w:pPr>
        <w:pStyle w:val="PL"/>
      </w:pPr>
      <w:r>
        <w:t xml:space="preserve">          properties:</w:t>
      </w:r>
    </w:p>
    <w:p w14:paraId="558E4928" w14:textId="77777777" w:rsidR="007B793A" w:rsidRDefault="007B793A" w:rsidP="007B793A">
      <w:pPr>
        <w:pStyle w:val="PL"/>
      </w:pPr>
      <w:r>
        <w:t xml:space="preserve">            attributes:</w:t>
      </w:r>
    </w:p>
    <w:p w14:paraId="4E996B75" w14:textId="77777777" w:rsidR="007B793A" w:rsidRDefault="007B793A" w:rsidP="007B793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BC3EDE" w14:textId="77777777" w:rsidR="007B793A" w:rsidRDefault="007B793A" w:rsidP="007B793A">
      <w:pPr>
        <w:pStyle w:val="PL"/>
      </w:pPr>
      <w:r>
        <w:t xml:space="preserve">                - type: object</w:t>
      </w:r>
    </w:p>
    <w:p w14:paraId="46C4C2E9" w14:textId="77777777" w:rsidR="007B793A" w:rsidRDefault="007B793A" w:rsidP="007B793A">
      <w:pPr>
        <w:pStyle w:val="PL"/>
      </w:pPr>
      <w:r>
        <w:t xml:space="preserve">                  properties:</w:t>
      </w:r>
    </w:p>
    <w:p w14:paraId="05762CA8" w14:textId="77777777" w:rsidR="007B793A" w:rsidRDefault="007B793A" w:rsidP="007B793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219BCB80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0DAB641" w14:textId="77777777" w:rsidR="007B793A" w:rsidRDefault="007B793A" w:rsidP="007B793A">
      <w:pPr>
        <w:pStyle w:val="PL"/>
      </w:pPr>
      <w:r>
        <w:t xml:space="preserve">                      items:</w:t>
      </w:r>
    </w:p>
    <w:p w14:paraId="118EC3C4" w14:textId="77777777" w:rsidR="007B793A" w:rsidRDefault="007B793A" w:rsidP="007B793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2CF8FC43" w14:textId="77777777" w:rsidR="007B793A" w:rsidRDefault="007B793A" w:rsidP="007B793A">
      <w:pPr>
        <w:pStyle w:val="PL"/>
      </w:pPr>
    </w:p>
    <w:p w14:paraId="66F269CF" w14:textId="77777777" w:rsidR="007B793A" w:rsidRDefault="007B793A" w:rsidP="007B793A">
      <w:pPr>
        <w:pStyle w:val="PL"/>
      </w:pPr>
      <w:r>
        <w:t>#-------- Definition of JSON arrays for name-contained IOCs ----------------------</w:t>
      </w:r>
    </w:p>
    <w:p w14:paraId="7CD2115F" w14:textId="77777777" w:rsidR="007B793A" w:rsidRDefault="007B793A" w:rsidP="007B793A">
      <w:pPr>
        <w:pStyle w:val="PL"/>
      </w:pPr>
    </w:p>
    <w:p w14:paraId="21F16E4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620BB43" w14:textId="77777777" w:rsidR="007B793A" w:rsidRDefault="007B793A" w:rsidP="007B793A">
      <w:pPr>
        <w:pStyle w:val="PL"/>
      </w:pPr>
      <w:r>
        <w:t xml:space="preserve">      type: array</w:t>
      </w:r>
    </w:p>
    <w:p w14:paraId="70BCE3E3" w14:textId="77777777" w:rsidR="007B793A" w:rsidRDefault="007B793A" w:rsidP="007B793A">
      <w:pPr>
        <w:pStyle w:val="PL"/>
      </w:pPr>
      <w:r>
        <w:t xml:space="preserve">      items:</w:t>
      </w:r>
    </w:p>
    <w:p w14:paraId="197F608C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6A78FA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25400897" w14:textId="77777777" w:rsidR="007B793A" w:rsidRDefault="007B793A" w:rsidP="007B793A">
      <w:pPr>
        <w:pStyle w:val="PL"/>
      </w:pPr>
      <w:r>
        <w:t xml:space="preserve">      type: array</w:t>
      </w:r>
    </w:p>
    <w:p w14:paraId="24963E6E" w14:textId="77777777" w:rsidR="007B793A" w:rsidRDefault="007B793A" w:rsidP="007B793A">
      <w:pPr>
        <w:pStyle w:val="PL"/>
      </w:pPr>
      <w:r>
        <w:t xml:space="preserve">      items:</w:t>
      </w:r>
    </w:p>
    <w:p w14:paraId="32E5D6EE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673418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7EA696EF" w14:textId="77777777" w:rsidR="007B793A" w:rsidRDefault="007B793A" w:rsidP="007B793A">
      <w:pPr>
        <w:pStyle w:val="PL"/>
      </w:pPr>
      <w:r>
        <w:t xml:space="preserve">      type: array</w:t>
      </w:r>
    </w:p>
    <w:p w14:paraId="57F9516C" w14:textId="77777777" w:rsidR="007B793A" w:rsidRDefault="007B793A" w:rsidP="007B793A">
      <w:pPr>
        <w:pStyle w:val="PL"/>
      </w:pPr>
      <w:r>
        <w:t xml:space="preserve">      items:</w:t>
      </w:r>
    </w:p>
    <w:p w14:paraId="12B58D28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59F4E0B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225EAF1E" w14:textId="77777777" w:rsidR="007B793A" w:rsidRDefault="007B793A" w:rsidP="007B793A">
      <w:pPr>
        <w:pStyle w:val="PL"/>
      </w:pPr>
      <w:r>
        <w:t xml:space="preserve">      type: array</w:t>
      </w:r>
    </w:p>
    <w:p w14:paraId="2570E06D" w14:textId="77777777" w:rsidR="007B793A" w:rsidRDefault="007B793A" w:rsidP="007B793A">
      <w:pPr>
        <w:pStyle w:val="PL"/>
      </w:pPr>
      <w:r>
        <w:t xml:space="preserve">      items:</w:t>
      </w:r>
    </w:p>
    <w:p w14:paraId="765E76DB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2102B7C8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00512FD4" w14:textId="77777777" w:rsidR="007B793A" w:rsidRDefault="007B793A" w:rsidP="007B793A">
      <w:pPr>
        <w:pStyle w:val="PL"/>
      </w:pPr>
      <w:r>
        <w:t xml:space="preserve">      type: array</w:t>
      </w:r>
    </w:p>
    <w:p w14:paraId="45A48606" w14:textId="77777777" w:rsidR="007B793A" w:rsidRDefault="007B793A" w:rsidP="007B793A">
      <w:pPr>
        <w:pStyle w:val="PL"/>
      </w:pPr>
      <w:r>
        <w:t xml:space="preserve">      items:</w:t>
      </w:r>
    </w:p>
    <w:p w14:paraId="53B65BE3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15EFF52D" w14:textId="77777777" w:rsidR="007B793A" w:rsidRDefault="007B793A" w:rsidP="007B793A">
      <w:pPr>
        <w:pStyle w:val="PL"/>
      </w:pPr>
      <w:r>
        <w:t xml:space="preserve">    N3iwfFunction-Multiple:</w:t>
      </w:r>
    </w:p>
    <w:p w14:paraId="319D6D6E" w14:textId="77777777" w:rsidR="007B793A" w:rsidRDefault="007B793A" w:rsidP="007B793A">
      <w:pPr>
        <w:pStyle w:val="PL"/>
      </w:pPr>
      <w:r>
        <w:t xml:space="preserve">      type: array</w:t>
      </w:r>
    </w:p>
    <w:p w14:paraId="7F7BE3A2" w14:textId="77777777" w:rsidR="007B793A" w:rsidRDefault="007B793A" w:rsidP="007B793A">
      <w:pPr>
        <w:pStyle w:val="PL"/>
      </w:pPr>
      <w:r>
        <w:lastRenderedPageBreak/>
        <w:t xml:space="preserve">      items:</w:t>
      </w:r>
    </w:p>
    <w:p w14:paraId="4ED8B36A" w14:textId="77777777" w:rsidR="007B793A" w:rsidRDefault="007B793A" w:rsidP="007B793A">
      <w:pPr>
        <w:pStyle w:val="PL"/>
      </w:pPr>
      <w:r>
        <w:t xml:space="preserve">        $ref: '#/components/schemas/N3iwfFunction-Single'</w:t>
      </w:r>
    </w:p>
    <w:p w14:paraId="6A67C33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9B83F44" w14:textId="77777777" w:rsidR="007B793A" w:rsidRDefault="007B793A" w:rsidP="007B793A">
      <w:pPr>
        <w:pStyle w:val="PL"/>
      </w:pPr>
      <w:r>
        <w:t xml:space="preserve">      type: array</w:t>
      </w:r>
    </w:p>
    <w:p w14:paraId="1C5FCEF9" w14:textId="77777777" w:rsidR="007B793A" w:rsidRDefault="007B793A" w:rsidP="007B793A">
      <w:pPr>
        <w:pStyle w:val="PL"/>
      </w:pPr>
      <w:r>
        <w:t xml:space="preserve">      items:</w:t>
      </w:r>
    </w:p>
    <w:p w14:paraId="2293F3EF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2101EA9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192A496" w14:textId="77777777" w:rsidR="007B793A" w:rsidRDefault="007B793A" w:rsidP="007B793A">
      <w:pPr>
        <w:pStyle w:val="PL"/>
      </w:pPr>
      <w:r>
        <w:t xml:space="preserve">      type: array</w:t>
      </w:r>
    </w:p>
    <w:p w14:paraId="51C0EBA1" w14:textId="77777777" w:rsidR="007B793A" w:rsidRDefault="007B793A" w:rsidP="007B793A">
      <w:pPr>
        <w:pStyle w:val="PL"/>
      </w:pPr>
      <w:r>
        <w:t xml:space="preserve">      items:</w:t>
      </w:r>
    </w:p>
    <w:p w14:paraId="711C50DC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6656EBC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FA0F642" w14:textId="77777777" w:rsidR="007B793A" w:rsidRDefault="007B793A" w:rsidP="007B793A">
      <w:pPr>
        <w:pStyle w:val="PL"/>
      </w:pPr>
      <w:r>
        <w:t xml:space="preserve">      type: array</w:t>
      </w:r>
    </w:p>
    <w:p w14:paraId="4D141333" w14:textId="77777777" w:rsidR="007B793A" w:rsidRDefault="007B793A" w:rsidP="007B793A">
      <w:pPr>
        <w:pStyle w:val="PL"/>
      </w:pPr>
      <w:r>
        <w:t xml:space="preserve">      items:</w:t>
      </w:r>
    </w:p>
    <w:p w14:paraId="16316179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7F751F8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4B48075D" w14:textId="77777777" w:rsidR="007B793A" w:rsidRDefault="007B793A" w:rsidP="007B793A">
      <w:pPr>
        <w:pStyle w:val="PL"/>
      </w:pPr>
      <w:r>
        <w:t xml:space="preserve">      type: array</w:t>
      </w:r>
    </w:p>
    <w:p w14:paraId="254F5BF8" w14:textId="77777777" w:rsidR="007B793A" w:rsidRDefault="007B793A" w:rsidP="007B793A">
      <w:pPr>
        <w:pStyle w:val="PL"/>
      </w:pPr>
      <w:r>
        <w:t xml:space="preserve">      items:</w:t>
      </w:r>
    </w:p>
    <w:p w14:paraId="7088031F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2CECA7C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0DED96AD" w14:textId="77777777" w:rsidR="007B793A" w:rsidRDefault="007B793A" w:rsidP="007B793A">
      <w:pPr>
        <w:pStyle w:val="PL"/>
      </w:pPr>
      <w:r>
        <w:t xml:space="preserve">      type: array</w:t>
      </w:r>
    </w:p>
    <w:p w14:paraId="6EBA175A" w14:textId="77777777" w:rsidR="007B793A" w:rsidRDefault="007B793A" w:rsidP="007B793A">
      <w:pPr>
        <w:pStyle w:val="PL"/>
      </w:pPr>
      <w:r>
        <w:t xml:space="preserve">      items:</w:t>
      </w:r>
    </w:p>
    <w:p w14:paraId="741ED3D9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5DB22B49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17336850" w14:textId="77777777" w:rsidR="007B793A" w:rsidRDefault="007B793A" w:rsidP="007B793A">
      <w:pPr>
        <w:pStyle w:val="PL"/>
      </w:pPr>
      <w:r>
        <w:t xml:space="preserve">      type: array</w:t>
      </w:r>
    </w:p>
    <w:p w14:paraId="2A3581E8" w14:textId="77777777" w:rsidR="007B793A" w:rsidRDefault="007B793A" w:rsidP="007B793A">
      <w:pPr>
        <w:pStyle w:val="PL"/>
      </w:pPr>
      <w:r>
        <w:t xml:space="preserve">      items:</w:t>
      </w:r>
    </w:p>
    <w:p w14:paraId="61C567A3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6D25C78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5D658FA4" w14:textId="77777777" w:rsidR="007B793A" w:rsidRDefault="007B793A" w:rsidP="007B793A">
      <w:pPr>
        <w:pStyle w:val="PL"/>
      </w:pPr>
      <w:r>
        <w:t xml:space="preserve">      type: array</w:t>
      </w:r>
    </w:p>
    <w:p w14:paraId="1C446690" w14:textId="77777777" w:rsidR="007B793A" w:rsidRDefault="007B793A" w:rsidP="007B793A">
      <w:pPr>
        <w:pStyle w:val="PL"/>
      </w:pPr>
      <w:r>
        <w:t xml:space="preserve">      items:</w:t>
      </w:r>
    </w:p>
    <w:p w14:paraId="071F6FF1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5C162AE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59796651" w14:textId="77777777" w:rsidR="007B793A" w:rsidRDefault="007B793A" w:rsidP="007B793A">
      <w:pPr>
        <w:pStyle w:val="PL"/>
      </w:pPr>
      <w:r>
        <w:t xml:space="preserve">      type: array</w:t>
      </w:r>
    </w:p>
    <w:p w14:paraId="21570F50" w14:textId="77777777" w:rsidR="007B793A" w:rsidRDefault="007B793A" w:rsidP="007B793A">
      <w:pPr>
        <w:pStyle w:val="PL"/>
      </w:pPr>
      <w:r>
        <w:t xml:space="preserve">      items:</w:t>
      </w:r>
    </w:p>
    <w:p w14:paraId="23F33A65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4513EF5C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28D27EE1" w14:textId="77777777" w:rsidR="007B793A" w:rsidRDefault="007B793A" w:rsidP="007B793A">
      <w:pPr>
        <w:pStyle w:val="PL"/>
      </w:pPr>
      <w:r>
        <w:t xml:space="preserve">      type: array</w:t>
      </w:r>
    </w:p>
    <w:p w14:paraId="2E5A4B24" w14:textId="77777777" w:rsidR="007B793A" w:rsidRDefault="007B793A" w:rsidP="007B793A">
      <w:pPr>
        <w:pStyle w:val="PL"/>
      </w:pPr>
      <w:r>
        <w:t xml:space="preserve">      items:</w:t>
      </w:r>
    </w:p>
    <w:p w14:paraId="59016FE8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272EEA3B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4DDC8FD5" w14:textId="77777777" w:rsidR="007B793A" w:rsidRDefault="007B793A" w:rsidP="007B793A">
      <w:pPr>
        <w:pStyle w:val="PL"/>
      </w:pPr>
      <w:r>
        <w:t xml:space="preserve">      type: array</w:t>
      </w:r>
    </w:p>
    <w:p w14:paraId="2186B346" w14:textId="77777777" w:rsidR="007B793A" w:rsidRDefault="007B793A" w:rsidP="007B793A">
      <w:pPr>
        <w:pStyle w:val="PL"/>
      </w:pPr>
      <w:r>
        <w:t xml:space="preserve">      items:</w:t>
      </w:r>
    </w:p>
    <w:p w14:paraId="4798568D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3A3D3C0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5A35E74F" w14:textId="77777777" w:rsidR="007B793A" w:rsidRDefault="007B793A" w:rsidP="007B793A">
      <w:pPr>
        <w:pStyle w:val="PL"/>
      </w:pPr>
      <w:r>
        <w:t xml:space="preserve">      type: array</w:t>
      </w:r>
    </w:p>
    <w:p w14:paraId="60F7B610" w14:textId="77777777" w:rsidR="007B793A" w:rsidRDefault="007B793A" w:rsidP="007B793A">
      <w:pPr>
        <w:pStyle w:val="PL"/>
      </w:pPr>
      <w:r>
        <w:t xml:space="preserve">      items:</w:t>
      </w:r>
    </w:p>
    <w:p w14:paraId="1A106107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0166FB86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66CBFD13" w14:textId="77777777" w:rsidR="007B793A" w:rsidRDefault="007B793A" w:rsidP="007B793A">
      <w:pPr>
        <w:pStyle w:val="PL"/>
      </w:pPr>
      <w:r>
        <w:t xml:space="preserve">      type: array</w:t>
      </w:r>
    </w:p>
    <w:p w14:paraId="3AB8A0FD" w14:textId="77777777" w:rsidR="007B793A" w:rsidRDefault="007B793A" w:rsidP="007B793A">
      <w:pPr>
        <w:pStyle w:val="PL"/>
      </w:pPr>
      <w:r>
        <w:t xml:space="preserve">      items:</w:t>
      </w:r>
    </w:p>
    <w:p w14:paraId="5804DC1B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4D7CDB9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4A01EDC7" w14:textId="77777777" w:rsidR="007B793A" w:rsidRDefault="007B793A" w:rsidP="007B793A">
      <w:pPr>
        <w:pStyle w:val="PL"/>
      </w:pPr>
      <w:r>
        <w:t xml:space="preserve">      type: array</w:t>
      </w:r>
    </w:p>
    <w:p w14:paraId="470BB9AB" w14:textId="77777777" w:rsidR="007B793A" w:rsidRDefault="007B793A" w:rsidP="007B793A">
      <w:pPr>
        <w:pStyle w:val="PL"/>
      </w:pPr>
      <w:r>
        <w:t xml:space="preserve">      items:</w:t>
      </w:r>
    </w:p>
    <w:p w14:paraId="27DEAED0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24E5254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05D4B63F" w14:textId="77777777" w:rsidR="007B793A" w:rsidRDefault="007B793A" w:rsidP="007B793A">
      <w:pPr>
        <w:pStyle w:val="PL"/>
      </w:pPr>
      <w:r>
        <w:t xml:space="preserve">      type: array</w:t>
      </w:r>
    </w:p>
    <w:p w14:paraId="4C603600" w14:textId="77777777" w:rsidR="007B793A" w:rsidRDefault="007B793A" w:rsidP="007B793A">
      <w:pPr>
        <w:pStyle w:val="PL"/>
      </w:pPr>
      <w:r>
        <w:t xml:space="preserve">      items:</w:t>
      </w:r>
    </w:p>
    <w:p w14:paraId="220470CC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1F6810F0" w14:textId="77777777" w:rsidR="007B793A" w:rsidRDefault="007B793A" w:rsidP="007B793A">
      <w:pPr>
        <w:pStyle w:val="PL"/>
      </w:pPr>
    </w:p>
    <w:p w14:paraId="765E7DF5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221317BE" w14:textId="77777777" w:rsidR="007B793A" w:rsidRDefault="007B793A" w:rsidP="007B793A">
      <w:pPr>
        <w:pStyle w:val="PL"/>
      </w:pPr>
      <w:r>
        <w:t xml:space="preserve">      type: array</w:t>
      </w:r>
    </w:p>
    <w:p w14:paraId="518291B0" w14:textId="77777777" w:rsidR="007B793A" w:rsidRDefault="007B793A" w:rsidP="007B793A">
      <w:pPr>
        <w:pStyle w:val="PL"/>
      </w:pPr>
      <w:r>
        <w:t xml:space="preserve">      items:</w:t>
      </w:r>
    </w:p>
    <w:p w14:paraId="191BF996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6142B181" w14:textId="77777777" w:rsidR="007B793A" w:rsidRDefault="007B793A" w:rsidP="007B793A">
      <w:pPr>
        <w:pStyle w:val="PL"/>
      </w:pPr>
    </w:p>
    <w:p w14:paraId="56A07CA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65DBD861" w14:textId="77777777" w:rsidR="007B793A" w:rsidRDefault="007B793A" w:rsidP="007B793A">
      <w:pPr>
        <w:pStyle w:val="PL"/>
      </w:pPr>
      <w:r>
        <w:t xml:space="preserve">      type: array</w:t>
      </w:r>
    </w:p>
    <w:p w14:paraId="3E08F1C8" w14:textId="77777777" w:rsidR="007B793A" w:rsidRDefault="007B793A" w:rsidP="007B793A">
      <w:pPr>
        <w:pStyle w:val="PL"/>
      </w:pPr>
      <w:r>
        <w:t xml:space="preserve">      items:</w:t>
      </w:r>
    </w:p>
    <w:p w14:paraId="783058C0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71C9A872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6050106D" w14:textId="77777777" w:rsidR="007B793A" w:rsidRDefault="007B793A" w:rsidP="007B793A">
      <w:pPr>
        <w:pStyle w:val="PL"/>
      </w:pPr>
      <w:r>
        <w:t xml:space="preserve">      type: array</w:t>
      </w:r>
    </w:p>
    <w:p w14:paraId="7A931EE7" w14:textId="77777777" w:rsidR="007B793A" w:rsidRDefault="007B793A" w:rsidP="007B793A">
      <w:pPr>
        <w:pStyle w:val="PL"/>
      </w:pPr>
      <w:r>
        <w:t xml:space="preserve">      items:</w:t>
      </w:r>
    </w:p>
    <w:p w14:paraId="7915870A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49EA860A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45250DC4" w14:textId="77777777" w:rsidR="007B793A" w:rsidRDefault="007B793A" w:rsidP="007B793A">
      <w:pPr>
        <w:pStyle w:val="PL"/>
      </w:pPr>
      <w:r>
        <w:t xml:space="preserve">      type: array</w:t>
      </w:r>
    </w:p>
    <w:p w14:paraId="398DF3C4" w14:textId="77777777" w:rsidR="007B793A" w:rsidRDefault="007B793A" w:rsidP="007B793A">
      <w:pPr>
        <w:pStyle w:val="PL"/>
      </w:pPr>
      <w:r>
        <w:t xml:space="preserve">      items:</w:t>
      </w:r>
    </w:p>
    <w:p w14:paraId="15CD7EB2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07823A00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29F7C27B" w14:textId="77777777" w:rsidR="007B793A" w:rsidRDefault="007B793A" w:rsidP="007B793A">
      <w:pPr>
        <w:pStyle w:val="PL"/>
      </w:pPr>
      <w:r>
        <w:t xml:space="preserve">      type: array</w:t>
      </w:r>
    </w:p>
    <w:p w14:paraId="20ECB02B" w14:textId="77777777" w:rsidR="007B793A" w:rsidRDefault="007B793A" w:rsidP="007B793A">
      <w:pPr>
        <w:pStyle w:val="PL"/>
      </w:pPr>
      <w:r>
        <w:lastRenderedPageBreak/>
        <w:t xml:space="preserve">      items:</w:t>
      </w:r>
    </w:p>
    <w:p w14:paraId="332F200A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31ECDEE0" w14:textId="77777777" w:rsidR="007B793A" w:rsidRDefault="007B793A" w:rsidP="007B793A">
      <w:pPr>
        <w:pStyle w:val="PL"/>
      </w:pPr>
    </w:p>
    <w:p w14:paraId="672EF68A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0FB4EAB2" w14:textId="77777777" w:rsidR="007B793A" w:rsidRDefault="007B793A" w:rsidP="007B793A">
      <w:pPr>
        <w:pStyle w:val="PL"/>
      </w:pPr>
      <w:r>
        <w:t xml:space="preserve">      type: array</w:t>
      </w:r>
    </w:p>
    <w:p w14:paraId="2A9C6AFC" w14:textId="77777777" w:rsidR="007B793A" w:rsidRDefault="007B793A" w:rsidP="007B793A">
      <w:pPr>
        <w:pStyle w:val="PL"/>
      </w:pPr>
      <w:r>
        <w:t xml:space="preserve">      items:</w:t>
      </w:r>
    </w:p>
    <w:p w14:paraId="4DC1017D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0062FE3E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70C03E3A" w14:textId="77777777" w:rsidR="007B793A" w:rsidRDefault="007B793A" w:rsidP="007B793A">
      <w:pPr>
        <w:pStyle w:val="PL"/>
      </w:pPr>
      <w:r>
        <w:t xml:space="preserve">      type: array</w:t>
      </w:r>
    </w:p>
    <w:p w14:paraId="1A202FA2" w14:textId="77777777" w:rsidR="007B793A" w:rsidRDefault="007B793A" w:rsidP="007B793A">
      <w:pPr>
        <w:pStyle w:val="PL"/>
      </w:pPr>
      <w:r>
        <w:t xml:space="preserve">      items:</w:t>
      </w:r>
    </w:p>
    <w:p w14:paraId="5FD025C1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4F453707" w14:textId="77777777" w:rsidR="007B793A" w:rsidRDefault="007B793A" w:rsidP="007B793A">
      <w:pPr>
        <w:pStyle w:val="PL"/>
      </w:pPr>
    </w:p>
    <w:p w14:paraId="2D5CE02F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5F114057" w14:textId="77777777" w:rsidR="007B793A" w:rsidRDefault="007B793A" w:rsidP="007B793A">
      <w:pPr>
        <w:pStyle w:val="PL"/>
      </w:pPr>
      <w:r>
        <w:t xml:space="preserve">      type: array</w:t>
      </w:r>
    </w:p>
    <w:p w14:paraId="33DE3E92" w14:textId="77777777" w:rsidR="007B793A" w:rsidRDefault="007B793A" w:rsidP="007B793A">
      <w:pPr>
        <w:pStyle w:val="PL"/>
      </w:pPr>
      <w:r>
        <w:t xml:space="preserve">      items:</w:t>
      </w:r>
    </w:p>
    <w:p w14:paraId="70132F44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2B0947CE" w14:textId="77777777" w:rsidR="007B793A" w:rsidRDefault="007B793A" w:rsidP="007B793A">
      <w:pPr>
        <w:pStyle w:val="PL"/>
      </w:pPr>
      <w:r>
        <w:t xml:space="preserve">  </w:t>
      </w:r>
    </w:p>
    <w:p w14:paraId="1E14664E" w14:textId="77777777" w:rsidR="007B793A" w:rsidRDefault="007B793A" w:rsidP="007B793A">
      <w:pPr>
        <w:pStyle w:val="PL"/>
      </w:pPr>
      <w:r>
        <w:t xml:space="preserve">    EP_N2-Multiple:</w:t>
      </w:r>
    </w:p>
    <w:p w14:paraId="0FA58838" w14:textId="77777777" w:rsidR="007B793A" w:rsidRDefault="007B793A" w:rsidP="007B793A">
      <w:pPr>
        <w:pStyle w:val="PL"/>
      </w:pPr>
      <w:r>
        <w:t xml:space="preserve">      type: array</w:t>
      </w:r>
    </w:p>
    <w:p w14:paraId="5C678391" w14:textId="77777777" w:rsidR="007B793A" w:rsidRDefault="007B793A" w:rsidP="007B793A">
      <w:pPr>
        <w:pStyle w:val="PL"/>
      </w:pPr>
      <w:r>
        <w:t xml:space="preserve">      items:</w:t>
      </w:r>
    </w:p>
    <w:p w14:paraId="0A2F2680" w14:textId="77777777" w:rsidR="007B793A" w:rsidRDefault="007B793A" w:rsidP="007B793A">
      <w:pPr>
        <w:pStyle w:val="PL"/>
      </w:pPr>
      <w:r>
        <w:t xml:space="preserve">        $ref: '#/components/schemas/EP_N2-Single'</w:t>
      </w:r>
    </w:p>
    <w:p w14:paraId="4DE4A14A" w14:textId="77777777" w:rsidR="007B793A" w:rsidRDefault="007B793A" w:rsidP="007B793A">
      <w:pPr>
        <w:pStyle w:val="PL"/>
      </w:pPr>
      <w:r>
        <w:t xml:space="preserve">    EP_N3-Multiple:</w:t>
      </w:r>
    </w:p>
    <w:p w14:paraId="570C74D7" w14:textId="77777777" w:rsidR="007B793A" w:rsidRDefault="007B793A" w:rsidP="007B793A">
      <w:pPr>
        <w:pStyle w:val="PL"/>
      </w:pPr>
      <w:r>
        <w:t xml:space="preserve">      type: array</w:t>
      </w:r>
    </w:p>
    <w:p w14:paraId="13EB3799" w14:textId="77777777" w:rsidR="007B793A" w:rsidRDefault="007B793A" w:rsidP="007B793A">
      <w:pPr>
        <w:pStyle w:val="PL"/>
      </w:pPr>
      <w:r>
        <w:t xml:space="preserve">      items:</w:t>
      </w:r>
    </w:p>
    <w:p w14:paraId="41C093BE" w14:textId="77777777" w:rsidR="007B793A" w:rsidRDefault="007B793A" w:rsidP="007B793A">
      <w:pPr>
        <w:pStyle w:val="PL"/>
      </w:pPr>
      <w:r>
        <w:t xml:space="preserve">        $ref: '#/components/schemas/EP_N3-Single'</w:t>
      </w:r>
    </w:p>
    <w:p w14:paraId="13F0AB7B" w14:textId="77777777" w:rsidR="007B793A" w:rsidRDefault="007B793A" w:rsidP="007B793A">
      <w:pPr>
        <w:pStyle w:val="PL"/>
      </w:pPr>
      <w:r>
        <w:t xml:space="preserve">    EP_N4-Multiple:</w:t>
      </w:r>
    </w:p>
    <w:p w14:paraId="12EF3DCA" w14:textId="77777777" w:rsidR="007B793A" w:rsidRDefault="007B793A" w:rsidP="007B793A">
      <w:pPr>
        <w:pStyle w:val="PL"/>
      </w:pPr>
      <w:r>
        <w:t xml:space="preserve">      type: array</w:t>
      </w:r>
    </w:p>
    <w:p w14:paraId="7F223962" w14:textId="77777777" w:rsidR="007B793A" w:rsidRDefault="007B793A" w:rsidP="007B793A">
      <w:pPr>
        <w:pStyle w:val="PL"/>
      </w:pPr>
      <w:r>
        <w:t xml:space="preserve">      items:</w:t>
      </w:r>
    </w:p>
    <w:p w14:paraId="5F005DFC" w14:textId="77777777" w:rsidR="007B793A" w:rsidRDefault="007B793A" w:rsidP="007B793A">
      <w:pPr>
        <w:pStyle w:val="PL"/>
      </w:pPr>
      <w:r>
        <w:t xml:space="preserve">        $ref: '#/components/schemas/EP_N4-Single'</w:t>
      </w:r>
    </w:p>
    <w:p w14:paraId="2C227047" w14:textId="77777777" w:rsidR="007B793A" w:rsidRDefault="007B793A" w:rsidP="007B793A">
      <w:pPr>
        <w:pStyle w:val="PL"/>
      </w:pPr>
      <w:r>
        <w:t xml:space="preserve">    EP_N5-Multiple:</w:t>
      </w:r>
    </w:p>
    <w:p w14:paraId="403A2491" w14:textId="77777777" w:rsidR="007B793A" w:rsidRDefault="007B793A" w:rsidP="007B793A">
      <w:pPr>
        <w:pStyle w:val="PL"/>
      </w:pPr>
      <w:r>
        <w:t xml:space="preserve">      type: array</w:t>
      </w:r>
    </w:p>
    <w:p w14:paraId="1199A12D" w14:textId="77777777" w:rsidR="007B793A" w:rsidRDefault="007B793A" w:rsidP="007B793A">
      <w:pPr>
        <w:pStyle w:val="PL"/>
      </w:pPr>
      <w:r>
        <w:t xml:space="preserve">      items:</w:t>
      </w:r>
    </w:p>
    <w:p w14:paraId="4DC8EE4C" w14:textId="77777777" w:rsidR="007B793A" w:rsidRDefault="007B793A" w:rsidP="007B793A">
      <w:pPr>
        <w:pStyle w:val="PL"/>
      </w:pPr>
      <w:r>
        <w:t xml:space="preserve">        $ref: '#/components/schemas/EP_N5-Single'</w:t>
      </w:r>
    </w:p>
    <w:p w14:paraId="306AC73B" w14:textId="77777777" w:rsidR="007B793A" w:rsidRDefault="007B793A" w:rsidP="007B793A">
      <w:pPr>
        <w:pStyle w:val="PL"/>
      </w:pPr>
      <w:r>
        <w:t xml:space="preserve">    EP_N6-Multiple:</w:t>
      </w:r>
    </w:p>
    <w:p w14:paraId="0B69F250" w14:textId="77777777" w:rsidR="007B793A" w:rsidRDefault="007B793A" w:rsidP="007B793A">
      <w:pPr>
        <w:pStyle w:val="PL"/>
      </w:pPr>
      <w:r>
        <w:t xml:space="preserve">      type: array</w:t>
      </w:r>
    </w:p>
    <w:p w14:paraId="7A818C4C" w14:textId="77777777" w:rsidR="007B793A" w:rsidRDefault="007B793A" w:rsidP="007B793A">
      <w:pPr>
        <w:pStyle w:val="PL"/>
      </w:pPr>
      <w:r>
        <w:t xml:space="preserve">      items:</w:t>
      </w:r>
    </w:p>
    <w:p w14:paraId="56F04A60" w14:textId="77777777" w:rsidR="007B793A" w:rsidRDefault="007B793A" w:rsidP="007B793A">
      <w:pPr>
        <w:pStyle w:val="PL"/>
      </w:pPr>
      <w:r>
        <w:t xml:space="preserve">        $ref: '#/components/schemas/EP_N6-Single'</w:t>
      </w:r>
    </w:p>
    <w:p w14:paraId="5B622DFF" w14:textId="77777777" w:rsidR="007B793A" w:rsidRDefault="007B793A" w:rsidP="007B793A">
      <w:pPr>
        <w:pStyle w:val="PL"/>
      </w:pPr>
      <w:r>
        <w:t xml:space="preserve">    EP_N7-Multiple:</w:t>
      </w:r>
    </w:p>
    <w:p w14:paraId="608B89C5" w14:textId="77777777" w:rsidR="007B793A" w:rsidRDefault="007B793A" w:rsidP="007B793A">
      <w:pPr>
        <w:pStyle w:val="PL"/>
      </w:pPr>
      <w:r>
        <w:t xml:space="preserve">      type: array</w:t>
      </w:r>
    </w:p>
    <w:p w14:paraId="64312740" w14:textId="77777777" w:rsidR="007B793A" w:rsidRDefault="007B793A" w:rsidP="007B793A">
      <w:pPr>
        <w:pStyle w:val="PL"/>
      </w:pPr>
      <w:r>
        <w:t xml:space="preserve">      items:</w:t>
      </w:r>
    </w:p>
    <w:p w14:paraId="4CBBB68A" w14:textId="77777777" w:rsidR="007B793A" w:rsidRDefault="007B793A" w:rsidP="007B793A">
      <w:pPr>
        <w:pStyle w:val="PL"/>
      </w:pPr>
      <w:r>
        <w:t xml:space="preserve">        $ref: '#/components/schemas/EP_N7-Single'</w:t>
      </w:r>
    </w:p>
    <w:p w14:paraId="5856A260" w14:textId="77777777" w:rsidR="007B793A" w:rsidRDefault="007B793A" w:rsidP="007B793A">
      <w:pPr>
        <w:pStyle w:val="PL"/>
      </w:pPr>
      <w:r>
        <w:t xml:space="preserve">    EP_N8-Multiple:</w:t>
      </w:r>
    </w:p>
    <w:p w14:paraId="0EA01957" w14:textId="77777777" w:rsidR="007B793A" w:rsidRDefault="007B793A" w:rsidP="007B793A">
      <w:pPr>
        <w:pStyle w:val="PL"/>
      </w:pPr>
      <w:r>
        <w:t xml:space="preserve">      type: array</w:t>
      </w:r>
    </w:p>
    <w:p w14:paraId="2EF8D7A1" w14:textId="77777777" w:rsidR="007B793A" w:rsidRDefault="007B793A" w:rsidP="007B793A">
      <w:pPr>
        <w:pStyle w:val="PL"/>
      </w:pPr>
      <w:r>
        <w:t xml:space="preserve">      items:</w:t>
      </w:r>
    </w:p>
    <w:p w14:paraId="1B74F7BC" w14:textId="77777777" w:rsidR="007B793A" w:rsidRDefault="007B793A" w:rsidP="007B793A">
      <w:pPr>
        <w:pStyle w:val="PL"/>
      </w:pPr>
      <w:r>
        <w:t xml:space="preserve">        $ref: '#/components/schemas/EP_N8-Single'</w:t>
      </w:r>
    </w:p>
    <w:p w14:paraId="71509C45" w14:textId="77777777" w:rsidR="007B793A" w:rsidRDefault="007B793A" w:rsidP="007B793A">
      <w:pPr>
        <w:pStyle w:val="PL"/>
      </w:pPr>
      <w:r>
        <w:t xml:space="preserve">    EP_N9-Multiple:</w:t>
      </w:r>
    </w:p>
    <w:p w14:paraId="3C87ED04" w14:textId="77777777" w:rsidR="007B793A" w:rsidRDefault="007B793A" w:rsidP="007B793A">
      <w:pPr>
        <w:pStyle w:val="PL"/>
      </w:pPr>
      <w:r>
        <w:t xml:space="preserve">      type: array</w:t>
      </w:r>
    </w:p>
    <w:p w14:paraId="459C864C" w14:textId="77777777" w:rsidR="007B793A" w:rsidRDefault="007B793A" w:rsidP="007B793A">
      <w:pPr>
        <w:pStyle w:val="PL"/>
      </w:pPr>
      <w:r>
        <w:t xml:space="preserve">      items:</w:t>
      </w:r>
    </w:p>
    <w:p w14:paraId="20D8F544" w14:textId="77777777" w:rsidR="007B793A" w:rsidRDefault="007B793A" w:rsidP="007B793A">
      <w:pPr>
        <w:pStyle w:val="PL"/>
      </w:pPr>
      <w:r>
        <w:t xml:space="preserve">        $ref: '#/components/schemas/EP_N9-Single'</w:t>
      </w:r>
    </w:p>
    <w:p w14:paraId="3E45FB82" w14:textId="77777777" w:rsidR="007B793A" w:rsidRDefault="007B793A" w:rsidP="007B793A">
      <w:pPr>
        <w:pStyle w:val="PL"/>
      </w:pPr>
      <w:r>
        <w:t xml:space="preserve">    EP_N10-Multiple:</w:t>
      </w:r>
    </w:p>
    <w:p w14:paraId="1DCE80D9" w14:textId="77777777" w:rsidR="007B793A" w:rsidRDefault="007B793A" w:rsidP="007B793A">
      <w:pPr>
        <w:pStyle w:val="PL"/>
      </w:pPr>
      <w:r>
        <w:t xml:space="preserve">      type: array</w:t>
      </w:r>
    </w:p>
    <w:p w14:paraId="1631B769" w14:textId="77777777" w:rsidR="007B793A" w:rsidRDefault="007B793A" w:rsidP="007B793A">
      <w:pPr>
        <w:pStyle w:val="PL"/>
      </w:pPr>
      <w:r>
        <w:t xml:space="preserve">      items:</w:t>
      </w:r>
    </w:p>
    <w:p w14:paraId="0C5601ED" w14:textId="77777777" w:rsidR="007B793A" w:rsidRDefault="007B793A" w:rsidP="007B793A">
      <w:pPr>
        <w:pStyle w:val="PL"/>
      </w:pPr>
      <w:r>
        <w:t xml:space="preserve">        $ref: '#/components/schemas/EP_N10-Single'</w:t>
      </w:r>
    </w:p>
    <w:p w14:paraId="5A949F36" w14:textId="77777777" w:rsidR="007B793A" w:rsidRDefault="007B793A" w:rsidP="007B793A">
      <w:pPr>
        <w:pStyle w:val="PL"/>
      </w:pPr>
      <w:r>
        <w:t xml:space="preserve">    EP_N11-Multiple:</w:t>
      </w:r>
    </w:p>
    <w:p w14:paraId="12ACCAB7" w14:textId="77777777" w:rsidR="007B793A" w:rsidRDefault="007B793A" w:rsidP="007B793A">
      <w:pPr>
        <w:pStyle w:val="PL"/>
      </w:pPr>
      <w:r>
        <w:t xml:space="preserve">      type: array</w:t>
      </w:r>
    </w:p>
    <w:p w14:paraId="09E977C5" w14:textId="77777777" w:rsidR="007B793A" w:rsidRDefault="007B793A" w:rsidP="007B793A">
      <w:pPr>
        <w:pStyle w:val="PL"/>
      </w:pPr>
      <w:r>
        <w:t xml:space="preserve">      items:</w:t>
      </w:r>
    </w:p>
    <w:p w14:paraId="5CA47743" w14:textId="77777777" w:rsidR="007B793A" w:rsidRDefault="007B793A" w:rsidP="007B793A">
      <w:pPr>
        <w:pStyle w:val="PL"/>
      </w:pPr>
      <w:r>
        <w:t xml:space="preserve">        $ref: '#/components/schemas/EP_N11-Single'</w:t>
      </w:r>
    </w:p>
    <w:p w14:paraId="2C80361C" w14:textId="77777777" w:rsidR="007B793A" w:rsidRDefault="007B793A" w:rsidP="007B793A">
      <w:pPr>
        <w:pStyle w:val="PL"/>
      </w:pPr>
      <w:r>
        <w:t xml:space="preserve">    EP_N12-Multiple:</w:t>
      </w:r>
    </w:p>
    <w:p w14:paraId="4DA891CF" w14:textId="77777777" w:rsidR="007B793A" w:rsidRDefault="007B793A" w:rsidP="007B793A">
      <w:pPr>
        <w:pStyle w:val="PL"/>
      </w:pPr>
      <w:r>
        <w:t xml:space="preserve">      type: array</w:t>
      </w:r>
    </w:p>
    <w:p w14:paraId="56EE9088" w14:textId="77777777" w:rsidR="007B793A" w:rsidRDefault="007B793A" w:rsidP="007B793A">
      <w:pPr>
        <w:pStyle w:val="PL"/>
      </w:pPr>
      <w:r>
        <w:t xml:space="preserve">      items:</w:t>
      </w:r>
    </w:p>
    <w:p w14:paraId="192BA58C" w14:textId="77777777" w:rsidR="007B793A" w:rsidRDefault="007B793A" w:rsidP="007B793A">
      <w:pPr>
        <w:pStyle w:val="PL"/>
      </w:pPr>
      <w:r>
        <w:t xml:space="preserve">        $ref: '#/components/schemas/EP_N12-Single'</w:t>
      </w:r>
    </w:p>
    <w:p w14:paraId="3A7AB42A" w14:textId="77777777" w:rsidR="007B793A" w:rsidRDefault="007B793A" w:rsidP="007B793A">
      <w:pPr>
        <w:pStyle w:val="PL"/>
      </w:pPr>
      <w:r>
        <w:t xml:space="preserve">    EP_N13-Multiple:</w:t>
      </w:r>
    </w:p>
    <w:p w14:paraId="105E93F7" w14:textId="77777777" w:rsidR="007B793A" w:rsidRDefault="007B793A" w:rsidP="007B793A">
      <w:pPr>
        <w:pStyle w:val="PL"/>
      </w:pPr>
      <w:r>
        <w:t xml:space="preserve">      type: array</w:t>
      </w:r>
    </w:p>
    <w:p w14:paraId="175F2301" w14:textId="77777777" w:rsidR="007B793A" w:rsidRDefault="007B793A" w:rsidP="007B793A">
      <w:pPr>
        <w:pStyle w:val="PL"/>
      </w:pPr>
      <w:r>
        <w:t xml:space="preserve">      items:</w:t>
      </w:r>
    </w:p>
    <w:p w14:paraId="37CEA0A6" w14:textId="77777777" w:rsidR="007B793A" w:rsidRDefault="007B793A" w:rsidP="007B793A">
      <w:pPr>
        <w:pStyle w:val="PL"/>
      </w:pPr>
      <w:r>
        <w:t xml:space="preserve">        $ref: '#/components/schemas/EP_N13-Single'</w:t>
      </w:r>
    </w:p>
    <w:p w14:paraId="0CF5DE7E" w14:textId="77777777" w:rsidR="007B793A" w:rsidRDefault="007B793A" w:rsidP="007B793A">
      <w:pPr>
        <w:pStyle w:val="PL"/>
      </w:pPr>
      <w:r>
        <w:t xml:space="preserve">    EP_N14-Multiple:</w:t>
      </w:r>
    </w:p>
    <w:p w14:paraId="4F65479D" w14:textId="77777777" w:rsidR="007B793A" w:rsidRDefault="007B793A" w:rsidP="007B793A">
      <w:pPr>
        <w:pStyle w:val="PL"/>
      </w:pPr>
      <w:r>
        <w:t xml:space="preserve">      type: array</w:t>
      </w:r>
    </w:p>
    <w:p w14:paraId="7B792294" w14:textId="77777777" w:rsidR="007B793A" w:rsidRDefault="007B793A" w:rsidP="007B793A">
      <w:pPr>
        <w:pStyle w:val="PL"/>
      </w:pPr>
      <w:r>
        <w:t xml:space="preserve">      items:</w:t>
      </w:r>
    </w:p>
    <w:p w14:paraId="71309215" w14:textId="77777777" w:rsidR="007B793A" w:rsidRDefault="007B793A" w:rsidP="007B793A">
      <w:pPr>
        <w:pStyle w:val="PL"/>
      </w:pPr>
      <w:r>
        <w:t xml:space="preserve">        $ref: '#/components/schemas/EP_N14-Single'</w:t>
      </w:r>
    </w:p>
    <w:p w14:paraId="6F611574" w14:textId="77777777" w:rsidR="007B793A" w:rsidRDefault="007B793A" w:rsidP="007B793A">
      <w:pPr>
        <w:pStyle w:val="PL"/>
      </w:pPr>
      <w:r>
        <w:t xml:space="preserve">    EP_N15-Multiple:</w:t>
      </w:r>
    </w:p>
    <w:p w14:paraId="7A80FDA5" w14:textId="77777777" w:rsidR="007B793A" w:rsidRDefault="007B793A" w:rsidP="007B793A">
      <w:pPr>
        <w:pStyle w:val="PL"/>
      </w:pPr>
      <w:r>
        <w:t xml:space="preserve">      type: array</w:t>
      </w:r>
    </w:p>
    <w:p w14:paraId="418FA28B" w14:textId="77777777" w:rsidR="007B793A" w:rsidRDefault="007B793A" w:rsidP="007B793A">
      <w:pPr>
        <w:pStyle w:val="PL"/>
      </w:pPr>
      <w:r>
        <w:t xml:space="preserve">      items:</w:t>
      </w:r>
    </w:p>
    <w:p w14:paraId="3E5B9539" w14:textId="77777777" w:rsidR="007B793A" w:rsidRDefault="007B793A" w:rsidP="007B793A">
      <w:pPr>
        <w:pStyle w:val="PL"/>
      </w:pPr>
      <w:r>
        <w:t xml:space="preserve">        $ref: '#/components/schemas/EP_N15-Single'</w:t>
      </w:r>
    </w:p>
    <w:p w14:paraId="5A7886AB" w14:textId="77777777" w:rsidR="007B793A" w:rsidRDefault="007B793A" w:rsidP="007B793A">
      <w:pPr>
        <w:pStyle w:val="PL"/>
      </w:pPr>
      <w:r>
        <w:t xml:space="preserve">    EP_N16-Multiple:</w:t>
      </w:r>
    </w:p>
    <w:p w14:paraId="5CD33B97" w14:textId="77777777" w:rsidR="007B793A" w:rsidRDefault="007B793A" w:rsidP="007B793A">
      <w:pPr>
        <w:pStyle w:val="PL"/>
      </w:pPr>
      <w:r>
        <w:t xml:space="preserve">      type: array</w:t>
      </w:r>
    </w:p>
    <w:p w14:paraId="2EA1F828" w14:textId="77777777" w:rsidR="007B793A" w:rsidRDefault="007B793A" w:rsidP="007B793A">
      <w:pPr>
        <w:pStyle w:val="PL"/>
      </w:pPr>
      <w:r>
        <w:t xml:space="preserve">      items:</w:t>
      </w:r>
    </w:p>
    <w:p w14:paraId="16B9EA61" w14:textId="77777777" w:rsidR="007B793A" w:rsidRDefault="007B793A" w:rsidP="007B793A">
      <w:pPr>
        <w:pStyle w:val="PL"/>
      </w:pPr>
      <w:r>
        <w:t xml:space="preserve">        $ref: '#/components/schemas/EP_N16-Single'</w:t>
      </w:r>
    </w:p>
    <w:p w14:paraId="75614887" w14:textId="77777777" w:rsidR="007B793A" w:rsidRDefault="007B793A" w:rsidP="007B793A">
      <w:pPr>
        <w:pStyle w:val="PL"/>
      </w:pPr>
      <w:r>
        <w:t xml:space="preserve">    EP_N17-Multiple:</w:t>
      </w:r>
    </w:p>
    <w:p w14:paraId="30285336" w14:textId="77777777" w:rsidR="007B793A" w:rsidRDefault="007B793A" w:rsidP="007B793A">
      <w:pPr>
        <w:pStyle w:val="PL"/>
      </w:pPr>
      <w:r>
        <w:lastRenderedPageBreak/>
        <w:t xml:space="preserve">      type: array</w:t>
      </w:r>
    </w:p>
    <w:p w14:paraId="160D1550" w14:textId="77777777" w:rsidR="007B793A" w:rsidRDefault="007B793A" w:rsidP="007B793A">
      <w:pPr>
        <w:pStyle w:val="PL"/>
      </w:pPr>
      <w:r>
        <w:t xml:space="preserve">      items:</w:t>
      </w:r>
    </w:p>
    <w:p w14:paraId="0EF7579C" w14:textId="77777777" w:rsidR="007B793A" w:rsidRDefault="007B793A" w:rsidP="007B793A">
      <w:pPr>
        <w:pStyle w:val="PL"/>
      </w:pPr>
      <w:r>
        <w:t xml:space="preserve">        $ref: '#/components/schemas/EP_N17-Single'</w:t>
      </w:r>
    </w:p>
    <w:p w14:paraId="41E8C254" w14:textId="77777777" w:rsidR="007B793A" w:rsidRDefault="007B793A" w:rsidP="007B793A">
      <w:pPr>
        <w:pStyle w:val="PL"/>
      </w:pPr>
    </w:p>
    <w:p w14:paraId="1973F55F" w14:textId="77777777" w:rsidR="007B793A" w:rsidRDefault="007B793A" w:rsidP="007B793A">
      <w:pPr>
        <w:pStyle w:val="PL"/>
      </w:pPr>
      <w:r>
        <w:t xml:space="preserve">    EP_N20-Multiple:</w:t>
      </w:r>
    </w:p>
    <w:p w14:paraId="109903B9" w14:textId="77777777" w:rsidR="007B793A" w:rsidRDefault="007B793A" w:rsidP="007B793A">
      <w:pPr>
        <w:pStyle w:val="PL"/>
      </w:pPr>
      <w:r>
        <w:t xml:space="preserve">      type: array</w:t>
      </w:r>
    </w:p>
    <w:p w14:paraId="59308B40" w14:textId="77777777" w:rsidR="007B793A" w:rsidRDefault="007B793A" w:rsidP="007B793A">
      <w:pPr>
        <w:pStyle w:val="PL"/>
      </w:pPr>
      <w:r>
        <w:t xml:space="preserve">      items:</w:t>
      </w:r>
    </w:p>
    <w:p w14:paraId="365AF52F" w14:textId="77777777" w:rsidR="007B793A" w:rsidRDefault="007B793A" w:rsidP="007B793A">
      <w:pPr>
        <w:pStyle w:val="PL"/>
      </w:pPr>
      <w:r>
        <w:t xml:space="preserve">        $ref: '#/components/schemas/EP_N20-Single'</w:t>
      </w:r>
    </w:p>
    <w:p w14:paraId="5A7CEB3B" w14:textId="77777777" w:rsidR="007B793A" w:rsidRDefault="007B793A" w:rsidP="007B793A">
      <w:pPr>
        <w:pStyle w:val="PL"/>
      </w:pPr>
      <w:r>
        <w:t xml:space="preserve">    EP_N21-Multiple:</w:t>
      </w:r>
    </w:p>
    <w:p w14:paraId="05592A80" w14:textId="77777777" w:rsidR="007B793A" w:rsidRDefault="007B793A" w:rsidP="007B793A">
      <w:pPr>
        <w:pStyle w:val="PL"/>
      </w:pPr>
      <w:r>
        <w:t xml:space="preserve">      type: array</w:t>
      </w:r>
    </w:p>
    <w:p w14:paraId="48C031D6" w14:textId="77777777" w:rsidR="007B793A" w:rsidRDefault="007B793A" w:rsidP="007B793A">
      <w:pPr>
        <w:pStyle w:val="PL"/>
      </w:pPr>
      <w:r>
        <w:t xml:space="preserve">      items:</w:t>
      </w:r>
    </w:p>
    <w:p w14:paraId="1044C792" w14:textId="77777777" w:rsidR="007B793A" w:rsidRDefault="007B793A" w:rsidP="007B793A">
      <w:pPr>
        <w:pStyle w:val="PL"/>
      </w:pPr>
      <w:r>
        <w:t xml:space="preserve">        $ref: '#/components/schemas/EP_N21-Single'</w:t>
      </w:r>
    </w:p>
    <w:p w14:paraId="39A8E3F0" w14:textId="77777777" w:rsidR="007B793A" w:rsidRDefault="007B793A" w:rsidP="007B793A">
      <w:pPr>
        <w:pStyle w:val="PL"/>
      </w:pPr>
      <w:r>
        <w:t xml:space="preserve">    EP_N22-Multiple:</w:t>
      </w:r>
    </w:p>
    <w:p w14:paraId="1F3D34FF" w14:textId="77777777" w:rsidR="007B793A" w:rsidRDefault="007B793A" w:rsidP="007B793A">
      <w:pPr>
        <w:pStyle w:val="PL"/>
      </w:pPr>
      <w:r>
        <w:t xml:space="preserve">      type: array</w:t>
      </w:r>
    </w:p>
    <w:p w14:paraId="0A26E711" w14:textId="77777777" w:rsidR="007B793A" w:rsidRDefault="007B793A" w:rsidP="007B793A">
      <w:pPr>
        <w:pStyle w:val="PL"/>
      </w:pPr>
      <w:r>
        <w:t xml:space="preserve">      items:</w:t>
      </w:r>
    </w:p>
    <w:p w14:paraId="117B3525" w14:textId="77777777" w:rsidR="007B793A" w:rsidRDefault="007B793A" w:rsidP="007B793A">
      <w:pPr>
        <w:pStyle w:val="PL"/>
      </w:pPr>
      <w:r>
        <w:t xml:space="preserve">        $ref: '#/components/schemas/EP_N22-Single'</w:t>
      </w:r>
    </w:p>
    <w:p w14:paraId="3EB2883C" w14:textId="77777777" w:rsidR="007B793A" w:rsidRDefault="007B793A" w:rsidP="007B793A">
      <w:pPr>
        <w:pStyle w:val="PL"/>
      </w:pPr>
    </w:p>
    <w:p w14:paraId="62213DB0" w14:textId="77777777" w:rsidR="007B793A" w:rsidRDefault="007B793A" w:rsidP="007B793A">
      <w:pPr>
        <w:pStyle w:val="PL"/>
      </w:pPr>
      <w:r>
        <w:t xml:space="preserve">    EP_N26-Multiple:</w:t>
      </w:r>
    </w:p>
    <w:p w14:paraId="30486540" w14:textId="77777777" w:rsidR="007B793A" w:rsidRDefault="007B793A" w:rsidP="007B793A">
      <w:pPr>
        <w:pStyle w:val="PL"/>
      </w:pPr>
      <w:r>
        <w:t xml:space="preserve">      type: array</w:t>
      </w:r>
    </w:p>
    <w:p w14:paraId="646119B2" w14:textId="77777777" w:rsidR="007B793A" w:rsidRDefault="007B793A" w:rsidP="007B793A">
      <w:pPr>
        <w:pStyle w:val="PL"/>
      </w:pPr>
      <w:r>
        <w:t xml:space="preserve">      items:</w:t>
      </w:r>
    </w:p>
    <w:p w14:paraId="7C23AC82" w14:textId="77777777" w:rsidR="007B793A" w:rsidRDefault="007B793A" w:rsidP="007B793A">
      <w:pPr>
        <w:pStyle w:val="PL"/>
      </w:pPr>
      <w:r>
        <w:t xml:space="preserve">        $ref: '#/components/schemas/EP_N26-Single'</w:t>
      </w:r>
    </w:p>
    <w:p w14:paraId="7F9DF82D" w14:textId="77777777" w:rsidR="007B793A" w:rsidRDefault="007B793A" w:rsidP="007B793A">
      <w:pPr>
        <w:pStyle w:val="PL"/>
      </w:pPr>
      <w:r>
        <w:t xml:space="preserve">    EP_N27-Multiple:</w:t>
      </w:r>
    </w:p>
    <w:p w14:paraId="6A46C76A" w14:textId="77777777" w:rsidR="007B793A" w:rsidRDefault="007B793A" w:rsidP="007B793A">
      <w:pPr>
        <w:pStyle w:val="PL"/>
      </w:pPr>
      <w:r>
        <w:t xml:space="preserve">      type: array</w:t>
      </w:r>
    </w:p>
    <w:p w14:paraId="385D0B18" w14:textId="77777777" w:rsidR="007B793A" w:rsidRDefault="007B793A" w:rsidP="007B793A">
      <w:pPr>
        <w:pStyle w:val="PL"/>
      </w:pPr>
      <w:r>
        <w:t xml:space="preserve">      items:</w:t>
      </w:r>
    </w:p>
    <w:p w14:paraId="647F6C89" w14:textId="77777777" w:rsidR="007B793A" w:rsidRDefault="007B793A" w:rsidP="007B793A">
      <w:pPr>
        <w:pStyle w:val="PL"/>
      </w:pPr>
      <w:r>
        <w:t xml:space="preserve">        $ref: '#/components/schemas/EP_N27-Single'</w:t>
      </w:r>
    </w:p>
    <w:p w14:paraId="0773B54A" w14:textId="77777777" w:rsidR="007B793A" w:rsidRDefault="007B793A" w:rsidP="007B793A">
      <w:pPr>
        <w:pStyle w:val="PL"/>
      </w:pPr>
    </w:p>
    <w:p w14:paraId="7CFE9279" w14:textId="77777777" w:rsidR="007B793A" w:rsidRDefault="007B793A" w:rsidP="007B793A">
      <w:pPr>
        <w:pStyle w:val="PL"/>
      </w:pPr>
      <w:r>
        <w:t xml:space="preserve">    EP_N31-Multiple:</w:t>
      </w:r>
    </w:p>
    <w:p w14:paraId="4D462DCF" w14:textId="77777777" w:rsidR="007B793A" w:rsidRDefault="007B793A" w:rsidP="007B793A">
      <w:pPr>
        <w:pStyle w:val="PL"/>
      </w:pPr>
      <w:r>
        <w:t xml:space="preserve">      type: array</w:t>
      </w:r>
    </w:p>
    <w:p w14:paraId="18582FCD" w14:textId="77777777" w:rsidR="007B793A" w:rsidRDefault="007B793A" w:rsidP="007B793A">
      <w:pPr>
        <w:pStyle w:val="PL"/>
      </w:pPr>
      <w:r>
        <w:t xml:space="preserve">      items:</w:t>
      </w:r>
    </w:p>
    <w:p w14:paraId="0A2E7789" w14:textId="77777777" w:rsidR="007B793A" w:rsidRDefault="007B793A" w:rsidP="007B793A">
      <w:pPr>
        <w:pStyle w:val="PL"/>
      </w:pPr>
      <w:r>
        <w:t xml:space="preserve">        $ref: '#/components/schemas/EP_N31-Single'</w:t>
      </w:r>
    </w:p>
    <w:p w14:paraId="33AC6EC1" w14:textId="77777777" w:rsidR="007B793A" w:rsidRDefault="007B793A" w:rsidP="007B793A">
      <w:pPr>
        <w:pStyle w:val="PL"/>
      </w:pPr>
      <w:r>
        <w:t xml:space="preserve">    EP_N32-Multiple:</w:t>
      </w:r>
    </w:p>
    <w:p w14:paraId="7921AD7D" w14:textId="77777777" w:rsidR="007B793A" w:rsidRDefault="007B793A" w:rsidP="007B793A">
      <w:pPr>
        <w:pStyle w:val="PL"/>
      </w:pPr>
      <w:r>
        <w:t xml:space="preserve">      type: array</w:t>
      </w:r>
    </w:p>
    <w:p w14:paraId="1C098A46" w14:textId="77777777" w:rsidR="007B793A" w:rsidRDefault="007B793A" w:rsidP="007B793A">
      <w:pPr>
        <w:pStyle w:val="PL"/>
      </w:pPr>
      <w:r>
        <w:t xml:space="preserve">      items:</w:t>
      </w:r>
    </w:p>
    <w:p w14:paraId="350A6EA1" w14:textId="77777777" w:rsidR="007B793A" w:rsidRDefault="007B793A" w:rsidP="007B793A">
      <w:pPr>
        <w:pStyle w:val="PL"/>
      </w:pPr>
      <w:r>
        <w:t xml:space="preserve">        $ref: '#/components/schemas/EP_N32-Single'</w:t>
      </w:r>
    </w:p>
    <w:p w14:paraId="6C42F01A" w14:textId="77777777" w:rsidR="007B793A" w:rsidRDefault="007B793A" w:rsidP="007B793A">
      <w:pPr>
        <w:pStyle w:val="PL"/>
      </w:pPr>
      <w:r>
        <w:t xml:space="preserve">    EP_N33-Multiple:</w:t>
      </w:r>
    </w:p>
    <w:p w14:paraId="5F01F893" w14:textId="77777777" w:rsidR="007B793A" w:rsidRDefault="007B793A" w:rsidP="007B793A">
      <w:pPr>
        <w:pStyle w:val="PL"/>
      </w:pPr>
      <w:r>
        <w:t xml:space="preserve">      type: array</w:t>
      </w:r>
    </w:p>
    <w:p w14:paraId="69AA053A" w14:textId="77777777" w:rsidR="007B793A" w:rsidRDefault="007B793A" w:rsidP="007B793A">
      <w:pPr>
        <w:pStyle w:val="PL"/>
      </w:pPr>
      <w:r>
        <w:t xml:space="preserve">      items:</w:t>
      </w:r>
    </w:p>
    <w:p w14:paraId="3A977C81" w14:textId="77777777" w:rsidR="007B793A" w:rsidRDefault="007B793A" w:rsidP="007B793A">
      <w:pPr>
        <w:pStyle w:val="PL"/>
      </w:pPr>
      <w:r>
        <w:t xml:space="preserve">        $ref: '#/components/schemas/EP_N33-Single'</w:t>
      </w:r>
    </w:p>
    <w:p w14:paraId="6090330F" w14:textId="77777777" w:rsidR="007B793A" w:rsidRDefault="007B793A" w:rsidP="007B793A">
      <w:pPr>
        <w:pStyle w:val="PL"/>
      </w:pPr>
      <w:r>
        <w:t xml:space="preserve">    EP_S5C-Multiple:</w:t>
      </w:r>
    </w:p>
    <w:p w14:paraId="1703AA42" w14:textId="77777777" w:rsidR="007B793A" w:rsidRDefault="007B793A" w:rsidP="007B793A">
      <w:pPr>
        <w:pStyle w:val="PL"/>
      </w:pPr>
      <w:r>
        <w:t xml:space="preserve">      type: array</w:t>
      </w:r>
    </w:p>
    <w:p w14:paraId="02A7575C" w14:textId="77777777" w:rsidR="007B793A" w:rsidRDefault="007B793A" w:rsidP="007B793A">
      <w:pPr>
        <w:pStyle w:val="PL"/>
      </w:pPr>
      <w:r>
        <w:t xml:space="preserve">      items:</w:t>
      </w:r>
    </w:p>
    <w:p w14:paraId="68CF0C6E" w14:textId="77777777" w:rsidR="007B793A" w:rsidRDefault="007B793A" w:rsidP="007B793A">
      <w:pPr>
        <w:pStyle w:val="PL"/>
      </w:pPr>
      <w:r>
        <w:t xml:space="preserve">        $ref: '#/components/schemas/EP_S5C-Single'</w:t>
      </w:r>
    </w:p>
    <w:p w14:paraId="6A1CD803" w14:textId="77777777" w:rsidR="007B793A" w:rsidRDefault="007B793A" w:rsidP="007B793A">
      <w:pPr>
        <w:pStyle w:val="PL"/>
      </w:pPr>
      <w:r>
        <w:t xml:space="preserve">    EP_S5U-Multiple:</w:t>
      </w:r>
    </w:p>
    <w:p w14:paraId="6F97EC30" w14:textId="77777777" w:rsidR="007B793A" w:rsidRDefault="007B793A" w:rsidP="007B793A">
      <w:pPr>
        <w:pStyle w:val="PL"/>
      </w:pPr>
      <w:r>
        <w:t xml:space="preserve">      type: array</w:t>
      </w:r>
    </w:p>
    <w:p w14:paraId="324CEC5E" w14:textId="77777777" w:rsidR="007B793A" w:rsidRDefault="007B793A" w:rsidP="007B793A">
      <w:pPr>
        <w:pStyle w:val="PL"/>
      </w:pPr>
      <w:r>
        <w:t xml:space="preserve">      items:</w:t>
      </w:r>
    </w:p>
    <w:p w14:paraId="4C14A099" w14:textId="77777777" w:rsidR="007B793A" w:rsidRDefault="007B793A" w:rsidP="007B793A">
      <w:pPr>
        <w:pStyle w:val="PL"/>
      </w:pPr>
      <w:r>
        <w:t xml:space="preserve">        $ref: '#/components/schemas/EP_S5U-Single'</w:t>
      </w:r>
    </w:p>
    <w:p w14:paraId="4E61EE3D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1DFD8024" w14:textId="77777777" w:rsidR="007B793A" w:rsidRDefault="007B793A" w:rsidP="007B793A">
      <w:pPr>
        <w:pStyle w:val="PL"/>
      </w:pPr>
      <w:r>
        <w:t xml:space="preserve">      type: array</w:t>
      </w:r>
    </w:p>
    <w:p w14:paraId="2129A0B9" w14:textId="77777777" w:rsidR="007B793A" w:rsidRDefault="007B793A" w:rsidP="007B793A">
      <w:pPr>
        <w:pStyle w:val="PL"/>
      </w:pPr>
      <w:r>
        <w:t xml:space="preserve">      items:</w:t>
      </w:r>
    </w:p>
    <w:p w14:paraId="5507A329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210B4073" w14:textId="77777777" w:rsidR="007B793A" w:rsidRDefault="007B793A" w:rsidP="007B793A">
      <w:pPr>
        <w:pStyle w:val="PL"/>
      </w:pPr>
      <w:r>
        <w:t xml:space="preserve">    EP_MAP_SMSC-Multiple:</w:t>
      </w:r>
    </w:p>
    <w:p w14:paraId="47B44C7A" w14:textId="77777777" w:rsidR="007B793A" w:rsidRDefault="007B793A" w:rsidP="007B793A">
      <w:pPr>
        <w:pStyle w:val="PL"/>
      </w:pPr>
      <w:r>
        <w:t xml:space="preserve">      type: array</w:t>
      </w:r>
    </w:p>
    <w:p w14:paraId="6AE6AFD9" w14:textId="77777777" w:rsidR="007B793A" w:rsidRDefault="007B793A" w:rsidP="007B793A">
      <w:pPr>
        <w:pStyle w:val="PL"/>
      </w:pPr>
      <w:r>
        <w:t xml:space="preserve">      items:</w:t>
      </w:r>
    </w:p>
    <w:p w14:paraId="2EF4F545" w14:textId="77777777" w:rsidR="007B793A" w:rsidRDefault="007B793A" w:rsidP="007B793A">
      <w:pPr>
        <w:pStyle w:val="PL"/>
      </w:pPr>
      <w:r>
        <w:t xml:space="preserve">        $ref: '#/components/schemas/EP_MAP_SMSC-Single'</w:t>
      </w:r>
    </w:p>
    <w:p w14:paraId="06721F07" w14:textId="77777777" w:rsidR="007B793A" w:rsidRDefault="007B793A" w:rsidP="007B793A">
      <w:pPr>
        <w:pStyle w:val="PL"/>
      </w:pPr>
      <w:r>
        <w:t xml:space="preserve">    EP_NLS-Multiple:</w:t>
      </w:r>
    </w:p>
    <w:p w14:paraId="631D038B" w14:textId="77777777" w:rsidR="007B793A" w:rsidRDefault="007B793A" w:rsidP="007B793A">
      <w:pPr>
        <w:pStyle w:val="PL"/>
      </w:pPr>
      <w:r>
        <w:t xml:space="preserve">      type: array</w:t>
      </w:r>
    </w:p>
    <w:p w14:paraId="6B1DC795" w14:textId="77777777" w:rsidR="007B793A" w:rsidRDefault="007B793A" w:rsidP="007B793A">
      <w:pPr>
        <w:pStyle w:val="PL"/>
      </w:pPr>
      <w:r>
        <w:t xml:space="preserve">      items:</w:t>
      </w:r>
    </w:p>
    <w:p w14:paraId="707E8208" w14:textId="77777777" w:rsidR="007B793A" w:rsidRDefault="007B793A" w:rsidP="007B793A">
      <w:pPr>
        <w:pStyle w:val="PL"/>
      </w:pPr>
      <w:r>
        <w:t xml:space="preserve">        $ref: '#/components/schemas/EP_NLS-Single'</w:t>
      </w:r>
    </w:p>
    <w:p w14:paraId="404F641E" w14:textId="77777777" w:rsidR="007B793A" w:rsidRDefault="007B793A" w:rsidP="007B793A">
      <w:pPr>
        <w:pStyle w:val="PL"/>
      </w:pPr>
      <w:r>
        <w:t xml:space="preserve">    EP_NLG-Multiple:</w:t>
      </w:r>
    </w:p>
    <w:p w14:paraId="40C0AC70" w14:textId="77777777" w:rsidR="007B793A" w:rsidRDefault="007B793A" w:rsidP="007B793A">
      <w:pPr>
        <w:pStyle w:val="PL"/>
      </w:pPr>
      <w:r>
        <w:t xml:space="preserve">      type: array</w:t>
      </w:r>
    </w:p>
    <w:p w14:paraId="3AA420DA" w14:textId="77777777" w:rsidR="007B793A" w:rsidRDefault="007B793A" w:rsidP="007B793A">
      <w:pPr>
        <w:pStyle w:val="PL"/>
      </w:pPr>
      <w:r>
        <w:t xml:space="preserve">      items:</w:t>
      </w:r>
    </w:p>
    <w:p w14:paraId="458D0EB5" w14:textId="77777777" w:rsidR="007B793A" w:rsidRDefault="007B793A" w:rsidP="007B793A">
      <w:pPr>
        <w:pStyle w:val="PL"/>
      </w:pPr>
      <w:r>
        <w:t xml:space="preserve">        $ref: '#/components/schemas/EP_NLG-Single'</w:t>
      </w:r>
    </w:p>
    <w:p w14:paraId="4F7A027B" w14:textId="77777777" w:rsidR="007B793A" w:rsidRDefault="007B793A" w:rsidP="007B793A">
      <w:pPr>
        <w:pStyle w:val="PL"/>
      </w:pPr>
      <w:r>
        <w:t xml:space="preserve">    EP_N60-Multiple:</w:t>
      </w:r>
    </w:p>
    <w:p w14:paraId="16BE0287" w14:textId="77777777" w:rsidR="007B793A" w:rsidRDefault="007B793A" w:rsidP="007B793A">
      <w:pPr>
        <w:pStyle w:val="PL"/>
      </w:pPr>
      <w:r>
        <w:t xml:space="preserve">      type: array</w:t>
      </w:r>
    </w:p>
    <w:p w14:paraId="1273A05B" w14:textId="77777777" w:rsidR="007B793A" w:rsidRDefault="007B793A" w:rsidP="007B793A">
      <w:pPr>
        <w:pStyle w:val="PL"/>
      </w:pPr>
      <w:r>
        <w:t xml:space="preserve">      items:</w:t>
      </w:r>
    </w:p>
    <w:p w14:paraId="78DB7615" w14:textId="77777777" w:rsidR="007B793A" w:rsidRDefault="007B793A" w:rsidP="007B793A">
      <w:pPr>
        <w:pStyle w:val="PL"/>
      </w:pPr>
      <w:r>
        <w:t xml:space="preserve">        $ref: '#/components/schemas/EP_N60-Single'</w:t>
      </w:r>
    </w:p>
    <w:p w14:paraId="164DF838" w14:textId="77777777" w:rsidR="007B793A" w:rsidRDefault="007B793A" w:rsidP="007B793A">
      <w:pPr>
        <w:pStyle w:val="PL"/>
      </w:pPr>
      <w:r>
        <w:t xml:space="preserve">    EP_Npc4-Multiple:</w:t>
      </w:r>
    </w:p>
    <w:p w14:paraId="48384819" w14:textId="77777777" w:rsidR="007B793A" w:rsidRDefault="007B793A" w:rsidP="007B793A">
      <w:pPr>
        <w:pStyle w:val="PL"/>
      </w:pPr>
      <w:r>
        <w:t xml:space="preserve">      type: array</w:t>
      </w:r>
    </w:p>
    <w:p w14:paraId="3232B30F" w14:textId="77777777" w:rsidR="007B793A" w:rsidRDefault="007B793A" w:rsidP="007B793A">
      <w:pPr>
        <w:pStyle w:val="PL"/>
      </w:pPr>
      <w:r>
        <w:t xml:space="preserve">      items:</w:t>
      </w:r>
    </w:p>
    <w:p w14:paraId="5E0C2754" w14:textId="77777777" w:rsidR="007B793A" w:rsidRDefault="007B793A" w:rsidP="007B793A">
      <w:pPr>
        <w:pStyle w:val="PL"/>
      </w:pPr>
      <w:r>
        <w:t xml:space="preserve">        $ref: '#/components/schemas/EP_Npc4-Single'</w:t>
      </w:r>
    </w:p>
    <w:p w14:paraId="134DBC67" w14:textId="77777777" w:rsidR="007B793A" w:rsidRDefault="007B793A" w:rsidP="007B793A">
      <w:pPr>
        <w:pStyle w:val="PL"/>
      </w:pPr>
      <w:r>
        <w:t xml:space="preserve">    EP_Npc6-Multiple:</w:t>
      </w:r>
    </w:p>
    <w:p w14:paraId="28416AB3" w14:textId="77777777" w:rsidR="007B793A" w:rsidRDefault="007B793A" w:rsidP="007B793A">
      <w:pPr>
        <w:pStyle w:val="PL"/>
      </w:pPr>
      <w:r>
        <w:t xml:space="preserve">      type: array</w:t>
      </w:r>
    </w:p>
    <w:p w14:paraId="70A7201A" w14:textId="77777777" w:rsidR="007B793A" w:rsidRDefault="007B793A" w:rsidP="007B793A">
      <w:pPr>
        <w:pStyle w:val="PL"/>
      </w:pPr>
      <w:r>
        <w:t xml:space="preserve">      items:</w:t>
      </w:r>
    </w:p>
    <w:p w14:paraId="568785CC" w14:textId="77777777" w:rsidR="007B793A" w:rsidRDefault="007B793A" w:rsidP="007B793A">
      <w:pPr>
        <w:pStyle w:val="PL"/>
      </w:pPr>
      <w:r>
        <w:t xml:space="preserve">        $ref: '#/components/schemas/EP_Npc6-Single'</w:t>
      </w:r>
    </w:p>
    <w:p w14:paraId="2824C2CB" w14:textId="77777777" w:rsidR="007B793A" w:rsidRDefault="007B793A" w:rsidP="007B793A">
      <w:pPr>
        <w:pStyle w:val="PL"/>
      </w:pPr>
      <w:r>
        <w:t xml:space="preserve">    EP_Npc7-Multiple:</w:t>
      </w:r>
    </w:p>
    <w:p w14:paraId="2551BDDD" w14:textId="77777777" w:rsidR="007B793A" w:rsidRDefault="007B793A" w:rsidP="007B793A">
      <w:pPr>
        <w:pStyle w:val="PL"/>
      </w:pPr>
      <w:r>
        <w:t xml:space="preserve">      type: array</w:t>
      </w:r>
    </w:p>
    <w:p w14:paraId="4BED9223" w14:textId="77777777" w:rsidR="007B793A" w:rsidRDefault="007B793A" w:rsidP="007B793A">
      <w:pPr>
        <w:pStyle w:val="PL"/>
      </w:pPr>
      <w:r>
        <w:t xml:space="preserve">      items:</w:t>
      </w:r>
    </w:p>
    <w:p w14:paraId="740C3429" w14:textId="77777777" w:rsidR="007B793A" w:rsidRDefault="007B793A" w:rsidP="007B793A">
      <w:pPr>
        <w:pStyle w:val="PL"/>
      </w:pPr>
      <w:r>
        <w:t xml:space="preserve">        $ref: '#/components/schemas/EP_Npc7-Single'</w:t>
      </w:r>
    </w:p>
    <w:p w14:paraId="1339F4DF" w14:textId="77777777" w:rsidR="007B793A" w:rsidRDefault="007B793A" w:rsidP="007B793A">
      <w:pPr>
        <w:pStyle w:val="PL"/>
      </w:pPr>
      <w:r>
        <w:lastRenderedPageBreak/>
        <w:t xml:space="preserve">    EP_Npc8-Multiple:</w:t>
      </w:r>
    </w:p>
    <w:p w14:paraId="3173B8BF" w14:textId="77777777" w:rsidR="007B793A" w:rsidRDefault="007B793A" w:rsidP="007B793A">
      <w:pPr>
        <w:pStyle w:val="PL"/>
      </w:pPr>
      <w:r>
        <w:t xml:space="preserve">      type: array</w:t>
      </w:r>
    </w:p>
    <w:p w14:paraId="3F8357E5" w14:textId="77777777" w:rsidR="007B793A" w:rsidRDefault="007B793A" w:rsidP="007B793A">
      <w:pPr>
        <w:pStyle w:val="PL"/>
      </w:pPr>
      <w:r>
        <w:t xml:space="preserve">      items:</w:t>
      </w:r>
    </w:p>
    <w:p w14:paraId="2CCFC43C" w14:textId="77777777" w:rsidR="007B793A" w:rsidRDefault="007B793A" w:rsidP="007B793A">
      <w:pPr>
        <w:pStyle w:val="PL"/>
      </w:pPr>
      <w:r>
        <w:t xml:space="preserve">        $ref: '#/components/schemas/EP_Npc8-Single'</w:t>
      </w:r>
    </w:p>
    <w:p w14:paraId="39A7F5AF" w14:textId="77777777" w:rsidR="007B793A" w:rsidRDefault="007B793A" w:rsidP="007B793A">
      <w:pPr>
        <w:pStyle w:val="PL"/>
      </w:pPr>
      <w:r>
        <w:t xml:space="preserve">    EP_N88-Multiple:</w:t>
      </w:r>
    </w:p>
    <w:p w14:paraId="7B8903C7" w14:textId="77777777" w:rsidR="007B793A" w:rsidRDefault="007B793A" w:rsidP="007B793A">
      <w:pPr>
        <w:pStyle w:val="PL"/>
      </w:pPr>
      <w:r>
        <w:t xml:space="preserve">      type: array</w:t>
      </w:r>
    </w:p>
    <w:p w14:paraId="5262D4E4" w14:textId="77777777" w:rsidR="007B793A" w:rsidRDefault="007B793A" w:rsidP="007B793A">
      <w:pPr>
        <w:pStyle w:val="PL"/>
      </w:pPr>
      <w:r>
        <w:t xml:space="preserve">      items:</w:t>
      </w:r>
    </w:p>
    <w:p w14:paraId="348E0260" w14:textId="77777777" w:rsidR="007B793A" w:rsidRDefault="007B793A" w:rsidP="007B793A">
      <w:pPr>
        <w:pStyle w:val="PL"/>
      </w:pPr>
      <w:r>
        <w:t xml:space="preserve">        $ref: '#/components/schemas/EP_N88-Single'</w:t>
      </w:r>
    </w:p>
    <w:p w14:paraId="46FDE4A8" w14:textId="77777777" w:rsidR="007B793A" w:rsidRDefault="007B793A" w:rsidP="007B793A">
      <w:pPr>
        <w:pStyle w:val="PL"/>
      </w:pPr>
      <w:r>
        <w:t xml:space="preserve">    Configurable5QISet-Multiple:</w:t>
      </w:r>
    </w:p>
    <w:p w14:paraId="1539DB53" w14:textId="77777777" w:rsidR="007B793A" w:rsidRDefault="007B793A" w:rsidP="007B793A">
      <w:pPr>
        <w:pStyle w:val="PL"/>
      </w:pPr>
      <w:r>
        <w:t xml:space="preserve">      type: array</w:t>
      </w:r>
    </w:p>
    <w:p w14:paraId="679FADE8" w14:textId="77777777" w:rsidR="007B793A" w:rsidRDefault="007B793A" w:rsidP="007B793A">
      <w:pPr>
        <w:pStyle w:val="PL"/>
      </w:pPr>
      <w:r>
        <w:t xml:space="preserve">      items:</w:t>
      </w:r>
    </w:p>
    <w:p w14:paraId="73DF844E" w14:textId="77777777" w:rsidR="007B793A" w:rsidRDefault="007B793A" w:rsidP="007B793A">
      <w:pPr>
        <w:pStyle w:val="PL"/>
      </w:pPr>
      <w:r>
        <w:t xml:space="preserve">        $ref: '#/components/schemas/Configurable5QISet-Single'</w:t>
      </w:r>
    </w:p>
    <w:p w14:paraId="60E39B2C" w14:textId="77777777" w:rsidR="007B793A" w:rsidRDefault="007B793A" w:rsidP="007B793A">
      <w:pPr>
        <w:pStyle w:val="PL"/>
      </w:pPr>
      <w:r>
        <w:t xml:space="preserve">    Dynamic5QISet-Multiple:</w:t>
      </w:r>
    </w:p>
    <w:p w14:paraId="16C4C420" w14:textId="77777777" w:rsidR="007B793A" w:rsidRDefault="007B793A" w:rsidP="007B793A">
      <w:pPr>
        <w:pStyle w:val="PL"/>
      </w:pPr>
      <w:r>
        <w:t xml:space="preserve">      type: array</w:t>
      </w:r>
    </w:p>
    <w:p w14:paraId="15A4AAA3" w14:textId="77777777" w:rsidR="007B793A" w:rsidRDefault="007B793A" w:rsidP="007B793A">
      <w:pPr>
        <w:pStyle w:val="PL"/>
      </w:pPr>
      <w:r>
        <w:t xml:space="preserve">      items:</w:t>
      </w:r>
    </w:p>
    <w:p w14:paraId="6932ECBB" w14:textId="77777777" w:rsidR="007B793A" w:rsidRDefault="007B793A" w:rsidP="007B793A">
      <w:pPr>
        <w:pStyle w:val="PL"/>
      </w:pPr>
      <w:r>
        <w:t xml:space="preserve">        $ref: '#/components/schemas/Dynamic5QISet-Single'</w:t>
      </w:r>
    </w:p>
    <w:p w14:paraId="61B0A0A4" w14:textId="77777777" w:rsidR="007B793A" w:rsidRDefault="007B793A" w:rsidP="007B793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500FA432" w14:textId="77777777" w:rsidR="007B793A" w:rsidRDefault="007B793A" w:rsidP="007B793A">
      <w:pPr>
        <w:pStyle w:val="PL"/>
      </w:pPr>
      <w:r>
        <w:t xml:space="preserve">      type: array</w:t>
      </w:r>
    </w:p>
    <w:p w14:paraId="031AEC3B" w14:textId="77777777" w:rsidR="007B793A" w:rsidRDefault="007B793A" w:rsidP="007B793A">
      <w:pPr>
        <w:pStyle w:val="PL"/>
      </w:pPr>
      <w:r>
        <w:t xml:space="preserve">      items:</w:t>
      </w:r>
    </w:p>
    <w:p w14:paraId="3AE553A6" w14:textId="77777777" w:rsidR="007B793A" w:rsidRDefault="007B793A" w:rsidP="007B793A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0AC6D456" w14:textId="77777777" w:rsidR="007B793A" w:rsidRDefault="007B793A" w:rsidP="007B793A">
      <w:pPr>
        <w:pStyle w:val="PL"/>
      </w:pPr>
    </w:p>
    <w:p w14:paraId="08CCA73C" w14:textId="77777777" w:rsidR="007B793A" w:rsidRDefault="007B793A" w:rsidP="007B793A">
      <w:pPr>
        <w:pStyle w:val="PL"/>
      </w:pPr>
    </w:p>
    <w:p w14:paraId="2E3860EB" w14:textId="77777777" w:rsidR="007B793A" w:rsidRDefault="007B793A" w:rsidP="007B793A">
      <w:pPr>
        <w:pStyle w:val="PL"/>
      </w:pPr>
    </w:p>
    <w:p w14:paraId="43EAF315" w14:textId="77777777" w:rsidR="007B793A" w:rsidRDefault="007B793A" w:rsidP="007B793A">
      <w:pPr>
        <w:pStyle w:val="PL"/>
      </w:pPr>
    </w:p>
    <w:p w14:paraId="277C530F" w14:textId="77777777" w:rsidR="007B793A" w:rsidRDefault="007B793A" w:rsidP="007B793A">
      <w:pPr>
        <w:pStyle w:val="PL"/>
      </w:pPr>
      <w:r>
        <w:t>#------------ Definitions in TS 28.541 for TS 28.532 -----------------------------</w:t>
      </w:r>
    </w:p>
    <w:p w14:paraId="678B2589" w14:textId="77777777" w:rsidR="007B793A" w:rsidRDefault="007B793A" w:rsidP="007B793A">
      <w:pPr>
        <w:pStyle w:val="PL"/>
      </w:pPr>
    </w:p>
    <w:p w14:paraId="602BF6B9" w14:textId="77777777" w:rsidR="007B793A" w:rsidRDefault="007B793A" w:rsidP="007B793A">
      <w:pPr>
        <w:pStyle w:val="PL"/>
      </w:pPr>
      <w:r>
        <w:t xml:space="preserve">    resources-5gcNrm:</w:t>
      </w:r>
    </w:p>
    <w:p w14:paraId="11A4FE03" w14:textId="77777777" w:rsidR="007B793A" w:rsidRDefault="007B793A" w:rsidP="007B793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1B174A9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0FD53A62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22D83EB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272A8F56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26C99C3B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1F7B4094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566929A2" w14:textId="77777777" w:rsidR="007B793A" w:rsidRDefault="007B793A" w:rsidP="007B793A">
      <w:pPr>
        <w:pStyle w:val="PL"/>
      </w:pPr>
      <w:r>
        <w:t xml:space="preserve">       - $ref: '#/components/schemas/N3iwfFunction-Single'</w:t>
      </w:r>
    </w:p>
    <w:p w14:paraId="1B6F0AB7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0DFAC050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67B06885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75A69DA4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13FA88ED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0D63B8C1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45B3709F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0FF4598F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2C1C759A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5AD866B1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3AE874A9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02D04181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0A6D97A1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95EC3F3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338FFE30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36173584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336CE262" w14:textId="77777777" w:rsidR="007B793A" w:rsidRDefault="007B793A" w:rsidP="007B793A">
      <w:pPr>
        <w:pStyle w:val="PL"/>
      </w:pPr>
    </w:p>
    <w:p w14:paraId="73358817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67B2C6ED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50865394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4C413AAB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7D748D28" w14:textId="77777777" w:rsidR="007B793A" w:rsidRDefault="007B793A" w:rsidP="007B793A">
      <w:pPr>
        <w:pStyle w:val="PL"/>
      </w:pPr>
    </w:p>
    <w:p w14:paraId="7B582BF7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009BAD6D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6F58EA76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4127B617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2B817416" w14:textId="77777777" w:rsidR="007B793A" w:rsidRDefault="007B793A" w:rsidP="007B793A">
      <w:pPr>
        <w:pStyle w:val="PL"/>
      </w:pPr>
    </w:p>
    <w:p w14:paraId="204F40C4" w14:textId="77777777" w:rsidR="007B793A" w:rsidRDefault="007B793A" w:rsidP="007B793A">
      <w:pPr>
        <w:pStyle w:val="PL"/>
      </w:pPr>
      <w:r>
        <w:t xml:space="preserve">       - $ref: '#/components/schemas/EP_N2-Single'</w:t>
      </w:r>
    </w:p>
    <w:p w14:paraId="1B7471B4" w14:textId="77777777" w:rsidR="007B793A" w:rsidRDefault="007B793A" w:rsidP="007B793A">
      <w:pPr>
        <w:pStyle w:val="PL"/>
      </w:pPr>
      <w:r>
        <w:t xml:space="preserve">       - $ref: '#/components/schemas/EP_N3-Single'</w:t>
      </w:r>
    </w:p>
    <w:p w14:paraId="5D3AB957" w14:textId="77777777" w:rsidR="007B793A" w:rsidRDefault="007B793A" w:rsidP="007B793A">
      <w:pPr>
        <w:pStyle w:val="PL"/>
      </w:pPr>
      <w:r>
        <w:t xml:space="preserve">       - $ref: '#/components/schemas/EP_N4-Single'</w:t>
      </w:r>
    </w:p>
    <w:p w14:paraId="30E52C3A" w14:textId="77777777" w:rsidR="007B793A" w:rsidRDefault="007B793A" w:rsidP="007B793A">
      <w:pPr>
        <w:pStyle w:val="PL"/>
      </w:pPr>
      <w:r>
        <w:t xml:space="preserve">       - $ref: '#/components/schemas/EP_N5-Single'</w:t>
      </w:r>
    </w:p>
    <w:p w14:paraId="62DE7CF1" w14:textId="77777777" w:rsidR="007B793A" w:rsidRDefault="007B793A" w:rsidP="007B793A">
      <w:pPr>
        <w:pStyle w:val="PL"/>
      </w:pPr>
      <w:r>
        <w:t xml:space="preserve">       - $ref: '#/components/schemas/EP_N6-Single'</w:t>
      </w:r>
    </w:p>
    <w:p w14:paraId="0C6C1B85" w14:textId="77777777" w:rsidR="007B793A" w:rsidRDefault="007B793A" w:rsidP="007B793A">
      <w:pPr>
        <w:pStyle w:val="PL"/>
      </w:pPr>
      <w:r>
        <w:t xml:space="preserve">       - $ref: '#/components/schemas/EP_N7-Single'</w:t>
      </w:r>
    </w:p>
    <w:p w14:paraId="2A687B5C" w14:textId="77777777" w:rsidR="007B793A" w:rsidRDefault="007B793A" w:rsidP="007B793A">
      <w:pPr>
        <w:pStyle w:val="PL"/>
      </w:pPr>
      <w:r>
        <w:t xml:space="preserve">       - $ref: '#/components/schemas/EP_N8-Single'</w:t>
      </w:r>
    </w:p>
    <w:p w14:paraId="05513B30" w14:textId="77777777" w:rsidR="007B793A" w:rsidRDefault="007B793A" w:rsidP="007B793A">
      <w:pPr>
        <w:pStyle w:val="PL"/>
      </w:pPr>
      <w:r>
        <w:t xml:space="preserve">       - $ref: '#/components/schemas/EP_N9-Single'</w:t>
      </w:r>
    </w:p>
    <w:p w14:paraId="18584DD9" w14:textId="77777777" w:rsidR="007B793A" w:rsidRDefault="007B793A" w:rsidP="007B793A">
      <w:pPr>
        <w:pStyle w:val="PL"/>
      </w:pPr>
      <w:r>
        <w:t xml:space="preserve">       - $ref: '#/components/schemas/EP_N10-Single'</w:t>
      </w:r>
    </w:p>
    <w:p w14:paraId="0EAF3429" w14:textId="77777777" w:rsidR="007B793A" w:rsidRDefault="007B793A" w:rsidP="007B793A">
      <w:pPr>
        <w:pStyle w:val="PL"/>
      </w:pPr>
      <w:r>
        <w:t xml:space="preserve">       - $ref: '#/components/schemas/EP_N11-Single'</w:t>
      </w:r>
    </w:p>
    <w:p w14:paraId="7270B074" w14:textId="77777777" w:rsidR="007B793A" w:rsidRDefault="007B793A" w:rsidP="007B793A">
      <w:pPr>
        <w:pStyle w:val="PL"/>
      </w:pPr>
      <w:r>
        <w:t xml:space="preserve">       - $ref: '#/components/schemas/EP_N12-Single'</w:t>
      </w:r>
    </w:p>
    <w:p w14:paraId="682E4EBF" w14:textId="77777777" w:rsidR="007B793A" w:rsidRDefault="007B793A" w:rsidP="007B793A">
      <w:pPr>
        <w:pStyle w:val="PL"/>
      </w:pPr>
      <w:r>
        <w:t xml:space="preserve">       - $ref: '#/components/schemas/EP_N13-Single'</w:t>
      </w:r>
    </w:p>
    <w:p w14:paraId="538FD1EC" w14:textId="77777777" w:rsidR="007B793A" w:rsidRDefault="007B793A" w:rsidP="007B793A">
      <w:pPr>
        <w:pStyle w:val="PL"/>
      </w:pPr>
      <w:r>
        <w:t xml:space="preserve">       - $ref: '#/components/schemas/EP_N14-Single'</w:t>
      </w:r>
    </w:p>
    <w:p w14:paraId="4F753116" w14:textId="77777777" w:rsidR="007B793A" w:rsidRDefault="007B793A" w:rsidP="007B793A">
      <w:pPr>
        <w:pStyle w:val="PL"/>
      </w:pPr>
      <w:r>
        <w:t xml:space="preserve">       - $ref: '#/components/schemas/EP_N15-Single'</w:t>
      </w:r>
    </w:p>
    <w:p w14:paraId="5DE8F77A" w14:textId="77777777" w:rsidR="007B793A" w:rsidRDefault="007B793A" w:rsidP="007B793A">
      <w:pPr>
        <w:pStyle w:val="PL"/>
      </w:pPr>
      <w:r>
        <w:t xml:space="preserve">       - $ref: '#/components/schemas/EP_N16-Single'</w:t>
      </w:r>
    </w:p>
    <w:p w14:paraId="4D6ADF08" w14:textId="77777777" w:rsidR="007B793A" w:rsidRDefault="007B793A" w:rsidP="007B793A">
      <w:pPr>
        <w:pStyle w:val="PL"/>
      </w:pPr>
      <w:r>
        <w:t xml:space="preserve">       - $ref: '#/components/schemas/EP_N17-Single'</w:t>
      </w:r>
    </w:p>
    <w:p w14:paraId="17FB1C56" w14:textId="77777777" w:rsidR="007B793A" w:rsidRDefault="007B793A" w:rsidP="007B793A">
      <w:pPr>
        <w:pStyle w:val="PL"/>
      </w:pPr>
    </w:p>
    <w:p w14:paraId="177ACE56" w14:textId="77777777" w:rsidR="007B793A" w:rsidRDefault="007B793A" w:rsidP="007B793A">
      <w:pPr>
        <w:pStyle w:val="PL"/>
      </w:pPr>
      <w:r>
        <w:t xml:space="preserve">       - $ref: '#/components/schemas/EP_N20-Single'</w:t>
      </w:r>
    </w:p>
    <w:p w14:paraId="5D4A6A78" w14:textId="77777777" w:rsidR="007B793A" w:rsidRDefault="007B793A" w:rsidP="007B793A">
      <w:pPr>
        <w:pStyle w:val="PL"/>
      </w:pPr>
      <w:r>
        <w:t xml:space="preserve">       - $ref: '#/components/schemas/EP_N21-Single'</w:t>
      </w:r>
    </w:p>
    <w:p w14:paraId="0AE36466" w14:textId="77777777" w:rsidR="007B793A" w:rsidRDefault="007B793A" w:rsidP="007B793A">
      <w:pPr>
        <w:pStyle w:val="PL"/>
      </w:pPr>
      <w:r>
        <w:t xml:space="preserve">       - $ref: '#/components/schemas/EP_N22-Single'</w:t>
      </w:r>
    </w:p>
    <w:p w14:paraId="508F589F" w14:textId="77777777" w:rsidR="007B793A" w:rsidRDefault="007B793A" w:rsidP="007B793A">
      <w:pPr>
        <w:pStyle w:val="PL"/>
      </w:pPr>
    </w:p>
    <w:p w14:paraId="2647B51D" w14:textId="77777777" w:rsidR="007B793A" w:rsidRDefault="007B793A" w:rsidP="007B793A">
      <w:pPr>
        <w:pStyle w:val="PL"/>
      </w:pPr>
      <w:r>
        <w:t xml:space="preserve">       - $ref: '#/components/schemas/EP_N26-Single'</w:t>
      </w:r>
    </w:p>
    <w:p w14:paraId="27FBDBD9" w14:textId="77777777" w:rsidR="007B793A" w:rsidRDefault="007B793A" w:rsidP="007B793A">
      <w:pPr>
        <w:pStyle w:val="PL"/>
      </w:pPr>
      <w:r>
        <w:t xml:space="preserve">       - $ref: '#/components/schemas/EP_N27-Single'</w:t>
      </w:r>
    </w:p>
    <w:p w14:paraId="042DE429" w14:textId="77777777" w:rsidR="007B793A" w:rsidRDefault="007B793A" w:rsidP="007B793A">
      <w:pPr>
        <w:pStyle w:val="PL"/>
      </w:pPr>
    </w:p>
    <w:p w14:paraId="6F96A194" w14:textId="77777777" w:rsidR="007B793A" w:rsidRDefault="007B793A" w:rsidP="007B793A">
      <w:pPr>
        <w:pStyle w:val="PL"/>
      </w:pPr>
      <w:r>
        <w:t xml:space="preserve">       - $ref: '#/components/schemas/EP_N31-Single'</w:t>
      </w:r>
    </w:p>
    <w:p w14:paraId="00C19CD0" w14:textId="77777777" w:rsidR="007B793A" w:rsidRDefault="007B793A" w:rsidP="007B793A">
      <w:pPr>
        <w:pStyle w:val="PL"/>
      </w:pPr>
      <w:r>
        <w:t xml:space="preserve">       - $ref: '#/components/schemas/EP_N32-Single'</w:t>
      </w:r>
    </w:p>
    <w:p w14:paraId="1EA9765C" w14:textId="77777777" w:rsidR="007B793A" w:rsidRDefault="007B793A" w:rsidP="007B793A">
      <w:pPr>
        <w:pStyle w:val="PL"/>
      </w:pPr>
      <w:r>
        <w:t xml:space="preserve">       - $ref: '#/components/schemas/EP_N33-Single'       </w:t>
      </w:r>
    </w:p>
    <w:p w14:paraId="662E73FF" w14:textId="77777777" w:rsidR="007B793A" w:rsidRDefault="007B793A" w:rsidP="007B793A">
      <w:pPr>
        <w:pStyle w:val="PL"/>
      </w:pPr>
      <w:r>
        <w:t xml:space="preserve">       - $ref: '#/components/schemas/EP_N60-Single'</w:t>
      </w:r>
    </w:p>
    <w:p w14:paraId="1F24FB68" w14:textId="77777777" w:rsidR="007B793A" w:rsidRDefault="007B793A" w:rsidP="007B793A">
      <w:pPr>
        <w:pStyle w:val="PL"/>
      </w:pPr>
      <w:r>
        <w:t xml:space="preserve">       - $ref: '#/components/schemas/EP_N88-Single'</w:t>
      </w:r>
    </w:p>
    <w:p w14:paraId="68CD8704" w14:textId="77777777" w:rsidR="007B793A" w:rsidRDefault="007B793A" w:rsidP="007B793A">
      <w:pPr>
        <w:pStyle w:val="PL"/>
      </w:pPr>
    </w:p>
    <w:p w14:paraId="2FC1942C" w14:textId="77777777" w:rsidR="007B793A" w:rsidRDefault="007B793A" w:rsidP="007B793A">
      <w:pPr>
        <w:pStyle w:val="PL"/>
      </w:pPr>
      <w:r>
        <w:t xml:space="preserve">       - $ref: '#/components/schemas/EP_Npc4-Single'</w:t>
      </w:r>
    </w:p>
    <w:p w14:paraId="305E2F28" w14:textId="77777777" w:rsidR="007B793A" w:rsidRDefault="007B793A" w:rsidP="007B793A">
      <w:pPr>
        <w:pStyle w:val="PL"/>
      </w:pPr>
      <w:r>
        <w:t xml:space="preserve">       - $ref: '#/components/schemas/EP_Npc6-Single'</w:t>
      </w:r>
    </w:p>
    <w:p w14:paraId="2843DCD6" w14:textId="77777777" w:rsidR="007B793A" w:rsidRDefault="007B793A" w:rsidP="007B793A">
      <w:pPr>
        <w:pStyle w:val="PL"/>
      </w:pPr>
      <w:r>
        <w:t xml:space="preserve">       - $ref: '#/components/schemas/EP_Npc7-Single'</w:t>
      </w:r>
    </w:p>
    <w:p w14:paraId="4E7BC646" w14:textId="77777777" w:rsidR="007B793A" w:rsidRDefault="007B793A" w:rsidP="007B793A">
      <w:pPr>
        <w:pStyle w:val="PL"/>
      </w:pPr>
      <w:r>
        <w:t xml:space="preserve">       - $ref: '#/components/schemas/EP_Npc8-Single'</w:t>
      </w:r>
    </w:p>
    <w:p w14:paraId="7D723EAC" w14:textId="77777777" w:rsidR="007B793A" w:rsidRDefault="007B793A" w:rsidP="007B793A">
      <w:pPr>
        <w:pStyle w:val="PL"/>
      </w:pPr>
    </w:p>
    <w:p w14:paraId="22DB451F" w14:textId="77777777" w:rsidR="007B793A" w:rsidRDefault="007B793A" w:rsidP="007B793A">
      <w:pPr>
        <w:pStyle w:val="PL"/>
      </w:pPr>
      <w:r>
        <w:t xml:space="preserve">       - $ref: '#/components/schemas/EP_S5C-Single'</w:t>
      </w:r>
    </w:p>
    <w:p w14:paraId="50F77AD2" w14:textId="77777777" w:rsidR="007B793A" w:rsidRDefault="007B793A" w:rsidP="007B793A">
      <w:pPr>
        <w:pStyle w:val="PL"/>
      </w:pPr>
      <w:r>
        <w:t xml:space="preserve">       - $ref: '#/components/schemas/EP_S5U-Single'</w:t>
      </w:r>
    </w:p>
    <w:p w14:paraId="412FABD9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5CE06A57" w14:textId="77777777" w:rsidR="007B793A" w:rsidRDefault="007B793A" w:rsidP="007B793A">
      <w:pPr>
        <w:pStyle w:val="PL"/>
      </w:pPr>
      <w:r>
        <w:t xml:space="preserve">       - $ref: '#/components/schemas/EP_MAP_SMSC-Single'</w:t>
      </w:r>
    </w:p>
    <w:p w14:paraId="285C6286" w14:textId="77777777" w:rsidR="007B793A" w:rsidRDefault="007B793A" w:rsidP="007B793A">
      <w:pPr>
        <w:pStyle w:val="PL"/>
      </w:pPr>
      <w:r>
        <w:t xml:space="preserve">       - $ref: '#/components/schemas/EP_NLS-Single'</w:t>
      </w:r>
    </w:p>
    <w:p w14:paraId="7B3C7D20" w14:textId="77777777" w:rsidR="007B793A" w:rsidRDefault="007B793A" w:rsidP="007B793A">
      <w:pPr>
        <w:pStyle w:val="PL"/>
      </w:pPr>
      <w:r>
        <w:t xml:space="preserve">       - $ref: '#/components/schemas/EP_NLG-Single'</w:t>
      </w:r>
    </w:p>
    <w:p w14:paraId="5A993BA5" w14:textId="77777777" w:rsidR="007B793A" w:rsidRDefault="007B793A" w:rsidP="007B793A">
      <w:pPr>
        <w:pStyle w:val="PL"/>
      </w:pPr>
      <w:r>
        <w:t xml:space="preserve">       - $ref: '#/components/schemas/Configurable5QISet-Single'</w:t>
      </w:r>
    </w:p>
    <w:p w14:paraId="43920F12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5558EF1E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4FDA39F9" w14:textId="77777777" w:rsidR="007B793A" w:rsidRDefault="007B793A" w:rsidP="007B793A">
      <w:pPr>
        <w:pStyle w:val="PL"/>
      </w:pPr>
      <w:r>
        <w:t xml:space="preserve">       - $ref: '#/components/schemas/Dynamic5QISet-Single'</w:t>
      </w:r>
    </w:p>
    <w:p w14:paraId="01EEEAC4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45B1047F" w14:textId="77777777" w:rsidR="007B793A" w:rsidRDefault="007B793A" w:rsidP="007B793A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443DD850" w14:textId="77777777" w:rsidR="008A35FC" w:rsidRDefault="008A35FC" w:rsidP="008A35FC">
      <w:pPr>
        <w:pStyle w:val="PL"/>
      </w:pPr>
    </w:p>
    <w:sectPr w:rsidR="008A35FC" w:rsidSect="00881A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3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61CCA" w14:textId="77777777" w:rsidR="007161B5" w:rsidRDefault="007161B5">
      <w:r>
        <w:separator/>
      </w:r>
    </w:p>
  </w:endnote>
  <w:endnote w:type="continuationSeparator" w:id="0">
    <w:p w14:paraId="331C4777" w14:textId="77777777" w:rsidR="007161B5" w:rsidRDefault="0071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8499" w14:textId="77777777" w:rsidR="00881A65" w:rsidRDefault="00881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8CDEDC0" w:rsidR="00C10A24" w:rsidRDefault="00881A6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FB672" w14:textId="77777777" w:rsidR="00881A65" w:rsidRDefault="00881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DE33" w14:textId="77777777" w:rsidR="007161B5" w:rsidRDefault="007161B5">
      <w:r>
        <w:separator/>
      </w:r>
    </w:p>
  </w:footnote>
  <w:footnote w:type="continuationSeparator" w:id="0">
    <w:p w14:paraId="16967D52" w14:textId="77777777" w:rsidR="007161B5" w:rsidRDefault="00716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4FC4D" w14:textId="77777777" w:rsidR="00881A65" w:rsidRDefault="00881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62ED11F" w:rsidR="00C10A24" w:rsidRDefault="00881A6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V18.2.0 (2023-01)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1DF43EF" w:rsidR="00C10A24" w:rsidRDefault="00881A6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9CEA" w14:textId="77777777" w:rsidR="00881A65" w:rsidRDefault="00881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3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1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2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306E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A30CA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34453"/>
    <w:rsid w:val="0035462D"/>
    <w:rsid w:val="003566F3"/>
    <w:rsid w:val="003765B8"/>
    <w:rsid w:val="00383B9B"/>
    <w:rsid w:val="00385BF0"/>
    <w:rsid w:val="003B0658"/>
    <w:rsid w:val="003B14C7"/>
    <w:rsid w:val="003B31E1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0461"/>
    <w:rsid w:val="00565087"/>
    <w:rsid w:val="00581F2C"/>
    <w:rsid w:val="00597B11"/>
    <w:rsid w:val="005A148F"/>
    <w:rsid w:val="005A253A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016"/>
    <w:rsid w:val="0063543D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161B5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B793A"/>
    <w:rsid w:val="007F0F4A"/>
    <w:rsid w:val="007F6B6F"/>
    <w:rsid w:val="008003E3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81A65"/>
    <w:rsid w:val="008A35FC"/>
    <w:rsid w:val="008A4E44"/>
    <w:rsid w:val="008B33DF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A6193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1EBE"/>
    <w:rsid w:val="00B93086"/>
    <w:rsid w:val="00BA19ED"/>
    <w:rsid w:val="00BA4B8D"/>
    <w:rsid w:val="00BA6A68"/>
    <w:rsid w:val="00BC0F7D"/>
    <w:rsid w:val="00BC470B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4D7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5A52"/>
    <w:rsid w:val="00D47CF5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B37FA"/>
    <w:rsid w:val="00EC4A25"/>
    <w:rsid w:val="00ED0DD4"/>
    <w:rsid w:val="00EE581C"/>
    <w:rsid w:val="00EF1D77"/>
    <w:rsid w:val="00EF495E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1492</TotalTime>
  <Pages>115</Pages>
  <Words>44623</Words>
  <Characters>254355</Characters>
  <Application>Microsoft Office Word</Application>
  <DocSecurity>0</DocSecurity>
  <Lines>2119</Lines>
  <Paragraphs>596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298382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114</cp:revision>
  <cp:lastPrinted>2019-02-25T14:05:00Z</cp:lastPrinted>
  <dcterms:created xsi:type="dcterms:W3CDTF">2021-06-11T06:49:00Z</dcterms:created>
  <dcterms:modified xsi:type="dcterms:W3CDTF">2023-01-11T10:43:00Z</dcterms:modified>
</cp:coreProperties>
</file>