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15ACD3E5" w14:textId="77777777" w:rsidR="00540197" w:rsidRDefault="00540197" w:rsidP="00721B2F">
      <w:pPr>
        <w:pStyle w:val="PL"/>
      </w:pPr>
      <w:r>
        <w:t>&lt;CODE BEGINS&gt;</w:t>
      </w:r>
    </w:p>
    <w:p w14:paraId="1A409A65" w14:textId="6E0D7776"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C9CB1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4ADE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613C2EB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0AEE76E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795409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27EB499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'[a-fA-F0-9]*';</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2FED120B" w14:textId="29D1F9E2" w:rsidR="00E56FC7" w:rsidRDefault="00721B2F" w:rsidP="00721B2F">
      <w:pPr>
        <w:pStyle w:val="PL"/>
        <w:rPr>
          <w:rFonts w:cs="Courier New"/>
          <w:szCs w:val="16"/>
          <w:lang w:eastAsia="zh-CN"/>
        </w:rPr>
      </w:pPr>
      <w:r w:rsidRPr="00CF7651">
        <w:rPr>
          <w:rFonts w:cs="Courier New"/>
          <w:szCs w:val="16"/>
          <w:lang w:eastAsia="zh-CN"/>
        </w:rPr>
        <w:t>}</w:t>
      </w:r>
    </w:p>
    <w:p w14:paraId="776C0B72" w14:textId="3C818E1C" w:rsidR="00540197" w:rsidRDefault="00540197" w:rsidP="00721B2F">
      <w:pPr>
        <w:pStyle w:val="PL"/>
        <w:rPr>
          <w:rFonts w:cs="Courier New"/>
          <w:szCs w:val="16"/>
          <w:lang w:eastAsia="zh-CN"/>
        </w:rPr>
      </w:pPr>
      <w:r w:rsidRPr="006608A0">
        <w:t>&lt;CODE ENDS&gt;</w:t>
      </w:r>
    </w:p>
    <w:p w14:paraId="3D71727A" w14:textId="64AF33C6"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_3gpp-5gc-nrm-affunction.yang</w:t>
      </w:r>
      <w:bookmarkEnd w:id="30"/>
      <w:bookmarkEnd w:id="31"/>
      <w:bookmarkEnd w:id="32"/>
      <w:bookmarkEnd w:id="33"/>
      <w:bookmarkEnd w:id="34"/>
    </w:p>
    <w:p w14:paraId="444187F7" w14:textId="77777777" w:rsidR="005E5B5B" w:rsidRDefault="005E5B5B" w:rsidP="005E5B5B">
      <w:pPr>
        <w:pStyle w:val="PL"/>
      </w:pPr>
    </w:p>
    <w:p w14:paraId="3481F1C8" w14:textId="77777777" w:rsidR="00540197" w:rsidRDefault="00540197" w:rsidP="005E5B5B">
      <w:pPr>
        <w:pStyle w:val="PL"/>
      </w:pPr>
      <w:r>
        <w:t>&lt;CODE BEGINS&gt;</w:t>
      </w:r>
    </w:p>
    <w:p w14:paraId="2109D9D0" w14:textId="375434FF"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Pr="006608A0" w:rsidRDefault="005E5B5B" w:rsidP="005E5B5B">
      <w:pPr>
        <w:pStyle w:val="PL"/>
        <w:rPr>
          <w:lang w:val="fr-FR"/>
        </w:rPr>
      </w:pPr>
      <w:r>
        <w:lastRenderedPageBreak/>
        <w:t xml:space="preserve">      </w:t>
      </w:r>
      <w:r w:rsidRPr="006608A0">
        <w:rPr>
          <w:lang w:val="fr-FR"/>
        </w:rPr>
        <w:t>container attributes {</w:t>
      </w:r>
    </w:p>
    <w:p w14:paraId="3B268625" w14:textId="77777777" w:rsidR="005E5B5B" w:rsidRPr="006608A0" w:rsidRDefault="005E5B5B" w:rsidP="005E5B5B">
      <w:pPr>
        <w:pStyle w:val="PL"/>
        <w:rPr>
          <w:lang w:val="fr-FR"/>
        </w:rPr>
      </w:pPr>
      <w:r w:rsidRPr="006608A0">
        <w:rPr>
          <w:lang w:val="fr-FR"/>
        </w:rPr>
        <w:t xml:space="preserve">        uses AFFunctionGrp;</w:t>
      </w:r>
    </w:p>
    <w:p w14:paraId="4FF4FE13" w14:textId="77777777" w:rsidR="005E5B5B" w:rsidRPr="006608A0" w:rsidRDefault="005E5B5B" w:rsidP="005E5B5B">
      <w:pPr>
        <w:pStyle w:val="PL"/>
        <w:rPr>
          <w:lang w:val="fr-FR"/>
        </w:rPr>
      </w:pPr>
      <w:r w:rsidRPr="006608A0">
        <w:rPr>
          <w:lang w:val="fr-FR"/>
        </w:rPr>
        <w:t xml:space="preserve">      }</w:t>
      </w:r>
    </w:p>
    <w:p w14:paraId="04C4076E" w14:textId="77777777" w:rsidR="005E5B5B" w:rsidRPr="006608A0" w:rsidRDefault="005E5B5B" w:rsidP="005E5B5B">
      <w:pPr>
        <w:pStyle w:val="PL"/>
        <w:rPr>
          <w:lang w:val="fr-FR"/>
        </w:rPr>
      </w:pPr>
      <w:r w:rsidRPr="006608A0">
        <w:rPr>
          <w:lang w:val="fr-FR"/>
        </w:rPr>
        <w:t xml:space="preserve">    }</w:t>
      </w:r>
    </w:p>
    <w:p w14:paraId="6F5DC958" w14:textId="77777777" w:rsidR="005E5B5B" w:rsidRPr="006608A0" w:rsidRDefault="005E5B5B" w:rsidP="005E5B5B">
      <w:pPr>
        <w:pStyle w:val="PL"/>
        <w:rPr>
          <w:lang w:val="fr-FR"/>
        </w:rPr>
      </w:pPr>
      <w:r w:rsidRPr="006608A0">
        <w:rPr>
          <w:lang w:val="fr-FR"/>
        </w:rPr>
        <w:t xml:space="preserve">  }</w:t>
      </w:r>
    </w:p>
    <w:p w14:paraId="7C02329F" w14:textId="39CC6756" w:rsidR="005E5B5B" w:rsidRPr="006608A0" w:rsidRDefault="005E5B5B" w:rsidP="005E5B5B">
      <w:pPr>
        <w:pStyle w:val="PL"/>
        <w:rPr>
          <w:lang w:val="fr-FR"/>
        </w:rPr>
      </w:pPr>
      <w:r w:rsidRPr="006608A0">
        <w:rPr>
          <w:lang w:val="fr-FR"/>
        </w:rPr>
        <w:t>}</w:t>
      </w:r>
    </w:p>
    <w:p w14:paraId="71A52349" w14:textId="18810C0F" w:rsidR="00540197" w:rsidRPr="006608A0" w:rsidRDefault="00540197" w:rsidP="005E5B5B">
      <w:pPr>
        <w:pStyle w:val="PL"/>
        <w:rPr>
          <w:lang w:val="fr-FR"/>
        </w:rPr>
      </w:pPr>
      <w:r w:rsidRPr="008003E3">
        <w:rPr>
          <w:lang w:val="fr-FR"/>
        </w:rPr>
        <w:t>&lt;CODE ENDS&gt;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3A4F27E5" w:rsidR="005E5B5B" w:rsidRDefault="00EC698E" w:rsidP="005E5B5B">
      <w:pPr>
        <w:pStyle w:val="PL"/>
        <w:rPr>
          <w:rFonts w:cs="Courier New"/>
        </w:rPr>
      </w:pPr>
      <w:r>
        <w:rPr>
          <w:rFonts w:cs="Courier New"/>
        </w:rPr>
        <w:t xml:space="preserve">  reference "3GPP TS 28.541 5G Network Resource Model (NRM)";</w:t>
      </w:r>
    </w:p>
    <w:p w14:paraId="09BA4C5E" w14:textId="77777777" w:rsidR="0067799D" w:rsidRDefault="0067799D"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lastRenderedPageBreak/>
        <w:t xml:space="preserve">    list sNSSAIList {</w:t>
      </w:r>
    </w:p>
    <w:p w14:paraId="6045060C" w14:textId="77777777" w:rsidR="005E5B5B" w:rsidRDefault="005E5B5B" w:rsidP="005E5B5B">
      <w:pPr>
        <w:pStyle w:val="PL"/>
      </w:pPr>
      <w:r>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lastRenderedPageBreak/>
        <w:t xml:space="preserve">      uses types3gpp:PLMNId;</w:t>
      </w:r>
    </w:p>
    <w:p w14:paraId="11AEBB55" w14:textId="77777777" w:rsidR="005E5B5B" w:rsidRDefault="005E5B5B" w:rsidP="005E5B5B">
      <w:pPr>
        <w:pStyle w:val="PL"/>
      </w:pPr>
      <w:r>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570FADC3"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_3gpp-5gc-nrm-dnfunction.yang</w:t>
      </w:r>
      <w:bookmarkEnd w:id="56"/>
      <w:bookmarkEnd w:id="57"/>
      <w:bookmarkEnd w:id="58"/>
      <w:bookmarkEnd w:id="59"/>
      <w:bookmarkEnd w:id="60"/>
    </w:p>
    <w:p w14:paraId="64E722E0" w14:textId="77777777" w:rsidR="00540197" w:rsidRDefault="00540197" w:rsidP="005E5B5B">
      <w:pPr>
        <w:pStyle w:val="PL"/>
      </w:pPr>
      <w:r w:rsidRPr="00540197">
        <w:t>&lt;CODE BEGINS&gt;</w:t>
      </w:r>
    </w:p>
    <w:p w14:paraId="22F42152" w14:textId="1077F463"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lastRenderedPageBreak/>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17FEC41B" w14:textId="71CA8884" w:rsidR="005E5B5B" w:rsidRDefault="005E5B5B" w:rsidP="005E5B5B">
      <w:pPr>
        <w:pStyle w:val="PL"/>
      </w:pPr>
      <w:r>
        <w:t>}</w:t>
      </w:r>
    </w:p>
    <w:p w14:paraId="01E41F00" w14:textId="12C50CFF" w:rsidR="00540197" w:rsidRDefault="00540197" w:rsidP="005E5B5B">
      <w:pPr>
        <w:pStyle w:val="PL"/>
      </w:pPr>
      <w:r w:rsidRPr="006608A0">
        <w:t>&lt;CODE ENDS&gt;</w:t>
      </w:r>
    </w:p>
    <w:p w14:paraId="23B5EE7E" w14:textId="70B0C5B8"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_3gpp-5gc-nrm-ep.yang</w:t>
      </w:r>
      <w:bookmarkEnd w:id="61"/>
      <w:bookmarkEnd w:id="62"/>
      <w:bookmarkEnd w:id="63"/>
      <w:bookmarkEnd w:id="64"/>
      <w:bookmarkEnd w:id="65"/>
    </w:p>
    <w:p w14:paraId="2C10F9EE" w14:textId="77777777" w:rsidR="00540197" w:rsidRDefault="00540197" w:rsidP="005E5B5B">
      <w:pPr>
        <w:pStyle w:val="PL"/>
      </w:pPr>
      <w:r w:rsidRPr="00540197">
        <w:t>&lt;CODE BEGINS&gt;</w:t>
      </w:r>
    </w:p>
    <w:p w14:paraId="158B1179" w14:textId="50C4E1A3"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Pr="006608A0" w:rsidRDefault="005E5B5B" w:rsidP="005E5B5B">
      <w:pPr>
        <w:pStyle w:val="PL"/>
        <w:rPr>
          <w:lang w:val="fr-FR"/>
        </w:rPr>
      </w:pPr>
      <w:r>
        <w:t xml:space="preserve">      </w:t>
      </w:r>
      <w:r w:rsidRPr="006608A0">
        <w:rPr>
          <w:lang w:val="fr-FR"/>
        </w:rPr>
        <w:t>container attributes {</w:t>
      </w:r>
    </w:p>
    <w:p w14:paraId="20759BA7" w14:textId="77777777" w:rsidR="005E5B5B" w:rsidRPr="006608A0" w:rsidRDefault="005E5B5B" w:rsidP="005E5B5B">
      <w:pPr>
        <w:pStyle w:val="PL"/>
        <w:rPr>
          <w:lang w:val="fr-FR"/>
        </w:rPr>
      </w:pPr>
      <w:r w:rsidRPr="006608A0">
        <w:rPr>
          <w:lang w:val="fr-FR"/>
        </w:rPr>
        <w:t xml:space="preserve">        uses EP_N6Grp;</w:t>
      </w:r>
    </w:p>
    <w:p w14:paraId="5AE110EF" w14:textId="77777777" w:rsidR="005E5B5B" w:rsidRPr="006608A0" w:rsidRDefault="005E5B5B" w:rsidP="005E5B5B">
      <w:pPr>
        <w:pStyle w:val="PL"/>
        <w:rPr>
          <w:lang w:val="fr-FR"/>
        </w:rPr>
      </w:pPr>
      <w:r w:rsidRPr="006608A0">
        <w:rPr>
          <w:lang w:val="fr-FR"/>
        </w:rPr>
        <w:t xml:space="preserve">      }</w:t>
      </w:r>
    </w:p>
    <w:p w14:paraId="075394AB" w14:textId="77777777" w:rsidR="005E5B5B" w:rsidRPr="006608A0" w:rsidRDefault="005E5B5B" w:rsidP="005E5B5B">
      <w:pPr>
        <w:pStyle w:val="PL"/>
        <w:rPr>
          <w:lang w:val="fr-FR"/>
        </w:rPr>
      </w:pPr>
      <w:r w:rsidRPr="006608A0">
        <w:rPr>
          <w:lang w:val="fr-FR"/>
        </w:rPr>
        <w:t xml:space="preserve">    }</w:t>
      </w:r>
    </w:p>
    <w:p w14:paraId="2C7B108E" w14:textId="77777777" w:rsidR="005E5B5B" w:rsidRPr="006608A0" w:rsidRDefault="005E5B5B" w:rsidP="005E5B5B">
      <w:pPr>
        <w:pStyle w:val="PL"/>
        <w:rPr>
          <w:lang w:val="fr-FR"/>
        </w:rPr>
      </w:pPr>
      <w:r w:rsidRPr="006608A0">
        <w:rPr>
          <w:lang w:val="fr-FR"/>
        </w:rPr>
        <w:t xml:space="preserve">  }</w:t>
      </w:r>
    </w:p>
    <w:p w14:paraId="4A1FA8A5" w14:textId="77777777" w:rsidR="00540197" w:rsidRPr="006608A0" w:rsidRDefault="005E5B5B" w:rsidP="00540197">
      <w:pPr>
        <w:pStyle w:val="PL"/>
        <w:rPr>
          <w:lang w:val="fr-FR"/>
        </w:rPr>
      </w:pPr>
      <w:r w:rsidRPr="006608A0">
        <w:rPr>
          <w:lang w:val="fr-FR"/>
        </w:rPr>
        <w:t>}</w:t>
      </w:r>
    </w:p>
    <w:p w14:paraId="0836E66A" w14:textId="3B95AA18" w:rsidR="005E5B5B" w:rsidRPr="006608A0" w:rsidRDefault="00540197" w:rsidP="00540197">
      <w:pPr>
        <w:pStyle w:val="PL"/>
        <w:rPr>
          <w:lang w:val="fr-FR"/>
        </w:rPr>
      </w:pPr>
      <w:r w:rsidRPr="006608A0">
        <w:rPr>
          <w:lang w:val="fr-FR"/>
        </w:rPr>
        <w:t>&lt;CODE ENDS&gt;</w:t>
      </w:r>
    </w:p>
    <w:p w14:paraId="3D322748" w14:textId="50BB81BE" w:rsidR="005E5B5B" w:rsidRPr="006608A0" w:rsidRDefault="005E5B5B" w:rsidP="005E5B5B">
      <w:pPr>
        <w:pStyle w:val="Heading2"/>
        <w:rPr>
          <w:lang w:val="fr-FR"/>
        </w:rPr>
      </w:pPr>
      <w:bookmarkStart w:id="66" w:name="_Toc59183398"/>
      <w:bookmarkStart w:id="67" w:name="_Toc59184864"/>
      <w:bookmarkStart w:id="68" w:name="_Toc59195799"/>
      <w:bookmarkStart w:id="69" w:name="_Toc59440228"/>
      <w:bookmarkStart w:id="70" w:name="_Toc67990668"/>
      <w:r w:rsidRPr="006608A0">
        <w:rPr>
          <w:lang w:val="fr-FR" w:eastAsia="zh-CN"/>
        </w:rPr>
        <w:t>H.5.8</w:t>
      </w:r>
      <w:r w:rsidRPr="006608A0">
        <w:rPr>
          <w:lang w:val="fr-FR" w:eastAsia="zh-CN"/>
        </w:rPr>
        <w:tab/>
        <w:t>module _3gpp-5gc-nrm-externalnrffunction.yang</w:t>
      </w:r>
      <w:bookmarkEnd w:id="66"/>
      <w:bookmarkEnd w:id="67"/>
      <w:bookmarkEnd w:id="68"/>
      <w:bookmarkEnd w:id="69"/>
      <w:bookmarkEnd w:id="70"/>
    </w:p>
    <w:p w14:paraId="4BA85658" w14:textId="77777777" w:rsidR="00540197" w:rsidRPr="006608A0" w:rsidRDefault="00540197" w:rsidP="005E5B5B">
      <w:pPr>
        <w:pStyle w:val="PL"/>
        <w:rPr>
          <w:lang w:val="fr-FR"/>
        </w:rPr>
      </w:pPr>
      <w:r w:rsidRPr="006608A0">
        <w:rPr>
          <w:lang w:val="fr-FR"/>
        </w:rPr>
        <w:t>&lt;CODE BEGINS&gt;</w:t>
      </w:r>
    </w:p>
    <w:p w14:paraId="4819C687" w14:textId="42EAFAE7" w:rsidR="005E5B5B" w:rsidRPr="006608A0" w:rsidRDefault="005E5B5B" w:rsidP="005E5B5B">
      <w:pPr>
        <w:pStyle w:val="PL"/>
        <w:rPr>
          <w:lang w:val="fr-FR"/>
        </w:rPr>
      </w:pPr>
      <w:r w:rsidRPr="006608A0">
        <w:rPr>
          <w:lang w:val="fr-FR"/>
        </w:rPr>
        <w:t>module _3gpp-5gc-nrm-externalnrffunction {</w:t>
      </w:r>
    </w:p>
    <w:p w14:paraId="1FE20CED" w14:textId="77777777" w:rsidR="005E5B5B" w:rsidRPr="006608A0" w:rsidRDefault="005E5B5B" w:rsidP="005E5B5B">
      <w:pPr>
        <w:pStyle w:val="PL"/>
        <w:rPr>
          <w:lang w:val="fr-FR"/>
        </w:rPr>
      </w:pPr>
      <w:r w:rsidRPr="006608A0">
        <w:rPr>
          <w:lang w:val="fr-FR"/>
        </w:rPr>
        <w:t xml:space="preserve">  yang-version 1.1;</w:t>
      </w:r>
    </w:p>
    <w:p w14:paraId="3E169872" w14:textId="77777777" w:rsidR="005E5B5B" w:rsidRPr="006608A0" w:rsidRDefault="005E5B5B" w:rsidP="005E5B5B">
      <w:pPr>
        <w:pStyle w:val="PL"/>
        <w:rPr>
          <w:lang w:val="fr-FR"/>
        </w:rPr>
      </w:pPr>
      <w:r w:rsidRPr="006608A0">
        <w:rPr>
          <w:lang w:val="fr-FR"/>
        </w:rPr>
        <w:t xml:space="preserve">  namespace urn:3gpp:sa5:_3gpp-5gc-nrm-externalnrffunction;</w:t>
      </w:r>
    </w:p>
    <w:p w14:paraId="03E317AC" w14:textId="77777777" w:rsidR="005E5B5B" w:rsidRPr="006608A0" w:rsidRDefault="005E5B5B" w:rsidP="005E5B5B">
      <w:pPr>
        <w:pStyle w:val="PL"/>
        <w:rPr>
          <w:lang w:val="fr-FR"/>
        </w:rPr>
      </w:pPr>
      <w:r w:rsidRPr="006608A0">
        <w:rPr>
          <w:lang w:val="fr-FR"/>
        </w:rPr>
        <w:t xml:space="preserve">  prefix extnrf3gpp;</w:t>
      </w:r>
    </w:p>
    <w:p w14:paraId="3A0FD530" w14:textId="77777777" w:rsidR="005E5B5B" w:rsidRPr="006608A0" w:rsidRDefault="005E5B5B" w:rsidP="005E5B5B">
      <w:pPr>
        <w:pStyle w:val="PL"/>
        <w:rPr>
          <w:lang w:val="fr-FR"/>
        </w:rPr>
      </w:pPr>
      <w:r w:rsidRPr="006608A0">
        <w:rPr>
          <w:lang w:val="fr-FR"/>
        </w:rPr>
        <w:t xml:space="preserve">  </w:t>
      </w:r>
    </w:p>
    <w:p w14:paraId="0C7252A8" w14:textId="77777777" w:rsidR="005E5B5B" w:rsidRPr="006608A0" w:rsidRDefault="005E5B5B" w:rsidP="005E5B5B">
      <w:pPr>
        <w:pStyle w:val="PL"/>
        <w:rPr>
          <w:lang w:val="fr-FR"/>
        </w:rPr>
      </w:pPr>
      <w:r w:rsidRPr="006608A0">
        <w:rPr>
          <w:lang w:val="fr-FR"/>
        </w:rPr>
        <w:t xml:space="preserve">  import _3gpp-common-yang-types { prefix types3gpp; }</w:t>
      </w:r>
    </w:p>
    <w:p w14:paraId="18D99DB2" w14:textId="77777777" w:rsidR="005E5B5B" w:rsidRDefault="005E5B5B" w:rsidP="005E5B5B">
      <w:pPr>
        <w:pStyle w:val="PL"/>
      </w:pPr>
      <w:r w:rsidRPr="006608A0">
        <w:rPr>
          <w:lang w:val="fr-FR"/>
        </w:rPr>
        <w:t xml:space="preserve">  </w:t>
      </w:r>
      <w:r>
        <w:t>import _3gpp-common-subnetwork { prefix subnet3gpp; }</w:t>
      </w:r>
    </w:p>
    <w:p w14:paraId="6F838503" w14:textId="77777777" w:rsidR="005E5B5B" w:rsidRDefault="005E5B5B" w:rsidP="005E5B5B">
      <w:pPr>
        <w:pStyle w:val="PL"/>
      </w:pPr>
      <w:r>
        <w:t xml:space="preserve">  import _3gpp-common-top { prefix top3gpp; }</w:t>
      </w:r>
    </w:p>
    <w:p w14:paraId="2392ABA5" w14:textId="77777777" w:rsidR="005E5B5B" w:rsidRDefault="005E5B5B" w:rsidP="005E5B5B">
      <w:pPr>
        <w:pStyle w:val="PL"/>
      </w:pPr>
      <w:r>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1DED3B99" w14:textId="77777777" w:rsidR="00540197" w:rsidRDefault="005E5B5B" w:rsidP="00540197">
      <w:pPr>
        <w:pStyle w:val="PL"/>
      </w:pPr>
      <w:r>
        <w:t>}</w:t>
      </w:r>
    </w:p>
    <w:p w14:paraId="60868928" w14:textId="31140E56" w:rsidR="005E5B5B" w:rsidRDefault="00540197" w:rsidP="00540197">
      <w:pPr>
        <w:pStyle w:val="PL"/>
      </w:pPr>
      <w:r>
        <w:t>&lt;CODE ENDS&gt;</w:t>
      </w:r>
    </w:p>
    <w:p w14:paraId="2448AD8F" w14:textId="60A2D6B9"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_3gpp-5gc-nrm-externalnssffunction.yang</w:t>
      </w:r>
      <w:bookmarkEnd w:id="71"/>
      <w:bookmarkEnd w:id="72"/>
      <w:bookmarkEnd w:id="73"/>
      <w:bookmarkEnd w:id="74"/>
      <w:bookmarkEnd w:id="75"/>
    </w:p>
    <w:p w14:paraId="474CFBA1" w14:textId="77777777" w:rsidR="00540197" w:rsidRDefault="00540197" w:rsidP="005E5B5B">
      <w:pPr>
        <w:pStyle w:val="PL"/>
      </w:pPr>
      <w:r w:rsidRPr="00540197">
        <w:t>&lt;CODE BEGINS&gt;</w:t>
      </w:r>
    </w:p>
    <w:p w14:paraId="1336FB41" w14:textId="3A28B8F9"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77777777" w:rsidR="005E5B5B" w:rsidRDefault="005E5B5B" w:rsidP="005E5B5B">
      <w:pPr>
        <w:pStyle w:val="PL"/>
      </w:pPr>
      <w:r>
        <w:t xml:space="preserve">    }</w:t>
      </w:r>
    </w:p>
    <w:p w14:paraId="00C1A8E1" w14:textId="77777777" w:rsidR="005E5B5B" w:rsidRDefault="005E5B5B" w:rsidP="005E5B5B">
      <w:pPr>
        <w:pStyle w:val="PL"/>
      </w:pPr>
      <w:r>
        <w:t xml:space="preserve">  }</w:t>
      </w:r>
    </w:p>
    <w:p w14:paraId="21BA9D6E" w14:textId="77777777" w:rsidR="00611FF8" w:rsidRDefault="005E5B5B" w:rsidP="00611FF8">
      <w:pPr>
        <w:pStyle w:val="PL"/>
      </w:pPr>
      <w:r>
        <w:t>}</w:t>
      </w:r>
    </w:p>
    <w:p w14:paraId="20787623" w14:textId="0F363ECF" w:rsidR="005E5B5B" w:rsidRDefault="00611FF8" w:rsidP="00611FF8">
      <w:pPr>
        <w:pStyle w:val="PL"/>
      </w:pPr>
      <w:r>
        <w:t>&lt;CODE ENDS&gt;</w:t>
      </w:r>
    </w:p>
    <w:p w14:paraId="4858F19C" w14:textId="37CE5773"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_3gpp-5gc-nrm-lmffunction.yang</w:t>
      </w:r>
      <w:bookmarkEnd w:id="76"/>
      <w:bookmarkEnd w:id="77"/>
      <w:bookmarkEnd w:id="78"/>
      <w:bookmarkEnd w:id="79"/>
      <w:bookmarkEnd w:id="80"/>
    </w:p>
    <w:p w14:paraId="28704BA6" w14:textId="77777777" w:rsidR="00611FF8" w:rsidRDefault="00611FF8" w:rsidP="005E5B5B">
      <w:pPr>
        <w:pStyle w:val="PL"/>
      </w:pPr>
      <w:r w:rsidRPr="00611FF8">
        <w:t>&lt;CODE BEGINS&gt;</w:t>
      </w:r>
    </w:p>
    <w:p w14:paraId="1739CB4C" w14:textId="571DAC85"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t xml:space="preserve">  }</w:t>
      </w:r>
    </w:p>
    <w:p w14:paraId="4754F596" w14:textId="77777777" w:rsidR="00611FF8" w:rsidRDefault="005E5B5B" w:rsidP="00611FF8">
      <w:pPr>
        <w:pStyle w:val="PL"/>
      </w:pPr>
      <w:r>
        <w:t>}</w:t>
      </w:r>
    </w:p>
    <w:p w14:paraId="600A8C5F" w14:textId="215E4825" w:rsidR="005E5B5B" w:rsidRDefault="00611FF8" w:rsidP="00611FF8">
      <w:pPr>
        <w:pStyle w:val="PL"/>
      </w:pPr>
      <w:r>
        <w:t>&lt;CODE ENDS&gt;</w:t>
      </w:r>
    </w:p>
    <w:p w14:paraId="0FB7F726" w14:textId="62DA8CBE"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_3gpp-5gc-nrm-n3iwffunction.yang</w:t>
      </w:r>
      <w:bookmarkEnd w:id="81"/>
      <w:bookmarkEnd w:id="82"/>
      <w:bookmarkEnd w:id="83"/>
      <w:bookmarkEnd w:id="84"/>
      <w:bookmarkEnd w:id="85"/>
    </w:p>
    <w:p w14:paraId="2A0E9C25" w14:textId="77777777" w:rsidR="00611FF8" w:rsidRDefault="00611FF8" w:rsidP="005E5B5B">
      <w:pPr>
        <w:pStyle w:val="PL"/>
      </w:pPr>
      <w:r w:rsidRPr="00611FF8">
        <w:t>&lt;CODE BEGINS&gt;</w:t>
      </w:r>
    </w:p>
    <w:p w14:paraId="1F913018" w14:textId="51E3C522"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77777777"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01FBCD2C" w14:textId="77777777" w:rsidR="00611FF8" w:rsidRDefault="005E5B5B" w:rsidP="00611FF8">
      <w:pPr>
        <w:pStyle w:val="PL"/>
      </w:pPr>
      <w:r>
        <w:t>}</w:t>
      </w:r>
    </w:p>
    <w:p w14:paraId="263A142C" w14:textId="33FAB387" w:rsidR="005E5B5B" w:rsidRDefault="00611FF8" w:rsidP="00611FF8">
      <w:pPr>
        <w:pStyle w:val="PL"/>
      </w:pPr>
      <w:r>
        <w:t>&lt;CODE ENDS&gt;</w:t>
      </w:r>
    </w:p>
    <w:p w14:paraId="1D24A7F7" w14:textId="30CFDE63"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_3gpp-5gc-nrm-nfprofile.yang</w:t>
      </w:r>
      <w:bookmarkEnd w:id="86"/>
      <w:bookmarkEnd w:id="87"/>
      <w:bookmarkEnd w:id="88"/>
      <w:bookmarkEnd w:id="89"/>
      <w:bookmarkEnd w:id="90"/>
    </w:p>
    <w:p w14:paraId="4C16545A" w14:textId="77777777" w:rsidR="00611FF8" w:rsidRDefault="00611FF8" w:rsidP="005E5B5B">
      <w:pPr>
        <w:pStyle w:val="PL"/>
      </w:pPr>
      <w:r w:rsidRPr="00611FF8">
        <w:t>&lt;CODE BEGINS&gt;</w:t>
      </w:r>
    </w:p>
    <w:p w14:paraId="224C6940" w14:textId="11B4470C" w:rsidR="005E5B5B" w:rsidRDefault="005E5B5B" w:rsidP="005E5B5B">
      <w:pPr>
        <w:pStyle w:val="PL"/>
      </w:pPr>
      <w:r>
        <w:t>module _3gpp-5gc-nrm-nfprofile {</w:t>
      </w:r>
    </w:p>
    <w:p w14:paraId="686E90C4" w14:textId="77777777" w:rsidR="005E5B5B" w:rsidRDefault="005E5B5B" w:rsidP="005E5B5B">
      <w:pPr>
        <w:pStyle w:val="PL"/>
      </w:pPr>
      <w:r>
        <w:t xml:space="preserve">  yang-version 1.1;</w:t>
      </w:r>
    </w:p>
    <w:p w14:paraId="74B4AB35" w14:textId="77777777" w:rsidR="005E5B5B" w:rsidRDefault="005E5B5B" w:rsidP="005E5B5B">
      <w:pPr>
        <w:pStyle w:val="PL"/>
      </w:pPr>
      <w:r>
        <w:t xml:space="preserve">  </w:t>
      </w:r>
    </w:p>
    <w:p w14:paraId="521901B2" w14:textId="77777777" w:rsidR="005E5B5B" w:rsidRDefault="005E5B5B" w:rsidP="005E5B5B">
      <w:pPr>
        <w:pStyle w:val="PL"/>
      </w:pPr>
      <w:r>
        <w:t xml:space="preserve">  namespace urn:3gpp:sa5:_3gpp-5gc-nrm-nfprofile;</w:t>
      </w:r>
    </w:p>
    <w:p w14:paraId="2462E3CE" w14:textId="77777777" w:rsidR="005E5B5B" w:rsidRDefault="005E5B5B" w:rsidP="005E5B5B">
      <w:pPr>
        <w:pStyle w:val="PL"/>
      </w:pPr>
      <w:r>
        <w:t xml:space="preserve">  prefix nfp3gpp;</w:t>
      </w:r>
    </w:p>
    <w:p w14:paraId="00CA1D06" w14:textId="77777777" w:rsidR="005E5B5B" w:rsidRDefault="005E5B5B" w:rsidP="005E5B5B">
      <w:pPr>
        <w:pStyle w:val="PL"/>
      </w:pPr>
      <w:r>
        <w:t xml:space="preserve">  </w:t>
      </w:r>
    </w:p>
    <w:p w14:paraId="64C811B8" w14:textId="77777777" w:rsidR="005E5B5B" w:rsidRDefault="005E5B5B" w:rsidP="005E5B5B">
      <w:pPr>
        <w:pStyle w:val="PL"/>
      </w:pPr>
      <w:r>
        <w:t xml:space="preserve">  import _3gpp-common-yang-types { prefix types3gpp; }</w:t>
      </w:r>
    </w:p>
    <w:p w14:paraId="6A5CB5EE" w14:textId="77777777" w:rsidR="005E5B5B" w:rsidRDefault="005E5B5B" w:rsidP="005E5B5B">
      <w:pPr>
        <w:pStyle w:val="PL"/>
      </w:pPr>
      <w:r>
        <w:t xml:space="preserve">  import ietf-inet-types { prefix inet; }</w:t>
      </w:r>
    </w:p>
    <w:p w14:paraId="01BC5AF5" w14:textId="77777777" w:rsidR="005E5B5B" w:rsidRDefault="005E5B5B" w:rsidP="005E5B5B">
      <w:pPr>
        <w:pStyle w:val="PL"/>
      </w:pPr>
      <w:r>
        <w:t xml:space="preserve">  import ietf-yang-types { prefix yang; }</w:t>
      </w:r>
    </w:p>
    <w:p w14:paraId="31FA2745" w14:textId="77777777" w:rsidR="005E5B5B" w:rsidRDefault="005E5B5B" w:rsidP="005E5B5B">
      <w:pPr>
        <w:pStyle w:val="PL"/>
      </w:pPr>
      <w:r>
        <w:t xml:space="preserve">  import _3gpp-5gc-nrm-nfservice { prefix nfs3gpp; }</w:t>
      </w:r>
    </w:p>
    <w:p w14:paraId="64C159BC" w14:textId="77777777" w:rsidR="005E5B5B" w:rsidRDefault="005E5B5B" w:rsidP="005E5B5B">
      <w:pPr>
        <w:pStyle w:val="PL"/>
      </w:pPr>
      <w:r>
        <w:t xml:space="preserve">  </w:t>
      </w:r>
    </w:p>
    <w:p w14:paraId="689C5FB4" w14:textId="77777777" w:rsidR="005E5B5B" w:rsidRDefault="005E5B5B" w:rsidP="005E5B5B">
      <w:pPr>
        <w:pStyle w:val="PL"/>
      </w:pPr>
      <w:r>
        <w:t xml:space="preserve">  organization "3gpp SA5";</w:t>
      </w:r>
    </w:p>
    <w:p w14:paraId="5210777F" w14:textId="77777777" w:rsidR="005E5B5B" w:rsidRDefault="005E5B5B" w:rsidP="005E5B5B">
      <w:pPr>
        <w:pStyle w:val="PL"/>
      </w:pPr>
      <w:r>
        <w:t xml:space="preserve">  description "NF profile class.";</w:t>
      </w:r>
    </w:p>
    <w:p w14:paraId="5CC52DAF" w14:textId="77777777" w:rsidR="005E5B5B" w:rsidRDefault="005E5B5B" w:rsidP="005E5B5B">
      <w:pPr>
        <w:pStyle w:val="PL"/>
      </w:pPr>
      <w:r>
        <w:t xml:space="preserve">  reference "3GPP TS 29.510";</w:t>
      </w:r>
    </w:p>
    <w:p w14:paraId="137677A8" w14:textId="77777777" w:rsidR="005E5B5B" w:rsidRDefault="005E5B5B" w:rsidP="005E5B5B">
      <w:pPr>
        <w:pStyle w:val="PL"/>
      </w:pPr>
      <w:r>
        <w:t xml:space="preserve">  </w:t>
      </w:r>
    </w:p>
    <w:p w14:paraId="42D91CC8" w14:textId="77777777" w:rsidR="005E5B5B" w:rsidRDefault="005E5B5B" w:rsidP="005E5B5B">
      <w:pPr>
        <w:pStyle w:val="PL"/>
      </w:pPr>
      <w:r>
        <w:t xml:space="preserve">  revision 2019-06-17 {</w:t>
      </w:r>
    </w:p>
    <w:p w14:paraId="1E31F9B4" w14:textId="77777777" w:rsidR="005E5B5B" w:rsidRDefault="005E5B5B" w:rsidP="005E5B5B">
      <w:pPr>
        <w:pStyle w:val="PL"/>
      </w:pPr>
      <w:r>
        <w:t xml:space="preserve">    description "initial revision";</w:t>
      </w:r>
    </w:p>
    <w:p w14:paraId="7E452815" w14:textId="77777777" w:rsidR="005E5B5B" w:rsidRDefault="005E5B5B" w:rsidP="005E5B5B">
      <w:pPr>
        <w:pStyle w:val="PL"/>
      </w:pPr>
      <w:r>
        <w:t xml:space="preserve">  }</w:t>
      </w:r>
    </w:p>
    <w:p w14:paraId="3E1FA896" w14:textId="77777777" w:rsidR="005E5B5B" w:rsidRDefault="005E5B5B" w:rsidP="005E5B5B">
      <w:pPr>
        <w:pStyle w:val="PL"/>
      </w:pPr>
      <w:r>
        <w:t xml:space="preserve">  </w:t>
      </w:r>
    </w:p>
    <w:p w14:paraId="5F935F2D" w14:textId="77777777" w:rsidR="005E5B5B" w:rsidRDefault="005E5B5B" w:rsidP="005E5B5B">
      <w:pPr>
        <w:pStyle w:val="PL"/>
      </w:pPr>
      <w:r>
        <w:t xml:space="preserve">  grouping NFProfileGrp {</w:t>
      </w:r>
    </w:p>
    <w:p w14:paraId="33B735A3" w14:textId="77777777" w:rsidR="005E5B5B" w:rsidRDefault="005E5B5B" w:rsidP="005E5B5B">
      <w:pPr>
        <w:pStyle w:val="PL"/>
      </w:pPr>
      <w:r>
        <w:t xml:space="preserve">    leaf nfInstanceID {</w:t>
      </w:r>
    </w:p>
    <w:p w14:paraId="16918476" w14:textId="77777777" w:rsidR="005E5B5B" w:rsidRDefault="005E5B5B" w:rsidP="005E5B5B">
      <w:pPr>
        <w:pStyle w:val="PL"/>
      </w:pPr>
      <w:r>
        <w:t xml:space="preserve">      description "String uniquely identifying a NF instance.";</w:t>
      </w:r>
    </w:p>
    <w:p w14:paraId="679358F7" w14:textId="77777777" w:rsidR="005E5B5B" w:rsidRDefault="005E5B5B" w:rsidP="005E5B5B">
      <w:pPr>
        <w:pStyle w:val="PL"/>
      </w:pPr>
      <w:r>
        <w:t xml:space="preserve">      mandatory true;</w:t>
      </w:r>
    </w:p>
    <w:p w14:paraId="1AC8DB1E" w14:textId="77777777" w:rsidR="005E5B5B" w:rsidRDefault="005E5B5B" w:rsidP="005E5B5B">
      <w:pPr>
        <w:pStyle w:val="PL"/>
      </w:pPr>
      <w:r>
        <w:t xml:space="preserve">      type string;</w:t>
      </w:r>
    </w:p>
    <w:p w14:paraId="268ACA25" w14:textId="77777777" w:rsidR="005E5B5B" w:rsidRDefault="005E5B5B" w:rsidP="005E5B5B">
      <w:pPr>
        <w:pStyle w:val="PL"/>
      </w:pPr>
      <w:r>
        <w:t xml:space="preserve">    }</w:t>
      </w:r>
    </w:p>
    <w:p w14:paraId="3579A26B" w14:textId="77777777" w:rsidR="005E5B5B" w:rsidRDefault="005E5B5B" w:rsidP="005E5B5B">
      <w:pPr>
        <w:pStyle w:val="PL"/>
      </w:pPr>
      <w:r>
        <w:t xml:space="preserve">    </w:t>
      </w:r>
    </w:p>
    <w:p w14:paraId="1658A676" w14:textId="77777777" w:rsidR="005E5B5B" w:rsidRDefault="005E5B5B" w:rsidP="005E5B5B">
      <w:pPr>
        <w:pStyle w:val="PL"/>
      </w:pPr>
      <w:r>
        <w:t xml:space="preserve">    leaf nfType {</w:t>
      </w:r>
    </w:p>
    <w:p w14:paraId="61F6AA32" w14:textId="77777777" w:rsidR="005E5B5B" w:rsidRDefault="005E5B5B" w:rsidP="005E5B5B">
      <w:pPr>
        <w:pStyle w:val="PL"/>
      </w:pPr>
      <w:r>
        <w:t xml:space="preserve">      description "Type of Network Function.";</w:t>
      </w:r>
    </w:p>
    <w:p w14:paraId="4EEC3C3F" w14:textId="77777777" w:rsidR="005E5B5B" w:rsidRDefault="005E5B5B" w:rsidP="005E5B5B">
      <w:pPr>
        <w:pStyle w:val="PL"/>
      </w:pPr>
      <w:r>
        <w:t xml:space="preserve">      mandatory true;</w:t>
      </w:r>
    </w:p>
    <w:p w14:paraId="57D00EEF" w14:textId="77777777" w:rsidR="005E5B5B" w:rsidRDefault="005E5B5B" w:rsidP="005E5B5B">
      <w:pPr>
        <w:pStyle w:val="PL"/>
      </w:pPr>
      <w:r>
        <w:t xml:space="preserve">      type types3gpp:NfType;</w:t>
      </w:r>
    </w:p>
    <w:p w14:paraId="63D9BCB1" w14:textId="77777777" w:rsidR="005E5B5B" w:rsidRDefault="005E5B5B" w:rsidP="005E5B5B">
      <w:pPr>
        <w:pStyle w:val="PL"/>
      </w:pPr>
      <w:r>
        <w:t xml:space="preserve">    }</w:t>
      </w:r>
    </w:p>
    <w:p w14:paraId="3328B249" w14:textId="77777777" w:rsidR="005E5B5B" w:rsidRDefault="005E5B5B" w:rsidP="005E5B5B">
      <w:pPr>
        <w:pStyle w:val="PL"/>
      </w:pPr>
      <w:r>
        <w:t xml:space="preserve">    </w:t>
      </w:r>
    </w:p>
    <w:p w14:paraId="3B4C6825" w14:textId="77777777" w:rsidR="005E5B5B" w:rsidRDefault="005E5B5B" w:rsidP="005E5B5B">
      <w:pPr>
        <w:pStyle w:val="PL"/>
      </w:pPr>
      <w:r>
        <w:t xml:space="preserve">    leaf nfStatus {</w:t>
      </w:r>
    </w:p>
    <w:p w14:paraId="7D44342C" w14:textId="77777777" w:rsidR="005E5B5B" w:rsidRDefault="005E5B5B" w:rsidP="005E5B5B">
      <w:pPr>
        <w:pStyle w:val="PL"/>
      </w:pPr>
      <w:r>
        <w:t xml:space="preserve">      description "Status of the NF Instance.";</w:t>
      </w:r>
    </w:p>
    <w:p w14:paraId="3C9268EE" w14:textId="77777777" w:rsidR="005E5B5B" w:rsidRDefault="005E5B5B" w:rsidP="005E5B5B">
      <w:pPr>
        <w:pStyle w:val="PL"/>
      </w:pPr>
      <w:r>
        <w:t xml:space="preserve">      mandatory true;</w:t>
      </w:r>
    </w:p>
    <w:p w14:paraId="57D0507F" w14:textId="77777777" w:rsidR="005E5B5B" w:rsidRDefault="005E5B5B" w:rsidP="005E5B5B">
      <w:pPr>
        <w:pStyle w:val="PL"/>
      </w:pPr>
      <w:r>
        <w:t xml:space="preserve">      type NFStatus;</w:t>
      </w:r>
    </w:p>
    <w:p w14:paraId="6DACF066" w14:textId="77777777" w:rsidR="005E5B5B" w:rsidRDefault="005E5B5B" w:rsidP="005E5B5B">
      <w:pPr>
        <w:pStyle w:val="PL"/>
      </w:pPr>
      <w:r>
        <w:t xml:space="preserve">    }</w:t>
      </w:r>
    </w:p>
    <w:p w14:paraId="1E8F7836" w14:textId="77777777" w:rsidR="005E5B5B" w:rsidRDefault="005E5B5B" w:rsidP="005E5B5B">
      <w:pPr>
        <w:pStyle w:val="PL"/>
      </w:pPr>
      <w:r>
        <w:t xml:space="preserve">    </w:t>
      </w:r>
    </w:p>
    <w:p w14:paraId="01036C8A" w14:textId="77777777" w:rsidR="005E5B5B" w:rsidRDefault="005E5B5B" w:rsidP="005E5B5B">
      <w:pPr>
        <w:pStyle w:val="PL"/>
      </w:pPr>
      <w:r>
        <w:t xml:space="preserve">    leaf heartBeatTimer {</w:t>
      </w:r>
    </w:p>
    <w:p w14:paraId="7B679118" w14:textId="77777777" w:rsidR="005E5B5B" w:rsidRDefault="005E5B5B" w:rsidP="005E5B5B">
      <w:pPr>
        <w:pStyle w:val="PL"/>
      </w:pPr>
      <w:r>
        <w:t xml:space="preserve">      description "Time in seconds expected between 2 consecutive heart-beat messages from</w:t>
      </w:r>
    </w:p>
    <w:p w14:paraId="4F3630F1" w14:textId="77777777" w:rsidR="005E5B5B" w:rsidRDefault="005E5B5B" w:rsidP="005E5B5B">
      <w:pPr>
        <w:pStyle w:val="PL"/>
      </w:pPr>
      <w:r>
        <w:t xml:space="preserve">                   an NF Instance to the NRF. It may be included in the registration request.</w:t>
      </w:r>
    </w:p>
    <w:p w14:paraId="6D00703B" w14:textId="77777777" w:rsidR="005E5B5B" w:rsidRDefault="005E5B5B" w:rsidP="005E5B5B">
      <w:pPr>
        <w:pStyle w:val="PL"/>
      </w:pPr>
      <w:r>
        <w:t xml:space="preserve">                   When present in the request it shall contain the heartbeat time proposed by the NF service consumer.";</w:t>
      </w:r>
    </w:p>
    <w:p w14:paraId="44DE69BD" w14:textId="77777777" w:rsidR="005E5B5B" w:rsidRDefault="005E5B5B" w:rsidP="005E5B5B">
      <w:pPr>
        <w:pStyle w:val="PL"/>
      </w:pPr>
      <w:r>
        <w:t xml:space="preserve">      //conditional support</w:t>
      </w:r>
    </w:p>
    <w:p w14:paraId="238B5D7D" w14:textId="77777777" w:rsidR="005E5B5B" w:rsidRDefault="005E5B5B" w:rsidP="005E5B5B">
      <w:pPr>
        <w:pStyle w:val="PL"/>
      </w:pPr>
      <w:r>
        <w:t xml:space="preserve">      type uint16;</w:t>
      </w:r>
    </w:p>
    <w:p w14:paraId="348E587B" w14:textId="77777777" w:rsidR="005E5B5B" w:rsidRDefault="005E5B5B" w:rsidP="005E5B5B">
      <w:pPr>
        <w:pStyle w:val="PL"/>
      </w:pPr>
      <w:r>
        <w:t xml:space="preserve">    }</w:t>
      </w:r>
    </w:p>
    <w:p w14:paraId="53E538E1" w14:textId="77777777" w:rsidR="005E5B5B" w:rsidRDefault="005E5B5B" w:rsidP="005E5B5B">
      <w:pPr>
        <w:pStyle w:val="PL"/>
      </w:pPr>
      <w:r>
        <w:t xml:space="preserve">    </w:t>
      </w:r>
    </w:p>
    <w:p w14:paraId="1BC3F38C" w14:textId="77777777" w:rsidR="005E5B5B" w:rsidRDefault="005E5B5B" w:rsidP="005E5B5B">
      <w:pPr>
        <w:pStyle w:val="PL"/>
      </w:pPr>
      <w:r>
        <w:t xml:space="preserve">    list plmnList {</w:t>
      </w:r>
    </w:p>
    <w:p w14:paraId="4762F33D" w14:textId="77777777" w:rsidR="005E5B5B" w:rsidRDefault="005E5B5B" w:rsidP="005E5B5B">
      <w:pPr>
        <w:pStyle w:val="PL"/>
      </w:pPr>
      <w:r>
        <w:t xml:space="preserve">      description "PLMN(s) of the Network Function.</w:t>
      </w:r>
    </w:p>
    <w:p w14:paraId="3A1A3989" w14:textId="77777777" w:rsidR="005E5B5B" w:rsidRDefault="005E5B5B" w:rsidP="005E5B5B">
      <w:pPr>
        <w:pStyle w:val="PL"/>
      </w:pPr>
      <w:r>
        <w:t xml:space="preserve">                 This IE shall be present if this information is available for the NF.</w:t>
      </w:r>
    </w:p>
    <w:p w14:paraId="1B1E1676" w14:textId="77777777" w:rsidR="005E5B5B" w:rsidRDefault="005E5B5B" w:rsidP="005E5B5B">
      <w:pPr>
        <w:pStyle w:val="PL"/>
      </w:pPr>
      <w:r>
        <w:t xml:space="preserve">                 If not provided, PLMN ID(s) of the PLMN of the NRF are assumed for the NF.";</w:t>
      </w:r>
    </w:p>
    <w:p w14:paraId="6C50709A" w14:textId="77777777" w:rsidR="005E5B5B" w:rsidRDefault="005E5B5B" w:rsidP="005E5B5B">
      <w:pPr>
        <w:pStyle w:val="PL"/>
      </w:pPr>
      <w:r>
        <w:t xml:space="preserve">      </w:t>
      </w:r>
    </w:p>
    <w:p w14:paraId="64FCA593" w14:textId="77777777" w:rsidR="005E5B5B" w:rsidRDefault="005E5B5B" w:rsidP="005E5B5B">
      <w:pPr>
        <w:pStyle w:val="PL"/>
      </w:pPr>
      <w:r>
        <w:t xml:space="preserve">      //conditional support</w:t>
      </w:r>
    </w:p>
    <w:p w14:paraId="4B68EC51" w14:textId="77777777" w:rsidR="005E5B5B" w:rsidRDefault="005E5B5B" w:rsidP="005E5B5B">
      <w:pPr>
        <w:pStyle w:val="PL"/>
      </w:pPr>
      <w:r>
        <w:t xml:space="preserve">      min-elements 1;</w:t>
      </w:r>
    </w:p>
    <w:p w14:paraId="133EB931" w14:textId="77777777" w:rsidR="005E5B5B" w:rsidRDefault="005E5B5B" w:rsidP="005E5B5B">
      <w:pPr>
        <w:pStyle w:val="PL"/>
      </w:pPr>
      <w:r>
        <w:t xml:space="preserve">      key "mcc mnc";</w:t>
      </w:r>
    </w:p>
    <w:p w14:paraId="68535781" w14:textId="77777777" w:rsidR="005E5B5B" w:rsidRDefault="005E5B5B" w:rsidP="005E5B5B">
      <w:pPr>
        <w:pStyle w:val="PL"/>
      </w:pPr>
      <w:r>
        <w:t xml:space="preserve">      uses types3gpp:PLMNId;</w:t>
      </w:r>
    </w:p>
    <w:p w14:paraId="6050CD5F" w14:textId="77777777" w:rsidR="005E5B5B" w:rsidRDefault="005E5B5B" w:rsidP="005E5B5B">
      <w:pPr>
        <w:pStyle w:val="PL"/>
      </w:pPr>
      <w:r>
        <w:t xml:space="preserve">    }</w:t>
      </w:r>
    </w:p>
    <w:p w14:paraId="16E3A9BA" w14:textId="77777777" w:rsidR="005E5B5B" w:rsidRDefault="005E5B5B" w:rsidP="005E5B5B">
      <w:pPr>
        <w:pStyle w:val="PL"/>
      </w:pPr>
      <w:r>
        <w:t xml:space="preserve">    </w:t>
      </w:r>
    </w:p>
    <w:p w14:paraId="36F313D8" w14:textId="77777777" w:rsidR="005E5B5B" w:rsidRDefault="005E5B5B" w:rsidP="005E5B5B">
      <w:pPr>
        <w:pStyle w:val="PL"/>
      </w:pPr>
      <w:r>
        <w:t xml:space="preserve">    list sNssais { //is the key unique</w:t>
      </w:r>
    </w:p>
    <w:p w14:paraId="264D260E" w14:textId="77777777" w:rsidR="005E5B5B" w:rsidRDefault="005E5B5B" w:rsidP="005E5B5B">
      <w:pPr>
        <w:pStyle w:val="PL"/>
      </w:pPr>
      <w:r>
        <w:t xml:space="preserve">      description "S-NSSAIs of the Network Function. If not provided, the NF can serve any S-NSSAI.</w:t>
      </w:r>
    </w:p>
    <w:p w14:paraId="78B99FBB" w14:textId="77777777" w:rsidR="005E5B5B" w:rsidRDefault="005E5B5B" w:rsidP="005E5B5B">
      <w:pPr>
        <w:pStyle w:val="PL"/>
      </w:pPr>
      <w:r>
        <w:t xml:space="preserve">                   When present this IE represents the list of S-NSSAIs supported in all the PLMNs listed in the plmnList IE.";</w:t>
      </w:r>
    </w:p>
    <w:p w14:paraId="0431AF11" w14:textId="77777777" w:rsidR="005E5B5B" w:rsidRDefault="005E5B5B" w:rsidP="005E5B5B">
      <w:pPr>
        <w:pStyle w:val="PL"/>
      </w:pPr>
      <w:r>
        <w:t xml:space="preserve">      min-elements 1;</w:t>
      </w:r>
    </w:p>
    <w:p w14:paraId="0115C279" w14:textId="77777777" w:rsidR="005E5B5B" w:rsidRDefault="005E5B5B" w:rsidP="005E5B5B">
      <w:pPr>
        <w:pStyle w:val="PL"/>
      </w:pPr>
      <w:r>
        <w:t xml:space="preserve">      //optional support</w:t>
      </w:r>
    </w:p>
    <w:p w14:paraId="3AD23E46" w14:textId="77777777" w:rsidR="005E5B5B" w:rsidRDefault="005E5B5B" w:rsidP="005E5B5B">
      <w:pPr>
        <w:pStyle w:val="PL"/>
      </w:pPr>
      <w:r>
        <w:t xml:space="preserve">      key "sst sd";</w:t>
      </w:r>
    </w:p>
    <w:p w14:paraId="2EABE49D" w14:textId="77777777" w:rsidR="005E5B5B" w:rsidRDefault="005E5B5B" w:rsidP="005E5B5B">
      <w:pPr>
        <w:pStyle w:val="PL"/>
      </w:pPr>
      <w:r>
        <w:t xml:space="preserve">      uses Snssai;</w:t>
      </w:r>
    </w:p>
    <w:p w14:paraId="136E3088" w14:textId="77777777" w:rsidR="005E5B5B" w:rsidRDefault="005E5B5B" w:rsidP="005E5B5B">
      <w:pPr>
        <w:pStyle w:val="PL"/>
      </w:pPr>
      <w:r>
        <w:t xml:space="preserve">    }</w:t>
      </w:r>
    </w:p>
    <w:p w14:paraId="05488E8D" w14:textId="77777777" w:rsidR="005E5B5B" w:rsidRDefault="005E5B5B" w:rsidP="005E5B5B">
      <w:pPr>
        <w:pStyle w:val="PL"/>
      </w:pPr>
      <w:r>
        <w:t xml:space="preserve">    </w:t>
      </w:r>
    </w:p>
    <w:p w14:paraId="4B917317" w14:textId="77777777" w:rsidR="005E5B5B" w:rsidRDefault="005E5B5B" w:rsidP="005E5B5B">
      <w:pPr>
        <w:pStyle w:val="PL"/>
      </w:pPr>
      <w:r>
        <w:t xml:space="preserve">    list perPlmnSnssaiList {</w:t>
      </w:r>
    </w:p>
    <w:p w14:paraId="25F91837" w14:textId="77777777" w:rsidR="005E5B5B" w:rsidRDefault="005E5B5B" w:rsidP="005E5B5B">
      <w:pPr>
        <w:pStyle w:val="PL"/>
      </w:pPr>
      <w:r>
        <w:t xml:space="preserve">      description "This IE may be included when the list of S-NSSAIs supported by the NF for each PLMN it is supporting is different.</w:t>
      </w:r>
    </w:p>
    <w:p w14:paraId="6022CE2B" w14:textId="77777777" w:rsidR="005E5B5B" w:rsidRDefault="005E5B5B" w:rsidP="005E5B5B">
      <w:pPr>
        <w:pStyle w:val="PL"/>
      </w:pPr>
      <w:r>
        <w:t xml:space="preserve">                   When present, this IE shall include the S-NSSAIs supported by the Network Function</w:t>
      </w:r>
    </w:p>
    <w:p w14:paraId="324C3FCF" w14:textId="77777777" w:rsidR="005E5B5B" w:rsidRDefault="005E5B5B" w:rsidP="005E5B5B">
      <w:pPr>
        <w:pStyle w:val="PL"/>
      </w:pPr>
      <w:r>
        <w:t xml:space="preserve">                   for each PLMN supported by the Network Function. When present, this IE shall override sNssais IE.";</w:t>
      </w:r>
    </w:p>
    <w:p w14:paraId="3238A92A" w14:textId="77777777" w:rsidR="005E5B5B" w:rsidRDefault="005E5B5B" w:rsidP="005E5B5B">
      <w:pPr>
        <w:pStyle w:val="PL"/>
      </w:pPr>
      <w:r>
        <w:t xml:space="preserve">      min-elements 1;</w:t>
      </w:r>
    </w:p>
    <w:p w14:paraId="42BE763E" w14:textId="77777777" w:rsidR="005E5B5B" w:rsidRDefault="005E5B5B" w:rsidP="005E5B5B">
      <w:pPr>
        <w:pStyle w:val="PL"/>
      </w:pPr>
      <w:r>
        <w:t xml:space="preserve">      //optional support</w:t>
      </w:r>
    </w:p>
    <w:p w14:paraId="1FCAF507" w14:textId="77777777" w:rsidR="005E5B5B" w:rsidRDefault="005E5B5B" w:rsidP="005E5B5B">
      <w:pPr>
        <w:pStyle w:val="PL"/>
      </w:pPr>
      <w:r>
        <w:t xml:space="preserve">      key idx; //no obvious leaf to use as a key</w:t>
      </w:r>
    </w:p>
    <w:p w14:paraId="4826D27A" w14:textId="77777777" w:rsidR="005E5B5B" w:rsidRDefault="005E5B5B" w:rsidP="005E5B5B">
      <w:pPr>
        <w:pStyle w:val="PL"/>
      </w:pPr>
      <w:r>
        <w:t xml:space="preserve">      leaf idx { type uint32; }</w:t>
      </w:r>
    </w:p>
    <w:p w14:paraId="1465705C" w14:textId="77777777" w:rsidR="005E5B5B" w:rsidRDefault="005E5B5B" w:rsidP="005E5B5B">
      <w:pPr>
        <w:pStyle w:val="PL"/>
      </w:pPr>
      <w:r>
        <w:t xml:space="preserve">      uses PlmnSnssai;</w:t>
      </w:r>
    </w:p>
    <w:p w14:paraId="12942B54" w14:textId="77777777" w:rsidR="005E5B5B" w:rsidRDefault="005E5B5B" w:rsidP="005E5B5B">
      <w:pPr>
        <w:pStyle w:val="PL"/>
      </w:pPr>
      <w:r>
        <w:t xml:space="preserve">    }</w:t>
      </w:r>
    </w:p>
    <w:p w14:paraId="594EE7F1" w14:textId="77777777" w:rsidR="005E5B5B" w:rsidRDefault="005E5B5B" w:rsidP="005E5B5B">
      <w:pPr>
        <w:pStyle w:val="PL"/>
      </w:pPr>
      <w:r>
        <w:t xml:space="preserve">    </w:t>
      </w:r>
    </w:p>
    <w:p w14:paraId="4324EBC2" w14:textId="77777777" w:rsidR="005E5B5B" w:rsidRDefault="005E5B5B" w:rsidP="005E5B5B">
      <w:pPr>
        <w:pStyle w:val="PL"/>
      </w:pPr>
      <w:r>
        <w:t xml:space="preserve">    leaf-list nsiList {</w:t>
      </w:r>
    </w:p>
    <w:p w14:paraId="7A7537D5" w14:textId="77777777" w:rsidR="005E5B5B" w:rsidRDefault="005E5B5B" w:rsidP="005E5B5B">
      <w:pPr>
        <w:pStyle w:val="PL"/>
      </w:pPr>
      <w:r>
        <w:t xml:space="preserve">      description "NSI identities of the Network Function.</w:t>
      </w:r>
    </w:p>
    <w:p w14:paraId="7DEBD5B8" w14:textId="77777777" w:rsidR="005E5B5B" w:rsidRDefault="005E5B5B" w:rsidP="005E5B5B">
      <w:pPr>
        <w:pStyle w:val="PL"/>
      </w:pPr>
      <w:r>
        <w:t xml:space="preserve">                   If not provided, the NF can serve any NSI.";</w:t>
      </w:r>
    </w:p>
    <w:p w14:paraId="5B72F10C" w14:textId="77777777" w:rsidR="005E5B5B" w:rsidRDefault="005E5B5B" w:rsidP="005E5B5B">
      <w:pPr>
        <w:pStyle w:val="PL"/>
      </w:pPr>
      <w:r>
        <w:t xml:space="preserve">      //optional support</w:t>
      </w:r>
    </w:p>
    <w:p w14:paraId="63964747" w14:textId="77777777" w:rsidR="005E5B5B" w:rsidRDefault="005E5B5B" w:rsidP="005E5B5B">
      <w:pPr>
        <w:pStyle w:val="PL"/>
      </w:pPr>
      <w:r>
        <w:t xml:space="preserve">      min-elements 1;</w:t>
      </w:r>
    </w:p>
    <w:p w14:paraId="17395A8B" w14:textId="77777777" w:rsidR="005E5B5B" w:rsidRDefault="005E5B5B" w:rsidP="005E5B5B">
      <w:pPr>
        <w:pStyle w:val="PL"/>
      </w:pPr>
      <w:r>
        <w:t xml:space="preserve">      type string;</w:t>
      </w:r>
    </w:p>
    <w:p w14:paraId="0E53419E" w14:textId="77777777" w:rsidR="005E5B5B" w:rsidRDefault="005E5B5B" w:rsidP="005E5B5B">
      <w:pPr>
        <w:pStyle w:val="PL"/>
      </w:pPr>
      <w:r>
        <w:t xml:space="preserve">    }</w:t>
      </w:r>
    </w:p>
    <w:p w14:paraId="2B0909F0" w14:textId="77777777" w:rsidR="005E5B5B" w:rsidRDefault="005E5B5B" w:rsidP="005E5B5B">
      <w:pPr>
        <w:pStyle w:val="PL"/>
      </w:pPr>
      <w:r>
        <w:t xml:space="preserve">    </w:t>
      </w:r>
    </w:p>
    <w:p w14:paraId="14CF173A" w14:textId="77777777" w:rsidR="005E5B5B" w:rsidRDefault="005E5B5B" w:rsidP="005E5B5B">
      <w:pPr>
        <w:pStyle w:val="PL"/>
      </w:pPr>
      <w:r>
        <w:t xml:space="preserve">    leaf fqdn {</w:t>
      </w:r>
    </w:p>
    <w:p w14:paraId="67BADA25" w14:textId="77777777" w:rsidR="005E5B5B" w:rsidRDefault="005E5B5B" w:rsidP="005E5B5B">
      <w:pPr>
        <w:pStyle w:val="PL"/>
      </w:pPr>
      <w:r>
        <w:t xml:space="preserve">      description "FQDN of the Network Function. For AMF, the FQDN registered with the NRF</w:t>
      </w:r>
    </w:p>
    <w:p w14:paraId="064FA1A0" w14:textId="77777777" w:rsidR="005E5B5B" w:rsidRDefault="005E5B5B" w:rsidP="005E5B5B">
      <w:pPr>
        <w:pStyle w:val="PL"/>
      </w:pPr>
      <w:r>
        <w:t xml:space="preserve">                   shall be that of the AMF Name.";</w:t>
      </w:r>
    </w:p>
    <w:p w14:paraId="37F824FB" w14:textId="77777777" w:rsidR="005E5B5B" w:rsidRDefault="005E5B5B" w:rsidP="005E5B5B">
      <w:pPr>
        <w:pStyle w:val="PL"/>
      </w:pPr>
      <w:r>
        <w:t xml:space="preserve">      //conditional support</w:t>
      </w:r>
    </w:p>
    <w:p w14:paraId="45AF9151" w14:textId="77777777" w:rsidR="005E5B5B" w:rsidRDefault="005E5B5B" w:rsidP="005E5B5B">
      <w:pPr>
        <w:pStyle w:val="PL"/>
      </w:pPr>
      <w:r>
        <w:t xml:space="preserve">      type inet:domain-name;</w:t>
      </w:r>
    </w:p>
    <w:p w14:paraId="7B66ABFC" w14:textId="77777777" w:rsidR="005E5B5B" w:rsidRDefault="005E5B5B" w:rsidP="005E5B5B">
      <w:pPr>
        <w:pStyle w:val="PL"/>
      </w:pPr>
      <w:r>
        <w:t xml:space="preserve">    }</w:t>
      </w:r>
    </w:p>
    <w:p w14:paraId="2CE0E167" w14:textId="77777777" w:rsidR="005E5B5B" w:rsidRDefault="005E5B5B" w:rsidP="005E5B5B">
      <w:pPr>
        <w:pStyle w:val="PL"/>
      </w:pPr>
      <w:r>
        <w:t xml:space="preserve">    </w:t>
      </w:r>
    </w:p>
    <w:p w14:paraId="4A33F3D3" w14:textId="77777777" w:rsidR="005E5B5B" w:rsidRDefault="005E5B5B" w:rsidP="005E5B5B">
      <w:pPr>
        <w:pStyle w:val="PL"/>
      </w:pPr>
      <w:r>
        <w:t xml:space="preserve">    leaf interPlmnFqdn {</w:t>
      </w:r>
    </w:p>
    <w:p w14:paraId="461DC376" w14:textId="77777777" w:rsidR="005E5B5B" w:rsidRDefault="005E5B5B" w:rsidP="005E5B5B">
      <w:pPr>
        <w:pStyle w:val="PL"/>
      </w:pPr>
      <w:r>
        <w:t xml:space="preserve">      description "If the NF needs to be discoverable by other NFs in a different PLMN,</w:t>
      </w:r>
    </w:p>
    <w:p w14:paraId="7EE06F96" w14:textId="77777777" w:rsidR="005E5B5B" w:rsidRDefault="005E5B5B" w:rsidP="005E5B5B">
      <w:pPr>
        <w:pStyle w:val="PL"/>
      </w:pPr>
      <w:r>
        <w:t xml:space="preserve">                   then an FQDN that is used for inter-PLMN routing is specified.";</w:t>
      </w:r>
    </w:p>
    <w:p w14:paraId="0325D903" w14:textId="77777777" w:rsidR="005E5B5B" w:rsidRDefault="005E5B5B" w:rsidP="005E5B5B">
      <w:pPr>
        <w:pStyle w:val="PL"/>
      </w:pPr>
      <w:r>
        <w:t xml:space="preserve">      //conditional support</w:t>
      </w:r>
    </w:p>
    <w:p w14:paraId="5E0303F5" w14:textId="77777777" w:rsidR="005E5B5B" w:rsidRDefault="005E5B5B" w:rsidP="005E5B5B">
      <w:pPr>
        <w:pStyle w:val="PL"/>
      </w:pPr>
      <w:r>
        <w:t xml:space="preserve">      type inet:domain-name;</w:t>
      </w:r>
    </w:p>
    <w:p w14:paraId="34BBACDE" w14:textId="77777777" w:rsidR="005E5B5B" w:rsidRDefault="005E5B5B" w:rsidP="005E5B5B">
      <w:pPr>
        <w:pStyle w:val="PL"/>
      </w:pPr>
      <w:r>
        <w:t xml:space="preserve">    }</w:t>
      </w:r>
    </w:p>
    <w:p w14:paraId="1EE3897B" w14:textId="77777777" w:rsidR="005E5B5B" w:rsidRDefault="005E5B5B" w:rsidP="005E5B5B">
      <w:pPr>
        <w:pStyle w:val="PL"/>
      </w:pPr>
      <w:r>
        <w:t xml:space="preserve">    </w:t>
      </w:r>
    </w:p>
    <w:p w14:paraId="1A1DFC71" w14:textId="77777777" w:rsidR="005E5B5B" w:rsidRDefault="005E5B5B" w:rsidP="005E5B5B">
      <w:pPr>
        <w:pStyle w:val="PL"/>
      </w:pPr>
      <w:r>
        <w:t xml:space="preserve">    leaf-list ipv4Addresses {</w:t>
      </w:r>
    </w:p>
    <w:p w14:paraId="0B6A3CD7" w14:textId="77777777" w:rsidR="005E5B5B" w:rsidRDefault="005E5B5B" w:rsidP="005E5B5B">
      <w:pPr>
        <w:pStyle w:val="PL"/>
      </w:pPr>
      <w:r>
        <w:t xml:space="preserve">      description "IPv4 address(es) of the Network Function.";</w:t>
      </w:r>
    </w:p>
    <w:p w14:paraId="05ACCA04" w14:textId="77777777" w:rsidR="005E5B5B" w:rsidRDefault="005E5B5B" w:rsidP="005E5B5B">
      <w:pPr>
        <w:pStyle w:val="PL"/>
      </w:pPr>
      <w:r>
        <w:t xml:space="preserve">      min-elements 1;</w:t>
      </w:r>
    </w:p>
    <w:p w14:paraId="50CEC0FC" w14:textId="77777777" w:rsidR="005E5B5B" w:rsidRDefault="005E5B5B" w:rsidP="005E5B5B">
      <w:pPr>
        <w:pStyle w:val="PL"/>
      </w:pPr>
      <w:r>
        <w:t xml:space="preserve">      //conditional support</w:t>
      </w:r>
    </w:p>
    <w:p w14:paraId="26CE72F8" w14:textId="77777777" w:rsidR="005E5B5B" w:rsidRDefault="005E5B5B" w:rsidP="005E5B5B">
      <w:pPr>
        <w:pStyle w:val="PL"/>
      </w:pPr>
      <w:r>
        <w:t xml:space="preserve">      type inet:ipv4-address;</w:t>
      </w:r>
    </w:p>
    <w:p w14:paraId="591D4B64" w14:textId="77777777" w:rsidR="005E5B5B" w:rsidRDefault="005E5B5B" w:rsidP="005E5B5B">
      <w:pPr>
        <w:pStyle w:val="PL"/>
      </w:pPr>
      <w:r>
        <w:t xml:space="preserve">    }</w:t>
      </w:r>
    </w:p>
    <w:p w14:paraId="53E2171D" w14:textId="77777777" w:rsidR="005E5B5B" w:rsidRDefault="005E5B5B" w:rsidP="005E5B5B">
      <w:pPr>
        <w:pStyle w:val="PL"/>
      </w:pPr>
      <w:r>
        <w:t xml:space="preserve">    </w:t>
      </w:r>
    </w:p>
    <w:p w14:paraId="239DA0EF" w14:textId="77777777" w:rsidR="005E5B5B" w:rsidRDefault="005E5B5B" w:rsidP="005E5B5B">
      <w:pPr>
        <w:pStyle w:val="PL"/>
      </w:pPr>
      <w:r>
        <w:t xml:space="preserve">    leaf-list ipv6Addresses {</w:t>
      </w:r>
    </w:p>
    <w:p w14:paraId="7133ABCA" w14:textId="77777777" w:rsidR="005E5B5B" w:rsidRDefault="005E5B5B" w:rsidP="005E5B5B">
      <w:pPr>
        <w:pStyle w:val="PL"/>
      </w:pPr>
      <w:r>
        <w:t xml:space="preserve">      description "IPv6 address(es) of the Network Function.";</w:t>
      </w:r>
    </w:p>
    <w:p w14:paraId="665262B6" w14:textId="77777777" w:rsidR="005E5B5B" w:rsidRDefault="005E5B5B" w:rsidP="005E5B5B">
      <w:pPr>
        <w:pStyle w:val="PL"/>
      </w:pPr>
      <w:r>
        <w:t xml:space="preserve">      min-elements 1;</w:t>
      </w:r>
    </w:p>
    <w:p w14:paraId="01A1C38D" w14:textId="77777777" w:rsidR="005E5B5B" w:rsidRDefault="005E5B5B" w:rsidP="005E5B5B">
      <w:pPr>
        <w:pStyle w:val="PL"/>
      </w:pPr>
      <w:r>
        <w:t xml:space="preserve">      //conditional support</w:t>
      </w:r>
    </w:p>
    <w:p w14:paraId="35D7AD1F" w14:textId="77777777" w:rsidR="005E5B5B" w:rsidRDefault="005E5B5B" w:rsidP="005E5B5B">
      <w:pPr>
        <w:pStyle w:val="PL"/>
      </w:pPr>
      <w:r>
        <w:t xml:space="preserve">      type inet:ipv6-address;</w:t>
      </w:r>
    </w:p>
    <w:p w14:paraId="2E19613F" w14:textId="77777777" w:rsidR="005E5B5B" w:rsidRDefault="005E5B5B" w:rsidP="005E5B5B">
      <w:pPr>
        <w:pStyle w:val="PL"/>
      </w:pPr>
      <w:r>
        <w:t xml:space="preserve">    }</w:t>
      </w:r>
    </w:p>
    <w:p w14:paraId="1EB46ACE" w14:textId="77777777" w:rsidR="005E5B5B" w:rsidRDefault="005E5B5B" w:rsidP="005E5B5B">
      <w:pPr>
        <w:pStyle w:val="PL"/>
      </w:pPr>
      <w:r>
        <w:t xml:space="preserve">    </w:t>
      </w:r>
    </w:p>
    <w:p w14:paraId="0A722E2A" w14:textId="77777777" w:rsidR="005E5B5B" w:rsidRDefault="005E5B5B" w:rsidP="005E5B5B">
      <w:pPr>
        <w:pStyle w:val="PL"/>
      </w:pPr>
      <w:r>
        <w:t xml:space="preserve">    list allowedPlmns {</w:t>
      </w:r>
    </w:p>
    <w:p w14:paraId="5961C61E" w14:textId="77777777" w:rsidR="005E5B5B" w:rsidRDefault="005E5B5B" w:rsidP="005E5B5B">
      <w:pPr>
        <w:pStyle w:val="PL"/>
      </w:pPr>
      <w:r>
        <w:t xml:space="preserve">      description "PLMNs allowed to access the NF instance.</w:t>
      </w:r>
    </w:p>
    <w:p w14:paraId="16FA43F8" w14:textId="77777777" w:rsidR="005E5B5B" w:rsidRDefault="005E5B5B" w:rsidP="005E5B5B">
      <w:pPr>
        <w:pStyle w:val="PL"/>
      </w:pPr>
      <w:r>
        <w:t xml:space="preserve">                   If not provided, any PLMN is allowed to access the NF.";</w:t>
      </w:r>
    </w:p>
    <w:p w14:paraId="1A0E371F" w14:textId="77777777" w:rsidR="005E5B5B" w:rsidRDefault="005E5B5B" w:rsidP="005E5B5B">
      <w:pPr>
        <w:pStyle w:val="PL"/>
      </w:pPr>
      <w:r>
        <w:t xml:space="preserve">      </w:t>
      </w:r>
    </w:p>
    <w:p w14:paraId="2E655251" w14:textId="77777777" w:rsidR="005E5B5B" w:rsidRDefault="005E5B5B" w:rsidP="005E5B5B">
      <w:pPr>
        <w:pStyle w:val="PL"/>
      </w:pPr>
      <w:r>
        <w:t xml:space="preserve">      min-elements 1;</w:t>
      </w:r>
    </w:p>
    <w:p w14:paraId="0013ADCB" w14:textId="77777777" w:rsidR="005E5B5B" w:rsidRDefault="005E5B5B" w:rsidP="005E5B5B">
      <w:pPr>
        <w:pStyle w:val="PL"/>
      </w:pPr>
      <w:r>
        <w:t xml:space="preserve">      //optional support</w:t>
      </w:r>
    </w:p>
    <w:p w14:paraId="0DFEF959" w14:textId="77777777" w:rsidR="005E5B5B" w:rsidRDefault="005E5B5B" w:rsidP="005E5B5B">
      <w:pPr>
        <w:pStyle w:val="PL"/>
      </w:pPr>
      <w:r>
        <w:t xml:space="preserve">      key "mcc mnc";</w:t>
      </w:r>
    </w:p>
    <w:p w14:paraId="09B09272" w14:textId="77777777" w:rsidR="005E5B5B" w:rsidRDefault="005E5B5B" w:rsidP="005E5B5B">
      <w:pPr>
        <w:pStyle w:val="PL"/>
      </w:pPr>
      <w:r>
        <w:t xml:space="preserve">      uses types3gpp:PLMNId;</w:t>
      </w:r>
    </w:p>
    <w:p w14:paraId="55EEC8A4" w14:textId="77777777" w:rsidR="005E5B5B" w:rsidRDefault="005E5B5B" w:rsidP="005E5B5B">
      <w:pPr>
        <w:pStyle w:val="PL"/>
      </w:pPr>
      <w:r>
        <w:t xml:space="preserve">    }</w:t>
      </w:r>
    </w:p>
    <w:p w14:paraId="4494302F" w14:textId="77777777" w:rsidR="005E5B5B" w:rsidRDefault="005E5B5B" w:rsidP="005E5B5B">
      <w:pPr>
        <w:pStyle w:val="PL"/>
      </w:pPr>
      <w:r>
        <w:t xml:space="preserve">    </w:t>
      </w:r>
    </w:p>
    <w:p w14:paraId="04096554" w14:textId="77777777" w:rsidR="005E5B5B" w:rsidRDefault="005E5B5B" w:rsidP="005E5B5B">
      <w:pPr>
        <w:pStyle w:val="PL"/>
      </w:pPr>
      <w:r>
        <w:t xml:space="preserve">    leaf-list allowedNfTypes {</w:t>
      </w:r>
    </w:p>
    <w:p w14:paraId="7780EA5B" w14:textId="77777777" w:rsidR="005E5B5B" w:rsidRDefault="005E5B5B" w:rsidP="005E5B5B">
      <w:pPr>
        <w:pStyle w:val="PL"/>
      </w:pPr>
      <w:r>
        <w:t xml:space="preserve">      description "Type of the NFs allowed to access the NF instance.</w:t>
      </w:r>
    </w:p>
    <w:p w14:paraId="27AB90A8" w14:textId="77777777" w:rsidR="005E5B5B" w:rsidRDefault="005E5B5B" w:rsidP="005E5B5B">
      <w:pPr>
        <w:pStyle w:val="PL"/>
      </w:pPr>
      <w:r>
        <w:t xml:space="preserve">                   If not provided, any NF type is allowed to access the NF.";</w:t>
      </w:r>
    </w:p>
    <w:p w14:paraId="7BD95093" w14:textId="77777777" w:rsidR="005E5B5B" w:rsidRDefault="005E5B5B" w:rsidP="005E5B5B">
      <w:pPr>
        <w:pStyle w:val="PL"/>
      </w:pPr>
      <w:r>
        <w:t xml:space="preserve">      min-elements 1;</w:t>
      </w:r>
    </w:p>
    <w:p w14:paraId="5AF5058C" w14:textId="77777777" w:rsidR="005E5B5B" w:rsidRDefault="005E5B5B" w:rsidP="005E5B5B">
      <w:pPr>
        <w:pStyle w:val="PL"/>
      </w:pPr>
      <w:r>
        <w:t xml:space="preserve">      //optional support</w:t>
      </w:r>
    </w:p>
    <w:p w14:paraId="04E2A64D" w14:textId="77777777" w:rsidR="005E5B5B" w:rsidRDefault="005E5B5B" w:rsidP="005E5B5B">
      <w:pPr>
        <w:pStyle w:val="PL"/>
      </w:pPr>
      <w:r>
        <w:t xml:space="preserve">      type types3gpp:NfType;</w:t>
      </w:r>
    </w:p>
    <w:p w14:paraId="061294AB" w14:textId="77777777" w:rsidR="005E5B5B" w:rsidRDefault="005E5B5B" w:rsidP="005E5B5B">
      <w:pPr>
        <w:pStyle w:val="PL"/>
      </w:pPr>
      <w:r>
        <w:t xml:space="preserve">    }</w:t>
      </w:r>
    </w:p>
    <w:p w14:paraId="11DE1C8C" w14:textId="77777777" w:rsidR="005E5B5B" w:rsidRDefault="005E5B5B" w:rsidP="005E5B5B">
      <w:pPr>
        <w:pStyle w:val="PL"/>
      </w:pPr>
      <w:r>
        <w:t xml:space="preserve">    </w:t>
      </w:r>
    </w:p>
    <w:p w14:paraId="10F9D1B9" w14:textId="77777777" w:rsidR="005E5B5B" w:rsidRDefault="005E5B5B" w:rsidP="005E5B5B">
      <w:pPr>
        <w:pStyle w:val="PL"/>
      </w:pPr>
      <w:r>
        <w:t xml:space="preserve">    leaf-list allowedNfDomains {</w:t>
      </w:r>
    </w:p>
    <w:p w14:paraId="5AEF55C9" w14:textId="77777777" w:rsidR="005E5B5B" w:rsidRDefault="005E5B5B" w:rsidP="005E5B5B">
      <w:pPr>
        <w:pStyle w:val="PL"/>
      </w:pPr>
      <w:r>
        <w:t xml:space="preserve">      description "Pattern representing the NF domain names allowed to access the NF instance.</w:t>
      </w:r>
    </w:p>
    <w:p w14:paraId="2ABAE6F9" w14:textId="77777777" w:rsidR="005E5B5B" w:rsidRDefault="005E5B5B" w:rsidP="005E5B5B">
      <w:pPr>
        <w:pStyle w:val="PL"/>
      </w:pPr>
      <w:r>
        <w:t xml:space="preserve">                   If not provided, any NF domain is allowed to access the NF.";</w:t>
      </w:r>
    </w:p>
    <w:p w14:paraId="5F3BA7F6" w14:textId="77777777" w:rsidR="005E5B5B" w:rsidRDefault="005E5B5B" w:rsidP="005E5B5B">
      <w:pPr>
        <w:pStyle w:val="PL"/>
      </w:pPr>
      <w:r>
        <w:t xml:space="preserve">      min-elements 1;</w:t>
      </w:r>
    </w:p>
    <w:p w14:paraId="0EA7697A" w14:textId="77777777" w:rsidR="005E5B5B" w:rsidRDefault="005E5B5B" w:rsidP="005E5B5B">
      <w:pPr>
        <w:pStyle w:val="PL"/>
      </w:pPr>
      <w:r>
        <w:t xml:space="preserve">      //optional support</w:t>
      </w:r>
    </w:p>
    <w:p w14:paraId="47863062" w14:textId="77777777" w:rsidR="005E5B5B" w:rsidRDefault="005E5B5B" w:rsidP="005E5B5B">
      <w:pPr>
        <w:pStyle w:val="PL"/>
      </w:pPr>
      <w:r>
        <w:t xml:space="preserve">      type string;</w:t>
      </w:r>
    </w:p>
    <w:p w14:paraId="01FAE8E3" w14:textId="77777777" w:rsidR="005E5B5B" w:rsidRDefault="005E5B5B" w:rsidP="005E5B5B">
      <w:pPr>
        <w:pStyle w:val="PL"/>
      </w:pPr>
      <w:r>
        <w:t xml:space="preserve">    }</w:t>
      </w:r>
    </w:p>
    <w:p w14:paraId="11C4F24F" w14:textId="77777777" w:rsidR="005E5B5B" w:rsidRDefault="005E5B5B" w:rsidP="005E5B5B">
      <w:pPr>
        <w:pStyle w:val="PL"/>
      </w:pPr>
      <w:r>
        <w:t xml:space="preserve">    </w:t>
      </w:r>
    </w:p>
    <w:p w14:paraId="4B9069C3" w14:textId="77777777" w:rsidR="005E5B5B" w:rsidRDefault="005E5B5B" w:rsidP="005E5B5B">
      <w:pPr>
        <w:pStyle w:val="PL"/>
      </w:pPr>
      <w:r>
        <w:t xml:space="preserve">    list allowedNssais { //is the key unique</w:t>
      </w:r>
    </w:p>
    <w:p w14:paraId="7E363CFF" w14:textId="77777777" w:rsidR="005E5B5B" w:rsidRDefault="005E5B5B" w:rsidP="005E5B5B">
      <w:pPr>
        <w:pStyle w:val="PL"/>
      </w:pPr>
      <w:r>
        <w:t xml:space="preserve">      description "S-NSSAI of the allowed slices to access the NF instance.</w:t>
      </w:r>
    </w:p>
    <w:p w14:paraId="01CEF6B4" w14:textId="77777777" w:rsidR="005E5B5B" w:rsidRDefault="005E5B5B" w:rsidP="005E5B5B">
      <w:pPr>
        <w:pStyle w:val="PL"/>
      </w:pPr>
      <w:r>
        <w:t xml:space="preserve">                   If not provided, any slice is allowed to access the NF.";</w:t>
      </w:r>
    </w:p>
    <w:p w14:paraId="7BDB18CD" w14:textId="77777777" w:rsidR="005E5B5B" w:rsidRDefault="005E5B5B" w:rsidP="005E5B5B">
      <w:pPr>
        <w:pStyle w:val="PL"/>
      </w:pPr>
      <w:r>
        <w:t xml:space="preserve">      min-elements 1;</w:t>
      </w:r>
    </w:p>
    <w:p w14:paraId="1F536045" w14:textId="77777777" w:rsidR="005E5B5B" w:rsidRDefault="005E5B5B" w:rsidP="005E5B5B">
      <w:pPr>
        <w:pStyle w:val="PL"/>
      </w:pPr>
      <w:r>
        <w:t xml:space="preserve">      //optional support</w:t>
      </w:r>
    </w:p>
    <w:p w14:paraId="5CA101EB" w14:textId="77777777" w:rsidR="005E5B5B" w:rsidRDefault="005E5B5B" w:rsidP="005E5B5B">
      <w:pPr>
        <w:pStyle w:val="PL"/>
      </w:pPr>
      <w:r>
        <w:t xml:space="preserve">      key "sst sd";</w:t>
      </w:r>
    </w:p>
    <w:p w14:paraId="27D37FD2" w14:textId="77777777" w:rsidR="005E5B5B" w:rsidRDefault="005E5B5B" w:rsidP="005E5B5B">
      <w:pPr>
        <w:pStyle w:val="PL"/>
      </w:pPr>
      <w:r>
        <w:t xml:space="preserve">      uses Snssai;</w:t>
      </w:r>
    </w:p>
    <w:p w14:paraId="77DB60E5" w14:textId="77777777" w:rsidR="005E5B5B" w:rsidRDefault="005E5B5B" w:rsidP="005E5B5B">
      <w:pPr>
        <w:pStyle w:val="PL"/>
      </w:pPr>
      <w:r>
        <w:t xml:space="preserve">    }</w:t>
      </w:r>
    </w:p>
    <w:p w14:paraId="36212794" w14:textId="77777777" w:rsidR="005E5B5B" w:rsidRDefault="005E5B5B" w:rsidP="005E5B5B">
      <w:pPr>
        <w:pStyle w:val="PL"/>
      </w:pPr>
      <w:r>
        <w:t xml:space="preserve">    </w:t>
      </w:r>
    </w:p>
    <w:p w14:paraId="30F8324E" w14:textId="77777777" w:rsidR="005E5B5B" w:rsidRDefault="005E5B5B" w:rsidP="005E5B5B">
      <w:pPr>
        <w:pStyle w:val="PL"/>
      </w:pPr>
      <w:r>
        <w:t xml:space="preserve">    leaf priority {</w:t>
      </w:r>
    </w:p>
    <w:p w14:paraId="3CAEB680" w14:textId="77777777" w:rsidR="005E5B5B" w:rsidRDefault="005E5B5B" w:rsidP="005E5B5B">
      <w:pPr>
        <w:pStyle w:val="PL"/>
      </w:pPr>
      <w:r>
        <w:t xml:space="preserve">      description "Priority (relative to other NFs of the same type) in the range of 0-65535, to be used for NF selection;</w:t>
      </w:r>
    </w:p>
    <w:p w14:paraId="159C1003" w14:textId="77777777" w:rsidR="005E5B5B" w:rsidRDefault="005E5B5B" w:rsidP="005E5B5B">
      <w:pPr>
        <w:pStyle w:val="PL"/>
      </w:pPr>
      <w:r>
        <w:t xml:space="preserve">                   lower values indicate a higher priority. If priority is also present in the nfServiceList parameters,</w:t>
      </w:r>
    </w:p>
    <w:p w14:paraId="1F1F0FD2" w14:textId="77777777" w:rsidR="005E5B5B" w:rsidRDefault="005E5B5B" w:rsidP="005E5B5B">
      <w:pPr>
        <w:pStyle w:val="PL"/>
      </w:pPr>
      <w:r>
        <w:t xml:space="preserve">                   those will have precedence over this value. The NRF may overwrite the received priority value when exposing</w:t>
      </w:r>
    </w:p>
    <w:p w14:paraId="05AE9EC5" w14:textId="77777777" w:rsidR="005E5B5B" w:rsidRDefault="005E5B5B" w:rsidP="005E5B5B">
      <w:pPr>
        <w:pStyle w:val="PL"/>
      </w:pPr>
      <w:r>
        <w:t xml:space="preserve">                   an NFProfile with the Nnrf_NFDiscovery service.";</w:t>
      </w:r>
    </w:p>
    <w:p w14:paraId="170D96E1" w14:textId="77777777" w:rsidR="005E5B5B" w:rsidRDefault="005E5B5B" w:rsidP="005E5B5B">
      <w:pPr>
        <w:pStyle w:val="PL"/>
      </w:pPr>
      <w:r>
        <w:t xml:space="preserve">      //optional support</w:t>
      </w:r>
    </w:p>
    <w:p w14:paraId="7F61E8C3" w14:textId="77777777" w:rsidR="005E5B5B" w:rsidRDefault="005E5B5B" w:rsidP="005E5B5B">
      <w:pPr>
        <w:pStyle w:val="PL"/>
      </w:pPr>
      <w:r>
        <w:t xml:space="preserve">      type uint16;</w:t>
      </w:r>
    </w:p>
    <w:p w14:paraId="6A2B756D" w14:textId="77777777" w:rsidR="005E5B5B" w:rsidRDefault="005E5B5B" w:rsidP="005E5B5B">
      <w:pPr>
        <w:pStyle w:val="PL"/>
      </w:pPr>
      <w:r>
        <w:t xml:space="preserve">    }</w:t>
      </w:r>
    </w:p>
    <w:p w14:paraId="2044C8B7" w14:textId="77777777" w:rsidR="005E5B5B" w:rsidRDefault="005E5B5B" w:rsidP="005E5B5B">
      <w:pPr>
        <w:pStyle w:val="PL"/>
      </w:pPr>
      <w:r>
        <w:t xml:space="preserve">    </w:t>
      </w:r>
    </w:p>
    <w:p w14:paraId="09D4E076" w14:textId="77777777" w:rsidR="005E5B5B" w:rsidRDefault="005E5B5B" w:rsidP="005E5B5B">
      <w:pPr>
        <w:pStyle w:val="PL"/>
      </w:pPr>
      <w:r>
        <w:t xml:space="preserve">    leaf capacity {</w:t>
      </w:r>
    </w:p>
    <w:p w14:paraId="46B3C963" w14:textId="77777777" w:rsidR="005E5B5B" w:rsidRDefault="005E5B5B" w:rsidP="005E5B5B">
      <w:pPr>
        <w:pStyle w:val="PL"/>
      </w:pPr>
      <w:r>
        <w:t xml:space="preserve">      description "Static capacity information in the range of 0-65535, expressed as a weight</w:t>
      </w:r>
    </w:p>
    <w:p w14:paraId="7A41AF7B" w14:textId="77777777" w:rsidR="005E5B5B" w:rsidRDefault="005E5B5B" w:rsidP="005E5B5B">
      <w:pPr>
        <w:pStyle w:val="PL"/>
      </w:pPr>
      <w:r>
        <w:t xml:space="preserve">                   relative to other NF instances of the same type; if capacity is also present</w:t>
      </w:r>
    </w:p>
    <w:p w14:paraId="44F5FDB1" w14:textId="77777777" w:rsidR="005E5B5B" w:rsidRDefault="005E5B5B" w:rsidP="005E5B5B">
      <w:pPr>
        <w:pStyle w:val="PL"/>
      </w:pPr>
      <w:r>
        <w:t xml:space="preserve">                   in the nfServiceList parameters, those will have precedence over this value.";</w:t>
      </w:r>
    </w:p>
    <w:p w14:paraId="2C123A75" w14:textId="77777777" w:rsidR="005E5B5B" w:rsidRDefault="005E5B5B" w:rsidP="005E5B5B">
      <w:pPr>
        <w:pStyle w:val="PL"/>
      </w:pPr>
      <w:r>
        <w:t xml:space="preserve">      //optional support</w:t>
      </w:r>
    </w:p>
    <w:p w14:paraId="52595519" w14:textId="77777777" w:rsidR="005E5B5B" w:rsidRDefault="005E5B5B" w:rsidP="005E5B5B">
      <w:pPr>
        <w:pStyle w:val="PL"/>
      </w:pPr>
      <w:r>
        <w:t xml:space="preserve">      type uint16;</w:t>
      </w:r>
    </w:p>
    <w:p w14:paraId="48227B92" w14:textId="77777777" w:rsidR="005E5B5B" w:rsidRDefault="005E5B5B" w:rsidP="005E5B5B">
      <w:pPr>
        <w:pStyle w:val="PL"/>
      </w:pPr>
      <w:r>
        <w:t xml:space="preserve">    }</w:t>
      </w:r>
    </w:p>
    <w:p w14:paraId="6DEB618F" w14:textId="77777777" w:rsidR="005E5B5B" w:rsidRDefault="005E5B5B" w:rsidP="005E5B5B">
      <w:pPr>
        <w:pStyle w:val="PL"/>
      </w:pPr>
      <w:r>
        <w:t xml:space="preserve">    </w:t>
      </w:r>
    </w:p>
    <w:p w14:paraId="7A0A9CC3" w14:textId="77777777" w:rsidR="005E5B5B" w:rsidRDefault="005E5B5B" w:rsidP="005E5B5B">
      <w:pPr>
        <w:pStyle w:val="PL"/>
      </w:pPr>
      <w:r>
        <w:t xml:space="preserve">    leaf load {</w:t>
      </w:r>
    </w:p>
    <w:p w14:paraId="042CE1C0" w14:textId="77777777" w:rsidR="005E5B5B" w:rsidRDefault="005E5B5B" w:rsidP="005E5B5B">
      <w:pPr>
        <w:pStyle w:val="PL"/>
      </w:pPr>
      <w:r>
        <w:t xml:space="preserve">      description "Dynamic load information, ranged from 0 to 100, indicates the current load percentage of the NF.";</w:t>
      </w:r>
    </w:p>
    <w:p w14:paraId="48DD2E6F" w14:textId="77777777" w:rsidR="005E5B5B" w:rsidRDefault="005E5B5B" w:rsidP="005E5B5B">
      <w:pPr>
        <w:pStyle w:val="PL"/>
      </w:pPr>
      <w:r>
        <w:t xml:space="preserve">      //optional support</w:t>
      </w:r>
    </w:p>
    <w:p w14:paraId="684B2E31" w14:textId="77777777" w:rsidR="005E5B5B" w:rsidRDefault="005E5B5B" w:rsidP="005E5B5B">
      <w:pPr>
        <w:pStyle w:val="PL"/>
      </w:pPr>
      <w:r>
        <w:t xml:space="preserve">      type types3gpp:Load;</w:t>
      </w:r>
    </w:p>
    <w:p w14:paraId="2737EDC9" w14:textId="77777777" w:rsidR="005E5B5B" w:rsidRDefault="005E5B5B" w:rsidP="005E5B5B">
      <w:pPr>
        <w:pStyle w:val="PL"/>
      </w:pPr>
      <w:r>
        <w:t xml:space="preserve">    }</w:t>
      </w:r>
    </w:p>
    <w:p w14:paraId="27AA05A6" w14:textId="77777777" w:rsidR="005E5B5B" w:rsidRDefault="005E5B5B" w:rsidP="005E5B5B">
      <w:pPr>
        <w:pStyle w:val="PL"/>
      </w:pPr>
      <w:r>
        <w:t xml:space="preserve">    </w:t>
      </w:r>
    </w:p>
    <w:p w14:paraId="40A76BAD" w14:textId="77777777" w:rsidR="005E5B5B" w:rsidRDefault="005E5B5B" w:rsidP="005E5B5B">
      <w:pPr>
        <w:pStyle w:val="PL"/>
      </w:pPr>
      <w:r>
        <w:t xml:space="preserve">    leaf locality {</w:t>
      </w:r>
    </w:p>
    <w:p w14:paraId="71DA926D" w14:textId="77777777" w:rsidR="005E5B5B" w:rsidRDefault="005E5B5B" w:rsidP="005E5B5B">
      <w:pPr>
        <w:pStyle w:val="PL"/>
      </w:pPr>
      <w:r>
        <w:t xml:space="preserve">      description "Operator defined information about the location of the NF instance (e.g. geographic location, data center).";</w:t>
      </w:r>
    </w:p>
    <w:p w14:paraId="693063D8" w14:textId="77777777" w:rsidR="005E5B5B" w:rsidRDefault="005E5B5B" w:rsidP="005E5B5B">
      <w:pPr>
        <w:pStyle w:val="PL"/>
      </w:pPr>
      <w:r>
        <w:t xml:space="preserve">      //optional support</w:t>
      </w:r>
    </w:p>
    <w:p w14:paraId="0073463D" w14:textId="77777777" w:rsidR="005E5B5B" w:rsidRDefault="005E5B5B" w:rsidP="005E5B5B">
      <w:pPr>
        <w:pStyle w:val="PL"/>
      </w:pPr>
      <w:r>
        <w:t xml:space="preserve">      type string;</w:t>
      </w:r>
    </w:p>
    <w:p w14:paraId="615A53CC" w14:textId="77777777" w:rsidR="005E5B5B" w:rsidRDefault="005E5B5B" w:rsidP="005E5B5B">
      <w:pPr>
        <w:pStyle w:val="PL"/>
      </w:pPr>
      <w:r>
        <w:t xml:space="preserve">    }</w:t>
      </w:r>
    </w:p>
    <w:p w14:paraId="614D9772" w14:textId="77777777" w:rsidR="005E5B5B" w:rsidRDefault="005E5B5B" w:rsidP="005E5B5B">
      <w:pPr>
        <w:pStyle w:val="PL"/>
      </w:pPr>
      <w:r>
        <w:t xml:space="preserve">    </w:t>
      </w:r>
    </w:p>
    <w:p w14:paraId="78B7C9A7" w14:textId="77777777" w:rsidR="005E5B5B" w:rsidRDefault="005E5B5B" w:rsidP="005E5B5B">
      <w:pPr>
        <w:pStyle w:val="PL"/>
      </w:pPr>
      <w:r>
        <w:t xml:space="preserve">    grouping udrInfo {</w:t>
      </w:r>
    </w:p>
    <w:p w14:paraId="3DBFF252" w14:textId="77777777" w:rsidR="005E5B5B" w:rsidRDefault="005E5B5B" w:rsidP="005E5B5B">
      <w:pPr>
        <w:pStyle w:val="PL"/>
      </w:pPr>
      <w:r>
        <w:t xml:space="preserve">      //optional support</w:t>
      </w:r>
    </w:p>
    <w:p w14:paraId="07C007F0" w14:textId="77777777" w:rsidR="005E5B5B" w:rsidRDefault="005E5B5B" w:rsidP="005E5B5B">
      <w:pPr>
        <w:pStyle w:val="PL"/>
      </w:pPr>
      <w:r>
        <w:t xml:space="preserve">      </w:t>
      </w:r>
    </w:p>
    <w:p w14:paraId="6CFD34FD" w14:textId="77777777" w:rsidR="005E5B5B" w:rsidRDefault="005E5B5B" w:rsidP="005E5B5B">
      <w:pPr>
        <w:pStyle w:val="PL"/>
      </w:pPr>
      <w:r>
        <w:t xml:space="preserve">      leaf groupId {</w:t>
      </w:r>
    </w:p>
    <w:p w14:paraId="48E6AD98" w14:textId="77777777" w:rsidR="005E5B5B" w:rsidRDefault="005E5B5B" w:rsidP="005E5B5B">
      <w:pPr>
        <w:pStyle w:val="PL"/>
      </w:pPr>
      <w:r>
        <w:t xml:space="preserve">        description "Identity of the UDR group that is served by the UDR instance.</w:t>
      </w:r>
    </w:p>
    <w:p w14:paraId="549E7869" w14:textId="77777777" w:rsidR="005E5B5B" w:rsidRDefault="005E5B5B" w:rsidP="005E5B5B">
      <w:pPr>
        <w:pStyle w:val="PL"/>
      </w:pPr>
      <w:r>
        <w:t xml:space="preserve">                     If not provided, the UDR instance does not pertain to any UDR group.";</w:t>
      </w:r>
    </w:p>
    <w:p w14:paraId="5E7E25F7" w14:textId="77777777" w:rsidR="005E5B5B" w:rsidRDefault="005E5B5B" w:rsidP="005E5B5B">
      <w:pPr>
        <w:pStyle w:val="PL"/>
      </w:pPr>
      <w:r>
        <w:t xml:space="preserve">        //optional support</w:t>
      </w:r>
    </w:p>
    <w:p w14:paraId="28835C0F" w14:textId="77777777" w:rsidR="005E5B5B" w:rsidRDefault="005E5B5B" w:rsidP="005E5B5B">
      <w:pPr>
        <w:pStyle w:val="PL"/>
      </w:pPr>
      <w:r>
        <w:t xml:space="preserve">        type string;</w:t>
      </w:r>
    </w:p>
    <w:p w14:paraId="526F716E" w14:textId="77777777" w:rsidR="005E5B5B" w:rsidRDefault="005E5B5B" w:rsidP="005E5B5B">
      <w:pPr>
        <w:pStyle w:val="PL"/>
      </w:pPr>
      <w:r>
        <w:t xml:space="preserve">      }</w:t>
      </w:r>
    </w:p>
    <w:p w14:paraId="185F7BD4" w14:textId="77777777" w:rsidR="005E5B5B" w:rsidRDefault="005E5B5B" w:rsidP="005E5B5B">
      <w:pPr>
        <w:pStyle w:val="PL"/>
      </w:pPr>
      <w:r>
        <w:t xml:space="preserve">      </w:t>
      </w:r>
    </w:p>
    <w:p w14:paraId="221E38F4" w14:textId="77777777" w:rsidR="005E5B5B" w:rsidRDefault="005E5B5B" w:rsidP="005E5B5B">
      <w:pPr>
        <w:pStyle w:val="PL"/>
      </w:pPr>
      <w:r>
        <w:t xml:space="preserve">      list supiRanges {</w:t>
      </w:r>
    </w:p>
    <w:p w14:paraId="7C7BA04F" w14:textId="77777777" w:rsidR="005E5B5B" w:rsidRDefault="005E5B5B" w:rsidP="005E5B5B">
      <w:pPr>
        <w:pStyle w:val="PL"/>
      </w:pPr>
      <w:r>
        <w:t xml:space="preserve">        description "List of ranges of SUPI's whose profile data is available in the UDR instance.";</w:t>
      </w:r>
    </w:p>
    <w:p w14:paraId="2DC1F554" w14:textId="77777777" w:rsidR="005E5B5B" w:rsidRDefault="005E5B5B" w:rsidP="005E5B5B">
      <w:pPr>
        <w:pStyle w:val="PL"/>
      </w:pPr>
      <w:r>
        <w:t xml:space="preserve">        key "start end pattern";</w:t>
      </w:r>
    </w:p>
    <w:p w14:paraId="04ED7076" w14:textId="77777777" w:rsidR="005E5B5B" w:rsidRDefault="005E5B5B" w:rsidP="005E5B5B">
      <w:pPr>
        <w:pStyle w:val="PL"/>
      </w:pPr>
      <w:r>
        <w:t xml:space="preserve">        min-elements 1;</w:t>
      </w:r>
    </w:p>
    <w:p w14:paraId="24000349" w14:textId="77777777" w:rsidR="005E5B5B" w:rsidRDefault="005E5B5B" w:rsidP="005E5B5B">
      <w:pPr>
        <w:pStyle w:val="PL"/>
      </w:pPr>
      <w:r>
        <w:t xml:space="preserve">        //optional support</w:t>
      </w:r>
    </w:p>
    <w:p w14:paraId="2F8AC5A3" w14:textId="77777777" w:rsidR="005E5B5B" w:rsidRDefault="005E5B5B" w:rsidP="005E5B5B">
      <w:pPr>
        <w:pStyle w:val="PL"/>
      </w:pPr>
      <w:r>
        <w:t xml:space="preserve">        uses SupiRange;</w:t>
      </w:r>
    </w:p>
    <w:p w14:paraId="79CCC7F1" w14:textId="77777777" w:rsidR="005E5B5B" w:rsidRDefault="005E5B5B" w:rsidP="005E5B5B">
      <w:pPr>
        <w:pStyle w:val="PL"/>
      </w:pPr>
      <w:r>
        <w:t xml:space="preserve">      }</w:t>
      </w:r>
    </w:p>
    <w:p w14:paraId="401F5E90" w14:textId="77777777" w:rsidR="005E5B5B" w:rsidRDefault="005E5B5B" w:rsidP="005E5B5B">
      <w:pPr>
        <w:pStyle w:val="PL"/>
      </w:pPr>
      <w:r>
        <w:t xml:space="preserve">      </w:t>
      </w:r>
    </w:p>
    <w:p w14:paraId="0E7B9774" w14:textId="77777777" w:rsidR="005E5B5B" w:rsidRDefault="005E5B5B" w:rsidP="005E5B5B">
      <w:pPr>
        <w:pStyle w:val="PL"/>
      </w:pPr>
      <w:r>
        <w:t xml:space="preserve">      list gpsiRanges {</w:t>
      </w:r>
    </w:p>
    <w:p w14:paraId="366DE826" w14:textId="77777777" w:rsidR="005E5B5B" w:rsidRDefault="005E5B5B" w:rsidP="005E5B5B">
      <w:pPr>
        <w:pStyle w:val="PL"/>
      </w:pPr>
      <w:r>
        <w:t xml:space="preserve">        description "List of ranges of GPSIs whose profile data is available in the UDR instance.";</w:t>
      </w:r>
    </w:p>
    <w:p w14:paraId="316FDDAF" w14:textId="77777777" w:rsidR="005E5B5B" w:rsidRDefault="005E5B5B" w:rsidP="005E5B5B">
      <w:pPr>
        <w:pStyle w:val="PL"/>
      </w:pPr>
      <w:r>
        <w:t xml:space="preserve">        key "start end pattern";</w:t>
      </w:r>
    </w:p>
    <w:p w14:paraId="2B986149" w14:textId="77777777" w:rsidR="005E5B5B" w:rsidRDefault="005E5B5B" w:rsidP="005E5B5B">
      <w:pPr>
        <w:pStyle w:val="PL"/>
      </w:pPr>
      <w:r>
        <w:t xml:space="preserve">        min-elements 1;</w:t>
      </w:r>
    </w:p>
    <w:p w14:paraId="0FD8F7C7" w14:textId="77777777" w:rsidR="005E5B5B" w:rsidRDefault="005E5B5B" w:rsidP="005E5B5B">
      <w:pPr>
        <w:pStyle w:val="PL"/>
        <w:rPr>
          <w:lang w:val="fr-FR"/>
        </w:rPr>
      </w:pPr>
      <w:r>
        <w:t xml:space="preserve">        </w:t>
      </w:r>
      <w:r>
        <w:rPr>
          <w:lang w:val="fr-FR"/>
        </w:rPr>
        <w:t>//optional support</w:t>
      </w:r>
    </w:p>
    <w:p w14:paraId="11A640FF" w14:textId="77777777" w:rsidR="005E5B5B" w:rsidRDefault="005E5B5B" w:rsidP="005E5B5B">
      <w:pPr>
        <w:pStyle w:val="PL"/>
        <w:rPr>
          <w:lang w:val="fr-FR"/>
        </w:rPr>
      </w:pPr>
      <w:r>
        <w:rPr>
          <w:lang w:val="fr-FR"/>
        </w:rPr>
        <w:t xml:space="preserve">        uses IdentityRange;</w:t>
      </w:r>
    </w:p>
    <w:p w14:paraId="321836DA" w14:textId="77777777" w:rsidR="005E5B5B" w:rsidRDefault="005E5B5B" w:rsidP="005E5B5B">
      <w:pPr>
        <w:pStyle w:val="PL"/>
        <w:rPr>
          <w:lang w:val="fr-FR"/>
        </w:rPr>
      </w:pPr>
      <w:r>
        <w:rPr>
          <w:lang w:val="fr-FR"/>
        </w:rPr>
        <w:t xml:space="preserve">      }</w:t>
      </w:r>
    </w:p>
    <w:p w14:paraId="65FD1638" w14:textId="77777777" w:rsidR="005E5B5B" w:rsidRDefault="005E5B5B" w:rsidP="005E5B5B">
      <w:pPr>
        <w:pStyle w:val="PL"/>
        <w:rPr>
          <w:lang w:val="fr-FR"/>
        </w:rPr>
      </w:pPr>
      <w:r>
        <w:rPr>
          <w:lang w:val="fr-FR"/>
        </w:rPr>
        <w:t xml:space="preserve">      </w:t>
      </w:r>
    </w:p>
    <w:p w14:paraId="394A580F" w14:textId="77777777" w:rsidR="005E5B5B" w:rsidRDefault="005E5B5B" w:rsidP="005E5B5B">
      <w:pPr>
        <w:pStyle w:val="PL"/>
        <w:rPr>
          <w:lang w:val="fr-FR"/>
        </w:rPr>
      </w:pPr>
      <w:r>
        <w:rPr>
          <w:lang w:val="fr-FR"/>
        </w:rPr>
        <w:t xml:space="preserve">      list externalGroupIdentifiersRanges {</w:t>
      </w:r>
    </w:p>
    <w:p w14:paraId="7420F8A2" w14:textId="77777777" w:rsidR="005E5B5B" w:rsidRDefault="005E5B5B" w:rsidP="005E5B5B">
      <w:pPr>
        <w:pStyle w:val="PL"/>
      </w:pPr>
      <w:r>
        <w:rPr>
          <w:lang w:val="fr-FR"/>
        </w:rPr>
        <w:t xml:space="preserve">        </w:t>
      </w:r>
      <w:r>
        <w:t>description "List of ranges of external groups whose profile data is available in the UDR instance.";</w:t>
      </w:r>
    </w:p>
    <w:p w14:paraId="2FEF601B" w14:textId="77777777" w:rsidR="005E5B5B" w:rsidRDefault="005E5B5B" w:rsidP="005E5B5B">
      <w:pPr>
        <w:pStyle w:val="PL"/>
      </w:pPr>
      <w:r>
        <w:t xml:space="preserve">        key "start end pattern";</w:t>
      </w:r>
    </w:p>
    <w:p w14:paraId="0D46AC07" w14:textId="77777777" w:rsidR="005E5B5B" w:rsidRDefault="005E5B5B" w:rsidP="005E5B5B">
      <w:pPr>
        <w:pStyle w:val="PL"/>
      </w:pPr>
      <w:r>
        <w:t xml:space="preserve">        min-elements 1;</w:t>
      </w:r>
    </w:p>
    <w:p w14:paraId="6B422F34" w14:textId="77777777" w:rsidR="005E5B5B" w:rsidRDefault="005E5B5B" w:rsidP="005E5B5B">
      <w:pPr>
        <w:pStyle w:val="PL"/>
      </w:pPr>
      <w:r>
        <w:t xml:space="preserve">        //optional support</w:t>
      </w:r>
    </w:p>
    <w:p w14:paraId="6519D39A" w14:textId="77777777" w:rsidR="005E5B5B" w:rsidRDefault="005E5B5B" w:rsidP="005E5B5B">
      <w:pPr>
        <w:pStyle w:val="PL"/>
      </w:pPr>
      <w:r>
        <w:t xml:space="preserve">        uses IdentityRange;</w:t>
      </w:r>
    </w:p>
    <w:p w14:paraId="2AD7A293" w14:textId="77777777" w:rsidR="005E5B5B" w:rsidRDefault="005E5B5B" w:rsidP="005E5B5B">
      <w:pPr>
        <w:pStyle w:val="PL"/>
      </w:pPr>
      <w:r>
        <w:t xml:space="preserve">      }</w:t>
      </w:r>
    </w:p>
    <w:p w14:paraId="2D849CE6" w14:textId="77777777" w:rsidR="005E5B5B" w:rsidRDefault="005E5B5B" w:rsidP="005E5B5B">
      <w:pPr>
        <w:pStyle w:val="PL"/>
      </w:pPr>
      <w:r>
        <w:t xml:space="preserve">      </w:t>
      </w:r>
    </w:p>
    <w:p w14:paraId="5383DF92" w14:textId="77777777" w:rsidR="005E5B5B" w:rsidRDefault="005E5B5B" w:rsidP="005E5B5B">
      <w:pPr>
        <w:pStyle w:val="PL"/>
      </w:pPr>
      <w:r>
        <w:t xml:space="preserve">      leaf-list supportedDataSets {</w:t>
      </w:r>
    </w:p>
    <w:p w14:paraId="0524D0D7" w14:textId="77777777" w:rsidR="005E5B5B" w:rsidRDefault="005E5B5B" w:rsidP="005E5B5B">
      <w:pPr>
        <w:pStyle w:val="PL"/>
      </w:pPr>
      <w:r>
        <w:t xml:space="preserve">        description "List of supported data sets in the UDR instance.</w:t>
      </w:r>
    </w:p>
    <w:p w14:paraId="706C71B0" w14:textId="77777777" w:rsidR="005E5B5B" w:rsidRDefault="005E5B5B" w:rsidP="005E5B5B">
      <w:pPr>
        <w:pStyle w:val="PL"/>
      </w:pPr>
      <w:r>
        <w:t xml:space="preserve">                     If not provided, the UDR supports all data sets.";</w:t>
      </w:r>
    </w:p>
    <w:p w14:paraId="0B5265E0" w14:textId="77777777" w:rsidR="005E5B5B" w:rsidRDefault="005E5B5B" w:rsidP="005E5B5B">
      <w:pPr>
        <w:pStyle w:val="PL"/>
      </w:pPr>
      <w:r>
        <w:t xml:space="preserve">        min-elements 1;</w:t>
      </w:r>
    </w:p>
    <w:p w14:paraId="731AFC71" w14:textId="77777777" w:rsidR="005E5B5B" w:rsidRDefault="005E5B5B" w:rsidP="005E5B5B">
      <w:pPr>
        <w:pStyle w:val="PL"/>
      </w:pPr>
      <w:r>
        <w:t xml:space="preserve">        //optional support</w:t>
      </w:r>
    </w:p>
    <w:p w14:paraId="6D53727C" w14:textId="77777777" w:rsidR="005E5B5B" w:rsidRDefault="005E5B5B" w:rsidP="005E5B5B">
      <w:pPr>
        <w:pStyle w:val="PL"/>
      </w:pPr>
      <w:r>
        <w:t xml:space="preserve">        type DataSetId;</w:t>
      </w:r>
    </w:p>
    <w:p w14:paraId="355BED91" w14:textId="77777777" w:rsidR="005E5B5B" w:rsidRDefault="005E5B5B" w:rsidP="005E5B5B">
      <w:pPr>
        <w:pStyle w:val="PL"/>
      </w:pPr>
      <w:r>
        <w:t xml:space="preserve">      }</w:t>
      </w:r>
    </w:p>
    <w:p w14:paraId="22B5AA85" w14:textId="77777777" w:rsidR="005E5B5B" w:rsidRDefault="005E5B5B" w:rsidP="005E5B5B">
      <w:pPr>
        <w:pStyle w:val="PL"/>
      </w:pPr>
      <w:r>
        <w:t xml:space="preserve">    }</w:t>
      </w:r>
    </w:p>
    <w:p w14:paraId="2E5B77CD" w14:textId="77777777" w:rsidR="005E5B5B" w:rsidRDefault="005E5B5B" w:rsidP="005E5B5B">
      <w:pPr>
        <w:pStyle w:val="PL"/>
      </w:pPr>
      <w:r>
        <w:t xml:space="preserve">    </w:t>
      </w:r>
    </w:p>
    <w:p w14:paraId="060FB1E4" w14:textId="77777777" w:rsidR="005E5B5B" w:rsidRDefault="005E5B5B" w:rsidP="005E5B5B">
      <w:pPr>
        <w:pStyle w:val="PL"/>
      </w:pPr>
      <w:r>
        <w:t xml:space="preserve">    grouping udmInfo {</w:t>
      </w:r>
    </w:p>
    <w:p w14:paraId="23283712" w14:textId="77777777" w:rsidR="005E5B5B" w:rsidRDefault="005E5B5B" w:rsidP="005E5B5B">
      <w:pPr>
        <w:pStyle w:val="PL"/>
      </w:pPr>
      <w:r>
        <w:t xml:space="preserve">      //optional support</w:t>
      </w:r>
    </w:p>
    <w:p w14:paraId="58D56CB4" w14:textId="77777777" w:rsidR="005E5B5B" w:rsidRDefault="005E5B5B" w:rsidP="005E5B5B">
      <w:pPr>
        <w:pStyle w:val="PL"/>
      </w:pPr>
      <w:r>
        <w:t xml:space="preserve">      </w:t>
      </w:r>
    </w:p>
    <w:p w14:paraId="0EB813F4" w14:textId="77777777" w:rsidR="005E5B5B" w:rsidRDefault="005E5B5B" w:rsidP="005E5B5B">
      <w:pPr>
        <w:pStyle w:val="PL"/>
      </w:pPr>
      <w:r>
        <w:t xml:space="preserve">      leaf groupId {</w:t>
      </w:r>
    </w:p>
    <w:p w14:paraId="46E233F5" w14:textId="77777777" w:rsidR="005E5B5B" w:rsidRDefault="005E5B5B" w:rsidP="005E5B5B">
      <w:pPr>
        <w:pStyle w:val="PL"/>
      </w:pPr>
      <w:r>
        <w:t xml:space="preserve">        description "Identity of the UDM group that is served by the UDM instance.</w:t>
      </w:r>
    </w:p>
    <w:p w14:paraId="6EF0204F" w14:textId="77777777" w:rsidR="005E5B5B" w:rsidRDefault="005E5B5B" w:rsidP="005E5B5B">
      <w:pPr>
        <w:pStyle w:val="PL"/>
      </w:pPr>
      <w:r>
        <w:t xml:space="preserve">                     If not provided, the UDM instance does not pertain to any UDM group.";</w:t>
      </w:r>
    </w:p>
    <w:p w14:paraId="0D145C88" w14:textId="77777777" w:rsidR="005E5B5B" w:rsidRDefault="005E5B5B" w:rsidP="005E5B5B">
      <w:pPr>
        <w:pStyle w:val="PL"/>
      </w:pPr>
      <w:r>
        <w:t xml:space="preserve">        //optional support</w:t>
      </w:r>
    </w:p>
    <w:p w14:paraId="612E7B30" w14:textId="77777777" w:rsidR="005E5B5B" w:rsidRDefault="005E5B5B" w:rsidP="005E5B5B">
      <w:pPr>
        <w:pStyle w:val="PL"/>
      </w:pPr>
      <w:r>
        <w:t xml:space="preserve">        type string;</w:t>
      </w:r>
    </w:p>
    <w:p w14:paraId="4F38B99A" w14:textId="77777777" w:rsidR="005E5B5B" w:rsidRDefault="005E5B5B" w:rsidP="005E5B5B">
      <w:pPr>
        <w:pStyle w:val="PL"/>
      </w:pPr>
      <w:r>
        <w:t xml:space="preserve">      }</w:t>
      </w:r>
    </w:p>
    <w:p w14:paraId="4E3528A1" w14:textId="77777777" w:rsidR="005E5B5B" w:rsidRDefault="005E5B5B" w:rsidP="005E5B5B">
      <w:pPr>
        <w:pStyle w:val="PL"/>
      </w:pPr>
      <w:r>
        <w:t xml:space="preserve">      </w:t>
      </w:r>
    </w:p>
    <w:p w14:paraId="6864809A" w14:textId="77777777" w:rsidR="005E5B5B" w:rsidRDefault="005E5B5B" w:rsidP="005E5B5B">
      <w:pPr>
        <w:pStyle w:val="PL"/>
      </w:pPr>
      <w:r>
        <w:t xml:space="preserve">      list supiRanges {</w:t>
      </w:r>
    </w:p>
    <w:p w14:paraId="72A68529" w14:textId="77777777" w:rsidR="005E5B5B" w:rsidRDefault="005E5B5B" w:rsidP="005E5B5B">
      <w:pPr>
        <w:pStyle w:val="PL"/>
      </w:pPr>
      <w:r>
        <w:t xml:space="preserve">        description "List of ranges of SUPI's whose profile data is available in the UDM instance.";</w:t>
      </w:r>
    </w:p>
    <w:p w14:paraId="794F6157" w14:textId="77777777" w:rsidR="005E5B5B" w:rsidRDefault="005E5B5B" w:rsidP="005E5B5B">
      <w:pPr>
        <w:pStyle w:val="PL"/>
      </w:pPr>
      <w:r>
        <w:t xml:space="preserve">        key "start end pattern";</w:t>
      </w:r>
    </w:p>
    <w:p w14:paraId="755632B9" w14:textId="77777777" w:rsidR="005E5B5B" w:rsidRDefault="005E5B5B" w:rsidP="005E5B5B">
      <w:pPr>
        <w:pStyle w:val="PL"/>
      </w:pPr>
      <w:r>
        <w:t xml:space="preserve">        min-elements 1;</w:t>
      </w:r>
    </w:p>
    <w:p w14:paraId="06E4E79C" w14:textId="77777777" w:rsidR="005E5B5B" w:rsidRDefault="005E5B5B" w:rsidP="005E5B5B">
      <w:pPr>
        <w:pStyle w:val="PL"/>
      </w:pPr>
      <w:r>
        <w:t xml:space="preserve">        //optional support</w:t>
      </w:r>
    </w:p>
    <w:p w14:paraId="1695FDA7" w14:textId="77777777" w:rsidR="005E5B5B" w:rsidRDefault="005E5B5B" w:rsidP="005E5B5B">
      <w:pPr>
        <w:pStyle w:val="PL"/>
      </w:pPr>
      <w:r>
        <w:t xml:space="preserve">        uses SupiRange;</w:t>
      </w:r>
    </w:p>
    <w:p w14:paraId="1330A911" w14:textId="77777777" w:rsidR="005E5B5B" w:rsidRDefault="005E5B5B" w:rsidP="005E5B5B">
      <w:pPr>
        <w:pStyle w:val="PL"/>
      </w:pPr>
      <w:r>
        <w:t xml:space="preserve">      }</w:t>
      </w:r>
    </w:p>
    <w:p w14:paraId="4CD2A9E5" w14:textId="77777777" w:rsidR="005E5B5B" w:rsidRDefault="005E5B5B" w:rsidP="005E5B5B">
      <w:pPr>
        <w:pStyle w:val="PL"/>
      </w:pPr>
      <w:r>
        <w:t xml:space="preserve">      </w:t>
      </w:r>
    </w:p>
    <w:p w14:paraId="48CCA349" w14:textId="77777777" w:rsidR="005E5B5B" w:rsidRDefault="005E5B5B" w:rsidP="005E5B5B">
      <w:pPr>
        <w:pStyle w:val="PL"/>
      </w:pPr>
      <w:r>
        <w:t xml:space="preserve">      list gpsiRanges {</w:t>
      </w:r>
    </w:p>
    <w:p w14:paraId="6DA11357" w14:textId="77777777" w:rsidR="005E5B5B" w:rsidRDefault="005E5B5B" w:rsidP="005E5B5B">
      <w:pPr>
        <w:pStyle w:val="PL"/>
      </w:pPr>
      <w:r>
        <w:t xml:space="preserve">        description "List of ranges of GPSIs whose profile data is available in the UDM instance.";</w:t>
      </w:r>
    </w:p>
    <w:p w14:paraId="576FD90E" w14:textId="77777777" w:rsidR="005E5B5B" w:rsidRDefault="005E5B5B" w:rsidP="005E5B5B">
      <w:pPr>
        <w:pStyle w:val="PL"/>
      </w:pPr>
      <w:r>
        <w:t xml:space="preserve">        key "start end pattern";</w:t>
      </w:r>
    </w:p>
    <w:p w14:paraId="78E6D004" w14:textId="77777777" w:rsidR="005E5B5B" w:rsidRDefault="005E5B5B" w:rsidP="005E5B5B">
      <w:pPr>
        <w:pStyle w:val="PL"/>
      </w:pPr>
      <w:r>
        <w:t xml:space="preserve">        min-elements 1;</w:t>
      </w:r>
    </w:p>
    <w:p w14:paraId="49C712CD" w14:textId="77777777" w:rsidR="005E5B5B" w:rsidRDefault="005E5B5B" w:rsidP="005E5B5B">
      <w:pPr>
        <w:pStyle w:val="PL"/>
        <w:rPr>
          <w:lang w:val="fr-FR"/>
        </w:rPr>
      </w:pPr>
      <w:r>
        <w:t xml:space="preserve">        </w:t>
      </w:r>
      <w:r>
        <w:rPr>
          <w:lang w:val="fr-FR"/>
        </w:rPr>
        <w:t>//optional support</w:t>
      </w:r>
    </w:p>
    <w:p w14:paraId="75292B4B" w14:textId="77777777" w:rsidR="005E5B5B" w:rsidRDefault="005E5B5B" w:rsidP="005E5B5B">
      <w:pPr>
        <w:pStyle w:val="PL"/>
        <w:rPr>
          <w:lang w:val="fr-FR"/>
        </w:rPr>
      </w:pPr>
      <w:r>
        <w:rPr>
          <w:lang w:val="fr-FR"/>
        </w:rPr>
        <w:t xml:space="preserve">        uses IdentityRange;</w:t>
      </w:r>
    </w:p>
    <w:p w14:paraId="476EE0DE" w14:textId="77777777" w:rsidR="005E5B5B" w:rsidRDefault="005E5B5B" w:rsidP="005E5B5B">
      <w:pPr>
        <w:pStyle w:val="PL"/>
        <w:rPr>
          <w:lang w:val="fr-FR"/>
        </w:rPr>
      </w:pPr>
      <w:r>
        <w:rPr>
          <w:lang w:val="fr-FR"/>
        </w:rPr>
        <w:t xml:space="preserve">      }</w:t>
      </w:r>
    </w:p>
    <w:p w14:paraId="03B591F9" w14:textId="77777777" w:rsidR="005E5B5B" w:rsidRDefault="005E5B5B" w:rsidP="005E5B5B">
      <w:pPr>
        <w:pStyle w:val="PL"/>
        <w:rPr>
          <w:lang w:val="fr-FR"/>
        </w:rPr>
      </w:pPr>
      <w:r>
        <w:rPr>
          <w:lang w:val="fr-FR"/>
        </w:rPr>
        <w:t xml:space="preserve">      </w:t>
      </w:r>
    </w:p>
    <w:p w14:paraId="67ADB175" w14:textId="77777777" w:rsidR="005E5B5B" w:rsidRDefault="005E5B5B" w:rsidP="005E5B5B">
      <w:pPr>
        <w:pStyle w:val="PL"/>
        <w:rPr>
          <w:lang w:val="fr-FR"/>
        </w:rPr>
      </w:pPr>
      <w:r>
        <w:rPr>
          <w:lang w:val="fr-FR"/>
        </w:rPr>
        <w:t xml:space="preserve">      list externalGroupIdentifiersRanges {</w:t>
      </w:r>
    </w:p>
    <w:p w14:paraId="0D7DB198" w14:textId="77777777" w:rsidR="005E5B5B" w:rsidRDefault="005E5B5B" w:rsidP="005E5B5B">
      <w:pPr>
        <w:pStyle w:val="PL"/>
      </w:pPr>
      <w:r>
        <w:rPr>
          <w:lang w:val="fr-FR"/>
        </w:rPr>
        <w:t xml:space="preserve">        </w:t>
      </w:r>
      <w:r>
        <w:t>description "List of ranges of external groups whose profile data is available in the UDM instance.";</w:t>
      </w:r>
    </w:p>
    <w:p w14:paraId="2A12D0C3" w14:textId="77777777" w:rsidR="005E5B5B" w:rsidRDefault="005E5B5B" w:rsidP="005E5B5B">
      <w:pPr>
        <w:pStyle w:val="PL"/>
      </w:pPr>
      <w:r>
        <w:t xml:space="preserve">        key "start end pattern";</w:t>
      </w:r>
    </w:p>
    <w:p w14:paraId="2EDF99B0" w14:textId="77777777" w:rsidR="005E5B5B" w:rsidRDefault="005E5B5B" w:rsidP="005E5B5B">
      <w:pPr>
        <w:pStyle w:val="PL"/>
      </w:pPr>
      <w:r>
        <w:t xml:space="preserve">        min-elements 1;</w:t>
      </w:r>
    </w:p>
    <w:p w14:paraId="5317CE67" w14:textId="77777777" w:rsidR="005E5B5B" w:rsidRDefault="005E5B5B" w:rsidP="005E5B5B">
      <w:pPr>
        <w:pStyle w:val="PL"/>
      </w:pPr>
      <w:r>
        <w:t xml:space="preserve">        //optional support</w:t>
      </w:r>
    </w:p>
    <w:p w14:paraId="53561A9C" w14:textId="77777777" w:rsidR="005E5B5B" w:rsidRDefault="005E5B5B" w:rsidP="005E5B5B">
      <w:pPr>
        <w:pStyle w:val="PL"/>
      </w:pPr>
      <w:r>
        <w:t xml:space="preserve">        uses IdentityRange;</w:t>
      </w:r>
    </w:p>
    <w:p w14:paraId="2947C0AB" w14:textId="77777777" w:rsidR="005E5B5B" w:rsidRDefault="005E5B5B" w:rsidP="005E5B5B">
      <w:pPr>
        <w:pStyle w:val="PL"/>
      </w:pPr>
      <w:r>
        <w:t xml:space="preserve">      }</w:t>
      </w:r>
    </w:p>
    <w:p w14:paraId="40B72C79" w14:textId="77777777" w:rsidR="005E5B5B" w:rsidRDefault="005E5B5B" w:rsidP="005E5B5B">
      <w:pPr>
        <w:pStyle w:val="PL"/>
      </w:pPr>
      <w:r>
        <w:t xml:space="preserve">      </w:t>
      </w:r>
    </w:p>
    <w:p w14:paraId="4E31FB51" w14:textId="77777777" w:rsidR="005E5B5B" w:rsidRDefault="005E5B5B" w:rsidP="005E5B5B">
      <w:pPr>
        <w:pStyle w:val="PL"/>
      </w:pPr>
      <w:r>
        <w:t xml:space="preserve">      leaf-list routingIndicators {</w:t>
      </w:r>
    </w:p>
    <w:p w14:paraId="6E8338B3" w14:textId="77777777" w:rsidR="005E5B5B" w:rsidRDefault="005E5B5B" w:rsidP="005E5B5B">
      <w:pPr>
        <w:pStyle w:val="PL"/>
      </w:pPr>
      <w:r>
        <w:t xml:space="preserve">        description "List of Routing Indicator information that allows to route network signalling with SUCI</w:t>
      </w:r>
    </w:p>
    <w:p w14:paraId="3B2328E8" w14:textId="77777777" w:rsidR="005E5B5B" w:rsidRDefault="005E5B5B" w:rsidP="005E5B5B">
      <w:pPr>
        <w:pStyle w:val="PL"/>
      </w:pPr>
      <w:r>
        <w:t xml:space="preserve">                     to the UDM instance. If not provided, the UDM can serve any Routing Indicator.</w:t>
      </w:r>
    </w:p>
    <w:p w14:paraId="4EE52C1D" w14:textId="77777777" w:rsidR="005E5B5B" w:rsidRDefault="005E5B5B" w:rsidP="005E5B5B">
      <w:pPr>
        <w:pStyle w:val="PL"/>
      </w:pPr>
      <w:r>
        <w:t xml:space="preserve">                     Pattern: '^[0-9]{1,4}$'.";</w:t>
      </w:r>
    </w:p>
    <w:p w14:paraId="48DA3A96" w14:textId="77777777" w:rsidR="005E5B5B" w:rsidRDefault="005E5B5B" w:rsidP="005E5B5B">
      <w:pPr>
        <w:pStyle w:val="PL"/>
      </w:pPr>
      <w:r>
        <w:t xml:space="preserve">        //optional support</w:t>
      </w:r>
    </w:p>
    <w:p w14:paraId="77067577" w14:textId="77777777" w:rsidR="005E5B5B" w:rsidRDefault="005E5B5B" w:rsidP="005E5B5B">
      <w:pPr>
        <w:pStyle w:val="PL"/>
      </w:pPr>
      <w:r>
        <w:t xml:space="preserve">        min-elements 1;</w:t>
      </w:r>
    </w:p>
    <w:p w14:paraId="4DD5426D" w14:textId="77777777" w:rsidR="005E5B5B" w:rsidRDefault="005E5B5B" w:rsidP="005E5B5B">
      <w:pPr>
        <w:pStyle w:val="PL"/>
      </w:pPr>
      <w:r>
        <w:t xml:space="preserve">        type string;</w:t>
      </w:r>
    </w:p>
    <w:p w14:paraId="09623488" w14:textId="77777777" w:rsidR="005E5B5B" w:rsidRDefault="005E5B5B" w:rsidP="005E5B5B">
      <w:pPr>
        <w:pStyle w:val="PL"/>
      </w:pPr>
      <w:r>
        <w:t xml:space="preserve">      }</w:t>
      </w:r>
    </w:p>
    <w:p w14:paraId="1785EC39" w14:textId="77777777" w:rsidR="005E5B5B" w:rsidRDefault="005E5B5B" w:rsidP="005E5B5B">
      <w:pPr>
        <w:pStyle w:val="PL"/>
      </w:pPr>
      <w:r>
        <w:t xml:space="preserve">    }</w:t>
      </w:r>
    </w:p>
    <w:p w14:paraId="07C3FDA2" w14:textId="77777777" w:rsidR="005E5B5B" w:rsidRDefault="005E5B5B" w:rsidP="005E5B5B">
      <w:pPr>
        <w:pStyle w:val="PL"/>
      </w:pPr>
      <w:r>
        <w:t xml:space="preserve">    </w:t>
      </w:r>
    </w:p>
    <w:p w14:paraId="04E5E8CD" w14:textId="77777777" w:rsidR="005E5B5B" w:rsidRDefault="005E5B5B" w:rsidP="005E5B5B">
      <w:pPr>
        <w:pStyle w:val="PL"/>
      </w:pPr>
      <w:r>
        <w:t xml:space="preserve">    grouping ausfInfo {</w:t>
      </w:r>
    </w:p>
    <w:p w14:paraId="0320B5C0" w14:textId="77777777" w:rsidR="005E5B5B" w:rsidRDefault="005E5B5B" w:rsidP="005E5B5B">
      <w:pPr>
        <w:pStyle w:val="PL"/>
      </w:pPr>
      <w:r>
        <w:t xml:space="preserve">      //optional support</w:t>
      </w:r>
    </w:p>
    <w:p w14:paraId="18E93FD9" w14:textId="77777777" w:rsidR="005E5B5B" w:rsidRDefault="005E5B5B" w:rsidP="005E5B5B">
      <w:pPr>
        <w:pStyle w:val="PL"/>
      </w:pPr>
      <w:r>
        <w:t xml:space="preserve">      </w:t>
      </w:r>
    </w:p>
    <w:p w14:paraId="47432B0C" w14:textId="77777777" w:rsidR="005E5B5B" w:rsidRDefault="005E5B5B" w:rsidP="005E5B5B">
      <w:pPr>
        <w:pStyle w:val="PL"/>
      </w:pPr>
      <w:r>
        <w:t xml:space="preserve">      leaf groupId {</w:t>
      </w:r>
    </w:p>
    <w:p w14:paraId="76D73336" w14:textId="77777777" w:rsidR="005E5B5B" w:rsidRDefault="005E5B5B" w:rsidP="005E5B5B">
      <w:pPr>
        <w:pStyle w:val="PL"/>
      </w:pPr>
      <w:r>
        <w:t xml:space="preserve">        description "Identity of the AUSF group. If not provided, the AUSF instance does not pertain to any AUSF group.";</w:t>
      </w:r>
    </w:p>
    <w:p w14:paraId="38D4A63D" w14:textId="77777777" w:rsidR="005E5B5B" w:rsidRDefault="005E5B5B" w:rsidP="005E5B5B">
      <w:pPr>
        <w:pStyle w:val="PL"/>
      </w:pPr>
      <w:r>
        <w:t xml:space="preserve">        //optional support</w:t>
      </w:r>
    </w:p>
    <w:p w14:paraId="50FA434F" w14:textId="77777777" w:rsidR="005E5B5B" w:rsidRDefault="005E5B5B" w:rsidP="005E5B5B">
      <w:pPr>
        <w:pStyle w:val="PL"/>
      </w:pPr>
      <w:r>
        <w:t xml:space="preserve">        type string;</w:t>
      </w:r>
    </w:p>
    <w:p w14:paraId="2BF4FCAD" w14:textId="77777777" w:rsidR="005E5B5B" w:rsidRDefault="005E5B5B" w:rsidP="005E5B5B">
      <w:pPr>
        <w:pStyle w:val="PL"/>
      </w:pPr>
      <w:r>
        <w:t xml:space="preserve">      }</w:t>
      </w:r>
    </w:p>
    <w:p w14:paraId="708E3D8E" w14:textId="77777777" w:rsidR="005E5B5B" w:rsidRDefault="005E5B5B" w:rsidP="005E5B5B">
      <w:pPr>
        <w:pStyle w:val="PL"/>
      </w:pPr>
      <w:r>
        <w:t xml:space="preserve">      </w:t>
      </w:r>
    </w:p>
    <w:p w14:paraId="1BDC6015" w14:textId="77777777" w:rsidR="005E5B5B" w:rsidRDefault="005E5B5B" w:rsidP="005E5B5B">
      <w:pPr>
        <w:pStyle w:val="PL"/>
      </w:pPr>
      <w:r>
        <w:t xml:space="preserve">      list supiRanges {</w:t>
      </w:r>
    </w:p>
    <w:p w14:paraId="705EC3E4" w14:textId="77777777" w:rsidR="005E5B5B" w:rsidRDefault="005E5B5B" w:rsidP="005E5B5B">
      <w:pPr>
        <w:pStyle w:val="PL"/>
      </w:pPr>
      <w:r>
        <w:t xml:space="preserve">        description "List of ranges of SUPIs that can be served by the AUSF instance. If not provided, the AUSF can serve any SUPI.";</w:t>
      </w:r>
    </w:p>
    <w:p w14:paraId="7E8DFFDB" w14:textId="77777777" w:rsidR="005E5B5B" w:rsidRDefault="005E5B5B" w:rsidP="005E5B5B">
      <w:pPr>
        <w:pStyle w:val="PL"/>
      </w:pPr>
      <w:r>
        <w:t xml:space="preserve">        key "start end pattern";</w:t>
      </w:r>
    </w:p>
    <w:p w14:paraId="289D627B" w14:textId="77777777" w:rsidR="005E5B5B" w:rsidRDefault="005E5B5B" w:rsidP="005E5B5B">
      <w:pPr>
        <w:pStyle w:val="PL"/>
      </w:pPr>
      <w:r>
        <w:t xml:space="preserve">        min-elements 1;</w:t>
      </w:r>
    </w:p>
    <w:p w14:paraId="38D7CE25" w14:textId="77777777" w:rsidR="005E5B5B" w:rsidRDefault="005E5B5B" w:rsidP="005E5B5B">
      <w:pPr>
        <w:pStyle w:val="PL"/>
      </w:pPr>
      <w:r>
        <w:t xml:space="preserve">        //optional support</w:t>
      </w:r>
    </w:p>
    <w:p w14:paraId="4A0C2387" w14:textId="77777777" w:rsidR="005E5B5B" w:rsidRDefault="005E5B5B" w:rsidP="005E5B5B">
      <w:pPr>
        <w:pStyle w:val="PL"/>
      </w:pPr>
      <w:r>
        <w:t xml:space="preserve">        uses SupiRange;</w:t>
      </w:r>
    </w:p>
    <w:p w14:paraId="4EBBD3D3" w14:textId="77777777" w:rsidR="005E5B5B" w:rsidRDefault="005E5B5B" w:rsidP="005E5B5B">
      <w:pPr>
        <w:pStyle w:val="PL"/>
      </w:pPr>
      <w:r>
        <w:t xml:space="preserve">      }</w:t>
      </w:r>
    </w:p>
    <w:p w14:paraId="16BA2111" w14:textId="77777777" w:rsidR="005E5B5B" w:rsidRDefault="005E5B5B" w:rsidP="005E5B5B">
      <w:pPr>
        <w:pStyle w:val="PL"/>
      </w:pPr>
      <w:r>
        <w:t xml:space="preserve">      </w:t>
      </w:r>
    </w:p>
    <w:p w14:paraId="7D9353BA" w14:textId="77777777" w:rsidR="005E5B5B" w:rsidRDefault="005E5B5B" w:rsidP="005E5B5B">
      <w:pPr>
        <w:pStyle w:val="PL"/>
      </w:pPr>
      <w:r>
        <w:t xml:space="preserve">      leaf-list routingIndicators {</w:t>
      </w:r>
    </w:p>
    <w:p w14:paraId="17FFFC83" w14:textId="77777777" w:rsidR="005E5B5B" w:rsidRDefault="005E5B5B" w:rsidP="005E5B5B">
      <w:pPr>
        <w:pStyle w:val="PL"/>
      </w:pPr>
      <w:r>
        <w:t xml:space="preserve">        description "List of Routing Indicator information that allows to route network signalling with SUCI</w:t>
      </w:r>
    </w:p>
    <w:p w14:paraId="5286DD78" w14:textId="77777777" w:rsidR="005E5B5B" w:rsidRDefault="005E5B5B" w:rsidP="005E5B5B">
      <w:pPr>
        <w:pStyle w:val="PL"/>
      </w:pPr>
      <w:r>
        <w:t xml:space="preserve">                     to the AUSF instance. If not provided, the AUSF can serve any Routing Indicator.</w:t>
      </w:r>
    </w:p>
    <w:p w14:paraId="1AEB210F" w14:textId="77777777" w:rsidR="005E5B5B" w:rsidRDefault="005E5B5B" w:rsidP="005E5B5B">
      <w:pPr>
        <w:pStyle w:val="PL"/>
      </w:pPr>
      <w:r>
        <w:t xml:space="preserve">                     Pattern: '^[0-9]{1,4}$'.";</w:t>
      </w:r>
    </w:p>
    <w:p w14:paraId="495FF578" w14:textId="77777777" w:rsidR="005E5B5B" w:rsidRDefault="005E5B5B" w:rsidP="005E5B5B">
      <w:pPr>
        <w:pStyle w:val="PL"/>
      </w:pPr>
      <w:r>
        <w:t xml:space="preserve">        //optional support</w:t>
      </w:r>
    </w:p>
    <w:p w14:paraId="0158DF34" w14:textId="77777777" w:rsidR="005E5B5B" w:rsidRDefault="005E5B5B" w:rsidP="005E5B5B">
      <w:pPr>
        <w:pStyle w:val="PL"/>
      </w:pPr>
      <w:r>
        <w:t xml:space="preserve">        min-elements 1;</w:t>
      </w:r>
    </w:p>
    <w:p w14:paraId="497782DD" w14:textId="77777777" w:rsidR="005E5B5B" w:rsidRDefault="005E5B5B" w:rsidP="005E5B5B">
      <w:pPr>
        <w:pStyle w:val="PL"/>
      </w:pPr>
      <w:r>
        <w:t xml:space="preserve">        type string;</w:t>
      </w:r>
    </w:p>
    <w:p w14:paraId="08E4423D" w14:textId="77777777" w:rsidR="005E5B5B" w:rsidRDefault="005E5B5B" w:rsidP="005E5B5B">
      <w:pPr>
        <w:pStyle w:val="PL"/>
      </w:pPr>
      <w:r>
        <w:t xml:space="preserve">      }</w:t>
      </w:r>
    </w:p>
    <w:p w14:paraId="37CDD6F5" w14:textId="77777777" w:rsidR="005E5B5B" w:rsidRDefault="005E5B5B" w:rsidP="005E5B5B">
      <w:pPr>
        <w:pStyle w:val="PL"/>
      </w:pPr>
      <w:r>
        <w:t xml:space="preserve">    }</w:t>
      </w:r>
    </w:p>
    <w:p w14:paraId="6EBC42B4" w14:textId="77777777" w:rsidR="005E5B5B" w:rsidRDefault="005E5B5B" w:rsidP="005E5B5B">
      <w:pPr>
        <w:pStyle w:val="PL"/>
      </w:pPr>
      <w:r>
        <w:t xml:space="preserve">    </w:t>
      </w:r>
    </w:p>
    <w:p w14:paraId="4757DB17" w14:textId="77777777" w:rsidR="005E5B5B" w:rsidRDefault="005E5B5B" w:rsidP="005E5B5B">
      <w:pPr>
        <w:pStyle w:val="PL"/>
      </w:pPr>
      <w:r>
        <w:t xml:space="preserve">    grouping amfInfo {</w:t>
      </w:r>
    </w:p>
    <w:p w14:paraId="107CEA2F" w14:textId="77777777" w:rsidR="005E5B5B" w:rsidRDefault="005E5B5B" w:rsidP="005E5B5B">
      <w:pPr>
        <w:pStyle w:val="PL"/>
      </w:pPr>
      <w:r>
        <w:t xml:space="preserve">      //optional support</w:t>
      </w:r>
    </w:p>
    <w:p w14:paraId="2330C4F9" w14:textId="77777777" w:rsidR="005E5B5B" w:rsidRDefault="005E5B5B" w:rsidP="005E5B5B">
      <w:pPr>
        <w:pStyle w:val="PL"/>
      </w:pPr>
      <w:r>
        <w:t xml:space="preserve">      </w:t>
      </w:r>
    </w:p>
    <w:p w14:paraId="21014B44" w14:textId="77777777" w:rsidR="005E5B5B" w:rsidRDefault="005E5B5B" w:rsidP="005E5B5B">
      <w:pPr>
        <w:pStyle w:val="PL"/>
      </w:pPr>
      <w:r>
        <w:t xml:space="preserve">      leaf amfRegionId {</w:t>
      </w:r>
    </w:p>
    <w:p w14:paraId="49B13C21" w14:textId="77777777" w:rsidR="005E5B5B" w:rsidRDefault="005E5B5B" w:rsidP="005E5B5B">
      <w:pPr>
        <w:pStyle w:val="PL"/>
      </w:pPr>
      <w:r>
        <w:t xml:space="preserve">        description "AMF region identifier";</w:t>
      </w:r>
    </w:p>
    <w:p w14:paraId="2F5CA252" w14:textId="77777777" w:rsidR="005E5B5B" w:rsidRDefault="005E5B5B" w:rsidP="005E5B5B">
      <w:pPr>
        <w:pStyle w:val="PL"/>
      </w:pPr>
      <w:r>
        <w:t xml:space="preserve">        type string;</w:t>
      </w:r>
    </w:p>
    <w:p w14:paraId="0FCBDF96" w14:textId="77777777" w:rsidR="005E5B5B" w:rsidRDefault="005E5B5B" w:rsidP="005E5B5B">
      <w:pPr>
        <w:pStyle w:val="PL"/>
      </w:pPr>
      <w:r>
        <w:t xml:space="preserve">      }</w:t>
      </w:r>
    </w:p>
    <w:p w14:paraId="1B4D2F06" w14:textId="77777777" w:rsidR="005E5B5B" w:rsidRDefault="005E5B5B" w:rsidP="005E5B5B">
      <w:pPr>
        <w:pStyle w:val="PL"/>
      </w:pPr>
      <w:r>
        <w:t xml:space="preserve">      </w:t>
      </w:r>
    </w:p>
    <w:p w14:paraId="7B11AF20" w14:textId="77777777" w:rsidR="005E5B5B" w:rsidRDefault="005E5B5B" w:rsidP="005E5B5B">
      <w:pPr>
        <w:pStyle w:val="PL"/>
      </w:pPr>
      <w:r>
        <w:t xml:space="preserve">      leaf amfSetId {</w:t>
      </w:r>
    </w:p>
    <w:p w14:paraId="7078566F" w14:textId="77777777" w:rsidR="005E5B5B" w:rsidRDefault="005E5B5B" w:rsidP="005E5B5B">
      <w:pPr>
        <w:pStyle w:val="PL"/>
      </w:pPr>
      <w:r>
        <w:t xml:space="preserve">        description "AMF set identifier";</w:t>
      </w:r>
    </w:p>
    <w:p w14:paraId="5398CB3F" w14:textId="77777777" w:rsidR="005E5B5B" w:rsidRDefault="005E5B5B" w:rsidP="005E5B5B">
      <w:pPr>
        <w:pStyle w:val="PL"/>
      </w:pPr>
      <w:r>
        <w:t xml:space="preserve">        type string;</w:t>
      </w:r>
    </w:p>
    <w:p w14:paraId="27BA1185" w14:textId="77777777" w:rsidR="005E5B5B" w:rsidRDefault="005E5B5B" w:rsidP="005E5B5B">
      <w:pPr>
        <w:pStyle w:val="PL"/>
      </w:pPr>
      <w:r>
        <w:t xml:space="preserve">      }</w:t>
      </w:r>
    </w:p>
    <w:p w14:paraId="283EE8CB" w14:textId="77777777" w:rsidR="005E5B5B" w:rsidRDefault="005E5B5B" w:rsidP="005E5B5B">
      <w:pPr>
        <w:pStyle w:val="PL"/>
      </w:pPr>
      <w:r>
        <w:t xml:space="preserve">      </w:t>
      </w:r>
    </w:p>
    <w:p w14:paraId="1075868C" w14:textId="77777777" w:rsidR="005E5B5B" w:rsidRDefault="005E5B5B" w:rsidP="005E5B5B">
      <w:pPr>
        <w:pStyle w:val="PL"/>
      </w:pPr>
      <w:r>
        <w:t xml:space="preserve">      list guamiList {</w:t>
      </w:r>
    </w:p>
    <w:p w14:paraId="07B75153" w14:textId="77777777" w:rsidR="005E5B5B" w:rsidRDefault="005E5B5B" w:rsidP="005E5B5B">
      <w:pPr>
        <w:pStyle w:val="PL"/>
      </w:pPr>
      <w:r>
        <w:t xml:space="preserve">        description "List of supported GUAMIs.";</w:t>
      </w:r>
    </w:p>
    <w:p w14:paraId="1EB793ED" w14:textId="77777777" w:rsidR="005E5B5B" w:rsidRDefault="005E5B5B" w:rsidP="005E5B5B">
      <w:pPr>
        <w:pStyle w:val="PL"/>
      </w:pPr>
      <w:r>
        <w:t xml:space="preserve">        </w:t>
      </w:r>
    </w:p>
    <w:p w14:paraId="03B2BC79" w14:textId="77777777" w:rsidR="005E5B5B" w:rsidRDefault="005E5B5B" w:rsidP="005E5B5B">
      <w:pPr>
        <w:pStyle w:val="PL"/>
      </w:pPr>
      <w:r>
        <w:t xml:space="preserve">        key idx; //no obvious leaf to use as a key</w:t>
      </w:r>
    </w:p>
    <w:p w14:paraId="7AF52B78" w14:textId="77777777" w:rsidR="005E5B5B" w:rsidRDefault="005E5B5B" w:rsidP="005E5B5B">
      <w:pPr>
        <w:pStyle w:val="PL"/>
      </w:pPr>
      <w:r>
        <w:t xml:space="preserve">        leaf idx { type uint32; }</w:t>
      </w:r>
    </w:p>
    <w:p w14:paraId="2A919FAB" w14:textId="77777777" w:rsidR="005E5B5B" w:rsidRDefault="005E5B5B" w:rsidP="005E5B5B">
      <w:pPr>
        <w:pStyle w:val="PL"/>
      </w:pPr>
      <w:r>
        <w:t xml:space="preserve">        </w:t>
      </w:r>
    </w:p>
    <w:p w14:paraId="2FA72D60" w14:textId="77777777" w:rsidR="005E5B5B" w:rsidRDefault="005E5B5B" w:rsidP="005E5B5B">
      <w:pPr>
        <w:pStyle w:val="PL"/>
      </w:pPr>
      <w:r>
        <w:t xml:space="preserve">        min-elements 1;</w:t>
      </w:r>
    </w:p>
    <w:p w14:paraId="3B8495F0" w14:textId="77777777" w:rsidR="005E5B5B" w:rsidRDefault="005E5B5B" w:rsidP="005E5B5B">
      <w:pPr>
        <w:pStyle w:val="PL"/>
      </w:pPr>
      <w:r>
        <w:t xml:space="preserve">        uses Guami;</w:t>
      </w:r>
    </w:p>
    <w:p w14:paraId="6878FEC3" w14:textId="77777777" w:rsidR="005E5B5B" w:rsidRDefault="005E5B5B" w:rsidP="005E5B5B">
      <w:pPr>
        <w:pStyle w:val="PL"/>
      </w:pPr>
      <w:r>
        <w:t xml:space="preserve">      }</w:t>
      </w:r>
    </w:p>
    <w:p w14:paraId="04D2723C" w14:textId="77777777" w:rsidR="005E5B5B" w:rsidRDefault="005E5B5B" w:rsidP="005E5B5B">
      <w:pPr>
        <w:pStyle w:val="PL"/>
      </w:pPr>
      <w:r>
        <w:t xml:space="preserve">      </w:t>
      </w:r>
    </w:p>
    <w:p w14:paraId="187510C9" w14:textId="77777777" w:rsidR="005E5B5B" w:rsidRDefault="005E5B5B" w:rsidP="005E5B5B">
      <w:pPr>
        <w:pStyle w:val="PL"/>
      </w:pPr>
      <w:r>
        <w:t xml:space="preserve">      list taiList {</w:t>
      </w:r>
    </w:p>
    <w:p w14:paraId="5E11B035" w14:textId="77777777" w:rsidR="005E5B5B" w:rsidRDefault="005E5B5B" w:rsidP="005E5B5B">
      <w:pPr>
        <w:pStyle w:val="PL"/>
      </w:pPr>
      <w:r>
        <w:t xml:space="preserve">        description "The list of TAIs the AMF can serve. It may contain the non-3GPP access TAI.</w:t>
      </w:r>
    </w:p>
    <w:p w14:paraId="67A1BC24" w14:textId="77777777" w:rsidR="005E5B5B" w:rsidRDefault="005E5B5B" w:rsidP="005E5B5B">
      <w:pPr>
        <w:pStyle w:val="PL"/>
      </w:pPr>
      <w:r>
        <w:t xml:space="preserve">                     The absence of this attribute and the taiRangeList attribute indicate that</w:t>
      </w:r>
    </w:p>
    <w:p w14:paraId="42BB9795" w14:textId="77777777" w:rsidR="005E5B5B" w:rsidRDefault="005E5B5B" w:rsidP="005E5B5B">
      <w:pPr>
        <w:pStyle w:val="PL"/>
      </w:pPr>
      <w:r>
        <w:t xml:space="preserve">                     the AMF can be selected for any TAI in the serving network.";</w:t>
      </w:r>
    </w:p>
    <w:p w14:paraId="31B2F530" w14:textId="77777777" w:rsidR="005E5B5B" w:rsidRDefault="005E5B5B" w:rsidP="005E5B5B">
      <w:pPr>
        <w:pStyle w:val="PL"/>
      </w:pPr>
      <w:r>
        <w:t xml:space="preserve">        </w:t>
      </w:r>
    </w:p>
    <w:p w14:paraId="397505E9" w14:textId="77777777" w:rsidR="005E5B5B" w:rsidRDefault="005E5B5B" w:rsidP="005E5B5B">
      <w:pPr>
        <w:pStyle w:val="PL"/>
      </w:pPr>
      <w:r>
        <w:t xml:space="preserve">        key idx; //no obvious leaf to use as a key</w:t>
      </w:r>
    </w:p>
    <w:p w14:paraId="59707C75" w14:textId="77777777" w:rsidR="005E5B5B" w:rsidRDefault="005E5B5B" w:rsidP="005E5B5B">
      <w:pPr>
        <w:pStyle w:val="PL"/>
        <w:rPr>
          <w:lang w:val="fr-FR"/>
        </w:rPr>
      </w:pPr>
      <w:r>
        <w:t xml:space="preserve">        </w:t>
      </w:r>
      <w:r>
        <w:rPr>
          <w:lang w:val="fr-FR"/>
        </w:rPr>
        <w:t>leaf idx { type uint32; }</w:t>
      </w:r>
    </w:p>
    <w:p w14:paraId="4B6372EA" w14:textId="77777777" w:rsidR="005E5B5B" w:rsidRDefault="005E5B5B" w:rsidP="005E5B5B">
      <w:pPr>
        <w:pStyle w:val="PL"/>
        <w:rPr>
          <w:lang w:val="fr-FR"/>
        </w:rPr>
      </w:pPr>
      <w:r>
        <w:rPr>
          <w:lang w:val="fr-FR"/>
        </w:rPr>
        <w:t xml:space="preserve">        </w:t>
      </w:r>
    </w:p>
    <w:p w14:paraId="413C4FC1" w14:textId="77777777" w:rsidR="005E5B5B" w:rsidRDefault="005E5B5B" w:rsidP="005E5B5B">
      <w:pPr>
        <w:pStyle w:val="PL"/>
        <w:rPr>
          <w:lang w:val="fr-FR"/>
        </w:rPr>
      </w:pPr>
      <w:r>
        <w:rPr>
          <w:lang w:val="fr-FR"/>
        </w:rPr>
        <w:t xml:space="preserve">        //optional support</w:t>
      </w:r>
    </w:p>
    <w:p w14:paraId="41CC634C" w14:textId="77777777" w:rsidR="005E5B5B" w:rsidRDefault="005E5B5B" w:rsidP="005E5B5B">
      <w:pPr>
        <w:pStyle w:val="PL"/>
        <w:rPr>
          <w:lang w:val="fr-FR"/>
        </w:rPr>
      </w:pPr>
      <w:r>
        <w:rPr>
          <w:lang w:val="fr-FR"/>
        </w:rPr>
        <w:t xml:space="preserve">        min-elements 1;</w:t>
      </w:r>
    </w:p>
    <w:p w14:paraId="590A3FB0" w14:textId="77777777" w:rsidR="005E5B5B" w:rsidRDefault="005E5B5B" w:rsidP="005E5B5B">
      <w:pPr>
        <w:pStyle w:val="PL"/>
        <w:rPr>
          <w:lang w:val="fr-FR"/>
        </w:rPr>
      </w:pPr>
      <w:r>
        <w:rPr>
          <w:lang w:val="fr-FR"/>
        </w:rPr>
        <w:t xml:space="preserve">        uses Tai;</w:t>
      </w:r>
    </w:p>
    <w:p w14:paraId="793A1E0C" w14:textId="77777777" w:rsidR="005E5B5B" w:rsidRDefault="005E5B5B" w:rsidP="005E5B5B">
      <w:pPr>
        <w:pStyle w:val="PL"/>
        <w:rPr>
          <w:lang w:val="fr-FR"/>
        </w:rPr>
      </w:pPr>
      <w:r>
        <w:rPr>
          <w:lang w:val="fr-FR"/>
        </w:rPr>
        <w:t xml:space="preserve">      }</w:t>
      </w:r>
    </w:p>
    <w:p w14:paraId="459FADC4" w14:textId="77777777" w:rsidR="005E5B5B" w:rsidRDefault="005E5B5B" w:rsidP="005E5B5B">
      <w:pPr>
        <w:pStyle w:val="PL"/>
        <w:rPr>
          <w:lang w:val="fr-FR"/>
        </w:rPr>
      </w:pPr>
      <w:r>
        <w:rPr>
          <w:lang w:val="fr-FR"/>
        </w:rPr>
        <w:t xml:space="preserve">      </w:t>
      </w:r>
    </w:p>
    <w:p w14:paraId="19DA1857" w14:textId="77777777" w:rsidR="005E5B5B" w:rsidRDefault="005E5B5B" w:rsidP="005E5B5B">
      <w:pPr>
        <w:pStyle w:val="PL"/>
        <w:rPr>
          <w:lang w:val="fr-FR"/>
        </w:rPr>
      </w:pPr>
      <w:r>
        <w:rPr>
          <w:lang w:val="fr-FR"/>
        </w:rPr>
        <w:t xml:space="preserve">      list taiRangeList {</w:t>
      </w:r>
    </w:p>
    <w:p w14:paraId="5EE476CE" w14:textId="77777777" w:rsidR="005E5B5B" w:rsidRDefault="005E5B5B" w:rsidP="005E5B5B">
      <w:pPr>
        <w:pStyle w:val="PL"/>
      </w:pPr>
      <w:r>
        <w:rPr>
          <w:lang w:val="fr-FR"/>
        </w:rPr>
        <w:t xml:space="preserve">        </w:t>
      </w:r>
      <w:r>
        <w:t>description "The range of TAIs the AMF can serve. The absence of this attribute and the taiList</w:t>
      </w:r>
    </w:p>
    <w:p w14:paraId="7DAE9553" w14:textId="77777777" w:rsidR="005E5B5B" w:rsidRDefault="005E5B5B" w:rsidP="005E5B5B">
      <w:pPr>
        <w:pStyle w:val="PL"/>
      </w:pPr>
      <w:r>
        <w:t xml:space="preserve">                     attribute indicate that the AMF can be selected for any TAI in the serving network.";</w:t>
      </w:r>
    </w:p>
    <w:p w14:paraId="2DA37ED9" w14:textId="77777777" w:rsidR="005E5B5B" w:rsidRDefault="005E5B5B" w:rsidP="005E5B5B">
      <w:pPr>
        <w:pStyle w:val="PL"/>
      </w:pPr>
      <w:r>
        <w:t xml:space="preserve">        //optional support</w:t>
      </w:r>
    </w:p>
    <w:p w14:paraId="744621AC" w14:textId="77777777" w:rsidR="005E5B5B" w:rsidRDefault="005E5B5B" w:rsidP="005E5B5B">
      <w:pPr>
        <w:pStyle w:val="PL"/>
      </w:pPr>
      <w:r>
        <w:t xml:space="preserve">        min-elements 1;</w:t>
      </w:r>
    </w:p>
    <w:p w14:paraId="4186B154" w14:textId="77777777" w:rsidR="005E5B5B" w:rsidRDefault="005E5B5B" w:rsidP="005E5B5B">
      <w:pPr>
        <w:pStyle w:val="PL"/>
      </w:pPr>
      <w:r>
        <w:t xml:space="preserve">        key idx; //no obvious leaf to use as a key</w:t>
      </w:r>
    </w:p>
    <w:p w14:paraId="674DC871" w14:textId="77777777" w:rsidR="005E5B5B" w:rsidRDefault="005E5B5B" w:rsidP="005E5B5B">
      <w:pPr>
        <w:pStyle w:val="PL"/>
        <w:rPr>
          <w:lang w:val="fr-FR"/>
        </w:rPr>
      </w:pPr>
      <w:r>
        <w:t xml:space="preserve">        </w:t>
      </w:r>
      <w:r>
        <w:rPr>
          <w:lang w:val="fr-FR"/>
        </w:rPr>
        <w:t>leaf idx { type uint32; }</w:t>
      </w:r>
    </w:p>
    <w:p w14:paraId="2E0F8A97" w14:textId="77777777" w:rsidR="005E5B5B" w:rsidRDefault="005E5B5B" w:rsidP="005E5B5B">
      <w:pPr>
        <w:pStyle w:val="PL"/>
        <w:rPr>
          <w:lang w:val="fr-FR"/>
        </w:rPr>
      </w:pPr>
      <w:r>
        <w:rPr>
          <w:lang w:val="fr-FR"/>
        </w:rPr>
        <w:t xml:space="preserve">        uses TaiRange;</w:t>
      </w:r>
    </w:p>
    <w:p w14:paraId="2544A025" w14:textId="77777777" w:rsidR="005E5B5B" w:rsidRDefault="005E5B5B" w:rsidP="005E5B5B">
      <w:pPr>
        <w:pStyle w:val="PL"/>
      </w:pPr>
      <w:r>
        <w:rPr>
          <w:lang w:val="fr-FR"/>
        </w:rPr>
        <w:t xml:space="preserve">      </w:t>
      </w:r>
      <w:r>
        <w:t>}</w:t>
      </w:r>
    </w:p>
    <w:p w14:paraId="54C06463" w14:textId="77777777" w:rsidR="005E5B5B" w:rsidRDefault="005E5B5B" w:rsidP="005E5B5B">
      <w:pPr>
        <w:pStyle w:val="PL"/>
      </w:pPr>
      <w:r>
        <w:t xml:space="preserve">      </w:t>
      </w:r>
    </w:p>
    <w:p w14:paraId="73D80599" w14:textId="77777777" w:rsidR="005E5B5B" w:rsidRDefault="005E5B5B" w:rsidP="005E5B5B">
      <w:pPr>
        <w:pStyle w:val="PL"/>
      </w:pPr>
      <w:r>
        <w:t xml:space="preserve">      list backupInfoAmfFailure {</w:t>
      </w:r>
    </w:p>
    <w:p w14:paraId="415BC467" w14:textId="77777777" w:rsidR="005E5B5B" w:rsidRDefault="005E5B5B" w:rsidP="005E5B5B">
      <w:pPr>
        <w:pStyle w:val="PL"/>
      </w:pPr>
      <w:r>
        <w:t xml:space="preserve">        description "List of GUAMIs for which the AMF acts as a backup for AMF failure.";</w:t>
      </w:r>
    </w:p>
    <w:p w14:paraId="788A8D23" w14:textId="77777777" w:rsidR="005E5B5B" w:rsidRDefault="005E5B5B" w:rsidP="005E5B5B">
      <w:pPr>
        <w:pStyle w:val="PL"/>
      </w:pPr>
      <w:r>
        <w:t xml:space="preserve">        </w:t>
      </w:r>
    </w:p>
    <w:p w14:paraId="7655833A" w14:textId="77777777" w:rsidR="005E5B5B" w:rsidRDefault="005E5B5B" w:rsidP="005E5B5B">
      <w:pPr>
        <w:pStyle w:val="PL"/>
      </w:pPr>
      <w:r>
        <w:t xml:space="preserve">        key idx; //no obvious leaf to use as a key</w:t>
      </w:r>
    </w:p>
    <w:p w14:paraId="499850AA" w14:textId="77777777" w:rsidR="005E5B5B" w:rsidRDefault="005E5B5B" w:rsidP="005E5B5B">
      <w:pPr>
        <w:pStyle w:val="PL"/>
      </w:pPr>
      <w:r>
        <w:t xml:space="preserve">        leaf idx { type uint32; }</w:t>
      </w:r>
    </w:p>
    <w:p w14:paraId="735B68B0" w14:textId="77777777" w:rsidR="005E5B5B" w:rsidRDefault="005E5B5B" w:rsidP="005E5B5B">
      <w:pPr>
        <w:pStyle w:val="PL"/>
      </w:pPr>
      <w:r>
        <w:t xml:space="preserve">        </w:t>
      </w:r>
    </w:p>
    <w:p w14:paraId="14CC2D76" w14:textId="77777777" w:rsidR="005E5B5B" w:rsidRDefault="005E5B5B" w:rsidP="005E5B5B">
      <w:pPr>
        <w:pStyle w:val="PL"/>
      </w:pPr>
      <w:r>
        <w:t xml:space="preserve">        //optional support</w:t>
      </w:r>
    </w:p>
    <w:p w14:paraId="77F8D5B7" w14:textId="77777777" w:rsidR="005E5B5B" w:rsidRDefault="005E5B5B" w:rsidP="005E5B5B">
      <w:pPr>
        <w:pStyle w:val="PL"/>
      </w:pPr>
      <w:r>
        <w:t xml:space="preserve">        min-elements 1;</w:t>
      </w:r>
    </w:p>
    <w:p w14:paraId="202BC31F" w14:textId="77777777" w:rsidR="005E5B5B" w:rsidRDefault="005E5B5B" w:rsidP="005E5B5B">
      <w:pPr>
        <w:pStyle w:val="PL"/>
      </w:pPr>
      <w:r>
        <w:t xml:space="preserve">        uses Guami;</w:t>
      </w:r>
    </w:p>
    <w:p w14:paraId="49E936A1" w14:textId="77777777" w:rsidR="005E5B5B" w:rsidRDefault="005E5B5B" w:rsidP="005E5B5B">
      <w:pPr>
        <w:pStyle w:val="PL"/>
      </w:pPr>
      <w:r>
        <w:t xml:space="preserve">      }</w:t>
      </w:r>
    </w:p>
    <w:p w14:paraId="12E1AB70" w14:textId="77777777" w:rsidR="005E5B5B" w:rsidRDefault="005E5B5B" w:rsidP="005E5B5B">
      <w:pPr>
        <w:pStyle w:val="PL"/>
      </w:pPr>
      <w:r>
        <w:t xml:space="preserve">      </w:t>
      </w:r>
    </w:p>
    <w:p w14:paraId="767A9F35" w14:textId="77777777" w:rsidR="005E5B5B" w:rsidRDefault="005E5B5B" w:rsidP="005E5B5B">
      <w:pPr>
        <w:pStyle w:val="PL"/>
      </w:pPr>
      <w:r>
        <w:t xml:space="preserve">      list backupInfoAmfRemoval {</w:t>
      </w:r>
    </w:p>
    <w:p w14:paraId="593AA4F2" w14:textId="77777777" w:rsidR="005E5B5B" w:rsidRDefault="005E5B5B" w:rsidP="005E5B5B">
      <w:pPr>
        <w:pStyle w:val="PL"/>
      </w:pPr>
      <w:r>
        <w:t xml:space="preserve">        description "List of GUAMIs for which the AMF acts as a backup for planned AMF removal.";</w:t>
      </w:r>
    </w:p>
    <w:p w14:paraId="39D6B8F2" w14:textId="77777777" w:rsidR="005E5B5B" w:rsidRDefault="005E5B5B" w:rsidP="005E5B5B">
      <w:pPr>
        <w:pStyle w:val="PL"/>
      </w:pPr>
      <w:r>
        <w:t xml:space="preserve">        </w:t>
      </w:r>
    </w:p>
    <w:p w14:paraId="7D81FE5E" w14:textId="77777777" w:rsidR="005E5B5B" w:rsidRDefault="005E5B5B" w:rsidP="005E5B5B">
      <w:pPr>
        <w:pStyle w:val="PL"/>
      </w:pPr>
      <w:r>
        <w:t xml:space="preserve">        key idx; //no obvious leaf to use as a key</w:t>
      </w:r>
    </w:p>
    <w:p w14:paraId="7F084FE9" w14:textId="77777777" w:rsidR="005E5B5B" w:rsidRDefault="005E5B5B" w:rsidP="005E5B5B">
      <w:pPr>
        <w:pStyle w:val="PL"/>
      </w:pPr>
      <w:r>
        <w:t xml:space="preserve">        leaf idx { type uint32; }</w:t>
      </w:r>
    </w:p>
    <w:p w14:paraId="7CEE8FE8" w14:textId="77777777" w:rsidR="005E5B5B" w:rsidRDefault="005E5B5B" w:rsidP="005E5B5B">
      <w:pPr>
        <w:pStyle w:val="PL"/>
      </w:pPr>
      <w:r>
        <w:t xml:space="preserve">        </w:t>
      </w:r>
    </w:p>
    <w:p w14:paraId="6713B7A2" w14:textId="77777777" w:rsidR="005E5B5B" w:rsidRDefault="005E5B5B" w:rsidP="005E5B5B">
      <w:pPr>
        <w:pStyle w:val="PL"/>
      </w:pPr>
      <w:r>
        <w:t xml:space="preserve">        //optional support</w:t>
      </w:r>
    </w:p>
    <w:p w14:paraId="7A78A188" w14:textId="77777777" w:rsidR="005E5B5B" w:rsidRDefault="005E5B5B" w:rsidP="005E5B5B">
      <w:pPr>
        <w:pStyle w:val="PL"/>
      </w:pPr>
      <w:r>
        <w:t xml:space="preserve">        min-elements 1;</w:t>
      </w:r>
    </w:p>
    <w:p w14:paraId="00D9DCE4" w14:textId="77777777" w:rsidR="005E5B5B" w:rsidRDefault="005E5B5B" w:rsidP="005E5B5B">
      <w:pPr>
        <w:pStyle w:val="PL"/>
      </w:pPr>
      <w:r>
        <w:t xml:space="preserve">        uses Guami;</w:t>
      </w:r>
    </w:p>
    <w:p w14:paraId="40FBBB52" w14:textId="77777777" w:rsidR="005E5B5B" w:rsidRDefault="005E5B5B" w:rsidP="005E5B5B">
      <w:pPr>
        <w:pStyle w:val="PL"/>
      </w:pPr>
      <w:r>
        <w:t xml:space="preserve">      }</w:t>
      </w:r>
    </w:p>
    <w:p w14:paraId="144DFDE1" w14:textId="77777777" w:rsidR="005E5B5B" w:rsidRDefault="005E5B5B" w:rsidP="005E5B5B">
      <w:pPr>
        <w:pStyle w:val="PL"/>
      </w:pPr>
      <w:r>
        <w:t xml:space="preserve">      </w:t>
      </w:r>
    </w:p>
    <w:p w14:paraId="0F114B73" w14:textId="77777777" w:rsidR="005E5B5B" w:rsidRDefault="005E5B5B" w:rsidP="005E5B5B">
      <w:pPr>
        <w:pStyle w:val="PL"/>
      </w:pPr>
      <w:r>
        <w:t xml:space="preserve">      list n2InterfaceAmfInfo {</w:t>
      </w:r>
    </w:p>
    <w:p w14:paraId="258842C9" w14:textId="77777777" w:rsidR="005E5B5B" w:rsidRDefault="005E5B5B" w:rsidP="005E5B5B">
      <w:pPr>
        <w:pStyle w:val="PL"/>
      </w:pPr>
      <w:r>
        <w:t xml:space="preserve">        description "N2 interface information of the AMF. This information needs not be sent in NF Discovery responses.</w:t>
      </w:r>
    </w:p>
    <w:p w14:paraId="7776E1D9" w14:textId="77777777" w:rsidR="005E5B5B" w:rsidRDefault="005E5B5B" w:rsidP="005E5B5B">
      <w:pPr>
        <w:pStyle w:val="PL"/>
      </w:pPr>
      <w:r>
        <w:t xml:space="preserve">                     It may be used by the NRF to update the DNS for AMF discovery by the 5G Access Network.";</w:t>
      </w:r>
    </w:p>
    <w:p w14:paraId="26C330F4" w14:textId="77777777" w:rsidR="005E5B5B" w:rsidRDefault="005E5B5B" w:rsidP="005E5B5B">
      <w:pPr>
        <w:pStyle w:val="PL"/>
      </w:pPr>
      <w:r>
        <w:t xml:space="preserve">        </w:t>
      </w:r>
    </w:p>
    <w:p w14:paraId="2939C281" w14:textId="77777777" w:rsidR="005E5B5B" w:rsidRDefault="005E5B5B" w:rsidP="005E5B5B">
      <w:pPr>
        <w:pStyle w:val="PL"/>
      </w:pPr>
      <w:r>
        <w:t xml:space="preserve">        //optional support</w:t>
      </w:r>
    </w:p>
    <w:p w14:paraId="27E79BBE" w14:textId="77777777" w:rsidR="005E5B5B" w:rsidRDefault="005E5B5B" w:rsidP="005E5B5B">
      <w:pPr>
        <w:pStyle w:val="PL"/>
      </w:pPr>
      <w:r>
        <w:t xml:space="preserve">        max-elements 1;</w:t>
      </w:r>
    </w:p>
    <w:p w14:paraId="7B4E896F" w14:textId="77777777" w:rsidR="005E5B5B" w:rsidRDefault="005E5B5B" w:rsidP="005E5B5B">
      <w:pPr>
        <w:pStyle w:val="PL"/>
      </w:pPr>
      <w:r>
        <w:t xml:space="preserve">        key idx; //no obvious leaf to use as a key</w:t>
      </w:r>
    </w:p>
    <w:p w14:paraId="0EFB571F" w14:textId="77777777" w:rsidR="005E5B5B" w:rsidRDefault="005E5B5B" w:rsidP="005E5B5B">
      <w:pPr>
        <w:pStyle w:val="PL"/>
      </w:pPr>
      <w:r>
        <w:t xml:space="preserve">        leaf idx { type uint32; }</w:t>
      </w:r>
    </w:p>
    <w:p w14:paraId="5B49F409" w14:textId="77777777" w:rsidR="005E5B5B" w:rsidRDefault="005E5B5B" w:rsidP="005E5B5B">
      <w:pPr>
        <w:pStyle w:val="PL"/>
      </w:pPr>
      <w:r>
        <w:t xml:space="preserve">        uses N2InterfaceAmfInfo;</w:t>
      </w:r>
    </w:p>
    <w:p w14:paraId="3F23EAD1" w14:textId="77777777" w:rsidR="005E5B5B" w:rsidRDefault="005E5B5B" w:rsidP="005E5B5B">
      <w:pPr>
        <w:pStyle w:val="PL"/>
      </w:pPr>
      <w:r>
        <w:t xml:space="preserve">      }</w:t>
      </w:r>
    </w:p>
    <w:p w14:paraId="5FF41CD4" w14:textId="77777777" w:rsidR="005E5B5B" w:rsidRDefault="005E5B5B" w:rsidP="005E5B5B">
      <w:pPr>
        <w:pStyle w:val="PL"/>
      </w:pPr>
      <w:r>
        <w:t xml:space="preserve">    }</w:t>
      </w:r>
    </w:p>
    <w:p w14:paraId="3302E71B" w14:textId="77777777" w:rsidR="005E5B5B" w:rsidRDefault="005E5B5B" w:rsidP="005E5B5B">
      <w:pPr>
        <w:pStyle w:val="PL"/>
      </w:pPr>
      <w:r>
        <w:t xml:space="preserve">    </w:t>
      </w:r>
    </w:p>
    <w:p w14:paraId="1168B47A" w14:textId="77777777" w:rsidR="005E5B5B" w:rsidRDefault="005E5B5B" w:rsidP="005E5B5B">
      <w:pPr>
        <w:pStyle w:val="PL"/>
      </w:pPr>
      <w:r>
        <w:t xml:space="preserve">    grouping smfInfo {</w:t>
      </w:r>
    </w:p>
    <w:p w14:paraId="78E0729A" w14:textId="77777777" w:rsidR="005E5B5B" w:rsidRDefault="005E5B5B" w:rsidP="005E5B5B">
      <w:pPr>
        <w:pStyle w:val="PL"/>
      </w:pPr>
      <w:r>
        <w:t xml:space="preserve">      //optional support</w:t>
      </w:r>
    </w:p>
    <w:p w14:paraId="55996652" w14:textId="77777777" w:rsidR="005E5B5B" w:rsidRDefault="005E5B5B" w:rsidP="005E5B5B">
      <w:pPr>
        <w:pStyle w:val="PL"/>
      </w:pPr>
      <w:r>
        <w:t xml:space="preserve">      </w:t>
      </w:r>
    </w:p>
    <w:p w14:paraId="78F732AD" w14:textId="77777777" w:rsidR="005E5B5B" w:rsidRDefault="005E5B5B" w:rsidP="005E5B5B">
      <w:pPr>
        <w:pStyle w:val="PL"/>
      </w:pPr>
      <w:r>
        <w:t xml:space="preserve">      list sNssaiSmfInfoList {</w:t>
      </w:r>
    </w:p>
    <w:p w14:paraId="3E5FFD5A" w14:textId="77777777" w:rsidR="005E5B5B" w:rsidRDefault="005E5B5B" w:rsidP="005E5B5B">
      <w:pPr>
        <w:pStyle w:val="PL"/>
      </w:pPr>
      <w:r>
        <w:t xml:space="preserve">        description "List of parameters supported by the SMF per S-NSSAI.";</w:t>
      </w:r>
    </w:p>
    <w:p w14:paraId="03872BC2" w14:textId="77777777" w:rsidR="005E5B5B" w:rsidRDefault="005E5B5B" w:rsidP="005E5B5B">
      <w:pPr>
        <w:pStyle w:val="PL"/>
      </w:pPr>
      <w:r>
        <w:t xml:space="preserve">        min-elements 1;</w:t>
      </w:r>
    </w:p>
    <w:p w14:paraId="73A65E95" w14:textId="77777777" w:rsidR="005E5B5B" w:rsidRDefault="005E5B5B" w:rsidP="005E5B5B">
      <w:pPr>
        <w:pStyle w:val="PL"/>
      </w:pPr>
      <w:r>
        <w:t xml:space="preserve">        key idx; //no obvious leaf to use as a key</w:t>
      </w:r>
    </w:p>
    <w:p w14:paraId="5087614E" w14:textId="77777777" w:rsidR="005E5B5B" w:rsidRDefault="005E5B5B" w:rsidP="005E5B5B">
      <w:pPr>
        <w:pStyle w:val="PL"/>
      </w:pPr>
      <w:r>
        <w:t xml:space="preserve">        leaf idx { type uint32; }</w:t>
      </w:r>
    </w:p>
    <w:p w14:paraId="74ACCBD1" w14:textId="77777777" w:rsidR="005E5B5B" w:rsidRDefault="005E5B5B" w:rsidP="005E5B5B">
      <w:pPr>
        <w:pStyle w:val="PL"/>
      </w:pPr>
      <w:r>
        <w:t xml:space="preserve">        uses sNssaiSmfInfoItem;</w:t>
      </w:r>
    </w:p>
    <w:p w14:paraId="24141301" w14:textId="77777777" w:rsidR="005E5B5B" w:rsidRDefault="005E5B5B" w:rsidP="005E5B5B">
      <w:pPr>
        <w:pStyle w:val="PL"/>
      </w:pPr>
      <w:r>
        <w:t xml:space="preserve">      }</w:t>
      </w:r>
    </w:p>
    <w:p w14:paraId="3129CD6E" w14:textId="77777777" w:rsidR="005E5B5B" w:rsidRDefault="005E5B5B" w:rsidP="005E5B5B">
      <w:pPr>
        <w:pStyle w:val="PL"/>
      </w:pPr>
      <w:r>
        <w:t xml:space="preserve">      </w:t>
      </w:r>
    </w:p>
    <w:p w14:paraId="2BBAB40D" w14:textId="77777777" w:rsidR="005E5B5B" w:rsidRDefault="005E5B5B" w:rsidP="005E5B5B">
      <w:pPr>
        <w:pStyle w:val="PL"/>
      </w:pPr>
      <w:r>
        <w:t xml:space="preserve">      list taiList {</w:t>
      </w:r>
    </w:p>
    <w:p w14:paraId="349A2E51" w14:textId="77777777" w:rsidR="005E5B5B" w:rsidRDefault="005E5B5B" w:rsidP="005E5B5B">
      <w:pPr>
        <w:pStyle w:val="PL"/>
      </w:pPr>
      <w:r>
        <w:t xml:space="preserve">        description "The list of TAIs the SMF can serve. It may contain the non-3GPP access TAI.</w:t>
      </w:r>
    </w:p>
    <w:p w14:paraId="19EF99DE" w14:textId="77777777" w:rsidR="005E5B5B" w:rsidRDefault="005E5B5B" w:rsidP="005E5B5B">
      <w:pPr>
        <w:pStyle w:val="PL"/>
      </w:pPr>
      <w:r>
        <w:t xml:space="preserve">                     The absence of this attribute and the taiRangeList attribute indicate that</w:t>
      </w:r>
    </w:p>
    <w:p w14:paraId="17EE9538" w14:textId="77777777" w:rsidR="005E5B5B" w:rsidRDefault="005E5B5B" w:rsidP="005E5B5B">
      <w:pPr>
        <w:pStyle w:val="PL"/>
      </w:pPr>
      <w:r>
        <w:t xml:space="preserve">                     the SMF can be selected for any TAI in the serving network.";</w:t>
      </w:r>
    </w:p>
    <w:p w14:paraId="36DF4855" w14:textId="77777777" w:rsidR="005E5B5B" w:rsidRDefault="005E5B5B" w:rsidP="005E5B5B">
      <w:pPr>
        <w:pStyle w:val="PL"/>
      </w:pPr>
      <w:r>
        <w:t xml:space="preserve">        </w:t>
      </w:r>
    </w:p>
    <w:p w14:paraId="2EE6A731" w14:textId="77777777" w:rsidR="005E5B5B" w:rsidRDefault="005E5B5B" w:rsidP="005E5B5B">
      <w:pPr>
        <w:pStyle w:val="PL"/>
      </w:pPr>
      <w:r>
        <w:t xml:space="preserve">        key idx; //no obvious leaf to use as a key</w:t>
      </w:r>
    </w:p>
    <w:p w14:paraId="61A8D31F" w14:textId="77777777" w:rsidR="005E5B5B" w:rsidRDefault="005E5B5B" w:rsidP="005E5B5B">
      <w:pPr>
        <w:pStyle w:val="PL"/>
        <w:rPr>
          <w:lang w:val="fr-FR"/>
        </w:rPr>
      </w:pPr>
      <w:r>
        <w:t xml:space="preserve">        </w:t>
      </w:r>
      <w:r>
        <w:rPr>
          <w:lang w:val="fr-FR"/>
        </w:rPr>
        <w:t>leaf idx { type uint32; }</w:t>
      </w:r>
    </w:p>
    <w:p w14:paraId="24B841AD" w14:textId="77777777" w:rsidR="005E5B5B" w:rsidRDefault="005E5B5B" w:rsidP="005E5B5B">
      <w:pPr>
        <w:pStyle w:val="PL"/>
        <w:rPr>
          <w:lang w:val="fr-FR"/>
        </w:rPr>
      </w:pPr>
      <w:r>
        <w:rPr>
          <w:lang w:val="fr-FR"/>
        </w:rPr>
        <w:t xml:space="preserve">        </w:t>
      </w:r>
    </w:p>
    <w:p w14:paraId="4BBC5586" w14:textId="77777777" w:rsidR="005E5B5B" w:rsidRDefault="005E5B5B" w:rsidP="005E5B5B">
      <w:pPr>
        <w:pStyle w:val="PL"/>
        <w:rPr>
          <w:lang w:val="fr-FR"/>
        </w:rPr>
      </w:pPr>
      <w:r>
        <w:rPr>
          <w:lang w:val="fr-FR"/>
        </w:rPr>
        <w:t xml:space="preserve">        //optional support</w:t>
      </w:r>
    </w:p>
    <w:p w14:paraId="1329E10E" w14:textId="77777777" w:rsidR="005E5B5B" w:rsidRDefault="005E5B5B" w:rsidP="005E5B5B">
      <w:pPr>
        <w:pStyle w:val="PL"/>
        <w:rPr>
          <w:lang w:val="fr-FR"/>
        </w:rPr>
      </w:pPr>
      <w:r>
        <w:rPr>
          <w:lang w:val="fr-FR"/>
        </w:rPr>
        <w:t xml:space="preserve">        min-elements 1;</w:t>
      </w:r>
    </w:p>
    <w:p w14:paraId="48AB94BA" w14:textId="77777777" w:rsidR="005E5B5B" w:rsidRDefault="005E5B5B" w:rsidP="005E5B5B">
      <w:pPr>
        <w:pStyle w:val="PL"/>
        <w:rPr>
          <w:lang w:val="fr-FR"/>
        </w:rPr>
      </w:pPr>
      <w:r>
        <w:rPr>
          <w:lang w:val="fr-FR"/>
        </w:rPr>
        <w:t xml:space="preserve">        uses Tai;</w:t>
      </w:r>
    </w:p>
    <w:p w14:paraId="797577B6" w14:textId="77777777" w:rsidR="005E5B5B" w:rsidRDefault="005E5B5B" w:rsidP="005E5B5B">
      <w:pPr>
        <w:pStyle w:val="PL"/>
        <w:rPr>
          <w:lang w:val="fr-FR"/>
        </w:rPr>
      </w:pPr>
      <w:r>
        <w:rPr>
          <w:lang w:val="fr-FR"/>
        </w:rPr>
        <w:t xml:space="preserve">      }</w:t>
      </w:r>
    </w:p>
    <w:p w14:paraId="2A7E80A6" w14:textId="77777777" w:rsidR="005E5B5B" w:rsidRDefault="005E5B5B" w:rsidP="005E5B5B">
      <w:pPr>
        <w:pStyle w:val="PL"/>
        <w:rPr>
          <w:lang w:val="fr-FR"/>
        </w:rPr>
      </w:pPr>
      <w:r>
        <w:rPr>
          <w:lang w:val="fr-FR"/>
        </w:rPr>
        <w:t xml:space="preserve">      </w:t>
      </w:r>
    </w:p>
    <w:p w14:paraId="521A19C6" w14:textId="77777777" w:rsidR="005E5B5B" w:rsidRDefault="005E5B5B" w:rsidP="005E5B5B">
      <w:pPr>
        <w:pStyle w:val="PL"/>
        <w:rPr>
          <w:lang w:val="fr-FR"/>
        </w:rPr>
      </w:pPr>
      <w:r>
        <w:rPr>
          <w:lang w:val="fr-FR"/>
        </w:rPr>
        <w:t xml:space="preserve">      list taiRangeList {</w:t>
      </w:r>
    </w:p>
    <w:p w14:paraId="4E5BA6FB" w14:textId="77777777" w:rsidR="005E5B5B" w:rsidRDefault="005E5B5B" w:rsidP="005E5B5B">
      <w:pPr>
        <w:pStyle w:val="PL"/>
      </w:pPr>
      <w:r>
        <w:rPr>
          <w:lang w:val="fr-FR"/>
        </w:rPr>
        <w:t xml:space="preserve">        </w:t>
      </w:r>
      <w:r>
        <w:t>description "The range of TAIs the SMF can serve. The absence of this attribute and the taiList</w:t>
      </w:r>
    </w:p>
    <w:p w14:paraId="2D21D429" w14:textId="77777777" w:rsidR="005E5B5B" w:rsidRDefault="005E5B5B" w:rsidP="005E5B5B">
      <w:pPr>
        <w:pStyle w:val="PL"/>
      </w:pPr>
      <w:r>
        <w:t xml:space="preserve">                     attribute indicate that the SMF can be selected for any TAI in the serving network.";</w:t>
      </w:r>
    </w:p>
    <w:p w14:paraId="05D4EEBB" w14:textId="77777777" w:rsidR="005E5B5B" w:rsidRDefault="005E5B5B" w:rsidP="005E5B5B">
      <w:pPr>
        <w:pStyle w:val="PL"/>
      </w:pPr>
      <w:r>
        <w:t xml:space="preserve">        //optional support</w:t>
      </w:r>
    </w:p>
    <w:p w14:paraId="54D73A7F" w14:textId="77777777" w:rsidR="005E5B5B" w:rsidRDefault="005E5B5B" w:rsidP="005E5B5B">
      <w:pPr>
        <w:pStyle w:val="PL"/>
      </w:pPr>
      <w:r>
        <w:t xml:space="preserve">        min-elements 1;</w:t>
      </w:r>
    </w:p>
    <w:p w14:paraId="5FEC0DAD" w14:textId="77777777" w:rsidR="005E5B5B" w:rsidRDefault="005E5B5B" w:rsidP="005E5B5B">
      <w:pPr>
        <w:pStyle w:val="PL"/>
      </w:pPr>
      <w:r>
        <w:t xml:space="preserve">        key idx; //no obvious leaf to use as a key</w:t>
      </w:r>
    </w:p>
    <w:p w14:paraId="7DD58321" w14:textId="77777777" w:rsidR="005E5B5B" w:rsidRDefault="005E5B5B" w:rsidP="005E5B5B">
      <w:pPr>
        <w:pStyle w:val="PL"/>
        <w:rPr>
          <w:lang w:val="fr-FR"/>
        </w:rPr>
      </w:pPr>
      <w:r>
        <w:t xml:space="preserve">        </w:t>
      </w:r>
      <w:r>
        <w:rPr>
          <w:lang w:val="fr-FR"/>
        </w:rPr>
        <w:t>leaf idx { type uint32; }</w:t>
      </w:r>
    </w:p>
    <w:p w14:paraId="03148EAA" w14:textId="77777777" w:rsidR="005E5B5B" w:rsidRDefault="005E5B5B" w:rsidP="005E5B5B">
      <w:pPr>
        <w:pStyle w:val="PL"/>
        <w:rPr>
          <w:lang w:val="fr-FR"/>
        </w:rPr>
      </w:pPr>
      <w:r>
        <w:rPr>
          <w:lang w:val="fr-FR"/>
        </w:rPr>
        <w:t xml:space="preserve">        uses TaiRange;</w:t>
      </w:r>
    </w:p>
    <w:p w14:paraId="46B1C508" w14:textId="77777777" w:rsidR="005E5B5B" w:rsidRDefault="005E5B5B" w:rsidP="005E5B5B">
      <w:pPr>
        <w:pStyle w:val="PL"/>
      </w:pPr>
      <w:r>
        <w:rPr>
          <w:lang w:val="fr-FR"/>
        </w:rPr>
        <w:t xml:space="preserve">      </w:t>
      </w:r>
      <w:r>
        <w:t>}</w:t>
      </w:r>
    </w:p>
    <w:p w14:paraId="2CE0A35E" w14:textId="77777777" w:rsidR="005E5B5B" w:rsidRDefault="005E5B5B" w:rsidP="005E5B5B">
      <w:pPr>
        <w:pStyle w:val="PL"/>
      </w:pPr>
      <w:r>
        <w:t xml:space="preserve">      </w:t>
      </w:r>
    </w:p>
    <w:p w14:paraId="40E8275D" w14:textId="77777777" w:rsidR="005E5B5B" w:rsidRDefault="005E5B5B" w:rsidP="005E5B5B">
      <w:pPr>
        <w:pStyle w:val="PL"/>
      </w:pPr>
      <w:r>
        <w:t xml:space="preserve">      leaf pgwFqdn {</w:t>
      </w:r>
    </w:p>
    <w:p w14:paraId="253AE8F0" w14:textId="77777777" w:rsidR="005E5B5B" w:rsidRDefault="005E5B5B" w:rsidP="005E5B5B">
      <w:pPr>
        <w:pStyle w:val="PL"/>
      </w:pPr>
      <w:r>
        <w:t xml:space="preserve">        description "The FQDN of the PGW if the SMF is a combined SMF/PGW-C.";</w:t>
      </w:r>
    </w:p>
    <w:p w14:paraId="600703F8" w14:textId="77777777" w:rsidR="005E5B5B" w:rsidRDefault="005E5B5B" w:rsidP="005E5B5B">
      <w:pPr>
        <w:pStyle w:val="PL"/>
      </w:pPr>
      <w:r>
        <w:t xml:space="preserve">        //optional support</w:t>
      </w:r>
    </w:p>
    <w:p w14:paraId="0830378F" w14:textId="77777777" w:rsidR="005E5B5B" w:rsidRDefault="005E5B5B" w:rsidP="005E5B5B">
      <w:pPr>
        <w:pStyle w:val="PL"/>
      </w:pPr>
      <w:r>
        <w:t xml:space="preserve">        type inet:domain-name;</w:t>
      </w:r>
    </w:p>
    <w:p w14:paraId="3CD02318" w14:textId="77777777" w:rsidR="005E5B5B" w:rsidRDefault="005E5B5B" w:rsidP="005E5B5B">
      <w:pPr>
        <w:pStyle w:val="PL"/>
      </w:pPr>
      <w:r>
        <w:t xml:space="preserve">      }</w:t>
      </w:r>
    </w:p>
    <w:p w14:paraId="17DF27C3" w14:textId="77777777" w:rsidR="005E5B5B" w:rsidRDefault="005E5B5B" w:rsidP="005E5B5B">
      <w:pPr>
        <w:pStyle w:val="PL"/>
      </w:pPr>
      <w:r>
        <w:t xml:space="preserve">      </w:t>
      </w:r>
    </w:p>
    <w:p w14:paraId="670527B9" w14:textId="77777777" w:rsidR="005E5B5B" w:rsidRDefault="005E5B5B" w:rsidP="005E5B5B">
      <w:pPr>
        <w:pStyle w:val="PL"/>
      </w:pPr>
      <w:r>
        <w:t xml:space="preserve">      leaf-list accessType {</w:t>
      </w:r>
    </w:p>
    <w:p w14:paraId="4BD1D3C6" w14:textId="77777777" w:rsidR="005E5B5B" w:rsidRDefault="005E5B5B" w:rsidP="005E5B5B">
      <w:pPr>
        <w:pStyle w:val="PL"/>
      </w:pPr>
      <w:r>
        <w:t xml:space="preserve">        description "If included, this IE shall contain the access type (3GPP_ACCESS and/or NON_3GPP_ACCESS) supported by the SMF.</w:t>
      </w:r>
    </w:p>
    <w:p w14:paraId="4BB63E87" w14:textId="77777777" w:rsidR="005E5B5B" w:rsidRDefault="005E5B5B" w:rsidP="005E5B5B">
      <w:pPr>
        <w:pStyle w:val="PL"/>
      </w:pPr>
      <w:r>
        <w:t xml:space="preserve">                     If not included, it shall be assumed the both access types are supported.";</w:t>
      </w:r>
    </w:p>
    <w:p w14:paraId="29899497" w14:textId="77777777" w:rsidR="005E5B5B" w:rsidRDefault="005E5B5B" w:rsidP="005E5B5B">
      <w:pPr>
        <w:pStyle w:val="PL"/>
      </w:pPr>
      <w:r>
        <w:t xml:space="preserve">        </w:t>
      </w:r>
    </w:p>
    <w:p w14:paraId="1E162CA4" w14:textId="77777777" w:rsidR="005E5B5B" w:rsidRDefault="005E5B5B" w:rsidP="005E5B5B">
      <w:pPr>
        <w:pStyle w:val="PL"/>
        <w:rPr>
          <w:lang w:val="fr-FR"/>
        </w:rPr>
      </w:pPr>
      <w:r>
        <w:t xml:space="preserve">        </w:t>
      </w:r>
      <w:r>
        <w:rPr>
          <w:lang w:val="fr-FR"/>
        </w:rPr>
        <w:t>//conditional support</w:t>
      </w:r>
    </w:p>
    <w:p w14:paraId="53BB4381" w14:textId="77777777" w:rsidR="005E5B5B" w:rsidRDefault="005E5B5B" w:rsidP="005E5B5B">
      <w:pPr>
        <w:pStyle w:val="PL"/>
        <w:rPr>
          <w:lang w:val="fr-FR"/>
        </w:rPr>
      </w:pPr>
      <w:r>
        <w:rPr>
          <w:lang w:val="fr-FR"/>
        </w:rPr>
        <w:t xml:space="preserve">        min-elements 1;</w:t>
      </w:r>
    </w:p>
    <w:p w14:paraId="521980FB" w14:textId="77777777" w:rsidR="005E5B5B" w:rsidRDefault="005E5B5B" w:rsidP="005E5B5B">
      <w:pPr>
        <w:pStyle w:val="PL"/>
        <w:rPr>
          <w:lang w:val="fr-FR"/>
        </w:rPr>
      </w:pPr>
      <w:r>
        <w:rPr>
          <w:lang w:val="fr-FR"/>
        </w:rPr>
        <w:t xml:space="preserve">        max-elements 2;</w:t>
      </w:r>
    </w:p>
    <w:p w14:paraId="37760436" w14:textId="77777777" w:rsidR="005E5B5B" w:rsidRDefault="005E5B5B" w:rsidP="005E5B5B">
      <w:pPr>
        <w:pStyle w:val="PL"/>
      </w:pPr>
      <w:r>
        <w:rPr>
          <w:lang w:val="fr-FR"/>
        </w:rPr>
        <w:t xml:space="preserve">        </w:t>
      </w:r>
      <w:r>
        <w:t>type AccessType;</w:t>
      </w:r>
    </w:p>
    <w:p w14:paraId="458C5C17" w14:textId="77777777" w:rsidR="005E5B5B" w:rsidRDefault="005E5B5B" w:rsidP="005E5B5B">
      <w:pPr>
        <w:pStyle w:val="PL"/>
      </w:pPr>
      <w:r>
        <w:t xml:space="preserve">      }</w:t>
      </w:r>
    </w:p>
    <w:p w14:paraId="34B5BB58" w14:textId="77777777" w:rsidR="005E5B5B" w:rsidRDefault="005E5B5B" w:rsidP="005E5B5B">
      <w:pPr>
        <w:pStyle w:val="PL"/>
      </w:pPr>
      <w:r>
        <w:t xml:space="preserve">    }</w:t>
      </w:r>
    </w:p>
    <w:p w14:paraId="3AE0E268" w14:textId="77777777" w:rsidR="005E5B5B" w:rsidRDefault="005E5B5B" w:rsidP="005E5B5B">
      <w:pPr>
        <w:pStyle w:val="PL"/>
      </w:pPr>
      <w:r>
        <w:t xml:space="preserve">    </w:t>
      </w:r>
    </w:p>
    <w:p w14:paraId="605A758A" w14:textId="77777777" w:rsidR="005E5B5B" w:rsidRDefault="005E5B5B" w:rsidP="005E5B5B">
      <w:pPr>
        <w:pStyle w:val="PL"/>
      </w:pPr>
      <w:r>
        <w:t xml:space="preserve">    grouping upfInfo {</w:t>
      </w:r>
    </w:p>
    <w:p w14:paraId="095C0D19" w14:textId="77777777" w:rsidR="005E5B5B" w:rsidRDefault="005E5B5B" w:rsidP="005E5B5B">
      <w:pPr>
        <w:pStyle w:val="PL"/>
      </w:pPr>
      <w:r>
        <w:t xml:space="preserve">      //optional support</w:t>
      </w:r>
    </w:p>
    <w:p w14:paraId="2B6F2304" w14:textId="77777777" w:rsidR="005E5B5B" w:rsidRDefault="005E5B5B" w:rsidP="005E5B5B">
      <w:pPr>
        <w:pStyle w:val="PL"/>
      </w:pPr>
      <w:r>
        <w:t xml:space="preserve">      </w:t>
      </w:r>
    </w:p>
    <w:p w14:paraId="619F2D5D" w14:textId="77777777" w:rsidR="005E5B5B" w:rsidRDefault="005E5B5B" w:rsidP="005E5B5B">
      <w:pPr>
        <w:pStyle w:val="PL"/>
      </w:pPr>
      <w:r>
        <w:t xml:space="preserve">      list sNssaiUpfInfoList {</w:t>
      </w:r>
    </w:p>
    <w:p w14:paraId="329C2B9E" w14:textId="77777777" w:rsidR="005E5B5B" w:rsidRDefault="005E5B5B" w:rsidP="005E5B5B">
      <w:pPr>
        <w:pStyle w:val="PL"/>
      </w:pPr>
      <w:r>
        <w:t xml:space="preserve">        description "List of parameters supported by the UPF per S-NSSAI.";</w:t>
      </w:r>
    </w:p>
    <w:p w14:paraId="2C421647" w14:textId="77777777" w:rsidR="005E5B5B" w:rsidRDefault="005E5B5B" w:rsidP="005E5B5B">
      <w:pPr>
        <w:pStyle w:val="PL"/>
      </w:pPr>
      <w:r>
        <w:t xml:space="preserve">        min-elements 1;</w:t>
      </w:r>
    </w:p>
    <w:p w14:paraId="7E5D7F60" w14:textId="77777777" w:rsidR="005E5B5B" w:rsidRDefault="005E5B5B" w:rsidP="005E5B5B">
      <w:pPr>
        <w:pStyle w:val="PL"/>
      </w:pPr>
      <w:r>
        <w:t xml:space="preserve">        key idx; //no obvious leaf to use as a key</w:t>
      </w:r>
    </w:p>
    <w:p w14:paraId="63EC810E" w14:textId="77777777" w:rsidR="005E5B5B" w:rsidRDefault="005E5B5B" w:rsidP="005E5B5B">
      <w:pPr>
        <w:pStyle w:val="PL"/>
      </w:pPr>
      <w:r>
        <w:t xml:space="preserve">        leaf idx { type uint32; }</w:t>
      </w:r>
    </w:p>
    <w:p w14:paraId="031FE79B" w14:textId="77777777" w:rsidR="005E5B5B" w:rsidRDefault="005E5B5B" w:rsidP="005E5B5B">
      <w:pPr>
        <w:pStyle w:val="PL"/>
      </w:pPr>
      <w:r>
        <w:t xml:space="preserve">        uses SnssaiUpfInfoItem;</w:t>
      </w:r>
    </w:p>
    <w:p w14:paraId="7A04DFE6" w14:textId="77777777" w:rsidR="005E5B5B" w:rsidRDefault="005E5B5B" w:rsidP="005E5B5B">
      <w:pPr>
        <w:pStyle w:val="PL"/>
      </w:pPr>
      <w:r>
        <w:t xml:space="preserve">      }</w:t>
      </w:r>
    </w:p>
    <w:p w14:paraId="280E7C69" w14:textId="77777777" w:rsidR="005E5B5B" w:rsidRDefault="005E5B5B" w:rsidP="005E5B5B">
      <w:pPr>
        <w:pStyle w:val="PL"/>
      </w:pPr>
      <w:r>
        <w:t xml:space="preserve">      </w:t>
      </w:r>
    </w:p>
    <w:p w14:paraId="4EC78A4E" w14:textId="77777777" w:rsidR="005E5B5B" w:rsidRDefault="005E5B5B" w:rsidP="005E5B5B">
      <w:pPr>
        <w:pStyle w:val="PL"/>
      </w:pPr>
      <w:r>
        <w:t xml:space="preserve">      leaf-list smfServingArea {</w:t>
      </w:r>
    </w:p>
    <w:p w14:paraId="5811BB16" w14:textId="77777777" w:rsidR="005E5B5B" w:rsidRDefault="005E5B5B" w:rsidP="005E5B5B">
      <w:pPr>
        <w:pStyle w:val="PL"/>
      </w:pPr>
      <w:r>
        <w:t xml:space="preserve">        description "The SMF service area(s) the UPF can serve.</w:t>
      </w:r>
    </w:p>
    <w:p w14:paraId="3B431249" w14:textId="77777777" w:rsidR="005E5B5B" w:rsidRDefault="005E5B5B" w:rsidP="005E5B5B">
      <w:pPr>
        <w:pStyle w:val="PL"/>
      </w:pPr>
      <w:r>
        <w:t xml:space="preserve">                     If not provided, the UPF can serve any SMF service area.";</w:t>
      </w:r>
    </w:p>
    <w:p w14:paraId="17214573" w14:textId="77777777" w:rsidR="005E5B5B" w:rsidRDefault="005E5B5B" w:rsidP="005E5B5B">
      <w:pPr>
        <w:pStyle w:val="PL"/>
      </w:pPr>
      <w:r>
        <w:t xml:space="preserve">        </w:t>
      </w:r>
    </w:p>
    <w:p w14:paraId="727218D4" w14:textId="77777777" w:rsidR="005E5B5B" w:rsidRDefault="005E5B5B" w:rsidP="005E5B5B">
      <w:pPr>
        <w:pStyle w:val="PL"/>
      </w:pPr>
      <w:r>
        <w:t xml:space="preserve">        //optional support</w:t>
      </w:r>
    </w:p>
    <w:p w14:paraId="1E2F64DE" w14:textId="77777777" w:rsidR="005E5B5B" w:rsidRDefault="005E5B5B" w:rsidP="005E5B5B">
      <w:pPr>
        <w:pStyle w:val="PL"/>
      </w:pPr>
      <w:r>
        <w:t xml:space="preserve">        min-elements 1;</w:t>
      </w:r>
    </w:p>
    <w:p w14:paraId="1B3D6933" w14:textId="77777777" w:rsidR="005E5B5B" w:rsidRDefault="005E5B5B" w:rsidP="005E5B5B">
      <w:pPr>
        <w:pStyle w:val="PL"/>
      </w:pPr>
      <w:r>
        <w:t xml:space="preserve">        type string;</w:t>
      </w:r>
    </w:p>
    <w:p w14:paraId="1DF9871F" w14:textId="77777777" w:rsidR="005E5B5B" w:rsidRDefault="005E5B5B" w:rsidP="005E5B5B">
      <w:pPr>
        <w:pStyle w:val="PL"/>
      </w:pPr>
      <w:r>
        <w:t xml:space="preserve">      }</w:t>
      </w:r>
    </w:p>
    <w:p w14:paraId="08C16F94" w14:textId="77777777" w:rsidR="005E5B5B" w:rsidRDefault="005E5B5B" w:rsidP="005E5B5B">
      <w:pPr>
        <w:pStyle w:val="PL"/>
      </w:pPr>
      <w:r>
        <w:t xml:space="preserve">      </w:t>
      </w:r>
    </w:p>
    <w:p w14:paraId="7FE246E5" w14:textId="77777777" w:rsidR="005E5B5B" w:rsidRDefault="005E5B5B" w:rsidP="005E5B5B">
      <w:pPr>
        <w:pStyle w:val="PL"/>
      </w:pPr>
      <w:r>
        <w:t xml:space="preserve">      list interfaceUpfInfo {</w:t>
      </w:r>
    </w:p>
    <w:p w14:paraId="26C6BFFF" w14:textId="77777777" w:rsidR="005E5B5B" w:rsidRDefault="005E5B5B" w:rsidP="005E5B5B">
      <w:pPr>
        <w:pStyle w:val="PL"/>
      </w:pPr>
      <w:r>
        <w:t xml:space="preserve">        description "List of User Plane interfaces configured on the UPF. When this IE is provided in the NF Discovery response,</w:t>
      </w:r>
    </w:p>
    <w:p w14:paraId="31C05668" w14:textId="77777777" w:rsidR="005E5B5B" w:rsidRDefault="005E5B5B" w:rsidP="005E5B5B">
      <w:pPr>
        <w:pStyle w:val="PL"/>
      </w:pPr>
      <w:r>
        <w:t xml:space="preserve">                     the NF Service Consumer (e.g. SMF) may use this information for UPF selection.";</w:t>
      </w:r>
    </w:p>
    <w:p w14:paraId="3ABF932C" w14:textId="77777777" w:rsidR="005E5B5B" w:rsidRDefault="005E5B5B" w:rsidP="005E5B5B">
      <w:pPr>
        <w:pStyle w:val="PL"/>
      </w:pPr>
      <w:r>
        <w:t xml:space="preserve">        </w:t>
      </w:r>
    </w:p>
    <w:p w14:paraId="627DCC15" w14:textId="77777777" w:rsidR="005E5B5B" w:rsidRDefault="005E5B5B" w:rsidP="005E5B5B">
      <w:pPr>
        <w:pStyle w:val="PL"/>
      </w:pPr>
      <w:r>
        <w:t xml:space="preserve">        key idx; //no obvious leaf to use as a key</w:t>
      </w:r>
    </w:p>
    <w:p w14:paraId="0F0B3E50" w14:textId="77777777" w:rsidR="005E5B5B" w:rsidRDefault="005E5B5B" w:rsidP="005E5B5B">
      <w:pPr>
        <w:pStyle w:val="PL"/>
      </w:pPr>
      <w:r>
        <w:t xml:space="preserve">        leaf idx { type uint32; }</w:t>
      </w:r>
    </w:p>
    <w:p w14:paraId="3D624021" w14:textId="77777777" w:rsidR="005E5B5B" w:rsidRDefault="005E5B5B" w:rsidP="005E5B5B">
      <w:pPr>
        <w:pStyle w:val="PL"/>
      </w:pPr>
      <w:r>
        <w:t xml:space="preserve">        </w:t>
      </w:r>
    </w:p>
    <w:p w14:paraId="7D430D3F" w14:textId="77777777" w:rsidR="005E5B5B" w:rsidRDefault="005E5B5B" w:rsidP="005E5B5B">
      <w:pPr>
        <w:pStyle w:val="PL"/>
      </w:pPr>
      <w:r>
        <w:t xml:space="preserve">        //optional support</w:t>
      </w:r>
    </w:p>
    <w:p w14:paraId="1060333C" w14:textId="77777777" w:rsidR="005E5B5B" w:rsidRDefault="005E5B5B" w:rsidP="005E5B5B">
      <w:pPr>
        <w:pStyle w:val="PL"/>
      </w:pPr>
      <w:r>
        <w:t xml:space="preserve">        min-elements 1;</w:t>
      </w:r>
    </w:p>
    <w:p w14:paraId="559A3653" w14:textId="77777777" w:rsidR="005E5B5B" w:rsidRDefault="005E5B5B" w:rsidP="005E5B5B">
      <w:pPr>
        <w:pStyle w:val="PL"/>
      </w:pPr>
      <w:r>
        <w:t xml:space="preserve">        uses InterfaceUpfInfoItem;</w:t>
      </w:r>
    </w:p>
    <w:p w14:paraId="1822EA77" w14:textId="77777777" w:rsidR="005E5B5B" w:rsidRDefault="005E5B5B" w:rsidP="005E5B5B">
      <w:pPr>
        <w:pStyle w:val="PL"/>
      </w:pPr>
      <w:r>
        <w:t xml:space="preserve">      }</w:t>
      </w:r>
    </w:p>
    <w:p w14:paraId="0E89A8AE" w14:textId="77777777" w:rsidR="005E5B5B" w:rsidRDefault="005E5B5B" w:rsidP="005E5B5B">
      <w:pPr>
        <w:pStyle w:val="PL"/>
      </w:pPr>
      <w:r>
        <w:t xml:space="preserve">      </w:t>
      </w:r>
    </w:p>
    <w:p w14:paraId="5218DFB2" w14:textId="77777777" w:rsidR="005E5B5B" w:rsidRDefault="005E5B5B" w:rsidP="005E5B5B">
      <w:pPr>
        <w:pStyle w:val="PL"/>
      </w:pPr>
      <w:r>
        <w:t xml:space="preserve">      leaf iwkEpsInd {</w:t>
      </w:r>
    </w:p>
    <w:p w14:paraId="1F4A8A41" w14:textId="77777777" w:rsidR="005E5B5B" w:rsidRDefault="005E5B5B" w:rsidP="005E5B5B">
      <w:pPr>
        <w:pStyle w:val="PL"/>
      </w:pPr>
      <w:r>
        <w:t xml:space="preserve">        description "Indicates whether interworking with EPS is supported by the UPF.</w:t>
      </w:r>
    </w:p>
    <w:p w14:paraId="09A6AA3F" w14:textId="77777777" w:rsidR="005E5B5B" w:rsidRDefault="005E5B5B" w:rsidP="005E5B5B">
      <w:pPr>
        <w:pStyle w:val="PL"/>
      </w:pPr>
      <w:r>
        <w:t xml:space="preserve">                     true: Supported</w:t>
      </w:r>
    </w:p>
    <w:p w14:paraId="59DDE310" w14:textId="77777777" w:rsidR="005E5B5B" w:rsidRDefault="005E5B5B" w:rsidP="005E5B5B">
      <w:pPr>
        <w:pStyle w:val="PL"/>
      </w:pPr>
      <w:r>
        <w:t xml:space="preserve">                     false (default): Not Supported";</w:t>
      </w:r>
    </w:p>
    <w:p w14:paraId="305CD526" w14:textId="77777777" w:rsidR="005E5B5B" w:rsidRDefault="005E5B5B" w:rsidP="005E5B5B">
      <w:pPr>
        <w:pStyle w:val="PL"/>
      </w:pPr>
      <w:r>
        <w:t xml:space="preserve">        </w:t>
      </w:r>
    </w:p>
    <w:p w14:paraId="7469E1B4" w14:textId="77777777" w:rsidR="005E5B5B" w:rsidRDefault="005E5B5B" w:rsidP="005E5B5B">
      <w:pPr>
        <w:pStyle w:val="PL"/>
      </w:pPr>
      <w:r>
        <w:t xml:space="preserve">        //optional support</w:t>
      </w:r>
    </w:p>
    <w:p w14:paraId="1D049A7F" w14:textId="77777777" w:rsidR="005E5B5B" w:rsidRDefault="005E5B5B" w:rsidP="005E5B5B">
      <w:pPr>
        <w:pStyle w:val="PL"/>
      </w:pPr>
      <w:r>
        <w:t xml:space="preserve">        type boolean;</w:t>
      </w:r>
    </w:p>
    <w:p w14:paraId="54A7C763" w14:textId="77777777" w:rsidR="005E5B5B" w:rsidRDefault="005E5B5B" w:rsidP="005E5B5B">
      <w:pPr>
        <w:pStyle w:val="PL"/>
      </w:pPr>
      <w:r>
        <w:t xml:space="preserve">      }</w:t>
      </w:r>
    </w:p>
    <w:p w14:paraId="43990538" w14:textId="77777777" w:rsidR="005E5B5B" w:rsidRDefault="005E5B5B" w:rsidP="005E5B5B">
      <w:pPr>
        <w:pStyle w:val="PL"/>
      </w:pPr>
      <w:r>
        <w:t xml:space="preserve">      </w:t>
      </w:r>
    </w:p>
    <w:p w14:paraId="606A1088" w14:textId="77777777" w:rsidR="005E5B5B" w:rsidRDefault="005E5B5B" w:rsidP="005E5B5B">
      <w:pPr>
        <w:pStyle w:val="PL"/>
      </w:pPr>
      <w:r>
        <w:t xml:space="preserve">      leaf-list pduSessionTypes {</w:t>
      </w:r>
    </w:p>
    <w:p w14:paraId="60090D6B" w14:textId="77777777" w:rsidR="005E5B5B" w:rsidRDefault="005E5B5B" w:rsidP="005E5B5B">
      <w:pPr>
        <w:pStyle w:val="PL"/>
      </w:pPr>
      <w:r>
        <w:t xml:space="preserve">        description "List of PDU session type(s) supported by the UPF. The absence of this attribute indicates that the UPF can be selected</w:t>
      </w:r>
    </w:p>
    <w:p w14:paraId="56549DCF" w14:textId="77777777" w:rsidR="005E5B5B" w:rsidRDefault="005E5B5B" w:rsidP="005E5B5B">
      <w:pPr>
        <w:pStyle w:val="PL"/>
      </w:pPr>
      <w:r>
        <w:t xml:space="preserve">                     for any PDU session type.";</w:t>
      </w:r>
    </w:p>
    <w:p w14:paraId="0736E32C" w14:textId="77777777" w:rsidR="005E5B5B" w:rsidRDefault="005E5B5B" w:rsidP="005E5B5B">
      <w:pPr>
        <w:pStyle w:val="PL"/>
      </w:pPr>
      <w:r>
        <w:t xml:space="preserve">        </w:t>
      </w:r>
    </w:p>
    <w:p w14:paraId="5FB5C1B6" w14:textId="77777777" w:rsidR="005E5B5B" w:rsidRDefault="005E5B5B" w:rsidP="005E5B5B">
      <w:pPr>
        <w:pStyle w:val="PL"/>
        <w:rPr>
          <w:lang w:val="fr-FR"/>
        </w:rPr>
      </w:pPr>
      <w:r>
        <w:t xml:space="preserve">        </w:t>
      </w:r>
      <w:r>
        <w:rPr>
          <w:lang w:val="fr-FR"/>
        </w:rPr>
        <w:t>//optional support</w:t>
      </w:r>
    </w:p>
    <w:p w14:paraId="5AD53BD5" w14:textId="77777777" w:rsidR="005E5B5B" w:rsidRDefault="005E5B5B" w:rsidP="005E5B5B">
      <w:pPr>
        <w:pStyle w:val="PL"/>
        <w:rPr>
          <w:lang w:val="fr-FR"/>
        </w:rPr>
      </w:pPr>
      <w:r>
        <w:rPr>
          <w:lang w:val="fr-FR"/>
        </w:rPr>
        <w:t xml:space="preserve">        min-elements 1;</w:t>
      </w:r>
    </w:p>
    <w:p w14:paraId="4165369E" w14:textId="77777777" w:rsidR="005E5B5B" w:rsidRDefault="005E5B5B" w:rsidP="005E5B5B">
      <w:pPr>
        <w:pStyle w:val="PL"/>
        <w:rPr>
          <w:lang w:val="fr-FR"/>
        </w:rPr>
      </w:pPr>
      <w:r>
        <w:rPr>
          <w:lang w:val="fr-FR"/>
        </w:rPr>
        <w:t xml:space="preserve">        type PduSessionType;</w:t>
      </w:r>
    </w:p>
    <w:p w14:paraId="62ED15E0" w14:textId="77777777" w:rsidR="005E5B5B" w:rsidRDefault="005E5B5B" w:rsidP="005E5B5B">
      <w:pPr>
        <w:pStyle w:val="PL"/>
      </w:pPr>
      <w:r>
        <w:rPr>
          <w:lang w:val="fr-FR"/>
        </w:rPr>
        <w:t xml:space="preserve">      </w:t>
      </w:r>
      <w:r>
        <w:t>}</w:t>
      </w:r>
    </w:p>
    <w:p w14:paraId="3C6D2158" w14:textId="77777777" w:rsidR="005E5B5B" w:rsidRDefault="005E5B5B" w:rsidP="005E5B5B">
      <w:pPr>
        <w:pStyle w:val="PL"/>
      </w:pPr>
      <w:r>
        <w:t xml:space="preserve">    }</w:t>
      </w:r>
    </w:p>
    <w:p w14:paraId="41A5072F" w14:textId="77777777" w:rsidR="005E5B5B" w:rsidRDefault="005E5B5B" w:rsidP="005E5B5B">
      <w:pPr>
        <w:pStyle w:val="PL"/>
      </w:pPr>
      <w:r>
        <w:t xml:space="preserve">    </w:t>
      </w:r>
    </w:p>
    <w:p w14:paraId="73116439" w14:textId="77777777" w:rsidR="005E5B5B" w:rsidRDefault="005E5B5B" w:rsidP="005E5B5B">
      <w:pPr>
        <w:pStyle w:val="PL"/>
      </w:pPr>
      <w:r>
        <w:t xml:space="preserve">    grouping pcfInfo {</w:t>
      </w:r>
    </w:p>
    <w:p w14:paraId="7D3EC9DA" w14:textId="77777777" w:rsidR="005E5B5B" w:rsidRDefault="005E5B5B" w:rsidP="005E5B5B">
      <w:pPr>
        <w:pStyle w:val="PL"/>
      </w:pPr>
      <w:r>
        <w:t xml:space="preserve">      //optional support</w:t>
      </w:r>
    </w:p>
    <w:p w14:paraId="6CD2A6CE" w14:textId="77777777" w:rsidR="005E5B5B" w:rsidRDefault="005E5B5B" w:rsidP="005E5B5B">
      <w:pPr>
        <w:pStyle w:val="PL"/>
      </w:pPr>
      <w:r>
        <w:t xml:space="preserve">      </w:t>
      </w:r>
    </w:p>
    <w:p w14:paraId="68561B5A" w14:textId="77777777" w:rsidR="005E5B5B" w:rsidRDefault="005E5B5B" w:rsidP="005E5B5B">
      <w:pPr>
        <w:pStyle w:val="PL"/>
      </w:pPr>
      <w:r>
        <w:t xml:space="preserve">      leaf-list dnnList {</w:t>
      </w:r>
    </w:p>
    <w:p w14:paraId="4A6448E6" w14:textId="77777777" w:rsidR="005E5B5B" w:rsidRDefault="005E5B5B" w:rsidP="005E5B5B">
      <w:pPr>
        <w:pStyle w:val="PL"/>
      </w:pPr>
      <w:r>
        <w:t xml:space="preserve">        description "DNNs supported by the PCF.</w:t>
      </w:r>
    </w:p>
    <w:p w14:paraId="044D8D67" w14:textId="77777777" w:rsidR="005E5B5B" w:rsidRDefault="005E5B5B" w:rsidP="005E5B5B">
      <w:pPr>
        <w:pStyle w:val="PL"/>
      </w:pPr>
      <w:r>
        <w:t xml:space="preserve">                     If not provided, the PCF can serve any DNN.";</w:t>
      </w:r>
    </w:p>
    <w:p w14:paraId="2E3666D6" w14:textId="77777777" w:rsidR="005E5B5B" w:rsidRDefault="005E5B5B" w:rsidP="005E5B5B">
      <w:pPr>
        <w:pStyle w:val="PL"/>
      </w:pPr>
      <w:r>
        <w:t xml:space="preserve">        </w:t>
      </w:r>
    </w:p>
    <w:p w14:paraId="7813DEFB" w14:textId="77777777" w:rsidR="005E5B5B" w:rsidRDefault="005E5B5B" w:rsidP="005E5B5B">
      <w:pPr>
        <w:pStyle w:val="PL"/>
      </w:pPr>
      <w:r>
        <w:t xml:space="preserve">        //optional support</w:t>
      </w:r>
    </w:p>
    <w:p w14:paraId="2D5E28B7" w14:textId="77777777" w:rsidR="005E5B5B" w:rsidRDefault="005E5B5B" w:rsidP="005E5B5B">
      <w:pPr>
        <w:pStyle w:val="PL"/>
      </w:pPr>
      <w:r>
        <w:t xml:space="preserve">        min-elements 1;</w:t>
      </w:r>
    </w:p>
    <w:p w14:paraId="104CACC1" w14:textId="77777777" w:rsidR="005E5B5B" w:rsidRDefault="005E5B5B" w:rsidP="005E5B5B">
      <w:pPr>
        <w:pStyle w:val="PL"/>
      </w:pPr>
      <w:r>
        <w:t xml:space="preserve">        type string;</w:t>
      </w:r>
    </w:p>
    <w:p w14:paraId="688C2B66" w14:textId="77777777" w:rsidR="005E5B5B" w:rsidRDefault="005E5B5B" w:rsidP="005E5B5B">
      <w:pPr>
        <w:pStyle w:val="PL"/>
      </w:pPr>
      <w:r>
        <w:t xml:space="preserve">      }</w:t>
      </w:r>
    </w:p>
    <w:p w14:paraId="6469C63D" w14:textId="77777777" w:rsidR="005E5B5B" w:rsidRDefault="005E5B5B" w:rsidP="005E5B5B">
      <w:pPr>
        <w:pStyle w:val="PL"/>
      </w:pPr>
      <w:r>
        <w:t xml:space="preserve">      </w:t>
      </w:r>
    </w:p>
    <w:p w14:paraId="48E6F85D" w14:textId="77777777" w:rsidR="005E5B5B" w:rsidRDefault="005E5B5B" w:rsidP="005E5B5B">
      <w:pPr>
        <w:pStyle w:val="PL"/>
      </w:pPr>
      <w:r>
        <w:t xml:space="preserve">      list supiRanges {</w:t>
      </w:r>
    </w:p>
    <w:p w14:paraId="5FD2D855" w14:textId="77777777" w:rsidR="005E5B5B" w:rsidRDefault="005E5B5B" w:rsidP="005E5B5B">
      <w:pPr>
        <w:pStyle w:val="PL"/>
      </w:pPr>
      <w:r>
        <w:t xml:space="preserve">        description "List of ranges of SUPIs that can be served by the PCF instance. If not provided, the PCF can serve any SUPI.";</w:t>
      </w:r>
    </w:p>
    <w:p w14:paraId="36C218D6" w14:textId="77777777" w:rsidR="005E5B5B" w:rsidRDefault="005E5B5B" w:rsidP="005E5B5B">
      <w:pPr>
        <w:pStyle w:val="PL"/>
      </w:pPr>
      <w:r>
        <w:t xml:space="preserve">        key "start end pattern";</w:t>
      </w:r>
    </w:p>
    <w:p w14:paraId="4F3F890E" w14:textId="77777777" w:rsidR="005E5B5B" w:rsidRDefault="005E5B5B" w:rsidP="005E5B5B">
      <w:pPr>
        <w:pStyle w:val="PL"/>
      </w:pPr>
      <w:r>
        <w:t xml:space="preserve">        min-elements 1;</w:t>
      </w:r>
    </w:p>
    <w:p w14:paraId="5379CA95" w14:textId="77777777" w:rsidR="005E5B5B" w:rsidRDefault="005E5B5B" w:rsidP="005E5B5B">
      <w:pPr>
        <w:pStyle w:val="PL"/>
      </w:pPr>
      <w:r>
        <w:t xml:space="preserve">        //optional support</w:t>
      </w:r>
    </w:p>
    <w:p w14:paraId="025D9092" w14:textId="77777777" w:rsidR="005E5B5B" w:rsidRDefault="005E5B5B" w:rsidP="005E5B5B">
      <w:pPr>
        <w:pStyle w:val="PL"/>
      </w:pPr>
      <w:r>
        <w:t xml:space="preserve">        uses SupiRange;</w:t>
      </w:r>
    </w:p>
    <w:p w14:paraId="5A7FEDBB" w14:textId="77777777" w:rsidR="005E5B5B" w:rsidRDefault="005E5B5B" w:rsidP="005E5B5B">
      <w:pPr>
        <w:pStyle w:val="PL"/>
      </w:pPr>
      <w:r>
        <w:t xml:space="preserve">      }</w:t>
      </w:r>
    </w:p>
    <w:p w14:paraId="78CFFDB8" w14:textId="77777777" w:rsidR="005E5B5B" w:rsidRDefault="005E5B5B" w:rsidP="005E5B5B">
      <w:pPr>
        <w:pStyle w:val="PL"/>
      </w:pPr>
      <w:r>
        <w:t xml:space="preserve">      </w:t>
      </w:r>
    </w:p>
    <w:p w14:paraId="5E456411" w14:textId="77777777" w:rsidR="005E5B5B" w:rsidRDefault="005E5B5B" w:rsidP="005E5B5B">
      <w:pPr>
        <w:pStyle w:val="PL"/>
      </w:pPr>
      <w:r>
        <w:t xml:space="preserve">      leaf rxDiamHost {</w:t>
      </w:r>
    </w:p>
    <w:p w14:paraId="271CD37E" w14:textId="77777777" w:rsidR="005E5B5B" w:rsidRDefault="005E5B5B" w:rsidP="005E5B5B">
      <w:pPr>
        <w:pStyle w:val="PL"/>
      </w:pPr>
      <w:r>
        <w:t xml:space="preserve">        description "This IE shall be present if the PCF supports Rx interface.</w:t>
      </w:r>
    </w:p>
    <w:p w14:paraId="17EA5128" w14:textId="77777777" w:rsidR="005E5B5B" w:rsidRDefault="005E5B5B" w:rsidP="005E5B5B">
      <w:pPr>
        <w:pStyle w:val="PL"/>
      </w:pPr>
      <w:r>
        <w:t xml:space="preserve">                     When present, this IE shall indicate the Diameter host of the Rx interface for the PCF.</w:t>
      </w:r>
    </w:p>
    <w:p w14:paraId="133830D8" w14:textId="77777777" w:rsidR="005E5B5B" w:rsidRDefault="005E5B5B" w:rsidP="005E5B5B">
      <w:pPr>
        <w:pStyle w:val="PL"/>
        <w:rPr>
          <w:lang w:val="es-ES"/>
        </w:rPr>
      </w:pPr>
      <w:r>
        <w:t xml:space="preserve">                     </w:t>
      </w:r>
      <w:r>
        <w:rPr>
          <w:lang w:val="es-ES"/>
        </w:rPr>
        <w:t>Pattern: '^([A-Za-z0-9]+(-[A-Za-z0-9]+).)+[a-z]{2,}$'.";</w:t>
      </w:r>
    </w:p>
    <w:p w14:paraId="6DB6829E" w14:textId="77777777" w:rsidR="005E5B5B" w:rsidRDefault="005E5B5B" w:rsidP="005E5B5B">
      <w:pPr>
        <w:pStyle w:val="PL"/>
        <w:rPr>
          <w:lang w:val="es-ES"/>
        </w:rPr>
      </w:pPr>
      <w:r>
        <w:rPr>
          <w:lang w:val="es-ES"/>
        </w:rPr>
        <w:t xml:space="preserve">        </w:t>
      </w:r>
    </w:p>
    <w:p w14:paraId="0DBDD16D" w14:textId="77777777" w:rsidR="005E5B5B" w:rsidRDefault="005E5B5B" w:rsidP="005E5B5B">
      <w:pPr>
        <w:pStyle w:val="PL"/>
      </w:pPr>
      <w:r>
        <w:rPr>
          <w:lang w:val="es-ES"/>
        </w:rPr>
        <w:t xml:space="preserve">        </w:t>
      </w:r>
      <w:r>
        <w:t>//conditional support</w:t>
      </w:r>
    </w:p>
    <w:p w14:paraId="4617F6F9" w14:textId="77777777" w:rsidR="005E5B5B" w:rsidRDefault="005E5B5B" w:rsidP="005E5B5B">
      <w:pPr>
        <w:pStyle w:val="PL"/>
      </w:pPr>
      <w:r>
        <w:t xml:space="preserve">        type string;</w:t>
      </w:r>
    </w:p>
    <w:p w14:paraId="206A8706" w14:textId="77777777" w:rsidR="005E5B5B" w:rsidRDefault="005E5B5B" w:rsidP="005E5B5B">
      <w:pPr>
        <w:pStyle w:val="PL"/>
      </w:pPr>
      <w:r>
        <w:t xml:space="preserve">      }</w:t>
      </w:r>
    </w:p>
    <w:p w14:paraId="31CABF7B" w14:textId="77777777" w:rsidR="005E5B5B" w:rsidRDefault="005E5B5B" w:rsidP="005E5B5B">
      <w:pPr>
        <w:pStyle w:val="PL"/>
      </w:pPr>
      <w:r>
        <w:t xml:space="preserve">      </w:t>
      </w:r>
    </w:p>
    <w:p w14:paraId="4A20A467" w14:textId="77777777" w:rsidR="005E5B5B" w:rsidRDefault="005E5B5B" w:rsidP="005E5B5B">
      <w:pPr>
        <w:pStyle w:val="PL"/>
      </w:pPr>
      <w:r>
        <w:t xml:space="preserve">      leaf rxDiamRealm {</w:t>
      </w:r>
    </w:p>
    <w:p w14:paraId="614FF1A3" w14:textId="77777777" w:rsidR="005E5B5B" w:rsidRDefault="005E5B5B" w:rsidP="005E5B5B">
      <w:pPr>
        <w:pStyle w:val="PL"/>
      </w:pPr>
      <w:r>
        <w:t xml:space="preserve">        description "This IE shall be present if the PCF supports Rx interface.</w:t>
      </w:r>
    </w:p>
    <w:p w14:paraId="52F5DB79" w14:textId="77777777" w:rsidR="005E5B5B" w:rsidRDefault="005E5B5B" w:rsidP="005E5B5B">
      <w:pPr>
        <w:pStyle w:val="PL"/>
      </w:pPr>
      <w:r>
        <w:t xml:space="preserve">                     When present, this IE shall indicate the Diameter realm of the Rx interface for the PCF.</w:t>
      </w:r>
    </w:p>
    <w:p w14:paraId="3CF181F4" w14:textId="77777777" w:rsidR="005E5B5B" w:rsidRDefault="005E5B5B" w:rsidP="005E5B5B">
      <w:pPr>
        <w:pStyle w:val="PL"/>
        <w:rPr>
          <w:lang w:val="es-ES"/>
        </w:rPr>
      </w:pPr>
      <w:r>
        <w:t xml:space="preserve">                     </w:t>
      </w:r>
      <w:r>
        <w:rPr>
          <w:lang w:val="es-ES"/>
        </w:rPr>
        <w:t>Pattern: '^([A-Za-z0-9]+(-[A-Za-z0-9]+).)+[a-z]{2,}$'.";</w:t>
      </w:r>
    </w:p>
    <w:p w14:paraId="1813550B" w14:textId="77777777" w:rsidR="005E5B5B" w:rsidRDefault="005E5B5B" w:rsidP="005E5B5B">
      <w:pPr>
        <w:pStyle w:val="PL"/>
        <w:rPr>
          <w:lang w:val="es-ES"/>
        </w:rPr>
      </w:pPr>
      <w:r>
        <w:rPr>
          <w:lang w:val="es-ES"/>
        </w:rPr>
        <w:t xml:space="preserve">        </w:t>
      </w:r>
    </w:p>
    <w:p w14:paraId="38B253F3" w14:textId="77777777" w:rsidR="005E5B5B" w:rsidRDefault="005E5B5B" w:rsidP="005E5B5B">
      <w:pPr>
        <w:pStyle w:val="PL"/>
      </w:pPr>
      <w:r>
        <w:rPr>
          <w:lang w:val="es-ES"/>
        </w:rPr>
        <w:t xml:space="preserve">        </w:t>
      </w:r>
      <w:r>
        <w:t>//conditional support</w:t>
      </w:r>
    </w:p>
    <w:p w14:paraId="2C4B59A9" w14:textId="77777777" w:rsidR="005E5B5B" w:rsidRDefault="005E5B5B" w:rsidP="005E5B5B">
      <w:pPr>
        <w:pStyle w:val="PL"/>
      </w:pPr>
      <w:r>
        <w:t xml:space="preserve">        type string;</w:t>
      </w:r>
    </w:p>
    <w:p w14:paraId="61BB6DB4" w14:textId="77777777" w:rsidR="005E5B5B" w:rsidRDefault="005E5B5B" w:rsidP="005E5B5B">
      <w:pPr>
        <w:pStyle w:val="PL"/>
      </w:pPr>
      <w:r>
        <w:t xml:space="preserve">      }</w:t>
      </w:r>
    </w:p>
    <w:p w14:paraId="6E6C6CE7" w14:textId="77777777" w:rsidR="005E5B5B" w:rsidRDefault="005E5B5B" w:rsidP="005E5B5B">
      <w:pPr>
        <w:pStyle w:val="PL"/>
      </w:pPr>
      <w:r>
        <w:t xml:space="preserve">    }</w:t>
      </w:r>
    </w:p>
    <w:p w14:paraId="509AC3F1" w14:textId="77777777" w:rsidR="005E5B5B" w:rsidRDefault="005E5B5B" w:rsidP="005E5B5B">
      <w:pPr>
        <w:pStyle w:val="PL"/>
      </w:pPr>
      <w:r>
        <w:t xml:space="preserve">    </w:t>
      </w:r>
    </w:p>
    <w:p w14:paraId="5C5BCF4A" w14:textId="77777777" w:rsidR="005E5B5B" w:rsidRDefault="005E5B5B" w:rsidP="005E5B5B">
      <w:pPr>
        <w:pStyle w:val="PL"/>
      </w:pPr>
      <w:r>
        <w:t xml:space="preserve">    grouping bsfInfo {</w:t>
      </w:r>
    </w:p>
    <w:p w14:paraId="492C2273" w14:textId="77777777" w:rsidR="005E5B5B" w:rsidRDefault="005E5B5B" w:rsidP="005E5B5B">
      <w:pPr>
        <w:pStyle w:val="PL"/>
      </w:pPr>
      <w:r>
        <w:t xml:space="preserve">      //optional support</w:t>
      </w:r>
    </w:p>
    <w:p w14:paraId="3D326414" w14:textId="77777777" w:rsidR="005E5B5B" w:rsidRDefault="005E5B5B" w:rsidP="005E5B5B">
      <w:pPr>
        <w:pStyle w:val="PL"/>
      </w:pPr>
      <w:r>
        <w:t xml:space="preserve">      </w:t>
      </w:r>
    </w:p>
    <w:p w14:paraId="513625FC" w14:textId="77777777" w:rsidR="005E5B5B" w:rsidRDefault="005E5B5B" w:rsidP="005E5B5B">
      <w:pPr>
        <w:pStyle w:val="PL"/>
      </w:pPr>
      <w:r>
        <w:t xml:space="preserve">      list ipv4AddressRanges {</w:t>
      </w:r>
    </w:p>
    <w:p w14:paraId="255C22C5" w14:textId="77777777" w:rsidR="005E5B5B" w:rsidRDefault="005E5B5B" w:rsidP="005E5B5B">
      <w:pPr>
        <w:pStyle w:val="PL"/>
      </w:pPr>
      <w:r>
        <w:t xml:space="preserve">        description "List of ranges of IPv4 addresses handled by BSF.</w:t>
      </w:r>
    </w:p>
    <w:p w14:paraId="5AAE9A75" w14:textId="77777777" w:rsidR="005E5B5B" w:rsidRDefault="005E5B5B" w:rsidP="005E5B5B">
      <w:pPr>
        <w:pStyle w:val="PL"/>
      </w:pPr>
      <w:r>
        <w:t xml:space="preserve">                     If not provided, the BSF can serve any IPv4 address.";</w:t>
      </w:r>
    </w:p>
    <w:p w14:paraId="776871DD" w14:textId="77777777" w:rsidR="005E5B5B" w:rsidRDefault="005E5B5B" w:rsidP="005E5B5B">
      <w:pPr>
        <w:pStyle w:val="PL"/>
      </w:pPr>
      <w:r>
        <w:t xml:space="preserve">        //optional support</w:t>
      </w:r>
    </w:p>
    <w:p w14:paraId="7CE512AF" w14:textId="77777777" w:rsidR="005E5B5B" w:rsidRDefault="005E5B5B" w:rsidP="005E5B5B">
      <w:pPr>
        <w:pStyle w:val="PL"/>
      </w:pPr>
      <w:r>
        <w:t xml:space="preserve">        key "start end";</w:t>
      </w:r>
    </w:p>
    <w:p w14:paraId="7B0AB6E3" w14:textId="77777777" w:rsidR="005E5B5B" w:rsidRDefault="005E5B5B" w:rsidP="005E5B5B">
      <w:pPr>
        <w:pStyle w:val="PL"/>
      </w:pPr>
      <w:r>
        <w:t xml:space="preserve">        uses types3gpp:Ipv4AddressRange;</w:t>
      </w:r>
    </w:p>
    <w:p w14:paraId="65171148" w14:textId="77777777" w:rsidR="005E5B5B" w:rsidRDefault="005E5B5B" w:rsidP="005E5B5B">
      <w:pPr>
        <w:pStyle w:val="PL"/>
      </w:pPr>
      <w:r>
        <w:t xml:space="preserve">      }</w:t>
      </w:r>
    </w:p>
    <w:p w14:paraId="40FEE9DF" w14:textId="77777777" w:rsidR="005E5B5B" w:rsidRDefault="005E5B5B" w:rsidP="005E5B5B">
      <w:pPr>
        <w:pStyle w:val="PL"/>
      </w:pPr>
      <w:r>
        <w:t xml:space="preserve">      </w:t>
      </w:r>
    </w:p>
    <w:p w14:paraId="0E5EED60" w14:textId="77777777" w:rsidR="005E5B5B" w:rsidRDefault="005E5B5B" w:rsidP="005E5B5B">
      <w:pPr>
        <w:pStyle w:val="PL"/>
      </w:pPr>
      <w:r>
        <w:t xml:space="preserve">      leaf-list dnnList {</w:t>
      </w:r>
    </w:p>
    <w:p w14:paraId="6AC53BC9" w14:textId="77777777" w:rsidR="005E5B5B" w:rsidRDefault="005E5B5B" w:rsidP="005E5B5B">
      <w:pPr>
        <w:pStyle w:val="PL"/>
      </w:pPr>
      <w:r>
        <w:t xml:space="preserve">        description "List of DNNs handled by the BSF</w:t>
      </w:r>
    </w:p>
    <w:p w14:paraId="2B938BE7" w14:textId="77777777" w:rsidR="005E5B5B" w:rsidRDefault="005E5B5B" w:rsidP="005E5B5B">
      <w:pPr>
        <w:pStyle w:val="PL"/>
      </w:pPr>
      <w:r>
        <w:t xml:space="preserve">                     If not provided, the BSF can serve any DNN.";</w:t>
      </w:r>
    </w:p>
    <w:p w14:paraId="566AD663" w14:textId="77777777" w:rsidR="005E5B5B" w:rsidRDefault="005E5B5B" w:rsidP="005E5B5B">
      <w:pPr>
        <w:pStyle w:val="PL"/>
      </w:pPr>
      <w:r>
        <w:t xml:space="preserve">        </w:t>
      </w:r>
    </w:p>
    <w:p w14:paraId="5BAF7A04" w14:textId="77777777" w:rsidR="005E5B5B" w:rsidRDefault="005E5B5B" w:rsidP="005E5B5B">
      <w:pPr>
        <w:pStyle w:val="PL"/>
      </w:pPr>
      <w:r>
        <w:t xml:space="preserve">        //optional support</w:t>
      </w:r>
    </w:p>
    <w:p w14:paraId="75E8D46D" w14:textId="77777777" w:rsidR="005E5B5B" w:rsidRDefault="005E5B5B" w:rsidP="005E5B5B">
      <w:pPr>
        <w:pStyle w:val="PL"/>
      </w:pPr>
      <w:r>
        <w:t xml:space="preserve">        min-elements 1;</w:t>
      </w:r>
    </w:p>
    <w:p w14:paraId="002A45CC" w14:textId="77777777" w:rsidR="005E5B5B" w:rsidRDefault="005E5B5B" w:rsidP="005E5B5B">
      <w:pPr>
        <w:pStyle w:val="PL"/>
      </w:pPr>
      <w:r>
        <w:t xml:space="preserve">        type string;</w:t>
      </w:r>
    </w:p>
    <w:p w14:paraId="70C461AC" w14:textId="77777777" w:rsidR="005E5B5B" w:rsidRDefault="005E5B5B" w:rsidP="005E5B5B">
      <w:pPr>
        <w:pStyle w:val="PL"/>
      </w:pPr>
      <w:r>
        <w:t xml:space="preserve">      }</w:t>
      </w:r>
    </w:p>
    <w:p w14:paraId="38E3F707" w14:textId="77777777" w:rsidR="005E5B5B" w:rsidRDefault="005E5B5B" w:rsidP="005E5B5B">
      <w:pPr>
        <w:pStyle w:val="PL"/>
      </w:pPr>
      <w:r>
        <w:t xml:space="preserve">      </w:t>
      </w:r>
    </w:p>
    <w:p w14:paraId="1C888CDB" w14:textId="77777777" w:rsidR="005E5B5B" w:rsidRDefault="005E5B5B" w:rsidP="005E5B5B">
      <w:pPr>
        <w:pStyle w:val="PL"/>
      </w:pPr>
      <w:r>
        <w:t xml:space="preserve">      leaf-list ipDomainList {</w:t>
      </w:r>
    </w:p>
    <w:p w14:paraId="3D9061B6" w14:textId="77777777" w:rsidR="005E5B5B" w:rsidRDefault="005E5B5B" w:rsidP="005E5B5B">
      <w:pPr>
        <w:pStyle w:val="PL"/>
      </w:pPr>
      <w:r>
        <w:t xml:space="preserve">        description "List of IPv4 address domains, as described in subclause 6.2 of 3GPP TS 29.513, handled by the BSF.</w:t>
      </w:r>
    </w:p>
    <w:p w14:paraId="670146C6" w14:textId="77777777" w:rsidR="005E5B5B" w:rsidRDefault="005E5B5B" w:rsidP="005E5B5B">
      <w:pPr>
        <w:pStyle w:val="PL"/>
      </w:pPr>
      <w:r>
        <w:t xml:space="preserve">                     If not provided, the BSF can serve any IP domain.";</w:t>
      </w:r>
    </w:p>
    <w:p w14:paraId="37051AF5" w14:textId="77777777" w:rsidR="005E5B5B" w:rsidRDefault="005E5B5B" w:rsidP="005E5B5B">
      <w:pPr>
        <w:pStyle w:val="PL"/>
      </w:pPr>
      <w:r>
        <w:t xml:space="preserve">        //optional support</w:t>
      </w:r>
    </w:p>
    <w:p w14:paraId="59E7FA99" w14:textId="77777777" w:rsidR="005E5B5B" w:rsidRDefault="005E5B5B" w:rsidP="005E5B5B">
      <w:pPr>
        <w:pStyle w:val="PL"/>
      </w:pPr>
      <w:r>
        <w:t xml:space="preserve">        min-elements 1;</w:t>
      </w:r>
    </w:p>
    <w:p w14:paraId="3385B85E" w14:textId="77777777" w:rsidR="005E5B5B" w:rsidRDefault="005E5B5B" w:rsidP="005E5B5B">
      <w:pPr>
        <w:pStyle w:val="PL"/>
      </w:pPr>
      <w:r>
        <w:t xml:space="preserve">        type string;</w:t>
      </w:r>
    </w:p>
    <w:p w14:paraId="2BFEC07F" w14:textId="77777777" w:rsidR="005E5B5B" w:rsidRDefault="005E5B5B" w:rsidP="005E5B5B">
      <w:pPr>
        <w:pStyle w:val="PL"/>
      </w:pPr>
      <w:r>
        <w:t xml:space="preserve">      }</w:t>
      </w:r>
    </w:p>
    <w:p w14:paraId="672B9383" w14:textId="77777777" w:rsidR="005E5B5B" w:rsidRDefault="005E5B5B" w:rsidP="005E5B5B">
      <w:pPr>
        <w:pStyle w:val="PL"/>
      </w:pPr>
      <w:r>
        <w:t xml:space="preserve">      </w:t>
      </w:r>
    </w:p>
    <w:p w14:paraId="0DC6FE75" w14:textId="77777777" w:rsidR="005E5B5B" w:rsidRDefault="005E5B5B" w:rsidP="005E5B5B">
      <w:pPr>
        <w:pStyle w:val="PL"/>
      </w:pPr>
      <w:r>
        <w:t xml:space="preserve">      list ipv6PrefixRanges {</w:t>
      </w:r>
    </w:p>
    <w:p w14:paraId="261C7744" w14:textId="77777777" w:rsidR="005E5B5B" w:rsidRDefault="005E5B5B" w:rsidP="005E5B5B">
      <w:pPr>
        <w:pStyle w:val="PL"/>
      </w:pPr>
      <w:r>
        <w:t xml:space="preserve">        description "List of ranges of IPv6 prefixes handled by the BSF.</w:t>
      </w:r>
    </w:p>
    <w:p w14:paraId="2D183E5A" w14:textId="77777777" w:rsidR="005E5B5B" w:rsidRDefault="005E5B5B" w:rsidP="005E5B5B">
      <w:pPr>
        <w:pStyle w:val="PL"/>
      </w:pPr>
      <w:r>
        <w:t xml:space="preserve">                     If not provided, the BSF can serve any IPv6 prefix.";</w:t>
      </w:r>
    </w:p>
    <w:p w14:paraId="161CC396" w14:textId="77777777" w:rsidR="005E5B5B" w:rsidRDefault="005E5B5B" w:rsidP="005E5B5B">
      <w:pPr>
        <w:pStyle w:val="PL"/>
      </w:pPr>
      <w:r>
        <w:t xml:space="preserve">        //optional support</w:t>
      </w:r>
    </w:p>
    <w:p w14:paraId="68881081" w14:textId="77777777" w:rsidR="005E5B5B" w:rsidRDefault="005E5B5B" w:rsidP="005E5B5B">
      <w:pPr>
        <w:pStyle w:val="PL"/>
      </w:pPr>
      <w:r>
        <w:t xml:space="preserve">        key "start end";</w:t>
      </w:r>
    </w:p>
    <w:p w14:paraId="46EE1BD9" w14:textId="77777777" w:rsidR="005E5B5B" w:rsidRDefault="005E5B5B" w:rsidP="005E5B5B">
      <w:pPr>
        <w:pStyle w:val="PL"/>
      </w:pPr>
      <w:r>
        <w:t xml:space="preserve">        uses types3gpp:Ipv6PrefixRange;</w:t>
      </w:r>
    </w:p>
    <w:p w14:paraId="37AF3EC1" w14:textId="77777777" w:rsidR="005E5B5B" w:rsidRDefault="005E5B5B" w:rsidP="005E5B5B">
      <w:pPr>
        <w:pStyle w:val="PL"/>
      </w:pPr>
      <w:r>
        <w:t xml:space="preserve">      }</w:t>
      </w:r>
    </w:p>
    <w:p w14:paraId="590753AB" w14:textId="77777777" w:rsidR="005E5B5B" w:rsidRDefault="005E5B5B" w:rsidP="005E5B5B">
      <w:pPr>
        <w:pStyle w:val="PL"/>
      </w:pPr>
      <w:r>
        <w:t xml:space="preserve">    }</w:t>
      </w:r>
    </w:p>
    <w:p w14:paraId="0921B3FF" w14:textId="77777777" w:rsidR="005E5B5B" w:rsidRDefault="005E5B5B" w:rsidP="005E5B5B">
      <w:pPr>
        <w:pStyle w:val="PL"/>
      </w:pPr>
      <w:r>
        <w:t xml:space="preserve">    </w:t>
      </w:r>
    </w:p>
    <w:p w14:paraId="6D02EE30" w14:textId="77777777" w:rsidR="005E5B5B" w:rsidRDefault="005E5B5B" w:rsidP="005E5B5B">
      <w:pPr>
        <w:pStyle w:val="PL"/>
      </w:pPr>
      <w:r>
        <w:t xml:space="preserve">    grouping chfInfo {</w:t>
      </w:r>
    </w:p>
    <w:p w14:paraId="24789C41" w14:textId="77777777" w:rsidR="005E5B5B" w:rsidRDefault="005E5B5B" w:rsidP="005E5B5B">
      <w:pPr>
        <w:pStyle w:val="PL"/>
      </w:pPr>
      <w:r>
        <w:t xml:space="preserve">      //optional support</w:t>
      </w:r>
    </w:p>
    <w:p w14:paraId="420F23FC" w14:textId="77777777" w:rsidR="005E5B5B" w:rsidRDefault="005E5B5B" w:rsidP="005E5B5B">
      <w:pPr>
        <w:pStyle w:val="PL"/>
      </w:pPr>
      <w:r>
        <w:t xml:space="preserve">      </w:t>
      </w:r>
    </w:p>
    <w:p w14:paraId="59E44121" w14:textId="77777777" w:rsidR="005E5B5B" w:rsidRDefault="005E5B5B" w:rsidP="005E5B5B">
      <w:pPr>
        <w:pStyle w:val="PL"/>
      </w:pPr>
      <w:r>
        <w:t xml:space="preserve">      list supiRangeList {</w:t>
      </w:r>
    </w:p>
    <w:p w14:paraId="24A36CE0" w14:textId="77777777" w:rsidR="005E5B5B" w:rsidRDefault="005E5B5B" w:rsidP="005E5B5B">
      <w:pPr>
        <w:pStyle w:val="PL"/>
      </w:pPr>
      <w:r>
        <w:t xml:space="preserve">        description "List of ranges of SUPIs that can be served by the CHF instance. If not provided, the CHF can serve any SUPI.";</w:t>
      </w:r>
    </w:p>
    <w:p w14:paraId="2C9497B5" w14:textId="77777777" w:rsidR="005E5B5B" w:rsidRDefault="005E5B5B" w:rsidP="005E5B5B">
      <w:pPr>
        <w:pStyle w:val="PL"/>
      </w:pPr>
      <w:r>
        <w:t xml:space="preserve">        key "start end pattern";</w:t>
      </w:r>
    </w:p>
    <w:p w14:paraId="5B8CB56C" w14:textId="77777777" w:rsidR="005E5B5B" w:rsidRDefault="005E5B5B" w:rsidP="005E5B5B">
      <w:pPr>
        <w:pStyle w:val="PL"/>
      </w:pPr>
      <w:r>
        <w:t xml:space="preserve">        min-elements 1;</w:t>
      </w:r>
    </w:p>
    <w:p w14:paraId="4018D2B1" w14:textId="77777777" w:rsidR="005E5B5B" w:rsidRDefault="005E5B5B" w:rsidP="005E5B5B">
      <w:pPr>
        <w:pStyle w:val="PL"/>
      </w:pPr>
      <w:r>
        <w:t xml:space="preserve">        //optional support</w:t>
      </w:r>
    </w:p>
    <w:p w14:paraId="13579DB4" w14:textId="77777777" w:rsidR="005E5B5B" w:rsidRDefault="005E5B5B" w:rsidP="005E5B5B">
      <w:pPr>
        <w:pStyle w:val="PL"/>
      </w:pPr>
      <w:r>
        <w:t xml:space="preserve">        uses SupiRange;</w:t>
      </w:r>
    </w:p>
    <w:p w14:paraId="2349CE38" w14:textId="77777777" w:rsidR="005E5B5B" w:rsidRDefault="005E5B5B" w:rsidP="005E5B5B">
      <w:pPr>
        <w:pStyle w:val="PL"/>
      </w:pPr>
      <w:r>
        <w:t xml:space="preserve">      }</w:t>
      </w:r>
    </w:p>
    <w:p w14:paraId="61790D4A" w14:textId="77777777" w:rsidR="005E5B5B" w:rsidRDefault="005E5B5B" w:rsidP="005E5B5B">
      <w:pPr>
        <w:pStyle w:val="PL"/>
      </w:pPr>
      <w:r>
        <w:t xml:space="preserve">      </w:t>
      </w:r>
    </w:p>
    <w:p w14:paraId="7BFFACA4" w14:textId="77777777" w:rsidR="005E5B5B" w:rsidRDefault="005E5B5B" w:rsidP="005E5B5B">
      <w:pPr>
        <w:pStyle w:val="PL"/>
      </w:pPr>
      <w:r>
        <w:t xml:space="preserve">      list gpsiRangeList {</w:t>
      </w:r>
    </w:p>
    <w:p w14:paraId="1A8F0AD6" w14:textId="77777777" w:rsidR="005E5B5B" w:rsidRDefault="005E5B5B" w:rsidP="005E5B5B">
      <w:pPr>
        <w:pStyle w:val="PL"/>
      </w:pPr>
      <w:r>
        <w:t xml:space="preserve">        description "List of ranges of GPSI that can be served by the CHF instance. If not provided, the CHF can serve any GPSI.";</w:t>
      </w:r>
    </w:p>
    <w:p w14:paraId="7C9F85EF" w14:textId="77777777" w:rsidR="005E5B5B" w:rsidRDefault="005E5B5B" w:rsidP="005E5B5B">
      <w:pPr>
        <w:pStyle w:val="PL"/>
      </w:pPr>
      <w:r>
        <w:t xml:space="preserve">        key "start end pattern";</w:t>
      </w:r>
    </w:p>
    <w:p w14:paraId="0EE22BFF" w14:textId="77777777" w:rsidR="005E5B5B" w:rsidRDefault="005E5B5B" w:rsidP="005E5B5B">
      <w:pPr>
        <w:pStyle w:val="PL"/>
      </w:pPr>
      <w:r>
        <w:t xml:space="preserve">        min-elements 1;</w:t>
      </w:r>
    </w:p>
    <w:p w14:paraId="15BE8704" w14:textId="77777777" w:rsidR="005E5B5B" w:rsidRDefault="005E5B5B" w:rsidP="005E5B5B">
      <w:pPr>
        <w:pStyle w:val="PL"/>
      </w:pPr>
      <w:r>
        <w:t xml:space="preserve">        //optional support</w:t>
      </w:r>
    </w:p>
    <w:p w14:paraId="494E72D4" w14:textId="77777777" w:rsidR="005E5B5B" w:rsidRDefault="005E5B5B" w:rsidP="005E5B5B">
      <w:pPr>
        <w:pStyle w:val="PL"/>
      </w:pPr>
      <w:r>
        <w:t xml:space="preserve">        uses IdentityRange;</w:t>
      </w:r>
    </w:p>
    <w:p w14:paraId="619808B4" w14:textId="77777777" w:rsidR="005E5B5B" w:rsidRDefault="005E5B5B" w:rsidP="005E5B5B">
      <w:pPr>
        <w:pStyle w:val="PL"/>
      </w:pPr>
      <w:r>
        <w:t xml:space="preserve">      }</w:t>
      </w:r>
    </w:p>
    <w:p w14:paraId="2092CB7E" w14:textId="77777777" w:rsidR="005E5B5B" w:rsidRDefault="005E5B5B" w:rsidP="005E5B5B">
      <w:pPr>
        <w:pStyle w:val="PL"/>
      </w:pPr>
      <w:r>
        <w:t xml:space="preserve">      </w:t>
      </w:r>
    </w:p>
    <w:p w14:paraId="3A955C0B" w14:textId="77777777" w:rsidR="005E5B5B" w:rsidRDefault="005E5B5B" w:rsidP="005E5B5B">
      <w:pPr>
        <w:pStyle w:val="PL"/>
      </w:pPr>
      <w:r>
        <w:t xml:space="preserve">      list plmnRangeList {</w:t>
      </w:r>
    </w:p>
    <w:p w14:paraId="0EF8DF7A" w14:textId="77777777" w:rsidR="005E5B5B" w:rsidRDefault="005E5B5B" w:rsidP="005E5B5B">
      <w:pPr>
        <w:pStyle w:val="PL"/>
      </w:pPr>
      <w:r>
        <w:t xml:space="preserve">        description "List of ranges of PLMNs (including the PLMN IDs of the CHF instance) that can be served by the CHF instance.</w:t>
      </w:r>
    </w:p>
    <w:p w14:paraId="7CA1F7C0" w14:textId="77777777" w:rsidR="005E5B5B" w:rsidRDefault="005E5B5B" w:rsidP="005E5B5B">
      <w:pPr>
        <w:pStyle w:val="PL"/>
      </w:pPr>
      <w:r>
        <w:t xml:space="preserve">                     If not provided, the CHF can serve any PLMN.";</w:t>
      </w:r>
    </w:p>
    <w:p w14:paraId="6CAA75EF" w14:textId="77777777" w:rsidR="005E5B5B" w:rsidRDefault="005E5B5B" w:rsidP="005E5B5B">
      <w:pPr>
        <w:pStyle w:val="PL"/>
      </w:pPr>
      <w:r>
        <w:t xml:space="preserve">        </w:t>
      </w:r>
    </w:p>
    <w:p w14:paraId="627B5552" w14:textId="77777777" w:rsidR="005E5B5B" w:rsidRDefault="005E5B5B" w:rsidP="005E5B5B">
      <w:pPr>
        <w:pStyle w:val="PL"/>
      </w:pPr>
      <w:r>
        <w:t xml:space="preserve">        min-elements 1;</w:t>
      </w:r>
    </w:p>
    <w:p w14:paraId="3085229A" w14:textId="77777777" w:rsidR="005E5B5B" w:rsidRDefault="005E5B5B" w:rsidP="005E5B5B">
      <w:pPr>
        <w:pStyle w:val="PL"/>
      </w:pPr>
      <w:r>
        <w:t xml:space="preserve">        //optional support</w:t>
      </w:r>
    </w:p>
    <w:p w14:paraId="7E8D326D" w14:textId="77777777" w:rsidR="005E5B5B" w:rsidRDefault="005E5B5B" w:rsidP="005E5B5B">
      <w:pPr>
        <w:pStyle w:val="PL"/>
      </w:pPr>
      <w:r>
        <w:t xml:space="preserve">        key "mcc mnc";</w:t>
      </w:r>
    </w:p>
    <w:p w14:paraId="09D4808E" w14:textId="77777777" w:rsidR="005E5B5B" w:rsidRDefault="005E5B5B" w:rsidP="005E5B5B">
      <w:pPr>
        <w:pStyle w:val="PL"/>
      </w:pPr>
      <w:r>
        <w:t xml:space="preserve">        uses types3gpp:PLMNId;</w:t>
      </w:r>
    </w:p>
    <w:p w14:paraId="38546BED" w14:textId="77777777" w:rsidR="005E5B5B" w:rsidRDefault="005E5B5B" w:rsidP="005E5B5B">
      <w:pPr>
        <w:pStyle w:val="PL"/>
      </w:pPr>
      <w:r>
        <w:t xml:space="preserve">      }</w:t>
      </w:r>
    </w:p>
    <w:p w14:paraId="19BD409C" w14:textId="77777777" w:rsidR="005E5B5B" w:rsidRDefault="005E5B5B" w:rsidP="005E5B5B">
      <w:pPr>
        <w:pStyle w:val="PL"/>
      </w:pPr>
      <w:r>
        <w:t xml:space="preserve">    }</w:t>
      </w:r>
    </w:p>
    <w:p w14:paraId="0C646E87" w14:textId="77777777" w:rsidR="005E5B5B" w:rsidRDefault="005E5B5B" w:rsidP="005E5B5B">
      <w:pPr>
        <w:pStyle w:val="PL"/>
      </w:pPr>
      <w:r>
        <w:t xml:space="preserve">    </w:t>
      </w:r>
    </w:p>
    <w:p w14:paraId="03F0D9F5" w14:textId="77777777" w:rsidR="005E5B5B" w:rsidRDefault="005E5B5B" w:rsidP="005E5B5B">
      <w:pPr>
        <w:pStyle w:val="PL"/>
      </w:pPr>
      <w:r>
        <w:t xml:space="preserve">    grouping nrfInfoGrp {</w:t>
      </w:r>
    </w:p>
    <w:p w14:paraId="49E64639" w14:textId="77777777" w:rsidR="005E5B5B" w:rsidRDefault="005E5B5B" w:rsidP="005E5B5B">
      <w:pPr>
        <w:pStyle w:val="PL"/>
      </w:pPr>
      <w:r>
        <w:t xml:space="preserve">      //optional support</w:t>
      </w:r>
    </w:p>
    <w:p w14:paraId="2220D7B8" w14:textId="77777777" w:rsidR="005E5B5B" w:rsidRDefault="005E5B5B" w:rsidP="005E5B5B">
      <w:pPr>
        <w:pStyle w:val="PL"/>
      </w:pPr>
      <w:r>
        <w:t xml:space="preserve">      </w:t>
      </w:r>
    </w:p>
    <w:p w14:paraId="61006D9B" w14:textId="77777777" w:rsidR="005E5B5B" w:rsidRDefault="005E5B5B" w:rsidP="005E5B5B">
      <w:pPr>
        <w:pStyle w:val="PL"/>
      </w:pPr>
      <w:r>
        <w:t xml:space="preserve">      list servedUdrInfo {</w:t>
      </w:r>
    </w:p>
    <w:p w14:paraId="6879C340" w14:textId="77777777" w:rsidR="005E5B5B" w:rsidRDefault="005E5B5B" w:rsidP="005E5B5B">
      <w:pPr>
        <w:pStyle w:val="PL"/>
      </w:pPr>
      <w:r>
        <w:t xml:space="preserve">        description "This attribute contains all the udrInfo attributes locally configured in the NRF or the NRF received during NF registration.";</w:t>
      </w:r>
    </w:p>
    <w:p w14:paraId="22445654" w14:textId="77777777" w:rsidR="005E5B5B" w:rsidRDefault="005E5B5B" w:rsidP="005E5B5B">
      <w:pPr>
        <w:pStyle w:val="PL"/>
      </w:pPr>
      <w:r>
        <w:t xml:space="preserve">        //optional support</w:t>
      </w:r>
    </w:p>
    <w:p w14:paraId="32B09375" w14:textId="77777777" w:rsidR="005E5B5B" w:rsidRDefault="005E5B5B" w:rsidP="005E5B5B">
      <w:pPr>
        <w:pStyle w:val="PL"/>
      </w:pPr>
      <w:r>
        <w:t xml:space="preserve">        </w:t>
      </w:r>
    </w:p>
    <w:p w14:paraId="3B15B929" w14:textId="77777777" w:rsidR="005E5B5B" w:rsidRDefault="005E5B5B" w:rsidP="005E5B5B">
      <w:pPr>
        <w:pStyle w:val="PL"/>
      </w:pPr>
      <w:r>
        <w:t xml:space="preserve">        key nfInstanceID;</w:t>
      </w:r>
    </w:p>
    <w:p w14:paraId="4B6D2293" w14:textId="77777777" w:rsidR="005E5B5B" w:rsidRDefault="005E5B5B" w:rsidP="005E5B5B">
      <w:pPr>
        <w:pStyle w:val="PL"/>
      </w:pPr>
      <w:r>
        <w:t xml:space="preserve">        leaf nfInstanceID {</w:t>
      </w:r>
    </w:p>
    <w:p w14:paraId="34D44296" w14:textId="77777777" w:rsidR="005E5B5B" w:rsidRDefault="005E5B5B" w:rsidP="005E5B5B">
      <w:pPr>
        <w:pStyle w:val="PL"/>
      </w:pPr>
      <w:r>
        <w:t xml:space="preserve">          description "String uniquely identifying a NF instance.";</w:t>
      </w:r>
    </w:p>
    <w:p w14:paraId="4E0B3E85" w14:textId="77777777" w:rsidR="005E5B5B" w:rsidRDefault="005E5B5B" w:rsidP="005E5B5B">
      <w:pPr>
        <w:pStyle w:val="PL"/>
      </w:pPr>
      <w:r>
        <w:t xml:space="preserve">          type string;</w:t>
      </w:r>
    </w:p>
    <w:p w14:paraId="206A5FD7" w14:textId="77777777" w:rsidR="005E5B5B" w:rsidRDefault="005E5B5B" w:rsidP="005E5B5B">
      <w:pPr>
        <w:pStyle w:val="PL"/>
      </w:pPr>
      <w:r>
        <w:t xml:space="preserve">        }</w:t>
      </w:r>
    </w:p>
    <w:p w14:paraId="2BEB87AF" w14:textId="77777777" w:rsidR="005E5B5B" w:rsidRDefault="005E5B5B" w:rsidP="005E5B5B">
      <w:pPr>
        <w:pStyle w:val="PL"/>
      </w:pPr>
      <w:r>
        <w:t xml:space="preserve">        </w:t>
      </w:r>
    </w:p>
    <w:p w14:paraId="05C1107B" w14:textId="77777777" w:rsidR="005E5B5B" w:rsidRDefault="005E5B5B" w:rsidP="005E5B5B">
      <w:pPr>
        <w:pStyle w:val="PL"/>
      </w:pPr>
      <w:r>
        <w:t xml:space="preserve">        min-elements 1;</w:t>
      </w:r>
    </w:p>
    <w:p w14:paraId="5AA1F23C" w14:textId="77777777" w:rsidR="005E5B5B" w:rsidRDefault="005E5B5B" w:rsidP="005E5B5B">
      <w:pPr>
        <w:pStyle w:val="PL"/>
      </w:pPr>
      <w:r>
        <w:t xml:space="preserve">        uses udrInfo;</w:t>
      </w:r>
    </w:p>
    <w:p w14:paraId="11D6C071" w14:textId="77777777" w:rsidR="005E5B5B" w:rsidRDefault="005E5B5B" w:rsidP="005E5B5B">
      <w:pPr>
        <w:pStyle w:val="PL"/>
      </w:pPr>
      <w:r>
        <w:t xml:space="preserve">      }</w:t>
      </w:r>
    </w:p>
    <w:p w14:paraId="76A15DF4" w14:textId="77777777" w:rsidR="005E5B5B" w:rsidRDefault="005E5B5B" w:rsidP="005E5B5B">
      <w:pPr>
        <w:pStyle w:val="PL"/>
      </w:pPr>
      <w:r>
        <w:t xml:space="preserve">      </w:t>
      </w:r>
    </w:p>
    <w:p w14:paraId="279E4E9B" w14:textId="77777777" w:rsidR="005E5B5B" w:rsidRDefault="005E5B5B" w:rsidP="005E5B5B">
      <w:pPr>
        <w:pStyle w:val="PL"/>
      </w:pPr>
      <w:r>
        <w:t xml:space="preserve">      list servedUdmInfo {</w:t>
      </w:r>
    </w:p>
    <w:p w14:paraId="7F3A589C" w14:textId="77777777" w:rsidR="005E5B5B" w:rsidRDefault="005E5B5B" w:rsidP="005E5B5B">
      <w:pPr>
        <w:pStyle w:val="PL"/>
      </w:pPr>
      <w:r>
        <w:t xml:space="preserve">        description "This attribute contains all the udmInfo attributes locally configured in the NRF or the NRF received during NF registration.";</w:t>
      </w:r>
    </w:p>
    <w:p w14:paraId="7C6663BC" w14:textId="77777777" w:rsidR="005E5B5B" w:rsidRDefault="005E5B5B" w:rsidP="005E5B5B">
      <w:pPr>
        <w:pStyle w:val="PL"/>
      </w:pPr>
      <w:r>
        <w:t xml:space="preserve">        //optional support</w:t>
      </w:r>
    </w:p>
    <w:p w14:paraId="7F0D284B" w14:textId="77777777" w:rsidR="005E5B5B" w:rsidRDefault="005E5B5B" w:rsidP="005E5B5B">
      <w:pPr>
        <w:pStyle w:val="PL"/>
      </w:pPr>
      <w:r>
        <w:t xml:space="preserve">        </w:t>
      </w:r>
    </w:p>
    <w:p w14:paraId="36CFAEF9" w14:textId="77777777" w:rsidR="005E5B5B" w:rsidRDefault="005E5B5B" w:rsidP="005E5B5B">
      <w:pPr>
        <w:pStyle w:val="PL"/>
      </w:pPr>
      <w:r>
        <w:t xml:space="preserve">        key nfInstanceID;</w:t>
      </w:r>
    </w:p>
    <w:p w14:paraId="58784552" w14:textId="77777777" w:rsidR="005E5B5B" w:rsidRDefault="005E5B5B" w:rsidP="005E5B5B">
      <w:pPr>
        <w:pStyle w:val="PL"/>
      </w:pPr>
      <w:r>
        <w:t xml:space="preserve">        leaf nfInstanceID {</w:t>
      </w:r>
    </w:p>
    <w:p w14:paraId="190843D7" w14:textId="77777777" w:rsidR="005E5B5B" w:rsidRDefault="005E5B5B" w:rsidP="005E5B5B">
      <w:pPr>
        <w:pStyle w:val="PL"/>
      </w:pPr>
      <w:r>
        <w:t xml:space="preserve">          description "String uniquely identifying a NF instance.";</w:t>
      </w:r>
    </w:p>
    <w:p w14:paraId="6D1F5BE8" w14:textId="77777777" w:rsidR="005E5B5B" w:rsidRDefault="005E5B5B" w:rsidP="005E5B5B">
      <w:pPr>
        <w:pStyle w:val="PL"/>
      </w:pPr>
      <w:r>
        <w:t xml:space="preserve">          type string;</w:t>
      </w:r>
    </w:p>
    <w:p w14:paraId="6715B416" w14:textId="77777777" w:rsidR="005E5B5B" w:rsidRDefault="005E5B5B" w:rsidP="005E5B5B">
      <w:pPr>
        <w:pStyle w:val="PL"/>
      </w:pPr>
      <w:r>
        <w:t xml:space="preserve">        }</w:t>
      </w:r>
    </w:p>
    <w:p w14:paraId="46AAA3E8" w14:textId="77777777" w:rsidR="005E5B5B" w:rsidRDefault="005E5B5B" w:rsidP="005E5B5B">
      <w:pPr>
        <w:pStyle w:val="PL"/>
      </w:pPr>
      <w:r>
        <w:t xml:space="preserve">        </w:t>
      </w:r>
    </w:p>
    <w:p w14:paraId="1B5ED50C" w14:textId="77777777" w:rsidR="005E5B5B" w:rsidRDefault="005E5B5B" w:rsidP="005E5B5B">
      <w:pPr>
        <w:pStyle w:val="PL"/>
      </w:pPr>
      <w:r>
        <w:t xml:space="preserve">        min-elements 1;</w:t>
      </w:r>
    </w:p>
    <w:p w14:paraId="201FF811" w14:textId="77777777" w:rsidR="005E5B5B" w:rsidRDefault="005E5B5B" w:rsidP="005E5B5B">
      <w:pPr>
        <w:pStyle w:val="PL"/>
      </w:pPr>
      <w:r>
        <w:t xml:space="preserve">        uses udmInfo;</w:t>
      </w:r>
    </w:p>
    <w:p w14:paraId="057C5B54" w14:textId="77777777" w:rsidR="005E5B5B" w:rsidRDefault="005E5B5B" w:rsidP="005E5B5B">
      <w:pPr>
        <w:pStyle w:val="PL"/>
      </w:pPr>
      <w:r>
        <w:t xml:space="preserve">      }</w:t>
      </w:r>
    </w:p>
    <w:p w14:paraId="0EC84D02" w14:textId="77777777" w:rsidR="005E5B5B" w:rsidRDefault="005E5B5B" w:rsidP="005E5B5B">
      <w:pPr>
        <w:pStyle w:val="PL"/>
      </w:pPr>
      <w:r>
        <w:t xml:space="preserve">      </w:t>
      </w:r>
    </w:p>
    <w:p w14:paraId="353EEEA3" w14:textId="77777777" w:rsidR="005E5B5B" w:rsidRDefault="005E5B5B" w:rsidP="005E5B5B">
      <w:pPr>
        <w:pStyle w:val="PL"/>
      </w:pPr>
      <w:r>
        <w:t xml:space="preserve">      list servedAusfInfo {</w:t>
      </w:r>
    </w:p>
    <w:p w14:paraId="4A55C3CC" w14:textId="77777777" w:rsidR="005E5B5B" w:rsidRDefault="005E5B5B" w:rsidP="005E5B5B">
      <w:pPr>
        <w:pStyle w:val="PL"/>
      </w:pPr>
      <w:r>
        <w:t xml:space="preserve">        description "This attribute contains all the ausfInfo attributes locally configured in the NRF or the NRF received during NF registration.";</w:t>
      </w:r>
    </w:p>
    <w:p w14:paraId="5745481E" w14:textId="77777777" w:rsidR="005E5B5B" w:rsidRDefault="005E5B5B" w:rsidP="005E5B5B">
      <w:pPr>
        <w:pStyle w:val="PL"/>
      </w:pPr>
      <w:r>
        <w:t xml:space="preserve">        //optional support</w:t>
      </w:r>
    </w:p>
    <w:p w14:paraId="17EC8D07" w14:textId="77777777" w:rsidR="005E5B5B" w:rsidRDefault="005E5B5B" w:rsidP="005E5B5B">
      <w:pPr>
        <w:pStyle w:val="PL"/>
      </w:pPr>
      <w:r>
        <w:t xml:space="preserve">        </w:t>
      </w:r>
    </w:p>
    <w:p w14:paraId="68EB0F1F" w14:textId="77777777" w:rsidR="005E5B5B" w:rsidRDefault="005E5B5B" w:rsidP="005E5B5B">
      <w:pPr>
        <w:pStyle w:val="PL"/>
      </w:pPr>
      <w:r>
        <w:t xml:space="preserve">        key nfInstanceID;</w:t>
      </w:r>
    </w:p>
    <w:p w14:paraId="1CB00057" w14:textId="77777777" w:rsidR="005E5B5B" w:rsidRDefault="005E5B5B" w:rsidP="005E5B5B">
      <w:pPr>
        <w:pStyle w:val="PL"/>
      </w:pPr>
      <w:r>
        <w:t xml:space="preserve">        leaf nfInstanceID {</w:t>
      </w:r>
    </w:p>
    <w:p w14:paraId="2709C88C" w14:textId="77777777" w:rsidR="005E5B5B" w:rsidRDefault="005E5B5B" w:rsidP="005E5B5B">
      <w:pPr>
        <w:pStyle w:val="PL"/>
      </w:pPr>
      <w:r>
        <w:t xml:space="preserve">          description "String uniquely identifying a NF instance.";</w:t>
      </w:r>
    </w:p>
    <w:p w14:paraId="3D5F6C84" w14:textId="77777777" w:rsidR="005E5B5B" w:rsidRDefault="005E5B5B" w:rsidP="005E5B5B">
      <w:pPr>
        <w:pStyle w:val="PL"/>
      </w:pPr>
      <w:r>
        <w:t xml:space="preserve">          type string;</w:t>
      </w:r>
    </w:p>
    <w:p w14:paraId="10D2CCA3" w14:textId="77777777" w:rsidR="005E5B5B" w:rsidRDefault="005E5B5B" w:rsidP="005E5B5B">
      <w:pPr>
        <w:pStyle w:val="PL"/>
      </w:pPr>
      <w:r>
        <w:t xml:space="preserve">        }</w:t>
      </w:r>
    </w:p>
    <w:p w14:paraId="0201440A" w14:textId="77777777" w:rsidR="005E5B5B" w:rsidRDefault="005E5B5B" w:rsidP="005E5B5B">
      <w:pPr>
        <w:pStyle w:val="PL"/>
      </w:pPr>
      <w:r>
        <w:t xml:space="preserve">        </w:t>
      </w:r>
    </w:p>
    <w:p w14:paraId="059BD74D" w14:textId="77777777" w:rsidR="005E5B5B" w:rsidRDefault="005E5B5B" w:rsidP="005E5B5B">
      <w:pPr>
        <w:pStyle w:val="PL"/>
      </w:pPr>
      <w:r>
        <w:t xml:space="preserve">        min-elements 1;</w:t>
      </w:r>
    </w:p>
    <w:p w14:paraId="469F6A22" w14:textId="77777777" w:rsidR="005E5B5B" w:rsidRDefault="005E5B5B" w:rsidP="005E5B5B">
      <w:pPr>
        <w:pStyle w:val="PL"/>
      </w:pPr>
      <w:r>
        <w:t xml:space="preserve">        uses ausfInfo;</w:t>
      </w:r>
    </w:p>
    <w:p w14:paraId="6CB77DEB" w14:textId="77777777" w:rsidR="005E5B5B" w:rsidRDefault="005E5B5B" w:rsidP="005E5B5B">
      <w:pPr>
        <w:pStyle w:val="PL"/>
      </w:pPr>
      <w:r>
        <w:t xml:space="preserve">      }</w:t>
      </w:r>
    </w:p>
    <w:p w14:paraId="5666A0A6" w14:textId="77777777" w:rsidR="005E5B5B" w:rsidRDefault="005E5B5B" w:rsidP="005E5B5B">
      <w:pPr>
        <w:pStyle w:val="PL"/>
      </w:pPr>
      <w:r>
        <w:t xml:space="preserve">      </w:t>
      </w:r>
    </w:p>
    <w:p w14:paraId="3A2DD8F2" w14:textId="77777777" w:rsidR="005E5B5B" w:rsidRDefault="005E5B5B" w:rsidP="005E5B5B">
      <w:pPr>
        <w:pStyle w:val="PL"/>
      </w:pPr>
      <w:r>
        <w:t xml:space="preserve">      list servedAmfInfo {</w:t>
      </w:r>
    </w:p>
    <w:p w14:paraId="0BE89130" w14:textId="77777777" w:rsidR="005E5B5B" w:rsidRDefault="005E5B5B" w:rsidP="005E5B5B">
      <w:pPr>
        <w:pStyle w:val="PL"/>
      </w:pPr>
      <w:r>
        <w:t xml:space="preserve">        description "This attribute contains all the amfInfo attributes locally configured in the NRF or the NRF received during NF registration.";</w:t>
      </w:r>
    </w:p>
    <w:p w14:paraId="741686AC" w14:textId="77777777" w:rsidR="005E5B5B" w:rsidRDefault="005E5B5B" w:rsidP="005E5B5B">
      <w:pPr>
        <w:pStyle w:val="PL"/>
      </w:pPr>
      <w:r>
        <w:t xml:space="preserve">        //optional support</w:t>
      </w:r>
    </w:p>
    <w:p w14:paraId="1F396315" w14:textId="77777777" w:rsidR="005E5B5B" w:rsidRDefault="005E5B5B" w:rsidP="005E5B5B">
      <w:pPr>
        <w:pStyle w:val="PL"/>
      </w:pPr>
      <w:r>
        <w:t xml:space="preserve">        </w:t>
      </w:r>
    </w:p>
    <w:p w14:paraId="779AD3FF" w14:textId="77777777" w:rsidR="005E5B5B" w:rsidRDefault="005E5B5B" w:rsidP="005E5B5B">
      <w:pPr>
        <w:pStyle w:val="PL"/>
      </w:pPr>
      <w:r>
        <w:t xml:space="preserve">        key nfInstanceID;</w:t>
      </w:r>
    </w:p>
    <w:p w14:paraId="09C3E6C2" w14:textId="77777777" w:rsidR="005E5B5B" w:rsidRDefault="005E5B5B" w:rsidP="005E5B5B">
      <w:pPr>
        <w:pStyle w:val="PL"/>
      </w:pPr>
      <w:r>
        <w:t xml:space="preserve">        leaf nfInstanceID {</w:t>
      </w:r>
    </w:p>
    <w:p w14:paraId="3B78638A" w14:textId="77777777" w:rsidR="005E5B5B" w:rsidRDefault="005E5B5B" w:rsidP="005E5B5B">
      <w:pPr>
        <w:pStyle w:val="PL"/>
      </w:pPr>
      <w:r>
        <w:t xml:space="preserve">          description "String uniquely identifying a NF instance.";</w:t>
      </w:r>
    </w:p>
    <w:p w14:paraId="148F6E6A" w14:textId="77777777" w:rsidR="005E5B5B" w:rsidRDefault="005E5B5B" w:rsidP="005E5B5B">
      <w:pPr>
        <w:pStyle w:val="PL"/>
      </w:pPr>
      <w:r>
        <w:t xml:space="preserve">          type string;</w:t>
      </w:r>
    </w:p>
    <w:p w14:paraId="5D8BA4B5" w14:textId="77777777" w:rsidR="005E5B5B" w:rsidRDefault="005E5B5B" w:rsidP="005E5B5B">
      <w:pPr>
        <w:pStyle w:val="PL"/>
      </w:pPr>
      <w:r>
        <w:t xml:space="preserve">        }</w:t>
      </w:r>
    </w:p>
    <w:p w14:paraId="513AA98A" w14:textId="77777777" w:rsidR="005E5B5B" w:rsidRDefault="005E5B5B" w:rsidP="005E5B5B">
      <w:pPr>
        <w:pStyle w:val="PL"/>
      </w:pPr>
      <w:r>
        <w:t xml:space="preserve">        </w:t>
      </w:r>
    </w:p>
    <w:p w14:paraId="528701A7" w14:textId="77777777" w:rsidR="005E5B5B" w:rsidRDefault="005E5B5B" w:rsidP="005E5B5B">
      <w:pPr>
        <w:pStyle w:val="PL"/>
      </w:pPr>
      <w:r>
        <w:t xml:space="preserve">        min-elements 1;</w:t>
      </w:r>
    </w:p>
    <w:p w14:paraId="20573A70" w14:textId="77777777" w:rsidR="005E5B5B" w:rsidRDefault="005E5B5B" w:rsidP="005E5B5B">
      <w:pPr>
        <w:pStyle w:val="PL"/>
      </w:pPr>
      <w:r>
        <w:t xml:space="preserve">        uses amfInfo;</w:t>
      </w:r>
    </w:p>
    <w:p w14:paraId="4D699B33" w14:textId="77777777" w:rsidR="005E5B5B" w:rsidRDefault="005E5B5B" w:rsidP="005E5B5B">
      <w:pPr>
        <w:pStyle w:val="PL"/>
      </w:pPr>
      <w:r>
        <w:t xml:space="preserve">      }</w:t>
      </w:r>
    </w:p>
    <w:p w14:paraId="6773DC6D" w14:textId="77777777" w:rsidR="005E5B5B" w:rsidRDefault="005E5B5B" w:rsidP="005E5B5B">
      <w:pPr>
        <w:pStyle w:val="PL"/>
      </w:pPr>
      <w:r>
        <w:t xml:space="preserve">      </w:t>
      </w:r>
    </w:p>
    <w:p w14:paraId="62DC26D3" w14:textId="77777777" w:rsidR="005E5B5B" w:rsidRDefault="005E5B5B" w:rsidP="005E5B5B">
      <w:pPr>
        <w:pStyle w:val="PL"/>
      </w:pPr>
      <w:r>
        <w:t xml:space="preserve">      list servedSmfInfo {</w:t>
      </w:r>
    </w:p>
    <w:p w14:paraId="32CA55B4" w14:textId="77777777" w:rsidR="005E5B5B" w:rsidRDefault="005E5B5B" w:rsidP="005E5B5B">
      <w:pPr>
        <w:pStyle w:val="PL"/>
      </w:pPr>
      <w:r>
        <w:t xml:space="preserve">        description "This attribute contains all the smfInfo attributes locally configured in the NRF or the NRF received during NF registration.";</w:t>
      </w:r>
    </w:p>
    <w:p w14:paraId="1746A732" w14:textId="77777777" w:rsidR="005E5B5B" w:rsidRDefault="005E5B5B" w:rsidP="005E5B5B">
      <w:pPr>
        <w:pStyle w:val="PL"/>
      </w:pPr>
      <w:r>
        <w:t xml:space="preserve">        //optional support</w:t>
      </w:r>
    </w:p>
    <w:p w14:paraId="0C88E39D" w14:textId="77777777" w:rsidR="005E5B5B" w:rsidRDefault="005E5B5B" w:rsidP="005E5B5B">
      <w:pPr>
        <w:pStyle w:val="PL"/>
      </w:pPr>
      <w:r>
        <w:t xml:space="preserve">        </w:t>
      </w:r>
    </w:p>
    <w:p w14:paraId="7A90A538" w14:textId="77777777" w:rsidR="005E5B5B" w:rsidRDefault="005E5B5B" w:rsidP="005E5B5B">
      <w:pPr>
        <w:pStyle w:val="PL"/>
      </w:pPr>
      <w:r>
        <w:t xml:space="preserve">        key nfInstanceID;</w:t>
      </w:r>
    </w:p>
    <w:p w14:paraId="1A1F5579" w14:textId="77777777" w:rsidR="005E5B5B" w:rsidRDefault="005E5B5B" w:rsidP="005E5B5B">
      <w:pPr>
        <w:pStyle w:val="PL"/>
      </w:pPr>
      <w:r>
        <w:t xml:space="preserve">        leaf nfInstanceID {</w:t>
      </w:r>
    </w:p>
    <w:p w14:paraId="3F1ECDD0" w14:textId="77777777" w:rsidR="005E5B5B" w:rsidRDefault="005E5B5B" w:rsidP="005E5B5B">
      <w:pPr>
        <w:pStyle w:val="PL"/>
      </w:pPr>
      <w:r>
        <w:t xml:space="preserve">          description "String uniquely identifying a NF instance.";</w:t>
      </w:r>
    </w:p>
    <w:p w14:paraId="1BCA69A6" w14:textId="77777777" w:rsidR="005E5B5B" w:rsidRDefault="005E5B5B" w:rsidP="005E5B5B">
      <w:pPr>
        <w:pStyle w:val="PL"/>
      </w:pPr>
      <w:r>
        <w:t xml:space="preserve">          type string;</w:t>
      </w:r>
    </w:p>
    <w:p w14:paraId="3F43CAEA" w14:textId="77777777" w:rsidR="005E5B5B" w:rsidRDefault="005E5B5B" w:rsidP="005E5B5B">
      <w:pPr>
        <w:pStyle w:val="PL"/>
      </w:pPr>
      <w:r>
        <w:t xml:space="preserve">        }</w:t>
      </w:r>
    </w:p>
    <w:p w14:paraId="26CC4308" w14:textId="77777777" w:rsidR="005E5B5B" w:rsidRDefault="005E5B5B" w:rsidP="005E5B5B">
      <w:pPr>
        <w:pStyle w:val="PL"/>
      </w:pPr>
      <w:r>
        <w:t xml:space="preserve">        </w:t>
      </w:r>
    </w:p>
    <w:p w14:paraId="05346373" w14:textId="77777777" w:rsidR="005E5B5B" w:rsidRDefault="005E5B5B" w:rsidP="005E5B5B">
      <w:pPr>
        <w:pStyle w:val="PL"/>
      </w:pPr>
      <w:r>
        <w:t xml:space="preserve">        min-elements 1;</w:t>
      </w:r>
    </w:p>
    <w:p w14:paraId="45D7E893" w14:textId="77777777" w:rsidR="005E5B5B" w:rsidRDefault="005E5B5B" w:rsidP="005E5B5B">
      <w:pPr>
        <w:pStyle w:val="PL"/>
      </w:pPr>
      <w:r>
        <w:t xml:space="preserve">        uses smfInfo;</w:t>
      </w:r>
    </w:p>
    <w:p w14:paraId="07023948" w14:textId="77777777" w:rsidR="005E5B5B" w:rsidRDefault="005E5B5B" w:rsidP="005E5B5B">
      <w:pPr>
        <w:pStyle w:val="PL"/>
      </w:pPr>
      <w:r>
        <w:t xml:space="preserve">      }</w:t>
      </w:r>
    </w:p>
    <w:p w14:paraId="7B5C2584" w14:textId="77777777" w:rsidR="005E5B5B" w:rsidRDefault="005E5B5B" w:rsidP="005E5B5B">
      <w:pPr>
        <w:pStyle w:val="PL"/>
      </w:pPr>
      <w:r>
        <w:t xml:space="preserve">      </w:t>
      </w:r>
    </w:p>
    <w:p w14:paraId="19183928" w14:textId="77777777" w:rsidR="005E5B5B" w:rsidRDefault="005E5B5B" w:rsidP="005E5B5B">
      <w:pPr>
        <w:pStyle w:val="PL"/>
      </w:pPr>
      <w:r>
        <w:t xml:space="preserve">      list servedUpfInfo {</w:t>
      </w:r>
    </w:p>
    <w:p w14:paraId="51558547" w14:textId="77777777" w:rsidR="005E5B5B" w:rsidRDefault="005E5B5B" w:rsidP="005E5B5B">
      <w:pPr>
        <w:pStyle w:val="PL"/>
      </w:pPr>
      <w:r>
        <w:t xml:space="preserve">        description "This attribute contains all the upfInfo attributes locally configured in the NRF or the NRF received during NF registration.";</w:t>
      </w:r>
    </w:p>
    <w:p w14:paraId="58E6D526" w14:textId="77777777" w:rsidR="005E5B5B" w:rsidRDefault="005E5B5B" w:rsidP="005E5B5B">
      <w:pPr>
        <w:pStyle w:val="PL"/>
      </w:pPr>
      <w:r>
        <w:t xml:space="preserve">        //optional support</w:t>
      </w:r>
    </w:p>
    <w:p w14:paraId="2A8C0346" w14:textId="77777777" w:rsidR="005E5B5B" w:rsidRDefault="005E5B5B" w:rsidP="005E5B5B">
      <w:pPr>
        <w:pStyle w:val="PL"/>
      </w:pPr>
      <w:r>
        <w:t xml:space="preserve">        </w:t>
      </w:r>
    </w:p>
    <w:p w14:paraId="5866608E" w14:textId="77777777" w:rsidR="005E5B5B" w:rsidRDefault="005E5B5B" w:rsidP="005E5B5B">
      <w:pPr>
        <w:pStyle w:val="PL"/>
      </w:pPr>
      <w:r>
        <w:t xml:space="preserve">        key nfInstanceID;</w:t>
      </w:r>
    </w:p>
    <w:p w14:paraId="6A931667" w14:textId="77777777" w:rsidR="005E5B5B" w:rsidRDefault="005E5B5B" w:rsidP="005E5B5B">
      <w:pPr>
        <w:pStyle w:val="PL"/>
      </w:pPr>
      <w:r>
        <w:t xml:space="preserve">        leaf nfInstanceID {</w:t>
      </w:r>
    </w:p>
    <w:p w14:paraId="27CF600F" w14:textId="77777777" w:rsidR="005E5B5B" w:rsidRDefault="005E5B5B" w:rsidP="005E5B5B">
      <w:pPr>
        <w:pStyle w:val="PL"/>
      </w:pPr>
      <w:r>
        <w:t xml:space="preserve">          description "String uniquely identifying a NF instance.";</w:t>
      </w:r>
    </w:p>
    <w:p w14:paraId="59A4F5D7" w14:textId="77777777" w:rsidR="005E5B5B" w:rsidRDefault="005E5B5B" w:rsidP="005E5B5B">
      <w:pPr>
        <w:pStyle w:val="PL"/>
      </w:pPr>
      <w:r>
        <w:t xml:space="preserve">          type string;</w:t>
      </w:r>
    </w:p>
    <w:p w14:paraId="28782381" w14:textId="77777777" w:rsidR="005E5B5B" w:rsidRDefault="005E5B5B" w:rsidP="005E5B5B">
      <w:pPr>
        <w:pStyle w:val="PL"/>
      </w:pPr>
      <w:r>
        <w:t xml:space="preserve">        }</w:t>
      </w:r>
    </w:p>
    <w:p w14:paraId="23F6E302" w14:textId="77777777" w:rsidR="005E5B5B" w:rsidRDefault="005E5B5B" w:rsidP="005E5B5B">
      <w:pPr>
        <w:pStyle w:val="PL"/>
      </w:pPr>
      <w:r>
        <w:t xml:space="preserve">        </w:t>
      </w:r>
    </w:p>
    <w:p w14:paraId="516F80B8" w14:textId="77777777" w:rsidR="005E5B5B" w:rsidRDefault="005E5B5B" w:rsidP="005E5B5B">
      <w:pPr>
        <w:pStyle w:val="PL"/>
      </w:pPr>
      <w:r>
        <w:t xml:space="preserve">        min-elements 1;</w:t>
      </w:r>
    </w:p>
    <w:p w14:paraId="3DA9E723" w14:textId="77777777" w:rsidR="005E5B5B" w:rsidRDefault="005E5B5B" w:rsidP="005E5B5B">
      <w:pPr>
        <w:pStyle w:val="PL"/>
      </w:pPr>
      <w:r>
        <w:t xml:space="preserve">        uses upfInfo;</w:t>
      </w:r>
    </w:p>
    <w:p w14:paraId="3A1510D1" w14:textId="77777777" w:rsidR="005E5B5B" w:rsidRDefault="005E5B5B" w:rsidP="005E5B5B">
      <w:pPr>
        <w:pStyle w:val="PL"/>
      </w:pPr>
      <w:r>
        <w:t xml:space="preserve">      }</w:t>
      </w:r>
    </w:p>
    <w:p w14:paraId="5532F95E" w14:textId="77777777" w:rsidR="005E5B5B" w:rsidRDefault="005E5B5B" w:rsidP="005E5B5B">
      <w:pPr>
        <w:pStyle w:val="PL"/>
      </w:pPr>
      <w:r>
        <w:t xml:space="preserve">      </w:t>
      </w:r>
    </w:p>
    <w:p w14:paraId="1F956404" w14:textId="77777777" w:rsidR="005E5B5B" w:rsidRDefault="005E5B5B" w:rsidP="005E5B5B">
      <w:pPr>
        <w:pStyle w:val="PL"/>
      </w:pPr>
      <w:r>
        <w:t xml:space="preserve">      list servedPcfInfo {</w:t>
      </w:r>
    </w:p>
    <w:p w14:paraId="412AB143" w14:textId="77777777" w:rsidR="005E5B5B" w:rsidRDefault="005E5B5B" w:rsidP="005E5B5B">
      <w:pPr>
        <w:pStyle w:val="PL"/>
      </w:pPr>
      <w:r>
        <w:t xml:space="preserve">       description "This attribute contains all the pcfInfo attributes locally configured in the NRF or the NRF received during NF registration.";</w:t>
      </w:r>
    </w:p>
    <w:p w14:paraId="1DDF3FF1" w14:textId="77777777" w:rsidR="005E5B5B" w:rsidRDefault="005E5B5B" w:rsidP="005E5B5B">
      <w:pPr>
        <w:pStyle w:val="PL"/>
      </w:pPr>
      <w:r>
        <w:t xml:space="preserve">        //optional support</w:t>
      </w:r>
    </w:p>
    <w:p w14:paraId="18A4C9E9" w14:textId="77777777" w:rsidR="005E5B5B" w:rsidRDefault="005E5B5B" w:rsidP="005E5B5B">
      <w:pPr>
        <w:pStyle w:val="PL"/>
      </w:pPr>
      <w:r>
        <w:t xml:space="preserve">        </w:t>
      </w:r>
    </w:p>
    <w:p w14:paraId="04E29C75" w14:textId="77777777" w:rsidR="005E5B5B" w:rsidRDefault="005E5B5B" w:rsidP="005E5B5B">
      <w:pPr>
        <w:pStyle w:val="PL"/>
      </w:pPr>
      <w:r>
        <w:t xml:space="preserve">        key nfInstanceID;</w:t>
      </w:r>
    </w:p>
    <w:p w14:paraId="0498D973" w14:textId="77777777" w:rsidR="005E5B5B" w:rsidRDefault="005E5B5B" w:rsidP="005E5B5B">
      <w:pPr>
        <w:pStyle w:val="PL"/>
      </w:pPr>
      <w:r>
        <w:t xml:space="preserve">        leaf nfInstanceID {</w:t>
      </w:r>
    </w:p>
    <w:p w14:paraId="76DAB2F1" w14:textId="77777777" w:rsidR="005E5B5B" w:rsidRDefault="005E5B5B" w:rsidP="005E5B5B">
      <w:pPr>
        <w:pStyle w:val="PL"/>
      </w:pPr>
      <w:r>
        <w:t xml:space="preserve">          description "String uniquely identifying a NF instance.";</w:t>
      </w:r>
    </w:p>
    <w:p w14:paraId="3F0FC129" w14:textId="77777777" w:rsidR="005E5B5B" w:rsidRDefault="005E5B5B" w:rsidP="005E5B5B">
      <w:pPr>
        <w:pStyle w:val="PL"/>
      </w:pPr>
      <w:r>
        <w:t xml:space="preserve">          type string;</w:t>
      </w:r>
    </w:p>
    <w:p w14:paraId="5A72143D" w14:textId="77777777" w:rsidR="005E5B5B" w:rsidRDefault="005E5B5B" w:rsidP="005E5B5B">
      <w:pPr>
        <w:pStyle w:val="PL"/>
      </w:pPr>
      <w:r>
        <w:t xml:space="preserve">        }</w:t>
      </w:r>
    </w:p>
    <w:p w14:paraId="657F59E6" w14:textId="77777777" w:rsidR="005E5B5B" w:rsidRDefault="005E5B5B" w:rsidP="005E5B5B">
      <w:pPr>
        <w:pStyle w:val="PL"/>
      </w:pPr>
      <w:r>
        <w:t xml:space="preserve">        </w:t>
      </w:r>
    </w:p>
    <w:p w14:paraId="61A8C26A" w14:textId="77777777" w:rsidR="005E5B5B" w:rsidRDefault="005E5B5B" w:rsidP="005E5B5B">
      <w:pPr>
        <w:pStyle w:val="PL"/>
      </w:pPr>
      <w:r>
        <w:t xml:space="preserve">        min-elements 1;</w:t>
      </w:r>
    </w:p>
    <w:p w14:paraId="223751FF" w14:textId="77777777" w:rsidR="005E5B5B" w:rsidRDefault="005E5B5B" w:rsidP="005E5B5B">
      <w:pPr>
        <w:pStyle w:val="PL"/>
      </w:pPr>
      <w:r>
        <w:t xml:space="preserve">        uses pcfInfo;</w:t>
      </w:r>
    </w:p>
    <w:p w14:paraId="3F517648" w14:textId="77777777" w:rsidR="005E5B5B" w:rsidRDefault="005E5B5B" w:rsidP="005E5B5B">
      <w:pPr>
        <w:pStyle w:val="PL"/>
      </w:pPr>
      <w:r>
        <w:t xml:space="preserve">      }</w:t>
      </w:r>
    </w:p>
    <w:p w14:paraId="33338F69" w14:textId="77777777" w:rsidR="005E5B5B" w:rsidRDefault="005E5B5B" w:rsidP="005E5B5B">
      <w:pPr>
        <w:pStyle w:val="PL"/>
      </w:pPr>
      <w:r>
        <w:t xml:space="preserve">      </w:t>
      </w:r>
    </w:p>
    <w:p w14:paraId="5C116E28" w14:textId="77777777" w:rsidR="005E5B5B" w:rsidRDefault="005E5B5B" w:rsidP="005E5B5B">
      <w:pPr>
        <w:pStyle w:val="PL"/>
      </w:pPr>
      <w:r>
        <w:t xml:space="preserve">      list servedBsfInfo {</w:t>
      </w:r>
    </w:p>
    <w:p w14:paraId="23BBEB85" w14:textId="77777777" w:rsidR="005E5B5B" w:rsidRDefault="005E5B5B" w:rsidP="005E5B5B">
      <w:pPr>
        <w:pStyle w:val="PL"/>
      </w:pPr>
      <w:r>
        <w:t xml:space="preserve">       description "This attribute contains all the bsfInfo attributes locally configured in the NRF or the NRF received during NF registration.";</w:t>
      </w:r>
    </w:p>
    <w:p w14:paraId="7B4711DF" w14:textId="77777777" w:rsidR="005E5B5B" w:rsidRDefault="005E5B5B" w:rsidP="005E5B5B">
      <w:pPr>
        <w:pStyle w:val="PL"/>
      </w:pPr>
      <w:r>
        <w:t xml:space="preserve">        //optional support</w:t>
      </w:r>
    </w:p>
    <w:p w14:paraId="70859FEE" w14:textId="77777777" w:rsidR="005E5B5B" w:rsidRDefault="005E5B5B" w:rsidP="005E5B5B">
      <w:pPr>
        <w:pStyle w:val="PL"/>
      </w:pPr>
      <w:r>
        <w:t xml:space="preserve">        </w:t>
      </w:r>
    </w:p>
    <w:p w14:paraId="51555A7B" w14:textId="77777777" w:rsidR="005E5B5B" w:rsidRDefault="005E5B5B" w:rsidP="005E5B5B">
      <w:pPr>
        <w:pStyle w:val="PL"/>
      </w:pPr>
      <w:r>
        <w:t xml:space="preserve">        key nfInstanceID;</w:t>
      </w:r>
    </w:p>
    <w:p w14:paraId="527D059C" w14:textId="77777777" w:rsidR="005E5B5B" w:rsidRDefault="005E5B5B" w:rsidP="005E5B5B">
      <w:pPr>
        <w:pStyle w:val="PL"/>
      </w:pPr>
      <w:r>
        <w:t xml:space="preserve">        leaf nfInstanceID {</w:t>
      </w:r>
    </w:p>
    <w:p w14:paraId="214D2537" w14:textId="77777777" w:rsidR="005E5B5B" w:rsidRDefault="005E5B5B" w:rsidP="005E5B5B">
      <w:pPr>
        <w:pStyle w:val="PL"/>
      </w:pPr>
      <w:r>
        <w:t xml:space="preserve">          description "String uniquely identifying a NF instance.";</w:t>
      </w:r>
    </w:p>
    <w:p w14:paraId="279965E8" w14:textId="77777777" w:rsidR="005E5B5B" w:rsidRDefault="005E5B5B" w:rsidP="005E5B5B">
      <w:pPr>
        <w:pStyle w:val="PL"/>
      </w:pPr>
      <w:r>
        <w:t xml:space="preserve">          type string;</w:t>
      </w:r>
    </w:p>
    <w:p w14:paraId="42E72E3A" w14:textId="77777777" w:rsidR="005E5B5B" w:rsidRDefault="005E5B5B" w:rsidP="005E5B5B">
      <w:pPr>
        <w:pStyle w:val="PL"/>
      </w:pPr>
      <w:r>
        <w:t xml:space="preserve">        }</w:t>
      </w:r>
    </w:p>
    <w:p w14:paraId="39E542B5" w14:textId="77777777" w:rsidR="005E5B5B" w:rsidRDefault="005E5B5B" w:rsidP="005E5B5B">
      <w:pPr>
        <w:pStyle w:val="PL"/>
      </w:pPr>
      <w:r>
        <w:t xml:space="preserve">        </w:t>
      </w:r>
    </w:p>
    <w:p w14:paraId="2B3CF937" w14:textId="77777777" w:rsidR="005E5B5B" w:rsidRDefault="005E5B5B" w:rsidP="005E5B5B">
      <w:pPr>
        <w:pStyle w:val="PL"/>
      </w:pPr>
      <w:r>
        <w:t xml:space="preserve">        min-elements 1;</w:t>
      </w:r>
    </w:p>
    <w:p w14:paraId="5D317631" w14:textId="77777777" w:rsidR="005E5B5B" w:rsidRDefault="005E5B5B" w:rsidP="005E5B5B">
      <w:pPr>
        <w:pStyle w:val="PL"/>
      </w:pPr>
      <w:r>
        <w:t xml:space="preserve">        uses bsfInfo;</w:t>
      </w:r>
    </w:p>
    <w:p w14:paraId="4D900D04" w14:textId="77777777" w:rsidR="005E5B5B" w:rsidRDefault="005E5B5B" w:rsidP="005E5B5B">
      <w:pPr>
        <w:pStyle w:val="PL"/>
      </w:pPr>
      <w:r>
        <w:t xml:space="preserve">      }</w:t>
      </w:r>
    </w:p>
    <w:p w14:paraId="2A503CC7" w14:textId="77777777" w:rsidR="005E5B5B" w:rsidRDefault="005E5B5B" w:rsidP="005E5B5B">
      <w:pPr>
        <w:pStyle w:val="PL"/>
      </w:pPr>
      <w:r>
        <w:t xml:space="preserve">      </w:t>
      </w:r>
    </w:p>
    <w:p w14:paraId="63386E77" w14:textId="77777777" w:rsidR="005E5B5B" w:rsidRDefault="005E5B5B" w:rsidP="005E5B5B">
      <w:pPr>
        <w:pStyle w:val="PL"/>
      </w:pPr>
      <w:r>
        <w:t xml:space="preserve">      list servedChfInfo {</w:t>
      </w:r>
    </w:p>
    <w:p w14:paraId="06F2B2B6" w14:textId="77777777" w:rsidR="005E5B5B" w:rsidRDefault="005E5B5B" w:rsidP="005E5B5B">
      <w:pPr>
        <w:pStyle w:val="PL"/>
      </w:pPr>
      <w:r>
        <w:t xml:space="preserve">        description "This attribute contains all the bsfInfo attributes locally configured in the NRF or the NRF received during NF registration.";</w:t>
      </w:r>
    </w:p>
    <w:p w14:paraId="27BE9DAD" w14:textId="77777777" w:rsidR="005E5B5B" w:rsidRDefault="005E5B5B" w:rsidP="005E5B5B">
      <w:pPr>
        <w:pStyle w:val="PL"/>
      </w:pPr>
      <w:r>
        <w:t xml:space="preserve">        //optional support</w:t>
      </w:r>
    </w:p>
    <w:p w14:paraId="56B3BA1B" w14:textId="77777777" w:rsidR="005E5B5B" w:rsidRDefault="005E5B5B" w:rsidP="005E5B5B">
      <w:pPr>
        <w:pStyle w:val="PL"/>
      </w:pPr>
      <w:r>
        <w:t xml:space="preserve">        </w:t>
      </w:r>
    </w:p>
    <w:p w14:paraId="47F789DB" w14:textId="77777777" w:rsidR="005E5B5B" w:rsidRDefault="005E5B5B" w:rsidP="005E5B5B">
      <w:pPr>
        <w:pStyle w:val="PL"/>
      </w:pPr>
      <w:r>
        <w:t xml:space="preserve">        key nfInstanceID;</w:t>
      </w:r>
    </w:p>
    <w:p w14:paraId="7E706D8C" w14:textId="77777777" w:rsidR="005E5B5B" w:rsidRDefault="005E5B5B" w:rsidP="005E5B5B">
      <w:pPr>
        <w:pStyle w:val="PL"/>
      </w:pPr>
      <w:r>
        <w:t xml:space="preserve">        leaf nfInstanceID {</w:t>
      </w:r>
    </w:p>
    <w:p w14:paraId="3A278FA4" w14:textId="77777777" w:rsidR="005E5B5B" w:rsidRDefault="005E5B5B" w:rsidP="005E5B5B">
      <w:pPr>
        <w:pStyle w:val="PL"/>
      </w:pPr>
      <w:r>
        <w:t xml:space="preserve">          description "String uniquely identifying a NF instance.";</w:t>
      </w:r>
    </w:p>
    <w:p w14:paraId="1ABE631E" w14:textId="77777777" w:rsidR="005E5B5B" w:rsidRDefault="005E5B5B" w:rsidP="005E5B5B">
      <w:pPr>
        <w:pStyle w:val="PL"/>
      </w:pPr>
      <w:r>
        <w:t xml:space="preserve">          type string;</w:t>
      </w:r>
    </w:p>
    <w:p w14:paraId="14ED35E4" w14:textId="77777777" w:rsidR="005E5B5B" w:rsidRDefault="005E5B5B" w:rsidP="005E5B5B">
      <w:pPr>
        <w:pStyle w:val="PL"/>
      </w:pPr>
      <w:r>
        <w:t xml:space="preserve">        }</w:t>
      </w:r>
    </w:p>
    <w:p w14:paraId="6B3923F2" w14:textId="77777777" w:rsidR="005E5B5B" w:rsidRDefault="005E5B5B" w:rsidP="005E5B5B">
      <w:pPr>
        <w:pStyle w:val="PL"/>
      </w:pPr>
      <w:r>
        <w:t xml:space="preserve">        </w:t>
      </w:r>
    </w:p>
    <w:p w14:paraId="0A24FCFE" w14:textId="77777777" w:rsidR="005E5B5B" w:rsidRDefault="005E5B5B" w:rsidP="005E5B5B">
      <w:pPr>
        <w:pStyle w:val="PL"/>
      </w:pPr>
      <w:r>
        <w:t xml:space="preserve">        min-elements 1;</w:t>
      </w:r>
    </w:p>
    <w:p w14:paraId="480A5C56" w14:textId="77777777" w:rsidR="005E5B5B" w:rsidRDefault="005E5B5B" w:rsidP="005E5B5B">
      <w:pPr>
        <w:pStyle w:val="PL"/>
      </w:pPr>
      <w:r>
        <w:t xml:space="preserve">        uses chfInfo;</w:t>
      </w:r>
    </w:p>
    <w:p w14:paraId="508534B2" w14:textId="77777777" w:rsidR="005E5B5B" w:rsidRDefault="005E5B5B" w:rsidP="005E5B5B">
      <w:pPr>
        <w:pStyle w:val="PL"/>
      </w:pPr>
      <w:r>
        <w:t xml:space="preserve">      }</w:t>
      </w:r>
    </w:p>
    <w:p w14:paraId="21436842" w14:textId="77777777" w:rsidR="005E5B5B" w:rsidRDefault="005E5B5B" w:rsidP="005E5B5B">
      <w:pPr>
        <w:pStyle w:val="PL"/>
      </w:pPr>
      <w:r>
        <w:t xml:space="preserve">    }</w:t>
      </w:r>
    </w:p>
    <w:p w14:paraId="32036C6B" w14:textId="77777777" w:rsidR="005E5B5B" w:rsidRDefault="005E5B5B" w:rsidP="005E5B5B">
      <w:pPr>
        <w:pStyle w:val="PL"/>
      </w:pPr>
      <w:r>
        <w:t xml:space="preserve">    </w:t>
      </w:r>
    </w:p>
    <w:p w14:paraId="48630070" w14:textId="77777777" w:rsidR="005E5B5B" w:rsidRDefault="005E5B5B" w:rsidP="005E5B5B">
      <w:pPr>
        <w:pStyle w:val="PL"/>
      </w:pPr>
      <w:r>
        <w:t xml:space="preserve">    list nrfInfo {</w:t>
      </w:r>
    </w:p>
    <w:p w14:paraId="1914B20A" w14:textId="77777777" w:rsidR="005E5B5B" w:rsidRDefault="005E5B5B" w:rsidP="005E5B5B">
      <w:pPr>
        <w:pStyle w:val="PL"/>
      </w:pPr>
      <w:r>
        <w:t xml:space="preserve">      key idx; //no obvious leaf to use as a key</w:t>
      </w:r>
    </w:p>
    <w:p w14:paraId="49FEEBF2" w14:textId="77777777" w:rsidR="005E5B5B" w:rsidRDefault="005E5B5B" w:rsidP="005E5B5B">
      <w:pPr>
        <w:pStyle w:val="PL"/>
      </w:pPr>
      <w:r>
        <w:t xml:space="preserve">      leaf idx { type uint32; }</w:t>
      </w:r>
    </w:p>
    <w:p w14:paraId="53AE733C" w14:textId="77777777" w:rsidR="005E5B5B" w:rsidRDefault="005E5B5B" w:rsidP="005E5B5B">
      <w:pPr>
        <w:pStyle w:val="PL"/>
      </w:pPr>
      <w:r>
        <w:t xml:space="preserve">      max-elements 1;</w:t>
      </w:r>
    </w:p>
    <w:p w14:paraId="6687BA35" w14:textId="77777777" w:rsidR="005E5B5B" w:rsidRDefault="005E5B5B" w:rsidP="005E5B5B">
      <w:pPr>
        <w:pStyle w:val="PL"/>
      </w:pPr>
      <w:r>
        <w:t xml:space="preserve">      uses nrfInfoGrp;</w:t>
      </w:r>
    </w:p>
    <w:p w14:paraId="7FFF754B" w14:textId="77777777" w:rsidR="005E5B5B" w:rsidRDefault="005E5B5B" w:rsidP="005E5B5B">
      <w:pPr>
        <w:pStyle w:val="PL"/>
      </w:pPr>
      <w:r>
        <w:t xml:space="preserve">    }</w:t>
      </w:r>
    </w:p>
    <w:p w14:paraId="0643A99F" w14:textId="77777777" w:rsidR="005E5B5B" w:rsidRDefault="005E5B5B" w:rsidP="005E5B5B">
      <w:pPr>
        <w:pStyle w:val="PL"/>
      </w:pPr>
      <w:r>
        <w:t xml:space="preserve">    </w:t>
      </w:r>
    </w:p>
    <w:p w14:paraId="6CCEF779" w14:textId="77777777" w:rsidR="005E5B5B" w:rsidRDefault="005E5B5B" w:rsidP="005E5B5B">
      <w:pPr>
        <w:pStyle w:val="PL"/>
      </w:pPr>
      <w:r>
        <w:t xml:space="preserve">    leaf customInfo {</w:t>
      </w:r>
    </w:p>
    <w:p w14:paraId="5AF8DE6F" w14:textId="77777777" w:rsidR="005E5B5B" w:rsidRDefault="005E5B5B" w:rsidP="005E5B5B">
      <w:pPr>
        <w:pStyle w:val="PL"/>
      </w:pPr>
      <w:r>
        <w:t xml:space="preserve">      description "Specific data for custom Network Functions.";</w:t>
      </w:r>
    </w:p>
    <w:p w14:paraId="187A1D5F" w14:textId="77777777" w:rsidR="005E5B5B" w:rsidRDefault="005E5B5B" w:rsidP="005E5B5B">
      <w:pPr>
        <w:pStyle w:val="PL"/>
      </w:pPr>
      <w:r>
        <w:t xml:space="preserve">      type string;</w:t>
      </w:r>
    </w:p>
    <w:p w14:paraId="1FC57F35" w14:textId="77777777" w:rsidR="005E5B5B" w:rsidRDefault="005E5B5B" w:rsidP="005E5B5B">
      <w:pPr>
        <w:pStyle w:val="PL"/>
      </w:pPr>
      <w:r>
        <w:t xml:space="preserve">    }</w:t>
      </w:r>
    </w:p>
    <w:p w14:paraId="76ADE8D8" w14:textId="77777777" w:rsidR="005E5B5B" w:rsidRDefault="005E5B5B" w:rsidP="005E5B5B">
      <w:pPr>
        <w:pStyle w:val="PL"/>
      </w:pPr>
      <w:r>
        <w:t xml:space="preserve">    </w:t>
      </w:r>
    </w:p>
    <w:p w14:paraId="08CAA972" w14:textId="77777777" w:rsidR="005E5B5B" w:rsidRDefault="005E5B5B" w:rsidP="005E5B5B">
      <w:pPr>
        <w:pStyle w:val="PL"/>
      </w:pPr>
      <w:r>
        <w:t xml:space="preserve">    leaf recoveryTime {</w:t>
      </w:r>
    </w:p>
    <w:p w14:paraId="61D3415F" w14:textId="77777777" w:rsidR="005E5B5B" w:rsidRDefault="005E5B5B" w:rsidP="005E5B5B">
      <w:pPr>
        <w:pStyle w:val="PL"/>
      </w:pPr>
      <w:r>
        <w:t xml:space="preserve">      description "Timestamp when the NF was (re)started.";</w:t>
      </w:r>
    </w:p>
    <w:p w14:paraId="007FB3E1" w14:textId="77777777" w:rsidR="005E5B5B" w:rsidRDefault="005E5B5B" w:rsidP="005E5B5B">
      <w:pPr>
        <w:pStyle w:val="PL"/>
      </w:pPr>
      <w:r>
        <w:t xml:space="preserve">      //optional support</w:t>
      </w:r>
    </w:p>
    <w:p w14:paraId="3E247476" w14:textId="77777777" w:rsidR="005E5B5B" w:rsidRDefault="005E5B5B" w:rsidP="005E5B5B">
      <w:pPr>
        <w:pStyle w:val="PL"/>
      </w:pPr>
      <w:r>
        <w:t xml:space="preserve">      type yang:date-and-time;</w:t>
      </w:r>
    </w:p>
    <w:p w14:paraId="1794B5C7" w14:textId="77777777" w:rsidR="005E5B5B" w:rsidRDefault="005E5B5B" w:rsidP="005E5B5B">
      <w:pPr>
        <w:pStyle w:val="PL"/>
      </w:pPr>
      <w:r>
        <w:t xml:space="preserve">    }</w:t>
      </w:r>
    </w:p>
    <w:p w14:paraId="3F0E493E" w14:textId="77777777" w:rsidR="005E5B5B" w:rsidRDefault="005E5B5B" w:rsidP="005E5B5B">
      <w:pPr>
        <w:pStyle w:val="PL"/>
      </w:pPr>
      <w:r>
        <w:t xml:space="preserve">    </w:t>
      </w:r>
    </w:p>
    <w:p w14:paraId="221CA0F9" w14:textId="77777777" w:rsidR="005E5B5B" w:rsidRDefault="005E5B5B" w:rsidP="005E5B5B">
      <w:pPr>
        <w:pStyle w:val="PL"/>
      </w:pPr>
      <w:r>
        <w:t xml:space="preserve">    leaf nfServicePersistence {</w:t>
      </w:r>
    </w:p>
    <w:p w14:paraId="3F5834F1" w14:textId="77777777" w:rsidR="005E5B5B" w:rsidRDefault="005E5B5B" w:rsidP="005E5B5B">
      <w:pPr>
        <w:pStyle w:val="PL"/>
      </w:pPr>
      <w:r>
        <w:t xml:space="preserve">      description "If present, and set to true, it indicates that the different service instances of a same NF Service in this NF instance,</w:t>
      </w:r>
    </w:p>
    <w:p w14:paraId="35F3DC24" w14:textId="77777777" w:rsidR="005E5B5B" w:rsidRDefault="005E5B5B" w:rsidP="005E5B5B">
      <w:pPr>
        <w:pStyle w:val="PL"/>
      </w:pPr>
      <w:r>
        <w:t xml:space="preserve">                   supporting a same API version, are capable to persist their resource state in shared storage and therefore these resources</w:t>
      </w:r>
    </w:p>
    <w:p w14:paraId="67511BB4" w14:textId="77777777" w:rsidR="005E5B5B" w:rsidRDefault="005E5B5B" w:rsidP="005E5B5B">
      <w:pPr>
        <w:pStyle w:val="PL"/>
      </w:pPr>
      <w:r>
        <w:t xml:space="preserve">                   are available after a new NF service instance supporting the same API version is selected by a NF Service Consumer (see 3GPP TS 23.527).</w:t>
      </w:r>
    </w:p>
    <w:p w14:paraId="2DA0C54C" w14:textId="77777777" w:rsidR="005E5B5B" w:rsidRDefault="005E5B5B" w:rsidP="005E5B5B">
      <w:pPr>
        <w:pStyle w:val="PL"/>
      </w:pPr>
      <w:r>
        <w:t xml:space="preserve">                   Otherwise, it indicates that the NF Service Instances of a same NF Service are not capable to share resource state inside the NF Instance.";</w:t>
      </w:r>
    </w:p>
    <w:p w14:paraId="0BBDC696" w14:textId="77777777" w:rsidR="005E5B5B" w:rsidRDefault="005E5B5B" w:rsidP="005E5B5B">
      <w:pPr>
        <w:pStyle w:val="PL"/>
      </w:pPr>
      <w:r>
        <w:t xml:space="preserve">      </w:t>
      </w:r>
    </w:p>
    <w:p w14:paraId="0A781108" w14:textId="77777777" w:rsidR="005E5B5B" w:rsidRDefault="005E5B5B" w:rsidP="005E5B5B">
      <w:pPr>
        <w:pStyle w:val="PL"/>
      </w:pPr>
      <w:r>
        <w:t xml:space="preserve">      //optional support</w:t>
      </w:r>
    </w:p>
    <w:p w14:paraId="3B321DA6" w14:textId="77777777" w:rsidR="005E5B5B" w:rsidRDefault="005E5B5B" w:rsidP="005E5B5B">
      <w:pPr>
        <w:pStyle w:val="PL"/>
      </w:pPr>
      <w:r>
        <w:t xml:space="preserve">      type boolean;</w:t>
      </w:r>
    </w:p>
    <w:p w14:paraId="0CA8368F" w14:textId="77777777" w:rsidR="005E5B5B" w:rsidRDefault="005E5B5B" w:rsidP="005E5B5B">
      <w:pPr>
        <w:pStyle w:val="PL"/>
      </w:pPr>
      <w:r>
        <w:t xml:space="preserve">    }</w:t>
      </w:r>
    </w:p>
    <w:p w14:paraId="2C41C9D7" w14:textId="77777777" w:rsidR="005E5B5B" w:rsidRDefault="005E5B5B" w:rsidP="005E5B5B">
      <w:pPr>
        <w:pStyle w:val="PL"/>
      </w:pPr>
      <w:r>
        <w:t xml:space="preserve">    </w:t>
      </w:r>
    </w:p>
    <w:p w14:paraId="72E9184A" w14:textId="77777777" w:rsidR="005E5B5B" w:rsidRDefault="005E5B5B" w:rsidP="005E5B5B">
      <w:pPr>
        <w:pStyle w:val="PL"/>
      </w:pPr>
      <w:r>
        <w:t xml:space="preserve">    list nfServices {</w:t>
      </w:r>
    </w:p>
    <w:p w14:paraId="7355D141" w14:textId="77777777" w:rsidR="005E5B5B" w:rsidRDefault="005E5B5B" w:rsidP="005E5B5B">
      <w:pPr>
        <w:pStyle w:val="PL"/>
      </w:pPr>
      <w:r>
        <w:t xml:space="preserve">      description "List of NF Service Instances. It shall include the services produced by the NF that can be discovered by other NFs.";</w:t>
      </w:r>
    </w:p>
    <w:p w14:paraId="3E49ACEA" w14:textId="77777777" w:rsidR="005E5B5B" w:rsidRDefault="005E5B5B" w:rsidP="005E5B5B">
      <w:pPr>
        <w:pStyle w:val="PL"/>
      </w:pPr>
      <w:r>
        <w:t xml:space="preserve">      key serviceInstanceID;</w:t>
      </w:r>
    </w:p>
    <w:p w14:paraId="2B7B620E" w14:textId="77777777" w:rsidR="005E5B5B" w:rsidRDefault="005E5B5B" w:rsidP="005E5B5B">
      <w:pPr>
        <w:pStyle w:val="PL"/>
      </w:pPr>
      <w:r>
        <w:t xml:space="preserve">      //optional support</w:t>
      </w:r>
    </w:p>
    <w:p w14:paraId="376D6CC8" w14:textId="77777777" w:rsidR="005E5B5B" w:rsidRDefault="005E5B5B" w:rsidP="005E5B5B">
      <w:pPr>
        <w:pStyle w:val="PL"/>
      </w:pPr>
      <w:r>
        <w:t xml:space="preserve">      min-elements 1;</w:t>
      </w:r>
    </w:p>
    <w:p w14:paraId="7BF3093F" w14:textId="77777777" w:rsidR="005E5B5B" w:rsidRDefault="005E5B5B" w:rsidP="005E5B5B">
      <w:pPr>
        <w:pStyle w:val="PL"/>
      </w:pPr>
      <w:r>
        <w:t xml:space="preserve">      uses nfs3gpp:NFServiceGrp;</w:t>
      </w:r>
    </w:p>
    <w:p w14:paraId="35B6B8DD" w14:textId="77777777" w:rsidR="005E5B5B" w:rsidRDefault="005E5B5B" w:rsidP="005E5B5B">
      <w:pPr>
        <w:pStyle w:val="PL"/>
      </w:pPr>
      <w:r>
        <w:t xml:space="preserve">    }</w:t>
      </w:r>
    </w:p>
    <w:p w14:paraId="3DDEBD3E" w14:textId="77777777" w:rsidR="005E5B5B" w:rsidRDefault="005E5B5B" w:rsidP="005E5B5B">
      <w:pPr>
        <w:pStyle w:val="PL"/>
      </w:pPr>
      <w:r>
        <w:t xml:space="preserve">    </w:t>
      </w:r>
    </w:p>
    <w:p w14:paraId="250ECDE4" w14:textId="77777777" w:rsidR="005E5B5B" w:rsidRDefault="005E5B5B" w:rsidP="005E5B5B">
      <w:pPr>
        <w:pStyle w:val="PL"/>
      </w:pPr>
      <w:r>
        <w:t xml:space="preserve">    leaf nfProfileChangesSupportInd {</w:t>
      </w:r>
    </w:p>
    <w:p w14:paraId="43FD598D" w14:textId="77777777" w:rsidR="005E5B5B" w:rsidRDefault="005E5B5B" w:rsidP="005E5B5B">
      <w:pPr>
        <w:pStyle w:val="PL"/>
      </w:pPr>
      <w: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pPr>
      <w:r>
        <w:t xml:space="preserve">                   true: the NF Service Consumer supports receiving NF Profile Changes in the response.</w:t>
      </w:r>
    </w:p>
    <w:p w14:paraId="56A517D6" w14:textId="77777777" w:rsidR="005E5B5B" w:rsidRDefault="005E5B5B" w:rsidP="005E5B5B">
      <w:pPr>
        <w:pStyle w:val="PL"/>
      </w:pPr>
      <w:r>
        <w:t xml:space="preserve">                   false (default): the NF Service Consumer does not support receiving NF Profile Changes in the response.";</w:t>
      </w:r>
    </w:p>
    <w:p w14:paraId="16904636" w14:textId="77777777" w:rsidR="005E5B5B" w:rsidRDefault="005E5B5B" w:rsidP="005E5B5B">
      <w:pPr>
        <w:pStyle w:val="PL"/>
      </w:pPr>
      <w:r>
        <w:t xml:space="preserve">      </w:t>
      </w:r>
    </w:p>
    <w:p w14:paraId="37E23473" w14:textId="77777777" w:rsidR="005E5B5B" w:rsidRDefault="005E5B5B" w:rsidP="005E5B5B">
      <w:pPr>
        <w:pStyle w:val="PL"/>
      </w:pPr>
      <w:r>
        <w:t xml:space="preserve">      //optional support</w:t>
      </w:r>
    </w:p>
    <w:p w14:paraId="7C02E768" w14:textId="77777777" w:rsidR="005E5B5B" w:rsidRDefault="005E5B5B" w:rsidP="005E5B5B">
      <w:pPr>
        <w:pStyle w:val="PL"/>
      </w:pPr>
      <w:r>
        <w:t xml:space="preserve">      type boolean;</w:t>
      </w:r>
    </w:p>
    <w:p w14:paraId="16747380" w14:textId="77777777" w:rsidR="005E5B5B" w:rsidRDefault="005E5B5B" w:rsidP="005E5B5B">
      <w:pPr>
        <w:pStyle w:val="PL"/>
      </w:pPr>
      <w:r>
        <w:t xml:space="preserve">    }</w:t>
      </w:r>
    </w:p>
    <w:p w14:paraId="0C7FAC93" w14:textId="77777777" w:rsidR="005E5B5B" w:rsidRDefault="005E5B5B" w:rsidP="005E5B5B">
      <w:pPr>
        <w:pStyle w:val="PL"/>
      </w:pPr>
      <w:r>
        <w:t xml:space="preserve">    </w:t>
      </w:r>
    </w:p>
    <w:p w14:paraId="190C4A4A" w14:textId="77777777" w:rsidR="005E5B5B" w:rsidRDefault="005E5B5B" w:rsidP="005E5B5B">
      <w:pPr>
        <w:pStyle w:val="PL"/>
      </w:pPr>
      <w:r>
        <w:t xml:space="preserve">    leaf nfProfileChangesInd {</w:t>
      </w:r>
    </w:p>
    <w:p w14:paraId="078AA5EB" w14:textId="77777777" w:rsidR="005E5B5B" w:rsidRDefault="005E5B5B" w:rsidP="005E5B5B">
      <w:pPr>
        <w:pStyle w:val="PL"/>
      </w:pPr>
      <w: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pPr>
      <w:r>
        <w:t xml:space="preserve">                   true: the NF Profile contains NF Profile changes.</w:t>
      </w:r>
    </w:p>
    <w:p w14:paraId="7BF23A82" w14:textId="77777777" w:rsidR="005E5B5B" w:rsidRDefault="005E5B5B" w:rsidP="005E5B5B">
      <w:pPr>
        <w:pStyle w:val="PL"/>
      </w:pPr>
      <w:r>
        <w:t xml:space="preserve">                   false (default): complete NF Profile.";</w:t>
      </w:r>
    </w:p>
    <w:p w14:paraId="16BB8809" w14:textId="77777777" w:rsidR="005E5B5B" w:rsidRDefault="005E5B5B" w:rsidP="005E5B5B">
      <w:pPr>
        <w:pStyle w:val="PL"/>
      </w:pPr>
      <w:r>
        <w:t xml:space="preserve">      </w:t>
      </w:r>
    </w:p>
    <w:p w14:paraId="335E9005" w14:textId="77777777" w:rsidR="005E5B5B" w:rsidRDefault="005E5B5B" w:rsidP="005E5B5B">
      <w:pPr>
        <w:pStyle w:val="PL"/>
      </w:pPr>
      <w:r>
        <w:t xml:space="preserve">      //optional support</w:t>
      </w:r>
    </w:p>
    <w:p w14:paraId="4DC7E5FC" w14:textId="77777777" w:rsidR="005E5B5B" w:rsidRDefault="005E5B5B" w:rsidP="005E5B5B">
      <w:pPr>
        <w:pStyle w:val="PL"/>
      </w:pPr>
      <w:r>
        <w:t xml:space="preserve">      type boolean;</w:t>
      </w:r>
    </w:p>
    <w:p w14:paraId="08CECA0B" w14:textId="77777777" w:rsidR="005E5B5B" w:rsidRDefault="005E5B5B" w:rsidP="005E5B5B">
      <w:pPr>
        <w:pStyle w:val="PL"/>
      </w:pPr>
      <w:r>
        <w:t xml:space="preserve">    }</w:t>
      </w:r>
    </w:p>
    <w:p w14:paraId="0029C524" w14:textId="77777777" w:rsidR="005E5B5B" w:rsidRDefault="005E5B5B" w:rsidP="005E5B5B">
      <w:pPr>
        <w:pStyle w:val="PL"/>
      </w:pPr>
      <w:r>
        <w:t xml:space="preserve">    </w:t>
      </w:r>
    </w:p>
    <w:p w14:paraId="5D7CB1F2" w14:textId="77777777" w:rsidR="005E5B5B" w:rsidRDefault="005E5B5B" w:rsidP="005E5B5B">
      <w:pPr>
        <w:pStyle w:val="PL"/>
      </w:pPr>
      <w:r>
        <w:t xml:space="preserve">    list defaultNotificationSubscriptions {</w:t>
      </w:r>
    </w:p>
    <w:p w14:paraId="13C36FC7" w14:textId="77777777" w:rsidR="005E5B5B" w:rsidRDefault="005E5B5B" w:rsidP="005E5B5B">
      <w:pPr>
        <w:pStyle w:val="PL"/>
      </w:pPr>
      <w:r>
        <w:t xml:space="preserve">      description "Notification endpoints for different notification types.";</w:t>
      </w:r>
    </w:p>
    <w:p w14:paraId="4BA3E582" w14:textId="77777777" w:rsidR="005E5B5B" w:rsidRDefault="005E5B5B" w:rsidP="005E5B5B">
      <w:pPr>
        <w:pStyle w:val="PL"/>
      </w:pPr>
      <w:r>
        <w:t xml:space="preserve">      key notificationType;</w:t>
      </w:r>
    </w:p>
    <w:p w14:paraId="69A87940" w14:textId="77777777" w:rsidR="005E5B5B" w:rsidRDefault="005E5B5B" w:rsidP="005E5B5B">
      <w:pPr>
        <w:pStyle w:val="PL"/>
      </w:pPr>
      <w:r>
        <w:t xml:space="preserve">      //optional support</w:t>
      </w:r>
    </w:p>
    <w:p w14:paraId="7F4081F5" w14:textId="77777777" w:rsidR="005E5B5B" w:rsidRDefault="005E5B5B" w:rsidP="005E5B5B">
      <w:pPr>
        <w:pStyle w:val="PL"/>
      </w:pPr>
      <w:r>
        <w:t xml:space="preserve">      min-elements 1;</w:t>
      </w:r>
    </w:p>
    <w:p w14:paraId="68C6A1EA" w14:textId="77777777" w:rsidR="005E5B5B" w:rsidRDefault="005E5B5B" w:rsidP="005E5B5B">
      <w:pPr>
        <w:pStyle w:val="PL"/>
      </w:pPr>
      <w:r>
        <w:t xml:space="preserve">      uses types3gpp:DefaultNotificationSubscription;</w:t>
      </w:r>
    </w:p>
    <w:p w14:paraId="273E8F69" w14:textId="77777777" w:rsidR="005E5B5B" w:rsidRDefault="005E5B5B" w:rsidP="005E5B5B">
      <w:pPr>
        <w:pStyle w:val="PL"/>
      </w:pPr>
      <w:r>
        <w:t xml:space="preserve">    }</w:t>
      </w:r>
    </w:p>
    <w:p w14:paraId="26107D39" w14:textId="77777777" w:rsidR="005E5B5B" w:rsidRDefault="005E5B5B" w:rsidP="005E5B5B">
      <w:pPr>
        <w:pStyle w:val="PL"/>
      </w:pPr>
      <w:r>
        <w:t xml:space="preserve">  }</w:t>
      </w:r>
    </w:p>
    <w:p w14:paraId="61A0B185" w14:textId="77777777" w:rsidR="005E5B5B" w:rsidRDefault="005E5B5B" w:rsidP="005E5B5B">
      <w:pPr>
        <w:pStyle w:val="PL"/>
      </w:pPr>
      <w:r>
        <w:t xml:space="preserve">  </w:t>
      </w:r>
    </w:p>
    <w:p w14:paraId="6CC735E6" w14:textId="77777777" w:rsidR="005E5B5B" w:rsidRDefault="005E5B5B" w:rsidP="005E5B5B">
      <w:pPr>
        <w:pStyle w:val="PL"/>
      </w:pPr>
      <w:r>
        <w:t xml:space="preserve">  typedef NFStatus {</w:t>
      </w:r>
    </w:p>
    <w:p w14:paraId="316B98B0" w14:textId="77777777" w:rsidR="005E5B5B" w:rsidRDefault="005E5B5B" w:rsidP="005E5B5B">
      <w:pPr>
        <w:pStyle w:val="PL"/>
      </w:pPr>
      <w:r>
        <w:t xml:space="preserve">    type enumeration {</w:t>
      </w:r>
    </w:p>
    <w:p w14:paraId="07CD7394" w14:textId="77777777" w:rsidR="005E5B5B" w:rsidRDefault="005E5B5B" w:rsidP="005E5B5B">
      <w:pPr>
        <w:pStyle w:val="PL"/>
      </w:pPr>
      <w:r>
        <w:t xml:space="preserve">      enum REGISTERED;</w:t>
      </w:r>
    </w:p>
    <w:p w14:paraId="6FD7ADDC" w14:textId="77777777" w:rsidR="005E5B5B" w:rsidRDefault="005E5B5B" w:rsidP="005E5B5B">
      <w:pPr>
        <w:pStyle w:val="PL"/>
      </w:pPr>
      <w:r>
        <w:t xml:space="preserve">      enum SUSPENDED;</w:t>
      </w:r>
    </w:p>
    <w:p w14:paraId="4035BA7F" w14:textId="77777777" w:rsidR="005E5B5B" w:rsidRDefault="005E5B5B" w:rsidP="005E5B5B">
      <w:pPr>
        <w:pStyle w:val="PL"/>
      </w:pPr>
      <w:r>
        <w:t xml:space="preserve">    }</w:t>
      </w:r>
    </w:p>
    <w:p w14:paraId="6840716D" w14:textId="77777777" w:rsidR="005E5B5B" w:rsidRDefault="005E5B5B" w:rsidP="005E5B5B">
      <w:pPr>
        <w:pStyle w:val="PL"/>
      </w:pPr>
      <w:r>
        <w:t xml:space="preserve">  }</w:t>
      </w:r>
    </w:p>
    <w:p w14:paraId="0B4C53E5" w14:textId="77777777" w:rsidR="005E5B5B" w:rsidRDefault="005E5B5B" w:rsidP="005E5B5B">
      <w:pPr>
        <w:pStyle w:val="PL"/>
      </w:pPr>
      <w:r>
        <w:t xml:space="preserve">  </w:t>
      </w:r>
    </w:p>
    <w:p w14:paraId="0A3B1DE2" w14:textId="77777777" w:rsidR="005E5B5B" w:rsidRDefault="005E5B5B" w:rsidP="005E5B5B">
      <w:pPr>
        <w:pStyle w:val="PL"/>
      </w:pPr>
      <w:r>
        <w:t xml:space="preserve">  typedef DataSetId {</w:t>
      </w:r>
    </w:p>
    <w:p w14:paraId="18F62897" w14:textId="77777777" w:rsidR="005E5B5B" w:rsidRDefault="005E5B5B" w:rsidP="005E5B5B">
      <w:pPr>
        <w:pStyle w:val="PL"/>
      </w:pPr>
      <w:r>
        <w:t xml:space="preserve">    type enumeration {</w:t>
      </w:r>
    </w:p>
    <w:p w14:paraId="367FF941" w14:textId="77777777" w:rsidR="005E5B5B" w:rsidRDefault="005E5B5B" w:rsidP="005E5B5B">
      <w:pPr>
        <w:pStyle w:val="PL"/>
      </w:pPr>
      <w:r>
        <w:t xml:space="preserve">      enum SUBSCRIPTION;</w:t>
      </w:r>
    </w:p>
    <w:p w14:paraId="668A08A1" w14:textId="77777777" w:rsidR="005E5B5B" w:rsidRDefault="005E5B5B" w:rsidP="005E5B5B">
      <w:pPr>
        <w:pStyle w:val="PL"/>
      </w:pPr>
      <w:r>
        <w:t xml:space="preserve">      enum POLICY;</w:t>
      </w:r>
    </w:p>
    <w:p w14:paraId="5879F668" w14:textId="77777777" w:rsidR="005E5B5B" w:rsidRDefault="005E5B5B" w:rsidP="005E5B5B">
      <w:pPr>
        <w:pStyle w:val="PL"/>
      </w:pPr>
      <w:r>
        <w:t xml:space="preserve">      enum EXPOSURE;</w:t>
      </w:r>
    </w:p>
    <w:p w14:paraId="59EEDF87" w14:textId="77777777" w:rsidR="005E5B5B" w:rsidRDefault="005E5B5B" w:rsidP="005E5B5B">
      <w:pPr>
        <w:pStyle w:val="PL"/>
      </w:pPr>
      <w:r>
        <w:t xml:space="preserve">      enum APPLICATION;</w:t>
      </w:r>
    </w:p>
    <w:p w14:paraId="3C021F86" w14:textId="77777777" w:rsidR="005E5B5B" w:rsidRDefault="005E5B5B" w:rsidP="005E5B5B">
      <w:pPr>
        <w:pStyle w:val="PL"/>
      </w:pPr>
      <w:r>
        <w:t xml:space="preserve">    }</w:t>
      </w:r>
    </w:p>
    <w:p w14:paraId="38803D95" w14:textId="77777777" w:rsidR="005E5B5B" w:rsidRDefault="005E5B5B" w:rsidP="005E5B5B">
      <w:pPr>
        <w:pStyle w:val="PL"/>
      </w:pPr>
      <w:r>
        <w:t xml:space="preserve">  }</w:t>
      </w:r>
    </w:p>
    <w:p w14:paraId="2AC7582B" w14:textId="77777777" w:rsidR="005E5B5B" w:rsidRDefault="005E5B5B" w:rsidP="005E5B5B">
      <w:pPr>
        <w:pStyle w:val="PL"/>
      </w:pPr>
      <w:r>
        <w:t xml:space="preserve">  </w:t>
      </w:r>
    </w:p>
    <w:p w14:paraId="3C8E37B2" w14:textId="77777777" w:rsidR="005E5B5B" w:rsidRDefault="005E5B5B" w:rsidP="005E5B5B">
      <w:pPr>
        <w:pStyle w:val="PL"/>
      </w:pPr>
      <w:r>
        <w:t xml:space="preserve">  grouping SupiRange {</w:t>
      </w:r>
    </w:p>
    <w:p w14:paraId="36FB8BD8" w14:textId="77777777" w:rsidR="005E5B5B" w:rsidRDefault="005E5B5B" w:rsidP="005E5B5B">
      <w:pPr>
        <w:pStyle w:val="PL"/>
      </w:pPr>
      <w:r>
        <w:t xml:space="preserve">    leaf start {</w:t>
      </w:r>
    </w:p>
    <w:p w14:paraId="6B30B1B0" w14:textId="77777777" w:rsidR="005E5B5B" w:rsidRDefault="005E5B5B" w:rsidP="005E5B5B">
      <w:pPr>
        <w:pStyle w:val="PL"/>
      </w:pPr>
      <w: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pPr>
      <w:r>
        <w:t xml:space="preserve">      type string {</w:t>
      </w:r>
    </w:p>
    <w:p w14:paraId="76B9C72C" w14:textId="77777777" w:rsidR="005E5B5B" w:rsidRDefault="005E5B5B" w:rsidP="005E5B5B">
      <w:pPr>
        <w:pStyle w:val="PL"/>
      </w:pPr>
      <w:r>
        <w:t xml:space="preserve">        pattern '^[0-9]+$';</w:t>
      </w:r>
    </w:p>
    <w:p w14:paraId="501AE8CE" w14:textId="77777777" w:rsidR="005E5B5B" w:rsidRDefault="005E5B5B" w:rsidP="005E5B5B">
      <w:pPr>
        <w:pStyle w:val="PL"/>
      </w:pPr>
      <w:r>
        <w:t xml:space="preserve">      }</w:t>
      </w:r>
    </w:p>
    <w:p w14:paraId="33621090" w14:textId="77777777" w:rsidR="005E5B5B" w:rsidRDefault="005E5B5B" w:rsidP="005E5B5B">
      <w:pPr>
        <w:pStyle w:val="PL"/>
      </w:pPr>
      <w:r>
        <w:t xml:space="preserve">    }</w:t>
      </w:r>
    </w:p>
    <w:p w14:paraId="5422231A" w14:textId="77777777" w:rsidR="005E5B5B" w:rsidRDefault="005E5B5B" w:rsidP="005E5B5B">
      <w:pPr>
        <w:pStyle w:val="PL"/>
      </w:pPr>
      <w:r>
        <w:t xml:space="preserve">    </w:t>
      </w:r>
    </w:p>
    <w:p w14:paraId="3CA97E87" w14:textId="77777777" w:rsidR="005E5B5B" w:rsidRDefault="005E5B5B" w:rsidP="005E5B5B">
      <w:pPr>
        <w:pStyle w:val="PL"/>
      </w:pPr>
      <w:r>
        <w:t xml:space="preserve">    leaf end {</w:t>
      </w:r>
    </w:p>
    <w:p w14:paraId="4D67D1F7" w14:textId="77777777" w:rsidR="005E5B5B" w:rsidRDefault="005E5B5B" w:rsidP="005E5B5B">
      <w:pPr>
        <w:pStyle w:val="PL"/>
      </w:pPr>
      <w: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pPr>
      <w:r>
        <w:t xml:space="preserve">      type string {</w:t>
      </w:r>
    </w:p>
    <w:p w14:paraId="3EDB0955" w14:textId="77777777" w:rsidR="005E5B5B" w:rsidRDefault="005E5B5B" w:rsidP="005E5B5B">
      <w:pPr>
        <w:pStyle w:val="PL"/>
      </w:pPr>
      <w:r>
        <w:t xml:space="preserve">        pattern '^[0-9]+$';</w:t>
      </w:r>
    </w:p>
    <w:p w14:paraId="7401C9E2" w14:textId="77777777" w:rsidR="005E5B5B" w:rsidRDefault="005E5B5B" w:rsidP="005E5B5B">
      <w:pPr>
        <w:pStyle w:val="PL"/>
      </w:pPr>
      <w:r>
        <w:t xml:space="preserve">      }</w:t>
      </w:r>
    </w:p>
    <w:p w14:paraId="03AAD24D" w14:textId="77777777" w:rsidR="005E5B5B" w:rsidRDefault="005E5B5B" w:rsidP="005E5B5B">
      <w:pPr>
        <w:pStyle w:val="PL"/>
      </w:pPr>
      <w:r>
        <w:t xml:space="preserve">    }</w:t>
      </w:r>
    </w:p>
    <w:p w14:paraId="4B52765D" w14:textId="77777777" w:rsidR="005E5B5B" w:rsidRDefault="005E5B5B" w:rsidP="005E5B5B">
      <w:pPr>
        <w:pStyle w:val="PL"/>
      </w:pPr>
      <w:r>
        <w:t xml:space="preserve">    </w:t>
      </w:r>
    </w:p>
    <w:p w14:paraId="3593B5F0" w14:textId="77777777" w:rsidR="005E5B5B" w:rsidRDefault="005E5B5B" w:rsidP="005E5B5B">
      <w:pPr>
        <w:pStyle w:val="PL"/>
      </w:pPr>
      <w:r>
        <w:t xml:space="preserve">    leaf pattern {</w:t>
      </w:r>
    </w:p>
    <w:p w14:paraId="7EB77E18" w14:textId="77777777" w:rsidR="005E5B5B" w:rsidRDefault="005E5B5B" w:rsidP="005E5B5B">
      <w:pPr>
        <w:pStyle w:val="PL"/>
      </w:pPr>
      <w:r>
        <w:t xml:space="preserve">      description "Pattern representing the set of SUPI's belonging to this range.</w:t>
      </w:r>
    </w:p>
    <w:p w14:paraId="606D4A9D" w14:textId="77777777" w:rsidR="005E5B5B" w:rsidRDefault="005E5B5B" w:rsidP="005E5B5B">
      <w:pPr>
        <w:pStyle w:val="PL"/>
      </w:pPr>
      <w:r>
        <w:t xml:space="preserve">                   A SUPI value is considered part of the range if and only if the SUPI string fully matches the regular expression.";</w:t>
      </w:r>
    </w:p>
    <w:p w14:paraId="5BD45874" w14:textId="77777777" w:rsidR="005E5B5B" w:rsidRDefault="005E5B5B" w:rsidP="005E5B5B">
      <w:pPr>
        <w:pStyle w:val="PL"/>
      </w:pPr>
      <w:r>
        <w:t xml:space="preserve">      type string;</w:t>
      </w:r>
    </w:p>
    <w:p w14:paraId="7C5237CC" w14:textId="77777777" w:rsidR="005E5B5B" w:rsidRDefault="005E5B5B" w:rsidP="005E5B5B">
      <w:pPr>
        <w:pStyle w:val="PL"/>
      </w:pPr>
      <w:r>
        <w:t xml:space="preserve">    }</w:t>
      </w:r>
    </w:p>
    <w:p w14:paraId="79338F42" w14:textId="77777777" w:rsidR="005E5B5B" w:rsidRDefault="005E5B5B" w:rsidP="005E5B5B">
      <w:pPr>
        <w:pStyle w:val="PL"/>
      </w:pPr>
      <w:r>
        <w:t xml:space="preserve">  }</w:t>
      </w:r>
    </w:p>
    <w:p w14:paraId="4A0BC472" w14:textId="77777777" w:rsidR="005E5B5B" w:rsidRDefault="005E5B5B" w:rsidP="005E5B5B">
      <w:pPr>
        <w:pStyle w:val="PL"/>
      </w:pPr>
      <w:r>
        <w:t xml:space="preserve">  </w:t>
      </w:r>
    </w:p>
    <w:p w14:paraId="407C31CA" w14:textId="77777777" w:rsidR="005E5B5B" w:rsidRDefault="005E5B5B" w:rsidP="005E5B5B">
      <w:pPr>
        <w:pStyle w:val="PL"/>
      </w:pPr>
      <w:r>
        <w:t xml:space="preserve">  grouping IdentityRange {</w:t>
      </w:r>
    </w:p>
    <w:p w14:paraId="778EED31" w14:textId="77777777" w:rsidR="005E5B5B" w:rsidRDefault="005E5B5B" w:rsidP="005E5B5B">
      <w:pPr>
        <w:pStyle w:val="PL"/>
      </w:pPr>
      <w:r>
        <w:t xml:space="preserve">    leaf start {</w:t>
      </w:r>
    </w:p>
    <w:p w14:paraId="412E76B3" w14:textId="77777777" w:rsidR="005E5B5B" w:rsidRDefault="005E5B5B" w:rsidP="005E5B5B">
      <w:pPr>
        <w:pStyle w:val="PL"/>
      </w:pPr>
      <w: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pPr>
      <w:r>
        <w:t xml:space="preserve">      type string {</w:t>
      </w:r>
    </w:p>
    <w:p w14:paraId="5E625338" w14:textId="77777777" w:rsidR="005E5B5B" w:rsidRDefault="005E5B5B" w:rsidP="005E5B5B">
      <w:pPr>
        <w:pStyle w:val="PL"/>
      </w:pPr>
      <w:r>
        <w:t xml:space="preserve">        pattern '^[0-9]+$';</w:t>
      </w:r>
    </w:p>
    <w:p w14:paraId="7D1F71EB" w14:textId="77777777" w:rsidR="005E5B5B" w:rsidRDefault="005E5B5B" w:rsidP="005E5B5B">
      <w:pPr>
        <w:pStyle w:val="PL"/>
      </w:pPr>
      <w:r>
        <w:t xml:space="preserve">      }</w:t>
      </w:r>
    </w:p>
    <w:p w14:paraId="3A6237C3" w14:textId="77777777" w:rsidR="005E5B5B" w:rsidRDefault="005E5B5B" w:rsidP="005E5B5B">
      <w:pPr>
        <w:pStyle w:val="PL"/>
      </w:pPr>
      <w:r>
        <w:t xml:space="preserve">    }</w:t>
      </w:r>
    </w:p>
    <w:p w14:paraId="65020330" w14:textId="77777777" w:rsidR="005E5B5B" w:rsidRDefault="005E5B5B" w:rsidP="005E5B5B">
      <w:pPr>
        <w:pStyle w:val="PL"/>
      </w:pPr>
      <w:r>
        <w:t xml:space="preserve">    </w:t>
      </w:r>
    </w:p>
    <w:p w14:paraId="19412FFE" w14:textId="77777777" w:rsidR="005E5B5B" w:rsidRDefault="005E5B5B" w:rsidP="005E5B5B">
      <w:pPr>
        <w:pStyle w:val="PL"/>
      </w:pPr>
      <w:r>
        <w:t xml:space="preserve">    leaf end {</w:t>
      </w:r>
    </w:p>
    <w:p w14:paraId="74DAD7CC" w14:textId="77777777" w:rsidR="005E5B5B" w:rsidRDefault="005E5B5B" w:rsidP="005E5B5B">
      <w:pPr>
        <w:pStyle w:val="PL"/>
      </w:pPr>
      <w: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pPr>
      <w:r>
        <w:t xml:space="preserve">      type string {</w:t>
      </w:r>
    </w:p>
    <w:p w14:paraId="274CB418" w14:textId="77777777" w:rsidR="005E5B5B" w:rsidRDefault="005E5B5B" w:rsidP="005E5B5B">
      <w:pPr>
        <w:pStyle w:val="PL"/>
      </w:pPr>
      <w:r>
        <w:t xml:space="preserve">        pattern '^[0-9]+$';</w:t>
      </w:r>
    </w:p>
    <w:p w14:paraId="44A5D030" w14:textId="77777777" w:rsidR="005E5B5B" w:rsidRDefault="005E5B5B" w:rsidP="005E5B5B">
      <w:pPr>
        <w:pStyle w:val="PL"/>
      </w:pPr>
      <w:r>
        <w:t xml:space="preserve">      }</w:t>
      </w:r>
    </w:p>
    <w:p w14:paraId="2830A89E" w14:textId="77777777" w:rsidR="005E5B5B" w:rsidRDefault="005E5B5B" w:rsidP="005E5B5B">
      <w:pPr>
        <w:pStyle w:val="PL"/>
      </w:pPr>
      <w:r>
        <w:t xml:space="preserve">    }</w:t>
      </w:r>
    </w:p>
    <w:p w14:paraId="6DC16D71" w14:textId="77777777" w:rsidR="005E5B5B" w:rsidRDefault="005E5B5B" w:rsidP="005E5B5B">
      <w:pPr>
        <w:pStyle w:val="PL"/>
      </w:pPr>
      <w:r>
        <w:t xml:space="preserve">    </w:t>
      </w:r>
    </w:p>
    <w:p w14:paraId="30908329" w14:textId="77777777" w:rsidR="005E5B5B" w:rsidRDefault="005E5B5B" w:rsidP="005E5B5B">
      <w:pPr>
        <w:pStyle w:val="PL"/>
      </w:pPr>
      <w:r>
        <w:t xml:space="preserve">    leaf pattern {</w:t>
      </w:r>
    </w:p>
    <w:p w14:paraId="33048028" w14:textId="77777777" w:rsidR="005E5B5B" w:rsidRDefault="005E5B5B" w:rsidP="005E5B5B">
      <w:pPr>
        <w:pStyle w:val="PL"/>
      </w:pPr>
      <w:r>
        <w:t xml:space="preserve">      description "Pattern representing the set of identities belonging to this range.</w:t>
      </w:r>
    </w:p>
    <w:p w14:paraId="4EB54437" w14:textId="77777777" w:rsidR="005E5B5B" w:rsidRDefault="005E5B5B" w:rsidP="005E5B5B">
      <w:pPr>
        <w:pStyle w:val="PL"/>
      </w:pPr>
      <w:r>
        <w:t xml:space="preserve">                   An identity value is considered part of the range if and only if the identity string fully matches the regular expression.";</w:t>
      </w:r>
    </w:p>
    <w:p w14:paraId="1B06C8FA" w14:textId="77777777" w:rsidR="005E5B5B" w:rsidRDefault="005E5B5B" w:rsidP="005E5B5B">
      <w:pPr>
        <w:pStyle w:val="PL"/>
      </w:pPr>
      <w:r>
        <w:t xml:space="preserve">      type string;</w:t>
      </w:r>
    </w:p>
    <w:p w14:paraId="6E58CDDF" w14:textId="77777777" w:rsidR="005E5B5B" w:rsidRDefault="005E5B5B" w:rsidP="005E5B5B">
      <w:pPr>
        <w:pStyle w:val="PL"/>
      </w:pPr>
      <w:r>
        <w:t xml:space="preserve">    }</w:t>
      </w:r>
    </w:p>
    <w:p w14:paraId="5FDEE6E9" w14:textId="77777777" w:rsidR="005E5B5B" w:rsidRDefault="005E5B5B" w:rsidP="005E5B5B">
      <w:pPr>
        <w:pStyle w:val="PL"/>
      </w:pPr>
      <w:r>
        <w:t xml:space="preserve">  }</w:t>
      </w:r>
    </w:p>
    <w:p w14:paraId="054D5F13" w14:textId="77777777" w:rsidR="005E5B5B" w:rsidRDefault="005E5B5B" w:rsidP="005E5B5B">
      <w:pPr>
        <w:pStyle w:val="PL"/>
      </w:pPr>
      <w:r>
        <w:t xml:space="preserve">  </w:t>
      </w:r>
    </w:p>
    <w:p w14:paraId="04451AFF" w14:textId="77777777" w:rsidR="005E5B5B" w:rsidRDefault="005E5B5B" w:rsidP="005E5B5B">
      <w:pPr>
        <w:pStyle w:val="PL"/>
      </w:pPr>
      <w:r>
        <w:t xml:space="preserve">  grouping TacRange {</w:t>
      </w:r>
    </w:p>
    <w:p w14:paraId="6A2959DD" w14:textId="77777777" w:rsidR="005E5B5B" w:rsidRDefault="005E5B5B" w:rsidP="005E5B5B">
      <w:pPr>
        <w:pStyle w:val="PL"/>
      </w:pPr>
      <w:r>
        <w:t xml:space="preserve">    leaf start {</w:t>
      </w:r>
    </w:p>
    <w:p w14:paraId="4F695A16" w14:textId="77777777" w:rsidR="005E5B5B" w:rsidRDefault="005E5B5B" w:rsidP="005E5B5B">
      <w:pPr>
        <w:pStyle w:val="PL"/>
      </w:pPr>
      <w: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pPr>
      <w:r>
        <w:t xml:space="preserve">      type string {</w:t>
      </w:r>
    </w:p>
    <w:p w14:paraId="1DE84A16" w14:textId="77777777" w:rsidR="005E5B5B" w:rsidRDefault="005E5B5B" w:rsidP="005E5B5B">
      <w:pPr>
        <w:pStyle w:val="PL"/>
      </w:pPr>
      <w:r>
        <w:t xml:space="preserve">        pattern '^([A-Fa-f0-9]{4}|[A-Fa-f0-9]{6}$)';</w:t>
      </w:r>
    </w:p>
    <w:p w14:paraId="736EF04D" w14:textId="77777777" w:rsidR="005E5B5B" w:rsidRDefault="005E5B5B" w:rsidP="005E5B5B">
      <w:pPr>
        <w:pStyle w:val="PL"/>
      </w:pPr>
      <w:r>
        <w:t xml:space="preserve">      }</w:t>
      </w:r>
    </w:p>
    <w:p w14:paraId="0205B0AA" w14:textId="77777777" w:rsidR="005E5B5B" w:rsidRDefault="005E5B5B" w:rsidP="005E5B5B">
      <w:pPr>
        <w:pStyle w:val="PL"/>
      </w:pPr>
      <w:r>
        <w:t xml:space="preserve">    }</w:t>
      </w:r>
    </w:p>
    <w:p w14:paraId="2F571272" w14:textId="77777777" w:rsidR="005E5B5B" w:rsidRDefault="005E5B5B" w:rsidP="005E5B5B">
      <w:pPr>
        <w:pStyle w:val="PL"/>
      </w:pPr>
      <w:r>
        <w:t xml:space="preserve">    </w:t>
      </w:r>
    </w:p>
    <w:p w14:paraId="3A6B6B18" w14:textId="77777777" w:rsidR="005E5B5B" w:rsidRDefault="005E5B5B" w:rsidP="005E5B5B">
      <w:pPr>
        <w:pStyle w:val="PL"/>
      </w:pPr>
      <w:r>
        <w:t xml:space="preserve">    leaf end {</w:t>
      </w:r>
    </w:p>
    <w:p w14:paraId="45F853BB" w14:textId="77777777" w:rsidR="005E5B5B" w:rsidRDefault="005E5B5B" w:rsidP="005E5B5B">
      <w:pPr>
        <w:pStyle w:val="PL"/>
      </w:pPr>
      <w: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pPr>
      <w:r>
        <w:t xml:space="preserve">      type string {</w:t>
      </w:r>
    </w:p>
    <w:p w14:paraId="3CAE27FB" w14:textId="77777777" w:rsidR="005E5B5B" w:rsidRDefault="005E5B5B" w:rsidP="005E5B5B">
      <w:pPr>
        <w:pStyle w:val="PL"/>
      </w:pPr>
      <w:r>
        <w:t xml:space="preserve">        pattern '^([A-Fa-f0-9]{4}|[A-Fa-f0-9]{6})$';</w:t>
      </w:r>
    </w:p>
    <w:p w14:paraId="0040A147" w14:textId="77777777" w:rsidR="005E5B5B" w:rsidRDefault="005E5B5B" w:rsidP="005E5B5B">
      <w:pPr>
        <w:pStyle w:val="PL"/>
      </w:pPr>
      <w:r>
        <w:t xml:space="preserve">      }</w:t>
      </w:r>
    </w:p>
    <w:p w14:paraId="4A77D325" w14:textId="77777777" w:rsidR="005E5B5B" w:rsidRDefault="005E5B5B" w:rsidP="005E5B5B">
      <w:pPr>
        <w:pStyle w:val="PL"/>
      </w:pPr>
      <w:r>
        <w:t xml:space="preserve">    }</w:t>
      </w:r>
    </w:p>
    <w:p w14:paraId="71EC0EAD" w14:textId="77777777" w:rsidR="005E5B5B" w:rsidRDefault="005E5B5B" w:rsidP="005E5B5B">
      <w:pPr>
        <w:pStyle w:val="PL"/>
      </w:pPr>
      <w:r>
        <w:t xml:space="preserve">    </w:t>
      </w:r>
    </w:p>
    <w:p w14:paraId="07FC0214" w14:textId="77777777" w:rsidR="005E5B5B" w:rsidRDefault="005E5B5B" w:rsidP="005E5B5B">
      <w:pPr>
        <w:pStyle w:val="PL"/>
      </w:pPr>
      <w:r>
        <w:t xml:space="preserve">    leaf pattern {</w:t>
      </w:r>
    </w:p>
    <w:p w14:paraId="69E87D39" w14:textId="77777777" w:rsidR="005E5B5B" w:rsidRDefault="005E5B5B" w:rsidP="005E5B5B">
      <w:pPr>
        <w:pStyle w:val="PL"/>
      </w:pPr>
      <w:r>
        <w:t xml:space="preserve">      description "Pattern representing the set of TAC's belonging to this range.";</w:t>
      </w:r>
    </w:p>
    <w:p w14:paraId="1718EA3F" w14:textId="77777777" w:rsidR="005E5B5B" w:rsidRDefault="005E5B5B" w:rsidP="005E5B5B">
      <w:pPr>
        <w:pStyle w:val="PL"/>
      </w:pPr>
      <w:r>
        <w:t xml:space="preserve">      type string;</w:t>
      </w:r>
    </w:p>
    <w:p w14:paraId="31DF3400" w14:textId="77777777" w:rsidR="005E5B5B" w:rsidRDefault="005E5B5B" w:rsidP="005E5B5B">
      <w:pPr>
        <w:pStyle w:val="PL"/>
      </w:pPr>
      <w:r>
        <w:t xml:space="preserve">    }</w:t>
      </w:r>
    </w:p>
    <w:p w14:paraId="5ADAB7EB" w14:textId="77777777" w:rsidR="005E5B5B" w:rsidRDefault="005E5B5B" w:rsidP="005E5B5B">
      <w:pPr>
        <w:pStyle w:val="PL"/>
      </w:pPr>
      <w:r>
        <w:t xml:space="preserve">  }</w:t>
      </w:r>
    </w:p>
    <w:p w14:paraId="13CE9CFF" w14:textId="77777777" w:rsidR="005E5B5B" w:rsidRDefault="005E5B5B" w:rsidP="005E5B5B">
      <w:pPr>
        <w:pStyle w:val="PL"/>
      </w:pPr>
      <w:r>
        <w:t xml:space="preserve">  </w:t>
      </w:r>
    </w:p>
    <w:p w14:paraId="7869A851" w14:textId="77777777" w:rsidR="005E5B5B" w:rsidRDefault="005E5B5B" w:rsidP="005E5B5B">
      <w:pPr>
        <w:pStyle w:val="PL"/>
      </w:pPr>
      <w:r>
        <w:t xml:space="preserve">  grouping SnssaiUpfInfoItem {</w:t>
      </w:r>
    </w:p>
    <w:p w14:paraId="086B28C9" w14:textId="77777777" w:rsidR="005E5B5B" w:rsidRDefault="005E5B5B" w:rsidP="005E5B5B">
      <w:pPr>
        <w:pStyle w:val="PL"/>
      </w:pPr>
      <w:r>
        <w:t xml:space="preserve">    list sNssai { //is the key unique</w:t>
      </w:r>
    </w:p>
    <w:p w14:paraId="12085627" w14:textId="77777777" w:rsidR="005E5B5B" w:rsidRDefault="005E5B5B" w:rsidP="005E5B5B">
      <w:pPr>
        <w:pStyle w:val="PL"/>
      </w:pPr>
      <w:r>
        <w:t xml:space="preserve">      description "Supported S-NSSAI.";</w:t>
      </w:r>
    </w:p>
    <w:p w14:paraId="64DDD34F" w14:textId="77777777" w:rsidR="005E5B5B" w:rsidRDefault="005E5B5B" w:rsidP="005E5B5B">
      <w:pPr>
        <w:pStyle w:val="PL"/>
      </w:pPr>
      <w:r>
        <w:t xml:space="preserve">      min-elements 1;</w:t>
      </w:r>
    </w:p>
    <w:p w14:paraId="2D005FEF" w14:textId="77777777" w:rsidR="005E5B5B" w:rsidRDefault="005E5B5B" w:rsidP="005E5B5B">
      <w:pPr>
        <w:pStyle w:val="PL"/>
      </w:pPr>
      <w:r>
        <w:t xml:space="preserve">      max-elements 1;</w:t>
      </w:r>
    </w:p>
    <w:p w14:paraId="026D0C53" w14:textId="77777777" w:rsidR="005E5B5B" w:rsidRDefault="005E5B5B" w:rsidP="005E5B5B">
      <w:pPr>
        <w:pStyle w:val="PL"/>
      </w:pPr>
      <w:r>
        <w:t xml:space="preserve">      key "sst sd";</w:t>
      </w:r>
    </w:p>
    <w:p w14:paraId="2C7E7DFB" w14:textId="77777777" w:rsidR="005E5B5B" w:rsidRDefault="005E5B5B" w:rsidP="005E5B5B">
      <w:pPr>
        <w:pStyle w:val="PL"/>
      </w:pPr>
      <w:r>
        <w:t xml:space="preserve">      uses Snssai;</w:t>
      </w:r>
    </w:p>
    <w:p w14:paraId="0BB3D803" w14:textId="77777777" w:rsidR="005E5B5B" w:rsidRDefault="005E5B5B" w:rsidP="005E5B5B">
      <w:pPr>
        <w:pStyle w:val="PL"/>
      </w:pPr>
      <w:r>
        <w:t xml:space="preserve">    }</w:t>
      </w:r>
    </w:p>
    <w:p w14:paraId="0D729CB2" w14:textId="77777777" w:rsidR="005E5B5B" w:rsidRDefault="005E5B5B" w:rsidP="005E5B5B">
      <w:pPr>
        <w:pStyle w:val="PL"/>
      </w:pPr>
      <w:r>
        <w:t xml:space="preserve">  </w:t>
      </w:r>
    </w:p>
    <w:p w14:paraId="00F21596" w14:textId="77777777" w:rsidR="005E5B5B" w:rsidRDefault="005E5B5B" w:rsidP="005E5B5B">
      <w:pPr>
        <w:pStyle w:val="PL"/>
      </w:pPr>
      <w:r>
        <w:t xml:space="preserve">    list dnnUpfInfoList {</w:t>
      </w:r>
    </w:p>
    <w:p w14:paraId="6232C274" w14:textId="77777777" w:rsidR="005E5B5B" w:rsidRDefault="005E5B5B" w:rsidP="005E5B5B">
      <w:pPr>
        <w:pStyle w:val="PL"/>
      </w:pPr>
      <w:r>
        <w:t xml:space="preserve">      description "List of parameters supported by the UPF per DNN.";</w:t>
      </w:r>
    </w:p>
    <w:p w14:paraId="505AC75D" w14:textId="77777777" w:rsidR="005E5B5B" w:rsidRDefault="005E5B5B" w:rsidP="005E5B5B">
      <w:pPr>
        <w:pStyle w:val="PL"/>
      </w:pPr>
      <w:r>
        <w:t xml:space="preserve">      min-elements 1;</w:t>
      </w:r>
    </w:p>
    <w:p w14:paraId="459F1D51" w14:textId="77777777" w:rsidR="005E5B5B" w:rsidRDefault="005E5B5B" w:rsidP="005E5B5B">
      <w:pPr>
        <w:pStyle w:val="PL"/>
      </w:pPr>
      <w:r>
        <w:t xml:space="preserve">      key dnn;</w:t>
      </w:r>
    </w:p>
    <w:p w14:paraId="043480CD" w14:textId="77777777" w:rsidR="005E5B5B" w:rsidRDefault="005E5B5B" w:rsidP="005E5B5B">
      <w:pPr>
        <w:pStyle w:val="PL"/>
      </w:pPr>
      <w:r>
        <w:t xml:space="preserve">      uses DnnUpfInfoItem;</w:t>
      </w:r>
    </w:p>
    <w:p w14:paraId="6D3DD9D0" w14:textId="77777777" w:rsidR="005E5B5B" w:rsidRDefault="005E5B5B" w:rsidP="005E5B5B">
      <w:pPr>
        <w:pStyle w:val="PL"/>
      </w:pPr>
      <w:r>
        <w:t xml:space="preserve">    }</w:t>
      </w:r>
    </w:p>
    <w:p w14:paraId="78D9FA3E" w14:textId="77777777" w:rsidR="005E5B5B" w:rsidRDefault="005E5B5B" w:rsidP="005E5B5B">
      <w:pPr>
        <w:pStyle w:val="PL"/>
      </w:pPr>
      <w:r>
        <w:t xml:space="preserve">  }</w:t>
      </w:r>
    </w:p>
    <w:p w14:paraId="5D621C20" w14:textId="77777777" w:rsidR="005E5B5B" w:rsidRDefault="005E5B5B" w:rsidP="005E5B5B">
      <w:pPr>
        <w:pStyle w:val="PL"/>
      </w:pPr>
      <w:r>
        <w:t xml:space="preserve">  </w:t>
      </w:r>
    </w:p>
    <w:p w14:paraId="17DDDE5B" w14:textId="77777777" w:rsidR="005E5B5B" w:rsidRDefault="005E5B5B" w:rsidP="005E5B5B">
      <w:pPr>
        <w:pStyle w:val="PL"/>
      </w:pPr>
      <w:r>
        <w:t xml:space="preserve">  grouping DnnUpfInfoItem {</w:t>
      </w:r>
    </w:p>
    <w:p w14:paraId="35A7FDA9" w14:textId="77777777" w:rsidR="005E5B5B" w:rsidRDefault="005E5B5B" w:rsidP="005E5B5B">
      <w:pPr>
        <w:pStyle w:val="PL"/>
      </w:pPr>
      <w:r>
        <w:t xml:space="preserve">    leaf dnn {</w:t>
      </w:r>
    </w:p>
    <w:p w14:paraId="08BB0381" w14:textId="77777777" w:rsidR="005E5B5B" w:rsidRDefault="005E5B5B" w:rsidP="005E5B5B">
      <w:pPr>
        <w:pStyle w:val="PL"/>
      </w:pPr>
      <w:r>
        <w:t xml:space="preserve">      description "String representing a Data Network.";</w:t>
      </w:r>
    </w:p>
    <w:p w14:paraId="09822DCE" w14:textId="77777777" w:rsidR="005E5B5B" w:rsidRDefault="005E5B5B" w:rsidP="005E5B5B">
      <w:pPr>
        <w:pStyle w:val="PL"/>
      </w:pPr>
      <w:r>
        <w:t xml:space="preserve">      mandatory true;</w:t>
      </w:r>
    </w:p>
    <w:p w14:paraId="6223E551" w14:textId="77777777" w:rsidR="005E5B5B" w:rsidRDefault="005E5B5B" w:rsidP="005E5B5B">
      <w:pPr>
        <w:pStyle w:val="PL"/>
      </w:pPr>
      <w:r>
        <w:t xml:space="preserve">      type string;</w:t>
      </w:r>
    </w:p>
    <w:p w14:paraId="16213815" w14:textId="77777777" w:rsidR="005E5B5B" w:rsidRDefault="005E5B5B" w:rsidP="005E5B5B">
      <w:pPr>
        <w:pStyle w:val="PL"/>
      </w:pPr>
      <w:r>
        <w:t xml:space="preserve">    }</w:t>
      </w:r>
    </w:p>
    <w:p w14:paraId="13714770" w14:textId="77777777" w:rsidR="005E5B5B" w:rsidRDefault="005E5B5B" w:rsidP="005E5B5B">
      <w:pPr>
        <w:pStyle w:val="PL"/>
      </w:pPr>
      <w:r>
        <w:t xml:space="preserve">    </w:t>
      </w:r>
    </w:p>
    <w:p w14:paraId="7BCE43F0" w14:textId="77777777" w:rsidR="005E5B5B" w:rsidRDefault="005E5B5B" w:rsidP="005E5B5B">
      <w:pPr>
        <w:pStyle w:val="PL"/>
      </w:pPr>
      <w:r>
        <w:t xml:space="preserve">    leaf-list dnaiList {</w:t>
      </w:r>
    </w:p>
    <w:p w14:paraId="33114D7E" w14:textId="77777777" w:rsidR="005E5B5B" w:rsidRDefault="005E5B5B" w:rsidP="005E5B5B">
      <w:pPr>
        <w:pStyle w:val="PL"/>
      </w:pPr>
      <w:r>
        <w:t xml:space="preserve">      description "List of Data network access identifiers supported by the UPF for this DNN.</w:t>
      </w:r>
    </w:p>
    <w:p w14:paraId="39D6A5A1" w14:textId="77777777" w:rsidR="005E5B5B" w:rsidRDefault="005E5B5B" w:rsidP="005E5B5B">
      <w:pPr>
        <w:pStyle w:val="PL"/>
      </w:pPr>
      <w:r>
        <w:t xml:space="preserve">                   The absence of this attribute indicates that the UPF can be selected for this DNN for any DNAI.";</w:t>
      </w:r>
    </w:p>
    <w:p w14:paraId="7A9CD692" w14:textId="77777777" w:rsidR="005E5B5B" w:rsidRDefault="005E5B5B" w:rsidP="005E5B5B">
      <w:pPr>
        <w:pStyle w:val="PL"/>
      </w:pPr>
      <w:r>
        <w:t xml:space="preserve">      min-elements 1;</w:t>
      </w:r>
    </w:p>
    <w:p w14:paraId="6DE08B02" w14:textId="77777777" w:rsidR="005E5B5B" w:rsidRDefault="005E5B5B" w:rsidP="005E5B5B">
      <w:pPr>
        <w:pStyle w:val="PL"/>
      </w:pPr>
      <w: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pPr>
      <w:r>
        <w:t xml:space="preserve">    }</w:t>
      </w:r>
    </w:p>
    <w:p w14:paraId="27C38C06" w14:textId="77777777" w:rsidR="005E5B5B" w:rsidRDefault="005E5B5B" w:rsidP="005E5B5B">
      <w:pPr>
        <w:pStyle w:val="PL"/>
      </w:pPr>
      <w:r>
        <w:t xml:space="preserve">    </w:t>
      </w:r>
    </w:p>
    <w:p w14:paraId="13DF7AD4" w14:textId="77777777" w:rsidR="005E5B5B" w:rsidRDefault="005E5B5B" w:rsidP="005E5B5B">
      <w:pPr>
        <w:pStyle w:val="PL"/>
      </w:pPr>
      <w:r>
        <w:t xml:space="preserve">    leaf-list pduSessionTypes {</w:t>
      </w:r>
    </w:p>
    <w:p w14:paraId="7F77D6C7" w14:textId="77777777" w:rsidR="005E5B5B" w:rsidRDefault="005E5B5B" w:rsidP="005E5B5B">
      <w:pPr>
        <w:pStyle w:val="PL"/>
      </w:pPr>
      <w:r>
        <w:t xml:space="preserve">      description "List of PDU session type(s) supported by the UPF for a specific DNN.";</w:t>
      </w:r>
    </w:p>
    <w:p w14:paraId="3377803D" w14:textId="77777777" w:rsidR="005E5B5B" w:rsidRDefault="005E5B5B" w:rsidP="005E5B5B">
      <w:pPr>
        <w:pStyle w:val="PL"/>
      </w:pPr>
      <w:r>
        <w:t xml:space="preserve">      min-elements 1;</w:t>
      </w:r>
    </w:p>
    <w:p w14:paraId="0A7F6607" w14:textId="77777777" w:rsidR="005E5B5B" w:rsidRDefault="005E5B5B" w:rsidP="005E5B5B">
      <w:pPr>
        <w:pStyle w:val="PL"/>
      </w:pPr>
      <w:r>
        <w:t xml:space="preserve">      type PduSessionType;</w:t>
      </w:r>
    </w:p>
    <w:p w14:paraId="5479C10E" w14:textId="77777777" w:rsidR="005E5B5B" w:rsidRDefault="005E5B5B" w:rsidP="005E5B5B">
      <w:pPr>
        <w:pStyle w:val="PL"/>
      </w:pPr>
      <w:r>
        <w:t xml:space="preserve">    }</w:t>
      </w:r>
    </w:p>
    <w:p w14:paraId="5DF01DDC" w14:textId="77777777" w:rsidR="005E5B5B" w:rsidRDefault="005E5B5B" w:rsidP="005E5B5B">
      <w:pPr>
        <w:pStyle w:val="PL"/>
      </w:pPr>
      <w:r>
        <w:t xml:space="preserve">  }</w:t>
      </w:r>
    </w:p>
    <w:p w14:paraId="5FB670B7" w14:textId="77777777" w:rsidR="005E5B5B" w:rsidRDefault="005E5B5B" w:rsidP="005E5B5B">
      <w:pPr>
        <w:pStyle w:val="PL"/>
      </w:pPr>
      <w:r>
        <w:t xml:space="preserve">  </w:t>
      </w:r>
    </w:p>
    <w:p w14:paraId="750EF69E" w14:textId="77777777" w:rsidR="005E5B5B" w:rsidRDefault="005E5B5B" w:rsidP="005E5B5B">
      <w:pPr>
        <w:pStyle w:val="PL"/>
      </w:pPr>
      <w:r>
        <w:t xml:space="preserve">  grouping Snssai {</w:t>
      </w:r>
    </w:p>
    <w:p w14:paraId="5A17F8F1" w14:textId="77777777" w:rsidR="005E5B5B" w:rsidRDefault="005E5B5B" w:rsidP="005E5B5B">
      <w:pPr>
        <w:pStyle w:val="PL"/>
      </w:pPr>
      <w:r>
        <w:t xml:space="preserve">    leaf sst {</w:t>
      </w:r>
    </w:p>
    <w:p w14:paraId="64B624F8" w14:textId="77777777" w:rsidR="005E5B5B" w:rsidRDefault="005E5B5B" w:rsidP="005E5B5B">
      <w:pPr>
        <w:pStyle w:val="PL"/>
      </w:pPr>
      <w:r>
        <w:t xml:space="preserve">      description "Unsigned integer, within the range 0 to 255, representing the Slice/Service Type.</w:t>
      </w:r>
    </w:p>
    <w:p w14:paraId="3AB51BC1" w14:textId="77777777" w:rsidR="005E5B5B" w:rsidRDefault="005E5B5B" w:rsidP="005E5B5B">
      <w:pPr>
        <w:pStyle w:val="PL"/>
      </w:pPr>
      <w:r>
        <w:t xml:space="preserve">                   It indicates the expected Network Slice behaviour in terms of features and services.";</w:t>
      </w:r>
    </w:p>
    <w:p w14:paraId="50F696E6" w14:textId="77777777" w:rsidR="005E5B5B" w:rsidRDefault="005E5B5B" w:rsidP="005E5B5B">
      <w:pPr>
        <w:pStyle w:val="PL"/>
      </w:pPr>
      <w:r>
        <w:t xml:space="preserve">      mandatory true;</w:t>
      </w:r>
    </w:p>
    <w:p w14:paraId="1F07E2F4" w14:textId="77777777" w:rsidR="005E5B5B" w:rsidRDefault="005E5B5B" w:rsidP="005E5B5B">
      <w:pPr>
        <w:pStyle w:val="PL"/>
      </w:pPr>
      <w:r>
        <w:t xml:space="preserve">      type uint32;</w:t>
      </w:r>
    </w:p>
    <w:p w14:paraId="0C9A659D" w14:textId="77777777" w:rsidR="005E5B5B" w:rsidRDefault="005E5B5B" w:rsidP="005E5B5B">
      <w:pPr>
        <w:pStyle w:val="PL"/>
      </w:pPr>
      <w:r>
        <w:t xml:space="preserve">    }</w:t>
      </w:r>
    </w:p>
    <w:p w14:paraId="1A38E9A4" w14:textId="77777777" w:rsidR="005E5B5B" w:rsidRDefault="005E5B5B" w:rsidP="005E5B5B">
      <w:pPr>
        <w:pStyle w:val="PL"/>
      </w:pPr>
      <w:r>
        <w:t xml:space="preserve">    </w:t>
      </w:r>
    </w:p>
    <w:p w14:paraId="1467F57F" w14:textId="77777777" w:rsidR="005E5B5B" w:rsidRDefault="005E5B5B" w:rsidP="005E5B5B">
      <w:pPr>
        <w:pStyle w:val="PL"/>
      </w:pPr>
      <w:r>
        <w:t xml:space="preserve">    leaf sd {</w:t>
      </w:r>
    </w:p>
    <w:p w14:paraId="7341D676" w14:textId="77777777" w:rsidR="005E5B5B" w:rsidRDefault="005E5B5B" w:rsidP="005E5B5B">
      <w:pPr>
        <w:pStyle w:val="PL"/>
      </w:pPr>
      <w:r>
        <w:t xml:space="preserve">      description "3-octet string, representing the Slice Differentiator, in hexadecimal representation.";</w:t>
      </w:r>
    </w:p>
    <w:p w14:paraId="3FCD5817" w14:textId="77777777" w:rsidR="005E5B5B" w:rsidRDefault="005E5B5B" w:rsidP="005E5B5B">
      <w:pPr>
        <w:pStyle w:val="PL"/>
      </w:pPr>
      <w:r>
        <w:t xml:space="preserve">      //optional</w:t>
      </w:r>
    </w:p>
    <w:p w14:paraId="43B9417F" w14:textId="77777777" w:rsidR="005E5B5B" w:rsidRDefault="005E5B5B" w:rsidP="005E5B5B">
      <w:pPr>
        <w:pStyle w:val="PL"/>
      </w:pPr>
      <w:r>
        <w:t xml:space="preserve">      type string {</w:t>
      </w:r>
    </w:p>
    <w:p w14:paraId="3512887E" w14:textId="77777777" w:rsidR="005E5B5B" w:rsidRDefault="005E5B5B" w:rsidP="005E5B5B">
      <w:pPr>
        <w:pStyle w:val="PL"/>
      </w:pPr>
      <w:r>
        <w:t xml:space="preserve">        pattern '^[A-Fa-f0-9]{6}$';</w:t>
      </w:r>
    </w:p>
    <w:p w14:paraId="230B1E12" w14:textId="77777777" w:rsidR="005E5B5B" w:rsidRDefault="005E5B5B" w:rsidP="005E5B5B">
      <w:pPr>
        <w:pStyle w:val="PL"/>
      </w:pPr>
      <w:r>
        <w:t xml:space="preserve">      }</w:t>
      </w:r>
    </w:p>
    <w:p w14:paraId="7C8D5946" w14:textId="77777777" w:rsidR="005E5B5B" w:rsidRDefault="005E5B5B" w:rsidP="005E5B5B">
      <w:pPr>
        <w:pStyle w:val="PL"/>
      </w:pPr>
      <w:r>
        <w:t xml:space="preserve">    }</w:t>
      </w:r>
    </w:p>
    <w:p w14:paraId="55A6D03C" w14:textId="77777777" w:rsidR="005E5B5B" w:rsidRDefault="005E5B5B" w:rsidP="005E5B5B">
      <w:pPr>
        <w:pStyle w:val="PL"/>
      </w:pPr>
      <w:r>
        <w:t xml:space="preserve">    </w:t>
      </w:r>
    </w:p>
    <w:p w14:paraId="7B8F66BC" w14:textId="77777777" w:rsidR="005E5B5B" w:rsidRDefault="005E5B5B" w:rsidP="005E5B5B">
      <w:pPr>
        <w:pStyle w:val="PL"/>
      </w:pPr>
      <w:r>
        <w:t xml:space="preserve">    reference "3GPP TS 29.571";</w:t>
      </w:r>
    </w:p>
    <w:p w14:paraId="47652B70" w14:textId="77777777" w:rsidR="005E5B5B" w:rsidRDefault="005E5B5B" w:rsidP="005E5B5B">
      <w:pPr>
        <w:pStyle w:val="PL"/>
      </w:pPr>
      <w:r>
        <w:t xml:space="preserve">  }</w:t>
      </w:r>
    </w:p>
    <w:p w14:paraId="0F404C52" w14:textId="77777777" w:rsidR="005E5B5B" w:rsidRDefault="005E5B5B" w:rsidP="005E5B5B">
      <w:pPr>
        <w:pStyle w:val="PL"/>
      </w:pPr>
      <w:r>
        <w:t xml:space="preserve">  </w:t>
      </w:r>
    </w:p>
    <w:p w14:paraId="30BC9718" w14:textId="77777777" w:rsidR="005E5B5B" w:rsidRDefault="005E5B5B" w:rsidP="005E5B5B">
      <w:pPr>
        <w:pStyle w:val="PL"/>
      </w:pPr>
      <w:r>
        <w:t xml:space="preserve">  typedef PduSessionType {</w:t>
      </w:r>
    </w:p>
    <w:p w14:paraId="4DFD3B20" w14:textId="77777777" w:rsidR="005E5B5B" w:rsidRDefault="005E5B5B" w:rsidP="005E5B5B">
      <w:pPr>
        <w:pStyle w:val="PL"/>
      </w:pPr>
      <w:r>
        <w:t xml:space="preserve">    type enumeration {</w:t>
      </w:r>
    </w:p>
    <w:p w14:paraId="06D21870" w14:textId="77777777" w:rsidR="005E5B5B" w:rsidRDefault="005E5B5B" w:rsidP="005E5B5B">
      <w:pPr>
        <w:pStyle w:val="PL"/>
      </w:pPr>
      <w:r>
        <w:t xml:space="preserve">      enum IPV4;</w:t>
      </w:r>
    </w:p>
    <w:p w14:paraId="4500440C" w14:textId="77777777" w:rsidR="005E5B5B" w:rsidRDefault="005E5B5B" w:rsidP="005E5B5B">
      <w:pPr>
        <w:pStyle w:val="PL"/>
      </w:pPr>
      <w:r>
        <w:t xml:space="preserve">      enum IPV6;</w:t>
      </w:r>
    </w:p>
    <w:p w14:paraId="363F6583" w14:textId="77777777" w:rsidR="005E5B5B" w:rsidRDefault="005E5B5B" w:rsidP="005E5B5B">
      <w:pPr>
        <w:pStyle w:val="PL"/>
      </w:pPr>
      <w:r>
        <w:t xml:space="preserve">      enum IPV4V6;</w:t>
      </w:r>
    </w:p>
    <w:p w14:paraId="392634AC" w14:textId="77777777" w:rsidR="005E5B5B" w:rsidRDefault="005E5B5B" w:rsidP="005E5B5B">
      <w:pPr>
        <w:pStyle w:val="PL"/>
      </w:pPr>
      <w:r>
        <w:t xml:space="preserve">      enum UNSTRUCTURED;</w:t>
      </w:r>
    </w:p>
    <w:p w14:paraId="09BF7B69" w14:textId="77777777" w:rsidR="005E5B5B" w:rsidRDefault="005E5B5B" w:rsidP="005E5B5B">
      <w:pPr>
        <w:pStyle w:val="PL"/>
      </w:pPr>
      <w:r>
        <w:t xml:space="preserve">      enum ETHERNET;</w:t>
      </w:r>
    </w:p>
    <w:p w14:paraId="11EE2538" w14:textId="77777777" w:rsidR="005E5B5B" w:rsidRDefault="005E5B5B" w:rsidP="005E5B5B">
      <w:pPr>
        <w:pStyle w:val="PL"/>
      </w:pPr>
      <w:r>
        <w:t xml:space="preserve">    }</w:t>
      </w:r>
    </w:p>
    <w:p w14:paraId="7816800D" w14:textId="77777777" w:rsidR="005E5B5B" w:rsidRDefault="005E5B5B" w:rsidP="005E5B5B">
      <w:pPr>
        <w:pStyle w:val="PL"/>
      </w:pPr>
      <w:r>
        <w:t xml:space="preserve">  }</w:t>
      </w:r>
    </w:p>
    <w:p w14:paraId="123B6118" w14:textId="77777777" w:rsidR="005E5B5B" w:rsidRDefault="005E5B5B" w:rsidP="005E5B5B">
      <w:pPr>
        <w:pStyle w:val="PL"/>
      </w:pPr>
      <w:r>
        <w:t xml:space="preserve">  </w:t>
      </w:r>
    </w:p>
    <w:p w14:paraId="0B089EA1" w14:textId="77777777" w:rsidR="005E5B5B" w:rsidRDefault="005E5B5B" w:rsidP="005E5B5B">
      <w:pPr>
        <w:pStyle w:val="PL"/>
      </w:pPr>
      <w:r>
        <w:t xml:space="preserve">  grouping Guami {</w:t>
      </w:r>
    </w:p>
    <w:p w14:paraId="64BA2FD9" w14:textId="77777777" w:rsidR="005E5B5B" w:rsidRDefault="005E5B5B" w:rsidP="005E5B5B">
      <w:pPr>
        <w:pStyle w:val="PL"/>
      </w:pPr>
      <w:r>
        <w:t xml:space="preserve">    list plmnId {</w:t>
      </w:r>
    </w:p>
    <w:p w14:paraId="55CA7BDC" w14:textId="77777777" w:rsidR="005E5B5B" w:rsidRDefault="005E5B5B" w:rsidP="005E5B5B">
      <w:pPr>
        <w:pStyle w:val="PL"/>
      </w:pPr>
      <w:r>
        <w:t xml:space="preserve">      description "PLMN Identity.";</w:t>
      </w:r>
    </w:p>
    <w:p w14:paraId="53FE9391" w14:textId="77777777" w:rsidR="005E5B5B" w:rsidRDefault="005E5B5B" w:rsidP="005E5B5B">
      <w:pPr>
        <w:pStyle w:val="PL"/>
      </w:pPr>
      <w:r>
        <w:t xml:space="preserve">      min-elements 1;</w:t>
      </w:r>
    </w:p>
    <w:p w14:paraId="68700A0C" w14:textId="77777777" w:rsidR="005E5B5B" w:rsidRDefault="005E5B5B" w:rsidP="005E5B5B">
      <w:pPr>
        <w:pStyle w:val="PL"/>
      </w:pPr>
      <w:r>
        <w:t xml:space="preserve">      max-elements 1;</w:t>
      </w:r>
    </w:p>
    <w:p w14:paraId="2D3E6F8A" w14:textId="77777777" w:rsidR="005E5B5B" w:rsidRDefault="005E5B5B" w:rsidP="005E5B5B">
      <w:pPr>
        <w:pStyle w:val="PL"/>
      </w:pPr>
      <w:r>
        <w:t xml:space="preserve">      key "mcc mnc";</w:t>
      </w:r>
    </w:p>
    <w:p w14:paraId="4F49BA4D" w14:textId="77777777" w:rsidR="005E5B5B" w:rsidRDefault="005E5B5B" w:rsidP="005E5B5B">
      <w:pPr>
        <w:pStyle w:val="PL"/>
      </w:pPr>
      <w:r>
        <w:t xml:space="preserve">      uses types3gpp:PLMNId;</w:t>
      </w:r>
    </w:p>
    <w:p w14:paraId="5A7D0C83" w14:textId="77777777" w:rsidR="005E5B5B" w:rsidRDefault="005E5B5B" w:rsidP="005E5B5B">
      <w:pPr>
        <w:pStyle w:val="PL"/>
      </w:pPr>
      <w:r>
        <w:t xml:space="preserve">    }</w:t>
      </w:r>
    </w:p>
    <w:p w14:paraId="0A55F70D" w14:textId="77777777" w:rsidR="005E5B5B" w:rsidRDefault="005E5B5B" w:rsidP="005E5B5B">
      <w:pPr>
        <w:pStyle w:val="PL"/>
      </w:pPr>
      <w:r>
        <w:t xml:space="preserve">    </w:t>
      </w:r>
    </w:p>
    <w:p w14:paraId="1EF3720F" w14:textId="77777777" w:rsidR="005E5B5B" w:rsidRDefault="005E5B5B" w:rsidP="005E5B5B">
      <w:pPr>
        <w:pStyle w:val="PL"/>
      </w:pPr>
      <w:r>
        <w:t xml:space="preserve">    list amfId {</w:t>
      </w:r>
    </w:p>
    <w:p w14:paraId="7C6B7619" w14:textId="77777777" w:rsidR="005E5B5B" w:rsidRDefault="005E5B5B" w:rsidP="005E5B5B">
      <w:pPr>
        <w:pStyle w:val="PL"/>
      </w:pPr>
      <w:r>
        <w:t xml:space="preserve">      description "AMF Identity.";</w:t>
      </w:r>
    </w:p>
    <w:p w14:paraId="419E9651" w14:textId="77777777" w:rsidR="005E5B5B" w:rsidRDefault="005E5B5B" w:rsidP="005E5B5B">
      <w:pPr>
        <w:pStyle w:val="PL"/>
      </w:pPr>
      <w:r>
        <w:t xml:space="preserve">      min-elements 1;</w:t>
      </w:r>
    </w:p>
    <w:p w14:paraId="7BF9775D" w14:textId="77777777" w:rsidR="005E5B5B" w:rsidRDefault="005E5B5B" w:rsidP="005E5B5B">
      <w:pPr>
        <w:pStyle w:val="PL"/>
      </w:pPr>
      <w:r>
        <w:t xml:space="preserve">      max-elements 1;</w:t>
      </w:r>
    </w:p>
    <w:p w14:paraId="2C65381A" w14:textId="77777777" w:rsidR="005E5B5B" w:rsidRDefault="005E5B5B" w:rsidP="005E5B5B">
      <w:pPr>
        <w:pStyle w:val="PL"/>
      </w:pPr>
      <w:r>
        <w:t xml:space="preserve">      key "amfRegionId amfSetId amfPointer";</w:t>
      </w:r>
    </w:p>
    <w:p w14:paraId="4226071A" w14:textId="77777777" w:rsidR="005E5B5B" w:rsidRDefault="005E5B5B" w:rsidP="005E5B5B">
      <w:pPr>
        <w:pStyle w:val="PL"/>
      </w:pPr>
      <w:r>
        <w:t xml:space="preserve">      uses types3gpp:AmfIdentifier;</w:t>
      </w:r>
    </w:p>
    <w:p w14:paraId="47EB3920" w14:textId="77777777" w:rsidR="005E5B5B" w:rsidRDefault="005E5B5B" w:rsidP="005E5B5B">
      <w:pPr>
        <w:pStyle w:val="PL"/>
      </w:pPr>
      <w:r>
        <w:t xml:space="preserve">    }</w:t>
      </w:r>
    </w:p>
    <w:p w14:paraId="25FB61CF" w14:textId="77777777" w:rsidR="005E5B5B" w:rsidRDefault="005E5B5B" w:rsidP="005E5B5B">
      <w:pPr>
        <w:pStyle w:val="PL"/>
      </w:pPr>
      <w:r>
        <w:t xml:space="preserve">  }</w:t>
      </w:r>
    </w:p>
    <w:p w14:paraId="37E40C3B" w14:textId="77777777" w:rsidR="005E5B5B" w:rsidRDefault="005E5B5B" w:rsidP="005E5B5B">
      <w:pPr>
        <w:pStyle w:val="PL"/>
      </w:pPr>
      <w:r>
        <w:t xml:space="preserve">  </w:t>
      </w:r>
    </w:p>
    <w:p w14:paraId="42B5F898" w14:textId="77777777" w:rsidR="005E5B5B" w:rsidRDefault="005E5B5B" w:rsidP="005E5B5B">
      <w:pPr>
        <w:pStyle w:val="PL"/>
      </w:pPr>
      <w:r>
        <w:t xml:space="preserve">  grouping Tai {</w:t>
      </w:r>
    </w:p>
    <w:p w14:paraId="5A0EABCB" w14:textId="77777777" w:rsidR="005E5B5B" w:rsidRDefault="005E5B5B" w:rsidP="005E5B5B">
      <w:pPr>
        <w:pStyle w:val="PL"/>
      </w:pPr>
      <w:r>
        <w:t xml:space="preserve">    list plmnId {</w:t>
      </w:r>
    </w:p>
    <w:p w14:paraId="7FE17D02" w14:textId="77777777" w:rsidR="005E5B5B" w:rsidRDefault="005E5B5B" w:rsidP="005E5B5B">
      <w:pPr>
        <w:pStyle w:val="PL"/>
      </w:pPr>
      <w:r>
        <w:t xml:space="preserve">      description "PLMN Identity.";</w:t>
      </w:r>
    </w:p>
    <w:p w14:paraId="0885B602" w14:textId="77777777" w:rsidR="005E5B5B" w:rsidRDefault="005E5B5B" w:rsidP="005E5B5B">
      <w:pPr>
        <w:pStyle w:val="PL"/>
      </w:pPr>
      <w:r>
        <w:t xml:space="preserve">      min-elements 1;</w:t>
      </w:r>
    </w:p>
    <w:p w14:paraId="0CA41D02" w14:textId="77777777" w:rsidR="005E5B5B" w:rsidRDefault="005E5B5B" w:rsidP="005E5B5B">
      <w:pPr>
        <w:pStyle w:val="PL"/>
      </w:pPr>
      <w:r>
        <w:t xml:space="preserve">      max-elements 1;</w:t>
      </w:r>
    </w:p>
    <w:p w14:paraId="0EF984A3" w14:textId="77777777" w:rsidR="005E5B5B" w:rsidRDefault="005E5B5B" w:rsidP="005E5B5B">
      <w:pPr>
        <w:pStyle w:val="PL"/>
      </w:pPr>
      <w:r>
        <w:t xml:space="preserve">      key "mcc mnc";</w:t>
      </w:r>
    </w:p>
    <w:p w14:paraId="15620974" w14:textId="77777777" w:rsidR="005E5B5B" w:rsidRDefault="005E5B5B" w:rsidP="005E5B5B">
      <w:pPr>
        <w:pStyle w:val="PL"/>
      </w:pPr>
      <w:r>
        <w:t xml:space="preserve">      uses types3gpp:PLMNId;</w:t>
      </w:r>
    </w:p>
    <w:p w14:paraId="6D116F5E" w14:textId="77777777" w:rsidR="005E5B5B" w:rsidRDefault="005E5B5B" w:rsidP="005E5B5B">
      <w:pPr>
        <w:pStyle w:val="PL"/>
      </w:pPr>
      <w:r>
        <w:t xml:space="preserve">    }</w:t>
      </w:r>
    </w:p>
    <w:p w14:paraId="50EA6D3F" w14:textId="77777777" w:rsidR="005E5B5B" w:rsidRDefault="005E5B5B" w:rsidP="005E5B5B">
      <w:pPr>
        <w:pStyle w:val="PL"/>
      </w:pPr>
      <w:r>
        <w:t xml:space="preserve">    </w:t>
      </w:r>
    </w:p>
    <w:p w14:paraId="4C6DECB7" w14:textId="77777777" w:rsidR="005E5B5B" w:rsidRDefault="005E5B5B" w:rsidP="005E5B5B">
      <w:pPr>
        <w:pStyle w:val="PL"/>
      </w:pPr>
      <w:r>
        <w:t xml:space="preserve">    leaf tac { type types3gpp:Tac; }</w:t>
      </w:r>
    </w:p>
    <w:p w14:paraId="301F18B9" w14:textId="77777777" w:rsidR="005E5B5B" w:rsidRDefault="005E5B5B" w:rsidP="005E5B5B">
      <w:pPr>
        <w:pStyle w:val="PL"/>
      </w:pPr>
      <w:r>
        <w:t xml:space="preserve">  }</w:t>
      </w:r>
    </w:p>
    <w:p w14:paraId="34044ECB" w14:textId="77777777" w:rsidR="005E5B5B" w:rsidRDefault="005E5B5B" w:rsidP="005E5B5B">
      <w:pPr>
        <w:pStyle w:val="PL"/>
      </w:pPr>
      <w:r>
        <w:t xml:space="preserve">  </w:t>
      </w:r>
    </w:p>
    <w:p w14:paraId="244F9691" w14:textId="77777777" w:rsidR="005E5B5B" w:rsidRDefault="005E5B5B" w:rsidP="005E5B5B">
      <w:pPr>
        <w:pStyle w:val="PL"/>
      </w:pPr>
      <w:r>
        <w:t xml:space="preserve">  grouping InterfaceUpfInfoItem {</w:t>
      </w:r>
    </w:p>
    <w:p w14:paraId="1C5003D5" w14:textId="77777777" w:rsidR="005E5B5B" w:rsidRDefault="005E5B5B" w:rsidP="005E5B5B">
      <w:pPr>
        <w:pStyle w:val="PL"/>
      </w:pPr>
      <w:r>
        <w:t xml:space="preserve">    leaf interfaceType {</w:t>
      </w:r>
    </w:p>
    <w:p w14:paraId="44AFBCF9" w14:textId="77777777" w:rsidR="005E5B5B" w:rsidRDefault="005E5B5B" w:rsidP="005E5B5B">
      <w:pPr>
        <w:pStyle w:val="PL"/>
      </w:pPr>
      <w:r>
        <w:t xml:space="preserve">      description "User Plane interface type.";</w:t>
      </w:r>
    </w:p>
    <w:p w14:paraId="24F177F2" w14:textId="77777777" w:rsidR="005E5B5B" w:rsidRDefault="005E5B5B" w:rsidP="005E5B5B">
      <w:pPr>
        <w:pStyle w:val="PL"/>
      </w:pPr>
      <w:r>
        <w:t xml:space="preserve">      mandatory true;</w:t>
      </w:r>
    </w:p>
    <w:p w14:paraId="5E93506F" w14:textId="77777777" w:rsidR="005E5B5B" w:rsidRDefault="005E5B5B" w:rsidP="005E5B5B">
      <w:pPr>
        <w:pStyle w:val="PL"/>
      </w:pPr>
      <w:r>
        <w:t xml:space="preserve">      type UPInterfaceType;</w:t>
      </w:r>
    </w:p>
    <w:p w14:paraId="5481A424" w14:textId="77777777" w:rsidR="005E5B5B" w:rsidRDefault="005E5B5B" w:rsidP="005E5B5B">
      <w:pPr>
        <w:pStyle w:val="PL"/>
      </w:pPr>
      <w:r>
        <w:t xml:space="preserve">    }</w:t>
      </w:r>
    </w:p>
    <w:p w14:paraId="0C82CF8D" w14:textId="77777777" w:rsidR="005E5B5B" w:rsidRDefault="005E5B5B" w:rsidP="005E5B5B">
      <w:pPr>
        <w:pStyle w:val="PL"/>
      </w:pPr>
      <w:r>
        <w:t xml:space="preserve">    </w:t>
      </w:r>
    </w:p>
    <w:p w14:paraId="1160F8DE" w14:textId="77777777" w:rsidR="005E5B5B" w:rsidRDefault="005E5B5B" w:rsidP="005E5B5B">
      <w:pPr>
        <w:pStyle w:val="PL"/>
      </w:pPr>
      <w:r>
        <w:t xml:space="preserve">    ////At least one of the addressing parameters (ipv4address, ipv6adress or endpointFqdn) shall be included in the InterfaceUpfInfoItem.</w:t>
      </w:r>
    </w:p>
    <w:p w14:paraId="5038094E" w14:textId="77777777" w:rsidR="005E5B5B" w:rsidRDefault="005E5B5B" w:rsidP="005E5B5B">
      <w:pPr>
        <w:pStyle w:val="PL"/>
      </w:pPr>
      <w:r>
        <w:t xml:space="preserve">    choice address {</w:t>
      </w:r>
    </w:p>
    <w:p w14:paraId="10C9D912" w14:textId="77777777" w:rsidR="005E5B5B" w:rsidRDefault="005E5B5B" w:rsidP="005E5B5B">
      <w:pPr>
        <w:pStyle w:val="PL"/>
      </w:pPr>
      <w:r>
        <w:t xml:space="preserve">      case ipv4EndpointAddresses {</w:t>
      </w:r>
    </w:p>
    <w:p w14:paraId="2A9931F3" w14:textId="77777777" w:rsidR="005E5B5B" w:rsidRDefault="005E5B5B" w:rsidP="005E5B5B">
      <w:pPr>
        <w:pStyle w:val="PL"/>
      </w:pPr>
      <w:r>
        <w:t xml:space="preserve">        leaf-list ipv4EndpointAddresses {</w:t>
      </w:r>
    </w:p>
    <w:p w14:paraId="521E09C6" w14:textId="77777777" w:rsidR="005E5B5B" w:rsidRDefault="005E5B5B" w:rsidP="005E5B5B">
      <w:pPr>
        <w:pStyle w:val="PL"/>
      </w:pPr>
      <w:r>
        <w:t xml:space="preserve">          description "Available endpoint IPv4 address(es) of the User Plane interface.";</w:t>
      </w:r>
    </w:p>
    <w:p w14:paraId="6569CA3E" w14:textId="77777777" w:rsidR="005E5B5B" w:rsidRDefault="005E5B5B" w:rsidP="005E5B5B">
      <w:pPr>
        <w:pStyle w:val="PL"/>
      </w:pPr>
      <w:r>
        <w:t xml:space="preserve">          //conditional support</w:t>
      </w:r>
    </w:p>
    <w:p w14:paraId="26809A25" w14:textId="77777777" w:rsidR="005E5B5B" w:rsidRDefault="005E5B5B" w:rsidP="005E5B5B">
      <w:pPr>
        <w:pStyle w:val="PL"/>
      </w:pPr>
      <w:r>
        <w:t xml:space="preserve">          min-elements 1;</w:t>
      </w:r>
    </w:p>
    <w:p w14:paraId="2EA64D51" w14:textId="77777777" w:rsidR="005E5B5B" w:rsidRDefault="005E5B5B" w:rsidP="005E5B5B">
      <w:pPr>
        <w:pStyle w:val="PL"/>
      </w:pPr>
      <w:r>
        <w:t xml:space="preserve">          type inet:ipv4-address;</w:t>
      </w:r>
    </w:p>
    <w:p w14:paraId="3CF0E807" w14:textId="77777777" w:rsidR="005E5B5B" w:rsidRDefault="005E5B5B" w:rsidP="005E5B5B">
      <w:pPr>
        <w:pStyle w:val="PL"/>
      </w:pPr>
      <w:r>
        <w:t xml:space="preserve">        }</w:t>
      </w:r>
    </w:p>
    <w:p w14:paraId="010238F3" w14:textId="77777777" w:rsidR="005E5B5B" w:rsidRDefault="005E5B5B" w:rsidP="005E5B5B">
      <w:pPr>
        <w:pStyle w:val="PL"/>
      </w:pPr>
      <w:r>
        <w:t xml:space="preserve">      }</w:t>
      </w:r>
    </w:p>
    <w:p w14:paraId="4D4F850A" w14:textId="77777777" w:rsidR="005E5B5B" w:rsidRDefault="005E5B5B" w:rsidP="005E5B5B">
      <w:pPr>
        <w:pStyle w:val="PL"/>
      </w:pPr>
      <w:r>
        <w:t xml:space="preserve">    </w:t>
      </w:r>
    </w:p>
    <w:p w14:paraId="7EAFA466" w14:textId="77777777" w:rsidR="005E5B5B" w:rsidRDefault="005E5B5B" w:rsidP="005E5B5B">
      <w:pPr>
        <w:pStyle w:val="PL"/>
      </w:pPr>
      <w:r>
        <w:t xml:space="preserve">      case ipv6EndpointAddresses {</w:t>
      </w:r>
    </w:p>
    <w:p w14:paraId="3342EB92" w14:textId="77777777" w:rsidR="005E5B5B" w:rsidRDefault="005E5B5B" w:rsidP="005E5B5B">
      <w:pPr>
        <w:pStyle w:val="PL"/>
      </w:pPr>
      <w:r>
        <w:t xml:space="preserve">        leaf-list ipv6EndpointAddresses {</w:t>
      </w:r>
    </w:p>
    <w:p w14:paraId="29540619" w14:textId="77777777" w:rsidR="005E5B5B" w:rsidRDefault="005E5B5B" w:rsidP="005E5B5B">
      <w:pPr>
        <w:pStyle w:val="PL"/>
      </w:pPr>
      <w:r>
        <w:t xml:space="preserve">          description "Available endpoint IPv6 address(es) of the User Plane interface.";</w:t>
      </w:r>
    </w:p>
    <w:p w14:paraId="177AC08E" w14:textId="77777777" w:rsidR="005E5B5B" w:rsidRDefault="005E5B5B" w:rsidP="005E5B5B">
      <w:pPr>
        <w:pStyle w:val="PL"/>
      </w:pPr>
      <w:r>
        <w:t xml:space="preserve">          //conditional support</w:t>
      </w:r>
    </w:p>
    <w:p w14:paraId="5B39C866" w14:textId="77777777" w:rsidR="005E5B5B" w:rsidRDefault="005E5B5B" w:rsidP="005E5B5B">
      <w:pPr>
        <w:pStyle w:val="PL"/>
      </w:pPr>
      <w:r>
        <w:t xml:space="preserve">          min-elements 1;</w:t>
      </w:r>
    </w:p>
    <w:p w14:paraId="52C9CF77" w14:textId="77777777" w:rsidR="005E5B5B" w:rsidRDefault="005E5B5B" w:rsidP="005E5B5B">
      <w:pPr>
        <w:pStyle w:val="PL"/>
      </w:pPr>
      <w:r>
        <w:t xml:space="preserve">          type inet:ipv6-address;</w:t>
      </w:r>
    </w:p>
    <w:p w14:paraId="2328DCFA" w14:textId="77777777" w:rsidR="005E5B5B" w:rsidRDefault="005E5B5B" w:rsidP="005E5B5B">
      <w:pPr>
        <w:pStyle w:val="PL"/>
      </w:pPr>
      <w:r>
        <w:t xml:space="preserve">        }</w:t>
      </w:r>
    </w:p>
    <w:p w14:paraId="71B22701" w14:textId="77777777" w:rsidR="005E5B5B" w:rsidRDefault="005E5B5B" w:rsidP="005E5B5B">
      <w:pPr>
        <w:pStyle w:val="PL"/>
      </w:pPr>
      <w:r>
        <w:t xml:space="preserve">      }</w:t>
      </w:r>
    </w:p>
    <w:p w14:paraId="5A8F3671" w14:textId="77777777" w:rsidR="005E5B5B" w:rsidRDefault="005E5B5B" w:rsidP="005E5B5B">
      <w:pPr>
        <w:pStyle w:val="PL"/>
      </w:pPr>
      <w:r>
        <w:t xml:space="preserve">    </w:t>
      </w:r>
    </w:p>
    <w:p w14:paraId="4328683D" w14:textId="77777777" w:rsidR="005E5B5B" w:rsidRDefault="005E5B5B" w:rsidP="005E5B5B">
      <w:pPr>
        <w:pStyle w:val="PL"/>
      </w:pPr>
      <w:r>
        <w:t xml:space="preserve">      case endpointFqdn {</w:t>
      </w:r>
    </w:p>
    <w:p w14:paraId="0033C82D" w14:textId="77777777" w:rsidR="005E5B5B" w:rsidRDefault="005E5B5B" w:rsidP="005E5B5B">
      <w:pPr>
        <w:pStyle w:val="PL"/>
      </w:pPr>
      <w:r>
        <w:t xml:space="preserve">        leaf endpointFqdn {</w:t>
      </w:r>
    </w:p>
    <w:p w14:paraId="5D931BEB" w14:textId="77777777" w:rsidR="005E5B5B" w:rsidRDefault="005E5B5B" w:rsidP="005E5B5B">
      <w:pPr>
        <w:pStyle w:val="PL"/>
      </w:pPr>
      <w:r>
        <w:t xml:space="preserve">          description "FQDN of available endpoint of the User Plane interface.";</w:t>
      </w:r>
    </w:p>
    <w:p w14:paraId="6FA301B4" w14:textId="77777777" w:rsidR="005E5B5B" w:rsidRDefault="005E5B5B" w:rsidP="005E5B5B">
      <w:pPr>
        <w:pStyle w:val="PL"/>
      </w:pPr>
      <w:r>
        <w:t xml:space="preserve">          //conditional support</w:t>
      </w:r>
    </w:p>
    <w:p w14:paraId="5B853DDE" w14:textId="77777777" w:rsidR="005E5B5B" w:rsidRDefault="005E5B5B" w:rsidP="005E5B5B">
      <w:pPr>
        <w:pStyle w:val="PL"/>
      </w:pPr>
      <w:r>
        <w:t xml:space="preserve">          type inet:domain-name;</w:t>
      </w:r>
    </w:p>
    <w:p w14:paraId="21A341A5" w14:textId="77777777" w:rsidR="005E5B5B" w:rsidRDefault="005E5B5B" w:rsidP="005E5B5B">
      <w:pPr>
        <w:pStyle w:val="PL"/>
      </w:pPr>
      <w:r>
        <w:t xml:space="preserve">        }</w:t>
      </w:r>
    </w:p>
    <w:p w14:paraId="0F1A222C" w14:textId="77777777" w:rsidR="005E5B5B" w:rsidRDefault="005E5B5B" w:rsidP="005E5B5B">
      <w:pPr>
        <w:pStyle w:val="PL"/>
      </w:pPr>
      <w:r>
        <w:t xml:space="preserve">      }</w:t>
      </w:r>
    </w:p>
    <w:p w14:paraId="789DB38B" w14:textId="77777777" w:rsidR="005E5B5B" w:rsidRDefault="005E5B5B" w:rsidP="005E5B5B">
      <w:pPr>
        <w:pStyle w:val="PL"/>
      </w:pPr>
      <w:r>
        <w:t xml:space="preserve">    }</w:t>
      </w:r>
    </w:p>
    <w:p w14:paraId="54FDD93A" w14:textId="77777777" w:rsidR="005E5B5B" w:rsidRDefault="005E5B5B" w:rsidP="005E5B5B">
      <w:pPr>
        <w:pStyle w:val="PL"/>
      </w:pPr>
      <w:r>
        <w:t xml:space="preserve">    </w:t>
      </w:r>
    </w:p>
    <w:p w14:paraId="2983581E" w14:textId="77777777" w:rsidR="005E5B5B" w:rsidRDefault="005E5B5B" w:rsidP="005E5B5B">
      <w:pPr>
        <w:pStyle w:val="PL"/>
      </w:pPr>
      <w:r>
        <w:t xml:space="preserve">    leaf networkInstance {</w:t>
      </w:r>
    </w:p>
    <w:p w14:paraId="2ED84CC5" w14:textId="77777777" w:rsidR="005E5B5B" w:rsidRDefault="005E5B5B" w:rsidP="005E5B5B">
      <w:pPr>
        <w:pStyle w:val="PL"/>
      </w:pPr>
      <w:r>
        <w:t xml:space="preserve">      description "Network Instance associated to the User Plane interface.";</w:t>
      </w:r>
    </w:p>
    <w:p w14:paraId="3B05DB30" w14:textId="77777777" w:rsidR="005E5B5B" w:rsidRDefault="005E5B5B" w:rsidP="005E5B5B">
      <w:pPr>
        <w:pStyle w:val="PL"/>
      </w:pPr>
      <w:r>
        <w:t xml:space="preserve">      //optional support</w:t>
      </w:r>
    </w:p>
    <w:p w14:paraId="6AB68E10" w14:textId="77777777" w:rsidR="005E5B5B" w:rsidRDefault="005E5B5B" w:rsidP="005E5B5B">
      <w:pPr>
        <w:pStyle w:val="PL"/>
      </w:pPr>
      <w:r>
        <w:t xml:space="preserve">      type string;</w:t>
      </w:r>
    </w:p>
    <w:p w14:paraId="7874DC8B" w14:textId="77777777" w:rsidR="005E5B5B" w:rsidRDefault="005E5B5B" w:rsidP="005E5B5B">
      <w:pPr>
        <w:pStyle w:val="PL"/>
      </w:pPr>
      <w:r>
        <w:t xml:space="preserve">    }</w:t>
      </w:r>
    </w:p>
    <w:p w14:paraId="363DAD71" w14:textId="77777777" w:rsidR="005E5B5B" w:rsidRDefault="005E5B5B" w:rsidP="005E5B5B">
      <w:pPr>
        <w:pStyle w:val="PL"/>
      </w:pPr>
      <w:r>
        <w:t xml:space="preserve">  }</w:t>
      </w:r>
    </w:p>
    <w:p w14:paraId="7733A615" w14:textId="77777777" w:rsidR="005E5B5B" w:rsidRDefault="005E5B5B" w:rsidP="005E5B5B">
      <w:pPr>
        <w:pStyle w:val="PL"/>
      </w:pPr>
      <w:r>
        <w:t xml:space="preserve">  </w:t>
      </w:r>
    </w:p>
    <w:p w14:paraId="13777243" w14:textId="77777777" w:rsidR="005E5B5B" w:rsidRDefault="005E5B5B" w:rsidP="005E5B5B">
      <w:pPr>
        <w:pStyle w:val="PL"/>
      </w:pPr>
      <w:r>
        <w:t xml:space="preserve">  typedef UPInterfaceType {</w:t>
      </w:r>
    </w:p>
    <w:p w14:paraId="686726EA" w14:textId="77777777" w:rsidR="005E5B5B" w:rsidRDefault="005E5B5B" w:rsidP="005E5B5B">
      <w:pPr>
        <w:pStyle w:val="PL"/>
      </w:pPr>
      <w:r>
        <w:t xml:space="preserve">    type enumeration {</w:t>
      </w:r>
    </w:p>
    <w:p w14:paraId="584CD026" w14:textId="77777777" w:rsidR="005E5B5B" w:rsidRDefault="005E5B5B" w:rsidP="005E5B5B">
      <w:pPr>
        <w:pStyle w:val="PL"/>
      </w:pPr>
      <w:r>
        <w:t xml:space="preserve">      enum N3;</w:t>
      </w:r>
    </w:p>
    <w:p w14:paraId="15DA2649" w14:textId="77777777" w:rsidR="005E5B5B" w:rsidRDefault="005E5B5B" w:rsidP="005E5B5B">
      <w:pPr>
        <w:pStyle w:val="PL"/>
      </w:pPr>
      <w:r>
        <w:t xml:space="preserve">      enum N6;</w:t>
      </w:r>
    </w:p>
    <w:p w14:paraId="6CFB883F" w14:textId="77777777" w:rsidR="005E5B5B" w:rsidRDefault="005E5B5B" w:rsidP="005E5B5B">
      <w:pPr>
        <w:pStyle w:val="PL"/>
      </w:pPr>
      <w:r>
        <w:t xml:space="preserve">      enum N9;</w:t>
      </w:r>
    </w:p>
    <w:p w14:paraId="08A6CEE7" w14:textId="77777777" w:rsidR="005E5B5B" w:rsidRDefault="005E5B5B" w:rsidP="005E5B5B">
      <w:pPr>
        <w:pStyle w:val="PL"/>
      </w:pPr>
      <w:r>
        <w:t xml:space="preserve">    }</w:t>
      </w:r>
    </w:p>
    <w:p w14:paraId="025C2AB2" w14:textId="77777777" w:rsidR="005E5B5B" w:rsidRDefault="005E5B5B" w:rsidP="005E5B5B">
      <w:pPr>
        <w:pStyle w:val="PL"/>
      </w:pPr>
      <w:r>
        <w:t xml:space="preserve">  }</w:t>
      </w:r>
    </w:p>
    <w:p w14:paraId="24DE99AD" w14:textId="77777777" w:rsidR="005E5B5B" w:rsidRDefault="005E5B5B" w:rsidP="005E5B5B">
      <w:pPr>
        <w:pStyle w:val="PL"/>
      </w:pPr>
      <w:r>
        <w:t xml:space="preserve">  </w:t>
      </w:r>
    </w:p>
    <w:p w14:paraId="0ABA3F5F" w14:textId="77777777" w:rsidR="005E5B5B" w:rsidRDefault="005E5B5B" w:rsidP="005E5B5B">
      <w:pPr>
        <w:pStyle w:val="PL"/>
      </w:pPr>
      <w:r>
        <w:t xml:space="preserve">  grouping TaiRange {</w:t>
      </w:r>
    </w:p>
    <w:p w14:paraId="261DC880" w14:textId="77777777" w:rsidR="005E5B5B" w:rsidRDefault="005E5B5B" w:rsidP="005E5B5B">
      <w:pPr>
        <w:pStyle w:val="PL"/>
      </w:pPr>
      <w:r>
        <w:t xml:space="preserve">    list plmnId {</w:t>
      </w:r>
    </w:p>
    <w:p w14:paraId="5FA197B0" w14:textId="77777777" w:rsidR="005E5B5B" w:rsidRDefault="005E5B5B" w:rsidP="005E5B5B">
      <w:pPr>
        <w:pStyle w:val="PL"/>
      </w:pPr>
      <w:r>
        <w:t xml:space="preserve">      description "PLMN ID related to the TacRange.";</w:t>
      </w:r>
    </w:p>
    <w:p w14:paraId="554515D3" w14:textId="77777777" w:rsidR="005E5B5B" w:rsidRDefault="005E5B5B" w:rsidP="005E5B5B">
      <w:pPr>
        <w:pStyle w:val="PL"/>
      </w:pPr>
      <w:r>
        <w:t xml:space="preserve">      min-elements 1;</w:t>
      </w:r>
    </w:p>
    <w:p w14:paraId="56632627" w14:textId="77777777" w:rsidR="005E5B5B" w:rsidRDefault="005E5B5B" w:rsidP="005E5B5B">
      <w:pPr>
        <w:pStyle w:val="PL"/>
      </w:pPr>
      <w:r>
        <w:t xml:space="preserve">      max-elements 1;</w:t>
      </w:r>
    </w:p>
    <w:p w14:paraId="34BB9297" w14:textId="77777777" w:rsidR="005E5B5B" w:rsidRDefault="005E5B5B" w:rsidP="005E5B5B">
      <w:pPr>
        <w:pStyle w:val="PL"/>
      </w:pPr>
      <w:r>
        <w:t xml:space="preserve">      key "mcc mnc";</w:t>
      </w:r>
    </w:p>
    <w:p w14:paraId="1AF37E54" w14:textId="77777777" w:rsidR="005E5B5B" w:rsidRDefault="005E5B5B" w:rsidP="005E5B5B">
      <w:pPr>
        <w:pStyle w:val="PL"/>
      </w:pPr>
      <w:r>
        <w:t xml:space="preserve">      uses types3gpp:PLMNId;</w:t>
      </w:r>
    </w:p>
    <w:p w14:paraId="0A421D55" w14:textId="77777777" w:rsidR="005E5B5B" w:rsidRDefault="005E5B5B" w:rsidP="005E5B5B">
      <w:pPr>
        <w:pStyle w:val="PL"/>
      </w:pPr>
      <w:r>
        <w:t xml:space="preserve">    }</w:t>
      </w:r>
    </w:p>
    <w:p w14:paraId="256BFDED" w14:textId="77777777" w:rsidR="005E5B5B" w:rsidRDefault="005E5B5B" w:rsidP="005E5B5B">
      <w:pPr>
        <w:pStyle w:val="PL"/>
      </w:pPr>
      <w:r>
        <w:t xml:space="preserve">    </w:t>
      </w:r>
    </w:p>
    <w:p w14:paraId="3AF941D8" w14:textId="77777777" w:rsidR="005E5B5B" w:rsidRDefault="005E5B5B" w:rsidP="005E5B5B">
      <w:pPr>
        <w:pStyle w:val="PL"/>
      </w:pPr>
      <w:r>
        <w:t xml:space="preserve">    list tacRangeList { //is this key unique</w:t>
      </w:r>
    </w:p>
    <w:p w14:paraId="075FBFA8" w14:textId="77777777" w:rsidR="005E5B5B" w:rsidRDefault="005E5B5B" w:rsidP="005E5B5B">
      <w:pPr>
        <w:pStyle w:val="PL"/>
      </w:pPr>
      <w:r>
        <w:t xml:space="preserve">      description "The range of the TACs.";</w:t>
      </w:r>
    </w:p>
    <w:p w14:paraId="7F484EBE" w14:textId="77777777" w:rsidR="005E5B5B" w:rsidRDefault="005E5B5B" w:rsidP="005E5B5B">
      <w:pPr>
        <w:pStyle w:val="PL"/>
      </w:pPr>
      <w:r>
        <w:t xml:space="preserve">      min-elements 1;</w:t>
      </w:r>
    </w:p>
    <w:p w14:paraId="1401D081" w14:textId="77777777" w:rsidR="005E5B5B" w:rsidRDefault="005E5B5B" w:rsidP="005E5B5B">
      <w:pPr>
        <w:pStyle w:val="PL"/>
      </w:pPr>
      <w:r>
        <w:t xml:space="preserve">      key "start end";</w:t>
      </w:r>
    </w:p>
    <w:p w14:paraId="24A8938C" w14:textId="77777777" w:rsidR="005E5B5B" w:rsidRDefault="005E5B5B" w:rsidP="005E5B5B">
      <w:pPr>
        <w:pStyle w:val="PL"/>
      </w:pPr>
      <w:r>
        <w:t xml:space="preserve">      uses TacRange;</w:t>
      </w:r>
    </w:p>
    <w:p w14:paraId="72311B8D" w14:textId="77777777" w:rsidR="005E5B5B" w:rsidRDefault="005E5B5B" w:rsidP="005E5B5B">
      <w:pPr>
        <w:pStyle w:val="PL"/>
      </w:pPr>
      <w:r>
        <w:t xml:space="preserve">    }</w:t>
      </w:r>
    </w:p>
    <w:p w14:paraId="60FAEB2E" w14:textId="77777777" w:rsidR="005E5B5B" w:rsidRDefault="005E5B5B" w:rsidP="005E5B5B">
      <w:pPr>
        <w:pStyle w:val="PL"/>
      </w:pPr>
      <w:r>
        <w:t xml:space="preserve">  }</w:t>
      </w:r>
    </w:p>
    <w:p w14:paraId="151D2066" w14:textId="77777777" w:rsidR="005E5B5B" w:rsidRDefault="005E5B5B" w:rsidP="005E5B5B">
      <w:pPr>
        <w:pStyle w:val="PL"/>
      </w:pPr>
      <w:r>
        <w:t xml:space="preserve">  </w:t>
      </w:r>
    </w:p>
    <w:p w14:paraId="1970B6FC" w14:textId="77777777" w:rsidR="005E5B5B" w:rsidRDefault="005E5B5B" w:rsidP="005E5B5B">
      <w:pPr>
        <w:pStyle w:val="PL"/>
      </w:pPr>
      <w:r>
        <w:t xml:space="preserve">  typedef AccessType {</w:t>
      </w:r>
    </w:p>
    <w:p w14:paraId="1428916E" w14:textId="77777777" w:rsidR="005E5B5B" w:rsidRDefault="005E5B5B" w:rsidP="005E5B5B">
      <w:pPr>
        <w:pStyle w:val="PL"/>
      </w:pPr>
      <w:r>
        <w:t xml:space="preserve">    type enumeration {</w:t>
      </w:r>
    </w:p>
    <w:p w14:paraId="735FDF0E" w14:textId="77777777" w:rsidR="005E5B5B" w:rsidRDefault="005E5B5B" w:rsidP="005E5B5B">
      <w:pPr>
        <w:pStyle w:val="PL"/>
      </w:pPr>
      <w:r>
        <w:t xml:space="preserve">      enum 3GPP_ACCESS;</w:t>
      </w:r>
    </w:p>
    <w:p w14:paraId="3FFD21D5" w14:textId="77777777" w:rsidR="005E5B5B" w:rsidRDefault="005E5B5B" w:rsidP="005E5B5B">
      <w:pPr>
        <w:pStyle w:val="PL"/>
      </w:pPr>
      <w:r>
        <w:t xml:space="preserve">      enum NON_3GPP_ACCESS;</w:t>
      </w:r>
    </w:p>
    <w:p w14:paraId="6D07CB0F" w14:textId="77777777" w:rsidR="005E5B5B" w:rsidRDefault="005E5B5B" w:rsidP="005E5B5B">
      <w:pPr>
        <w:pStyle w:val="PL"/>
      </w:pPr>
      <w:r>
        <w:t xml:space="preserve">    }</w:t>
      </w:r>
    </w:p>
    <w:p w14:paraId="5F05E0C1" w14:textId="77777777" w:rsidR="005E5B5B" w:rsidRDefault="005E5B5B" w:rsidP="005E5B5B">
      <w:pPr>
        <w:pStyle w:val="PL"/>
      </w:pPr>
      <w:r>
        <w:t xml:space="preserve">  }</w:t>
      </w:r>
    </w:p>
    <w:p w14:paraId="7F8C31F0" w14:textId="77777777" w:rsidR="005E5B5B" w:rsidRDefault="005E5B5B" w:rsidP="005E5B5B">
      <w:pPr>
        <w:pStyle w:val="PL"/>
      </w:pPr>
      <w:r>
        <w:t xml:space="preserve">  </w:t>
      </w:r>
    </w:p>
    <w:p w14:paraId="4064BE9F" w14:textId="77777777" w:rsidR="005E5B5B" w:rsidRDefault="005E5B5B" w:rsidP="005E5B5B">
      <w:pPr>
        <w:pStyle w:val="PL"/>
      </w:pPr>
      <w:r>
        <w:t xml:space="preserve">  grouping N2InterfaceAmfInfo {</w:t>
      </w:r>
    </w:p>
    <w:p w14:paraId="73F1AC1B" w14:textId="77777777" w:rsidR="005E5B5B" w:rsidRDefault="005E5B5B" w:rsidP="005E5B5B">
      <w:pPr>
        <w:pStyle w:val="PL"/>
      </w:pPr>
      <w:r>
        <w:t xml:space="preserve">    //At least one of the addressing parameters (ipv4address or ipv6adress) shall be included.</w:t>
      </w:r>
    </w:p>
    <w:p w14:paraId="1964798D" w14:textId="77777777" w:rsidR="005E5B5B" w:rsidRDefault="005E5B5B" w:rsidP="005E5B5B">
      <w:pPr>
        <w:pStyle w:val="PL"/>
      </w:pPr>
      <w:r>
        <w:t xml:space="preserve">    choice address {</w:t>
      </w:r>
    </w:p>
    <w:p w14:paraId="3E97E5DF" w14:textId="77777777" w:rsidR="005E5B5B" w:rsidRDefault="005E5B5B" w:rsidP="005E5B5B">
      <w:pPr>
        <w:pStyle w:val="PL"/>
      </w:pPr>
      <w:r>
        <w:t xml:space="preserve">      case ipv4EndpointAddress {</w:t>
      </w:r>
    </w:p>
    <w:p w14:paraId="645A7912" w14:textId="77777777" w:rsidR="005E5B5B" w:rsidRDefault="005E5B5B" w:rsidP="005E5B5B">
      <w:pPr>
        <w:pStyle w:val="PL"/>
      </w:pPr>
      <w:r>
        <w:t xml:space="preserve">        leaf-list ipv4EndpointAddress {</w:t>
      </w:r>
    </w:p>
    <w:p w14:paraId="7DE3984D" w14:textId="77777777" w:rsidR="005E5B5B" w:rsidRDefault="005E5B5B" w:rsidP="005E5B5B">
      <w:pPr>
        <w:pStyle w:val="PL"/>
      </w:pPr>
      <w:r>
        <w:t xml:space="preserve">          description "Available AMF endpoint IPv4 address(es) for N2.";</w:t>
      </w:r>
    </w:p>
    <w:p w14:paraId="1F56D057" w14:textId="77777777" w:rsidR="005E5B5B" w:rsidRDefault="005E5B5B" w:rsidP="005E5B5B">
      <w:pPr>
        <w:pStyle w:val="PL"/>
      </w:pPr>
      <w:r>
        <w:t xml:space="preserve">          //conditional support</w:t>
      </w:r>
    </w:p>
    <w:p w14:paraId="60835193" w14:textId="77777777" w:rsidR="005E5B5B" w:rsidRDefault="005E5B5B" w:rsidP="005E5B5B">
      <w:pPr>
        <w:pStyle w:val="PL"/>
      </w:pPr>
      <w:r>
        <w:t xml:space="preserve">          min-elements 1;</w:t>
      </w:r>
    </w:p>
    <w:p w14:paraId="28DD688B" w14:textId="77777777" w:rsidR="005E5B5B" w:rsidRDefault="005E5B5B" w:rsidP="005E5B5B">
      <w:pPr>
        <w:pStyle w:val="PL"/>
      </w:pPr>
      <w:r>
        <w:t xml:space="preserve">          type inet:ipv4-address;</w:t>
      </w:r>
    </w:p>
    <w:p w14:paraId="510064CD" w14:textId="77777777" w:rsidR="005E5B5B" w:rsidRDefault="005E5B5B" w:rsidP="005E5B5B">
      <w:pPr>
        <w:pStyle w:val="PL"/>
      </w:pPr>
      <w:r>
        <w:t xml:space="preserve">        }</w:t>
      </w:r>
    </w:p>
    <w:p w14:paraId="1727F12E" w14:textId="77777777" w:rsidR="005E5B5B" w:rsidRDefault="005E5B5B" w:rsidP="005E5B5B">
      <w:pPr>
        <w:pStyle w:val="PL"/>
      </w:pPr>
      <w:r>
        <w:t xml:space="preserve">      }</w:t>
      </w:r>
    </w:p>
    <w:p w14:paraId="725C29FB" w14:textId="77777777" w:rsidR="005E5B5B" w:rsidRDefault="005E5B5B" w:rsidP="005E5B5B">
      <w:pPr>
        <w:pStyle w:val="PL"/>
      </w:pPr>
      <w:r>
        <w:t xml:space="preserve">    </w:t>
      </w:r>
    </w:p>
    <w:p w14:paraId="54C36BD5" w14:textId="77777777" w:rsidR="005E5B5B" w:rsidRDefault="005E5B5B" w:rsidP="005E5B5B">
      <w:pPr>
        <w:pStyle w:val="PL"/>
      </w:pPr>
      <w:r>
        <w:t xml:space="preserve">      case ipv6EndpointAddress {</w:t>
      </w:r>
    </w:p>
    <w:p w14:paraId="680CA8B6" w14:textId="77777777" w:rsidR="005E5B5B" w:rsidRDefault="005E5B5B" w:rsidP="005E5B5B">
      <w:pPr>
        <w:pStyle w:val="PL"/>
      </w:pPr>
      <w:r>
        <w:t xml:space="preserve">        leaf-list ipv6EndpointAddress {</w:t>
      </w:r>
    </w:p>
    <w:p w14:paraId="48B14241" w14:textId="77777777" w:rsidR="005E5B5B" w:rsidRDefault="005E5B5B" w:rsidP="005E5B5B">
      <w:pPr>
        <w:pStyle w:val="PL"/>
      </w:pPr>
      <w:r>
        <w:t xml:space="preserve">          description "Available AMF endpoint IPv6 address(es) for N2.";</w:t>
      </w:r>
    </w:p>
    <w:p w14:paraId="5347A648" w14:textId="77777777" w:rsidR="005E5B5B" w:rsidRDefault="005E5B5B" w:rsidP="005E5B5B">
      <w:pPr>
        <w:pStyle w:val="PL"/>
      </w:pPr>
      <w:r>
        <w:t xml:space="preserve">          //conditional support</w:t>
      </w:r>
    </w:p>
    <w:p w14:paraId="7EC2FCDB" w14:textId="77777777" w:rsidR="005E5B5B" w:rsidRDefault="005E5B5B" w:rsidP="005E5B5B">
      <w:pPr>
        <w:pStyle w:val="PL"/>
      </w:pPr>
      <w:r>
        <w:t xml:space="preserve">          min-elements 1;</w:t>
      </w:r>
    </w:p>
    <w:p w14:paraId="196B628F" w14:textId="77777777" w:rsidR="005E5B5B" w:rsidRDefault="005E5B5B" w:rsidP="005E5B5B">
      <w:pPr>
        <w:pStyle w:val="PL"/>
      </w:pPr>
      <w:r>
        <w:t xml:space="preserve">          type inet:ipv6-address;</w:t>
      </w:r>
    </w:p>
    <w:p w14:paraId="47B0CB4F" w14:textId="77777777" w:rsidR="005E5B5B" w:rsidRDefault="005E5B5B" w:rsidP="005E5B5B">
      <w:pPr>
        <w:pStyle w:val="PL"/>
      </w:pPr>
      <w:r>
        <w:t xml:space="preserve">        }</w:t>
      </w:r>
    </w:p>
    <w:p w14:paraId="64747ADA" w14:textId="77777777" w:rsidR="005E5B5B" w:rsidRDefault="005E5B5B" w:rsidP="005E5B5B">
      <w:pPr>
        <w:pStyle w:val="PL"/>
      </w:pPr>
      <w:r>
        <w:t xml:space="preserve">      }</w:t>
      </w:r>
    </w:p>
    <w:p w14:paraId="6399DF46" w14:textId="77777777" w:rsidR="005E5B5B" w:rsidRDefault="005E5B5B" w:rsidP="005E5B5B">
      <w:pPr>
        <w:pStyle w:val="PL"/>
      </w:pPr>
      <w:r>
        <w:t xml:space="preserve">    }</w:t>
      </w:r>
    </w:p>
    <w:p w14:paraId="211777B8" w14:textId="77777777" w:rsidR="005E5B5B" w:rsidRDefault="005E5B5B" w:rsidP="005E5B5B">
      <w:pPr>
        <w:pStyle w:val="PL"/>
      </w:pPr>
      <w:r>
        <w:t xml:space="preserve">    </w:t>
      </w:r>
    </w:p>
    <w:p w14:paraId="1C5887EA" w14:textId="77777777" w:rsidR="005E5B5B" w:rsidRDefault="005E5B5B" w:rsidP="005E5B5B">
      <w:pPr>
        <w:pStyle w:val="PL"/>
      </w:pPr>
      <w:r>
        <w:t xml:space="preserve">    leaf amfName {</w:t>
      </w:r>
    </w:p>
    <w:p w14:paraId="0B62ED15" w14:textId="77777777" w:rsidR="005E5B5B" w:rsidRDefault="005E5B5B" w:rsidP="005E5B5B">
      <w:pPr>
        <w:pStyle w:val="PL"/>
      </w:pPr>
      <w:r>
        <w:t xml:space="preserve">      description "AMF name.";</w:t>
      </w:r>
    </w:p>
    <w:p w14:paraId="6D2E06A2" w14:textId="77777777" w:rsidR="005E5B5B" w:rsidRDefault="005E5B5B" w:rsidP="005E5B5B">
      <w:pPr>
        <w:pStyle w:val="PL"/>
      </w:pPr>
      <w:r>
        <w:t xml:space="preserve">      type string;</w:t>
      </w:r>
    </w:p>
    <w:p w14:paraId="19C1640C" w14:textId="77777777" w:rsidR="005E5B5B" w:rsidRDefault="005E5B5B" w:rsidP="005E5B5B">
      <w:pPr>
        <w:pStyle w:val="PL"/>
      </w:pPr>
      <w:r>
        <w:t xml:space="preserve">    }</w:t>
      </w:r>
    </w:p>
    <w:p w14:paraId="2B27E91E" w14:textId="77777777" w:rsidR="005E5B5B" w:rsidRDefault="005E5B5B" w:rsidP="005E5B5B">
      <w:pPr>
        <w:pStyle w:val="PL"/>
      </w:pPr>
      <w:r>
        <w:t xml:space="preserve">  }</w:t>
      </w:r>
    </w:p>
    <w:p w14:paraId="3526E5B0" w14:textId="77777777" w:rsidR="005E5B5B" w:rsidRDefault="005E5B5B" w:rsidP="005E5B5B">
      <w:pPr>
        <w:pStyle w:val="PL"/>
      </w:pPr>
      <w:r>
        <w:t xml:space="preserve">  </w:t>
      </w:r>
    </w:p>
    <w:p w14:paraId="304656D9" w14:textId="77777777" w:rsidR="005E5B5B" w:rsidRDefault="005E5B5B" w:rsidP="005E5B5B">
      <w:pPr>
        <w:pStyle w:val="PL"/>
      </w:pPr>
      <w:r>
        <w:t xml:space="preserve">  grouping sNssaiSmfInfoItem {</w:t>
      </w:r>
    </w:p>
    <w:p w14:paraId="157E885E" w14:textId="77777777" w:rsidR="005E5B5B" w:rsidRDefault="005E5B5B" w:rsidP="005E5B5B">
      <w:pPr>
        <w:pStyle w:val="PL"/>
      </w:pPr>
      <w:r>
        <w:t xml:space="preserve">    list sNssai { //is the key unique</w:t>
      </w:r>
    </w:p>
    <w:p w14:paraId="32424734" w14:textId="77777777" w:rsidR="005E5B5B" w:rsidRDefault="005E5B5B" w:rsidP="005E5B5B">
      <w:pPr>
        <w:pStyle w:val="PL"/>
      </w:pPr>
      <w:r>
        <w:t xml:space="preserve">      description "Supported S-NSSAI.";</w:t>
      </w:r>
    </w:p>
    <w:p w14:paraId="33B2738D" w14:textId="77777777" w:rsidR="005E5B5B" w:rsidRDefault="005E5B5B" w:rsidP="005E5B5B">
      <w:pPr>
        <w:pStyle w:val="PL"/>
      </w:pPr>
      <w:r>
        <w:t xml:space="preserve">      min-elements 1;</w:t>
      </w:r>
    </w:p>
    <w:p w14:paraId="6007C402" w14:textId="77777777" w:rsidR="005E5B5B" w:rsidRDefault="005E5B5B" w:rsidP="005E5B5B">
      <w:pPr>
        <w:pStyle w:val="PL"/>
      </w:pPr>
      <w:r>
        <w:t xml:space="preserve">      max-elements 1;</w:t>
      </w:r>
    </w:p>
    <w:p w14:paraId="24F76E20" w14:textId="77777777" w:rsidR="005E5B5B" w:rsidRDefault="005E5B5B" w:rsidP="005E5B5B">
      <w:pPr>
        <w:pStyle w:val="PL"/>
      </w:pPr>
      <w:r>
        <w:t xml:space="preserve">      key "sst sd";</w:t>
      </w:r>
    </w:p>
    <w:p w14:paraId="43487C98" w14:textId="77777777" w:rsidR="005E5B5B" w:rsidRDefault="005E5B5B" w:rsidP="005E5B5B">
      <w:pPr>
        <w:pStyle w:val="PL"/>
      </w:pPr>
      <w:r>
        <w:t xml:space="preserve">      uses Snssai;</w:t>
      </w:r>
    </w:p>
    <w:p w14:paraId="4EE0AB2F" w14:textId="77777777" w:rsidR="005E5B5B" w:rsidRDefault="005E5B5B" w:rsidP="005E5B5B">
      <w:pPr>
        <w:pStyle w:val="PL"/>
      </w:pPr>
      <w:r>
        <w:t xml:space="preserve">    }</w:t>
      </w:r>
    </w:p>
    <w:p w14:paraId="1C140D5B" w14:textId="77777777" w:rsidR="005E5B5B" w:rsidRDefault="005E5B5B" w:rsidP="005E5B5B">
      <w:pPr>
        <w:pStyle w:val="PL"/>
      </w:pPr>
      <w:r>
        <w:t xml:space="preserve">    </w:t>
      </w:r>
    </w:p>
    <w:p w14:paraId="48512962" w14:textId="77777777" w:rsidR="005E5B5B" w:rsidRDefault="005E5B5B" w:rsidP="005E5B5B">
      <w:pPr>
        <w:pStyle w:val="PL"/>
      </w:pPr>
      <w:r>
        <w:t xml:space="preserve">    list dnnSmfInfoList { //is the key unique</w:t>
      </w:r>
    </w:p>
    <w:p w14:paraId="6CAD7FD2" w14:textId="77777777" w:rsidR="005E5B5B" w:rsidRDefault="005E5B5B" w:rsidP="005E5B5B">
      <w:pPr>
        <w:pStyle w:val="PL"/>
      </w:pPr>
      <w:r>
        <w:t xml:space="preserve">      description "List of parameters supported by the SMF per DNN.";</w:t>
      </w:r>
    </w:p>
    <w:p w14:paraId="570D98B8" w14:textId="77777777" w:rsidR="005E5B5B" w:rsidRDefault="005E5B5B" w:rsidP="005E5B5B">
      <w:pPr>
        <w:pStyle w:val="PL"/>
      </w:pPr>
      <w:r>
        <w:t xml:space="preserve">      min-elements 1;</w:t>
      </w:r>
    </w:p>
    <w:p w14:paraId="3FA8A761" w14:textId="77777777" w:rsidR="005E5B5B" w:rsidRDefault="005E5B5B" w:rsidP="005E5B5B">
      <w:pPr>
        <w:pStyle w:val="PL"/>
      </w:pPr>
      <w:r>
        <w:t xml:space="preserve">      key dnn;</w:t>
      </w:r>
    </w:p>
    <w:p w14:paraId="442A1A97" w14:textId="77777777" w:rsidR="005E5B5B" w:rsidRDefault="005E5B5B" w:rsidP="005E5B5B">
      <w:pPr>
        <w:pStyle w:val="PL"/>
      </w:pPr>
      <w:r>
        <w:t xml:space="preserve">      uses DnnSmfInfoItem;</w:t>
      </w:r>
    </w:p>
    <w:p w14:paraId="1E4AF158" w14:textId="77777777" w:rsidR="005E5B5B" w:rsidRDefault="005E5B5B" w:rsidP="005E5B5B">
      <w:pPr>
        <w:pStyle w:val="PL"/>
      </w:pPr>
      <w:r>
        <w:t xml:space="preserve">    }</w:t>
      </w:r>
    </w:p>
    <w:p w14:paraId="3C197251" w14:textId="77777777" w:rsidR="005E5B5B" w:rsidRDefault="005E5B5B" w:rsidP="005E5B5B">
      <w:pPr>
        <w:pStyle w:val="PL"/>
      </w:pPr>
      <w:r>
        <w:t xml:space="preserve">  }</w:t>
      </w:r>
    </w:p>
    <w:p w14:paraId="374373DB" w14:textId="77777777" w:rsidR="005E5B5B" w:rsidRDefault="005E5B5B" w:rsidP="005E5B5B">
      <w:pPr>
        <w:pStyle w:val="PL"/>
      </w:pPr>
      <w:r>
        <w:t xml:space="preserve">  </w:t>
      </w:r>
    </w:p>
    <w:p w14:paraId="31C057A6" w14:textId="77777777" w:rsidR="005E5B5B" w:rsidRDefault="005E5B5B" w:rsidP="005E5B5B">
      <w:pPr>
        <w:pStyle w:val="PL"/>
      </w:pPr>
      <w:r>
        <w:t xml:space="preserve">  grouping DnnSmfInfoItem {</w:t>
      </w:r>
    </w:p>
    <w:p w14:paraId="3AEF52E6" w14:textId="77777777" w:rsidR="005E5B5B" w:rsidRDefault="005E5B5B" w:rsidP="005E5B5B">
      <w:pPr>
        <w:pStyle w:val="PL"/>
      </w:pPr>
      <w:r>
        <w:t xml:space="preserve">    leaf dnn {</w:t>
      </w:r>
    </w:p>
    <w:p w14:paraId="0A4C01FF" w14:textId="77777777" w:rsidR="005E5B5B" w:rsidRDefault="005E5B5B" w:rsidP="005E5B5B">
      <w:pPr>
        <w:pStyle w:val="PL"/>
      </w:pPr>
      <w:r>
        <w:t xml:space="preserve">      description "Supported DNN.";</w:t>
      </w:r>
    </w:p>
    <w:p w14:paraId="20F54F35" w14:textId="77777777" w:rsidR="005E5B5B" w:rsidRDefault="005E5B5B" w:rsidP="005E5B5B">
      <w:pPr>
        <w:pStyle w:val="PL"/>
      </w:pPr>
      <w:r>
        <w:t xml:space="preserve">      mandatory true;</w:t>
      </w:r>
    </w:p>
    <w:p w14:paraId="7DEC673D" w14:textId="77777777" w:rsidR="005E5B5B" w:rsidRDefault="005E5B5B" w:rsidP="005E5B5B">
      <w:pPr>
        <w:pStyle w:val="PL"/>
      </w:pPr>
      <w:r>
        <w:t xml:space="preserve">      type string;</w:t>
      </w:r>
    </w:p>
    <w:p w14:paraId="714177D5" w14:textId="77777777" w:rsidR="005E5B5B" w:rsidRDefault="005E5B5B" w:rsidP="005E5B5B">
      <w:pPr>
        <w:pStyle w:val="PL"/>
      </w:pPr>
      <w:r>
        <w:t xml:space="preserve">    }</w:t>
      </w:r>
    </w:p>
    <w:p w14:paraId="779F1D23" w14:textId="77777777" w:rsidR="005E5B5B" w:rsidRDefault="005E5B5B" w:rsidP="005E5B5B">
      <w:pPr>
        <w:pStyle w:val="PL"/>
      </w:pPr>
      <w:r>
        <w:t xml:space="preserve">  }</w:t>
      </w:r>
    </w:p>
    <w:p w14:paraId="2E2DC42C" w14:textId="77777777" w:rsidR="005E5B5B" w:rsidRDefault="005E5B5B" w:rsidP="005E5B5B">
      <w:pPr>
        <w:pStyle w:val="PL"/>
      </w:pPr>
      <w:r>
        <w:t xml:space="preserve">  </w:t>
      </w:r>
    </w:p>
    <w:p w14:paraId="2CCB9A96" w14:textId="77777777" w:rsidR="005E5B5B" w:rsidRDefault="005E5B5B" w:rsidP="005E5B5B">
      <w:pPr>
        <w:pStyle w:val="PL"/>
      </w:pPr>
      <w:r>
        <w:t xml:space="preserve">  grouping PlmnSnssai {</w:t>
      </w:r>
    </w:p>
    <w:p w14:paraId="19F634BA" w14:textId="77777777" w:rsidR="005E5B5B" w:rsidRDefault="005E5B5B" w:rsidP="005E5B5B">
      <w:pPr>
        <w:pStyle w:val="PL"/>
      </w:pPr>
      <w:r>
        <w:t xml:space="preserve">    list plmnId {</w:t>
      </w:r>
    </w:p>
    <w:p w14:paraId="15517AF2" w14:textId="77777777" w:rsidR="005E5B5B" w:rsidRDefault="005E5B5B" w:rsidP="005E5B5B">
      <w:pPr>
        <w:pStyle w:val="PL"/>
      </w:pPr>
      <w:r>
        <w:t xml:space="preserve">      description "PLMN ID for which list of supported S-NSSAI(s) is provided.";</w:t>
      </w:r>
    </w:p>
    <w:p w14:paraId="71E6524E" w14:textId="77777777" w:rsidR="005E5B5B" w:rsidRDefault="005E5B5B" w:rsidP="005E5B5B">
      <w:pPr>
        <w:pStyle w:val="PL"/>
      </w:pPr>
      <w:r>
        <w:t xml:space="preserve">      min-elements 1;</w:t>
      </w:r>
    </w:p>
    <w:p w14:paraId="2BF0639D" w14:textId="77777777" w:rsidR="005E5B5B" w:rsidRDefault="005E5B5B" w:rsidP="005E5B5B">
      <w:pPr>
        <w:pStyle w:val="PL"/>
      </w:pPr>
      <w:r>
        <w:t xml:space="preserve">      max-elements 1;</w:t>
      </w:r>
    </w:p>
    <w:p w14:paraId="402A3974" w14:textId="77777777" w:rsidR="005E5B5B" w:rsidRDefault="005E5B5B" w:rsidP="005E5B5B">
      <w:pPr>
        <w:pStyle w:val="PL"/>
      </w:pPr>
      <w:r>
        <w:t xml:space="preserve">      key "mcc mnc";</w:t>
      </w:r>
    </w:p>
    <w:p w14:paraId="2EEAF28E" w14:textId="77777777" w:rsidR="005E5B5B" w:rsidRDefault="005E5B5B" w:rsidP="005E5B5B">
      <w:pPr>
        <w:pStyle w:val="PL"/>
      </w:pPr>
      <w:r>
        <w:t xml:space="preserve">      uses types3gpp:PLMNId;</w:t>
      </w:r>
    </w:p>
    <w:p w14:paraId="0667FC25" w14:textId="77777777" w:rsidR="005E5B5B" w:rsidRDefault="005E5B5B" w:rsidP="005E5B5B">
      <w:pPr>
        <w:pStyle w:val="PL"/>
      </w:pPr>
      <w:r>
        <w:t xml:space="preserve">    }</w:t>
      </w:r>
    </w:p>
    <w:p w14:paraId="5E40C0A7" w14:textId="77777777" w:rsidR="005E5B5B" w:rsidRDefault="005E5B5B" w:rsidP="005E5B5B">
      <w:pPr>
        <w:pStyle w:val="PL"/>
      </w:pPr>
      <w:r>
        <w:t xml:space="preserve">  </w:t>
      </w:r>
    </w:p>
    <w:p w14:paraId="752B9CC2" w14:textId="77777777" w:rsidR="005E5B5B" w:rsidRDefault="005E5B5B" w:rsidP="005E5B5B">
      <w:pPr>
        <w:pStyle w:val="PL"/>
      </w:pPr>
      <w:r>
        <w:t xml:space="preserve">    list sNssaiList { //is the key unique</w:t>
      </w:r>
    </w:p>
    <w:p w14:paraId="2529B35E" w14:textId="77777777" w:rsidR="005E5B5B" w:rsidRDefault="005E5B5B" w:rsidP="005E5B5B">
      <w:pPr>
        <w:pStyle w:val="PL"/>
      </w:pPr>
      <w:r>
        <w:t xml:space="preserve">      description "The specific list of S-NSSAIs supported by the given PLMN.";</w:t>
      </w:r>
    </w:p>
    <w:p w14:paraId="4BD2DE69" w14:textId="77777777" w:rsidR="005E5B5B" w:rsidRDefault="005E5B5B" w:rsidP="005E5B5B">
      <w:pPr>
        <w:pStyle w:val="PL"/>
      </w:pPr>
      <w:r>
        <w:t xml:space="preserve">      min-elements 1;</w:t>
      </w:r>
    </w:p>
    <w:p w14:paraId="73AB4400" w14:textId="77777777" w:rsidR="005E5B5B" w:rsidRDefault="005E5B5B" w:rsidP="005E5B5B">
      <w:pPr>
        <w:pStyle w:val="PL"/>
      </w:pPr>
      <w:r>
        <w:t xml:space="preserve">      key "sst sd";</w:t>
      </w:r>
    </w:p>
    <w:p w14:paraId="0C5C9662" w14:textId="77777777" w:rsidR="005E5B5B" w:rsidRDefault="005E5B5B" w:rsidP="005E5B5B">
      <w:pPr>
        <w:pStyle w:val="PL"/>
      </w:pPr>
      <w:r>
        <w:t xml:space="preserve">      uses Snssai;</w:t>
      </w:r>
    </w:p>
    <w:p w14:paraId="5701F41C" w14:textId="77777777" w:rsidR="005E5B5B" w:rsidRDefault="005E5B5B" w:rsidP="005E5B5B">
      <w:pPr>
        <w:pStyle w:val="PL"/>
      </w:pPr>
      <w:r>
        <w:t xml:space="preserve">    }</w:t>
      </w:r>
    </w:p>
    <w:p w14:paraId="00FEAD18" w14:textId="77777777" w:rsidR="005E5B5B" w:rsidRDefault="005E5B5B" w:rsidP="005E5B5B">
      <w:pPr>
        <w:pStyle w:val="PL"/>
      </w:pPr>
      <w:r>
        <w:t xml:space="preserve">  }</w:t>
      </w:r>
    </w:p>
    <w:p w14:paraId="78FE8100" w14:textId="77777777" w:rsidR="00611FF8" w:rsidRDefault="005E5B5B" w:rsidP="00611FF8">
      <w:pPr>
        <w:pStyle w:val="PL"/>
      </w:pPr>
      <w:r>
        <w:t>}</w:t>
      </w:r>
    </w:p>
    <w:p w14:paraId="454319CE" w14:textId="56A7E4C5" w:rsidR="005E5B5B" w:rsidRDefault="00611FF8" w:rsidP="00611FF8">
      <w:pPr>
        <w:pStyle w:val="PL"/>
      </w:pPr>
      <w:r>
        <w:t>&lt;CODE ENDS&gt;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09440424" w14:textId="77777777" w:rsidR="00611FF8" w:rsidRDefault="00611FF8" w:rsidP="005E5B5B">
      <w:pPr>
        <w:pStyle w:val="PL"/>
      </w:pPr>
      <w:r w:rsidRPr="00611FF8">
        <w:t>&lt;CODE BEGINS&gt;</w:t>
      </w:r>
    </w:p>
    <w:p w14:paraId="36D0A750" w14:textId="207024E4"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6354F059" w14:textId="77777777" w:rsidR="00611FF8" w:rsidRDefault="005E5B5B" w:rsidP="00611FF8">
      <w:pPr>
        <w:pStyle w:val="PL"/>
      </w:pPr>
      <w:r>
        <w:t>}</w:t>
      </w:r>
    </w:p>
    <w:p w14:paraId="3A0DB015" w14:textId="4C957C6B" w:rsidR="005E5B5B" w:rsidRDefault="00611FF8" w:rsidP="00611FF8">
      <w:pPr>
        <w:pStyle w:val="PL"/>
      </w:pPr>
      <w:r>
        <w:t>&lt;CODE ENDS&gt;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3C56FD03" w14:textId="77777777" w:rsidR="00611FF8" w:rsidRDefault="00611FF8" w:rsidP="005E5B5B">
      <w:pPr>
        <w:pStyle w:val="PL"/>
      </w:pPr>
      <w:r w:rsidRPr="00611FF8">
        <w:t>&lt;CODE BEGINS&gt;</w:t>
      </w:r>
    </w:p>
    <w:p w14:paraId="50E1CFF8" w14:textId="6F2367EE"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68FADF55" w14:textId="77777777" w:rsidR="00611FF8" w:rsidRDefault="005E5B5B" w:rsidP="00611FF8">
      <w:pPr>
        <w:pStyle w:val="PL"/>
      </w:pPr>
      <w:r>
        <w:t>}</w:t>
      </w:r>
    </w:p>
    <w:p w14:paraId="147C5677" w14:textId="7B56BE5B" w:rsidR="005E5B5B" w:rsidRDefault="00611FF8" w:rsidP="00611FF8">
      <w:pPr>
        <w:pStyle w:val="PL"/>
      </w:pPr>
      <w:r>
        <w:t>&lt;CODE ENDS&gt;</w:t>
      </w:r>
    </w:p>
    <w:p w14:paraId="010DBCE5" w14:textId="77777777" w:rsidR="005E5B5B" w:rsidRDefault="005E5B5B" w:rsidP="005E5B5B">
      <w:pPr>
        <w:pStyle w:val="PL"/>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F776F3A" w14:textId="77777777" w:rsidR="00611FF8" w:rsidRDefault="00611FF8" w:rsidP="005E5B5B">
      <w:pPr>
        <w:pStyle w:val="PL"/>
      </w:pPr>
      <w:r w:rsidRPr="00611FF8">
        <w:t>&lt;CODE BEGINS&gt;</w:t>
      </w:r>
    </w:p>
    <w:p w14:paraId="315C0250" w14:textId="312A5123"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05A9FBF1" w14:textId="77777777" w:rsidR="00611FF8" w:rsidRDefault="005E5B5B" w:rsidP="00611FF8">
      <w:pPr>
        <w:pStyle w:val="PL"/>
      </w:pPr>
      <w:r>
        <w:t>}</w:t>
      </w:r>
    </w:p>
    <w:p w14:paraId="7F3ED742" w14:textId="6532F336" w:rsidR="005E5B5B" w:rsidRDefault="00611FF8" w:rsidP="00611FF8">
      <w:pPr>
        <w:pStyle w:val="PL"/>
      </w:pPr>
      <w:r>
        <w:t>&lt;CODE ENDS&gt;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4011B508" w14:textId="77777777" w:rsidR="00611FF8" w:rsidRDefault="00611FF8" w:rsidP="005E5B5B">
      <w:pPr>
        <w:pStyle w:val="PL"/>
      </w:pPr>
      <w:r w:rsidRPr="00611FF8">
        <w:t>&lt;CODE BEGINS&gt;</w:t>
      </w:r>
    </w:p>
    <w:p w14:paraId="0C547039" w14:textId="1834E3BE"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61664672" w14:textId="77777777" w:rsidR="00611FF8" w:rsidRDefault="005E5B5B" w:rsidP="00611FF8">
      <w:pPr>
        <w:pStyle w:val="PL"/>
      </w:pPr>
      <w:r>
        <w:t>}</w:t>
      </w:r>
    </w:p>
    <w:p w14:paraId="38F23DD6" w14:textId="2BA97E26" w:rsidR="005E5B5B" w:rsidRDefault="00611FF8" w:rsidP="00611FF8">
      <w:pPr>
        <w:pStyle w:val="PL"/>
      </w:pPr>
      <w:r>
        <w:t>&lt;CODE ENDS&gt;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1C9A9211" w14:textId="77777777" w:rsidR="00611FF8" w:rsidRDefault="00611FF8" w:rsidP="005E5B5B">
      <w:pPr>
        <w:pStyle w:val="PL"/>
      </w:pPr>
      <w:r w:rsidRPr="00611FF8">
        <w:t>&lt;CODE BEGINS&gt;</w:t>
      </w:r>
    </w:p>
    <w:p w14:paraId="33F65C4C" w14:textId="370D8455"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53E13A3" w14:textId="26CB22A5" w:rsidR="005E5B5B" w:rsidRDefault="00611FF8" w:rsidP="005E5B5B">
      <w:pPr>
        <w:pStyle w:val="PL"/>
      </w:pPr>
      <w:r w:rsidRPr="00611FF8">
        <w:t>&lt;CODE ENDS&gt;</w:t>
      </w:r>
    </w:p>
    <w:p w14:paraId="498446DB" w14:textId="163BAB8F"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.yang</w:t>
      </w:r>
      <w:bookmarkEnd w:id="126"/>
      <w:bookmarkEnd w:id="127"/>
      <w:bookmarkEnd w:id="128"/>
      <w:bookmarkEnd w:id="129"/>
      <w:bookmarkEnd w:id="130"/>
    </w:p>
    <w:p w14:paraId="729F15F3" w14:textId="77777777" w:rsidR="005E5B5B" w:rsidRDefault="005E5B5B" w:rsidP="005E5B5B">
      <w:pPr>
        <w:pStyle w:val="PL"/>
        <w:rPr>
          <w:rFonts w:eastAsia="SimSun"/>
        </w:rPr>
      </w:pPr>
    </w:p>
    <w:p w14:paraId="55E6376E" w14:textId="77777777" w:rsidR="00611FF8" w:rsidRDefault="00611FF8" w:rsidP="005E5B5B">
      <w:pPr>
        <w:pStyle w:val="PL"/>
        <w:rPr>
          <w:rFonts w:eastAsia="SimSun"/>
        </w:rPr>
      </w:pPr>
      <w:r w:rsidRPr="00611FF8">
        <w:rPr>
          <w:rFonts w:eastAsia="SimSun"/>
        </w:rPr>
        <w:t>&lt;CODE BEGINS&gt;</w:t>
      </w:r>
    </w:p>
    <w:p w14:paraId="5C19F5AD" w14:textId="38349FE0"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77777777" w:rsidR="005E5B5B" w:rsidRDefault="005E5B5B" w:rsidP="005E5B5B">
      <w:pPr>
        <w:pStyle w:val="PL"/>
        <w:rPr>
          <w:rFonts w:eastAsia="SimSun"/>
        </w:rPr>
      </w:pPr>
      <w:r>
        <w:rPr>
          <w:rFonts w:eastAsia="SimSun"/>
        </w:rPr>
        <w:t xml:space="preserve">  </w:t>
      </w:r>
    </w:p>
    <w:p w14:paraId="1C746E3D" w14:textId="77777777" w:rsidR="005E5B5B" w:rsidRDefault="005E5B5B" w:rsidP="005E5B5B">
      <w:pPr>
        <w:pStyle w:val="PL"/>
        <w:rPr>
          <w:rFonts w:eastAsia="SimSun"/>
        </w:rPr>
      </w:pPr>
      <w:r>
        <w:rPr>
          <w:rFonts w:eastAsia="SimSun"/>
        </w:rPr>
        <w:t xml:space="preserve">  revision 2019-11-17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03A159FD" w:rsidR="005E5B5B" w:rsidRDefault="005E5B5B" w:rsidP="005E5B5B">
      <w:pPr>
        <w:pStyle w:val="PL"/>
        <w:rPr>
          <w:rFonts w:eastAsia="SimSun"/>
        </w:rPr>
      </w:pPr>
      <w:r>
        <w:rPr>
          <w:rFonts w:eastAsia="SimSun"/>
        </w:rPr>
        <w:t xml:space="preserve">      3GPP TS 28.541 ";</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3B178EBF" w14:textId="31D5EB22" w:rsidR="005E5B5B" w:rsidRDefault="00611FF8" w:rsidP="005E5B5B">
      <w:pPr>
        <w:pStyle w:val="PL"/>
      </w:pPr>
      <w:r w:rsidRPr="00611FF8">
        <w:t>&lt;CODE ENDS&gt;</w:t>
      </w: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2D8D586B" w14:textId="77777777" w:rsidR="00611FF8" w:rsidRDefault="00611FF8" w:rsidP="005E5B5B">
      <w:pPr>
        <w:pStyle w:val="PL"/>
      </w:pPr>
      <w:r w:rsidRPr="00611FF8">
        <w:t>&lt;CODE BEGINS&gt;</w:t>
      </w:r>
    </w:p>
    <w:p w14:paraId="5E3CE10C" w14:textId="6F230540"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1E7BE558" w14:textId="77777777" w:rsidR="00611FF8" w:rsidRDefault="005E5B5B" w:rsidP="00611FF8">
      <w:pPr>
        <w:pStyle w:val="PL"/>
      </w:pPr>
      <w:r>
        <w:t>}</w:t>
      </w:r>
    </w:p>
    <w:p w14:paraId="0DFA770C" w14:textId="121A24DB" w:rsidR="005E5B5B" w:rsidRDefault="00611FF8" w:rsidP="00611FF8">
      <w:pPr>
        <w:pStyle w:val="PL"/>
      </w:pPr>
      <w:r>
        <w:t>&lt;CODE ENDS&gt;</w:t>
      </w:r>
    </w:p>
    <w:p w14:paraId="5CB5D0B6" w14:textId="6005E546"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_3gpp-5gc-nrm-smsffunction.yang</w:t>
      </w:r>
      <w:bookmarkEnd w:id="136"/>
      <w:bookmarkEnd w:id="137"/>
      <w:bookmarkEnd w:id="138"/>
      <w:bookmarkEnd w:id="139"/>
      <w:bookmarkEnd w:id="140"/>
    </w:p>
    <w:p w14:paraId="6BE36EF0" w14:textId="77777777" w:rsidR="00611FF8" w:rsidRDefault="00611FF8" w:rsidP="005E5B5B">
      <w:pPr>
        <w:pStyle w:val="PL"/>
      </w:pPr>
      <w:r w:rsidRPr="00611FF8">
        <w:t>&lt;CODE BEGINS&gt;</w:t>
      </w:r>
    </w:p>
    <w:p w14:paraId="4614CFA7" w14:textId="0268070F"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03B29E8F" w14:textId="77777777" w:rsidR="00611FF8" w:rsidRDefault="005E5B5B" w:rsidP="00611FF8">
      <w:pPr>
        <w:pStyle w:val="PL"/>
      </w:pPr>
      <w:r>
        <w:t>}</w:t>
      </w:r>
    </w:p>
    <w:p w14:paraId="1A5FB828" w14:textId="76798E2A" w:rsidR="005E5B5B" w:rsidRDefault="00611FF8" w:rsidP="00611FF8">
      <w:pPr>
        <w:pStyle w:val="PL"/>
      </w:pPr>
      <w:r>
        <w:t>&lt;CODE ENDS&gt;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24DA8C0B" w14:textId="77777777" w:rsidR="00611FF8" w:rsidRDefault="00611FF8" w:rsidP="005E5B5B">
      <w:pPr>
        <w:pStyle w:val="PL"/>
      </w:pPr>
      <w:r w:rsidRPr="00611FF8">
        <w:t>&lt;CODE BEGINS&gt;</w:t>
      </w:r>
    </w:p>
    <w:p w14:paraId="614E68DC" w14:textId="13BF16CE"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6B25C8C7" w14:textId="77777777" w:rsidR="00611FF8" w:rsidRDefault="005E5B5B" w:rsidP="00611FF8">
      <w:pPr>
        <w:pStyle w:val="PL"/>
      </w:pPr>
      <w:r>
        <w:t>}</w:t>
      </w:r>
    </w:p>
    <w:p w14:paraId="413FF339" w14:textId="239472A1" w:rsidR="005E5B5B" w:rsidRDefault="00611FF8" w:rsidP="00611FF8">
      <w:pPr>
        <w:pStyle w:val="PL"/>
      </w:pPr>
      <w:r>
        <w:t>&lt;CODE ENDS&gt;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12377DF5" w14:textId="77777777" w:rsidR="00611FF8" w:rsidRDefault="00611FF8" w:rsidP="005E5B5B">
      <w:pPr>
        <w:pStyle w:val="PL"/>
      </w:pPr>
      <w:r w:rsidRPr="00611FF8">
        <w:t>&lt;CODE BEGINS&gt;</w:t>
      </w:r>
    </w:p>
    <w:p w14:paraId="5D9B28AF" w14:textId="6F11A017"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0EF01FD7" w14:textId="77777777" w:rsidR="00611FF8" w:rsidRDefault="005E5B5B" w:rsidP="00611FF8">
      <w:pPr>
        <w:pStyle w:val="PL"/>
      </w:pPr>
      <w:r>
        <w:t>}</w:t>
      </w:r>
    </w:p>
    <w:p w14:paraId="6EA9A147" w14:textId="2D023BC5" w:rsidR="005E5B5B" w:rsidRDefault="00611FF8" w:rsidP="00611FF8">
      <w:pPr>
        <w:pStyle w:val="PL"/>
      </w:pPr>
      <w:r>
        <w:t>&lt;CODE ENDS&gt;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5820293E" w14:textId="77777777" w:rsidR="00611FF8" w:rsidRDefault="00611FF8" w:rsidP="005E5B5B">
      <w:pPr>
        <w:pStyle w:val="PL"/>
      </w:pPr>
      <w:r w:rsidRPr="00611FF8">
        <w:t>&lt;CODE BEGINS&gt;</w:t>
      </w:r>
    </w:p>
    <w:p w14:paraId="2EA3BAE0" w14:textId="78AB210F"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3F31BDEC" w14:textId="77777777" w:rsidR="00611FF8" w:rsidRDefault="005E5B5B" w:rsidP="00611FF8">
      <w:pPr>
        <w:pStyle w:val="PL"/>
      </w:pPr>
      <w:r>
        <w:t>}</w:t>
      </w:r>
    </w:p>
    <w:p w14:paraId="55EC234E" w14:textId="724FC9A5" w:rsidR="005E5B5B" w:rsidRDefault="00611FF8" w:rsidP="00611FF8">
      <w:pPr>
        <w:pStyle w:val="PL"/>
      </w:pPr>
      <w:r>
        <w:t>&lt;CODE ENDS&gt;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614EB222" w14:textId="77777777" w:rsidR="00611FF8" w:rsidRDefault="00611FF8" w:rsidP="005E5B5B">
      <w:pPr>
        <w:pStyle w:val="PL"/>
      </w:pPr>
      <w:r w:rsidRPr="00611FF8">
        <w:t>&lt;CODE BEGINS&gt;</w:t>
      </w:r>
    </w:p>
    <w:p w14:paraId="0202BE27" w14:textId="6D369067"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158241ED" w14:textId="77777777" w:rsidR="00611FF8" w:rsidRDefault="005E5B5B" w:rsidP="00611FF8">
      <w:pPr>
        <w:pStyle w:val="PL"/>
      </w:pPr>
      <w:r>
        <w:t>}</w:t>
      </w:r>
    </w:p>
    <w:p w14:paraId="51E11E2B" w14:textId="4127E9DA" w:rsidR="005E5B5B" w:rsidRDefault="00611FF8" w:rsidP="00611FF8">
      <w:pPr>
        <w:pStyle w:val="PL"/>
      </w:pPr>
      <w:r>
        <w:t>&lt;CODE ENDS&gt;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pPr>
    </w:p>
    <w:p w14:paraId="0CF029AA" w14:textId="77777777" w:rsidR="00611FF8" w:rsidRDefault="00611FF8" w:rsidP="005E5B5B">
      <w:pPr>
        <w:pStyle w:val="PL"/>
        <w:rPr>
          <w:lang w:eastAsia="zh-CN"/>
        </w:rPr>
      </w:pPr>
      <w:r w:rsidRPr="00611FF8">
        <w:rPr>
          <w:lang w:eastAsia="zh-CN"/>
        </w:rPr>
        <w:t>&lt;CODE BEGINS&gt;</w:t>
      </w:r>
    </w:p>
    <w:p w14:paraId="1A535D90" w14:textId="74F2428E"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lang w:eastAsia="zh-CN"/>
        </w:rPr>
      </w:pPr>
      <w:r>
        <w:rPr>
          <w:lang w:eastAsia="zh-CN"/>
        </w:rPr>
        <w:t xml:space="preserve">  reference "3GPP TS 28.541";</w:t>
      </w:r>
    </w:p>
    <w:p w14:paraId="750FED7E" w14:textId="77777777" w:rsidR="005E5B5B" w:rsidRDefault="005E5B5B" w:rsidP="005E5B5B">
      <w:pPr>
        <w:pStyle w:val="PL"/>
        <w:rPr>
          <w:lang w:eastAsia="zh-CN"/>
        </w:rPr>
      </w:pPr>
      <w:r>
        <w:rPr>
          <w:lang w:eastAsia="zh-CN"/>
        </w:rPr>
        <w:t xml:space="preserve">  </w:t>
      </w:r>
    </w:p>
    <w:p w14:paraId="7F16F7CA" w14:textId="77777777" w:rsidR="005E5B5B" w:rsidRDefault="005E5B5B" w:rsidP="005E5B5B">
      <w:pPr>
        <w:pStyle w:val="PL"/>
        <w:rPr>
          <w:lang w:eastAsia="zh-CN"/>
        </w:rPr>
      </w:pPr>
      <w:r>
        <w:rPr>
          <w:lang w:eastAsia="zh-CN"/>
        </w:rPr>
        <w:t xml:space="preserve">  revision 2019-10-20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05406907" w:rsidR="005E5B5B" w:rsidRDefault="005E5B5B" w:rsidP="005E5B5B">
      <w:pPr>
        <w:pStyle w:val="PL"/>
        <w:rPr>
          <w:lang w:eastAsia="zh-CN"/>
        </w:rPr>
      </w:pPr>
      <w:r>
        <w:rPr>
          <w:lang w:eastAsia="zh-CN"/>
        </w:rPr>
        <w:t xml:space="preserve">      3GPP TS 28.541 ";</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Pr="0040620D" w:rsidRDefault="005E5B5B" w:rsidP="005E5B5B">
      <w:pPr>
        <w:pStyle w:val="PL"/>
        <w:rPr>
          <w:lang w:val="fr-FR" w:eastAsia="zh-CN"/>
        </w:rPr>
      </w:pPr>
      <w:r>
        <w:rPr>
          <w:lang w:eastAsia="zh-CN"/>
        </w:rPr>
        <w:t xml:space="preserve">      </w:t>
      </w:r>
      <w:r w:rsidRPr="0040620D">
        <w:rPr>
          <w:lang w:val="fr-FR" w:eastAsia="zh-CN"/>
        </w:rPr>
        <w:t>container attributes {</w:t>
      </w:r>
    </w:p>
    <w:p w14:paraId="6664013C" w14:textId="77777777" w:rsidR="005E5B5B" w:rsidRPr="0040620D" w:rsidRDefault="005E5B5B" w:rsidP="005E5B5B">
      <w:pPr>
        <w:pStyle w:val="PL"/>
        <w:rPr>
          <w:lang w:val="fr-FR" w:eastAsia="zh-CN"/>
        </w:rPr>
      </w:pPr>
      <w:r w:rsidRPr="0040620D">
        <w:rPr>
          <w:lang w:val="fr-FR" w:eastAsia="zh-CN"/>
        </w:rPr>
        <w:t xml:space="preserve">        uses SCPFunctionGrp;</w:t>
      </w:r>
    </w:p>
    <w:p w14:paraId="25905768" w14:textId="77777777" w:rsidR="005E5B5B" w:rsidRPr="0040620D" w:rsidRDefault="005E5B5B" w:rsidP="005E5B5B">
      <w:pPr>
        <w:pStyle w:val="PL"/>
        <w:rPr>
          <w:lang w:val="fr-FR" w:eastAsia="zh-CN"/>
        </w:rPr>
      </w:pPr>
      <w:r w:rsidRPr="0040620D">
        <w:rPr>
          <w:lang w:val="fr-FR" w:eastAsia="zh-CN"/>
        </w:rPr>
        <w:t xml:space="preserve">      }</w:t>
      </w:r>
    </w:p>
    <w:p w14:paraId="2D75E6E2" w14:textId="77777777" w:rsidR="005E5B5B" w:rsidRPr="0040620D" w:rsidRDefault="005E5B5B" w:rsidP="005E5B5B">
      <w:pPr>
        <w:pStyle w:val="PL"/>
        <w:rPr>
          <w:lang w:val="fr-FR" w:eastAsia="zh-CN"/>
        </w:rPr>
      </w:pPr>
      <w:r w:rsidRPr="0040620D">
        <w:rPr>
          <w:lang w:val="fr-FR" w:eastAsia="zh-CN"/>
        </w:rPr>
        <w:t xml:space="preserve">    }</w:t>
      </w:r>
    </w:p>
    <w:p w14:paraId="1F272520" w14:textId="77777777" w:rsidR="005E5B5B" w:rsidRPr="0040620D" w:rsidRDefault="005E5B5B" w:rsidP="005E5B5B">
      <w:pPr>
        <w:pStyle w:val="PL"/>
        <w:rPr>
          <w:lang w:val="fr-FR" w:eastAsia="zh-CN"/>
        </w:rPr>
      </w:pPr>
      <w:r w:rsidRPr="0040620D">
        <w:rPr>
          <w:lang w:val="fr-FR" w:eastAsia="zh-CN"/>
        </w:rPr>
        <w:t xml:space="preserve">  }</w:t>
      </w:r>
    </w:p>
    <w:p w14:paraId="646FE232" w14:textId="77777777" w:rsidR="00611FF8" w:rsidRPr="0040620D" w:rsidRDefault="005E5B5B" w:rsidP="00611FF8">
      <w:pPr>
        <w:pStyle w:val="PL"/>
        <w:rPr>
          <w:lang w:val="fr-FR" w:eastAsia="zh-CN"/>
        </w:rPr>
      </w:pPr>
      <w:r w:rsidRPr="0040620D">
        <w:rPr>
          <w:lang w:val="fr-FR" w:eastAsia="zh-CN"/>
        </w:rPr>
        <w:t>}</w:t>
      </w:r>
    </w:p>
    <w:p w14:paraId="3BC7F8DE" w14:textId="33458197" w:rsidR="005E5B5B" w:rsidRPr="0040620D" w:rsidRDefault="00611FF8" w:rsidP="00611FF8">
      <w:pPr>
        <w:pStyle w:val="PL"/>
        <w:rPr>
          <w:lang w:val="fr-FR" w:eastAsia="zh-CN"/>
        </w:rPr>
      </w:pPr>
      <w:r w:rsidRPr="0040620D">
        <w:rPr>
          <w:lang w:val="fr-FR" w:eastAsia="zh-CN"/>
        </w:rPr>
        <w:t>&lt;CODE ENDS&gt;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171" w:name="_Toc59183419"/>
      <w:bookmarkStart w:id="172" w:name="_Toc59184885"/>
      <w:bookmarkStart w:id="173" w:name="_Toc59195820"/>
      <w:bookmarkStart w:id="174" w:name="_Toc59440249"/>
      <w:bookmarkStart w:id="175"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171"/>
      <w:bookmarkEnd w:id="172"/>
      <w:bookmarkEnd w:id="173"/>
      <w:bookmarkEnd w:id="174"/>
      <w:bookmarkEnd w:id="175"/>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438C4D9D" w14:textId="4D27A679" w:rsidR="005E5B5B" w:rsidRDefault="005E5B5B" w:rsidP="005E5B5B">
      <w:pPr>
        <w:pStyle w:val="PL"/>
      </w:pPr>
      <w:r>
        <w:t>module _3gpp-5gc-nrm-configurable5qiset {</w:t>
      </w:r>
    </w:p>
    <w:p w14:paraId="70F6E8DE" w14:textId="522B0282" w:rsidR="005E5B5B" w:rsidRDefault="005E5B5B" w:rsidP="005E5B5B">
      <w:pPr>
        <w:pStyle w:val="PL"/>
      </w:pPr>
      <w:r>
        <w:t xml:space="preserve">  yang-version 1.1;</w:t>
      </w:r>
    </w:p>
    <w:p w14:paraId="4B507F83" w14:textId="77777777" w:rsidR="005E5B5B" w:rsidRDefault="005E5B5B" w:rsidP="005E5B5B">
      <w:pPr>
        <w:pStyle w:val="PL"/>
      </w:pPr>
      <w:r>
        <w:t xml:space="preserve">  namespace urn:3gpp:sa5:_3gpp-5gc-nrm-configurable5qiset;</w:t>
      </w:r>
    </w:p>
    <w:p w14:paraId="6A38AFF6" w14:textId="1309E536" w:rsidR="005E5B5B" w:rsidRDefault="005E5B5B" w:rsidP="005E5B5B">
      <w:pPr>
        <w:pStyle w:val="PL"/>
      </w:pPr>
      <w:r>
        <w:t xml:space="preserve">  prefix </w:t>
      </w:r>
      <w:r w:rsidR="009251AF" w:rsidRPr="009251AF">
        <w:t>conf5QIs3gpp</w:t>
      </w:r>
      <w:r>
        <w:t>;</w:t>
      </w:r>
    </w:p>
    <w:p w14:paraId="1BC35560" w14:textId="77777777" w:rsidR="005E5B5B" w:rsidRDefault="005E5B5B" w:rsidP="005E5B5B">
      <w:pPr>
        <w:pStyle w:val="PL"/>
      </w:pPr>
      <w:r>
        <w:t xml:space="preserve">  </w:t>
      </w:r>
    </w:p>
    <w:p w14:paraId="2FAEF1A8" w14:textId="77777777" w:rsidR="005E5B5B" w:rsidRDefault="005E5B5B" w:rsidP="005E5B5B">
      <w:pPr>
        <w:pStyle w:val="PL"/>
      </w:pPr>
      <w:r>
        <w:t xml:space="preserve">  import _3gpp-common-top { prefix top3gpp; }</w:t>
      </w:r>
    </w:p>
    <w:p w14:paraId="125C90F3" w14:textId="77777777" w:rsidR="005E5B5B" w:rsidRDefault="005E5B5B" w:rsidP="005E5B5B">
      <w:pPr>
        <w:pStyle w:val="PL"/>
      </w:pPr>
      <w:r>
        <w:t xml:space="preserve">  </w:t>
      </w:r>
    </w:p>
    <w:p w14:paraId="04318522" w14:textId="77777777" w:rsidR="005E5B5B" w:rsidRDefault="005E5B5B" w:rsidP="005E5B5B">
      <w:pPr>
        <w:pStyle w:val="PL"/>
      </w:pPr>
      <w:r>
        <w:t xml:space="preserve">  organization "3gpp SA5";</w:t>
      </w:r>
    </w:p>
    <w:p w14:paraId="7ACD2E6F" w14:textId="77777777" w:rsidR="005E5B5B" w:rsidRDefault="005E5B5B" w:rsidP="005E5B5B">
      <w:pPr>
        <w:pStyle w:val="PL"/>
      </w:pPr>
      <w:r>
        <w:t xml:space="preserve">  contact "https://www.3gpp.org/DynaReport/TSG-WG--S5--officials.htm?Itemid=464";</w:t>
      </w:r>
    </w:p>
    <w:p w14:paraId="2C7B444C" w14:textId="570C144F" w:rsidR="005E5B5B" w:rsidRDefault="005E5B5B" w:rsidP="005E5B5B">
      <w:pPr>
        <w:pStyle w:val="PL"/>
      </w:pPr>
      <w:r>
        <w:t xml:space="preserve">  description "This IOC represents the </w:t>
      </w:r>
      <w:r w:rsidR="000D2E02" w:rsidRPr="000D2E02">
        <w:t>configurable</w:t>
      </w:r>
      <w:r>
        <w:t xml:space="preserve"> 5QIs, including </w:t>
      </w:r>
    </w:p>
    <w:p w14:paraId="0FF7E7B6" w14:textId="77777777" w:rsidR="005E5B5B" w:rsidRDefault="005E5B5B" w:rsidP="005E5B5B">
      <w:pPr>
        <w:pStyle w:val="PL"/>
      </w:pPr>
      <w:r>
        <w:t xml:space="preserve">    their QoS characteristics, that need to be pre-configured </w:t>
      </w:r>
    </w:p>
    <w:p w14:paraId="3480EB43" w14:textId="77777777" w:rsidR="005E5B5B" w:rsidRDefault="005E5B5B" w:rsidP="005E5B5B">
      <w:pPr>
        <w:pStyle w:val="PL"/>
      </w:pPr>
      <w:r>
        <w:t xml:space="preserve">    (and configurable) to the 5G NFs.";</w:t>
      </w:r>
    </w:p>
    <w:p w14:paraId="50CE4161" w14:textId="77777777" w:rsidR="005E5B5B" w:rsidRDefault="005E5B5B" w:rsidP="005E5B5B">
      <w:pPr>
        <w:pStyle w:val="PL"/>
      </w:pPr>
      <w:r>
        <w:t xml:space="preserve">  reference "3GPP TS 28.541";</w:t>
      </w:r>
    </w:p>
    <w:p w14:paraId="13AF107D" w14:textId="77777777" w:rsidR="005E5B5B" w:rsidRDefault="005E5B5B" w:rsidP="005E5B5B">
      <w:pPr>
        <w:pStyle w:val="PL"/>
      </w:pPr>
    </w:p>
    <w:p w14:paraId="029B4A64" w14:textId="77777777" w:rsidR="0067799D" w:rsidRDefault="0067799D" w:rsidP="00FA1C86">
      <w:pPr>
        <w:pStyle w:val="PL"/>
      </w:pPr>
      <w:r w:rsidRPr="0067799D">
        <w:t xml:space="preserve">  revision 2022-07-27 { reference "CR-0769"; }</w:t>
      </w:r>
    </w:p>
    <w:p w14:paraId="154C2FDB" w14:textId="002ABCD8" w:rsidR="000D2E02" w:rsidRDefault="000D2E02" w:rsidP="00FA1C86">
      <w:pPr>
        <w:pStyle w:val="PL"/>
      </w:pPr>
      <w:r>
        <w:t xml:space="preserve">  </w:t>
      </w:r>
      <w:r w:rsidRPr="000D2E02">
        <w:t>revision 2022-04-29 { reference "CR-0729"; }</w:t>
      </w:r>
    </w:p>
    <w:p w14:paraId="004A27E0" w14:textId="6FC28A9A" w:rsidR="00FA1C86" w:rsidRDefault="00FA1C86" w:rsidP="00FA1C86">
      <w:pPr>
        <w:pStyle w:val="PL"/>
      </w:pPr>
      <w:r>
        <w:t xml:space="preserve">  revision 2022-01-07 { reference CR-0643; }</w:t>
      </w:r>
    </w:p>
    <w:p w14:paraId="3E18549E" w14:textId="51DE3C71" w:rsidR="005E5B5B" w:rsidRDefault="005E5B5B" w:rsidP="005E5B5B">
      <w:pPr>
        <w:pStyle w:val="PL"/>
      </w:pPr>
      <w:r>
        <w:t xml:space="preserve">  revision 2020-08-</w:t>
      </w:r>
      <w:r w:rsidR="00FA1C86">
        <w:t xml:space="preserve">04 </w:t>
      </w:r>
      <w:r>
        <w:t>{ reference "CR-0321"; }</w:t>
      </w:r>
    </w:p>
    <w:p w14:paraId="4672F6A2" w14:textId="77777777" w:rsidR="005E5B5B" w:rsidRDefault="005E5B5B" w:rsidP="005E5B5B">
      <w:pPr>
        <w:pStyle w:val="PL"/>
      </w:pPr>
      <w:r>
        <w:t xml:space="preserve">  revision 2020-06-03 { reference "CR-0286"; }</w:t>
      </w:r>
    </w:p>
    <w:p w14:paraId="436C7866" w14:textId="77777777" w:rsidR="005E5B5B" w:rsidRDefault="005E5B5B" w:rsidP="005E5B5B">
      <w:pPr>
        <w:pStyle w:val="PL"/>
      </w:pPr>
    </w:p>
    <w:p w14:paraId="3353A8D6" w14:textId="3D6E1587" w:rsidR="005E5B5B" w:rsidRDefault="005E5B5B" w:rsidP="005E5B5B">
      <w:pPr>
        <w:pStyle w:val="PL"/>
      </w:pPr>
      <w:r>
        <w:t xml:space="preserve">  grouping PacketErrorRate</w:t>
      </w:r>
      <w:r w:rsidR="0067799D" w:rsidRPr="0067799D">
        <w:t>Grp</w:t>
      </w:r>
      <w:r>
        <w:t xml:space="preserve"> {</w:t>
      </w:r>
    </w:p>
    <w:p w14:paraId="2B80F408" w14:textId="77777777" w:rsidR="005E5B5B" w:rsidRDefault="005E5B5B" w:rsidP="005E5B5B">
      <w:pPr>
        <w:pStyle w:val="PL"/>
      </w:pPr>
      <w:r>
        <w:t xml:space="preserve">    leaf scalar {</w:t>
      </w:r>
    </w:p>
    <w:p w14:paraId="0D1EAC07" w14:textId="77777777" w:rsidR="005E5B5B" w:rsidRDefault="005E5B5B" w:rsidP="005E5B5B">
      <w:pPr>
        <w:pStyle w:val="PL"/>
      </w:pPr>
      <w:r>
        <w:t xml:space="preserve">      type uint32 {</w:t>
      </w:r>
    </w:p>
    <w:p w14:paraId="6CBA4934" w14:textId="77777777" w:rsidR="005E5B5B" w:rsidRDefault="005E5B5B" w:rsidP="005E5B5B">
      <w:pPr>
        <w:pStyle w:val="PL"/>
      </w:pPr>
      <w:r>
        <w:t xml:space="preserve">        range 0..9 ;</w:t>
      </w:r>
    </w:p>
    <w:p w14:paraId="419746BA" w14:textId="77777777" w:rsidR="005E5B5B" w:rsidRDefault="005E5B5B" w:rsidP="005E5B5B">
      <w:pPr>
        <w:pStyle w:val="PL"/>
      </w:pPr>
      <w:r>
        <w:t xml:space="preserve">      }</w:t>
      </w:r>
    </w:p>
    <w:p w14:paraId="63812AB4" w14:textId="77777777" w:rsidR="005E5B5B" w:rsidRDefault="005E5B5B" w:rsidP="005E5B5B">
      <w:pPr>
        <w:pStyle w:val="PL"/>
      </w:pPr>
      <w:r>
        <w:t xml:space="preserve">      mandatory true;</w:t>
      </w:r>
    </w:p>
    <w:p w14:paraId="6D503320" w14:textId="77777777" w:rsidR="005E5B5B" w:rsidRDefault="005E5B5B" w:rsidP="005E5B5B">
      <w:pPr>
        <w:pStyle w:val="PL"/>
      </w:pPr>
      <w:r>
        <w:t xml:space="preserve">      description "The Packet Error Rate of a 5QI expressed as Scalar x 10-k </w:t>
      </w:r>
    </w:p>
    <w:p w14:paraId="38C63681" w14:textId="77777777" w:rsidR="005E5B5B" w:rsidRDefault="005E5B5B" w:rsidP="005E5B5B">
      <w:pPr>
        <w:pStyle w:val="PL"/>
      </w:pPr>
      <w:r>
        <w:t xml:space="preserve">        where k is the Exponent.";</w:t>
      </w:r>
    </w:p>
    <w:p w14:paraId="2725D1A6" w14:textId="77777777" w:rsidR="005E5B5B" w:rsidRDefault="005E5B5B" w:rsidP="005E5B5B">
      <w:pPr>
        <w:pStyle w:val="PL"/>
      </w:pPr>
      <w:r>
        <w:t xml:space="preserve">    }</w:t>
      </w:r>
    </w:p>
    <w:p w14:paraId="70E89E86" w14:textId="77777777" w:rsidR="005E5B5B" w:rsidRDefault="005E5B5B" w:rsidP="005E5B5B">
      <w:pPr>
        <w:pStyle w:val="PL"/>
      </w:pPr>
      <w:r>
        <w:t xml:space="preserve">    leaf exponent {</w:t>
      </w:r>
    </w:p>
    <w:p w14:paraId="271676FD" w14:textId="77777777" w:rsidR="005E5B5B" w:rsidRDefault="005E5B5B" w:rsidP="005E5B5B">
      <w:pPr>
        <w:pStyle w:val="PL"/>
      </w:pPr>
      <w:r>
        <w:t xml:space="preserve">      type uint32 {</w:t>
      </w:r>
    </w:p>
    <w:p w14:paraId="23DF8893" w14:textId="77777777" w:rsidR="005E5B5B" w:rsidRDefault="005E5B5B" w:rsidP="005E5B5B">
      <w:pPr>
        <w:pStyle w:val="PL"/>
      </w:pPr>
      <w:r>
        <w:t xml:space="preserve">        range 0..9 ;</w:t>
      </w:r>
    </w:p>
    <w:p w14:paraId="51873FE0" w14:textId="77777777" w:rsidR="005E5B5B" w:rsidRDefault="005E5B5B" w:rsidP="005E5B5B">
      <w:pPr>
        <w:pStyle w:val="PL"/>
      </w:pPr>
      <w:r>
        <w:t xml:space="preserve">      }</w:t>
      </w:r>
    </w:p>
    <w:p w14:paraId="4CAA515C" w14:textId="77777777" w:rsidR="005E5B5B" w:rsidRDefault="005E5B5B" w:rsidP="005E5B5B">
      <w:pPr>
        <w:pStyle w:val="PL"/>
      </w:pPr>
      <w:r>
        <w:t xml:space="preserve">      mandatory true;</w:t>
      </w:r>
    </w:p>
    <w:p w14:paraId="3D002039" w14:textId="77777777" w:rsidR="005E5B5B" w:rsidRDefault="005E5B5B" w:rsidP="005E5B5B">
      <w:pPr>
        <w:pStyle w:val="PL"/>
      </w:pPr>
      <w:r>
        <w:t xml:space="preserve">      description "The Packet Error Rate of a 5QI expressed as Scalar x 10-k, </w:t>
      </w:r>
    </w:p>
    <w:p w14:paraId="48E0F077" w14:textId="77777777" w:rsidR="005E5B5B" w:rsidRDefault="005E5B5B" w:rsidP="005E5B5B">
      <w:pPr>
        <w:pStyle w:val="PL"/>
      </w:pPr>
      <w:r>
        <w:t xml:space="preserve">        where k is the Exponent.";</w:t>
      </w:r>
    </w:p>
    <w:p w14:paraId="7875E330" w14:textId="77777777" w:rsidR="005E5B5B" w:rsidRDefault="005E5B5B" w:rsidP="005E5B5B">
      <w:pPr>
        <w:pStyle w:val="PL"/>
      </w:pPr>
      <w:r>
        <w:t xml:space="preserve">    }</w:t>
      </w:r>
    </w:p>
    <w:p w14:paraId="5D99A019" w14:textId="77777777" w:rsidR="005E5B5B" w:rsidRDefault="005E5B5B" w:rsidP="005E5B5B">
      <w:pPr>
        <w:pStyle w:val="PL"/>
      </w:pPr>
      <w:r>
        <w:t xml:space="preserve">  }</w:t>
      </w:r>
    </w:p>
    <w:p w14:paraId="699FBC11" w14:textId="77777777" w:rsidR="005E5B5B" w:rsidRDefault="005E5B5B" w:rsidP="005E5B5B">
      <w:pPr>
        <w:pStyle w:val="PL"/>
      </w:pPr>
    </w:p>
    <w:p w14:paraId="0C6FD39C" w14:textId="5C1D8746" w:rsidR="00352BF2" w:rsidRDefault="005E5B5B" w:rsidP="00352BF2">
      <w:pPr>
        <w:pStyle w:val="PL"/>
      </w:pPr>
      <w:r>
        <w:t xml:space="preserve">  grouping FiveQICharacteristics</w:t>
      </w:r>
      <w:r w:rsidR="00352BF2" w:rsidRPr="00352BF2">
        <w:t>Grp</w:t>
      </w:r>
      <w:r w:rsidR="0067799D" w:rsidRPr="0067799D">
        <w:t xml:space="preserve"> </w:t>
      </w:r>
      <w:r>
        <w:t>{</w:t>
      </w:r>
    </w:p>
    <w:p w14:paraId="3915C21E" w14:textId="77777777" w:rsidR="00352BF2" w:rsidRDefault="00352BF2" w:rsidP="00352BF2">
      <w:pPr>
        <w:pStyle w:val="PL"/>
      </w:pPr>
      <w:r>
        <w:tab/>
        <w:t>description "Represents the FiveQICharacteristics IOC.";</w:t>
      </w:r>
    </w:p>
    <w:p w14:paraId="5B645994" w14:textId="2AAB3762" w:rsidR="005E5B5B" w:rsidRDefault="00352BF2" w:rsidP="00D21F7C">
      <w:pPr>
        <w:pStyle w:val="PL"/>
      </w:pPr>
      <w:r>
        <w:t xml:space="preserve">    </w:t>
      </w:r>
      <w:r w:rsidR="005E5B5B">
        <w:t>leaf fiveQIValue {</w:t>
      </w:r>
    </w:p>
    <w:p w14:paraId="33CD60BA" w14:textId="77777777" w:rsidR="005E5B5B" w:rsidRDefault="005E5B5B" w:rsidP="005E5B5B">
      <w:pPr>
        <w:pStyle w:val="PL"/>
      </w:pPr>
      <w:r>
        <w:t xml:space="preserve">      type uint32 {</w:t>
      </w:r>
    </w:p>
    <w:p w14:paraId="690490DE" w14:textId="77777777" w:rsidR="005E5B5B" w:rsidRDefault="005E5B5B" w:rsidP="005E5B5B">
      <w:pPr>
        <w:pStyle w:val="PL"/>
      </w:pPr>
      <w:r>
        <w:t xml:space="preserve">        range 0..255 ;</w:t>
      </w:r>
    </w:p>
    <w:p w14:paraId="6F36718F" w14:textId="77777777" w:rsidR="005E5B5B" w:rsidRDefault="005E5B5B" w:rsidP="005E5B5B">
      <w:pPr>
        <w:pStyle w:val="PL"/>
      </w:pPr>
      <w:r>
        <w:t xml:space="preserve">      }</w:t>
      </w:r>
    </w:p>
    <w:p w14:paraId="16AF5DC8" w14:textId="77777777" w:rsidR="005E5B5B" w:rsidRDefault="005E5B5B" w:rsidP="005E5B5B">
      <w:pPr>
        <w:pStyle w:val="PL"/>
      </w:pPr>
      <w:r>
        <w:t xml:space="preserve">      mandatory true;</w:t>
      </w:r>
    </w:p>
    <w:p w14:paraId="60AD8B9C" w14:textId="77777777" w:rsidR="005E5B5B" w:rsidRDefault="005E5B5B" w:rsidP="005E5B5B">
      <w:pPr>
        <w:pStyle w:val="PL"/>
      </w:pPr>
      <w:r>
        <w:t xml:space="preserve">      description "Identifies the 5QI value.";</w:t>
      </w:r>
    </w:p>
    <w:p w14:paraId="7CD1C439" w14:textId="77777777" w:rsidR="005E5B5B" w:rsidRDefault="005E5B5B" w:rsidP="005E5B5B">
      <w:pPr>
        <w:pStyle w:val="PL"/>
      </w:pPr>
      <w:r>
        <w:t xml:space="preserve">    }</w:t>
      </w:r>
    </w:p>
    <w:p w14:paraId="1661B5C5" w14:textId="77777777" w:rsidR="005E5B5B" w:rsidRDefault="005E5B5B" w:rsidP="005E5B5B">
      <w:pPr>
        <w:pStyle w:val="PL"/>
      </w:pPr>
    </w:p>
    <w:p w14:paraId="3D87122B" w14:textId="77777777" w:rsidR="005E5B5B" w:rsidRDefault="005E5B5B" w:rsidP="005E5B5B">
      <w:pPr>
        <w:pStyle w:val="PL"/>
      </w:pPr>
      <w:r>
        <w:t xml:space="preserve">    leaf resourceType {</w:t>
      </w:r>
    </w:p>
    <w:p w14:paraId="01D0E007" w14:textId="77777777" w:rsidR="005E5B5B" w:rsidRDefault="005E5B5B" w:rsidP="005E5B5B">
      <w:pPr>
        <w:pStyle w:val="PL"/>
      </w:pPr>
      <w:r>
        <w:t xml:space="preserve">      type enumeration {</w:t>
      </w:r>
    </w:p>
    <w:p w14:paraId="452F2F4E" w14:textId="77777777" w:rsidR="005E5B5B" w:rsidRDefault="005E5B5B" w:rsidP="005E5B5B">
      <w:pPr>
        <w:pStyle w:val="PL"/>
      </w:pPr>
      <w:r>
        <w:t xml:space="preserve">        enum GBR;</w:t>
      </w:r>
    </w:p>
    <w:p w14:paraId="3E36971C" w14:textId="77777777" w:rsidR="005E5B5B" w:rsidRDefault="005E5B5B" w:rsidP="005E5B5B">
      <w:pPr>
        <w:pStyle w:val="PL"/>
      </w:pPr>
      <w:r>
        <w:t xml:space="preserve">        enum NON_GBR;</w:t>
      </w:r>
    </w:p>
    <w:p w14:paraId="4F4FDA7F" w14:textId="77777777" w:rsidR="005E5B5B" w:rsidRDefault="005E5B5B" w:rsidP="005E5B5B">
      <w:pPr>
        <w:pStyle w:val="PL"/>
      </w:pPr>
      <w:r>
        <w:t xml:space="preserve">      }</w:t>
      </w:r>
    </w:p>
    <w:p w14:paraId="457E255C" w14:textId="77777777" w:rsidR="005E5B5B" w:rsidRDefault="005E5B5B" w:rsidP="005E5B5B">
      <w:pPr>
        <w:pStyle w:val="PL"/>
      </w:pPr>
      <w:r>
        <w:t xml:space="preserve">      mandatory true;</w:t>
      </w:r>
    </w:p>
    <w:p w14:paraId="136C117E" w14:textId="77777777" w:rsidR="005E5B5B" w:rsidRDefault="005E5B5B" w:rsidP="005E5B5B">
      <w:pPr>
        <w:pStyle w:val="PL"/>
      </w:pPr>
      <w:r>
        <w:t xml:space="preserve">      description "It indicates the Resource Type of a 5QI, as specified </w:t>
      </w:r>
    </w:p>
    <w:p w14:paraId="33E7C4CC" w14:textId="77777777" w:rsidR="005E5B5B" w:rsidRDefault="005E5B5B" w:rsidP="005E5B5B">
      <w:pPr>
        <w:pStyle w:val="PL"/>
      </w:pPr>
      <w:r>
        <w:t xml:space="preserve">        in TS 23.501 ";</w:t>
      </w:r>
    </w:p>
    <w:p w14:paraId="5D759E86" w14:textId="77777777" w:rsidR="005E5B5B" w:rsidRDefault="005E5B5B" w:rsidP="005E5B5B">
      <w:pPr>
        <w:pStyle w:val="PL"/>
      </w:pPr>
      <w:r>
        <w:t xml:space="preserve">    }</w:t>
      </w:r>
    </w:p>
    <w:p w14:paraId="044F6169" w14:textId="77777777" w:rsidR="005E5B5B" w:rsidRDefault="005E5B5B" w:rsidP="005E5B5B">
      <w:pPr>
        <w:pStyle w:val="PL"/>
      </w:pPr>
      <w:r>
        <w:t xml:space="preserve">    </w:t>
      </w:r>
    </w:p>
    <w:p w14:paraId="7458ADBE" w14:textId="77777777" w:rsidR="005E5B5B" w:rsidRDefault="005E5B5B" w:rsidP="005E5B5B">
      <w:pPr>
        <w:pStyle w:val="PL"/>
      </w:pPr>
      <w:r>
        <w:t xml:space="preserve">    leaf priorityLevel {</w:t>
      </w:r>
    </w:p>
    <w:p w14:paraId="090E3F7F" w14:textId="77777777" w:rsidR="005E5B5B" w:rsidRDefault="005E5B5B" w:rsidP="005E5B5B">
      <w:pPr>
        <w:pStyle w:val="PL"/>
      </w:pPr>
      <w:r>
        <w:t xml:space="preserve">      type uint32 {</w:t>
      </w:r>
    </w:p>
    <w:p w14:paraId="02A6AD27" w14:textId="77777777" w:rsidR="005E5B5B" w:rsidRDefault="005E5B5B" w:rsidP="005E5B5B">
      <w:pPr>
        <w:pStyle w:val="PL"/>
      </w:pPr>
      <w:r>
        <w:t xml:space="preserve">        range 0..127 ;</w:t>
      </w:r>
    </w:p>
    <w:p w14:paraId="4F4D659E" w14:textId="77777777" w:rsidR="005E5B5B" w:rsidRDefault="005E5B5B" w:rsidP="005E5B5B">
      <w:pPr>
        <w:pStyle w:val="PL"/>
      </w:pPr>
      <w:r>
        <w:t xml:space="preserve">      }</w:t>
      </w:r>
    </w:p>
    <w:p w14:paraId="71462DEE" w14:textId="77777777" w:rsidR="0067799D" w:rsidRDefault="0067799D" w:rsidP="0067799D">
      <w:pPr>
        <w:pStyle w:val="PL"/>
      </w:pPr>
      <w:r>
        <w:t xml:space="preserve">      mandatory true;</w:t>
      </w:r>
    </w:p>
    <w:p w14:paraId="2C5D0636" w14:textId="77777777" w:rsidR="0067799D" w:rsidRDefault="0067799D" w:rsidP="0067799D">
      <w:pPr>
        <w:pStyle w:val="PL"/>
      </w:pPr>
      <w:r>
        <w:t xml:space="preserve">      description "It indicates the Priority Level of a 5QI, as specified</w:t>
      </w:r>
    </w:p>
    <w:p w14:paraId="3B92ABFA" w14:textId="77777777" w:rsidR="0067799D" w:rsidRDefault="0067799D" w:rsidP="0067799D">
      <w:pPr>
        <w:pStyle w:val="PL"/>
      </w:pPr>
      <w:r>
        <w:t xml:space="preserve">        in TS 23.501.";</w:t>
      </w:r>
    </w:p>
    <w:p w14:paraId="67403DEF" w14:textId="2EE252E3" w:rsidR="005E5B5B" w:rsidRDefault="005E5B5B" w:rsidP="0067799D">
      <w:pPr>
        <w:pStyle w:val="PL"/>
      </w:pPr>
      <w:r>
        <w:t xml:space="preserve">    }</w:t>
      </w:r>
    </w:p>
    <w:p w14:paraId="2694DB02" w14:textId="77777777" w:rsidR="005E5B5B" w:rsidRDefault="005E5B5B" w:rsidP="005E5B5B">
      <w:pPr>
        <w:pStyle w:val="PL"/>
      </w:pPr>
      <w:r>
        <w:t xml:space="preserve">    </w:t>
      </w:r>
    </w:p>
    <w:p w14:paraId="37A2A5C2" w14:textId="77777777" w:rsidR="005E5B5B" w:rsidRDefault="005E5B5B" w:rsidP="005E5B5B">
      <w:pPr>
        <w:pStyle w:val="PL"/>
      </w:pPr>
      <w:r>
        <w:t xml:space="preserve">    leaf packetDelayBudget {</w:t>
      </w:r>
    </w:p>
    <w:p w14:paraId="75BDC8A2" w14:textId="77777777" w:rsidR="005E5B5B" w:rsidRDefault="005E5B5B" w:rsidP="005E5B5B">
      <w:pPr>
        <w:pStyle w:val="PL"/>
      </w:pPr>
      <w:r>
        <w:t xml:space="preserve">      type uint32 {</w:t>
      </w:r>
    </w:p>
    <w:p w14:paraId="0CC6E1CC" w14:textId="77777777" w:rsidR="005E5B5B" w:rsidRDefault="005E5B5B" w:rsidP="005E5B5B">
      <w:pPr>
        <w:pStyle w:val="PL"/>
      </w:pPr>
      <w:r>
        <w:t xml:space="preserve">        range 0..1023 ;</w:t>
      </w:r>
    </w:p>
    <w:p w14:paraId="44D0F4CC" w14:textId="77777777" w:rsidR="005E5B5B" w:rsidRDefault="005E5B5B" w:rsidP="005E5B5B">
      <w:pPr>
        <w:pStyle w:val="PL"/>
      </w:pPr>
      <w:r>
        <w:t xml:space="preserve">      }</w:t>
      </w:r>
    </w:p>
    <w:p w14:paraId="4C686708" w14:textId="77777777" w:rsidR="0067799D" w:rsidRDefault="0067799D" w:rsidP="005E5B5B">
      <w:pPr>
        <w:pStyle w:val="PL"/>
      </w:pPr>
      <w:r w:rsidRPr="0067799D">
        <w:t xml:space="preserve">      mandatory true;</w:t>
      </w:r>
    </w:p>
    <w:p w14:paraId="1F4C1DF6" w14:textId="41BEB667" w:rsidR="005E5B5B" w:rsidRDefault="005E5B5B" w:rsidP="005E5B5B">
      <w:pPr>
        <w:pStyle w:val="PL"/>
      </w:pPr>
      <w:r>
        <w:t xml:space="preserve">      description "Indicates the Packet Delay Budget (in unit of 0.5ms)of a 5QI, </w:t>
      </w:r>
    </w:p>
    <w:p w14:paraId="462636C4" w14:textId="77777777" w:rsidR="005E5B5B" w:rsidRDefault="005E5B5B" w:rsidP="005E5B5B">
      <w:pPr>
        <w:pStyle w:val="PL"/>
      </w:pPr>
      <w:r>
        <w:t xml:space="preserve">        as specified in TS 23.501 ";</w:t>
      </w:r>
    </w:p>
    <w:p w14:paraId="430FD339" w14:textId="77777777" w:rsidR="005E5B5B" w:rsidRDefault="005E5B5B" w:rsidP="005E5B5B">
      <w:pPr>
        <w:pStyle w:val="PL"/>
      </w:pPr>
      <w:r>
        <w:t xml:space="preserve">    }</w:t>
      </w:r>
    </w:p>
    <w:p w14:paraId="5126F943" w14:textId="77777777" w:rsidR="005E5B5B" w:rsidRDefault="005E5B5B" w:rsidP="005E5B5B">
      <w:pPr>
        <w:pStyle w:val="PL"/>
      </w:pPr>
      <w:r>
        <w:t xml:space="preserve">    </w:t>
      </w:r>
    </w:p>
    <w:p w14:paraId="5F356B16" w14:textId="77777777" w:rsidR="005E5B5B" w:rsidRDefault="005E5B5B" w:rsidP="005E5B5B">
      <w:pPr>
        <w:pStyle w:val="PL"/>
      </w:pPr>
      <w:r>
        <w:t xml:space="preserve">    list packetErrorRate {</w:t>
      </w:r>
    </w:p>
    <w:p w14:paraId="1F5A0C7A" w14:textId="77777777" w:rsidR="005E5B5B" w:rsidRDefault="005E5B5B" w:rsidP="005E5B5B">
      <w:pPr>
        <w:pStyle w:val="PL"/>
      </w:pPr>
      <w:r>
        <w:t xml:space="preserve">      key "scalar exponent";</w:t>
      </w:r>
    </w:p>
    <w:p w14:paraId="62CD636D" w14:textId="77777777" w:rsidR="0067799D" w:rsidRDefault="0067799D" w:rsidP="005E5B5B">
      <w:pPr>
        <w:pStyle w:val="PL"/>
      </w:pPr>
      <w:r w:rsidRPr="0067799D">
        <w:t xml:space="preserve">      min-elements 1;</w:t>
      </w:r>
    </w:p>
    <w:p w14:paraId="1D0CC9F6" w14:textId="764C28FD" w:rsidR="005E5B5B" w:rsidRDefault="005E5B5B" w:rsidP="005E5B5B">
      <w:pPr>
        <w:pStyle w:val="PL"/>
      </w:pPr>
      <w:r>
        <w:t xml:space="preserve">      max-elements 1;</w:t>
      </w:r>
    </w:p>
    <w:p w14:paraId="55D310F5" w14:textId="77777777" w:rsidR="0067799D" w:rsidRDefault="0067799D" w:rsidP="0067799D">
      <w:pPr>
        <w:pStyle w:val="PL"/>
      </w:pPr>
      <w:r>
        <w:t xml:space="preserve">      uses PacketErrorRateGrp;</w:t>
      </w:r>
    </w:p>
    <w:p w14:paraId="1D3E7B25" w14:textId="77777777" w:rsidR="0067799D" w:rsidRDefault="0067799D" w:rsidP="0067799D">
      <w:pPr>
        <w:pStyle w:val="PL"/>
      </w:pPr>
      <w:r>
        <w:t xml:space="preserve">      description "It indicates the Packet Error Rate of a 5QI,</w:t>
      </w:r>
    </w:p>
    <w:p w14:paraId="11F9C33C" w14:textId="7E5CF16A" w:rsidR="005E5B5B" w:rsidRDefault="0067799D" w:rsidP="005E5B5B">
      <w:pPr>
        <w:pStyle w:val="PL"/>
      </w:pPr>
      <w:r>
        <w:t xml:space="preserve">        as specified in TS 23.501.";</w:t>
      </w:r>
    </w:p>
    <w:p w14:paraId="35C382A7" w14:textId="77777777" w:rsidR="005E5B5B" w:rsidRDefault="005E5B5B" w:rsidP="005E5B5B">
      <w:pPr>
        <w:pStyle w:val="PL"/>
      </w:pPr>
      <w:r>
        <w:t xml:space="preserve">    }</w:t>
      </w:r>
    </w:p>
    <w:p w14:paraId="287820CD" w14:textId="77777777" w:rsidR="005E5B5B" w:rsidRDefault="005E5B5B" w:rsidP="005E5B5B">
      <w:pPr>
        <w:pStyle w:val="PL"/>
      </w:pPr>
    </w:p>
    <w:p w14:paraId="238F3409" w14:textId="77777777" w:rsidR="005E5B5B" w:rsidRDefault="005E5B5B" w:rsidP="005E5B5B">
      <w:pPr>
        <w:pStyle w:val="PL"/>
      </w:pPr>
      <w:r>
        <w:t xml:space="preserve">    leaf averagingWindow {</w:t>
      </w:r>
    </w:p>
    <w:p w14:paraId="47CC15C2" w14:textId="77777777" w:rsidR="005E5B5B" w:rsidRDefault="005E5B5B" w:rsidP="005E5B5B">
      <w:pPr>
        <w:pStyle w:val="PL"/>
      </w:pPr>
      <w:r>
        <w:t xml:space="preserve">      type uint32 {</w:t>
      </w:r>
    </w:p>
    <w:p w14:paraId="7B6BA12B" w14:textId="77777777" w:rsidR="005E5B5B" w:rsidRDefault="005E5B5B" w:rsidP="005E5B5B">
      <w:pPr>
        <w:pStyle w:val="PL"/>
      </w:pPr>
      <w:r>
        <w:t xml:space="preserve">        range 0..4095 ;</w:t>
      </w:r>
    </w:p>
    <w:p w14:paraId="6B12EBD3" w14:textId="77777777" w:rsidR="005E5B5B" w:rsidRDefault="005E5B5B" w:rsidP="005E5B5B">
      <w:pPr>
        <w:pStyle w:val="PL"/>
      </w:pPr>
      <w:r>
        <w:t xml:space="preserve">      }</w:t>
      </w:r>
    </w:p>
    <w:p w14:paraId="6510EC38" w14:textId="77777777" w:rsidR="00142C04" w:rsidRDefault="00142C04" w:rsidP="005E5B5B">
      <w:pPr>
        <w:pStyle w:val="PL"/>
      </w:pPr>
      <w:r w:rsidRPr="00142C04">
        <w:t xml:space="preserve">      mandatory true;</w:t>
      </w:r>
    </w:p>
    <w:p w14:paraId="4FEDEB92" w14:textId="46D14355" w:rsidR="005E5B5B" w:rsidRDefault="005E5B5B" w:rsidP="005E5B5B">
      <w:pPr>
        <w:pStyle w:val="PL"/>
      </w:pPr>
      <w:r>
        <w:t xml:space="preserve">      units ms;</w:t>
      </w:r>
    </w:p>
    <w:p w14:paraId="75732BDC" w14:textId="77777777" w:rsidR="005E5B5B" w:rsidRDefault="005E5B5B" w:rsidP="005E5B5B">
      <w:pPr>
        <w:pStyle w:val="PL"/>
      </w:pPr>
      <w:r>
        <w:t xml:space="preserve">      reference "TS 23.501";</w:t>
      </w:r>
    </w:p>
    <w:p w14:paraId="5E667F5F" w14:textId="77777777" w:rsidR="005E5B5B" w:rsidRDefault="005E5B5B" w:rsidP="005E5B5B">
      <w:pPr>
        <w:pStyle w:val="PL"/>
      </w:pPr>
      <w:r>
        <w:t xml:space="preserve">    }</w:t>
      </w:r>
    </w:p>
    <w:p w14:paraId="1D314172" w14:textId="77777777" w:rsidR="005E5B5B" w:rsidRDefault="005E5B5B" w:rsidP="005E5B5B">
      <w:pPr>
        <w:pStyle w:val="PL"/>
      </w:pPr>
      <w:r>
        <w:t xml:space="preserve">    </w:t>
      </w:r>
    </w:p>
    <w:p w14:paraId="05A87567" w14:textId="77777777" w:rsidR="005E5B5B" w:rsidRDefault="005E5B5B" w:rsidP="005E5B5B">
      <w:pPr>
        <w:pStyle w:val="PL"/>
      </w:pPr>
      <w:r>
        <w:t xml:space="preserve">    leaf maximumDataBurstVolume {</w:t>
      </w:r>
    </w:p>
    <w:p w14:paraId="2AACB2BB" w14:textId="77777777" w:rsidR="005E5B5B" w:rsidRDefault="005E5B5B" w:rsidP="005E5B5B">
      <w:pPr>
        <w:pStyle w:val="PL"/>
      </w:pPr>
      <w:r>
        <w:t xml:space="preserve">      type uint32{</w:t>
      </w:r>
    </w:p>
    <w:p w14:paraId="3E518042" w14:textId="77777777" w:rsidR="005E5B5B" w:rsidRDefault="005E5B5B" w:rsidP="005E5B5B">
      <w:pPr>
        <w:pStyle w:val="PL"/>
      </w:pPr>
      <w:r>
        <w:t xml:space="preserve">        range 0..4095 ;</w:t>
      </w:r>
    </w:p>
    <w:p w14:paraId="57B23306" w14:textId="77777777" w:rsidR="005E5B5B" w:rsidRDefault="005E5B5B" w:rsidP="005E5B5B">
      <w:pPr>
        <w:pStyle w:val="PL"/>
      </w:pPr>
      <w:r>
        <w:t xml:space="preserve">      }</w:t>
      </w:r>
    </w:p>
    <w:p w14:paraId="59AD5A45" w14:textId="77777777" w:rsidR="00142C04" w:rsidRDefault="00142C04" w:rsidP="005E5B5B">
      <w:pPr>
        <w:pStyle w:val="PL"/>
      </w:pPr>
      <w:r w:rsidRPr="00142C04">
        <w:t xml:space="preserve">      mandatory true;</w:t>
      </w:r>
    </w:p>
    <w:p w14:paraId="6A5C5F38" w14:textId="54A1AE6C" w:rsidR="005E5B5B" w:rsidRDefault="005E5B5B" w:rsidP="005E5B5B">
      <w:pPr>
        <w:pStyle w:val="PL"/>
      </w:pPr>
      <w:r>
        <w:t xml:space="preserve">      units byte;</w:t>
      </w:r>
    </w:p>
    <w:p w14:paraId="74BDD2B7" w14:textId="77777777" w:rsidR="005E5B5B" w:rsidRDefault="005E5B5B" w:rsidP="005E5B5B">
      <w:pPr>
        <w:pStyle w:val="PL"/>
      </w:pPr>
      <w:r>
        <w:t xml:space="preserve">    }</w:t>
      </w:r>
    </w:p>
    <w:p w14:paraId="31499B7C" w14:textId="77777777" w:rsidR="005E5B5B" w:rsidRDefault="005E5B5B" w:rsidP="005E5B5B">
      <w:pPr>
        <w:pStyle w:val="PL"/>
      </w:pPr>
      <w:r>
        <w:t xml:space="preserve">  }</w:t>
      </w:r>
    </w:p>
    <w:p w14:paraId="25131532" w14:textId="77777777" w:rsidR="00D21F7C" w:rsidRDefault="00D21F7C" w:rsidP="00D21F7C">
      <w:pPr>
        <w:pStyle w:val="PL"/>
      </w:pPr>
    </w:p>
    <w:p w14:paraId="32BED6A8" w14:textId="77777777" w:rsidR="00142C04" w:rsidRDefault="00142C04" w:rsidP="00142C04">
      <w:pPr>
        <w:pStyle w:val="PL"/>
      </w:pPr>
      <w:r>
        <w:t xml:space="preserve">  grouping Configurable5QISetGrp {</w:t>
      </w:r>
    </w:p>
    <w:p w14:paraId="5E3DC3BF" w14:textId="77777777" w:rsidR="00142C04" w:rsidRDefault="00142C04" w:rsidP="00142C04">
      <w:pPr>
        <w:pStyle w:val="PL"/>
      </w:pPr>
      <w:r>
        <w:t xml:space="preserve">    description "Represents the Configurable5QISet IOC.</w:t>
      </w:r>
    </w:p>
    <w:p w14:paraId="028B52A1" w14:textId="77777777" w:rsidR="00142C04" w:rsidRDefault="00142C04" w:rsidP="00142C04">
      <w:pPr>
        <w:pStyle w:val="PL"/>
      </w:pPr>
      <w:r>
        <w:t xml:space="preserve">      No attributes defined.";</w:t>
      </w:r>
    </w:p>
    <w:p w14:paraId="35ED8E9B" w14:textId="77777777" w:rsidR="00142C04" w:rsidRDefault="00142C04" w:rsidP="00142C04">
      <w:pPr>
        <w:pStyle w:val="PL"/>
      </w:pPr>
      <w:r>
        <w:t xml:space="preserve">  }</w:t>
      </w:r>
    </w:p>
    <w:p w14:paraId="758498EA" w14:textId="77777777" w:rsidR="00142C04" w:rsidRDefault="00142C04" w:rsidP="00142C04">
      <w:pPr>
        <w:pStyle w:val="PL"/>
      </w:pPr>
      <w:r>
        <w:t xml:space="preserve">  </w:t>
      </w:r>
    </w:p>
    <w:p w14:paraId="7AEB3A39" w14:textId="77777777" w:rsidR="00142C04" w:rsidRDefault="00142C04" w:rsidP="00142C04">
      <w:pPr>
        <w:pStyle w:val="PL"/>
      </w:pPr>
      <w:r>
        <w:t xml:space="preserve">  grouping FiveQICharacteristicsSubtree {</w:t>
      </w:r>
    </w:p>
    <w:p w14:paraId="2D25883B" w14:textId="77777777" w:rsidR="00142C04" w:rsidRDefault="00142C04" w:rsidP="00142C04">
      <w:pPr>
        <w:pStyle w:val="PL"/>
      </w:pPr>
      <w:r>
        <w:t xml:space="preserve">    list FiveQICharacteristics {</w:t>
      </w:r>
    </w:p>
    <w:p w14:paraId="13E80C17" w14:textId="77777777" w:rsidR="00142C04" w:rsidRDefault="00142C04" w:rsidP="00142C04">
      <w:pPr>
        <w:pStyle w:val="PL"/>
      </w:pPr>
      <w:r>
        <w:t xml:space="preserve">      description "This specifies the 5QI value and the corresponding</w:t>
      </w:r>
    </w:p>
    <w:p w14:paraId="25FC9D6D" w14:textId="631B69BC" w:rsidR="00E12E2D" w:rsidRDefault="00142C04" w:rsidP="00352BF2">
      <w:pPr>
        <w:pStyle w:val="PL"/>
      </w:pPr>
      <w:r>
        <w:t xml:space="preserve">        QoS characteristics for a 5QI.";</w:t>
      </w:r>
    </w:p>
    <w:p w14:paraId="6215B9B7" w14:textId="42788E6C" w:rsidR="00352BF2" w:rsidRDefault="00352BF2" w:rsidP="00352BF2">
      <w:pPr>
        <w:pStyle w:val="PL"/>
      </w:pPr>
      <w:r>
        <w:t xml:space="preserve">      key id;</w:t>
      </w:r>
    </w:p>
    <w:p w14:paraId="272E81B9" w14:textId="43DE153F" w:rsidR="00D21F7C" w:rsidRPr="000C3558" w:rsidRDefault="00D21F7C" w:rsidP="007E12B2">
      <w:pPr>
        <w:pStyle w:val="PL"/>
      </w:pPr>
      <w:r w:rsidRPr="00D21F7C">
        <w:t xml:space="preserve">      uses top3gpp:Top_Grp;</w:t>
      </w:r>
    </w:p>
    <w:p w14:paraId="087F566B" w14:textId="39E1DACB" w:rsidR="00352BF2" w:rsidRDefault="00D21F7C" w:rsidP="00D21F7C">
      <w:pPr>
        <w:pStyle w:val="PL"/>
      </w:pPr>
      <w:r w:rsidRPr="000C3558">
        <w:t xml:space="preserve">      container </w:t>
      </w:r>
      <w:r w:rsidR="00352BF2">
        <w:t>attributes {</w:t>
      </w:r>
    </w:p>
    <w:p w14:paraId="18230763" w14:textId="77777777" w:rsidR="00352BF2" w:rsidRDefault="00352BF2" w:rsidP="00352BF2">
      <w:pPr>
        <w:pStyle w:val="PL"/>
      </w:pPr>
      <w:r>
        <w:t xml:space="preserve">        uses FiveQICharacteristicsGrp;</w:t>
      </w:r>
    </w:p>
    <w:p w14:paraId="12DF2381" w14:textId="77777777" w:rsidR="00352BF2" w:rsidRDefault="00352BF2" w:rsidP="00352BF2">
      <w:pPr>
        <w:pStyle w:val="PL"/>
      </w:pPr>
      <w:r>
        <w:t xml:space="preserve">      }</w:t>
      </w:r>
    </w:p>
    <w:p w14:paraId="388EE290" w14:textId="77777777" w:rsidR="00352BF2" w:rsidRDefault="00352BF2" w:rsidP="00352BF2">
      <w:pPr>
        <w:pStyle w:val="PL"/>
      </w:pPr>
      <w:r>
        <w:t xml:space="preserve">    }</w:t>
      </w:r>
      <w:r w:rsidR="005E5B5B">
        <w:t xml:space="preserve">  </w:t>
      </w:r>
    </w:p>
    <w:p w14:paraId="5F125DD4" w14:textId="7EDD13E3" w:rsidR="005E5B5B" w:rsidRDefault="00D21F7C" w:rsidP="00352BF2">
      <w:pPr>
        <w:pStyle w:val="PL"/>
      </w:pPr>
      <w:r w:rsidRPr="00D21F7C">
        <w:t xml:space="preserve">  </w:t>
      </w:r>
      <w:r w:rsidR="005E5B5B">
        <w:t xml:space="preserve">}    </w:t>
      </w:r>
    </w:p>
    <w:p w14:paraId="5EA68287" w14:textId="77777777" w:rsidR="005E5B5B" w:rsidRDefault="005E5B5B" w:rsidP="005E5B5B">
      <w:pPr>
        <w:pStyle w:val="PL"/>
      </w:pPr>
    </w:p>
    <w:p w14:paraId="34EA6031" w14:textId="77777777" w:rsidR="005E5B5B" w:rsidRDefault="005E5B5B" w:rsidP="005E5B5B">
      <w:pPr>
        <w:pStyle w:val="PL"/>
      </w:pPr>
      <w:r>
        <w:t xml:space="preserve">  grouping Configurable5QISetSubtree {</w:t>
      </w:r>
    </w:p>
    <w:p w14:paraId="1E7907E7" w14:textId="77777777" w:rsidR="005E5B5B" w:rsidRDefault="005E5B5B" w:rsidP="005E5B5B">
      <w:pPr>
        <w:pStyle w:val="PL"/>
      </w:pPr>
      <w:r>
        <w:t xml:space="preserve">    list Configurable5QISet {</w:t>
      </w:r>
    </w:p>
    <w:p w14:paraId="2430E310" w14:textId="77777777" w:rsidR="005E5B5B" w:rsidRDefault="005E5B5B" w:rsidP="005E5B5B">
      <w:pPr>
        <w:pStyle w:val="PL"/>
      </w:pPr>
      <w:r>
        <w:t xml:space="preserve">      description "Specifies the non-standardized 5QIs, including their QoS </w:t>
      </w:r>
    </w:p>
    <w:p w14:paraId="0283B4DB" w14:textId="77777777" w:rsidR="005E5B5B" w:rsidRDefault="005E5B5B" w:rsidP="005E5B5B">
      <w:pPr>
        <w:pStyle w:val="PL"/>
      </w:pPr>
      <w:r>
        <w:t xml:space="preserve">        characteristics, that need to be pre-configured (and configurable) to </w:t>
      </w:r>
    </w:p>
    <w:p w14:paraId="11BDF972" w14:textId="77777777" w:rsidR="005E5B5B" w:rsidRDefault="005E5B5B" w:rsidP="005E5B5B">
      <w:pPr>
        <w:pStyle w:val="PL"/>
      </w:pPr>
      <w:r>
        <w:t xml:space="preserve">        the 5G NFs, see 3GPP TS 23.501.";</w:t>
      </w:r>
    </w:p>
    <w:p w14:paraId="4017539F" w14:textId="77777777" w:rsidR="005E5B5B" w:rsidRDefault="005E5B5B" w:rsidP="005E5B5B">
      <w:pPr>
        <w:pStyle w:val="PL"/>
      </w:pPr>
      <w:r>
        <w:t xml:space="preserve">      key id;</w:t>
      </w:r>
    </w:p>
    <w:p w14:paraId="59EFD6FF" w14:textId="77777777" w:rsidR="005E5B5B" w:rsidRDefault="005E5B5B" w:rsidP="005E5B5B">
      <w:pPr>
        <w:pStyle w:val="PL"/>
      </w:pPr>
      <w:r>
        <w:t xml:space="preserve">      uses top3gpp:Top_Grp;</w:t>
      </w:r>
    </w:p>
    <w:p w14:paraId="6117E57A" w14:textId="77777777" w:rsidR="005E5B5B" w:rsidRPr="00B60B87" w:rsidRDefault="005E5B5B" w:rsidP="005E5B5B">
      <w:pPr>
        <w:pStyle w:val="PL"/>
      </w:pPr>
      <w:r>
        <w:t xml:space="preserve">      </w:t>
      </w:r>
      <w:r w:rsidRPr="00B60B87">
        <w:t>container attributes {</w:t>
      </w:r>
    </w:p>
    <w:p w14:paraId="6CCB6849" w14:textId="77777777" w:rsidR="005E5B5B" w:rsidRPr="00B60B87" w:rsidRDefault="005E5B5B" w:rsidP="005E5B5B">
      <w:pPr>
        <w:pStyle w:val="PL"/>
      </w:pPr>
      <w:r w:rsidRPr="00B60B87">
        <w:t xml:space="preserve">        uses Configurable5QISetGrp;</w:t>
      </w:r>
    </w:p>
    <w:p w14:paraId="526CB918" w14:textId="77777777" w:rsidR="005E5B5B" w:rsidRPr="00B60B87" w:rsidRDefault="005E5B5B" w:rsidP="005E5B5B">
      <w:pPr>
        <w:pStyle w:val="PL"/>
      </w:pPr>
      <w:r w:rsidRPr="00B60B87">
        <w:t xml:space="preserve">      }</w:t>
      </w:r>
    </w:p>
    <w:p w14:paraId="378072CE" w14:textId="77777777" w:rsidR="00E12E2D" w:rsidRPr="00B60B87" w:rsidRDefault="00E12E2D" w:rsidP="005E5B5B">
      <w:pPr>
        <w:pStyle w:val="PL"/>
      </w:pPr>
      <w:r w:rsidRPr="00B60B87">
        <w:t xml:space="preserve">      uses FiveQICharacteristicsSubtree;</w:t>
      </w:r>
    </w:p>
    <w:p w14:paraId="3005C23C" w14:textId="6300F9EA" w:rsidR="005E5B5B" w:rsidRPr="00B60B87" w:rsidRDefault="005E5B5B" w:rsidP="005E5B5B">
      <w:pPr>
        <w:pStyle w:val="PL"/>
      </w:pPr>
      <w:r w:rsidRPr="00B60B87">
        <w:t xml:space="preserve">    }  </w:t>
      </w:r>
    </w:p>
    <w:p w14:paraId="1237B654" w14:textId="1667B229" w:rsidR="00352BF2" w:rsidRPr="00B60B87" w:rsidRDefault="005E5B5B" w:rsidP="005E5B5B">
      <w:pPr>
        <w:pStyle w:val="PL"/>
      </w:pPr>
      <w:r w:rsidRPr="00B60B87">
        <w:t xml:space="preserve">  }</w:t>
      </w:r>
    </w:p>
    <w:p w14:paraId="0977D737" w14:textId="24A6FC66" w:rsidR="008A2633" w:rsidRPr="00B60B87" w:rsidRDefault="005E5B5B" w:rsidP="00D21F7C">
      <w:pPr>
        <w:pStyle w:val="PL"/>
      </w:pPr>
      <w:r w:rsidRPr="00B60B87">
        <w:t>}</w:t>
      </w:r>
    </w:p>
    <w:p w14:paraId="3393366A" w14:textId="77034ABF" w:rsidR="005E5B5B" w:rsidRPr="00B60B87" w:rsidRDefault="00D21F7C" w:rsidP="00D21F7C">
      <w:pPr>
        <w:pStyle w:val="PL"/>
      </w:pPr>
      <w:r w:rsidRPr="00B60B87">
        <w:t>&lt;CODE ENDS&gt;</w:t>
      </w:r>
    </w:p>
    <w:p w14:paraId="319B52C8" w14:textId="77777777" w:rsidR="005E5B5B" w:rsidRPr="00B60B87" w:rsidRDefault="005E5B5B" w:rsidP="005E5B5B">
      <w:pPr>
        <w:pStyle w:val="Heading2"/>
        <w:rPr>
          <w:lang w:eastAsia="zh-CN"/>
        </w:rPr>
      </w:pPr>
      <w:bookmarkStart w:id="186" w:name="_Toc59183422"/>
      <w:bookmarkStart w:id="187" w:name="_Toc59184888"/>
      <w:bookmarkStart w:id="188" w:name="_Toc59195823"/>
      <w:bookmarkStart w:id="189" w:name="_Toc59440252"/>
      <w:bookmarkStart w:id="190" w:name="_Toc67990692"/>
      <w:r w:rsidRPr="00B60B87">
        <w:rPr>
          <w:lang w:eastAsia="zh-CN"/>
        </w:rPr>
        <w:t>H.5.31</w:t>
      </w:r>
      <w:r w:rsidRPr="00B60B87">
        <w:rPr>
          <w:lang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729F3E57" w14:textId="77777777" w:rsidR="00611FF8" w:rsidRDefault="00611FF8" w:rsidP="005E5B5B">
      <w:pPr>
        <w:pStyle w:val="PL"/>
      </w:pPr>
      <w:r w:rsidRPr="00611FF8">
        <w:t>&lt;CODE BEGINS&gt;</w:t>
      </w:r>
    </w:p>
    <w:p w14:paraId="10E186EB" w14:textId="47285DB2"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C2CCE2B" w:rsidR="005E5B5B" w:rsidRDefault="00611FF8" w:rsidP="005E5B5B">
      <w:pPr>
        <w:pStyle w:val="PL"/>
      </w:pPr>
      <w:r w:rsidRPr="00611FF8">
        <w:t>&lt;CODE ENDS&gt;</w:t>
      </w:r>
    </w:p>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6D564E4" w14:textId="77777777" w:rsidR="005E5B5B" w:rsidRDefault="005E5B5B" w:rsidP="005E5B5B">
      <w:pPr>
        <w:pStyle w:val="PL"/>
      </w:pPr>
      <w:r>
        <w:t xml:space="preserve">  yang-version 1.1;</w:t>
      </w:r>
    </w:p>
    <w:p w14:paraId="038C5D9E" w14:textId="77777777" w:rsidR="005E5B5B" w:rsidRDefault="005E5B5B" w:rsidP="005E5B5B">
      <w:pPr>
        <w:pStyle w:val="PL"/>
      </w:pPr>
      <w:r>
        <w:t xml:space="preserve">  </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1210ECD0" w14:textId="77777777" w:rsidR="007E67EE" w:rsidRDefault="007E67EE" w:rsidP="00C64985">
      <w:pPr>
        <w:pStyle w:val="PL"/>
      </w:pPr>
      <w:r w:rsidRPr="007E67EE">
        <w:t xml:space="preserve">  revision 2022-07-27 { reference "CR-0769"; }</w:t>
      </w:r>
    </w:p>
    <w:p w14:paraId="25265FD0" w14:textId="5239E4F2"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7BA11D72" w14:textId="77777777" w:rsidR="007E67EE" w:rsidRDefault="007E67EE" w:rsidP="007E67EE">
      <w:pPr>
        <w:pStyle w:val="PL"/>
      </w:pPr>
      <w:r>
        <w:t xml:space="preserve">      description "This IOC specifies the dynamically assigned 5QIs </w:t>
      </w:r>
    </w:p>
    <w:p w14:paraId="6EF3927A" w14:textId="77777777" w:rsidR="007E67EE" w:rsidRDefault="007E67EE" w:rsidP="007E67EE">
      <w:pPr>
        <w:pStyle w:val="PL"/>
      </w:pPr>
      <w:r>
        <w:t xml:space="preserve">        including their QoS characteristics, see 3GPP TS 23.501. </w:t>
      </w:r>
    </w:p>
    <w:p w14:paraId="11473A19" w14:textId="77777777" w:rsidR="007E67EE" w:rsidRDefault="007E67EE" w:rsidP="007E67EE">
      <w:pPr>
        <w:pStyle w:val="PL"/>
      </w:pPr>
      <w:r>
        <w:t xml:space="preserve">        The instance of this IOC shall not be created or modified by the </w:t>
      </w:r>
    </w:p>
    <w:p w14:paraId="748C9A95" w14:textId="77777777" w:rsidR="007E67EE" w:rsidRDefault="007E67EE" w:rsidP="007E67EE">
      <w:pPr>
        <w:pStyle w:val="PL"/>
      </w:pPr>
      <w:r>
        <w:t xml:space="preserve">        MnS consumer except for the instance associated to </w:t>
      </w:r>
    </w:p>
    <w:p w14:paraId="1EC413AB" w14:textId="77777777" w:rsidR="007E67EE" w:rsidRDefault="007E67EE" w:rsidP="007E67EE">
      <w:pPr>
        <w:pStyle w:val="PL"/>
      </w:pPr>
      <w:r>
        <w:t xml:space="preserve">        PCFFunction MOI or SMFFunction MOI when the PCF is not deployed.";</w:t>
      </w:r>
    </w:p>
    <w:p w14:paraId="0DD693B2" w14:textId="3C803D7F" w:rsidR="00AE2308" w:rsidRDefault="00AE2308" w:rsidP="007E67EE">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0679F3DB" w14:textId="77777777" w:rsidR="007E67EE" w:rsidRDefault="007E67EE" w:rsidP="005E5B5B">
      <w:pPr>
        <w:pStyle w:val="PL"/>
      </w:pPr>
      <w:r w:rsidRPr="007E67EE">
        <w:t xml:space="preserve">      uses Conf5QIs3gpp:FiveQICharacteristicsSubtree;</w:t>
      </w:r>
    </w:p>
    <w:p w14:paraId="4890D229" w14:textId="33DED40E"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63968CDA" w14:textId="77777777" w:rsidR="000844D5" w:rsidRDefault="000844D5" w:rsidP="000844D5">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E778D19" w14:textId="3B02ED74" w:rsidR="00E431A5" w:rsidRDefault="000844D5" w:rsidP="00E431A5">
      <w:pPr>
        <w:rPr>
          <w:lang w:eastAsia="zh-CN"/>
        </w:rPr>
      </w:pPr>
      <w:r w:rsidRPr="00037811">
        <w:t>See IETF RFC 8528 [45] that describes the mechanism that adds the schema trees defined by a set of YANG modules onto a mount point defined in the schema tree in another YANG module.</w:t>
      </w:r>
    </w:p>
    <w:p w14:paraId="6AFCCCBB" w14:textId="4851AD7F" w:rsidR="005E5B5B" w:rsidRDefault="005E5B5B" w:rsidP="00E431A5">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6B8B98B6"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252"/>
      <w:bookmarkEnd w:id="253"/>
      <w:bookmarkEnd w:id="254"/>
      <w:bookmarkEnd w:id="255"/>
      <w:bookmarkEnd w:id="256"/>
    </w:p>
    <w:p w14:paraId="6E9FED27" w14:textId="77777777" w:rsidR="00245604" w:rsidRDefault="00245604" w:rsidP="00245604">
      <w:pPr>
        <w:pStyle w:val="PL"/>
      </w:pPr>
      <w:r>
        <w:t>openapi: 3.0.1</w:t>
      </w:r>
    </w:p>
    <w:p w14:paraId="0859DFB1" w14:textId="77777777" w:rsidR="00245604" w:rsidRDefault="00245604" w:rsidP="00245604">
      <w:pPr>
        <w:pStyle w:val="PL"/>
      </w:pPr>
      <w:r>
        <w:t>info:</w:t>
      </w:r>
    </w:p>
    <w:p w14:paraId="7AE739C7" w14:textId="77777777" w:rsidR="00245604" w:rsidRDefault="00245604" w:rsidP="00245604">
      <w:pPr>
        <w:pStyle w:val="PL"/>
      </w:pPr>
      <w:r>
        <w:t xml:space="preserve">  title: Slice NRM</w:t>
      </w:r>
    </w:p>
    <w:p w14:paraId="13A07524" w14:textId="77777777" w:rsidR="00245604" w:rsidRDefault="00245604" w:rsidP="00245604">
      <w:pPr>
        <w:pStyle w:val="PL"/>
      </w:pPr>
      <w:r>
        <w:t xml:space="preserve">  version: 17.10.0</w:t>
      </w:r>
    </w:p>
    <w:p w14:paraId="0DBAA4A6" w14:textId="77777777" w:rsidR="00245604" w:rsidRDefault="00245604" w:rsidP="00245604">
      <w:pPr>
        <w:pStyle w:val="PL"/>
      </w:pPr>
      <w:r>
        <w:t xml:space="preserve">  description: &gt;-</w:t>
      </w:r>
    </w:p>
    <w:p w14:paraId="4C4B1B1E" w14:textId="77777777" w:rsidR="00245604" w:rsidRDefault="00245604" w:rsidP="00245604">
      <w:pPr>
        <w:pStyle w:val="PL"/>
      </w:pPr>
      <w:r>
        <w:t xml:space="preserve">    OAS 3.0.1 specification of the Slice NRM</w:t>
      </w:r>
    </w:p>
    <w:p w14:paraId="785C2B2E" w14:textId="77777777" w:rsidR="00245604" w:rsidRDefault="00245604" w:rsidP="00245604">
      <w:pPr>
        <w:pStyle w:val="PL"/>
      </w:pPr>
      <w:r>
        <w:t xml:space="preserve">    @ 2022, 3GPP Organizational Partners (ARIB, ATIS, CCSA, ETSI, TSDSI, TTA, TTC).</w:t>
      </w:r>
    </w:p>
    <w:p w14:paraId="02F18963" w14:textId="77777777" w:rsidR="00245604" w:rsidRDefault="00245604" w:rsidP="00245604">
      <w:pPr>
        <w:pStyle w:val="PL"/>
      </w:pPr>
      <w:r>
        <w:t xml:space="preserve">    All rights reserved.</w:t>
      </w:r>
    </w:p>
    <w:p w14:paraId="0730503E" w14:textId="77777777" w:rsidR="00245604" w:rsidRDefault="00245604" w:rsidP="00245604">
      <w:pPr>
        <w:pStyle w:val="PL"/>
      </w:pPr>
      <w:r>
        <w:t>externalDocs:</w:t>
      </w:r>
    </w:p>
    <w:p w14:paraId="6383139F" w14:textId="77777777" w:rsidR="00245604" w:rsidRDefault="00245604" w:rsidP="00245604">
      <w:pPr>
        <w:pStyle w:val="PL"/>
      </w:pPr>
      <w:r>
        <w:t xml:space="preserve">  description: 3GPP TS 28.541; 5G NRM, Slice NRM</w:t>
      </w:r>
    </w:p>
    <w:p w14:paraId="369494F8" w14:textId="77777777" w:rsidR="00245604" w:rsidRDefault="00245604" w:rsidP="00245604">
      <w:pPr>
        <w:pStyle w:val="PL"/>
      </w:pPr>
      <w:r>
        <w:t xml:space="preserve">  url: http://www.3gpp.org/ftp/Specs/archive/28_series/28.541/</w:t>
      </w:r>
    </w:p>
    <w:p w14:paraId="7D23ACF5" w14:textId="77777777" w:rsidR="00245604" w:rsidRDefault="00245604" w:rsidP="00245604">
      <w:pPr>
        <w:pStyle w:val="PL"/>
      </w:pPr>
      <w:r>
        <w:t>paths: {}</w:t>
      </w:r>
    </w:p>
    <w:p w14:paraId="5CAF1C0D" w14:textId="77777777" w:rsidR="00245604" w:rsidRDefault="00245604" w:rsidP="00245604">
      <w:pPr>
        <w:pStyle w:val="PL"/>
      </w:pPr>
      <w:r>
        <w:t>components:</w:t>
      </w:r>
    </w:p>
    <w:p w14:paraId="44D4120A" w14:textId="77777777" w:rsidR="00245604" w:rsidRDefault="00245604" w:rsidP="00245604">
      <w:pPr>
        <w:pStyle w:val="PL"/>
      </w:pPr>
      <w:r>
        <w:t xml:space="preserve">  schemas:</w:t>
      </w:r>
    </w:p>
    <w:p w14:paraId="16C4D204" w14:textId="77777777" w:rsidR="00245604" w:rsidRDefault="00245604" w:rsidP="00245604">
      <w:pPr>
        <w:pStyle w:val="PL"/>
      </w:pPr>
    </w:p>
    <w:p w14:paraId="17B9A8C4" w14:textId="77777777" w:rsidR="00245604" w:rsidRDefault="00245604" w:rsidP="00245604">
      <w:pPr>
        <w:pStyle w:val="PL"/>
      </w:pPr>
      <w:r>
        <w:t>#------------ Type definitions ---------------------------------------------------</w:t>
      </w:r>
    </w:p>
    <w:p w14:paraId="488C1B5A" w14:textId="77777777" w:rsidR="00245604" w:rsidRDefault="00245604" w:rsidP="00245604">
      <w:pPr>
        <w:pStyle w:val="PL"/>
      </w:pPr>
    </w:p>
    <w:p w14:paraId="420235B8" w14:textId="77777777" w:rsidR="00245604" w:rsidRDefault="00245604" w:rsidP="00245604">
      <w:pPr>
        <w:pStyle w:val="PL"/>
      </w:pPr>
      <w:r>
        <w:t xml:space="preserve">    Float:</w:t>
      </w:r>
    </w:p>
    <w:p w14:paraId="69D3AE81" w14:textId="77777777" w:rsidR="00245604" w:rsidRDefault="00245604" w:rsidP="00245604">
      <w:pPr>
        <w:pStyle w:val="PL"/>
      </w:pPr>
      <w:r>
        <w:t xml:space="preserve">      type: number</w:t>
      </w:r>
    </w:p>
    <w:p w14:paraId="78DA82D2" w14:textId="77777777" w:rsidR="00245604" w:rsidRDefault="00245604" w:rsidP="00245604">
      <w:pPr>
        <w:pStyle w:val="PL"/>
      </w:pPr>
      <w:r>
        <w:t xml:space="preserve">      format: float</w:t>
      </w:r>
    </w:p>
    <w:p w14:paraId="71D9AB12" w14:textId="77777777" w:rsidR="00245604" w:rsidRDefault="00245604" w:rsidP="00245604">
      <w:pPr>
        <w:pStyle w:val="PL"/>
      </w:pPr>
      <w:r>
        <w:t xml:space="preserve">    MobilityLevel:</w:t>
      </w:r>
    </w:p>
    <w:p w14:paraId="4684CA40" w14:textId="77777777" w:rsidR="00245604" w:rsidRDefault="00245604" w:rsidP="00245604">
      <w:pPr>
        <w:pStyle w:val="PL"/>
      </w:pPr>
      <w:r>
        <w:t xml:space="preserve">      type: string</w:t>
      </w:r>
    </w:p>
    <w:p w14:paraId="6F4FC4B3" w14:textId="77777777" w:rsidR="00245604" w:rsidRDefault="00245604" w:rsidP="00245604">
      <w:pPr>
        <w:pStyle w:val="PL"/>
      </w:pPr>
      <w:r>
        <w:t xml:space="preserve">      enum:</w:t>
      </w:r>
    </w:p>
    <w:p w14:paraId="623A03DB" w14:textId="77777777" w:rsidR="00245604" w:rsidRDefault="00245604" w:rsidP="00245604">
      <w:pPr>
        <w:pStyle w:val="PL"/>
      </w:pPr>
      <w:r>
        <w:t xml:space="preserve">        - STATIONARY</w:t>
      </w:r>
    </w:p>
    <w:p w14:paraId="66B2DA13" w14:textId="77777777" w:rsidR="00245604" w:rsidRDefault="00245604" w:rsidP="00245604">
      <w:pPr>
        <w:pStyle w:val="PL"/>
      </w:pPr>
      <w:r>
        <w:t xml:space="preserve">        - NOMADIC</w:t>
      </w:r>
    </w:p>
    <w:p w14:paraId="7664EBDB" w14:textId="77777777" w:rsidR="00245604" w:rsidRDefault="00245604" w:rsidP="00245604">
      <w:pPr>
        <w:pStyle w:val="PL"/>
      </w:pPr>
      <w:r>
        <w:t xml:space="preserve">        - RESTRICTED MOBILITY</w:t>
      </w:r>
    </w:p>
    <w:p w14:paraId="18B93269" w14:textId="77777777" w:rsidR="00245604" w:rsidRDefault="00245604" w:rsidP="00245604">
      <w:pPr>
        <w:pStyle w:val="PL"/>
      </w:pPr>
      <w:r>
        <w:t xml:space="preserve">        - FULLY MOBILITY</w:t>
      </w:r>
    </w:p>
    <w:p w14:paraId="13CFB7BF" w14:textId="77777777" w:rsidR="00245604" w:rsidRDefault="00245604" w:rsidP="00245604">
      <w:pPr>
        <w:pStyle w:val="PL"/>
      </w:pPr>
      <w:r>
        <w:t xml:space="preserve">    SynAvailability:</w:t>
      </w:r>
    </w:p>
    <w:p w14:paraId="22C8C672" w14:textId="77777777" w:rsidR="00245604" w:rsidRDefault="00245604" w:rsidP="00245604">
      <w:pPr>
        <w:pStyle w:val="PL"/>
      </w:pPr>
      <w:r>
        <w:t xml:space="preserve">      type: string</w:t>
      </w:r>
    </w:p>
    <w:p w14:paraId="0B71D5C4" w14:textId="77777777" w:rsidR="00245604" w:rsidRDefault="00245604" w:rsidP="00245604">
      <w:pPr>
        <w:pStyle w:val="PL"/>
      </w:pPr>
      <w:r>
        <w:t xml:space="preserve">      enum:</w:t>
      </w:r>
    </w:p>
    <w:p w14:paraId="29226538" w14:textId="77777777" w:rsidR="00245604" w:rsidRDefault="00245604" w:rsidP="00245604">
      <w:pPr>
        <w:pStyle w:val="PL"/>
      </w:pPr>
      <w:r>
        <w:t xml:space="preserve">        - NOT SUPPORTED</w:t>
      </w:r>
    </w:p>
    <w:p w14:paraId="2791E4D8" w14:textId="77777777" w:rsidR="00245604" w:rsidRDefault="00245604" w:rsidP="00245604">
      <w:pPr>
        <w:pStyle w:val="PL"/>
      </w:pPr>
      <w:r>
        <w:t xml:space="preserve">        - BETWEEN BS AND UE</w:t>
      </w:r>
    </w:p>
    <w:p w14:paraId="23050198" w14:textId="77777777" w:rsidR="00245604" w:rsidRDefault="00245604" w:rsidP="00245604">
      <w:pPr>
        <w:pStyle w:val="PL"/>
      </w:pPr>
      <w:r>
        <w:t xml:space="preserve">        - BETWEEN BS AND UE &amp; UE AND UE</w:t>
      </w:r>
    </w:p>
    <w:p w14:paraId="121AF6DE" w14:textId="77777777" w:rsidR="00245604" w:rsidRDefault="00245604" w:rsidP="00245604">
      <w:pPr>
        <w:pStyle w:val="PL"/>
      </w:pPr>
      <w:r>
        <w:t xml:space="preserve">    PositioningAvailability:</w:t>
      </w:r>
    </w:p>
    <w:p w14:paraId="2F7D638A" w14:textId="77777777" w:rsidR="00245604" w:rsidRDefault="00245604" w:rsidP="00245604">
      <w:pPr>
        <w:pStyle w:val="PL"/>
      </w:pPr>
      <w:r>
        <w:t xml:space="preserve">      type: array</w:t>
      </w:r>
    </w:p>
    <w:p w14:paraId="78606425" w14:textId="77777777" w:rsidR="00245604" w:rsidRDefault="00245604" w:rsidP="00245604">
      <w:pPr>
        <w:pStyle w:val="PL"/>
      </w:pPr>
      <w:r>
        <w:t xml:space="preserve">      items:</w:t>
      </w:r>
    </w:p>
    <w:p w14:paraId="24EED66E" w14:textId="77777777" w:rsidR="00245604" w:rsidRDefault="00245604" w:rsidP="00245604">
      <w:pPr>
        <w:pStyle w:val="PL"/>
      </w:pPr>
      <w:r>
        <w:t xml:space="preserve">        type: string</w:t>
      </w:r>
    </w:p>
    <w:p w14:paraId="79A4FE84" w14:textId="77777777" w:rsidR="00245604" w:rsidRDefault="00245604" w:rsidP="00245604">
      <w:pPr>
        <w:pStyle w:val="PL"/>
      </w:pPr>
      <w:r>
        <w:t xml:space="preserve">        enum:</w:t>
      </w:r>
    </w:p>
    <w:p w14:paraId="49C515DF" w14:textId="77777777" w:rsidR="00245604" w:rsidRDefault="00245604" w:rsidP="00245604">
      <w:pPr>
        <w:pStyle w:val="PL"/>
      </w:pPr>
      <w:r>
        <w:t xml:space="preserve">          - CIDE-CID</w:t>
      </w:r>
    </w:p>
    <w:p w14:paraId="28E4F909" w14:textId="77777777" w:rsidR="00245604" w:rsidRDefault="00245604" w:rsidP="00245604">
      <w:pPr>
        <w:pStyle w:val="PL"/>
      </w:pPr>
      <w:r>
        <w:t xml:space="preserve">          - OTDOA</w:t>
      </w:r>
    </w:p>
    <w:p w14:paraId="73328CC2" w14:textId="77777777" w:rsidR="00245604" w:rsidRDefault="00245604" w:rsidP="00245604">
      <w:pPr>
        <w:pStyle w:val="PL"/>
      </w:pPr>
      <w:r>
        <w:t xml:space="preserve">          - RF FINGERPRINTING</w:t>
      </w:r>
    </w:p>
    <w:p w14:paraId="754EDB0B" w14:textId="77777777" w:rsidR="00245604" w:rsidRDefault="00245604" w:rsidP="00245604">
      <w:pPr>
        <w:pStyle w:val="PL"/>
      </w:pPr>
      <w:r>
        <w:t xml:space="preserve">          - AECID</w:t>
      </w:r>
    </w:p>
    <w:p w14:paraId="6D363CD7" w14:textId="77777777" w:rsidR="00245604" w:rsidRDefault="00245604" w:rsidP="00245604">
      <w:pPr>
        <w:pStyle w:val="PL"/>
      </w:pPr>
      <w:r>
        <w:t xml:space="preserve">          - HYBRID POSITIONING</w:t>
      </w:r>
    </w:p>
    <w:p w14:paraId="54C8EA15" w14:textId="77777777" w:rsidR="00245604" w:rsidRDefault="00245604" w:rsidP="00245604">
      <w:pPr>
        <w:pStyle w:val="PL"/>
      </w:pPr>
      <w:r>
        <w:t xml:space="preserve">          - NET-RTK</w:t>
      </w:r>
    </w:p>
    <w:p w14:paraId="3AC909B6" w14:textId="77777777" w:rsidR="00245604" w:rsidRDefault="00245604" w:rsidP="00245604">
      <w:pPr>
        <w:pStyle w:val="PL"/>
      </w:pPr>
      <w:r>
        <w:t xml:space="preserve">    Predictionfrequency:</w:t>
      </w:r>
    </w:p>
    <w:p w14:paraId="4D865C0A" w14:textId="77777777" w:rsidR="00245604" w:rsidRDefault="00245604" w:rsidP="00245604">
      <w:pPr>
        <w:pStyle w:val="PL"/>
      </w:pPr>
      <w:r>
        <w:t xml:space="preserve">      type: string</w:t>
      </w:r>
    </w:p>
    <w:p w14:paraId="3685CC11" w14:textId="77777777" w:rsidR="00245604" w:rsidRDefault="00245604" w:rsidP="00245604">
      <w:pPr>
        <w:pStyle w:val="PL"/>
      </w:pPr>
      <w:r>
        <w:t xml:space="preserve">      enum:</w:t>
      </w:r>
    </w:p>
    <w:p w14:paraId="45F27940" w14:textId="77777777" w:rsidR="00245604" w:rsidRDefault="00245604" w:rsidP="00245604">
      <w:pPr>
        <w:pStyle w:val="PL"/>
      </w:pPr>
      <w:r>
        <w:t xml:space="preserve">        - PERSEC</w:t>
      </w:r>
    </w:p>
    <w:p w14:paraId="02225443" w14:textId="77777777" w:rsidR="00245604" w:rsidRDefault="00245604" w:rsidP="00245604">
      <w:pPr>
        <w:pStyle w:val="PL"/>
      </w:pPr>
      <w:r>
        <w:t xml:space="preserve">        - PERMIN</w:t>
      </w:r>
    </w:p>
    <w:p w14:paraId="7A0730CE" w14:textId="77777777" w:rsidR="00245604" w:rsidRDefault="00245604" w:rsidP="00245604">
      <w:pPr>
        <w:pStyle w:val="PL"/>
      </w:pPr>
      <w:r>
        <w:t xml:space="preserve">        - PERHOUR</w:t>
      </w:r>
    </w:p>
    <w:p w14:paraId="00E83DF6" w14:textId="77777777" w:rsidR="00245604" w:rsidRDefault="00245604" w:rsidP="00245604">
      <w:pPr>
        <w:pStyle w:val="PL"/>
      </w:pPr>
      <w:r>
        <w:t xml:space="preserve">    SharingLevel:</w:t>
      </w:r>
    </w:p>
    <w:p w14:paraId="689DB8CB" w14:textId="77777777" w:rsidR="00245604" w:rsidRDefault="00245604" w:rsidP="00245604">
      <w:pPr>
        <w:pStyle w:val="PL"/>
      </w:pPr>
      <w:r>
        <w:t xml:space="preserve">      type: string</w:t>
      </w:r>
    </w:p>
    <w:p w14:paraId="05C726F5" w14:textId="77777777" w:rsidR="00245604" w:rsidRDefault="00245604" w:rsidP="00245604">
      <w:pPr>
        <w:pStyle w:val="PL"/>
      </w:pPr>
      <w:r>
        <w:t xml:space="preserve">      enum:</w:t>
      </w:r>
    </w:p>
    <w:p w14:paraId="442E3076" w14:textId="77777777" w:rsidR="00245604" w:rsidRDefault="00245604" w:rsidP="00245604">
      <w:pPr>
        <w:pStyle w:val="PL"/>
      </w:pPr>
      <w:r>
        <w:t xml:space="preserve">        - SHARED</w:t>
      </w:r>
    </w:p>
    <w:p w14:paraId="3B060632" w14:textId="77777777" w:rsidR="00245604" w:rsidRDefault="00245604" w:rsidP="00245604">
      <w:pPr>
        <w:pStyle w:val="PL"/>
      </w:pPr>
      <w:r>
        <w:t xml:space="preserve">        - NON-SHARED</w:t>
      </w:r>
    </w:p>
    <w:p w14:paraId="71287225" w14:textId="77777777" w:rsidR="00245604" w:rsidRDefault="00245604" w:rsidP="00245604">
      <w:pPr>
        <w:pStyle w:val="PL"/>
      </w:pPr>
    </w:p>
    <w:p w14:paraId="37AFE84F" w14:textId="77777777" w:rsidR="00245604" w:rsidRDefault="00245604" w:rsidP="00245604">
      <w:pPr>
        <w:pStyle w:val="PL"/>
      </w:pPr>
      <w:r>
        <w:t xml:space="preserve">    NetworkSliceSharingIndicator:</w:t>
      </w:r>
    </w:p>
    <w:p w14:paraId="726FE3B5" w14:textId="77777777" w:rsidR="00245604" w:rsidRDefault="00245604" w:rsidP="00245604">
      <w:pPr>
        <w:pStyle w:val="PL"/>
      </w:pPr>
      <w:r>
        <w:t xml:space="preserve">      type: string</w:t>
      </w:r>
    </w:p>
    <w:p w14:paraId="497F7BC2" w14:textId="77777777" w:rsidR="00245604" w:rsidRDefault="00245604" w:rsidP="00245604">
      <w:pPr>
        <w:pStyle w:val="PL"/>
      </w:pPr>
      <w:r>
        <w:t xml:space="preserve">      enum:</w:t>
      </w:r>
    </w:p>
    <w:p w14:paraId="3ABB959F" w14:textId="77777777" w:rsidR="00245604" w:rsidRDefault="00245604" w:rsidP="00245604">
      <w:pPr>
        <w:pStyle w:val="PL"/>
      </w:pPr>
      <w:r>
        <w:t xml:space="preserve">        - SHARED</w:t>
      </w:r>
    </w:p>
    <w:p w14:paraId="4967CDED" w14:textId="77777777" w:rsidR="00245604" w:rsidRDefault="00245604" w:rsidP="00245604">
      <w:pPr>
        <w:pStyle w:val="PL"/>
      </w:pPr>
      <w:r>
        <w:t xml:space="preserve">        - NON-SHARED</w:t>
      </w:r>
    </w:p>
    <w:p w14:paraId="2E53DCC8" w14:textId="77777777" w:rsidR="00245604" w:rsidRDefault="00245604" w:rsidP="00245604">
      <w:pPr>
        <w:pStyle w:val="PL"/>
      </w:pPr>
    </w:p>
    <w:p w14:paraId="6249BCC5" w14:textId="77777777" w:rsidR="00245604" w:rsidRDefault="00245604" w:rsidP="00245604">
      <w:pPr>
        <w:pStyle w:val="PL"/>
      </w:pPr>
      <w:r>
        <w:t xml:space="preserve">    SliceSimultaneousUse:</w:t>
      </w:r>
    </w:p>
    <w:p w14:paraId="41DBC2C9" w14:textId="77777777" w:rsidR="00245604" w:rsidRDefault="00245604" w:rsidP="00245604">
      <w:pPr>
        <w:pStyle w:val="PL"/>
      </w:pPr>
      <w:r>
        <w:t xml:space="preserve">      type: string</w:t>
      </w:r>
    </w:p>
    <w:p w14:paraId="26CC5E1B" w14:textId="77777777" w:rsidR="00245604" w:rsidRDefault="00245604" w:rsidP="00245604">
      <w:pPr>
        <w:pStyle w:val="PL"/>
      </w:pPr>
      <w:r>
        <w:t xml:space="preserve">      enum:</w:t>
      </w:r>
    </w:p>
    <w:p w14:paraId="0942F76C" w14:textId="77777777" w:rsidR="00245604" w:rsidRDefault="00245604" w:rsidP="00245604">
      <w:pPr>
        <w:pStyle w:val="PL"/>
      </w:pPr>
      <w:r>
        <w:t xml:space="preserve">        - ZERO</w:t>
      </w:r>
    </w:p>
    <w:p w14:paraId="691A93E4" w14:textId="77777777" w:rsidR="00245604" w:rsidRDefault="00245604" w:rsidP="00245604">
      <w:pPr>
        <w:pStyle w:val="PL"/>
      </w:pPr>
      <w:r>
        <w:t xml:space="preserve">        - ONE</w:t>
      </w:r>
    </w:p>
    <w:p w14:paraId="3BA891BB" w14:textId="77777777" w:rsidR="00245604" w:rsidRDefault="00245604" w:rsidP="00245604">
      <w:pPr>
        <w:pStyle w:val="PL"/>
      </w:pPr>
      <w:r>
        <w:t xml:space="preserve">        - TWO</w:t>
      </w:r>
    </w:p>
    <w:p w14:paraId="4CEB8F18" w14:textId="77777777" w:rsidR="00245604" w:rsidRDefault="00245604" w:rsidP="00245604">
      <w:pPr>
        <w:pStyle w:val="PL"/>
      </w:pPr>
      <w:r>
        <w:t xml:space="preserve">        - THREE</w:t>
      </w:r>
    </w:p>
    <w:p w14:paraId="03DD7599" w14:textId="77777777" w:rsidR="00245604" w:rsidRDefault="00245604" w:rsidP="00245604">
      <w:pPr>
        <w:pStyle w:val="PL"/>
      </w:pPr>
      <w:r>
        <w:t xml:space="preserve">        - FOUR</w:t>
      </w:r>
    </w:p>
    <w:p w14:paraId="61F514F2" w14:textId="77777777" w:rsidR="00245604" w:rsidRDefault="00245604" w:rsidP="00245604">
      <w:pPr>
        <w:pStyle w:val="PL"/>
      </w:pPr>
      <w:r>
        <w:t xml:space="preserve">    Category:</w:t>
      </w:r>
    </w:p>
    <w:p w14:paraId="123161C2" w14:textId="77777777" w:rsidR="00245604" w:rsidRDefault="00245604" w:rsidP="00245604">
      <w:pPr>
        <w:pStyle w:val="PL"/>
      </w:pPr>
      <w:r>
        <w:t xml:space="preserve">      type: string</w:t>
      </w:r>
    </w:p>
    <w:p w14:paraId="0B7FFACA" w14:textId="77777777" w:rsidR="00245604" w:rsidRDefault="00245604" w:rsidP="00245604">
      <w:pPr>
        <w:pStyle w:val="PL"/>
      </w:pPr>
      <w:r>
        <w:t xml:space="preserve">      enum:</w:t>
      </w:r>
    </w:p>
    <w:p w14:paraId="47C4CA69" w14:textId="77777777" w:rsidR="00245604" w:rsidRDefault="00245604" w:rsidP="00245604">
      <w:pPr>
        <w:pStyle w:val="PL"/>
      </w:pPr>
      <w:r>
        <w:t xml:space="preserve">        - CHARACTER</w:t>
      </w:r>
    </w:p>
    <w:p w14:paraId="6395EC5E" w14:textId="77777777" w:rsidR="00245604" w:rsidRDefault="00245604" w:rsidP="00245604">
      <w:pPr>
        <w:pStyle w:val="PL"/>
      </w:pPr>
      <w:r>
        <w:t xml:space="preserve">        - SCALABILITY</w:t>
      </w:r>
    </w:p>
    <w:p w14:paraId="0999C445" w14:textId="77777777" w:rsidR="00245604" w:rsidRDefault="00245604" w:rsidP="00245604">
      <w:pPr>
        <w:pStyle w:val="PL"/>
      </w:pPr>
      <w:r>
        <w:t xml:space="preserve">    Tagging:</w:t>
      </w:r>
    </w:p>
    <w:p w14:paraId="6B0B30AE" w14:textId="77777777" w:rsidR="00245604" w:rsidRDefault="00245604" w:rsidP="00245604">
      <w:pPr>
        <w:pStyle w:val="PL"/>
      </w:pPr>
      <w:r>
        <w:t xml:space="preserve">      type: array</w:t>
      </w:r>
    </w:p>
    <w:p w14:paraId="27576418" w14:textId="77777777" w:rsidR="00245604" w:rsidRDefault="00245604" w:rsidP="00245604">
      <w:pPr>
        <w:pStyle w:val="PL"/>
      </w:pPr>
      <w:r>
        <w:t xml:space="preserve">      items:</w:t>
      </w:r>
    </w:p>
    <w:p w14:paraId="5EA7C150" w14:textId="77777777" w:rsidR="00245604" w:rsidRDefault="00245604" w:rsidP="00245604">
      <w:pPr>
        <w:pStyle w:val="PL"/>
      </w:pPr>
      <w:r>
        <w:t xml:space="preserve">        type: string</w:t>
      </w:r>
    </w:p>
    <w:p w14:paraId="64AFF6AC" w14:textId="77777777" w:rsidR="00245604" w:rsidRDefault="00245604" w:rsidP="00245604">
      <w:pPr>
        <w:pStyle w:val="PL"/>
      </w:pPr>
      <w:r>
        <w:t xml:space="preserve">        enum:</w:t>
      </w:r>
    </w:p>
    <w:p w14:paraId="4D9711CE" w14:textId="77777777" w:rsidR="00245604" w:rsidRDefault="00245604" w:rsidP="00245604">
      <w:pPr>
        <w:pStyle w:val="PL"/>
      </w:pPr>
      <w:r>
        <w:t xml:space="preserve">          - PERFORMANCE</w:t>
      </w:r>
    </w:p>
    <w:p w14:paraId="3792E633" w14:textId="77777777" w:rsidR="00245604" w:rsidRDefault="00245604" w:rsidP="00245604">
      <w:pPr>
        <w:pStyle w:val="PL"/>
      </w:pPr>
      <w:r>
        <w:t xml:space="preserve">          - FUNCTION</w:t>
      </w:r>
    </w:p>
    <w:p w14:paraId="19960E9E" w14:textId="77777777" w:rsidR="00245604" w:rsidRDefault="00245604" w:rsidP="00245604">
      <w:pPr>
        <w:pStyle w:val="PL"/>
      </w:pPr>
      <w:r>
        <w:t xml:space="preserve">          - OPERATION</w:t>
      </w:r>
    </w:p>
    <w:p w14:paraId="2CBB7FF1" w14:textId="77777777" w:rsidR="00245604" w:rsidRDefault="00245604" w:rsidP="00245604">
      <w:pPr>
        <w:pStyle w:val="PL"/>
      </w:pPr>
      <w:r>
        <w:t xml:space="preserve">    Exposure:</w:t>
      </w:r>
    </w:p>
    <w:p w14:paraId="30281166" w14:textId="77777777" w:rsidR="00245604" w:rsidRDefault="00245604" w:rsidP="00245604">
      <w:pPr>
        <w:pStyle w:val="PL"/>
      </w:pPr>
      <w:r>
        <w:t xml:space="preserve">      type: string</w:t>
      </w:r>
    </w:p>
    <w:p w14:paraId="0C304F86" w14:textId="77777777" w:rsidR="00245604" w:rsidRDefault="00245604" w:rsidP="00245604">
      <w:pPr>
        <w:pStyle w:val="PL"/>
      </w:pPr>
      <w:r>
        <w:t xml:space="preserve">      enum:</w:t>
      </w:r>
    </w:p>
    <w:p w14:paraId="34677683" w14:textId="77777777" w:rsidR="00245604" w:rsidRDefault="00245604" w:rsidP="00245604">
      <w:pPr>
        <w:pStyle w:val="PL"/>
      </w:pPr>
      <w:r>
        <w:t xml:space="preserve">        - API</w:t>
      </w:r>
    </w:p>
    <w:p w14:paraId="003A473A" w14:textId="77777777" w:rsidR="00245604" w:rsidRDefault="00245604" w:rsidP="00245604">
      <w:pPr>
        <w:pStyle w:val="PL"/>
      </w:pPr>
      <w:r>
        <w:t xml:space="preserve">        - KPI</w:t>
      </w:r>
    </w:p>
    <w:p w14:paraId="56CB220F" w14:textId="77777777" w:rsidR="00245604" w:rsidRDefault="00245604" w:rsidP="00245604">
      <w:pPr>
        <w:pStyle w:val="PL"/>
      </w:pPr>
      <w:r>
        <w:t xml:space="preserve">    ServAttrCom:</w:t>
      </w:r>
    </w:p>
    <w:p w14:paraId="49E676D0" w14:textId="77777777" w:rsidR="00245604" w:rsidRDefault="00245604" w:rsidP="00245604">
      <w:pPr>
        <w:pStyle w:val="PL"/>
      </w:pPr>
      <w:r>
        <w:t xml:space="preserve">      type: object</w:t>
      </w:r>
    </w:p>
    <w:p w14:paraId="2968D7DD" w14:textId="77777777" w:rsidR="00245604" w:rsidRDefault="00245604" w:rsidP="00245604">
      <w:pPr>
        <w:pStyle w:val="PL"/>
      </w:pPr>
      <w:r>
        <w:t xml:space="preserve">      properties:</w:t>
      </w:r>
    </w:p>
    <w:p w14:paraId="362E0C02" w14:textId="77777777" w:rsidR="00245604" w:rsidRDefault="00245604" w:rsidP="00245604">
      <w:pPr>
        <w:pStyle w:val="PL"/>
      </w:pPr>
      <w:r>
        <w:t xml:space="preserve">        category:</w:t>
      </w:r>
    </w:p>
    <w:p w14:paraId="1F8F7096" w14:textId="77777777" w:rsidR="00245604" w:rsidRDefault="00245604" w:rsidP="00245604">
      <w:pPr>
        <w:pStyle w:val="PL"/>
      </w:pPr>
      <w:r>
        <w:t xml:space="preserve">          $ref: '#/components/schemas/Category'</w:t>
      </w:r>
    </w:p>
    <w:p w14:paraId="5CDEE562" w14:textId="77777777" w:rsidR="00245604" w:rsidRDefault="00245604" w:rsidP="00245604">
      <w:pPr>
        <w:pStyle w:val="PL"/>
      </w:pPr>
      <w:r>
        <w:t xml:space="preserve">        tagging:</w:t>
      </w:r>
    </w:p>
    <w:p w14:paraId="6E12D7F6" w14:textId="77777777" w:rsidR="00245604" w:rsidRDefault="00245604" w:rsidP="00245604">
      <w:pPr>
        <w:pStyle w:val="PL"/>
      </w:pPr>
      <w:r>
        <w:t xml:space="preserve">          $ref: '#/components/schemas/Tagging'</w:t>
      </w:r>
    </w:p>
    <w:p w14:paraId="63F3DFC4" w14:textId="77777777" w:rsidR="00245604" w:rsidRDefault="00245604" w:rsidP="00245604">
      <w:pPr>
        <w:pStyle w:val="PL"/>
      </w:pPr>
      <w:r>
        <w:t xml:space="preserve">        exposure:</w:t>
      </w:r>
    </w:p>
    <w:p w14:paraId="1DDC5585" w14:textId="77777777" w:rsidR="00245604" w:rsidRDefault="00245604" w:rsidP="00245604">
      <w:pPr>
        <w:pStyle w:val="PL"/>
      </w:pPr>
      <w:r>
        <w:t xml:space="preserve">          $ref: '#/components/schemas/Exposure'</w:t>
      </w:r>
    </w:p>
    <w:p w14:paraId="28C997B3" w14:textId="77777777" w:rsidR="00245604" w:rsidRDefault="00245604" w:rsidP="00245604">
      <w:pPr>
        <w:pStyle w:val="PL"/>
      </w:pPr>
      <w:r>
        <w:t xml:space="preserve">    Support:</w:t>
      </w:r>
    </w:p>
    <w:p w14:paraId="58CD7356" w14:textId="77777777" w:rsidR="00245604" w:rsidRDefault="00245604" w:rsidP="00245604">
      <w:pPr>
        <w:pStyle w:val="PL"/>
      </w:pPr>
      <w:r>
        <w:t xml:space="preserve">      type: string</w:t>
      </w:r>
    </w:p>
    <w:p w14:paraId="5CCE84C1" w14:textId="77777777" w:rsidR="00245604" w:rsidRDefault="00245604" w:rsidP="00245604">
      <w:pPr>
        <w:pStyle w:val="PL"/>
      </w:pPr>
      <w:r>
        <w:t xml:space="preserve">      enum:</w:t>
      </w:r>
    </w:p>
    <w:p w14:paraId="79C7CA22" w14:textId="77777777" w:rsidR="00245604" w:rsidRDefault="00245604" w:rsidP="00245604">
      <w:pPr>
        <w:pStyle w:val="PL"/>
      </w:pPr>
      <w:r>
        <w:t xml:space="preserve">        - NOT SUPPORTED</w:t>
      </w:r>
    </w:p>
    <w:p w14:paraId="00A27B62" w14:textId="77777777" w:rsidR="00245604" w:rsidRDefault="00245604" w:rsidP="00245604">
      <w:pPr>
        <w:pStyle w:val="PL"/>
      </w:pPr>
      <w:r>
        <w:t xml:space="preserve">        - SUPPORTED</w:t>
      </w:r>
    </w:p>
    <w:p w14:paraId="746409FB" w14:textId="77777777" w:rsidR="00245604" w:rsidRDefault="00245604" w:rsidP="00245604">
      <w:pPr>
        <w:pStyle w:val="PL"/>
      </w:pPr>
      <w:r>
        <w:t xml:space="preserve">    DelayTolerance:</w:t>
      </w:r>
    </w:p>
    <w:p w14:paraId="3CDFE8E8" w14:textId="77777777" w:rsidR="00245604" w:rsidRDefault="00245604" w:rsidP="00245604">
      <w:pPr>
        <w:pStyle w:val="PL"/>
      </w:pPr>
      <w:r>
        <w:t xml:space="preserve">      type: object</w:t>
      </w:r>
    </w:p>
    <w:p w14:paraId="74F6E1EC" w14:textId="77777777" w:rsidR="00245604" w:rsidRDefault="00245604" w:rsidP="00245604">
      <w:pPr>
        <w:pStyle w:val="PL"/>
      </w:pPr>
      <w:r>
        <w:t xml:space="preserve">      properties:</w:t>
      </w:r>
    </w:p>
    <w:p w14:paraId="3E460C2D" w14:textId="77777777" w:rsidR="00245604" w:rsidRDefault="00245604" w:rsidP="00245604">
      <w:pPr>
        <w:pStyle w:val="PL"/>
      </w:pPr>
      <w:r>
        <w:t xml:space="preserve">        servAttrCom:</w:t>
      </w:r>
    </w:p>
    <w:p w14:paraId="204DF47D" w14:textId="77777777" w:rsidR="00245604" w:rsidRDefault="00245604" w:rsidP="00245604">
      <w:pPr>
        <w:pStyle w:val="PL"/>
      </w:pPr>
      <w:r>
        <w:t xml:space="preserve">          $ref: '#/components/schemas/ServAttrCom'</w:t>
      </w:r>
    </w:p>
    <w:p w14:paraId="69A92697" w14:textId="77777777" w:rsidR="00245604" w:rsidRDefault="00245604" w:rsidP="00245604">
      <w:pPr>
        <w:pStyle w:val="PL"/>
      </w:pPr>
      <w:r>
        <w:t xml:space="preserve">        support:</w:t>
      </w:r>
    </w:p>
    <w:p w14:paraId="193A5E20" w14:textId="77777777" w:rsidR="00245604" w:rsidRDefault="00245604" w:rsidP="00245604">
      <w:pPr>
        <w:pStyle w:val="PL"/>
      </w:pPr>
      <w:r>
        <w:t xml:space="preserve">          $ref: '#/components/schemas/Support'</w:t>
      </w:r>
    </w:p>
    <w:p w14:paraId="6F39C159" w14:textId="77777777" w:rsidR="00245604" w:rsidRDefault="00245604" w:rsidP="00245604">
      <w:pPr>
        <w:pStyle w:val="PL"/>
      </w:pPr>
      <w:r>
        <w:t xml:space="preserve">    DeterministicComm:</w:t>
      </w:r>
    </w:p>
    <w:p w14:paraId="15BB575D" w14:textId="77777777" w:rsidR="00245604" w:rsidRDefault="00245604" w:rsidP="00245604">
      <w:pPr>
        <w:pStyle w:val="PL"/>
      </w:pPr>
      <w:r>
        <w:t xml:space="preserve">      type: object</w:t>
      </w:r>
    </w:p>
    <w:p w14:paraId="4F135124" w14:textId="77777777" w:rsidR="00245604" w:rsidRDefault="00245604" w:rsidP="00245604">
      <w:pPr>
        <w:pStyle w:val="PL"/>
      </w:pPr>
      <w:r>
        <w:t xml:space="preserve">      properties:</w:t>
      </w:r>
    </w:p>
    <w:p w14:paraId="331CC16C" w14:textId="77777777" w:rsidR="00245604" w:rsidRDefault="00245604" w:rsidP="00245604">
      <w:pPr>
        <w:pStyle w:val="PL"/>
      </w:pPr>
      <w:r>
        <w:t xml:space="preserve">        servAttrCom:</w:t>
      </w:r>
    </w:p>
    <w:p w14:paraId="713522EC" w14:textId="77777777" w:rsidR="00245604" w:rsidRDefault="00245604" w:rsidP="00245604">
      <w:pPr>
        <w:pStyle w:val="PL"/>
      </w:pPr>
      <w:r>
        <w:t xml:space="preserve">          $ref: '#/components/schemas/ServAttrCom'</w:t>
      </w:r>
    </w:p>
    <w:p w14:paraId="1E89BE02" w14:textId="77777777" w:rsidR="00245604" w:rsidRDefault="00245604" w:rsidP="00245604">
      <w:pPr>
        <w:pStyle w:val="PL"/>
      </w:pPr>
      <w:r>
        <w:t xml:space="preserve">        availability:</w:t>
      </w:r>
    </w:p>
    <w:p w14:paraId="254B1963" w14:textId="77777777" w:rsidR="00245604" w:rsidRDefault="00245604" w:rsidP="00245604">
      <w:pPr>
        <w:pStyle w:val="PL"/>
      </w:pPr>
      <w:r>
        <w:t xml:space="preserve">          $ref: '#/components/schemas/Support'</w:t>
      </w:r>
    </w:p>
    <w:p w14:paraId="4D19A974" w14:textId="77777777" w:rsidR="00245604" w:rsidRDefault="00245604" w:rsidP="00245604">
      <w:pPr>
        <w:pStyle w:val="PL"/>
      </w:pPr>
      <w:r>
        <w:t xml:space="preserve">        periodicityList:</w:t>
      </w:r>
    </w:p>
    <w:p w14:paraId="6C86B3B6" w14:textId="77777777" w:rsidR="00245604" w:rsidRDefault="00245604" w:rsidP="00245604">
      <w:pPr>
        <w:pStyle w:val="PL"/>
      </w:pPr>
      <w:r>
        <w:t xml:space="preserve">          type: array</w:t>
      </w:r>
    </w:p>
    <w:p w14:paraId="06A92E87" w14:textId="77777777" w:rsidR="00245604" w:rsidRDefault="00245604" w:rsidP="00245604">
      <w:pPr>
        <w:pStyle w:val="PL"/>
      </w:pPr>
      <w:r>
        <w:t xml:space="preserve">          items:</w:t>
      </w:r>
    </w:p>
    <w:p w14:paraId="236AA99E" w14:textId="77777777" w:rsidR="00245604" w:rsidRDefault="00245604" w:rsidP="00245604">
      <w:pPr>
        <w:pStyle w:val="PL"/>
      </w:pPr>
      <w:r>
        <w:t xml:space="preserve">            type: integer</w:t>
      </w:r>
    </w:p>
    <w:p w14:paraId="4DF9CB32" w14:textId="77777777" w:rsidR="00245604" w:rsidRDefault="00245604" w:rsidP="00245604">
      <w:pPr>
        <w:pStyle w:val="PL"/>
      </w:pPr>
      <w:r>
        <w:t xml:space="preserve">    XLThpt:</w:t>
      </w:r>
    </w:p>
    <w:p w14:paraId="02F50ADE" w14:textId="77777777" w:rsidR="00245604" w:rsidRDefault="00245604" w:rsidP="00245604">
      <w:pPr>
        <w:pStyle w:val="PL"/>
      </w:pPr>
      <w:r>
        <w:t xml:space="preserve">      type: object</w:t>
      </w:r>
    </w:p>
    <w:p w14:paraId="0DAEA7FD" w14:textId="77777777" w:rsidR="00245604" w:rsidRDefault="00245604" w:rsidP="00245604">
      <w:pPr>
        <w:pStyle w:val="PL"/>
      </w:pPr>
      <w:r>
        <w:t xml:space="preserve">      properties:</w:t>
      </w:r>
    </w:p>
    <w:p w14:paraId="006F5761" w14:textId="77777777" w:rsidR="00245604" w:rsidRDefault="00245604" w:rsidP="00245604">
      <w:pPr>
        <w:pStyle w:val="PL"/>
      </w:pPr>
      <w:r>
        <w:t xml:space="preserve">        servAttrCom:</w:t>
      </w:r>
    </w:p>
    <w:p w14:paraId="4A77CCC6" w14:textId="77777777" w:rsidR="00245604" w:rsidRDefault="00245604" w:rsidP="00245604">
      <w:pPr>
        <w:pStyle w:val="PL"/>
      </w:pPr>
      <w:r>
        <w:t xml:space="preserve">          $ref: '#/components/schemas/ServAttrCom'</w:t>
      </w:r>
    </w:p>
    <w:p w14:paraId="70F7AC08" w14:textId="77777777" w:rsidR="00245604" w:rsidRDefault="00245604" w:rsidP="00245604">
      <w:pPr>
        <w:pStyle w:val="PL"/>
      </w:pPr>
      <w:r>
        <w:t xml:space="preserve">        guaThpt:</w:t>
      </w:r>
    </w:p>
    <w:p w14:paraId="688FADFC" w14:textId="77777777" w:rsidR="00245604" w:rsidRDefault="00245604" w:rsidP="00245604">
      <w:pPr>
        <w:pStyle w:val="PL"/>
      </w:pPr>
      <w:r>
        <w:t xml:space="preserve">          $ref: '#/components/schemas/Float'</w:t>
      </w:r>
    </w:p>
    <w:p w14:paraId="6B1278C8" w14:textId="77777777" w:rsidR="00245604" w:rsidRDefault="00245604" w:rsidP="00245604">
      <w:pPr>
        <w:pStyle w:val="PL"/>
      </w:pPr>
      <w:r>
        <w:t xml:space="preserve">        maxThpt:</w:t>
      </w:r>
    </w:p>
    <w:p w14:paraId="3EB08180" w14:textId="77777777" w:rsidR="00245604" w:rsidRDefault="00245604" w:rsidP="00245604">
      <w:pPr>
        <w:pStyle w:val="PL"/>
      </w:pPr>
      <w:r>
        <w:t xml:space="preserve">          $ref: '#/components/schemas/Float'</w:t>
      </w:r>
    </w:p>
    <w:p w14:paraId="1464D442" w14:textId="77777777" w:rsidR="00245604" w:rsidRDefault="00245604" w:rsidP="00245604">
      <w:pPr>
        <w:pStyle w:val="PL"/>
      </w:pPr>
      <w:r>
        <w:t xml:space="preserve">    MaxPktSize:</w:t>
      </w:r>
    </w:p>
    <w:p w14:paraId="7B2FA9C3" w14:textId="77777777" w:rsidR="00245604" w:rsidRDefault="00245604" w:rsidP="00245604">
      <w:pPr>
        <w:pStyle w:val="PL"/>
      </w:pPr>
      <w:r>
        <w:t xml:space="preserve">      type: object</w:t>
      </w:r>
    </w:p>
    <w:p w14:paraId="6E908A1C" w14:textId="77777777" w:rsidR="00245604" w:rsidRDefault="00245604" w:rsidP="00245604">
      <w:pPr>
        <w:pStyle w:val="PL"/>
      </w:pPr>
      <w:r>
        <w:t xml:space="preserve">      properties:</w:t>
      </w:r>
    </w:p>
    <w:p w14:paraId="3A0F4025" w14:textId="77777777" w:rsidR="00245604" w:rsidRDefault="00245604" w:rsidP="00245604">
      <w:pPr>
        <w:pStyle w:val="PL"/>
      </w:pPr>
      <w:r>
        <w:t xml:space="preserve">        servAttrCom:</w:t>
      </w:r>
    </w:p>
    <w:p w14:paraId="761C9B89" w14:textId="77777777" w:rsidR="00245604" w:rsidRDefault="00245604" w:rsidP="00245604">
      <w:pPr>
        <w:pStyle w:val="PL"/>
      </w:pPr>
      <w:r>
        <w:t xml:space="preserve">          $ref: '#/components/schemas/ServAttrCom'</w:t>
      </w:r>
    </w:p>
    <w:p w14:paraId="4287DDA4" w14:textId="77777777" w:rsidR="00245604" w:rsidRDefault="00245604" w:rsidP="00245604">
      <w:pPr>
        <w:pStyle w:val="PL"/>
      </w:pPr>
      <w:r>
        <w:t xml:space="preserve">        maxsize:</w:t>
      </w:r>
    </w:p>
    <w:p w14:paraId="714EB49E" w14:textId="77777777" w:rsidR="00245604" w:rsidRDefault="00245604" w:rsidP="00245604">
      <w:pPr>
        <w:pStyle w:val="PL"/>
      </w:pPr>
      <w:r>
        <w:t xml:space="preserve">          type: integer</w:t>
      </w:r>
    </w:p>
    <w:p w14:paraId="7373FBA5" w14:textId="77777777" w:rsidR="00245604" w:rsidRDefault="00245604" w:rsidP="00245604">
      <w:pPr>
        <w:pStyle w:val="PL"/>
      </w:pPr>
      <w:r>
        <w:t xml:space="preserve">    MaxNumberofPDUSessions:</w:t>
      </w:r>
    </w:p>
    <w:p w14:paraId="4389D8A9" w14:textId="77777777" w:rsidR="00245604" w:rsidRDefault="00245604" w:rsidP="00245604">
      <w:pPr>
        <w:pStyle w:val="PL"/>
      </w:pPr>
      <w:r>
        <w:t xml:space="preserve">      type: object</w:t>
      </w:r>
    </w:p>
    <w:p w14:paraId="1A499EA4" w14:textId="77777777" w:rsidR="00245604" w:rsidRDefault="00245604" w:rsidP="00245604">
      <w:pPr>
        <w:pStyle w:val="PL"/>
      </w:pPr>
      <w:r>
        <w:t xml:space="preserve">      properties:</w:t>
      </w:r>
    </w:p>
    <w:p w14:paraId="1557CBDA" w14:textId="77777777" w:rsidR="00245604" w:rsidRDefault="00245604" w:rsidP="00245604">
      <w:pPr>
        <w:pStyle w:val="PL"/>
      </w:pPr>
      <w:r>
        <w:t xml:space="preserve">        servAttrCom:</w:t>
      </w:r>
    </w:p>
    <w:p w14:paraId="64342E9A" w14:textId="77777777" w:rsidR="00245604" w:rsidRDefault="00245604" w:rsidP="00245604">
      <w:pPr>
        <w:pStyle w:val="PL"/>
      </w:pPr>
      <w:r>
        <w:t xml:space="preserve">          $ref: '#/components/schemas/ServAttrCom'</w:t>
      </w:r>
    </w:p>
    <w:p w14:paraId="40ECC3EE" w14:textId="77777777" w:rsidR="00245604" w:rsidRDefault="00245604" w:rsidP="00245604">
      <w:pPr>
        <w:pStyle w:val="PL"/>
      </w:pPr>
      <w:r>
        <w:t xml:space="preserve">        nOofPDUSessions:</w:t>
      </w:r>
    </w:p>
    <w:p w14:paraId="56255036" w14:textId="77777777" w:rsidR="00245604" w:rsidRDefault="00245604" w:rsidP="00245604">
      <w:pPr>
        <w:pStyle w:val="PL"/>
      </w:pPr>
      <w:r>
        <w:t xml:space="preserve">          type: integer</w:t>
      </w:r>
    </w:p>
    <w:p w14:paraId="7082FDC8" w14:textId="77777777" w:rsidR="00245604" w:rsidRDefault="00245604" w:rsidP="00245604">
      <w:pPr>
        <w:pStyle w:val="PL"/>
      </w:pPr>
      <w:r>
        <w:t xml:space="preserve">    KPIMonitoring:</w:t>
      </w:r>
    </w:p>
    <w:p w14:paraId="6C4EDD83" w14:textId="77777777" w:rsidR="00245604" w:rsidRDefault="00245604" w:rsidP="00245604">
      <w:pPr>
        <w:pStyle w:val="PL"/>
      </w:pPr>
      <w:r>
        <w:t xml:space="preserve">      type: object</w:t>
      </w:r>
    </w:p>
    <w:p w14:paraId="2894CE2C" w14:textId="77777777" w:rsidR="00245604" w:rsidRDefault="00245604" w:rsidP="00245604">
      <w:pPr>
        <w:pStyle w:val="PL"/>
      </w:pPr>
      <w:r>
        <w:t xml:space="preserve">      properties:</w:t>
      </w:r>
    </w:p>
    <w:p w14:paraId="6FB630E5" w14:textId="77777777" w:rsidR="00245604" w:rsidRDefault="00245604" w:rsidP="00245604">
      <w:pPr>
        <w:pStyle w:val="PL"/>
      </w:pPr>
      <w:r>
        <w:t xml:space="preserve">        servAttrCom:</w:t>
      </w:r>
    </w:p>
    <w:p w14:paraId="3B7EA2E6" w14:textId="77777777" w:rsidR="00245604" w:rsidRDefault="00245604" w:rsidP="00245604">
      <w:pPr>
        <w:pStyle w:val="PL"/>
      </w:pPr>
      <w:r>
        <w:t xml:space="preserve">          $ref: '#/components/schemas/ServAttrCom'</w:t>
      </w:r>
    </w:p>
    <w:p w14:paraId="043C2601" w14:textId="77777777" w:rsidR="00245604" w:rsidRDefault="00245604" w:rsidP="00245604">
      <w:pPr>
        <w:pStyle w:val="PL"/>
      </w:pPr>
      <w:r>
        <w:t xml:space="preserve">        kPIList:</w:t>
      </w:r>
    </w:p>
    <w:p w14:paraId="128A9CAE" w14:textId="77777777" w:rsidR="00245604" w:rsidRDefault="00245604" w:rsidP="00245604">
      <w:pPr>
        <w:pStyle w:val="PL"/>
      </w:pPr>
      <w:r>
        <w:t xml:space="preserve">          type: array</w:t>
      </w:r>
    </w:p>
    <w:p w14:paraId="6AA9680B" w14:textId="77777777" w:rsidR="00245604" w:rsidRDefault="00245604" w:rsidP="00245604">
      <w:pPr>
        <w:pStyle w:val="PL"/>
      </w:pPr>
      <w:r>
        <w:t xml:space="preserve">          items:</w:t>
      </w:r>
    </w:p>
    <w:p w14:paraId="00096DFA" w14:textId="77777777" w:rsidR="00245604" w:rsidRDefault="00245604" w:rsidP="00245604">
      <w:pPr>
        <w:pStyle w:val="PL"/>
      </w:pPr>
      <w:r>
        <w:t xml:space="preserve">            type: string</w:t>
      </w:r>
    </w:p>
    <w:p w14:paraId="04CCCC97" w14:textId="77777777" w:rsidR="00245604" w:rsidRDefault="00245604" w:rsidP="00245604">
      <w:pPr>
        <w:pStyle w:val="PL"/>
      </w:pPr>
      <w:r>
        <w:t xml:space="preserve">    NBIoT:</w:t>
      </w:r>
    </w:p>
    <w:p w14:paraId="3FD17C3F" w14:textId="77777777" w:rsidR="00245604" w:rsidRDefault="00245604" w:rsidP="00245604">
      <w:pPr>
        <w:pStyle w:val="PL"/>
      </w:pPr>
      <w:r>
        <w:t xml:space="preserve">      type: object</w:t>
      </w:r>
    </w:p>
    <w:p w14:paraId="629857A4" w14:textId="77777777" w:rsidR="00245604" w:rsidRDefault="00245604" w:rsidP="00245604">
      <w:pPr>
        <w:pStyle w:val="PL"/>
      </w:pPr>
      <w:r>
        <w:t xml:space="preserve">      properties:</w:t>
      </w:r>
    </w:p>
    <w:p w14:paraId="096725A5" w14:textId="77777777" w:rsidR="00245604" w:rsidRDefault="00245604" w:rsidP="00245604">
      <w:pPr>
        <w:pStyle w:val="PL"/>
      </w:pPr>
      <w:r>
        <w:t xml:space="preserve">        servAttrCom:</w:t>
      </w:r>
    </w:p>
    <w:p w14:paraId="551BD01B" w14:textId="77777777" w:rsidR="00245604" w:rsidRDefault="00245604" w:rsidP="00245604">
      <w:pPr>
        <w:pStyle w:val="PL"/>
      </w:pPr>
      <w:r>
        <w:t xml:space="preserve">          $ref: '#/components/schemas/ServAttrCom'</w:t>
      </w:r>
    </w:p>
    <w:p w14:paraId="270B793F" w14:textId="77777777" w:rsidR="00245604" w:rsidRDefault="00245604" w:rsidP="00245604">
      <w:pPr>
        <w:pStyle w:val="PL"/>
      </w:pPr>
      <w:r>
        <w:t xml:space="preserve">        support:</w:t>
      </w:r>
    </w:p>
    <w:p w14:paraId="7E372CC4" w14:textId="77777777" w:rsidR="00245604" w:rsidRDefault="00245604" w:rsidP="00245604">
      <w:pPr>
        <w:pStyle w:val="PL"/>
      </w:pPr>
      <w:r>
        <w:t xml:space="preserve">          $ref: '#/components/schemas/Support'</w:t>
      </w:r>
    </w:p>
    <w:p w14:paraId="25BD54F7" w14:textId="77777777" w:rsidR="00245604" w:rsidRDefault="00245604" w:rsidP="00245604">
      <w:pPr>
        <w:pStyle w:val="PL"/>
      </w:pPr>
      <w:r>
        <w:t xml:space="preserve">    RadioSpectrum:</w:t>
      </w:r>
    </w:p>
    <w:p w14:paraId="6B7141A6" w14:textId="77777777" w:rsidR="00245604" w:rsidRDefault="00245604" w:rsidP="00245604">
      <w:pPr>
        <w:pStyle w:val="PL"/>
      </w:pPr>
      <w:r>
        <w:t xml:space="preserve">      type: object</w:t>
      </w:r>
    </w:p>
    <w:p w14:paraId="72F066CD" w14:textId="77777777" w:rsidR="00245604" w:rsidRDefault="00245604" w:rsidP="00245604">
      <w:pPr>
        <w:pStyle w:val="PL"/>
      </w:pPr>
      <w:r>
        <w:t xml:space="preserve">      properties:</w:t>
      </w:r>
    </w:p>
    <w:p w14:paraId="0BA4BD16" w14:textId="77777777" w:rsidR="00245604" w:rsidRDefault="00245604" w:rsidP="00245604">
      <w:pPr>
        <w:pStyle w:val="PL"/>
      </w:pPr>
      <w:r>
        <w:t xml:space="preserve">        servAttrCom:</w:t>
      </w:r>
    </w:p>
    <w:p w14:paraId="49F6BD26" w14:textId="77777777" w:rsidR="00245604" w:rsidRDefault="00245604" w:rsidP="00245604">
      <w:pPr>
        <w:pStyle w:val="PL"/>
      </w:pPr>
      <w:r>
        <w:t xml:space="preserve">          $ref: '#/components/schemas/ServAttrCom'</w:t>
      </w:r>
    </w:p>
    <w:p w14:paraId="19C33193" w14:textId="77777777" w:rsidR="00245604" w:rsidRDefault="00245604" w:rsidP="00245604">
      <w:pPr>
        <w:pStyle w:val="PL"/>
      </w:pPr>
      <w:r>
        <w:t xml:space="preserve">        nROperatingBands:</w:t>
      </w:r>
    </w:p>
    <w:p w14:paraId="705194EA" w14:textId="77777777" w:rsidR="00245604" w:rsidRDefault="00245604" w:rsidP="00245604">
      <w:pPr>
        <w:pStyle w:val="PL"/>
      </w:pPr>
      <w:r>
        <w:t xml:space="preserve">          type: string</w:t>
      </w:r>
    </w:p>
    <w:p w14:paraId="04CABDE9" w14:textId="77777777" w:rsidR="00245604" w:rsidRDefault="00245604" w:rsidP="00245604">
      <w:pPr>
        <w:pStyle w:val="PL"/>
      </w:pPr>
      <w:r>
        <w:t xml:space="preserve">    Synchronicity:</w:t>
      </w:r>
    </w:p>
    <w:p w14:paraId="70E45282" w14:textId="77777777" w:rsidR="00245604" w:rsidRDefault="00245604" w:rsidP="00245604">
      <w:pPr>
        <w:pStyle w:val="PL"/>
      </w:pPr>
      <w:r>
        <w:t xml:space="preserve">      type: object</w:t>
      </w:r>
    </w:p>
    <w:p w14:paraId="023E2E48" w14:textId="77777777" w:rsidR="00245604" w:rsidRDefault="00245604" w:rsidP="00245604">
      <w:pPr>
        <w:pStyle w:val="PL"/>
      </w:pPr>
      <w:r>
        <w:t xml:space="preserve">      properties:</w:t>
      </w:r>
    </w:p>
    <w:p w14:paraId="268226BF" w14:textId="77777777" w:rsidR="00245604" w:rsidRDefault="00245604" w:rsidP="00245604">
      <w:pPr>
        <w:pStyle w:val="PL"/>
      </w:pPr>
      <w:r>
        <w:t xml:space="preserve">        servAttrCom:</w:t>
      </w:r>
    </w:p>
    <w:p w14:paraId="6A1535C4" w14:textId="77777777" w:rsidR="00245604" w:rsidRDefault="00245604" w:rsidP="00245604">
      <w:pPr>
        <w:pStyle w:val="PL"/>
      </w:pPr>
      <w:r>
        <w:t xml:space="preserve">          $ref: '#/components/schemas/ServAttrCom'</w:t>
      </w:r>
    </w:p>
    <w:p w14:paraId="4ABCA2E1" w14:textId="77777777" w:rsidR="00245604" w:rsidRDefault="00245604" w:rsidP="00245604">
      <w:pPr>
        <w:pStyle w:val="PL"/>
      </w:pPr>
      <w:r>
        <w:t xml:space="preserve">        availability:</w:t>
      </w:r>
    </w:p>
    <w:p w14:paraId="41C16330" w14:textId="77777777" w:rsidR="00245604" w:rsidRDefault="00245604" w:rsidP="00245604">
      <w:pPr>
        <w:pStyle w:val="PL"/>
      </w:pPr>
      <w:r>
        <w:t xml:space="preserve">          $ref: '#/components/schemas/SynAvailability'</w:t>
      </w:r>
    </w:p>
    <w:p w14:paraId="3306ECEC" w14:textId="77777777" w:rsidR="00245604" w:rsidRDefault="00245604" w:rsidP="00245604">
      <w:pPr>
        <w:pStyle w:val="PL"/>
      </w:pPr>
      <w:r>
        <w:t xml:space="preserve">        accuracy:</w:t>
      </w:r>
    </w:p>
    <w:p w14:paraId="2BBBF453" w14:textId="77777777" w:rsidR="00245604" w:rsidRDefault="00245604" w:rsidP="00245604">
      <w:pPr>
        <w:pStyle w:val="PL"/>
      </w:pPr>
      <w:r>
        <w:t xml:space="preserve">          $ref: '#/components/schemas/Float'</w:t>
      </w:r>
    </w:p>
    <w:p w14:paraId="6498DEC7" w14:textId="77777777" w:rsidR="00245604" w:rsidRDefault="00245604" w:rsidP="00245604">
      <w:pPr>
        <w:pStyle w:val="PL"/>
      </w:pPr>
      <w:r>
        <w:t xml:space="preserve">    SynchronicityRANSubnet:</w:t>
      </w:r>
    </w:p>
    <w:p w14:paraId="57A77533" w14:textId="77777777" w:rsidR="00245604" w:rsidRDefault="00245604" w:rsidP="00245604">
      <w:pPr>
        <w:pStyle w:val="PL"/>
      </w:pPr>
      <w:r>
        <w:t xml:space="preserve">      type: object</w:t>
      </w:r>
    </w:p>
    <w:p w14:paraId="4E47F780" w14:textId="77777777" w:rsidR="00245604" w:rsidRDefault="00245604" w:rsidP="00245604">
      <w:pPr>
        <w:pStyle w:val="PL"/>
      </w:pPr>
      <w:r>
        <w:t xml:space="preserve">      properties:</w:t>
      </w:r>
    </w:p>
    <w:p w14:paraId="39EEB866" w14:textId="77777777" w:rsidR="00245604" w:rsidRDefault="00245604" w:rsidP="00245604">
      <w:pPr>
        <w:pStyle w:val="PL"/>
      </w:pPr>
      <w:r>
        <w:t xml:space="preserve">        availability:</w:t>
      </w:r>
    </w:p>
    <w:p w14:paraId="16250529" w14:textId="77777777" w:rsidR="00245604" w:rsidRDefault="00245604" w:rsidP="00245604">
      <w:pPr>
        <w:pStyle w:val="PL"/>
      </w:pPr>
      <w:r>
        <w:t xml:space="preserve">          $ref: '#/components/schemas/SynAvailability'</w:t>
      </w:r>
    </w:p>
    <w:p w14:paraId="2543C326" w14:textId="77777777" w:rsidR="00245604" w:rsidRDefault="00245604" w:rsidP="00245604">
      <w:pPr>
        <w:pStyle w:val="PL"/>
      </w:pPr>
      <w:r>
        <w:t xml:space="preserve">        accuracy:</w:t>
      </w:r>
    </w:p>
    <w:p w14:paraId="33A246B2" w14:textId="77777777" w:rsidR="00245604" w:rsidRDefault="00245604" w:rsidP="00245604">
      <w:pPr>
        <w:pStyle w:val="PL"/>
      </w:pPr>
      <w:r>
        <w:t xml:space="preserve">          $ref: '#/components/schemas/Float'</w:t>
      </w:r>
    </w:p>
    <w:p w14:paraId="737EF5D9" w14:textId="77777777" w:rsidR="00245604" w:rsidRDefault="00245604" w:rsidP="00245604">
      <w:pPr>
        <w:pStyle w:val="PL"/>
      </w:pPr>
      <w:r>
        <w:t xml:space="preserve">    Positioning:</w:t>
      </w:r>
    </w:p>
    <w:p w14:paraId="68AA8835" w14:textId="77777777" w:rsidR="00245604" w:rsidRDefault="00245604" w:rsidP="00245604">
      <w:pPr>
        <w:pStyle w:val="PL"/>
      </w:pPr>
      <w:r>
        <w:t xml:space="preserve">      type: object</w:t>
      </w:r>
    </w:p>
    <w:p w14:paraId="71383530" w14:textId="77777777" w:rsidR="00245604" w:rsidRDefault="00245604" w:rsidP="00245604">
      <w:pPr>
        <w:pStyle w:val="PL"/>
      </w:pPr>
      <w:r>
        <w:t xml:space="preserve">      properties:</w:t>
      </w:r>
    </w:p>
    <w:p w14:paraId="145D6DC6" w14:textId="77777777" w:rsidR="00245604" w:rsidRDefault="00245604" w:rsidP="00245604">
      <w:pPr>
        <w:pStyle w:val="PL"/>
      </w:pPr>
      <w:r>
        <w:t xml:space="preserve">        servAttrCom:</w:t>
      </w:r>
    </w:p>
    <w:p w14:paraId="5F48F7CE" w14:textId="77777777" w:rsidR="00245604" w:rsidRDefault="00245604" w:rsidP="00245604">
      <w:pPr>
        <w:pStyle w:val="PL"/>
      </w:pPr>
      <w:r>
        <w:t xml:space="preserve">          $ref: '#/components/schemas/ServAttrCom'</w:t>
      </w:r>
    </w:p>
    <w:p w14:paraId="0D57807E" w14:textId="77777777" w:rsidR="00245604" w:rsidRDefault="00245604" w:rsidP="00245604">
      <w:pPr>
        <w:pStyle w:val="PL"/>
      </w:pPr>
      <w:r>
        <w:t xml:space="preserve">        availability:</w:t>
      </w:r>
    </w:p>
    <w:p w14:paraId="70E90F67" w14:textId="77777777" w:rsidR="00245604" w:rsidRDefault="00245604" w:rsidP="00245604">
      <w:pPr>
        <w:pStyle w:val="PL"/>
      </w:pPr>
      <w:r>
        <w:t xml:space="preserve">          $ref: '#/components/schemas/PositioningAvailability'</w:t>
      </w:r>
    </w:p>
    <w:p w14:paraId="3800D403" w14:textId="77777777" w:rsidR="00245604" w:rsidRDefault="00245604" w:rsidP="00245604">
      <w:pPr>
        <w:pStyle w:val="PL"/>
      </w:pPr>
      <w:r>
        <w:t xml:space="preserve">        predictionfrequency:</w:t>
      </w:r>
    </w:p>
    <w:p w14:paraId="12D238A8" w14:textId="77777777" w:rsidR="00245604" w:rsidRDefault="00245604" w:rsidP="00245604">
      <w:pPr>
        <w:pStyle w:val="PL"/>
      </w:pPr>
      <w:r>
        <w:t xml:space="preserve">          $ref: '#/components/schemas/Predictionfrequency'</w:t>
      </w:r>
    </w:p>
    <w:p w14:paraId="25D43609" w14:textId="77777777" w:rsidR="00245604" w:rsidRDefault="00245604" w:rsidP="00245604">
      <w:pPr>
        <w:pStyle w:val="PL"/>
      </w:pPr>
      <w:r>
        <w:t xml:space="preserve">        accuracy:</w:t>
      </w:r>
    </w:p>
    <w:p w14:paraId="5929C92A" w14:textId="77777777" w:rsidR="00245604" w:rsidRDefault="00245604" w:rsidP="00245604">
      <w:pPr>
        <w:pStyle w:val="PL"/>
      </w:pPr>
      <w:r>
        <w:t xml:space="preserve">          $ref: '#/components/schemas/Float'</w:t>
      </w:r>
    </w:p>
    <w:p w14:paraId="33173E8E" w14:textId="77777777" w:rsidR="00245604" w:rsidRDefault="00245604" w:rsidP="00245604">
      <w:pPr>
        <w:pStyle w:val="PL"/>
      </w:pPr>
      <w:r>
        <w:t xml:space="preserve">    PositioningRANSubnet:</w:t>
      </w:r>
    </w:p>
    <w:p w14:paraId="1DC78F73" w14:textId="77777777" w:rsidR="00245604" w:rsidRDefault="00245604" w:rsidP="00245604">
      <w:pPr>
        <w:pStyle w:val="PL"/>
      </w:pPr>
      <w:r>
        <w:t xml:space="preserve">      type: object</w:t>
      </w:r>
    </w:p>
    <w:p w14:paraId="0BD6FBA8" w14:textId="77777777" w:rsidR="00245604" w:rsidRDefault="00245604" w:rsidP="00245604">
      <w:pPr>
        <w:pStyle w:val="PL"/>
      </w:pPr>
      <w:r>
        <w:t xml:space="preserve">      properties:</w:t>
      </w:r>
    </w:p>
    <w:p w14:paraId="51811D71" w14:textId="77777777" w:rsidR="00245604" w:rsidRDefault="00245604" w:rsidP="00245604">
      <w:pPr>
        <w:pStyle w:val="PL"/>
      </w:pPr>
      <w:r>
        <w:t xml:space="preserve">        availability:</w:t>
      </w:r>
    </w:p>
    <w:p w14:paraId="615367D8" w14:textId="77777777" w:rsidR="00245604" w:rsidRDefault="00245604" w:rsidP="00245604">
      <w:pPr>
        <w:pStyle w:val="PL"/>
      </w:pPr>
      <w:r>
        <w:t xml:space="preserve">          $ref: '#/components/schemas/PositioningAvailability'</w:t>
      </w:r>
    </w:p>
    <w:p w14:paraId="57C3A39B" w14:textId="77777777" w:rsidR="00245604" w:rsidRDefault="00245604" w:rsidP="00245604">
      <w:pPr>
        <w:pStyle w:val="PL"/>
      </w:pPr>
      <w:r>
        <w:t xml:space="preserve">        predictionfrequency:</w:t>
      </w:r>
    </w:p>
    <w:p w14:paraId="07685EDC" w14:textId="77777777" w:rsidR="00245604" w:rsidRDefault="00245604" w:rsidP="00245604">
      <w:pPr>
        <w:pStyle w:val="PL"/>
      </w:pPr>
      <w:r>
        <w:t xml:space="preserve">          $ref: '#/components/schemas/Predictionfrequency'</w:t>
      </w:r>
    </w:p>
    <w:p w14:paraId="4A0BC077" w14:textId="77777777" w:rsidR="00245604" w:rsidRDefault="00245604" w:rsidP="00245604">
      <w:pPr>
        <w:pStyle w:val="PL"/>
      </w:pPr>
      <w:r>
        <w:t xml:space="preserve">        accuracy:</w:t>
      </w:r>
    </w:p>
    <w:p w14:paraId="3FE364F4" w14:textId="77777777" w:rsidR="00245604" w:rsidRDefault="00245604" w:rsidP="00245604">
      <w:pPr>
        <w:pStyle w:val="PL"/>
      </w:pPr>
      <w:r>
        <w:t xml:space="preserve">          $ref: '#/components/schemas/Float'     </w:t>
      </w:r>
    </w:p>
    <w:p w14:paraId="11A4C8AC" w14:textId="77777777" w:rsidR="00245604" w:rsidRDefault="00245604" w:rsidP="00245604">
      <w:pPr>
        <w:pStyle w:val="PL"/>
      </w:pPr>
      <w:r>
        <w:t xml:space="preserve">    UserMgmtOpen:</w:t>
      </w:r>
    </w:p>
    <w:p w14:paraId="79B334C4" w14:textId="77777777" w:rsidR="00245604" w:rsidRDefault="00245604" w:rsidP="00245604">
      <w:pPr>
        <w:pStyle w:val="PL"/>
      </w:pPr>
      <w:r>
        <w:t xml:space="preserve">      type: object</w:t>
      </w:r>
    </w:p>
    <w:p w14:paraId="6AFC2B93" w14:textId="77777777" w:rsidR="00245604" w:rsidRDefault="00245604" w:rsidP="00245604">
      <w:pPr>
        <w:pStyle w:val="PL"/>
      </w:pPr>
      <w:r>
        <w:t xml:space="preserve">      properties:</w:t>
      </w:r>
    </w:p>
    <w:p w14:paraId="6720A7A7" w14:textId="77777777" w:rsidR="00245604" w:rsidRDefault="00245604" w:rsidP="00245604">
      <w:pPr>
        <w:pStyle w:val="PL"/>
      </w:pPr>
      <w:r>
        <w:t xml:space="preserve">        servAttrCom:</w:t>
      </w:r>
    </w:p>
    <w:p w14:paraId="6ACC983E" w14:textId="77777777" w:rsidR="00245604" w:rsidRDefault="00245604" w:rsidP="00245604">
      <w:pPr>
        <w:pStyle w:val="PL"/>
      </w:pPr>
      <w:r>
        <w:t xml:space="preserve">          $ref: '#/components/schemas/ServAttrCom'</w:t>
      </w:r>
    </w:p>
    <w:p w14:paraId="45F975EA" w14:textId="77777777" w:rsidR="00245604" w:rsidRDefault="00245604" w:rsidP="00245604">
      <w:pPr>
        <w:pStyle w:val="PL"/>
      </w:pPr>
      <w:r>
        <w:t xml:space="preserve">        support:</w:t>
      </w:r>
    </w:p>
    <w:p w14:paraId="0E2D615C" w14:textId="77777777" w:rsidR="00245604" w:rsidRDefault="00245604" w:rsidP="00245604">
      <w:pPr>
        <w:pStyle w:val="PL"/>
      </w:pPr>
      <w:r>
        <w:t xml:space="preserve">          $ref: '#/components/schemas/Support'</w:t>
      </w:r>
    </w:p>
    <w:p w14:paraId="7DFCC79B" w14:textId="77777777" w:rsidR="00245604" w:rsidRDefault="00245604" w:rsidP="00245604">
      <w:pPr>
        <w:pStyle w:val="PL"/>
      </w:pPr>
      <w:r>
        <w:t xml:space="preserve">    V2XCommModels:</w:t>
      </w:r>
    </w:p>
    <w:p w14:paraId="6582868F" w14:textId="77777777" w:rsidR="00245604" w:rsidRDefault="00245604" w:rsidP="00245604">
      <w:pPr>
        <w:pStyle w:val="PL"/>
      </w:pPr>
      <w:r>
        <w:t xml:space="preserve">      type: object</w:t>
      </w:r>
    </w:p>
    <w:p w14:paraId="5B710286" w14:textId="77777777" w:rsidR="00245604" w:rsidRDefault="00245604" w:rsidP="00245604">
      <w:pPr>
        <w:pStyle w:val="PL"/>
      </w:pPr>
      <w:r>
        <w:t xml:space="preserve">      properties:</w:t>
      </w:r>
    </w:p>
    <w:p w14:paraId="197AC212" w14:textId="77777777" w:rsidR="00245604" w:rsidRDefault="00245604" w:rsidP="00245604">
      <w:pPr>
        <w:pStyle w:val="PL"/>
      </w:pPr>
      <w:r>
        <w:t xml:space="preserve">        servAttrCom:</w:t>
      </w:r>
    </w:p>
    <w:p w14:paraId="1573FBE4" w14:textId="77777777" w:rsidR="00245604" w:rsidRDefault="00245604" w:rsidP="00245604">
      <w:pPr>
        <w:pStyle w:val="PL"/>
      </w:pPr>
      <w:r>
        <w:t xml:space="preserve">          $ref: '#/components/schemas/ServAttrCom'</w:t>
      </w:r>
    </w:p>
    <w:p w14:paraId="1D931B05" w14:textId="77777777" w:rsidR="00245604" w:rsidRDefault="00245604" w:rsidP="00245604">
      <w:pPr>
        <w:pStyle w:val="PL"/>
      </w:pPr>
      <w:r>
        <w:t xml:space="preserve">        v2XMode:</w:t>
      </w:r>
    </w:p>
    <w:p w14:paraId="2F804358" w14:textId="77777777" w:rsidR="00245604" w:rsidRDefault="00245604" w:rsidP="00245604">
      <w:pPr>
        <w:pStyle w:val="PL"/>
      </w:pPr>
      <w:r>
        <w:t xml:space="preserve">          $ref: '#/components/schemas/Support'</w:t>
      </w:r>
    </w:p>
    <w:p w14:paraId="66A4471B" w14:textId="77777777" w:rsidR="00245604" w:rsidRDefault="00245604" w:rsidP="00245604">
      <w:pPr>
        <w:pStyle w:val="PL"/>
      </w:pPr>
      <w:r>
        <w:t xml:space="preserve">    TermDensity:</w:t>
      </w:r>
    </w:p>
    <w:p w14:paraId="4748C33B" w14:textId="77777777" w:rsidR="00245604" w:rsidRDefault="00245604" w:rsidP="00245604">
      <w:pPr>
        <w:pStyle w:val="PL"/>
      </w:pPr>
      <w:r>
        <w:t xml:space="preserve">      type: object</w:t>
      </w:r>
    </w:p>
    <w:p w14:paraId="4D7681E7" w14:textId="77777777" w:rsidR="00245604" w:rsidRDefault="00245604" w:rsidP="00245604">
      <w:pPr>
        <w:pStyle w:val="PL"/>
      </w:pPr>
      <w:r>
        <w:t xml:space="preserve">      properties:</w:t>
      </w:r>
    </w:p>
    <w:p w14:paraId="56626218" w14:textId="77777777" w:rsidR="00245604" w:rsidRDefault="00245604" w:rsidP="00245604">
      <w:pPr>
        <w:pStyle w:val="PL"/>
      </w:pPr>
      <w:r>
        <w:t xml:space="preserve">        servAttrCom:</w:t>
      </w:r>
    </w:p>
    <w:p w14:paraId="175A1122" w14:textId="77777777" w:rsidR="00245604" w:rsidRDefault="00245604" w:rsidP="00245604">
      <w:pPr>
        <w:pStyle w:val="PL"/>
      </w:pPr>
      <w:r>
        <w:t xml:space="preserve">          $ref: '#/components/schemas/ServAttrCom'</w:t>
      </w:r>
    </w:p>
    <w:p w14:paraId="754FF3BB" w14:textId="77777777" w:rsidR="00245604" w:rsidRDefault="00245604" w:rsidP="00245604">
      <w:pPr>
        <w:pStyle w:val="PL"/>
      </w:pPr>
      <w:r>
        <w:t xml:space="preserve">        density:</w:t>
      </w:r>
    </w:p>
    <w:p w14:paraId="1746377C" w14:textId="77777777" w:rsidR="00245604" w:rsidRDefault="00245604" w:rsidP="00245604">
      <w:pPr>
        <w:pStyle w:val="PL"/>
      </w:pPr>
      <w:r>
        <w:t xml:space="preserve">          type: integer</w:t>
      </w:r>
    </w:p>
    <w:p w14:paraId="7BCB4EE9" w14:textId="77777777" w:rsidR="00245604" w:rsidRDefault="00245604" w:rsidP="00245604">
      <w:pPr>
        <w:pStyle w:val="PL"/>
      </w:pPr>
      <w:r>
        <w:t xml:space="preserve">    NsInfo:</w:t>
      </w:r>
    </w:p>
    <w:p w14:paraId="419F29B2" w14:textId="77777777" w:rsidR="00245604" w:rsidRDefault="00245604" w:rsidP="00245604">
      <w:pPr>
        <w:pStyle w:val="PL"/>
      </w:pPr>
      <w:r>
        <w:t xml:space="preserve">      type: object</w:t>
      </w:r>
    </w:p>
    <w:p w14:paraId="120F5E9E" w14:textId="77777777" w:rsidR="00245604" w:rsidRDefault="00245604" w:rsidP="00245604">
      <w:pPr>
        <w:pStyle w:val="PL"/>
      </w:pPr>
      <w:r>
        <w:t xml:space="preserve">      properties:</w:t>
      </w:r>
    </w:p>
    <w:p w14:paraId="72AD9BC7" w14:textId="77777777" w:rsidR="00245604" w:rsidRDefault="00245604" w:rsidP="00245604">
      <w:pPr>
        <w:pStyle w:val="PL"/>
      </w:pPr>
      <w:r>
        <w:t xml:space="preserve">        nsInstanceId:</w:t>
      </w:r>
    </w:p>
    <w:p w14:paraId="093E0CF8" w14:textId="77777777" w:rsidR="00245604" w:rsidRDefault="00245604" w:rsidP="00245604">
      <w:pPr>
        <w:pStyle w:val="PL"/>
      </w:pPr>
      <w:r>
        <w:t xml:space="preserve">          type: string</w:t>
      </w:r>
    </w:p>
    <w:p w14:paraId="2C843A52" w14:textId="77777777" w:rsidR="00245604" w:rsidRDefault="00245604" w:rsidP="00245604">
      <w:pPr>
        <w:pStyle w:val="PL"/>
      </w:pPr>
      <w:r>
        <w:t xml:space="preserve">        nsName:</w:t>
      </w:r>
    </w:p>
    <w:p w14:paraId="67BE266A" w14:textId="77777777" w:rsidR="00245604" w:rsidRDefault="00245604" w:rsidP="00245604">
      <w:pPr>
        <w:pStyle w:val="PL"/>
      </w:pPr>
      <w:r>
        <w:t xml:space="preserve">          type: string</w:t>
      </w:r>
    </w:p>
    <w:p w14:paraId="04D4AD6B" w14:textId="77777777" w:rsidR="00245604" w:rsidRDefault="00245604" w:rsidP="00245604">
      <w:pPr>
        <w:pStyle w:val="PL"/>
      </w:pPr>
      <w:r>
        <w:t xml:space="preserve">    EmbbEEPerfReq:</w:t>
      </w:r>
    </w:p>
    <w:p w14:paraId="6E0D8D7A" w14:textId="77777777" w:rsidR="00245604" w:rsidRDefault="00245604" w:rsidP="00245604">
      <w:pPr>
        <w:pStyle w:val="PL"/>
      </w:pPr>
      <w:r>
        <w:t xml:space="preserve">      type: object</w:t>
      </w:r>
    </w:p>
    <w:p w14:paraId="18F97696" w14:textId="77777777" w:rsidR="00245604" w:rsidRDefault="00245604" w:rsidP="00245604">
      <w:pPr>
        <w:pStyle w:val="PL"/>
      </w:pPr>
      <w:r>
        <w:t xml:space="preserve">      properties:</w:t>
      </w:r>
    </w:p>
    <w:p w14:paraId="3547164F" w14:textId="77777777" w:rsidR="00245604" w:rsidRDefault="00245604" w:rsidP="00245604">
      <w:pPr>
        <w:pStyle w:val="PL"/>
      </w:pPr>
      <w:r>
        <w:t xml:space="preserve">        kpiType:</w:t>
      </w:r>
    </w:p>
    <w:p w14:paraId="032FA8EC" w14:textId="77777777" w:rsidR="00245604" w:rsidRDefault="00245604" w:rsidP="00245604">
      <w:pPr>
        <w:pStyle w:val="PL"/>
      </w:pPr>
      <w:r>
        <w:t xml:space="preserve">          type: string</w:t>
      </w:r>
    </w:p>
    <w:p w14:paraId="56701F81" w14:textId="77777777" w:rsidR="00245604" w:rsidRDefault="00245604" w:rsidP="00245604">
      <w:pPr>
        <w:pStyle w:val="PL"/>
      </w:pPr>
      <w:r>
        <w:t xml:space="preserve">          enum:</w:t>
      </w:r>
    </w:p>
    <w:p w14:paraId="2675736E" w14:textId="77777777" w:rsidR="00245604" w:rsidRDefault="00245604" w:rsidP="00245604">
      <w:pPr>
        <w:pStyle w:val="PL"/>
      </w:pPr>
      <w:r>
        <w:t xml:space="preserve">            - NUMOFBITS</w:t>
      </w:r>
    </w:p>
    <w:p w14:paraId="02DA0C18" w14:textId="77777777" w:rsidR="00245604" w:rsidRDefault="00245604" w:rsidP="00245604">
      <w:pPr>
        <w:pStyle w:val="PL"/>
      </w:pPr>
      <w:r>
        <w:t xml:space="preserve">            - NUMOFBITS_RANBASED</w:t>
      </w:r>
    </w:p>
    <w:p w14:paraId="020EB2FD" w14:textId="77777777" w:rsidR="00245604" w:rsidRDefault="00245604" w:rsidP="00245604">
      <w:pPr>
        <w:pStyle w:val="PL"/>
      </w:pPr>
      <w:r>
        <w:t xml:space="preserve">        req:</w:t>
      </w:r>
    </w:p>
    <w:p w14:paraId="08F54538" w14:textId="77777777" w:rsidR="00245604" w:rsidRDefault="00245604" w:rsidP="00245604">
      <w:pPr>
        <w:pStyle w:val="PL"/>
      </w:pPr>
      <w:r>
        <w:t xml:space="preserve">          type: number</w:t>
      </w:r>
    </w:p>
    <w:p w14:paraId="446D2D63" w14:textId="77777777" w:rsidR="00245604" w:rsidRDefault="00245604" w:rsidP="00245604">
      <w:pPr>
        <w:pStyle w:val="PL"/>
      </w:pPr>
      <w:r>
        <w:t xml:space="preserve">    UrllcEEPerfReq:</w:t>
      </w:r>
    </w:p>
    <w:p w14:paraId="2B72FC16" w14:textId="77777777" w:rsidR="00245604" w:rsidRDefault="00245604" w:rsidP="00245604">
      <w:pPr>
        <w:pStyle w:val="PL"/>
      </w:pPr>
      <w:r>
        <w:t xml:space="preserve">      type: object</w:t>
      </w:r>
    </w:p>
    <w:p w14:paraId="753DA670" w14:textId="77777777" w:rsidR="00245604" w:rsidRDefault="00245604" w:rsidP="00245604">
      <w:pPr>
        <w:pStyle w:val="PL"/>
      </w:pPr>
      <w:r>
        <w:t xml:space="preserve">      properties:</w:t>
      </w:r>
    </w:p>
    <w:p w14:paraId="59271DB5" w14:textId="77777777" w:rsidR="00245604" w:rsidRDefault="00245604" w:rsidP="00245604">
      <w:pPr>
        <w:pStyle w:val="PL"/>
      </w:pPr>
      <w:r>
        <w:t xml:space="preserve">        kpiType:</w:t>
      </w:r>
    </w:p>
    <w:p w14:paraId="4CAB8EE1" w14:textId="77777777" w:rsidR="00245604" w:rsidRDefault="00245604" w:rsidP="00245604">
      <w:pPr>
        <w:pStyle w:val="PL"/>
      </w:pPr>
      <w:r>
        <w:t xml:space="preserve">          type: string</w:t>
      </w:r>
    </w:p>
    <w:p w14:paraId="6C953DAE" w14:textId="77777777" w:rsidR="00245604" w:rsidRDefault="00245604" w:rsidP="00245604">
      <w:pPr>
        <w:pStyle w:val="PL"/>
      </w:pPr>
      <w:r>
        <w:t xml:space="preserve">          enum:</w:t>
      </w:r>
    </w:p>
    <w:p w14:paraId="346C244A" w14:textId="77777777" w:rsidR="00245604" w:rsidRDefault="00245604" w:rsidP="00245604">
      <w:pPr>
        <w:pStyle w:val="PL"/>
      </w:pPr>
      <w:r>
        <w:t xml:space="preserve">            - INVOFLATENCY</w:t>
      </w:r>
    </w:p>
    <w:p w14:paraId="33B8E9E6" w14:textId="77777777" w:rsidR="00245604" w:rsidRDefault="00245604" w:rsidP="00245604">
      <w:pPr>
        <w:pStyle w:val="PL"/>
      </w:pPr>
      <w:r>
        <w:t xml:space="preserve">            - NUMOFBITS_MULTIPLIED_INVOFLATENCY</w:t>
      </w:r>
    </w:p>
    <w:p w14:paraId="57F1ED2D" w14:textId="77777777" w:rsidR="00245604" w:rsidRDefault="00245604" w:rsidP="00245604">
      <w:pPr>
        <w:pStyle w:val="PL"/>
      </w:pPr>
      <w:r>
        <w:t xml:space="preserve">        req:</w:t>
      </w:r>
    </w:p>
    <w:p w14:paraId="7724C244" w14:textId="77777777" w:rsidR="00245604" w:rsidRDefault="00245604" w:rsidP="00245604">
      <w:pPr>
        <w:pStyle w:val="PL"/>
      </w:pPr>
      <w:r>
        <w:t xml:space="preserve">          type: number</w:t>
      </w:r>
    </w:p>
    <w:p w14:paraId="583DB29F" w14:textId="77777777" w:rsidR="00245604" w:rsidRDefault="00245604" w:rsidP="00245604">
      <w:pPr>
        <w:pStyle w:val="PL"/>
      </w:pPr>
      <w:r>
        <w:t xml:space="preserve">    MIoTEEPerfReq:</w:t>
      </w:r>
    </w:p>
    <w:p w14:paraId="51FA6AC8" w14:textId="77777777" w:rsidR="00245604" w:rsidRDefault="00245604" w:rsidP="00245604">
      <w:pPr>
        <w:pStyle w:val="PL"/>
      </w:pPr>
      <w:r>
        <w:t xml:space="preserve">      type: object</w:t>
      </w:r>
    </w:p>
    <w:p w14:paraId="0EDF5F83" w14:textId="77777777" w:rsidR="00245604" w:rsidRDefault="00245604" w:rsidP="00245604">
      <w:pPr>
        <w:pStyle w:val="PL"/>
      </w:pPr>
      <w:r>
        <w:t xml:space="preserve">      properties:</w:t>
      </w:r>
    </w:p>
    <w:p w14:paraId="2A5FEACD" w14:textId="77777777" w:rsidR="00245604" w:rsidRDefault="00245604" w:rsidP="00245604">
      <w:pPr>
        <w:pStyle w:val="PL"/>
      </w:pPr>
      <w:r>
        <w:t xml:space="preserve">        kpiType:</w:t>
      </w:r>
    </w:p>
    <w:p w14:paraId="3CBF7584" w14:textId="77777777" w:rsidR="00245604" w:rsidRDefault="00245604" w:rsidP="00245604">
      <w:pPr>
        <w:pStyle w:val="PL"/>
      </w:pPr>
      <w:r>
        <w:t xml:space="preserve">          type: string</w:t>
      </w:r>
    </w:p>
    <w:p w14:paraId="180C27E4" w14:textId="77777777" w:rsidR="00245604" w:rsidRDefault="00245604" w:rsidP="00245604">
      <w:pPr>
        <w:pStyle w:val="PL"/>
      </w:pPr>
      <w:r>
        <w:t xml:space="preserve">          enum:</w:t>
      </w:r>
    </w:p>
    <w:p w14:paraId="25630EA0" w14:textId="77777777" w:rsidR="00245604" w:rsidRDefault="00245604" w:rsidP="00245604">
      <w:pPr>
        <w:pStyle w:val="PL"/>
      </w:pPr>
      <w:r>
        <w:t xml:space="preserve">            - MAXREGSUBS</w:t>
      </w:r>
    </w:p>
    <w:p w14:paraId="6434DDD3" w14:textId="77777777" w:rsidR="00245604" w:rsidRDefault="00245604" w:rsidP="00245604">
      <w:pPr>
        <w:pStyle w:val="PL"/>
      </w:pPr>
      <w:r>
        <w:t xml:space="preserve">            - MEANACTIVEUES</w:t>
      </w:r>
    </w:p>
    <w:p w14:paraId="5B2ECF5A" w14:textId="77777777" w:rsidR="00245604" w:rsidRDefault="00245604" w:rsidP="00245604">
      <w:pPr>
        <w:pStyle w:val="PL"/>
      </w:pPr>
      <w:r>
        <w:t xml:space="preserve">        req:</w:t>
      </w:r>
    </w:p>
    <w:p w14:paraId="2DD59885" w14:textId="77777777" w:rsidR="00245604" w:rsidRDefault="00245604" w:rsidP="00245604">
      <w:pPr>
        <w:pStyle w:val="PL"/>
      </w:pPr>
      <w:r>
        <w:t xml:space="preserve">          type: number</w:t>
      </w:r>
    </w:p>
    <w:p w14:paraId="76490493" w14:textId="77777777" w:rsidR="00245604" w:rsidRDefault="00245604" w:rsidP="00245604">
      <w:pPr>
        <w:pStyle w:val="PL"/>
      </w:pPr>
      <w:r>
        <w:t xml:space="preserve">    EEPerfReq:</w:t>
      </w:r>
    </w:p>
    <w:p w14:paraId="6A416892" w14:textId="77777777" w:rsidR="00245604" w:rsidRDefault="00245604" w:rsidP="00245604">
      <w:pPr>
        <w:pStyle w:val="PL"/>
      </w:pPr>
      <w:r>
        <w:t xml:space="preserve">      oneOf:</w:t>
      </w:r>
    </w:p>
    <w:p w14:paraId="6A559BE7" w14:textId="77777777" w:rsidR="00245604" w:rsidRDefault="00245604" w:rsidP="00245604">
      <w:pPr>
        <w:pStyle w:val="PL"/>
      </w:pPr>
      <w:r>
        <w:t xml:space="preserve">        - $ref: '#/components/schemas/EmbbEEPerfReq'</w:t>
      </w:r>
    </w:p>
    <w:p w14:paraId="714AD836" w14:textId="77777777" w:rsidR="00245604" w:rsidRDefault="00245604" w:rsidP="00245604">
      <w:pPr>
        <w:pStyle w:val="PL"/>
      </w:pPr>
      <w:r>
        <w:t xml:space="preserve">        - $ref: '#/components/schemas/UrllcEEPerfReq'</w:t>
      </w:r>
    </w:p>
    <w:p w14:paraId="5F559404" w14:textId="77777777" w:rsidR="00245604" w:rsidRDefault="00245604" w:rsidP="00245604">
      <w:pPr>
        <w:pStyle w:val="PL"/>
      </w:pPr>
      <w:r>
        <w:t xml:space="preserve">        - $ref: '#/components/schemas/MIoTEEPerfReq'</w:t>
      </w:r>
    </w:p>
    <w:p w14:paraId="711C35CA" w14:textId="77777777" w:rsidR="00245604" w:rsidRDefault="00245604" w:rsidP="00245604">
      <w:pPr>
        <w:pStyle w:val="PL"/>
      </w:pPr>
      <w:r>
        <w:t xml:space="preserve">    EnergyEfficiency:</w:t>
      </w:r>
    </w:p>
    <w:p w14:paraId="62488C81" w14:textId="77777777" w:rsidR="00245604" w:rsidRDefault="00245604" w:rsidP="00245604">
      <w:pPr>
        <w:pStyle w:val="PL"/>
      </w:pPr>
      <w:r>
        <w:t xml:space="preserve">      type: object</w:t>
      </w:r>
    </w:p>
    <w:p w14:paraId="1443101A" w14:textId="77777777" w:rsidR="00245604" w:rsidRDefault="00245604" w:rsidP="00245604">
      <w:pPr>
        <w:pStyle w:val="PL"/>
      </w:pPr>
      <w:r>
        <w:t xml:space="preserve">      properties:</w:t>
      </w:r>
    </w:p>
    <w:p w14:paraId="6BCD63C0" w14:textId="77777777" w:rsidR="00245604" w:rsidRDefault="00245604" w:rsidP="00245604">
      <w:pPr>
        <w:pStyle w:val="PL"/>
      </w:pPr>
      <w:r>
        <w:t xml:space="preserve">        servAttrCom:</w:t>
      </w:r>
    </w:p>
    <w:p w14:paraId="4178A054" w14:textId="77777777" w:rsidR="00245604" w:rsidRDefault="00245604" w:rsidP="00245604">
      <w:pPr>
        <w:pStyle w:val="PL"/>
      </w:pPr>
      <w:r>
        <w:t xml:space="preserve">          $ref: '#/components/schemas/ServAttrCom'</w:t>
      </w:r>
    </w:p>
    <w:p w14:paraId="4BAB9FCA" w14:textId="77777777" w:rsidR="00245604" w:rsidRDefault="00245604" w:rsidP="00245604">
      <w:pPr>
        <w:pStyle w:val="PL"/>
      </w:pPr>
      <w:r>
        <w:t xml:space="preserve">        performance:</w:t>
      </w:r>
    </w:p>
    <w:p w14:paraId="121DEA18" w14:textId="77777777" w:rsidR="00245604" w:rsidRDefault="00245604" w:rsidP="00245604">
      <w:pPr>
        <w:pStyle w:val="PL"/>
      </w:pPr>
      <w:r>
        <w:t xml:space="preserve">          $ref: '#/components/schemas/EEPerfReq'      </w:t>
      </w:r>
    </w:p>
    <w:p w14:paraId="20AA48CD" w14:textId="77777777" w:rsidR="00245604" w:rsidRDefault="00245604" w:rsidP="00245604">
      <w:pPr>
        <w:pStyle w:val="PL"/>
      </w:pPr>
      <w:r>
        <w:t xml:space="preserve">    NSSAASupport:</w:t>
      </w:r>
    </w:p>
    <w:p w14:paraId="3FB7AF26" w14:textId="77777777" w:rsidR="00245604" w:rsidRDefault="00245604" w:rsidP="00245604">
      <w:pPr>
        <w:pStyle w:val="PL"/>
      </w:pPr>
      <w:r>
        <w:t xml:space="preserve">      type: object</w:t>
      </w:r>
    </w:p>
    <w:p w14:paraId="04C71402" w14:textId="77777777" w:rsidR="00245604" w:rsidRDefault="00245604" w:rsidP="00245604">
      <w:pPr>
        <w:pStyle w:val="PL"/>
      </w:pPr>
      <w:r>
        <w:t xml:space="preserve">      properties:</w:t>
      </w:r>
    </w:p>
    <w:p w14:paraId="645743FA" w14:textId="77777777" w:rsidR="00245604" w:rsidRDefault="00245604" w:rsidP="00245604">
      <w:pPr>
        <w:pStyle w:val="PL"/>
      </w:pPr>
      <w:r>
        <w:t xml:space="preserve">        servAttrCom:</w:t>
      </w:r>
    </w:p>
    <w:p w14:paraId="02D7B0F4" w14:textId="77777777" w:rsidR="00245604" w:rsidRDefault="00245604" w:rsidP="00245604">
      <w:pPr>
        <w:pStyle w:val="PL"/>
      </w:pPr>
      <w:r>
        <w:t xml:space="preserve">          $ref: '#/components/schemas/ServAttrCom'</w:t>
      </w:r>
    </w:p>
    <w:p w14:paraId="27AC4008" w14:textId="77777777" w:rsidR="00245604" w:rsidRDefault="00245604" w:rsidP="00245604">
      <w:pPr>
        <w:pStyle w:val="PL"/>
      </w:pPr>
      <w:r>
        <w:t xml:space="preserve">        support:</w:t>
      </w:r>
    </w:p>
    <w:p w14:paraId="16214003" w14:textId="77777777" w:rsidR="00245604" w:rsidRDefault="00245604" w:rsidP="00245604">
      <w:pPr>
        <w:pStyle w:val="PL"/>
      </w:pPr>
      <w:r>
        <w:t xml:space="preserve">          $ref: '#/components/schemas/Support'  </w:t>
      </w:r>
    </w:p>
    <w:p w14:paraId="14A17A0D" w14:textId="77777777" w:rsidR="00245604" w:rsidRDefault="00245604" w:rsidP="00245604">
      <w:pPr>
        <w:pStyle w:val="PL"/>
      </w:pPr>
      <w:r>
        <w:t xml:space="preserve">    SecFunc:</w:t>
      </w:r>
    </w:p>
    <w:p w14:paraId="11D3F8BA" w14:textId="77777777" w:rsidR="00245604" w:rsidRDefault="00245604" w:rsidP="00245604">
      <w:pPr>
        <w:pStyle w:val="PL"/>
      </w:pPr>
      <w:r>
        <w:t xml:space="preserve">      type: object</w:t>
      </w:r>
    </w:p>
    <w:p w14:paraId="0BF9AD4C" w14:textId="77777777" w:rsidR="00245604" w:rsidRDefault="00245604" w:rsidP="00245604">
      <w:pPr>
        <w:pStyle w:val="PL"/>
      </w:pPr>
      <w:r>
        <w:t xml:space="preserve">      properties:</w:t>
      </w:r>
    </w:p>
    <w:p w14:paraId="0479F928" w14:textId="77777777" w:rsidR="00245604" w:rsidRDefault="00245604" w:rsidP="00245604">
      <w:pPr>
        <w:pStyle w:val="PL"/>
      </w:pPr>
      <w:r>
        <w:t xml:space="preserve">        secFunId:</w:t>
      </w:r>
    </w:p>
    <w:p w14:paraId="56581E04" w14:textId="77777777" w:rsidR="00245604" w:rsidRDefault="00245604" w:rsidP="00245604">
      <w:pPr>
        <w:pStyle w:val="PL"/>
      </w:pPr>
      <w:r>
        <w:t xml:space="preserve">          type: string</w:t>
      </w:r>
    </w:p>
    <w:p w14:paraId="0D8458EC" w14:textId="77777777" w:rsidR="00245604" w:rsidRDefault="00245604" w:rsidP="00245604">
      <w:pPr>
        <w:pStyle w:val="PL"/>
      </w:pPr>
      <w:r>
        <w:t xml:space="preserve">        secFunType:</w:t>
      </w:r>
    </w:p>
    <w:p w14:paraId="29540491" w14:textId="77777777" w:rsidR="00245604" w:rsidRDefault="00245604" w:rsidP="00245604">
      <w:pPr>
        <w:pStyle w:val="PL"/>
      </w:pPr>
      <w:r>
        <w:t xml:space="preserve">          type: string</w:t>
      </w:r>
    </w:p>
    <w:p w14:paraId="173FF64F" w14:textId="77777777" w:rsidR="00245604" w:rsidRDefault="00245604" w:rsidP="00245604">
      <w:pPr>
        <w:pStyle w:val="PL"/>
      </w:pPr>
      <w:r>
        <w:t xml:space="preserve">        secRules:</w:t>
      </w:r>
    </w:p>
    <w:p w14:paraId="0BD9010E" w14:textId="77777777" w:rsidR="00245604" w:rsidRDefault="00245604" w:rsidP="00245604">
      <w:pPr>
        <w:pStyle w:val="PL"/>
      </w:pPr>
      <w:r>
        <w:t xml:space="preserve">          type: array</w:t>
      </w:r>
    </w:p>
    <w:p w14:paraId="1F0A2D16" w14:textId="77777777" w:rsidR="00245604" w:rsidRDefault="00245604" w:rsidP="00245604">
      <w:pPr>
        <w:pStyle w:val="PL"/>
      </w:pPr>
      <w:r>
        <w:t xml:space="preserve">          items:</w:t>
      </w:r>
    </w:p>
    <w:p w14:paraId="647064E7" w14:textId="77777777" w:rsidR="00245604" w:rsidRDefault="00245604" w:rsidP="00245604">
      <w:pPr>
        <w:pStyle w:val="PL"/>
      </w:pPr>
      <w:r>
        <w:t xml:space="preserve">            type: string</w:t>
      </w:r>
    </w:p>
    <w:p w14:paraId="46DBEFCC" w14:textId="77777777" w:rsidR="00245604" w:rsidRDefault="00245604" w:rsidP="00245604">
      <w:pPr>
        <w:pStyle w:val="PL"/>
      </w:pPr>
      <w:r>
        <w:t xml:space="preserve">    N6Protection:</w:t>
      </w:r>
    </w:p>
    <w:p w14:paraId="7E8B44F0" w14:textId="77777777" w:rsidR="00245604" w:rsidRDefault="00245604" w:rsidP="00245604">
      <w:pPr>
        <w:pStyle w:val="PL"/>
      </w:pPr>
      <w:r>
        <w:t xml:space="preserve">      type: object</w:t>
      </w:r>
    </w:p>
    <w:p w14:paraId="3FE0B79A" w14:textId="77777777" w:rsidR="00245604" w:rsidRDefault="00245604" w:rsidP="00245604">
      <w:pPr>
        <w:pStyle w:val="PL"/>
      </w:pPr>
      <w:r>
        <w:t xml:space="preserve">      properties:</w:t>
      </w:r>
    </w:p>
    <w:p w14:paraId="2AF07812" w14:textId="77777777" w:rsidR="00245604" w:rsidRDefault="00245604" w:rsidP="00245604">
      <w:pPr>
        <w:pStyle w:val="PL"/>
      </w:pPr>
      <w:r>
        <w:t xml:space="preserve">        servAttrCom:</w:t>
      </w:r>
    </w:p>
    <w:p w14:paraId="663B1E4F" w14:textId="77777777" w:rsidR="00245604" w:rsidRDefault="00245604" w:rsidP="00245604">
      <w:pPr>
        <w:pStyle w:val="PL"/>
      </w:pPr>
      <w:r>
        <w:t xml:space="preserve">          $ref: '#/components/schemas/ServAttrCom'</w:t>
      </w:r>
    </w:p>
    <w:p w14:paraId="05069964" w14:textId="77777777" w:rsidR="00245604" w:rsidRDefault="00245604" w:rsidP="00245604">
      <w:pPr>
        <w:pStyle w:val="PL"/>
      </w:pPr>
      <w:r>
        <w:t xml:space="preserve">        secFuncList:</w:t>
      </w:r>
    </w:p>
    <w:p w14:paraId="693738E3" w14:textId="77777777" w:rsidR="00245604" w:rsidRDefault="00245604" w:rsidP="00245604">
      <w:pPr>
        <w:pStyle w:val="PL"/>
      </w:pPr>
      <w:r>
        <w:t xml:space="preserve">          type: array</w:t>
      </w:r>
    </w:p>
    <w:p w14:paraId="068E5913" w14:textId="77777777" w:rsidR="00245604" w:rsidRDefault="00245604" w:rsidP="00245604">
      <w:pPr>
        <w:pStyle w:val="PL"/>
      </w:pPr>
      <w:r>
        <w:t xml:space="preserve">          items:</w:t>
      </w:r>
    </w:p>
    <w:p w14:paraId="1DFBE401" w14:textId="77777777" w:rsidR="00245604" w:rsidRDefault="00245604" w:rsidP="00245604">
      <w:pPr>
        <w:pStyle w:val="PL"/>
      </w:pPr>
      <w:r>
        <w:t xml:space="preserve">            $ref: '#/components/schemas/SecFunc'</w:t>
      </w:r>
    </w:p>
    <w:p w14:paraId="6366B362" w14:textId="77777777" w:rsidR="00245604" w:rsidRDefault="00245604" w:rsidP="00245604">
      <w:pPr>
        <w:pStyle w:val="PL"/>
      </w:pPr>
    </w:p>
    <w:p w14:paraId="75FC9934" w14:textId="77777777" w:rsidR="00245604" w:rsidRDefault="00245604" w:rsidP="00245604">
      <w:pPr>
        <w:pStyle w:val="PL"/>
      </w:pPr>
      <w:r>
        <w:t xml:space="preserve">    CNSliceSubnetProfile:</w:t>
      </w:r>
    </w:p>
    <w:p w14:paraId="768E6197" w14:textId="77777777" w:rsidR="00245604" w:rsidRDefault="00245604" w:rsidP="00245604">
      <w:pPr>
        <w:pStyle w:val="PL"/>
      </w:pPr>
      <w:r>
        <w:t xml:space="preserve">      type: object</w:t>
      </w:r>
    </w:p>
    <w:p w14:paraId="4F42C7E1" w14:textId="77777777" w:rsidR="00245604" w:rsidRDefault="00245604" w:rsidP="00245604">
      <w:pPr>
        <w:pStyle w:val="PL"/>
      </w:pPr>
      <w:r>
        <w:t xml:space="preserve">      properties:</w:t>
      </w:r>
    </w:p>
    <w:p w14:paraId="4FFADD7A" w14:textId="77777777" w:rsidR="00245604" w:rsidRDefault="00245604" w:rsidP="00245604">
      <w:pPr>
        <w:pStyle w:val="PL"/>
      </w:pPr>
      <w:r>
        <w:t xml:space="preserve">        maxNumberofUEs:</w:t>
      </w:r>
    </w:p>
    <w:p w14:paraId="660F69E2" w14:textId="77777777" w:rsidR="00245604" w:rsidRDefault="00245604" w:rsidP="00245604">
      <w:pPr>
        <w:pStyle w:val="PL"/>
      </w:pPr>
      <w:r>
        <w:t xml:space="preserve">          type: integer</w:t>
      </w:r>
    </w:p>
    <w:p w14:paraId="785DF7C3" w14:textId="77777777" w:rsidR="00245604" w:rsidRDefault="00245604" w:rsidP="00245604">
      <w:pPr>
        <w:pStyle w:val="PL"/>
      </w:pPr>
      <w:r>
        <w:t xml:space="preserve">        dLLatency:</w:t>
      </w:r>
    </w:p>
    <w:p w14:paraId="47F6ECEC" w14:textId="77777777" w:rsidR="00245604" w:rsidRDefault="00245604" w:rsidP="00245604">
      <w:pPr>
        <w:pStyle w:val="PL"/>
      </w:pPr>
      <w:r>
        <w:t xml:space="preserve">          type: number</w:t>
      </w:r>
    </w:p>
    <w:p w14:paraId="66EC07F4" w14:textId="77777777" w:rsidR="00245604" w:rsidRDefault="00245604" w:rsidP="00245604">
      <w:pPr>
        <w:pStyle w:val="PL"/>
      </w:pPr>
      <w:r>
        <w:t xml:space="preserve">        uLLatency:</w:t>
      </w:r>
    </w:p>
    <w:p w14:paraId="07F9FCE7" w14:textId="77777777" w:rsidR="00245604" w:rsidRDefault="00245604" w:rsidP="00245604">
      <w:pPr>
        <w:pStyle w:val="PL"/>
      </w:pPr>
      <w:r>
        <w:t xml:space="preserve">          type: number</w:t>
      </w:r>
    </w:p>
    <w:p w14:paraId="1C67D48E" w14:textId="77777777" w:rsidR="00245604" w:rsidRDefault="00245604" w:rsidP="00245604">
      <w:pPr>
        <w:pStyle w:val="PL"/>
      </w:pPr>
      <w:r>
        <w:t xml:space="preserve">        dLThptPerSliceSubnet:</w:t>
      </w:r>
    </w:p>
    <w:p w14:paraId="56520C9F" w14:textId="77777777" w:rsidR="00245604" w:rsidRDefault="00245604" w:rsidP="00245604">
      <w:pPr>
        <w:pStyle w:val="PL"/>
      </w:pPr>
      <w:r>
        <w:t xml:space="preserve">          $ref: '#/components/schemas/XLThpt'</w:t>
      </w:r>
    </w:p>
    <w:p w14:paraId="24BB2314" w14:textId="77777777" w:rsidR="00245604" w:rsidRDefault="00245604" w:rsidP="00245604">
      <w:pPr>
        <w:pStyle w:val="PL"/>
      </w:pPr>
      <w:r>
        <w:t xml:space="preserve">        dLThptPerUE:</w:t>
      </w:r>
    </w:p>
    <w:p w14:paraId="3A3D7EA6" w14:textId="77777777" w:rsidR="00245604" w:rsidRDefault="00245604" w:rsidP="00245604">
      <w:pPr>
        <w:pStyle w:val="PL"/>
      </w:pPr>
      <w:r>
        <w:t xml:space="preserve">          $ref: '#/components/schemas/XLThpt'</w:t>
      </w:r>
    </w:p>
    <w:p w14:paraId="64306B9D" w14:textId="77777777" w:rsidR="00245604" w:rsidRDefault="00245604" w:rsidP="00245604">
      <w:pPr>
        <w:pStyle w:val="PL"/>
      </w:pPr>
      <w:r>
        <w:t xml:space="preserve">        uLThptPerSliceSubnet:</w:t>
      </w:r>
    </w:p>
    <w:p w14:paraId="309D408D" w14:textId="77777777" w:rsidR="00245604" w:rsidRDefault="00245604" w:rsidP="00245604">
      <w:pPr>
        <w:pStyle w:val="PL"/>
      </w:pPr>
      <w:r>
        <w:t xml:space="preserve">          $ref: '#/components/schemas/XLThpt'</w:t>
      </w:r>
    </w:p>
    <w:p w14:paraId="1BC224E3" w14:textId="77777777" w:rsidR="00245604" w:rsidRDefault="00245604" w:rsidP="00245604">
      <w:pPr>
        <w:pStyle w:val="PL"/>
      </w:pPr>
      <w:r>
        <w:t xml:space="preserve">        uLThptPerUE:</w:t>
      </w:r>
    </w:p>
    <w:p w14:paraId="020DCCC5" w14:textId="77777777" w:rsidR="00245604" w:rsidRDefault="00245604" w:rsidP="00245604">
      <w:pPr>
        <w:pStyle w:val="PL"/>
      </w:pPr>
      <w:r>
        <w:t xml:space="preserve">          $ref: '#/components/schemas/XLThpt'</w:t>
      </w:r>
    </w:p>
    <w:p w14:paraId="66754CCC" w14:textId="77777777" w:rsidR="00245604" w:rsidRDefault="00245604" w:rsidP="00245604">
      <w:pPr>
        <w:pStyle w:val="PL"/>
      </w:pPr>
      <w:r>
        <w:t xml:space="preserve">        maxNumberOfPDUSessions:</w:t>
      </w:r>
    </w:p>
    <w:p w14:paraId="3D1026E6" w14:textId="77777777" w:rsidR="00245604" w:rsidRDefault="00245604" w:rsidP="00245604">
      <w:pPr>
        <w:pStyle w:val="PL"/>
      </w:pPr>
      <w:r>
        <w:t xml:space="preserve">          type: integer</w:t>
      </w:r>
    </w:p>
    <w:p w14:paraId="2FB1088B" w14:textId="77777777" w:rsidR="00245604" w:rsidRDefault="00245604" w:rsidP="00245604">
      <w:pPr>
        <w:pStyle w:val="PL"/>
      </w:pPr>
      <w:r>
        <w:t xml:space="preserve">        coverageAreaTAList:</w:t>
      </w:r>
    </w:p>
    <w:p w14:paraId="35A17ECF" w14:textId="77777777" w:rsidR="00245604" w:rsidRDefault="00245604" w:rsidP="00245604">
      <w:pPr>
        <w:pStyle w:val="PL"/>
      </w:pPr>
      <w:r>
        <w:t xml:space="preserve">          $ref: 'TS28541_NrNrm.yaml#/components/schemas/NrTacList'</w:t>
      </w:r>
    </w:p>
    <w:p w14:paraId="0F8A9B87" w14:textId="77777777" w:rsidR="00245604" w:rsidRDefault="00245604" w:rsidP="00245604">
      <w:pPr>
        <w:pStyle w:val="PL"/>
      </w:pPr>
      <w:r>
        <w:t xml:space="preserve">        resourceSharingLevel:</w:t>
      </w:r>
    </w:p>
    <w:p w14:paraId="537D32BA" w14:textId="77777777" w:rsidR="00245604" w:rsidRDefault="00245604" w:rsidP="00245604">
      <w:pPr>
        <w:pStyle w:val="PL"/>
      </w:pPr>
      <w:r>
        <w:t xml:space="preserve">          $ref: '#/components/schemas/SharingLevel'</w:t>
      </w:r>
    </w:p>
    <w:p w14:paraId="050FFB9D" w14:textId="77777777" w:rsidR="00245604" w:rsidRDefault="00245604" w:rsidP="00245604">
      <w:pPr>
        <w:pStyle w:val="PL"/>
      </w:pPr>
      <w:r>
        <w:t xml:space="preserve">        dLMaxPktSize:</w:t>
      </w:r>
    </w:p>
    <w:p w14:paraId="51347B0B" w14:textId="77777777" w:rsidR="00245604" w:rsidRDefault="00245604" w:rsidP="00245604">
      <w:pPr>
        <w:pStyle w:val="PL"/>
      </w:pPr>
      <w:r>
        <w:t xml:space="preserve">          type: integer</w:t>
      </w:r>
    </w:p>
    <w:p w14:paraId="656139FF" w14:textId="77777777" w:rsidR="00245604" w:rsidRDefault="00245604" w:rsidP="00245604">
      <w:pPr>
        <w:pStyle w:val="PL"/>
      </w:pPr>
      <w:r>
        <w:t xml:space="preserve">        uLMaxPktSize:</w:t>
      </w:r>
    </w:p>
    <w:p w14:paraId="5DFAE625" w14:textId="77777777" w:rsidR="00245604" w:rsidRDefault="00245604" w:rsidP="00245604">
      <w:pPr>
        <w:pStyle w:val="PL"/>
      </w:pPr>
      <w:r>
        <w:t xml:space="preserve">          type: integer</w:t>
      </w:r>
    </w:p>
    <w:p w14:paraId="7D5BF29A" w14:textId="77777777" w:rsidR="00245604" w:rsidRDefault="00245604" w:rsidP="00245604">
      <w:pPr>
        <w:pStyle w:val="PL"/>
      </w:pPr>
      <w:r>
        <w:t xml:space="preserve">        delayTolerance:</w:t>
      </w:r>
    </w:p>
    <w:p w14:paraId="4B7703FE" w14:textId="77777777" w:rsidR="00245604" w:rsidRDefault="00245604" w:rsidP="00245604">
      <w:pPr>
        <w:pStyle w:val="PL"/>
      </w:pPr>
      <w:r>
        <w:t xml:space="preserve">          $ref: '#/components/schemas/DelayTolerance'</w:t>
      </w:r>
    </w:p>
    <w:p w14:paraId="2FE0FF77" w14:textId="77777777" w:rsidR="00245604" w:rsidRDefault="00245604" w:rsidP="00245604">
      <w:pPr>
        <w:pStyle w:val="PL"/>
      </w:pPr>
      <w:r>
        <w:t xml:space="preserve">        synchronicity:</w:t>
      </w:r>
    </w:p>
    <w:p w14:paraId="65B54A0D" w14:textId="77777777" w:rsidR="00245604" w:rsidRDefault="00245604" w:rsidP="00245604">
      <w:pPr>
        <w:pStyle w:val="PL"/>
      </w:pPr>
      <w:r>
        <w:t xml:space="preserve">          $ref: '#/components/schemas/SynchronicityRANSubnet'</w:t>
      </w:r>
    </w:p>
    <w:p w14:paraId="76E6BC0C" w14:textId="77777777" w:rsidR="00245604" w:rsidRDefault="00245604" w:rsidP="00245604">
      <w:pPr>
        <w:pStyle w:val="PL"/>
      </w:pPr>
      <w:r>
        <w:t xml:space="preserve">        sliceSimultaneousUse:</w:t>
      </w:r>
    </w:p>
    <w:p w14:paraId="0CC904B6" w14:textId="77777777" w:rsidR="00245604" w:rsidRDefault="00245604" w:rsidP="00245604">
      <w:pPr>
        <w:pStyle w:val="PL"/>
      </w:pPr>
      <w:r>
        <w:t xml:space="preserve">          $ref: '#/components/schemas/SliceSimultaneousUse'</w:t>
      </w:r>
    </w:p>
    <w:p w14:paraId="16C66069" w14:textId="77777777" w:rsidR="00245604" w:rsidRDefault="00245604" w:rsidP="00245604">
      <w:pPr>
        <w:pStyle w:val="PL"/>
      </w:pPr>
      <w:r>
        <w:t xml:space="preserve">        reliability:</w:t>
      </w:r>
    </w:p>
    <w:p w14:paraId="536D48A7" w14:textId="77777777" w:rsidR="00245604" w:rsidRDefault="00245604" w:rsidP="00245604">
      <w:pPr>
        <w:pStyle w:val="PL"/>
      </w:pPr>
      <w:r>
        <w:t xml:space="preserve">          type: number</w:t>
      </w:r>
    </w:p>
    <w:p w14:paraId="22890477" w14:textId="77777777" w:rsidR="00245604" w:rsidRDefault="00245604" w:rsidP="00245604">
      <w:pPr>
        <w:pStyle w:val="PL"/>
      </w:pPr>
      <w:r>
        <w:t xml:space="preserve">        energyEfficiency:</w:t>
      </w:r>
    </w:p>
    <w:p w14:paraId="7D7CFBE1" w14:textId="77777777" w:rsidR="00245604" w:rsidRDefault="00245604" w:rsidP="00245604">
      <w:pPr>
        <w:pStyle w:val="PL"/>
      </w:pPr>
      <w:r>
        <w:t xml:space="preserve">          type: number </w:t>
      </w:r>
    </w:p>
    <w:p w14:paraId="3ED7DED9" w14:textId="77777777" w:rsidR="00245604" w:rsidRDefault="00245604" w:rsidP="00245604">
      <w:pPr>
        <w:pStyle w:val="PL"/>
      </w:pPr>
      <w:r>
        <w:t xml:space="preserve">        dLDeterministicComm:</w:t>
      </w:r>
    </w:p>
    <w:p w14:paraId="7A8D0B43" w14:textId="77777777" w:rsidR="00245604" w:rsidRDefault="00245604" w:rsidP="00245604">
      <w:pPr>
        <w:pStyle w:val="PL"/>
      </w:pPr>
      <w:r>
        <w:t xml:space="preserve">          $ref: '#/components/schemas/DeterministicComm'</w:t>
      </w:r>
    </w:p>
    <w:p w14:paraId="0FF600C7" w14:textId="77777777" w:rsidR="00245604" w:rsidRDefault="00245604" w:rsidP="00245604">
      <w:pPr>
        <w:pStyle w:val="PL"/>
      </w:pPr>
      <w:r>
        <w:t xml:space="preserve">        uLDeterministicComm:</w:t>
      </w:r>
    </w:p>
    <w:p w14:paraId="6B889A72" w14:textId="77777777" w:rsidR="00245604" w:rsidRDefault="00245604" w:rsidP="00245604">
      <w:pPr>
        <w:pStyle w:val="PL"/>
      </w:pPr>
      <w:r>
        <w:t xml:space="preserve">          $ref: '#/components/schemas/DeterministicComm'</w:t>
      </w:r>
    </w:p>
    <w:p w14:paraId="729A048B" w14:textId="77777777" w:rsidR="00245604" w:rsidRDefault="00245604" w:rsidP="00245604">
      <w:pPr>
        <w:pStyle w:val="PL"/>
      </w:pPr>
      <w:r>
        <w:t xml:space="preserve">        survivalTime:</w:t>
      </w:r>
    </w:p>
    <w:p w14:paraId="19AD2F86" w14:textId="77777777" w:rsidR="00245604" w:rsidRDefault="00245604" w:rsidP="00245604">
      <w:pPr>
        <w:pStyle w:val="PL"/>
      </w:pPr>
      <w:r>
        <w:t xml:space="preserve">          type: number</w:t>
      </w:r>
    </w:p>
    <w:p w14:paraId="2404F83B" w14:textId="77777777" w:rsidR="00245604" w:rsidRDefault="00245604" w:rsidP="00245604">
      <w:pPr>
        <w:pStyle w:val="PL"/>
      </w:pPr>
      <w:r>
        <w:t xml:space="preserve">        nssaaSupport:</w:t>
      </w:r>
    </w:p>
    <w:p w14:paraId="6DB3AD06" w14:textId="77777777" w:rsidR="00245604" w:rsidRDefault="00245604" w:rsidP="00245604">
      <w:pPr>
        <w:pStyle w:val="PL"/>
      </w:pPr>
      <w:r>
        <w:t xml:space="preserve">          $ref: '#/components/schemas/NSSAASupport'</w:t>
      </w:r>
    </w:p>
    <w:p w14:paraId="2101A4DC" w14:textId="77777777" w:rsidR="00245604" w:rsidRDefault="00245604" w:rsidP="00245604">
      <w:pPr>
        <w:pStyle w:val="PL"/>
      </w:pPr>
      <w:r>
        <w:t xml:space="preserve">        n6Protection:</w:t>
      </w:r>
    </w:p>
    <w:p w14:paraId="571E5221" w14:textId="77777777" w:rsidR="00245604" w:rsidRDefault="00245604" w:rsidP="00245604">
      <w:pPr>
        <w:pStyle w:val="PL"/>
      </w:pPr>
      <w:r>
        <w:t xml:space="preserve">          $ref: '#/components/schemas/N6Protection'    </w:t>
      </w:r>
    </w:p>
    <w:p w14:paraId="41419D65" w14:textId="77777777" w:rsidR="00245604" w:rsidRDefault="00245604" w:rsidP="00245604">
      <w:pPr>
        <w:pStyle w:val="PL"/>
      </w:pPr>
      <w:r>
        <w:t xml:space="preserve">    RANSliceSubnetProfile:</w:t>
      </w:r>
    </w:p>
    <w:p w14:paraId="0D400AA1" w14:textId="77777777" w:rsidR="00245604" w:rsidRDefault="00245604" w:rsidP="00245604">
      <w:pPr>
        <w:pStyle w:val="PL"/>
      </w:pPr>
      <w:r>
        <w:t xml:space="preserve">      type: object</w:t>
      </w:r>
    </w:p>
    <w:p w14:paraId="6CE47B48" w14:textId="77777777" w:rsidR="00245604" w:rsidRDefault="00245604" w:rsidP="00245604">
      <w:pPr>
        <w:pStyle w:val="PL"/>
      </w:pPr>
      <w:r>
        <w:t xml:space="preserve">      properties:</w:t>
      </w:r>
    </w:p>
    <w:p w14:paraId="145A6D39" w14:textId="77777777" w:rsidR="00245604" w:rsidRDefault="00245604" w:rsidP="00245604">
      <w:pPr>
        <w:pStyle w:val="PL"/>
      </w:pPr>
      <w:r>
        <w:t xml:space="preserve">        coverageAreaTAList:</w:t>
      </w:r>
    </w:p>
    <w:p w14:paraId="6C1CE51E" w14:textId="77777777" w:rsidR="00245604" w:rsidRDefault="00245604" w:rsidP="00245604">
      <w:pPr>
        <w:pStyle w:val="PL"/>
      </w:pPr>
      <w:r>
        <w:t xml:space="preserve">          $ref: 'TS28541_NrNrm.yaml#/components/schemas/NrTacList'</w:t>
      </w:r>
    </w:p>
    <w:p w14:paraId="2B8E9FB1" w14:textId="77777777" w:rsidR="00245604" w:rsidRDefault="00245604" w:rsidP="00245604">
      <w:pPr>
        <w:pStyle w:val="PL"/>
      </w:pPr>
      <w:r>
        <w:t xml:space="preserve">        dLLatency:</w:t>
      </w:r>
    </w:p>
    <w:p w14:paraId="19912371" w14:textId="77777777" w:rsidR="00245604" w:rsidRDefault="00245604" w:rsidP="00245604">
      <w:pPr>
        <w:pStyle w:val="PL"/>
      </w:pPr>
      <w:r>
        <w:t xml:space="preserve">          type: number</w:t>
      </w:r>
    </w:p>
    <w:p w14:paraId="70096D3B" w14:textId="77777777" w:rsidR="00245604" w:rsidRDefault="00245604" w:rsidP="00245604">
      <w:pPr>
        <w:pStyle w:val="PL"/>
      </w:pPr>
      <w:r>
        <w:t xml:space="preserve">        uLLatency:</w:t>
      </w:r>
    </w:p>
    <w:p w14:paraId="34B05FB4" w14:textId="77777777" w:rsidR="00245604" w:rsidRDefault="00245604" w:rsidP="00245604">
      <w:pPr>
        <w:pStyle w:val="PL"/>
      </w:pPr>
      <w:r>
        <w:t xml:space="preserve">          type: number</w:t>
      </w:r>
    </w:p>
    <w:p w14:paraId="6D544C30" w14:textId="77777777" w:rsidR="00245604" w:rsidRDefault="00245604" w:rsidP="00245604">
      <w:pPr>
        <w:pStyle w:val="PL"/>
      </w:pPr>
      <w:r>
        <w:t xml:space="preserve">        uEMobilityLevel:</w:t>
      </w:r>
    </w:p>
    <w:p w14:paraId="55FBB86F" w14:textId="77777777" w:rsidR="00245604" w:rsidRDefault="00245604" w:rsidP="00245604">
      <w:pPr>
        <w:pStyle w:val="PL"/>
      </w:pPr>
      <w:r>
        <w:t xml:space="preserve">          $ref: '#/components/schemas/MobilityLevel'</w:t>
      </w:r>
    </w:p>
    <w:p w14:paraId="34DF62DA" w14:textId="77777777" w:rsidR="00245604" w:rsidRDefault="00245604" w:rsidP="00245604">
      <w:pPr>
        <w:pStyle w:val="PL"/>
      </w:pPr>
      <w:r>
        <w:t xml:space="preserve">        resourceSharingLevel:</w:t>
      </w:r>
    </w:p>
    <w:p w14:paraId="78E00794" w14:textId="77777777" w:rsidR="00245604" w:rsidRDefault="00245604" w:rsidP="00245604">
      <w:pPr>
        <w:pStyle w:val="PL"/>
      </w:pPr>
      <w:r>
        <w:t xml:space="preserve">          $ref: '#/components/schemas/SharingLevel'</w:t>
      </w:r>
    </w:p>
    <w:p w14:paraId="458FB66C" w14:textId="77777777" w:rsidR="00245604" w:rsidRDefault="00245604" w:rsidP="00245604">
      <w:pPr>
        <w:pStyle w:val="PL"/>
      </w:pPr>
      <w:r>
        <w:t xml:space="preserve">        maxNumberofUEs:</w:t>
      </w:r>
    </w:p>
    <w:p w14:paraId="3556183D" w14:textId="77777777" w:rsidR="00245604" w:rsidRDefault="00245604" w:rsidP="00245604">
      <w:pPr>
        <w:pStyle w:val="PL"/>
      </w:pPr>
      <w:r>
        <w:t xml:space="preserve">          type: integer</w:t>
      </w:r>
    </w:p>
    <w:p w14:paraId="42ECAF2E" w14:textId="77777777" w:rsidR="00245604" w:rsidRDefault="00245604" w:rsidP="00245604">
      <w:pPr>
        <w:pStyle w:val="PL"/>
      </w:pPr>
      <w:r>
        <w:t xml:space="preserve">        activityFactor:</w:t>
      </w:r>
    </w:p>
    <w:p w14:paraId="0D095B72" w14:textId="77777777" w:rsidR="00245604" w:rsidRDefault="00245604" w:rsidP="00245604">
      <w:pPr>
        <w:pStyle w:val="PL"/>
      </w:pPr>
      <w:r>
        <w:t xml:space="preserve">          type: integer</w:t>
      </w:r>
    </w:p>
    <w:p w14:paraId="3B05CED3" w14:textId="77777777" w:rsidR="00245604" w:rsidRDefault="00245604" w:rsidP="00245604">
      <w:pPr>
        <w:pStyle w:val="PL"/>
      </w:pPr>
      <w:r>
        <w:t xml:space="preserve">        dLThptPerSliceSubnet:</w:t>
      </w:r>
    </w:p>
    <w:p w14:paraId="68DC4725" w14:textId="77777777" w:rsidR="00245604" w:rsidRDefault="00245604" w:rsidP="00245604">
      <w:pPr>
        <w:pStyle w:val="PL"/>
      </w:pPr>
      <w:r>
        <w:t xml:space="preserve">          $ref: '#/components/schemas/XLThpt'</w:t>
      </w:r>
    </w:p>
    <w:p w14:paraId="65A2561E" w14:textId="77777777" w:rsidR="00245604" w:rsidRDefault="00245604" w:rsidP="00245604">
      <w:pPr>
        <w:pStyle w:val="PL"/>
      </w:pPr>
      <w:r>
        <w:t xml:space="preserve">        dLThptPerUE:</w:t>
      </w:r>
    </w:p>
    <w:p w14:paraId="1FCEAA85" w14:textId="77777777" w:rsidR="00245604" w:rsidRDefault="00245604" w:rsidP="00245604">
      <w:pPr>
        <w:pStyle w:val="PL"/>
      </w:pPr>
      <w:r>
        <w:t xml:space="preserve">          $ref: '#/components/schemas/XLThpt'</w:t>
      </w:r>
    </w:p>
    <w:p w14:paraId="56708030" w14:textId="77777777" w:rsidR="00245604" w:rsidRDefault="00245604" w:rsidP="00245604">
      <w:pPr>
        <w:pStyle w:val="PL"/>
      </w:pPr>
      <w:r>
        <w:t xml:space="preserve">        uLThptPerSliceSubnet:</w:t>
      </w:r>
    </w:p>
    <w:p w14:paraId="34F2A368" w14:textId="77777777" w:rsidR="00245604" w:rsidRDefault="00245604" w:rsidP="00245604">
      <w:pPr>
        <w:pStyle w:val="PL"/>
      </w:pPr>
      <w:r>
        <w:t xml:space="preserve">          $ref: '#/components/schemas/XLThpt'</w:t>
      </w:r>
    </w:p>
    <w:p w14:paraId="5B738AD2" w14:textId="77777777" w:rsidR="00245604" w:rsidRDefault="00245604" w:rsidP="00245604">
      <w:pPr>
        <w:pStyle w:val="PL"/>
      </w:pPr>
      <w:r>
        <w:t xml:space="preserve">        uLThptPerUE:</w:t>
      </w:r>
    </w:p>
    <w:p w14:paraId="7AA18369" w14:textId="77777777" w:rsidR="00245604" w:rsidRDefault="00245604" w:rsidP="00245604">
      <w:pPr>
        <w:pStyle w:val="PL"/>
      </w:pPr>
      <w:r>
        <w:t xml:space="preserve">          $ref: '#/components/schemas/XLThpt'</w:t>
      </w:r>
    </w:p>
    <w:p w14:paraId="213B4D48" w14:textId="77777777" w:rsidR="00245604" w:rsidRDefault="00245604" w:rsidP="00245604">
      <w:pPr>
        <w:pStyle w:val="PL"/>
      </w:pPr>
      <w:r>
        <w:t xml:space="preserve">        uESpeed:</w:t>
      </w:r>
    </w:p>
    <w:p w14:paraId="7B1079A0" w14:textId="77777777" w:rsidR="00245604" w:rsidRDefault="00245604" w:rsidP="00245604">
      <w:pPr>
        <w:pStyle w:val="PL"/>
      </w:pPr>
      <w:r>
        <w:t xml:space="preserve">          type: integer</w:t>
      </w:r>
    </w:p>
    <w:p w14:paraId="4216F15A" w14:textId="77777777" w:rsidR="00245604" w:rsidRDefault="00245604" w:rsidP="00245604">
      <w:pPr>
        <w:pStyle w:val="PL"/>
      </w:pPr>
      <w:r>
        <w:t xml:space="preserve">        reliability:</w:t>
      </w:r>
    </w:p>
    <w:p w14:paraId="0535D7D9" w14:textId="77777777" w:rsidR="00245604" w:rsidRDefault="00245604" w:rsidP="00245604">
      <w:pPr>
        <w:pStyle w:val="PL"/>
      </w:pPr>
      <w:r>
        <w:t xml:space="preserve">          type: number</w:t>
      </w:r>
    </w:p>
    <w:p w14:paraId="7DA6649D" w14:textId="77777777" w:rsidR="00245604" w:rsidRDefault="00245604" w:rsidP="00245604">
      <w:pPr>
        <w:pStyle w:val="PL"/>
      </w:pPr>
      <w:r>
        <w:t xml:space="preserve">        dLMaxPktSize:</w:t>
      </w:r>
    </w:p>
    <w:p w14:paraId="736ED17E" w14:textId="77777777" w:rsidR="00245604" w:rsidRDefault="00245604" w:rsidP="00245604">
      <w:pPr>
        <w:pStyle w:val="PL"/>
      </w:pPr>
      <w:r>
        <w:t xml:space="preserve">          type: integer</w:t>
      </w:r>
    </w:p>
    <w:p w14:paraId="7D67D5B7" w14:textId="77777777" w:rsidR="00245604" w:rsidRDefault="00245604" w:rsidP="00245604">
      <w:pPr>
        <w:pStyle w:val="PL"/>
      </w:pPr>
      <w:r>
        <w:t xml:space="preserve">        uLMaxPktSize:</w:t>
      </w:r>
    </w:p>
    <w:p w14:paraId="137ED2EE" w14:textId="77777777" w:rsidR="00245604" w:rsidRDefault="00245604" w:rsidP="00245604">
      <w:pPr>
        <w:pStyle w:val="PL"/>
      </w:pPr>
      <w:r>
        <w:t xml:space="preserve">          type: integer</w:t>
      </w:r>
    </w:p>
    <w:p w14:paraId="036EBB46" w14:textId="77777777" w:rsidR="00245604" w:rsidRDefault="00245604" w:rsidP="00245604">
      <w:pPr>
        <w:pStyle w:val="PL"/>
      </w:pPr>
      <w:r>
        <w:t xml:space="preserve">        nROperatingBands:</w:t>
      </w:r>
    </w:p>
    <w:p w14:paraId="4A13127E" w14:textId="77777777" w:rsidR="00245604" w:rsidRDefault="00245604" w:rsidP="00245604">
      <w:pPr>
        <w:pStyle w:val="PL"/>
      </w:pPr>
      <w:r>
        <w:t xml:space="preserve">          type: string</w:t>
      </w:r>
    </w:p>
    <w:p w14:paraId="58B9501A" w14:textId="77777777" w:rsidR="00245604" w:rsidRDefault="00245604" w:rsidP="00245604">
      <w:pPr>
        <w:pStyle w:val="PL"/>
      </w:pPr>
      <w:r>
        <w:t xml:space="preserve">        delayTolerance:</w:t>
      </w:r>
    </w:p>
    <w:p w14:paraId="5842D79A" w14:textId="77777777" w:rsidR="00245604" w:rsidRDefault="00245604" w:rsidP="00245604">
      <w:pPr>
        <w:pStyle w:val="PL"/>
      </w:pPr>
      <w:r>
        <w:t xml:space="preserve">          $ref: '#/components/schemas/DelayTolerance'</w:t>
      </w:r>
    </w:p>
    <w:p w14:paraId="175606D7" w14:textId="77777777" w:rsidR="00245604" w:rsidRDefault="00245604" w:rsidP="00245604">
      <w:pPr>
        <w:pStyle w:val="PL"/>
      </w:pPr>
      <w:r>
        <w:t xml:space="preserve">        positioning:</w:t>
      </w:r>
    </w:p>
    <w:p w14:paraId="5A511C0D" w14:textId="77777777" w:rsidR="00245604" w:rsidRDefault="00245604" w:rsidP="00245604">
      <w:pPr>
        <w:pStyle w:val="PL"/>
      </w:pPr>
      <w:r>
        <w:t xml:space="preserve">          $ref: '#/components/schemas/PositioningRANSubnet'</w:t>
      </w:r>
    </w:p>
    <w:p w14:paraId="74AE1688" w14:textId="77777777" w:rsidR="00245604" w:rsidRDefault="00245604" w:rsidP="00245604">
      <w:pPr>
        <w:pStyle w:val="PL"/>
      </w:pPr>
      <w:r>
        <w:t xml:space="preserve">        sliceSimultaneousUse:</w:t>
      </w:r>
    </w:p>
    <w:p w14:paraId="55A34A41" w14:textId="77777777" w:rsidR="00245604" w:rsidRDefault="00245604" w:rsidP="00245604">
      <w:pPr>
        <w:pStyle w:val="PL"/>
      </w:pPr>
      <w:r>
        <w:t xml:space="preserve">          $ref: '#/components/schemas/SliceSimultaneousUse'</w:t>
      </w:r>
    </w:p>
    <w:p w14:paraId="74647A59" w14:textId="77777777" w:rsidR="00245604" w:rsidRDefault="00245604" w:rsidP="00245604">
      <w:pPr>
        <w:pStyle w:val="PL"/>
      </w:pPr>
      <w:r>
        <w:t xml:space="preserve">        energyEfficiency:</w:t>
      </w:r>
    </w:p>
    <w:p w14:paraId="4DB6A743" w14:textId="77777777" w:rsidR="00245604" w:rsidRDefault="00245604" w:rsidP="00245604">
      <w:pPr>
        <w:pStyle w:val="PL"/>
      </w:pPr>
      <w:r>
        <w:t xml:space="preserve">          type: number</w:t>
      </w:r>
    </w:p>
    <w:p w14:paraId="733B83C9" w14:textId="77777777" w:rsidR="00245604" w:rsidRDefault="00245604" w:rsidP="00245604">
      <w:pPr>
        <w:pStyle w:val="PL"/>
      </w:pPr>
      <w:r>
        <w:t xml:space="preserve">        termDensity:</w:t>
      </w:r>
    </w:p>
    <w:p w14:paraId="4D3BBD0A" w14:textId="77777777" w:rsidR="00245604" w:rsidRDefault="00245604" w:rsidP="00245604">
      <w:pPr>
        <w:pStyle w:val="PL"/>
      </w:pPr>
      <w:r>
        <w:t xml:space="preserve">          $ref: '#/components/schemas/TermDensity'</w:t>
      </w:r>
    </w:p>
    <w:p w14:paraId="07D00EC4" w14:textId="77777777" w:rsidR="00245604" w:rsidRDefault="00245604" w:rsidP="00245604">
      <w:pPr>
        <w:pStyle w:val="PL"/>
      </w:pPr>
      <w:r>
        <w:t xml:space="preserve">        survivalTime:</w:t>
      </w:r>
    </w:p>
    <w:p w14:paraId="53D3186B" w14:textId="77777777" w:rsidR="00245604" w:rsidRDefault="00245604" w:rsidP="00245604">
      <w:pPr>
        <w:pStyle w:val="PL"/>
      </w:pPr>
      <w:r>
        <w:t xml:space="preserve">          type: number</w:t>
      </w:r>
    </w:p>
    <w:p w14:paraId="645CA8F2" w14:textId="77777777" w:rsidR="00245604" w:rsidRDefault="00245604" w:rsidP="00245604">
      <w:pPr>
        <w:pStyle w:val="PL"/>
      </w:pPr>
      <w:r>
        <w:t xml:space="preserve">        synchronicity:</w:t>
      </w:r>
    </w:p>
    <w:p w14:paraId="51CA3137" w14:textId="77777777" w:rsidR="00245604" w:rsidRDefault="00245604" w:rsidP="00245604">
      <w:pPr>
        <w:pStyle w:val="PL"/>
      </w:pPr>
      <w:r>
        <w:t xml:space="preserve">          $ref: '#/components/schemas/SynchronicityRANSubnet'</w:t>
      </w:r>
    </w:p>
    <w:p w14:paraId="54CEFAFF" w14:textId="77777777" w:rsidR="00245604" w:rsidRDefault="00245604" w:rsidP="00245604">
      <w:pPr>
        <w:pStyle w:val="PL"/>
      </w:pPr>
      <w:r>
        <w:t xml:space="preserve">        dLDeterministicComm:</w:t>
      </w:r>
    </w:p>
    <w:p w14:paraId="237FF7AF" w14:textId="77777777" w:rsidR="00245604" w:rsidRDefault="00245604" w:rsidP="00245604">
      <w:pPr>
        <w:pStyle w:val="PL"/>
      </w:pPr>
      <w:r>
        <w:t xml:space="preserve">          $ref: '#/components/schemas/DeterministicComm'</w:t>
      </w:r>
    </w:p>
    <w:p w14:paraId="7F4DAF64" w14:textId="77777777" w:rsidR="00245604" w:rsidRDefault="00245604" w:rsidP="00245604">
      <w:pPr>
        <w:pStyle w:val="PL"/>
      </w:pPr>
      <w:r>
        <w:t xml:space="preserve">        uLDeterministicComm:</w:t>
      </w:r>
    </w:p>
    <w:p w14:paraId="624E7FB8" w14:textId="77777777" w:rsidR="00245604" w:rsidRDefault="00245604" w:rsidP="00245604">
      <w:pPr>
        <w:pStyle w:val="PL"/>
      </w:pPr>
      <w:r>
        <w:t xml:space="preserve">          $ref: '#/components/schemas/DeterministicComm'</w:t>
      </w:r>
    </w:p>
    <w:p w14:paraId="7886A15D" w14:textId="77777777" w:rsidR="00245604" w:rsidRDefault="00245604" w:rsidP="00245604">
      <w:pPr>
        <w:pStyle w:val="PL"/>
      </w:pPr>
      <w:r>
        <w:t xml:space="preserve">    TopSliceSubnetProfile:</w:t>
      </w:r>
    </w:p>
    <w:p w14:paraId="5FE95FB9" w14:textId="77777777" w:rsidR="00245604" w:rsidRDefault="00245604" w:rsidP="00245604">
      <w:pPr>
        <w:pStyle w:val="PL"/>
      </w:pPr>
      <w:r>
        <w:t xml:space="preserve">      type: object</w:t>
      </w:r>
    </w:p>
    <w:p w14:paraId="170A2EA0" w14:textId="77777777" w:rsidR="00245604" w:rsidRDefault="00245604" w:rsidP="00245604">
      <w:pPr>
        <w:pStyle w:val="PL"/>
      </w:pPr>
      <w:r>
        <w:t xml:space="preserve">      properties:</w:t>
      </w:r>
    </w:p>
    <w:p w14:paraId="7CAB719C" w14:textId="77777777" w:rsidR="00245604" w:rsidRDefault="00245604" w:rsidP="00245604">
      <w:pPr>
        <w:pStyle w:val="PL"/>
      </w:pPr>
      <w:r>
        <w:t xml:space="preserve">        dLLatency:</w:t>
      </w:r>
    </w:p>
    <w:p w14:paraId="5832646F" w14:textId="77777777" w:rsidR="00245604" w:rsidRDefault="00245604" w:rsidP="00245604">
      <w:pPr>
        <w:pStyle w:val="PL"/>
      </w:pPr>
      <w:r>
        <w:t xml:space="preserve">          type: integer</w:t>
      </w:r>
    </w:p>
    <w:p w14:paraId="2043CC6B" w14:textId="77777777" w:rsidR="00245604" w:rsidRDefault="00245604" w:rsidP="00245604">
      <w:pPr>
        <w:pStyle w:val="PL"/>
      </w:pPr>
      <w:r>
        <w:t xml:space="preserve">        uLLatency:</w:t>
      </w:r>
    </w:p>
    <w:p w14:paraId="6405F365" w14:textId="77777777" w:rsidR="00245604" w:rsidRDefault="00245604" w:rsidP="00245604">
      <w:pPr>
        <w:pStyle w:val="PL"/>
      </w:pPr>
      <w:r>
        <w:t xml:space="preserve">          type: integer</w:t>
      </w:r>
    </w:p>
    <w:p w14:paraId="53575151" w14:textId="77777777" w:rsidR="00245604" w:rsidRDefault="00245604" w:rsidP="00245604">
      <w:pPr>
        <w:pStyle w:val="PL"/>
      </w:pPr>
      <w:r>
        <w:t xml:space="preserve">        maxNumberofUEs:</w:t>
      </w:r>
    </w:p>
    <w:p w14:paraId="57D77248" w14:textId="77777777" w:rsidR="00245604" w:rsidRDefault="00245604" w:rsidP="00245604">
      <w:pPr>
        <w:pStyle w:val="PL"/>
      </w:pPr>
      <w:r>
        <w:t xml:space="preserve">          type: integer</w:t>
      </w:r>
    </w:p>
    <w:p w14:paraId="7F481689" w14:textId="77777777" w:rsidR="00245604" w:rsidRDefault="00245604" w:rsidP="00245604">
      <w:pPr>
        <w:pStyle w:val="PL"/>
      </w:pPr>
      <w:r>
        <w:t xml:space="preserve">        dLThptPerSliceSubnet:</w:t>
      </w:r>
    </w:p>
    <w:p w14:paraId="0B957292" w14:textId="77777777" w:rsidR="00245604" w:rsidRDefault="00245604" w:rsidP="00245604">
      <w:pPr>
        <w:pStyle w:val="PL"/>
      </w:pPr>
      <w:r>
        <w:t xml:space="preserve">          $ref: '#/components/schemas/XLThpt'</w:t>
      </w:r>
    </w:p>
    <w:p w14:paraId="7F58F49F" w14:textId="77777777" w:rsidR="00245604" w:rsidRDefault="00245604" w:rsidP="00245604">
      <w:pPr>
        <w:pStyle w:val="PL"/>
      </w:pPr>
      <w:r>
        <w:t xml:space="preserve">        dLThptPerUE:</w:t>
      </w:r>
    </w:p>
    <w:p w14:paraId="12AD70B3" w14:textId="77777777" w:rsidR="00245604" w:rsidRDefault="00245604" w:rsidP="00245604">
      <w:pPr>
        <w:pStyle w:val="PL"/>
      </w:pPr>
      <w:r>
        <w:t xml:space="preserve">          $ref: '#/components/schemas/XLThpt'</w:t>
      </w:r>
    </w:p>
    <w:p w14:paraId="22C93D19" w14:textId="77777777" w:rsidR="00245604" w:rsidRDefault="00245604" w:rsidP="00245604">
      <w:pPr>
        <w:pStyle w:val="PL"/>
      </w:pPr>
      <w:r>
        <w:t xml:space="preserve">        uLThptPerSliceSubnet:</w:t>
      </w:r>
    </w:p>
    <w:p w14:paraId="1D39B928" w14:textId="77777777" w:rsidR="00245604" w:rsidRDefault="00245604" w:rsidP="00245604">
      <w:pPr>
        <w:pStyle w:val="PL"/>
      </w:pPr>
      <w:r>
        <w:t xml:space="preserve">          $ref: '#/components/schemas/XLThpt'</w:t>
      </w:r>
    </w:p>
    <w:p w14:paraId="4A80FB89" w14:textId="77777777" w:rsidR="00245604" w:rsidRDefault="00245604" w:rsidP="00245604">
      <w:pPr>
        <w:pStyle w:val="PL"/>
      </w:pPr>
      <w:r>
        <w:t xml:space="preserve">        uLThptPerUE:</w:t>
      </w:r>
    </w:p>
    <w:p w14:paraId="513EA5F6" w14:textId="77777777" w:rsidR="00245604" w:rsidRDefault="00245604" w:rsidP="00245604">
      <w:pPr>
        <w:pStyle w:val="PL"/>
      </w:pPr>
      <w:r>
        <w:t xml:space="preserve">          $ref: '#/components/schemas/XLThpt'</w:t>
      </w:r>
    </w:p>
    <w:p w14:paraId="6B71BD7C" w14:textId="77777777" w:rsidR="00245604" w:rsidRDefault="00245604" w:rsidP="00245604">
      <w:pPr>
        <w:pStyle w:val="PL"/>
      </w:pPr>
      <w:r>
        <w:t xml:space="preserve">        dLMaxPktSize:</w:t>
      </w:r>
    </w:p>
    <w:p w14:paraId="057F2633" w14:textId="77777777" w:rsidR="00245604" w:rsidRDefault="00245604" w:rsidP="00245604">
      <w:pPr>
        <w:pStyle w:val="PL"/>
      </w:pPr>
      <w:r>
        <w:t xml:space="preserve">          type: integer</w:t>
      </w:r>
    </w:p>
    <w:p w14:paraId="79E93895" w14:textId="77777777" w:rsidR="00245604" w:rsidRDefault="00245604" w:rsidP="00245604">
      <w:pPr>
        <w:pStyle w:val="PL"/>
      </w:pPr>
      <w:r>
        <w:t xml:space="preserve">        uLMaxPktSize:</w:t>
      </w:r>
    </w:p>
    <w:p w14:paraId="032CA5F7" w14:textId="77777777" w:rsidR="00245604" w:rsidRDefault="00245604" w:rsidP="00245604">
      <w:pPr>
        <w:pStyle w:val="PL"/>
      </w:pPr>
      <w:r>
        <w:t xml:space="preserve">          type: integer</w:t>
      </w:r>
    </w:p>
    <w:p w14:paraId="62E7B5B1" w14:textId="77777777" w:rsidR="00245604" w:rsidRDefault="00245604" w:rsidP="00245604">
      <w:pPr>
        <w:pStyle w:val="PL"/>
      </w:pPr>
      <w:r>
        <w:t xml:space="preserve">        maxNumberOfPDUSessions:</w:t>
      </w:r>
    </w:p>
    <w:p w14:paraId="6E3233A6" w14:textId="77777777" w:rsidR="00245604" w:rsidRDefault="00245604" w:rsidP="00245604">
      <w:pPr>
        <w:pStyle w:val="PL"/>
      </w:pPr>
      <w:r>
        <w:t xml:space="preserve">          type: integer</w:t>
      </w:r>
    </w:p>
    <w:p w14:paraId="16F44AD0" w14:textId="77777777" w:rsidR="00245604" w:rsidRDefault="00245604" w:rsidP="00245604">
      <w:pPr>
        <w:pStyle w:val="PL"/>
      </w:pPr>
      <w:r>
        <w:t xml:space="preserve">        nROperatingBands:</w:t>
      </w:r>
    </w:p>
    <w:p w14:paraId="34E6C96E" w14:textId="77777777" w:rsidR="00245604" w:rsidRDefault="00245604" w:rsidP="00245604">
      <w:pPr>
        <w:pStyle w:val="PL"/>
      </w:pPr>
      <w:r>
        <w:t xml:space="preserve">          type: string</w:t>
      </w:r>
    </w:p>
    <w:p w14:paraId="14CA5FD3" w14:textId="77777777" w:rsidR="00245604" w:rsidRDefault="00245604" w:rsidP="00245604">
      <w:pPr>
        <w:pStyle w:val="PL"/>
      </w:pPr>
      <w:r>
        <w:t xml:space="preserve">        sliceSimultaneousUse:</w:t>
      </w:r>
    </w:p>
    <w:p w14:paraId="32CAD37B" w14:textId="77777777" w:rsidR="00245604" w:rsidRDefault="00245604" w:rsidP="00245604">
      <w:pPr>
        <w:pStyle w:val="PL"/>
      </w:pPr>
      <w:r>
        <w:t xml:space="preserve">          $ref: '#/components/schemas/SliceSimultaneousUse'</w:t>
      </w:r>
    </w:p>
    <w:p w14:paraId="2A1FE782" w14:textId="77777777" w:rsidR="00245604" w:rsidRDefault="00245604" w:rsidP="00245604">
      <w:pPr>
        <w:pStyle w:val="PL"/>
      </w:pPr>
      <w:r>
        <w:t xml:space="preserve">        energyEfficiency:</w:t>
      </w:r>
    </w:p>
    <w:p w14:paraId="25012731" w14:textId="77777777" w:rsidR="00245604" w:rsidRDefault="00245604" w:rsidP="00245604">
      <w:pPr>
        <w:pStyle w:val="PL"/>
      </w:pPr>
      <w:r>
        <w:t xml:space="preserve">          $ref: '#/components/schemas/EnergyEfficiency'</w:t>
      </w:r>
    </w:p>
    <w:p w14:paraId="384948C9" w14:textId="77777777" w:rsidR="00245604" w:rsidRDefault="00245604" w:rsidP="00245604">
      <w:pPr>
        <w:pStyle w:val="PL"/>
      </w:pPr>
      <w:r>
        <w:t xml:space="preserve">        synchronicity:</w:t>
      </w:r>
    </w:p>
    <w:p w14:paraId="6E7A1385" w14:textId="77777777" w:rsidR="00245604" w:rsidRDefault="00245604" w:rsidP="00245604">
      <w:pPr>
        <w:pStyle w:val="PL"/>
      </w:pPr>
      <w:r>
        <w:t xml:space="preserve">          $ref: '#/components/schemas/Synchronicity'</w:t>
      </w:r>
    </w:p>
    <w:p w14:paraId="5C4BC09D" w14:textId="77777777" w:rsidR="00245604" w:rsidRDefault="00245604" w:rsidP="00245604">
      <w:pPr>
        <w:pStyle w:val="PL"/>
      </w:pPr>
      <w:r>
        <w:t xml:space="preserve">        delayTolerance:</w:t>
      </w:r>
    </w:p>
    <w:p w14:paraId="61292512" w14:textId="77777777" w:rsidR="00245604" w:rsidRDefault="00245604" w:rsidP="00245604">
      <w:pPr>
        <w:pStyle w:val="PL"/>
      </w:pPr>
      <w:r>
        <w:t xml:space="preserve">          $ref: '#/components/schemas/DelayTolerance'</w:t>
      </w:r>
    </w:p>
    <w:p w14:paraId="027FFBCF" w14:textId="77777777" w:rsidR="00245604" w:rsidRDefault="00245604" w:rsidP="00245604">
      <w:pPr>
        <w:pStyle w:val="PL"/>
      </w:pPr>
      <w:r>
        <w:t xml:space="preserve">        positioning:</w:t>
      </w:r>
    </w:p>
    <w:p w14:paraId="02EBE6A1" w14:textId="77777777" w:rsidR="00245604" w:rsidRDefault="00245604" w:rsidP="00245604">
      <w:pPr>
        <w:pStyle w:val="PL"/>
      </w:pPr>
      <w:r>
        <w:t xml:space="preserve">          $ref: '#/components/schemas/Positioning'  </w:t>
      </w:r>
    </w:p>
    <w:p w14:paraId="2EFB6B55" w14:textId="77777777" w:rsidR="00245604" w:rsidRDefault="00245604" w:rsidP="00245604">
      <w:pPr>
        <w:pStyle w:val="PL"/>
      </w:pPr>
      <w:r>
        <w:t xml:space="preserve">        termDensity:</w:t>
      </w:r>
    </w:p>
    <w:p w14:paraId="7E51793B" w14:textId="77777777" w:rsidR="00245604" w:rsidRDefault="00245604" w:rsidP="00245604">
      <w:pPr>
        <w:pStyle w:val="PL"/>
      </w:pPr>
      <w:r>
        <w:t xml:space="preserve">          $ref: '#/components/schemas/TermDensity'</w:t>
      </w:r>
    </w:p>
    <w:p w14:paraId="16A4D16F" w14:textId="77777777" w:rsidR="00245604" w:rsidRDefault="00245604" w:rsidP="00245604">
      <w:pPr>
        <w:pStyle w:val="PL"/>
      </w:pPr>
      <w:r>
        <w:t xml:space="preserve">        activityFactor:</w:t>
      </w:r>
    </w:p>
    <w:p w14:paraId="4C0352AF" w14:textId="77777777" w:rsidR="00245604" w:rsidRDefault="00245604" w:rsidP="00245604">
      <w:pPr>
        <w:pStyle w:val="PL"/>
      </w:pPr>
      <w:r>
        <w:t xml:space="preserve">          type: integer</w:t>
      </w:r>
    </w:p>
    <w:p w14:paraId="3687E8BA" w14:textId="77777777" w:rsidR="00245604" w:rsidRDefault="00245604" w:rsidP="00245604">
      <w:pPr>
        <w:pStyle w:val="PL"/>
      </w:pPr>
      <w:r>
        <w:t xml:space="preserve">        coverageAreaTAList:</w:t>
      </w:r>
    </w:p>
    <w:p w14:paraId="16F809A7" w14:textId="77777777" w:rsidR="00245604" w:rsidRDefault="00245604" w:rsidP="00245604">
      <w:pPr>
        <w:pStyle w:val="PL"/>
      </w:pPr>
      <w:r>
        <w:t xml:space="preserve">          $ref: 'TS28541_NrNrm.yaml#/components/schemas/NrTacList'</w:t>
      </w:r>
    </w:p>
    <w:p w14:paraId="44971C97" w14:textId="77777777" w:rsidR="00245604" w:rsidRDefault="00245604" w:rsidP="00245604">
      <w:pPr>
        <w:pStyle w:val="PL"/>
      </w:pPr>
      <w:r>
        <w:t xml:space="preserve">        resourceSharingLevel:</w:t>
      </w:r>
    </w:p>
    <w:p w14:paraId="7430AD49" w14:textId="77777777" w:rsidR="00245604" w:rsidRDefault="00245604" w:rsidP="00245604">
      <w:pPr>
        <w:pStyle w:val="PL"/>
      </w:pPr>
      <w:r>
        <w:t xml:space="preserve">          $ref: '#/components/schemas/SharingLevel'</w:t>
      </w:r>
    </w:p>
    <w:p w14:paraId="0A74C0F5" w14:textId="77777777" w:rsidR="00245604" w:rsidRDefault="00245604" w:rsidP="00245604">
      <w:pPr>
        <w:pStyle w:val="PL"/>
      </w:pPr>
      <w:r>
        <w:t xml:space="preserve">        uEMobilityLevel:</w:t>
      </w:r>
    </w:p>
    <w:p w14:paraId="3C1B3F29" w14:textId="77777777" w:rsidR="00245604" w:rsidRDefault="00245604" w:rsidP="00245604">
      <w:pPr>
        <w:pStyle w:val="PL"/>
      </w:pPr>
      <w:r>
        <w:t xml:space="preserve">          $ref: '#/components/schemas/MobilityLevel'</w:t>
      </w:r>
    </w:p>
    <w:p w14:paraId="7C52DEA8" w14:textId="77777777" w:rsidR="00245604" w:rsidRDefault="00245604" w:rsidP="00245604">
      <w:pPr>
        <w:pStyle w:val="PL"/>
      </w:pPr>
      <w:r>
        <w:t xml:space="preserve">        uESpeed:</w:t>
      </w:r>
    </w:p>
    <w:p w14:paraId="1234E046" w14:textId="77777777" w:rsidR="00245604" w:rsidRDefault="00245604" w:rsidP="00245604">
      <w:pPr>
        <w:pStyle w:val="PL"/>
      </w:pPr>
      <w:r>
        <w:t xml:space="preserve">          type: integer</w:t>
      </w:r>
    </w:p>
    <w:p w14:paraId="118CA00B" w14:textId="77777777" w:rsidR="00245604" w:rsidRDefault="00245604" w:rsidP="00245604">
      <w:pPr>
        <w:pStyle w:val="PL"/>
      </w:pPr>
      <w:r>
        <w:t xml:space="preserve">        reliability:</w:t>
      </w:r>
    </w:p>
    <w:p w14:paraId="5AE48BD4" w14:textId="77777777" w:rsidR="00245604" w:rsidRDefault="00245604" w:rsidP="00245604">
      <w:pPr>
        <w:pStyle w:val="PL"/>
      </w:pPr>
      <w:r>
        <w:t xml:space="preserve">          type: number</w:t>
      </w:r>
    </w:p>
    <w:p w14:paraId="0CD528F3" w14:textId="77777777" w:rsidR="00245604" w:rsidRDefault="00245604" w:rsidP="00245604">
      <w:pPr>
        <w:pStyle w:val="PL"/>
      </w:pPr>
      <w:r>
        <w:t xml:space="preserve">        dLDeterministicComm:</w:t>
      </w:r>
    </w:p>
    <w:p w14:paraId="68909917" w14:textId="77777777" w:rsidR="00245604" w:rsidRDefault="00245604" w:rsidP="00245604">
      <w:pPr>
        <w:pStyle w:val="PL"/>
      </w:pPr>
      <w:r>
        <w:t xml:space="preserve">          $ref: '#/components/schemas/DeterministicComm'</w:t>
      </w:r>
    </w:p>
    <w:p w14:paraId="0E4DE4A5" w14:textId="77777777" w:rsidR="00245604" w:rsidRDefault="00245604" w:rsidP="00245604">
      <w:pPr>
        <w:pStyle w:val="PL"/>
      </w:pPr>
      <w:r>
        <w:t xml:space="preserve">        uLDeterministicComm:</w:t>
      </w:r>
    </w:p>
    <w:p w14:paraId="5D4946E3" w14:textId="77777777" w:rsidR="00245604" w:rsidRDefault="00245604" w:rsidP="00245604">
      <w:pPr>
        <w:pStyle w:val="PL"/>
      </w:pPr>
      <w:r>
        <w:t xml:space="preserve">          $ref: '#/components/schemas/DeterministicComm'</w:t>
      </w:r>
    </w:p>
    <w:p w14:paraId="5F314E1A" w14:textId="77777777" w:rsidR="00245604" w:rsidRDefault="00245604" w:rsidP="00245604">
      <w:pPr>
        <w:pStyle w:val="PL"/>
      </w:pPr>
      <w:r>
        <w:t xml:space="preserve">        survivalTime:</w:t>
      </w:r>
    </w:p>
    <w:p w14:paraId="018E1AE8" w14:textId="77777777" w:rsidR="00245604" w:rsidRDefault="00245604" w:rsidP="00245604">
      <w:pPr>
        <w:pStyle w:val="PL"/>
      </w:pPr>
      <w:r>
        <w:t xml:space="preserve">          type: number</w:t>
      </w:r>
    </w:p>
    <w:p w14:paraId="43AAF97E" w14:textId="77777777" w:rsidR="00245604" w:rsidRDefault="00245604" w:rsidP="00245604">
      <w:pPr>
        <w:pStyle w:val="PL"/>
      </w:pPr>
      <w:r>
        <w:t xml:space="preserve">        nssaaSupport:</w:t>
      </w:r>
    </w:p>
    <w:p w14:paraId="11322DFF" w14:textId="77777777" w:rsidR="00245604" w:rsidRDefault="00245604" w:rsidP="00245604">
      <w:pPr>
        <w:pStyle w:val="PL"/>
      </w:pPr>
      <w:r>
        <w:t xml:space="preserve">          $ref: '#/components/schemas/NSSAASupport'</w:t>
      </w:r>
    </w:p>
    <w:p w14:paraId="4D1B38B2" w14:textId="77777777" w:rsidR="00245604" w:rsidRDefault="00245604" w:rsidP="00245604">
      <w:pPr>
        <w:pStyle w:val="PL"/>
      </w:pPr>
      <w:r>
        <w:t xml:space="preserve">        n6Protection:</w:t>
      </w:r>
    </w:p>
    <w:p w14:paraId="285AF32F" w14:textId="77777777" w:rsidR="00245604" w:rsidRDefault="00245604" w:rsidP="00245604">
      <w:pPr>
        <w:pStyle w:val="PL"/>
      </w:pPr>
      <w:r>
        <w:t xml:space="preserve">          $ref: '#/components/schemas/N6Protection'</w:t>
      </w:r>
    </w:p>
    <w:p w14:paraId="443028D7" w14:textId="77777777" w:rsidR="00245604" w:rsidRDefault="00245604" w:rsidP="00245604">
      <w:pPr>
        <w:pStyle w:val="PL"/>
      </w:pPr>
    </w:p>
    <w:p w14:paraId="069BA6FC" w14:textId="77777777" w:rsidR="00245604" w:rsidRDefault="00245604" w:rsidP="00245604">
      <w:pPr>
        <w:pStyle w:val="PL"/>
      </w:pPr>
      <w:r>
        <w:t xml:space="preserve">    ServiceProfile:</w:t>
      </w:r>
    </w:p>
    <w:p w14:paraId="1C61D416" w14:textId="77777777" w:rsidR="00245604" w:rsidRDefault="00245604" w:rsidP="00245604">
      <w:pPr>
        <w:pStyle w:val="PL"/>
      </w:pPr>
      <w:r>
        <w:t xml:space="preserve">      type: object</w:t>
      </w:r>
    </w:p>
    <w:p w14:paraId="70120EDB" w14:textId="77777777" w:rsidR="00245604" w:rsidRDefault="00245604" w:rsidP="00245604">
      <w:pPr>
        <w:pStyle w:val="PL"/>
      </w:pPr>
      <w:r>
        <w:t xml:space="preserve">      properties:</w:t>
      </w:r>
    </w:p>
    <w:p w14:paraId="7FD0D09B" w14:textId="77777777" w:rsidR="00245604" w:rsidRDefault="00245604" w:rsidP="00245604">
      <w:pPr>
        <w:pStyle w:val="PL"/>
      </w:pPr>
      <w:r>
        <w:t xml:space="preserve">          serviceProfileId: </w:t>
      </w:r>
    </w:p>
    <w:p w14:paraId="08DFBDA0" w14:textId="77777777" w:rsidR="00245604" w:rsidRDefault="00245604" w:rsidP="00245604">
      <w:pPr>
        <w:pStyle w:val="PL"/>
      </w:pPr>
      <w:r>
        <w:t xml:space="preserve">            type: string</w:t>
      </w:r>
    </w:p>
    <w:p w14:paraId="0A7A6B96" w14:textId="77777777" w:rsidR="00245604" w:rsidRDefault="00245604" w:rsidP="00245604">
      <w:pPr>
        <w:pStyle w:val="PL"/>
      </w:pPr>
      <w:r>
        <w:t xml:space="preserve">          plmnInfoList:</w:t>
      </w:r>
    </w:p>
    <w:p w14:paraId="157DFF69" w14:textId="77777777" w:rsidR="00245604" w:rsidRDefault="00245604" w:rsidP="00245604">
      <w:pPr>
        <w:pStyle w:val="PL"/>
      </w:pPr>
      <w:r>
        <w:t xml:space="preserve">            $ref: 'TS28541_NrNrm.yaml#/components/schemas/PlmnInfoList'</w:t>
      </w:r>
    </w:p>
    <w:p w14:paraId="1DBC0F2D" w14:textId="77777777" w:rsidR="00245604" w:rsidRDefault="00245604" w:rsidP="00245604">
      <w:pPr>
        <w:pStyle w:val="PL"/>
      </w:pPr>
      <w:r>
        <w:t xml:space="preserve">          maxNumberofUEs:</w:t>
      </w:r>
    </w:p>
    <w:p w14:paraId="529EF562" w14:textId="77777777" w:rsidR="00245604" w:rsidRDefault="00245604" w:rsidP="00245604">
      <w:pPr>
        <w:pStyle w:val="PL"/>
      </w:pPr>
      <w:r>
        <w:t xml:space="preserve">            type: number</w:t>
      </w:r>
    </w:p>
    <w:p w14:paraId="373887BE" w14:textId="77777777" w:rsidR="00245604" w:rsidRDefault="00245604" w:rsidP="00245604">
      <w:pPr>
        <w:pStyle w:val="PL"/>
      </w:pPr>
      <w:r>
        <w:t xml:space="preserve">          dLLatency:</w:t>
      </w:r>
    </w:p>
    <w:p w14:paraId="0EBC6762" w14:textId="77777777" w:rsidR="00245604" w:rsidRDefault="00245604" w:rsidP="00245604">
      <w:pPr>
        <w:pStyle w:val="PL"/>
      </w:pPr>
      <w:r>
        <w:t xml:space="preserve">            type: number</w:t>
      </w:r>
    </w:p>
    <w:p w14:paraId="6CD6C888" w14:textId="77777777" w:rsidR="00245604" w:rsidRDefault="00245604" w:rsidP="00245604">
      <w:pPr>
        <w:pStyle w:val="PL"/>
      </w:pPr>
      <w:r>
        <w:t xml:space="preserve">          uLLatency:</w:t>
      </w:r>
    </w:p>
    <w:p w14:paraId="06D7F083" w14:textId="77777777" w:rsidR="00245604" w:rsidRDefault="00245604" w:rsidP="00245604">
      <w:pPr>
        <w:pStyle w:val="PL"/>
      </w:pPr>
      <w:r>
        <w:t xml:space="preserve">            type: number</w:t>
      </w:r>
    </w:p>
    <w:p w14:paraId="253282AB" w14:textId="77777777" w:rsidR="00245604" w:rsidRDefault="00245604" w:rsidP="00245604">
      <w:pPr>
        <w:pStyle w:val="PL"/>
      </w:pPr>
      <w:r>
        <w:t xml:space="preserve">          uEMobilityLevel:</w:t>
      </w:r>
    </w:p>
    <w:p w14:paraId="1DCBB2FD" w14:textId="77777777" w:rsidR="00245604" w:rsidRDefault="00245604" w:rsidP="00245604">
      <w:pPr>
        <w:pStyle w:val="PL"/>
      </w:pPr>
      <w:r>
        <w:t xml:space="preserve">            $ref: '#/components/schemas/MobilityLevel'</w:t>
      </w:r>
    </w:p>
    <w:p w14:paraId="2A9E57B9" w14:textId="77777777" w:rsidR="00245604" w:rsidRDefault="00245604" w:rsidP="00245604">
      <w:pPr>
        <w:pStyle w:val="PL"/>
      </w:pPr>
      <w:r>
        <w:t xml:space="preserve">          sst:</w:t>
      </w:r>
    </w:p>
    <w:p w14:paraId="17981672" w14:textId="77777777" w:rsidR="00245604" w:rsidRDefault="00245604" w:rsidP="00245604">
      <w:pPr>
        <w:pStyle w:val="PL"/>
      </w:pPr>
      <w:r>
        <w:t xml:space="preserve">            $ref: 'TS28541_NrNrm.yaml#/components/schemas/Sst'</w:t>
      </w:r>
    </w:p>
    <w:p w14:paraId="40A1DCC5" w14:textId="77777777" w:rsidR="00245604" w:rsidRDefault="00245604" w:rsidP="00245604">
      <w:pPr>
        <w:pStyle w:val="PL"/>
      </w:pPr>
      <w:r>
        <w:t xml:space="preserve">          networkSliceSharingIndicator:</w:t>
      </w:r>
    </w:p>
    <w:p w14:paraId="1C9F44BD" w14:textId="77777777" w:rsidR="00245604" w:rsidRDefault="00245604" w:rsidP="00245604">
      <w:pPr>
        <w:pStyle w:val="PL"/>
      </w:pPr>
      <w:r>
        <w:t xml:space="preserve">            $ref: '#/components/schemas/NetworkSliceSharingIndicator'</w:t>
      </w:r>
    </w:p>
    <w:p w14:paraId="251CD1F7" w14:textId="77777777" w:rsidR="00245604" w:rsidRDefault="00245604" w:rsidP="00245604">
      <w:pPr>
        <w:pStyle w:val="PL"/>
      </w:pPr>
      <w:r>
        <w:t xml:space="preserve">          availability:</w:t>
      </w:r>
    </w:p>
    <w:p w14:paraId="5DAFB942" w14:textId="77777777" w:rsidR="00245604" w:rsidRDefault="00245604" w:rsidP="00245604">
      <w:pPr>
        <w:pStyle w:val="PL"/>
      </w:pPr>
      <w:r>
        <w:t xml:space="preserve">            type: number</w:t>
      </w:r>
    </w:p>
    <w:p w14:paraId="39631296" w14:textId="77777777" w:rsidR="00245604" w:rsidRDefault="00245604" w:rsidP="00245604">
      <w:pPr>
        <w:pStyle w:val="PL"/>
      </w:pPr>
      <w:r>
        <w:t xml:space="preserve">          delayTolerance:</w:t>
      </w:r>
    </w:p>
    <w:p w14:paraId="28CCD6C4" w14:textId="77777777" w:rsidR="00245604" w:rsidRDefault="00245604" w:rsidP="00245604">
      <w:pPr>
        <w:pStyle w:val="PL"/>
      </w:pPr>
      <w:r>
        <w:t xml:space="preserve">            $ref: '#/components/schemas/DelayTolerance'</w:t>
      </w:r>
    </w:p>
    <w:p w14:paraId="5557E19D" w14:textId="77777777" w:rsidR="00245604" w:rsidRDefault="00245604" w:rsidP="00245604">
      <w:pPr>
        <w:pStyle w:val="PL"/>
      </w:pPr>
      <w:r>
        <w:t xml:space="preserve">          dLDeterministicComm:</w:t>
      </w:r>
    </w:p>
    <w:p w14:paraId="277717A8" w14:textId="77777777" w:rsidR="00245604" w:rsidRDefault="00245604" w:rsidP="00245604">
      <w:pPr>
        <w:pStyle w:val="PL"/>
      </w:pPr>
      <w:r>
        <w:t xml:space="preserve">            $ref: '#/components/schemas/DeterministicComm'</w:t>
      </w:r>
    </w:p>
    <w:p w14:paraId="1ED356C9" w14:textId="77777777" w:rsidR="00245604" w:rsidRDefault="00245604" w:rsidP="00245604">
      <w:pPr>
        <w:pStyle w:val="PL"/>
      </w:pPr>
      <w:r>
        <w:t xml:space="preserve">          uLDeterministicComm:</w:t>
      </w:r>
    </w:p>
    <w:p w14:paraId="2CB50CD3" w14:textId="77777777" w:rsidR="00245604" w:rsidRDefault="00245604" w:rsidP="00245604">
      <w:pPr>
        <w:pStyle w:val="PL"/>
      </w:pPr>
      <w:r>
        <w:t xml:space="preserve">            $ref: '#/components/schemas/DeterministicComm'</w:t>
      </w:r>
    </w:p>
    <w:p w14:paraId="38B9D025" w14:textId="77777777" w:rsidR="00245604" w:rsidRDefault="00245604" w:rsidP="00245604">
      <w:pPr>
        <w:pStyle w:val="PL"/>
      </w:pPr>
      <w:r>
        <w:t xml:space="preserve">          dLThptPerSlice:</w:t>
      </w:r>
    </w:p>
    <w:p w14:paraId="4B72FEF2" w14:textId="77777777" w:rsidR="00245604" w:rsidRDefault="00245604" w:rsidP="00245604">
      <w:pPr>
        <w:pStyle w:val="PL"/>
      </w:pPr>
      <w:r>
        <w:t xml:space="preserve">            $ref: '#/components/schemas/XLThpt'</w:t>
      </w:r>
    </w:p>
    <w:p w14:paraId="15AB6C26" w14:textId="77777777" w:rsidR="00245604" w:rsidRDefault="00245604" w:rsidP="00245604">
      <w:pPr>
        <w:pStyle w:val="PL"/>
      </w:pPr>
      <w:r>
        <w:t xml:space="preserve">          dLThptPerUE:</w:t>
      </w:r>
    </w:p>
    <w:p w14:paraId="6C60A64C" w14:textId="77777777" w:rsidR="00245604" w:rsidRDefault="00245604" w:rsidP="00245604">
      <w:pPr>
        <w:pStyle w:val="PL"/>
      </w:pPr>
      <w:r>
        <w:t xml:space="preserve">            $ref: '#/components/schemas/XLThpt'</w:t>
      </w:r>
    </w:p>
    <w:p w14:paraId="52D8B02A" w14:textId="77777777" w:rsidR="00245604" w:rsidRDefault="00245604" w:rsidP="00245604">
      <w:pPr>
        <w:pStyle w:val="PL"/>
      </w:pPr>
      <w:r>
        <w:t xml:space="preserve">          uLThptPerSlice:</w:t>
      </w:r>
    </w:p>
    <w:p w14:paraId="5DEB0D27" w14:textId="77777777" w:rsidR="00245604" w:rsidRDefault="00245604" w:rsidP="00245604">
      <w:pPr>
        <w:pStyle w:val="PL"/>
      </w:pPr>
      <w:r>
        <w:t xml:space="preserve">            $ref: '#/components/schemas/XLThpt'</w:t>
      </w:r>
    </w:p>
    <w:p w14:paraId="1D647F77" w14:textId="77777777" w:rsidR="00245604" w:rsidRDefault="00245604" w:rsidP="00245604">
      <w:pPr>
        <w:pStyle w:val="PL"/>
      </w:pPr>
      <w:r>
        <w:t xml:space="preserve">          uLThptPerUE:</w:t>
      </w:r>
    </w:p>
    <w:p w14:paraId="337ABA18" w14:textId="77777777" w:rsidR="00245604" w:rsidRDefault="00245604" w:rsidP="00245604">
      <w:pPr>
        <w:pStyle w:val="PL"/>
      </w:pPr>
      <w:r>
        <w:t xml:space="preserve">            $ref: '#/components/schemas/XLThpt'</w:t>
      </w:r>
    </w:p>
    <w:p w14:paraId="0641F799" w14:textId="77777777" w:rsidR="00245604" w:rsidRDefault="00245604" w:rsidP="00245604">
      <w:pPr>
        <w:pStyle w:val="PL"/>
      </w:pPr>
      <w:r>
        <w:t xml:space="preserve">          dLMaxPktSize:</w:t>
      </w:r>
    </w:p>
    <w:p w14:paraId="2BC469FF" w14:textId="77777777" w:rsidR="00245604" w:rsidRDefault="00245604" w:rsidP="00245604">
      <w:pPr>
        <w:pStyle w:val="PL"/>
      </w:pPr>
      <w:r>
        <w:t xml:space="preserve">            $ref: '#/components/schemas/MaxPktSize'</w:t>
      </w:r>
    </w:p>
    <w:p w14:paraId="29232511" w14:textId="77777777" w:rsidR="00245604" w:rsidRDefault="00245604" w:rsidP="00245604">
      <w:pPr>
        <w:pStyle w:val="PL"/>
      </w:pPr>
      <w:r>
        <w:t xml:space="preserve">          uLMaxPktSize:</w:t>
      </w:r>
    </w:p>
    <w:p w14:paraId="4451D751" w14:textId="77777777" w:rsidR="00245604" w:rsidRDefault="00245604" w:rsidP="00245604">
      <w:pPr>
        <w:pStyle w:val="PL"/>
      </w:pPr>
      <w:r>
        <w:t xml:space="preserve">            $ref: '#/components/schemas/MaxPktSize'</w:t>
      </w:r>
    </w:p>
    <w:p w14:paraId="12BE059C" w14:textId="77777777" w:rsidR="00245604" w:rsidRDefault="00245604" w:rsidP="00245604">
      <w:pPr>
        <w:pStyle w:val="PL"/>
      </w:pPr>
      <w:r>
        <w:t xml:space="preserve">          maxNumberofPDUSessions:</w:t>
      </w:r>
    </w:p>
    <w:p w14:paraId="1EE9FA94" w14:textId="77777777" w:rsidR="00245604" w:rsidRDefault="00245604" w:rsidP="00245604">
      <w:pPr>
        <w:pStyle w:val="PL"/>
      </w:pPr>
      <w:r>
        <w:t xml:space="preserve">            $ref: '#/components/schemas/MaxNumberofPDUSessions'</w:t>
      </w:r>
    </w:p>
    <w:p w14:paraId="113ECF7E" w14:textId="77777777" w:rsidR="00245604" w:rsidRDefault="00245604" w:rsidP="00245604">
      <w:pPr>
        <w:pStyle w:val="PL"/>
      </w:pPr>
      <w:r>
        <w:t xml:space="preserve">          kPIMonitoring:</w:t>
      </w:r>
    </w:p>
    <w:p w14:paraId="31AAD271" w14:textId="77777777" w:rsidR="00245604" w:rsidRDefault="00245604" w:rsidP="00245604">
      <w:pPr>
        <w:pStyle w:val="PL"/>
      </w:pPr>
      <w:r>
        <w:t xml:space="preserve">            $ref: '#/components/schemas/KPIMonitoring'</w:t>
      </w:r>
    </w:p>
    <w:p w14:paraId="0157FF56" w14:textId="77777777" w:rsidR="00245604" w:rsidRDefault="00245604" w:rsidP="00245604">
      <w:pPr>
        <w:pStyle w:val="PL"/>
      </w:pPr>
      <w:r>
        <w:t xml:space="preserve">          nBIoT:</w:t>
      </w:r>
    </w:p>
    <w:p w14:paraId="27EB4841" w14:textId="77777777" w:rsidR="00245604" w:rsidRDefault="00245604" w:rsidP="00245604">
      <w:pPr>
        <w:pStyle w:val="PL"/>
      </w:pPr>
      <w:r>
        <w:t xml:space="preserve">            $ref: '#/components/schemas/NBIoT'</w:t>
      </w:r>
    </w:p>
    <w:p w14:paraId="083FC06E" w14:textId="77777777" w:rsidR="00245604" w:rsidRDefault="00245604" w:rsidP="00245604">
      <w:pPr>
        <w:pStyle w:val="PL"/>
      </w:pPr>
      <w:r>
        <w:t xml:space="preserve">          radioSpectrum:</w:t>
      </w:r>
    </w:p>
    <w:p w14:paraId="10C600A3" w14:textId="77777777" w:rsidR="00245604" w:rsidRDefault="00245604" w:rsidP="00245604">
      <w:pPr>
        <w:pStyle w:val="PL"/>
      </w:pPr>
      <w:r>
        <w:t xml:space="preserve">            $ref: '#/components/schemas/RadioSpectrum'</w:t>
      </w:r>
    </w:p>
    <w:p w14:paraId="17131FAF" w14:textId="77777777" w:rsidR="00245604" w:rsidRDefault="00245604" w:rsidP="00245604">
      <w:pPr>
        <w:pStyle w:val="PL"/>
      </w:pPr>
      <w:r>
        <w:t xml:space="preserve">          synchronicity:</w:t>
      </w:r>
    </w:p>
    <w:p w14:paraId="53B329B8" w14:textId="77777777" w:rsidR="00245604" w:rsidRDefault="00245604" w:rsidP="00245604">
      <w:pPr>
        <w:pStyle w:val="PL"/>
      </w:pPr>
      <w:r>
        <w:t xml:space="preserve">            $ref: '#/components/schemas/Synchronicity'</w:t>
      </w:r>
    </w:p>
    <w:p w14:paraId="1B544F53" w14:textId="77777777" w:rsidR="00245604" w:rsidRDefault="00245604" w:rsidP="00245604">
      <w:pPr>
        <w:pStyle w:val="PL"/>
      </w:pPr>
      <w:r>
        <w:t xml:space="preserve">          positioning:</w:t>
      </w:r>
    </w:p>
    <w:p w14:paraId="0C73EC49" w14:textId="77777777" w:rsidR="00245604" w:rsidRDefault="00245604" w:rsidP="00245604">
      <w:pPr>
        <w:pStyle w:val="PL"/>
      </w:pPr>
      <w:r>
        <w:t xml:space="preserve">            $ref: '#/components/schemas/Positioning'</w:t>
      </w:r>
    </w:p>
    <w:p w14:paraId="563C6AC9" w14:textId="77777777" w:rsidR="00245604" w:rsidRDefault="00245604" w:rsidP="00245604">
      <w:pPr>
        <w:pStyle w:val="PL"/>
      </w:pPr>
      <w:r>
        <w:t xml:space="preserve">          userMgmtOpen:</w:t>
      </w:r>
    </w:p>
    <w:p w14:paraId="66D978AF" w14:textId="77777777" w:rsidR="00245604" w:rsidRDefault="00245604" w:rsidP="00245604">
      <w:pPr>
        <w:pStyle w:val="PL"/>
      </w:pPr>
      <w:r>
        <w:t xml:space="preserve">            $ref: '#/components/schemas/UserMgmtOpen'</w:t>
      </w:r>
    </w:p>
    <w:p w14:paraId="3FF7BF58" w14:textId="77777777" w:rsidR="00245604" w:rsidRDefault="00245604" w:rsidP="00245604">
      <w:pPr>
        <w:pStyle w:val="PL"/>
      </w:pPr>
      <w:r>
        <w:t xml:space="preserve">          v2XCommModels:</w:t>
      </w:r>
    </w:p>
    <w:p w14:paraId="1E7470C8" w14:textId="77777777" w:rsidR="00245604" w:rsidRDefault="00245604" w:rsidP="00245604">
      <w:pPr>
        <w:pStyle w:val="PL"/>
      </w:pPr>
      <w:r>
        <w:t xml:space="preserve">            $ref: '#/components/schemas/V2XCommModels'</w:t>
      </w:r>
    </w:p>
    <w:p w14:paraId="74176C04" w14:textId="77777777" w:rsidR="00245604" w:rsidRDefault="00245604" w:rsidP="00245604">
      <w:pPr>
        <w:pStyle w:val="PL"/>
      </w:pPr>
      <w:r>
        <w:t xml:space="preserve">          coverageAreas:</w:t>
      </w:r>
    </w:p>
    <w:p w14:paraId="4197BA9B" w14:textId="77777777" w:rsidR="00245604" w:rsidRDefault="00245604" w:rsidP="00245604">
      <w:pPr>
        <w:pStyle w:val="PL"/>
      </w:pPr>
      <w:r>
        <w:t xml:space="preserve">            type: array</w:t>
      </w:r>
    </w:p>
    <w:p w14:paraId="74DEAE89" w14:textId="77777777" w:rsidR="00245604" w:rsidRDefault="00245604" w:rsidP="00245604">
      <w:pPr>
        <w:pStyle w:val="PL"/>
      </w:pPr>
      <w:r>
        <w:t xml:space="preserve">            items:</w:t>
      </w:r>
    </w:p>
    <w:p w14:paraId="1DDAC2FF" w14:textId="77777777" w:rsidR="00245604" w:rsidRDefault="00245604" w:rsidP="00245604">
      <w:pPr>
        <w:pStyle w:val="PL"/>
      </w:pPr>
      <w:r>
        <w:t xml:space="preserve">              type: string</w:t>
      </w:r>
    </w:p>
    <w:p w14:paraId="6C77629D" w14:textId="77777777" w:rsidR="00245604" w:rsidRDefault="00245604" w:rsidP="00245604">
      <w:pPr>
        <w:pStyle w:val="PL"/>
      </w:pPr>
      <w:r>
        <w:t xml:space="preserve">          termDensity:</w:t>
      </w:r>
    </w:p>
    <w:p w14:paraId="3B0F00CB" w14:textId="77777777" w:rsidR="00245604" w:rsidRDefault="00245604" w:rsidP="00245604">
      <w:pPr>
        <w:pStyle w:val="PL"/>
      </w:pPr>
      <w:r>
        <w:t xml:space="preserve">            $ref: '#/components/schemas/TermDensity'</w:t>
      </w:r>
    </w:p>
    <w:p w14:paraId="499E4AFB" w14:textId="77777777" w:rsidR="00245604" w:rsidRDefault="00245604" w:rsidP="00245604">
      <w:pPr>
        <w:pStyle w:val="PL"/>
      </w:pPr>
      <w:r>
        <w:t xml:space="preserve">          activityFactor:</w:t>
      </w:r>
    </w:p>
    <w:p w14:paraId="58AF53DA" w14:textId="77777777" w:rsidR="00245604" w:rsidRDefault="00245604" w:rsidP="00245604">
      <w:pPr>
        <w:pStyle w:val="PL"/>
      </w:pPr>
      <w:r>
        <w:t xml:space="preserve">            $ref: '#/components/schemas/Float'</w:t>
      </w:r>
    </w:p>
    <w:p w14:paraId="5930B5C6" w14:textId="77777777" w:rsidR="00245604" w:rsidRDefault="00245604" w:rsidP="00245604">
      <w:pPr>
        <w:pStyle w:val="PL"/>
      </w:pPr>
      <w:r>
        <w:t xml:space="preserve">          uESpeed:</w:t>
      </w:r>
    </w:p>
    <w:p w14:paraId="3CBA5621" w14:textId="77777777" w:rsidR="00245604" w:rsidRDefault="00245604" w:rsidP="00245604">
      <w:pPr>
        <w:pStyle w:val="PL"/>
      </w:pPr>
      <w:r>
        <w:t xml:space="preserve">            type: integer</w:t>
      </w:r>
    </w:p>
    <w:p w14:paraId="53870ABA" w14:textId="77777777" w:rsidR="00245604" w:rsidRDefault="00245604" w:rsidP="00245604">
      <w:pPr>
        <w:pStyle w:val="PL"/>
      </w:pPr>
      <w:r>
        <w:t xml:space="preserve">          jitter:</w:t>
      </w:r>
    </w:p>
    <w:p w14:paraId="7EB35A22" w14:textId="77777777" w:rsidR="00245604" w:rsidRDefault="00245604" w:rsidP="00245604">
      <w:pPr>
        <w:pStyle w:val="PL"/>
      </w:pPr>
      <w:r>
        <w:t xml:space="preserve">            type: integer</w:t>
      </w:r>
    </w:p>
    <w:p w14:paraId="4195BF04" w14:textId="77777777" w:rsidR="00245604" w:rsidRDefault="00245604" w:rsidP="00245604">
      <w:pPr>
        <w:pStyle w:val="PL"/>
      </w:pPr>
      <w:r>
        <w:t xml:space="preserve">          survivalTime:</w:t>
      </w:r>
    </w:p>
    <w:p w14:paraId="28CDCF40" w14:textId="77777777" w:rsidR="00245604" w:rsidRDefault="00245604" w:rsidP="00245604">
      <w:pPr>
        <w:pStyle w:val="PL"/>
      </w:pPr>
      <w:r>
        <w:t xml:space="preserve">            type: number</w:t>
      </w:r>
    </w:p>
    <w:p w14:paraId="7A949912" w14:textId="77777777" w:rsidR="00245604" w:rsidRDefault="00245604" w:rsidP="00245604">
      <w:pPr>
        <w:pStyle w:val="PL"/>
      </w:pPr>
      <w:r>
        <w:t xml:space="preserve">          reliability:</w:t>
      </w:r>
    </w:p>
    <w:p w14:paraId="31C14B0A" w14:textId="77777777" w:rsidR="00245604" w:rsidRDefault="00245604" w:rsidP="00245604">
      <w:pPr>
        <w:pStyle w:val="PL"/>
      </w:pPr>
      <w:r>
        <w:t xml:space="preserve">            type: number</w:t>
      </w:r>
    </w:p>
    <w:p w14:paraId="5F689014" w14:textId="77777777" w:rsidR="00245604" w:rsidRDefault="00245604" w:rsidP="00245604">
      <w:pPr>
        <w:pStyle w:val="PL"/>
      </w:pPr>
      <w:r>
        <w:t xml:space="preserve">          maxDLDataVolume:</w:t>
      </w:r>
    </w:p>
    <w:p w14:paraId="496C3A1D" w14:textId="77777777" w:rsidR="00245604" w:rsidRDefault="00245604" w:rsidP="00245604">
      <w:pPr>
        <w:pStyle w:val="PL"/>
      </w:pPr>
      <w:r>
        <w:t xml:space="preserve">            type: number</w:t>
      </w:r>
    </w:p>
    <w:p w14:paraId="57FE451F" w14:textId="77777777" w:rsidR="00245604" w:rsidRDefault="00245604" w:rsidP="00245604">
      <w:pPr>
        <w:pStyle w:val="PL"/>
      </w:pPr>
      <w:r>
        <w:t xml:space="preserve">          maxULDataVolume:</w:t>
      </w:r>
    </w:p>
    <w:p w14:paraId="50AEA741" w14:textId="77777777" w:rsidR="00245604" w:rsidRDefault="00245604" w:rsidP="00245604">
      <w:pPr>
        <w:pStyle w:val="PL"/>
      </w:pPr>
      <w:r>
        <w:t xml:space="preserve">            type: number</w:t>
      </w:r>
    </w:p>
    <w:p w14:paraId="57533F28" w14:textId="77777777" w:rsidR="00245604" w:rsidRDefault="00245604" w:rsidP="00245604">
      <w:pPr>
        <w:pStyle w:val="PL"/>
      </w:pPr>
      <w:r>
        <w:t xml:space="preserve">          sliceSimultaneousUse:</w:t>
      </w:r>
    </w:p>
    <w:p w14:paraId="2FAAB381" w14:textId="77777777" w:rsidR="00245604" w:rsidRDefault="00245604" w:rsidP="00245604">
      <w:pPr>
        <w:pStyle w:val="PL"/>
      </w:pPr>
      <w:r>
        <w:t xml:space="preserve">            $ref: '#/components/schemas/SliceSimultaneousUse'</w:t>
      </w:r>
    </w:p>
    <w:p w14:paraId="42B52AC3" w14:textId="77777777" w:rsidR="00245604" w:rsidRDefault="00245604" w:rsidP="00245604">
      <w:pPr>
        <w:pStyle w:val="PL"/>
      </w:pPr>
      <w:r>
        <w:t xml:space="preserve">          energyEfficiency:</w:t>
      </w:r>
    </w:p>
    <w:p w14:paraId="3B365EF2" w14:textId="77777777" w:rsidR="00245604" w:rsidRDefault="00245604" w:rsidP="00245604">
      <w:pPr>
        <w:pStyle w:val="PL"/>
      </w:pPr>
      <w:r>
        <w:t xml:space="preserve">            $ref: '#/components/schemas/EnergyEfficiency'</w:t>
      </w:r>
    </w:p>
    <w:p w14:paraId="2FE5372B" w14:textId="77777777" w:rsidR="00245604" w:rsidRDefault="00245604" w:rsidP="00245604">
      <w:pPr>
        <w:pStyle w:val="PL"/>
      </w:pPr>
      <w:r>
        <w:t xml:space="preserve">          nssaaSupport:</w:t>
      </w:r>
    </w:p>
    <w:p w14:paraId="07822A84" w14:textId="77777777" w:rsidR="00245604" w:rsidRDefault="00245604" w:rsidP="00245604">
      <w:pPr>
        <w:pStyle w:val="PL"/>
      </w:pPr>
      <w:r>
        <w:t xml:space="preserve">            $ref: '#/components/schemas/NSSAASupport'</w:t>
      </w:r>
    </w:p>
    <w:p w14:paraId="27A5BEC8" w14:textId="77777777" w:rsidR="00245604" w:rsidRDefault="00245604" w:rsidP="00245604">
      <w:pPr>
        <w:pStyle w:val="PL"/>
      </w:pPr>
      <w:r>
        <w:t xml:space="preserve">          n6Protection:</w:t>
      </w:r>
    </w:p>
    <w:p w14:paraId="1C94B44F" w14:textId="77777777" w:rsidR="00245604" w:rsidRDefault="00245604" w:rsidP="00245604">
      <w:pPr>
        <w:pStyle w:val="PL"/>
      </w:pPr>
      <w:r>
        <w:t xml:space="preserve">            $ref: '#/components/schemas/N6Protection'</w:t>
      </w:r>
    </w:p>
    <w:p w14:paraId="0FD5F047" w14:textId="77777777" w:rsidR="00245604" w:rsidRDefault="00245604" w:rsidP="00245604">
      <w:pPr>
        <w:pStyle w:val="PL"/>
      </w:pPr>
      <w:r>
        <w:t xml:space="preserve">    SliceProfile:</w:t>
      </w:r>
    </w:p>
    <w:p w14:paraId="1D6F8267" w14:textId="77777777" w:rsidR="00245604" w:rsidRDefault="00245604" w:rsidP="00245604">
      <w:pPr>
        <w:pStyle w:val="PL"/>
      </w:pPr>
      <w:r>
        <w:t xml:space="preserve">      type: object</w:t>
      </w:r>
    </w:p>
    <w:p w14:paraId="59EA5C25" w14:textId="77777777" w:rsidR="00245604" w:rsidRDefault="00245604" w:rsidP="00245604">
      <w:pPr>
        <w:pStyle w:val="PL"/>
      </w:pPr>
      <w:r>
        <w:t xml:space="preserve">      properties:</w:t>
      </w:r>
    </w:p>
    <w:p w14:paraId="0EDDD029" w14:textId="77777777" w:rsidR="00245604" w:rsidRDefault="00245604" w:rsidP="00245604">
      <w:pPr>
        <w:pStyle w:val="PL"/>
      </w:pPr>
      <w:r>
        <w:t xml:space="preserve">          serviceProfileId: </w:t>
      </w:r>
    </w:p>
    <w:p w14:paraId="6E876AC4" w14:textId="77777777" w:rsidR="00245604" w:rsidRDefault="00245604" w:rsidP="00245604">
      <w:pPr>
        <w:pStyle w:val="PL"/>
      </w:pPr>
      <w:r>
        <w:t xml:space="preserve">            type: string</w:t>
      </w:r>
    </w:p>
    <w:p w14:paraId="5C17D20B" w14:textId="77777777" w:rsidR="00245604" w:rsidRDefault="00245604" w:rsidP="00245604">
      <w:pPr>
        <w:pStyle w:val="PL"/>
      </w:pPr>
      <w:r>
        <w:t xml:space="preserve">          plmnInfoList:</w:t>
      </w:r>
    </w:p>
    <w:p w14:paraId="18E1DF1E" w14:textId="77777777" w:rsidR="00245604" w:rsidRDefault="00245604" w:rsidP="00245604">
      <w:pPr>
        <w:pStyle w:val="PL"/>
      </w:pPr>
      <w:r>
        <w:t xml:space="preserve">            $ref: 'TS28541_NrNrm.yaml#/components/schemas/PlmnInfoList'</w:t>
      </w:r>
    </w:p>
    <w:p w14:paraId="2C3943B0" w14:textId="77777777" w:rsidR="00245604" w:rsidRDefault="00245604" w:rsidP="00245604">
      <w:pPr>
        <w:pStyle w:val="PL"/>
      </w:pPr>
      <w:r>
        <w:t xml:space="preserve">          cNSliceSubnetProfile:</w:t>
      </w:r>
    </w:p>
    <w:p w14:paraId="2BE67CD9" w14:textId="77777777" w:rsidR="00245604" w:rsidRDefault="00245604" w:rsidP="00245604">
      <w:pPr>
        <w:pStyle w:val="PL"/>
      </w:pPr>
      <w:r>
        <w:t xml:space="preserve">            $ref: '#/components/schemas/CNSliceSubnetProfile'</w:t>
      </w:r>
    </w:p>
    <w:p w14:paraId="4450565E" w14:textId="77777777" w:rsidR="00245604" w:rsidRDefault="00245604" w:rsidP="00245604">
      <w:pPr>
        <w:pStyle w:val="PL"/>
      </w:pPr>
      <w:r>
        <w:t xml:space="preserve">          rANSliceSubnetProfile:</w:t>
      </w:r>
    </w:p>
    <w:p w14:paraId="590E1D34" w14:textId="77777777" w:rsidR="00245604" w:rsidRDefault="00245604" w:rsidP="00245604">
      <w:pPr>
        <w:pStyle w:val="PL"/>
      </w:pPr>
      <w:r>
        <w:t xml:space="preserve">            $ref: '#/components/schemas/RANSliceSubnetProfile'</w:t>
      </w:r>
    </w:p>
    <w:p w14:paraId="0D83318E" w14:textId="77777777" w:rsidR="00245604" w:rsidRDefault="00245604" w:rsidP="00245604">
      <w:pPr>
        <w:pStyle w:val="PL"/>
      </w:pPr>
      <w:r>
        <w:t xml:space="preserve">          topSliceSubnetProfile:</w:t>
      </w:r>
    </w:p>
    <w:p w14:paraId="7D10CA02" w14:textId="77777777" w:rsidR="00245604" w:rsidRDefault="00245604" w:rsidP="00245604">
      <w:pPr>
        <w:pStyle w:val="PL"/>
      </w:pPr>
      <w:r>
        <w:t xml:space="preserve">            $ref: '#/components/schemas/TopSliceSubnetProfile'</w:t>
      </w:r>
    </w:p>
    <w:p w14:paraId="08229C20" w14:textId="77777777" w:rsidR="00245604" w:rsidRDefault="00245604" w:rsidP="00245604">
      <w:pPr>
        <w:pStyle w:val="PL"/>
      </w:pPr>
    </w:p>
    <w:p w14:paraId="32CC3298" w14:textId="77777777" w:rsidR="00245604" w:rsidRDefault="00245604" w:rsidP="00245604">
      <w:pPr>
        <w:pStyle w:val="PL"/>
      </w:pPr>
      <w:r>
        <w:t xml:space="preserve">    IpAddress:</w:t>
      </w:r>
    </w:p>
    <w:p w14:paraId="5EBDC92F" w14:textId="77777777" w:rsidR="00245604" w:rsidRDefault="00245604" w:rsidP="00245604">
      <w:pPr>
        <w:pStyle w:val="PL"/>
      </w:pPr>
      <w:r>
        <w:t xml:space="preserve">      oneOf:</w:t>
      </w:r>
    </w:p>
    <w:p w14:paraId="31DBF35B" w14:textId="77777777" w:rsidR="00245604" w:rsidRDefault="00245604" w:rsidP="00245604">
      <w:pPr>
        <w:pStyle w:val="PL"/>
      </w:pPr>
      <w:r>
        <w:t xml:space="preserve">        - $ref: 'TS28623_ComDefs.yaml#/components/schemas/Ipv4Addr'</w:t>
      </w:r>
    </w:p>
    <w:p w14:paraId="5E13B762" w14:textId="77777777" w:rsidR="00245604" w:rsidRDefault="00245604" w:rsidP="00245604">
      <w:pPr>
        <w:pStyle w:val="PL"/>
      </w:pPr>
      <w:r>
        <w:t xml:space="preserve">        - $ref: 'TS28623_ComDefs.yaml#/components/schemas/Ipv6Addr'</w:t>
      </w:r>
    </w:p>
    <w:p w14:paraId="356F15D3" w14:textId="77777777" w:rsidR="00245604" w:rsidRDefault="00245604" w:rsidP="00245604">
      <w:pPr>
        <w:pStyle w:val="PL"/>
      </w:pPr>
      <w:r>
        <w:t xml:space="preserve">    </w:t>
      </w:r>
    </w:p>
    <w:p w14:paraId="01A516B9" w14:textId="77777777" w:rsidR="00245604" w:rsidRDefault="00245604" w:rsidP="00245604">
      <w:pPr>
        <w:pStyle w:val="PL"/>
      </w:pPr>
      <w:r>
        <w:t xml:space="preserve">    LogicalInterfaceInfo:</w:t>
      </w:r>
    </w:p>
    <w:p w14:paraId="35656D3B" w14:textId="77777777" w:rsidR="00245604" w:rsidRDefault="00245604" w:rsidP="00245604">
      <w:pPr>
        <w:pStyle w:val="PL"/>
      </w:pPr>
      <w:r>
        <w:t xml:space="preserve">      type: object</w:t>
      </w:r>
    </w:p>
    <w:p w14:paraId="0F1C48DA" w14:textId="77777777" w:rsidR="00245604" w:rsidRDefault="00245604" w:rsidP="00245604">
      <w:pPr>
        <w:pStyle w:val="PL"/>
      </w:pPr>
      <w:r>
        <w:t xml:space="preserve">      properties:</w:t>
      </w:r>
    </w:p>
    <w:p w14:paraId="4B239F06" w14:textId="77777777" w:rsidR="00245604" w:rsidRDefault="00245604" w:rsidP="00245604">
      <w:pPr>
        <w:pStyle w:val="PL"/>
      </w:pPr>
      <w:r>
        <w:t xml:space="preserve">         logicalInterfaceType:</w:t>
      </w:r>
    </w:p>
    <w:p w14:paraId="30987C20" w14:textId="77777777" w:rsidR="00245604" w:rsidRDefault="00245604" w:rsidP="00245604">
      <w:pPr>
        <w:pStyle w:val="PL"/>
      </w:pPr>
      <w:r>
        <w:t xml:space="preserve">           type: string</w:t>
      </w:r>
    </w:p>
    <w:p w14:paraId="64DEB462" w14:textId="77777777" w:rsidR="00245604" w:rsidRDefault="00245604" w:rsidP="00245604">
      <w:pPr>
        <w:pStyle w:val="PL"/>
      </w:pPr>
      <w:r>
        <w:t xml:space="preserve">           enum: </w:t>
      </w:r>
    </w:p>
    <w:p w14:paraId="4EBB0EDC" w14:textId="77777777" w:rsidR="00245604" w:rsidRDefault="00245604" w:rsidP="00245604">
      <w:pPr>
        <w:pStyle w:val="PL"/>
      </w:pPr>
      <w:r>
        <w:t xml:space="preserve">            - VLAN</w:t>
      </w:r>
    </w:p>
    <w:p w14:paraId="7935E00A" w14:textId="77777777" w:rsidR="00245604" w:rsidRDefault="00245604" w:rsidP="00245604">
      <w:pPr>
        <w:pStyle w:val="PL"/>
      </w:pPr>
      <w:r>
        <w:t xml:space="preserve">            - MPLS</w:t>
      </w:r>
    </w:p>
    <w:p w14:paraId="22E0E2D6" w14:textId="77777777" w:rsidR="00245604" w:rsidRDefault="00245604" w:rsidP="00245604">
      <w:pPr>
        <w:pStyle w:val="PL"/>
      </w:pPr>
      <w:r>
        <w:t xml:space="preserve">            - Segment</w:t>
      </w:r>
    </w:p>
    <w:p w14:paraId="286AE151" w14:textId="77777777" w:rsidR="00245604" w:rsidRDefault="00245604" w:rsidP="00245604">
      <w:pPr>
        <w:pStyle w:val="PL"/>
      </w:pPr>
      <w:r>
        <w:t xml:space="preserve">         logicalInterfaceId:</w:t>
      </w:r>
    </w:p>
    <w:p w14:paraId="2752B565" w14:textId="77777777" w:rsidR="00245604" w:rsidRDefault="00245604" w:rsidP="00245604">
      <w:pPr>
        <w:pStyle w:val="PL"/>
      </w:pPr>
      <w:r>
        <w:t xml:space="preserve">           type: string</w:t>
      </w:r>
    </w:p>
    <w:p w14:paraId="2B05BCC8" w14:textId="77777777" w:rsidR="00245604" w:rsidRDefault="00245604" w:rsidP="00245604">
      <w:pPr>
        <w:pStyle w:val="PL"/>
      </w:pPr>
    </w:p>
    <w:p w14:paraId="16281D60" w14:textId="77777777" w:rsidR="00245604" w:rsidRDefault="00245604" w:rsidP="00245604">
      <w:pPr>
        <w:pStyle w:val="PL"/>
      </w:pPr>
      <w:r>
        <w:t xml:space="preserve">    ServiceProfileList:</w:t>
      </w:r>
    </w:p>
    <w:p w14:paraId="1BFBA1C0" w14:textId="77777777" w:rsidR="00245604" w:rsidRDefault="00245604" w:rsidP="00245604">
      <w:pPr>
        <w:pStyle w:val="PL"/>
      </w:pPr>
      <w:r>
        <w:t xml:space="preserve">       type: array</w:t>
      </w:r>
    </w:p>
    <w:p w14:paraId="1F790D3B" w14:textId="77777777" w:rsidR="00245604" w:rsidRDefault="00245604" w:rsidP="00245604">
      <w:pPr>
        <w:pStyle w:val="PL"/>
      </w:pPr>
      <w:r>
        <w:t xml:space="preserve">       items:</w:t>
      </w:r>
    </w:p>
    <w:p w14:paraId="01FD590B" w14:textId="77777777" w:rsidR="00245604" w:rsidRDefault="00245604" w:rsidP="00245604">
      <w:pPr>
        <w:pStyle w:val="PL"/>
      </w:pPr>
      <w:r>
        <w:t xml:space="preserve">        $ref: '#/components/schemas/ServiceProfile'</w:t>
      </w:r>
    </w:p>
    <w:p w14:paraId="6F4DAED8" w14:textId="77777777" w:rsidR="00245604" w:rsidRDefault="00245604" w:rsidP="00245604">
      <w:pPr>
        <w:pStyle w:val="PL"/>
      </w:pPr>
      <w:r>
        <w:t xml:space="preserve">            </w:t>
      </w:r>
    </w:p>
    <w:p w14:paraId="123988FD" w14:textId="77777777" w:rsidR="00245604" w:rsidRDefault="00245604" w:rsidP="00245604">
      <w:pPr>
        <w:pStyle w:val="PL"/>
      </w:pPr>
      <w:r>
        <w:t xml:space="preserve">    SliceProfileList:</w:t>
      </w:r>
    </w:p>
    <w:p w14:paraId="44490756" w14:textId="77777777" w:rsidR="00245604" w:rsidRDefault="00245604" w:rsidP="00245604">
      <w:pPr>
        <w:pStyle w:val="PL"/>
      </w:pPr>
      <w:r>
        <w:t xml:space="preserve">      type: array</w:t>
      </w:r>
    </w:p>
    <w:p w14:paraId="40AB3546" w14:textId="77777777" w:rsidR="00245604" w:rsidRDefault="00245604" w:rsidP="00245604">
      <w:pPr>
        <w:pStyle w:val="PL"/>
      </w:pPr>
      <w:r>
        <w:t xml:space="preserve">      items:</w:t>
      </w:r>
    </w:p>
    <w:p w14:paraId="03279FC4" w14:textId="77777777" w:rsidR="00245604" w:rsidRDefault="00245604" w:rsidP="00245604">
      <w:pPr>
        <w:pStyle w:val="PL"/>
      </w:pPr>
      <w:r>
        <w:t xml:space="preserve">        $ref: '#/components/schemas/SliceProfile'</w:t>
      </w:r>
    </w:p>
    <w:p w14:paraId="2228D3CF" w14:textId="77777777" w:rsidR="00245604" w:rsidRDefault="00245604" w:rsidP="00245604">
      <w:pPr>
        <w:pStyle w:val="PL"/>
      </w:pPr>
      <w:r>
        <w:t xml:space="preserve">    FeasibilityResult:</w:t>
      </w:r>
    </w:p>
    <w:p w14:paraId="1352691F" w14:textId="77777777" w:rsidR="00245604" w:rsidRDefault="00245604" w:rsidP="00245604">
      <w:pPr>
        <w:pStyle w:val="PL"/>
      </w:pPr>
      <w:r>
        <w:t xml:space="preserve">      description: &gt;-</w:t>
      </w:r>
    </w:p>
    <w:p w14:paraId="5B97883A" w14:textId="77777777" w:rsidR="00245604" w:rsidRDefault="00245604" w:rsidP="00245604">
      <w:pPr>
        <w:pStyle w:val="PL"/>
      </w:pPr>
      <w:r>
        <w:t xml:space="preserve">        An attribute which specifies the feasibility check result for the feasibility check and reservation job.</w:t>
      </w:r>
    </w:p>
    <w:p w14:paraId="5F51FB3A" w14:textId="77777777" w:rsidR="00245604" w:rsidRDefault="00245604" w:rsidP="00245604">
      <w:pPr>
        <w:pStyle w:val="PL"/>
      </w:pPr>
      <w:r>
        <w:t xml:space="preserve">      type: string</w:t>
      </w:r>
    </w:p>
    <w:p w14:paraId="671FB7F6" w14:textId="77777777" w:rsidR="00245604" w:rsidRDefault="00245604" w:rsidP="00245604">
      <w:pPr>
        <w:pStyle w:val="PL"/>
      </w:pPr>
      <w:r>
        <w:t xml:space="preserve">      enum:</w:t>
      </w:r>
    </w:p>
    <w:p w14:paraId="46E134AE" w14:textId="77777777" w:rsidR="00245604" w:rsidRDefault="00245604" w:rsidP="00245604">
      <w:pPr>
        <w:pStyle w:val="PL"/>
      </w:pPr>
      <w:r>
        <w:t xml:space="preserve">        - FEASIBLE</w:t>
      </w:r>
    </w:p>
    <w:p w14:paraId="48AEC8A8" w14:textId="77777777" w:rsidR="00245604" w:rsidRDefault="00245604" w:rsidP="00245604">
      <w:pPr>
        <w:pStyle w:val="PL"/>
      </w:pPr>
      <w:r>
        <w:t xml:space="preserve">        - INFEASIBLE</w:t>
      </w:r>
    </w:p>
    <w:p w14:paraId="7454BFE0" w14:textId="77777777" w:rsidR="00245604" w:rsidRDefault="00245604" w:rsidP="00245604">
      <w:pPr>
        <w:pStyle w:val="PL"/>
      </w:pPr>
      <w:r>
        <w:t xml:space="preserve">    InFeasibleReason:</w:t>
      </w:r>
    </w:p>
    <w:p w14:paraId="7251F553" w14:textId="77777777" w:rsidR="00245604" w:rsidRDefault="00245604" w:rsidP="00245604">
      <w:pPr>
        <w:pStyle w:val="PL"/>
      </w:pPr>
      <w:r>
        <w:t xml:space="preserve">      description: &gt;-</w:t>
      </w:r>
    </w:p>
    <w:p w14:paraId="4D3D6238" w14:textId="77777777" w:rsidR="00245604" w:rsidRDefault="00245604" w:rsidP="00245604">
      <w:pPr>
        <w:pStyle w:val="PL"/>
      </w:pPr>
      <w:r>
        <w:t xml:space="preserve">        An attribute that specifies the additional reason information if the feasibility check result is infeasible.The detailed ENUM value is FFS. </w:t>
      </w:r>
    </w:p>
    <w:p w14:paraId="46EDDBEE" w14:textId="77777777" w:rsidR="00245604" w:rsidRDefault="00245604" w:rsidP="00245604">
      <w:pPr>
        <w:pStyle w:val="PL"/>
      </w:pPr>
      <w:r>
        <w:t xml:space="preserve">      type: string</w:t>
      </w:r>
    </w:p>
    <w:p w14:paraId="2E1B0E48" w14:textId="77777777" w:rsidR="00245604" w:rsidRDefault="00245604" w:rsidP="00245604">
      <w:pPr>
        <w:pStyle w:val="PL"/>
      </w:pPr>
      <w:r>
        <w:t xml:space="preserve">    RecommendedRequirements:</w:t>
      </w:r>
    </w:p>
    <w:p w14:paraId="5EFFAB4F" w14:textId="77777777" w:rsidR="00245604" w:rsidRDefault="00245604" w:rsidP="00245604">
      <w:pPr>
        <w:pStyle w:val="PL"/>
      </w:pPr>
      <w:r>
        <w:t xml:space="preserve">      description: &gt;-</w:t>
      </w:r>
    </w:p>
    <w:p w14:paraId="115BD6A9" w14:textId="77777777" w:rsidR="00245604" w:rsidRDefault="00245604" w:rsidP="00245604">
      <w:pPr>
        <w:pStyle w:val="PL"/>
      </w:pPr>
      <w:r>
        <w:t xml:space="preserve">        An attribute that specifies the recommended network slicing related requirements (i.e. ServiceProfile and SliceProfile information) which can be supported by the MnS producer.. </w:t>
      </w:r>
    </w:p>
    <w:p w14:paraId="0B46C686" w14:textId="77777777" w:rsidR="00245604" w:rsidRDefault="00245604" w:rsidP="00245604">
      <w:pPr>
        <w:pStyle w:val="PL"/>
      </w:pPr>
      <w:r>
        <w:t xml:space="preserve">      type: string</w:t>
      </w:r>
    </w:p>
    <w:p w14:paraId="353AADD7" w14:textId="77777777" w:rsidR="00245604" w:rsidRDefault="00245604" w:rsidP="00245604">
      <w:pPr>
        <w:pStyle w:val="PL"/>
      </w:pPr>
      <w:r>
        <w:t xml:space="preserve">    ResourceReservation:</w:t>
      </w:r>
    </w:p>
    <w:p w14:paraId="272BDC8F" w14:textId="77777777" w:rsidR="00245604" w:rsidRDefault="00245604" w:rsidP="00245604">
      <w:pPr>
        <w:pStyle w:val="PL"/>
      </w:pPr>
      <w:r>
        <w:t xml:space="preserve">      description: &gt;-</w:t>
      </w:r>
    </w:p>
    <w:p w14:paraId="58B9306A" w14:textId="77777777" w:rsidR="00245604" w:rsidRDefault="00245604" w:rsidP="00245604">
      <w:pPr>
        <w:pStyle w:val="PL"/>
      </w:pPr>
      <w:r>
        <w:t xml:space="preserve">        An attribute represents MnS consumer's requirements for resource reservation.</w:t>
      </w:r>
    </w:p>
    <w:p w14:paraId="538343E0" w14:textId="77777777" w:rsidR="00245604" w:rsidRDefault="00245604" w:rsidP="00245604">
      <w:pPr>
        <w:pStyle w:val="PL"/>
      </w:pPr>
      <w:r>
        <w:t xml:space="preserve">      type: boolean</w:t>
      </w:r>
    </w:p>
    <w:p w14:paraId="6DCFBB65" w14:textId="77777777" w:rsidR="00245604" w:rsidRDefault="00245604" w:rsidP="00245604">
      <w:pPr>
        <w:pStyle w:val="PL"/>
      </w:pPr>
      <w:r>
        <w:t xml:space="preserve">    RequestedReservationExpiration:</w:t>
      </w:r>
    </w:p>
    <w:p w14:paraId="5554F56C" w14:textId="77777777" w:rsidR="00245604" w:rsidRDefault="00245604" w:rsidP="00245604">
      <w:pPr>
        <w:pStyle w:val="PL"/>
      </w:pPr>
      <w:r>
        <w:t xml:space="preserve">      description: &gt;-</w:t>
      </w:r>
    </w:p>
    <w:p w14:paraId="37580115" w14:textId="77777777" w:rsidR="00245604" w:rsidRDefault="00245604" w:rsidP="00245604">
      <w:pPr>
        <w:pStyle w:val="PL"/>
      </w:pPr>
      <w:r>
        <w:t xml:space="preserve">        An attribute which specifes MnS consuner's requirements for the validity period of the resource reservation.</w:t>
      </w:r>
    </w:p>
    <w:p w14:paraId="462E5C18" w14:textId="77777777" w:rsidR="00245604" w:rsidRDefault="00245604" w:rsidP="00245604">
      <w:pPr>
        <w:pStyle w:val="PL"/>
      </w:pPr>
      <w:r>
        <w:t xml:space="preserve">      type: string</w:t>
      </w:r>
    </w:p>
    <w:p w14:paraId="7B8FD9E9" w14:textId="77777777" w:rsidR="00245604" w:rsidRDefault="00245604" w:rsidP="00245604">
      <w:pPr>
        <w:pStyle w:val="PL"/>
      </w:pPr>
      <w:r>
        <w:t xml:space="preserve">    ResourceReservationStatus:</w:t>
      </w:r>
    </w:p>
    <w:p w14:paraId="58A7ADA3" w14:textId="77777777" w:rsidR="00245604" w:rsidRDefault="00245604" w:rsidP="00245604">
      <w:pPr>
        <w:pStyle w:val="PL"/>
      </w:pPr>
      <w:r>
        <w:t xml:space="preserve">      description: &gt;-</w:t>
      </w:r>
    </w:p>
    <w:p w14:paraId="33BD38EE" w14:textId="77777777" w:rsidR="00245604" w:rsidRDefault="00245604" w:rsidP="00245604">
      <w:pPr>
        <w:pStyle w:val="PL"/>
      </w:pPr>
      <w:r>
        <w:t xml:space="preserve">        An attribute which specifies the resource reservation result for the feasibility check job.</w:t>
      </w:r>
    </w:p>
    <w:p w14:paraId="7D3DDFD1" w14:textId="77777777" w:rsidR="00245604" w:rsidRDefault="00245604" w:rsidP="00245604">
      <w:pPr>
        <w:pStyle w:val="PL"/>
      </w:pPr>
      <w:r>
        <w:t xml:space="preserve">      type: string</w:t>
      </w:r>
    </w:p>
    <w:p w14:paraId="49C06191" w14:textId="77777777" w:rsidR="00245604" w:rsidRDefault="00245604" w:rsidP="00245604">
      <w:pPr>
        <w:pStyle w:val="PL"/>
      </w:pPr>
      <w:r>
        <w:t xml:space="preserve">      enum:</w:t>
      </w:r>
    </w:p>
    <w:p w14:paraId="746BCF44" w14:textId="77777777" w:rsidR="00245604" w:rsidRDefault="00245604" w:rsidP="00245604">
      <w:pPr>
        <w:pStyle w:val="PL"/>
      </w:pPr>
      <w:r>
        <w:t xml:space="preserve">        - RESERVED</w:t>
      </w:r>
    </w:p>
    <w:p w14:paraId="66FB4A81" w14:textId="77777777" w:rsidR="00245604" w:rsidRDefault="00245604" w:rsidP="00245604">
      <w:pPr>
        <w:pStyle w:val="PL"/>
      </w:pPr>
      <w:r>
        <w:t xml:space="preserve">        - UNRESERVED</w:t>
      </w:r>
    </w:p>
    <w:p w14:paraId="516618CB" w14:textId="77777777" w:rsidR="00245604" w:rsidRDefault="00245604" w:rsidP="00245604">
      <w:pPr>
        <w:pStyle w:val="PL"/>
      </w:pPr>
      <w:r>
        <w:t xml:space="preserve">        - USED</w:t>
      </w:r>
    </w:p>
    <w:p w14:paraId="54D20D18" w14:textId="77777777" w:rsidR="00245604" w:rsidRDefault="00245604" w:rsidP="00245604">
      <w:pPr>
        <w:pStyle w:val="PL"/>
      </w:pPr>
      <w:r>
        <w:t xml:space="preserve">    ReservationExpiration:</w:t>
      </w:r>
    </w:p>
    <w:p w14:paraId="194D3A65" w14:textId="77777777" w:rsidR="00245604" w:rsidRDefault="00245604" w:rsidP="00245604">
      <w:pPr>
        <w:pStyle w:val="PL"/>
      </w:pPr>
      <w:r>
        <w:t xml:space="preserve">      description: &gt;-</w:t>
      </w:r>
    </w:p>
    <w:p w14:paraId="42C60504" w14:textId="77777777" w:rsidR="00245604" w:rsidRDefault="00245604" w:rsidP="00245604">
      <w:pPr>
        <w:pStyle w:val="PL"/>
      </w:pPr>
      <w:r>
        <w:t xml:space="preserve">        An attribute which specifes the actual validity period of the resource reservation..</w:t>
      </w:r>
    </w:p>
    <w:p w14:paraId="41BB3981" w14:textId="77777777" w:rsidR="00245604" w:rsidRDefault="00245604" w:rsidP="00245604">
      <w:pPr>
        <w:pStyle w:val="PL"/>
      </w:pPr>
      <w:r>
        <w:t xml:space="preserve">      type: string</w:t>
      </w:r>
    </w:p>
    <w:p w14:paraId="4699D58A" w14:textId="77777777" w:rsidR="00245604" w:rsidRDefault="00245604" w:rsidP="00245604">
      <w:pPr>
        <w:pStyle w:val="PL"/>
      </w:pPr>
      <w:r>
        <w:t xml:space="preserve">    ReservationFailureReason:</w:t>
      </w:r>
    </w:p>
    <w:p w14:paraId="16A1FA82" w14:textId="77777777" w:rsidR="00245604" w:rsidRDefault="00245604" w:rsidP="00245604">
      <w:pPr>
        <w:pStyle w:val="PL"/>
      </w:pPr>
      <w:r>
        <w:t xml:space="preserve">      description: &gt;-</w:t>
      </w:r>
    </w:p>
    <w:p w14:paraId="5F140BDD" w14:textId="77777777" w:rsidR="00245604" w:rsidRDefault="00245604" w:rsidP="00245604">
      <w:pPr>
        <w:pStyle w:val="PL"/>
      </w:pPr>
      <w:r>
        <w:t xml:space="preserve">        An attribute that specifies the additional reason information if the reservation is failed. </w:t>
      </w:r>
    </w:p>
    <w:p w14:paraId="1F1817CC" w14:textId="77777777" w:rsidR="00245604" w:rsidRDefault="00245604" w:rsidP="00245604">
      <w:pPr>
        <w:pStyle w:val="PL"/>
      </w:pPr>
      <w:r>
        <w:t xml:space="preserve">      type: string</w:t>
      </w:r>
    </w:p>
    <w:p w14:paraId="7A559FE8" w14:textId="77777777" w:rsidR="00245604" w:rsidRDefault="00245604" w:rsidP="00245604">
      <w:pPr>
        <w:pStyle w:val="PL"/>
      </w:pPr>
    </w:p>
    <w:p w14:paraId="41E48D54" w14:textId="77777777" w:rsidR="00245604" w:rsidRDefault="00245604" w:rsidP="00245604">
      <w:pPr>
        <w:pStyle w:val="PL"/>
      </w:pPr>
    </w:p>
    <w:p w14:paraId="780EA7B4" w14:textId="77777777" w:rsidR="00245604" w:rsidRDefault="00245604" w:rsidP="00245604">
      <w:pPr>
        <w:pStyle w:val="PL"/>
      </w:pPr>
    </w:p>
    <w:p w14:paraId="65449C93" w14:textId="77777777" w:rsidR="00245604" w:rsidRDefault="00245604" w:rsidP="00245604">
      <w:pPr>
        <w:pStyle w:val="PL"/>
      </w:pPr>
      <w:r>
        <w:t>#------------ Definition of concrete IOCs ----------------------------------------</w:t>
      </w:r>
    </w:p>
    <w:p w14:paraId="14379ABB" w14:textId="77777777" w:rsidR="00245604" w:rsidRDefault="00245604" w:rsidP="00245604">
      <w:pPr>
        <w:pStyle w:val="PL"/>
      </w:pPr>
    </w:p>
    <w:p w14:paraId="3437BDEB" w14:textId="77777777" w:rsidR="00245604" w:rsidRDefault="00245604" w:rsidP="00245604">
      <w:pPr>
        <w:pStyle w:val="PL"/>
      </w:pPr>
      <w:r>
        <w:t xml:space="preserve">    MnS:</w:t>
      </w:r>
    </w:p>
    <w:p w14:paraId="597DACDF" w14:textId="77777777" w:rsidR="00245604" w:rsidRDefault="00245604" w:rsidP="00245604">
      <w:pPr>
        <w:pStyle w:val="PL"/>
      </w:pPr>
      <w:r>
        <w:t xml:space="preserve">      oneOf:</w:t>
      </w:r>
    </w:p>
    <w:p w14:paraId="455DD24F" w14:textId="77777777" w:rsidR="00245604" w:rsidRDefault="00245604" w:rsidP="00245604">
      <w:pPr>
        <w:pStyle w:val="PL"/>
      </w:pPr>
      <w:r>
        <w:t xml:space="preserve">        - type: object</w:t>
      </w:r>
    </w:p>
    <w:p w14:paraId="3B59FEBC" w14:textId="77777777" w:rsidR="00245604" w:rsidRDefault="00245604" w:rsidP="00245604">
      <w:pPr>
        <w:pStyle w:val="PL"/>
      </w:pPr>
      <w:r>
        <w:t xml:space="preserve">          properties:</w:t>
      </w:r>
    </w:p>
    <w:p w14:paraId="068E4A91" w14:textId="77777777" w:rsidR="00245604" w:rsidRDefault="00245604" w:rsidP="00245604">
      <w:pPr>
        <w:pStyle w:val="PL"/>
      </w:pPr>
      <w:r>
        <w:t xml:space="preserve">            SubNetwork:</w:t>
      </w:r>
    </w:p>
    <w:p w14:paraId="1BCF4F1B" w14:textId="77777777" w:rsidR="00245604" w:rsidRDefault="00245604" w:rsidP="00245604">
      <w:pPr>
        <w:pStyle w:val="PL"/>
      </w:pPr>
      <w:r>
        <w:t xml:space="preserve">              $ref: '#/components/schemas/SubNetwork-Multiple'</w:t>
      </w:r>
    </w:p>
    <w:p w14:paraId="7B1A7BA6" w14:textId="77777777" w:rsidR="00245604" w:rsidRDefault="00245604" w:rsidP="00245604">
      <w:pPr>
        <w:pStyle w:val="PL"/>
      </w:pPr>
      <w:r>
        <w:t>#        - type: object</w:t>
      </w:r>
    </w:p>
    <w:p w14:paraId="42067C07" w14:textId="77777777" w:rsidR="00245604" w:rsidRDefault="00245604" w:rsidP="00245604">
      <w:pPr>
        <w:pStyle w:val="PL"/>
      </w:pPr>
      <w:r>
        <w:t>#          properties:</w:t>
      </w:r>
    </w:p>
    <w:p w14:paraId="0DD0E19A" w14:textId="77777777" w:rsidR="00245604" w:rsidRDefault="00245604" w:rsidP="00245604">
      <w:pPr>
        <w:pStyle w:val="PL"/>
      </w:pPr>
      <w:r>
        <w:t>#            ManagedElement:</w:t>
      </w:r>
    </w:p>
    <w:p w14:paraId="216B883F" w14:textId="77777777" w:rsidR="00245604" w:rsidRDefault="00245604" w:rsidP="00245604">
      <w:pPr>
        <w:pStyle w:val="PL"/>
      </w:pPr>
      <w:r>
        <w:t>#              $ref: '#/components/schemas/ManagedElement-Multiple'</w:t>
      </w:r>
    </w:p>
    <w:p w14:paraId="35568E50" w14:textId="77777777" w:rsidR="00245604" w:rsidRDefault="00245604" w:rsidP="00245604">
      <w:pPr>
        <w:pStyle w:val="PL"/>
      </w:pPr>
    </w:p>
    <w:p w14:paraId="549E5A18" w14:textId="77777777" w:rsidR="00245604" w:rsidRDefault="00245604" w:rsidP="00245604">
      <w:pPr>
        <w:pStyle w:val="PL"/>
      </w:pPr>
      <w:r>
        <w:t xml:space="preserve">    SubNetwork-Single:</w:t>
      </w:r>
    </w:p>
    <w:p w14:paraId="59F32C0D" w14:textId="77777777" w:rsidR="00245604" w:rsidRDefault="00245604" w:rsidP="00245604">
      <w:pPr>
        <w:pStyle w:val="PL"/>
      </w:pPr>
      <w:r>
        <w:t xml:space="preserve">      allOf:</w:t>
      </w:r>
    </w:p>
    <w:p w14:paraId="60EDC6B0" w14:textId="77777777" w:rsidR="00245604" w:rsidRDefault="00245604" w:rsidP="00245604">
      <w:pPr>
        <w:pStyle w:val="PL"/>
      </w:pPr>
      <w:r>
        <w:t xml:space="preserve">        - $ref: 'TS28623_GenericNrm.yaml#/components/schemas/Top'</w:t>
      </w:r>
    </w:p>
    <w:p w14:paraId="1CEC3138" w14:textId="77777777" w:rsidR="00245604" w:rsidRDefault="00245604" w:rsidP="00245604">
      <w:pPr>
        <w:pStyle w:val="PL"/>
      </w:pPr>
      <w:r>
        <w:t xml:space="preserve">        - type: object</w:t>
      </w:r>
    </w:p>
    <w:p w14:paraId="2C28FEAC" w14:textId="77777777" w:rsidR="00245604" w:rsidRDefault="00245604" w:rsidP="00245604">
      <w:pPr>
        <w:pStyle w:val="PL"/>
      </w:pPr>
      <w:r>
        <w:t xml:space="preserve">          properties:</w:t>
      </w:r>
    </w:p>
    <w:p w14:paraId="3BBED158" w14:textId="77777777" w:rsidR="00245604" w:rsidRDefault="00245604" w:rsidP="00245604">
      <w:pPr>
        <w:pStyle w:val="PL"/>
      </w:pPr>
      <w:r>
        <w:t xml:space="preserve">            attributes:</w:t>
      </w:r>
    </w:p>
    <w:p w14:paraId="2271F40A" w14:textId="77777777" w:rsidR="00245604" w:rsidRDefault="00245604" w:rsidP="00245604">
      <w:pPr>
        <w:pStyle w:val="PL"/>
      </w:pPr>
      <w:r>
        <w:t xml:space="preserve">              allOf:</w:t>
      </w:r>
    </w:p>
    <w:p w14:paraId="08ABD9A9" w14:textId="77777777" w:rsidR="00245604" w:rsidRDefault="00245604" w:rsidP="00245604">
      <w:pPr>
        <w:pStyle w:val="PL"/>
      </w:pPr>
      <w:r>
        <w:t xml:space="preserve">                - $ref: 'TS28623_GenericNrm.yaml#/components/schemas/SubNetwork-Attr'</w:t>
      </w:r>
    </w:p>
    <w:p w14:paraId="43C9DA72" w14:textId="77777777" w:rsidR="00245604" w:rsidRDefault="00245604" w:rsidP="00245604">
      <w:pPr>
        <w:pStyle w:val="PL"/>
      </w:pPr>
      <w:r>
        <w:t xml:space="preserve">        - $ref: 'TS28623_GenericNrm.yaml#/components/schemas/SubNetwork-ncO'</w:t>
      </w:r>
    </w:p>
    <w:p w14:paraId="31CE2E24" w14:textId="77777777" w:rsidR="00245604" w:rsidRDefault="00245604" w:rsidP="00245604">
      <w:pPr>
        <w:pStyle w:val="PL"/>
      </w:pPr>
      <w:r>
        <w:t xml:space="preserve">        - type: object</w:t>
      </w:r>
    </w:p>
    <w:p w14:paraId="4DCCF60A" w14:textId="77777777" w:rsidR="00245604" w:rsidRDefault="00245604" w:rsidP="00245604">
      <w:pPr>
        <w:pStyle w:val="PL"/>
      </w:pPr>
      <w:r>
        <w:t xml:space="preserve">          properties:</w:t>
      </w:r>
    </w:p>
    <w:p w14:paraId="4B07CB1A" w14:textId="77777777" w:rsidR="00245604" w:rsidRDefault="00245604" w:rsidP="00245604">
      <w:pPr>
        <w:pStyle w:val="PL"/>
      </w:pPr>
      <w:r>
        <w:t xml:space="preserve">            SubNetwork:</w:t>
      </w:r>
    </w:p>
    <w:p w14:paraId="05078CC0" w14:textId="77777777" w:rsidR="00245604" w:rsidRDefault="00245604" w:rsidP="00245604">
      <w:pPr>
        <w:pStyle w:val="PL"/>
      </w:pPr>
      <w:r>
        <w:t xml:space="preserve">              $ref: '#/components/schemas/SubNetwork-Multiple'</w:t>
      </w:r>
    </w:p>
    <w:p w14:paraId="0DAF4F3C" w14:textId="77777777" w:rsidR="00245604" w:rsidRDefault="00245604" w:rsidP="00245604">
      <w:pPr>
        <w:pStyle w:val="PL"/>
      </w:pPr>
      <w:r>
        <w:t xml:space="preserve">            NetworkSlice:</w:t>
      </w:r>
    </w:p>
    <w:p w14:paraId="197F6E17" w14:textId="77777777" w:rsidR="00245604" w:rsidRDefault="00245604" w:rsidP="00245604">
      <w:pPr>
        <w:pStyle w:val="PL"/>
      </w:pPr>
      <w:r>
        <w:t xml:space="preserve">              $ref: '#/components/schemas/NetworkSlice-Multiple'</w:t>
      </w:r>
    </w:p>
    <w:p w14:paraId="48AF3229" w14:textId="77777777" w:rsidR="00245604" w:rsidRDefault="00245604" w:rsidP="00245604">
      <w:pPr>
        <w:pStyle w:val="PL"/>
      </w:pPr>
      <w:r>
        <w:t xml:space="preserve">            NetworkSliceSubnet:</w:t>
      </w:r>
    </w:p>
    <w:p w14:paraId="04242584" w14:textId="77777777" w:rsidR="00245604" w:rsidRDefault="00245604" w:rsidP="00245604">
      <w:pPr>
        <w:pStyle w:val="PL"/>
      </w:pPr>
      <w:r>
        <w:t xml:space="preserve">              $ref: '#/components/schemas/NetworkSliceSubnet-Multiple'</w:t>
      </w:r>
    </w:p>
    <w:p w14:paraId="79BFEB87" w14:textId="77777777" w:rsidR="00245604" w:rsidRDefault="00245604" w:rsidP="00245604">
      <w:pPr>
        <w:pStyle w:val="PL"/>
      </w:pPr>
      <w:r>
        <w:t xml:space="preserve">            EP_Transport:</w:t>
      </w:r>
    </w:p>
    <w:p w14:paraId="52BB8B2F" w14:textId="77777777" w:rsidR="00245604" w:rsidRDefault="00245604" w:rsidP="00245604">
      <w:pPr>
        <w:pStyle w:val="PL"/>
      </w:pPr>
      <w:r>
        <w:t xml:space="preserve">              $ref: '#/components/schemas/EP_Transport-Multiple'</w:t>
      </w:r>
    </w:p>
    <w:p w14:paraId="7FD76EB3" w14:textId="77777777" w:rsidR="00245604" w:rsidRDefault="00245604" w:rsidP="00245604">
      <w:pPr>
        <w:pStyle w:val="PL"/>
      </w:pPr>
      <w:r>
        <w:t xml:space="preserve">            NetworkSliceSubnetProviderCapabilities:</w:t>
      </w:r>
    </w:p>
    <w:p w14:paraId="06BEC710" w14:textId="77777777" w:rsidR="00245604" w:rsidRDefault="00245604" w:rsidP="00245604">
      <w:pPr>
        <w:pStyle w:val="PL"/>
      </w:pPr>
      <w:r>
        <w:t xml:space="preserve">              $ref: '#/components/schemas/NetworkSliceSubnetProviderCapabilities-Multiple'</w:t>
      </w:r>
    </w:p>
    <w:p w14:paraId="5FE75201" w14:textId="77777777" w:rsidR="00245604" w:rsidRDefault="00245604" w:rsidP="00245604">
      <w:pPr>
        <w:pStyle w:val="PL"/>
      </w:pPr>
      <w:r>
        <w:t xml:space="preserve">            FeasibilityCheckAndReservationJob:</w:t>
      </w:r>
    </w:p>
    <w:p w14:paraId="4841DC1C" w14:textId="77777777" w:rsidR="00245604" w:rsidRDefault="00245604" w:rsidP="00245604">
      <w:pPr>
        <w:pStyle w:val="PL"/>
      </w:pPr>
      <w:r>
        <w:t xml:space="preserve">              $ref: '#/components/schemas/FeasibilityCheckAndReservationJob-Multiple'</w:t>
      </w:r>
    </w:p>
    <w:p w14:paraId="21A5FFA8" w14:textId="77777777" w:rsidR="00245604" w:rsidRDefault="00245604" w:rsidP="00245604">
      <w:pPr>
        <w:pStyle w:val="PL"/>
      </w:pPr>
    </w:p>
    <w:p w14:paraId="784D8F91" w14:textId="77777777" w:rsidR="00245604" w:rsidRDefault="00245604" w:rsidP="00245604">
      <w:pPr>
        <w:pStyle w:val="PL"/>
      </w:pPr>
    </w:p>
    <w:p w14:paraId="5289AF13" w14:textId="77777777" w:rsidR="00245604" w:rsidRDefault="00245604" w:rsidP="00245604">
      <w:pPr>
        <w:pStyle w:val="PL"/>
      </w:pPr>
      <w:r>
        <w:t xml:space="preserve">    NetworkSlice-Single:</w:t>
      </w:r>
    </w:p>
    <w:p w14:paraId="070E606B" w14:textId="77777777" w:rsidR="00245604" w:rsidRDefault="00245604" w:rsidP="00245604">
      <w:pPr>
        <w:pStyle w:val="PL"/>
      </w:pPr>
      <w:r>
        <w:t xml:space="preserve">      allOf:</w:t>
      </w:r>
    </w:p>
    <w:p w14:paraId="4D95ADA8" w14:textId="77777777" w:rsidR="00245604" w:rsidRDefault="00245604" w:rsidP="00245604">
      <w:pPr>
        <w:pStyle w:val="PL"/>
      </w:pPr>
      <w:r>
        <w:t xml:space="preserve">        - $ref: 'TS28623_GenericNrm.yaml#/components/schemas/Top'</w:t>
      </w:r>
    </w:p>
    <w:p w14:paraId="0233D622" w14:textId="77777777" w:rsidR="00245604" w:rsidRDefault="00245604" w:rsidP="00245604">
      <w:pPr>
        <w:pStyle w:val="PL"/>
      </w:pPr>
      <w:r>
        <w:t xml:space="preserve">        - type: object</w:t>
      </w:r>
    </w:p>
    <w:p w14:paraId="19AA9080" w14:textId="77777777" w:rsidR="00245604" w:rsidRDefault="00245604" w:rsidP="00245604">
      <w:pPr>
        <w:pStyle w:val="PL"/>
      </w:pPr>
      <w:r>
        <w:t xml:space="preserve">          properties:</w:t>
      </w:r>
    </w:p>
    <w:p w14:paraId="3F76302E" w14:textId="77777777" w:rsidR="00245604" w:rsidRDefault="00245604" w:rsidP="00245604">
      <w:pPr>
        <w:pStyle w:val="PL"/>
      </w:pPr>
      <w:r>
        <w:t xml:space="preserve">            attributes:</w:t>
      </w:r>
    </w:p>
    <w:p w14:paraId="34232F9A" w14:textId="77777777" w:rsidR="00245604" w:rsidRDefault="00245604" w:rsidP="00245604">
      <w:pPr>
        <w:pStyle w:val="PL"/>
      </w:pPr>
      <w:r>
        <w:t xml:space="preserve">              allOf:</w:t>
      </w:r>
    </w:p>
    <w:p w14:paraId="44E5E715" w14:textId="77777777" w:rsidR="00245604" w:rsidRDefault="00245604" w:rsidP="00245604">
      <w:pPr>
        <w:pStyle w:val="PL"/>
      </w:pPr>
      <w:r>
        <w:t xml:space="preserve">                - type: object</w:t>
      </w:r>
    </w:p>
    <w:p w14:paraId="42DEFD0D" w14:textId="77777777" w:rsidR="00245604" w:rsidRDefault="00245604" w:rsidP="00245604">
      <w:pPr>
        <w:pStyle w:val="PL"/>
      </w:pPr>
      <w:r>
        <w:t xml:space="preserve">                  properties:</w:t>
      </w:r>
    </w:p>
    <w:p w14:paraId="7F9EAF30" w14:textId="77777777" w:rsidR="00245604" w:rsidRDefault="00245604" w:rsidP="00245604">
      <w:pPr>
        <w:pStyle w:val="PL"/>
      </w:pPr>
      <w:r>
        <w:t xml:space="preserve">                    networkSliceSubnetRef:</w:t>
      </w:r>
    </w:p>
    <w:p w14:paraId="05B3D1FB" w14:textId="77777777" w:rsidR="00245604" w:rsidRDefault="00245604" w:rsidP="00245604">
      <w:pPr>
        <w:pStyle w:val="PL"/>
      </w:pPr>
      <w:r>
        <w:t xml:space="preserve">                      $ref: 'TS28623_ComDefs.yaml#/components/schemas/Dn'</w:t>
      </w:r>
    </w:p>
    <w:p w14:paraId="5E8B424E" w14:textId="77777777" w:rsidR="00245604" w:rsidRDefault="00245604" w:rsidP="00245604">
      <w:pPr>
        <w:pStyle w:val="PL"/>
      </w:pPr>
      <w:r>
        <w:t xml:space="preserve">                    operationalState:</w:t>
      </w:r>
    </w:p>
    <w:p w14:paraId="1F7B860D" w14:textId="77777777" w:rsidR="00245604" w:rsidRDefault="00245604" w:rsidP="00245604">
      <w:pPr>
        <w:pStyle w:val="PL"/>
      </w:pPr>
      <w:r>
        <w:t xml:space="preserve">                      $ref: 'TS28623_ComDefs.yaml#/components/schemas/OperationalState'</w:t>
      </w:r>
    </w:p>
    <w:p w14:paraId="60D260C9" w14:textId="77777777" w:rsidR="00245604" w:rsidRDefault="00245604" w:rsidP="00245604">
      <w:pPr>
        <w:pStyle w:val="PL"/>
      </w:pPr>
      <w:r>
        <w:t xml:space="preserve">                    administrativeState:</w:t>
      </w:r>
    </w:p>
    <w:p w14:paraId="01D7E47A" w14:textId="77777777" w:rsidR="00245604" w:rsidRDefault="00245604" w:rsidP="00245604">
      <w:pPr>
        <w:pStyle w:val="PL"/>
      </w:pPr>
      <w:r>
        <w:t xml:space="preserve">                      $ref: 'TS28623_ComDefs.yaml#/components/schemas/AdministrativeState'</w:t>
      </w:r>
    </w:p>
    <w:p w14:paraId="5264CD8C" w14:textId="77777777" w:rsidR="00245604" w:rsidRDefault="00245604" w:rsidP="00245604">
      <w:pPr>
        <w:pStyle w:val="PL"/>
      </w:pPr>
      <w:r>
        <w:t xml:space="preserve">                    serviceProfileList:</w:t>
      </w:r>
    </w:p>
    <w:p w14:paraId="002E5AAB" w14:textId="77777777" w:rsidR="00245604" w:rsidRDefault="00245604" w:rsidP="00245604">
      <w:pPr>
        <w:pStyle w:val="PL"/>
      </w:pPr>
      <w:r>
        <w:t xml:space="preserve">                      $ref: '#/components/schemas/ServiceProfileList'</w:t>
      </w:r>
    </w:p>
    <w:p w14:paraId="0D58FE55" w14:textId="77777777" w:rsidR="00245604" w:rsidRDefault="00245604" w:rsidP="00245604">
      <w:pPr>
        <w:pStyle w:val="PL"/>
      </w:pPr>
    </w:p>
    <w:p w14:paraId="2A21BCCD" w14:textId="77777777" w:rsidR="00245604" w:rsidRDefault="00245604" w:rsidP="00245604">
      <w:pPr>
        <w:pStyle w:val="PL"/>
      </w:pPr>
      <w:r>
        <w:t xml:space="preserve">    NetworkSliceSubnet-Single:</w:t>
      </w:r>
    </w:p>
    <w:p w14:paraId="6B54D5F9" w14:textId="77777777" w:rsidR="00245604" w:rsidRDefault="00245604" w:rsidP="00245604">
      <w:pPr>
        <w:pStyle w:val="PL"/>
      </w:pPr>
      <w:r>
        <w:t xml:space="preserve">      allOf:</w:t>
      </w:r>
    </w:p>
    <w:p w14:paraId="30A1AB24" w14:textId="77777777" w:rsidR="00245604" w:rsidRDefault="00245604" w:rsidP="00245604">
      <w:pPr>
        <w:pStyle w:val="PL"/>
      </w:pPr>
      <w:r>
        <w:t xml:space="preserve">        - $ref: 'TS28623_GenericNrm.yaml#/components/schemas/Top'</w:t>
      </w:r>
    </w:p>
    <w:p w14:paraId="452F5D51" w14:textId="77777777" w:rsidR="00245604" w:rsidRDefault="00245604" w:rsidP="00245604">
      <w:pPr>
        <w:pStyle w:val="PL"/>
      </w:pPr>
      <w:r>
        <w:t xml:space="preserve">        - type: object</w:t>
      </w:r>
    </w:p>
    <w:p w14:paraId="451BD314" w14:textId="77777777" w:rsidR="00245604" w:rsidRDefault="00245604" w:rsidP="00245604">
      <w:pPr>
        <w:pStyle w:val="PL"/>
      </w:pPr>
      <w:r>
        <w:t xml:space="preserve">          properties:</w:t>
      </w:r>
    </w:p>
    <w:p w14:paraId="577D7A42" w14:textId="77777777" w:rsidR="00245604" w:rsidRDefault="00245604" w:rsidP="00245604">
      <w:pPr>
        <w:pStyle w:val="PL"/>
      </w:pPr>
      <w:r>
        <w:t xml:space="preserve">            attributes:</w:t>
      </w:r>
    </w:p>
    <w:p w14:paraId="03C82792" w14:textId="77777777" w:rsidR="00245604" w:rsidRDefault="00245604" w:rsidP="00245604">
      <w:pPr>
        <w:pStyle w:val="PL"/>
      </w:pPr>
      <w:r>
        <w:t xml:space="preserve">              allOf:</w:t>
      </w:r>
    </w:p>
    <w:p w14:paraId="30A2CD9A" w14:textId="77777777" w:rsidR="00245604" w:rsidRDefault="00245604" w:rsidP="00245604">
      <w:pPr>
        <w:pStyle w:val="PL"/>
      </w:pPr>
      <w:r>
        <w:t xml:space="preserve">                - type: object</w:t>
      </w:r>
    </w:p>
    <w:p w14:paraId="70B6644F" w14:textId="77777777" w:rsidR="00245604" w:rsidRDefault="00245604" w:rsidP="00245604">
      <w:pPr>
        <w:pStyle w:val="PL"/>
      </w:pPr>
      <w:r>
        <w:t xml:space="preserve">                  properties:</w:t>
      </w:r>
    </w:p>
    <w:p w14:paraId="203322F6" w14:textId="77777777" w:rsidR="00245604" w:rsidRDefault="00245604" w:rsidP="00245604">
      <w:pPr>
        <w:pStyle w:val="PL"/>
      </w:pPr>
      <w:r>
        <w:t xml:space="preserve">                    managedFunctionRefList:</w:t>
      </w:r>
    </w:p>
    <w:p w14:paraId="64D0FF5F" w14:textId="77777777" w:rsidR="00245604" w:rsidRDefault="00245604" w:rsidP="00245604">
      <w:pPr>
        <w:pStyle w:val="PL"/>
      </w:pPr>
      <w:r>
        <w:t xml:space="preserve">                      $ref: 'TS28623_ComDefs.yaml#/components/schemas/DnList'</w:t>
      </w:r>
    </w:p>
    <w:p w14:paraId="40E1CEB5" w14:textId="77777777" w:rsidR="00245604" w:rsidRDefault="00245604" w:rsidP="00245604">
      <w:pPr>
        <w:pStyle w:val="PL"/>
      </w:pPr>
      <w:r>
        <w:t xml:space="preserve">                    networkSliceSubnetRefList:</w:t>
      </w:r>
    </w:p>
    <w:p w14:paraId="31C3BE83" w14:textId="77777777" w:rsidR="00245604" w:rsidRDefault="00245604" w:rsidP="00245604">
      <w:pPr>
        <w:pStyle w:val="PL"/>
      </w:pPr>
      <w:r>
        <w:t xml:space="preserve">                      $ref: 'TS28623_ComDefs.yaml#/components/schemas/DnList'</w:t>
      </w:r>
    </w:p>
    <w:p w14:paraId="3D706961" w14:textId="77777777" w:rsidR="00245604" w:rsidRDefault="00245604" w:rsidP="00245604">
      <w:pPr>
        <w:pStyle w:val="PL"/>
      </w:pPr>
      <w:r>
        <w:t xml:space="preserve">                    operationalState:</w:t>
      </w:r>
    </w:p>
    <w:p w14:paraId="1C877426" w14:textId="77777777" w:rsidR="00245604" w:rsidRDefault="00245604" w:rsidP="00245604">
      <w:pPr>
        <w:pStyle w:val="PL"/>
      </w:pPr>
      <w:r>
        <w:t xml:space="preserve">                      $ref: 'TS28623_ComDefs.yaml#/components/schemas/OperationalState'</w:t>
      </w:r>
    </w:p>
    <w:p w14:paraId="137F9B57" w14:textId="77777777" w:rsidR="00245604" w:rsidRDefault="00245604" w:rsidP="00245604">
      <w:pPr>
        <w:pStyle w:val="PL"/>
      </w:pPr>
      <w:r>
        <w:t xml:space="preserve">                    administrativeState:</w:t>
      </w:r>
    </w:p>
    <w:p w14:paraId="217721AA" w14:textId="77777777" w:rsidR="00245604" w:rsidRDefault="00245604" w:rsidP="00245604">
      <w:pPr>
        <w:pStyle w:val="PL"/>
      </w:pPr>
      <w:r>
        <w:t xml:space="preserve">                      $ref: 'TS28623_ComDefs.yaml#/components/schemas/AdministrativeState'</w:t>
      </w:r>
    </w:p>
    <w:p w14:paraId="72532E0D" w14:textId="77777777" w:rsidR="00245604" w:rsidRDefault="00245604" w:rsidP="00245604">
      <w:pPr>
        <w:pStyle w:val="PL"/>
      </w:pPr>
      <w:r>
        <w:t xml:space="preserve">                    nsInfo:</w:t>
      </w:r>
    </w:p>
    <w:p w14:paraId="7C1AAADF" w14:textId="77777777" w:rsidR="00245604" w:rsidRDefault="00245604" w:rsidP="00245604">
      <w:pPr>
        <w:pStyle w:val="PL"/>
      </w:pPr>
      <w:r>
        <w:t xml:space="preserve">                      $ref: '#/components/schemas/NsInfo'</w:t>
      </w:r>
    </w:p>
    <w:p w14:paraId="261A1A7C" w14:textId="77777777" w:rsidR="00245604" w:rsidRDefault="00245604" w:rsidP="00245604">
      <w:pPr>
        <w:pStyle w:val="PL"/>
      </w:pPr>
      <w:r>
        <w:t xml:space="preserve">                    sliceProfileList:</w:t>
      </w:r>
    </w:p>
    <w:p w14:paraId="5276C90F" w14:textId="77777777" w:rsidR="00245604" w:rsidRDefault="00245604" w:rsidP="00245604">
      <w:pPr>
        <w:pStyle w:val="PL"/>
      </w:pPr>
      <w:r>
        <w:t xml:space="preserve">                      $ref: '#/components/schemas/SliceProfileList'</w:t>
      </w:r>
    </w:p>
    <w:p w14:paraId="320C1F43" w14:textId="77777777" w:rsidR="00245604" w:rsidRDefault="00245604" w:rsidP="00245604">
      <w:pPr>
        <w:pStyle w:val="PL"/>
      </w:pPr>
      <w:r>
        <w:t xml:space="preserve">                    epTransportRefList:</w:t>
      </w:r>
    </w:p>
    <w:p w14:paraId="16182CE0" w14:textId="77777777" w:rsidR="00245604" w:rsidRDefault="00245604" w:rsidP="00245604">
      <w:pPr>
        <w:pStyle w:val="PL"/>
      </w:pPr>
      <w:r>
        <w:t xml:space="preserve">                      $ref: 'TS28623_ComDefs.yaml#/components/schemas/DnList'</w:t>
      </w:r>
    </w:p>
    <w:p w14:paraId="387E578E" w14:textId="77777777" w:rsidR="00245604" w:rsidRDefault="00245604" w:rsidP="00245604">
      <w:pPr>
        <w:pStyle w:val="PL"/>
      </w:pPr>
      <w:r>
        <w:t xml:space="preserve">                    priorityLabel:</w:t>
      </w:r>
    </w:p>
    <w:p w14:paraId="61F1B5AE" w14:textId="77777777" w:rsidR="00245604" w:rsidRDefault="00245604" w:rsidP="00245604">
      <w:pPr>
        <w:pStyle w:val="PL"/>
      </w:pPr>
      <w:r>
        <w:t xml:space="preserve">                      type: integer</w:t>
      </w:r>
    </w:p>
    <w:p w14:paraId="10D3BEE9" w14:textId="77777777" w:rsidR="00245604" w:rsidRDefault="00245604" w:rsidP="00245604">
      <w:pPr>
        <w:pStyle w:val="PL"/>
      </w:pPr>
      <w:r>
        <w:t xml:space="preserve">                    networkSliceSubnetType:</w:t>
      </w:r>
    </w:p>
    <w:p w14:paraId="264FBD4C" w14:textId="77777777" w:rsidR="00245604" w:rsidRDefault="00245604" w:rsidP="00245604">
      <w:pPr>
        <w:pStyle w:val="PL"/>
      </w:pPr>
      <w:r>
        <w:t xml:space="preserve">                      type: string</w:t>
      </w:r>
    </w:p>
    <w:p w14:paraId="5C1DDF7B" w14:textId="77777777" w:rsidR="00245604" w:rsidRDefault="00245604" w:rsidP="00245604">
      <w:pPr>
        <w:pStyle w:val="PL"/>
      </w:pPr>
      <w:r>
        <w:t xml:space="preserve">                      enum:</w:t>
      </w:r>
    </w:p>
    <w:p w14:paraId="0113477B" w14:textId="77777777" w:rsidR="00245604" w:rsidRDefault="00245604" w:rsidP="00245604">
      <w:pPr>
        <w:pStyle w:val="PL"/>
      </w:pPr>
      <w:r>
        <w:t xml:space="preserve">                        - TOP_SLICESUBNET</w:t>
      </w:r>
    </w:p>
    <w:p w14:paraId="5BA9EC55" w14:textId="77777777" w:rsidR="00245604" w:rsidRDefault="00245604" w:rsidP="00245604">
      <w:pPr>
        <w:pStyle w:val="PL"/>
      </w:pPr>
      <w:r>
        <w:t xml:space="preserve">                        - RAN_SLICESUBNET</w:t>
      </w:r>
    </w:p>
    <w:p w14:paraId="20DC70FE" w14:textId="77777777" w:rsidR="00245604" w:rsidRDefault="00245604" w:rsidP="00245604">
      <w:pPr>
        <w:pStyle w:val="PL"/>
      </w:pPr>
      <w:r>
        <w:t xml:space="preserve">                        - CN_SLICESUBNET</w:t>
      </w:r>
    </w:p>
    <w:p w14:paraId="43E785BB" w14:textId="77777777" w:rsidR="00245604" w:rsidRDefault="00245604" w:rsidP="00245604">
      <w:pPr>
        <w:pStyle w:val="PL"/>
      </w:pPr>
    </w:p>
    <w:p w14:paraId="24023F63" w14:textId="77777777" w:rsidR="00245604" w:rsidRDefault="00245604" w:rsidP="00245604">
      <w:pPr>
        <w:pStyle w:val="PL"/>
      </w:pPr>
      <w:r>
        <w:t xml:space="preserve">    EP_Transport-Single:</w:t>
      </w:r>
    </w:p>
    <w:p w14:paraId="05467463" w14:textId="77777777" w:rsidR="00245604" w:rsidRDefault="00245604" w:rsidP="00245604">
      <w:pPr>
        <w:pStyle w:val="PL"/>
      </w:pPr>
      <w:r>
        <w:t xml:space="preserve">      allOf:</w:t>
      </w:r>
    </w:p>
    <w:p w14:paraId="7AEBAF03" w14:textId="77777777" w:rsidR="00245604" w:rsidRDefault="00245604" w:rsidP="00245604">
      <w:pPr>
        <w:pStyle w:val="PL"/>
      </w:pPr>
      <w:r>
        <w:t xml:space="preserve">        - $ref: 'TS28623_GenericNrm.yaml#/components/schemas/Top'</w:t>
      </w:r>
    </w:p>
    <w:p w14:paraId="3EA5F702" w14:textId="77777777" w:rsidR="00245604" w:rsidRDefault="00245604" w:rsidP="00245604">
      <w:pPr>
        <w:pStyle w:val="PL"/>
      </w:pPr>
      <w:r>
        <w:t xml:space="preserve">        - type: object</w:t>
      </w:r>
    </w:p>
    <w:p w14:paraId="0001D761" w14:textId="77777777" w:rsidR="00245604" w:rsidRDefault="00245604" w:rsidP="00245604">
      <w:pPr>
        <w:pStyle w:val="PL"/>
      </w:pPr>
      <w:r>
        <w:t xml:space="preserve">          properties:</w:t>
      </w:r>
    </w:p>
    <w:p w14:paraId="61B05AEF" w14:textId="77777777" w:rsidR="00245604" w:rsidRDefault="00245604" w:rsidP="00245604">
      <w:pPr>
        <w:pStyle w:val="PL"/>
      </w:pPr>
      <w:r>
        <w:t xml:space="preserve">            attributes:</w:t>
      </w:r>
    </w:p>
    <w:p w14:paraId="459D7398" w14:textId="77777777" w:rsidR="00245604" w:rsidRDefault="00245604" w:rsidP="00245604">
      <w:pPr>
        <w:pStyle w:val="PL"/>
      </w:pPr>
      <w:r>
        <w:t xml:space="preserve">              type: object</w:t>
      </w:r>
    </w:p>
    <w:p w14:paraId="44685DB8" w14:textId="77777777" w:rsidR="00245604" w:rsidRDefault="00245604" w:rsidP="00245604">
      <w:pPr>
        <w:pStyle w:val="PL"/>
      </w:pPr>
      <w:r>
        <w:t xml:space="preserve">              properties:</w:t>
      </w:r>
    </w:p>
    <w:p w14:paraId="72E02AF7" w14:textId="77777777" w:rsidR="00245604" w:rsidRDefault="00245604" w:rsidP="00245604">
      <w:pPr>
        <w:pStyle w:val="PL"/>
      </w:pPr>
      <w:r>
        <w:t xml:space="preserve">                ipAddress:</w:t>
      </w:r>
    </w:p>
    <w:p w14:paraId="1CDD3EBE" w14:textId="77777777" w:rsidR="00245604" w:rsidRDefault="00245604" w:rsidP="00245604">
      <w:pPr>
        <w:pStyle w:val="PL"/>
      </w:pPr>
      <w:r>
        <w:t xml:space="preserve">                  $ref: '#/components/schemas/IpAddress'</w:t>
      </w:r>
    </w:p>
    <w:p w14:paraId="6EBCBFFC" w14:textId="77777777" w:rsidR="00245604" w:rsidRDefault="00245604" w:rsidP="00245604">
      <w:pPr>
        <w:pStyle w:val="PL"/>
      </w:pPr>
      <w:r>
        <w:t xml:space="preserve">                logicalInterfaceInfo:</w:t>
      </w:r>
    </w:p>
    <w:p w14:paraId="5A1E12E4" w14:textId="77777777" w:rsidR="00245604" w:rsidRDefault="00245604" w:rsidP="00245604">
      <w:pPr>
        <w:pStyle w:val="PL"/>
      </w:pPr>
      <w:r>
        <w:t xml:space="preserve">                  $ref: '#/components/schemas/LogicalInterfaceInfo'</w:t>
      </w:r>
    </w:p>
    <w:p w14:paraId="4EC7A7D8" w14:textId="77777777" w:rsidR="00245604" w:rsidRDefault="00245604" w:rsidP="00245604">
      <w:pPr>
        <w:pStyle w:val="PL"/>
      </w:pPr>
      <w:r>
        <w:t xml:space="preserve">                nextHopInfo:</w:t>
      </w:r>
    </w:p>
    <w:p w14:paraId="5C7EDC57" w14:textId="77777777" w:rsidR="00245604" w:rsidRDefault="00245604" w:rsidP="00245604">
      <w:pPr>
        <w:pStyle w:val="PL"/>
      </w:pPr>
      <w:r>
        <w:t xml:space="preserve">                  type: string </w:t>
      </w:r>
    </w:p>
    <w:p w14:paraId="09D7CB67" w14:textId="77777777" w:rsidR="00245604" w:rsidRDefault="00245604" w:rsidP="00245604">
      <w:pPr>
        <w:pStyle w:val="PL"/>
      </w:pPr>
      <w:r>
        <w:t xml:space="preserve">                qosProfile:</w:t>
      </w:r>
    </w:p>
    <w:p w14:paraId="36A2E112" w14:textId="77777777" w:rsidR="00245604" w:rsidRDefault="00245604" w:rsidP="00245604">
      <w:pPr>
        <w:pStyle w:val="PL"/>
      </w:pPr>
      <w:r>
        <w:t xml:space="preserve">                  type: string </w:t>
      </w:r>
    </w:p>
    <w:p w14:paraId="21A1414A" w14:textId="77777777" w:rsidR="00245604" w:rsidRDefault="00245604" w:rsidP="00245604">
      <w:pPr>
        <w:pStyle w:val="PL"/>
      </w:pPr>
      <w:r>
        <w:t xml:space="preserve">                epApplicationRefs:</w:t>
      </w:r>
    </w:p>
    <w:p w14:paraId="42526DE1" w14:textId="77777777" w:rsidR="00245604" w:rsidRDefault="00245604" w:rsidP="00245604">
      <w:pPr>
        <w:pStyle w:val="PL"/>
      </w:pPr>
      <w:r>
        <w:t xml:space="preserve">                  $ref: 'TS28623_ComDefs.yaml#/components/schemas/DnList'</w:t>
      </w:r>
    </w:p>
    <w:p w14:paraId="6F4E1AD7" w14:textId="77777777" w:rsidR="00245604" w:rsidRDefault="00245604" w:rsidP="00245604">
      <w:pPr>
        <w:pStyle w:val="PL"/>
      </w:pPr>
      <w:r>
        <w:t xml:space="preserve">    </w:t>
      </w:r>
    </w:p>
    <w:p w14:paraId="22689C99" w14:textId="77777777" w:rsidR="00245604" w:rsidRDefault="00245604" w:rsidP="00245604">
      <w:pPr>
        <w:pStyle w:val="PL"/>
      </w:pPr>
      <w:r>
        <w:t xml:space="preserve">    NetworkSliceSubnetProviderCapabilities-Single:</w:t>
      </w:r>
    </w:p>
    <w:p w14:paraId="224C620A" w14:textId="77777777" w:rsidR="00245604" w:rsidRDefault="00245604" w:rsidP="00245604">
      <w:pPr>
        <w:pStyle w:val="PL"/>
      </w:pPr>
      <w:r>
        <w:t xml:space="preserve">      allOf:</w:t>
      </w:r>
    </w:p>
    <w:p w14:paraId="6759E5E8" w14:textId="77777777" w:rsidR="00245604" w:rsidRDefault="00245604" w:rsidP="00245604">
      <w:pPr>
        <w:pStyle w:val="PL"/>
      </w:pPr>
      <w:r>
        <w:t xml:space="preserve">        - $ref: 'TS28623_GenericNrm.yaml#/components/schemas/Top'</w:t>
      </w:r>
    </w:p>
    <w:p w14:paraId="7ED5F209" w14:textId="77777777" w:rsidR="00245604" w:rsidRDefault="00245604" w:rsidP="00245604">
      <w:pPr>
        <w:pStyle w:val="PL"/>
      </w:pPr>
      <w:r>
        <w:t xml:space="preserve">        - type: object</w:t>
      </w:r>
    </w:p>
    <w:p w14:paraId="70B32DAA" w14:textId="77777777" w:rsidR="00245604" w:rsidRDefault="00245604" w:rsidP="00245604">
      <w:pPr>
        <w:pStyle w:val="PL"/>
      </w:pPr>
      <w:r>
        <w:t xml:space="preserve">          properties:</w:t>
      </w:r>
    </w:p>
    <w:p w14:paraId="24EBD044" w14:textId="77777777" w:rsidR="00245604" w:rsidRDefault="00245604" w:rsidP="00245604">
      <w:pPr>
        <w:pStyle w:val="PL"/>
      </w:pPr>
      <w:r>
        <w:t xml:space="preserve">            attributes:</w:t>
      </w:r>
    </w:p>
    <w:p w14:paraId="05A17DC6" w14:textId="77777777" w:rsidR="00245604" w:rsidRDefault="00245604" w:rsidP="00245604">
      <w:pPr>
        <w:pStyle w:val="PL"/>
      </w:pPr>
      <w:r>
        <w:t xml:space="preserve">              type: object</w:t>
      </w:r>
    </w:p>
    <w:p w14:paraId="1F62C9D5" w14:textId="77777777" w:rsidR="00245604" w:rsidRDefault="00245604" w:rsidP="00245604">
      <w:pPr>
        <w:pStyle w:val="PL"/>
      </w:pPr>
      <w:r>
        <w:t xml:space="preserve">              properties:</w:t>
      </w:r>
    </w:p>
    <w:p w14:paraId="2BE5ACFF" w14:textId="77777777" w:rsidR="00245604" w:rsidRDefault="00245604" w:rsidP="00245604">
      <w:pPr>
        <w:pStyle w:val="PL"/>
      </w:pPr>
      <w:r>
        <w:t xml:space="preserve">                dLlatency: </w:t>
      </w:r>
    </w:p>
    <w:p w14:paraId="252A8A74" w14:textId="77777777" w:rsidR="00245604" w:rsidRDefault="00245604" w:rsidP="00245604">
      <w:pPr>
        <w:pStyle w:val="PL"/>
      </w:pPr>
      <w:r>
        <w:t xml:space="preserve">                  type: integer</w:t>
      </w:r>
    </w:p>
    <w:p w14:paraId="6C0E597B" w14:textId="77777777" w:rsidR="00245604" w:rsidRDefault="00245604" w:rsidP="00245604">
      <w:pPr>
        <w:pStyle w:val="PL"/>
      </w:pPr>
      <w:r>
        <w:t xml:space="preserve">                uLlatency:</w:t>
      </w:r>
    </w:p>
    <w:p w14:paraId="7D8BBF9D" w14:textId="77777777" w:rsidR="00245604" w:rsidRDefault="00245604" w:rsidP="00245604">
      <w:pPr>
        <w:pStyle w:val="PL"/>
      </w:pPr>
      <w:r>
        <w:t xml:space="preserve">                  type: integer</w:t>
      </w:r>
    </w:p>
    <w:p w14:paraId="7542D4A8" w14:textId="77777777" w:rsidR="00245604" w:rsidRDefault="00245604" w:rsidP="00245604">
      <w:pPr>
        <w:pStyle w:val="PL"/>
      </w:pPr>
      <w:r>
        <w:t xml:space="preserve">                dLThptPerSliceSubnet:</w:t>
      </w:r>
    </w:p>
    <w:p w14:paraId="1FE51D28" w14:textId="77777777" w:rsidR="00245604" w:rsidRDefault="00245604" w:rsidP="00245604">
      <w:pPr>
        <w:pStyle w:val="PL"/>
      </w:pPr>
      <w:r>
        <w:t xml:space="preserve">                  $ref: '#/components/schemas/XLThpt'</w:t>
      </w:r>
    </w:p>
    <w:p w14:paraId="339C3F34" w14:textId="77777777" w:rsidR="00245604" w:rsidRDefault="00245604" w:rsidP="00245604">
      <w:pPr>
        <w:pStyle w:val="PL"/>
      </w:pPr>
      <w:r>
        <w:t xml:space="preserve">                uLThptPerSliceSubnet:</w:t>
      </w:r>
    </w:p>
    <w:p w14:paraId="0C318629" w14:textId="77777777" w:rsidR="00245604" w:rsidRDefault="00245604" w:rsidP="00245604">
      <w:pPr>
        <w:pStyle w:val="PL"/>
      </w:pPr>
      <w:r>
        <w:t xml:space="preserve">                  $ref: '#/components/schemas/XLThpt'</w:t>
      </w:r>
    </w:p>
    <w:p w14:paraId="62F48552" w14:textId="77777777" w:rsidR="00245604" w:rsidRDefault="00245604" w:rsidP="00245604">
      <w:pPr>
        <w:pStyle w:val="PL"/>
      </w:pPr>
      <w:r>
        <w:t xml:space="preserve">                coverageAreaTAList:</w:t>
      </w:r>
    </w:p>
    <w:p w14:paraId="59AB7DFE" w14:textId="77777777" w:rsidR="00245604" w:rsidRDefault="00245604" w:rsidP="00245604">
      <w:pPr>
        <w:pStyle w:val="PL"/>
      </w:pPr>
      <w:r>
        <w:t xml:space="preserve">                  $ref: 'TS28541_NrNrm.yaml#/components/schemas/NrTacList'</w:t>
      </w:r>
    </w:p>
    <w:p w14:paraId="230D65FF" w14:textId="77777777" w:rsidR="00245604" w:rsidRDefault="00245604" w:rsidP="00245604">
      <w:pPr>
        <w:pStyle w:val="PL"/>
      </w:pPr>
      <w:r>
        <w:t xml:space="preserve">    FeasibilityCheckAndReservationJob-Single:</w:t>
      </w:r>
    </w:p>
    <w:p w14:paraId="540EB09E" w14:textId="77777777" w:rsidR="00245604" w:rsidRDefault="00245604" w:rsidP="00245604">
      <w:pPr>
        <w:pStyle w:val="PL"/>
      </w:pPr>
      <w:r>
        <w:t xml:space="preserve">      allOf:</w:t>
      </w:r>
    </w:p>
    <w:p w14:paraId="529A7417" w14:textId="77777777" w:rsidR="00245604" w:rsidRDefault="00245604" w:rsidP="00245604">
      <w:pPr>
        <w:pStyle w:val="PL"/>
      </w:pPr>
      <w:r>
        <w:t xml:space="preserve">        - $ref: 'TS28623_GenericNrm.yaml#/components/schemas/Top'     </w:t>
      </w:r>
    </w:p>
    <w:p w14:paraId="0A647644" w14:textId="77777777" w:rsidR="00245604" w:rsidRDefault="00245604" w:rsidP="00245604">
      <w:pPr>
        <w:pStyle w:val="PL"/>
      </w:pPr>
      <w:r>
        <w:t xml:space="preserve">        - type: object</w:t>
      </w:r>
    </w:p>
    <w:p w14:paraId="4B19D55C" w14:textId="77777777" w:rsidR="00245604" w:rsidRDefault="00245604" w:rsidP="00245604">
      <w:pPr>
        <w:pStyle w:val="PL"/>
      </w:pPr>
      <w:r>
        <w:t xml:space="preserve">          properties: </w:t>
      </w:r>
    </w:p>
    <w:p w14:paraId="391B0F47" w14:textId="77777777" w:rsidR="00245604" w:rsidRDefault="00245604" w:rsidP="00245604">
      <w:pPr>
        <w:pStyle w:val="PL"/>
      </w:pPr>
      <w:r>
        <w:t xml:space="preserve">            attributes:</w:t>
      </w:r>
    </w:p>
    <w:p w14:paraId="5E25DD00" w14:textId="77777777" w:rsidR="00245604" w:rsidRDefault="00245604" w:rsidP="00245604">
      <w:pPr>
        <w:pStyle w:val="PL"/>
      </w:pPr>
      <w:r>
        <w:t xml:space="preserve">              type: object</w:t>
      </w:r>
    </w:p>
    <w:p w14:paraId="6D9C2A68" w14:textId="77777777" w:rsidR="00245604" w:rsidRDefault="00245604" w:rsidP="00245604">
      <w:pPr>
        <w:pStyle w:val="PL"/>
      </w:pPr>
      <w:r>
        <w:t xml:space="preserve">              properties:</w:t>
      </w:r>
    </w:p>
    <w:p w14:paraId="1B13B6B8" w14:textId="77777777" w:rsidR="00245604" w:rsidRDefault="00245604" w:rsidP="00245604">
      <w:pPr>
        <w:pStyle w:val="PL"/>
      </w:pPr>
      <w:r>
        <w:t xml:space="preserve">                profile:</w:t>
      </w:r>
    </w:p>
    <w:p w14:paraId="5E5569B6" w14:textId="77777777" w:rsidR="00245604" w:rsidRDefault="00245604" w:rsidP="00245604">
      <w:pPr>
        <w:pStyle w:val="PL"/>
      </w:pPr>
      <w:r>
        <w:t xml:space="preserve">                  oneOf: </w:t>
      </w:r>
    </w:p>
    <w:p w14:paraId="0DC56627" w14:textId="77777777" w:rsidR="00245604" w:rsidRDefault="00245604" w:rsidP="00245604">
      <w:pPr>
        <w:pStyle w:val="PL"/>
      </w:pPr>
      <w:r>
        <w:t xml:space="preserve">                    - $ref: '#/components/schemas/SliceProfile'</w:t>
      </w:r>
    </w:p>
    <w:p w14:paraId="68ECA362" w14:textId="77777777" w:rsidR="00245604" w:rsidRDefault="00245604" w:rsidP="00245604">
      <w:pPr>
        <w:pStyle w:val="PL"/>
      </w:pPr>
      <w:r>
        <w:t xml:space="preserve">                    - $ref: '#/components/schemas/ServiceProfile'</w:t>
      </w:r>
    </w:p>
    <w:p w14:paraId="5944CFCD" w14:textId="77777777" w:rsidR="00245604" w:rsidRDefault="00245604" w:rsidP="00245604">
      <w:pPr>
        <w:pStyle w:val="PL"/>
      </w:pPr>
      <w:r>
        <w:t xml:space="preserve">                resourceReservation:</w:t>
      </w:r>
    </w:p>
    <w:p w14:paraId="3FE4C636" w14:textId="77777777" w:rsidR="00245604" w:rsidRDefault="00245604" w:rsidP="00245604">
      <w:pPr>
        <w:pStyle w:val="PL"/>
      </w:pPr>
      <w:r>
        <w:t xml:space="preserve">                  $ref: '#/components/schemas/ResourceReservation'              </w:t>
      </w:r>
    </w:p>
    <w:p w14:paraId="4694DE2F" w14:textId="77777777" w:rsidR="00245604" w:rsidRDefault="00245604" w:rsidP="00245604">
      <w:pPr>
        <w:pStyle w:val="PL"/>
      </w:pPr>
      <w:r>
        <w:t xml:space="preserve">                requestedReservationExpiration:</w:t>
      </w:r>
    </w:p>
    <w:p w14:paraId="581C7F60" w14:textId="77777777" w:rsidR="00245604" w:rsidRDefault="00245604" w:rsidP="00245604">
      <w:pPr>
        <w:pStyle w:val="PL"/>
      </w:pPr>
      <w:r>
        <w:t xml:space="preserve">                  $ref: '#/components/schemas/RequestedReservationExpiration'</w:t>
      </w:r>
    </w:p>
    <w:p w14:paraId="584F5898" w14:textId="77777777" w:rsidR="00245604" w:rsidRDefault="00245604" w:rsidP="00245604">
      <w:pPr>
        <w:pStyle w:val="PL"/>
      </w:pPr>
      <w:r>
        <w:t xml:space="preserve">                processMonitor:</w:t>
      </w:r>
    </w:p>
    <w:p w14:paraId="7706AD6F" w14:textId="77777777" w:rsidR="00245604" w:rsidRDefault="00245604" w:rsidP="00245604">
      <w:pPr>
        <w:pStyle w:val="PL"/>
      </w:pPr>
      <w:r>
        <w:t xml:space="preserve">                  $ref: 'TS28623_GenericNrm.yaml#/components/schemas/ProcessMonitor'</w:t>
      </w:r>
    </w:p>
    <w:p w14:paraId="563882F2" w14:textId="77777777" w:rsidR="00245604" w:rsidRDefault="00245604" w:rsidP="00245604">
      <w:pPr>
        <w:pStyle w:val="PL"/>
      </w:pPr>
      <w:r>
        <w:t xml:space="preserve">                feasibilityResult:</w:t>
      </w:r>
    </w:p>
    <w:p w14:paraId="51044F10" w14:textId="77777777" w:rsidR="00245604" w:rsidRDefault="00245604" w:rsidP="00245604">
      <w:pPr>
        <w:pStyle w:val="PL"/>
      </w:pPr>
      <w:r>
        <w:t xml:space="preserve">                  $ref: '#/components/schemas/FeasibilityResult'</w:t>
      </w:r>
    </w:p>
    <w:p w14:paraId="2D59E7CA" w14:textId="77777777" w:rsidR="00245604" w:rsidRDefault="00245604" w:rsidP="00245604">
      <w:pPr>
        <w:pStyle w:val="PL"/>
      </w:pPr>
      <w:r>
        <w:t xml:space="preserve">                inFeasibleReason:</w:t>
      </w:r>
    </w:p>
    <w:p w14:paraId="6D1DF517" w14:textId="77777777" w:rsidR="00245604" w:rsidRDefault="00245604" w:rsidP="00245604">
      <w:pPr>
        <w:pStyle w:val="PL"/>
      </w:pPr>
      <w:r>
        <w:t xml:space="preserve">                  $ref: '#/components/schemas/InFeasibleReason'</w:t>
      </w:r>
    </w:p>
    <w:p w14:paraId="315062DA" w14:textId="77777777" w:rsidR="00245604" w:rsidRDefault="00245604" w:rsidP="00245604">
      <w:pPr>
        <w:pStyle w:val="PL"/>
      </w:pPr>
      <w:r>
        <w:t xml:space="preserve">                resourceReservationStatus:</w:t>
      </w:r>
    </w:p>
    <w:p w14:paraId="73ED0375" w14:textId="77777777" w:rsidR="00245604" w:rsidRDefault="00245604" w:rsidP="00245604">
      <w:pPr>
        <w:pStyle w:val="PL"/>
      </w:pPr>
      <w:r>
        <w:t xml:space="preserve">                  $ref: '#/components/schemas/ResourceReservationStatus'</w:t>
      </w:r>
    </w:p>
    <w:p w14:paraId="66AA9D88" w14:textId="77777777" w:rsidR="00245604" w:rsidRDefault="00245604" w:rsidP="00245604">
      <w:pPr>
        <w:pStyle w:val="PL"/>
      </w:pPr>
      <w:r>
        <w:t xml:space="preserve">                reservationFailureReason:</w:t>
      </w:r>
    </w:p>
    <w:p w14:paraId="3A6A5854" w14:textId="77777777" w:rsidR="00245604" w:rsidRDefault="00245604" w:rsidP="00245604">
      <w:pPr>
        <w:pStyle w:val="PL"/>
      </w:pPr>
      <w:r>
        <w:t xml:space="preserve">                  $ref: '#/components/schemas/ReservationFailureReason'</w:t>
      </w:r>
    </w:p>
    <w:p w14:paraId="1CCB53E7" w14:textId="77777777" w:rsidR="00245604" w:rsidRDefault="00245604" w:rsidP="00245604">
      <w:pPr>
        <w:pStyle w:val="PL"/>
      </w:pPr>
    </w:p>
    <w:p w14:paraId="3F5E8009" w14:textId="77777777" w:rsidR="00245604" w:rsidRDefault="00245604" w:rsidP="00245604">
      <w:pPr>
        <w:pStyle w:val="PL"/>
      </w:pPr>
      <w:r>
        <w:t xml:space="preserve">                reservationExpiration:</w:t>
      </w:r>
    </w:p>
    <w:p w14:paraId="2762BF2D" w14:textId="77777777" w:rsidR="00245604" w:rsidRDefault="00245604" w:rsidP="00245604">
      <w:pPr>
        <w:pStyle w:val="PL"/>
      </w:pPr>
      <w:r>
        <w:t xml:space="preserve">                  $ref: '#/components/schemas/ReservationExpiration'</w:t>
      </w:r>
    </w:p>
    <w:p w14:paraId="124CD606" w14:textId="77777777" w:rsidR="00245604" w:rsidRDefault="00245604" w:rsidP="00245604">
      <w:pPr>
        <w:pStyle w:val="PL"/>
      </w:pPr>
      <w:r>
        <w:t xml:space="preserve">                recommendedRequirements:</w:t>
      </w:r>
    </w:p>
    <w:p w14:paraId="28BB7242" w14:textId="77777777" w:rsidR="00245604" w:rsidRDefault="00245604" w:rsidP="00245604">
      <w:pPr>
        <w:pStyle w:val="PL"/>
      </w:pPr>
      <w:r>
        <w:t xml:space="preserve">                  $ref: '#/components/schemas/RecommendedRequirements'</w:t>
      </w:r>
    </w:p>
    <w:p w14:paraId="3A1B0BCB" w14:textId="77777777" w:rsidR="00245604" w:rsidRDefault="00245604" w:rsidP="00245604">
      <w:pPr>
        <w:pStyle w:val="PL"/>
      </w:pPr>
    </w:p>
    <w:p w14:paraId="3AA03EF7" w14:textId="77777777" w:rsidR="00245604" w:rsidRDefault="00245604" w:rsidP="00245604">
      <w:pPr>
        <w:pStyle w:val="PL"/>
      </w:pPr>
      <w:r>
        <w:t>#-------- Definition of JSON arrays for name-contained IOCs ----------------------</w:t>
      </w:r>
    </w:p>
    <w:p w14:paraId="309C69DD" w14:textId="77777777" w:rsidR="00245604" w:rsidRDefault="00245604" w:rsidP="00245604">
      <w:pPr>
        <w:pStyle w:val="PL"/>
      </w:pPr>
      <w:r>
        <w:t xml:space="preserve">    SubNetwork-Multiple:</w:t>
      </w:r>
    </w:p>
    <w:p w14:paraId="7B961ED8" w14:textId="77777777" w:rsidR="00245604" w:rsidRDefault="00245604" w:rsidP="00245604">
      <w:pPr>
        <w:pStyle w:val="PL"/>
      </w:pPr>
      <w:r>
        <w:t xml:space="preserve">      type: array</w:t>
      </w:r>
    </w:p>
    <w:p w14:paraId="492A4352" w14:textId="77777777" w:rsidR="00245604" w:rsidRDefault="00245604" w:rsidP="00245604">
      <w:pPr>
        <w:pStyle w:val="PL"/>
      </w:pPr>
      <w:r>
        <w:t xml:space="preserve">      items:</w:t>
      </w:r>
    </w:p>
    <w:p w14:paraId="75658E8E" w14:textId="77777777" w:rsidR="00245604" w:rsidRDefault="00245604" w:rsidP="00245604">
      <w:pPr>
        <w:pStyle w:val="PL"/>
      </w:pPr>
      <w:r>
        <w:t xml:space="preserve">        $ref: '#/components/schemas/SubNetwork-Single'</w:t>
      </w:r>
    </w:p>
    <w:p w14:paraId="541AE1C2" w14:textId="77777777" w:rsidR="00245604" w:rsidRDefault="00245604" w:rsidP="00245604">
      <w:pPr>
        <w:pStyle w:val="PL"/>
      </w:pPr>
    </w:p>
    <w:p w14:paraId="2653B934" w14:textId="77777777" w:rsidR="00245604" w:rsidRDefault="00245604" w:rsidP="00245604">
      <w:pPr>
        <w:pStyle w:val="PL"/>
      </w:pPr>
      <w:r>
        <w:t xml:space="preserve">    NetworkSlice-Multiple:</w:t>
      </w:r>
    </w:p>
    <w:p w14:paraId="74F4BEAD" w14:textId="77777777" w:rsidR="00245604" w:rsidRDefault="00245604" w:rsidP="00245604">
      <w:pPr>
        <w:pStyle w:val="PL"/>
      </w:pPr>
      <w:r>
        <w:t xml:space="preserve">      type: array</w:t>
      </w:r>
    </w:p>
    <w:p w14:paraId="6C43FB4A" w14:textId="77777777" w:rsidR="00245604" w:rsidRDefault="00245604" w:rsidP="00245604">
      <w:pPr>
        <w:pStyle w:val="PL"/>
      </w:pPr>
      <w:r>
        <w:t xml:space="preserve">      items:</w:t>
      </w:r>
    </w:p>
    <w:p w14:paraId="070C3D3F" w14:textId="77777777" w:rsidR="00245604" w:rsidRDefault="00245604" w:rsidP="00245604">
      <w:pPr>
        <w:pStyle w:val="PL"/>
      </w:pPr>
      <w:r>
        <w:t xml:space="preserve">        $ref: '#/components/schemas/NetworkSlice-Single'</w:t>
      </w:r>
    </w:p>
    <w:p w14:paraId="7B965AFF" w14:textId="77777777" w:rsidR="00245604" w:rsidRDefault="00245604" w:rsidP="00245604">
      <w:pPr>
        <w:pStyle w:val="PL"/>
      </w:pPr>
    </w:p>
    <w:p w14:paraId="522DE2EB" w14:textId="77777777" w:rsidR="00245604" w:rsidRDefault="00245604" w:rsidP="00245604">
      <w:pPr>
        <w:pStyle w:val="PL"/>
      </w:pPr>
      <w:r>
        <w:t xml:space="preserve">    NetworkSliceSubnet-Multiple:</w:t>
      </w:r>
    </w:p>
    <w:p w14:paraId="45673BFE" w14:textId="77777777" w:rsidR="00245604" w:rsidRDefault="00245604" w:rsidP="00245604">
      <w:pPr>
        <w:pStyle w:val="PL"/>
      </w:pPr>
      <w:r>
        <w:t xml:space="preserve">      type: array</w:t>
      </w:r>
    </w:p>
    <w:p w14:paraId="24756B52" w14:textId="77777777" w:rsidR="00245604" w:rsidRDefault="00245604" w:rsidP="00245604">
      <w:pPr>
        <w:pStyle w:val="PL"/>
      </w:pPr>
      <w:r>
        <w:t xml:space="preserve">      items:</w:t>
      </w:r>
    </w:p>
    <w:p w14:paraId="47A2FFC8" w14:textId="77777777" w:rsidR="00245604" w:rsidRDefault="00245604" w:rsidP="00245604">
      <w:pPr>
        <w:pStyle w:val="PL"/>
      </w:pPr>
      <w:r>
        <w:t xml:space="preserve">        $ref: '#/components/schemas/NetworkSliceSubnet-Single'</w:t>
      </w:r>
    </w:p>
    <w:p w14:paraId="533B7113" w14:textId="77777777" w:rsidR="00245604" w:rsidRDefault="00245604" w:rsidP="00245604">
      <w:pPr>
        <w:pStyle w:val="PL"/>
      </w:pPr>
      <w:r>
        <w:t xml:space="preserve">                      </w:t>
      </w:r>
    </w:p>
    <w:p w14:paraId="2A6DC271" w14:textId="77777777" w:rsidR="00245604" w:rsidRDefault="00245604" w:rsidP="00245604">
      <w:pPr>
        <w:pStyle w:val="PL"/>
      </w:pPr>
      <w:r>
        <w:t xml:space="preserve">    EP_Transport-Multiple:</w:t>
      </w:r>
    </w:p>
    <w:p w14:paraId="4FC9290A" w14:textId="77777777" w:rsidR="00245604" w:rsidRDefault="00245604" w:rsidP="00245604">
      <w:pPr>
        <w:pStyle w:val="PL"/>
      </w:pPr>
      <w:r>
        <w:t xml:space="preserve">      type: array</w:t>
      </w:r>
    </w:p>
    <w:p w14:paraId="7338431D" w14:textId="77777777" w:rsidR="00245604" w:rsidRDefault="00245604" w:rsidP="00245604">
      <w:pPr>
        <w:pStyle w:val="PL"/>
      </w:pPr>
      <w:r>
        <w:t xml:space="preserve">      items:</w:t>
      </w:r>
    </w:p>
    <w:p w14:paraId="5073B19C" w14:textId="77777777" w:rsidR="00245604" w:rsidRDefault="00245604" w:rsidP="00245604">
      <w:pPr>
        <w:pStyle w:val="PL"/>
      </w:pPr>
      <w:r>
        <w:t xml:space="preserve">        $ref: '#/components/schemas/EP_Transport-Single'</w:t>
      </w:r>
    </w:p>
    <w:p w14:paraId="0171941A" w14:textId="77777777" w:rsidR="00245604" w:rsidRDefault="00245604" w:rsidP="00245604">
      <w:pPr>
        <w:pStyle w:val="PL"/>
      </w:pPr>
      <w:r>
        <w:t xml:space="preserve">    </w:t>
      </w:r>
    </w:p>
    <w:p w14:paraId="7D4B6888" w14:textId="77777777" w:rsidR="00245604" w:rsidRDefault="00245604" w:rsidP="00245604">
      <w:pPr>
        <w:pStyle w:val="PL"/>
      </w:pPr>
      <w:r>
        <w:t xml:space="preserve">    NetworkSliceSubnetProviderCapabilities-Multiple:</w:t>
      </w:r>
    </w:p>
    <w:p w14:paraId="50F6275C" w14:textId="77777777" w:rsidR="00245604" w:rsidRDefault="00245604" w:rsidP="00245604">
      <w:pPr>
        <w:pStyle w:val="PL"/>
      </w:pPr>
      <w:r>
        <w:t xml:space="preserve">      type: array</w:t>
      </w:r>
    </w:p>
    <w:p w14:paraId="0E50E6D7" w14:textId="77777777" w:rsidR="00245604" w:rsidRDefault="00245604" w:rsidP="00245604">
      <w:pPr>
        <w:pStyle w:val="PL"/>
      </w:pPr>
      <w:r>
        <w:t xml:space="preserve">      items:</w:t>
      </w:r>
    </w:p>
    <w:p w14:paraId="50B48798" w14:textId="77777777" w:rsidR="00245604" w:rsidRDefault="00245604" w:rsidP="00245604">
      <w:pPr>
        <w:pStyle w:val="PL"/>
      </w:pPr>
      <w:r>
        <w:t xml:space="preserve">        $ref: '#/components/schemas/NetworkSliceSubnetProviderCapabilities-Single'</w:t>
      </w:r>
    </w:p>
    <w:p w14:paraId="38C2A29E" w14:textId="77777777" w:rsidR="00245604" w:rsidRDefault="00245604" w:rsidP="00245604">
      <w:pPr>
        <w:pStyle w:val="PL"/>
      </w:pPr>
      <w:r>
        <w:t xml:space="preserve">    FeasibilityCheckAndReservationJob-Multiple:</w:t>
      </w:r>
    </w:p>
    <w:p w14:paraId="1DE55D6B" w14:textId="77777777" w:rsidR="00245604" w:rsidRDefault="00245604" w:rsidP="00245604">
      <w:pPr>
        <w:pStyle w:val="PL"/>
      </w:pPr>
      <w:r>
        <w:t xml:space="preserve">      type: array</w:t>
      </w:r>
    </w:p>
    <w:p w14:paraId="033D996F" w14:textId="77777777" w:rsidR="00245604" w:rsidRDefault="00245604" w:rsidP="00245604">
      <w:pPr>
        <w:pStyle w:val="PL"/>
      </w:pPr>
      <w:r>
        <w:t xml:space="preserve">      items:</w:t>
      </w:r>
    </w:p>
    <w:p w14:paraId="6D33D658" w14:textId="77777777" w:rsidR="00245604" w:rsidRDefault="00245604" w:rsidP="00245604">
      <w:pPr>
        <w:pStyle w:val="PL"/>
      </w:pPr>
      <w:r>
        <w:t xml:space="preserve">        $ref: '#/components/schemas/FeasibilityCheckAndReservationJob-Single'   </w:t>
      </w:r>
    </w:p>
    <w:p w14:paraId="78B2CF73" w14:textId="77777777" w:rsidR="00245604" w:rsidRDefault="00245604" w:rsidP="00245604">
      <w:pPr>
        <w:pStyle w:val="PL"/>
      </w:pPr>
      <w:r>
        <w:t xml:space="preserve">        </w:t>
      </w:r>
    </w:p>
    <w:p w14:paraId="7ECD6BAE" w14:textId="77777777" w:rsidR="00245604" w:rsidRDefault="00245604" w:rsidP="00245604">
      <w:pPr>
        <w:pStyle w:val="PL"/>
      </w:pPr>
      <w:r>
        <w:t>#------------ Definitions in TS 28.541 for TS 28.532 -----------------------------</w:t>
      </w:r>
    </w:p>
    <w:p w14:paraId="29A8EA9F" w14:textId="77777777" w:rsidR="00245604" w:rsidRDefault="00245604" w:rsidP="00245604">
      <w:pPr>
        <w:pStyle w:val="PL"/>
      </w:pPr>
    </w:p>
    <w:p w14:paraId="503DABB4" w14:textId="77777777" w:rsidR="00245604" w:rsidRDefault="00245604" w:rsidP="00245604">
      <w:pPr>
        <w:pStyle w:val="PL"/>
      </w:pPr>
      <w:r>
        <w:t xml:space="preserve">    resources-sliceNrm:</w:t>
      </w:r>
    </w:p>
    <w:p w14:paraId="68F0FF57" w14:textId="77777777" w:rsidR="00245604" w:rsidRDefault="00245604" w:rsidP="00245604">
      <w:pPr>
        <w:pStyle w:val="PL"/>
      </w:pPr>
      <w:r>
        <w:t xml:space="preserve">      oneOf:</w:t>
      </w:r>
    </w:p>
    <w:p w14:paraId="00809C7A" w14:textId="77777777" w:rsidR="00245604" w:rsidRDefault="00245604" w:rsidP="00245604">
      <w:pPr>
        <w:pStyle w:val="PL"/>
      </w:pPr>
      <w:r>
        <w:t xml:space="preserve">       - $ref: '#/components/schemas/MnS'</w:t>
      </w:r>
    </w:p>
    <w:p w14:paraId="60FFAF10" w14:textId="77777777" w:rsidR="00245604" w:rsidRDefault="00245604" w:rsidP="00245604">
      <w:pPr>
        <w:pStyle w:val="PL"/>
      </w:pPr>
      <w:r>
        <w:t xml:space="preserve">               </w:t>
      </w:r>
    </w:p>
    <w:p w14:paraId="4BEBE23D" w14:textId="77777777" w:rsidR="00245604" w:rsidRDefault="00245604" w:rsidP="00245604">
      <w:pPr>
        <w:pStyle w:val="PL"/>
      </w:pPr>
      <w:r>
        <w:t xml:space="preserve">       - $ref: '#/components/schemas/SubNetwork-Single'</w:t>
      </w:r>
    </w:p>
    <w:p w14:paraId="335312E8" w14:textId="77777777" w:rsidR="00245604" w:rsidRDefault="00245604" w:rsidP="00245604">
      <w:pPr>
        <w:pStyle w:val="PL"/>
      </w:pPr>
      <w:r>
        <w:t xml:space="preserve">       - $ref: '#/components/schemas/NetworkSlice-Single'</w:t>
      </w:r>
    </w:p>
    <w:p w14:paraId="15091278" w14:textId="77777777" w:rsidR="00245604" w:rsidRDefault="00245604" w:rsidP="00245604">
      <w:pPr>
        <w:pStyle w:val="PL"/>
      </w:pPr>
      <w:r>
        <w:t xml:space="preserve">       - $ref: '#/components/schemas/NetworkSliceSubnet-Single'</w:t>
      </w:r>
    </w:p>
    <w:p w14:paraId="18164450" w14:textId="77777777" w:rsidR="00245604" w:rsidRDefault="00245604" w:rsidP="00245604">
      <w:pPr>
        <w:pStyle w:val="PL"/>
      </w:pPr>
      <w:r>
        <w:t xml:space="preserve">       - $ref: '#/components/schemas/EP_Transport-Single'</w:t>
      </w:r>
    </w:p>
    <w:p w14:paraId="294765D0" w14:textId="77777777" w:rsidR="00245604" w:rsidRDefault="00245604" w:rsidP="00245604">
      <w:pPr>
        <w:pStyle w:val="PL"/>
      </w:pPr>
      <w:r>
        <w:t xml:space="preserve">       - $ref: '#/components/schemas/NetworkSliceSubnetProviderCapabilities-Single'</w:t>
      </w:r>
    </w:p>
    <w:p w14:paraId="3319B19B" w14:textId="77777777" w:rsidR="00245604" w:rsidRDefault="00245604" w:rsidP="00245604">
      <w:pPr>
        <w:pStyle w:val="PL"/>
      </w:pPr>
      <w:r>
        <w:t xml:space="preserve">       - $ref: '#/components/schemas/FeasibilityCheckAndReservationJob-Single'       </w:t>
      </w: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717414227"/>
    <w:bookmarkEnd w:id="293"/>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209.35pt" o:ole="">
            <v:imagedata r:id="rId9" o:title=""/>
          </v:shape>
          <o:OLEObject Type="Embed" ProgID="Word.Document.12" ShapeID="_x0000_i1025" DrawAspect="Content" ObjectID="_1741777473"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0.7pt;height:248.9pt" o:ole="">
            <v:imagedata r:id="rId11" o:title=""/>
          </v:shape>
          <o:OLEObject Type="Embed" ProgID="Word.Document.8" ShapeID="_x0000_i1026" DrawAspect="Content" ObjectID="_1741777474"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1FF9F04D" w14:textId="77777777" w:rsidR="00DF504C" w:rsidRDefault="00DF504C" w:rsidP="00C34F65">
      <w:pPr>
        <w:pStyle w:val="PL"/>
      </w:pPr>
      <w:r w:rsidRPr="00DF504C">
        <w:t xml:space="preserve">  revision 2022-07-26 { reference CR-0769; }</w:t>
      </w:r>
    </w:p>
    <w:p w14:paraId="3C2DF2D1" w14:textId="6202C985"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3EC59C80" w:rsidR="00C34F65" w:rsidRDefault="00C34F65" w:rsidP="00C34F65">
      <w:pPr>
        <w:pStyle w:val="PL"/>
      </w:pPr>
      <w:r>
        <w:t xml:space="preserve">  grouping NetworkSliceGrp {</w:t>
      </w:r>
    </w:p>
    <w:p w14:paraId="0A5C3312" w14:textId="45D07B57" w:rsidR="00C34F65" w:rsidRDefault="00DF504C" w:rsidP="00C34F65">
      <w:pPr>
        <w:pStyle w:val="PL"/>
      </w:pPr>
      <w:r w:rsidRPr="00DF504C">
        <w:t xml:space="preserve">    description "Represents the NetworkSlice IOC";</w:t>
      </w: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6A189DE8"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6C16095" w14:textId="77777777" w:rsidR="00DF504C" w:rsidRDefault="00DF504C" w:rsidP="00DF504C">
      <w:pPr>
        <w:pStyle w:val="PL"/>
      </w:pPr>
      <w:r>
        <w:t xml:space="preserve">      config false;</w:t>
      </w:r>
    </w:p>
    <w:p w14:paraId="4EF2735C" w14:textId="77777777" w:rsidR="00DF504C" w:rsidRDefault="00DF504C" w:rsidP="00DF504C">
      <w:pPr>
        <w:pStyle w:val="PL"/>
      </w:pPr>
      <w:r>
        <w:t xml:space="preserve">      mandatory true;</w:t>
      </w:r>
    </w:p>
    <w:p w14:paraId="40C1529D" w14:textId="31ACD84B" w:rsidR="00C34F65" w:rsidRDefault="00C34F65" w:rsidP="00DF504C">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540029AD" w14:textId="77777777" w:rsidR="00E4237A" w:rsidRDefault="00E4237A" w:rsidP="00C34F65">
      <w:pPr>
        <w:pStyle w:val="PL"/>
      </w:pPr>
      <w:r w:rsidRPr="00E4237A">
        <w:t xml:space="preserve">      default LOCKED;</w:t>
      </w:r>
    </w:p>
    <w:p w14:paraId="1DAFCC69" w14:textId="579A42C3"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2AC673C7" w14:textId="77777777" w:rsidR="00E4237A" w:rsidRDefault="00E4237A" w:rsidP="00E4237A">
      <w:pPr>
        <w:pStyle w:val="PL"/>
      </w:pPr>
      <w:r>
        <w:t xml:space="preserve">      type types3gpp:DistinguishedName; </w:t>
      </w:r>
    </w:p>
    <w:p w14:paraId="1A5471A3" w14:textId="77777777" w:rsidR="00E4237A" w:rsidRDefault="00E4237A" w:rsidP="00E4237A">
      <w:pPr>
        <w:pStyle w:val="PL"/>
      </w:pPr>
      <w:r>
        <w:t xml:space="preserve">      config false;</w:t>
      </w:r>
    </w:p>
    <w:p w14:paraId="3498339C" w14:textId="77777777" w:rsidR="00E4237A" w:rsidRDefault="00E4237A" w:rsidP="00E4237A">
      <w:pPr>
        <w:pStyle w:val="PL"/>
      </w:pPr>
      <w:r>
        <w:t xml:space="preserve">      mandatory true;</w:t>
      </w:r>
    </w:p>
    <w:p w14:paraId="4E00C6C1" w14:textId="77777777" w:rsidR="00E4237A" w:rsidRDefault="00E4237A" w:rsidP="00E4237A">
      <w:pPr>
        <w:pStyle w:val="PL"/>
      </w:pPr>
      <w:r>
        <w:t xml:space="preserve">      description "DN of NetworkSliceSubnet relating to the </w:t>
      </w:r>
    </w:p>
    <w:p w14:paraId="72DE0D9B" w14:textId="74198550" w:rsidR="00E4237A" w:rsidRDefault="00E4237A" w:rsidP="00C34F65">
      <w:pPr>
        <w:pStyle w:val="PL"/>
      </w:pPr>
      <w:r>
        <w:t xml:space="preserve">        NetworkSlice instance";</w:t>
      </w:r>
    </w:p>
    <w:p w14:paraId="2D97F04F" w14:textId="1962803B"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7CE48928" w14:textId="77777777" w:rsidR="00E4237A" w:rsidRDefault="00E4237A" w:rsidP="00E4237A">
      <w:pPr>
        <w:pStyle w:val="PL"/>
      </w:pPr>
      <w:r>
        <w:t xml:space="preserve">  augment /subnet3gpp:SubNetwork {  </w:t>
      </w:r>
    </w:p>
    <w:p w14:paraId="42941CFA" w14:textId="666EC6BB" w:rsidR="00C34F65" w:rsidRDefault="00E4237A" w:rsidP="00E4237A">
      <w:pPr>
        <w:pStyle w:val="PL"/>
      </w:pPr>
      <w:r>
        <w:t xml:space="preserve">  </w:t>
      </w:r>
      <w:r w:rsidR="00C34F65">
        <w:t xml:space="preserve">  list NetworkSlice {</w:t>
      </w:r>
    </w:p>
    <w:p w14:paraId="47286B0D" w14:textId="652CEA39" w:rsidR="00C34F65" w:rsidRDefault="00C34F65" w:rsidP="00C34F65">
      <w:pPr>
        <w:pStyle w:val="PL"/>
      </w:pPr>
      <w:r>
        <w:t xml:space="preserve">  </w:t>
      </w:r>
      <w:r w:rsidR="00E4237A" w:rsidRPr="00E4237A">
        <w:t xml:space="preserve">  </w:t>
      </w:r>
      <w:r>
        <w:t xml:space="preserve">  description "Represents the properties of a network slice instance in </w:t>
      </w:r>
    </w:p>
    <w:p w14:paraId="749FAF74" w14:textId="55EE3837" w:rsidR="00C34F65" w:rsidRDefault="00C34F65" w:rsidP="00C34F65">
      <w:pPr>
        <w:pStyle w:val="PL"/>
      </w:pPr>
      <w:r>
        <w:t xml:space="preserve">    </w:t>
      </w:r>
      <w:r w:rsidR="00E4237A" w:rsidRPr="00E4237A">
        <w:t xml:space="preserve">  </w:t>
      </w:r>
      <w:r>
        <w:t xml:space="preserve">  a 5G network.";</w:t>
      </w:r>
    </w:p>
    <w:p w14:paraId="2D1AFE43" w14:textId="029B90C6" w:rsidR="00C34F65" w:rsidRDefault="00E4237A" w:rsidP="00C34F65">
      <w:pPr>
        <w:pStyle w:val="PL"/>
      </w:pPr>
      <w:r w:rsidRPr="00E4237A">
        <w:t xml:space="preserve">  </w:t>
      </w:r>
      <w:r w:rsidR="00C34F65">
        <w:t xml:space="preserve">    key id;</w:t>
      </w:r>
    </w:p>
    <w:p w14:paraId="7F991366" w14:textId="77777777" w:rsidR="00C34F65" w:rsidRDefault="00C34F65" w:rsidP="00C34F65">
      <w:pPr>
        <w:pStyle w:val="PL"/>
      </w:pPr>
      <w:r>
        <w:t xml:space="preserve">    </w:t>
      </w:r>
    </w:p>
    <w:p w14:paraId="2E8A1FB3" w14:textId="4FE36502" w:rsidR="00C34F65" w:rsidRDefault="00C34F65" w:rsidP="00C34F65">
      <w:pPr>
        <w:pStyle w:val="PL"/>
      </w:pPr>
      <w:r>
        <w:t xml:space="preserve">  </w:t>
      </w:r>
      <w:r w:rsidR="00E4237A" w:rsidRPr="00E4237A">
        <w:t xml:space="preserve">  </w:t>
      </w:r>
      <w:r>
        <w:t xml:space="preserve">  container attributes {</w:t>
      </w:r>
    </w:p>
    <w:p w14:paraId="03EEE262" w14:textId="34CFC5DF" w:rsidR="00C34F65" w:rsidRDefault="00C34F65" w:rsidP="00C34F65">
      <w:pPr>
        <w:pStyle w:val="PL"/>
      </w:pPr>
      <w:r>
        <w:t xml:space="preserve">    </w:t>
      </w:r>
      <w:r w:rsidR="00E4237A" w:rsidRPr="00E4237A">
        <w:t xml:space="preserve">  </w:t>
      </w:r>
      <w:r>
        <w:t xml:space="preserve">  uses NetworkSliceGrp;</w:t>
      </w:r>
    </w:p>
    <w:p w14:paraId="7E6F8098" w14:textId="47DF2FA1" w:rsidR="00C34F65" w:rsidRDefault="00E4237A" w:rsidP="00C34F65">
      <w:pPr>
        <w:pStyle w:val="PL"/>
      </w:pPr>
      <w:r w:rsidRPr="00E4237A">
        <w:t xml:space="preserve">  </w:t>
      </w:r>
      <w:r w:rsidR="00C34F65">
        <w:t xml:space="preserve">    }</w:t>
      </w:r>
    </w:p>
    <w:p w14:paraId="16A553DD" w14:textId="77777777" w:rsidR="00C34F65" w:rsidRDefault="00C34F65" w:rsidP="00C34F65">
      <w:pPr>
        <w:pStyle w:val="PL"/>
      </w:pPr>
      <w:r>
        <w:t xml:space="preserve">    </w:t>
      </w:r>
    </w:p>
    <w:p w14:paraId="2005538B" w14:textId="77777777" w:rsidR="00E4237A" w:rsidRDefault="00C34F65" w:rsidP="00E4237A">
      <w:pPr>
        <w:pStyle w:val="PL"/>
      </w:pPr>
      <w:r>
        <w:t xml:space="preserve">  </w:t>
      </w:r>
      <w:r w:rsidR="00E4237A" w:rsidRPr="00E4237A">
        <w:t xml:space="preserve">  </w:t>
      </w:r>
      <w:r>
        <w:t xml:space="preserve">  uses top3gpp:Top_Grp;</w:t>
      </w:r>
    </w:p>
    <w:p w14:paraId="5F8EF683" w14:textId="0762D1E4" w:rsidR="00C34F65" w:rsidRDefault="00E4237A" w:rsidP="00E4237A">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2CFC71AC" w14:textId="77777777" w:rsidR="00E4237A" w:rsidRDefault="00E4237A" w:rsidP="00C34F65">
      <w:pPr>
        <w:pStyle w:val="PL"/>
      </w:pPr>
      <w:r w:rsidRPr="00E4237A">
        <w:t xml:space="preserve">  revision 2022-07-26 { reference CR-0769; }</w:t>
      </w:r>
    </w:p>
    <w:p w14:paraId="6BDA35AD" w14:textId="69E5B923"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2060A872" w:rsidR="00C34F65" w:rsidRDefault="00C34F65" w:rsidP="00C34F65">
      <w:pPr>
        <w:pStyle w:val="PL"/>
      </w:pPr>
      <w:r>
        <w:t xml:space="preserve">      /03.04.01_60/gs_NFV-IFA013v030401p.pdf page 123-124";</w:t>
      </w:r>
    </w:p>
    <w:p w14:paraId="372AD935" w14:textId="77777777" w:rsidR="00A25F2E" w:rsidRDefault="00A25F2E" w:rsidP="00C34F65">
      <w:pPr>
        <w:pStyle w:val="PL"/>
      </w:pP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2B9EFC17" w:rsidR="00C34F65" w:rsidRDefault="00C34F65" w:rsidP="00C34F65">
      <w:pPr>
        <w:pStyle w:val="PL"/>
      </w:pPr>
      <w:r>
        <w:t xml:space="preserve">    }</w:t>
      </w:r>
    </w:p>
    <w:p w14:paraId="0D39D4D3" w14:textId="77777777" w:rsidR="00A25F2E" w:rsidRDefault="00A25F2E" w:rsidP="00C34F65">
      <w:pPr>
        <w:pStyle w:val="PL"/>
      </w:pP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559A43DA" w:rsidR="00C34F65" w:rsidRDefault="00E4237A" w:rsidP="00C34F65">
      <w:pPr>
        <w:pStyle w:val="PL"/>
      </w:pPr>
      <w:r w:rsidRPr="00E4237A">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3FC94312" w14:textId="77777777" w:rsidR="00E4237A" w:rsidRDefault="00E4237A" w:rsidP="00E4237A">
      <w:pPr>
        <w:pStyle w:val="PL"/>
      </w:pPr>
      <w:r>
        <w:t xml:space="preserve">      description "The operational state of the resouce. </w:t>
      </w:r>
    </w:p>
    <w:p w14:paraId="0656BF60" w14:textId="31958B0D" w:rsidR="00C34F65" w:rsidRDefault="00E4237A" w:rsidP="00C34F65">
      <w:pPr>
        <w:pStyle w:val="PL"/>
      </w:pPr>
      <w:r>
        <w:t xml:space="preserve">        It describes whether or not the resource is installed</w:t>
      </w:r>
      <w:r w:rsidR="00C34F65">
        <w:t xml:space="preserve"> </w:t>
      </w:r>
    </w:p>
    <w:p w14:paraId="48F88C15" w14:textId="77777777"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FF2F7A7" w14:textId="77777777" w:rsidR="00A25F2E" w:rsidRDefault="00C34F65" w:rsidP="00A25F2E">
      <w:pPr>
        <w:pStyle w:val="PL"/>
      </w:pPr>
      <w:r>
        <w:t xml:space="preserve">        using the instance, imposed through the OAM services.";</w:t>
      </w:r>
    </w:p>
    <w:p w14:paraId="3497CE58" w14:textId="7F776C51" w:rsidR="00C34F65" w:rsidRDefault="00A25F2E" w:rsidP="00C34F65">
      <w:pPr>
        <w:pStyle w:val="PL"/>
      </w:pPr>
      <w:r>
        <w:t xml:space="preserve">      default LOCKED;</w:t>
      </w:r>
      <w:r w:rsidR="00C34F65">
        <w:t xml:space="preserve">      type types3gpp:AdministrativeState;</w:t>
      </w:r>
    </w:p>
    <w:p w14:paraId="3ED3DFCF" w14:textId="5E610C9C"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DD3A480" w14:textId="77777777" w:rsidR="00E4237A" w:rsidRDefault="00E4237A" w:rsidP="00E4237A">
      <w:pPr>
        <w:pStyle w:val="PL"/>
      </w:pPr>
      <w:r>
        <w:t xml:space="preserve">    leaf priorityLabel {</w:t>
      </w:r>
    </w:p>
    <w:p w14:paraId="3B5AC926" w14:textId="77777777" w:rsidR="00E4237A" w:rsidRDefault="00E4237A" w:rsidP="00E4237A">
      <w:pPr>
        <w:pStyle w:val="PL"/>
      </w:pPr>
      <w:r>
        <w:t xml:space="preserve">      type int32 ;</w:t>
      </w:r>
    </w:p>
    <w:p w14:paraId="24E37A04" w14:textId="77777777" w:rsidR="00E4237A" w:rsidRDefault="00E4237A" w:rsidP="00E4237A">
      <w:pPr>
        <w:pStyle w:val="PL"/>
      </w:pPr>
      <w:r>
        <w:t xml:space="preserve">      mandatory true ;</w:t>
      </w:r>
    </w:p>
    <w:p w14:paraId="45CCC2AB" w14:textId="77777777" w:rsidR="00E4237A" w:rsidRDefault="00E4237A" w:rsidP="00E4237A">
      <w:pPr>
        <w:pStyle w:val="PL"/>
      </w:pPr>
      <w:r>
        <w:t xml:space="preserve">      description "Specifies a label that consumer would assign a value on </w:t>
      </w:r>
    </w:p>
    <w:p w14:paraId="5B550471" w14:textId="77777777" w:rsidR="00E4237A" w:rsidRDefault="00E4237A" w:rsidP="00E4237A">
      <w:pPr>
        <w:pStyle w:val="PL"/>
      </w:pPr>
      <w:r>
        <w:t xml:space="preserve">        an instance of network slice subnet. The management system takes </w:t>
      </w:r>
    </w:p>
    <w:p w14:paraId="67985996" w14:textId="77777777" w:rsidR="00E4237A" w:rsidRDefault="00E4237A" w:rsidP="00E4237A">
      <w:pPr>
        <w:pStyle w:val="PL"/>
      </w:pPr>
      <w:r>
        <w:t xml:space="preserve">        the value of this attribute into account. The effect of this </w:t>
      </w:r>
    </w:p>
    <w:p w14:paraId="5AB1B6F8" w14:textId="77777777" w:rsidR="00E4237A" w:rsidRDefault="00E4237A" w:rsidP="00E4237A">
      <w:pPr>
        <w:pStyle w:val="PL"/>
      </w:pPr>
      <w:r>
        <w:t xml:space="preserve">        attribute value to the subject managed entity is not standardized";</w:t>
      </w:r>
    </w:p>
    <w:p w14:paraId="6EC51C03" w14:textId="77777777" w:rsidR="00E4237A" w:rsidRDefault="00E4237A" w:rsidP="00E4237A">
      <w:pPr>
        <w:pStyle w:val="PL"/>
      </w:pPr>
      <w:r>
        <w:t xml:space="preserve">    }</w:t>
      </w:r>
    </w:p>
    <w:p w14:paraId="1AD089B7" w14:textId="77777777" w:rsidR="00E4237A" w:rsidRDefault="00E4237A" w:rsidP="00E4237A">
      <w:pPr>
        <w:pStyle w:val="PL"/>
      </w:pPr>
      <w:r>
        <w:t xml:space="preserve">    </w:t>
      </w:r>
    </w:p>
    <w:p w14:paraId="4D3FF73D" w14:textId="77777777" w:rsidR="00E4237A" w:rsidRDefault="00E4237A" w:rsidP="00E4237A">
      <w:pPr>
        <w:pStyle w:val="PL"/>
      </w:pPr>
      <w:r>
        <w:t xml:space="preserve">    leaf networkSliceSubnetType {</w:t>
      </w:r>
    </w:p>
    <w:p w14:paraId="29FCBD1F" w14:textId="77777777" w:rsidR="00E4237A" w:rsidRDefault="00E4237A" w:rsidP="00E4237A">
      <w:pPr>
        <w:pStyle w:val="PL"/>
      </w:pPr>
      <w:r>
        <w:t xml:space="preserve">      type enumeration {</w:t>
      </w:r>
    </w:p>
    <w:p w14:paraId="5FF01F8F" w14:textId="77777777" w:rsidR="00E4237A" w:rsidRDefault="00E4237A" w:rsidP="00E4237A">
      <w:pPr>
        <w:pStyle w:val="PL"/>
      </w:pPr>
      <w:r>
        <w:t xml:space="preserve">        enum TOP_SLICESUBNET;</w:t>
      </w:r>
    </w:p>
    <w:p w14:paraId="19F78DDD" w14:textId="77777777" w:rsidR="00E4237A" w:rsidRDefault="00E4237A" w:rsidP="00E4237A">
      <w:pPr>
        <w:pStyle w:val="PL"/>
      </w:pPr>
      <w:r>
        <w:t xml:space="preserve">        enum RAN_SLICESUBNET;</w:t>
      </w:r>
    </w:p>
    <w:p w14:paraId="490A13C1" w14:textId="77777777" w:rsidR="00E4237A" w:rsidRDefault="00E4237A" w:rsidP="00E4237A">
      <w:pPr>
        <w:pStyle w:val="PL"/>
      </w:pPr>
      <w:r>
        <w:t xml:space="preserve">        enum CN_SLICESUBNET;</w:t>
      </w:r>
    </w:p>
    <w:p w14:paraId="22A49CFF" w14:textId="77777777" w:rsidR="00E4237A" w:rsidRDefault="00E4237A" w:rsidP="00E4237A">
      <w:pPr>
        <w:pStyle w:val="PL"/>
      </w:pPr>
      <w:r>
        <w:t xml:space="preserve">      }</w:t>
      </w:r>
    </w:p>
    <w:p w14:paraId="202799DC" w14:textId="77777777" w:rsidR="00E4237A" w:rsidRDefault="00E4237A" w:rsidP="00E4237A">
      <w:pPr>
        <w:pStyle w:val="PL"/>
      </w:pPr>
      <w:r>
        <w:t xml:space="preserve">      mandatory true;</w:t>
      </w:r>
    </w:p>
    <w:p w14:paraId="2A4661BE" w14:textId="77777777" w:rsidR="00E4237A" w:rsidRDefault="00E4237A" w:rsidP="00E4237A">
      <w:pPr>
        <w:pStyle w:val="PL"/>
      </w:pPr>
      <w:r>
        <w:t xml:space="preserve">      description "Indicates the type of network slice subnet, including:</w:t>
      </w:r>
    </w:p>
    <w:p w14:paraId="6920812D" w14:textId="77777777" w:rsidR="00E4237A" w:rsidRDefault="00E4237A" w:rsidP="00E4237A">
      <w:pPr>
        <w:pStyle w:val="PL"/>
      </w:pPr>
      <w:r>
        <w:t xml:space="preserve">        - Top network slice subnet</w:t>
      </w:r>
    </w:p>
    <w:p w14:paraId="1F087C4F" w14:textId="77777777" w:rsidR="00E4237A" w:rsidRDefault="00E4237A" w:rsidP="00E4237A">
      <w:pPr>
        <w:pStyle w:val="PL"/>
      </w:pPr>
      <w:r>
        <w:t xml:space="preserve">        - RAN network slice subnet</w:t>
      </w:r>
    </w:p>
    <w:p w14:paraId="239597D3" w14:textId="77777777" w:rsidR="00E4237A" w:rsidRDefault="00E4237A" w:rsidP="00E4237A">
      <w:pPr>
        <w:pStyle w:val="PL"/>
      </w:pPr>
      <w:r>
        <w:t xml:space="preserve">        - CN network slice subnet";</w:t>
      </w:r>
    </w:p>
    <w:p w14:paraId="3CEE4B2D" w14:textId="77777777" w:rsidR="00E4237A" w:rsidRDefault="00E4237A" w:rsidP="00E4237A">
      <w:pPr>
        <w:pStyle w:val="PL"/>
      </w:pPr>
      <w:r>
        <w:t xml:space="preserve">    }</w:t>
      </w:r>
    </w:p>
    <w:p w14:paraId="1CC6C8CE" w14:textId="77777777" w:rsidR="00E4237A" w:rsidRDefault="00E4237A" w:rsidP="00E4237A">
      <w:pPr>
        <w:pStyle w:val="PL"/>
      </w:pPr>
      <w:r>
        <w:t xml:space="preserve">    </w:t>
      </w:r>
    </w:p>
    <w:p w14:paraId="111236F1" w14:textId="77777777" w:rsidR="00E4237A" w:rsidRDefault="00E4237A" w:rsidP="00E4237A">
      <w:pPr>
        <w:pStyle w:val="PL"/>
      </w:pPr>
      <w:r>
        <w:t xml:space="preserve">    leaf-list managedFunctionRef {</w:t>
      </w:r>
    </w:p>
    <w:p w14:paraId="02D2868F" w14:textId="77777777" w:rsidR="00E4237A" w:rsidRDefault="00E4237A" w:rsidP="00E4237A">
      <w:pPr>
        <w:pStyle w:val="PL"/>
      </w:pPr>
      <w:r>
        <w:t xml:space="preserve">      type types3gpp:DistinguishedName; </w:t>
      </w:r>
    </w:p>
    <w:p w14:paraId="6180C89B" w14:textId="77777777" w:rsidR="00E4237A" w:rsidRDefault="00E4237A" w:rsidP="00E4237A">
      <w:pPr>
        <w:pStyle w:val="PL"/>
      </w:pPr>
      <w:r>
        <w:t xml:space="preserve">      config false;</w:t>
      </w:r>
    </w:p>
    <w:p w14:paraId="249CC60B" w14:textId="77777777" w:rsidR="00E4237A" w:rsidRDefault="00E4237A" w:rsidP="00E4237A">
      <w:pPr>
        <w:pStyle w:val="PL"/>
      </w:pPr>
      <w:r>
        <w:t xml:space="preserve">      description "This holds a list of DN of ManagedFunction instances </w:t>
      </w:r>
    </w:p>
    <w:p w14:paraId="2D665569" w14:textId="77777777" w:rsidR="00E4237A" w:rsidRDefault="00E4237A" w:rsidP="00E4237A">
      <w:pPr>
        <w:pStyle w:val="PL"/>
      </w:pPr>
      <w:r>
        <w:t xml:space="preserve">        supporting the NetworkSliceSubnet instance.";</w:t>
      </w:r>
    </w:p>
    <w:p w14:paraId="49E76693" w14:textId="77777777" w:rsidR="00E4237A" w:rsidRDefault="00E4237A" w:rsidP="00E4237A">
      <w:pPr>
        <w:pStyle w:val="PL"/>
      </w:pPr>
      <w:r>
        <w:t xml:space="preserve">    }</w:t>
      </w:r>
    </w:p>
    <w:p w14:paraId="4D56EF8A" w14:textId="77777777" w:rsidR="00E4237A" w:rsidRDefault="00E4237A" w:rsidP="00E4237A">
      <w:pPr>
        <w:pStyle w:val="PL"/>
      </w:pPr>
    </w:p>
    <w:p w14:paraId="1B306EAE" w14:textId="77777777" w:rsidR="00E4237A" w:rsidRDefault="00E4237A" w:rsidP="00E4237A">
      <w:pPr>
        <w:pStyle w:val="PL"/>
      </w:pPr>
      <w:r>
        <w:t xml:space="preserve">    leaf-list networkSliceSubnetRef {</w:t>
      </w:r>
    </w:p>
    <w:p w14:paraId="2C12D21E" w14:textId="77777777" w:rsidR="00E4237A" w:rsidRDefault="00E4237A" w:rsidP="00E4237A">
      <w:pPr>
        <w:pStyle w:val="PL"/>
      </w:pPr>
      <w:r>
        <w:t xml:space="preserve">      type types3gpp:DistinguishedName; </w:t>
      </w:r>
    </w:p>
    <w:p w14:paraId="6913989F" w14:textId="77777777" w:rsidR="00E4237A" w:rsidRDefault="00E4237A" w:rsidP="00E4237A">
      <w:pPr>
        <w:pStyle w:val="PL"/>
      </w:pPr>
      <w:r>
        <w:t xml:space="preserve">      config false;</w:t>
      </w:r>
    </w:p>
    <w:p w14:paraId="2FD2EFCB" w14:textId="77777777" w:rsidR="00E4237A" w:rsidRDefault="00E4237A" w:rsidP="00E4237A">
      <w:pPr>
        <w:pStyle w:val="PL"/>
      </w:pPr>
      <w:r>
        <w:t xml:space="preserve">      description "List of DNs of constituent NetworkSliceSubnet supporting </w:t>
      </w:r>
    </w:p>
    <w:p w14:paraId="4A460507" w14:textId="77777777" w:rsidR="00E4237A" w:rsidRDefault="00E4237A" w:rsidP="00E4237A">
      <w:pPr>
        <w:pStyle w:val="PL"/>
      </w:pPr>
      <w:r>
        <w:t xml:space="preserve">        NetworkSliceSubnet instance .";</w:t>
      </w:r>
    </w:p>
    <w:p w14:paraId="7B3BC5EA" w14:textId="77777777" w:rsidR="00E4237A" w:rsidRDefault="00E4237A" w:rsidP="00E4237A">
      <w:pPr>
        <w:pStyle w:val="PL"/>
      </w:pPr>
      <w:r>
        <w:t xml:space="preserve">    }</w:t>
      </w:r>
    </w:p>
    <w:p w14:paraId="3F24A32F" w14:textId="77777777" w:rsidR="00E4237A" w:rsidRDefault="00E4237A" w:rsidP="00E4237A">
      <w:pPr>
        <w:pStyle w:val="PL"/>
      </w:pPr>
      <w:r>
        <w:t xml:space="preserve">    </w:t>
      </w:r>
    </w:p>
    <w:p w14:paraId="7B95219B" w14:textId="77777777" w:rsidR="00E4237A" w:rsidRDefault="00E4237A" w:rsidP="00E4237A">
      <w:pPr>
        <w:pStyle w:val="PL"/>
      </w:pPr>
      <w:r>
        <w:t xml:space="preserve">    leaf-list epTransportRef {</w:t>
      </w:r>
    </w:p>
    <w:p w14:paraId="233727DA" w14:textId="77777777" w:rsidR="00E4237A" w:rsidRDefault="00E4237A" w:rsidP="00E4237A">
      <w:pPr>
        <w:pStyle w:val="PL"/>
      </w:pPr>
      <w:r>
        <w:t xml:space="preserve">      type types3gpp:DistinguishedName; </w:t>
      </w:r>
    </w:p>
    <w:p w14:paraId="1600A972" w14:textId="77777777" w:rsidR="00E4237A" w:rsidRDefault="00E4237A" w:rsidP="00E4237A">
      <w:pPr>
        <w:pStyle w:val="PL"/>
      </w:pPr>
      <w:r>
        <w:t xml:space="preserve">      description "List of transport level EPs associated with the </w:t>
      </w:r>
    </w:p>
    <w:p w14:paraId="32712653" w14:textId="77777777" w:rsidR="00E4237A" w:rsidRDefault="00E4237A" w:rsidP="00E4237A">
      <w:pPr>
        <w:pStyle w:val="PL"/>
      </w:pPr>
      <w:r>
        <w:t xml:space="preserve">        application level EP (i.e. EP_N3 or EP_NgU) or network slice subnet.";</w:t>
      </w:r>
    </w:p>
    <w:p w14:paraId="17C42CBA" w14:textId="77777777" w:rsidR="00A25F2E" w:rsidRDefault="00E4237A" w:rsidP="00C34F65">
      <w:pPr>
        <w:pStyle w:val="PL"/>
      </w:pPr>
      <w:r>
        <w:t xml:space="preserve">    }</w:t>
      </w:r>
    </w:p>
    <w:p w14:paraId="36B7C2FD" w14:textId="06EEF1F0" w:rsidR="00C34F65" w:rsidRDefault="00C34F65" w:rsidP="00C34F65">
      <w:pPr>
        <w:pStyle w:val="PL"/>
      </w:pPr>
      <w:r>
        <w:t xml:space="preserve">  }</w:t>
      </w:r>
    </w:p>
    <w:p w14:paraId="42C023D3" w14:textId="77777777" w:rsidR="00C34F65" w:rsidRDefault="00C34F65" w:rsidP="00C34F65">
      <w:pPr>
        <w:pStyle w:val="PL"/>
      </w:pPr>
      <w:r>
        <w:t xml:space="preserve">  </w:t>
      </w:r>
    </w:p>
    <w:p w14:paraId="2EE299C6" w14:textId="77777777" w:rsidR="00E4237A" w:rsidRDefault="00E4237A" w:rsidP="00E4237A">
      <w:pPr>
        <w:pStyle w:val="PL"/>
      </w:pPr>
      <w:r>
        <w:t xml:space="preserve">  augment /subnet3gpp:SubNetwork {</w:t>
      </w:r>
    </w:p>
    <w:p w14:paraId="602B2D2B" w14:textId="46320A0F" w:rsidR="00C34F65" w:rsidRDefault="00E4237A" w:rsidP="00E4237A">
      <w:pPr>
        <w:pStyle w:val="PL"/>
      </w:pPr>
      <w:r>
        <w:t xml:space="preserve">  </w:t>
      </w:r>
      <w:r w:rsidR="00C34F65">
        <w:t xml:space="preserve">  list NetworkSliceSubnet {</w:t>
      </w:r>
    </w:p>
    <w:p w14:paraId="7370AA74" w14:textId="4DA1B724" w:rsidR="00C34F65" w:rsidRDefault="00C34F65" w:rsidP="00C34F65">
      <w:pPr>
        <w:pStyle w:val="PL"/>
      </w:pPr>
      <w:r>
        <w:t xml:space="preserve">  </w:t>
      </w:r>
      <w:r w:rsidR="00E4237A" w:rsidRPr="00E4237A">
        <w:t xml:space="preserve">  </w:t>
      </w:r>
      <w:r>
        <w:t xml:space="preserve">  description "Represents the properties of a network slice subnet </w:t>
      </w:r>
    </w:p>
    <w:p w14:paraId="2A07CC88" w14:textId="36C2EEFA" w:rsidR="00E4237A" w:rsidRDefault="00C34F65" w:rsidP="00E4237A">
      <w:pPr>
        <w:pStyle w:val="PL"/>
      </w:pPr>
      <w:r>
        <w:t xml:space="preserve">    </w:t>
      </w:r>
      <w:r w:rsidR="00E4237A" w:rsidRPr="00E4237A">
        <w:t xml:space="preserve">  </w:t>
      </w:r>
      <w:r>
        <w:t xml:space="preserve">  instance in a 5G network</w:t>
      </w:r>
      <w:r w:rsidR="00E4237A" w:rsidRPr="00E4237A">
        <w:t xml:space="preserve"> </w:t>
      </w:r>
      <w:r w:rsidR="00E4237A">
        <w:t>.</w:t>
      </w:r>
    </w:p>
    <w:p w14:paraId="083E4DF5" w14:textId="77777777" w:rsidR="00E4237A" w:rsidRDefault="00E4237A" w:rsidP="00E4237A">
      <w:pPr>
        <w:pStyle w:val="PL"/>
      </w:pPr>
      <w:r>
        <w:t xml:space="preserve">        </w:t>
      </w:r>
    </w:p>
    <w:p w14:paraId="59416D98" w14:textId="77777777" w:rsidR="00E4237A" w:rsidRDefault="00E4237A" w:rsidP="00E4237A">
      <w:pPr>
        <w:pStyle w:val="PL"/>
      </w:pPr>
      <w:r>
        <w:t xml:space="preserve">        The NetworkSliceSubnet can be categorized by following types:</w:t>
      </w:r>
    </w:p>
    <w:p w14:paraId="3E1645E6" w14:textId="77777777" w:rsidR="00E4237A" w:rsidRDefault="00E4237A" w:rsidP="00E4237A">
      <w:pPr>
        <w:pStyle w:val="PL"/>
      </w:pPr>
      <w:r>
        <w:t xml:space="preserve">        - RANSliceSubne represent the RAN network slice subnet in a 5G network, </w:t>
      </w:r>
    </w:p>
    <w:p w14:paraId="77844EAF" w14:textId="77777777" w:rsidR="00E4237A" w:rsidRDefault="00E4237A" w:rsidP="00E4237A">
      <w:pPr>
        <w:pStyle w:val="PL"/>
      </w:pPr>
      <w:r>
        <w:t xml:space="preserve">        which is associated to one or multiple 'RANSliceSubnetProfile'.</w:t>
      </w:r>
    </w:p>
    <w:p w14:paraId="29CB9061" w14:textId="77777777" w:rsidR="00E4237A" w:rsidRDefault="00E4237A" w:rsidP="00E4237A">
      <w:pPr>
        <w:pStyle w:val="PL"/>
      </w:pPr>
      <w:r>
        <w:t xml:space="preserve">        - CNSliceSubnet represent the CN network slice subnet in a 5G network, </w:t>
      </w:r>
    </w:p>
    <w:p w14:paraId="016E9602" w14:textId="77777777" w:rsidR="00E4237A" w:rsidRDefault="00E4237A" w:rsidP="00E4237A">
      <w:pPr>
        <w:pStyle w:val="PL"/>
      </w:pPr>
      <w:r>
        <w:t xml:space="preserve">        which is associated to one or multiple 'CNSliceSubnetProfile'.</w:t>
      </w:r>
    </w:p>
    <w:p w14:paraId="0A7D8A1F" w14:textId="77777777" w:rsidR="00E4237A" w:rsidRDefault="00E4237A" w:rsidP="00E4237A">
      <w:pPr>
        <w:pStyle w:val="PL"/>
      </w:pPr>
      <w:r>
        <w:t xml:space="preserve">        - TopSliceSubnet represent the top network slice subnet in a 5G network, </w:t>
      </w:r>
    </w:p>
    <w:p w14:paraId="0D286E01" w14:textId="77777777" w:rsidR="00E4237A" w:rsidRDefault="00E4237A" w:rsidP="00E4237A">
      <w:pPr>
        <w:pStyle w:val="PL"/>
      </w:pPr>
      <w:r>
        <w:t xml:space="preserve">        which is associated to one or multiple 'TopSliceSubnetProfile'.</w:t>
      </w:r>
    </w:p>
    <w:p w14:paraId="6310D7D1" w14:textId="77777777" w:rsidR="00E4237A" w:rsidRDefault="00E4237A" w:rsidP="00E4237A">
      <w:pPr>
        <w:pStyle w:val="PL"/>
      </w:pPr>
      <w:r>
        <w:t xml:space="preserve">        </w:t>
      </w:r>
    </w:p>
    <w:p w14:paraId="18345F02" w14:textId="77777777" w:rsidR="00E4237A" w:rsidRDefault="00E4237A" w:rsidP="00E4237A">
      <w:pPr>
        <w:pStyle w:val="PL"/>
      </w:pPr>
      <w:r>
        <w:t xml:space="preserve">        The attribute epTransportRef is used to specify a list of EP_Transport </w:t>
      </w:r>
    </w:p>
    <w:p w14:paraId="2C2D8514" w14:textId="77777777" w:rsidR="00E4237A" w:rsidRDefault="00E4237A" w:rsidP="00E4237A">
      <w:pPr>
        <w:pStyle w:val="PL"/>
      </w:pPr>
      <w:r>
        <w:t xml:space="preserve">        instance as transport resources to be aggregated to a NetworkSliceSubnet </w:t>
      </w:r>
    </w:p>
    <w:p w14:paraId="69571054" w14:textId="77777777" w:rsidR="00E4237A" w:rsidRDefault="00E4237A" w:rsidP="00E4237A">
      <w:pPr>
        <w:pStyle w:val="PL"/>
      </w:pPr>
      <w:r>
        <w:t xml:space="preserve">        instance. The MnS consumer determines the EP_Transport instance(s) to </w:t>
      </w:r>
    </w:p>
    <w:p w14:paraId="4C1A4BF8" w14:textId="77777777" w:rsidR="00E4237A" w:rsidRDefault="00E4237A" w:rsidP="00E4237A">
      <w:pPr>
        <w:pStyle w:val="PL"/>
      </w:pPr>
      <w:r>
        <w:t xml:space="preserve">        support EP_Application instances as part of the NetworkSliceSubnet </w:t>
      </w:r>
    </w:p>
    <w:p w14:paraId="27E140B0" w14:textId="77777777" w:rsidR="00E4237A" w:rsidRDefault="00E4237A" w:rsidP="00E4237A">
      <w:pPr>
        <w:pStyle w:val="PL"/>
      </w:pPr>
      <w:r>
        <w:t xml:space="preserve">        instance and request the MnS producer to configure the attribute </w:t>
      </w:r>
    </w:p>
    <w:p w14:paraId="077B6061" w14:textId="77777777" w:rsidR="00E4237A" w:rsidRDefault="00E4237A" w:rsidP="00E4237A">
      <w:pPr>
        <w:pStyle w:val="PL"/>
      </w:pPr>
      <w:r>
        <w:t xml:space="preserve">        epTransportRef of the NetworkSliceSubnet. </w:t>
      </w:r>
    </w:p>
    <w:p w14:paraId="232D24CF" w14:textId="77777777" w:rsidR="00E4237A" w:rsidRDefault="00E4237A" w:rsidP="00E4237A">
      <w:pPr>
        <w:pStyle w:val="PL"/>
      </w:pPr>
      <w:r>
        <w:t xml:space="preserve">        </w:t>
      </w:r>
    </w:p>
    <w:p w14:paraId="15E9DC30" w14:textId="77777777" w:rsidR="00E4237A" w:rsidRDefault="00E4237A" w:rsidP="00E4237A">
      <w:pPr>
        <w:pStyle w:val="PL"/>
      </w:pPr>
      <w:r>
        <w:t xml:space="preserve">        The EP_Transport is name contained by SubNetwork, and an EP_Transport </w:t>
      </w:r>
    </w:p>
    <w:p w14:paraId="47B0DFC0" w14:textId="77777777" w:rsidR="00E4237A" w:rsidRDefault="00E4237A" w:rsidP="00E4237A">
      <w:pPr>
        <w:pStyle w:val="PL"/>
      </w:pPr>
      <w:r>
        <w:t xml:space="preserve">        instance can be a new instance created for the EP_Application instances </w:t>
      </w:r>
    </w:p>
    <w:p w14:paraId="67849912" w14:textId="77777777" w:rsidR="00E4237A" w:rsidRDefault="00E4237A" w:rsidP="00E4237A">
      <w:pPr>
        <w:pStyle w:val="PL"/>
      </w:pPr>
      <w:r>
        <w:t xml:space="preserve">        as part of NetworkSliceSubnet instance or an existing instance reused </w:t>
      </w:r>
    </w:p>
    <w:p w14:paraId="44480A31" w14:textId="64F13CF3" w:rsidR="00C34F65" w:rsidRDefault="00E4237A" w:rsidP="00E4237A">
      <w:pPr>
        <w:pStyle w:val="PL"/>
      </w:pPr>
      <w:r>
        <w:t xml:space="preserve">        for EP_Application instance.";</w:t>
      </w:r>
    </w:p>
    <w:p w14:paraId="1ABBE2EE" w14:textId="26B0808F" w:rsidR="00C34F65" w:rsidRDefault="00C34F65" w:rsidP="00C34F65">
      <w:pPr>
        <w:pStyle w:val="PL"/>
      </w:pPr>
      <w:r>
        <w:t xml:space="preserve">    </w:t>
      </w:r>
      <w:r w:rsidR="00E4237A" w:rsidRPr="00E4237A">
        <w:t xml:space="preserve">  </w:t>
      </w:r>
      <w:r>
        <w:t>key id;</w:t>
      </w:r>
    </w:p>
    <w:p w14:paraId="34FD71DE" w14:textId="77777777" w:rsidR="00C34F65" w:rsidRDefault="00C34F65" w:rsidP="00C34F65">
      <w:pPr>
        <w:pStyle w:val="PL"/>
      </w:pPr>
    </w:p>
    <w:p w14:paraId="5A2C672B" w14:textId="6F56CD40" w:rsidR="00C34F65" w:rsidRDefault="00E4237A" w:rsidP="00C34F65">
      <w:pPr>
        <w:pStyle w:val="PL"/>
      </w:pPr>
      <w:r w:rsidRPr="00E4237A">
        <w:t xml:space="preserve">  </w:t>
      </w:r>
      <w:r w:rsidR="00C34F65">
        <w:t xml:space="preserve">    container attributes {</w:t>
      </w:r>
    </w:p>
    <w:p w14:paraId="3BA0A4BF" w14:textId="700D07AF" w:rsidR="00C34F65" w:rsidRDefault="00E4237A" w:rsidP="00C34F65">
      <w:pPr>
        <w:pStyle w:val="PL"/>
      </w:pPr>
      <w:r w:rsidRPr="00E4237A">
        <w:t xml:space="preserve">  </w:t>
      </w:r>
      <w:r w:rsidR="00C34F65">
        <w:t xml:space="preserve">      uses NetworkSliceSubnetGrp;</w:t>
      </w:r>
    </w:p>
    <w:p w14:paraId="35A57D19" w14:textId="11D46DD7" w:rsidR="00C34F65" w:rsidRDefault="00C34F65" w:rsidP="00C34F65">
      <w:pPr>
        <w:pStyle w:val="PL"/>
      </w:pPr>
      <w:r>
        <w:t xml:space="preserve">    </w:t>
      </w:r>
      <w:r w:rsidR="00A25F2E" w:rsidRPr="00A25F2E">
        <w:t xml:space="preserve">  </w:t>
      </w:r>
      <w:r>
        <w:t>}</w:t>
      </w:r>
    </w:p>
    <w:p w14:paraId="28BCF81B" w14:textId="77777777" w:rsidR="00C34F65" w:rsidRDefault="00C34F65" w:rsidP="00C34F65">
      <w:pPr>
        <w:pStyle w:val="PL"/>
      </w:pPr>
    </w:p>
    <w:p w14:paraId="7D929FD2" w14:textId="77777777" w:rsidR="00A25F2E" w:rsidRDefault="00C34F65" w:rsidP="00A25F2E">
      <w:pPr>
        <w:pStyle w:val="PL"/>
      </w:pPr>
      <w:r>
        <w:t xml:space="preserve">    </w:t>
      </w:r>
      <w:r w:rsidR="00A25F2E" w:rsidRPr="00A25F2E">
        <w:t xml:space="preserve">  </w:t>
      </w:r>
      <w:r>
        <w:t>uses top3gpp:Top_Grp;</w:t>
      </w:r>
    </w:p>
    <w:p w14:paraId="7486FD58" w14:textId="7D0A32A5" w:rsidR="00C34F65" w:rsidRDefault="00A25F2E" w:rsidP="00A25F2E">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0C5D92B2" w14:textId="77777777" w:rsidR="0040620D" w:rsidRDefault="00C34F65" w:rsidP="0040620D">
      <w:pPr>
        <w:pStyle w:val="PL"/>
      </w:pPr>
      <w:r w:rsidRPr="00C34F65">
        <w:t xml:space="preserve">  </w:t>
      </w:r>
      <w:r w:rsidR="0040620D">
        <w:t>revision 2022-12-05 {</w:t>
      </w:r>
    </w:p>
    <w:p w14:paraId="7CD1615F" w14:textId="77777777" w:rsidR="0040620D" w:rsidRDefault="0040620D" w:rsidP="0040620D">
      <w:pPr>
        <w:pStyle w:val="PL"/>
      </w:pPr>
      <w:r>
        <w:t xml:space="preserve">    reference "CR-0838";</w:t>
      </w:r>
    </w:p>
    <w:p w14:paraId="079167E3" w14:textId="77777777" w:rsidR="0040620D" w:rsidRDefault="0040620D" w:rsidP="0040620D">
      <w:pPr>
        <w:pStyle w:val="PL"/>
      </w:pPr>
      <w:r>
        <w:t xml:space="preserve">  }</w:t>
      </w:r>
    </w:p>
    <w:p w14:paraId="704B1201" w14:textId="77777777" w:rsidR="0040620D" w:rsidRDefault="0040620D" w:rsidP="0040620D">
      <w:pPr>
        <w:pStyle w:val="PL"/>
      </w:pPr>
    </w:p>
    <w:p w14:paraId="33531230" w14:textId="0AFEA674" w:rsidR="00C34F65" w:rsidRPr="00C34F65" w:rsidRDefault="0040620D" w:rsidP="0040620D">
      <w:pPr>
        <w:pStyle w:val="PL"/>
      </w:pPr>
      <w:r>
        <w:t xml:space="preserve">  </w:t>
      </w:r>
      <w:r w:rsidR="00C34F65" w:rsidRPr="00C34F65">
        <w:t>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20FAAFE2" w14:textId="69DCDFA5" w:rsidR="0040620D" w:rsidRDefault="00C34F65" w:rsidP="0040620D">
      <w:pPr>
        <w:pStyle w:val="PL"/>
      </w:pPr>
      <w:r w:rsidRPr="00C34F65">
        <w:t xml:space="preserve">      }</w:t>
      </w:r>
    </w:p>
    <w:p w14:paraId="4C3A34B0" w14:textId="77777777" w:rsidR="0040620D" w:rsidRDefault="0040620D" w:rsidP="0040620D">
      <w:pPr>
        <w:pStyle w:val="PL"/>
      </w:pPr>
      <w:r>
        <w:t xml:space="preserve">      list kPIList {</w:t>
      </w:r>
    </w:p>
    <w:p w14:paraId="700417A1" w14:textId="77777777" w:rsidR="0040620D" w:rsidRDefault="0040620D" w:rsidP="0040620D">
      <w:pPr>
        <w:pStyle w:val="PL"/>
      </w:pPr>
      <w:r>
        <w:t xml:space="preserve">        description "An array specifies the name list of KQIs and KPIs </w:t>
      </w:r>
    </w:p>
    <w:p w14:paraId="680B7791" w14:textId="77777777" w:rsidR="0040620D" w:rsidRDefault="0040620D" w:rsidP="0040620D">
      <w:pPr>
        <w:pStyle w:val="PL"/>
      </w:pPr>
      <w:r>
        <w:t xml:space="preserve">          available for performance monitoring";</w:t>
      </w:r>
    </w:p>
    <w:p w14:paraId="1AF6EE17" w14:textId="77777777" w:rsidR="0040620D" w:rsidRDefault="0040620D" w:rsidP="0040620D">
      <w:pPr>
        <w:pStyle w:val="PL"/>
      </w:pPr>
      <w:r>
        <w:t xml:space="preserve">        type string;</w:t>
      </w:r>
    </w:p>
    <w:p w14:paraId="0E1897DD" w14:textId="77777777" w:rsidR="0040620D" w:rsidRDefault="0040620D" w:rsidP="0040620D">
      <w:pPr>
        <w:pStyle w:val="PL"/>
      </w:pPr>
      <w:r>
        <w:t xml:space="preserve">        min-elements 1;</w:t>
      </w:r>
    </w:p>
    <w:p w14:paraId="6086B2E7" w14:textId="77777777" w:rsidR="0040620D" w:rsidRDefault="0040620D" w:rsidP="0040620D">
      <w:pPr>
        <w:pStyle w:val="PL"/>
      </w:pPr>
      <w:r>
        <w:t xml:space="preserve">        key kpi;</w:t>
      </w:r>
    </w:p>
    <w:p w14:paraId="2A8A3BE9" w14:textId="77777777" w:rsidR="0040620D" w:rsidRDefault="0040620D" w:rsidP="0040620D">
      <w:pPr>
        <w:pStyle w:val="PL"/>
      </w:pPr>
      <w:r>
        <w:t xml:space="preserve">        leaf kpi {</w:t>
      </w:r>
    </w:p>
    <w:p w14:paraId="14291404" w14:textId="77777777" w:rsidR="0040620D" w:rsidRDefault="0040620D" w:rsidP="0040620D">
      <w:pPr>
        <w:pStyle w:val="PL"/>
      </w:pPr>
      <w:r>
        <w:t xml:space="preserve">          description "KPI or KQI";</w:t>
      </w:r>
    </w:p>
    <w:p w14:paraId="06F1A40A" w14:textId="77777777" w:rsidR="0040620D" w:rsidRDefault="0040620D" w:rsidP="0040620D">
      <w:pPr>
        <w:pStyle w:val="PL"/>
      </w:pPr>
      <w:r>
        <w:t xml:space="preserve">          type string;</w:t>
      </w:r>
    </w:p>
    <w:p w14:paraId="5590B8A8" w14:textId="7F2ECB27" w:rsidR="00C34F65" w:rsidRPr="00C34F65" w:rsidRDefault="0040620D" w:rsidP="0040620D">
      <w:pPr>
        <w:pStyle w:val="PL"/>
      </w:pPr>
      <w:r>
        <w:t xml:space="preserve">        }</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310" w:name="_Toc59183451"/>
      <w:bookmarkStart w:id="311" w:name="_Toc59184917"/>
      <w:bookmarkStart w:id="312" w:name="_Toc59195852"/>
      <w:bookmarkStart w:id="313" w:name="_Toc59440281"/>
      <w:bookmarkStart w:id="314" w:name="_Toc67990718"/>
      <w:r>
        <w:t>Annex O (informative):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r w:rsidR="007A1F2F" w:rsidRPr="005E5B5B" w14:paraId="676A00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5C2096" w14:textId="799BEECA" w:rsidR="007A1F2F" w:rsidRDefault="007A1F2F"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5AC189" w14:textId="0EBD86F4" w:rsidR="007A1F2F" w:rsidRDefault="007A1F2F"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BF4A3C" w14:textId="1BA54771" w:rsidR="007A1F2F" w:rsidRDefault="007A1F2F"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FB2BF" w14:textId="61F98667" w:rsidR="007A1F2F" w:rsidRDefault="007A1F2F" w:rsidP="00260822">
            <w:pPr>
              <w:pStyle w:val="TAC"/>
              <w:rPr>
                <w:sz w:val="16"/>
                <w:szCs w:val="16"/>
                <w:lang w:eastAsia="zh-CN"/>
              </w:rPr>
            </w:pPr>
            <w:r>
              <w:rPr>
                <w:sz w:val="16"/>
                <w:szCs w:val="16"/>
                <w:lang w:eastAsia="zh-CN"/>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0E2D" w14:textId="3CA618E6" w:rsidR="007A1F2F" w:rsidRDefault="007A1F2F" w:rsidP="002608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7E16" w14:textId="4B161695" w:rsidR="007A1F2F" w:rsidRDefault="007A1F2F"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BECC24" w14:textId="5AD54AEE" w:rsidR="007A1F2F" w:rsidRDefault="007A1F2F" w:rsidP="00260822">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A32C1" w14:textId="5076A58D" w:rsidR="007A1F2F" w:rsidRDefault="007A1F2F" w:rsidP="00260822">
            <w:pPr>
              <w:pStyle w:val="TAL"/>
              <w:rPr>
                <w:sz w:val="16"/>
                <w:szCs w:val="16"/>
                <w:lang w:eastAsia="zh-CN"/>
              </w:rPr>
            </w:pPr>
            <w:r>
              <w:rPr>
                <w:sz w:val="16"/>
                <w:szCs w:val="16"/>
                <w:lang w:eastAsia="zh-CN"/>
              </w:rPr>
              <w:t>17.9.0</w:t>
            </w:r>
          </w:p>
        </w:tc>
      </w:tr>
      <w:tr w:rsidR="00F96ACA" w:rsidRPr="005E5B5B" w14:paraId="63407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49CBB9" w14:textId="3A7700A9" w:rsidR="00F96ACA" w:rsidRDefault="00F96ACA"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5194828" w14:textId="026115C9" w:rsidR="00F96ACA" w:rsidRDefault="00F96ACA"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F1F91A" w14:textId="5FCA950A" w:rsidR="00F96ACA" w:rsidRDefault="00F96ACA" w:rsidP="00260822">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E3ABA" w14:textId="6F9640AD" w:rsidR="00F96ACA" w:rsidRDefault="00F96ACA" w:rsidP="00260822">
            <w:pPr>
              <w:pStyle w:val="TAC"/>
              <w:rPr>
                <w:sz w:val="16"/>
                <w:szCs w:val="16"/>
                <w:lang w:eastAsia="zh-CN"/>
              </w:rPr>
            </w:pPr>
            <w:r>
              <w:rPr>
                <w:sz w:val="16"/>
                <w:szCs w:val="16"/>
                <w:lang w:eastAsia="zh-CN"/>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DB12" w14:textId="072679AB" w:rsidR="00F96ACA" w:rsidRDefault="00F96ACA" w:rsidP="0026082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11CA" w14:textId="71904269" w:rsidR="00F96ACA" w:rsidRDefault="00F96ACA" w:rsidP="0026082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7B3A77" w14:textId="1ED56416" w:rsidR="00F96ACA" w:rsidRDefault="00F96ACA" w:rsidP="00260822">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B707" w14:textId="22BC1445" w:rsidR="00F96ACA" w:rsidRDefault="00F96ACA" w:rsidP="00260822">
            <w:pPr>
              <w:pStyle w:val="TAL"/>
              <w:rPr>
                <w:sz w:val="16"/>
                <w:szCs w:val="16"/>
                <w:lang w:eastAsia="zh-CN"/>
              </w:rPr>
            </w:pPr>
            <w:r>
              <w:rPr>
                <w:sz w:val="16"/>
                <w:szCs w:val="16"/>
                <w:lang w:eastAsia="zh-CN"/>
              </w:rPr>
              <w:t>17.9.0</w:t>
            </w:r>
          </w:p>
        </w:tc>
      </w:tr>
      <w:tr w:rsidR="0011077C" w:rsidRPr="005E5B5B" w14:paraId="67231A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71C422" w14:textId="48C491E2" w:rsidR="0011077C" w:rsidRDefault="0011077C"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7E13C2" w14:textId="381D55CE" w:rsidR="0011077C" w:rsidRDefault="0011077C"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C8D749" w14:textId="5B21FB30" w:rsidR="0011077C" w:rsidRDefault="0011077C"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F53E" w14:textId="5DA161B5" w:rsidR="0011077C" w:rsidRDefault="0011077C" w:rsidP="00260822">
            <w:pPr>
              <w:pStyle w:val="TAC"/>
              <w:rPr>
                <w:sz w:val="16"/>
                <w:szCs w:val="16"/>
                <w:lang w:eastAsia="zh-CN"/>
              </w:rPr>
            </w:pPr>
            <w:r>
              <w:rPr>
                <w:sz w:val="16"/>
                <w:szCs w:val="16"/>
                <w:lang w:eastAsia="zh-CN"/>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830C0" w14:textId="71135E51" w:rsidR="0011077C" w:rsidRDefault="0011077C" w:rsidP="0026082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31ECE" w14:textId="62A6932B" w:rsidR="0011077C" w:rsidRDefault="0011077C"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16B47" w14:textId="6CB831D6" w:rsidR="0011077C" w:rsidRDefault="0011077C" w:rsidP="00260822">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3D3D" w14:textId="12D09905" w:rsidR="0011077C" w:rsidRDefault="0011077C" w:rsidP="00260822">
            <w:pPr>
              <w:pStyle w:val="TAL"/>
              <w:rPr>
                <w:sz w:val="16"/>
                <w:szCs w:val="16"/>
                <w:lang w:eastAsia="zh-CN"/>
              </w:rPr>
            </w:pPr>
            <w:r>
              <w:rPr>
                <w:sz w:val="16"/>
                <w:szCs w:val="16"/>
                <w:lang w:eastAsia="zh-CN"/>
              </w:rPr>
              <w:t>17.9.0</w:t>
            </w:r>
          </w:p>
        </w:tc>
      </w:tr>
      <w:tr w:rsidR="00837EE7" w:rsidRPr="005E5B5B" w14:paraId="3565DB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1078FC" w14:textId="1FA384B7" w:rsidR="00837EE7" w:rsidRDefault="00837EE7" w:rsidP="00837EE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FE2D98" w14:textId="5F271C92" w:rsidR="00837EE7" w:rsidRDefault="00837EE7" w:rsidP="00837EE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27F616" w14:textId="00A34514" w:rsidR="00837EE7" w:rsidRDefault="00837EE7" w:rsidP="00837EE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889F9" w14:textId="26DAF99C" w:rsidR="00837EE7" w:rsidRDefault="00837EE7" w:rsidP="00837EE7">
            <w:pPr>
              <w:pStyle w:val="TAC"/>
              <w:rPr>
                <w:sz w:val="16"/>
                <w:szCs w:val="16"/>
                <w:lang w:eastAsia="zh-CN"/>
              </w:rPr>
            </w:pPr>
            <w:r>
              <w:rPr>
                <w:sz w:val="16"/>
                <w:szCs w:val="16"/>
                <w:lang w:eastAsia="zh-CN"/>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0973" w14:textId="45A32012" w:rsidR="00837EE7" w:rsidRDefault="00837EE7" w:rsidP="00837EE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13B26" w14:textId="3A45F686" w:rsidR="00837EE7" w:rsidRDefault="00837EE7" w:rsidP="00837EE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A6E764" w14:textId="490BD21A" w:rsidR="00837EE7" w:rsidRDefault="00837EE7" w:rsidP="00837EE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79ED9" w14:textId="72A7690F" w:rsidR="00837EE7" w:rsidRDefault="00837EE7" w:rsidP="00837EE7">
            <w:pPr>
              <w:pStyle w:val="TAL"/>
              <w:rPr>
                <w:sz w:val="16"/>
                <w:szCs w:val="16"/>
                <w:lang w:eastAsia="zh-CN"/>
              </w:rPr>
            </w:pPr>
            <w:r>
              <w:rPr>
                <w:sz w:val="16"/>
                <w:szCs w:val="16"/>
                <w:lang w:eastAsia="zh-CN"/>
              </w:rPr>
              <w:t>17.9.0</w:t>
            </w:r>
          </w:p>
        </w:tc>
      </w:tr>
      <w:tr w:rsidR="00636C03" w:rsidRPr="005E5B5B" w14:paraId="60D581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77FC55" w14:textId="79D6AE4B"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182CE8" w14:textId="3BE9716D"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7FACED" w14:textId="5430D550"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9E8A0" w14:textId="0BDC361F" w:rsidR="00636C03" w:rsidRDefault="00636C03" w:rsidP="00636C03">
            <w:pPr>
              <w:pStyle w:val="TAC"/>
              <w:rPr>
                <w:sz w:val="16"/>
                <w:szCs w:val="16"/>
                <w:lang w:eastAsia="zh-CN"/>
              </w:rPr>
            </w:pPr>
            <w:r>
              <w:rPr>
                <w:sz w:val="16"/>
                <w:szCs w:val="16"/>
                <w:lang w:eastAsia="zh-CN"/>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E0497" w14:textId="3310ADE6"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2CCC0" w14:textId="7C3A3553" w:rsidR="00636C03" w:rsidRDefault="00636C03" w:rsidP="00636C03">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75CEED" w14:textId="488A7945" w:rsidR="00636C03" w:rsidRDefault="00636C03" w:rsidP="00636C03">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172B" w14:textId="4DA81BDE" w:rsidR="00636C03" w:rsidRDefault="00636C03" w:rsidP="00636C03">
            <w:pPr>
              <w:pStyle w:val="TAL"/>
              <w:rPr>
                <w:sz w:val="16"/>
                <w:szCs w:val="16"/>
                <w:lang w:eastAsia="zh-CN"/>
              </w:rPr>
            </w:pPr>
            <w:r>
              <w:rPr>
                <w:sz w:val="16"/>
                <w:szCs w:val="16"/>
                <w:lang w:eastAsia="zh-CN"/>
              </w:rPr>
              <w:t>17.9.0</w:t>
            </w:r>
          </w:p>
        </w:tc>
      </w:tr>
      <w:tr w:rsidR="00636C03" w:rsidRPr="005E5B5B" w14:paraId="27A303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5FD7F" w14:textId="33D3BF95"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CAB1CE" w14:textId="5D699802"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13D5F3" w14:textId="77990BEE"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381E6" w14:textId="495D8269" w:rsidR="00636C03" w:rsidRDefault="00636C03" w:rsidP="00636C03">
            <w:pPr>
              <w:pStyle w:val="TAC"/>
              <w:rPr>
                <w:sz w:val="16"/>
                <w:szCs w:val="16"/>
                <w:lang w:eastAsia="zh-CN"/>
              </w:rPr>
            </w:pPr>
            <w:r>
              <w:rPr>
                <w:sz w:val="16"/>
                <w:szCs w:val="16"/>
                <w:lang w:eastAsia="zh-CN"/>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3E5B" w14:textId="56BB49D3"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EED1" w14:textId="6D4FCB2B" w:rsidR="00636C03" w:rsidRDefault="00636C03"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DDA5E2" w14:textId="05E0FC78" w:rsidR="00636C03" w:rsidRDefault="00636C03" w:rsidP="00636C03">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1C6C4" w14:textId="74A9DBE0" w:rsidR="00636C03" w:rsidRDefault="00636C03" w:rsidP="00636C03">
            <w:pPr>
              <w:pStyle w:val="TAL"/>
              <w:rPr>
                <w:sz w:val="16"/>
                <w:szCs w:val="16"/>
                <w:lang w:eastAsia="zh-CN"/>
              </w:rPr>
            </w:pPr>
            <w:r>
              <w:rPr>
                <w:sz w:val="16"/>
                <w:szCs w:val="16"/>
                <w:lang w:eastAsia="zh-CN"/>
              </w:rPr>
              <w:t>17.9.0</w:t>
            </w:r>
          </w:p>
        </w:tc>
      </w:tr>
      <w:tr w:rsidR="00540197" w:rsidRPr="005E5B5B" w14:paraId="795EB1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E70270" w14:textId="40DF103A" w:rsidR="00540197" w:rsidRDefault="00540197"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5516F" w14:textId="487E4854" w:rsidR="00540197" w:rsidRDefault="00540197"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220BDA" w14:textId="4933242A" w:rsidR="00540197" w:rsidRDefault="00540197" w:rsidP="00636C03">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A633" w14:textId="58AC0497" w:rsidR="00540197" w:rsidRDefault="00540197" w:rsidP="00636C03">
            <w:pPr>
              <w:pStyle w:val="TAC"/>
              <w:rPr>
                <w:sz w:val="16"/>
                <w:szCs w:val="16"/>
                <w:lang w:eastAsia="zh-CN"/>
              </w:rPr>
            </w:pPr>
            <w:r>
              <w:rPr>
                <w:sz w:val="16"/>
                <w:szCs w:val="16"/>
                <w:lang w:eastAsia="zh-CN"/>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DE40C" w14:textId="549FFA8B" w:rsidR="00540197" w:rsidRDefault="00540197" w:rsidP="00636C0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5AF3" w14:textId="0A2BEB59" w:rsidR="00540197" w:rsidRDefault="00540197"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D81E20" w14:textId="0F2B1C4A" w:rsidR="00540197" w:rsidRDefault="00540197" w:rsidP="00636C03">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8A996" w14:textId="156669EB" w:rsidR="00540197" w:rsidRDefault="00540197" w:rsidP="00636C03">
            <w:pPr>
              <w:pStyle w:val="TAL"/>
              <w:rPr>
                <w:sz w:val="16"/>
                <w:szCs w:val="16"/>
                <w:lang w:eastAsia="zh-CN"/>
              </w:rPr>
            </w:pPr>
            <w:r>
              <w:rPr>
                <w:sz w:val="16"/>
                <w:szCs w:val="16"/>
                <w:lang w:eastAsia="zh-CN"/>
              </w:rPr>
              <w:t>17.9.0</w:t>
            </w:r>
          </w:p>
        </w:tc>
      </w:tr>
      <w:tr w:rsidR="006608A0" w:rsidRPr="005E5B5B" w14:paraId="26E62CA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E6839F" w14:textId="674C05DE" w:rsidR="006608A0" w:rsidRDefault="006608A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544BCC" w14:textId="6A89F182" w:rsidR="006608A0" w:rsidRDefault="006608A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EC8D34" w14:textId="607F2A9A" w:rsidR="006608A0" w:rsidRDefault="006608A0"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1D14B" w14:textId="564FA295" w:rsidR="006608A0" w:rsidRDefault="006608A0" w:rsidP="006608A0">
            <w:pPr>
              <w:pStyle w:val="TAC"/>
              <w:rPr>
                <w:sz w:val="16"/>
                <w:szCs w:val="16"/>
                <w:lang w:eastAsia="zh-CN"/>
              </w:rPr>
            </w:pPr>
            <w:r>
              <w:rPr>
                <w:sz w:val="16"/>
                <w:szCs w:val="16"/>
                <w:lang w:eastAsia="zh-CN"/>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F613" w14:textId="1EF80D8D" w:rsidR="006608A0" w:rsidRDefault="006608A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B09DA" w14:textId="21813AFC" w:rsidR="006608A0" w:rsidRDefault="006608A0"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C5A698" w14:textId="7A8B6C5A" w:rsidR="006608A0" w:rsidRDefault="006608A0" w:rsidP="006608A0">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4EA1C" w14:textId="71AD8633" w:rsidR="006608A0" w:rsidRDefault="006608A0" w:rsidP="006608A0">
            <w:pPr>
              <w:pStyle w:val="TAL"/>
              <w:rPr>
                <w:sz w:val="16"/>
                <w:szCs w:val="16"/>
                <w:lang w:eastAsia="zh-CN"/>
              </w:rPr>
            </w:pPr>
            <w:r>
              <w:rPr>
                <w:sz w:val="16"/>
                <w:szCs w:val="16"/>
                <w:lang w:eastAsia="zh-CN"/>
              </w:rPr>
              <w:t>17.9.0</w:t>
            </w:r>
          </w:p>
        </w:tc>
      </w:tr>
      <w:tr w:rsidR="00CA77E3" w:rsidRPr="005E5B5B" w14:paraId="603BCD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D82ECF" w14:textId="7157CA1B" w:rsidR="00CA77E3" w:rsidRDefault="00CA77E3"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887FAF" w14:textId="4FF17308" w:rsidR="00CA77E3" w:rsidRDefault="00CA77E3"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97372B" w14:textId="4A5BD3CF" w:rsidR="00CA77E3" w:rsidRDefault="00CA77E3" w:rsidP="006608A0">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10E4" w14:textId="0EB6918D" w:rsidR="00CA77E3" w:rsidRDefault="00CA77E3" w:rsidP="006608A0">
            <w:pPr>
              <w:pStyle w:val="TAC"/>
              <w:rPr>
                <w:sz w:val="16"/>
                <w:szCs w:val="16"/>
                <w:lang w:eastAsia="zh-CN"/>
              </w:rPr>
            </w:pPr>
            <w:r>
              <w:rPr>
                <w:sz w:val="16"/>
                <w:szCs w:val="16"/>
                <w:lang w:eastAsia="zh-CN"/>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AB01" w14:textId="012083C6" w:rsidR="00CA77E3" w:rsidRDefault="00CA77E3"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3DB3" w14:textId="622998DA" w:rsidR="00CA77E3" w:rsidRDefault="00CA77E3"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4CB15" w14:textId="6E83196D" w:rsidR="00CA77E3" w:rsidRDefault="00CA77E3" w:rsidP="006608A0">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89F2" w14:textId="12450709" w:rsidR="00CA77E3" w:rsidRDefault="00CA77E3" w:rsidP="006608A0">
            <w:pPr>
              <w:pStyle w:val="TAL"/>
              <w:rPr>
                <w:sz w:val="16"/>
                <w:szCs w:val="16"/>
                <w:lang w:eastAsia="zh-CN"/>
              </w:rPr>
            </w:pPr>
            <w:r>
              <w:rPr>
                <w:sz w:val="16"/>
                <w:szCs w:val="16"/>
                <w:lang w:eastAsia="zh-CN"/>
              </w:rPr>
              <w:t>17.9.0</w:t>
            </w:r>
          </w:p>
        </w:tc>
      </w:tr>
      <w:tr w:rsidR="00662D82" w:rsidRPr="005E5B5B" w14:paraId="4D12E7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CEB912" w14:textId="69486441" w:rsidR="00662D82" w:rsidRDefault="00662D82"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9EB29E" w14:textId="193AFF63" w:rsidR="00662D82" w:rsidRDefault="00662D82"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373164" w14:textId="21FCB7A4" w:rsidR="00662D82" w:rsidRDefault="00662D82" w:rsidP="006608A0">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8293" w14:textId="66B7F777" w:rsidR="00662D82" w:rsidRDefault="00662D82" w:rsidP="006608A0">
            <w:pPr>
              <w:pStyle w:val="TAC"/>
              <w:rPr>
                <w:sz w:val="16"/>
                <w:szCs w:val="16"/>
                <w:lang w:eastAsia="zh-CN"/>
              </w:rPr>
            </w:pPr>
            <w:r>
              <w:rPr>
                <w:sz w:val="16"/>
                <w:szCs w:val="16"/>
                <w:lang w:eastAsia="zh-CN"/>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4128D" w14:textId="470EA2C7" w:rsidR="00662D82" w:rsidRDefault="00662D82"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7A33" w14:textId="42A23583" w:rsidR="00662D82" w:rsidRDefault="00662D82"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94BB3D" w14:textId="62ABFC08" w:rsidR="00662D82" w:rsidRDefault="00662D82" w:rsidP="006608A0">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FDC4A" w14:textId="34EAA482" w:rsidR="00662D82" w:rsidRDefault="00662D82" w:rsidP="006608A0">
            <w:pPr>
              <w:pStyle w:val="TAL"/>
              <w:rPr>
                <w:sz w:val="16"/>
                <w:szCs w:val="16"/>
                <w:lang w:eastAsia="zh-CN"/>
              </w:rPr>
            </w:pPr>
            <w:r>
              <w:rPr>
                <w:sz w:val="16"/>
                <w:szCs w:val="16"/>
                <w:lang w:eastAsia="zh-CN"/>
              </w:rPr>
              <w:t>17.9.0</w:t>
            </w:r>
          </w:p>
        </w:tc>
      </w:tr>
      <w:tr w:rsidR="004C335F" w:rsidRPr="005E5B5B" w14:paraId="1A2D7F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1FAE0" w14:textId="5E85A6A4" w:rsidR="004C335F" w:rsidRDefault="004C335F"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8250FE" w14:textId="4856BE0A" w:rsidR="004C335F" w:rsidRDefault="004C335F"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6A1683" w14:textId="45F5C8D0" w:rsidR="004C335F" w:rsidRDefault="004C335F"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6B32" w14:textId="05150A6D" w:rsidR="004C335F" w:rsidRDefault="004C335F" w:rsidP="006608A0">
            <w:pPr>
              <w:pStyle w:val="TAC"/>
              <w:rPr>
                <w:sz w:val="16"/>
                <w:szCs w:val="16"/>
                <w:lang w:eastAsia="zh-CN"/>
              </w:rPr>
            </w:pPr>
            <w:r>
              <w:rPr>
                <w:sz w:val="16"/>
                <w:szCs w:val="16"/>
                <w:lang w:eastAsia="zh-CN"/>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B35" w14:textId="4173D715" w:rsidR="004C335F" w:rsidRDefault="004C335F"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8304" w14:textId="205237F8" w:rsidR="004C335F" w:rsidRDefault="004C335F"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BA0439" w14:textId="41A3D1E7" w:rsidR="004C335F" w:rsidRDefault="004C335F" w:rsidP="006608A0">
            <w:pPr>
              <w:pStyle w:val="TAL"/>
              <w:rPr>
                <w:noProof/>
                <w:sz w:val="16"/>
                <w:szCs w:val="16"/>
              </w:rPr>
            </w:pPr>
            <w:r>
              <w:rPr>
                <w:noProof/>
                <w:sz w:val="16"/>
                <w:szCs w:val="16"/>
              </w:rPr>
              <w:t>Replacing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0DB64" w14:textId="7AFF30EF" w:rsidR="004C335F" w:rsidRDefault="004C335F" w:rsidP="006608A0">
            <w:pPr>
              <w:pStyle w:val="TAL"/>
              <w:rPr>
                <w:sz w:val="16"/>
                <w:szCs w:val="16"/>
                <w:lang w:eastAsia="zh-CN"/>
              </w:rPr>
            </w:pPr>
            <w:r>
              <w:rPr>
                <w:sz w:val="16"/>
                <w:szCs w:val="16"/>
                <w:lang w:eastAsia="zh-CN"/>
              </w:rPr>
              <w:t>17.9.0</w:t>
            </w:r>
          </w:p>
        </w:tc>
      </w:tr>
      <w:tr w:rsidR="00320C90" w:rsidRPr="005E5B5B" w14:paraId="0C2D7F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97D8B7" w14:textId="4881D461" w:rsidR="00320C90" w:rsidRDefault="00320C9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BEEC" w14:textId="37BD5685" w:rsidR="00320C90" w:rsidRDefault="00320C9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E6206E" w14:textId="499B1F6F" w:rsidR="00320C90" w:rsidRDefault="00320C90" w:rsidP="006608A0">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6D463" w14:textId="2D4D59D3" w:rsidR="00320C90" w:rsidRDefault="00320C90" w:rsidP="006608A0">
            <w:pPr>
              <w:pStyle w:val="TAC"/>
              <w:rPr>
                <w:sz w:val="16"/>
                <w:szCs w:val="16"/>
                <w:lang w:eastAsia="zh-CN"/>
              </w:rPr>
            </w:pPr>
            <w:r>
              <w:rPr>
                <w:sz w:val="16"/>
                <w:szCs w:val="16"/>
                <w:lang w:eastAsia="zh-CN"/>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84D3" w14:textId="242BB31E" w:rsidR="00320C90" w:rsidRDefault="00320C9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6899" w14:textId="34DB026F" w:rsidR="00320C90" w:rsidRDefault="00320C90" w:rsidP="006608A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8B762B" w14:textId="041595A2" w:rsidR="00320C90" w:rsidRDefault="00320C90" w:rsidP="006608A0">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3F7D" w14:textId="32B75059" w:rsidR="00320C90" w:rsidRDefault="00320C90" w:rsidP="006608A0">
            <w:pPr>
              <w:pStyle w:val="TAL"/>
              <w:rPr>
                <w:sz w:val="16"/>
                <w:szCs w:val="16"/>
                <w:lang w:eastAsia="zh-CN"/>
              </w:rPr>
            </w:pPr>
            <w:r>
              <w:rPr>
                <w:sz w:val="16"/>
                <w:szCs w:val="16"/>
                <w:lang w:eastAsia="zh-CN"/>
              </w:rPr>
              <w:t>17.9.0</w:t>
            </w:r>
          </w:p>
        </w:tc>
      </w:tr>
      <w:tr w:rsidR="009C0E34" w:rsidRPr="005E5B5B" w14:paraId="5F5BFE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63B386" w14:textId="674A7268" w:rsidR="009C0E34" w:rsidRDefault="009C0E34" w:rsidP="009C0E34">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EB1A15" w14:textId="2E13F69E" w:rsidR="009C0E34" w:rsidRDefault="009C0E34" w:rsidP="009C0E34">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5481E0" w14:textId="65E49848" w:rsidR="009C0E34" w:rsidRDefault="009C0E34" w:rsidP="009C0E34">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75DF2" w14:textId="00EB81B2" w:rsidR="009C0E34" w:rsidRDefault="009C0E34" w:rsidP="009C0E34">
            <w:pPr>
              <w:pStyle w:val="TAC"/>
              <w:rPr>
                <w:sz w:val="16"/>
                <w:szCs w:val="16"/>
                <w:lang w:eastAsia="zh-CN"/>
              </w:rPr>
            </w:pPr>
            <w:r>
              <w:rPr>
                <w:sz w:val="16"/>
                <w:szCs w:val="16"/>
                <w:lang w:eastAsia="zh-CN"/>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D226" w14:textId="24611B4D" w:rsidR="009C0E34" w:rsidRDefault="009C0E34" w:rsidP="009C0E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CF5B" w14:textId="731E9E53" w:rsidR="009C0E34" w:rsidRDefault="009C0E34" w:rsidP="009C0E3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4777A" w14:textId="1838435D" w:rsidR="009C0E34" w:rsidRDefault="009C0E34" w:rsidP="009C0E34">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5D9D" w14:textId="553655FF" w:rsidR="009C0E34" w:rsidRDefault="009C0E34" w:rsidP="009C0E34">
            <w:pPr>
              <w:pStyle w:val="TAL"/>
              <w:rPr>
                <w:sz w:val="16"/>
                <w:szCs w:val="16"/>
                <w:lang w:eastAsia="zh-CN"/>
              </w:rPr>
            </w:pPr>
            <w:r>
              <w:rPr>
                <w:sz w:val="16"/>
                <w:szCs w:val="16"/>
                <w:lang w:eastAsia="zh-CN"/>
              </w:rPr>
              <w:t>17.9.0</w:t>
            </w:r>
          </w:p>
        </w:tc>
      </w:tr>
      <w:tr w:rsidR="0066405C" w:rsidRPr="005E5B5B" w14:paraId="0B569F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629C53" w14:textId="1525EB47" w:rsidR="0066405C" w:rsidRDefault="0066405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13E5E2" w14:textId="6ABFB96A" w:rsidR="0066405C" w:rsidRDefault="0066405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6DEC0" w14:textId="0D0AE1AA" w:rsidR="0066405C" w:rsidRDefault="0066405C" w:rsidP="0066405C">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C48CF" w14:textId="44FBCAD6" w:rsidR="0066405C" w:rsidRDefault="0066405C" w:rsidP="0066405C">
            <w:pPr>
              <w:pStyle w:val="TAC"/>
              <w:rPr>
                <w:sz w:val="16"/>
                <w:szCs w:val="16"/>
                <w:lang w:eastAsia="zh-CN"/>
              </w:rPr>
            </w:pPr>
            <w:r>
              <w:rPr>
                <w:sz w:val="16"/>
                <w:szCs w:val="16"/>
                <w:lang w:eastAsia="zh-CN"/>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1DF8" w14:textId="69B9D855" w:rsidR="0066405C" w:rsidRDefault="0066405C" w:rsidP="0066405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474CE" w14:textId="22A6D1A7" w:rsidR="0066405C" w:rsidRDefault="0066405C" w:rsidP="0066405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41E823" w14:textId="5DE94544" w:rsidR="0066405C" w:rsidRDefault="0066405C" w:rsidP="0066405C">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8233" w14:textId="435F58F4" w:rsidR="0066405C" w:rsidRDefault="0066405C" w:rsidP="0066405C">
            <w:pPr>
              <w:pStyle w:val="TAL"/>
              <w:rPr>
                <w:sz w:val="16"/>
                <w:szCs w:val="16"/>
                <w:lang w:eastAsia="zh-CN"/>
              </w:rPr>
            </w:pPr>
            <w:r>
              <w:rPr>
                <w:sz w:val="16"/>
                <w:szCs w:val="16"/>
                <w:lang w:eastAsia="zh-CN"/>
              </w:rPr>
              <w:t>17.9.0</w:t>
            </w:r>
          </w:p>
        </w:tc>
      </w:tr>
      <w:tr w:rsidR="005D26CC" w:rsidRPr="005E5B5B" w14:paraId="57862C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2AB8A4" w14:textId="5164659C" w:rsidR="005D26CC" w:rsidRDefault="005D26C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A3CA7" w14:textId="139AFB19" w:rsidR="005D26CC" w:rsidRDefault="005D26C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F59AAD" w14:textId="7822CA91" w:rsidR="005D26CC" w:rsidRDefault="005D26CC" w:rsidP="0066405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BA7AD" w14:textId="7D8F6C3B" w:rsidR="005D26CC" w:rsidRDefault="005D26CC" w:rsidP="0066405C">
            <w:pPr>
              <w:pStyle w:val="TAC"/>
              <w:rPr>
                <w:sz w:val="16"/>
                <w:szCs w:val="16"/>
                <w:lang w:eastAsia="zh-CN"/>
              </w:rPr>
            </w:pPr>
            <w:r>
              <w:rPr>
                <w:sz w:val="16"/>
                <w:szCs w:val="16"/>
                <w:lang w:eastAsia="zh-CN"/>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86F8" w14:textId="3956A86B" w:rsidR="005D26CC" w:rsidRDefault="005D26CC" w:rsidP="00664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99F5" w14:textId="135E66A7" w:rsidR="005D26CC" w:rsidRDefault="005D26CC"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0918E1" w14:textId="11450B53" w:rsidR="005D26CC" w:rsidRDefault="005D26CC" w:rsidP="0066405C">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5784" w14:textId="71DC8DD2" w:rsidR="005D26CC" w:rsidRDefault="005D26CC" w:rsidP="0066405C">
            <w:pPr>
              <w:pStyle w:val="TAL"/>
              <w:rPr>
                <w:sz w:val="16"/>
                <w:szCs w:val="16"/>
                <w:lang w:eastAsia="zh-CN"/>
              </w:rPr>
            </w:pPr>
            <w:r>
              <w:rPr>
                <w:sz w:val="16"/>
                <w:szCs w:val="16"/>
                <w:lang w:eastAsia="zh-CN"/>
              </w:rPr>
              <w:t>17.9.0</w:t>
            </w:r>
          </w:p>
        </w:tc>
      </w:tr>
      <w:tr w:rsidR="00FA6395" w:rsidRPr="005E5B5B" w14:paraId="0D0E88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EA38D" w14:textId="462D24B2" w:rsidR="00FA6395" w:rsidRDefault="00FA6395" w:rsidP="0066405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A535E3" w14:textId="1DEC7C45" w:rsidR="00FA6395" w:rsidRDefault="00FA6395" w:rsidP="0066405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1108C1" w14:textId="44233288" w:rsidR="00FA6395" w:rsidRDefault="00FA6395" w:rsidP="0066405C">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8BF0" w14:textId="602A45CC" w:rsidR="00FA6395" w:rsidRDefault="00FA6395" w:rsidP="0066405C">
            <w:pPr>
              <w:pStyle w:val="TAC"/>
              <w:rPr>
                <w:sz w:val="16"/>
                <w:szCs w:val="16"/>
                <w:lang w:eastAsia="zh-CN"/>
              </w:rPr>
            </w:pPr>
            <w:r>
              <w:rPr>
                <w:sz w:val="16"/>
                <w:szCs w:val="16"/>
                <w:lang w:eastAsia="zh-CN"/>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606" w14:textId="1DD1DE41" w:rsidR="00FA6395" w:rsidRDefault="00FA6395" w:rsidP="006640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77B18" w14:textId="4346038E" w:rsidR="00FA6395" w:rsidRDefault="00FA6395"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8A054F" w14:textId="4525AFF4" w:rsidR="00FA6395" w:rsidRDefault="00FA6395" w:rsidP="0066405C">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A8D61" w14:textId="7308AF3E" w:rsidR="00FA6395" w:rsidRDefault="00FA6395" w:rsidP="0066405C">
            <w:pPr>
              <w:pStyle w:val="TAL"/>
              <w:rPr>
                <w:sz w:val="16"/>
                <w:szCs w:val="16"/>
                <w:lang w:eastAsia="zh-CN"/>
              </w:rPr>
            </w:pPr>
            <w:r>
              <w:rPr>
                <w:sz w:val="16"/>
                <w:szCs w:val="16"/>
                <w:lang w:eastAsia="zh-CN"/>
              </w:rPr>
              <w:t>17.10.0</w:t>
            </w:r>
          </w:p>
        </w:tc>
      </w:tr>
      <w:tr w:rsidR="00D238DA" w:rsidRPr="005E5B5B" w14:paraId="2FB41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9D2313" w14:textId="2AB72762" w:rsidR="00D238DA" w:rsidRDefault="00D238DA"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5790DB" w14:textId="4F6EB69D" w:rsidR="00D238DA" w:rsidRDefault="00D238DA"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5CEC30" w14:textId="4E093B6D" w:rsidR="00D238DA" w:rsidRDefault="00D238DA" w:rsidP="00D238DA">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C3FB" w14:textId="59FA7072" w:rsidR="00D238DA" w:rsidRDefault="00D238DA" w:rsidP="00D238DA">
            <w:pPr>
              <w:pStyle w:val="TAC"/>
              <w:rPr>
                <w:sz w:val="16"/>
                <w:szCs w:val="16"/>
                <w:lang w:eastAsia="zh-CN"/>
              </w:rPr>
            </w:pPr>
            <w:r>
              <w:rPr>
                <w:sz w:val="16"/>
                <w:szCs w:val="16"/>
                <w:lang w:eastAsia="zh-CN"/>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628" w14:textId="00D0B1A5" w:rsidR="00D238DA" w:rsidRDefault="00D238DA"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3B6F" w14:textId="484690C1" w:rsidR="00D238DA" w:rsidRDefault="00D238DA" w:rsidP="00D238D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98CF11" w14:textId="766C8B20" w:rsidR="00D238DA" w:rsidRDefault="00D238DA" w:rsidP="00D238DA">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8C6D" w14:textId="3CBF91E8" w:rsidR="00D238DA" w:rsidRDefault="00D238DA" w:rsidP="00D238DA">
            <w:pPr>
              <w:pStyle w:val="TAL"/>
              <w:rPr>
                <w:sz w:val="16"/>
                <w:szCs w:val="16"/>
                <w:lang w:eastAsia="zh-CN"/>
              </w:rPr>
            </w:pPr>
            <w:r>
              <w:rPr>
                <w:sz w:val="16"/>
                <w:szCs w:val="16"/>
                <w:lang w:eastAsia="zh-CN"/>
              </w:rPr>
              <w:t>17.10.0</w:t>
            </w:r>
          </w:p>
        </w:tc>
      </w:tr>
      <w:tr w:rsidR="007F6AE5" w:rsidRPr="005E5B5B" w14:paraId="22F8F0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34CBCA" w14:textId="433FC6F5" w:rsidR="007F6AE5" w:rsidRDefault="007F6AE5"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7AE917" w14:textId="00C07F72" w:rsidR="007F6AE5" w:rsidRDefault="007F6AE5"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4CCFA1" w14:textId="34AEDB6B" w:rsidR="007F6AE5" w:rsidRDefault="007F6AE5" w:rsidP="00D238DA">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6C6" w14:textId="30C1EA93" w:rsidR="007F6AE5" w:rsidRDefault="007F6AE5" w:rsidP="00D238DA">
            <w:pPr>
              <w:pStyle w:val="TAC"/>
              <w:rPr>
                <w:sz w:val="16"/>
                <w:szCs w:val="16"/>
                <w:lang w:eastAsia="zh-CN"/>
              </w:rPr>
            </w:pPr>
            <w:r>
              <w:rPr>
                <w:sz w:val="16"/>
                <w:szCs w:val="16"/>
                <w:lang w:eastAsia="zh-CN"/>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881E" w14:textId="2C6F9018" w:rsidR="007F6AE5" w:rsidRDefault="007F6AE5"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A6BD" w14:textId="0E8BA0AE" w:rsidR="007F6AE5" w:rsidRDefault="007F6AE5" w:rsidP="00D238D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F77136" w14:textId="1CDA2329" w:rsidR="007F6AE5" w:rsidRDefault="007F6AE5" w:rsidP="00D238DA">
            <w:pPr>
              <w:pStyle w:val="TAL"/>
              <w:rPr>
                <w:noProof/>
                <w:sz w:val="16"/>
                <w:szCs w:val="16"/>
              </w:rPr>
            </w:pPr>
            <w:r>
              <w:rPr>
                <w:noProof/>
                <w:sz w:val="16"/>
                <w:szCs w:val="16"/>
              </w:rPr>
              <w:t>remove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EE235" w14:textId="035C3748" w:rsidR="007F6AE5" w:rsidRDefault="007F6AE5" w:rsidP="00D238DA">
            <w:pPr>
              <w:pStyle w:val="TAL"/>
              <w:rPr>
                <w:sz w:val="16"/>
                <w:szCs w:val="16"/>
                <w:lang w:eastAsia="zh-CN"/>
              </w:rPr>
            </w:pPr>
            <w:r>
              <w:rPr>
                <w:sz w:val="16"/>
                <w:szCs w:val="16"/>
                <w:lang w:eastAsia="zh-CN"/>
              </w:rPr>
              <w:t>17.10.0</w:t>
            </w:r>
          </w:p>
        </w:tc>
      </w:tr>
      <w:tr w:rsidR="00EB7D9B" w:rsidRPr="005E5B5B" w14:paraId="17375F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DD61F1" w14:textId="4268730C" w:rsidR="00EB7D9B" w:rsidRDefault="00EB7D9B"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0332F8" w14:textId="3C126CAD" w:rsidR="00EB7D9B" w:rsidRDefault="00EB7D9B"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C71476" w14:textId="26B99211" w:rsidR="00EB7D9B" w:rsidRDefault="00EB7D9B" w:rsidP="00EB7D9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A778" w14:textId="2E3B0500" w:rsidR="00EB7D9B" w:rsidRDefault="00EB7D9B" w:rsidP="00EB7D9B">
            <w:pPr>
              <w:pStyle w:val="TAC"/>
              <w:rPr>
                <w:sz w:val="16"/>
                <w:szCs w:val="16"/>
                <w:lang w:eastAsia="zh-CN"/>
              </w:rPr>
            </w:pPr>
            <w:r>
              <w:rPr>
                <w:sz w:val="16"/>
                <w:szCs w:val="16"/>
                <w:lang w:eastAsia="zh-CN"/>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D6DB3" w14:textId="6EAEA773" w:rsidR="00EB7D9B" w:rsidRDefault="00EB7D9B" w:rsidP="00EB7D9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5453" w14:textId="63397E7B" w:rsidR="00EB7D9B" w:rsidRDefault="00EB7D9B"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DEE5D" w14:textId="44CBF998" w:rsidR="00EB7D9B" w:rsidRDefault="00EB7D9B" w:rsidP="00EB7D9B">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E2326" w14:textId="337AACE0" w:rsidR="00EB7D9B" w:rsidRDefault="00EB7D9B" w:rsidP="00EB7D9B">
            <w:pPr>
              <w:pStyle w:val="TAL"/>
              <w:rPr>
                <w:sz w:val="16"/>
                <w:szCs w:val="16"/>
                <w:lang w:eastAsia="zh-CN"/>
              </w:rPr>
            </w:pPr>
            <w:r>
              <w:rPr>
                <w:sz w:val="16"/>
                <w:szCs w:val="16"/>
                <w:lang w:eastAsia="zh-CN"/>
              </w:rPr>
              <w:t>17.10.0</w:t>
            </w:r>
          </w:p>
        </w:tc>
      </w:tr>
      <w:tr w:rsidR="00A241CA" w:rsidRPr="005E5B5B" w14:paraId="37CD8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DF9479" w14:textId="633E451E" w:rsidR="00A241CA" w:rsidRDefault="00A241CA"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4FC5B8" w14:textId="66EE77BF" w:rsidR="00A241CA" w:rsidRDefault="00A241CA"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60DC90" w14:textId="57ECA11B" w:rsidR="00A241CA" w:rsidRDefault="00A241CA" w:rsidP="00EB7D9B">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A6D68" w14:textId="56137D87" w:rsidR="00A241CA" w:rsidRDefault="00A241CA" w:rsidP="00EB7D9B">
            <w:pPr>
              <w:pStyle w:val="TAC"/>
              <w:rPr>
                <w:sz w:val="16"/>
                <w:szCs w:val="16"/>
                <w:lang w:eastAsia="zh-CN"/>
              </w:rPr>
            </w:pPr>
            <w:r>
              <w:rPr>
                <w:sz w:val="16"/>
                <w:szCs w:val="16"/>
                <w:lang w:eastAsia="zh-CN"/>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1A9B" w14:textId="1EBD8ADD" w:rsidR="00A241CA" w:rsidRDefault="00A241CA" w:rsidP="00EB7D9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6E78" w14:textId="547078FF" w:rsidR="00A241CA" w:rsidRDefault="00A241CA"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43DA58" w14:textId="6E343F04" w:rsidR="00A241CA" w:rsidRDefault="00A241CA" w:rsidP="00EB7D9B">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C3943" w14:textId="7BE3847A" w:rsidR="00A241CA" w:rsidRDefault="00A241CA" w:rsidP="00EB7D9B">
            <w:pPr>
              <w:pStyle w:val="TAL"/>
              <w:rPr>
                <w:sz w:val="16"/>
                <w:szCs w:val="16"/>
                <w:lang w:eastAsia="zh-CN"/>
              </w:rPr>
            </w:pPr>
            <w:r>
              <w:rPr>
                <w:sz w:val="16"/>
                <w:szCs w:val="16"/>
                <w:lang w:eastAsia="zh-CN"/>
              </w:rPr>
              <w:t>17.10.0</w:t>
            </w:r>
          </w:p>
        </w:tc>
      </w:tr>
      <w:tr w:rsidR="00D84608" w:rsidRPr="005E5B5B" w14:paraId="04CC07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75660B" w14:textId="2236779A" w:rsidR="00D84608" w:rsidRDefault="00D84608"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D87E54" w14:textId="1E97238B" w:rsidR="00D84608" w:rsidRDefault="00D84608"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3172F" w14:textId="618DBFEB" w:rsidR="00D84608" w:rsidRDefault="00D84608" w:rsidP="00D84608">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4887" w14:textId="11234448" w:rsidR="00D84608" w:rsidRDefault="00D84608" w:rsidP="00D84608">
            <w:pPr>
              <w:pStyle w:val="TAC"/>
              <w:rPr>
                <w:sz w:val="16"/>
                <w:szCs w:val="16"/>
                <w:lang w:eastAsia="zh-CN"/>
              </w:rPr>
            </w:pPr>
            <w:r>
              <w:rPr>
                <w:sz w:val="16"/>
                <w:szCs w:val="16"/>
                <w:lang w:eastAsia="zh-CN"/>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56CF" w14:textId="286DAD8B" w:rsidR="00D84608" w:rsidRDefault="00D84608"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30F07" w14:textId="3DFA5731" w:rsidR="00D84608" w:rsidRDefault="00D84608" w:rsidP="00D8460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C4527C" w14:textId="5767ABC8" w:rsidR="00D84608" w:rsidRDefault="00D84608" w:rsidP="00D84608">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622B" w14:textId="26E807A3" w:rsidR="00D84608" w:rsidRDefault="00D84608" w:rsidP="00D84608">
            <w:pPr>
              <w:pStyle w:val="TAL"/>
              <w:rPr>
                <w:sz w:val="16"/>
                <w:szCs w:val="16"/>
                <w:lang w:eastAsia="zh-CN"/>
              </w:rPr>
            </w:pPr>
            <w:r>
              <w:rPr>
                <w:sz w:val="16"/>
                <w:szCs w:val="16"/>
                <w:lang w:eastAsia="zh-CN"/>
              </w:rPr>
              <w:t>17.10.0</w:t>
            </w:r>
          </w:p>
        </w:tc>
      </w:tr>
      <w:tr w:rsidR="00A24499" w:rsidRPr="005E5B5B" w14:paraId="3D1EA1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553D78" w14:textId="5B141CE0" w:rsidR="00A24499" w:rsidRDefault="00A24499"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2405FF" w14:textId="2DA491F8" w:rsidR="00A24499" w:rsidRDefault="00A24499"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070CEF" w14:textId="06A2F2BF" w:rsidR="00A24499" w:rsidRDefault="00A24499" w:rsidP="00D84608">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0C10" w14:textId="4DEFA586" w:rsidR="00A24499" w:rsidRDefault="00A24499" w:rsidP="00D84608">
            <w:pPr>
              <w:pStyle w:val="TAC"/>
              <w:rPr>
                <w:sz w:val="16"/>
                <w:szCs w:val="16"/>
                <w:lang w:eastAsia="zh-CN"/>
              </w:rPr>
            </w:pPr>
            <w:r>
              <w:rPr>
                <w:sz w:val="16"/>
                <w:szCs w:val="16"/>
                <w:lang w:eastAsia="zh-CN"/>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7031" w14:textId="1076593C" w:rsidR="00A24499" w:rsidRDefault="00A24499"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F259" w14:textId="60915E10" w:rsidR="00A24499" w:rsidRDefault="00A24499" w:rsidP="00D846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E5256A" w14:textId="7AC33BA1" w:rsidR="00A24499" w:rsidRDefault="00A24499" w:rsidP="00D84608">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0842" w14:textId="7039CB36" w:rsidR="00A24499" w:rsidRDefault="00A24499" w:rsidP="00D84608">
            <w:pPr>
              <w:pStyle w:val="TAL"/>
              <w:rPr>
                <w:sz w:val="16"/>
                <w:szCs w:val="16"/>
                <w:lang w:eastAsia="zh-CN"/>
              </w:rPr>
            </w:pPr>
            <w:r>
              <w:rPr>
                <w:sz w:val="16"/>
                <w:szCs w:val="16"/>
                <w:lang w:eastAsia="zh-CN"/>
              </w:rPr>
              <w:t>17.10.0</w:t>
            </w:r>
          </w:p>
        </w:tc>
      </w:tr>
      <w:tr w:rsidR="00273D6B" w:rsidRPr="005E5B5B" w14:paraId="31AAB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45F867" w14:textId="7D3CD644" w:rsidR="00273D6B" w:rsidRDefault="00273D6B" w:rsidP="00273D6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5740E3" w14:textId="21F4F487" w:rsidR="00273D6B" w:rsidRDefault="00273D6B" w:rsidP="00273D6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612A85" w14:textId="29263534" w:rsidR="00273D6B" w:rsidRDefault="00273D6B" w:rsidP="00273D6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F2ED" w14:textId="488567D9" w:rsidR="00273D6B" w:rsidRDefault="00273D6B" w:rsidP="00273D6B">
            <w:pPr>
              <w:pStyle w:val="TAC"/>
              <w:rPr>
                <w:sz w:val="16"/>
                <w:szCs w:val="16"/>
                <w:lang w:eastAsia="zh-CN"/>
              </w:rPr>
            </w:pPr>
            <w:r>
              <w:rPr>
                <w:sz w:val="16"/>
                <w:szCs w:val="16"/>
                <w:lang w:eastAsia="zh-CN"/>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5A4B" w14:textId="7FF3BF68" w:rsidR="00273D6B" w:rsidRDefault="00273D6B" w:rsidP="00273D6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0D42D" w14:textId="1FB49AAC" w:rsidR="00273D6B" w:rsidRDefault="00273D6B"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F88F86" w14:textId="38106E61" w:rsidR="00273D6B" w:rsidRDefault="00273D6B" w:rsidP="00273D6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E4F8" w14:textId="3976CA82" w:rsidR="00273D6B" w:rsidRDefault="00273D6B" w:rsidP="00273D6B">
            <w:pPr>
              <w:pStyle w:val="TAL"/>
              <w:rPr>
                <w:sz w:val="16"/>
                <w:szCs w:val="16"/>
                <w:lang w:eastAsia="zh-CN"/>
              </w:rPr>
            </w:pPr>
            <w:r>
              <w:rPr>
                <w:sz w:val="16"/>
                <w:szCs w:val="16"/>
                <w:lang w:eastAsia="zh-CN"/>
              </w:rPr>
              <w:t>17.10.0</w:t>
            </w:r>
          </w:p>
        </w:tc>
      </w:tr>
    </w:tbl>
    <w:p w14:paraId="443DD850" w14:textId="77777777" w:rsidR="008A35FC" w:rsidRPr="005E5B5B" w:rsidRDefault="008A35FC" w:rsidP="005E5B5B"/>
    <w:sectPr w:rsidR="008A35FC" w:rsidRPr="005E5B5B" w:rsidSect="00224DE1">
      <w:headerReference w:type="default" r:id="rId13"/>
      <w:footerReference w:type="default" r:id="rId14"/>
      <w:footnotePr>
        <w:numRestart w:val="eachSect"/>
      </w:footnotePr>
      <w:pgSz w:w="11907" w:h="16840" w:code="9"/>
      <w:pgMar w:top="1416" w:right="1133"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382EC" w14:textId="77777777" w:rsidR="00F2471B" w:rsidRDefault="00F2471B">
      <w:r>
        <w:separator/>
      </w:r>
    </w:p>
  </w:endnote>
  <w:endnote w:type="continuationSeparator" w:id="0">
    <w:p w14:paraId="225211A5" w14:textId="77777777" w:rsidR="00F2471B" w:rsidRDefault="00F2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524CC3D" w:rsidR="00C34F65" w:rsidRDefault="008414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44608" w14:textId="77777777" w:rsidR="00F2471B" w:rsidRDefault="00F2471B">
      <w:r>
        <w:separator/>
      </w:r>
    </w:p>
  </w:footnote>
  <w:footnote w:type="continuationSeparator" w:id="0">
    <w:p w14:paraId="0533F5D1" w14:textId="77777777" w:rsidR="00F2471B" w:rsidRDefault="00F24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0BEE7D50" w:rsidR="00C34F65" w:rsidRDefault="00841484">
    <w:pPr>
      <w:framePr w:h="284" w:hRule="exact" w:wrap="around" w:vAnchor="text" w:hAnchor="margin" w:xAlign="right" w:y="1"/>
      <w:rPr>
        <w:rFonts w:ascii="Arial" w:hAnsi="Arial" w:cs="Arial"/>
        <w:b/>
        <w:sz w:val="18"/>
        <w:szCs w:val="18"/>
      </w:rPr>
    </w:pPr>
    <w:r>
      <w:rPr>
        <w:rFonts w:ascii="Arial" w:hAnsi="Arial" w:cs="Arial"/>
        <w:b/>
        <w:sz w:val="18"/>
        <w:szCs w:val="18"/>
      </w:rPr>
      <w:t>3GPP TS 28.541 V17.</w:t>
    </w:r>
    <w:r w:rsidR="000E4DFC">
      <w:rPr>
        <w:rFonts w:ascii="Arial" w:hAnsi="Arial" w:cs="Arial"/>
        <w:b/>
        <w:sz w:val="18"/>
        <w:szCs w:val="18"/>
      </w:rPr>
      <w:t>10</w:t>
    </w:r>
    <w:r>
      <w:rPr>
        <w:rFonts w:ascii="Arial" w:hAnsi="Arial" w:cs="Arial"/>
        <w:b/>
        <w:sz w:val="18"/>
        <w:szCs w:val="18"/>
      </w:rPr>
      <w:t>.0 (2023-0</w:t>
    </w:r>
    <w:r w:rsidR="000E4DFC">
      <w:rPr>
        <w:rFonts w:ascii="Arial" w:hAnsi="Arial" w:cs="Arial"/>
        <w:b/>
        <w:sz w:val="18"/>
        <w:szCs w:val="18"/>
      </w:rPr>
      <w:t>3</w:t>
    </w:r>
    <w:r>
      <w:rPr>
        <w:rFonts w:ascii="Arial" w:hAnsi="Arial" w:cs="Arial"/>
        <w:b/>
        <w:sz w:val="18"/>
        <w:szCs w:val="18"/>
      </w:rPr>
      <w:t>)</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6745080" w:rsidR="00C34F65" w:rsidRDefault="00841484">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66358825">
    <w:abstractNumId w:val="2"/>
  </w:num>
  <w:num w:numId="2" w16cid:durableId="89012686">
    <w:abstractNumId w:val="1"/>
  </w:num>
  <w:num w:numId="3" w16cid:durableId="797262660">
    <w:abstractNumId w:val="0"/>
  </w:num>
  <w:num w:numId="4" w16cid:durableId="1682659196">
    <w:abstractNumId w:val="9"/>
  </w:num>
  <w:num w:numId="5" w16cid:durableId="128405054">
    <w:abstractNumId w:val="8"/>
  </w:num>
  <w:num w:numId="6" w16cid:durableId="1948803592">
    <w:abstractNumId w:val="7"/>
  </w:num>
  <w:num w:numId="7" w16cid:durableId="517355883">
    <w:abstractNumId w:val="6"/>
  </w:num>
  <w:num w:numId="8" w16cid:durableId="224025048">
    <w:abstractNumId w:val="5"/>
  </w:num>
  <w:num w:numId="9" w16cid:durableId="228075275">
    <w:abstractNumId w:val="4"/>
  </w:num>
  <w:num w:numId="10" w16cid:durableId="268053026">
    <w:abstractNumId w:val="3"/>
  </w:num>
  <w:num w:numId="11" w16cid:durableId="132063214">
    <w:abstractNumId w:val="18"/>
  </w:num>
  <w:num w:numId="12" w16cid:durableId="424763559">
    <w:abstractNumId w:val="43"/>
  </w:num>
  <w:num w:numId="13" w16cid:durableId="1018695433">
    <w:abstractNumId w:val="33"/>
  </w:num>
  <w:num w:numId="14" w16cid:durableId="54741889">
    <w:abstractNumId w:val="16"/>
  </w:num>
  <w:num w:numId="15" w16cid:durableId="7545912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9927686">
    <w:abstractNumId w:val="35"/>
  </w:num>
  <w:num w:numId="17" w16cid:durableId="232744111">
    <w:abstractNumId w:val="10"/>
  </w:num>
  <w:num w:numId="18" w16cid:durableId="1469472819">
    <w:abstractNumId w:val="37"/>
  </w:num>
  <w:num w:numId="19" w16cid:durableId="1106847513">
    <w:abstractNumId w:val="40"/>
  </w:num>
  <w:num w:numId="20" w16cid:durableId="631711259">
    <w:abstractNumId w:val="21"/>
  </w:num>
  <w:num w:numId="21" w16cid:durableId="186068451">
    <w:abstractNumId w:val="41"/>
  </w:num>
  <w:num w:numId="22" w16cid:durableId="496844973">
    <w:abstractNumId w:val="12"/>
  </w:num>
  <w:num w:numId="23" w16cid:durableId="1923097888">
    <w:abstractNumId w:val="22"/>
  </w:num>
  <w:num w:numId="24" w16cid:durableId="2094278262">
    <w:abstractNumId w:val="31"/>
  </w:num>
  <w:num w:numId="25" w16cid:durableId="751468231">
    <w:abstractNumId w:val="34"/>
  </w:num>
  <w:num w:numId="26" w16cid:durableId="1552962127">
    <w:abstractNumId w:val="39"/>
  </w:num>
  <w:num w:numId="27" w16cid:durableId="1767262254">
    <w:abstractNumId w:val="14"/>
  </w:num>
  <w:num w:numId="28" w16cid:durableId="1608467240">
    <w:abstractNumId w:val="27"/>
  </w:num>
  <w:num w:numId="29" w16cid:durableId="659891544">
    <w:abstractNumId w:val="13"/>
  </w:num>
  <w:num w:numId="30" w16cid:durableId="1579098660">
    <w:abstractNumId w:val="29"/>
  </w:num>
  <w:num w:numId="31" w16cid:durableId="77023036">
    <w:abstractNumId w:val="32"/>
  </w:num>
  <w:num w:numId="32" w16cid:durableId="87043960">
    <w:abstractNumId w:val="17"/>
  </w:num>
  <w:num w:numId="33" w16cid:durableId="1380083433">
    <w:abstractNumId w:val="25"/>
  </w:num>
  <w:num w:numId="34" w16cid:durableId="292759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9532501">
    <w:abstractNumId w:val="38"/>
  </w:num>
  <w:num w:numId="36" w16cid:durableId="1793666793">
    <w:abstractNumId w:val="36"/>
  </w:num>
  <w:num w:numId="37" w16cid:durableId="1666397330">
    <w:abstractNumId w:val="42"/>
  </w:num>
  <w:num w:numId="38" w16cid:durableId="348996344">
    <w:abstractNumId w:val="15"/>
  </w:num>
  <w:num w:numId="39" w16cid:durableId="1752727444">
    <w:abstractNumId w:val="11"/>
  </w:num>
  <w:num w:numId="40" w16cid:durableId="676032423">
    <w:abstractNumId w:val="19"/>
  </w:num>
  <w:num w:numId="41" w16cid:durableId="816383461">
    <w:abstractNumId w:val="24"/>
  </w:num>
  <w:num w:numId="42" w16cid:durableId="1069576397">
    <w:abstractNumId w:val="23"/>
  </w:num>
  <w:num w:numId="43" w16cid:durableId="1104375162">
    <w:abstractNumId w:val="28"/>
  </w:num>
  <w:num w:numId="44" w16cid:durableId="945506899">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6FA0"/>
    <w:rsid w:val="0000716E"/>
    <w:rsid w:val="00026D66"/>
    <w:rsid w:val="00033397"/>
    <w:rsid w:val="00037811"/>
    <w:rsid w:val="00040095"/>
    <w:rsid w:val="00046A58"/>
    <w:rsid w:val="00051834"/>
    <w:rsid w:val="00054A22"/>
    <w:rsid w:val="00056096"/>
    <w:rsid w:val="00062023"/>
    <w:rsid w:val="00064388"/>
    <w:rsid w:val="000655A6"/>
    <w:rsid w:val="00067289"/>
    <w:rsid w:val="0007038C"/>
    <w:rsid w:val="0007066A"/>
    <w:rsid w:val="000745D8"/>
    <w:rsid w:val="0007762A"/>
    <w:rsid w:val="00080512"/>
    <w:rsid w:val="000844D5"/>
    <w:rsid w:val="0008530A"/>
    <w:rsid w:val="00091F09"/>
    <w:rsid w:val="000933FD"/>
    <w:rsid w:val="000957C5"/>
    <w:rsid w:val="000A2FBE"/>
    <w:rsid w:val="000B227D"/>
    <w:rsid w:val="000C0D25"/>
    <w:rsid w:val="000C1EB7"/>
    <w:rsid w:val="000C47C3"/>
    <w:rsid w:val="000D2E02"/>
    <w:rsid w:val="000D58AB"/>
    <w:rsid w:val="000D73BB"/>
    <w:rsid w:val="000E365C"/>
    <w:rsid w:val="000E48F4"/>
    <w:rsid w:val="000E4DFC"/>
    <w:rsid w:val="000F1B59"/>
    <w:rsid w:val="0010105F"/>
    <w:rsid w:val="00103279"/>
    <w:rsid w:val="00104FBD"/>
    <w:rsid w:val="0011077C"/>
    <w:rsid w:val="00110CF8"/>
    <w:rsid w:val="00111417"/>
    <w:rsid w:val="001156BB"/>
    <w:rsid w:val="001175A6"/>
    <w:rsid w:val="00126E21"/>
    <w:rsid w:val="001271B5"/>
    <w:rsid w:val="0013008A"/>
    <w:rsid w:val="00130BCA"/>
    <w:rsid w:val="0013332F"/>
    <w:rsid w:val="00133525"/>
    <w:rsid w:val="001371CE"/>
    <w:rsid w:val="00140092"/>
    <w:rsid w:val="00142C04"/>
    <w:rsid w:val="00143D68"/>
    <w:rsid w:val="0014597F"/>
    <w:rsid w:val="00151392"/>
    <w:rsid w:val="00157558"/>
    <w:rsid w:val="00173778"/>
    <w:rsid w:val="00181655"/>
    <w:rsid w:val="001A2875"/>
    <w:rsid w:val="001A4C42"/>
    <w:rsid w:val="001A7420"/>
    <w:rsid w:val="001B176C"/>
    <w:rsid w:val="001B3D3C"/>
    <w:rsid w:val="001B6637"/>
    <w:rsid w:val="001C1A93"/>
    <w:rsid w:val="001C21C3"/>
    <w:rsid w:val="001C7791"/>
    <w:rsid w:val="001D02C2"/>
    <w:rsid w:val="001D468E"/>
    <w:rsid w:val="001D6143"/>
    <w:rsid w:val="001D72A5"/>
    <w:rsid w:val="001E11F1"/>
    <w:rsid w:val="001E3DAF"/>
    <w:rsid w:val="001E4ACF"/>
    <w:rsid w:val="001F0AE5"/>
    <w:rsid w:val="001F0C1D"/>
    <w:rsid w:val="001F1132"/>
    <w:rsid w:val="001F168B"/>
    <w:rsid w:val="001F4120"/>
    <w:rsid w:val="002124F3"/>
    <w:rsid w:val="00221BD4"/>
    <w:rsid w:val="00224DE1"/>
    <w:rsid w:val="00230201"/>
    <w:rsid w:val="00233F2B"/>
    <w:rsid w:val="002347A2"/>
    <w:rsid w:val="00235D51"/>
    <w:rsid w:val="00245604"/>
    <w:rsid w:val="00251AA9"/>
    <w:rsid w:val="00260822"/>
    <w:rsid w:val="0026428F"/>
    <w:rsid w:val="002675F0"/>
    <w:rsid w:val="00270C80"/>
    <w:rsid w:val="00273527"/>
    <w:rsid w:val="00273D6B"/>
    <w:rsid w:val="00285A8B"/>
    <w:rsid w:val="002879FF"/>
    <w:rsid w:val="00291645"/>
    <w:rsid w:val="002920A7"/>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0C90"/>
    <w:rsid w:val="00321FE8"/>
    <w:rsid w:val="00323090"/>
    <w:rsid w:val="0033208E"/>
    <w:rsid w:val="00332341"/>
    <w:rsid w:val="003356CF"/>
    <w:rsid w:val="0034799E"/>
    <w:rsid w:val="00347B38"/>
    <w:rsid w:val="00352BF2"/>
    <w:rsid w:val="0035462D"/>
    <w:rsid w:val="00367998"/>
    <w:rsid w:val="00373DDE"/>
    <w:rsid w:val="003765B8"/>
    <w:rsid w:val="003928BF"/>
    <w:rsid w:val="0039326B"/>
    <w:rsid w:val="003944F4"/>
    <w:rsid w:val="003953D6"/>
    <w:rsid w:val="003A2278"/>
    <w:rsid w:val="003B14C7"/>
    <w:rsid w:val="003B2547"/>
    <w:rsid w:val="003B5DF8"/>
    <w:rsid w:val="003C3971"/>
    <w:rsid w:val="003C4AC7"/>
    <w:rsid w:val="003D37DC"/>
    <w:rsid w:val="003E3076"/>
    <w:rsid w:val="003E3BB8"/>
    <w:rsid w:val="003F2415"/>
    <w:rsid w:val="003F3082"/>
    <w:rsid w:val="0040620D"/>
    <w:rsid w:val="0041693A"/>
    <w:rsid w:val="00417B5E"/>
    <w:rsid w:val="00423334"/>
    <w:rsid w:val="0042459E"/>
    <w:rsid w:val="004345EC"/>
    <w:rsid w:val="00434A86"/>
    <w:rsid w:val="00435532"/>
    <w:rsid w:val="00437E28"/>
    <w:rsid w:val="00446540"/>
    <w:rsid w:val="0045267B"/>
    <w:rsid w:val="00460140"/>
    <w:rsid w:val="00465515"/>
    <w:rsid w:val="00470B03"/>
    <w:rsid w:val="004710E8"/>
    <w:rsid w:val="0049318A"/>
    <w:rsid w:val="004B7FED"/>
    <w:rsid w:val="004C15DA"/>
    <w:rsid w:val="004C335F"/>
    <w:rsid w:val="004D0171"/>
    <w:rsid w:val="004D172C"/>
    <w:rsid w:val="004D3578"/>
    <w:rsid w:val="004D4FE8"/>
    <w:rsid w:val="004E1C3D"/>
    <w:rsid w:val="004E213A"/>
    <w:rsid w:val="004F0988"/>
    <w:rsid w:val="004F0D5C"/>
    <w:rsid w:val="004F20B7"/>
    <w:rsid w:val="004F3340"/>
    <w:rsid w:val="004F6014"/>
    <w:rsid w:val="004F68D2"/>
    <w:rsid w:val="004F6BFE"/>
    <w:rsid w:val="00505DD3"/>
    <w:rsid w:val="00521F0B"/>
    <w:rsid w:val="00524A8F"/>
    <w:rsid w:val="0053388B"/>
    <w:rsid w:val="00534A0C"/>
    <w:rsid w:val="00535773"/>
    <w:rsid w:val="005371DB"/>
    <w:rsid w:val="00540197"/>
    <w:rsid w:val="00540DE5"/>
    <w:rsid w:val="00543E6C"/>
    <w:rsid w:val="00547861"/>
    <w:rsid w:val="00561D99"/>
    <w:rsid w:val="00565087"/>
    <w:rsid w:val="00572C14"/>
    <w:rsid w:val="00576F84"/>
    <w:rsid w:val="005868BF"/>
    <w:rsid w:val="00593601"/>
    <w:rsid w:val="00597B11"/>
    <w:rsid w:val="005A6B78"/>
    <w:rsid w:val="005A75E8"/>
    <w:rsid w:val="005B4C01"/>
    <w:rsid w:val="005B521A"/>
    <w:rsid w:val="005C332D"/>
    <w:rsid w:val="005C795D"/>
    <w:rsid w:val="005D26CC"/>
    <w:rsid w:val="005D2E01"/>
    <w:rsid w:val="005D674F"/>
    <w:rsid w:val="005D7526"/>
    <w:rsid w:val="005E4BB2"/>
    <w:rsid w:val="005E5B5B"/>
    <w:rsid w:val="005F1490"/>
    <w:rsid w:val="005F358B"/>
    <w:rsid w:val="006021CF"/>
    <w:rsid w:val="00602AEA"/>
    <w:rsid w:val="0060399A"/>
    <w:rsid w:val="00611FF8"/>
    <w:rsid w:val="00614FDF"/>
    <w:rsid w:val="006175EF"/>
    <w:rsid w:val="006320D8"/>
    <w:rsid w:val="0063543D"/>
    <w:rsid w:val="00636C03"/>
    <w:rsid w:val="0063713A"/>
    <w:rsid w:val="006420D8"/>
    <w:rsid w:val="00646001"/>
    <w:rsid w:val="00647114"/>
    <w:rsid w:val="00650D67"/>
    <w:rsid w:val="00651EF2"/>
    <w:rsid w:val="006608A0"/>
    <w:rsid w:val="00662D82"/>
    <w:rsid w:val="0066405C"/>
    <w:rsid w:val="00664C1C"/>
    <w:rsid w:val="00665808"/>
    <w:rsid w:val="006662F5"/>
    <w:rsid w:val="006665A1"/>
    <w:rsid w:val="00670DB4"/>
    <w:rsid w:val="00674508"/>
    <w:rsid w:val="0067799D"/>
    <w:rsid w:val="00685EF4"/>
    <w:rsid w:val="006A1517"/>
    <w:rsid w:val="006A1911"/>
    <w:rsid w:val="006A323F"/>
    <w:rsid w:val="006B30D0"/>
    <w:rsid w:val="006B4D08"/>
    <w:rsid w:val="006B72ED"/>
    <w:rsid w:val="006C3D95"/>
    <w:rsid w:val="006D3AA1"/>
    <w:rsid w:val="006E17D0"/>
    <w:rsid w:val="006E25B2"/>
    <w:rsid w:val="006E3B11"/>
    <w:rsid w:val="006E4885"/>
    <w:rsid w:val="006E4A0A"/>
    <w:rsid w:val="006E5C86"/>
    <w:rsid w:val="006F6ECD"/>
    <w:rsid w:val="006F7B70"/>
    <w:rsid w:val="00701116"/>
    <w:rsid w:val="0070182C"/>
    <w:rsid w:val="00706C44"/>
    <w:rsid w:val="00707341"/>
    <w:rsid w:val="00712C08"/>
    <w:rsid w:val="00713C44"/>
    <w:rsid w:val="00721B2F"/>
    <w:rsid w:val="00734A5B"/>
    <w:rsid w:val="00734D7C"/>
    <w:rsid w:val="0074026F"/>
    <w:rsid w:val="007429F6"/>
    <w:rsid w:val="007447AE"/>
    <w:rsid w:val="00744E76"/>
    <w:rsid w:val="00746F1E"/>
    <w:rsid w:val="007529C0"/>
    <w:rsid w:val="007571FB"/>
    <w:rsid w:val="0076138D"/>
    <w:rsid w:val="007664CB"/>
    <w:rsid w:val="0076697D"/>
    <w:rsid w:val="00767959"/>
    <w:rsid w:val="00774DA4"/>
    <w:rsid w:val="00774E82"/>
    <w:rsid w:val="00775669"/>
    <w:rsid w:val="00777C59"/>
    <w:rsid w:val="007818FB"/>
    <w:rsid w:val="00781F0F"/>
    <w:rsid w:val="007861C2"/>
    <w:rsid w:val="00791AFA"/>
    <w:rsid w:val="007A1772"/>
    <w:rsid w:val="007A1F2F"/>
    <w:rsid w:val="007A245D"/>
    <w:rsid w:val="007A4452"/>
    <w:rsid w:val="007A5C53"/>
    <w:rsid w:val="007A662F"/>
    <w:rsid w:val="007B1496"/>
    <w:rsid w:val="007B600E"/>
    <w:rsid w:val="007C635D"/>
    <w:rsid w:val="007D528E"/>
    <w:rsid w:val="007E12B2"/>
    <w:rsid w:val="007E29BB"/>
    <w:rsid w:val="007E55A9"/>
    <w:rsid w:val="007E67EE"/>
    <w:rsid w:val="007E6ABE"/>
    <w:rsid w:val="007F0F4A"/>
    <w:rsid w:val="007F6AE5"/>
    <w:rsid w:val="008028A4"/>
    <w:rsid w:val="00804D81"/>
    <w:rsid w:val="0081022C"/>
    <w:rsid w:val="008170BF"/>
    <w:rsid w:val="00820164"/>
    <w:rsid w:val="00823C4E"/>
    <w:rsid w:val="00827E5D"/>
    <w:rsid w:val="00830747"/>
    <w:rsid w:val="008362DA"/>
    <w:rsid w:val="00837EE7"/>
    <w:rsid w:val="00841484"/>
    <w:rsid w:val="00841BB0"/>
    <w:rsid w:val="00846A31"/>
    <w:rsid w:val="00856C7E"/>
    <w:rsid w:val="00856D18"/>
    <w:rsid w:val="00857B25"/>
    <w:rsid w:val="0086378F"/>
    <w:rsid w:val="008768CA"/>
    <w:rsid w:val="00876986"/>
    <w:rsid w:val="00890338"/>
    <w:rsid w:val="00890543"/>
    <w:rsid w:val="008A2633"/>
    <w:rsid w:val="008A35FC"/>
    <w:rsid w:val="008B2171"/>
    <w:rsid w:val="008B2927"/>
    <w:rsid w:val="008B2B2E"/>
    <w:rsid w:val="008C384C"/>
    <w:rsid w:val="008C6789"/>
    <w:rsid w:val="008C78F6"/>
    <w:rsid w:val="008D48DF"/>
    <w:rsid w:val="008F6BD7"/>
    <w:rsid w:val="0090271F"/>
    <w:rsid w:val="00902E23"/>
    <w:rsid w:val="00903063"/>
    <w:rsid w:val="00910A6D"/>
    <w:rsid w:val="009114D7"/>
    <w:rsid w:val="0091348E"/>
    <w:rsid w:val="00914EE0"/>
    <w:rsid w:val="00916F6B"/>
    <w:rsid w:val="00917CCB"/>
    <w:rsid w:val="009251AF"/>
    <w:rsid w:val="00932178"/>
    <w:rsid w:val="0093474C"/>
    <w:rsid w:val="00942EC2"/>
    <w:rsid w:val="00945873"/>
    <w:rsid w:val="009475E6"/>
    <w:rsid w:val="00947DA9"/>
    <w:rsid w:val="0095284E"/>
    <w:rsid w:val="009610BF"/>
    <w:rsid w:val="0096654D"/>
    <w:rsid w:val="009761FC"/>
    <w:rsid w:val="00976C0F"/>
    <w:rsid w:val="009846DA"/>
    <w:rsid w:val="009855F6"/>
    <w:rsid w:val="00992B35"/>
    <w:rsid w:val="009951A5"/>
    <w:rsid w:val="00997D95"/>
    <w:rsid w:val="009A1CBC"/>
    <w:rsid w:val="009B23A6"/>
    <w:rsid w:val="009B357D"/>
    <w:rsid w:val="009C0E34"/>
    <w:rsid w:val="009C2850"/>
    <w:rsid w:val="009D1152"/>
    <w:rsid w:val="009D1C83"/>
    <w:rsid w:val="009D3209"/>
    <w:rsid w:val="009D37BB"/>
    <w:rsid w:val="009D752E"/>
    <w:rsid w:val="009F37B7"/>
    <w:rsid w:val="009F5187"/>
    <w:rsid w:val="009F6472"/>
    <w:rsid w:val="00A04BE6"/>
    <w:rsid w:val="00A07247"/>
    <w:rsid w:val="00A07F81"/>
    <w:rsid w:val="00A10382"/>
    <w:rsid w:val="00A10F02"/>
    <w:rsid w:val="00A124A5"/>
    <w:rsid w:val="00A1497C"/>
    <w:rsid w:val="00A164B4"/>
    <w:rsid w:val="00A241CA"/>
    <w:rsid w:val="00A24499"/>
    <w:rsid w:val="00A25F2E"/>
    <w:rsid w:val="00A26956"/>
    <w:rsid w:val="00A27486"/>
    <w:rsid w:val="00A277B7"/>
    <w:rsid w:val="00A35172"/>
    <w:rsid w:val="00A37029"/>
    <w:rsid w:val="00A51CE8"/>
    <w:rsid w:val="00A52668"/>
    <w:rsid w:val="00A53724"/>
    <w:rsid w:val="00A53768"/>
    <w:rsid w:val="00A550B4"/>
    <w:rsid w:val="00A56066"/>
    <w:rsid w:val="00A65701"/>
    <w:rsid w:val="00A71A16"/>
    <w:rsid w:val="00A73129"/>
    <w:rsid w:val="00A810B1"/>
    <w:rsid w:val="00A82346"/>
    <w:rsid w:val="00A9116B"/>
    <w:rsid w:val="00A91C8B"/>
    <w:rsid w:val="00A92BA1"/>
    <w:rsid w:val="00A93B64"/>
    <w:rsid w:val="00AA07E9"/>
    <w:rsid w:val="00AB4D35"/>
    <w:rsid w:val="00AB7F9E"/>
    <w:rsid w:val="00AC6BC6"/>
    <w:rsid w:val="00AD3673"/>
    <w:rsid w:val="00AD4A94"/>
    <w:rsid w:val="00AD5262"/>
    <w:rsid w:val="00AE0E5B"/>
    <w:rsid w:val="00AE2308"/>
    <w:rsid w:val="00AE65E2"/>
    <w:rsid w:val="00AE716E"/>
    <w:rsid w:val="00B06E2E"/>
    <w:rsid w:val="00B15449"/>
    <w:rsid w:val="00B15EF2"/>
    <w:rsid w:val="00B21E1D"/>
    <w:rsid w:val="00B26CA6"/>
    <w:rsid w:val="00B3321E"/>
    <w:rsid w:val="00B33CB9"/>
    <w:rsid w:val="00B45033"/>
    <w:rsid w:val="00B465BD"/>
    <w:rsid w:val="00B51548"/>
    <w:rsid w:val="00B52BE1"/>
    <w:rsid w:val="00B54653"/>
    <w:rsid w:val="00B60B87"/>
    <w:rsid w:val="00B6631E"/>
    <w:rsid w:val="00B72933"/>
    <w:rsid w:val="00B759FE"/>
    <w:rsid w:val="00B77021"/>
    <w:rsid w:val="00B829DC"/>
    <w:rsid w:val="00B87675"/>
    <w:rsid w:val="00B93086"/>
    <w:rsid w:val="00B94BB5"/>
    <w:rsid w:val="00BA19ED"/>
    <w:rsid w:val="00BA1C13"/>
    <w:rsid w:val="00BA4B8D"/>
    <w:rsid w:val="00BA6235"/>
    <w:rsid w:val="00BC0F7D"/>
    <w:rsid w:val="00BC2724"/>
    <w:rsid w:val="00BC2F59"/>
    <w:rsid w:val="00BC354E"/>
    <w:rsid w:val="00BC621A"/>
    <w:rsid w:val="00BC737A"/>
    <w:rsid w:val="00BC7B10"/>
    <w:rsid w:val="00BD568B"/>
    <w:rsid w:val="00BD7899"/>
    <w:rsid w:val="00BD7D31"/>
    <w:rsid w:val="00BE0D9B"/>
    <w:rsid w:val="00BE3255"/>
    <w:rsid w:val="00BE4E20"/>
    <w:rsid w:val="00BF128E"/>
    <w:rsid w:val="00C0040D"/>
    <w:rsid w:val="00C00C59"/>
    <w:rsid w:val="00C016F3"/>
    <w:rsid w:val="00C074DD"/>
    <w:rsid w:val="00C11654"/>
    <w:rsid w:val="00C147B6"/>
    <w:rsid w:val="00C1496A"/>
    <w:rsid w:val="00C16188"/>
    <w:rsid w:val="00C230FA"/>
    <w:rsid w:val="00C25C28"/>
    <w:rsid w:val="00C266DE"/>
    <w:rsid w:val="00C26803"/>
    <w:rsid w:val="00C3175F"/>
    <w:rsid w:val="00C319F6"/>
    <w:rsid w:val="00C33079"/>
    <w:rsid w:val="00C34F65"/>
    <w:rsid w:val="00C42B22"/>
    <w:rsid w:val="00C444C2"/>
    <w:rsid w:val="00C45231"/>
    <w:rsid w:val="00C46993"/>
    <w:rsid w:val="00C502FE"/>
    <w:rsid w:val="00C5403D"/>
    <w:rsid w:val="00C56F98"/>
    <w:rsid w:val="00C57AFF"/>
    <w:rsid w:val="00C64985"/>
    <w:rsid w:val="00C72833"/>
    <w:rsid w:val="00C75FEA"/>
    <w:rsid w:val="00C77EF2"/>
    <w:rsid w:val="00C80F1D"/>
    <w:rsid w:val="00C9299E"/>
    <w:rsid w:val="00C93F40"/>
    <w:rsid w:val="00CA1415"/>
    <w:rsid w:val="00CA3D0C"/>
    <w:rsid w:val="00CA6A6C"/>
    <w:rsid w:val="00CA6E5B"/>
    <w:rsid w:val="00CA724E"/>
    <w:rsid w:val="00CA77E3"/>
    <w:rsid w:val="00CB1B8A"/>
    <w:rsid w:val="00CB2A73"/>
    <w:rsid w:val="00CB68CE"/>
    <w:rsid w:val="00CC502D"/>
    <w:rsid w:val="00CD26B7"/>
    <w:rsid w:val="00CD2C74"/>
    <w:rsid w:val="00CD6575"/>
    <w:rsid w:val="00CD6AE2"/>
    <w:rsid w:val="00CF0310"/>
    <w:rsid w:val="00CF033A"/>
    <w:rsid w:val="00CF21C5"/>
    <w:rsid w:val="00CF27C0"/>
    <w:rsid w:val="00CF3CE0"/>
    <w:rsid w:val="00D00C28"/>
    <w:rsid w:val="00D068A0"/>
    <w:rsid w:val="00D21F7C"/>
    <w:rsid w:val="00D238DA"/>
    <w:rsid w:val="00D26311"/>
    <w:rsid w:val="00D35134"/>
    <w:rsid w:val="00D427BE"/>
    <w:rsid w:val="00D4451C"/>
    <w:rsid w:val="00D465EF"/>
    <w:rsid w:val="00D471A7"/>
    <w:rsid w:val="00D47942"/>
    <w:rsid w:val="00D47FEB"/>
    <w:rsid w:val="00D5071C"/>
    <w:rsid w:val="00D561C4"/>
    <w:rsid w:val="00D57972"/>
    <w:rsid w:val="00D60967"/>
    <w:rsid w:val="00D675A9"/>
    <w:rsid w:val="00D67693"/>
    <w:rsid w:val="00D7244E"/>
    <w:rsid w:val="00D738D6"/>
    <w:rsid w:val="00D749CE"/>
    <w:rsid w:val="00D755EB"/>
    <w:rsid w:val="00D76048"/>
    <w:rsid w:val="00D8460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62AD"/>
    <w:rsid w:val="00DB696F"/>
    <w:rsid w:val="00DB74E9"/>
    <w:rsid w:val="00DC0672"/>
    <w:rsid w:val="00DC309B"/>
    <w:rsid w:val="00DC4DA2"/>
    <w:rsid w:val="00DC6CCF"/>
    <w:rsid w:val="00DD4C17"/>
    <w:rsid w:val="00DD74A5"/>
    <w:rsid w:val="00DE11F3"/>
    <w:rsid w:val="00DE296F"/>
    <w:rsid w:val="00DF2B1F"/>
    <w:rsid w:val="00DF4EF7"/>
    <w:rsid w:val="00DF504C"/>
    <w:rsid w:val="00DF5817"/>
    <w:rsid w:val="00DF62CD"/>
    <w:rsid w:val="00DF65AD"/>
    <w:rsid w:val="00E03279"/>
    <w:rsid w:val="00E12E2D"/>
    <w:rsid w:val="00E152D4"/>
    <w:rsid w:val="00E16509"/>
    <w:rsid w:val="00E172EC"/>
    <w:rsid w:val="00E21D48"/>
    <w:rsid w:val="00E22903"/>
    <w:rsid w:val="00E23B63"/>
    <w:rsid w:val="00E3192F"/>
    <w:rsid w:val="00E368A1"/>
    <w:rsid w:val="00E3794A"/>
    <w:rsid w:val="00E4237A"/>
    <w:rsid w:val="00E431A5"/>
    <w:rsid w:val="00E43C98"/>
    <w:rsid w:val="00E44582"/>
    <w:rsid w:val="00E52C36"/>
    <w:rsid w:val="00E56FC7"/>
    <w:rsid w:val="00E576AF"/>
    <w:rsid w:val="00E75B77"/>
    <w:rsid w:val="00E77645"/>
    <w:rsid w:val="00E77C29"/>
    <w:rsid w:val="00E77ED0"/>
    <w:rsid w:val="00E80953"/>
    <w:rsid w:val="00E831AC"/>
    <w:rsid w:val="00E95F92"/>
    <w:rsid w:val="00EA0E83"/>
    <w:rsid w:val="00EA15B0"/>
    <w:rsid w:val="00EA5EA7"/>
    <w:rsid w:val="00EB65EB"/>
    <w:rsid w:val="00EB680B"/>
    <w:rsid w:val="00EB6B89"/>
    <w:rsid w:val="00EB7D9B"/>
    <w:rsid w:val="00EC4A25"/>
    <w:rsid w:val="00EC698E"/>
    <w:rsid w:val="00EC6E5E"/>
    <w:rsid w:val="00EE60A8"/>
    <w:rsid w:val="00F025A2"/>
    <w:rsid w:val="00F04388"/>
    <w:rsid w:val="00F04712"/>
    <w:rsid w:val="00F06E3D"/>
    <w:rsid w:val="00F13360"/>
    <w:rsid w:val="00F17312"/>
    <w:rsid w:val="00F20E9D"/>
    <w:rsid w:val="00F22EC7"/>
    <w:rsid w:val="00F2471B"/>
    <w:rsid w:val="00F30AFC"/>
    <w:rsid w:val="00F325C8"/>
    <w:rsid w:val="00F363D7"/>
    <w:rsid w:val="00F50B93"/>
    <w:rsid w:val="00F528EF"/>
    <w:rsid w:val="00F55900"/>
    <w:rsid w:val="00F60122"/>
    <w:rsid w:val="00F653B8"/>
    <w:rsid w:val="00F66AE2"/>
    <w:rsid w:val="00F670CB"/>
    <w:rsid w:val="00F72B9A"/>
    <w:rsid w:val="00F73351"/>
    <w:rsid w:val="00F7356B"/>
    <w:rsid w:val="00F81978"/>
    <w:rsid w:val="00F83578"/>
    <w:rsid w:val="00F9008D"/>
    <w:rsid w:val="00F96ACA"/>
    <w:rsid w:val="00FA0EDC"/>
    <w:rsid w:val="00FA1266"/>
    <w:rsid w:val="00FA1C86"/>
    <w:rsid w:val="00FA33BA"/>
    <w:rsid w:val="00FA6395"/>
    <w:rsid w:val="00FB3096"/>
    <w:rsid w:val="00FC1192"/>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tabs>
        <w:tab w:val="clear" w:pos="926"/>
        <w:tab w:val="num" w:pos="737"/>
      </w:tabs>
      <w:ind w:left="737" w:hanging="453"/>
      <w:contextualSpacing/>
    </w:pPr>
  </w:style>
  <w:style w:type="paragraph" w:styleId="ListNumber4">
    <w:name w:val="List Number 4"/>
    <w:basedOn w:val="Normal"/>
    <w:rsid w:val="00FC5C0F"/>
    <w:pPr>
      <w:numPr>
        <w:numId w:val="2"/>
      </w:numPr>
      <w:tabs>
        <w:tab w:val="clear" w:pos="1209"/>
        <w:tab w:val="num" w:pos="851"/>
      </w:tabs>
      <w:ind w:left="851" w:hanging="851"/>
      <w:contextualSpacing/>
    </w:pPr>
  </w:style>
  <w:style w:type="paragraph" w:styleId="ListNumber5">
    <w:name w:val="List Number 5"/>
    <w:basedOn w:val="Normal"/>
    <w:rsid w:val="00FC5C0F"/>
    <w:pPr>
      <w:numPr>
        <w:numId w:val="3"/>
      </w:numPr>
      <w:tabs>
        <w:tab w:val="clear" w:pos="1492"/>
      </w:tabs>
      <w:ind w:left="720"/>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C42B2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C42B22"/>
    <w:rPr>
      <w:rFonts w:ascii="Arial" w:hAnsi="Arial"/>
      <w:sz w:val="22"/>
      <w:lang w:eastAsia="en-US"/>
    </w:rPr>
  </w:style>
  <w:style w:type="paragraph" w:customStyle="1" w:styleId="B1">
    <w:name w:val="B1+"/>
    <w:basedOn w:val="B10"/>
    <w:link w:val="B1Car"/>
    <w:rsid w:val="00C42B22"/>
    <w:pPr>
      <w:numPr>
        <w:numId w:val="11"/>
      </w:numPr>
      <w:tabs>
        <w:tab w:val="clear" w:pos="737"/>
        <w:tab w:val="num" w:pos="644"/>
      </w:tabs>
      <w:overflowPunct w:val="0"/>
      <w:autoSpaceDE w:val="0"/>
      <w:autoSpaceDN w:val="0"/>
      <w:adjustRightInd w:val="0"/>
      <w:ind w:left="284" w:firstLine="0"/>
      <w:textAlignment w:val="baseline"/>
    </w:pPr>
  </w:style>
  <w:style w:type="character" w:customStyle="1" w:styleId="B1Car">
    <w:name w:val="B1+ Car"/>
    <w:link w:val="B1"/>
    <w:rsid w:val="00C42B22"/>
    <w:rPr>
      <w:lang w:eastAsia="en-US"/>
    </w:rPr>
  </w:style>
  <w:style w:type="character" w:customStyle="1" w:styleId="Char">
    <w:name w:val="批注主题 Char"/>
    <w:basedOn w:val="CommentTextChar"/>
    <w:rsid w:val="00C42B22"/>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C42B22"/>
  </w:style>
  <w:style w:type="paragraph" w:customStyle="1" w:styleId="CRCoverPage">
    <w:name w:val="CR Cover Page"/>
    <w:rsid w:val="00C42B22"/>
    <w:pPr>
      <w:spacing w:after="120"/>
    </w:pPr>
    <w:rPr>
      <w:rFonts w:ascii="Arial" w:hAnsi="Arial"/>
      <w:lang w:eastAsia="en-US"/>
    </w:rPr>
  </w:style>
  <w:style w:type="character" w:customStyle="1" w:styleId="ObjetducommentaireCar">
    <w:name w:val="Objet du commentaire Car"/>
    <w:rsid w:val="00C42B22"/>
    <w:rPr>
      <w:rFonts w:eastAsia="Times New Roman"/>
      <w:b/>
      <w:bCs/>
      <w:lang w:eastAsia="en-US"/>
    </w:rPr>
  </w:style>
  <w:style w:type="paragraph" w:customStyle="1" w:styleId="code">
    <w:name w:val="code"/>
    <w:basedOn w:val="Normal"/>
    <w:rsid w:val="00C42B2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42B2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42B22"/>
    <w:rPr>
      <w:rFonts w:ascii="Courier New" w:hAnsi="Courier New"/>
      <w:sz w:val="28"/>
      <w:lang w:eastAsia="en-US"/>
    </w:rPr>
  </w:style>
  <w:style w:type="paragraph" w:customStyle="1" w:styleId="INDENT1">
    <w:name w:val="INDENT1"/>
    <w:basedOn w:val="Normal"/>
    <w:rsid w:val="00C42B22"/>
    <w:pPr>
      <w:ind w:left="851"/>
    </w:pPr>
    <w:rPr>
      <w:rFonts w:eastAsia="SimSun"/>
    </w:rPr>
  </w:style>
  <w:style w:type="paragraph" w:customStyle="1" w:styleId="INDENT2">
    <w:name w:val="INDENT2"/>
    <w:basedOn w:val="Normal"/>
    <w:rsid w:val="00C42B22"/>
    <w:pPr>
      <w:ind w:left="1135" w:hanging="284"/>
    </w:pPr>
    <w:rPr>
      <w:rFonts w:eastAsia="SimSun"/>
    </w:rPr>
  </w:style>
  <w:style w:type="paragraph" w:customStyle="1" w:styleId="INDENT3">
    <w:name w:val="INDENT3"/>
    <w:basedOn w:val="Normal"/>
    <w:rsid w:val="00C42B22"/>
    <w:pPr>
      <w:ind w:left="1701" w:hanging="567"/>
    </w:pPr>
    <w:rPr>
      <w:rFonts w:eastAsia="SimSun"/>
    </w:rPr>
  </w:style>
  <w:style w:type="paragraph" w:customStyle="1" w:styleId="FigureTitle">
    <w:name w:val="Figure_Title"/>
    <w:basedOn w:val="Normal"/>
    <w:next w:val="Normal"/>
    <w:rsid w:val="00C42B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2B22"/>
    <w:pPr>
      <w:keepNext/>
      <w:keepLines/>
    </w:pPr>
    <w:rPr>
      <w:rFonts w:eastAsia="SimSun"/>
      <w:b/>
    </w:rPr>
  </w:style>
  <w:style w:type="paragraph" w:customStyle="1" w:styleId="enumlev2">
    <w:name w:val="enumlev2"/>
    <w:basedOn w:val="Normal"/>
    <w:rsid w:val="00C42B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2B22"/>
    <w:pPr>
      <w:keepNext/>
      <w:keepLines/>
      <w:spacing w:before="240"/>
      <w:ind w:left="1418"/>
    </w:pPr>
    <w:rPr>
      <w:rFonts w:ascii="Arial" w:eastAsia="SimSun" w:hAnsi="Arial"/>
      <w:b/>
      <w:sz w:val="36"/>
    </w:rPr>
  </w:style>
  <w:style w:type="paragraph" w:customStyle="1" w:styleId="tal0">
    <w:name w:val="tal"/>
    <w:basedOn w:val="Normal"/>
    <w:rsid w:val="00C42B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2B22"/>
    <w:pPr>
      <w:spacing w:before="100" w:beforeAutospacing="1" w:after="100" w:afterAutospacing="1"/>
    </w:pPr>
    <w:rPr>
      <w:rFonts w:eastAsia="SimSun"/>
      <w:sz w:val="24"/>
      <w:szCs w:val="24"/>
      <w:lang w:eastAsia="de-DE"/>
    </w:rPr>
  </w:style>
  <w:style w:type="character" w:styleId="Strong">
    <w:name w:val="Strong"/>
    <w:uiPriority w:val="22"/>
    <w:qFormat/>
    <w:rsid w:val="00C42B22"/>
    <w:rPr>
      <w:b/>
      <w:bCs/>
    </w:rPr>
  </w:style>
  <w:style w:type="paragraph" w:customStyle="1" w:styleId="Reference">
    <w:name w:val="Reference"/>
    <w:basedOn w:val="Normal"/>
    <w:rsid w:val="00C42B22"/>
    <w:pPr>
      <w:tabs>
        <w:tab w:val="left" w:pos="851"/>
      </w:tabs>
      <w:ind w:left="851" w:hanging="851"/>
    </w:pPr>
    <w:rPr>
      <w:rFonts w:eastAsia="SimSun"/>
    </w:rPr>
  </w:style>
  <w:style w:type="character" w:customStyle="1" w:styleId="B1Char1">
    <w:name w:val="B1 Char1"/>
    <w:qFormat/>
    <w:rsid w:val="00C42B22"/>
    <w:rPr>
      <w:rFonts w:eastAsia="Times New Roman"/>
      <w:lang w:eastAsia="ja-JP"/>
    </w:rPr>
  </w:style>
  <w:style w:type="character" w:customStyle="1" w:styleId="1Char1">
    <w:name w:val="标题 1 Char1"/>
    <w:aliases w:val="Char1 Char1"/>
    <w:rsid w:val="00C42B22"/>
    <w:rPr>
      <w:rFonts w:eastAsia="Times New Roman"/>
      <w:b/>
      <w:bCs/>
      <w:kern w:val="44"/>
      <w:sz w:val="44"/>
      <w:szCs w:val="44"/>
      <w:lang w:val="en-GB" w:eastAsia="en-US"/>
    </w:rPr>
  </w:style>
  <w:style w:type="paragraph" w:customStyle="1" w:styleId="H7">
    <w:name w:val="H7"/>
    <w:basedOn w:val="H6"/>
    <w:rsid w:val="00C42B22"/>
    <w:pPr>
      <w:overflowPunct w:val="0"/>
      <w:autoSpaceDE w:val="0"/>
      <w:autoSpaceDN w:val="0"/>
      <w:adjustRightInd w:val="0"/>
      <w:textAlignment w:val="baseline"/>
    </w:pPr>
  </w:style>
  <w:style w:type="paragraph" w:customStyle="1" w:styleId="H8">
    <w:name w:val="H8"/>
    <w:basedOn w:val="H6"/>
    <w:rsid w:val="00C42B22"/>
    <w:pPr>
      <w:overflowPunct w:val="0"/>
      <w:autoSpaceDE w:val="0"/>
      <w:autoSpaceDN w:val="0"/>
      <w:adjustRightInd w:val="0"/>
      <w:textAlignment w:val="baseline"/>
    </w:pPr>
    <w:rPr>
      <w:lang w:eastAsia="zh-CN"/>
    </w:rPr>
  </w:style>
  <w:style w:type="character" w:customStyle="1" w:styleId="normaltextrun1">
    <w:name w:val="normaltextrun1"/>
    <w:rsid w:val="00C42B22"/>
  </w:style>
  <w:style w:type="paragraph" w:customStyle="1" w:styleId="Frontcover">
    <w:name w:val="Front_cover"/>
    <w:rsid w:val="00C42B22"/>
    <w:rPr>
      <w:rFonts w:ascii="Arial" w:hAnsi="Arial"/>
      <w:lang w:eastAsia="en-US"/>
    </w:rPr>
  </w:style>
  <w:style w:type="paragraph" w:customStyle="1" w:styleId="Lista2">
    <w:name w:val="Lista 2"/>
    <w:basedOn w:val="Normal"/>
    <w:rsid w:val="00C42B22"/>
    <w:pPr>
      <w:numPr>
        <w:ilvl w:val="1"/>
        <w:numId w:val="13"/>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42B22"/>
    <w:pPr>
      <w:numPr>
        <w:numId w:val="14"/>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42B22"/>
    <w:pPr>
      <w:numPr>
        <w:numId w:val="15"/>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C42B2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C42B2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C42B22"/>
    <w:pPr>
      <w:numPr>
        <w:ilvl w:val="3"/>
      </w:numPr>
      <w:tabs>
        <w:tab w:val="clear" w:pos="2880"/>
        <w:tab w:val="num" w:pos="360"/>
        <w:tab w:val="num" w:pos="926"/>
        <w:tab w:val="left" w:pos="3742"/>
      </w:tabs>
      <w:ind w:left="3743" w:hanging="1021"/>
    </w:pPr>
  </w:style>
  <w:style w:type="paragraph" w:customStyle="1" w:styleId="List51">
    <w:name w:val="List 5.1"/>
    <w:basedOn w:val="List41"/>
    <w:rsid w:val="00C42B2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C42B22"/>
    <w:pPr>
      <w:numPr>
        <w:numId w:val="16"/>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C42B2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2B22"/>
    <w:pPr>
      <w:tabs>
        <w:tab w:val="clear" w:pos="794"/>
        <w:tab w:val="clear" w:pos="1191"/>
        <w:tab w:val="clear" w:pos="1588"/>
        <w:tab w:val="clear" w:pos="1985"/>
      </w:tabs>
      <w:spacing w:before="0"/>
      <w:jc w:val="left"/>
    </w:pPr>
  </w:style>
  <w:style w:type="paragraph" w:customStyle="1" w:styleId="ASN1">
    <w:name w:val="ASN.1"/>
    <w:basedOn w:val="Normal"/>
    <w:next w:val="ASN1Cont0"/>
    <w:rsid w:val="00C42B2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42B22"/>
    <w:pPr>
      <w:spacing w:before="0"/>
      <w:jc w:val="left"/>
    </w:pPr>
  </w:style>
  <w:style w:type="paragraph" w:customStyle="1" w:styleId="GDMO">
    <w:name w:val="GDMO"/>
    <w:basedOn w:val="ASN1Cont"/>
    <w:rsid w:val="00C42B22"/>
    <w:pPr>
      <w:tabs>
        <w:tab w:val="left" w:pos="1588"/>
        <w:tab w:val="left" w:pos="2268"/>
        <w:tab w:val="left" w:pos="2892"/>
        <w:tab w:val="left" w:pos="3572"/>
      </w:tabs>
    </w:pPr>
    <w:rPr>
      <w:b w:val="0"/>
    </w:rPr>
  </w:style>
  <w:style w:type="paragraph" w:customStyle="1" w:styleId="listbullettight">
    <w:name w:val="list bullet tight"/>
    <w:basedOn w:val="cpde"/>
    <w:rsid w:val="00C42B22"/>
    <w:pPr>
      <w:numPr>
        <w:numId w:val="19"/>
      </w:numPr>
      <w:overflowPunct/>
      <w:autoSpaceDE/>
      <w:autoSpaceDN/>
      <w:adjustRightInd/>
      <w:ind w:left="360"/>
      <w:textAlignment w:val="auto"/>
    </w:pPr>
  </w:style>
  <w:style w:type="paragraph" w:customStyle="1" w:styleId="nornal">
    <w:name w:val="nornal"/>
    <w:basedOn w:val="cpde"/>
    <w:rsid w:val="00C42B22"/>
    <w:pPr>
      <w:numPr>
        <w:numId w:val="20"/>
      </w:numPr>
      <w:overflowPunct/>
      <w:autoSpaceDE/>
      <w:autoSpaceDN/>
      <w:adjustRightInd/>
      <w:textAlignment w:val="auto"/>
    </w:pPr>
  </w:style>
  <w:style w:type="paragraph" w:customStyle="1" w:styleId="enumlev1">
    <w:name w:val="enumlev1"/>
    <w:basedOn w:val="Normal"/>
    <w:rsid w:val="00C42B2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42B2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42B2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42B22"/>
  </w:style>
  <w:style w:type="paragraph" w:customStyle="1" w:styleId="Caption1">
    <w:name w:val="Caption1"/>
    <w:basedOn w:val="Normal"/>
    <w:next w:val="Normal"/>
    <w:rsid w:val="00C42B2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42B2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42B2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42B2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42B2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42B22"/>
    <w:pPr>
      <w:numPr>
        <w:numId w:val="18"/>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character" w:styleId="Emphasis">
    <w:name w:val="Emphasis"/>
    <w:qFormat/>
    <w:rsid w:val="00C42B22"/>
    <w:rPr>
      <w:i/>
    </w:rPr>
  </w:style>
  <w:style w:type="paragraph" w:customStyle="1" w:styleId="DefinitionTerm">
    <w:name w:val="Definition Term"/>
    <w:basedOn w:val="Normal"/>
    <w:next w:val="DefinitionList"/>
    <w:rsid w:val="00C42B2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42B2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42B2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42B22"/>
    <w:pPr>
      <w:overflowPunct w:val="0"/>
      <w:autoSpaceDE w:val="0"/>
      <w:autoSpaceDN w:val="0"/>
      <w:adjustRightInd w:val="0"/>
      <w:spacing w:before="120" w:after="0"/>
      <w:textAlignment w:val="baseline"/>
    </w:pPr>
  </w:style>
  <w:style w:type="paragraph" w:customStyle="1" w:styleId="Bulletlist">
    <w:name w:val="Bullet list"/>
    <w:basedOn w:val="Normal"/>
    <w:rsid w:val="00C42B22"/>
    <w:pPr>
      <w:overflowPunct w:val="0"/>
      <w:autoSpaceDE w:val="0"/>
      <w:autoSpaceDN w:val="0"/>
      <w:adjustRightInd w:val="0"/>
      <w:spacing w:before="120" w:after="0"/>
      <w:textAlignment w:val="baseline"/>
    </w:pPr>
  </w:style>
  <w:style w:type="paragraph" w:customStyle="1" w:styleId="Bullets">
    <w:name w:val="Bullets"/>
    <w:basedOn w:val="Normal"/>
    <w:rsid w:val="00C42B22"/>
    <w:pPr>
      <w:keepLines/>
      <w:numPr>
        <w:numId w:val="1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42B2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42B22"/>
    <w:pPr>
      <w:spacing w:before="0"/>
    </w:pPr>
    <w:rPr>
      <w:b/>
    </w:rPr>
  </w:style>
  <w:style w:type="paragraph" w:customStyle="1" w:styleId="Table">
    <w:name w:val="Table_#"/>
    <w:basedOn w:val="Normal"/>
    <w:next w:val="TableTitle"/>
    <w:rsid w:val="00C42B2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42B22"/>
    <w:pPr>
      <w:spacing w:before="142" w:after="142"/>
    </w:pPr>
  </w:style>
  <w:style w:type="paragraph" w:customStyle="1" w:styleId="TableLegend">
    <w:name w:val="Table_Legend"/>
    <w:basedOn w:val="Normal"/>
    <w:next w:val="Normal"/>
    <w:rsid w:val="00C42B2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42B2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42B2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42B2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42B2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42B2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42B2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42B22"/>
  </w:style>
  <w:style w:type="paragraph" w:customStyle="1" w:styleId="I1">
    <w:name w:val="I1"/>
    <w:basedOn w:val="List"/>
    <w:rsid w:val="00C42B22"/>
    <w:pPr>
      <w:textAlignment w:val="baseline"/>
    </w:pPr>
  </w:style>
  <w:style w:type="paragraph" w:customStyle="1" w:styleId="I2">
    <w:name w:val="I2"/>
    <w:basedOn w:val="List2"/>
    <w:rsid w:val="00C42B22"/>
    <w:pPr>
      <w:textAlignment w:val="baseline"/>
    </w:pPr>
  </w:style>
  <w:style w:type="paragraph" w:customStyle="1" w:styleId="I3">
    <w:name w:val="I3"/>
    <w:basedOn w:val="List3"/>
    <w:rsid w:val="00C42B22"/>
    <w:pPr>
      <w:textAlignment w:val="baseline"/>
    </w:pPr>
  </w:style>
  <w:style w:type="paragraph" w:customStyle="1" w:styleId="IB3">
    <w:name w:val="IB3"/>
    <w:basedOn w:val="Normal"/>
    <w:rsid w:val="00C42B22"/>
    <w:pPr>
      <w:numPr>
        <w:numId w:val="2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42B2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42B22"/>
    <w:pPr>
      <w:numPr>
        <w:numId w:val="2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42B22"/>
    <w:pPr>
      <w:numPr>
        <w:numId w:val="2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42B22"/>
    <w:pPr>
      <w:numPr>
        <w:numId w:val="24"/>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C42B2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42B22"/>
    <w:pPr>
      <w:spacing w:before="120" w:after="0"/>
    </w:pPr>
    <w:rPr>
      <w:sz w:val="24"/>
    </w:rPr>
  </w:style>
  <w:style w:type="character" w:customStyle="1" w:styleId="NOZchn">
    <w:name w:val="NO Zchn"/>
    <w:locked/>
    <w:rsid w:val="00C42B22"/>
    <w:rPr>
      <w:lang w:eastAsia="en-US"/>
    </w:rPr>
  </w:style>
  <w:style w:type="paragraph" w:customStyle="1" w:styleId="paragraph">
    <w:name w:val="paragraph"/>
    <w:basedOn w:val="Normal"/>
    <w:rsid w:val="00C42B22"/>
    <w:pPr>
      <w:overflowPunct w:val="0"/>
      <w:autoSpaceDE w:val="0"/>
      <w:autoSpaceDN w:val="0"/>
      <w:adjustRightInd w:val="0"/>
      <w:spacing w:after="0"/>
    </w:pPr>
    <w:rPr>
      <w:sz w:val="24"/>
      <w:szCs w:val="24"/>
    </w:rPr>
  </w:style>
  <w:style w:type="character" w:customStyle="1" w:styleId="spellingerror">
    <w:name w:val="spellingerror"/>
    <w:rsid w:val="00C42B22"/>
  </w:style>
  <w:style w:type="character" w:customStyle="1" w:styleId="hljs-tag">
    <w:name w:val="hljs-tag"/>
    <w:rsid w:val="00C42B22"/>
  </w:style>
  <w:style w:type="character" w:customStyle="1" w:styleId="hljs-name">
    <w:name w:val="hljs-name"/>
    <w:rsid w:val="00C42B22"/>
  </w:style>
  <w:style w:type="character" w:customStyle="1" w:styleId="hljs-attr">
    <w:name w:val="hljs-attr"/>
    <w:rsid w:val="00C42B22"/>
  </w:style>
  <w:style w:type="character" w:customStyle="1" w:styleId="hljs-string">
    <w:name w:val="hljs-string"/>
    <w:rsid w:val="00C42B22"/>
  </w:style>
  <w:style w:type="character" w:customStyle="1" w:styleId="TALChar1">
    <w:name w:val="TAL Char1"/>
    <w:rsid w:val="00C42B22"/>
    <w:rPr>
      <w:rFonts w:ascii="Arial" w:hAnsi="Arial"/>
      <w:sz w:val="18"/>
      <w:lang w:val="en-GB" w:eastAsia="en-US" w:bidi="ar-SA"/>
    </w:rPr>
  </w:style>
  <w:style w:type="character" w:styleId="SubtleEmphasis">
    <w:name w:val="Subtle Emphasis"/>
    <w:basedOn w:val="DefaultParagraphFont"/>
    <w:uiPriority w:val="19"/>
    <w:qFormat/>
    <w:rsid w:val="00C42B22"/>
    <w:rPr>
      <w:i/>
      <w:iCs/>
      <w:color w:val="808080" w:themeColor="text1" w:themeTint="7F"/>
    </w:rPr>
  </w:style>
  <w:style w:type="character" w:styleId="IntenseEmphasis">
    <w:name w:val="Intense Emphasis"/>
    <w:basedOn w:val="DefaultParagraphFont"/>
    <w:uiPriority w:val="21"/>
    <w:qFormat/>
    <w:rsid w:val="00C42B22"/>
    <w:rPr>
      <w:b/>
      <w:bCs/>
      <w:i/>
      <w:iCs/>
      <w:color w:val="4472C4" w:themeColor="accent1"/>
    </w:rPr>
  </w:style>
  <w:style w:type="character" w:styleId="SubtleReference">
    <w:name w:val="Subtle Reference"/>
    <w:basedOn w:val="DefaultParagraphFont"/>
    <w:uiPriority w:val="31"/>
    <w:qFormat/>
    <w:rsid w:val="00C42B22"/>
    <w:rPr>
      <w:smallCaps/>
      <w:color w:val="ED7D31" w:themeColor="accent2"/>
      <w:u w:val="single"/>
    </w:rPr>
  </w:style>
  <w:style w:type="character" w:styleId="IntenseReference">
    <w:name w:val="Intense Reference"/>
    <w:basedOn w:val="DefaultParagraphFont"/>
    <w:uiPriority w:val="32"/>
    <w:qFormat/>
    <w:rsid w:val="00C42B22"/>
    <w:rPr>
      <w:b/>
      <w:bCs/>
      <w:smallCaps/>
      <w:color w:val="ED7D31" w:themeColor="accent2"/>
      <w:spacing w:val="5"/>
      <w:u w:val="single"/>
    </w:rPr>
  </w:style>
  <w:style w:type="character" w:styleId="BookTitle">
    <w:name w:val="Book Title"/>
    <w:basedOn w:val="DefaultParagraphFont"/>
    <w:uiPriority w:val="33"/>
    <w:qFormat/>
    <w:rsid w:val="00C42B22"/>
    <w:rPr>
      <w:b/>
      <w:bCs/>
      <w:smallCaps/>
      <w:spacing w:val="5"/>
    </w:rPr>
  </w:style>
  <w:style w:type="table" w:styleId="LightShading">
    <w:name w:val="Light Shading"/>
    <w:basedOn w:val="TableNormal"/>
    <w:uiPriority w:val="60"/>
    <w:rsid w:val="00C42B2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2B2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2B2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42B2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42B2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42B2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42B2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C42B2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1665</TotalTime>
  <Pages>9</Pages>
  <Words>42729</Words>
  <Characters>243559</Characters>
  <Application>Microsoft Office Word</Application>
  <DocSecurity>0</DocSecurity>
  <Lines>2029</Lines>
  <Paragraphs>571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28.531_CR0164_(Rel-17)_TEI17</cp:lastModifiedBy>
  <cp:revision>292</cp:revision>
  <cp:lastPrinted>2019-02-25T14:05:00Z</cp:lastPrinted>
  <dcterms:created xsi:type="dcterms:W3CDTF">2021-06-11T07:10:00Z</dcterms:created>
  <dcterms:modified xsi:type="dcterms:W3CDTF">2023-03-31T12:18:00Z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