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4C4EA9C0"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FC55BA">
              <w:rPr>
                <w:noProof w:val="0"/>
              </w:rPr>
              <w:t>0</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FC55BA" w:rsidRPr="00926D4D">
              <w:rPr>
                <w:noProof w:val="0"/>
                <w:sz w:val="32"/>
              </w:rPr>
              <w:t>0</w:t>
            </w:r>
            <w:r w:rsidR="00FC55BA">
              <w:rPr>
                <w:noProof w:val="0"/>
                <w:sz w:val="32"/>
              </w:rPr>
              <w:t>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6CF30542"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bookmarkStart w:id="7" w:name="specRelease"/>
            <w:r w:rsidR="00D82E6F" w:rsidRPr="00926D4D">
              <w:rPr>
                <w:rStyle w:val="ZGSM"/>
              </w:rPr>
              <w:t>1</w:t>
            </w:r>
            <w:r w:rsidR="004F0988" w:rsidRPr="00926D4D">
              <w:rPr>
                <w:rStyle w:val="ZGSM"/>
              </w:rPr>
              <w:t>7</w:t>
            </w:r>
            <w:bookmarkEnd w:id="7"/>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C8166E" w:rsidRPr="00926D4D">
              <w:rPr>
                <w:sz w:val="18"/>
              </w:rPr>
              <w:t>2</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67608375" w14:textId="2914B8FD" w:rsidR="00C258CD" w:rsidRDefault="00C258CD" w:rsidP="00C258C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_Toc97016866 \h </w:instrText>
      </w:r>
      <w:r>
        <w:fldChar w:fldCharType="separate"/>
      </w:r>
      <w:r>
        <w:t>6</w:t>
      </w:r>
      <w:r>
        <w:fldChar w:fldCharType="end"/>
      </w:r>
    </w:p>
    <w:p w14:paraId="7CA004E1" w14:textId="5935CD40" w:rsidR="00C258CD" w:rsidRDefault="00C258CD" w:rsidP="00C258CD">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_Toc97016867 \h </w:instrText>
      </w:r>
      <w:r>
        <w:fldChar w:fldCharType="separate"/>
      </w:r>
      <w:r>
        <w:t>8</w:t>
      </w:r>
      <w:r>
        <w:fldChar w:fldCharType="end"/>
      </w:r>
    </w:p>
    <w:p w14:paraId="21E822BA" w14:textId="38626EB3" w:rsidR="00C258CD" w:rsidRDefault="00C258CD" w:rsidP="00C258C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_Toc97016868 \h </w:instrText>
      </w:r>
      <w:r>
        <w:fldChar w:fldCharType="separate"/>
      </w:r>
      <w:r>
        <w:t>8</w:t>
      </w:r>
      <w:r>
        <w:fldChar w:fldCharType="end"/>
      </w:r>
    </w:p>
    <w:p w14:paraId="6188FE21" w14:textId="5672D7D5" w:rsidR="00C258CD" w:rsidRDefault="00C258CD" w:rsidP="00C258CD">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_Toc97016869 \h </w:instrText>
      </w:r>
      <w:r>
        <w:fldChar w:fldCharType="separate"/>
      </w:r>
      <w:r>
        <w:t>8</w:t>
      </w:r>
      <w:r>
        <w:fldChar w:fldCharType="end"/>
      </w:r>
    </w:p>
    <w:p w14:paraId="5F8A198B" w14:textId="6F853316" w:rsidR="00C258CD" w:rsidRDefault="00C258CD" w:rsidP="00C258CD">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_Toc97016870 \h </w:instrText>
      </w:r>
      <w:r>
        <w:fldChar w:fldCharType="separate"/>
      </w:r>
      <w:r>
        <w:t>8</w:t>
      </w:r>
      <w:r>
        <w:fldChar w:fldCharType="end"/>
      </w:r>
    </w:p>
    <w:p w14:paraId="5002D65E" w14:textId="183CFF21" w:rsidR="00C258CD" w:rsidRDefault="00C258CD" w:rsidP="00C258C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_Toc97016871 \h </w:instrText>
      </w:r>
      <w:r>
        <w:fldChar w:fldCharType="separate"/>
      </w:r>
      <w:r>
        <w:t>9</w:t>
      </w:r>
      <w:r>
        <w:fldChar w:fldCharType="end"/>
      </w:r>
    </w:p>
    <w:p w14:paraId="17E6AB11" w14:textId="2C1766E7" w:rsidR="00C258CD" w:rsidRDefault="00C258CD" w:rsidP="00C258C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_Toc97016872 \h </w:instrText>
      </w:r>
      <w:r>
        <w:fldChar w:fldCharType="separate"/>
      </w:r>
      <w:r>
        <w:t>9</w:t>
      </w:r>
      <w:r>
        <w:fldChar w:fldCharType="end"/>
      </w:r>
    </w:p>
    <w:p w14:paraId="073D79A1" w14:textId="31062F1E" w:rsidR="00C258CD" w:rsidRDefault="00C258CD" w:rsidP="00C258CD">
      <w:pPr>
        <w:pStyle w:val="TOC1"/>
        <w:rPr>
          <w:rFonts w:asciiTheme="minorHAnsi" w:eastAsiaTheme="minorEastAsia" w:hAnsiTheme="minorHAnsi" w:cstheme="minorBidi"/>
          <w:szCs w:val="22"/>
          <w:lang w:eastAsia="en-GB"/>
        </w:rPr>
      </w:pPr>
      <w:r>
        <w:t>4</w:t>
      </w:r>
      <w:r>
        <w:tab/>
        <w:t>Concepts and Overview</w:t>
      </w:r>
      <w:r>
        <w:tab/>
      </w:r>
      <w:r>
        <w:fldChar w:fldCharType="begin"/>
      </w:r>
      <w:r>
        <w:instrText xml:space="preserve"> PAGEREF _Toc97016873 \h </w:instrText>
      </w:r>
      <w:r>
        <w:fldChar w:fldCharType="separate"/>
      </w:r>
      <w:r>
        <w:t>9</w:t>
      </w:r>
      <w:r>
        <w:fldChar w:fldCharType="end"/>
      </w:r>
    </w:p>
    <w:p w14:paraId="5C6FCFC8" w14:textId="214B7ED2" w:rsidR="00C258CD" w:rsidRDefault="00C258CD" w:rsidP="00C258CD">
      <w:pPr>
        <w:pStyle w:val="TOC1"/>
        <w:rPr>
          <w:rFonts w:asciiTheme="minorHAnsi" w:eastAsiaTheme="minorEastAsia" w:hAnsiTheme="minorHAnsi" w:cstheme="minorBidi"/>
          <w:szCs w:val="22"/>
          <w:lang w:eastAsia="en-GB"/>
        </w:rPr>
      </w:pPr>
      <w:r>
        <w:t>5</w:t>
      </w:r>
      <w:r>
        <w:tab/>
        <w:t>Edge Computing Management Capabilities</w:t>
      </w:r>
      <w:r>
        <w:tab/>
      </w:r>
      <w:r>
        <w:fldChar w:fldCharType="begin"/>
      </w:r>
      <w:r>
        <w:instrText xml:space="preserve"> PAGEREF _Toc97016874 \h </w:instrText>
      </w:r>
      <w:r>
        <w:fldChar w:fldCharType="separate"/>
      </w:r>
      <w:r>
        <w:t>9</w:t>
      </w:r>
      <w:r>
        <w:fldChar w:fldCharType="end"/>
      </w:r>
    </w:p>
    <w:p w14:paraId="488311A2" w14:textId="3A0B2E88" w:rsidR="00C258CD" w:rsidRDefault="00C258CD" w:rsidP="00C258CD">
      <w:pPr>
        <w:pStyle w:val="TOC2"/>
        <w:rPr>
          <w:rFonts w:asciiTheme="minorHAnsi" w:eastAsiaTheme="minorEastAsia" w:hAnsiTheme="minorHAnsi" w:cstheme="minorBidi"/>
          <w:sz w:val="22"/>
          <w:szCs w:val="22"/>
          <w:lang w:eastAsia="en-GB"/>
        </w:rPr>
      </w:pPr>
      <w:r>
        <w:t>5.1</w:t>
      </w:r>
      <w:r>
        <w:tab/>
        <w:t>Lifecycle Management</w:t>
      </w:r>
      <w:r>
        <w:tab/>
      </w:r>
      <w:r>
        <w:fldChar w:fldCharType="begin"/>
      </w:r>
      <w:r>
        <w:instrText xml:space="preserve"> PAGEREF _Toc97016875 \h </w:instrText>
      </w:r>
      <w:r>
        <w:fldChar w:fldCharType="separate"/>
      </w:r>
      <w:r>
        <w:t>9</w:t>
      </w:r>
      <w:r>
        <w:fldChar w:fldCharType="end"/>
      </w:r>
    </w:p>
    <w:p w14:paraId="674855DB" w14:textId="671CB6E4" w:rsidR="00C258CD" w:rsidRDefault="00C258CD" w:rsidP="00C258CD">
      <w:pPr>
        <w:pStyle w:val="TOC3"/>
        <w:rPr>
          <w:rFonts w:asciiTheme="minorHAnsi" w:eastAsiaTheme="minorEastAsia" w:hAnsiTheme="minorHAnsi" w:cstheme="minorBidi"/>
          <w:sz w:val="22"/>
          <w:szCs w:val="22"/>
          <w:lang w:eastAsia="en-GB"/>
        </w:rPr>
      </w:pPr>
      <w:r>
        <w:t>5.1.1</w:t>
      </w:r>
      <w:r>
        <w:tab/>
        <w:t>Description</w:t>
      </w:r>
      <w:r>
        <w:tab/>
      </w:r>
      <w:r>
        <w:fldChar w:fldCharType="begin"/>
      </w:r>
      <w:r>
        <w:instrText xml:space="preserve"> PAGEREF _Toc97016876 \h </w:instrText>
      </w:r>
      <w:r>
        <w:fldChar w:fldCharType="separate"/>
      </w:r>
      <w:r>
        <w:t>9</w:t>
      </w:r>
      <w:r>
        <w:fldChar w:fldCharType="end"/>
      </w:r>
    </w:p>
    <w:p w14:paraId="5D12A2E0" w14:textId="21D26DEC" w:rsidR="00C258CD" w:rsidRDefault="00C258CD" w:rsidP="00C258CD">
      <w:pPr>
        <w:pStyle w:val="TOC3"/>
        <w:rPr>
          <w:rFonts w:asciiTheme="minorHAnsi" w:eastAsiaTheme="minorEastAsia" w:hAnsiTheme="minorHAnsi" w:cstheme="minorBidi"/>
          <w:sz w:val="22"/>
          <w:szCs w:val="22"/>
          <w:lang w:eastAsia="en-GB"/>
        </w:rPr>
      </w:pPr>
      <w:r>
        <w:t>5.1.2</w:t>
      </w:r>
      <w:r>
        <w:tab/>
        <w:t>EAS Deployment</w:t>
      </w:r>
      <w:r>
        <w:tab/>
      </w:r>
      <w:r>
        <w:fldChar w:fldCharType="begin"/>
      </w:r>
      <w:r>
        <w:instrText xml:space="preserve"> PAGEREF _Toc97016877 \h </w:instrText>
      </w:r>
      <w:r>
        <w:fldChar w:fldCharType="separate"/>
      </w:r>
      <w:r>
        <w:t>10</w:t>
      </w:r>
      <w:r>
        <w:fldChar w:fldCharType="end"/>
      </w:r>
    </w:p>
    <w:p w14:paraId="2EFF4FEE" w14:textId="2EEEB6D6" w:rsidR="00C258CD" w:rsidRDefault="00C258CD" w:rsidP="00C258CD">
      <w:pPr>
        <w:pStyle w:val="TOC3"/>
        <w:rPr>
          <w:rFonts w:asciiTheme="minorHAnsi" w:eastAsiaTheme="minorEastAsia" w:hAnsiTheme="minorHAnsi" w:cstheme="minorBidi"/>
          <w:sz w:val="22"/>
          <w:szCs w:val="22"/>
          <w:lang w:eastAsia="en-GB"/>
        </w:rPr>
      </w:pPr>
      <w:r>
        <w:t xml:space="preserve">5.1.3 </w:t>
      </w:r>
      <w:r>
        <w:tab/>
        <w:t>EAS Termination</w:t>
      </w:r>
      <w:r>
        <w:tab/>
      </w:r>
      <w:r>
        <w:fldChar w:fldCharType="begin"/>
      </w:r>
      <w:r>
        <w:instrText xml:space="preserve"> PAGEREF _Toc97016878 \h </w:instrText>
      </w:r>
      <w:r>
        <w:fldChar w:fldCharType="separate"/>
      </w:r>
      <w:r>
        <w:t>10</w:t>
      </w:r>
      <w:r>
        <w:fldChar w:fldCharType="end"/>
      </w:r>
    </w:p>
    <w:p w14:paraId="13AA2E29" w14:textId="46E93C9F" w:rsidR="00C258CD" w:rsidRDefault="00C258CD" w:rsidP="00C258CD">
      <w:pPr>
        <w:pStyle w:val="TOC3"/>
        <w:rPr>
          <w:rFonts w:asciiTheme="minorHAnsi" w:eastAsiaTheme="minorEastAsia" w:hAnsiTheme="minorHAnsi" w:cstheme="minorBidi"/>
          <w:sz w:val="22"/>
          <w:szCs w:val="22"/>
          <w:lang w:eastAsia="en-GB"/>
        </w:rPr>
      </w:pPr>
      <w:r>
        <w:t xml:space="preserve">5.1.4 </w:t>
      </w:r>
      <w:r>
        <w:tab/>
        <w:t>Query EAS information</w:t>
      </w:r>
      <w:r>
        <w:tab/>
      </w:r>
      <w:r>
        <w:fldChar w:fldCharType="begin"/>
      </w:r>
      <w:r>
        <w:instrText xml:space="preserve"> PAGEREF _Toc97016879 \h </w:instrText>
      </w:r>
      <w:r>
        <w:fldChar w:fldCharType="separate"/>
      </w:r>
      <w:r>
        <w:t>10</w:t>
      </w:r>
      <w:r>
        <w:fldChar w:fldCharType="end"/>
      </w:r>
    </w:p>
    <w:p w14:paraId="02B9A66D" w14:textId="607BF793" w:rsidR="00C258CD" w:rsidRDefault="00C258CD" w:rsidP="00C258CD">
      <w:pPr>
        <w:pStyle w:val="TOC3"/>
        <w:rPr>
          <w:rFonts w:asciiTheme="minorHAnsi" w:eastAsiaTheme="minorEastAsia" w:hAnsiTheme="minorHAnsi" w:cstheme="minorBidi"/>
          <w:sz w:val="22"/>
          <w:szCs w:val="22"/>
          <w:lang w:eastAsia="en-GB"/>
        </w:rPr>
      </w:pPr>
      <w:r>
        <w:t>5.1.5</w:t>
      </w:r>
      <w:r>
        <w:tab/>
        <w:t>EAS Modification</w:t>
      </w:r>
      <w:r>
        <w:tab/>
      </w:r>
      <w:r>
        <w:fldChar w:fldCharType="begin"/>
      </w:r>
      <w:r>
        <w:instrText xml:space="preserve"> PAGEREF _Toc97016880 \h </w:instrText>
      </w:r>
      <w:r>
        <w:fldChar w:fldCharType="separate"/>
      </w:r>
      <w:r>
        <w:t>10</w:t>
      </w:r>
      <w:r>
        <w:fldChar w:fldCharType="end"/>
      </w:r>
    </w:p>
    <w:p w14:paraId="27325AAC" w14:textId="7D7F546C" w:rsidR="00C258CD" w:rsidRDefault="00C258CD" w:rsidP="00C258CD">
      <w:pPr>
        <w:pStyle w:val="TOC3"/>
        <w:rPr>
          <w:rFonts w:asciiTheme="minorHAnsi" w:eastAsiaTheme="minorEastAsia" w:hAnsiTheme="minorHAnsi" w:cstheme="minorBidi"/>
          <w:sz w:val="22"/>
          <w:szCs w:val="22"/>
          <w:lang w:eastAsia="en-GB"/>
        </w:rPr>
      </w:pPr>
      <w:r>
        <w:t>5.1.6</w:t>
      </w:r>
      <w:r>
        <w:tab/>
        <w:t>EES Deployment</w:t>
      </w:r>
      <w:r>
        <w:tab/>
      </w:r>
      <w:r>
        <w:fldChar w:fldCharType="begin"/>
      </w:r>
      <w:r>
        <w:instrText xml:space="preserve"> PAGEREF _Toc97016881 \h </w:instrText>
      </w:r>
      <w:r>
        <w:fldChar w:fldCharType="separate"/>
      </w:r>
      <w:r>
        <w:t>10</w:t>
      </w:r>
      <w:r>
        <w:fldChar w:fldCharType="end"/>
      </w:r>
    </w:p>
    <w:p w14:paraId="51CD3F5E" w14:textId="190B32EE" w:rsidR="00C258CD" w:rsidRDefault="00C258CD" w:rsidP="00C258CD">
      <w:pPr>
        <w:pStyle w:val="TOC3"/>
        <w:rPr>
          <w:rFonts w:asciiTheme="minorHAnsi" w:eastAsiaTheme="minorEastAsia" w:hAnsiTheme="minorHAnsi" w:cstheme="minorBidi"/>
          <w:sz w:val="22"/>
          <w:szCs w:val="22"/>
          <w:lang w:eastAsia="en-GB"/>
        </w:rPr>
      </w:pPr>
      <w:r>
        <w:t>5.1.7</w:t>
      </w:r>
      <w:r>
        <w:tab/>
        <w:t>EES Termination</w:t>
      </w:r>
      <w:r>
        <w:tab/>
      </w:r>
      <w:r>
        <w:fldChar w:fldCharType="begin"/>
      </w:r>
      <w:r>
        <w:instrText xml:space="preserve"> PAGEREF _Toc97016882 \h </w:instrText>
      </w:r>
      <w:r>
        <w:fldChar w:fldCharType="separate"/>
      </w:r>
      <w:r>
        <w:t>10</w:t>
      </w:r>
      <w:r>
        <w:fldChar w:fldCharType="end"/>
      </w:r>
    </w:p>
    <w:p w14:paraId="4A04E38C" w14:textId="0AE5FF50" w:rsidR="00C258CD" w:rsidRDefault="00C258CD" w:rsidP="00C258CD">
      <w:pPr>
        <w:pStyle w:val="TOC3"/>
        <w:rPr>
          <w:rFonts w:asciiTheme="minorHAnsi" w:eastAsiaTheme="minorEastAsia" w:hAnsiTheme="minorHAnsi" w:cstheme="minorBidi"/>
          <w:sz w:val="22"/>
          <w:szCs w:val="22"/>
          <w:lang w:eastAsia="en-GB"/>
        </w:rPr>
      </w:pPr>
      <w:r>
        <w:t xml:space="preserve">5.1.8 </w:t>
      </w:r>
      <w:r>
        <w:tab/>
        <w:t>Query EES information</w:t>
      </w:r>
      <w:r>
        <w:tab/>
      </w:r>
      <w:r>
        <w:fldChar w:fldCharType="begin"/>
      </w:r>
      <w:r>
        <w:instrText xml:space="preserve"> PAGEREF _Toc97016883 \h </w:instrText>
      </w:r>
      <w:r>
        <w:fldChar w:fldCharType="separate"/>
      </w:r>
      <w:r>
        <w:t>11</w:t>
      </w:r>
      <w:r>
        <w:fldChar w:fldCharType="end"/>
      </w:r>
    </w:p>
    <w:p w14:paraId="389A4900" w14:textId="4266542E" w:rsidR="00C258CD" w:rsidRDefault="00C258CD" w:rsidP="00C258CD">
      <w:pPr>
        <w:pStyle w:val="TOC3"/>
        <w:rPr>
          <w:rFonts w:asciiTheme="minorHAnsi" w:eastAsiaTheme="minorEastAsia" w:hAnsiTheme="minorHAnsi" w:cstheme="minorBidi"/>
          <w:sz w:val="22"/>
          <w:szCs w:val="22"/>
          <w:lang w:eastAsia="en-GB"/>
        </w:rPr>
      </w:pPr>
      <w:r>
        <w:t xml:space="preserve">5.1.9 </w:t>
      </w:r>
      <w:r>
        <w:tab/>
        <w:t>EES Modification</w:t>
      </w:r>
      <w:r>
        <w:tab/>
      </w:r>
      <w:r>
        <w:fldChar w:fldCharType="begin"/>
      </w:r>
      <w:r>
        <w:instrText xml:space="preserve"> PAGEREF _Toc97016884 \h </w:instrText>
      </w:r>
      <w:r>
        <w:fldChar w:fldCharType="separate"/>
      </w:r>
      <w:r>
        <w:t>11</w:t>
      </w:r>
      <w:r>
        <w:fldChar w:fldCharType="end"/>
      </w:r>
    </w:p>
    <w:p w14:paraId="11EF685C" w14:textId="7E164F4C" w:rsidR="00C258CD" w:rsidRDefault="00C258CD" w:rsidP="00C258CD">
      <w:pPr>
        <w:pStyle w:val="TOC3"/>
        <w:rPr>
          <w:rFonts w:asciiTheme="minorHAnsi" w:eastAsiaTheme="minorEastAsia" w:hAnsiTheme="minorHAnsi" w:cstheme="minorBidi"/>
          <w:sz w:val="22"/>
          <w:szCs w:val="22"/>
          <w:lang w:eastAsia="en-GB"/>
        </w:rPr>
      </w:pPr>
      <w:r>
        <w:t>5.1.10</w:t>
      </w:r>
      <w:r>
        <w:tab/>
        <w:t>ECS Deployment</w:t>
      </w:r>
      <w:r>
        <w:tab/>
      </w:r>
      <w:r>
        <w:fldChar w:fldCharType="begin"/>
      </w:r>
      <w:r>
        <w:instrText xml:space="preserve"> PAGEREF _Toc97016885 \h </w:instrText>
      </w:r>
      <w:r>
        <w:fldChar w:fldCharType="separate"/>
      </w:r>
      <w:r>
        <w:t>11</w:t>
      </w:r>
      <w:r>
        <w:fldChar w:fldCharType="end"/>
      </w:r>
    </w:p>
    <w:p w14:paraId="28833F5B" w14:textId="7FA8B479" w:rsidR="00C258CD" w:rsidRDefault="00C258CD" w:rsidP="00C258CD">
      <w:pPr>
        <w:pStyle w:val="TOC3"/>
        <w:rPr>
          <w:rFonts w:asciiTheme="minorHAnsi" w:eastAsiaTheme="minorEastAsia" w:hAnsiTheme="minorHAnsi" w:cstheme="minorBidi"/>
          <w:sz w:val="22"/>
          <w:szCs w:val="22"/>
          <w:lang w:eastAsia="en-GB"/>
        </w:rPr>
      </w:pPr>
      <w:r>
        <w:t>5.1.11</w:t>
      </w:r>
      <w:r>
        <w:tab/>
        <w:t>ECS Termination</w:t>
      </w:r>
      <w:r>
        <w:tab/>
      </w:r>
      <w:r>
        <w:fldChar w:fldCharType="begin"/>
      </w:r>
      <w:r>
        <w:instrText xml:space="preserve"> PAGEREF _Toc97016886 \h </w:instrText>
      </w:r>
      <w:r>
        <w:fldChar w:fldCharType="separate"/>
      </w:r>
      <w:r>
        <w:t>11</w:t>
      </w:r>
      <w:r>
        <w:fldChar w:fldCharType="end"/>
      </w:r>
    </w:p>
    <w:p w14:paraId="4E2246CC" w14:textId="7ECCE76C" w:rsidR="00C258CD" w:rsidRDefault="00C258CD" w:rsidP="00C258CD">
      <w:pPr>
        <w:pStyle w:val="TOC3"/>
        <w:rPr>
          <w:rFonts w:asciiTheme="minorHAnsi" w:eastAsiaTheme="minorEastAsia" w:hAnsiTheme="minorHAnsi" w:cstheme="minorBidi"/>
          <w:sz w:val="22"/>
          <w:szCs w:val="22"/>
          <w:lang w:eastAsia="en-GB"/>
        </w:rPr>
      </w:pPr>
      <w:r>
        <w:t xml:space="preserve">5.1.12 </w:t>
      </w:r>
      <w:r>
        <w:tab/>
        <w:t>Query ECS information</w:t>
      </w:r>
      <w:r>
        <w:tab/>
      </w:r>
      <w:r>
        <w:fldChar w:fldCharType="begin"/>
      </w:r>
      <w:r>
        <w:instrText xml:space="preserve"> PAGEREF _Toc97016887 \h </w:instrText>
      </w:r>
      <w:r>
        <w:fldChar w:fldCharType="separate"/>
      </w:r>
      <w:r>
        <w:t>11</w:t>
      </w:r>
      <w:r>
        <w:fldChar w:fldCharType="end"/>
      </w:r>
    </w:p>
    <w:p w14:paraId="1402D78E" w14:textId="1874B726" w:rsidR="00C258CD" w:rsidRDefault="00C258CD" w:rsidP="00C258CD">
      <w:pPr>
        <w:pStyle w:val="TOC3"/>
        <w:rPr>
          <w:rFonts w:asciiTheme="minorHAnsi" w:eastAsiaTheme="minorEastAsia" w:hAnsiTheme="minorHAnsi" w:cstheme="minorBidi"/>
          <w:sz w:val="22"/>
          <w:szCs w:val="22"/>
          <w:lang w:eastAsia="en-GB"/>
        </w:rPr>
      </w:pPr>
      <w:r>
        <w:t>5.1.13</w:t>
      </w:r>
      <w:r>
        <w:tab/>
        <w:t>ECS Modification</w:t>
      </w:r>
      <w:r>
        <w:tab/>
      </w:r>
      <w:r>
        <w:fldChar w:fldCharType="begin"/>
      </w:r>
      <w:r>
        <w:instrText xml:space="preserve"> PAGEREF _Toc97016888 \h </w:instrText>
      </w:r>
      <w:r>
        <w:fldChar w:fldCharType="separate"/>
      </w:r>
      <w:r>
        <w:t>11</w:t>
      </w:r>
      <w:r>
        <w:fldChar w:fldCharType="end"/>
      </w:r>
    </w:p>
    <w:p w14:paraId="4C141516" w14:textId="3E20BABA" w:rsidR="00C258CD" w:rsidRDefault="00C258CD" w:rsidP="00C258CD">
      <w:pPr>
        <w:pStyle w:val="TOC3"/>
        <w:rPr>
          <w:rFonts w:asciiTheme="minorHAnsi" w:eastAsiaTheme="minorEastAsia" w:hAnsiTheme="minorHAnsi" w:cstheme="minorBidi"/>
          <w:sz w:val="22"/>
          <w:szCs w:val="22"/>
          <w:lang w:eastAsia="en-GB"/>
        </w:rPr>
      </w:pPr>
      <w:r>
        <w:t xml:space="preserve">5.1.14 </w:t>
      </w:r>
      <w:r>
        <w:tab/>
        <w:t>Requirements</w:t>
      </w:r>
      <w:r>
        <w:tab/>
      </w:r>
      <w:r>
        <w:fldChar w:fldCharType="begin"/>
      </w:r>
      <w:r>
        <w:instrText xml:space="preserve"> PAGEREF _Toc97016889 \h </w:instrText>
      </w:r>
      <w:r>
        <w:fldChar w:fldCharType="separate"/>
      </w:r>
      <w:r>
        <w:t>11</w:t>
      </w:r>
      <w:r>
        <w:fldChar w:fldCharType="end"/>
      </w:r>
    </w:p>
    <w:p w14:paraId="3979D72B" w14:textId="5B423CD5" w:rsidR="00C258CD" w:rsidRDefault="00C258CD" w:rsidP="00C258CD">
      <w:pPr>
        <w:pStyle w:val="TOC2"/>
        <w:rPr>
          <w:rFonts w:asciiTheme="minorHAnsi" w:eastAsiaTheme="minorEastAsia" w:hAnsiTheme="minorHAnsi" w:cstheme="minorBidi"/>
          <w:sz w:val="22"/>
          <w:szCs w:val="22"/>
          <w:lang w:eastAsia="en-GB"/>
        </w:rPr>
      </w:pPr>
      <w:r>
        <w:t>5.2</w:t>
      </w:r>
      <w:r>
        <w:tab/>
        <w:t>Performance assurance</w:t>
      </w:r>
      <w:r>
        <w:tab/>
      </w:r>
      <w:r>
        <w:fldChar w:fldCharType="begin"/>
      </w:r>
      <w:r>
        <w:instrText xml:space="preserve"> PAGEREF _Toc97016890 \h </w:instrText>
      </w:r>
      <w:r>
        <w:fldChar w:fldCharType="separate"/>
      </w:r>
      <w:r>
        <w:t>13</w:t>
      </w:r>
      <w:r>
        <w:fldChar w:fldCharType="end"/>
      </w:r>
    </w:p>
    <w:p w14:paraId="12404EDC" w14:textId="7B49985F" w:rsidR="00C258CD" w:rsidRDefault="00C258CD" w:rsidP="00C258CD">
      <w:pPr>
        <w:pStyle w:val="TOC3"/>
        <w:rPr>
          <w:rFonts w:asciiTheme="minorHAnsi" w:eastAsiaTheme="minorEastAsia" w:hAnsiTheme="minorHAnsi" w:cstheme="minorBidi"/>
          <w:sz w:val="22"/>
          <w:szCs w:val="22"/>
          <w:lang w:eastAsia="en-GB"/>
        </w:rPr>
      </w:pPr>
      <w:r>
        <w:t>5.2.1</w:t>
      </w:r>
      <w:r>
        <w:tab/>
        <w:t>Description</w:t>
      </w:r>
      <w:r>
        <w:tab/>
      </w:r>
      <w:r>
        <w:fldChar w:fldCharType="begin"/>
      </w:r>
      <w:r>
        <w:instrText xml:space="preserve"> PAGEREF _Toc97016891 \h </w:instrText>
      </w:r>
      <w:r>
        <w:fldChar w:fldCharType="separate"/>
      </w:r>
      <w:r>
        <w:t>13</w:t>
      </w:r>
      <w:r>
        <w:fldChar w:fldCharType="end"/>
      </w:r>
    </w:p>
    <w:p w14:paraId="481E1747" w14:textId="232DE0EF" w:rsidR="00C258CD" w:rsidRDefault="00C258CD" w:rsidP="00C258CD">
      <w:pPr>
        <w:pStyle w:val="TOC3"/>
        <w:rPr>
          <w:rFonts w:asciiTheme="minorHAnsi" w:eastAsiaTheme="minorEastAsia" w:hAnsiTheme="minorHAnsi" w:cstheme="minorBidi"/>
          <w:sz w:val="22"/>
          <w:szCs w:val="22"/>
          <w:lang w:eastAsia="en-GB"/>
        </w:rPr>
      </w:pPr>
      <w:r>
        <w:t>5.2.2</w:t>
      </w:r>
      <w:r>
        <w:tab/>
        <w:t>EAS performance assurance</w:t>
      </w:r>
      <w:r>
        <w:tab/>
      </w:r>
      <w:r>
        <w:fldChar w:fldCharType="begin"/>
      </w:r>
      <w:r>
        <w:instrText xml:space="preserve"> PAGEREF _Toc97016892 \h </w:instrText>
      </w:r>
      <w:r>
        <w:fldChar w:fldCharType="separate"/>
      </w:r>
      <w:r>
        <w:t>13</w:t>
      </w:r>
      <w:r>
        <w:fldChar w:fldCharType="end"/>
      </w:r>
    </w:p>
    <w:p w14:paraId="456FD1F7" w14:textId="2C3554D0" w:rsidR="00C258CD" w:rsidRDefault="00C258CD" w:rsidP="00C258CD">
      <w:pPr>
        <w:pStyle w:val="TOC3"/>
        <w:rPr>
          <w:rFonts w:asciiTheme="minorHAnsi" w:eastAsiaTheme="minorEastAsia" w:hAnsiTheme="minorHAnsi" w:cstheme="minorBidi"/>
          <w:sz w:val="22"/>
          <w:szCs w:val="22"/>
          <w:lang w:eastAsia="en-GB"/>
        </w:rPr>
      </w:pPr>
      <w:r>
        <w:t>5.2.3</w:t>
      </w:r>
      <w:r>
        <w:tab/>
        <w:t>5GC NF measurements to evaluate EAS performance</w:t>
      </w:r>
      <w:r>
        <w:tab/>
      </w:r>
      <w:r>
        <w:fldChar w:fldCharType="begin"/>
      </w:r>
      <w:r>
        <w:instrText xml:space="preserve"> PAGEREF _Toc97016893 \h </w:instrText>
      </w:r>
      <w:r>
        <w:fldChar w:fldCharType="separate"/>
      </w:r>
      <w:r>
        <w:t>13</w:t>
      </w:r>
      <w:r>
        <w:fldChar w:fldCharType="end"/>
      </w:r>
    </w:p>
    <w:p w14:paraId="6DD6BC08" w14:textId="151A6D08" w:rsidR="00C258CD" w:rsidRDefault="00C258CD" w:rsidP="00C258CD">
      <w:pPr>
        <w:pStyle w:val="TOC3"/>
        <w:rPr>
          <w:rFonts w:asciiTheme="minorHAnsi" w:eastAsiaTheme="minorEastAsia" w:hAnsiTheme="minorHAnsi" w:cstheme="minorBidi"/>
          <w:sz w:val="22"/>
          <w:szCs w:val="22"/>
          <w:lang w:eastAsia="en-GB"/>
        </w:rPr>
      </w:pPr>
      <w:r>
        <w:t>5.2.4</w:t>
      </w:r>
      <w:r>
        <w:tab/>
        <w:t>ECS performance assurance</w:t>
      </w:r>
      <w:r>
        <w:tab/>
      </w:r>
      <w:r>
        <w:fldChar w:fldCharType="begin"/>
      </w:r>
      <w:r>
        <w:instrText xml:space="preserve"> PAGEREF _Toc97016894 \h </w:instrText>
      </w:r>
      <w:r>
        <w:fldChar w:fldCharType="separate"/>
      </w:r>
      <w:r>
        <w:t>13</w:t>
      </w:r>
      <w:r>
        <w:fldChar w:fldCharType="end"/>
      </w:r>
    </w:p>
    <w:p w14:paraId="61F86DCC" w14:textId="0554AE45" w:rsidR="00C258CD" w:rsidRDefault="00C258CD" w:rsidP="00C258CD">
      <w:pPr>
        <w:pStyle w:val="TOC3"/>
        <w:rPr>
          <w:rFonts w:asciiTheme="minorHAnsi" w:eastAsiaTheme="minorEastAsia" w:hAnsiTheme="minorHAnsi" w:cstheme="minorBidi"/>
          <w:sz w:val="22"/>
          <w:szCs w:val="22"/>
          <w:lang w:eastAsia="en-GB"/>
        </w:rPr>
      </w:pPr>
      <w:r>
        <w:t>5.2.5</w:t>
      </w:r>
      <w:r>
        <w:tab/>
        <w:t>EES performance assurance</w:t>
      </w:r>
      <w:r>
        <w:tab/>
      </w:r>
      <w:r>
        <w:fldChar w:fldCharType="begin"/>
      </w:r>
      <w:r>
        <w:instrText xml:space="preserve"> PAGEREF _Toc97016895 \h </w:instrText>
      </w:r>
      <w:r>
        <w:fldChar w:fldCharType="separate"/>
      </w:r>
      <w:r>
        <w:t>14</w:t>
      </w:r>
      <w:r>
        <w:fldChar w:fldCharType="end"/>
      </w:r>
    </w:p>
    <w:p w14:paraId="129924B9" w14:textId="6B43FD24" w:rsidR="00C258CD" w:rsidRDefault="00C258CD" w:rsidP="00C258CD">
      <w:pPr>
        <w:pStyle w:val="TOC3"/>
        <w:rPr>
          <w:rFonts w:asciiTheme="minorHAnsi" w:eastAsiaTheme="minorEastAsia" w:hAnsiTheme="minorHAnsi" w:cstheme="minorBidi"/>
          <w:sz w:val="22"/>
          <w:szCs w:val="22"/>
          <w:lang w:eastAsia="en-GB"/>
        </w:rPr>
      </w:pPr>
      <w:r>
        <w:t xml:space="preserve">5.2.6 </w:t>
      </w:r>
      <w:r>
        <w:tab/>
        <w:t>Requirements</w:t>
      </w:r>
      <w:r>
        <w:tab/>
      </w:r>
      <w:r>
        <w:fldChar w:fldCharType="begin"/>
      </w:r>
      <w:r>
        <w:instrText xml:space="preserve"> PAGEREF _Toc97016896 \h </w:instrText>
      </w:r>
      <w:r>
        <w:fldChar w:fldCharType="separate"/>
      </w:r>
      <w:r>
        <w:t>14</w:t>
      </w:r>
      <w:r>
        <w:fldChar w:fldCharType="end"/>
      </w:r>
    </w:p>
    <w:p w14:paraId="1822791E" w14:textId="741832EB" w:rsidR="00C258CD" w:rsidRDefault="00C258CD" w:rsidP="00C258CD">
      <w:pPr>
        <w:pStyle w:val="TOC2"/>
        <w:rPr>
          <w:rFonts w:asciiTheme="minorHAnsi" w:eastAsiaTheme="minorEastAsia" w:hAnsiTheme="minorHAnsi" w:cstheme="minorBidi"/>
          <w:sz w:val="22"/>
          <w:szCs w:val="22"/>
          <w:lang w:eastAsia="en-GB"/>
        </w:rPr>
      </w:pPr>
      <w:r>
        <w:t>5.3</w:t>
      </w:r>
      <w:r>
        <w:tab/>
        <w:t>Fault supervision</w:t>
      </w:r>
      <w:r>
        <w:tab/>
      </w:r>
      <w:r>
        <w:fldChar w:fldCharType="begin"/>
      </w:r>
      <w:r>
        <w:instrText xml:space="preserve"> PAGEREF _Toc97016897 \h </w:instrText>
      </w:r>
      <w:r>
        <w:fldChar w:fldCharType="separate"/>
      </w:r>
      <w:r>
        <w:t>14</w:t>
      </w:r>
      <w:r>
        <w:fldChar w:fldCharType="end"/>
      </w:r>
    </w:p>
    <w:p w14:paraId="7D8D384E" w14:textId="0B52D168" w:rsidR="00C258CD" w:rsidRDefault="00C258CD" w:rsidP="00C258CD">
      <w:pPr>
        <w:pStyle w:val="TOC3"/>
        <w:rPr>
          <w:rFonts w:asciiTheme="minorHAnsi" w:eastAsiaTheme="minorEastAsia" w:hAnsiTheme="minorHAnsi" w:cstheme="minorBidi"/>
          <w:sz w:val="22"/>
          <w:szCs w:val="22"/>
          <w:lang w:eastAsia="en-GB"/>
        </w:rPr>
      </w:pPr>
      <w:r>
        <w:t>5.3.1</w:t>
      </w:r>
      <w:r>
        <w:tab/>
        <w:t>Description</w:t>
      </w:r>
      <w:r>
        <w:tab/>
      </w:r>
      <w:r>
        <w:fldChar w:fldCharType="begin"/>
      </w:r>
      <w:r>
        <w:instrText xml:space="preserve"> PAGEREF _Toc97016898 \h </w:instrText>
      </w:r>
      <w:r>
        <w:fldChar w:fldCharType="separate"/>
      </w:r>
      <w:r>
        <w:t>14</w:t>
      </w:r>
      <w:r>
        <w:fldChar w:fldCharType="end"/>
      </w:r>
    </w:p>
    <w:p w14:paraId="2DB60252" w14:textId="6D7475B0" w:rsidR="00C258CD" w:rsidRDefault="00C258CD" w:rsidP="00C258CD">
      <w:pPr>
        <w:pStyle w:val="TOC3"/>
        <w:rPr>
          <w:rFonts w:asciiTheme="minorHAnsi" w:eastAsiaTheme="minorEastAsia" w:hAnsiTheme="minorHAnsi" w:cstheme="minorBidi"/>
          <w:sz w:val="22"/>
          <w:szCs w:val="22"/>
          <w:lang w:eastAsia="en-GB"/>
        </w:rPr>
      </w:pPr>
      <w:r>
        <w:t>5.3.2</w:t>
      </w:r>
      <w:r>
        <w:tab/>
        <w:t>EDN NF performance impacted by 5GC NF alarms</w:t>
      </w:r>
      <w:r>
        <w:tab/>
      </w:r>
      <w:r>
        <w:fldChar w:fldCharType="begin"/>
      </w:r>
      <w:r>
        <w:instrText xml:space="preserve"> PAGEREF _Toc97016899 \h </w:instrText>
      </w:r>
      <w:r>
        <w:fldChar w:fldCharType="separate"/>
      </w:r>
      <w:r>
        <w:t>14</w:t>
      </w:r>
      <w:r>
        <w:fldChar w:fldCharType="end"/>
      </w:r>
    </w:p>
    <w:p w14:paraId="3A83D28A" w14:textId="34DC5660" w:rsidR="00C258CD" w:rsidRDefault="00C258CD" w:rsidP="00C258CD">
      <w:pPr>
        <w:pStyle w:val="TOC3"/>
        <w:rPr>
          <w:rFonts w:asciiTheme="minorHAnsi" w:eastAsiaTheme="minorEastAsia" w:hAnsiTheme="minorHAnsi" w:cstheme="minorBidi"/>
          <w:sz w:val="22"/>
          <w:szCs w:val="22"/>
          <w:lang w:eastAsia="en-GB"/>
        </w:rPr>
      </w:pPr>
      <w:r>
        <w:t>5.3.3</w:t>
      </w:r>
      <w:r>
        <w:tab/>
        <w:t>5GC NF issues resulted from EDN NF alarms</w:t>
      </w:r>
      <w:r>
        <w:tab/>
      </w:r>
      <w:r>
        <w:fldChar w:fldCharType="begin"/>
      </w:r>
      <w:r>
        <w:instrText xml:space="preserve"> PAGEREF _Toc97016900 \h </w:instrText>
      </w:r>
      <w:r>
        <w:fldChar w:fldCharType="separate"/>
      </w:r>
      <w:r>
        <w:t>14</w:t>
      </w:r>
      <w:r>
        <w:fldChar w:fldCharType="end"/>
      </w:r>
    </w:p>
    <w:p w14:paraId="6E30CE4C" w14:textId="5427C6B1" w:rsidR="00C258CD" w:rsidRDefault="00C258CD" w:rsidP="00C258CD">
      <w:pPr>
        <w:pStyle w:val="TOC3"/>
        <w:rPr>
          <w:rFonts w:asciiTheme="minorHAnsi" w:eastAsiaTheme="minorEastAsia" w:hAnsiTheme="minorHAnsi" w:cstheme="minorBidi"/>
          <w:sz w:val="22"/>
          <w:szCs w:val="22"/>
          <w:lang w:eastAsia="en-GB"/>
        </w:rPr>
      </w:pPr>
      <w:r>
        <w:t>5.3.4</w:t>
      </w:r>
      <w:r>
        <w:tab/>
        <w:t>Requirements</w:t>
      </w:r>
      <w:r>
        <w:tab/>
      </w:r>
      <w:r>
        <w:fldChar w:fldCharType="begin"/>
      </w:r>
      <w:r>
        <w:instrText xml:space="preserve"> PAGEREF _Toc97016901 \h </w:instrText>
      </w:r>
      <w:r>
        <w:fldChar w:fldCharType="separate"/>
      </w:r>
      <w:r>
        <w:t>15</w:t>
      </w:r>
      <w:r>
        <w:fldChar w:fldCharType="end"/>
      </w:r>
    </w:p>
    <w:p w14:paraId="61673577" w14:textId="744DFB1C" w:rsidR="00C258CD" w:rsidRDefault="00C258CD" w:rsidP="00C258CD">
      <w:pPr>
        <w:pStyle w:val="TOC2"/>
        <w:rPr>
          <w:rFonts w:asciiTheme="minorHAnsi" w:eastAsiaTheme="minorEastAsia" w:hAnsiTheme="minorHAnsi" w:cstheme="minorBidi"/>
          <w:sz w:val="22"/>
          <w:szCs w:val="22"/>
          <w:lang w:eastAsia="en-GB"/>
        </w:rPr>
      </w:pPr>
      <w:r>
        <w:t>5.4</w:t>
      </w:r>
      <w:r>
        <w:tab/>
        <w:t>5GC NF Provisioning</w:t>
      </w:r>
      <w:r>
        <w:tab/>
      </w:r>
      <w:r>
        <w:fldChar w:fldCharType="begin"/>
      </w:r>
      <w:r>
        <w:instrText xml:space="preserve"> PAGEREF _Toc97016902 \h </w:instrText>
      </w:r>
      <w:r>
        <w:fldChar w:fldCharType="separate"/>
      </w:r>
      <w:r>
        <w:t>15</w:t>
      </w:r>
      <w:r>
        <w:fldChar w:fldCharType="end"/>
      </w:r>
    </w:p>
    <w:p w14:paraId="4F7AF9CF" w14:textId="58DEC5E0" w:rsidR="00C258CD" w:rsidRDefault="00C258CD" w:rsidP="00C258CD">
      <w:pPr>
        <w:pStyle w:val="TOC3"/>
        <w:rPr>
          <w:rFonts w:asciiTheme="minorHAnsi" w:eastAsiaTheme="minorEastAsia" w:hAnsiTheme="minorHAnsi" w:cstheme="minorBidi"/>
          <w:sz w:val="22"/>
          <w:szCs w:val="22"/>
          <w:lang w:eastAsia="en-GB"/>
        </w:rPr>
      </w:pPr>
      <w:r>
        <w:t>5.4.1</w:t>
      </w:r>
      <w:r>
        <w:tab/>
        <w:t>Description</w:t>
      </w:r>
      <w:r>
        <w:tab/>
      </w:r>
      <w:r>
        <w:fldChar w:fldCharType="begin"/>
      </w:r>
      <w:r>
        <w:instrText xml:space="preserve"> PAGEREF _Toc97016903 \h </w:instrText>
      </w:r>
      <w:r>
        <w:fldChar w:fldCharType="separate"/>
      </w:r>
      <w:r>
        <w:t>15</w:t>
      </w:r>
      <w:r>
        <w:fldChar w:fldCharType="end"/>
      </w:r>
    </w:p>
    <w:p w14:paraId="3BCE6366" w14:textId="04AA7162" w:rsidR="00C258CD" w:rsidRDefault="00C258CD" w:rsidP="00C258CD">
      <w:pPr>
        <w:pStyle w:val="TOC3"/>
        <w:rPr>
          <w:rFonts w:asciiTheme="minorHAnsi" w:eastAsiaTheme="minorEastAsia" w:hAnsiTheme="minorHAnsi" w:cstheme="minorBidi"/>
          <w:sz w:val="22"/>
          <w:szCs w:val="22"/>
          <w:lang w:eastAsia="en-GB"/>
        </w:rPr>
      </w:pPr>
      <w:r>
        <w:t>5.4.2</w:t>
      </w:r>
      <w:r>
        <w:tab/>
        <w:t>EDN NF 5GC connection provisioning</w:t>
      </w:r>
      <w:r>
        <w:tab/>
      </w:r>
      <w:r>
        <w:fldChar w:fldCharType="begin"/>
      </w:r>
      <w:r>
        <w:instrText xml:space="preserve"> PAGEREF _Toc97016904 \h </w:instrText>
      </w:r>
      <w:r>
        <w:fldChar w:fldCharType="separate"/>
      </w:r>
      <w:r>
        <w:t>15</w:t>
      </w:r>
      <w:r>
        <w:fldChar w:fldCharType="end"/>
      </w:r>
    </w:p>
    <w:p w14:paraId="77C81ACA" w14:textId="79309E87" w:rsidR="00C258CD" w:rsidRDefault="00C258CD" w:rsidP="00C258CD">
      <w:pPr>
        <w:pStyle w:val="TOC3"/>
        <w:rPr>
          <w:rFonts w:asciiTheme="minorHAnsi" w:eastAsiaTheme="minorEastAsia" w:hAnsiTheme="minorHAnsi" w:cstheme="minorBidi"/>
          <w:sz w:val="22"/>
          <w:szCs w:val="22"/>
          <w:lang w:eastAsia="en-GB"/>
        </w:rPr>
      </w:pPr>
      <w:r>
        <w:t>5.4.3</w:t>
      </w:r>
      <w:r>
        <w:tab/>
        <w:t>Configuration needed for EAS registration</w:t>
      </w:r>
      <w:r>
        <w:tab/>
      </w:r>
      <w:r>
        <w:fldChar w:fldCharType="begin"/>
      </w:r>
      <w:r>
        <w:instrText xml:space="preserve"> PAGEREF _Toc97016905 \h </w:instrText>
      </w:r>
      <w:r>
        <w:fldChar w:fldCharType="separate"/>
      </w:r>
      <w:r>
        <w:t>16</w:t>
      </w:r>
      <w:r>
        <w:fldChar w:fldCharType="end"/>
      </w:r>
    </w:p>
    <w:p w14:paraId="52B8B64F" w14:textId="1A50F2EF" w:rsidR="00C258CD" w:rsidRDefault="00C258CD" w:rsidP="00C258CD">
      <w:pPr>
        <w:pStyle w:val="TOC3"/>
        <w:rPr>
          <w:rFonts w:asciiTheme="minorHAnsi" w:eastAsiaTheme="minorEastAsia" w:hAnsiTheme="minorHAnsi" w:cstheme="minorBidi"/>
          <w:sz w:val="22"/>
          <w:szCs w:val="22"/>
          <w:lang w:eastAsia="en-GB"/>
        </w:rPr>
      </w:pPr>
      <w:r>
        <w:t>5.4.4</w:t>
      </w:r>
      <w:r>
        <w:tab/>
        <w:t>EAS to connect with UPF</w:t>
      </w:r>
      <w:r>
        <w:tab/>
      </w:r>
      <w:r>
        <w:fldChar w:fldCharType="begin"/>
      </w:r>
      <w:r>
        <w:instrText xml:space="preserve"> PAGEREF _Toc97016906 \h </w:instrText>
      </w:r>
      <w:r>
        <w:fldChar w:fldCharType="separate"/>
      </w:r>
      <w:r>
        <w:t>16</w:t>
      </w:r>
      <w:r>
        <w:fldChar w:fldCharType="end"/>
      </w:r>
    </w:p>
    <w:p w14:paraId="1336E984" w14:textId="15302EE5" w:rsidR="00C258CD" w:rsidRDefault="00C258CD" w:rsidP="00C258CD">
      <w:pPr>
        <w:pStyle w:val="TOC3"/>
        <w:rPr>
          <w:rFonts w:asciiTheme="minorHAnsi" w:eastAsiaTheme="minorEastAsia" w:hAnsiTheme="minorHAnsi" w:cstheme="minorBidi"/>
          <w:sz w:val="22"/>
          <w:szCs w:val="22"/>
          <w:lang w:eastAsia="en-GB"/>
        </w:rPr>
      </w:pPr>
      <w:r>
        <w:t xml:space="preserve">5.4.5 </w:t>
      </w:r>
      <w:r>
        <w:tab/>
        <w:t>Requirements</w:t>
      </w:r>
      <w:r>
        <w:tab/>
      </w:r>
      <w:r>
        <w:fldChar w:fldCharType="begin"/>
      </w:r>
      <w:r>
        <w:instrText xml:space="preserve"> PAGEREF _Toc97016907 \h </w:instrText>
      </w:r>
      <w:r>
        <w:fldChar w:fldCharType="separate"/>
      </w:r>
      <w:r>
        <w:t>17</w:t>
      </w:r>
      <w:r>
        <w:fldChar w:fldCharType="end"/>
      </w:r>
    </w:p>
    <w:p w14:paraId="3CA9273F" w14:textId="3C54EFFB" w:rsidR="00C258CD" w:rsidRDefault="00C258CD" w:rsidP="00C258CD">
      <w:pPr>
        <w:pStyle w:val="TOC1"/>
        <w:rPr>
          <w:rFonts w:asciiTheme="minorHAnsi" w:eastAsiaTheme="minorEastAsia" w:hAnsiTheme="minorHAnsi" w:cstheme="minorBidi"/>
          <w:szCs w:val="22"/>
          <w:lang w:eastAsia="en-GB"/>
        </w:rPr>
      </w:pPr>
      <w:r>
        <w:t>6</w:t>
      </w:r>
      <w:r>
        <w:tab/>
        <w:t>Edge NRM</w:t>
      </w:r>
      <w:r>
        <w:tab/>
      </w:r>
      <w:r>
        <w:fldChar w:fldCharType="begin"/>
      </w:r>
      <w:r>
        <w:instrText xml:space="preserve"> PAGEREF _Toc97016908 \h </w:instrText>
      </w:r>
      <w:r>
        <w:fldChar w:fldCharType="separate"/>
      </w:r>
      <w:r>
        <w:t>18</w:t>
      </w:r>
      <w:r>
        <w:fldChar w:fldCharType="end"/>
      </w:r>
    </w:p>
    <w:p w14:paraId="405381DD" w14:textId="53F6F913" w:rsidR="00C258CD" w:rsidRDefault="00C258CD" w:rsidP="00C258CD">
      <w:pPr>
        <w:pStyle w:val="TOC2"/>
        <w:rPr>
          <w:rFonts w:asciiTheme="minorHAnsi" w:eastAsiaTheme="minorEastAsia" w:hAnsiTheme="minorHAnsi" w:cstheme="minorBidi"/>
          <w:sz w:val="22"/>
          <w:szCs w:val="22"/>
          <w:lang w:eastAsia="en-GB"/>
        </w:rPr>
      </w:pPr>
      <w:r>
        <w:t>6.1</w:t>
      </w:r>
      <w:r>
        <w:tab/>
        <w:t>Information Model definitions for Edge NRM</w:t>
      </w:r>
      <w:r>
        <w:tab/>
      </w:r>
      <w:r>
        <w:fldChar w:fldCharType="begin"/>
      </w:r>
      <w:r>
        <w:instrText xml:space="preserve"> PAGEREF _Toc97016909 \h </w:instrText>
      </w:r>
      <w:r>
        <w:fldChar w:fldCharType="separate"/>
      </w:r>
      <w:r>
        <w:t>18</w:t>
      </w:r>
      <w:r>
        <w:fldChar w:fldCharType="end"/>
      </w:r>
    </w:p>
    <w:p w14:paraId="5EA9DD4A" w14:textId="25009F82" w:rsidR="00C258CD" w:rsidRDefault="00C258CD" w:rsidP="00C258CD">
      <w:pPr>
        <w:pStyle w:val="TOC3"/>
        <w:rPr>
          <w:rFonts w:asciiTheme="minorHAnsi" w:eastAsiaTheme="minorEastAsia" w:hAnsiTheme="minorHAnsi" w:cstheme="minorBidi"/>
          <w:sz w:val="22"/>
          <w:szCs w:val="22"/>
          <w:lang w:eastAsia="en-GB"/>
        </w:rPr>
      </w:pPr>
      <w:r>
        <w:t>6.1.1</w:t>
      </w:r>
      <w:r>
        <w:tab/>
        <w:t>Imported information entities and local labels</w:t>
      </w:r>
      <w:r>
        <w:tab/>
      </w:r>
      <w:r>
        <w:fldChar w:fldCharType="begin"/>
      </w:r>
      <w:r>
        <w:instrText xml:space="preserve"> PAGEREF _Toc97016910 \h </w:instrText>
      </w:r>
      <w:r>
        <w:fldChar w:fldCharType="separate"/>
      </w:r>
      <w:r>
        <w:t>18</w:t>
      </w:r>
      <w:r>
        <w:fldChar w:fldCharType="end"/>
      </w:r>
    </w:p>
    <w:p w14:paraId="359B5034" w14:textId="3828DC6D" w:rsidR="00C258CD" w:rsidRDefault="00C258CD" w:rsidP="00C258CD">
      <w:pPr>
        <w:pStyle w:val="TOC2"/>
        <w:rPr>
          <w:rFonts w:asciiTheme="minorHAnsi" w:eastAsiaTheme="minorEastAsia" w:hAnsiTheme="minorHAnsi" w:cstheme="minorBidi"/>
          <w:sz w:val="22"/>
          <w:szCs w:val="22"/>
          <w:lang w:eastAsia="en-GB"/>
        </w:rPr>
      </w:pPr>
      <w:r>
        <w:t>6.2</w:t>
      </w:r>
      <w:r>
        <w:tab/>
        <w:t>Class diagram</w:t>
      </w:r>
      <w:r>
        <w:tab/>
      </w:r>
      <w:r>
        <w:fldChar w:fldCharType="begin"/>
      </w:r>
      <w:r>
        <w:instrText xml:space="preserve"> PAGEREF _Toc97016911 \h </w:instrText>
      </w:r>
      <w:r>
        <w:fldChar w:fldCharType="separate"/>
      </w:r>
      <w:r>
        <w:t>18</w:t>
      </w:r>
      <w:r>
        <w:fldChar w:fldCharType="end"/>
      </w:r>
    </w:p>
    <w:p w14:paraId="22609915" w14:textId="50CF1CD8" w:rsidR="00C258CD" w:rsidRDefault="00C258CD" w:rsidP="00C258CD">
      <w:pPr>
        <w:pStyle w:val="TOC3"/>
        <w:rPr>
          <w:rFonts w:asciiTheme="minorHAnsi" w:eastAsiaTheme="minorEastAsia" w:hAnsiTheme="minorHAnsi" w:cstheme="minorBidi"/>
          <w:sz w:val="22"/>
          <w:szCs w:val="22"/>
          <w:lang w:eastAsia="en-GB"/>
        </w:rPr>
      </w:pPr>
      <w:r>
        <w:rPr>
          <w:lang w:eastAsia="zh-CN"/>
        </w:rPr>
        <w:t>6.2.1</w:t>
      </w:r>
      <w:r>
        <w:rPr>
          <w:lang w:eastAsia="zh-CN"/>
        </w:rPr>
        <w:tab/>
        <w:t>Relationships</w:t>
      </w:r>
      <w:r>
        <w:tab/>
      </w:r>
      <w:r>
        <w:fldChar w:fldCharType="begin"/>
      </w:r>
      <w:r>
        <w:instrText xml:space="preserve"> PAGEREF _Toc97016912 \h </w:instrText>
      </w:r>
      <w:r>
        <w:fldChar w:fldCharType="separate"/>
      </w:r>
      <w:r>
        <w:t>18</w:t>
      </w:r>
      <w:r>
        <w:fldChar w:fldCharType="end"/>
      </w:r>
    </w:p>
    <w:p w14:paraId="6EDD8B53" w14:textId="18794E18" w:rsidR="00C258CD" w:rsidRDefault="00C258CD" w:rsidP="00C258CD">
      <w:pPr>
        <w:pStyle w:val="TOC3"/>
        <w:rPr>
          <w:rFonts w:asciiTheme="minorHAnsi" w:eastAsiaTheme="minorEastAsia" w:hAnsiTheme="minorHAnsi" w:cstheme="minorBidi"/>
          <w:sz w:val="22"/>
          <w:szCs w:val="22"/>
          <w:lang w:eastAsia="en-GB"/>
        </w:rPr>
      </w:pPr>
      <w:r>
        <w:rPr>
          <w:lang w:eastAsia="zh-CN"/>
        </w:rPr>
        <w:t>6.2.2</w:t>
      </w:r>
      <w:r>
        <w:rPr>
          <w:lang w:eastAsia="zh-CN"/>
        </w:rPr>
        <w:tab/>
        <w:t>Inheritance</w:t>
      </w:r>
      <w:r>
        <w:tab/>
      </w:r>
      <w:r>
        <w:fldChar w:fldCharType="begin"/>
      </w:r>
      <w:r>
        <w:instrText xml:space="preserve"> PAGEREF _Toc97016913 \h </w:instrText>
      </w:r>
      <w:r>
        <w:fldChar w:fldCharType="separate"/>
      </w:r>
      <w:r>
        <w:t>20</w:t>
      </w:r>
      <w:r>
        <w:fldChar w:fldCharType="end"/>
      </w:r>
    </w:p>
    <w:p w14:paraId="4436E10B" w14:textId="40A979EE" w:rsidR="00C258CD" w:rsidRDefault="00C258CD" w:rsidP="00C258CD">
      <w:pPr>
        <w:pStyle w:val="TOC2"/>
        <w:rPr>
          <w:rFonts w:asciiTheme="minorHAnsi" w:eastAsiaTheme="minorEastAsia" w:hAnsiTheme="minorHAnsi" w:cstheme="minorBidi"/>
          <w:sz w:val="22"/>
          <w:szCs w:val="22"/>
          <w:lang w:eastAsia="en-GB"/>
        </w:rPr>
      </w:pPr>
      <w:r>
        <w:t>6.3</w:t>
      </w:r>
      <w:r>
        <w:tab/>
        <w:t>Class definition</w:t>
      </w:r>
      <w:r>
        <w:tab/>
      </w:r>
      <w:r>
        <w:fldChar w:fldCharType="begin"/>
      </w:r>
      <w:r>
        <w:instrText xml:space="preserve"> PAGEREF _Toc97016914 \h </w:instrText>
      </w:r>
      <w:r>
        <w:fldChar w:fldCharType="separate"/>
      </w:r>
      <w:r>
        <w:t>20</w:t>
      </w:r>
      <w:r>
        <w:fldChar w:fldCharType="end"/>
      </w:r>
    </w:p>
    <w:p w14:paraId="0864406F" w14:textId="6AE20073" w:rsidR="00C258CD" w:rsidRDefault="00C258CD" w:rsidP="00C258CD">
      <w:pPr>
        <w:pStyle w:val="TOC3"/>
        <w:rPr>
          <w:rFonts w:asciiTheme="minorHAnsi" w:eastAsiaTheme="minorEastAsia" w:hAnsiTheme="minorHAnsi" w:cstheme="minorBidi"/>
          <w:sz w:val="22"/>
          <w:szCs w:val="22"/>
          <w:lang w:eastAsia="en-GB"/>
        </w:rPr>
      </w:pPr>
      <w:r>
        <w:rPr>
          <w:lang w:eastAsia="zh-CN"/>
        </w:rPr>
        <w:t>6.3.1</w:t>
      </w:r>
      <w:r>
        <w:tab/>
      </w:r>
      <w:r>
        <w:rPr>
          <w:lang w:eastAsia="zh-CN"/>
        </w:rPr>
        <w:t>EASFunction</w:t>
      </w:r>
      <w:r>
        <w:tab/>
      </w:r>
      <w:r>
        <w:fldChar w:fldCharType="begin"/>
      </w:r>
      <w:r>
        <w:instrText xml:space="preserve"> PAGEREF _Toc97016915 \h </w:instrText>
      </w:r>
      <w:r>
        <w:fldChar w:fldCharType="separate"/>
      </w:r>
      <w:r>
        <w:t>20</w:t>
      </w:r>
      <w:r>
        <w:fldChar w:fldCharType="end"/>
      </w:r>
    </w:p>
    <w:p w14:paraId="0908A936" w14:textId="13B27098" w:rsidR="00C258CD" w:rsidRDefault="00C258CD" w:rsidP="00C258CD">
      <w:pPr>
        <w:pStyle w:val="TOC4"/>
        <w:rPr>
          <w:rFonts w:asciiTheme="minorHAnsi" w:eastAsiaTheme="minorEastAsia" w:hAnsiTheme="minorHAnsi" w:cstheme="minorBidi"/>
          <w:sz w:val="22"/>
          <w:szCs w:val="22"/>
          <w:lang w:eastAsia="en-GB"/>
        </w:rPr>
      </w:pPr>
      <w:r>
        <w:t xml:space="preserve">6.3.1.1 </w:t>
      </w:r>
      <w:r>
        <w:tab/>
        <w:t>Definition</w:t>
      </w:r>
      <w:r>
        <w:tab/>
      </w:r>
      <w:r>
        <w:fldChar w:fldCharType="begin"/>
      </w:r>
      <w:r>
        <w:instrText xml:space="preserve"> PAGEREF _Toc97016916 \h </w:instrText>
      </w:r>
      <w:r>
        <w:fldChar w:fldCharType="separate"/>
      </w:r>
      <w:r>
        <w:t>20</w:t>
      </w:r>
      <w:r>
        <w:fldChar w:fldCharType="end"/>
      </w:r>
    </w:p>
    <w:p w14:paraId="2C5029A7" w14:textId="064C9E51" w:rsidR="00C258CD" w:rsidRDefault="00C258CD" w:rsidP="00C258CD">
      <w:pPr>
        <w:pStyle w:val="TOC4"/>
        <w:rPr>
          <w:rFonts w:asciiTheme="minorHAnsi" w:eastAsiaTheme="minorEastAsia" w:hAnsiTheme="minorHAnsi" w:cstheme="minorBidi"/>
          <w:sz w:val="22"/>
          <w:szCs w:val="22"/>
          <w:lang w:eastAsia="en-GB"/>
        </w:rPr>
      </w:pPr>
      <w:r>
        <w:t>6.3.1.2</w:t>
      </w:r>
      <w:r>
        <w:tab/>
        <w:t>Attributes</w:t>
      </w:r>
      <w:r>
        <w:tab/>
      </w:r>
      <w:r>
        <w:fldChar w:fldCharType="begin"/>
      </w:r>
      <w:r>
        <w:instrText xml:space="preserve"> PAGEREF _Toc97016917 \h </w:instrText>
      </w:r>
      <w:r>
        <w:fldChar w:fldCharType="separate"/>
      </w:r>
      <w:r>
        <w:t>20</w:t>
      </w:r>
      <w:r>
        <w:fldChar w:fldCharType="end"/>
      </w:r>
    </w:p>
    <w:p w14:paraId="1A5AA584" w14:textId="7CA000D8" w:rsidR="00C258CD" w:rsidRDefault="00C258CD" w:rsidP="00C258CD">
      <w:pPr>
        <w:pStyle w:val="TOC4"/>
        <w:rPr>
          <w:rFonts w:asciiTheme="minorHAnsi" w:eastAsiaTheme="minorEastAsia" w:hAnsiTheme="minorHAnsi" w:cstheme="minorBidi"/>
          <w:sz w:val="22"/>
          <w:szCs w:val="22"/>
          <w:lang w:eastAsia="en-GB"/>
        </w:rPr>
      </w:pPr>
      <w:r>
        <w:t>6.3.1.3</w:t>
      </w:r>
      <w:r>
        <w:tab/>
        <w:t>Attribute constraints</w:t>
      </w:r>
      <w:r>
        <w:tab/>
      </w:r>
      <w:r>
        <w:fldChar w:fldCharType="begin"/>
      </w:r>
      <w:r>
        <w:instrText xml:space="preserve"> PAGEREF _Toc97016918 \h </w:instrText>
      </w:r>
      <w:r>
        <w:fldChar w:fldCharType="separate"/>
      </w:r>
      <w:r>
        <w:t>20</w:t>
      </w:r>
      <w:r>
        <w:fldChar w:fldCharType="end"/>
      </w:r>
    </w:p>
    <w:p w14:paraId="228C751F" w14:textId="4C34B929" w:rsidR="00C258CD" w:rsidRDefault="00C258CD" w:rsidP="00C258CD">
      <w:pPr>
        <w:pStyle w:val="TOC4"/>
        <w:rPr>
          <w:rFonts w:asciiTheme="minorHAnsi" w:eastAsiaTheme="minorEastAsia" w:hAnsiTheme="minorHAnsi" w:cstheme="minorBidi"/>
          <w:sz w:val="22"/>
          <w:szCs w:val="22"/>
          <w:lang w:eastAsia="en-GB"/>
        </w:rPr>
      </w:pPr>
      <w:r>
        <w:rPr>
          <w:lang w:eastAsia="zh-CN"/>
        </w:rPr>
        <w:t>6.3.1.</w:t>
      </w:r>
      <w:r>
        <w:t>4</w:t>
      </w:r>
      <w:r>
        <w:tab/>
        <w:t>Notifications</w:t>
      </w:r>
      <w:r>
        <w:tab/>
      </w:r>
      <w:r>
        <w:fldChar w:fldCharType="begin"/>
      </w:r>
      <w:r>
        <w:instrText xml:space="preserve"> PAGEREF _Toc97016919 \h </w:instrText>
      </w:r>
      <w:r>
        <w:fldChar w:fldCharType="separate"/>
      </w:r>
      <w:r>
        <w:t>20</w:t>
      </w:r>
      <w:r>
        <w:fldChar w:fldCharType="end"/>
      </w:r>
    </w:p>
    <w:p w14:paraId="0175FAA3" w14:textId="25809357" w:rsidR="00C258CD" w:rsidRDefault="00C258CD" w:rsidP="00C258CD">
      <w:pPr>
        <w:pStyle w:val="TOC3"/>
        <w:rPr>
          <w:rFonts w:asciiTheme="minorHAnsi" w:eastAsiaTheme="minorEastAsia" w:hAnsiTheme="minorHAnsi" w:cstheme="minorBidi"/>
          <w:sz w:val="22"/>
          <w:szCs w:val="22"/>
          <w:lang w:eastAsia="en-GB"/>
        </w:rPr>
      </w:pPr>
      <w:r>
        <w:rPr>
          <w:lang w:eastAsia="zh-CN"/>
        </w:rPr>
        <w:t>6.3.2</w:t>
      </w:r>
      <w:r>
        <w:tab/>
      </w:r>
      <w:r>
        <w:rPr>
          <w:lang w:eastAsia="zh-CN"/>
        </w:rPr>
        <w:t>EASRequirements</w:t>
      </w:r>
      <w:r>
        <w:tab/>
      </w:r>
      <w:r>
        <w:fldChar w:fldCharType="begin"/>
      </w:r>
      <w:r>
        <w:instrText xml:space="preserve"> PAGEREF _Toc97016920 \h </w:instrText>
      </w:r>
      <w:r>
        <w:fldChar w:fldCharType="separate"/>
      </w:r>
      <w:r>
        <w:t>20</w:t>
      </w:r>
      <w:r>
        <w:fldChar w:fldCharType="end"/>
      </w:r>
    </w:p>
    <w:p w14:paraId="261CE08F" w14:textId="4AB2C08B" w:rsidR="00C258CD" w:rsidRDefault="00C258CD" w:rsidP="00C258CD">
      <w:pPr>
        <w:pStyle w:val="TOC4"/>
        <w:rPr>
          <w:rFonts w:asciiTheme="minorHAnsi" w:eastAsiaTheme="minorEastAsia" w:hAnsiTheme="minorHAnsi" w:cstheme="minorBidi"/>
          <w:sz w:val="22"/>
          <w:szCs w:val="22"/>
          <w:lang w:eastAsia="en-GB"/>
        </w:rPr>
      </w:pPr>
      <w:r>
        <w:t xml:space="preserve">6.3.2.1 </w:t>
      </w:r>
      <w:r>
        <w:tab/>
        <w:t>Definition</w:t>
      </w:r>
      <w:r>
        <w:tab/>
      </w:r>
      <w:r>
        <w:fldChar w:fldCharType="begin"/>
      </w:r>
      <w:r>
        <w:instrText xml:space="preserve"> PAGEREF _Toc97016921 \h </w:instrText>
      </w:r>
      <w:r>
        <w:fldChar w:fldCharType="separate"/>
      </w:r>
      <w:r>
        <w:t>20</w:t>
      </w:r>
      <w:r>
        <w:fldChar w:fldCharType="end"/>
      </w:r>
    </w:p>
    <w:p w14:paraId="3CDFA145" w14:textId="008DD639" w:rsidR="00C258CD" w:rsidRDefault="00C258CD" w:rsidP="00C258CD">
      <w:pPr>
        <w:pStyle w:val="TOC4"/>
        <w:rPr>
          <w:rFonts w:asciiTheme="minorHAnsi" w:eastAsiaTheme="minorEastAsia" w:hAnsiTheme="minorHAnsi" w:cstheme="minorBidi"/>
          <w:sz w:val="22"/>
          <w:szCs w:val="22"/>
          <w:lang w:eastAsia="en-GB"/>
        </w:rPr>
      </w:pPr>
      <w:r>
        <w:t>6.3.2.2</w:t>
      </w:r>
      <w:r>
        <w:tab/>
        <w:t>Attributes</w:t>
      </w:r>
      <w:r>
        <w:tab/>
      </w:r>
      <w:r>
        <w:fldChar w:fldCharType="begin"/>
      </w:r>
      <w:r>
        <w:instrText xml:space="preserve"> PAGEREF _Toc97016922 \h </w:instrText>
      </w:r>
      <w:r>
        <w:fldChar w:fldCharType="separate"/>
      </w:r>
      <w:r>
        <w:t>21</w:t>
      </w:r>
      <w:r>
        <w:fldChar w:fldCharType="end"/>
      </w:r>
    </w:p>
    <w:p w14:paraId="6A3AB8CE" w14:textId="61BA7043" w:rsidR="00C258CD" w:rsidRDefault="00C258CD" w:rsidP="00C258CD">
      <w:pPr>
        <w:pStyle w:val="TOC4"/>
        <w:rPr>
          <w:rFonts w:asciiTheme="minorHAnsi" w:eastAsiaTheme="minorEastAsia" w:hAnsiTheme="minorHAnsi" w:cstheme="minorBidi"/>
          <w:sz w:val="22"/>
          <w:szCs w:val="22"/>
          <w:lang w:eastAsia="en-GB"/>
        </w:rPr>
      </w:pPr>
      <w:r>
        <w:t>6.3.2.3</w:t>
      </w:r>
      <w:r>
        <w:tab/>
        <w:t>Attribute constraints</w:t>
      </w:r>
      <w:r>
        <w:tab/>
      </w:r>
      <w:r>
        <w:fldChar w:fldCharType="begin"/>
      </w:r>
      <w:r>
        <w:instrText xml:space="preserve"> PAGEREF _Toc97016923 \h </w:instrText>
      </w:r>
      <w:r>
        <w:fldChar w:fldCharType="separate"/>
      </w:r>
      <w:r>
        <w:t>21</w:t>
      </w:r>
      <w:r>
        <w:fldChar w:fldCharType="end"/>
      </w:r>
    </w:p>
    <w:p w14:paraId="69D0AC2C" w14:textId="7589D19F" w:rsidR="00C258CD" w:rsidRDefault="00C258CD" w:rsidP="00C258CD">
      <w:pPr>
        <w:pStyle w:val="TOC4"/>
        <w:rPr>
          <w:rFonts w:asciiTheme="minorHAnsi" w:eastAsiaTheme="minorEastAsia" w:hAnsiTheme="minorHAnsi" w:cstheme="minorBidi"/>
          <w:sz w:val="22"/>
          <w:szCs w:val="22"/>
          <w:lang w:eastAsia="en-GB"/>
        </w:rPr>
      </w:pPr>
      <w:r>
        <w:rPr>
          <w:lang w:eastAsia="zh-CN"/>
        </w:rPr>
        <w:t>6.3.2.</w:t>
      </w:r>
      <w:r>
        <w:t>4</w:t>
      </w:r>
      <w:r>
        <w:tab/>
        <w:t>Notifications</w:t>
      </w:r>
      <w:r>
        <w:tab/>
      </w:r>
      <w:r>
        <w:fldChar w:fldCharType="begin"/>
      </w:r>
      <w:r>
        <w:instrText xml:space="preserve"> PAGEREF _Toc97016924 \h </w:instrText>
      </w:r>
      <w:r>
        <w:fldChar w:fldCharType="separate"/>
      </w:r>
      <w:r>
        <w:t>21</w:t>
      </w:r>
      <w:r>
        <w:fldChar w:fldCharType="end"/>
      </w:r>
    </w:p>
    <w:p w14:paraId="0569FF10" w14:textId="59448DE2" w:rsidR="00C258CD" w:rsidRDefault="00C258CD" w:rsidP="00C258CD">
      <w:pPr>
        <w:pStyle w:val="TOC3"/>
        <w:rPr>
          <w:rFonts w:asciiTheme="minorHAnsi" w:eastAsiaTheme="minorEastAsia" w:hAnsiTheme="minorHAnsi" w:cstheme="minorBidi"/>
          <w:sz w:val="22"/>
          <w:szCs w:val="22"/>
          <w:lang w:eastAsia="en-GB"/>
        </w:rPr>
      </w:pPr>
      <w:r>
        <w:rPr>
          <w:lang w:eastAsia="zh-CN"/>
        </w:rPr>
        <w:t>6.3.3</w:t>
      </w:r>
      <w:r>
        <w:tab/>
      </w:r>
      <w:r>
        <w:rPr>
          <w:lang w:eastAsia="zh-CN"/>
        </w:rPr>
        <w:t>ServingLocation &lt;&lt;dataType&gt;&gt;</w:t>
      </w:r>
      <w:r>
        <w:tab/>
      </w:r>
      <w:r>
        <w:fldChar w:fldCharType="begin"/>
      </w:r>
      <w:r>
        <w:instrText xml:space="preserve"> PAGEREF _Toc97016925 \h </w:instrText>
      </w:r>
      <w:r>
        <w:fldChar w:fldCharType="separate"/>
      </w:r>
      <w:r>
        <w:t>21</w:t>
      </w:r>
      <w:r>
        <w:fldChar w:fldCharType="end"/>
      </w:r>
    </w:p>
    <w:p w14:paraId="4E6AAB94" w14:textId="7CAE0672" w:rsidR="00C258CD" w:rsidRDefault="00C258CD" w:rsidP="00C258CD">
      <w:pPr>
        <w:pStyle w:val="TOC4"/>
        <w:rPr>
          <w:rFonts w:asciiTheme="minorHAnsi" w:eastAsiaTheme="minorEastAsia" w:hAnsiTheme="minorHAnsi" w:cstheme="minorBidi"/>
          <w:sz w:val="22"/>
          <w:szCs w:val="22"/>
          <w:lang w:eastAsia="en-GB"/>
        </w:rPr>
      </w:pPr>
      <w:r>
        <w:t>6.3.3.1</w:t>
      </w:r>
      <w:r>
        <w:tab/>
        <w:t>Definition</w:t>
      </w:r>
      <w:r>
        <w:tab/>
      </w:r>
      <w:r>
        <w:fldChar w:fldCharType="begin"/>
      </w:r>
      <w:r>
        <w:instrText xml:space="preserve"> PAGEREF _Toc97016926 \h </w:instrText>
      </w:r>
      <w:r>
        <w:fldChar w:fldCharType="separate"/>
      </w:r>
      <w:r>
        <w:t>21</w:t>
      </w:r>
      <w:r>
        <w:fldChar w:fldCharType="end"/>
      </w:r>
    </w:p>
    <w:p w14:paraId="6D453164" w14:textId="516F3959" w:rsidR="00C258CD" w:rsidRDefault="00C258CD" w:rsidP="00C258CD">
      <w:pPr>
        <w:pStyle w:val="TOC4"/>
        <w:rPr>
          <w:rFonts w:asciiTheme="minorHAnsi" w:eastAsiaTheme="minorEastAsia" w:hAnsiTheme="minorHAnsi" w:cstheme="minorBidi"/>
          <w:sz w:val="22"/>
          <w:szCs w:val="22"/>
          <w:lang w:eastAsia="en-GB"/>
        </w:rPr>
      </w:pPr>
      <w:r>
        <w:t>6.3.3.2</w:t>
      </w:r>
      <w:r>
        <w:tab/>
        <w:t>Attributes</w:t>
      </w:r>
      <w:r>
        <w:tab/>
      </w:r>
      <w:r>
        <w:fldChar w:fldCharType="begin"/>
      </w:r>
      <w:r>
        <w:instrText xml:space="preserve"> PAGEREF _Toc97016927 \h </w:instrText>
      </w:r>
      <w:r>
        <w:fldChar w:fldCharType="separate"/>
      </w:r>
      <w:r>
        <w:t>21</w:t>
      </w:r>
      <w:r>
        <w:fldChar w:fldCharType="end"/>
      </w:r>
    </w:p>
    <w:p w14:paraId="1284C75C" w14:textId="28EE81C3" w:rsidR="00C258CD" w:rsidRDefault="00C258CD" w:rsidP="00C258CD">
      <w:pPr>
        <w:pStyle w:val="TOC4"/>
        <w:rPr>
          <w:rFonts w:asciiTheme="minorHAnsi" w:eastAsiaTheme="minorEastAsia" w:hAnsiTheme="minorHAnsi" w:cstheme="minorBidi"/>
          <w:sz w:val="22"/>
          <w:szCs w:val="22"/>
          <w:lang w:eastAsia="en-GB"/>
        </w:rPr>
      </w:pPr>
      <w:r>
        <w:t>6.3.3.3</w:t>
      </w:r>
      <w:r>
        <w:tab/>
        <w:t>Attribute constraints</w:t>
      </w:r>
      <w:r>
        <w:tab/>
      </w:r>
      <w:r>
        <w:fldChar w:fldCharType="begin"/>
      </w:r>
      <w:r>
        <w:instrText xml:space="preserve"> PAGEREF _Toc97016928 \h </w:instrText>
      </w:r>
      <w:r>
        <w:fldChar w:fldCharType="separate"/>
      </w:r>
      <w:r>
        <w:t>21</w:t>
      </w:r>
      <w:r>
        <w:fldChar w:fldCharType="end"/>
      </w:r>
    </w:p>
    <w:p w14:paraId="0AE0DBFB" w14:textId="08538C28" w:rsidR="00C258CD" w:rsidRDefault="00C258CD" w:rsidP="00C258CD">
      <w:pPr>
        <w:pStyle w:val="TOC4"/>
        <w:rPr>
          <w:rFonts w:asciiTheme="minorHAnsi" w:eastAsiaTheme="minorEastAsia" w:hAnsiTheme="minorHAnsi" w:cstheme="minorBidi"/>
          <w:sz w:val="22"/>
          <w:szCs w:val="22"/>
          <w:lang w:eastAsia="en-GB"/>
        </w:rPr>
      </w:pPr>
      <w:r>
        <w:rPr>
          <w:lang w:eastAsia="zh-CN"/>
        </w:rPr>
        <w:t>6.3.3.</w:t>
      </w:r>
      <w:r>
        <w:t>4</w:t>
      </w:r>
      <w:r>
        <w:tab/>
        <w:t>Notifications</w:t>
      </w:r>
      <w:r>
        <w:tab/>
      </w:r>
      <w:r>
        <w:fldChar w:fldCharType="begin"/>
      </w:r>
      <w:r>
        <w:instrText xml:space="preserve"> PAGEREF _Toc97016929 \h </w:instrText>
      </w:r>
      <w:r>
        <w:fldChar w:fldCharType="separate"/>
      </w:r>
      <w:r>
        <w:t>21</w:t>
      </w:r>
      <w:r>
        <w:fldChar w:fldCharType="end"/>
      </w:r>
    </w:p>
    <w:p w14:paraId="6F63F191" w14:textId="095581C4" w:rsidR="00C258CD" w:rsidRDefault="00C258CD" w:rsidP="00C258CD">
      <w:pPr>
        <w:pStyle w:val="TOC3"/>
        <w:rPr>
          <w:rFonts w:asciiTheme="minorHAnsi" w:eastAsiaTheme="minorEastAsia" w:hAnsiTheme="minorHAnsi" w:cstheme="minorBidi"/>
          <w:sz w:val="22"/>
          <w:szCs w:val="22"/>
          <w:lang w:eastAsia="en-GB"/>
        </w:rPr>
      </w:pPr>
      <w:r>
        <w:rPr>
          <w:lang w:eastAsia="zh-CN"/>
        </w:rPr>
        <w:t>6.3.4</w:t>
      </w:r>
      <w:r>
        <w:rPr>
          <w:lang w:eastAsia="zh-CN"/>
        </w:rPr>
        <w:tab/>
        <w:t>GeoLoc &lt;&lt;dataType&gt;&gt;</w:t>
      </w:r>
      <w:r>
        <w:tab/>
      </w:r>
      <w:r>
        <w:fldChar w:fldCharType="begin"/>
      </w:r>
      <w:r>
        <w:instrText xml:space="preserve"> PAGEREF _Toc97016930 \h </w:instrText>
      </w:r>
      <w:r>
        <w:fldChar w:fldCharType="separate"/>
      </w:r>
      <w:r>
        <w:t>21</w:t>
      </w:r>
      <w:r>
        <w:fldChar w:fldCharType="end"/>
      </w:r>
    </w:p>
    <w:p w14:paraId="68372928" w14:textId="63FF360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6.3.4.1</w:t>
      </w:r>
      <w:r w:rsidRPr="00CA42CE">
        <w:rPr>
          <w:lang w:val="fr-FR"/>
        </w:rPr>
        <w:tab/>
        <w:t>Definition</w:t>
      </w:r>
      <w:r w:rsidRPr="00CA42CE">
        <w:rPr>
          <w:lang w:val="fr-FR"/>
        </w:rPr>
        <w:tab/>
      </w:r>
      <w:r>
        <w:fldChar w:fldCharType="begin"/>
      </w:r>
      <w:r w:rsidRPr="00CA42CE">
        <w:rPr>
          <w:lang w:val="fr-FR"/>
        </w:rPr>
        <w:instrText xml:space="preserve"> PAGEREF _Toc97016931 \h </w:instrText>
      </w:r>
      <w:r>
        <w:fldChar w:fldCharType="separate"/>
      </w:r>
      <w:r w:rsidRPr="00CA42CE">
        <w:rPr>
          <w:lang w:val="fr-FR"/>
        </w:rPr>
        <w:t>21</w:t>
      </w:r>
      <w:r>
        <w:fldChar w:fldCharType="end"/>
      </w:r>
    </w:p>
    <w:p w14:paraId="2732C983" w14:textId="15B3E43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6.3.4.2</w:t>
      </w:r>
      <w:r w:rsidRPr="00CA42CE">
        <w:rPr>
          <w:lang w:val="fr-FR"/>
        </w:rPr>
        <w:tab/>
        <w:t>Attributes</w:t>
      </w:r>
      <w:r w:rsidRPr="00CA42CE">
        <w:rPr>
          <w:lang w:val="fr-FR"/>
        </w:rPr>
        <w:tab/>
      </w:r>
      <w:r>
        <w:fldChar w:fldCharType="begin"/>
      </w:r>
      <w:r w:rsidRPr="00CA42CE">
        <w:rPr>
          <w:lang w:val="fr-FR"/>
        </w:rPr>
        <w:instrText xml:space="preserve"> PAGEREF _Toc97016932 \h </w:instrText>
      </w:r>
      <w:r>
        <w:fldChar w:fldCharType="separate"/>
      </w:r>
      <w:r w:rsidRPr="00CA42CE">
        <w:rPr>
          <w:lang w:val="fr-FR"/>
        </w:rPr>
        <w:t>22</w:t>
      </w:r>
      <w:r>
        <w:fldChar w:fldCharType="end"/>
      </w:r>
    </w:p>
    <w:p w14:paraId="6269623B" w14:textId="6A87387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6.3.4.3</w:t>
      </w:r>
      <w:r w:rsidRPr="00CA42CE">
        <w:rPr>
          <w:lang w:val="fr-FR"/>
        </w:rPr>
        <w:tab/>
        <w:t>Attribute constraints</w:t>
      </w:r>
      <w:r w:rsidRPr="00CA42CE">
        <w:rPr>
          <w:lang w:val="fr-FR"/>
        </w:rPr>
        <w:tab/>
      </w:r>
      <w:r>
        <w:fldChar w:fldCharType="begin"/>
      </w:r>
      <w:r w:rsidRPr="00CA42CE">
        <w:rPr>
          <w:lang w:val="fr-FR"/>
        </w:rPr>
        <w:instrText xml:space="preserve"> PAGEREF _Toc97016933 \h </w:instrText>
      </w:r>
      <w:r>
        <w:fldChar w:fldCharType="separate"/>
      </w:r>
      <w:r w:rsidRPr="00CA42CE">
        <w:rPr>
          <w:lang w:val="fr-FR"/>
        </w:rPr>
        <w:t>22</w:t>
      </w:r>
      <w:r>
        <w:fldChar w:fldCharType="end"/>
      </w:r>
    </w:p>
    <w:p w14:paraId="7FEA61BF" w14:textId="08D71EE7"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6.3.4.</w:t>
      </w:r>
      <w:r w:rsidRPr="00CA42CE">
        <w:rPr>
          <w:lang w:val="fr-FR"/>
        </w:rPr>
        <w:t>4</w:t>
      </w:r>
      <w:r w:rsidRPr="00CA42CE">
        <w:rPr>
          <w:lang w:val="fr-FR"/>
        </w:rPr>
        <w:tab/>
        <w:t>Notifications</w:t>
      </w:r>
      <w:r w:rsidRPr="00CA42CE">
        <w:rPr>
          <w:lang w:val="fr-FR"/>
        </w:rPr>
        <w:tab/>
      </w:r>
      <w:r>
        <w:fldChar w:fldCharType="begin"/>
      </w:r>
      <w:r w:rsidRPr="00CA42CE">
        <w:rPr>
          <w:lang w:val="fr-FR"/>
        </w:rPr>
        <w:instrText xml:space="preserve"> PAGEREF _Toc97016934 \h </w:instrText>
      </w:r>
      <w:r>
        <w:fldChar w:fldCharType="separate"/>
      </w:r>
      <w:r w:rsidRPr="00CA42CE">
        <w:rPr>
          <w:lang w:val="fr-FR"/>
        </w:rPr>
        <w:t>22</w:t>
      </w:r>
      <w:r>
        <w:fldChar w:fldCharType="end"/>
      </w:r>
    </w:p>
    <w:p w14:paraId="5DB4E74D" w14:textId="6FD5061E"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rFonts w:cs="Arial"/>
          <w:lang w:val="fr-FR" w:eastAsia="zh-CN"/>
        </w:rPr>
        <w:t>6.3.5</w:t>
      </w:r>
      <w:r w:rsidRPr="00CA42CE">
        <w:rPr>
          <w:rFonts w:cs="Arial"/>
          <w:lang w:val="fr-FR" w:eastAsia="zh-CN"/>
        </w:rPr>
        <w:tab/>
        <w:t xml:space="preserve"> </w:t>
      </w:r>
      <w:r w:rsidRPr="00CA42CE">
        <w:rPr>
          <w:lang w:val="fr-FR" w:eastAsia="zh-CN"/>
        </w:rPr>
        <w:t>ECSFunction</w:t>
      </w:r>
      <w:r w:rsidRPr="00CA42CE">
        <w:rPr>
          <w:lang w:val="fr-FR"/>
        </w:rPr>
        <w:tab/>
      </w:r>
      <w:r>
        <w:fldChar w:fldCharType="begin"/>
      </w:r>
      <w:r w:rsidRPr="00CA42CE">
        <w:rPr>
          <w:lang w:val="fr-FR"/>
        </w:rPr>
        <w:instrText xml:space="preserve"> PAGEREF _Toc97016935 \h </w:instrText>
      </w:r>
      <w:r>
        <w:fldChar w:fldCharType="separate"/>
      </w:r>
      <w:r w:rsidRPr="00CA42CE">
        <w:rPr>
          <w:lang w:val="fr-FR"/>
        </w:rPr>
        <w:t>22</w:t>
      </w:r>
      <w:r>
        <w:fldChar w:fldCharType="end"/>
      </w:r>
    </w:p>
    <w:p w14:paraId="001A6C30" w14:textId="0B800CD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w:t>
      </w:r>
      <w:r w:rsidRPr="00CA42CE">
        <w:rPr>
          <w:lang w:val="fr-FR"/>
        </w:rPr>
        <w:t>.5.1</w:t>
      </w:r>
      <w:r w:rsidRPr="00CA42CE">
        <w:rPr>
          <w:lang w:val="fr-FR"/>
        </w:rPr>
        <w:tab/>
        <w:t>Definition</w:t>
      </w:r>
      <w:r w:rsidRPr="00CA42CE">
        <w:rPr>
          <w:lang w:val="fr-FR"/>
        </w:rPr>
        <w:tab/>
      </w:r>
      <w:r>
        <w:fldChar w:fldCharType="begin"/>
      </w:r>
      <w:r w:rsidRPr="00CA42CE">
        <w:rPr>
          <w:lang w:val="fr-FR"/>
        </w:rPr>
        <w:instrText xml:space="preserve"> PAGEREF _Toc97016936 \h </w:instrText>
      </w:r>
      <w:r>
        <w:fldChar w:fldCharType="separate"/>
      </w:r>
      <w:r w:rsidRPr="00CA42CE">
        <w:rPr>
          <w:lang w:val="fr-FR"/>
        </w:rPr>
        <w:t>22</w:t>
      </w:r>
      <w:r>
        <w:fldChar w:fldCharType="end"/>
      </w:r>
    </w:p>
    <w:p w14:paraId="10B5208B" w14:textId="7E991496"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6.3.5.2</w:t>
      </w:r>
      <w:r w:rsidRPr="00CA42CE">
        <w:rPr>
          <w:lang w:val="fr-FR"/>
        </w:rPr>
        <w:tab/>
        <w:t>Attributes</w:t>
      </w:r>
      <w:r w:rsidRPr="00CA42CE">
        <w:rPr>
          <w:lang w:val="fr-FR"/>
        </w:rPr>
        <w:tab/>
      </w:r>
      <w:r>
        <w:fldChar w:fldCharType="begin"/>
      </w:r>
      <w:r w:rsidRPr="00CA42CE">
        <w:rPr>
          <w:lang w:val="fr-FR"/>
        </w:rPr>
        <w:instrText xml:space="preserve"> PAGEREF _Toc97016937 \h </w:instrText>
      </w:r>
      <w:r>
        <w:fldChar w:fldCharType="separate"/>
      </w:r>
      <w:r w:rsidRPr="00CA42CE">
        <w:rPr>
          <w:lang w:val="fr-FR"/>
        </w:rPr>
        <w:t>22</w:t>
      </w:r>
      <w:r>
        <w:fldChar w:fldCharType="end"/>
      </w:r>
    </w:p>
    <w:p w14:paraId="0FAE2355" w14:textId="2EF4606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6.3.5.3</w:t>
      </w:r>
      <w:r w:rsidRPr="00CA42CE">
        <w:rPr>
          <w:lang w:val="fr-FR"/>
        </w:rPr>
        <w:tab/>
        <w:t>Attribute constraints</w:t>
      </w:r>
      <w:r w:rsidRPr="00CA42CE">
        <w:rPr>
          <w:lang w:val="fr-FR"/>
        </w:rPr>
        <w:tab/>
      </w:r>
      <w:r>
        <w:fldChar w:fldCharType="begin"/>
      </w:r>
      <w:r w:rsidRPr="00CA42CE">
        <w:rPr>
          <w:lang w:val="fr-FR"/>
        </w:rPr>
        <w:instrText xml:space="preserve"> PAGEREF _Toc97016938 \h </w:instrText>
      </w:r>
      <w:r>
        <w:fldChar w:fldCharType="separate"/>
      </w:r>
      <w:r w:rsidRPr="00CA42CE">
        <w:rPr>
          <w:lang w:val="fr-FR"/>
        </w:rPr>
        <w:t>22</w:t>
      </w:r>
      <w:r>
        <w:fldChar w:fldCharType="end"/>
      </w:r>
    </w:p>
    <w:p w14:paraId="268E2384" w14:textId="7C003569"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6.3.6</w:t>
      </w:r>
      <w:r w:rsidRPr="00CA42CE">
        <w:rPr>
          <w:lang w:val="fr-FR"/>
        </w:rPr>
        <w:tab/>
      </w:r>
      <w:r w:rsidRPr="00CA42CE">
        <w:rPr>
          <w:lang w:val="fr-FR" w:eastAsia="zh-CN"/>
        </w:rPr>
        <w:t>EDNConnectionInfo &lt;&lt;datatype&gt;&gt;</w:t>
      </w:r>
      <w:r w:rsidRPr="00CA42CE">
        <w:rPr>
          <w:lang w:val="fr-FR"/>
        </w:rPr>
        <w:tab/>
      </w:r>
      <w:r>
        <w:fldChar w:fldCharType="begin"/>
      </w:r>
      <w:r w:rsidRPr="00CA42CE">
        <w:rPr>
          <w:lang w:val="fr-FR"/>
        </w:rPr>
        <w:instrText xml:space="preserve"> PAGEREF _Toc97016939 \h </w:instrText>
      </w:r>
      <w:r>
        <w:fldChar w:fldCharType="separate"/>
      </w:r>
      <w:r w:rsidRPr="00CA42CE">
        <w:rPr>
          <w:lang w:val="fr-FR"/>
        </w:rPr>
        <w:t>22</w:t>
      </w:r>
      <w:r>
        <w:fldChar w:fldCharType="end"/>
      </w:r>
    </w:p>
    <w:p w14:paraId="35F54E5C" w14:textId="33748A5D"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6.3.6.1 </w:t>
      </w:r>
      <w:r w:rsidRPr="00CA42CE">
        <w:rPr>
          <w:lang w:val="fr-FR"/>
        </w:rPr>
        <w:tab/>
        <w:t>Definition</w:t>
      </w:r>
      <w:r w:rsidRPr="00CA42CE">
        <w:rPr>
          <w:lang w:val="fr-FR"/>
        </w:rPr>
        <w:tab/>
      </w:r>
      <w:r>
        <w:fldChar w:fldCharType="begin"/>
      </w:r>
      <w:r w:rsidRPr="00CA42CE">
        <w:rPr>
          <w:lang w:val="fr-FR"/>
        </w:rPr>
        <w:instrText xml:space="preserve"> PAGEREF _Toc97016940 \h </w:instrText>
      </w:r>
      <w:r>
        <w:fldChar w:fldCharType="separate"/>
      </w:r>
      <w:r w:rsidRPr="00CA42CE">
        <w:rPr>
          <w:lang w:val="fr-FR"/>
        </w:rPr>
        <w:t>22</w:t>
      </w:r>
      <w:r>
        <w:fldChar w:fldCharType="end"/>
      </w:r>
    </w:p>
    <w:p w14:paraId="1ECBEF73" w14:textId="18D49D38"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6.3.6.2</w:t>
      </w:r>
      <w:r w:rsidRPr="00CA42CE">
        <w:rPr>
          <w:lang w:val="fr-FR"/>
        </w:rPr>
        <w:tab/>
        <w:t>Attributes</w:t>
      </w:r>
      <w:r w:rsidRPr="00CA42CE">
        <w:rPr>
          <w:lang w:val="fr-FR"/>
        </w:rPr>
        <w:tab/>
      </w:r>
      <w:r>
        <w:fldChar w:fldCharType="begin"/>
      </w:r>
      <w:r w:rsidRPr="00CA42CE">
        <w:rPr>
          <w:lang w:val="fr-FR"/>
        </w:rPr>
        <w:instrText xml:space="preserve"> PAGEREF _Toc97016941 \h </w:instrText>
      </w:r>
      <w:r>
        <w:fldChar w:fldCharType="separate"/>
      </w:r>
      <w:r w:rsidRPr="00CA42CE">
        <w:rPr>
          <w:lang w:val="fr-FR"/>
        </w:rPr>
        <w:t>23</w:t>
      </w:r>
      <w:r>
        <w:fldChar w:fldCharType="end"/>
      </w:r>
    </w:p>
    <w:p w14:paraId="10ADC1F5" w14:textId="16E6B55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6.3.6.3</w:t>
      </w:r>
      <w:r w:rsidRPr="00CA42CE">
        <w:rPr>
          <w:lang w:val="fr-FR"/>
        </w:rPr>
        <w:tab/>
        <w:t>Attribute constraints</w:t>
      </w:r>
      <w:r w:rsidRPr="00CA42CE">
        <w:rPr>
          <w:lang w:val="fr-FR"/>
        </w:rPr>
        <w:tab/>
      </w:r>
      <w:r>
        <w:fldChar w:fldCharType="begin"/>
      </w:r>
      <w:r w:rsidRPr="00CA42CE">
        <w:rPr>
          <w:lang w:val="fr-FR"/>
        </w:rPr>
        <w:instrText xml:space="preserve"> PAGEREF _Toc97016942 \h </w:instrText>
      </w:r>
      <w:r>
        <w:fldChar w:fldCharType="separate"/>
      </w:r>
      <w:r w:rsidRPr="00CA42CE">
        <w:rPr>
          <w:lang w:val="fr-FR"/>
        </w:rPr>
        <w:t>23</w:t>
      </w:r>
      <w:r>
        <w:fldChar w:fldCharType="end"/>
      </w:r>
    </w:p>
    <w:p w14:paraId="74F689CD" w14:textId="10236EED"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6.3.7</w:t>
      </w:r>
      <w:r w:rsidRPr="00CA42CE">
        <w:rPr>
          <w:lang w:val="fr-FR"/>
        </w:rPr>
        <w:tab/>
      </w:r>
      <w:r w:rsidRPr="00CA42CE">
        <w:rPr>
          <w:lang w:val="fr-FR" w:eastAsia="zh-CN"/>
        </w:rPr>
        <w:t>TopologicalServiceArea &lt;&lt;dataType&gt;&gt;</w:t>
      </w:r>
      <w:r w:rsidRPr="00CA42CE">
        <w:rPr>
          <w:lang w:val="fr-FR"/>
        </w:rPr>
        <w:tab/>
      </w:r>
      <w:r>
        <w:fldChar w:fldCharType="begin"/>
      </w:r>
      <w:r w:rsidRPr="00CA42CE">
        <w:rPr>
          <w:lang w:val="fr-FR"/>
        </w:rPr>
        <w:instrText xml:space="preserve"> PAGEREF _Toc97016943 \h </w:instrText>
      </w:r>
      <w:r>
        <w:fldChar w:fldCharType="separate"/>
      </w:r>
      <w:r w:rsidRPr="00CA42CE">
        <w:rPr>
          <w:lang w:val="fr-FR"/>
        </w:rPr>
        <w:t>23</w:t>
      </w:r>
      <w:r>
        <w:fldChar w:fldCharType="end"/>
      </w:r>
    </w:p>
    <w:p w14:paraId="31116759" w14:textId="0E94DE95"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6.3.7.1</w:t>
      </w:r>
      <w:r w:rsidRPr="00CA42CE">
        <w:rPr>
          <w:lang w:val="fr-FR"/>
        </w:rPr>
        <w:tab/>
        <w:t>Definition</w:t>
      </w:r>
      <w:r w:rsidRPr="00CA42CE">
        <w:rPr>
          <w:lang w:val="fr-FR"/>
        </w:rPr>
        <w:tab/>
      </w:r>
      <w:r>
        <w:fldChar w:fldCharType="begin"/>
      </w:r>
      <w:r w:rsidRPr="00CA42CE">
        <w:rPr>
          <w:lang w:val="fr-FR"/>
        </w:rPr>
        <w:instrText xml:space="preserve"> PAGEREF _Toc97016944 \h </w:instrText>
      </w:r>
      <w:r>
        <w:fldChar w:fldCharType="separate"/>
      </w:r>
      <w:r w:rsidRPr="00CA42CE">
        <w:rPr>
          <w:lang w:val="fr-FR"/>
        </w:rPr>
        <w:t>23</w:t>
      </w:r>
      <w:r>
        <w:fldChar w:fldCharType="end"/>
      </w:r>
    </w:p>
    <w:p w14:paraId="03B68E23" w14:textId="5E4570F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6.3.7.2</w:t>
      </w:r>
      <w:r w:rsidRPr="00CA42CE">
        <w:rPr>
          <w:lang w:val="fr-FR"/>
        </w:rPr>
        <w:tab/>
        <w:t>Attributes</w:t>
      </w:r>
      <w:r w:rsidRPr="00CA42CE">
        <w:rPr>
          <w:lang w:val="fr-FR"/>
        </w:rPr>
        <w:tab/>
      </w:r>
      <w:r>
        <w:fldChar w:fldCharType="begin"/>
      </w:r>
      <w:r w:rsidRPr="00CA42CE">
        <w:rPr>
          <w:lang w:val="fr-FR"/>
        </w:rPr>
        <w:instrText xml:space="preserve"> PAGEREF _Toc97016945 \h </w:instrText>
      </w:r>
      <w:r>
        <w:fldChar w:fldCharType="separate"/>
      </w:r>
      <w:r w:rsidRPr="00CA42CE">
        <w:rPr>
          <w:lang w:val="fr-FR"/>
        </w:rPr>
        <w:t>23</w:t>
      </w:r>
      <w:r>
        <w:fldChar w:fldCharType="end"/>
      </w:r>
    </w:p>
    <w:p w14:paraId="0D778F2A" w14:textId="19924C22"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6.3.7.3</w:t>
      </w:r>
      <w:r w:rsidRPr="00CA42CE">
        <w:rPr>
          <w:lang w:val="fr-FR"/>
        </w:rPr>
        <w:tab/>
        <w:t>Attribute constraints</w:t>
      </w:r>
      <w:r w:rsidRPr="00CA42CE">
        <w:rPr>
          <w:lang w:val="fr-FR"/>
        </w:rPr>
        <w:tab/>
      </w:r>
      <w:r>
        <w:fldChar w:fldCharType="begin"/>
      </w:r>
      <w:r w:rsidRPr="00CA42CE">
        <w:rPr>
          <w:lang w:val="fr-FR"/>
        </w:rPr>
        <w:instrText xml:space="preserve"> PAGEREF _Toc97016946 \h </w:instrText>
      </w:r>
      <w:r>
        <w:fldChar w:fldCharType="separate"/>
      </w:r>
      <w:r w:rsidRPr="00CA42CE">
        <w:rPr>
          <w:lang w:val="fr-FR"/>
        </w:rPr>
        <w:t>23</w:t>
      </w:r>
      <w:r>
        <w:fldChar w:fldCharType="end"/>
      </w:r>
    </w:p>
    <w:p w14:paraId="3EBBE572" w14:textId="6C774607"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6.3.8</w:t>
      </w:r>
      <w:r w:rsidRPr="00CA42CE">
        <w:rPr>
          <w:lang w:val="fr-FR" w:eastAsia="zh-CN"/>
        </w:rPr>
        <w:tab/>
        <w:t>GeographicalCoordinates &lt;&lt;dataType&gt;&gt;</w:t>
      </w:r>
      <w:r w:rsidRPr="00CA42CE">
        <w:rPr>
          <w:lang w:val="fr-FR"/>
        </w:rPr>
        <w:tab/>
      </w:r>
      <w:r>
        <w:fldChar w:fldCharType="begin"/>
      </w:r>
      <w:r w:rsidRPr="00CA42CE">
        <w:rPr>
          <w:lang w:val="fr-FR"/>
        </w:rPr>
        <w:instrText xml:space="preserve"> PAGEREF _Toc97016947 \h </w:instrText>
      </w:r>
      <w:r>
        <w:fldChar w:fldCharType="separate"/>
      </w:r>
      <w:r w:rsidRPr="00CA42CE">
        <w:rPr>
          <w:lang w:val="fr-FR"/>
        </w:rPr>
        <w:t>23</w:t>
      </w:r>
      <w:r>
        <w:fldChar w:fldCharType="end"/>
      </w:r>
    </w:p>
    <w:p w14:paraId="495E202E" w14:textId="260D212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6.3.8.1</w:t>
      </w:r>
      <w:r w:rsidRPr="00CA42CE">
        <w:rPr>
          <w:lang w:val="fr-FR"/>
        </w:rPr>
        <w:tab/>
        <w:t>Definition</w:t>
      </w:r>
      <w:r w:rsidRPr="00CA42CE">
        <w:rPr>
          <w:lang w:val="fr-FR"/>
        </w:rPr>
        <w:tab/>
      </w:r>
      <w:r>
        <w:fldChar w:fldCharType="begin"/>
      </w:r>
      <w:r w:rsidRPr="00CA42CE">
        <w:rPr>
          <w:lang w:val="fr-FR"/>
        </w:rPr>
        <w:instrText xml:space="preserve"> PAGEREF _Toc97016948 \h </w:instrText>
      </w:r>
      <w:r>
        <w:fldChar w:fldCharType="separate"/>
      </w:r>
      <w:r w:rsidRPr="00CA42CE">
        <w:rPr>
          <w:lang w:val="fr-FR"/>
        </w:rPr>
        <w:t>23</w:t>
      </w:r>
      <w:r>
        <w:fldChar w:fldCharType="end"/>
      </w:r>
    </w:p>
    <w:p w14:paraId="3B054F6A" w14:textId="24B9A1E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6.3.8.2</w:t>
      </w:r>
      <w:r w:rsidRPr="00CA42CE">
        <w:rPr>
          <w:lang w:val="fr-FR"/>
        </w:rPr>
        <w:tab/>
        <w:t>Attributes</w:t>
      </w:r>
      <w:r w:rsidRPr="00CA42CE">
        <w:rPr>
          <w:lang w:val="fr-FR"/>
        </w:rPr>
        <w:tab/>
      </w:r>
      <w:r>
        <w:fldChar w:fldCharType="begin"/>
      </w:r>
      <w:r w:rsidRPr="00CA42CE">
        <w:rPr>
          <w:lang w:val="fr-FR"/>
        </w:rPr>
        <w:instrText xml:space="preserve"> PAGEREF _Toc97016949 \h </w:instrText>
      </w:r>
      <w:r>
        <w:fldChar w:fldCharType="separate"/>
      </w:r>
      <w:r w:rsidRPr="00CA42CE">
        <w:rPr>
          <w:lang w:val="fr-FR"/>
        </w:rPr>
        <w:t>23</w:t>
      </w:r>
      <w:r>
        <w:fldChar w:fldCharType="end"/>
      </w:r>
    </w:p>
    <w:p w14:paraId="55C47304" w14:textId="2EC0E99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6.3.8.3</w:t>
      </w:r>
      <w:r w:rsidRPr="00CA42CE">
        <w:rPr>
          <w:lang w:val="fr-FR"/>
        </w:rPr>
        <w:tab/>
        <w:t>Attribute constraints</w:t>
      </w:r>
      <w:r w:rsidRPr="00CA42CE">
        <w:rPr>
          <w:lang w:val="fr-FR"/>
        </w:rPr>
        <w:tab/>
      </w:r>
      <w:r>
        <w:fldChar w:fldCharType="begin"/>
      </w:r>
      <w:r w:rsidRPr="00CA42CE">
        <w:rPr>
          <w:lang w:val="fr-FR"/>
        </w:rPr>
        <w:instrText xml:space="preserve"> PAGEREF _Toc97016950 \h </w:instrText>
      </w:r>
      <w:r>
        <w:fldChar w:fldCharType="separate"/>
      </w:r>
      <w:r w:rsidRPr="00CA42CE">
        <w:rPr>
          <w:lang w:val="fr-FR"/>
        </w:rPr>
        <w:t>23</w:t>
      </w:r>
      <w:r>
        <w:fldChar w:fldCharType="end"/>
      </w:r>
    </w:p>
    <w:p w14:paraId="6C7D54AA" w14:textId="1C6B0E5F"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6.3.9</w:t>
      </w:r>
      <w:r w:rsidRPr="00CA42CE">
        <w:rPr>
          <w:lang w:val="fr-FR"/>
        </w:rPr>
        <w:tab/>
      </w:r>
      <w:r w:rsidRPr="00CA42CE">
        <w:rPr>
          <w:lang w:val="fr-FR" w:eastAsia="zh-CN"/>
        </w:rPr>
        <w:t>SoftwareImageInfo &lt;&lt;dataType&gt;&gt;</w:t>
      </w:r>
      <w:r w:rsidRPr="00CA42CE">
        <w:rPr>
          <w:lang w:val="fr-FR"/>
        </w:rPr>
        <w:tab/>
      </w:r>
      <w:r>
        <w:fldChar w:fldCharType="begin"/>
      </w:r>
      <w:r w:rsidRPr="00CA42CE">
        <w:rPr>
          <w:lang w:val="fr-FR"/>
        </w:rPr>
        <w:instrText xml:space="preserve"> PAGEREF _Toc97016951 \h </w:instrText>
      </w:r>
      <w:r>
        <w:fldChar w:fldCharType="separate"/>
      </w:r>
      <w:r w:rsidRPr="00CA42CE">
        <w:rPr>
          <w:lang w:val="fr-FR"/>
        </w:rPr>
        <w:t>24</w:t>
      </w:r>
      <w:r>
        <w:fldChar w:fldCharType="end"/>
      </w:r>
    </w:p>
    <w:p w14:paraId="1F25F366" w14:textId="34457479"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6.3.9.1</w:t>
      </w:r>
      <w:r w:rsidRPr="00CA42CE">
        <w:rPr>
          <w:lang w:val="fr-FR"/>
        </w:rPr>
        <w:tab/>
        <w:t>Definition</w:t>
      </w:r>
      <w:r w:rsidRPr="00CA42CE">
        <w:rPr>
          <w:lang w:val="fr-FR"/>
        </w:rPr>
        <w:tab/>
      </w:r>
      <w:r>
        <w:fldChar w:fldCharType="begin"/>
      </w:r>
      <w:r w:rsidRPr="00CA42CE">
        <w:rPr>
          <w:lang w:val="fr-FR"/>
        </w:rPr>
        <w:instrText xml:space="preserve"> PAGEREF _Toc97016952 \h </w:instrText>
      </w:r>
      <w:r>
        <w:fldChar w:fldCharType="separate"/>
      </w:r>
      <w:r w:rsidRPr="00CA42CE">
        <w:rPr>
          <w:lang w:val="fr-FR"/>
        </w:rPr>
        <w:t>24</w:t>
      </w:r>
      <w:r>
        <w:fldChar w:fldCharType="end"/>
      </w:r>
    </w:p>
    <w:p w14:paraId="0DF74A6D" w14:textId="24E7F9A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6.3.9.2</w:t>
      </w:r>
      <w:r w:rsidRPr="00CA42CE">
        <w:rPr>
          <w:lang w:val="fr-FR"/>
        </w:rPr>
        <w:tab/>
        <w:t>Attributes</w:t>
      </w:r>
      <w:r w:rsidRPr="00CA42CE">
        <w:rPr>
          <w:lang w:val="fr-FR"/>
        </w:rPr>
        <w:tab/>
      </w:r>
      <w:r>
        <w:fldChar w:fldCharType="begin"/>
      </w:r>
      <w:r w:rsidRPr="00CA42CE">
        <w:rPr>
          <w:lang w:val="fr-FR"/>
        </w:rPr>
        <w:instrText xml:space="preserve"> PAGEREF _Toc97016953 \h </w:instrText>
      </w:r>
      <w:r>
        <w:fldChar w:fldCharType="separate"/>
      </w:r>
      <w:r w:rsidRPr="00CA42CE">
        <w:rPr>
          <w:lang w:val="fr-FR"/>
        </w:rPr>
        <w:t>24</w:t>
      </w:r>
      <w:r>
        <w:fldChar w:fldCharType="end"/>
      </w:r>
    </w:p>
    <w:p w14:paraId="62EEFE2E" w14:textId="0685D53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6.3.9.3</w:t>
      </w:r>
      <w:r w:rsidRPr="00CA42CE">
        <w:rPr>
          <w:lang w:val="fr-FR"/>
        </w:rPr>
        <w:tab/>
        <w:t>Attribute constraints</w:t>
      </w:r>
      <w:r w:rsidRPr="00CA42CE">
        <w:rPr>
          <w:lang w:val="fr-FR"/>
        </w:rPr>
        <w:tab/>
      </w:r>
      <w:r>
        <w:fldChar w:fldCharType="begin"/>
      </w:r>
      <w:r w:rsidRPr="00CA42CE">
        <w:rPr>
          <w:lang w:val="fr-FR"/>
        </w:rPr>
        <w:instrText xml:space="preserve"> PAGEREF _Toc97016954 \h </w:instrText>
      </w:r>
      <w:r>
        <w:fldChar w:fldCharType="separate"/>
      </w:r>
      <w:r w:rsidRPr="00CA42CE">
        <w:rPr>
          <w:lang w:val="fr-FR"/>
        </w:rPr>
        <w:t>24</w:t>
      </w:r>
      <w:r>
        <w:fldChar w:fldCharType="end"/>
      </w:r>
    </w:p>
    <w:p w14:paraId="059A089A" w14:textId="01CC86A3"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6.3.10</w:t>
      </w:r>
      <w:r w:rsidRPr="00CA42CE">
        <w:rPr>
          <w:lang w:val="fr-FR"/>
        </w:rPr>
        <w:tab/>
      </w:r>
      <w:r w:rsidRPr="00CA42CE">
        <w:rPr>
          <w:lang w:val="fr-FR" w:eastAsia="zh-CN"/>
        </w:rPr>
        <w:t>EdgeDataNetwork</w:t>
      </w:r>
      <w:r w:rsidRPr="00CA42CE">
        <w:rPr>
          <w:lang w:val="fr-FR"/>
        </w:rPr>
        <w:tab/>
      </w:r>
      <w:r>
        <w:fldChar w:fldCharType="begin"/>
      </w:r>
      <w:r w:rsidRPr="00CA42CE">
        <w:rPr>
          <w:lang w:val="fr-FR"/>
        </w:rPr>
        <w:instrText xml:space="preserve"> PAGEREF _Toc97016955 \h </w:instrText>
      </w:r>
      <w:r>
        <w:fldChar w:fldCharType="separate"/>
      </w:r>
      <w:r w:rsidRPr="00CA42CE">
        <w:rPr>
          <w:lang w:val="fr-FR"/>
        </w:rPr>
        <w:t>24</w:t>
      </w:r>
      <w:r>
        <w:fldChar w:fldCharType="end"/>
      </w:r>
    </w:p>
    <w:p w14:paraId="01489FEA" w14:textId="320CBA78"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6.3.10.1</w:t>
      </w:r>
      <w:r w:rsidRPr="00CA42CE">
        <w:rPr>
          <w:lang w:val="fr-FR"/>
        </w:rPr>
        <w:tab/>
        <w:t>Definition</w:t>
      </w:r>
      <w:r w:rsidRPr="00CA42CE">
        <w:rPr>
          <w:lang w:val="fr-FR"/>
        </w:rPr>
        <w:tab/>
      </w:r>
      <w:r>
        <w:fldChar w:fldCharType="begin"/>
      </w:r>
      <w:r w:rsidRPr="00CA42CE">
        <w:rPr>
          <w:lang w:val="fr-FR"/>
        </w:rPr>
        <w:instrText xml:space="preserve"> PAGEREF _Toc97016956 \h </w:instrText>
      </w:r>
      <w:r>
        <w:fldChar w:fldCharType="separate"/>
      </w:r>
      <w:r w:rsidRPr="00CA42CE">
        <w:rPr>
          <w:lang w:val="fr-FR"/>
        </w:rPr>
        <w:t>24</w:t>
      </w:r>
      <w:r>
        <w:fldChar w:fldCharType="end"/>
      </w:r>
    </w:p>
    <w:p w14:paraId="5A2B8EAD" w14:textId="5BB0BF56"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6.3.10.2</w:t>
      </w:r>
      <w:r w:rsidRPr="00CA42CE">
        <w:rPr>
          <w:lang w:val="fr-FR"/>
        </w:rPr>
        <w:tab/>
        <w:t>Attributes</w:t>
      </w:r>
      <w:r w:rsidRPr="00CA42CE">
        <w:rPr>
          <w:lang w:val="fr-FR"/>
        </w:rPr>
        <w:tab/>
      </w:r>
      <w:r>
        <w:fldChar w:fldCharType="begin"/>
      </w:r>
      <w:r w:rsidRPr="00CA42CE">
        <w:rPr>
          <w:lang w:val="fr-FR"/>
        </w:rPr>
        <w:instrText xml:space="preserve"> PAGEREF _Toc97016957 \h </w:instrText>
      </w:r>
      <w:r>
        <w:fldChar w:fldCharType="separate"/>
      </w:r>
      <w:r w:rsidRPr="00CA42CE">
        <w:rPr>
          <w:lang w:val="fr-FR"/>
        </w:rPr>
        <w:t>24</w:t>
      </w:r>
      <w:r>
        <w:fldChar w:fldCharType="end"/>
      </w:r>
    </w:p>
    <w:p w14:paraId="540D654E" w14:textId="57D1FF0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6.3.10.3</w:t>
      </w:r>
      <w:r w:rsidRPr="00CA42CE">
        <w:rPr>
          <w:lang w:val="fr-FR"/>
        </w:rPr>
        <w:tab/>
        <w:t>Attribute constraints</w:t>
      </w:r>
      <w:r w:rsidRPr="00CA42CE">
        <w:rPr>
          <w:lang w:val="fr-FR"/>
        </w:rPr>
        <w:tab/>
      </w:r>
      <w:r>
        <w:fldChar w:fldCharType="begin"/>
      </w:r>
      <w:r w:rsidRPr="00CA42CE">
        <w:rPr>
          <w:lang w:val="fr-FR"/>
        </w:rPr>
        <w:instrText xml:space="preserve"> PAGEREF _Toc97016958 \h </w:instrText>
      </w:r>
      <w:r>
        <w:fldChar w:fldCharType="separate"/>
      </w:r>
      <w:r w:rsidRPr="00CA42CE">
        <w:rPr>
          <w:lang w:val="fr-FR"/>
        </w:rPr>
        <w:t>24</w:t>
      </w:r>
      <w:r>
        <w:fldChar w:fldCharType="end"/>
      </w:r>
    </w:p>
    <w:p w14:paraId="20F43A34" w14:textId="76093A8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6.3.10.</w:t>
      </w:r>
      <w:r w:rsidRPr="00CA42CE">
        <w:rPr>
          <w:lang w:val="fr-FR"/>
        </w:rPr>
        <w:t>4</w:t>
      </w:r>
      <w:r w:rsidRPr="00CA42CE">
        <w:rPr>
          <w:lang w:val="fr-FR"/>
        </w:rPr>
        <w:tab/>
        <w:t>Notifications</w:t>
      </w:r>
      <w:r w:rsidRPr="00CA42CE">
        <w:rPr>
          <w:lang w:val="fr-FR"/>
        </w:rPr>
        <w:tab/>
      </w:r>
      <w:r>
        <w:fldChar w:fldCharType="begin"/>
      </w:r>
      <w:r w:rsidRPr="00CA42CE">
        <w:rPr>
          <w:lang w:val="fr-FR"/>
        </w:rPr>
        <w:instrText xml:space="preserve"> PAGEREF _Toc97016959 \h </w:instrText>
      </w:r>
      <w:r>
        <w:fldChar w:fldCharType="separate"/>
      </w:r>
      <w:r w:rsidRPr="00CA42CE">
        <w:rPr>
          <w:lang w:val="fr-FR"/>
        </w:rPr>
        <w:t>24</w:t>
      </w:r>
      <w:r>
        <w:fldChar w:fldCharType="end"/>
      </w:r>
    </w:p>
    <w:p w14:paraId="5469A0B3" w14:textId="21983E9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6.3.11</w:t>
      </w:r>
      <w:r w:rsidRPr="00CA42CE">
        <w:rPr>
          <w:lang w:val="fr-FR"/>
        </w:rPr>
        <w:tab/>
      </w:r>
      <w:r w:rsidRPr="00CA42CE">
        <w:rPr>
          <w:lang w:val="fr-FR" w:eastAsia="zh-CN"/>
        </w:rPr>
        <w:t>AffinityAntiAffinity &lt;&lt;datatype&gt;&gt;</w:t>
      </w:r>
      <w:r w:rsidRPr="00CA42CE">
        <w:rPr>
          <w:lang w:val="fr-FR"/>
        </w:rPr>
        <w:tab/>
      </w:r>
      <w:r>
        <w:fldChar w:fldCharType="begin"/>
      </w:r>
      <w:r w:rsidRPr="00CA42CE">
        <w:rPr>
          <w:lang w:val="fr-FR"/>
        </w:rPr>
        <w:instrText xml:space="preserve"> PAGEREF _Toc97016960 \h </w:instrText>
      </w:r>
      <w:r>
        <w:fldChar w:fldCharType="separate"/>
      </w:r>
      <w:r w:rsidRPr="00CA42CE">
        <w:rPr>
          <w:lang w:val="fr-FR"/>
        </w:rPr>
        <w:t>24</w:t>
      </w:r>
      <w:r>
        <w:fldChar w:fldCharType="end"/>
      </w:r>
    </w:p>
    <w:p w14:paraId="7346DBA0" w14:textId="33F0A05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6.3.11.1</w:t>
      </w:r>
      <w:r w:rsidRPr="00CA42CE">
        <w:rPr>
          <w:lang w:val="fr-FR"/>
        </w:rPr>
        <w:tab/>
        <w:t>Definition</w:t>
      </w:r>
      <w:r w:rsidRPr="00CA42CE">
        <w:rPr>
          <w:lang w:val="fr-FR"/>
        </w:rPr>
        <w:tab/>
      </w:r>
      <w:r>
        <w:fldChar w:fldCharType="begin"/>
      </w:r>
      <w:r w:rsidRPr="00CA42CE">
        <w:rPr>
          <w:lang w:val="fr-FR"/>
        </w:rPr>
        <w:instrText xml:space="preserve"> PAGEREF _Toc97016961 \h </w:instrText>
      </w:r>
      <w:r>
        <w:fldChar w:fldCharType="separate"/>
      </w:r>
      <w:r w:rsidRPr="00CA42CE">
        <w:rPr>
          <w:lang w:val="fr-FR"/>
        </w:rPr>
        <w:t>24</w:t>
      </w:r>
      <w:r>
        <w:fldChar w:fldCharType="end"/>
      </w:r>
    </w:p>
    <w:p w14:paraId="006478D9" w14:textId="6EA9CE9B"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6.3.11.2</w:t>
      </w:r>
      <w:r w:rsidRPr="00CA42CE">
        <w:rPr>
          <w:lang w:val="fr-FR"/>
        </w:rPr>
        <w:tab/>
        <w:t>Attributes</w:t>
      </w:r>
      <w:r w:rsidRPr="00CA42CE">
        <w:rPr>
          <w:lang w:val="fr-FR"/>
        </w:rPr>
        <w:tab/>
      </w:r>
      <w:r>
        <w:fldChar w:fldCharType="begin"/>
      </w:r>
      <w:r w:rsidRPr="00CA42CE">
        <w:rPr>
          <w:lang w:val="fr-FR"/>
        </w:rPr>
        <w:instrText xml:space="preserve"> PAGEREF _Toc97016962 \h </w:instrText>
      </w:r>
      <w:r>
        <w:fldChar w:fldCharType="separate"/>
      </w:r>
      <w:r w:rsidRPr="00CA42CE">
        <w:rPr>
          <w:lang w:val="fr-FR"/>
        </w:rPr>
        <w:t>25</w:t>
      </w:r>
      <w:r>
        <w:fldChar w:fldCharType="end"/>
      </w:r>
    </w:p>
    <w:p w14:paraId="297CC9B7" w14:textId="45E53CE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6.3.11.3</w:t>
      </w:r>
      <w:r w:rsidRPr="00CA42CE">
        <w:rPr>
          <w:lang w:val="fr-FR"/>
        </w:rPr>
        <w:tab/>
        <w:t>Attribute constraints</w:t>
      </w:r>
      <w:r w:rsidRPr="00CA42CE">
        <w:rPr>
          <w:lang w:val="fr-FR"/>
        </w:rPr>
        <w:tab/>
      </w:r>
      <w:r>
        <w:fldChar w:fldCharType="begin"/>
      </w:r>
      <w:r w:rsidRPr="00CA42CE">
        <w:rPr>
          <w:lang w:val="fr-FR"/>
        </w:rPr>
        <w:instrText xml:space="preserve"> PAGEREF _Toc97016963 \h </w:instrText>
      </w:r>
      <w:r>
        <w:fldChar w:fldCharType="separate"/>
      </w:r>
      <w:r w:rsidRPr="00CA42CE">
        <w:rPr>
          <w:lang w:val="fr-FR"/>
        </w:rPr>
        <w:t>25</w:t>
      </w:r>
      <w:r>
        <w:fldChar w:fldCharType="end"/>
      </w:r>
    </w:p>
    <w:p w14:paraId="335343C1" w14:textId="4D1A192D"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6.3.12</w:t>
      </w:r>
      <w:r w:rsidRPr="00CA42CE">
        <w:rPr>
          <w:lang w:val="fr-FR"/>
        </w:rPr>
        <w:tab/>
      </w:r>
      <w:r w:rsidRPr="00CA42CE">
        <w:rPr>
          <w:lang w:val="fr-FR" w:eastAsia="zh-CN"/>
        </w:rPr>
        <w:t>VirtualResource &lt;&lt;datatype&gt;&gt;</w:t>
      </w:r>
      <w:r w:rsidRPr="00CA42CE">
        <w:rPr>
          <w:lang w:val="fr-FR"/>
        </w:rPr>
        <w:tab/>
      </w:r>
      <w:r>
        <w:fldChar w:fldCharType="begin"/>
      </w:r>
      <w:r w:rsidRPr="00CA42CE">
        <w:rPr>
          <w:lang w:val="fr-FR"/>
        </w:rPr>
        <w:instrText xml:space="preserve"> PAGEREF _Toc97016964 \h </w:instrText>
      </w:r>
      <w:r>
        <w:fldChar w:fldCharType="separate"/>
      </w:r>
      <w:r w:rsidRPr="00CA42CE">
        <w:rPr>
          <w:lang w:val="fr-FR"/>
        </w:rPr>
        <w:t>25</w:t>
      </w:r>
      <w:r>
        <w:fldChar w:fldCharType="end"/>
      </w:r>
    </w:p>
    <w:p w14:paraId="1C5B15E9" w14:textId="603F1E0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6.3.12.1</w:t>
      </w:r>
      <w:r w:rsidRPr="00CA42CE">
        <w:rPr>
          <w:lang w:val="fr-FR"/>
        </w:rPr>
        <w:tab/>
        <w:t>Definition</w:t>
      </w:r>
      <w:r w:rsidRPr="00CA42CE">
        <w:rPr>
          <w:lang w:val="fr-FR"/>
        </w:rPr>
        <w:tab/>
      </w:r>
      <w:r>
        <w:fldChar w:fldCharType="begin"/>
      </w:r>
      <w:r w:rsidRPr="00CA42CE">
        <w:rPr>
          <w:lang w:val="fr-FR"/>
        </w:rPr>
        <w:instrText xml:space="preserve"> PAGEREF _Toc97016965 \h </w:instrText>
      </w:r>
      <w:r>
        <w:fldChar w:fldCharType="separate"/>
      </w:r>
      <w:r w:rsidRPr="00CA42CE">
        <w:rPr>
          <w:lang w:val="fr-FR"/>
        </w:rPr>
        <w:t>25</w:t>
      </w:r>
      <w:r>
        <w:fldChar w:fldCharType="end"/>
      </w:r>
    </w:p>
    <w:p w14:paraId="6D645A77" w14:textId="6849BAE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6.3.12.2</w:t>
      </w:r>
      <w:r w:rsidRPr="00CA42CE">
        <w:rPr>
          <w:lang w:val="fr-FR"/>
        </w:rPr>
        <w:tab/>
        <w:t>Attributes</w:t>
      </w:r>
      <w:r w:rsidRPr="00CA42CE">
        <w:rPr>
          <w:lang w:val="fr-FR"/>
        </w:rPr>
        <w:tab/>
      </w:r>
      <w:r>
        <w:fldChar w:fldCharType="begin"/>
      </w:r>
      <w:r w:rsidRPr="00CA42CE">
        <w:rPr>
          <w:lang w:val="fr-FR"/>
        </w:rPr>
        <w:instrText xml:space="preserve"> PAGEREF _Toc97016966 \h </w:instrText>
      </w:r>
      <w:r>
        <w:fldChar w:fldCharType="separate"/>
      </w:r>
      <w:r w:rsidRPr="00CA42CE">
        <w:rPr>
          <w:lang w:val="fr-FR"/>
        </w:rPr>
        <w:t>25</w:t>
      </w:r>
      <w:r>
        <w:fldChar w:fldCharType="end"/>
      </w:r>
    </w:p>
    <w:p w14:paraId="3DEF8ABB" w14:textId="587C219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6.3.12.3</w:t>
      </w:r>
      <w:r w:rsidRPr="00CA42CE">
        <w:rPr>
          <w:lang w:val="fr-FR"/>
        </w:rPr>
        <w:tab/>
        <w:t>Attribute constraints</w:t>
      </w:r>
      <w:r w:rsidRPr="00CA42CE">
        <w:rPr>
          <w:lang w:val="fr-FR"/>
        </w:rPr>
        <w:tab/>
      </w:r>
      <w:r>
        <w:fldChar w:fldCharType="begin"/>
      </w:r>
      <w:r w:rsidRPr="00CA42CE">
        <w:rPr>
          <w:lang w:val="fr-FR"/>
        </w:rPr>
        <w:instrText xml:space="preserve"> PAGEREF _Toc97016967 \h </w:instrText>
      </w:r>
      <w:r>
        <w:fldChar w:fldCharType="separate"/>
      </w:r>
      <w:r w:rsidRPr="00CA42CE">
        <w:rPr>
          <w:lang w:val="fr-FR"/>
        </w:rPr>
        <w:t>25</w:t>
      </w:r>
      <w:r>
        <w:fldChar w:fldCharType="end"/>
      </w:r>
    </w:p>
    <w:p w14:paraId="29A9F962" w14:textId="276792B1"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6.3.13</w:t>
      </w:r>
      <w:r w:rsidRPr="00CA42CE">
        <w:rPr>
          <w:lang w:val="fr-FR"/>
        </w:rPr>
        <w:tab/>
      </w:r>
      <w:r w:rsidRPr="00CA42CE">
        <w:rPr>
          <w:lang w:val="fr-FR" w:eastAsia="zh-CN"/>
        </w:rPr>
        <w:t>EESFunction</w:t>
      </w:r>
      <w:r w:rsidRPr="00CA42CE">
        <w:rPr>
          <w:lang w:val="fr-FR"/>
        </w:rPr>
        <w:tab/>
      </w:r>
      <w:r>
        <w:fldChar w:fldCharType="begin"/>
      </w:r>
      <w:r w:rsidRPr="00CA42CE">
        <w:rPr>
          <w:lang w:val="fr-FR"/>
        </w:rPr>
        <w:instrText xml:space="preserve"> PAGEREF _Toc97016968 \h </w:instrText>
      </w:r>
      <w:r>
        <w:fldChar w:fldCharType="separate"/>
      </w:r>
      <w:r w:rsidRPr="00CA42CE">
        <w:rPr>
          <w:lang w:val="fr-FR"/>
        </w:rPr>
        <w:t>25</w:t>
      </w:r>
      <w:r>
        <w:fldChar w:fldCharType="end"/>
      </w:r>
    </w:p>
    <w:p w14:paraId="78D0E915" w14:textId="085166D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6.3.13.1</w:t>
      </w:r>
      <w:r w:rsidRPr="00CA42CE">
        <w:rPr>
          <w:lang w:val="fr-FR"/>
        </w:rPr>
        <w:tab/>
        <w:t>Definition</w:t>
      </w:r>
      <w:r w:rsidRPr="00CA42CE">
        <w:rPr>
          <w:lang w:val="fr-FR"/>
        </w:rPr>
        <w:tab/>
      </w:r>
      <w:r>
        <w:fldChar w:fldCharType="begin"/>
      </w:r>
      <w:r w:rsidRPr="00CA42CE">
        <w:rPr>
          <w:lang w:val="fr-FR"/>
        </w:rPr>
        <w:instrText xml:space="preserve"> PAGEREF _Toc97016969 \h </w:instrText>
      </w:r>
      <w:r>
        <w:fldChar w:fldCharType="separate"/>
      </w:r>
      <w:r w:rsidRPr="00CA42CE">
        <w:rPr>
          <w:lang w:val="fr-FR"/>
        </w:rPr>
        <w:t>25</w:t>
      </w:r>
      <w:r>
        <w:fldChar w:fldCharType="end"/>
      </w:r>
    </w:p>
    <w:p w14:paraId="018ACB96" w14:textId="240AC58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6.3.13.2</w:t>
      </w:r>
      <w:r w:rsidRPr="00CA42CE">
        <w:rPr>
          <w:lang w:val="fr-FR"/>
        </w:rPr>
        <w:tab/>
        <w:t>Attributes</w:t>
      </w:r>
      <w:r w:rsidRPr="00CA42CE">
        <w:rPr>
          <w:lang w:val="fr-FR"/>
        </w:rPr>
        <w:tab/>
      </w:r>
      <w:r>
        <w:fldChar w:fldCharType="begin"/>
      </w:r>
      <w:r w:rsidRPr="00CA42CE">
        <w:rPr>
          <w:lang w:val="fr-FR"/>
        </w:rPr>
        <w:instrText xml:space="preserve"> PAGEREF _Toc97016970 \h </w:instrText>
      </w:r>
      <w:r>
        <w:fldChar w:fldCharType="separate"/>
      </w:r>
      <w:r w:rsidRPr="00CA42CE">
        <w:rPr>
          <w:lang w:val="fr-FR"/>
        </w:rPr>
        <w:t>25</w:t>
      </w:r>
      <w:r>
        <w:fldChar w:fldCharType="end"/>
      </w:r>
    </w:p>
    <w:p w14:paraId="44B0DDD5" w14:textId="495C5FF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6.3.13.3</w:t>
      </w:r>
      <w:r w:rsidRPr="00CA42CE">
        <w:rPr>
          <w:lang w:val="fr-FR"/>
        </w:rPr>
        <w:tab/>
        <w:t>Attribute constraints</w:t>
      </w:r>
      <w:r w:rsidRPr="00CA42CE">
        <w:rPr>
          <w:lang w:val="fr-FR"/>
        </w:rPr>
        <w:tab/>
      </w:r>
      <w:r>
        <w:fldChar w:fldCharType="begin"/>
      </w:r>
      <w:r w:rsidRPr="00CA42CE">
        <w:rPr>
          <w:lang w:val="fr-FR"/>
        </w:rPr>
        <w:instrText xml:space="preserve"> PAGEREF _Toc97016971 \h </w:instrText>
      </w:r>
      <w:r>
        <w:fldChar w:fldCharType="separate"/>
      </w:r>
      <w:r w:rsidRPr="00CA42CE">
        <w:rPr>
          <w:lang w:val="fr-FR"/>
        </w:rPr>
        <w:t>25</w:t>
      </w:r>
      <w:r>
        <w:fldChar w:fldCharType="end"/>
      </w:r>
    </w:p>
    <w:p w14:paraId="503B11E4" w14:textId="110249D8"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6.4</w:t>
      </w:r>
      <w:r w:rsidRPr="00CA42CE">
        <w:rPr>
          <w:lang w:val="fr-FR"/>
        </w:rPr>
        <w:tab/>
        <w:t>Attribute definition</w:t>
      </w:r>
      <w:r w:rsidRPr="00CA42CE">
        <w:rPr>
          <w:lang w:val="fr-FR"/>
        </w:rPr>
        <w:tab/>
      </w:r>
      <w:r>
        <w:fldChar w:fldCharType="begin"/>
      </w:r>
      <w:r w:rsidRPr="00CA42CE">
        <w:rPr>
          <w:lang w:val="fr-FR"/>
        </w:rPr>
        <w:instrText xml:space="preserve"> PAGEREF _Toc97016972 \h </w:instrText>
      </w:r>
      <w:r>
        <w:fldChar w:fldCharType="separate"/>
      </w:r>
      <w:r w:rsidRPr="00CA42CE">
        <w:rPr>
          <w:lang w:val="fr-FR"/>
        </w:rPr>
        <w:t>26</w:t>
      </w:r>
      <w:r>
        <w:fldChar w:fldCharType="end"/>
      </w:r>
    </w:p>
    <w:p w14:paraId="052A3126" w14:textId="5AA247A0"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6.4.1</w:t>
      </w:r>
      <w:r w:rsidRPr="00CA42CE">
        <w:rPr>
          <w:lang w:val="fr-FR" w:eastAsia="zh-CN"/>
        </w:rPr>
        <w:tab/>
        <w:t>Attribute Properties</w:t>
      </w:r>
      <w:r w:rsidRPr="00CA42CE">
        <w:rPr>
          <w:lang w:val="fr-FR"/>
        </w:rPr>
        <w:tab/>
      </w:r>
      <w:r>
        <w:fldChar w:fldCharType="begin"/>
      </w:r>
      <w:r w:rsidRPr="00CA42CE">
        <w:rPr>
          <w:lang w:val="fr-FR"/>
        </w:rPr>
        <w:instrText xml:space="preserve"> PAGEREF _Toc97016973 \h </w:instrText>
      </w:r>
      <w:r>
        <w:fldChar w:fldCharType="separate"/>
      </w:r>
      <w:r w:rsidRPr="00CA42CE">
        <w:rPr>
          <w:lang w:val="fr-FR"/>
        </w:rPr>
        <w:t>26</w:t>
      </w:r>
      <w:r>
        <w:fldChar w:fldCharType="end"/>
      </w:r>
    </w:p>
    <w:p w14:paraId="3EAC1FB3" w14:textId="098ECA6F" w:rsidR="00C258CD" w:rsidRPr="00CA42CE" w:rsidRDefault="00C258CD" w:rsidP="00C258CD">
      <w:pPr>
        <w:pStyle w:val="TOC1"/>
        <w:rPr>
          <w:rFonts w:asciiTheme="minorHAnsi" w:eastAsiaTheme="minorEastAsia" w:hAnsiTheme="minorHAnsi" w:cstheme="minorBidi"/>
          <w:szCs w:val="22"/>
          <w:lang w:val="fr-FR" w:eastAsia="en-GB"/>
        </w:rPr>
      </w:pPr>
      <w:r w:rsidRPr="00CA42CE">
        <w:rPr>
          <w:lang w:val="fr-FR"/>
        </w:rPr>
        <w:t>7</w:t>
      </w:r>
      <w:r w:rsidRPr="00CA42CE">
        <w:rPr>
          <w:lang w:val="fr-FR"/>
        </w:rPr>
        <w:tab/>
        <w:t>Procedural Flows</w:t>
      </w:r>
      <w:r w:rsidRPr="00CA42CE">
        <w:rPr>
          <w:lang w:val="fr-FR"/>
        </w:rPr>
        <w:tab/>
      </w:r>
      <w:r>
        <w:fldChar w:fldCharType="begin"/>
      </w:r>
      <w:r w:rsidRPr="00CA42CE">
        <w:rPr>
          <w:lang w:val="fr-FR"/>
        </w:rPr>
        <w:instrText xml:space="preserve"> PAGEREF _Toc97016974 \h </w:instrText>
      </w:r>
      <w:r>
        <w:fldChar w:fldCharType="separate"/>
      </w:r>
      <w:r w:rsidRPr="00CA42CE">
        <w:rPr>
          <w:lang w:val="fr-FR"/>
        </w:rPr>
        <w:t>29</w:t>
      </w:r>
      <w:r>
        <w:fldChar w:fldCharType="end"/>
      </w:r>
    </w:p>
    <w:p w14:paraId="6C48E5E6" w14:textId="1FF23DEC"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7.1</w:t>
      </w:r>
      <w:r w:rsidRPr="00CA42CE">
        <w:rPr>
          <w:lang w:val="fr-FR"/>
        </w:rPr>
        <w:tab/>
        <w:t>Lifecycle management</w:t>
      </w:r>
      <w:r w:rsidRPr="00CA42CE">
        <w:rPr>
          <w:lang w:val="fr-FR"/>
        </w:rPr>
        <w:tab/>
      </w:r>
      <w:r>
        <w:fldChar w:fldCharType="begin"/>
      </w:r>
      <w:r w:rsidRPr="00CA42CE">
        <w:rPr>
          <w:lang w:val="fr-FR"/>
        </w:rPr>
        <w:instrText xml:space="preserve"> PAGEREF _Toc97016975 \h </w:instrText>
      </w:r>
      <w:r>
        <w:fldChar w:fldCharType="separate"/>
      </w:r>
      <w:r w:rsidRPr="00CA42CE">
        <w:rPr>
          <w:lang w:val="fr-FR"/>
        </w:rPr>
        <w:t>29</w:t>
      </w:r>
      <w:r>
        <w:fldChar w:fldCharType="end"/>
      </w:r>
    </w:p>
    <w:p w14:paraId="43A89A85" w14:textId="29276E6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7.1.1</w:t>
      </w:r>
      <w:r w:rsidRPr="00CA42CE">
        <w:rPr>
          <w:lang w:val="fr-FR"/>
        </w:rPr>
        <w:tab/>
        <w:t>Description</w:t>
      </w:r>
      <w:r w:rsidRPr="00CA42CE">
        <w:rPr>
          <w:lang w:val="fr-FR"/>
        </w:rPr>
        <w:tab/>
      </w:r>
      <w:r>
        <w:fldChar w:fldCharType="begin"/>
      </w:r>
      <w:r w:rsidRPr="00CA42CE">
        <w:rPr>
          <w:lang w:val="fr-FR"/>
        </w:rPr>
        <w:instrText xml:space="preserve"> PAGEREF _Toc97016976 \h </w:instrText>
      </w:r>
      <w:r>
        <w:fldChar w:fldCharType="separate"/>
      </w:r>
      <w:r w:rsidRPr="00CA42CE">
        <w:rPr>
          <w:lang w:val="fr-FR"/>
        </w:rPr>
        <w:t>29</w:t>
      </w:r>
      <w:r>
        <w:fldChar w:fldCharType="end"/>
      </w:r>
    </w:p>
    <w:p w14:paraId="363CC4CC" w14:textId="229D9840"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7.1.2</w:t>
      </w:r>
      <w:r w:rsidRPr="00CA42CE">
        <w:rPr>
          <w:lang w:val="fr-FR"/>
        </w:rPr>
        <w:tab/>
        <w:t>EAS lifecycle management</w:t>
      </w:r>
      <w:r w:rsidRPr="00CA42CE">
        <w:rPr>
          <w:lang w:val="fr-FR"/>
        </w:rPr>
        <w:tab/>
      </w:r>
      <w:r>
        <w:fldChar w:fldCharType="begin"/>
      </w:r>
      <w:r w:rsidRPr="00CA42CE">
        <w:rPr>
          <w:lang w:val="fr-FR"/>
        </w:rPr>
        <w:instrText xml:space="preserve"> PAGEREF _Toc97016977 \h </w:instrText>
      </w:r>
      <w:r>
        <w:fldChar w:fldCharType="separate"/>
      </w:r>
      <w:r w:rsidRPr="00CA42CE">
        <w:rPr>
          <w:lang w:val="fr-FR"/>
        </w:rPr>
        <w:t>30</w:t>
      </w:r>
      <w:r>
        <w:fldChar w:fldCharType="end"/>
      </w:r>
    </w:p>
    <w:p w14:paraId="54568FD7" w14:textId="2AF81EC5"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7.1.2.1</w:t>
      </w:r>
      <w:r w:rsidRPr="00CA42CE">
        <w:rPr>
          <w:lang w:val="fr-FR"/>
        </w:rPr>
        <w:tab/>
        <w:t>EAS VNF instantiation</w:t>
      </w:r>
      <w:r w:rsidRPr="00CA42CE">
        <w:rPr>
          <w:lang w:val="fr-FR"/>
        </w:rPr>
        <w:tab/>
      </w:r>
      <w:r>
        <w:fldChar w:fldCharType="begin"/>
      </w:r>
      <w:r w:rsidRPr="00CA42CE">
        <w:rPr>
          <w:lang w:val="fr-FR"/>
        </w:rPr>
        <w:instrText xml:space="preserve"> PAGEREF _Toc97016978 \h </w:instrText>
      </w:r>
      <w:r>
        <w:fldChar w:fldCharType="separate"/>
      </w:r>
      <w:r w:rsidRPr="00CA42CE">
        <w:rPr>
          <w:lang w:val="fr-FR"/>
        </w:rPr>
        <w:t>30</w:t>
      </w:r>
      <w:r>
        <w:fldChar w:fldCharType="end"/>
      </w:r>
    </w:p>
    <w:p w14:paraId="17D8FAC2" w14:textId="5EA069B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7.1.2.2</w:t>
      </w:r>
      <w:r w:rsidRPr="00CA42CE">
        <w:rPr>
          <w:lang w:val="fr-FR"/>
        </w:rPr>
        <w:tab/>
        <w:t>EAS VNF termination</w:t>
      </w:r>
      <w:r w:rsidRPr="00CA42CE">
        <w:rPr>
          <w:lang w:val="fr-FR"/>
        </w:rPr>
        <w:tab/>
      </w:r>
      <w:r>
        <w:fldChar w:fldCharType="begin"/>
      </w:r>
      <w:r w:rsidRPr="00CA42CE">
        <w:rPr>
          <w:lang w:val="fr-FR"/>
        </w:rPr>
        <w:instrText xml:space="preserve"> PAGEREF _Toc97016979 \h </w:instrText>
      </w:r>
      <w:r>
        <w:fldChar w:fldCharType="separate"/>
      </w:r>
      <w:r w:rsidRPr="00CA42CE">
        <w:rPr>
          <w:lang w:val="fr-FR"/>
        </w:rPr>
        <w:t>31</w:t>
      </w:r>
      <w:r>
        <w:fldChar w:fldCharType="end"/>
      </w:r>
    </w:p>
    <w:p w14:paraId="7A189B2C" w14:textId="42A9D3F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7.1.3</w:t>
      </w:r>
      <w:r w:rsidRPr="00CA42CE">
        <w:rPr>
          <w:lang w:val="fr-FR"/>
        </w:rPr>
        <w:tab/>
        <w:t>ECS lifecycle management</w:t>
      </w:r>
      <w:r w:rsidRPr="00CA42CE">
        <w:rPr>
          <w:lang w:val="fr-FR"/>
        </w:rPr>
        <w:tab/>
      </w:r>
      <w:r>
        <w:fldChar w:fldCharType="begin"/>
      </w:r>
      <w:r w:rsidRPr="00CA42CE">
        <w:rPr>
          <w:lang w:val="fr-FR"/>
        </w:rPr>
        <w:instrText xml:space="preserve"> PAGEREF _Toc97016980 \h </w:instrText>
      </w:r>
      <w:r>
        <w:fldChar w:fldCharType="separate"/>
      </w:r>
      <w:r w:rsidRPr="00CA42CE">
        <w:rPr>
          <w:lang w:val="fr-FR"/>
        </w:rPr>
        <w:t>32</w:t>
      </w:r>
      <w:r>
        <w:fldChar w:fldCharType="end"/>
      </w:r>
    </w:p>
    <w:p w14:paraId="1D05D7C1" w14:textId="161CC98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7.1.3.1 </w:t>
      </w:r>
      <w:r w:rsidRPr="00CA42CE">
        <w:rPr>
          <w:lang w:val="fr-FR"/>
        </w:rPr>
        <w:tab/>
        <w:t>ECS instantiation</w:t>
      </w:r>
      <w:r w:rsidRPr="00CA42CE">
        <w:rPr>
          <w:lang w:val="fr-FR"/>
        </w:rPr>
        <w:tab/>
      </w:r>
      <w:r>
        <w:fldChar w:fldCharType="begin"/>
      </w:r>
      <w:r w:rsidRPr="00CA42CE">
        <w:rPr>
          <w:lang w:val="fr-FR"/>
        </w:rPr>
        <w:instrText xml:space="preserve"> PAGEREF _Toc97016981 \h </w:instrText>
      </w:r>
      <w:r>
        <w:fldChar w:fldCharType="separate"/>
      </w:r>
      <w:r w:rsidRPr="00CA42CE">
        <w:rPr>
          <w:lang w:val="fr-FR"/>
        </w:rPr>
        <w:t>32</w:t>
      </w:r>
      <w:r>
        <w:fldChar w:fldCharType="end"/>
      </w:r>
    </w:p>
    <w:p w14:paraId="0432C8D4" w14:textId="7D43A04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7.1.3.2 </w:t>
      </w:r>
      <w:r w:rsidRPr="00CA42CE">
        <w:rPr>
          <w:lang w:val="fr-FR"/>
        </w:rPr>
        <w:tab/>
        <w:t>ECS instantiation</w:t>
      </w:r>
      <w:r w:rsidRPr="00CA42CE">
        <w:rPr>
          <w:lang w:val="fr-FR"/>
        </w:rPr>
        <w:tab/>
      </w:r>
      <w:r>
        <w:fldChar w:fldCharType="begin"/>
      </w:r>
      <w:r w:rsidRPr="00CA42CE">
        <w:rPr>
          <w:lang w:val="fr-FR"/>
        </w:rPr>
        <w:instrText xml:space="preserve"> PAGEREF _Toc97016982 \h </w:instrText>
      </w:r>
      <w:r>
        <w:fldChar w:fldCharType="separate"/>
      </w:r>
      <w:r w:rsidRPr="00CA42CE">
        <w:rPr>
          <w:lang w:val="fr-FR"/>
        </w:rPr>
        <w:t>33</w:t>
      </w:r>
      <w:r>
        <w:fldChar w:fldCharType="end"/>
      </w:r>
    </w:p>
    <w:p w14:paraId="2B4F2BF5" w14:textId="6B7AE8DC"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7.1.4</w:t>
      </w:r>
      <w:r w:rsidRPr="00CA42CE">
        <w:rPr>
          <w:lang w:val="fr-FR"/>
        </w:rPr>
        <w:tab/>
        <w:t>EES lifecycle management</w:t>
      </w:r>
      <w:r w:rsidRPr="00CA42CE">
        <w:rPr>
          <w:lang w:val="fr-FR"/>
        </w:rPr>
        <w:tab/>
      </w:r>
      <w:r>
        <w:fldChar w:fldCharType="begin"/>
      </w:r>
      <w:r w:rsidRPr="00CA42CE">
        <w:rPr>
          <w:lang w:val="fr-FR"/>
        </w:rPr>
        <w:instrText xml:space="preserve"> PAGEREF _Toc97016983 \h </w:instrText>
      </w:r>
      <w:r>
        <w:fldChar w:fldCharType="separate"/>
      </w:r>
      <w:r w:rsidRPr="00CA42CE">
        <w:rPr>
          <w:lang w:val="fr-FR"/>
        </w:rPr>
        <w:t>34</w:t>
      </w:r>
      <w:r>
        <w:fldChar w:fldCharType="end"/>
      </w:r>
    </w:p>
    <w:p w14:paraId="17561FA9" w14:textId="6561B76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7.1.4.1</w:t>
      </w:r>
      <w:r w:rsidRPr="00CA42CE">
        <w:rPr>
          <w:lang w:val="fr-FR"/>
        </w:rPr>
        <w:tab/>
        <w:t>EES instantiation</w:t>
      </w:r>
      <w:r w:rsidRPr="00CA42CE">
        <w:rPr>
          <w:lang w:val="fr-FR"/>
        </w:rPr>
        <w:tab/>
      </w:r>
      <w:r>
        <w:fldChar w:fldCharType="begin"/>
      </w:r>
      <w:r w:rsidRPr="00CA42CE">
        <w:rPr>
          <w:lang w:val="fr-FR"/>
        </w:rPr>
        <w:instrText xml:space="preserve"> PAGEREF _Toc97016984 \h </w:instrText>
      </w:r>
      <w:r>
        <w:fldChar w:fldCharType="separate"/>
      </w:r>
      <w:r w:rsidRPr="00CA42CE">
        <w:rPr>
          <w:lang w:val="fr-FR"/>
        </w:rPr>
        <w:t>34</w:t>
      </w:r>
      <w:r>
        <w:fldChar w:fldCharType="end"/>
      </w:r>
    </w:p>
    <w:p w14:paraId="5E095F13" w14:textId="209B91A2"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7.1.4.2 </w:t>
      </w:r>
      <w:r w:rsidRPr="00CA42CE">
        <w:rPr>
          <w:lang w:val="fr-FR"/>
        </w:rPr>
        <w:tab/>
        <w:t>EES Termination</w:t>
      </w:r>
      <w:r w:rsidRPr="00CA42CE">
        <w:rPr>
          <w:lang w:val="fr-FR"/>
        </w:rPr>
        <w:tab/>
      </w:r>
      <w:r>
        <w:fldChar w:fldCharType="begin"/>
      </w:r>
      <w:r w:rsidRPr="00CA42CE">
        <w:rPr>
          <w:lang w:val="fr-FR"/>
        </w:rPr>
        <w:instrText xml:space="preserve"> PAGEREF _Toc97016985 \h </w:instrText>
      </w:r>
      <w:r>
        <w:fldChar w:fldCharType="separate"/>
      </w:r>
      <w:r w:rsidRPr="00CA42CE">
        <w:rPr>
          <w:lang w:val="fr-FR"/>
        </w:rPr>
        <w:t>36</w:t>
      </w:r>
      <w:r>
        <w:fldChar w:fldCharType="end"/>
      </w:r>
    </w:p>
    <w:p w14:paraId="28913D16" w14:textId="6E75FE8A"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7.2</w:t>
      </w:r>
      <w:r w:rsidRPr="00CA42CE">
        <w:rPr>
          <w:lang w:val="fr-FR"/>
        </w:rPr>
        <w:tab/>
        <w:t>Performance assurance</w:t>
      </w:r>
      <w:r w:rsidRPr="00CA42CE">
        <w:rPr>
          <w:lang w:val="fr-FR"/>
        </w:rPr>
        <w:tab/>
      </w:r>
      <w:r>
        <w:fldChar w:fldCharType="begin"/>
      </w:r>
      <w:r w:rsidRPr="00CA42CE">
        <w:rPr>
          <w:lang w:val="fr-FR"/>
        </w:rPr>
        <w:instrText xml:space="preserve"> PAGEREF _Toc97016986 \h </w:instrText>
      </w:r>
      <w:r>
        <w:fldChar w:fldCharType="separate"/>
      </w:r>
      <w:r w:rsidRPr="00CA42CE">
        <w:rPr>
          <w:lang w:val="fr-FR"/>
        </w:rPr>
        <w:t>37</w:t>
      </w:r>
      <w:r>
        <w:fldChar w:fldCharType="end"/>
      </w:r>
    </w:p>
    <w:p w14:paraId="66E13F05" w14:textId="79C08CBC"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7.2.1</w:t>
      </w:r>
      <w:r w:rsidRPr="00CA42CE">
        <w:rPr>
          <w:lang w:val="fr-FR"/>
        </w:rPr>
        <w:tab/>
        <w:t>Description</w:t>
      </w:r>
      <w:r w:rsidRPr="00CA42CE">
        <w:rPr>
          <w:lang w:val="fr-FR"/>
        </w:rPr>
        <w:tab/>
      </w:r>
      <w:r>
        <w:fldChar w:fldCharType="begin"/>
      </w:r>
      <w:r w:rsidRPr="00CA42CE">
        <w:rPr>
          <w:lang w:val="fr-FR"/>
        </w:rPr>
        <w:instrText xml:space="preserve"> PAGEREF _Toc97016987 \h </w:instrText>
      </w:r>
      <w:r>
        <w:fldChar w:fldCharType="separate"/>
      </w:r>
      <w:r w:rsidRPr="00CA42CE">
        <w:rPr>
          <w:lang w:val="fr-FR"/>
        </w:rPr>
        <w:t>37</w:t>
      </w:r>
      <w:r>
        <w:fldChar w:fldCharType="end"/>
      </w:r>
    </w:p>
    <w:p w14:paraId="6A3B8E56" w14:textId="2626B0A1"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7.2.2</w:t>
      </w:r>
      <w:r w:rsidRPr="00CA42CE">
        <w:rPr>
          <w:lang w:val="fr-FR"/>
        </w:rPr>
        <w:tab/>
        <w:t>EAS performance assurance</w:t>
      </w:r>
      <w:r w:rsidRPr="00CA42CE">
        <w:rPr>
          <w:lang w:val="fr-FR"/>
        </w:rPr>
        <w:tab/>
      </w:r>
      <w:r>
        <w:fldChar w:fldCharType="begin"/>
      </w:r>
      <w:r w:rsidRPr="00CA42CE">
        <w:rPr>
          <w:lang w:val="fr-FR"/>
        </w:rPr>
        <w:instrText xml:space="preserve"> PAGEREF _Toc97016988 \h </w:instrText>
      </w:r>
      <w:r>
        <w:fldChar w:fldCharType="separate"/>
      </w:r>
      <w:r w:rsidRPr="00CA42CE">
        <w:rPr>
          <w:lang w:val="fr-FR"/>
        </w:rPr>
        <w:t>37</w:t>
      </w:r>
      <w:r>
        <w:fldChar w:fldCharType="end"/>
      </w:r>
    </w:p>
    <w:p w14:paraId="09D06C30" w14:textId="01B6642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7.2.2.1</w:t>
      </w:r>
      <w:r w:rsidRPr="00CA42CE">
        <w:rPr>
          <w:lang w:val="fr-FR"/>
        </w:rPr>
        <w:tab/>
        <w:t>Measurement collection via performance job control</w:t>
      </w:r>
      <w:r w:rsidRPr="00CA42CE">
        <w:rPr>
          <w:lang w:val="fr-FR"/>
        </w:rPr>
        <w:tab/>
      </w:r>
      <w:r>
        <w:fldChar w:fldCharType="begin"/>
      </w:r>
      <w:r w:rsidRPr="00CA42CE">
        <w:rPr>
          <w:lang w:val="fr-FR"/>
        </w:rPr>
        <w:instrText xml:space="preserve"> PAGEREF _Toc97016989 \h </w:instrText>
      </w:r>
      <w:r>
        <w:fldChar w:fldCharType="separate"/>
      </w:r>
      <w:r w:rsidRPr="00CA42CE">
        <w:rPr>
          <w:lang w:val="fr-FR"/>
        </w:rPr>
        <w:t>37</w:t>
      </w:r>
      <w:r>
        <w:fldChar w:fldCharType="end"/>
      </w:r>
    </w:p>
    <w:p w14:paraId="1BD312FB" w14:textId="7676F54E" w:rsidR="00C258CD" w:rsidRDefault="00C258CD" w:rsidP="00C258CD">
      <w:pPr>
        <w:pStyle w:val="TOC4"/>
        <w:rPr>
          <w:rFonts w:asciiTheme="minorHAnsi" w:eastAsiaTheme="minorEastAsia" w:hAnsiTheme="minorHAnsi" w:cstheme="minorBidi"/>
          <w:sz w:val="22"/>
          <w:szCs w:val="22"/>
          <w:lang w:eastAsia="en-GB"/>
        </w:rPr>
      </w:pPr>
      <w:r>
        <w:t>7.2.2.2</w:t>
      </w:r>
      <w:r>
        <w:tab/>
        <w:t>Measurement collection via configurable measurement control</w:t>
      </w:r>
      <w:r>
        <w:tab/>
      </w:r>
      <w:r>
        <w:fldChar w:fldCharType="begin"/>
      </w:r>
      <w:r>
        <w:instrText xml:space="preserve"> PAGEREF _Toc97016990 \h </w:instrText>
      </w:r>
      <w:r>
        <w:fldChar w:fldCharType="separate"/>
      </w:r>
      <w:r>
        <w:t>38</w:t>
      </w:r>
      <w:r>
        <w:fldChar w:fldCharType="end"/>
      </w:r>
    </w:p>
    <w:p w14:paraId="0B8BDABD" w14:textId="7DF44908" w:rsidR="00C258CD" w:rsidRDefault="00C258CD" w:rsidP="00C258CD">
      <w:pPr>
        <w:pStyle w:val="TOC3"/>
        <w:rPr>
          <w:rFonts w:asciiTheme="minorHAnsi" w:eastAsiaTheme="minorEastAsia" w:hAnsiTheme="minorHAnsi" w:cstheme="minorBidi"/>
          <w:sz w:val="22"/>
          <w:szCs w:val="22"/>
          <w:lang w:eastAsia="en-GB"/>
        </w:rPr>
      </w:pPr>
      <w:r>
        <w:t>7.2.3</w:t>
      </w:r>
      <w:r>
        <w:tab/>
        <w:t>5GC NF measurements to evaluate EAS performance</w:t>
      </w:r>
      <w:r>
        <w:tab/>
      </w:r>
      <w:r>
        <w:fldChar w:fldCharType="begin"/>
      </w:r>
      <w:r>
        <w:instrText xml:space="preserve"> PAGEREF _Toc97016991 \h </w:instrText>
      </w:r>
      <w:r>
        <w:fldChar w:fldCharType="separate"/>
      </w:r>
      <w:r>
        <w:t>39</w:t>
      </w:r>
      <w:r>
        <w:fldChar w:fldCharType="end"/>
      </w:r>
    </w:p>
    <w:p w14:paraId="0F5336F1" w14:textId="1029B263" w:rsidR="00C258CD" w:rsidRDefault="00C258CD" w:rsidP="00C258CD">
      <w:pPr>
        <w:pStyle w:val="TOC4"/>
        <w:rPr>
          <w:rFonts w:asciiTheme="minorHAnsi" w:eastAsiaTheme="minorEastAsia" w:hAnsiTheme="minorHAnsi" w:cstheme="minorBidi"/>
          <w:sz w:val="22"/>
          <w:szCs w:val="22"/>
          <w:lang w:eastAsia="en-GB"/>
        </w:rPr>
      </w:pPr>
      <w:r>
        <w:t>7.2.3.1</w:t>
      </w:r>
      <w:r>
        <w:tab/>
        <w:t>Measurement collection via performance job control</w:t>
      </w:r>
      <w:r>
        <w:tab/>
      </w:r>
      <w:r>
        <w:fldChar w:fldCharType="begin"/>
      </w:r>
      <w:r>
        <w:instrText xml:space="preserve"> PAGEREF _Toc97016992 \h </w:instrText>
      </w:r>
      <w:r>
        <w:fldChar w:fldCharType="separate"/>
      </w:r>
      <w:r>
        <w:t>39</w:t>
      </w:r>
      <w:r>
        <w:fldChar w:fldCharType="end"/>
      </w:r>
    </w:p>
    <w:p w14:paraId="066F6A76" w14:textId="1FE782D9" w:rsidR="00C258CD" w:rsidRDefault="00C258CD" w:rsidP="00C258CD">
      <w:pPr>
        <w:pStyle w:val="TOC4"/>
        <w:rPr>
          <w:rFonts w:asciiTheme="minorHAnsi" w:eastAsiaTheme="minorEastAsia" w:hAnsiTheme="minorHAnsi" w:cstheme="minorBidi"/>
          <w:sz w:val="22"/>
          <w:szCs w:val="22"/>
          <w:lang w:eastAsia="en-GB"/>
        </w:rPr>
      </w:pPr>
      <w:r>
        <w:t>7.2.3.2</w:t>
      </w:r>
      <w:r>
        <w:tab/>
        <w:t>Measurement collection via configurable measurement control</w:t>
      </w:r>
      <w:r>
        <w:tab/>
      </w:r>
      <w:r>
        <w:fldChar w:fldCharType="begin"/>
      </w:r>
      <w:r>
        <w:instrText xml:space="preserve"> PAGEREF _Toc97016993 \h </w:instrText>
      </w:r>
      <w:r>
        <w:fldChar w:fldCharType="separate"/>
      </w:r>
      <w:r>
        <w:t>39</w:t>
      </w:r>
      <w:r>
        <w:fldChar w:fldCharType="end"/>
      </w:r>
    </w:p>
    <w:p w14:paraId="7B53D91A" w14:textId="261D051C" w:rsidR="00C258CD" w:rsidRDefault="00C258CD" w:rsidP="00C258CD">
      <w:pPr>
        <w:pStyle w:val="TOC3"/>
        <w:rPr>
          <w:rFonts w:asciiTheme="minorHAnsi" w:eastAsiaTheme="minorEastAsia" w:hAnsiTheme="minorHAnsi" w:cstheme="minorBidi"/>
          <w:sz w:val="22"/>
          <w:szCs w:val="22"/>
          <w:lang w:eastAsia="en-GB"/>
        </w:rPr>
      </w:pPr>
      <w:r>
        <w:t>7.2.4</w:t>
      </w:r>
      <w:r>
        <w:tab/>
        <w:t>ECS performance assurance</w:t>
      </w:r>
      <w:r>
        <w:tab/>
      </w:r>
      <w:r>
        <w:fldChar w:fldCharType="begin"/>
      </w:r>
      <w:r>
        <w:instrText xml:space="preserve"> PAGEREF _Toc97016994 \h </w:instrText>
      </w:r>
      <w:r>
        <w:fldChar w:fldCharType="separate"/>
      </w:r>
      <w:r>
        <w:t>40</w:t>
      </w:r>
      <w:r>
        <w:fldChar w:fldCharType="end"/>
      </w:r>
    </w:p>
    <w:p w14:paraId="5ABCA90A" w14:textId="683D6031" w:rsidR="00C258CD" w:rsidRDefault="00C258CD" w:rsidP="00C258CD">
      <w:pPr>
        <w:pStyle w:val="TOC4"/>
        <w:rPr>
          <w:rFonts w:asciiTheme="minorHAnsi" w:eastAsiaTheme="minorEastAsia" w:hAnsiTheme="minorHAnsi" w:cstheme="minorBidi"/>
          <w:sz w:val="22"/>
          <w:szCs w:val="22"/>
          <w:lang w:eastAsia="en-GB"/>
        </w:rPr>
      </w:pPr>
      <w:r>
        <w:t>7.2.4.1</w:t>
      </w:r>
      <w:r>
        <w:tab/>
        <w:t>Measurement collection via performance job control</w:t>
      </w:r>
      <w:r>
        <w:tab/>
      </w:r>
      <w:r>
        <w:fldChar w:fldCharType="begin"/>
      </w:r>
      <w:r>
        <w:instrText xml:space="preserve"> PAGEREF _Toc97016995 \h </w:instrText>
      </w:r>
      <w:r>
        <w:fldChar w:fldCharType="separate"/>
      </w:r>
      <w:r>
        <w:t>40</w:t>
      </w:r>
      <w:r>
        <w:fldChar w:fldCharType="end"/>
      </w:r>
    </w:p>
    <w:p w14:paraId="12ADC25F" w14:textId="13245675" w:rsidR="00C258CD" w:rsidRDefault="00C258CD" w:rsidP="00C258CD">
      <w:pPr>
        <w:pStyle w:val="TOC4"/>
        <w:rPr>
          <w:rFonts w:asciiTheme="minorHAnsi" w:eastAsiaTheme="minorEastAsia" w:hAnsiTheme="minorHAnsi" w:cstheme="minorBidi"/>
          <w:sz w:val="22"/>
          <w:szCs w:val="22"/>
          <w:lang w:eastAsia="en-GB"/>
        </w:rPr>
      </w:pPr>
      <w:r>
        <w:t>7.2.4.2</w:t>
      </w:r>
      <w:r>
        <w:tab/>
        <w:t>Measurement collection via configurable measurement control</w:t>
      </w:r>
      <w:r>
        <w:tab/>
      </w:r>
      <w:r>
        <w:fldChar w:fldCharType="begin"/>
      </w:r>
      <w:r>
        <w:instrText xml:space="preserve"> PAGEREF _Toc97016996 \h </w:instrText>
      </w:r>
      <w:r>
        <w:fldChar w:fldCharType="separate"/>
      </w:r>
      <w:r>
        <w:t>41</w:t>
      </w:r>
      <w:r>
        <w:fldChar w:fldCharType="end"/>
      </w:r>
    </w:p>
    <w:p w14:paraId="2F0672E8" w14:textId="6052B00A" w:rsidR="00C258CD" w:rsidRDefault="00C258CD" w:rsidP="00C258CD">
      <w:pPr>
        <w:pStyle w:val="TOC3"/>
        <w:rPr>
          <w:rFonts w:asciiTheme="minorHAnsi" w:eastAsiaTheme="minorEastAsia" w:hAnsiTheme="minorHAnsi" w:cstheme="minorBidi"/>
          <w:sz w:val="22"/>
          <w:szCs w:val="22"/>
          <w:lang w:eastAsia="en-GB"/>
        </w:rPr>
      </w:pPr>
      <w:r>
        <w:t>7.2.5</w:t>
      </w:r>
      <w:r>
        <w:tab/>
        <w:t>EES performance assurance</w:t>
      </w:r>
      <w:r>
        <w:tab/>
      </w:r>
      <w:r>
        <w:fldChar w:fldCharType="begin"/>
      </w:r>
      <w:r>
        <w:instrText xml:space="preserve"> PAGEREF _Toc97016997 \h </w:instrText>
      </w:r>
      <w:r>
        <w:fldChar w:fldCharType="separate"/>
      </w:r>
      <w:r>
        <w:t>41</w:t>
      </w:r>
      <w:r>
        <w:fldChar w:fldCharType="end"/>
      </w:r>
    </w:p>
    <w:p w14:paraId="2572F132" w14:textId="380B4C11" w:rsidR="00C258CD" w:rsidRDefault="00C258CD" w:rsidP="00C258CD">
      <w:pPr>
        <w:pStyle w:val="TOC4"/>
        <w:rPr>
          <w:rFonts w:asciiTheme="minorHAnsi" w:eastAsiaTheme="minorEastAsia" w:hAnsiTheme="minorHAnsi" w:cstheme="minorBidi"/>
          <w:sz w:val="22"/>
          <w:szCs w:val="22"/>
          <w:lang w:eastAsia="en-GB"/>
        </w:rPr>
      </w:pPr>
      <w:r>
        <w:t>7.2.5.1</w:t>
      </w:r>
      <w:r>
        <w:tab/>
        <w:t>Measurement collection via performance job control</w:t>
      </w:r>
      <w:r>
        <w:tab/>
      </w:r>
      <w:r>
        <w:fldChar w:fldCharType="begin"/>
      </w:r>
      <w:r>
        <w:instrText xml:space="preserve"> PAGEREF _Toc97016998 \h </w:instrText>
      </w:r>
      <w:r>
        <w:fldChar w:fldCharType="separate"/>
      </w:r>
      <w:r>
        <w:t>41</w:t>
      </w:r>
      <w:r>
        <w:fldChar w:fldCharType="end"/>
      </w:r>
    </w:p>
    <w:p w14:paraId="459BC682" w14:textId="5BAD9BE5" w:rsidR="00C258CD" w:rsidRDefault="00C258CD" w:rsidP="00C258CD">
      <w:pPr>
        <w:pStyle w:val="TOC4"/>
        <w:rPr>
          <w:rFonts w:asciiTheme="minorHAnsi" w:eastAsiaTheme="minorEastAsia" w:hAnsiTheme="minorHAnsi" w:cstheme="minorBidi"/>
          <w:sz w:val="22"/>
          <w:szCs w:val="22"/>
          <w:lang w:eastAsia="en-GB"/>
        </w:rPr>
      </w:pPr>
      <w:r>
        <w:t>7.2.5.2</w:t>
      </w:r>
      <w:r>
        <w:tab/>
        <w:t>Measurement collection via configurable measurement control</w:t>
      </w:r>
      <w:r>
        <w:tab/>
      </w:r>
      <w:r>
        <w:fldChar w:fldCharType="begin"/>
      </w:r>
      <w:r>
        <w:instrText xml:space="preserve"> PAGEREF _Toc97016999 \h </w:instrText>
      </w:r>
      <w:r>
        <w:fldChar w:fldCharType="separate"/>
      </w:r>
      <w:r>
        <w:t>41</w:t>
      </w:r>
      <w:r>
        <w:fldChar w:fldCharType="end"/>
      </w:r>
    </w:p>
    <w:p w14:paraId="041B3DAD" w14:textId="193E1D91" w:rsidR="00C258CD" w:rsidRDefault="00C258CD" w:rsidP="00C258CD">
      <w:pPr>
        <w:pStyle w:val="TOC2"/>
        <w:rPr>
          <w:rFonts w:asciiTheme="minorHAnsi" w:eastAsiaTheme="minorEastAsia" w:hAnsiTheme="minorHAnsi" w:cstheme="minorBidi"/>
          <w:sz w:val="22"/>
          <w:szCs w:val="22"/>
          <w:lang w:eastAsia="en-GB"/>
        </w:rPr>
      </w:pPr>
      <w:r>
        <w:t>7.3</w:t>
      </w:r>
      <w:r>
        <w:tab/>
        <w:t>Fault supervision</w:t>
      </w:r>
      <w:r>
        <w:tab/>
      </w:r>
      <w:r>
        <w:fldChar w:fldCharType="begin"/>
      </w:r>
      <w:r>
        <w:instrText xml:space="preserve"> PAGEREF _Toc97017000 \h </w:instrText>
      </w:r>
      <w:r>
        <w:fldChar w:fldCharType="separate"/>
      </w:r>
      <w:r>
        <w:t>41</w:t>
      </w:r>
      <w:r>
        <w:fldChar w:fldCharType="end"/>
      </w:r>
    </w:p>
    <w:p w14:paraId="2419BE29" w14:textId="764C8291" w:rsidR="00C258CD" w:rsidRDefault="00C258CD" w:rsidP="00C258CD">
      <w:pPr>
        <w:pStyle w:val="TOC3"/>
        <w:rPr>
          <w:rFonts w:asciiTheme="minorHAnsi" w:eastAsiaTheme="minorEastAsia" w:hAnsiTheme="minorHAnsi" w:cstheme="minorBidi"/>
          <w:sz w:val="22"/>
          <w:szCs w:val="22"/>
          <w:lang w:eastAsia="en-GB"/>
        </w:rPr>
      </w:pPr>
      <w:r>
        <w:t>7.3.1</w:t>
      </w:r>
      <w:r>
        <w:tab/>
        <w:t>Description</w:t>
      </w:r>
      <w:r>
        <w:tab/>
      </w:r>
      <w:r>
        <w:fldChar w:fldCharType="begin"/>
      </w:r>
      <w:r>
        <w:instrText xml:space="preserve"> PAGEREF _Toc97017001 \h </w:instrText>
      </w:r>
      <w:r>
        <w:fldChar w:fldCharType="separate"/>
      </w:r>
      <w:r>
        <w:t>41</w:t>
      </w:r>
      <w:r>
        <w:fldChar w:fldCharType="end"/>
      </w:r>
    </w:p>
    <w:p w14:paraId="0AA0FA19" w14:textId="1B5BBA4E" w:rsidR="00C258CD" w:rsidRDefault="00C258CD" w:rsidP="00C258CD">
      <w:pPr>
        <w:pStyle w:val="TOC3"/>
        <w:rPr>
          <w:rFonts w:asciiTheme="minorHAnsi" w:eastAsiaTheme="minorEastAsia" w:hAnsiTheme="minorHAnsi" w:cstheme="minorBidi"/>
          <w:sz w:val="22"/>
          <w:szCs w:val="22"/>
          <w:lang w:eastAsia="en-GB"/>
        </w:rPr>
      </w:pPr>
      <w:r>
        <w:t>7.3.2</w:t>
      </w:r>
      <w:r>
        <w:tab/>
        <w:t>EDN NF performance impacted by 5GC NF alarm</w:t>
      </w:r>
      <w:r>
        <w:tab/>
      </w:r>
      <w:r>
        <w:fldChar w:fldCharType="begin"/>
      </w:r>
      <w:r>
        <w:instrText xml:space="preserve"> PAGEREF _Toc97017002 \h </w:instrText>
      </w:r>
      <w:r>
        <w:fldChar w:fldCharType="separate"/>
      </w:r>
      <w:r>
        <w:t>41</w:t>
      </w:r>
      <w:r>
        <w:fldChar w:fldCharType="end"/>
      </w:r>
    </w:p>
    <w:p w14:paraId="5CA74455" w14:textId="607A3462" w:rsidR="00C258CD" w:rsidRDefault="00C258CD" w:rsidP="00C258CD">
      <w:pPr>
        <w:pStyle w:val="TOC3"/>
        <w:rPr>
          <w:rFonts w:asciiTheme="minorHAnsi" w:eastAsiaTheme="minorEastAsia" w:hAnsiTheme="minorHAnsi" w:cstheme="minorBidi"/>
          <w:sz w:val="22"/>
          <w:szCs w:val="22"/>
          <w:lang w:eastAsia="en-GB"/>
        </w:rPr>
      </w:pPr>
      <w:r>
        <w:t>7.3.3</w:t>
      </w:r>
      <w:r>
        <w:tab/>
        <w:t>5GC NF issues resulted from EDN NF alarms</w:t>
      </w:r>
      <w:r>
        <w:tab/>
      </w:r>
      <w:r>
        <w:fldChar w:fldCharType="begin"/>
      </w:r>
      <w:r>
        <w:instrText xml:space="preserve"> PAGEREF _Toc97017003 \h </w:instrText>
      </w:r>
      <w:r>
        <w:fldChar w:fldCharType="separate"/>
      </w:r>
      <w:r>
        <w:t>42</w:t>
      </w:r>
      <w:r>
        <w:fldChar w:fldCharType="end"/>
      </w:r>
    </w:p>
    <w:p w14:paraId="17F55403" w14:textId="3088AE80" w:rsidR="00C258CD" w:rsidRDefault="00C258CD" w:rsidP="00C258CD">
      <w:pPr>
        <w:pStyle w:val="TOC2"/>
        <w:rPr>
          <w:rFonts w:asciiTheme="minorHAnsi" w:eastAsiaTheme="minorEastAsia" w:hAnsiTheme="minorHAnsi" w:cstheme="minorBidi"/>
          <w:sz w:val="22"/>
          <w:szCs w:val="22"/>
          <w:lang w:eastAsia="en-GB"/>
        </w:rPr>
      </w:pPr>
      <w:r>
        <w:t>7.4</w:t>
      </w:r>
      <w:r>
        <w:tab/>
        <w:t>Provisioning</w:t>
      </w:r>
      <w:r>
        <w:tab/>
      </w:r>
      <w:r>
        <w:fldChar w:fldCharType="begin"/>
      </w:r>
      <w:r>
        <w:instrText xml:space="preserve"> PAGEREF _Toc97017004 \h </w:instrText>
      </w:r>
      <w:r>
        <w:fldChar w:fldCharType="separate"/>
      </w:r>
      <w:r>
        <w:t>42</w:t>
      </w:r>
      <w:r>
        <w:fldChar w:fldCharType="end"/>
      </w:r>
    </w:p>
    <w:p w14:paraId="39A4B67B" w14:textId="4D002796" w:rsidR="00C258CD" w:rsidRDefault="00C258CD" w:rsidP="00C258CD">
      <w:pPr>
        <w:pStyle w:val="TOC3"/>
        <w:rPr>
          <w:rFonts w:asciiTheme="minorHAnsi" w:eastAsiaTheme="minorEastAsia" w:hAnsiTheme="minorHAnsi" w:cstheme="minorBidi"/>
          <w:sz w:val="22"/>
          <w:szCs w:val="22"/>
          <w:lang w:eastAsia="en-GB"/>
        </w:rPr>
      </w:pPr>
      <w:r>
        <w:t>7.4.1</w:t>
      </w:r>
      <w:r>
        <w:tab/>
        <w:t>Description</w:t>
      </w:r>
      <w:r>
        <w:tab/>
      </w:r>
      <w:r>
        <w:fldChar w:fldCharType="begin"/>
      </w:r>
      <w:r>
        <w:instrText xml:space="preserve"> PAGEREF _Toc97017005 \h </w:instrText>
      </w:r>
      <w:r>
        <w:fldChar w:fldCharType="separate"/>
      </w:r>
      <w:r>
        <w:t>42</w:t>
      </w:r>
      <w:r>
        <w:fldChar w:fldCharType="end"/>
      </w:r>
    </w:p>
    <w:p w14:paraId="7EF959C8" w14:textId="20A41599" w:rsidR="00C258CD" w:rsidRDefault="00C258CD" w:rsidP="00C258CD">
      <w:pPr>
        <w:pStyle w:val="TOC3"/>
        <w:rPr>
          <w:rFonts w:asciiTheme="minorHAnsi" w:eastAsiaTheme="minorEastAsia" w:hAnsiTheme="minorHAnsi" w:cstheme="minorBidi"/>
          <w:sz w:val="22"/>
          <w:szCs w:val="22"/>
          <w:lang w:eastAsia="en-GB"/>
        </w:rPr>
      </w:pPr>
      <w:r>
        <w:t>7.4.2</w:t>
      </w:r>
      <w:r>
        <w:tab/>
        <w:t>Configuration needed for EAS registration</w:t>
      </w:r>
      <w:r>
        <w:tab/>
      </w:r>
      <w:r>
        <w:fldChar w:fldCharType="begin"/>
      </w:r>
      <w:r>
        <w:instrText xml:space="preserve"> PAGEREF _Toc97017006 \h </w:instrText>
      </w:r>
      <w:r>
        <w:fldChar w:fldCharType="separate"/>
      </w:r>
      <w:r>
        <w:t>42</w:t>
      </w:r>
      <w:r>
        <w:fldChar w:fldCharType="end"/>
      </w:r>
    </w:p>
    <w:p w14:paraId="3EF64A56" w14:textId="18502E87" w:rsidR="00C258CD" w:rsidRDefault="00C258CD" w:rsidP="00C258CD">
      <w:pPr>
        <w:pStyle w:val="TOC3"/>
        <w:rPr>
          <w:rFonts w:asciiTheme="minorHAnsi" w:eastAsiaTheme="minorEastAsia" w:hAnsiTheme="minorHAnsi" w:cstheme="minorBidi"/>
          <w:sz w:val="22"/>
          <w:szCs w:val="22"/>
          <w:lang w:eastAsia="en-GB"/>
        </w:rPr>
      </w:pPr>
      <w:r>
        <w:t>7.4.3</w:t>
      </w:r>
      <w:r>
        <w:tab/>
        <w:t>EDN NF 5GC connection provisioning</w:t>
      </w:r>
      <w:r>
        <w:tab/>
      </w:r>
      <w:r>
        <w:fldChar w:fldCharType="begin"/>
      </w:r>
      <w:r>
        <w:instrText xml:space="preserve"> PAGEREF _Toc97017007 \h </w:instrText>
      </w:r>
      <w:r>
        <w:fldChar w:fldCharType="separate"/>
      </w:r>
      <w:r>
        <w:t>43</w:t>
      </w:r>
      <w:r>
        <w:fldChar w:fldCharType="end"/>
      </w:r>
    </w:p>
    <w:p w14:paraId="098EA8AD" w14:textId="15B509A5" w:rsidR="00C258CD" w:rsidRDefault="00C258CD" w:rsidP="00C258CD">
      <w:pPr>
        <w:pStyle w:val="TOC3"/>
        <w:rPr>
          <w:rFonts w:asciiTheme="minorHAnsi" w:eastAsiaTheme="minorEastAsia" w:hAnsiTheme="minorHAnsi" w:cstheme="minorBidi"/>
          <w:sz w:val="22"/>
          <w:szCs w:val="22"/>
          <w:lang w:eastAsia="en-GB"/>
        </w:rPr>
      </w:pPr>
      <w:r>
        <w:t>7.4.4</w:t>
      </w:r>
      <w:r>
        <w:tab/>
        <w:t>EAS to connect to UPF</w:t>
      </w:r>
      <w:r>
        <w:tab/>
      </w:r>
      <w:r>
        <w:fldChar w:fldCharType="begin"/>
      </w:r>
      <w:r>
        <w:instrText xml:space="preserve"> PAGEREF _Toc97017008 \h </w:instrText>
      </w:r>
      <w:r>
        <w:fldChar w:fldCharType="separate"/>
      </w:r>
      <w:r>
        <w:t>45</w:t>
      </w:r>
      <w:r>
        <w:fldChar w:fldCharType="end"/>
      </w:r>
    </w:p>
    <w:p w14:paraId="40E9A9BF" w14:textId="7BCA9D41" w:rsidR="00C258CD" w:rsidRDefault="00C258CD" w:rsidP="00C258CD">
      <w:pPr>
        <w:pStyle w:val="TOC1"/>
        <w:rPr>
          <w:rFonts w:asciiTheme="minorHAnsi" w:eastAsiaTheme="minorEastAsia" w:hAnsiTheme="minorHAnsi" w:cstheme="minorBidi"/>
          <w:szCs w:val="22"/>
          <w:lang w:eastAsia="en-GB"/>
        </w:rPr>
      </w:pPr>
      <w:r>
        <w:t>8</w:t>
      </w:r>
      <w:r>
        <w:tab/>
        <w:t>Management Service for Edge Computing</w:t>
      </w:r>
      <w:r>
        <w:tab/>
      </w:r>
      <w:r>
        <w:fldChar w:fldCharType="begin"/>
      </w:r>
      <w:r>
        <w:instrText xml:space="preserve"> PAGEREF _Toc97017009 \h </w:instrText>
      </w:r>
      <w:r>
        <w:fldChar w:fldCharType="separate"/>
      </w:r>
      <w:r>
        <w:t>46</w:t>
      </w:r>
      <w:r>
        <w:fldChar w:fldCharType="end"/>
      </w:r>
    </w:p>
    <w:p w14:paraId="5F21E75E" w14:textId="6CD2D18D" w:rsidR="00C258CD" w:rsidRDefault="00C258CD" w:rsidP="00C258CD">
      <w:pPr>
        <w:pStyle w:val="TOC2"/>
        <w:rPr>
          <w:rFonts w:asciiTheme="minorHAnsi" w:eastAsiaTheme="minorEastAsia" w:hAnsiTheme="minorHAnsi" w:cstheme="minorBidi"/>
          <w:sz w:val="22"/>
          <w:szCs w:val="22"/>
          <w:lang w:eastAsia="en-GB"/>
        </w:rPr>
      </w:pPr>
      <w:r>
        <w:t>8.1</w:t>
      </w:r>
      <w:r>
        <w:tab/>
        <w:t>Provisioning</w:t>
      </w:r>
      <w:r>
        <w:tab/>
      </w:r>
      <w:r>
        <w:fldChar w:fldCharType="begin"/>
      </w:r>
      <w:r>
        <w:instrText xml:space="preserve"> PAGEREF _Toc97017010 \h </w:instrText>
      </w:r>
      <w:r>
        <w:fldChar w:fldCharType="separate"/>
      </w:r>
      <w:r>
        <w:t>46</w:t>
      </w:r>
      <w:r>
        <w:fldChar w:fldCharType="end"/>
      </w:r>
    </w:p>
    <w:p w14:paraId="32B5D8F7" w14:textId="3723E0F7" w:rsidR="00C258CD" w:rsidRDefault="00C258CD" w:rsidP="00C258CD">
      <w:pPr>
        <w:pStyle w:val="TOC3"/>
        <w:rPr>
          <w:rFonts w:asciiTheme="minorHAnsi" w:eastAsiaTheme="minorEastAsia" w:hAnsiTheme="minorHAnsi" w:cstheme="minorBidi"/>
          <w:sz w:val="22"/>
          <w:szCs w:val="22"/>
          <w:lang w:eastAsia="en-GB"/>
        </w:rPr>
      </w:pPr>
      <w:r>
        <w:t>8.1.1</w:t>
      </w:r>
      <w:r>
        <w:tab/>
        <w:t>Lifecycle management</w:t>
      </w:r>
      <w:r>
        <w:tab/>
      </w:r>
      <w:r>
        <w:fldChar w:fldCharType="begin"/>
      </w:r>
      <w:r>
        <w:instrText xml:space="preserve"> PAGEREF _Toc97017011 \h </w:instrText>
      </w:r>
      <w:r>
        <w:fldChar w:fldCharType="separate"/>
      </w:r>
      <w:r>
        <w:t>46</w:t>
      </w:r>
      <w:r>
        <w:fldChar w:fldCharType="end"/>
      </w:r>
    </w:p>
    <w:p w14:paraId="05515114" w14:textId="1C838F31" w:rsidR="00C258CD" w:rsidRDefault="00C258CD" w:rsidP="00C258CD">
      <w:pPr>
        <w:pStyle w:val="TOC2"/>
        <w:rPr>
          <w:rFonts w:asciiTheme="minorHAnsi" w:eastAsiaTheme="minorEastAsia" w:hAnsiTheme="minorHAnsi" w:cstheme="minorBidi"/>
          <w:sz w:val="22"/>
          <w:szCs w:val="22"/>
          <w:lang w:eastAsia="en-GB"/>
        </w:rPr>
      </w:pPr>
      <w:r>
        <w:t>8.2</w:t>
      </w:r>
      <w:r>
        <w:tab/>
        <w:t>Performance Assurance</w:t>
      </w:r>
      <w:r>
        <w:tab/>
      </w:r>
      <w:r>
        <w:fldChar w:fldCharType="begin"/>
      </w:r>
      <w:r>
        <w:instrText xml:space="preserve"> PAGEREF _Toc97017012 \h </w:instrText>
      </w:r>
      <w:r>
        <w:fldChar w:fldCharType="separate"/>
      </w:r>
      <w:r>
        <w:t>46</w:t>
      </w:r>
      <w:r>
        <w:fldChar w:fldCharType="end"/>
      </w:r>
    </w:p>
    <w:p w14:paraId="1BA01B79" w14:textId="51872385" w:rsidR="00C258CD" w:rsidRDefault="00C258CD" w:rsidP="00C258CD">
      <w:pPr>
        <w:pStyle w:val="TOC3"/>
        <w:rPr>
          <w:rFonts w:asciiTheme="minorHAnsi" w:eastAsiaTheme="minorEastAsia" w:hAnsiTheme="minorHAnsi" w:cstheme="minorBidi"/>
          <w:sz w:val="22"/>
          <w:szCs w:val="22"/>
          <w:lang w:eastAsia="en-GB"/>
        </w:rPr>
      </w:pPr>
      <w:r>
        <w:t>8.2.1</w:t>
      </w:r>
      <w:r>
        <w:tab/>
        <w:t>EAS performance assurance</w:t>
      </w:r>
      <w:r>
        <w:tab/>
      </w:r>
      <w:r>
        <w:fldChar w:fldCharType="begin"/>
      </w:r>
      <w:r>
        <w:instrText xml:space="preserve"> PAGEREF _Toc97017013 \h </w:instrText>
      </w:r>
      <w:r>
        <w:fldChar w:fldCharType="separate"/>
      </w:r>
      <w:r>
        <w:t>46</w:t>
      </w:r>
      <w:r>
        <w:fldChar w:fldCharType="end"/>
      </w:r>
    </w:p>
    <w:p w14:paraId="684AB511" w14:textId="6DCEAB36" w:rsidR="00C258CD" w:rsidRDefault="00C258CD" w:rsidP="00C258CD">
      <w:pPr>
        <w:pStyle w:val="TOC4"/>
        <w:rPr>
          <w:rFonts w:asciiTheme="minorHAnsi" w:eastAsiaTheme="minorEastAsia" w:hAnsiTheme="minorHAnsi" w:cstheme="minorBidi"/>
          <w:sz w:val="22"/>
          <w:szCs w:val="22"/>
          <w:lang w:eastAsia="en-GB"/>
        </w:rPr>
      </w:pPr>
      <w:r>
        <w:t>8.2.1.1</w:t>
      </w:r>
      <w:r>
        <w:tab/>
        <w:t>MnS component type A</w:t>
      </w:r>
      <w:r>
        <w:tab/>
      </w:r>
      <w:r>
        <w:fldChar w:fldCharType="begin"/>
      </w:r>
      <w:r>
        <w:instrText xml:space="preserve"> PAGEREF _Toc97017014 \h </w:instrText>
      </w:r>
      <w:r>
        <w:fldChar w:fldCharType="separate"/>
      </w:r>
      <w:r>
        <w:t>46</w:t>
      </w:r>
      <w:r>
        <w:fldChar w:fldCharType="end"/>
      </w:r>
    </w:p>
    <w:p w14:paraId="15112B4A" w14:textId="7861CC2D" w:rsidR="00C258CD" w:rsidRDefault="00C258CD" w:rsidP="00C258CD">
      <w:pPr>
        <w:pStyle w:val="TOC4"/>
        <w:rPr>
          <w:rFonts w:asciiTheme="minorHAnsi" w:eastAsiaTheme="minorEastAsia" w:hAnsiTheme="minorHAnsi" w:cstheme="minorBidi"/>
          <w:sz w:val="22"/>
          <w:szCs w:val="22"/>
          <w:lang w:eastAsia="en-GB"/>
        </w:rPr>
      </w:pPr>
      <w:r>
        <w:t>8.2.1.2</w:t>
      </w:r>
      <w:r>
        <w:tab/>
        <w:t>MnS Component Type C definition</w:t>
      </w:r>
      <w:r>
        <w:tab/>
      </w:r>
      <w:r>
        <w:fldChar w:fldCharType="begin"/>
      </w:r>
      <w:r>
        <w:instrText xml:space="preserve"> PAGEREF _Toc97017015 \h </w:instrText>
      </w:r>
      <w:r>
        <w:fldChar w:fldCharType="separate"/>
      </w:r>
      <w:r>
        <w:t>46</w:t>
      </w:r>
      <w:r>
        <w:fldChar w:fldCharType="end"/>
      </w:r>
    </w:p>
    <w:p w14:paraId="4EB66EC1" w14:textId="7031E200" w:rsidR="00C258CD" w:rsidRDefault="00C258CD" w:rsidP="00C258CD">
      <w:pPr>
        <w:pStyle w:val="TOC3"/>
        <w:rPr>
          <w:rFonts w:asciiTheme="minorHAnsi" w:eastAsiaTheme="minorEastAsia" w:hAnsiTheme="minorHAnsi" w:cstheme="minorBidi"/>
          <w:sz w:val="22"/>
          <w:szCs w:val="22"/>
          <w:lang w:eastAsia="en-GB"/>
        </w:rPr>
      </w:pPr>
      <w:r>
        <w:t>8.2.2</w:t>
      </w:r>
      <w:r>
        <w:tab/>
        <w:t>ECS performance assurance</w:t>
      </w:r>
      <w:r>
        <w:tab/>
      </w:r>
      <w:r>
        <w:fldChar w:fldCharType="begin"/>
      </w:r>
      <w:r>
        <w:instrText xml:space="preserve"> PAGEREF _Toc97017016 \h </w:instrText>
      </w:r>
      <w:r>
        <w:fldChar w:fldCharType="separate"/>
      </w:r>
      <w:r>
        <w:t>47</w:t>
      </w:r>
      <w:r>
        <w:fldChar w:fldCharType="end"/>
      </w:r>
    </w:p>
    <w:p w14:paraId="47C3B6C8" w14:textId="34AFB05B" w:rsidR="00C258CD" w:rsidRDefault="00C258CD" w:rsidP="00C258CD">
      <w:pPr>
        <w:pStyle w:val="TOC4"/>
        <w:rPr>
          <w:rFonts w:asciiTheme="minorHAnsi" w:eastAsiaTheme="minorEastAsia" w:hAnsiTheme="minorHAnsi" w:cstheme="minorBidi"/>
          <w:sz w:val="22"/>
          <w:szCs w:val="22"/>
          <w:lang w:eastAsia="en-GB"/>
        </w:rPr>
      </w:pPr>
      <w:r>
        <w:t>8.2.2.1</w:t>
      </w:r>
      <w:r>
        <w:tab/>
        <w:t>MnS component type A</w:t>
      </w:r>
      <w:r>
        <w:tab/>
      </w:r>
      <w:r>
        <w:fldChar w:fldCharType="begin"/>
      </w:r>
      <w:r>
        <w:instrText xml:space="preserve"> PAGEREF _Toc97017017 \h </w:instrText>
      </w:r>
      <w:r>
        <w:fldChar w:fldCharType="separate"/>
      </w:r>
      <w:r>
        <w:t>47</w:t>
      </w:r>
      <w:r>
        <w:fldChar w:fldCharType="end"/>
      </w:r>
    </w:p>
    <w:p w14:paraId="3A47FA3D" w14:textId="63607E56" w:rsidR="00C258CD" w:rsidRDefault="00C258CD" w:rsidP="00C258CD">
      <w:pPr>
        <w:pStyle w:val="TOC4"/>
        <w:rPr>
          <w:rFonts w:asciiTheme="minorHAnsi" w:eastAsiaTheme="minorEastAsia" w:hAnsiTheme="minorHAnsi" w:cstheme="minorBidi"/>
          <w:sz w:val="22"/>
          <w:szCs w:val="22"/>
          <w:lang w:eastAsia="en-GB"/>
        </w:rPr>
      </w:pPr>
      <w:r>
        <w:t>8.2.2.2</w:t>
      </w:r>
      <w:r>
        <w:tab/>
        <w:t>MnS Component Type C definition</w:t>
      </w:r>
      <w:r>
        <w:tab/>
      </w:r>
      <w:r>
        <w:fldChar w:fldCharType="begin"/>
      </w:r>
      <w:r>
        <w:instrText xml:space="preserve"> PAGEREF _Toc97017018 \h </w:instrText>
      </w:r>
      <w:r>
        <w:fldChar w:fldCharType="separate"/>
      </w:r>
      <w:r>
        <w:t>47</w:t>
      </w:r>
      <w:r>
        <w:fldChar w:fldCharType="end"/>
      </w:r>
    </w:p>
    <w:p w14:paraId="7657B8FE" w14:textId="77060AB4" w:rsidR="00C258CD" w:rsidRDefault="00C258CD" w:rsidP="00C258CD">
      <w:pPr>
        <w:pStyle w:val="TOC3"/>
        <w:rPr>
          <w:rFonts w:asciiTheme="minorHAnsi" w:eastAsiaTheme="minorEastAsia" w:hAnsiTheme="minorHAnsi" w:cstheme="minorBidi"/>
          <w:sz w:val="22"/>
          <w:szCs w:val="22"/>
          <w:lang w:eastAsia="en-GB"/>
        </w:rPr>
      </w:pPr>
      <w:r>
        <w:t>8.2.3</w:t>
      </w:r>
      <w:r>
        <w:tab/>
        <w:t>EES performance assurance</w:t>
      </w:r>
      <w:r>
        <w:tab/>
      </w:r>
      <w:r>
        <w:fldChar w:fldCharType="begin"/>
      </w:r>
      <w:r>
        <w:instrText xml:space="preserve"> PAGEREF _Toc97017019 \h </w:instrText>
      </w:r>
      <w:r>
        <w:fldChar w:fldCharType="separate"/>
      </w:r>
      <w:r>
        <w:t>48</w:t>
      </w:r>
      <w:r>
        <w:fldChar w:fldCharType="end"/>
      </w:r>
    </w:p>
    <w:p w14:paraId="1E60E961" w14:textId="1EE2E8AF" w:rsidR="00C258CD" w:rsidRDefault="00C258CD" w:rsidP="00C258CD">
      <w:pPr>
        <w:pStyle w:val="TOC4"/>
        <w:rPr>
          <w:rFonts w:asciiTheme="minorHAnsi" w:eastAsiaTheme="minorEastAsia" w:hAnsiTheme="minorHAnsi" w:cstheme="minorBidi"/>
          <w:sz w:val="22"/>
          <w:szCs w:val="22"/>
          <w:lang w:eastAsia="en-GB"/>
        </w:rPr>
      </w:pPr>
      <w:r>
        <w:t>8.2.3.1</w:t>
      </w:r>
      <w:r>
        <w:tab/>
        <w:t>MnS component type A</w:t>
      </w:r>
      <w:r>
        <w:tab/>
      </w:r>
      <w:r>
        <w:fldChar w:fldCharType="begin"/>
      </w:r>
      <w:r>
        <w:instrText xml:space="preserve"> PAGEREF _Toc97017020 \h </w:instrText>
      </w:r>
      <w:r>
        <w:fldChar w:fldCharType="separate"/>
      </w:r>
      <w:r>
        <w:t>48</w:t>
      </w:r>
      <w:r>
        <w:fldChar w:fldCharType="end"/>
      </w:r>
    </w:p>
    <w:p w14:paraId="06E5E085" w14:textId="131B380A" w:rsidR="00C258CD" w:rsidRDefault="00C258CD" w:rsidP="00C258CD">
      <w:pPr>
        <w:pStyle w:val="TOC4"/>
        <w:rPr>
          <w:rFonts w:asciiTheme="minorHAnsi" w:eastAsiaTheme="minorEastAsia" w:hAnsiTheme="minorHAnsi" w:cstheme="minorBidi"/>
          <w:sz w:val="22"/>
          <w:szCs w:val="22"/>
          <w:lang w:eastAsia="en-GB"/>
        </w:rPr>
      </w:pPr>
      <w:r>
        <w:t>8.2.3.2</w:t>
      </w:r>
      <w:r>
        <w:tab/>
        <w:t>MnS Component Type C definition</w:t>
      </w:r>
      <w:r>
        <w:tab/>
      </w:r>
      <w:r>
        <w:fldChar w:fldCharType="begin"/>
      </w:r>
      <w:r>
        <w:instrText xml:space="preserve"> PAGEREF _Toc97017021 \h </w:instrText>
      </w:r>
      <w:r>
        <w:fldChar w:fldCharType="separate"/>
      </w:r>
      <w:r>
        <w:t>48</w:t>
      </w:r>
      <w:r>
        <w:fldChar w:fldCharType="end"/>
      </w:r>
    </w:p>
    <w:p w14:paraId="3BE2FD39" w14:textId="7CAAB19F" w:rsidR="00C258CD" w:rsidRDefault="00C258CD" w:rsidP="00C258CD">
      <w:pPr>
        <w:pStyle w:val="TOC8"/>
        <w:rPr>
          <w:rFonts w:asciiTheme="minorHAnsi" w:eastAsiaTheme="minorEastAsia" w:hAnsiTheme="minorHAnsi" w:cstheme="minorBidi"/>
          <w:szCs w:val="22"/>
          <w:lang w:eastAsia="en-GB"/>
        </w:rPr>
      </w:pPr>
      <w:r>
        <w:t>Annex A (normative):</w:t>
      </w:r>
      <w:r>
        <w:tab/>
        <w:t>OpenAPI definition of edge NRM</w:t>
      </w:r>
      <w:r>
        <w:tab/>
      </w:r>
      <w:r>
        <w:fldChar w:fldCharType="begin"/>
      </w:r>
      <w:r>
        <w:instrText xml:space="preserve"> PAGEREF _Toc97017022 \h </w:instrText>
      </w:r>
      <w:r>
        <w:fldChar w:fldCharType="separate"/>
      </w:r>
      <w:r>
        <w:t>49</w:t>
      </w:r>
      <w:r>
        <w:fldChar w:fldCharType="end"/>
      </w:r>
    </w:p>
    <w:p w14:paraId="0E19424F" w14:textId="1303947A" w:rsidR="00C258CD" w:rsidRDefault="00C258CD" w:rsidP="00C258CD">
      <w:pPr>
        <w:pStyle w:val="TOC2"/>
        <w:rPr>
          <w:rFonts w:asciiTheme="minorHAnsi" w:eastAsiaTheme="minorEastAsia" w:hAnsiTheme="minorHAnsi" w:cstheme="minorBidi"/>
          <w:sz w:val="22"/>
          <w:szCs w:val="22"/>
          <w:lang w:eastAsia="en-GB"/>
        </w:rPr>
      </w:pPr>
      <w:r>
        <w:t>A.1</w:t>
      </w:r>
      <w:r>
        <w:tab/>
        <w:t>General</w:t>
      </w:r>
      <w:r>
        <w:tab/>
      </w:r>
      <w:r>
        <w:fldChar w:fldCharType="begin"/>
      </w:r>
      <w:r>
        <w:instrText xml:space="preserve"> PAGEREF _Toc97017023 \h </w:instrText>
      </w:r>
      <w:r>
        <w:fldChar w:fldCharType="separate"/>
      </w:r>
      <w:r>
        <w:t>49</w:t>
      </w:r>
      <w:r>
        <w:fldChar w:fldCharType="end"/>
      </w:r>
    </w:p>
    <w:p w14:paraId="7A1198ED" w14:textId="4D8EC4AD" w:rsidR="00C258CD" w:rsidRDefault="00C258CD" w:rsidP="00C258CD">
      <w:pPr>
        <w:pStyle w:val="TOC2"/>
        <w:rPr>
          <w:rFonts w:asciiTheme="minorHAnsi" w:eastAsiaTheme="minorEastAsia" w:hAnsiTheme="minorHAnsi" w:cstheme="minorBidi"/>
          <w:sz w:val="22"/>
          <w:szCs w:val="22"/>
          <w:lang w:eastAsia="en-GB"/>
        </w:rPr>
      </w:pPr>
      <w:r>
        <w:t>A.2</w:t>
      </w:r>
      <w:r>
        <w:tab/>
        <w:t>Solution Set (SS) definitions</w:t>
      </w:r>
      <w:r>
        <w:tab/>
      </w:r>
      <w:r>
        <w:fldChar w:fldCharType="begin"/>
      </w:r>
      <w:r>
        <w:instrText xml:space="preserve"> PAGEREF _Toc97017024 \h </w:instrText>
      </w:r>
      <w:r>
        <w:fldChar w:fldCharType="separate"/>
      </w:r>
      <w:r>
        <w:t>49</w:t>
      </w:r>
      <w:r>
        <w:fldChar w:fldCharType="end"/>
      </w:r>
    </w:p>
    <w:p w14:paraId="1024C033" w14:textId="3BC18336" w:rsidR="00C258CD" w:rsidRDefault="00C258CD" w:rsidP="00C258CD">
      <w:pPr>
        <w:pStyle w:val="TOC3"/>
        <w:rPr>
          <w:rFonts w:asciiTheme="minorHAnsi" w:eastAsiaTheme="minorEastAsia" w:hAnsiTheme="minorHAnsi" w:cstheme="minorBidi"/>
          <w:sz w:val="22"/>
          <w:szCs w:val="22"/>
          <w:lang w:eastAsia="en-GB"/>
        </w:rPr>
      </w:pPr>
      <w:r>
        <w:rPr>
          <w:lang w:eastAsia="zh-CN"/>
        </w:rPr>
        <w:t>A.2.1</w:t>
      </w:r>
      <w:r>
        <w:rPr>
          <w:lang w:eastAsia="zh-CN"/>
        </w:rPr>
        <w:tab/>
        <w:t xml:space="preserve">OpenAPI document </w:t>
      </w:r>
      <w:r w:rsidRPr="00A6312A">
        <w:rPr>
          <w:rFonts w:ascii="Courier New" w:eastAsia="Yu Gothic" w:hAnsi="Courier New"/>
        </w:rPr>
        <w:t>"edgeNrm.yaml"</w:t>
      </w:r>
      <w:r>
        <w:tab/>
      </w:r>
      <w:r>
        <w:fldChar w:fldCharType="begin"/>
      </w:r>
      <w:r>
        <w:instrText xml:space="preserve"> PAGEREF _Toc97017025 \h </w:instrText>
      </w:r>
      <w:r>
        <w:fldChar w:fldCharType="separate"/>
      </w:r>
      <w:r>
        <w:t>49</w:t>
      </w:r>
      <w:r>
        <w:fldChar w:fldCharType="end"/>
      </w:r>
    </w:p>
    <w:p w14:paraId="6CEE20FE" w14:textId="6F7AED03" w:rsidR="00C258CD" w:rsidRDefault="00C258CD" w:rsidP="00C258CD">
      <w:pPr>
        <w:pStyle w:val="TOC8"/>
        <w:rPr>
          <w:rFonts w:asciiTheme="minorHAnsi" w:eastAsiaTheme="minorEastAsia" w:hAnsiTheme="minorHAnsi" w:cstheme="minorBidi"/>
          <w:szCs w:val="22"/>
          <w:lang w:eastAsia="en-GB"/>
        </w:rPr>
      </w:pPr>
      <w:r>
        <w:t>Annex B (informative):</w:t>
      </w:r>
      <w:r>
        <w:tab/>
        <w:t>Change history</w:t>
      </w:r>
      <w:r>
        <w:tab/>
      </w:r>
      <w:r>
        <w:fldChar w:fldCharType="begin"/>
      </w:r>
      <w:r>
        <w:instrText xml:space="preserve"> PAGEREF _Toc97017026 \h </w:instrText>
      </w:r>
      <w:r>
        <w:fldChar w:fldCharType="separate"/>
      </w:r>
      <w:r>
        <w:t>53</w:t>
      </w:r>
      <w:r>
        <w:fldChar w:fldCharType="end"/>
      </w:r>
    </w:p>
    <w:p w14:paraId="0B9E3498" w14:textId="0674A085"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97016866"/>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97016867"/>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97016868"/>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97016869"/>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97016870"/>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1156CD25" w:rsidR="00080512" w:rsidRPr="00926D4D" w:rsidRDefault="00AD47DE" w:rsidP="00CA42CE">
      <w:r w:rsidRPr="00926D4D">
        <w:rPr>
          <w:b/>
        </w:rPr>
        <w:t>Edge Data Network:</w:t>
      </w:r>
      <w:r w:rsidRPr="00926D4D">
        <w:t xml:space="preserve"> A local Data Network that supports the architecture for enabling edge applications.</w:t>
      </w:r>
    </w:p>
    <w:p w14:paraId="503996D4" w14:textId="3A1ADB4B" w:rsidR="00926D4D" w:rsidRDefault="00080512" w:rsidP="00660CEB">
      <w:pPr>
        <w:pStyle w:val="Heading2"/>
      </w:pPr>
      <w:bookmarkStart w:id="40" w:name="_Toc97016871"/>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97016872"/>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1DB2A7B5"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97016873"/>
      <w:bookmarkEnd w:id="45"/>
      <w:r w:rsidRPr="00926D4D">
        <w:t>4</w:t>
      </w:r>
      <w:r w:rsidRPr="00926D4D">
        <w:tab/>
      </w:r>
      <w:r w:rsidR="00480D32" w:rsidRPr="00926D4D">
        <w:t>Concepts and Overview</w:t>
      </w:r>
      <w:bookmarkEnd w:id="46"/>
      <w:bookmarkEnd w:id="47"/>
      <w:bookmarkEnd w:id="48"/>
      <w:bookmarkEnd w:id="49"/>
    </w:p>
    <w:p w14:paraId="3E59D72E" w14:textId="11BE0B94" w:rsidR="00480D32" w:rsidRPr="00926D4D" w:rsidRDefault="00A93E58" w:rsidP="00CA42CE">
      <w:pPr>
        <w:pStyle w:val="EditorsNote"/>
      </w:pPr>
      <w:r w:rsidRPr="00926D4D">
        <w:t>Editor</w:t>
      </w:r>
      <w:r w:rsidR="00AB4B47">
        <w:t>'</w:t>
      </w:r>
      <w:r w:rsidRPr="00926D4D">
        <w:t xml:space="preserve">s note: The content of this </w:t>
      </w:r>
      <w:r w:rsidR="00AC45FA" w:rsidRPr="00926D4D">
        <w:t>clause</w:t>
      </w:r>
      <w:r w:rsidRPr="00926D4D">
        <w:t xml:space="preserve"> will be provided in the next version of the specification.</w:t>
      </w:r>
    </w:p>
    <w:p w14:paraId="68F49744" w14:textId="39F29BBF" w:rsidR="0014392E" w:rsidRPr="00926D4D" w:rsidRDefault="00480D32" w:rsidP="00660CEB">
      <w:pPr>
        <w:pStyle w:val="Heading1"/>
      </w:pPr>
      <w:bookmarkStart w:id="50" w:name="_Toc96612022"/>
      <w:bookmarkStart w:id="51" w:name="_Toc96936109"/>
      <w:bookmarkStart w:id="52" w:name="_Toc96936360"/>
      <w:bookmarkStart w:id="53" w:name="_Toc97016874"/>
      <w:r w:rsidRPr="00926D4D">
        <w:t>5</w:t>
      </w:r>
      <w:r w:rsidRPr="00926D4D">
        <w:tab/>
        <w:t>Edge Computing Management</w:t>
      </w:r>
      <w:r w:rsidR="00FC55BA">
        <w:t xml:space="preserve"> (ECM)</w:t>
      </w:r>
      <w:r w:rsidRPr="00926D4D">
        <w:t xml:space="preserve"> </w:t>
      </w:r>
      <w:bookmarkEnd w:id="50"/>
      <w:bookmarkEnd w:id="51"/>
      <w:bookmarkEnd w:id="52"/>
      <w:bookmarkEnd w:id="53"/>
      <w:r w:rsidR="00FC55BA">
        <w:t>c</w:t>
      </w:r>
      <w:r w:rsidR="00FC55BA" w:rsidRPr="00926D4D">
        <w:t>apabilities</w:t>
      </w:r>
    </w:p>
    <w:p w14:paraId="5B12AEED" w14:textId="02DDEDC9" w:rsidR="00480D32" w:rsidRPr="00926D4D" w:rsidRDefault="00480D32" w:rsidP="00660CEB">
      <w:pPr>
        <w:pStyle w:val="Heading2"/>
      </w:pPr>
      <w:bookmarkStart w:id="54" w:name="_Toc96612023"/>
      <w:bookmarkStart w:id="55" w:name="_Toc96936110"/>
      <w:bookmarkStart w:id="56" w:name="_Toc96936361"/>
      <w:bookmarkStart w:id="57" w:name="_Toc97016875"/>
      <w:r w:rsidRPr="00926D4D">
        <w:t>5.1</w:t>
      </w:r>
      <w:r w:rsidRPr="00926D4D">
        <w:tab/>
        <w:t xml:space="preserve">Lifecycle </w:t>
      </w:r>
      <w:bookmarkEnd w:id="54"/>
      <w:bookmarkEnd w:id="55"/>
      <w:bookmarkEnd w:id="56"/>
      <w:bookmarkEnd w:id="57"/>
      <w:r w:rsidR="00FC55BA">
        <w:t>m</w:t>
      </w:r>
      <w:r w:rsidR="00FC55BA" w:rsidRPr="00926D4D">
        <w:t>anagement</w:t>
      </w:r>
    </w:p>
    <w:p w14:paraId="76CDA7F1" w14:textId="77777777" w:rsidR="00480D32" w:rsidRPr="00926D4D" w:rsidRDefault="00480D32" w:rsidP="00660CEB">
      <w:pPr>
        <w:pStyle w:val="Heading3"/>
      </w:pPr>
      <w:bookmarkStart w:id="58" w:name="_Toc96612024"/>
      <w:bookmarkStart w:id="59" w:name="_Toc96936111"/>
      <w:bookmarkStart w:id="60" w:name="_Toc96936362"/>
      <w:bookmarkStart w:id="61" w:name="_Toc97016876"/>
      <w:r w:rsidRPr="00926D4D">
        <w:t>5.1.1</w:t>
      </w:r>
      <w:r w:rsidRPr="00926D4D">
        <w:tab/>
        <w:t>Description</w:t>
      </w:r>
      <w:bookmarkEnd w:id="58"/>
      <w:bookmarkEnd w:id="59"/>
      <w:bookmarkEnd w:id="60"/>
      <w:bookmarkEnd w:id="61"/>
    </w:p>
    <w:p w14:paraId="4AB0AD54" w14:textId="6928FA17" w:rsidR="00480D32" w:rsidRPr="00926D4D" w:rsidRDefault="00BF20C6" w:rsidP="00480D32">
      <w:r w:rsidRPr="00926D4D">
        <w:t>The lifecycle management of the edge components is to be enabled by the 3GPP Management System. The lifecycle management includes instantiation, termination and scaling of the edge components.</w:t>
      </w:r>
    </w:p>
    <w:p w14:paraId="76F65531" w14:textId="5FA7BA5C" w:rsidR="00480D32" w:rsidRPr="00926D4D" w:rsidRDefault="00480D32" w:rsidP="00660CEB">
      <w:pPr>
        <w:pStyle w:val="Heading3"/>
      </w:pPr>
      <w:bookmarkStart w:id="62" w:name="_Toc96612025"/>
      <w:bookmarkStart w:id="63" w:name="_Toc96936112"/>
      <w:bookmarkStart w:id="64" w:name="_Toc96936363"/>
      <w:bookmarkStart w:id="65" w:name="_Toc97016877"/>
      <w:r w:rsidRPr="00926D4D">
        <w:t>5.1.2</w:t>
      </w:r>
      <w:r w:rsidRPr="00926D4D">
        <w:tab/>
      </w:r>
      <w:r w:rsidR="00BF20C6" w:rsidRPr="00926D4D">
        <w:t xml:space="preserve">EAS </w:t>
      </w:r>
      <w:bookmarkEnd w:id="62"/>
      <w:bookmarkEnd w:id="63"/>
      <w:bookmarkEnd w:id="64"/>
      <w:bookmarkEnd w:id="65"/>
      <w:r w:rsidR="00FC55BA">
        <w:t>d</w:t>
      </w:r>
      <w:r w:rsidR="00FC55BA" w:rsidRPr="00926D4D">
        <w:t>eployment</w:t>
      </w:r>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6" w:name="_Toc96612026"/>
      <w:bookmarkStart w:id="67" w:name="_Toc96936113"/>
      <w:bookmarkStart w:id="68" w:name="_Toc96936364"/>
      <w:bookmarkStart w:id="69" w:name="_Toc97016878"/>
      <w:r w:rsidRPr="00926D4D">
        <w:t>5.1.</w:t>
      </w:r>
      <w:r w:rsidR="00507AF3" w:rsidRPr="00926D4D">
        <w:t>3</w:t>
      </w:r>
      <w:r w:rsidRPr="00926D4D">
        <w:tab/>
      </w:r>
      <w:r w:rsidR="00BF20C6" w:rsidRPr="00926D4D">
        <w:t xml:space="preserve">EAS </w:t>
      </w:r>
      <w:bookmarkEnd w:id="66"/>
      <w:bookmarkEnd w:id="67"/>
      <w:bookmarkEnd w:id="68"/>
      <w:bookmarkEnd w:id="69"/>
      <w:r w:rsidR="00FC55BA">
        <w:t>t</w:t>
      </w:r>
      <w:r w:rsidR="00FC55BA" w:rsidRPr="00926D4D">
        <w:t>ermination</w:t>
      </w:r>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0" w:name="_Toc96612027"/>
      <w:bookmarkStart w:id="71" w:name="_Toc96936365"/>
      <w:bookmarkStart w:id="72" w:name="_Toc97016879"/>
      <w:r w:rsidRPr="00926D4D">
        <w:t>5.1.4</w:t>
      </w:r>
      <w:r w:rsidRPr="00926D4D">
        <w:tab/>
        <w:t>Query EAS information</w:t>
      </w:r>
      <w:bookmarkEnd w:id="70"/>
      <w:bookmarkEnd w:id="71"/>
      <w:bookmarkEnd w:id="72"/>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3" w:name="_Toc96612028"/>
      <w:bookmarkStart w:id="74" w:name="_Toc96936366"/>
      <w:bookmarkStart w:id="75" w:name="_Toc97016880"/>
      <w:r w:rsidRPr="00926D4D">
        <w:t>5.1.5</w:t>
      </w:r>
      <w:r w:rsidRPr="00926D4D">
        <w:tab/>
        <w:t xml:space="preserve">EAS </w:t>
      </w:r>
      <w:bookmarkEnd w:id="73"/>
      <w:bookmarkEnd w:id="74"/>
      <w:bookmarkEnd w:id="75"/>
      <w:r w:rsidR="00FC55BA">
        <w:t>m</w:t>
      </w:r>
      <w:r w:rsidR="00FC55BA" w:rsidRPr="00926D4D">
        <w:t>odification</w:t>
      </w:r>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6" w:name="_Toc96612029"/>
      <w:bookmarkStart w:id="77" w:name="_Toc96936114"/>
      <w:bookmarkStart w:id="78" w:name="_Toc96936367"/>
      <w:bookmarkStart w:id="79" w:name="_Toc97016881"/>
      <w:r w:rsidRPr="00926D4D">
        <w:t>5.1.</w:t>
      </w:r>
      <w:r w:rsidR="00811D62" w:rsidRPr="00926D4D">
        <w:t>6</w:t>
      </w:r>
      <w:r w:rsidRPr="00926D4D">
        <w:tab/>
        <w:t>EES Deployment</w:t>
      </w:r>
      <w:bookmarkEnd w:id="76"/>
      <w:bookmarkEnd w:id="77"/>
      <w:bookmarkEnd w:id="78"/>
      <w:bookmarkEnd w:id="79"/>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0" w:name="_Toc96612030"/>
      <w:bookmarkStart w:id="81" w:name="_Toc96936115"/>
      <w:bookmarkStart w:id="82" w:name="_Toc96936368"/>
      <w:bookmarkStart w:id="83" w:name="_Toc97016882"/>
      <w:r w:rsidRPr="00926D4D">
        <w:t>5.1.</w:t>
      </w:r>
      <w:r w:rsidR="00811D62" w:rsidRPr="00926D4D">
        <w:t>7</w:t>
      </w:r>
      <w:r w:rsidRPr="00926D4D">
        <w:tab/>
        <w:t>EES Termination</w:t>
      </w:r>
      <w:bookmarkEnd w:id="80"/>
      <w:bookmarkEnd w:id="81"/>
      <w:bookmarkEnd w:id="82"/>
      <w:bookmarkEnd w:id="8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4590DAF" w:rsidR="00BF5842" w:rsidRPr="00926D4D" w:rsidRDefault="00BF5842" w:rsidP="00660CEB">
      <w:pPr>
        <w:pStyle w:val="Heading3"/>
      </w:pPr>
      <w:bookmarkStart w:id="84" w:name="_Toc96612031"/>
      <w:bookmarkStart w:id="85" w:name="_Toc96936369"/>
      <w:bookmarkStart w:id="86" w:name="_Toc97016883"/>
      <w:r w:rsidRPr="00926D4D">
        <w:t>5.1.</w:t>
      </w:r>
      <w:r w:rsidR="00811D62" w:rsidRPr="00926D4D">
        <w:t>8</w:t>
      </w:r>
      <w:r w:rsidRPr="00926D4D">
        <w:t xml:space="preserve"> </w:t>
      </w:r>
      <w:r w:rsidRPr="00926D4D">
        <w:tab/>
        <w:t>Query EES information</w:t>
      </w:r>
      <w:bookmarkEnd w:id="84"/>
      <w:bookmarkEnd w:id="85"/>
      <w:bookmarkEnd w:id="86"/>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1B97FD85" w:rsidR="00811D62" w:rsidRPr="00926D4D" w:rsidRDefault="00811D62" w:rsidP="00660CEB">
      <w:pPr>
        <w:pStyle w:val="Heading3"/>
      </w:pPr>
      <w:bookmarkStart w:id="87" w:name="_Toc96612032"/>
      <w:bookmarkStart w:id="88" w:name="_Toc96936370"/>
      <w:bookmarkStart w:id="89" w:name="_Toc97016884"/>
      <w:r w:rsidRPr="00926D4D">
        <w:t xml:space="preserve">5.1.9 </w:t>
      </w:r>
      <w:r w:rsidRPr="00926D4D">
        <w:tab/>
        <w:t>EES Modification</w:t>
      </w:r>
      <w:bookmarkEnd w:id="87"/>
      <w:bookmarkEnd w:id="88"/>
      <w:bookmarkEnd w:id="89"/>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0" w:name="_Toc96612033"/>
      <w:bookmarkStart w:id="91" w:name="_Toc96936116"/>
      <w:bookmarkStart w:id="92" w:name="_Toc96936371"/>
      <w:bookmarkStart w:id="93" w:name="_Toc97016885"/>
      <w:r w:rsidRPr="00926D4D">
        <w:t>5.1.</w:t>
      </w:r>
      <w:r w:rsidR="00811D62" w:rsidRPr="00926D4D">
        <w:t>10</w:t>
      </w:r>
      <w:r w:rsidRPr="00926D4D">
        <w:tab/>
        <w:t>ECS Deployment</w:t>
      </w:r>
      <w:bookmarkEnd w:id="90"/>
      <w:bookmarkEnd w:id="91"/>
      <w:bookmarkEnd w:id="92"/>
      <w:bookmarkEnd w:id="93"/>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4" w:name="_Toc96612034"/>
      <w:bookmarkStart w:id="95" w:name="_Toc96936117"/>
      <w:bookmarkStart w:id="96" w:name="_Toc96936372"/>
      <w:bookmarkStart w:id="97" w:name="_Toc97016886"/>
      <w:r w:rsidRPr="00926D4D">
        <w:t>5.1.</w:t>
      </w:r>
      <w:r w:rsidR="00811D62" w:rsidRPr="00926D4D">
        <w:t>11</w:t>
      </w:r>
      <w:r w:rsidRPr="00926D4D">
        <w:tab/>
        <w:t>ECS Termination</w:t>
      </w:r>
      <w:bookmarkEnd w:id="94"/>
      <w:bookmarkEnd w:id="95"/>
      <w:bookmarkEnd w:id="96"/>
      <w:bookmarkEnd w:id="97"/>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926D4D" w:rsidRDefault="00BF5842" w:rsidP="00660CEB">
      <w:pPr>
        <w:pStyle w:val="Heading3"/>
      </w:pPr>
      <w:bookmarkStart w:id="98" w:name="_Toc96612035"/>
      <w:bookmarkStart w:id="99" w:name="_Toc96936373"/>
      <w:bookmarkStart w:id="100" w:name="_Toc97016887"/>
      <w:r w:rsidRPr="00926D4D">
        <w:t>5.1.1</w:t>
      </w:r>
      <w:r w:rsidR="00811D62" w:rsidRPr="00926D4D">
        <w:t>2</w:t>
      </w:r>
      <w:r w:rsidRPr="00926D4D">
        <w:t xml:space="preserve"> </w:t>
      </w:r>
      <w:r w:rsidRPr="00926D4D">
        <w:tab/>
        <w:t>Query ECS information</w:t>
      </w:r>
      <w:bookmarkEnd w:id="98"/>
      <w:bookmarkEnd w:id="99"/>
      <w:bookmarkEnd w:id="100"/>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1" w:name="_Toc96612036"/>
      <w:bookmarkStart w:id="102" w:name="_Toc96936374"/>
      <w:bookmarkStart w:id="103" w:name="_Toc97016888"/>
      <w:r w:rsidRPr="00926D4D">
        <w:t>5.1.13</w:t>
      </w:r>
      <w:r w:rsidRPr="00926D4D">
        <w:tab/>
        <w:t>ECS Modification</w:t>
      </w:r>
      <w:bookmarkEnd w:id="101"/>
      <w:bookmarkEnd w:id="102"/>
      <w:bookmarkEnd w:id="103"/>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4" w:name="_Toc96612037"/>
      <w:bookmarkStart w:id="105" w:name="_Toc96936118"/>
      <w:bookmarkStart w:id="106" w:name="_Toc96936375"/>
      <w:bookmarkStart w:id="107" w:name="_Toc97016889"/>
      <w:r w:rsidRPr="00926D4D">
        <w:t>5.1.</w:t>
      </w:r>
      <w:r w:rsidR="00C4206A" w:rsidRPr="00926D4D">
        <w:t>1</w:t>
      </w:r>
      <w:r w:rsidR="00A679AE" w:rsidRPr="00926D4D">
        <w:t>4</w:t>
      </w:r>
      <w:r w:rsidRPr="00926D4D">
        <w:tab/>
        <w:t>Requirements</w:t>
      </w:r>
      <w:bookmarkEnd w:id="104"/>
      <w:bookmarkEnd w:id="105"/>
      <w:bookmarkEnd w:id="106"/>
      <w:bookmarkEnd w:id="10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08" w:name="_Toc96612038"/>
      <w:bookmarkStart w:id="109" w:name="_Toc96936119"/>
      <w:bookmarkStart w:id="110" w:name="_Toc96936376"/>
      <w:bookmarkStart w:id="111" w:name="_Toc97016890"/>
      <w:r w:rsidRPr="00926D4D">
        <w:t>5.2</w:t>
      </w:r>
      <w:r w:rsidRPr="00926D4D">
        <w:tab/>
        <w:t>Performance assurance</w:t>
      </w:r>
      <w:bookmarkEnd w:id="108"/>
      <w:bookmarkEnd w:id="109"/>
      <w:bookmarkEnd w:id="110"/>
      <w:bookmarkEnd w:id="111"/>
    </w:p>
    <w:p w14:paraId="19110D99" w14:textId="61B0F0C7" w:rsidR="00827F03" w:rsidRPr="00926D4D" w:rsidRDefault="00827F03" w:rsidP="00660CEB">
      <w:pPr>
        <w:pStyle w:val="Heading3"/>
      </w:pPr>
      <w:bookmarkStart w:id="112" w:name="_Toc96612039"/>
      <w:bookmarkStart w:id="113" w:name="_Toc96936120"/>
      <w:bookmarkStart w:id="114" w:name="_Toc96936377"/>
      <w:bookmarkStart w:id="115" w:name="_Toc97016891"/>
      <w:r w:rsidRPr="00926D4D">
        <w:t>5.2.1</w:t>
      </w:r>
      <w:r w:rsidRPr="00926D4D">
        <w:tab/>
        <w:t>Description</w:t>
      </w:r>
      <w:bookmarkEnd w:id="112"/>
      <w:bookmarkEnd w:id="113"/>
      <w:bookmarkEnd w:id="114"/>
      <w:bookmarkEnd w:id="115"/>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6" w:name="_Toc96612040"/>
      <w:bookmarkStart w:id="117" w:name="_Toc96936121"/>
      <w:bookmarkStart w:id="118" w:name="_Toc96936378"/>
      <w:bookmarkStart w:id="119" w:name="_Toc97016892"/>
      <w:r w:rsidRPr="00926D4D">
        <w:t>5.2.2</w:t>
      </w:r>
      <w:r w:rsidRPr="00926D4D">
        <w:tab/>
        <w:t>EAS performance assurance</w:t>
      </w:r>
      <w:bookmarkEnd w:id="116"/>
      <w:bookmarkEnd w:id="117"/>
      <w:bookmarkEnd w:id="118"/>
      <w:bookmarkEnd w:id="119"/>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0" w:name="_Toc96612041"/>
      <w:bookmarkStart w:id="121" w:name="_Toc96936122"/>
      <w:bookmarkStart w:id="122" w:name="_Toc96936379"/>
      <w:bookmarkStart w:id="123" w:name="_Toc97016893"/>
      <w:r w:rsidRPr="00926D4D">
        <w:t>5.2.3</w:t>
      </w:r>
      <w:r w:rsidRPr="00926D4D">
        <w:tab/>
        <w:t>5GC NF measurements to evaluate EAS performance</w:t>
      </w:r>
      <w:bookmarkEnd w:id="120"/>
      <w:bookmarkEnd w:id="121"/>
      <w:bookmarkEnd w:id="122"/>
      <w:bookmarkEnd w:id="123"/>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4" w:name="_Toc96612042"/>
      <w:bookmarkStart w:id="125" w:name="_Toc96936123"/>
      <w:bookmarkStart w:id="126" w:name="_Toc96936380"/>
      <w:bookmarkStart w:id="127" w:name="_Toc97016894"/>
      <w:r w:rsidRPr="00926D4D">
        <w:t>5.2.4</w:t>
      </w:r>
      <w:r w:rsidRPr="00926D4D">
        <w:tab/>
        <w:t>ECS performance assurance</w:t>
      </w:r>
      <w:bookmarkEnd w:id="124"/>
      <w:bookmarkEnd w:id="125"/>
      <w:bookmarkEnd w:id="126"/>
      <w:bookmarkEnd w:id="127"/>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28" w:name="_Toc96612043"/>
      <w:bookmarkStart w:id="129" w:name="_Toc96936124"/>
      <w:bookmarkStart w:id="130" w:name="_Toc96936381"/>
      <w:bookmarkStart w:id="131" w:name="_Toc97016895"/>
      <w:r w:rsidRPr="00926D4D">
        <w:t>5.2.5</w:t>
      </w:r>
      <w:r w:rsidRPr="00926D4D">
        <w:tab/>
        <w:t>EES performance assurance</w:t>
      </w:r>
      <w:bookmarkEnd w:id="128"/>
      <w:bookmarkEnd w:id="129"/>
      <w:bookmarkEnd w:id="130"/>
      <w:bookmarkEnd w:id="131"/>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3418A264" w:rsidR="00827F03" w:rsidRPr="00926D4D" w:rsidRDefault="00827F03" w:rsidP="00660CEB">
      <w:pPr>
        <w:pStyle w:val="Heading3"/>
      </w:pPr>
      <w:bookmarkStart w:id="132" w:name="_Toc96612044"/>
      <w:bookmarkStart w:id="133" w:name="_Toc96936125"/>
      <w:bookmarkStart w:id="134" w:name="_Toc96936382"/>
      <w:bookmarkStart w:id="135" w:name="_Toc97016896"/>
      <w:r w:rsidRPr="00926D4D">
        <w:t>5.2.</w:t>
      </w:r>
      <w:r w:rsidR="00B751A6" w:rsidRPr="00926D4D">
        <w:t>6</w:t>
      </w:r>
      <w:r w:rsidR="00E53864" w:rsidRPr="00926D4D">
        <w:t xml:space="preserve"> </w:t>
      </w:r>
      <w:r w:rsidRPr="00926D4D">
        <w:tab/>
        <w:t>Requirements</w:t>
      </w:r>
      <w:bookmarkEnd w:id="132"/>
      <w:bookmarkEnd w:id="133"/>
      <w:bookmarkEnd w:id="134"/>
      <w:bookmarkEnd w:id="1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6" w:name="_Toc96612045"/>
      <w:bookmarkStart w:id="137" w:name="_Toc96936126"/>
      <w:bookmarkStart w:id="138" w:name="_Toc96936383"/>
      <w:bookmarkStart w:id="139" w:name="_Toc97016897"/>
      <w:r w:rsidRPr="00926D4D">
        <w:t>5.</w:t>
      </w:r>
      <w:r w:rsidR="00EE6886" w:rsidRPr="00926D4D">
        <w:t>3</w:t>
      </w:r>
      <w:r w:rsidRPr="00926D4D">
        <w:tab/>
        <w:t>Fault supervision</w:t>
      </w:r>
      <w:bookmarkEnd w:id="136"/>
      <w:bookmarkEnd w:id="137"/>
      <w:bookmarkEnd w:id="138"/>
      <w:bookmarkEnd w:id="139"/>
    </w:p>
    <w:p w14:paraId="19A628CE" w14:textId="7A577BE2" w:rsidR="00FF7D2D" w:rsidRPr="00926D4D" w:rsidRDefault="00FF7D2D" w:rsidP="00660CEB">
      <w:pPr>
        <w:pStyle w:val="Heading3"/>
      </w:pPr>
      <w:bookmarkStart w:id="140" w:name="_Toc96612046"/>
      <w:bookmarkStart w:id="141" w:name="_Toc96936127"/>
      <w:bookmarkStart w:id="142" w:name="_Toc96936384"/>
      <w:bookmarkStart w:id="143" w:name="_Toc97016898"/>
      <w:r w:rsidRPr="00926D4D">
        <w:t>5.</w:t>
      </w:r>
      <w:r w:rsidR="00EE6886" w:rsidRPr="00926D4D">
        <w:t>3</w:t>
      </w:r>
      <w:r w:rsidRPr="00926D4D">
        <w:t>.1</w:t>
      </w:r>
      <w:r w:rsidRPr="00926D4D">
        <w:tab/>
        <w:t>Description</w:t>
      </w:r>
      <w:bookmarkEnd w:id="140"/>
      <w:bookmarkEnd w:id="141"/>
      <w:bookmarkEnd w:id="142"/>
      <w:bookmarkEnd w:id="143"/>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4" w:name="_Toc96612047"/>
      <w:bookmarkStart w:id="145" w:name="_Toc96936128"/>
      <w:bookmarkStart w:id="146" w:name="_Toc96936385"/>
      <w:bookmarkStart w:id="147" w:name="_Toc97016899"/>
      <w:r w:rsidRPr="00926D4D">
        <w:t>5.</w:t>
      </w:r>
      <w:r w:rsidR="00EE6886" w:rsidRPr="00926D4D">
        <w:t>3</w:t>
      </w:r>
      <w:r w:rsidRPr="00926D4D">
        <w:t>.2</w:t>
      </w:r>
      <w:r w:rsidRPr="00926D4D">
        <w:tab/>
        <w:t>EDN NF performance impacted by 5GC NF alarms</w:t>
      </w:r>
      <w:bookmarkEnd w:id="144"/>
      <w:bookmarkEnd w:id="145"/>
      <w:bookmarkEnd w:id="146"/>
      <w:bookmarkEnd w:id="147"/>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48" w:name="_Toc96612048"/>
      <w:bookmarkStart w:id="149" w:name="_Toc96936129"/>
      <w:bookmarkStart w:id="150" w:name="_Toc96936386"/>
      <w:bookmarkStart w:id="151" w:name="_Toc97016900"/>
      <w:r w:rsidRPr="00926D4D">
        <w:t>5.</w:t>
      </w:r>
      <w:r w:rsidR="00EE6886" w:rsidRPr="00926D4D">
        <w:t>3</w:t>
      </w:r>
      <w:r w:rsidRPr="00926D4D">
        <w:t>.3</w:t>
      </w:r>
      <w:r w:rsidRPr="00926D4D">
        <w:tab/>
        <w:t>5GC NF issues resulted from EDN NF alarms</w:t>
      </w:r>
      <w:bookmarkEnd w:id="148"/>
      <w:bookmarkEnd w:id="149"/>
      <w:bookmarkEnd w:id="150"/>
      <w:bookmarkEnd w:id="151"/>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2" w:name="_Toc96612049"/>
      <w:bookmarkStart w:id="153" w:name="_Toc96936130"/>
      <w:bookmarkStart w:id="154" w:name="_Toc96936387"/>
      <w:bookmarkStart w:id="155" w:name="_Toc97016901"/>
      <w:r w:rsidRPr="00926D4D">
        <w:t>5.</w:t>
      </w:r>
      <w:r w:rsidR="00EE6886" w:rsidRPr="00926D4D">
        <w:t>3</w:t>
      </w:r>
      <w:r w:rsidRPr="00926D4D">
        <w:t>.4</w:t>
      </w:r>
      <w:r w:rsidRPr="00926D4D">
        <w:tab/>
        <w:t>Requirements</w:t>
      </w:r>
      <w:bookmarkEnd w:id="152"/>
      <w:bookmarkEnd w:id="153"/>
      <w:bookmarkEnd w:id="154"/>
      <w:bookmarkEnd w:id="15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6" w:name="_Toc96612050"/>
      <w:bookmarkStart w:id="157" w:name="_Toc96936131"/>
      <w:bookmarkStart w:id="158" w:name="_Toc96936388"/>
      <w:bookmarkStart w:id="159" w:name="_Toc97016902"/>
      <w:r w:rsidRPr="00926D4D">
        <w:t>5.4</w:t>
      </w:r>
      <w:r w:rsidRPr="00926D4D">
        <w:tab/>
        <w:t>5GC NF Provisioning</w:t>
      </w:r>
      <w:bookmarkEnd w:id="156"/>
      <w:bookmarkEnd w:id="157"/>
      <w:bookmarkEnd w:id="158"/>
      <w:bookmarkEnd w:id="159"/>
    </w:p>
    <w:p w14:paraId="0E45A0C0" w14:textId="704626DC" w:rsidR="00070CCE" w:rsidRPr="00926D4D" w:rsidRDefault="00070CCE" w:rsidP="00660CEB">
      <w:pPr>
        <w:pStyle w:val="Heading3"/>
      </w:pPr>
      <w:bookmarkStart w:id="160" w:name="_Toc96612051"/>
      <w:bookmarkStart w:id="161" w:name="_Toc96936132"/>
      <w:bookmarkStart w:id="162" w:name="_Toc96936389"/>
      <w:bookmarkStart w:id="163" w:name="_Toc97016903"/>
      <w:r w:rsidRPr="00926D4D">
        <w:t>5.4.1</w:t>
      </w:r>
      <w:r w:rsidRPr="00926D4D">
        <w:tab/>
        <w:t>Description</w:t>
      </w:r>
      <w:bookmarkEnd w:id="160"/>
      <w:bookmarkEnd w:id="161"/>
      <w:bookmarkEnd w:id="162"/>
      <w:bookmarkEnd w:id="163"/>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4" w:name="_Toc96612052"/>
      <w:bookmarkStart w:id="165" w:name="_Toc96936133"/>
      <w:bookmarkStart w:id="166" w:name="_Toc96936390"/>
      <w:bookmarkStart w:id="167" w:name="_Toc97016904"/>
      <w:r w:rsidRPr="00926D4D">
        <w:t>5.4.2</w:t>
      </w:r>
      <w:r w:rsidRPr="00926D4D">
        <w:tab/>
        <w:t>EDN NF 5GC connection provisioning</w:t>
      </w:r>
      <w:bookmarkEnd w:id="164"/>
      <w:bookmarkEnd w:id="165"/>
      <w:bookmarkEnd w:id="166"/>
      <w:bookmarkEnd w:id="167"/>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25pt;height:238.5pt" o:ole="">
            <v:imagedata r:id="rId11" o:title=""/>
          </v:shape>
          <o:OLEObject Type="Embed" ProgID="Visio.Drawing.15" ShapeID="_x0000_i1025" DrawAspect="Content" ObjectID="_1709535327" r:id="rId12"/>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68" w:name="_Toc96612053"/>
      <w:bookmarkStart w:id="169" w:name="_Toc96936134"/>
      <w:bookmarkStart w:id="170" w:name="_Toc96936391"/>
      <w:bookmarkStart w:id="171" w:name="_Toc97016905"/>
      <w:r w:rsidRPr="00926D4D">
        <w:t>5.4.3</w:t>
      </w:r>
      <w:r w:rsidRPr="00926D4D">
        <w:tab/>
        <w:t>Configuration needed for EAS registration</w:t>
      </w:r>
      <w:bookmarkEnd w:id="168"/>
      <w:bookmarkEnd w:id="169"/>
      <w:bookmarkEnd w:id="170"/>
      <w:bookmarkEnd w:id="17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2" w:name="_Toc96612054"/>
      <w:bookmarkStart w:id="173" w:name="_Toc96936135"/>
      <w:bookmarkStart w:id="174" w:name="_Toc96936392"/>
      <w:bookmarkStart w:id="175" w:name="_Toc97016906"/>
      <w:r w:rsidRPr="00926D4D">
        <w:t>5.4.4</w:t>
      </w:r>
      <w:r w:rsidRPr="00926D4D">
        <w:tab/>
        <w:t>EAS to connect with UPF</w:t>
      </w:r>
      <w:bookmarkEnd w:id="172"/>
      <w:bookmarkEnd w:id="173"/>
      <w:bookmarkEnd w:id="174"/>
      <w:bookmarkEnd w:id="175"/>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6" type="#_x0000_t75" style="width:378pt;height:219.75pt" o:ole="">
            <v:imagedata r:id="rId13" o:title=""/>
          </v:shape>
          <o:OLEObject Type="Embed" ProgID="Visio.Drawing.15" ShapeID="_x0000_i1026" DrawAspect="Content" ObjectID="_1709535328" r:id="rId14"/>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6" w:name="_Toc96612055"/>
      <w:bookmarkStart w:id="177" w:name="_Toc96936136"/>
      <w:bookmarkStart w:id="178" w:name="_Toc96936393"/>
      <w:bookmarkStart w:id="179" w:name="_Toc97016907"/>
      <w:r w:rsidRPr="00926D4D">
        <w:t>5.4.5</w:t>
      </w:r>
      <w:r w:rsidRPr="00926D4D">
        <w:tab/>
        <w:t>Requirements</w:t>
      </w:r>
      <w:bookmarkEnd w:id="176"/>
      <w:bookmarkEnd w:id="177"/>
      <w:bookmarkEnd w:id="178"/>
      <w:bookmarkEnd w:id="17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0" w:name="_Toc96612056"/>
      <w:bookmarkStart w:id="181" w:name="_Toc96936137"/>
      <w:bookmarkStart w:id="182" w:name="_Toc96936394"/>
      <w:bookmarkStart w:id="183" w:name="_Toc97016908"/>
      <w:r w:rsidRPr="00926D4D">
        <w:t>6</w:t>
      </w:r>
      <w:r w:rsidRPr="00926D4D">
        <w:tab/>
        <w:t>Edge NRM</w:t>
      </w:r>
      <w:bookmarkEnd w:id="180"/>
      <w:bookmarkEnd w:id="181"/>
      <w:bookmarkEnd w:id="182"/>
      <w:bookmarkEnd w:id="183"/>
    </w:p>
    <w:p w14:paraId="399EFBB4" w14:textId="46F5AD85" w:rsidR="00CE1F1C" w:rsidRPr="00926D4D" w:rsidRDefault="00D57C4B" w:rsidP="00660CEB">
      <w:pPr>
        <w:pStyle w:val="Heading2"/>
      </w:pPr>
      <w:bookmarkStart w:id="184" w:name="_Toc96612057"/>
      <w:bookmarkStart w:id="185" w:name="_Toc96936138"/>
      <w:bookmarkStart w:id="186" w:name="_Toc96936395"/>
      <w:bookmarkStart w:id="187" w:name="_Toc97016909"/>
      <w:r w:rsidRPr="00926D4D">
        <w:t>6</w:t>
      </w:r>
      <w:r w:rsidR="00CE1F1C" w:rsidRPr="00926D4D">
        <w:t>.1</w:t>
      </w:r>
      <w:r w:rsidR="00660CEB" w:rsidRPr="00926D4D">
        <w:tab/>
      </w:r>
      <w:r w:rsidR="00CE1F1C" w:rsidRPr="00926D4D">
        <w:t>Information Model definitions for Edge NRM</w:t>
      </w:r>
      <w:bookmarkEnd w:id="184"/>
      <w:bookmarkEnd w:id="185"/>
      <w:bookmarkEnd w:id="186"/>
      <w:bookmarkEnd w:id="187"/>
    </w:p>
    <w:p w14:paraId="232AE9A8" w14:textId="793F8266" w:rsidR="00CE1F1C" w:rsidRPr="00926D4D" w:rsidRDefault="00D57C4B" w:rsidP="00660CEB">
      <w:pPr>
        <w:pStyle w:val="Heading3"/>
      </w:pPr>
      <w:bookmarkStart w:id="188" w:name="_Toc96612058"/>
      <w:bookmarkStart w:id="189" w:name="_Toc96936139"/>
      <w:bookmarkStart w:id="190" w:name="_Toc96936396"/>
      <w:bookmarkStart w:id="191" w:name="_Toc97016910"/>
      <w:r w:rsidRPr="00926D4D">
        <w:t>6</w:t>
      </w:r>
      <w:r w:rsidR="00CE1F1C" w:rsidRPr="00926D4D">
        <w:t>.1</w:t>
      </w:r>
      <w:r w:rsidR="000F2A04" w:rsidRPr="00926D4D">
        <w:t>.1</w:t>
      </w:r>
      <w:r w:rsidR="00CE1F1C" w:rsidRPr="00926D4D">
        <w:tab/>
        <w:t>Imported information entities and local labels</w:t>
      </w:r>
      <w:bookmarkEnd w:id="188"/>
      <w:bookmarkEnd w:id="189"/>
      <w:bookmarkEnd w:id="190"/>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2" w:name="_Toc96612059"/>
      <w:bookmarkStart w:id="193" w:name="_Toc96936140"/>
      <w:bookmarkStart w:id="194" w:name="_Toc96936397"/>
      <w:bookmarkStart w:id="195" w:name="_Toc97016911"/>
      <w:r w:rsidRPr="00926D4D">
        <w:t>6</w:t>
      </w:r>
      <w:r w:rsidR="00CE1F1C" w:rsidRPr="00926D4D">
        <w:t>.2</w:t>
      </w:r>
      <w:r w:rsidR="00CE1F1C" w:rsidRPr="00926D4D">
        <w:tab/>
        <w:t>Class diagram</w:t>
      </w:r>
      <w:bookmarkEnd w:id="192"/>
      <w:bookmarkEnd w:id="193"/>
      <w:bookmarkEnd w:id="194"/>
      <w:bookmarkEnd w:id="195"/>
    </w:p>
    <w:p w14:paraId="4F2C5143" w14:textId="56109EC3" w:rsidR="00CE1F1C" w:rsidRPr="00926D4D" w:rsidRDefault="00D57C4B" w:rsidP="00660CEB">
      <w:pPr>
        <w:pStyle w:val="Heading3"/>
        <w:rPr>
          <w:lang w:eastAsia="zh-CN"/>
        </w:rPr>
      </w:pPr>
      <w:bookmarkStart w:id="196" w:name="_Toc96612060"/>
      <w:bookmarkStart w:id="197" w:name="_Toc96936141"/>
      <w:bookmarkStart w:id="198" w:name="_Toc96936398"/>
      <w:bookmarkStart w:id="199" w:name="_Toc97016912"/>
      <w:r w:rsidRPr="00926D4D">
        <w:rPr>
          <w:lang w:eastAsia="zh-CN"/>
        </w:rPr>
        <w:t>6</w:t>
      </w:r>
      <w:r w:rsidR="00CE1F1C" w:rsidRPr="00926D4D">
        <w:rPr>
          <w:lang w:eastAsia="zh-CN"/>
        </w:rPr>
        <w:t>.2.1</w:t>
      </w:r>
      <w:r w:rsidR="00CE1F1C" w:rsidRPr="00926D4D">
        <w:rPr>
          <w:lang w:eastAsia="zh-CN"/>
        </w:rPr>
        <w:tab/>
        <w:t>Relationships</w:t>
      </w:r>
      <w:bookmarkEnd w:id="196"/>
      <w:bookmarkEnd w:id="197"/>
      <w:bookmarkEnd w:id="198"/>
      <w:bookmarkEnd w:id="199"/>
    </w:p>
    <w:p w14:paraId="7802C135" w14:textId="1D1B8DD9" w:rsidR="00CE1F1C" w:rsidRPr="00926D4D" w:rsidRDefault="003B353A" w:rsidP="00660CEB">
      <w:pPr>
        <w:pStyle w:val="TH"/>
        <w:rPr>
          <w:lang w:eastAsia="zh-CN"/>
        </w:rPr>
      </w:pPr>
      <w:r w:rsidRPr="00926D4D">
        <w:object w:dxaOrig="14233" w:dyaOrig="8605" w14:anchorId="254DBC4F">
          <v:shape id="_x0000_i1027" type="#_x0000_t75" style="width:481.5pt;height:291pt" o:ole="">
            <v:imagedata r:id="rId15" o:title=""/>
          </v:shape>
          <o:OLEObject Type="Embed" ProgID="Visio.Drawing.15" ShapeID="_x0000_i1027" DrawAspect="Content" ObjectID="_1709535329" r:id="rId16"/>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8" type="#_x0000_t75" style="width:469.5pt;height:131.25pt" o:ole="">
            <v:imagedata r:id="rId17" o:title=""/>
          </v:shape>
          <o:OLEObject Type="Embed" ProgID="Visio.Drawing.15" ShapeID="_x0000_i1028" DrawAspect="Content" ObjectID="_1709535330" r:id="rId18"/>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29" type="#_x0000_t75" style="width:468.75pt;height:152.25pt" o:ole="">
            <v:imagedata r:id="rId19" o:title=""/>
          </v:shape>
          <o:OLEObject Type="Embed" ProgID="Visio.Drawing.15" ShapeID="_x0000_i1029" DrawAspect="Content" ObjectID="_1709535331" r:id="rId20"/>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0" type="#_x0000_t75" style="width:468.75pt;height:203.25pt" o:ole="">
            <v:imagedata r:id="rId21" o:title=""/>
          </v:shape>
          <o:OLEObject Type="Embed" ProgID="Visio.Drawing.15" ShapeID="_x0000_i1030" DrawAspect="Content" ObjectID="_1709535332" r:id="rId22"/>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0" w:name="_Toc96612061"/>
      <w:bookmarkStart w:id="201" w:name="_Toc96936142"/>
      <w:bookmarkStart w:id="202" w:name="_Toc96936399"/>
      <w:bookmarkStart w:id="203" w:name="_Toc97016913"/>
      <w:r w:rsidRPr="00926D4D">
        <w:rPr>
          <w:lang w:eastAsia="zh-CN"/>
        </w:rPr>
        <w:t>6</w:t>
      </w:r>
      <w:r w:rsidR="00CE1F1C" w:rsidRPr="00926D4D">
        <w:rPr>
          <w:lang w:eastAsia="zh-CN"/>
        </w:rPr>
        <w:t>.2.2</w:t>
      </w:r>
      <w:r w:rsidR="00CE1F1C" w:rsidRPr="00926D4D">
        <w:rPr>
          <w:lang w:eastAsia="zh-CN"/>
        </w:rPr>
        <w:tab/>
        <w:t>Inheritance</w:t>
      </w:r>
      <w:bookmarkEnd w:id="200"/>
      <w:bookmarkEnd w:id="201"/>
      <w:bookmarkEnd w:id="202"/>
      <w:bookmarkEnd w:id="203"/>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1" type="#_x0000_t75" style="width:481.5pt;height:104.25pt" o:ole="">
            <v:imagedata r:id="rId23" o:title=""/>
          </v:shape>
          <o:OLEObject Type="Embed" ProgID="Visio.Drawing.15" ShapeID="_x0000_i1031" DrawAspect="Content" ObjectID="_1709535333" r:id="rId24"/>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4" w:name="_Toc96612062"/>
      <w:bookmarkStart w:id="205" w:name="_Toc96936143"/>
      <w:bookmarkStart w:id="206" w:name="_Toc96936400"/>
      <w:bookmarkStart w:id="207" w:name="_Toc97016914"/>
      <w:r w:rsidRPr="00926D4D">
        <w:t>6.3</w:t>
      </w:r>
      <w:r w:rsidRPr="00926D4D">
        <w:tab/>
        <w:t>Class definition</w:t>
      </w:r>
      <w:bookmarkEnd w:id="204"/>
      <w:bookmarkEnd w:id="205"/>
      <w:bookmarkEnd w:id="206"/>
      <w:bookmarkEnd w:id="207"/>
    </w:p>
    <w:p w14:paraId="69AA83E1" w14:textId="5FEFFC1D" w:rsidR="004F39FF" w:rsidRPr="00926D4D" w:rsidRDefault="004F39FF" w:rsidP="00660CEB">
      <w:pPr>
        <w:pStyle w:val="Heading3"/>
      </w:pPr>
      <w:bookmarkStart w:id="208" w:name="_Toc96612063"/>
      <w:bookmarkStart w:id="209" w:name="_Toc96936144"/>
      <w:bookmarkStart w:id="210" w:name="_Toc96936401"/>
      <w:bookmarkStart w:id="211" w:name="_Toc97016915"/>
      <w:r w:rsidRPr="00926D4D">
        <w:rPr>
          <w:lang w:eastAsia="zh-CN"/>
        </w:rPr>
        <w:t>6.3.1</w:t>
      </w:r>
      <w:r w:rsidR="00660CEB" w:rsidRPr="00926D4D">
        <w:tab/>
      </w:r>
      <w:r w:rsidRPr="00926D4D">
        <w:rPr>
          <w:lang w:eastAsia="zh-CN"/>
        </w:rPr>
        <w:t>EASFunction</w:t>
      </w:r>
      <w:bookmarkEnd w:id="208"/>
      <w:bookmarkEnd w:id="209"/>
      <w:bookmarkEnd w:id="210"/>
      <w:bookmarkEnd w:id="211"/>
    </w:p>
    <w:p w14:paraId="4D922DF9" w14:textId="49053482" w:rsidR="004F39FF" w:rsidRPr="00926D4D" w:rsidRDefault="004F39FF" w:rsidP="00660CEB">
      <w:pPr>
        <w:pStyle w:val="Heading4"/>
      </w:pPr>
      <w:bookmarkStart w:id="212" w:name="_Toc96936145"/>
      <w:bookmarkStart w:id="213" w:name="_Toc96936402"/>
      <w:bookmarkStart w:id="214" w:name="_Toc97016916"/>
      <w:r w:rsidRPr="00926D4D">
        <w:t>6.3.1.1</w:t>
      </w:r>
      <w:r w:rsidR="00660CEB" w:rsidRPr="00926D4D">
        <w:tab/>
      </w:r>
      <w:r w:rsidRPr="00926D4D">
        <w:t>Definition</w:t>
      </w:r>
      <w:bookmarkEnd w:id="212"/>
      <w:bookmarkEnd w:id="213"/>
      <w:bookmarkEnd w:id="214"/>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39471F2E" w:rsidR="004F39FF" w:rsidRPr="00926D4D" w:rsidRDefault="004F39FF" w:rsidP="00660CEB">
      <w:pPr>
        <w:pStyle w:val="Heading4"/>
      </w:pPr>
      <w:bookmarkStart w:id="215" w:name="_Toc96936146"/>
      <w:bookmarkStart w:id="216" w:name="_Toc96936403"/>
      <w:bookmarkStart w:id="217" w:name="_Toc97016917"/>
      <w:r w:rsidRPr="00926D4D">
        <w:t>6.3.1.2</w:t>
      </w:r>
      <w:r w:rsidR="00660CEB" w:rsidRPr="00926D4D">
        <w:tab/>
      </w:r>
      <w:r w:rsidRPr="00926D4D">
        <w:t>Attributes</w:t>
      </w:r>
      <w:bookmarkEnd w:id="215"/>
      <w:bookmarkEnd w:id="216"/>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660CEB">
      <w:pPr>
        <w:pStyle w:val="Heading4"/>
      </w:pPr>
    </w:p>
    <w:p w14:paraId="4BD390D9" w14:textId="03C3EE44" w:rsidR="004F39FF" w:rsidRPr="00926D4D" w:rsidRDefault="004F39FF" w:rsidP="00660CEB">
      <w:pPr>
        <w:pStyle w:val="Heading4"/>
      </w:pPr>
      <w:bookmarkStart w:id="218" w:name="_Toc96936147"/>
      <w:bookmarkStart w:id="219" w:name="_Toc96936404"/>
      <w:bookmarkStart w:id="220" w:name="_Toc97016918"/>
      <w:r w:rsidRPr="00926D4D">
        <w:t>6.3.1.3</w:t>
      </w:r>
      <w:r w:rsidRPr="00926D4D">
        <w:tab/>
        <w:t>Attribute constraints</w:t>
      </w:r>
      <w:bookmarkEnd w:id="218"/>
      <w:bookmarkEnd w:id="219"/>
      <w:bookmarkEnd w:id="220"/>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1" w:name="_Toc96936148"/>
      <w:bookmarkStart w:id="222" w:name="_Toc96936405"/>
      <w:bookmarkStart w:id="223" w:name="_Toc97016919"/>
      <w:r w:rsidRPr="00926D4D">
        <w:rPr>
          <w:lang w:eastAsia="zh-CN"/>
        </w:rPr>
        <w:t>6.3.1.</w:t>
      </w:r>
      <w:r w:rsidRPr="00926D4D">
        <w:t>4</w:t>
      </w:r>
      <w:r w:rsidRPr="00926D4D">
        <w:tab/>
        <w:t>Notifications</w:t>
      </w:r>
      <w:bookmarkEnd w:id="221"/>
      <w:bookmarkEnd w:id="222"/>
      <w:bookmarkEnd w:id="223"/>
    </w:p>
    <w:p w14:paraId="62F73EE7" w14:textId="73F4794C"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2D98CEB3" w14:textId="78B51ECD" w:rsidR="004F39FF" w:rsidRPr="00926D4D" w:rsidRDefault="004F39FF" w:rsidP="00660CEB">
      <w:pPr>
        <w:pStyle w:val="Heading3"/>
      </w:pPr>
      <w:bookmarkStart w:id="224" w:name="_Toc96612064"/>
      <w:bookmarkStart w:id="225" w:name="_Toc96936149"/>
      <w:bookmarkStart w:id="226" w:name="_Toc96936406"/>
      <w:bookmarkStart w:id="227" w:name="_Toc97016920"/>
      <w:r w:rsidRPr="00926D4D">
        <w:rPr>
          <w:lang w:eastAsia="zh-CN"/>
        </w:rPr>
        <w:t>6.3.2</w:t>
      </w:r>
      <w:r w:rsidR="00660CEB" w:rsidRPr="00926D4D">
        <w:tab/>
      </w:r>
      <w:r w:rsidRPr="00926D4D">
        <w:rPr>
          <w:lang w:eastAsia="zh-CN"/>
        </w:rPr>
        <w:t>EASRequirements</w:t>
      </w:r>
      <w:bookmarkEnd w:id="224"/>
      <w:bookmarkEnd w:id="225"/>
      <w:bookmarkEnd w:id="226"/>
      <w:bookmarkEnd w:id="227"/>
    </w:p>
    <w:p w14:paraId="5A3E7587" w14:textId="489D4513" w:rsidR="004F39FF" w:rsidRPr="00926D4D" w:rsidRDefault="004F39FF" w:rsidP="00660CEB">
      <w:pPr>
        <w:pStyle w:val="Heading4"/>
      </w:pPr>
      <w:bookmarkStart w:id="228" w:name="_Toc96936150"/>
      <w:bookmarkStart w:id="229" w:name="_Toc96936407"/>
      <w:bookmarkStart w:id="230" w:name="_Toc97016921"/>
      <w:r w:rsidRPr="00926D4D">
        <w:t>6.3.2.1</w:t>
      </w:r>
      <w:r w:rsidR="00660CEB" w:rsidRPr="00926D4D">
        <w:tab/>
      </w:r>
      <w:r w:rsidRPr="00926D4D">
        <w:t>Definition</w:t>
      </w:r>
      <w:bookmarkEnd w:id="228"/>
      <w:bookmarkEnd w:id="229"/>
      <w:bookmarkEnd w:id="230"/>
    </w:p>
    <w:p w14:paraId="292FA758" w14:textId="2B425826" w:rsidR="004F39FF" w:rsidRPr="00926D4D" w:rsidRDefault="004F39FF" w:rsidP="004F39FF">
      <w:r w:rsidRPr="00926D4D">
        <w:rPr>
          <w:color w:val="000000"/>
        </w:rPr>
        <w:t>This represent the requirements needed to deploy EAS(s).</w:t>
      </w:r>
    </w:p>
    <w:p w14:paraId="243392A4" w14:textId="7386675F" w:rsidR="004F39FF" w:rsidRPr="00926D4D" w:rsidRDefault="004F39FF" w:rsidP="00660CEB">
      <w:pPr>
        <w:pStyle w:val="Heading4"/>
      </w:pPr>
      <w:bookmarkStart w:id="231" w:name="_Toc96936151"/>
      <w:bookmarkStart w:id="232" w:name="_Toc96936408"/>
      <w:bookmarkStart w:id="233" w:name="_Toc97016922"/>
      <w:r w:rsidRPr="00926D4D">
        <w:t>6.3.2.2</w:t>
      </w:r>
      <w:r w:rsidR="00660CEB" w:rsidRPr="00926D4D">
        <w:tab/>
      </w:r>
      <w:r w:rsidRPr="00926D4D">
        <w:t>Attributes</w:t>
      </w:r>
      <w:bookmarkEnd w:id="231"/>
      <w:bookmarkEnd w:id="232"/>
      <w:bookmarkEnd w:id="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77777777" w:rsidR="00DA3B30" w:rsidRDefault="00DA3B30" w:rsidP="00CA42CE">
      <w:bookmarkStart w:id="234" w:name="_Toc96936152"/>
      <w:bookmarkStart w:id="235" w:name="_Toc96936409"/>
    </w:p>
    <w:p w14:paraId="04DE0F98" w14:textId="0064D8AC" w:rsidR="004F39FF" w:rsidRPr="00926D4D" w:rsidRDefault="004F39FF" w:rsidP="00660CEB">
      <w:pPr>
        <w:pStyle w:val="Heading4"/>
      </w:pPr>
      <w:bookmarkStart w:id="236" w:name="_Toc97016923"/>
      <w:r w:rsidRPr="00926D4D">
        <w:t>6.3.2.3</w:t>
      </w:r>
      <w:r w:rsidRPr="00926D4D">
        <w:tab/>
        <w:t>Attribute constraints</w:t>
      </w:r>
      <w:bookmarkEnd w:id="234"/>
      <w:bookmarkEnd w:id="235"/>
      <w:bookmarkEnd w:id="236"/>
    </w:p>
    <w:p w14:paraId="5608FD47" w14:textId="39AE97AD" w:rsidR="004F39FF" w:rsidRPr="00926D4D" w:rsidRDefault="005E11D6" w:rsidP="004F39FF">
      <w:r w:rsidRPr="00926D4D">
        <w:t>None.</w:t>
      </w:r>
    </w:p>
    <w:p w14:paraId="31E97C70" w14:textId="58C12914" w:rsidR="004F39FF" w:rsidRPr="00926D4D" w:rsidRDefault="004F39FF" w:rsidP="00660CEB">
      <w:pPr>
        <w:pStyle w:val="Heading4"/>
      </w:pPr>
      <w:bookmarkStart w:id="237" w:name="_Toc96936153"/>
      <w:bookmarkStart w:id="238" w:name="_Toc96936410"/>
      <w:bookmarkStart w:id="239" w:name="_Toc97016924"/>
      <w:r w:rsidRPr="00926D4D">
        <w:rPr>
          <w:lang w:eastAsia="zh-CN"/>
        </w:rPr>
        <w:t>6.3.2.</w:t>
      </w:r>
      <w:r w:rsidRPr="00926D4D">
        <w:t>4</w:t>
      </w:r>
      <w:r w:rsidRPr="00926D4D">
        <w:tab/>
        <w:t>Notifications</w:t>
      </w:r>
      <w:bookmarkEnd w:id="237"/>
      <w:bookmarkEnd w:id="238"/>
      <w:bookmarkEnd w:id="239"/>
    </w:p>
    <w:p w14:paraId="6557A0E3" w14:textId="6E75B979"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172FF7C6" w14:textId="24603785" w:rsidR="004F39FF" w:rsidRPr="00926D4D" w:rsidRDefault="004F39FF" w:rsidP="00660CEB">
      <w:pPr>
        <w:pStyle w:val="Heading3"/>
      </w:pPr>
      <w:bookmarkStart w:id="240" w:name="_Toc96612065"/>
      <w:bookmarkStart w:id="241" w:name="_Toc96936154"/>
      <w:bookmarkStart w:id="242" w:name="_Toc96936411"/>
      <w:bookmarkStart w:id="243" w:name="_Toc97016925"/>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0"/>
      <w:bookmarkEnd w:id="241"/>
      <w:bookmarkEnd w:id="242"/>
      <w:bookmarkEnd w:id="243"/>
    </w:p>
    <w:p w14:paraId="26411769" w14:textId="087370B3" w:rsidR="004F39FF" w:rsidRPr="00926D4D" w:rsidRDefault="004F39FF" w:rsidP="00660CEB">
      <w:pPr>
        <w:pStyle w:val="Heading4"/>
      </w:pPr>
      <w:bookmarkStart w:id="244" w:name="_Toc96936155"/>
      <w:bookmarkStart w:id="245" w:name="_Toc96936412"/>
      <w:bookmarkStart w:id="246" w:name="_Toc97016926"/>
      <w:r w:rsidRPr="00926D4D">
        <w:t>6.3.3.1</w:t>
      </w:r>
      <w:r w:rsidRPr="00926D4D">
        <w:tab/>
        <w:t>Definition</w:t>
      </w:r>
      <w:bookmarkEnd w:id="244"/>
      <w:bookmarkEnd w:id="245"/>
      <w:bookmarkEnd w:id="246"/>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7" w:name="_Toc96936156"/>
      <w:bookmarkStart w:id="248" w:name="_Toc96936413"/>
      <w:bookmarkStart w:id="249" w:name="_Toc97016927"/>
      <w:r w:rsidRPr="00926D4D">
        <w:t>6.3.3.2</w:t>
      </w:r>
      <w:r w:rsidRPr="00926D4D">
        <w:tab/>
        <w:t>Attributes</w:t>
      </w:r>
      <w:bookmarkEnd w:id="247"/>
      <w:bookmarkEnd w:id="248"/>
      <w:bookmarkEnd w:id="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0" w:name="_Toc96936157"/>
      <w:bookmarkStart w:id="251" w:name="_Toc96936414"/>
      <w:bookmarkStart w:id="252" w:name="_Toc97016928"/>
      <w:r w:rsidRPr="00926D4D">
        <w:t>6.3.3.3</w:t>
      </w:r>
      <w:r w:rsidRPr="00926D4D">
        <w:tab/>
        <w:t>Attribute constraints</w:t>
      </w:r>
      <w:bookmarkEnd w:id="250"/>
      <w:bookmarkEnd w:id="251"/>
      <w:bookmarkEnd w:id="252"/>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3" w:name="_Toc96936158"/>
      <w:bookmarkStart w:id="254" w:name="_Toc96936415"/>
      <w:bookmarkStart w:id="255" w:name="_Toc97016929"/>
      <w:r w:rsidRPr="00926D4D">
        <w:rPr>
          <w:lang w:eastAsia="zh-CN"/>
        </w:rPr>
        <w:t>6.3.3.</w:t>
      </w:r>
      <w:r w:rsidRPr="00926D4D">
        <w:t>4</w:t>
      </w:r>
      <w:r w:rsidRPr="00926D4D">
        <w:tab/>
        <w:t>Notifications</w:t>
      </w:r>
      <w:bookmarkEnd w:id="253"/>
      <w:bookmarkEnd w:id="254"/>
      <w:bookmarkEnd w:id="255"/>
    </w:p>
    <w:p w14:paraId="7E0A9F01" w14:textId="0A5FD346"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7FDF05F3" w14:textId="3DFB2DAE" w:rsidR="004F39FF" w:rsidRPr="00926D4D" w:rsidRDefault="004F39FF" w:rsidP="00660CEB">
      <w:pPr>
        <w:pStyle w:val="Heading3"/>
      </w:pPr>
      <w:bookmarkStart w:id="256" w:name="_Toc96612066"/>
      <w:bookmarkStart w:id="257" w:name="_Toc96936159"/>
      <w:bookmarkStart w:id="258" w:name="_Toc96936416"/>
      <w:bookmarkStart w:id="259" w:name="_Toc97016930"/>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6"/>
      <w:bookmarkEnd w:id="257"/>
      <w:bookmarkEnd w:id="258"/>
      <w:bookmarkEnd w:id="259"/>
    </w:p>
    <w:p w14:paraId="29F44599" w14:textId="172EE65F" w:rsidR="004F39FF" w:rsidRPr="00926D4D" w:rsidRDefault="004F39FF" w:rsidP="00660CEB">
      <w:pPr>
        <w:pStyle w:val="Heading4"/>
      </w:pPr>
      <w:bookmarkStart w:id="260" w:name="_Toc96936160"/>
      <w:bookmarkStart w:id="261" w:name="_Toc96936417"/>
      <w:bookmarkStart w:id="262" w:name="_Toc97016931"/>
      <w:r w:rsidRPr="00926D4D">
        <w:t>6.3.4.1</w:t>
      </w:r>
      <w:r w:rsidRPr="00926D4D">
        <w:tab/>
        <w:t>Definition</w:t>
      </w:r>
      <w:bookmarkEnd w:id="260"/>
      <w:bookmarkEnd w:id="261"/>
      <w:bookmarkEnd w:id="262"/>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3" w:name="_Toc96936161"/>
      <w:bookmarkStart w:id="264" w:name="_Toc96936418"/>
      <w:bookmarkStart w:id="265" w:name="_Toc97016932"/>
      <w:r w:rsidRPr="00926D4D">
        <w:t>6.3.4.2</w:t>
      </w:r>
      <w:r w:rsidRPr="00926D4D">
        <w:tab/>
        <w:t>Attributes</w:t>
      </w:r>
      <w:bookmarkEnd w:id="263"/>
      <w:bookmarkEnd w:id="264"/>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6" w:name="_Toc96936162"/>
      <w:bookmarkStart w:id="267" w:name="_Toc96936419"/>
      <w:bookmarkStart w:id="268" w:name="_Toc97016933"/>
      <w:r w:rsidRPr="00926D4D">
        <w:t>6.3.4.3</w:t>
      </w:r>
      <w:r w:rsidRPr="00926D4D">
        <w:tab/>
        <w:t>Attribute constraints</w:t>
      </w:r>
      <w:bookmarkEnd w:id="266"/>
      <w:bookmarkEnd w:id="267"/>
      <w:bookmarkEnd w:id="268"/>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69" w:name="_Toc96936163"/>
      <w:bookmarkStart w:id="270" w:name="_Toc96936420"/>
      <w:bookmarkStart w:id="271" w:name="_Toc97016934"/>
      <w:r w:rsidRPr="00926D4D">
        <w:rPr>
          <w:lang w:eastAsia="zh-CN"/>
        </w:rPr>
        <w:t>6.3.4.</w:t>
      </w:r>
      <w:r w:rsidRPr="00926D4D">
        <w:t>4</w:t>
      </w:r>
      <w:r w:rsidRPr="00926D4D">
        <w:tab/>
        <w:t>Notifications</w:t>
      </w:r>
      <w:bookmarkEnd w:id="269"/>
      <w:bookmarkEnd w:id="270"/>
      <w:bookmarkEnd w:id="271"/>
    </w:p>
    <w:p w14:paraId="75183AD5" w14:textId="029BDE41" w:rsidR="006002BF" w:rsidRPr="00926D4D" w:rsidRDefault="00AC45FA" w:rsidP="00DA3B30">
      <w:pPr>
        <w:pStyle w:val="EditorsNote"/>
      </w:pPr>
      <w:r w:rsidRPr="00926D4D">
        <w:t>Editor</w:t>
      </w:r>
      <w:r w:rsidR="00AB4B47">
        <w:t>'</w:t>
      </w:r>
      <w:r w:rsidRPr="00926D4D">
        <w:t>s note: The content of this clause will be provided in the next version of the specification.</w:t>
      </w:r>
    </w:p>
    <w:p w14:paraId="2DA08C26" w14:textId="0E7C36A5" w:rsidR="0096187F" w:rsidRPr="00926D4D" w:rsidRDefault="0096187F" w:rsidP="00660CEB">
      <w:pPr>
        <w:pStyle w:val="Heading3"/>
        <w:rPr>
          <w:lang w:eastAsia="zh-CN"/>
        </w:rPr>
      </w:pPr>
      <w:bookmarkStart w:id="272" w:name="_Toc96612067"/>
      <w:bookmarkStart w:id="273" w:name="_Toc96936164"/>
      <w:bookmarkStart w:id="274" w:name="_Toc96936421"/>
      <w:bookmarkStart w:id="275" w:name="_Toc97016935"/>
      <w:r w:rsidRPr="00926D4D">
        <w:rPr>
          <w:rFonts w:cs="Arial"/>
          <w:lang w:eastAsia="zh-CN"/>
        </w:rPr>
        <w:t>6.3.</w:t>
      </w:r>
      <w:r w:rsidR="006002BF" w:rsidRPr="00926D4D">
        <w:rPr>
          <w:rFonts w:cs="Arial"/>
          <w:lang w:eastAsia="zh-CN"/>
        </w:rPr>
        <w:t>5</w:t>
      </w:r>
      <w:r w:rsidRPr="00926D4D">
        <w:rPr>
          <w:rFonts w:cs="Arial"/>
          <w:lang w:eastAsia="zh-CN"/>
        </w:rPr>
        <w:tab/>
      </w:r>
      <w:r w:rsidR="00DF76D8" w:rsidRPr="00926D4D">
        <w:rPr>
          <w:rFonts w:cs="Arial"/>
          <w:lang w:eastAsia="zh-CN"/>
        </w:rPr>
        <w:t xml:space="preserve"> </w:t>
      </w:r>
      <w:r w:rsidRPr="00926D4D">
        <w:rPr>
          <w:lang w:eastAsia="zh-CN"/>
        </w:rPr>
        <w:t>ECSFunction</w:t>
      </w:r>
      <w:bookmarkEnd w:id="272"/>
      <w:bookmarkEnd w:id="273"/>
      <w:bookmarkEnd w:id="274"/>
      <w:bookmarkEnd w:id="275"/>
    </w:p>
    <w:p w14:paraId="032D555E" w14:textId="0B373418" w:rsidR="0096187F" w:rsidRPr="00926D4D" w:rsidRDefault="0096187F" w:rsidP="00660CEB">
      <w:pPr>
        <w:pStyle w:val="Heading4"/>
      </w:pPr>
      <w:bookmarkStart w:id="276" w:name="_Toc96936165"/>
      <w:bookmarkStart w:id="277" w:name="_Toc96936422"/>
      <w:bookmarkStart w:id="278" w:name="_Toc9701693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6"/>
      <w:bookmarkEnd w:id="277"/>
      <w:bookmarkEnd w:id="278"/>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79" w:name="_Toc96936166"/>
      <w:bookmarkStart w:id="280" w:name="_Toc96936423"/>
      <w:bookmarkStart w:id="281" w:name="_Toc97016937"/>
      <w:r w:rsidRPr="00926D4D">
        <w:t>6.</w:t>
      </w:r>
      <w:r w:rsidR="006002BF" w:rsidRPr="00926D4D">
        <w:t>3</w:t>
      </w:r>
      <w:r w:rsidRPr="00926D4D">
        <w:t>.</w:t>
      </w:r>
      <w:r w:rsidR="006002BF" w:rsidRPr="00926D4D">
        <w:t>5</w:t>
      </w:r>
      <w:r w:rsidRPr="00926D4D">
        <w:t>.2</w:t>
      </w:r>
      <w:r w:rsidRPr="00926D4D">
        <w:tab/>
        <w:t>Attributes</w:t>
      </w:r>
      <w:bookmarkEnd w:id="279"/>
      <w:bookmarkEnd w:id="280"/>
      <w:bookmarkEnd w:id="281"/>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2" w:name="_Toc96936167"/>
      <w:bookmarkStart w:id="283" w:name="_Toc96936424"/>
      <w:bookmarkStart w:id="284" w:name="_Toc97016938"/>
      <w:r w:rsidRPr="00926D4D">
        <w:t>6.</w:t>
      </w:r>
      <w:r w:rsidR="006002BF" w:rsidRPr="00926D4D">
        <w:t>3</w:t>
      </w:r>
      <w:r w:rsidRPr="00926D4D">
        <w:t>.</w:t>
      </w:r>
      <w:r w:rsidR="006002BF" w:rsidRPr="00926D4D">
        <w:t>5</w:t>
      </w:r>
      <w:r w:rsidRPr="00926D4D">
        <w:t>.3</w:t>
      </w:r>
      <w:r w:rsidRPr="00926D4D">
        <w:tab/>
        <w:t>Attribute constraints</w:t>
      </w:r>
      <w:bookmarkEnd w:id="282"/>
      <w:bookmarkEnd w:id="283"/>
      <w:bookmarkEnd w:id="284"/>
    </w:p>
    <w:p w14:paraId="29656375" w14:textId="3725068D" w:rsidR="003D4873" w:rsidRPr="00926D4D" w:rsidRDefault="0096187F" w:rsidP="006002BF">
      <w:r w:rsidRPr="00926D4D">
        <w:t>None</w:t>
      </w:r>
      <w:r w:rsidR="00551EE0" w:rsidRPr="00926D4D">
        <w:t>.</w:t>
      </w:r>
    </w:p>
    <w:p w14:paraId="3F8F8840" w14:textId="0EC3B138" w:rsidR="0096187F" w:rsidRPr="00926D4D" w:rsidRDefault="0096187F" w:rsidP="00660CEB">
      <w:pPr>
        <w:pStyle w:val="Heading3"/>
      </w:pPr>
      <w:bookmarkStart w:id="285" w:name="_Toc96612068"/>
      <w:bookmarkStart w:id="286" w:name="_Toc96936168"/>
      <w:bookmarkStart w:id="287" w:name="_Toc96936425"/>
      <w:bookmarkStart w:id="288" w:name="_Toc97016939"/>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5"/>
      <w:bookmarkEnd w:id="286"/>
      <w:bookmarkEnd w:id="287"/>
      <w:bookmarkEnd w:id="288"/>
    </w:p>
    <w:p w14:paraId="006AC6E3" w14:textId="0AAAAF42" w:rsidR="0096187F" w:rsidRPr="00926D4D" w:rsidRDefault="0096187F" w:rsidP="00660CEB">
      <w:pPr>
        <w:pStyle w:val="Heading4"/>
      </w:pPr>
      <w:bookmarkStart w:id="289" w:name="_Toc96936426"/>
      <w:bookmarkStart w:id="290" w:name="_Toc97016940"/>
      <w:r w:rsidRPr="00926D4D">
        <w:t>6.</w:t>
      </w:r>
      <w:r w:rsidR="006002BF" w:rsidRPr="00926D4D">
        <w:t>3</w:t>
      </w:r>
      <w:r w:rsidRPr="00926D4D">
        <w:t>.</w:t>
      </w:r>
      <w:r w:rsidR="006002BF" w:rsidRPr="00926D4D">
        <w:t>6</w:t>
      </w:r>
      <w:r w:rsidRPr="00926D4D">
        <w:t xml:space="preserve">.1 </w:t>
      </w:r>
      <w:r w:rsidR="00660CEB" w:rsidRPr="00926D4D">
        <w:tab/>
      </w:r>
      <w:r w:rsidRPr="00926D4D">
        <w:t>Definition</w:t>
      </w:r>
      <w:bookmarkEnd w:id="289"/>
      <w:bookmarkEnd w:id="290"/>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1" w:name="_Toc96936169"/>
      <w:bookmarkStart w:id="292" w:name="_Toc96936427"/>
      <w:bookmarkStart w:id="293" w:name="_Toc97016941"/>
      <w:r w:rsidRPr="00926D4D">
        <w:t>6.</w:t>
      </w:r>
      <w:r w:rsidR="006002BF" w:rsidRPr="00926D4D">
        <w:t>3</w:t>
      </w:r>
      <w:r w:rsidRPr="00926D4D">
        <w:t>.</w:t>
      </w:r>
      <w:r w:rsidR="006002BF" w:rsidRPr="00926D4D">
        <w:t>6</w:t>
      </w:r>
      <w:r w:rsidRPr="00926D4D">
        <w:t>.2</w:t>
      </w:r>
      <w:r w:rsidRPr="00926D4D">
        <w:tab/>
        <w:t>Attributes</w:t>
      </w:r>
      <w:bookmarkEnd w:id="291"/>
      <w:bookmarkEnd w:id="292"/>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4" w:name="_Toc96936170"/>
      <w:bookmarkStart w:id="295" w:name="_Toc96936428"/>
      <w:bookmarkStart w:id="296" w:name="_Toc97016942"/>
      <w:r w:rsidRPr="00926D4D">
        <w:t>6.3.</w:t>
      </w:r>
      <w:r w:rsidR="006002BF" w:rsidRPr="00926D4D">
        <w:t>6</w:t>
      </w:r>
      <w:r w:rsidRPr="00926D4D">
        <w:t>.3</w:t>
      </w:r>
      <w:r w:rsidRPr="00926D4D">
        <w:tab/>
        <w:t>Attribute constraints</w:t>
      </w:r>
      <w:bookmarkEnd w:id="294"/>
      <w:bookmarkEnd w:id="295"/>
      <w:bookmarkEnd w:id="296"/>
    </w:p>
    <w:p w14:paraId="78911E6C" w14:textId="2A4E7EC0" w:rsidR="0096187F" w:rsidRPr="00926D4D" w:rsidRDefault="0096187F" w:rsidP="0096187F">
      <w:r w:rsidRPr="00926D4D">
        <w:t>None</w:t>
      </w:r>
      <w:r w:rsidR="00551EE0" w:rsidRPr="00926D4D">
        <w:t>.</w:t>
      </w:r>
    </w:p>
    <w:p w14:paraId="655E9479" w14:textId="3BE4C8DC" w:rsidR="003D4873" w:rsidRPr="00926D4D" w:rsidRDefault="003D4873" w:rsidP="00660CEB">
      <w:pPr>
        <w:pStyle w:val="Heading3"/>
      </w:pPr>
      <w:bookmarkStart w:id="297" w:name="_Toc96612069"/>
      <w:bookmarkStart w:id="298" w:name="_Toc96936171"/>
      <w:bookmarkStart w:id="299" w:name="_Toc96936429"/>
      <w:bookmarkStart w:id="300" w:name="_Toc97016943"/>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297"/>
      <w:bookmarkEnd w:id="298"/>
      <w:bookmarkEnd w:id="299"/>
      <w:bookmarkEnd w:id="300"/>
    </w:p>
    <w:p w14:paraId="7872C09E" w14:textId="6C37BBC7" w:rsidR="003D4873" w:rsidRPr="00926D4D" w:rsidRDefault="003D4873" w:rsidP="00660CEB">
      <w:pPr>
        <w:pStyle w:val="Heading4"/>
      </w:pPr>
      <w:bookmarkStart w:id="301" w:name="_Toc96936172"/>
      <w:bookmarkStart w:id="302" w:name="_Toc96936430"/>
      <w:bookmarkStart w:id="303" w:name="_Toc97016944"/>
      <w:r w:rsidRPr="00926D4D">
        <w:t>6.3.</w:t>
      </w:r>
      <w:r w:rsidR="00DF19BB" w:rsidRPr="00926D4D">
        <w:t>7</w:t>
      </w:r>
      <w:r w:rsidRPr="00926D4D">
        <w:t>.1</w:t>
      </w:r>
      <w:r w:rsidR="00660CEB" w:rsidRPr="00926D4D">
        <w:tab/>
      </w:r>
      <w:r w:rsidRPr="00926D4D">
        <w:t>Definition</w:t>
      </w:r>
      <w:bookmarkEnd w:id="301"/>
      <w:bookmarkEnd w:id="302"/>
      <w:bookmarkEnd w:id="303"/>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4" w:name="_Toc96936173"/>
      <w:bookmarkStart w:id="305" w:name="_Toc96936431"/>
      <w:bookmarkStart w:id="306" w:name="_Toc97016945"/>
      <w:r w:rsidRPr="00926D4D">
        <w:t>6.3.</w:t>
      </w:r>
      <w:r w:rsidR="00DF19BB" w:rsidRPr="00926D4D">
        <w:t>7</w:t>
      </w:r>
      <w:r w:rsidRPr="00926D4D">
        <w:t>.2</w:t>
      </w:r>
      <w:r w:rsidRPr="00926D4D">
        <w:tab/>
        <w:t>Attributes</w:t>
      </w:r>
      <w:bookmarkEnd w:id="304"/>
      <w:bookmarkEnd w:id="305"/>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07" w:name="_Toc96936174"/>
      <w:bookmarkStart w:id="308" w:name="_Toc96936432"/>
      <w:bookmarkStart w:id="309" w:name="_Toc97016946"/>
      <w:r w:rsidRPr="00926D4D">
        <w:t>6.3.</w:t>
      </w:r>
      <w:r w:rsidR="00DF19BB" w:rsidRPr="00926D4D">
        <w:t>7</w:t>
      </w:r>
      <w:r w:rsidRPr="00926D4D">
        <w:t>.3</w:t>
      </w:r>
      <w:r w:rsidRPr="00926D4D">
        <w:tab/>
        <w:t>Attribute constraints</w:t>
      </w:r>
      <w:bookmarkEnd w:id="307"/>
      <w:bookmarkEnd w:id="308"/>
      <w:bookmarkEnd w:id="309"/>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59C878BC" w14:textId="20E26644" w:rsidR="003D4873" w:rsidRPr="00926D4D" w:rsidRDefault="003D4873" w:rsidP="00551EE0">
      <w:pPr>
        <w:pStyle w:val="NO"/>
        <w:rPr>
          <w:lang w:eastAsia="zh-CN"/>
        </w:rPr>
      </w:pPr>
      <w:r w:rsidRPr="00926D4D">
        <w:t xml:space="preserve">NOTE: </w:t>
      </w:r>
      <w:r w:rsidR="00551EE0" w:rsidRPr="00926D4D">
        <w:tab/>
      </w:r>
      <w:r w:rsidRPr="00926D4D">
        <w:t>Only one of the attributes is needed.</w:t>
      </w:r>
    </w:p>
    <w:p w14:paraId="7ACCBB81" w14:textId="153FDFF2" w:rsidR="003D4873" w:rsidRPr="00926D4D" w:rsidRDefault="003D4873" w:rsidP="00660CEB">
      <w:pPr>
        <w:pStyle w:val="Heading3"/>
      </w:pPr>
      <w:bookmarkStart w:id="310" w:name="_Toc96612070"/>
      <w:bookmarkStart w:id="311" w:name="_Toc96936175"/>
      <w:bookmarkStart w:id="312" w:name="_Toc96936433"/>
      <w:bookmarkStart w:id="313" w:name="_Toc97016947"/>
      <w:r w:rsidRPr="00926D4D">
        <w:rPr>
          <w:lang w:eastAsia="zh-CN"/>
        </w:rPr>
        <w:t>6.3.</w:t>
      </w:r>
      <w:r w:rsidR="00DF19BB" w:rsidRPr="00926D4D">
        <w:rPr>
          <w:lang w:eastAsia="zh-CN"/>
        </w:rPr>
        <w:t>8</w:t>
      </w:r>
      <w:r w:rsidRPr="00926D4D">
        <w:rPr>
          <w:lang w:eastAsia="zh-CN"/>
        </w:rPr>
        <w:tab/>
        <w:t>GeographicalCoordinates &lt;&lt;dataType&gt;&gt;</w:t>
      </w:r>
      <w:bookmarkEnd w:id="310"/>
      <w:bookmarkEnd w:id="311"/>
      <w:bookmarkEnd w:id="312"/>
      <w:bookmarkEnd w:id="313"/>
    </w:p>
    <w:p w14:paraId="1B4243B2" w14:textId="09BE9BE3" w:rsidR="003D4873" w:rsidRPr="00926D4D" w:rsidRDefault="003D4873" w:rsidP="00660CEB">
      <w:pPr>
        <w:pStyle w:val="Heading4"/>
      </w:pPr>
      <w:bookmarkStart w:id="314" w:name="_Toc96936176"/>
      <w:bookmarkStart w:id="315" w:name="_Toc96936434"/>
      <w:bookmarkStart w:id="316" w:name="_Toc97016948"/>
      <w:r w:rsidRPr="00926D4D">
        <w:t>6.3.</w:t>
      </w:r>
      <w:r w:rsidR="00DF19BB" w:rsidRPr="00926D4D">
        <w:t>8</w:t>
      </w:r>
      <w:r w:rsidRPr="00926D4D">
        <w:t>.1</w:t>
      </w:r>
      <w:r w:rsidRPr="00926D4D">
        <w:tab/>
        <w:t>Definition</w:t>
      </w:r>
      <w:bookmarkEnd w:id="314"/>
      <w:bookmarkEnd w:id="315"/>
      <w:bookmarkEnd w:id="31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17" w:name="_Toc96936177"/>
      <w:bookmarkStart w:id="318" w:name="_Toc96936435"/>
      <w:bookmarkStart w:id="319" w:name="_Toc97016949"/>
      <w:r w:rsidRPr="00926D4D">
        <w:t>6.3.</w:t>
      </w:r>
      <w:r w:rsidR="00DF19BB" w:rsidRPr="00926D4D">
        <w:t>8</w:t>
      </w:r>
      <w:r w:rsidRPr="00926D4D">
        <w:t>.2</w:t>
      </w:r>
      <w:r w:rsidRPr="00926D4D">
        <w:tab/>
        <w:t>Attributes</w:t>
      </w:r>
      <w:bookmarkEnd w:id="317"/>
      <w:bookmarkEnd w:id="318"/>
      <w:bookmarkEnd w:id="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0" w:name="_Toc96936178"/>
      <w:bookmarkStart w:id="321" w:name="_Toc96936436"/>
      <w:bookmarkStart w:id="322" w:name="_Toc97016950"/>
      <w:r w:rsidRPr="00926D4D">
        <w:t>6.3.</w:t>
      </w:r>
      <w:r w:rsidR="00DF19BB" w:rsidRPr="00926D4D">
        <w:t>8</w:t>
      </w:r>
      <w:r w:rsidRPr="00926D4D">
        <w:t>.3</w:t>
      </w:r>
      <w:r w:rsidRPr="00926D4D">
        <w:tab/>
        <w:t>Attribute constraints</w:t>
      </w:r>
      <w:bookmarkEnd w:id="320"/>
      <w:bookmarkEnd w:id="321"/>
      <w:bookmarkEnd w:id="322"/>
    </w:p>
    <w:p w14:paraId="0641DF8F" w14:textId="2B50E23B" w:rsidR="003D4873" w:rsidRPr="00926D4D" w:rsidRDefault="003D4873" w:rsidP="003D4873">
      <w:r w:rsidRPr="00926D4D">
        <w:t>None.</w:t>
      </w:r>
    </w:p>
    <w:p w14:paraId="282A2DDF" w14:textId="3B75488A" w:rsidR="003D4873" w:rsidRPr="00926D4D" w:rsidRDefault="003D4873" w:rsidP="00660CEB">
      <w:pPr>
        <w:pStyle w:val="Heading3"/>
      </w:pPr>
      <w:bookmarkStart w:id="323" w:name="_Toc96612071"/>
      <w:bookmarkStart w:id="324" w:name="_Toc96936179"/>
      <w:bookmarkStart w:id="325" w:name="_Toc96936437"/>
      <w:bookmarkStart w:id="326" w:name="_Toc97016951"/>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3"/>
      <w:bookmarkEnd w:id="324"/>
      <w:bookmarkEnd w:id="325"/>
      <w:bookmarkEnd w:id="326"/>
    </w:p>
    <w:p w14:paraId="752E81F7" w14:textId="61D086D6" w:rsidR="003D4873" w:rsidRPr="00926D4D" w:rsidRDefault="003D4873" w:rsidP="00660CEB">
      <w:pPr>
        <w:pStyle w:val="Heading4"/>
      </w:pPr>
      <w:bookmarkStart w:id="327" w:name="_Toc96936180"/>
      <w:bookmarkStart w:id="328" w:name="_Toc96936438"/>
      <w:bookmarkStart w:id="329" w:name="_Toc97016952"/>
      <w:r w:rsidRPr="00926D4D">
        <w:t>6.3.</w:t>
      </w:r>
      <w:r w:rsidR="00DF19BB" w:rsidRPr="00926D4D">
        <w:t>9</w:t>
      </w:r>
      <w:r w:rsidRPr="00926D4D">
        <w:t>.1</w:t>
      </w:r>
      <w:r w:rsidRPr="00926D4D">
        <w:tab/>
        <w:t>Definition</w:t>
      </w:r>
      <w:bookmarkEnd w:id="327"/>
      <w:bookmarkEnd w:id="328"/>
      <w:bookmarkEnd w:id="329"/>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0" w:name="_Toc96936181"/>
      <w:bookmarkStart w:id="331" w:name="_Toc96936439"/>
      <w:bookmarkStart w:id="332" w:name="_Toc97016953"/>
      <w:r w:rsidRPr="00926D4D">
        <w:t>6.3.</w:t>
      </w:r>
      <w:r w:rsidR="00DF19BB" w:rsidRPr="00926D4D">
        <w:t>9</w:t>
      </w:r>
      <w:r w:rsidRPr="00926D4D">
        <w:t>.2</w:t>
      </w:r>
      <w:r w:rsidRPr="00926D4D">
        <w:tab/>
        <w:t>Attributes</w:t>
      </w:r>
      <w:bookmarkEnd w:id="330"/>
      <w:bookmarkEnd w:id="331"/>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57C450AD"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 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3" w:name="_Toc96936182"/>
      <w:bookmarkStart w:id="334" w:name="_Toc96936440"/>
      <w:bookmarkStart w:id="335" w:name="_Toc97016954"/>
      <w:r w:rsidRPr="00926D4D">
        <w:t>6.3.</w:t>
      </w:r>
      <w:r w:rsidR="00DF19BB" w:rsidRPr="00926D4D">
        <w:t>9</w:t>
      </w:r>
      <w:r w:rsidRPr="00926D4D">
        <w:t>.3</w:t>
      </w:r>
      <w:r w:rsidRPr="00926D4D">
        <w:tab/>
        <w:t>Attribute constraints</w:t>
      </w:r>
      <w:bookmarkEnd w:id="333"/>
      <w:bookmarkEnd w:id="334"/>
      <w:bookmarkEnd w:id="335"/>
    </w:p>
    <w:p w14:paraId="2E8442E4" w14:textId="72FBBA4D" w:rsidR="0096187F" w:rsidRPr="00926D4D" w:rsidRDefault="003D4873" w:rsidP="004F39FF">
      <w:r w:rsidRPr="00926D4D">
        <w:t>None.</w:t>
      </w:r>
    </w:p>
    <w:p w14:paraId="4CF171E2" w14:textId="61DDA528" w:rsidR="00E02C5E" w:rsidRPr="00926D4D" w:rsidRDefault="00E02C5E" w:rsidP="00660CEB">
      <w:pPr>
        <w:pStyle w:val="Heading3"/>
      </w:pPr>
      <w:bookmarkStart w:id="336" w:name="_Toc96612072"/>
      <w:bookmarkStart w:id="337" w:name="_Toc96936183"/>
      <w:bookmarkStart w:id="338" w:name="_Toc96936441"/>
      <w:bookmarkStart w:id="339" w:name="_Toc97016955"/>
      <w:r w:rsidRPr="00926D4D">
        <w:rPr>
          <w:lang w:eastAsia="zh-CN"/>
        </w:rPr>
        <w:t>6.3.</w:t>
      </w:r>
      <w:r w:rsidR="00DF19BB" w:rsidRPr="00926D4D">
        <w:rPr>
          <w:lang w:eastAsia="zh-CN"/>
        </w:rPr>
        <w:t>10</w:t>
      </w:r>
      <w:r w:rsidRPr="00926D4D">
        <w:tab/>
      </w:r>
      <w:r w:rsidRPr="00926D4D">
        <w:rPr>
          <w:lang w:eastAsia="zh-CN"/>
        </w:rPr>
        <w:t>EdgeDataNetwork</w:t>
      </w:r>
      <w:bookmarkEnd w:id="336"/>
      <w:bookmarkEnd w:id="337"/>
      <w:bookmarkEnd w:id="338"/>
      <w:bookmarkEnd w:id="339"/>
    </w:p>
    <w:p w14:paraId="65AACD55" w14:textId="431D6585" w:rsidR="00E02C5E" w:rsidRPr="00926D4D" w:rsidRDefault="00E02C5E" w:rsidP="00660CEB">
      <w:pPr>
        <w:pStyle w:val="Heading4"/>
      </w:pPr>
      <w:bookmarkStart w:id="340" w:name="_Toc96936184"/>
      <w:bookmarkStart w:id="341" w:name="_Toc96936442"/>
      <w:bookmarkStart w:id="342" w:name="_Toc97016956"/>
      <w:r w:rsidRPr="00926D4D">
        <w:t>6.3.</w:t>
      </w:r>
      <w:r w:rsidR="00DF19BB" w:rsidRPr="00926D4D">
        <w:t>10</w:t>
      </w:r>
      <w:r w:rsidRPr="00926D4D">
        <w:t>.1</w:t>
      </w:r>
      <w:r w:rsidRPr="00926D4D">
        <w:tab/>
        <w:t>Definition</w:t>
      </w:r>
      <w:bookmarkEnd w:id="340"/>
      <w:bookmarkEnd w:id="341"/>
      <w:bookmarkEnd w:id="342"/>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43" w:name="_Toc96936185"/>
      <w:bookmarkStart w:id="344" w:name="_Toc96936443"/>
      <w:bookmarkStart w:id="345" w:name="_Toc97016957"/>
      <w:r w:rsidRPr="00926D4D">
        <w:t>6.3.</w:t>
      </w:r>
      <w:r w:rsidR="00DF19BB" w:rsidRPr="00926D4D">
        <w:t>10</w:t>
      </w:r>
      <w:r w:rsidRPr="00926D4D">
        <w:t>.2</w:t>
      </w:r>
      <w:r w:rsidRPr="00926D4D">
        <w:tab/>
        <w:t>Attributes</w:t>
      </w:r>
      <w:bookmarkEnd w:id="343"/>
      <w:bookmarkEnd w:id="344"/>
      <w:bookmarkEnd w:id="345"/>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46" w:name="_Toc96936186"/>
      <w:bookmarkStart w:id="347" w:name="_Toc96936444"/>
      <w:bookmarkStart w:id="348" w:name="_Toc97016958"/>
      <w:r w:rsidRPr="00926D4D">
        <w:t>6.3.</w:t>
      </w:r>
      <w:r w:rsidR="00DF19BB" w:rsidRPr="00926D4D">
        <w:t>10</w:t>
      </w:r>
      <w:r w:rsidRPr="00926D4D">
        <w:t>.3</w:t>
      </w:r>
      <w:r w:rsidRPr="00926D4D">
        <w:tab/>
        <w:t>Attribute constraints</w:t>
      </w:r>
      <w:bookmarkEnd w:id="346"/>
      <w:bookmarkEnd w:id="347"/>
      <w:bookmarkEnd w:id="348"/>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49" w:name="_Toc96936187"/>
      <w:bookmarkStart w:id="350" w:name="_Toc96936445"/>
      <w:bookmarkStart w:id="351" w:name="_Toc97016959"/>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49"/>
      <w:bookmarkEnd w:id="350"/>
      <w:bookmarkEnd w:id="351"/>
    </w:p>
    <w:p w14:paraId="5B31E193" w14:textId="30D63A9F" w:rsidR="00E02C5E" w:rsidRPr="00926D4D" w:rsidRDefault="00E02C5E" w:rsidP="004F39FF">
      <w:r w:rsidRPr="00926D4D">
        <w:t xml:space="preserve">The common notifications defined in </w:t>
      </w:r>
      <w:r w:rsidRPr="00AB4B47">
        <w:t>subclause</w:t>
      </w:r>
      <w:r w:rsidRPr="00926D4D">
        <w:t xml:space="preserve"> 5.5 of 3GPP TS 28.541 [3] are valid for this IOC, without exceptions or additions.</w:t>
      </w:r>
    </w:p>
    <w:p w14:paraId="51E0C241" w14:textId="15B2554D" w:rsidR="00743698" w:rsidRPr="00926D4D" w:rsidRDefault="00743698" w:rsidP="00660CEB">
      <w:pPr>
        <w:pStyle w:val="Heading3"/>
      </w:pPr>
      <w:bookmarkStart w:id="352" w:name="_Toc96612073"/>
      <w:bookmarkStart w:id="353" w:name="_Toc96936188"/>
      <w:bookmarkStart w:id="354" w:name="_Toc96936446"/>
      <w:bookmarkStart w:id="355" w:name="_Toc97016960"/>
      <w:r w:rsidRPr="00926D4D">
        <w:rPr>
          <w:lang w:eastAsia="zh-CN"/>
        </w:rPr>
        <w:t>6.3.</w:t>
      </w:r>
      <w:r w:rsidR="00DF19BB" w:rsidRPr="00926D4D">
        <w:rPr>
          <w:lang w:eastAsia="zh-CN"/>
        </w:rPr>
        <w:t>11</w:t>
      </w:r>
      <w:r w:rsidRPr="00926D4D">
        <w:tab/>
      </w:r>
      <w:r w:rsidRPr="00926D4D">
        <w:rPr>
          <w:lang w:eastAsia="zh-CN"/>
        </w:rPr>
        <w:t>AffinityAntiAffinity &lt;&lt;datatype&gt;&gt;</w:t>
      </w:r>
      <w:bookmarkEnd w:id="352"/>
      <w:bookmarkEnd w:id="353"/>
      <w:bookmarkEnd w:id="354"/>
      <w:bookmarkEnd w:id="355"/>
    </w:p>
    <w:p w14:paraId="36892888" w14:textId="60EDDB81" w:rsidR="00743698" w:rsidRPr="00926D4D" w:rsidRDefault="00743698" w:rsidP="00660CEB">
      <w:pPr>
        <w:pStyle w:val="Heading4"/>
      </w:pPr>
      <w:bookmarkStart w:id="356" w:name="_Toc96936189"/>
      <w:bookmarkStart w:id="357" w:name="_Toc96936447"/>
      <w:bookmarkStart w:id="358" w:name="_Toc97016961"/>
      <w:r w:rsidRPr="00926D4D">
        <w:t>6.3.</w:t>
      </w:r>
      <w:r w:rsidR="00DF19BB" w:rsidRPr="00926D4D">
        <w:t>11</w:t>
      </w:r>
      <w:r w:rsidRPr="00926D4D">
        <w:t>.1</w:t>
      </w:r>
      <w:r w:rsidRPr="00926D4D">
        <w:tab/>
        <w:t>Definition</w:t>
      </w:r>
      <w:bookmarkEnd w:id="356"/>
      <w:bookmarkEnd w:id="357"/>
      <w:bookmarkEnd w:id="35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59" w:name="_Toc96936190"/>
      <w:bookmarkStart w:id="360" w:name="_Toc96936448"/>
      <w:bookmarkStart w:id="361" w:name="_Toc97016962"/>
      <w:r w:rsidRPr="00926D4D">
        <w:t>6.3.</w:t>
      </w:r>
      <w:r w:rsidR="00DF19BB" w:rsidRPr="00926D4D">
        <w:t>11</w:t>
      </w:r>
      <w:r w:rsidRPr="00926D4D">
        <w:t>.2</w:t>
      </w:r>
      <w:r w:rsidRPr="00926D4D">
        <w:tab/>
        <w:t>Attributes</w:t>
      </w:r>
      <w:bookmarkEnd w:id="359"/>
      <w:bookmarkEnd w:id="360"/>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2" w:name="_Toc96936191"/>
      <w:bookmarkStart w:id="363" w:name="_Toc96936449"/>
      <w:bookmarkStart w:id="364" w:name="_Toc97016963"/>
      <w:r w:rsidRPr="00926D4D">
        <w:t>6.3.</w:t>
      </w:r>
      <w:r w:rsidR="00DF19BB" w:rsidRPr="00926D4D">
        <w:t>11</w:t>
      </w:r>
      <w:r w:rsidRPr="00926D4D">
        <w:t>.3</w:t>
      </w:r>
      <w:r w:rsidRPr="00926D4D">
        <w:tab/>
        <w:t>Attribute constraints</w:t>
      </w:r>
      <w:bookmarkEnd w:id="362"/>
      <w:bookmarkEnd w:id="363"/>
      <w:bookmarkEnd w:id="364"/>
    </w:p>
    <w:p w14:paraId="2F6E0F2B" w14:textId="42D038E3" w:rsidR="00743698" w:rsidRPr="00926D4D" w:rsidRDefault="00743698" w:rsidP="00743698">
      <w:r w:rsidRPr="00926D4D">
        <w:t>None</w:t>
      </w:r>
      <w:r w:rsidR="00551EE0" w:rsidRPr="00926D4D">
        <w:t>.</w:t>
      </w:r>
    </w:p>
    <w:p w14:paraId="399F36B2" w14:textId="5AE80859" w:rsidR="00743698" w:rsidRPr="00926D4D" w:rsidRDefault="00743698" w:rsidP="00660CEB">
      <w:pPr>
        <w:pStyle w:val="Heading3"/>
      </w:pPr>
      <w:bookmarkStart w:id="365" w:name="_Toc96612074"/>
      <w:bookmarkStart w:id="366" w:name="_Toc96936192"/>
      <w:bookmarkStart w:id="367" w:name="_Toc96936450"/>
      <w:bookmarkStart w:id="368" w:name="_Toc97016964"/>
      <w:r w:rsidRPr="00926D4D">
        <w:rPr>
          <w:lang w:eastAsia="zh-CN"/>
        </w:rPr>
        <w:t>6.3.</w:t>
      </w:r>
      <w:r w:rsidR="00DF19BB" w:rsidRPr="00926D4D">
        <w:rPr>
          <w:lang w:eastAsia="zh-CN"/>
        </w:rPr>
        <w:t>12</w:t>
      </w:r>
      <w:r w:rsidRPr="00926D4D">
        <w:tab/>
      </w:r>
      <w:r w:rsidRPr="00926D4D">
        <w:rPr>
          <w:lang w:eastAsia="zh-CN"/>
        </w:rPr>
        <w:t>VirtualResource &lt;&lt;datatype&gt;&gt;</w:t>
      </w:r>
      <w:bookmarkEnd w:id="365"/>
      <w:bookmarkEnd w:id="366"/>
      <w:bookmarkEnd w:id="367"/>
      <w:bookmarkEnd w:id="368"/>
    </w:p>
    <w:p w14:paraId="2C020E07" w14:textId="15C66565" w:rsidR="00743698" w:rsidRPr="00926D4D" w:rsidRDefault="00743698" w:rsidP="00660CEB">
      <w:pPr>
        <w:pStyle w:val="Heading4"/>
      </w:pPr>
      <w:bookmarkStart w:id="369" w:name="_Toc96936193"/>
      <w:bookmarkStart w:id="370" w:name="_Toc96936451"/>
      <w:bookmarkStart w:id="371" w:name="_Toc97016965"/>
      <w:r w:rsidRPr="00926D4D">
        <w:t>6.3.</w:t>
      </w:r>
      <w:r w:rsidR="00DF19BB" w:rsidRPr="00926D4D">
        <w:t>12</w:t>
      </w:r>
      <w:r w:rsidRPr="00926D4D">
        <w:t>.1</w:t>
      </w:r>
      <w:r w:rsidRPr="00926D4D">
        <w:tab/>
        <w:t>Definition</w:t>
      </w:r>
      <w:bookmarkEnd w:id="369"/>
      <w:bookmarkEnd w:id="370"/>
      <w:bookmarkEnd w:id="371"/>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72" w:name="_Toc96936194"/>
      <w:bookmarkStart w:id="373" w:name="_Toc96936452"/>
      <w:bookmarkStart w:id="374" w:name="_Toc97016966"/>
      <w:r w:rsidRPr="00926D4D">
        <w:t>6.3.</w:t>
      </w:r>
      <w:r w:rsidR="00DF19BB" w:rsidRPr="00926D4D">
        <w:t>12</w:t>
      </w:r>
      <w:r w:rsidRPr="00926D4D">
        <w:t>.2</w:t>
      </w:r>
      <w:r w:rsidRPr="00926D4D">
        <w:tab/>
        <w:t>Attributes</w:t>
      </w:r>
      <w:bookmarkEnd w:id="372"/>
      <w:bookmarkEnd w:id="373"/>
      <w:bookmarkEnd w:id="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75" w:name="_Toc96936195"/>
      <w:bookmarkStart w:id="376" w:name="_Toc96936453"/>
      <w:bookmarkStart w:id="377" w:name="_Toc97016967"/>
      <w:r w:rsidRPr="00926D4D">
        <w:t>6.3.</w:t>
      </w:r>
      <w:r w:rsidR="00DF19BB" w:rsidRPr="00926D4D">
        <w:t>12</w:t>
      </w:r>
      <w:r w:rsidRPr="00926D4D">
        <w:t>.3</w:t>
      </w:r>
      <w:r w:rsidRPr="00926D4D">
        <w:tab/>
        <w:t>Attribute constraints</w:t>
      </w:r>
      <w:bookmarkEnd w:id="375"/>
      <w:bookmarkEnd w:id="376"/>
      <w:bookmarkEnd w:id="377"/>
    </w:p>
    <w:p w14:paraId="574D5958" w14:textId="5F66CDDE" w:rsidR="00743698" w:rsidRPr="00926D4D" w:rsidRDefault="00743698" w:rsidP="004F39FF">
      <w:r w:rsidRPr="00926D4D">
        <w:t>None</w:t>
      </w:r>
      <w:r w:rsidR="00551EE0" w:rsidRPr="00926D4D">
        <w:t>.</w:t>
      </w:r>
    </w:p>
    <w:p w14:paraId="64887D58" w14:textId="068BBD48" w:rsidR="00ED391B" w:rsidRPr="00926D4D" w:rsidRDefault="00ED391B" w:rsidP="00660CEB">
      <w:pPr>
        <w:pStyle w:val="Heading3"/>
      </w:pPr>
      <w:bookmarkStart w:id="378" w:name="_Toc96612075"/>
      <w:bookmarkStart w:id="379" w:name="_Toc96936196"/>
      <w:bookmarkStart w:id="380" w:name="_Toc96936454"/>
      <w:bookmarkStart w:id="381" w:name="_Toc97016968"/>
      <w:r w:rsidRPr="00926D4D">
        <w:t>6.3.</w:t>
      </w:r>
      <w:r w:rsidR="00DF19BB" w:rsidRPr="00926D4D">
        <w:t>13</w:t>
      </w:r>
      <w:r w:rsidRPr="00926D4D">
        <w:tab/>
      </w:r>
      <w:r w:rsidRPr="00926D4D">
        <w:rPr>
          <w:lang w:eastAsia="zh-CN"/>
        </w:rPr>
        <w:t>EESFunction</w:t>
      </w:r>
      <w:bookmarkEnd w:id="378"/>
      <w:bookmarkEnd w:id="379"/>
      <w:bookmarkEnd w:id="380"/>
      <w:bookmarkEnd w:id="381"/>
    </w:p>
    <w:p w14:paraId="633D8517" w14:textId="3F68CDB2" w:rsidR="00ED391B" w:rsidRPr="00926D4D" w:rsidRDefault="00ED391B" w:rsidP="00660CEB">
      <w:pPr>
        <w:pStyle w:val="Heading4"/>
      </w:pPr>
      <w:bookmarkStart w:id="382" w:name="_Toc96936197"/>
      <w:bookmarkStart w:id="383" w:name="_Toc96936455"/>
      <w:bookmarkStart w:id="384" w:name="_Toc97016969"/>
      <w:r w:rsidRPr="00926D4D">
        <w:t>6.3.</w:t>
      </w:r>
      <w:r w:rsidR="00DF19BB" w:rsidRPr="00926D4D">
        <w:t>13</w:t>
      </w:r>
      <w:r w:rsidRPr="00926D4D">
        <w:t>.1</w:t>
      </w:r>
      <w:r w:rsidRPr="00926D4D">
        <w:tab/>
        <w:t>Definition</w:t>
      </w:r>
      <w:bookmarkEnd w:id="382"/>
      <w:bookmarkEnd w:id="383"/>
      <w:bookmarkEnd w:id="38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85" w:name="_Toc96936198"/>
      <w:bookmarkStart w:id="386" w:name="_Toc96936456"/>
      <w:bookmarkStart w:id="387" w:name="_Toc97016970"/>
      <w:r w:rsidRPr="00926D4D">
        <w:t>6.3.</w:t>
      </w:r>
      <w:r w:rsidR="00DF19BB" w:rsidRPr="00926D4D">
        <w:t>13</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5BA37059" w14:textId="77777777" w:rsidR="009658AD" w:rsidRDefault="009658AD" w:rsidP="00660CEB">
      <w:pPr>
        <w:pStyle w:val="EditorsNote"/>
      </w:pPr>
    </w:p>
    <w:p w14:paraId="756104C8" w14:textId="0CF2DA0A" w:rsidR="00ED391B" w:rsidRPr="00926D4D" w:rsidRDefault="00ED391B" w:rsidP="00660CEB">
      <w:pPr>
        <w:pStyle w:val="EditorsNote"/>
      </w:pPr>
      <w:r w:rsidRPr="00926D4D">
        <w:t>Editors notes: The list of attributes is not complete.</w:t>
      </w:r>
    </w:p>
    <w:p w14:paraId="26015110" w14:textId="602B054A" w:rsidR="00ED391B" w:rsidRPr="00926D4D" w:rsidRDefault="00ED391B" w:rsidP="00660CEB">
      <w:pPr>
        <w:pStyle w:val="Heading4"/>
      </w:pPr>
      <w:bookmarkStart w:id="388" w:name="_Toc96936199"/>
      <w:bookmarkStart w:id="389" w:name="_Toc96936457"/>
      <w:bookmarkStart w:id="390" w:name="_Toc97016971"/>
      <w:r w:rsidRPr="00926D4D">
        <w:t>6.3.</w:t>
      </w:r>
      <w:r w:rsidR="00DF19BB" w:rsidRPr="00926D4D">
        <w:t>13</w:t>
      </w:r>
      <w:r w:rsidRPr="00926D4D">
        <w:t>.3</w:t>
      </w:r>
      <w:r w:rsidRPr="00926D4D">
        <w:tab/>
        <w:t>Attribute constraints</w:t>
      </w:r>
      <w:bookmarkEnd w:id="388"/>
      <w:bookmarkEnd w:id="389"/>
      <w:bookmarkEnd w:id="390"/>
    </w:p>
    <w:p w14:paraId="6D18BC9D" w14:textId="221E379A" w:rsidR="00E02C5E" w:rsidRPr="00926D4D" w:rsidRDefault="00BD10B4" w:rsidP="004F39FF">
      <w:r w:rsidRPr="00926D4D">
        <w:t>None</w:t>
      </w:r>
      <w:r w:rsidR="00551EE0" w:rsidRPr="00926D4D">
        <w:t>.</w:t>
      </w:r>
    </w:p>
    <w:p w14:paraId="0AA34F87" w14:textId="77777777" w:rsidR="004F39FF" w:rsidRPr="00926D4D" w:rsidRDefault="004F39FF" w:rsidP="00660CEB">
      <w:pPr>
        <w:pStyle w:val="Heading2"/>
      </w:pPr>
      <w:bookmarkStart w:id="391" w:name="_Toc96612076"/>
      <w:bookmarkStart w:id="392" w:name="_Toc96936200"/>
      <w:bookmarkStart w:id="393" w:name="_Toc96936458"/>
      <w:bookmarkStart w:id="394" w:name="_Toc97016972"/>
      <w:r w:rsidRPr="00926D4D">
        <w:t>6.4</w:t>
      </w:r>
      <w:r w:rsidRPr="00926D4D">
        <w:tab/>
        <w:t>Attribute definition</w:t>
      </w:r>
      <w:bookmarkEnd w:id="391"/>
      <w:bookmarkEnd w:id="392"/>
      <w:bookmarkEnd w:id="393"/>
      <w:bookmarkEnd w:id="394"/>
    </w:p>
    <w:p w14:paraId="362EB779" w14:textId="7C47CD5B" w:rsidR="004F39FF" w:rsidRPr="00926D4D" w:rsidRDefault="004F39FF" w:rsidP="00660CEB">
      <w:pPr>
        <w:pStyle w:val="Heading3"/>
        <w:rPr>
          <w:lang w:eastAsia="zh-CN"/>
        </w:rPr>
      </w:pPr>
      <w:bookmarkStart w:id="395" w:name="_Toc96612077"/>
      <w:bookmarkStart w:id="396" w:name="_Toc96936201"/>
      <w:bookmarkStart w:id="397" w:name="_Toc96936459"/>
      <w:bookmarkStart w:id="398" w:name="_Toc97016973"/>
      <w:r w:rsidRPr="00926D4D">
        <w:rPr>
          <w:lang w:eastAsia="zh-CN"/>
        </w:rPr>
        <w:t>6.4.1</w:t>
      </w:r>
      <w:r w:rsidRPr="00926D4D">
        <w:rPr>
          <w:lang w:eastAsia="zh-CN"/>
        </w:rPr>
        <w:tab/>
        <w:t>Attribute Properties</w:t>
      </w:r>
      <w:bookmarkEnd w:id="395"/>
      <w:bookmarkEnd w:id="396"/>
      <w:bookmarkEnd w:id="397"/>
      <w:bookmarkEnd w:id="398"/>
    </w:p>
    <w:p w14:paraId="39417719" w14:textId="05BE395A" w:rsidR="004F39FF" w:rsidRPr="00926D4D" w:rsidRDefault="00E11B7D" w:rsidP="004F39FF">
      <w:pPr>
        <w:rPr>
          <w:color w:val="FF0000"/>
          <w:sz w:val="22"/>
          <w:szCs w:val="22"/>
        </w:rPr>
      </w:pPr>
      <w:r w:rsidRPr="00926D4D">
        <w:rPr>
          <w:color w:val="FF0000"/>
          <w:sz w:val="22"/>
          <w:szCs w:val="22"/>
        </w:rPr>
        <w:t>Editor's</w:t>
      </w:r>
      <w:r w:rsidR="004F39FF" w:rsidRPr="00926D4D">
        <w:rPr>
          <w:color w:val="FF0000"/>
          <w:sz w:val="22"/>
          <w:szCs w:val="22"/>
        </w:rPr>
        <w:t xml:space="preserve">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easAddress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399" w:name="_Toc96936202"/>
      <w:bookmarkStart w:id="400" w:name="_Toc96936460"/>
      <w:bookmarkStart w:id="401" w:name="_Toc97016974"/>
      <w:bookmarkStart w:id="402" w:name="_Toc96612078"/>
      <w:r w:rsidRPr="00926D4D">
        <w:t>7</w:t>
      </w:r>
      <w:r w:rsidRPr="00926D4D">
        <w:tab/>
        <w:t>Procedural Flows</w:t>
      </w:r>
      <w:bookmarkEnd w:id="399"/>
      <w:bookmarkEnd w:id="400"/>
      <w:bookmarkEnd w:id="401"/>
      <w:r w:rsidR="00FA00B2" w:rsidRPr="00926D4D">
        <w:tab/>
      </w:r>
      <w:bookmarkEnd w:id="402"/>
    </w:p>
    <w:p w14:paraId="0D8D6CCE" w14:textId="450EE35E" w:rsidR="004C3952" w:rsidRPr="00926D4D" w:rsidRDefault="004C3952" w:rsidP="00660CEB">
      <w:pPr>
        <w:pStyle w:val="Heading2"/>
      </w:pPr>
      <w:bookmarkStart w:id="403" w:name="_Toc96612079"/>
      <w:bookmarkStart w:id="404" w:name="_Toc96936203"/>
      <w:bookmarkStart w:id="405" w:name="_Toc96936461"/>
      <w:bookmarkStart w:id="406" w:name="_Toc97016975"/>
      <w:r w:rsidRPr="00926D4D">
        <w:t>7.</w:t>
      </w:r>
      <w:r w:rsidR="00AC21CA" w:rsidRPr="00926D4D">
        <w:t>1</w:t>
      </w:r>
      <w:r w:rsidRPr="00926D4D">
        <w:tab/>
        <w:t>Lifecycle management</w:t>
      </w:r>
      <w:bookmarkEnd w:id="403"/>
      <w:bookmarkEnd w:id="404"/>
      <w:bookmarkEnd w:id="405"/>
      <w:bookmarkEnd w:id="406"/>
    </w:p>
    <w:p w14:paraId="0593E3BF" w14:textId="0FF7713D" w:rsidR="004C3952" w:rsidRPr="00926D4D" w:rsidRDefault="004C3952" w:rsidP="00660CEB">
      <w:pPr>
        <w:pStyle w:val="Heading3"/>
      </w:pPr>
      <w:bookmarkStart w:id="407" w:name="_Toc96612080"/>
      <w:bookmarkStart w:id="408" w:name="_Toc96936204"/>
      <w:bookmarkStart w:id="409" w:name="_Toc96936462"/>
      <w:bookmarkStart w:id="410" w:name="_Toc97016976"/>
      <w:r w:rsidRPr="00926D4D">
        <w:t>7.</w:t>
      </w:r>
      <w:r w:rsidR="00AC21CA" w:rsidRPr="00926D4D">
        <w:t>1</w:t>
      </w:r>
      <w:r w:rsidRPr="00926D4D">
        <w:t>.1</w:t>
      </w:r>
      <w:r w:rsidRPr="00926D4D">
        <w:tab/>
        <w:t>Description</w:t>
      </w:r>
      <w:bookmarkEnd w:id="407"/>
      <w:bookmarkEnd w:id="408"/>
      <w:bookmarkEnd w:id="409"/>
      <w:bookmarkEnd w:id="41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11" w:name="_Toc96612081"/>
      <w:bookmarkStart w:id="412" w:name="_Toc96936205"/>
      <w:bookmarkStart w:id="413" w:name="_Toc96936463"/>
      <w:bookmarkStart w:id="414" w:name="_Toc97016977"/>
      <w:r w:rsidRPr="00926D4D">
        <w:t>7.</w:t>
      </w:r>
      <w:r w:rsidR="00AC21CA" w:rsidRPr="00926D4D">
        <w:t>1</w:t>
      </w:r>
      <w:r w:rsidRPr="00926D4D">
        <w:t>.2</w:t>
      </w:r>
      <w:r w:rsidRPr="00926D4D">
        <w:tab/>
        <w:t>EAS lifecycle management</w:t>
      </w:r>
      <w:bookmarkEnd w:id="411"/>
      <w:bookmarkEnd w:id="412"/>
      <w:bookmarkEnd w:id="413"/>
      <w:bookmarkEnd w:id="414"/>
    </w:p>
    <w:p w14:paraId="66705D27" w14:textId="59A846C1" w:rsidR="004C3952" w:rsidRPr="00926D4D" w:rsidRDefault="004C3952" w:rsidP="00660CEB">
      <w:pPr>
        <w:pStyle w:val="Heading4"/>
      </w:pPr>
      <w:bookmarkStart w:id="415" w:name="_Toc96936206"/>
      <w:bookmarkStart w:id="416" w:name="_Toc96936464"/>
      <w:bookmarkStart w:id="417" w:name="_Toc97016978"/>
      <w:r w:rsidRPr="00926D4D">
        <w:t>7.</w:t>
      </w:r>
      <w:r w:rsidR="00AC21CA" w:rsidRPr="00926D4D">
        <w:t>1</w:t>
      </w:r>
      <w:r w:rsidRPr="00926D4D">
        <w:t>.2.1</w:t>
      </w:r>
      <w:r w:rsidRPr="00926D4D">
        <w:tab/>
      </w:r>
      <w:r w:rsidRPr="00926D4D">
        <w:rPr>
          <w:rStyle w:val="Heading3Char"/>
        </w:rPr>
        <w:t>EAS VNF instantiation</w:t>
      </w:r>
      <w:bookmarkEnd w:id="415"/>
      <w:bookmarkEnd w:id="416"/>
      <w:bookmarkEnd w:id="41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7777777" w:rsidR="004C3952" w:rsidRPr="00926D4D" w:rsidRDefault="004C3952" w:rsidP="00660CEB">
      <w:pPr>
        <w:pStyle w:val="TH"/>
      </w:pPr>
      <w:r w:rsidRPr="00926D4D">
        <w:object w:dxaOrig="9409" w:dyaOrig="6348" w14:anchorId="416103B3">
          <v:shape id="_x0000_i1032" type="#_x0000_t75" style="width:471pt;height:317.25pt" o:ole="">
            <v:imagedata r:id="rId25" o:title=""/>
          </v:shape>
          <o:OLEObject Type="Embed" ProgID="Visio.Drawing.15" ShapeID="_x0000_i1032" DrawAspect="Content" ObjectID="_1709535334" r:id="rId26"/>
        </w:object>
      </w:r>
    </w:p>
    <w:p w14:paraId="3F3DFA0D" w14:textId="0B229BBB"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1: EAS instantiation</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7A195501" w:rsidR="004C3952" w:rsidRPr="00926D4D" w:rsidRDefault="004C3952" w:rsidP="00551EE0">
      <w:pPr>
        <w:pStyle w:val="B2"/>
      </w:pPr>
      <w:r w:rsidRPr="00926D4D">
        <w:t xml:space="preserve">- </w:t>
      </w:r>
      <w:r w:rsidR="009658AD">
        <w:tab/>
      </w:r>
      <w:r w:rsidRPr="00926D4D">
        <w:t>Software image information (</w:t>
      </w:r>
      <w:r w:rsidR="00926D4D">
        <w:t>e.g.</w:t>
      </w:r>
      <w:r w:rsidRPr="00926D4D">
        <w:t xml:space="preserve"> software image location, minimum RAM, disk requirements) (see clause 7.1.6.5 </w:t>
      </w:r>
      <w:r w:rsidR="009658AD">
        <w:t>in</w:t>
      </w:r>
      <w:r w:rsidRPr="00926D4D">
        <w:t xml:space="preserve"> ETSI NFV IFA-011 [</w:t>
      </w:r>
      <w:r w:rsidR="009658AD">
        <w:t>7</w:t>
      </w:r>
      <w:r w:rsidRPr="00926D4D">
        <w:t>]).</w:t>
      </w:r>
    </w:p>
    <w:p w14:paraId="230BC506" w14:textId="633DE0B6" w:rsidR="004C3952" w:rsidRPr="00926D4D" w:rsidRDefault="004C3952" w:rsidP="00551EE0">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0C93EFEE"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operation (see clause 7.3.3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386D85C0" w14:textId="23E17783"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7E111639" w:rsidR="004C3952" w:rsidRPr="00926D4D" w:rsidRDefault="004C3952" w:rsidP="00660CEB">
      <w:pPr>
        <w:pStyle w:val="Heading4"/>
      </w:pPr>
      <w:bookmarkStart w:id="418" w:name="_Toc96936207"/>
      <w:bookmarkStart w:id="419" w:name="_Toc96936465"/>
      <w:bookmarkStart w:id="420" w:name="_Toc97016979"/>
      <w:r w:rsidRPr="00926D4D">
        <w:t>7.</w:t>
      </w:r>
      <w:r w:rsidR="00AC21CA" w:rsidRPr="00926D4D">
        <w:t>1</w:t>
      </w:r>
      <w:r w:rsidRPr="00926D4D">
        <w:t>.2.2</w:t>
      </w:r>
      <w:r w:rsidRPr="00926D4D">
        <w:tab/>
      </w:r>
      <w:r w:rsidRPr="00926D4D">
        <w:rPr>
          <w:rStyle w:val="Heading3Char"/>
        </w:rPr>
        <w:t>EAS VNF termination</w:t>
      </w:r>
      <w:bookmarkEnd w:id="418"/>
      <w:bookmarkEnd w:id="419"/>
      <w:bookmarkEnd w:id="42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3" type="#_x0000_t75" style="width:471pt;height:228pt" o:ole="">
            <v:imagedata r:id="rId27" o:title=""/>
          </v:shape>
          <o:OLEObject Type="Embed" ProgID="Visio.Drawing.15" ShapeID="_x0000_i1033" DrawAspect="Content" ObjectID="_1709535335" r:id="rId28"/>
        </w:object>
      </w:r>
    </w:p>
    <w:p w14:paraId="1F0CF9FC" w14:textId="769601B4"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VNF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21" w:name="_Toc96612082"/>
      <w:bookmarkStart w:id="422" w:name="_Toc96936208"/>
      <w:bookmarkStart w:id="423" w:name="_Toc96936466"/>
      <w:bookmarkStart w:id="424" w:name="_Toc97016980"/>
      <w:r w:rsidRPr="00926D4D">
        <w:t>7.</w:t>
      </w:r>
      <w:r w:rsidR="00AC21CA" w:rsidRPr="00926D4D">
        <w:t>1</w:t>
      </w:r>
      <w:r w:rsidRPr="00926D4D">
        <w:t>.3</w:t>
      </w:r>
      <w:r w:rsidRPr="00926D4D">
        <w:tab/>
        <w:t>ECS lifecycle management</w:t>
      </w:r>
      <w:bookmarkEnd w:id="421"/>
      <w:bookmarkEnd w:id="422"/>
      <w:bookmarkEnd w:id="423"/>
      <w:bookmarkEnd w:id="424"/>
    </w:p>
    <w:p w14:paraId="5DA81F54" w14:textId="5F8293CD" w:rsidR="004C3952" w:rsidRPr="00926D4D" w:rsidRDefault="00AC21CA" w:rsidP="00660CEB">
      <w:pPr>
        <w:pStyle w:val="Heading4"/>
      </w:pPr>
      <w:bookmarkStart w:id="425" w:name="_Toc96936209"/>
      <w:bookmarkStart w:id="426" w:name="_Toc96936467"/>
      <w:bookmarkStart w:id="427" w:name="_Toc97016981"/>
      <w:r w:rsidRPr="00926D4D">
        <w:t>7.1.3.1</w:t>
      </w:r>
      <w:r w:rsidR="00E748D0" w:rsidRPr="00926D4D">
        <w:tab/>
      </w:r>
      <w:r w:rsidRPr="00926D4D">
        <w:t>ECS instantiation</w:t>
      </w:r>
      <w:bookmarkEnd w:id="425"/>
      <w:bookmarkEnd w:id="426"/>
      <w:bookmarkEnd w:id="42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4" type="#_x0000_t75" style="width:362.25pt;height:468pt" o:ole="">
            <v:imagedata r:id="rId29" o:title=""/>
          </v:shape>
          <o:OLEObject Type="Embed" ProgID="Visio.Drawing.15" ShapeID="_x0000_i1034" DrawAspect="Content" ObjectID="_1709535336" r:id="rId30"/>
        </w:object>
      </w:r>
    </w:p>
    <w:p w14:paraId="0C6BE3DA" w14:textId="53BE35FB" w:rsidR="00AC21CA" w:rsidRPr="00926D4D" w:rsidRDefault="00AC21CA" w:rsidP="00660CEB">
      <w:pPr>
        <w:pStyle w:val="TF"/>
      </w:pPr>
      <w:r w:rsidRPr="00926D4D">
        <w:t>Figure 7.1.</w:t>
      </w:r>
      <w:r w:rsidR="00F834FE" w:rsidRPr="00926D4D">
        <w:t>3.1</w:t>
      </w:r>
      <w:r w:rsidRPr="00926D4D">
        <w:t>-1: ECS instantiation 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Pr="00926D4D" w:rsidRDefault="00E748D0" w:rsidP="00660CEB">
      <w:pPr>
        <w:pStyle w:val="Heading4"/>
      </w:pPr>
      <w:bookmarkStart w:id="428" w:name="_Toc96936210"/>
      <w:bookmarkStart w:id="429" w:name="_Toc96936468"/>
      <w:bookmarkStart w:id="430" w:name="_Toc97016982"/>
      <w:r w:rsidRPr="00926D4D">
        <w:t xml:space="preserve">7.1.3.2 </w:t>
      </w:r>
      <w:r w:rsidRPr="00926D4D">
        <w:tab/>
        <w:t>ECS instantiation</w:t>
      </w:r>
      <w:bookmarkEnd w:id="428"/>
      <w:bookmarkEnd w:id="429"/>
      <w:bookmarkEnd w:id="43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5" type="#_x0000_t75" style="width:378.75pt;height:284.25pt" o:ole="">
            <v:imagedata r:id="rId31" o:title=""/>
          </v:shape>
          <o:OLEObject Type="Embed" ProgID="Visio.Drawing.15" ShapeID="_x0000_i1035" DrawAspect="Content" ObjectID="_1709535337" r:id="rId32"/>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31" w:name="_Toc96612083"/>
      <w:bookmarkStart w:id="432" w:name="_Toc96936211"/>
      <w:bookmarkStart w:id="433" w:name="_Toc96936469"/>
      <w:bookmarkStart w:id="434" w:name="_Toc97016983"/>
      <w:r w:rsidRPr="00926D4D">
        <w:t>7.1.4</w:t>
      </w:r>
      <w:r w:rsidRPr="00926D4D">
        <w:tab/>
        <w:t>EES lifecycle management</w:t>
      </w:r>
      <w:bookmarkEnd w:id="431"/>
      <w:bookmarkEnd w:id="432"/>
      <w:bookmarkEnd w:id="433"/>
      <w:bookmarkEnd w:id="434"/>
    </w:p>
    <w:p w14:paraId="7B9F3FCE" w14:textId="7CF24CD3" w:rsidR="00807850" w:rsidRPr="00926D4D" w:rsidRDefault="00807850" w:rsidP="00660CEB">
      <w:pPr>
        <w:pStyle w:val="Heading4"/>
      </w:pPr>
      <w:bookmarkStart w:id="435" w:name="_Toc96936212"/>
      <w:bookmarkStart w:id="436" w:name="_Toc96936470"/>
      <w:bookmarkStart w:id="437" w:name="_Toc97016984"/>
      <w:r w:rsidRPr="00926D4D">
        <w:t>7.1.4.1</w:t>
      </w:r>
      <w:r w:rsidR="00C453F5" w:rsidRPr="00926D4D">
        <w:tab/>
      </w:r>
      <w:r w:rsidRPr="00926D4D">
        <w:t>EES instantiation</w:t>
      </w:r>
      <w:bookmarkEnd w:id="435"/>
      <w:bookmarkEnd w:id="436"/>
      <w:bookmarkEnd w:id="43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6" type="#_x0000_t75" style="width:342.75pt;height:523.5pt" o:ole="">
            <v:imagedata r:id="rId33" o:title="" croptop="2921f" cropright="25409f"/>
          </v:shape>
          <o:OLEObject Type="Embed" ProgID="Visio.Drawing.15" ShapeID="_x0000_i1036" DrawAspect="Content" ObjectID="_1709535338" r:id="rId34"/>
        </w:object>
      </w:r>
    </w:p>
    <w:p w14:paraId="2AB19AA1" w14:textId="5D3CBC45" w:rsidR="00807850" w:rsidRPr="00926D4D" w:rsidRDefault="00807850" w:rsidP="00660CEB">
      <w:pPr>
        <w:pStyle w:val="TF"/>
      </w:pPr>
      <w:r w:rsidRPr="00926D4D">
        <w:t>Figure 7.1.4</w:t>
      </w:r>
      <w:r w:rsidR="00F834FE" w:rsidRPr="00926D4D">
        <w:t>.1</w:t>
      </w:r>
      <w:r w:rsidRPr="00926D4D">
        <w:t>-1: EES instantiation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7DCF3FD6" w:rsidR="00807850" w:rsidRPr="00926D4D" w:rsidRDefault="00807850" w:rsidP="00660CEB">
      <w:pPr>
        <w:pStyle w:val="Heading4"/>
      </w:pPr>
      <w:bookmarkStart w:id="438" w:name="_Toc96936213"/>
      <w:bookmarkStart w:id="439" w:name="_Toc96936471"/>
      <w:bookmarkStart w:id="440" w:name="_Toc97016985"/>
      <w:r w:rsidRPr="00926D4D">
        <w:t xml:space="preserve">7.1.4.2 </w:t>
      </w:r>
      <w:r w:rsidRPr="00926D4D">
        <w:tab/>
        <w:t>EES Termination</w:t>
      </w:r>
      <w:bookmarkEnd w:id="438"/>
      <w:bookmarkEnd w:id="439"/>
      <w:bookmarkEnd w:id="44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7" type="#_x0000_t75" style="width:379.5pt;height:284.25pt" o:ole="">
            <v:imagedata r:id="rId35" o:title=""/>
          </v:shape>
          <o:OLEObject Type="Embed" ProgID="Visio.Drawing.15" ShapeID="_x0000_i1037" DrawAspect="Content" ObjectID="_1709535339" r:id="rId36"/>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41" w:name="_Toc96612084"/>
      <w:bookmarkStart w:id="442" w:name="_Toc96936214"/>
      <w:bookmarkStart w:id="443" w:name="_Toc96936472"/>
      <w:bookmarkStart w:id="444" w:name="_Toc97016986"/>
      <w:r w:rsidRPr="00926D4D">
        <w:t>7.</w:t>
      </w:r>
      <w:r w:rsidR="00AC21CA" w:rsidRPr="00926D4D">
        <w:t>2</w:t>
      </w:r>
      <w:r w:rsidRPr="00926D4D">
        <w:tab/>
        <w:t>Performance assurance</w:t>
      </w:r>
      <w:bookmarkEnd w:id="441"/>
      <w:bookmarkEnd w:id="442"/>
      <w:bookmarkEnd w:id="443"/>
      <w:bookmarkEnd w:id="444"/>
    </w:p>
    <w:p w14:paraId="327416DE" w14:textId="377EE834" w:rsidR="00C640D1" w:rsidRPr="00926D4D" w:rsidRDefault="00C640D1" w:rsidP="00660CEB">
      <w:pPr>
        <w:pStyle w:val="Heading3"/>
      </w:pPr>
      <w:bookmarkStart w:id="445" w:name="_Toc96612085"/>
      <w:bookmarkStart w:id="446" w:name="_Toc96936215"/>
      <w:bookmarkStart w:id="447" w:name="_Toc96936473"/>
      <w:bookmarkStart w:id="448" w:name="_Toc97016987"/>
      <w:r w:rsidRPr="00926D4D">
        <w:t>7.</w:t>
      </w:r>
      <w:r w:rsidR="00AC21CA" w:rsidRPr="00926D4D">
        <w:t>2</w:t>
      </w:r>
      <w:r w:rsidRPr="00926D4D">
        <w:t>.1</w:t>
      </w:r>
      <w:r w:rsidRPr="00926D4D">
        <w:tab/>
        <w:t>Description</w:t>
      </w:r>
      <w:bookmarkEnd w:id="445"/>
      <w:bookmarkEnd w:id="446"/>
      <w:bookmarkEnd w:id="447"/>
      <w:bookmarkEnd w:id="44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49" w:name="_Toc96612086"/>
      <w:bookmarkStart w:id="450" w:name="_Toc96936216"/>
      <w:bookmarkStart w:id="451" w:name="_Toc96936474"/>
      <w:bookmarkStart w:id="452" w:name="_Toc97016988"/>
      <w:r w:rsidRPr="00926D4D">
        <w:t>7.</w:t>
      </w:r>
      <w:r w:rsidR="00AC21CA" w:rsidRPr="00926D4D">
        <w:t>2</w:t>
      </w:r>
      <w:r w:rsidRPr="00926D4D">
        <w:t>.2</w:t>
      </w:r>
      <w:r w:rsidRPr="00926D4D">
        <w:tab/>
        <w:t>EAS performance assurance</w:t>
      </w:r>
      <w:bookmarkEnd w:id="449"/>
      <w:bookmarkEnd w:id="450"/>
      <w:bookmarkEnd w:id="451"/>
      <w:bookmarkEnd w:id="452"/>
    </w:p>
    <w:p w14:paraId="6EED6AC5" w14:textId="2D068193" w:rsidR="00C640D1" w:rsidRPr="00926D4D" w:rsidRDefault="00C640D1" w:rsidP="00660CEB">
      <w:pPr>
        <w:pStyle w:val="Heading4"/>
      </w:pPr>
      <w:bookmarkStart w:id="453" w:name="_Toc96936217"/>
      <w:bookmarkStart w:id="454" w:name="_Toc96936475"/>
      <w:bookmarkStart w:id="455" w:name="_Toc97016989"/>
      <w:r w:rsidRPr="00926D4D">
        <w:t>7.</w:t>
      </w:r>
      <w:r w:rsidR="00AC21CA" w:rsidRPr="00926D4D">
        <w:t>2</w:t>
      </w:r>
      <w:r w:rsidRPr="00926D4D">
        <w:t>.2.1</w:t>
      </w:r>
      <w:r w:rsidRPr="00926D4D">
        <w:tab/>
        <w:t>Measurement collection via performance job control</w:t>
      </w:r>
      <w:bookmarkEnd w:id="453"/>
      <w:bookmarkEnd w:id="454"/>
      <w:bookmarkEnd w:id="45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8" type="#_x0000_t75" style="width:372pt;height:246pt" o:ole="">
            <v:imagedata r:id="rId37" o:title=""/>
          </v:shape>
          <o:OLEObject Type="Embed" ProgID="Visio.Drawing.15" ShapeID="_x0000_i1038" DrawAspect="Content" ObjectID="_1709535340" r:id="rId38"/>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56" w:name="_Toc96936218"/>
      <w:bookmarkStart w:id="457" w:name="_Toc96936476"/>
      <w:bookmarkStart w:id="458" w:name="_Toc97016990"/>
      <w:r w:rsidRPr="00926D4D">
        <w:t>7.</w:t>
      </w:r>
      <w:r w:rsidR="00AC21CA" w:rsidRPr="00926D4D">
        <w:t>2</w:t>
      </w:r>
      <w:r w:rsidRPr="00926D4D">
        <w:t>.2.2</w:t>
      </w:r>
      <w:r w:rsidRPr="00926D4D">
        <w:tab/>
        <w:t>Measurement collection via configurable measurement control</w:t>
      </w:r>
      <w:bookmarkEnd w:id="456"/>
      <w:bookmarkEnd w:id="457"/>
      <w:bookmarkEnd w:id="45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39" type="#_x0000_t75" style="width:372pt;height:236.25pt" o:ole="">
            <v:imagedata r:id="rId39" o:title=""/>
          </v:shape>
          <o:OLEObject Type="Embed" ProgID="Visio.Drawing.15" ShapeID="_x0000_i1039" DrawAspect="Content" ObjectID="_1709535341" r:id="rId40"/>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59" w:name="_Toc96612087"/>
      <w:bookmarkStart w:id="460" w:name="_Toc96936219"/>
      <w:bookmarkStart w:id="461" w:name="_Toc96936477"/>
      <w:bookmarkStart w:id="462" w:name="_Toc97016991"/>
      <w:r w:rsidRPr="00926D4D">
        <w:t>7.</w:t>
      </w:r>
      <w:r w:rsidR="00AC21CA" w:rsidRPr="00926D4D">
        <w:t>2</w:t>
      </w:r>
      <w:r w:rsidRPr="00926D4D">
        <w:t>.3</w:t>
      </w:r>
      <w:r w:rsidRPr="00926D4D">
        <w:tab/>
        <w:t>5GC NF measurements to evaluate EAS performance</w:t>
      </w:r>
      <w:bookmarkEnd w:id="459"/>
      <w:bookmarkEnd w:id="460"/>
      <w:bookmarkEnd w:id="461"/>
      <w:bookmarkEnd w:id="462"/>
    </w:p>
    <w:p w14:paraId="25109304" w14:textId="08205F0E" w:rsidR="00C640D1" w:rsidRPr="00926D4D" w:rsidRDefault="00C640D1" w:rsidP="00660CEB">
      <w:pPr>
        <w:pStyle w:val="Heading4"/>
      </w:pPr>
      <w:bookmarkStart w:id="463" w:name="_Toc96936220"/>
      <w:bookmarkStart w:id="464" w:name="_Toc96936478"/>
      <w:bookmarkStart w:id="465" w:name="_Toc97016992"/>
      <w:r w:rsidRPr="00926D4D">
        <w:t>7.</w:t>
      </w:r>
      <w:r w:rsidR="00AC21CA" w:rsidRPr="00926D4D">
        <w:t>2</w:t>
      </w:r>
      <w:r w:rsidRPr="00926D4D">
        <w:t>.3.1</w:t>
      </w:r>
      <w:r w:rsidRPr="00926D4D">
        <w:tab/>
        <w:t>Measurement collection via performance job control</w:t>
      </w:r>
      <w:bookmarkEnd w:id="463"/>
      <w:bookmarkEnd w:id="464"/>
      <w:bookmarkEnd w:id="46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0" type="#_x0000_t75" style="width:372pt;height:246pt" o:ole="">
            <v:imagedata r:id="rId41" o:title=""/>
          </v:shape>
          <o:OLEObject Type="Embed" ProgID="Visio.Drawing.15" ShapeID="_x0000_i1040" DrawAspect="Content" ObjectID="_1709535342" r:id="rId42"/>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66" w:name="_Toc96936221"/>
      <w:bookmarkStart w:id="467" w:name="_Toc96936479"/>
      <w:bookmarkStart w:id="468" w:name="_Toc97016993"/>
      <w:r w:rsidRPr="00926D4D">
        <w:t>7.</w:t>
      </w:r>
      <w:r w:rsidR="00AC21CA" w:rsidRPr="00926D4D">
        <w:t>2</w:t>
      </w:r>
      <w:r w:rsidRPr="00926D4D">
        <w:t>.3.2</w:t>
      </w:r>
      <w:r w:rsidRPr="00926D4D">
        <w:tab/>
        <w:t>Measurement collection via configurable measurement control</w:t>
      </w:r>
      <w:bookmarkEnd w:id="466"/>
      <w:bookmarkEnd w:id="467"/>
      <w:bookmarkEnd w:id="46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1" type="#_x0000_t75" style="width:372pt;height:236.25pt" o:ole="">
            <v:imagedata r:id="rId43" o:title=""/>
          </v:shape>
          <o:OLEObject Type="Embed" ProgID="Visio.Drawing.15" ShapeID="_x0000_i1041" DrawAspect="Content" ObjectID="_1709535343" r:id="rId44"/>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546FD7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F3EAFE6" w14:textId="0C1C7F56" w:rsidR="00827F03" w:rsidRPr="00926D4D" w:rsidRDefault="00C640D1" w:rsidP="00660CEB">
      <w:pPr>
        <w:pStyle w:val="EditorsNote"/>
      </w:pPr>
      <w:r w:rsidRPr="00926D4D">
        <w:t>Editor</w:t>
      </w:r>
      <w:r w:rsidR="00AB4B47">
        <w:t>'</w:t>
      </w:r>
      <w:r w:rsidRPr="00926D4D">
        <w:t>s note: Whether the existing subscription and measurement data reporting mechanism allow the selective measurement data reporting are FFS.</w:t>
      </w:r>
    </w:p>
    <w:p w14:paraId="4FF597D2" w14:textId="51AA4346" w:rsidR="00F35136" w:rsidRPr="00926D4D" w:rsidRDefault="00F35136" w:rsidP="00660CEB">
      <w:pPr>
        <w:pStyle w:val="Heading3"/>
      </w:pPr>
      <w:bookmarkStart w:id="469" w:name="_Toc96612088"/>
      <w:bookmarkStart w:id="470" w:name="_Toc96936222"/>
      <w:bookmarkStart w:id="471" w:name="_Toc96936480"/>
      <w:bookmarkStart w:id="472" w:name="_Toc97016994"/>
      <w:r w:rsidRPr="00926D4D">
        <w:t>7.2.4</w:t>
      </w:r>
      <w:r w:rsidRPr="00926D4D">
        <w:tab/>
        <w:t>ECS performance assurance</w:t>
      </w:r>
      <w:bookmarkEnd w:id="469"/>
      <w:bookmarkEnd w:id="470"/>
      <w:bookmarkEnd w:id="471"/>
      <w:bookmarkEnd w:id="472"/>
    </w:p>
    <w:p w14:paraId="1BCE2AF5" w14:textId="08F49808" w:rsidR="00F35136" w:rsidRPr="00926D4D" w:rsidRDefault="00F35136" w:rsidP="00660CEB">
      <w:pPr>
        <w:pStyle w:val="Heading4"/>
      </w:pPr>
      <w:bookmarkStart w:id="473" w:name="_Toc96936223"/>
      <w:bookmarkStart w:id="474" w:name="_Toc96936481"/>
      <w:bookmarkStart w:id="475" w:name="_Toc97016995"/>
      <w:r w:rsidRPr="00926D4D">
        <w:t>7.2.4.1</w:t>
      </w:r>
      <w:r w:rsidRPr="00926D4D">
        <w:tab/>
        <w:t>Measurement collection via performance job control</w:t>
      </w:r>
      <w:bookmarkEnd w:id="473"/>
      <w:bookmarkEnd w:id="474"/>
      <w:bookmarkEnd w:id="47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76" w:name="_Toc96936224"/>
      <w:bookmarkStart w:id="477" w:name="_Toc96936482"/>
      <w:bookmarkStart w:id="478" w:name="_Toc97016996"/>
      <w:r w:rsidRPr="00926D4D">
        <w:t>7.2.4.2</w:t>
      </w:r>
      <w:r w:rsidRPr="00926D4D">
        <w:tab/>
        <w:t>Measurement collection via configurable measurement control</w:t>
      </w:r>
      <w:bookmarkEnd w:id="476"/>
      <w:bookmarkEnd w:id="477"/>
      <w:bookmarkEnd w:id="47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79" w:name="_Toc96612089"/>
      <w:bookmarkStart w:id="480" w:name="_Toc96936225"/>
      <w:bookmarkStart w:id="481" w:name="_Toc96936483"/>
      <w:bookmarkStart w:id="482" w:name="_Toc97016997"/>
      <w:r w:rsidRPr="00926D4D">
        <w:t>7.2.5</w:t>
      </w:r>
      <w:r w:rsidRPr="00926D4D">
        <w:tab/>
        <w:t>EES performance assurance</w:t>
      </w:r>
      <w:bookmarkEnd w:id="479"/>
      <w:bookmarkEnd w:id="480"/>
      <w:bookmarkEnd w:id="481"/>
      <w:bookmarkEnd w:id="482"/>
    </w:p>
    <w:p w14:paraId="4CD20ED5" w14:textId="42B2117E" w:rsidR="00B751A6" w:rsidRPr="00926D4D" w:rsidRDefault="00B751A6" w:rsidP="00660CEB">
      <w:pPr>
        <w:pStyle w:val="Heading4"/>
      </w:pPr>
      <w:bookmarkStart w:id="483" w:name="_Toc96936226"/>
      <w:bookmarkStart w:id="484" w:name="_Toc96936484"/>
      <w:bookmarkStart w:id="485" w:name="_Toc97016998"/>
      <w:r w:rsidRPr="00926D4D">
        <w:t>7.2.5.1</w:t>
      </w:r>
      <w:r w:rsidRPr="00926D4D">
        <w:tab/>
        <w:t>Measurement collection via performance job control</w:t>
      </w:r>
      <w:bookmarkEnd w:id="483"/>
      <w:bookmarkEnd w:id="484"/>
      <w:bookmarkEnd w:id="48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86" w:name="_Toc96936227"/>
      <w:bookmarkStart w:id="487" w:name="_Toc96936485"/>
      <w:bookmarkStart w:id="488" w:name="_Toc97016999"/>
      <w:r w:rsidRPr="00926D4D">
        <w:t>7.2.5.2</w:t>
      </w:r>
      <w:r w:rsidRPr="00926D4D">
        <w:tab/>
        <w:t>Measurement collection via configurable measurement control</w:t>
      </w:r>
      <w:bookmarkEnd w:id="486"/>
      <w:bookmarkEnd w:id="487"/>
      <w:bookmarkEnd w:id="48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89" w:name="_Toc96612090"/>
      <w:bookmarkStart w:id="490" w:name="_Toc96936228"/>
      <w:bookmarkStart w:id="491" w:name="_Toc96936486"/>
      <w:bookmarkStart w:id="492" w:name="_Toc97017000"/>
      <w:r w:rsidRPr="00926D4D">
        <w:t>7.3</w:t>
      </w:r>
      <w:r w:rsidRPr="00926D4D">
        <w:tab/>
        <w:t>Fault supervision</w:t>
      </w:r>
      <w:bookmarkEnd w:id="489"/>
      <w:bookmarkEnd w:id="490"/>
      <w:bookmarkEnd w:id="491"/>
      <w:bookmarkEnd w:id="492"/>
    </w:p>
    <w:p w14:paraId="5CBFB1BB" w14:textId="27A25152" w:rsidR="000679C4" w:rsidRPr="00926D4D" w:rsidRDefault="000679C4" w:rsidP="00660CEB">
      <w:pPr>
        <w:pStyle w:val="Heading3"/>
      </w:pPr>
      <w:bookmarkStart w:id="493" w:name="_Toc96612091"/>
      <w:bookmarkStart w:id="494" w:name="_Toc96936229"/>
      <w:bookmarkStart w:id="495" w:name="_Toc96936487"/>
      <w:bookmarkStart w:id="496" w:name="_Toc97017001"/>
      <w:r w:rsidRPr="00926D4D">
        <w:t>7.3.1</w:t>
      </w:r>
      <w:r w:rsidRPr="00926D4D">
        <w:tab/>
        <w:t>Description</w:t>
      </w:r>
      <w:bookmarkEnd w:id="493"/>
      <w:bookmarkEnd w:id="494"/>
      <w:bookmarkEnd w:id="495"/>
      <w:bookmarkEnd w:id="49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497" w:name="_Toc96612092"/>
      <w:bookmarkStart w:id="498" w:name="_Toc96936230"/>
      <w:bookmarkStart w:id="499" w:name="_Toc96936488"/>
      <w:bookmarkStart w:id="500" w:name="_Toc97017002"/>
      <w:r w:rsidRPr="00926D4D">
        <w:t>7.3.2</w:t>
      </w:r>
      <w:r w:rsidRPr="00926D4D">
        <w:tab/>
        <w:t>EDN NF performance impacted by 5GC NF alarm</w:t>
      </w:r>
      <w:bookmarkEnd w:id="497"/>
      <w:bookmarkEnd w:id="498"/>
      <w:bookmarkEnd w:id="499"/>
      <w:bookmarkEnd w:id="50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2" type="#_x0000_t75" style="width:353.25pt;height:138pt" o:ole="">
            <v:imagedata r:id="rId45" o:title=""/>
          </v:shape>
          <o:OLEObject Type="Embed" ProgID="Visio.Drawing.15" ShapeID="_x0000_i1042" DrawAspect="Content" ObjectID="_1709535344" r:id="rId46"/>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01" w:name="_Toc96612093"/>
      <w:bookmarkStart w:id="502" w:name="_Toc96936231"/>
      <w:bookmarkStart w:id="503" w:name="_Toc96936489"/>
      <w:bookmarkStart w:id="504" w:name="_Toc97017003"/>
      <w:r w:rsidRPr="00926D4D">
        <w:t>7.3.3</w:t>
      </w:r>
      <w:r w:rsidRPr="00926D4D">
        <w:tab/>
        <w:t>5GC NF issues resulted from EDN NF alarms</w:t>
      </w:r>
      <w:bookmarkEnd w:id="501"/>
      <w:bookmarkEnd w:id="502"/>
      <w:bookmarkEnd w:id="503"/>
      <w:bookmarkEnd w:id="50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3" type="#_x0000_t75" style="width:353.25pt;height:138pt" o:ole="">
            <v:imagedata r:id="rId47" o:title=""/>
          </v:shape>
          <o:OLEObject Type="Embed" ProgID="Visio.Drawing.15" ShapeID="_x0000_i1043" DrawAspect="Content" ObjectID="_1709535345" r:id="rId48"/>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05" w:name="_Toc96612094"/>
      <w:bookmarkStart w:id="506" w:name="_Toc96936232"/>
      <w:bookmarkStart w:id="507" w:name="_Toc96936490"/>
      <w:bookmarkStart w:id="508" w:name="_Toc97017004"/>
      <w:r w:rsidRPr="00926D4D">
        <w:t>7.4</w:t>
      </w:r>
      <w:r w:rsidRPr="00926D4D">
        <w:tab/>
        <w:t>Provisioning</w:t>
      </w:r>
      <w:bookmarkEnd w:id="505"/>
      <w:bookmarkEnd w:id="506"/>
      <w:bookmarkEnd w:id="507"/>
      <w:bookmarkEnd w:id="508"/>
    </w:p>
    <w:p w14:paraId="12FB4692" w14:textId="1CF9E5E9" w:rsidR="005F2C87" w:rsidRPr="00926D4D" w:rsidRDefault="005F2C87" w:rsidP="00660CEB">
      <w:pPr>
        <w:pStyle w:val="Heading3"/>
      </w:pPr>
      <w:bookmarkStart w:id="509" w:name="_Toc96612095"/>
      <w:bookmarkStart w:id="510" w:name="_Toc96936233"/>
      <w:bookmarkStart w:id="511" w:name="_Toc96936491"/>
      <w:bookmarkStart w:id="512" w:name="_Toc97017005"/>
      <w:r w:rsidRPr="00926D4D">
        <w:t>7.4.1</w:t>
      </w:r>
      <w:r w:rsidRPr="00926D4D">
        <w:tab/>
        <w:t>Description</w:t>
      </w:r>
      <w:bookmarkEnd w:id="509"/>
      <w:bookmarkEnd w:id="510"/>
      <w:bookmarkEnd w:id="511"/>
      <w:bookmarkEnd w:id="51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13" w:name="_Toc96612096"/>
      <w:bookmarkStart w:id="514" w:name="_Toc96936234"/>
      <w:bookmarkStart w:id="515" w:name="_Toc96936492"/>
      <w:bookmarkStart w:id="516" w:name="_Toc97017006"/>
      <w:r w:rsidRPr="00926D4D">
        <w:t>7.4.2</w:t>
      </w:r>
      <w:r w:rsidRPr="00926D4D">
        <w:tab/>
        <w:t>Configuration needed for EAS registration</w:t>
      </w:r>
      <w:bookmarkEnd w:id="513"/>
      <w:bookmarkEnd w:id="514"/>
      <w:bookmarkEnd w:id="515"/>
      <w:bookmarkEnd w:id="51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4" type="#_x0000_t75" style="width:309.75pt;height:96.75pt" o:ole="">
            <v:imagedata r:id="rId49" o:title=""/>
          </v:shape>
          <o:OLEObject Type="Embed" ProgID="Visio.Drawing.15" ShapeID="_x0000_i1044" DrawAspect="Content" ObjectID="_1709535346" r:id="rId50"/>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17" w:name="_Toc96612097"/>
      <w:bookmarkStart w:id="518" w:name="_Toc96936235"/>
      <w:bookmarkStart w:id="519" w:name="_Toc96936493"/>
      <w:bookmarkStart w:id="520" w:name="_Toc97017007"/>
      <w:r w:rsidRPr="00926D4D">
        <w:t>7.4.3</w:t>
      </w:r>
      <w:r w:rsidRPr="00926D4D">
        <w:tab/>
        <w:t>EDN NF 5GC connection provisioning</w:t>
      </w:r>
      <w:bookmarkEnd w:id="517"/>
      <w:bookmarkEnd w:id="518"/>
      <w:bookmarkEnd w:id="519"/>
      <w:bookmarkEnd w:id="52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5" type="#_x0000_t75" style="width:376.5pt;height:389.25pt" o:ole="">
            <v:imagedata r:id="rId51" o:title=""/>
          </v:shape>
          <o:OLEObject Type="Embed" ProgID="Visio.Drawing.15" ShapeID="_x0000_i1045" DrawAspect="Content" ObjectID="_1709535347" r:id="rId52"/>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21" w:name="_Toc96612098"/>
      <w:bookmarkStart w:id="522" w:name="_Toc96936236"/>
      <w:bookmarkStart w:id="523" w:name="_Toc96936494"/>
      <w:bookmarkStart w:id="524" w:name="_Toc97017008"/>
      <w:r w:rsidRPr="00926D4D">
        <w:t>7.4.4</w:t>
      </w:r>
      <w:r w:rsidRPr="00926D4D">
        <w:tab/>
        <w:t>EAS to connect to UPF</w:t>
      </w:r>
      <w:bookmarkEnd w:id="521"/>
      <w:bookmarkEnd w:id="522"/>
      <w:bookmarkEnd w:id="523"/>
      <w:bookmarkEnd w:id="524"/>
    </w:p>
    <w:p w14:paraId="63D288AF" w14:textId="1FE5C552" w:rsidR="005F2C87" w:rsidRPr="00926D4D" w:rsidRDefault="005F2C87" w:rsidP="005F2C87">
      <w:r w:rsidRPr="00926D4D">
        <w:t xml:space="preserve">Figure </w:t>
      </w:r>
      <w:r w:rsidR="00AC45FA" w:rsidRPr="00926D4D">
        <w:t>5</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655623F7" w:rsidR="000679C4" w:rsidRPr="00926D4D" w:rsidRDefault="005F2C87" w:rsidP="00CA42CE">
      <w:pPr>
        <w:pStyle w:val="B2"/>
      </w:pPr>
      <w:r w:rsidRPr="00926D4D">
        <w:t>-</w:t>
      </w:r>
      <w:r w:rsidRPr="00926D4D">
        <w:tab/>
        <w:t>UPF DN: the UPF DN to be configured in EASFunction IOC to indicate where the UPF is connected.</w:t>
      </w:r>
    </w:p>
    <w:p w14:paraId="7D8DE6B3" w14:textId="2B528E36" w:rsidR="00480D32" w:rsidRPr="00926D4D" w:rsidRDefault="00480D32" w:rsidP="00660CEB">
      <w:pPr>
        <w:pStyle w:val="Heading1"/>
      </w:pPr>
      <w:bookmarkStart w:id="525" w:name="_Toc96612099"/>
      <w:bookmarkStart w:id="526" w:name="_Toc96936237"/>
      <w:bookmarkStart w:id="527" w:name="_Toc96936495"/>
      <w:bookmarkStart w:id="528" w:name="_Toc97017009"/>
      <w:r w:rsidRPr="00926D4D">
        <w:t>8</w:t>
      </w:r>
      <w:r w:rsidR="00660CEB" w:rsidRPr="00926D4D">
        <w:tab/>
      </w:r>
      <w:r w:rsidRPr="00926D4D">
        <w:t>Management Service for Edge Computing</w:t>
      </w:r>
      <w:bookmarkEnd w:id="525"/>
      <w:bookmarkEnd w:id="526"/>
      <w:bookmarkEnd w:id="527"/>
      <w:bookmarkEnd w:id="528"/>
    </w:p>
    <w:p w14:paraId="47D86CB2" w14:textId="77777777" w:rsidR="00480D32" w:rsidRPr="00926D4D" w:rsidRDefault="00480D32" w:rsidP="00660CEB">
      <w:pPr>
        <w:pStyle w:val="Heading2"/>
      </w:pPr>
      <w:bookmarkStart w:id="529" w:name="_Toc96612100"/>
      <w:bookmarkStart w:id="530" w:name="_Toc96936238"/>
      <w:bookmarkStart w:id="531" w:name="_Toc96936496"/>
      <w:bookmarkStart w:id="532" w:name="_Toc97017010"/>
      <w:r w:rsidRPr="00926D4D">
        <w:t>8.1</w:t>
      </w:r>
      <w:r w:rsidRPr="00926D4D">
        <w:tab/>
        <w:t>Provisioning</w:t>
      </w:r>
      <w:bookmarkEnd w:id="529"/>
      <w:bookmarkEnd w:id="530"/>
      <w:bookmarkEnd w:id="531"/>
      <w:bookmarkEnd w:id="532"/>
    </w:p>
    <w:p w14:paraId="7EF6D73F" w14:textId="77777777" w:rsidR="008F40B6" w:rsidRPr="00926D4D" w:rsidRDefault="008F40B6" w:rsidP="00660CEB">
      <w:pPr>
        <w:pStyle w:val="Heading3"/>
      </w:pPr>
      <w:bookmarkStart w:id="533" w:name="_Toc96612101"/>
      <w:bookmarkStart w:id="534" w:name="_Toc96936239"/>
      <w:bookmarkStart w:id="535" w:name="_Toc96936497"/>
      <w:bookmarkStart w:id="536" w:name="_Toc97017011"/>
      <w:r w:rsidRPr="00926D4D">
        <w:t>8.1</w:t>
      </w:r>
      <w:r w:rsidRPr="00926D4D">
        <w:rPr>
          <w:rFonts w:hint="eastAsia"/>
        </w:rPr>
        <w:t>.</w:t>
      </w:r>
      <w:r w:rsidRPr="00926D4D">
        <w:t>1</w:t>
      </w:r>
      <w:r w:rsidRPr="00926D4D">
        <w:tab/>
        <w:t>Lifecycle management</w:t>
      </w:r>
      <w:bookmarkEnd w:id="533"/>
      <w:bookmarkEnd w:id="534"/>
      <w:bookmarkEnd w:id="535"/>
      <w:bookmarkEnd w:id="536"/>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37" w:name="_Toc96612102"/>
      <w:bookmarkStart w:id="538" w:name="_Toc96936240"/>
      <w:bookmarkStart w:id="539" w:name="_Toc96936498"/>
      <w:bookmarkStart w:id="540" w:name="_Toc97017012"/>
      <w:r w:rsidRPr="00926D4D">
        <w:t>8.</w:t>
      </w:r>
      <w:r w:rsidR="00E52550" w:rsidRPr="00926D4D">
        <w:t>2</w:t>
      </w:r>
      <w:r w:rsidRPr="00926D4D">
        <w:tab/>
        <w:t>Performance Assurance</w:t>
      </w:r>
      <w:bookmarkEnd w:id="537"/>
      <w:bookmarkEnd w:id="538"/>
      <w:bookmarkEnd w:id="539"/>
      <w:bookmarkEnd w:id="540"/>
    </w:p>
    <w:p w14:paraId="121F5404" w14:textId="77777777" w:rsidR="00E52550" w:rsidRPr="00926D4D" w:rsidRDefault="00E52550" w:rsidP="00660CEB">
      <w:pPr>
        <w:pStyle w:val="Heading3"/>
      </w:pPr>
      <w:bookmarkStart w:id="541" w:name="_Toc96612103"/>
      <w:bookmarkStart w:id="542" w:name="_Toc96936241"/>
      <w:bookmarkStart w:id="543" w:name="_Toc96936499"/>
      <w:bookmarkStart w:id="544" w:name="_Toc97017013"/>
      <w:r w:rsidRPr="00926D4D">
        <w:t>8.2.1</w:t>
      </w:r>
      <w:r w:rsidRPr="00926D4D">
        <w:tab/>
        <w:t>EAS performance assurance</w:t>
      </w:r>
      <w:bookmarkEnd w:id="541"/>
      <w:bookmarkEnd w:id="542"/>
      <w:bookmarkEnd w:id="543"/>
      <w:bookmarkEnd w:id="544"/>
    </w:p>
    <w:p w14:paraId="56E6D9B2" w14:textId="77777777" w:rsidR="00E52550" w:rsidRPr="00926D4D" w:rsidRDefault="00E52550" w:rsidP="00660CEB">
      <w:pPr>
        <w:pStyle w:val="Heading4"/>
      </w:pPr>
      <w:bookmarkStart w:id="545" w:name="_Toc96936242"/>
      <w:bookmarkStart w:id="546" w:name="_Toc96936500"/>
      <w:bookmarkStart w:id="547" w:name="_Toc97017014"/>
      <w:r w:rsidRPr="00926D4D">
        <w:t>8.2.1.1</w:t>
      </w:r>
      <w:r w:rsidRPr="00926D4D">
        <w:tab/>
        <w:t>MnS component type A</w:t>
      </w:r>
      <w:bookmarkEnd w:id="545"/>
      <w:bookmarkEnd w:id="546"/>
      <w:bookmarkEnd w:id="547"/>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48" w:name="_Toc96936243"/>
      <w:bookmarkStart w:id="549" w:name="_Toc96936501"/>
      <w:bookmarkStart w:id="550" w:name="_Toc97017015"/>
      <w:r w:rsidRPr="00926D4D">
        <w:t>8.2.1.2</w:t>
      </w:r>
      <w:r w:rsidRPr="00926D4D">
        <w:tab/>
        <w:t>MnS Component Type C definition</w:t>
      </w:r>
      <w:bookmarkEnd w:id="548"/>
      <w:bookmarkEnd w:id="549"/>
      <w:bookmarkEnd w:id="550"/>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51" w:name="_Toc96612104"/>
      <w:bookmarkStart w:id="552" w:name="_Toc96936244"/>
      <w:bookmarkStart w:id="553" w:name="_Toc96936502"/>
      <w:bookmarkStart w:id="554" w:name="_Toc97017016"/>
      <w:r w:rsidRPr="00926D4D">
        <w:t>8.2.2</w:t>
      </w:r>
      <w:r w:rsidRPr="00926D4D">
        <w:tab/>
        <w:t>ECS performance assurance</w:t>
      </w:r>
      <w:bookmarkEnd w:id="551"/>
      <w:bookmarkEnd w:id="552"/>
      <w:bookmarkEnd w:id="553"/>
      <w:bookmarkEnd w:id="554"/>
    </w:p>
    <w:p w14:paraId="4F38C14F" w14:textId="04B41A94" w:rsidR="00FF024C" w:rsidRPr="00926D4D" w:rsidRDefault="00FF024C" w:rsidP="00660CEB">
      <w:pPr>
        <w:pStyle w:val="Heading4"/>
      </w:pPr>
      <w:bookmarkStart w:id="555" w:name="_Toc96936245"/>
      <w:bookmarkStart w:id="556" w:name="_Toc96936503"/>
      <w:bookmarkStart w:id="557" w:name="_Toc97017017"/>
      <w:r w:rsidRPr="00926D4D">
        <w:t>8.2.2.1</w:t>
      </w:r>
      <w:r w:rsidRPr="00926D4D">
        <w:tab/>
        <w:t>MnS component type A</w:t>
      </w:r>
      <w:bookmarkEnd w:id="555"/>
      <w:bookmarkEnd w:id="556"/>
      <w:bookmarkEnd w:id="557"/>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58" w:name="_Toc96936246"/>
      <w:bookmarkStart w:id="559" w:name="_Toc96936504"/>
      <w:bookmarkStart w:id="560" w:name="_Toc97017018"/>
      <w:r w:rsidRPr="00926D4D">
        <w:t>8.2.2.2</w:t>
      </w:r>
      <w:r w:rsidRPr="00926D4D">
        <w:tab/>
        <w:t>MnS Component Type C definition</w:t>
      </w:r>
      <w:bookmarkEnd w:id="558"/>
      <w:bookmarkEnd w:id="559"/>
      <w:bookmarkEnd w:id="56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61" w:name="_Toc96612105"/>
      <w:bookmarkStart w:id="562" w:name="_Toc96936247"/>
      <w:bookmarkStart w:id="563" w:name="_Toc96936505"/>
      <w:bookmarkStart w:id="564" w:name="_Toc97017019"/>
      <w:r w:rsidRPr="00926D4D">
        <w:t>8.2.</w:t>
      </w:r>
      <w:r w:rsidR="00071D5D" w:rsidRPr="00926D4D">
        <w:t>3</w:t>
      </w:r>
      <w:r w:rsidRPr="00926D4D">
        <w:tab/>
        <w:t>EES performance assurance</w:t>
      </w:r>
      <w:bookmarkEnd w:id="561"/>
      <w:bookmarkEnd w:id="562"/>
      <w:bookmarkEnd w:id="563"/>
      <w:bookmarkEnd w:id="564"/>
    </w:p>
    <w:p w14:paraId="4014F4B9" w14:textId="14099E9D" w:rsidR="00717B96" w:rsidRPr="00926D4D" w:rsidRDefault="00717B96" w:rsidP="00660CEB">
      <w:pPr>
        <w:pStyle w:val="Heading4"/>
      </w:pPr>
      <w:bookmarkStart w:id="565" w:name="_Toc96936248"/>
      <w:bookmarkStart w:id="566" w:name="_Toc96936506"/>
      <w:bookmarkStart w:id="567" w:name="_Toc97017020"/>
      <w:r w:rsidRPr="00926D4D">
        <w:t>8.2.</w:t>
      </w:r>
      <w:r w:rsidR="00071D5D" w:rsidRPr="00926D4D">
        <w:t>3</w:t>
      </w:r>
      <w:r w:rsidRPr="00926D4D">
        <w:t>.1</w:t>
      </w:r>
      <w:r w:rsidRPr="00926D4D">
        <w:tab/>
        <w:t>MnS component type A</w:t>
      </w:r>
      <w:bookmarkEnd w:id="565"/>
      <w:bookmarkEnd w:id="566"/>
      <w:bookmarkEnd w:id="567"/>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68" w:name="_Toc96936249"/>
      <w:bookmarkStart w:id="569" w:name="_Toc96936507"/>
      <w:bookmarkStart w:id="570" w:name="_Toc97017021"/>
      <w:r w:rsidRPr="00926D4D">
        <w:t>8.2.</w:t>
      </w:r>
      <w:r w:rsidR="00071D5D" w:rsidRPr="00926D4D">
        <w:t>3</w:t>
      </w:r>
      <w:r w:rsidRPr="00926D4D">
        <w:t>.2</w:t>
      </w:r>
      <w:r w:rsidRPr="00926D4D">
        <w:tab/>
        <w:t>MnS Component Type C definition</w:t>
      </w:r>
      <w:bookmarkEnd w:id="568"/>
      <w:bookmarkEnd w:id="569"/>
      <w:bookmarkEnd w:id="570"/>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71" w:name="_Toc96612106"/>
      <w:bookmarkStart w:id="572" w:name="_Toc96936250"/>
      <w:bookmarkStart w:id="573" w:name="_Toc96936508"/>
      <w:r>
        <w:br w:type="page"/>
      </w:r>
    </w:p>
    <w:p w14:paraId="023D2017" w14:textId="5A96132B" w:rsidR="002B22CF" w:rsidRPr="00926D4D" w:rsidRDefault="00080512" w:rsidP="00660CEB">
      <w:pPr>
        <w:pStyle w:val="Heading8"/>
      </w:pPr>
      <w:bookmarkStart w:id="574" w:name="_Toc97017022"/>
      <w:r w:rsidRPr="00926D4D">
        <w:t>Annex A (normative):</w:t>
      </w:r>
      <w:r w:rsidR="006151DA" w:rsidRPr="00926D4D">
        <w:br/>
      </w:r>
      <w:r w:rsidR="002B22CF" w:rsidRPr="00926D4D">
        <w:t>OpenAPI definition of edge NRM</w:t>
      </w:r>
      <w:bookmarkEnd w:id="571"/>
      <w:bookmarkEnd w:id="572"/>
      <w:bookmarkEnd w:id="573"/>
      <w:bookmarkEnd w:id="574"/>
    </w:p>
    <w:p w14:paraId="175B60E0" w14:textId="4144EBEA" w:rsidR="002B22CF" w:rsidRPr="00926D4D" w:rsidRDefault="002B22CF" w:rsidP="00660CEB">
      <w:pPr>
        <w:pStyle w:val="Heading2"/>
      </w:pPr>
      <w:bookmarkStart w:id="575" w:name="_Toc96936251"/>
      <w:bookmarkStart w:id="576" w:name="_Toc96936509"/>
      <w:bookmarkStart w:id="577" w:name="_Toc97017023"/>
      <w:bookmarkStart w:id="578" w:name="_Toc96612107"/>
      <w:r w:rsidRPr="00926D4D">
        <w:t>A.1</w:t>
      </w:r>
      <w:r w:rsidRPr="00926D4D">
        <w:tab/>
        <w:t>General</w:t>
      </w:r>
      <w:bookmarkEnd w:id="575"/>
      <w:bookmarkEnd w:id="576"/>
      <w:bookmarkEnd w:id="577"/>
      <w:r w:rsidRPr="00926D4D">
        <w:t xml:space="preserve"> </w:t>
      </w:r>
      <w:bookmarkEnd w:id="578"/>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79" w:name="_Toc96612108"/>
      <w:bookmarkStart w:id="580" w:name="_Toc96936252"/>
      <w:bookmarkStart w:id="581" w:name="_Toc96936510"/>
      <w:bookmarkStart w:id="582" w:name="_Toc97017024"/>
      <w:r w:rsidRPr="00926D4D">
        <w:t>A.2</w:t>
      </w:r>
      <w:r w:rsidRPr="00926D4D">
        <w:tab/>
        <w:t>Solution Set (SS) definitions</w:t>
      </w:r>
      <w:bookmarkEnd w:id="579"/>
      <w:bookmarkEnd w:id="580"/>
      <w:bookmarkEnd w:id="581"/>
      <w:bookmarkEnd w:id="582"/>
    </w:p>
    <w:p w14:paraId="3AB370AB" w14:textId="7A7801E3" w:rsidR="002B22CF" w:rsidRPr="00926D4D" w:rsidRDefault="002B22CF" w:rsidP="00660CEB">
      <w:pPr>
        <w:pStyle w:val="Heading3"/>
        <w:rPr>
          <w:rFonts w:eastAsia="Yu Gothic"/>
        </w:rPr>
      </w:pPr>
      <w:bookmarkStart w:id="583" w:name="_Toc96612109"/>
      <w:bookmarkStart w:id="584" w:name="_Toc96936253"/>
      <w:bookmarkStart w:id="585" w:name="_Toc96936511"/>
      <w:bookmarkStart w:id="586" w:name="_Toc97017025"/>
      <w:r w:rsidRPr="00926D4D">
        <w:rPr>
          <w:lang w:eastAsia="zh-CN"/>
        </w:rPr>
        <w:t>A.2.1</w:t>
      </w:r>
      <w:r w:rsidRPr="00926D4D">
        <w:rPr>
          <w:lang w:eastAsia="zh-CN"/>
        </w:rPr>
        <w:tab/>
        <w:t xml:space="preserve">OpenAPI document </w:t>
      </w:r>
      <w:r w:rsidRPr="00926D4D">
        <w:rPr>
          <w:rFonts w:ascii="Courier New" w:eastAsia="Yu Gothic" w:hAnsi="Courier New"/>
          <w:szCs w:val="16"/>
        </w:rPr>
        <w:t>"edgeNrm.y</w:t>
      </w:r>
      <w:r w:rsidR="00ED616B" w:rsidRPr="00926D4D">
        <w:rPr>
          <w:rFonts w:ascii="Courier New" w:eastAsia="Yu Gothic" w:hAnsi="Courier New"/>
          <w:szCs w:val="16"/>
        </w:rPr>
        <w:t>a</w:t>
      </w:r>
      <w:r w:rsidRPr="00926D4D">
        <w:rPr>
          <w:rFonts w:ascii="Courier New" w:eastAsia="Yu Gothic" w:hAnsi="Courier New"/>
          <w:szCs w:val="16"/>
        </w:rPr>
        <w:t>ml"</w:t>
      </w:r>
      <w:bookmarkEnd w:id="583"/>
      <w:bookmarkEnd w:id="584"/>
      <w:bookmarkEnd w:id="585"/>
      <w:bookmarkEnd w:id="586"/>
    </w:p>
    <w:p w14:paraId="10F6132F" w14:textId="77777777" w:rsidR="002B22CF" w:rsidRPr="00926D4D" w:rsidRDefault="002B22CF" w:rsidP="002B22CF">
      <w:pPr>
        <w:pStyle w:val="PL"/>
        <w:ind w:left="720"/>
        <w:rPr>
          <w:noProof w:val="0"/>
        </w:rPr>
      </w:pPr>
    </w:p>
    <w:p w14:paraId="4B4ABB5B" w14:textId="77777777" w:rsidR="002B22CF" w:rsidRPr="00926D4D" w:rsidRDefault="002B22CF" w:rsidP="002B22CF">
      <w:pPr>
        <w:pStyle w:val="PL"/>
        <w:rPr>
          <w:noProof w:val="0"/>
        </w:rPr>
      </w:pPr>
      <w:r w:rsidRPr="00926D4D">
        <w:rPr>
          <w:noProof w:val="0"/>
        </w:rPr>
        <w:t>openapi: 3.0.1</w:t>
      </w:r>
    </w:p>
    <w:p w14:paraId="0D025E44" w14:textId="77777777" w:rsidR="002B22CF" w:rsidRPr="00926D4D" w:rsidRDefault="002B22CF" w:rsidP="002B22CF">
      <w:pPr>
        <w:pStyle w:val="PL"/>
        <w:rPr>
          <w:noProof w:val="0"/>
        </w:rPr>
      </w:pPr>
      <w:r w:rsidRPr="00926D4D">
        <w:rPr>
          <w:noProof w:val="0"/>
        </w:rPr>
        <w:t>info:</w:t>
      </w:r>
    </w:p>
    <w:p w14:paraId="2EE6FFC4" w14:textId="77777777" w:rsidR="002B22CF" w:rsidRPr="00926D4D" w:rsidRDefault="002B22CF" w:rsidP="002B22CF">
      <w:pPr>
        <w:pStyle w:val="PL"/>
        <w:rPr>
          <w:noProof w:val="0"/>
        </w:rPr>
      </w:pPr>
      <w:r w:rsidRPr="00926D4D">
        <w:rPr>
          <w:noProof w:val="0"/>
        </w:rPr>
        <w:t xml:space="preserve">  title: 3GPP Edge NRM</w:t>
      </w:r>
    </w:p>
    <w:p w14:paraId="6EEECA5B" w14:textId="77777777" w:rsidR="002B22CF" w:rsidRPr="00926D4D" w:rsidRDefault="002B22CF" w:rsidP="002B22CF">
      <w:pPr>
        <w:pStyle w:val="PL"/>
        <w:rPr>
          <w:noProof w:val="0"/>
        </w:rPr>
      </w:pPr>
      <w:r w:rsidRPr="00926D4D">
        <w:rPr>
          <w:noProof w:val="0"/>
        </w:rPr>
        <w:t xml:space="preserve">  version: 17.1.0</w:t>
      </w:r>
    </w:p>
    <w:p w14:paraId="59D60230" w14:textId="77777777" w:rsidR="002B22CF" w:rsidRPr="00926D4D" w:rsidRDefault="002B22CF" w:rsidP="002B22CF">
      <w:pPr>
        <w:pStyle w:val="PL"/>
        <w:rPr>
          <w:noProof w:val="0"/>
        </w:rPr>
      </w:pPr>
      <w:r w:rsidRPr="00926D4D">
        <w:rPr>
          <w:noProof w:val="0"/>
        </w:rPr>
        <w:t xml:space="preserve">  description: &gt;-</w:t>
      </w:r>
    </w:p>
    <w:p w14:paraId="021ED278" w14:textId="77777777" w:rsidR="002B22CF" w:rsidRPr="00926D4D" w:rsidRDefault="002B22CF" w:rsidP="002B22CF">
      <w:pPr>
        <w:pStyle w:val="PL"/>
        <w:rPr>
          <w:noProof w:val="0"/>
        </w:rPr>
      </w:pPr>
      <w:r w:rsidRPr="00926D4D">
        <w:rPr>
          <w:noProof w:val="0"/>
        </w:rPr>
        <w:t xml:space="preserve">    OAS 3.0.1 specification of the Edge NRM</w:t>
      </w:r>
    </w:p>
    <w:p w14:paraId="737CEFB3" w14:textId="77777777" w:rsidR="002B22CF" w:rsidRPr="00926D4D" w:rsidRDefault="002B22CF" w:rsidP="002B22CF">
      <w:pPr>
        <w:pStyle w:val="PL"/>
        <w:rPr>
          <w:noProof w:val="0"/>
        </w:rPr>
      </w:pPr>
      <w:r w:rsidRPr="00926D4D">
        <w:rPr>
          <w:noProof w:val="0"/>
        </w:rPr>
        <w:t xml:space="preserve">    © 2020, 3GPP Organizational Partners (ARIB, ATIS, CCSA, ETSI, TSDSI, TTA, TTC).</w:t>
      </w:r>
    </w:p>
    <w:p w14:paraId="1B04A962" w14:textId="77777777" w:rsidR="002B22CF" w:rsidRPr="00926D4D" w:rsidRDefault="002B22CF" w:rsidP="002B22CF">
      <w:pPr>
        <w:pStyle w:val="PL"/>
        <w:rPr>
          <w:noProof w:val="0"/>
        </w:rPr>
      </w:pPr>
      <w:r w:rsidRPr="00926D4D">
        <w:rPr>
          <w:noProof w:val="0"/>
        </w:rPr>
        <w:t xml:space="preserve">    All rights reserved.</w:t>
      </w:r>
    </w:p>
    <w:p w14:paraId="1CE2C8AE" w14:textId="77777777" w:rsidR="002B22CF" w:rsidRPr="00926D4D" w:rsidRDefault="002B22CF" w:rsidP="002B22CF">
      <w:pPr>
        <w:pStyle w:val="PL"/>
        <w:rPr>
          <w:noProof w:val="0"/>
        </w:rPr>
      </w:pPr>
      <w:r w:rsidRPr="00926D4D">
        <w:rPr>
          <w:noProof w:val="0"/>
        </w:rPr>
        <w:t>externalDocs:</w:t>
      </w:r>
    </w:p>
    <w:p w14:paraId="433977E7" w14:textId="77777777" w:rsidR="002B22CF" w:rsidRPr="00926D4D" w:rsidRDefault="002B22CF" w:rsidP="002B22CF">
      <w:pPr>
        <w:pStyle w:val="PL"/>
        <w:rPr>
          <w:noProof w:val="0"/>
        </w:rPr>
      </w:pPr>
      <w:r w:rsidRPr="00926D4D">
        <w:rPr>
          <w:noProof w:val="0"/>
        </w:rPr>
        <w:t xml:space="preserve">  description: 3GPP TS 28.538; Edge NRM</w:t>
      </w:r>
    </w:p>
    <w:p w14:paraId="0EB9B7B5" w14:textId="77777777" w:rsidR="002B22CF" w:rsidRPr="00926D4D" w:rsidRDefault="002B22CF" w:rsidP="002B22CF">
      <w:pPr>
        <w:pStyle w:val="PL"/>
        <w:rPr>
          <w:noProof w:val="0"/>
        </w:rPr>
      </w:pPr>
      <w:r w:rsidRPr="00926D4D">
        <w:rPr>
          <w:noProof w:val="0"/>
        </w:rPr>
        <w:t xml:space="preserve">  url: http://www.3gpp.org/ftp/Specs/archive/28_series/28.538/</w:t>
      </w:r>
    </w:p>
    <w:p w14:paraId="05C9459E" w14:textId="77777777" w:rsidR="002B22CF" w:rsidRPr="00926D4D" w:rsidRDefault="002B22CF" w:rsidP="002B22CF">
      <w:pPr>
        <w:pStyle w:val="PL"/>
        <w:rPr>
          <w:noProof w:val="0"/>
        </w:rPr>
      </w:pPr>
      <w:r w:rsidRPr="00926D4D">
        <w:rPr>
          <w:noProof w:val="0"/>
        </w:rPr>
        <w:t>paths: {}</w:t>
      </w:r>
    </w:p>
    <w:p w14:paraId="15806DFB" w14:textId="77777777" w:rsidR="002B22CF" w:rsidRPr="00926D4D" w:rsidRDefault="002B22CF" w:rsidP="002B22CF">
      <w:pPr>
        <w:pStyle w:val="PL"/>
        <w:rPr>
          <w:noProof w:val="0"/>
        </w:rPr>
      </w:pPr>
      <w:r w:rsidRPr="00926D4D">
        <w:rPr>
          <w:noProof w:val="0"/>
        </w:rPr>
        <w:t>components:</w:t>
      </w:r>
    </w:p>
    <w:p w14:paraId="7B07F6C5" w14:textId="77777777" w:rsidR="002B22CF" w:rsidRPr="00926D4D" w:rsidRDefault="002B22CF" w:rsidP="002B22CF">
      <w:pPr>
        <w:pStyle w:val="PL"/>
        <w:rPr>
          <w:noProof w:val="0"/>
        </w:rPr>
      </w:pPr>
      <w:r w:rsidRPr="00926D4D">
        <w:rPr>
          <w:noProof w:val="0"/>
        </w:rPr>
        <w:t xml:space="preserve">  schemas:</w:t>
      </w:r>
    </w:p>
    <w:p w14:paraId="7B92D36E" w14:textId="77777777" w:rsidR="002B22CF" w:rsidRPr="00926D4D" w:rsidRDefault="002B22CF" w:rsidP="002B22CF">
      <w:pPr>
        <w:pStyle w:val="PL"/>
        <w:rPr>
          <w:noProof w:val="0"/>
        </w:rPr>
      </w:pPr>
      <w:r w:rsidRPr="00926D4D">
        <w:rPr>
          <w:noProof w:val="0"/>
        </w:rPr>
        <w:t xml:space="preserve">  </w:t>
      </w:r>
    </w:p>
    <w:p w14:paraId="4AC62A82" w14:textId="77777777" w:rsidR="002B22CF" w:rsidRPr="00926D4D" w:rsidRDefault="002B22CF" w:rsidP="002B22CF">
      <w:pPr>
        <w:pStyle w:val="PL"/>
        <w:rPr>
          <w:noProof w:val="0"/>
        </w:rPr>
      </w:pPr>
      <w:r w:rsidRPr="00926D4D">
        <w:rPr>
          <w:noProof w:val="0"/>
        </w:rPr>
        <w:t>#-------- Definition of types-----------------------------------------------------</w:t>
      </w:r>
    </w:p>
    <w:p w14:paraId="2F598755" w14:textId="77777777" w:rsidR="002B22CF" w:rsidRPr="00926D4D" w:rsidRDefault="002B22CF" w:rsidP="002B22CF">
      <w:pPr>
        <w:pStyle w:val="PL"/>
        <w:rPr>
          <w:noProof w:val="0"/>
        </w:rPr>
      </w:pPr>
      <w:r w:rsidRPr="00926D4D">
        <w:rPr>
          <w:noProof w:val="0"/>
        </w:rPr>
        <w:t xml:space="preserve">    ServingLocation:</w:t>
      </w:r>
    </w:p>
    <w:p w14:paraId="18A99402" w14:textId="77777777" w:rsidR="002B22CF" w:rsidRPr="00926D4D" w:rsidRDefault="002B22CF" w:rsidP="002B22CF">
      <w:pPr>
        <w:pStyle w:val="PL"/>
        <w:rPr>
          <w:noProof w:val="0"/>
        </w:rPr>
      </w:pPr>
      <w:r w:rsidRPr="00926D4D">
        <w:rPr>
          <w:noProof w:val="0"/>
        </w:rPr>
        <w:t xml:space="preserve">      type: object</w:t>
      </w:r>
    </w:p>
    <w:p w14:paraId="3C9FD92F" w14:textId="77777777" w:rsidR="002B22CF" w:rsidRPr="00926D4D" w:rsidRDefault="002B22CF" w:rsidP="002B22CF">
      <w:pPr>
        <w:pStyle w:val="PL"/>
        <w:rPr>
          <w:noProof w:val="0"/>
        </w:rPr>
      </w:pPr>
      <w:r w:rsidRPr="00926D4D">
        <w:rPr>
          <w:noProof w:val="0"/>
        </w:rPr>
        <w:t xml:space="preserve">      properties:</w:t>
      </w:r>
    </w:p>
    <w:p w14:paraId="5B5BAC5A" w14:textId="77777777" w:rsidR="002B22CF" w:rsidRPr="00926D4D" w:rsidRDefault="002B22CF" w:rsidP="002B22CF">
      <w:pPr>
        <w:pStyle w:val="PL"/>
        <w:rPr>
          <w:noProof w:val="0"/>
        </w:rPr>
      </w:pPr>
      <w:r w:rsidRPr="00926D4D">
        <w:rPr>
          <w:noProof w:val="0"/>
        </w:rPr>
        <w:t xml:space="preserve">        geographicalLocation:</w:t>
      </w:r>
    </w:p>
    <w:p w14:paraId="66EFCF16" w14:textId="461CD622" w:rsidR="002B22CF" w:rsidRPr="00926D4D" w:rsidRDefault="002B22CF" w:rsidP="002B22CF">
      <w:pPr>
        <w:pStyle w:val="PL"/>
        <w:rPr>
          <w:noProof w:val="0"/>
        </w:rPr>
      </w:pPr>
      <w:r w:rsidRPr="00926D4D">
        <w:rPr>
          <w:noProof w:val="0"/>
        </w:rPr>
        <w:t xml:space="preserve">          $ref: '#/components/schemas/GeoLoc'</w:t>
      </w:r>
    </w:p>
    <w:p w14:paraId="6E032EC6" w14:textId="77777777" w:rsidR="00FE6BD0" w:rsidRPr="00926D4D" w:rsidRDefault="00FE6BD0" w:rsidP="00FE6BD0">
      <w:pPr>
        <w:pStyle w:val="PL"/>
        <w:rPr>
          <w:noProof w:val="0"/>
        </w:rPr>
      </w:pPr>
      <w:r w:rsidRPr="00926D4D">
        <w:rPr>
          <w:noProof w:val="0"/>
        </w:rPr>
        <w:t xml:space="preserve">        topologicalLocation:</w:t>
      </w:r>
    </w:p>
    <w:p w14:paraId="5B4FB5CF" w14:textId="423AA560" w:rsidR="00FE6BD0" w:rsidRPr="00926D4D" w:rsidRDefault="00FE6BD0" w:rsidP="00FE6BD0">
      <w:pPr>
        <w:pStyle w:val="PL"/>
        <w:rPr>
          <w:noProof w:val="0"/>
        </w:rPr>
      </w:pPr>
      <w:r w:rsidRPr="00926D4D">
        <w:rPr>
          <w:noProof w:val="0"/>
        </w:rPr>
        <w:t xml:space="preserve">          $ref: '#/components/schemas/TopologicalServiceArea'</w:t>
      </w:r>
    </w:p>
    <w:p w14:paraId="7FC1C1AF" w14:textId="57F3D68C" w:rsidR="00FE6BD0" w:rsidRPr="00926D4D" w:rsidRDefault="00FE6BD0" w:rsidP="00FE6BD0">
      <w:pPr>
        <w:pStyle w:val="PL"/>
        <w:rPr>
          <w:noProof w:val="0"/>
        </w:rPr>
      </w:pPr>
      <w:r w:rsidRPr="00926D4D">
        <w:rPr>
          <w:noProof w:val="0"/>
        </w:rPr>
        <w:t xml:space="preserve">    TopologicalServiceArea:</w:t>
      </w:r>
    </w:p>
    <w:p w14:paraId="47305727" w14:textId="77777777" w:rsidR="00FE6BD0" w:rsidRPr="00926D4D" w:rsidRDefault="00FE6BD0" w:rsidP="00FE6BD0">
      <w:pPr>
        <w:pStyle w:val="PL"/>
        <w:rPr>
          <w:noProof w:val="0"/>
        </w:rPr>
      </w:pPr>
      <w:r w:rsidRPr="00926D4D">
        <w:rPr>
          <w:noProof w:val="0"/>
        </w:rPr>
        <w:t xml:space="preserve">      type: object</w:t>
      </w:r>
    </w:p>
    <w:p w14:paraId="248C4152" w14:textId="77777777" w:rsidR="00FE6BD0" w:rsidRPr="00926D4D" w:rsidRDefault="00FE6BD0" w:rsidP="00FE6BD0">
      <w:pPr>
        <w:pStyle w:val="PL"/>
        <w:rPr>
          <w:noProof w:val="0"/>
        </w:rPr>
      </w:pPr>
      <w:r w:rsidRPr="00926D4D">
        <w:rPr>
          <w:noProof w:val="0"/>
        </w:rPr>
        <w:t xml:space="preserve">      properties:</w:t>
      </w:r>
    </w:p>
    <w:p w14:paraId="33B2AB93" w14:textId="77777777" w:rsidR="00FE6BD0" w:rsidRPr="00926D4D" w:rsidRDefault="00FE6BD0" w:rsidP="00FE6BD0">
      <w:pPr>
        <w:pStyle w:val="PL"/>
        <w:rPr>
          <w:noProof w:val="0"/>
        </w:rPr>
      </w:pPr>
      <w:r w:rsidRPr="00926D4D">
        <w:rPr>
          <w:noProof w:val="0"/>
        </w:rPr>
        <w:t xml:space="preserve">        cellIdList:</w:t>
      </w:r>
    </w:p>
    <w:p w14:paraId="686CF680" w14:textId="7EC035BE" w:rsidR="00FE6BD0" w:rsidRPr="00926D4D" w:rsidRDefault="00FE6BD0" w:rsidP="00FE6BD0">
      <w:pPr>
        <w:pStyle w:val="PL"/>
        <w:rPr>
          <w:noProof w:val="0"/>
        </w:rPr>
      </w:pPr>
      <w:r w:rsidRPr="00926D4D">
        <w:rPr>
          <w:noProof w:val="0"/>
        </w:rPr>
        <w:t xml:space="preserve">          type: integer</w:t>
      </w:r>
    </w:p>
    <w:p w14:paraId="37396D02" w14:textId="77777777" w:rsidR="00FE6BD0" w:rsidRPr="00926D4D" w:rsidRDefault="00FE6BD0" w:rsidP="00FE6BD0">
      <w:pPr>
        <w:pStyle w:val="PL"/>
        <w:rPr>
          <w:noProof w:val="0"/>
        </w:rPr>
      </w:pPr>
      <w:r w:rsidRPr="00926D4D">
        <w:rPr>
          <w:noProof w:val="0"/>
        </w:rPr>
        <w:t xml:space="preserve">        trackingAreaIdList:</w:t>
      </w:r>
    </w:p>
    <w:p w14:paraId="3117BDC5" w14:textId="42DA1754" w:rsidR="00FE6BD0" w:rsidRPr="00926D4D" w:rsidRDefault="00FE6BD0" w:rsidP="00FE6BD0">
      <w:pPr>
        <w:pStyle w:val="PL"/>
        <w:rPr>
          <w:noProof w:val="0"/>
        </w:rPr>
      </w:pPr>
      <w:r w:rsidRPr="00926D4D">
        <w:rPr>
          <w:noProof w:val="0"/>
        </w:rPr>
        <w:t xml:space="preserve">          $ref: 'nrNrm.yaml#/components/schemas/Tai'</w:t>
      </w:r>
    </w:p>
    <w:p w14:paraId="76D7F273" w14:textId="77777777" w:rsidR="00FE6BD0" w:rsidRPr="00926D4D" w:rsidRDefault="00FE6BD0" w:rsidP="00FE6BD0">
      <w:pPr>
        <w:pStyle w:val="PL"/>
        <w:rPr>
          <w:noProof w:val="0"/>
        </w:rPr>
      </w:pPr>
      <w:r w:rsidRPr="00926D4D">
        <w:rPr>
          <w:noProof w:val="0"/>
        </w:rPr>
        <w:t xml:space="preserve">        servingPLMN:</w:t>
      </w:r>
    </w:p>
    <w:p w14:paraId="0AD0A957" w14:textId="692D2646" w:rsidR="00FE6BD0" w:rsidRPr="00926D4D" w:rsidRDefault="00FE6BD0" w:rsidP="00FE6BD0">
      <w:pPr>
        <w:pStyle w:val="PL"/>
        <w:rPr>
          <w:noProof w:val="0"/>
        </w:rPr>
      </w:pPr>
      <w:r w:rsidRPr="00926D4D">
        <w:rPr>
          <w:noProof w:val="0"/>
        </w:rPr>
        <w:t xml:space="preserve">          $ref: '</w:t>
      </w:r>
      <w:r w:rsidR="00B82190" w:rsidRPr="00926D4D">
        <w:rPr>
          <w:noProof w:val="0"/>
        </w:rPr>
        <w:t>nrNrm.yaml</w:t>
      </w:r>
      <w:r w:rsidRPr="00926D4D">
        <w:rPr>
          <w:noProof w:val="0"/>
        </w:rPr>
        <w:t>#/components/schemas/PLMNId'</w:t>
      </w:r>
    </w:p>
    <w:p w14:paraId="108BF6F4" w14:textId="77777777" w:rsidR="002B22CF" w:rsidRPr="00926D4D" w:rsidRDefault="002B22CF" w:rsidP="002B22CF">
      <w:pPr>
        <w:pStyle w:val="PL"/>
        <w:rPr>
          <w:noProof w:val="0"/>
        </w:rPr>
      </w:pPr>
      <w:r w:rsidRPr="00926D4D">
        <w:rPr>
          <w:noProof w:val="0"/>
        </w:rPr>
        <w:t xml:space="preserve">    GeoLoc:</w:t>
      </w:r>
    </w:p>
    <w:p w14:paraId="648D9C92" w14:textId="77777777" w:rsidR="002B22CF" w:rsidRPr="00926D4D" w:rsidRDefault="002B22CF" w:rsidP="002B22CF">
      <w:pPr>
        <w:pStyle w:val="PL"/>
        <w:rPr>
          <w:noProof w:val="0"/>
        </w:rPr>
      </w:pPr>
      <w:r w:rsidRPr="00926D4D">
        <w:rPr>
          <w:noProof w:val="0"/>
        </w:rPr>
        <w:t xml:space="preserve">      type: object</w:t>
      </w:r>
    </w:p>
    <w:p w14:paraId="27BC7424" w14:textId="77777777" w:rsidR="002B22CF" w:rsidRPr="00926D4D" w:rsidRDefault="002B22CF" w:rsidP="002B22CF">
      <w:pPr>
        <w:pStyle w:val="PL"/>
        <w:rPr>
          <w:noProof w:val="0"/>
        </w:rPr>
      </w:pPr>
      <w:r w:rsidRPr="00926D4D">
        <w:rPr>
          <w:noProof w:val="0"/>
        </w:rPr>
        <w:t xml:space="preserve">      properties:</w:t>
      </w:r>
    </w:p>
    <w:p w14:paraId="27294F6C" w14:textId="577FFE99" w:rsidR="00C7479D" w:rsidRPr="00926D4D" w:rsidRDefault="00C7479D" w:rsidP="00C7479D">
      <w:pPr>
        <w:pStyle w:val="PL"/>
        <w:rPr>
          <w:noProof w:val="0"/>
        </w:rPr>
      </w:pPr>
      <w:r w:rsidRPr="00926D4D">
        <w:rPr>
          <w:noProof w:val="0"/>
        </w:rPr>
        <w:t xml:space="preserve">        geographicalCoordinates:</w:t>
      </w:r>
    </w:p>
    <w:p w14:paraId="1A1BAED4" w14:textId="4C9F37E9" w:rsidR="00C7479D" w:rsidRPr="00926D4D" w:rsidRDefault="00C7479D" w:rsidP="00C7479D">
      <w:pPr>
        <w:pStyle w:val="PL"/>
        <w:rPr>
          <w:noProof w:val="0"/>
        </w:rPr>
      </w:pPr>
      <w:r w:rsidRPr="00926D4D">
        <w:rPr>
          <w:noProof w:val="0"/>
        </w:rPr>
        <w:t xml:space="preserve">          $ref: '#/components/schemas/GeographicalCoordinates'</w:t>
      </w:r>
    </w:p>
    <w:p w14:paraId="609B7793" w14:textId="7085AE4F" w:rsidR="00C7479D" w:rsidRPr="00926D4D" w:rsidRDefault="00C7479D" w:rsidP="00C7479D">
      <w:pPr>
        <w:pStyle w:val="PL"/>
        <w:rPr>
          <w:noProof w:val="0"/>
        </w:rPr>
      </w:pPr>
      <w:r w:rsidRPr="00926D4D">
        <w:rPr>
          <w:noProof w:val="0"/>
        </w:rPr>
        <w:t xml:space="preserve">        civicLocation:</w:t>
      </w:r>
    </w:p>
    <w:p w14:paraId="1330CEB2" w14:textId="51CBE102" w:rsidR="00C7479D" w:rsidRPr="00926D4D" w:rsidRDefault="00C7479D" w:rsidP="00C7479D">
      <w:pPr>
        <w:pStyle w:val="PL"/>
        <w:rPr>
          <w:noProof w:val="0"/>
        </w:rPr>
      </w:pPr>
      <w:r w:rsidRPr="00926D4D">
        <w:rPr>
          <w:noProof w:val="0"/>
        </w:rPr>
        <w:t xml:space="preserve">          type: string</w:t>
      </w:r>
    </w:p>
    <w:p w14:paraId="4A2BBF2D" w14:textId="77777777" w:rsidR="00C7479D" w:rsidRPr="00926D4D" w:rsidRDefault="00C7479D" w:rsidP="00C7479D">
      <w:pPr>
        <w:pStyle w:val="PL"/>
        <w:rPr>
          <w:noProof w:val="0"/>
        </w:rPr>
      </w:pPr>
      <w:r w:rsidRPr="00926D4D">
        <w:rPr>
          <w:noProof w:val="0"/>
        </w:rPr>
        <w:t xml:space="preserve">    GeographicalCoordinates:</w:t>
      </w:r>
    </w:p>
    <w:p w14:paraId="0B51F772" w14:textId="77777777" w:rsidR="00C7479D" w:rsidRPr="00926D4D" w:rsidRDefault="00C7479D" w:rsidP="00C7479D">
      <w:pPr>
        <w:pStyle w:val="PL"/>
        <w:rPr>
          <w:noProof w:val="0"/>
        </w:rPr>
      </w:pPr>
      <w:r w:rsidRPr="00926D4D">
        <w:rPr>
          <w:noProof w:val="0"/>
        </w:rPr>
        <w:t xml:space="preserve">      type: object</w:t>
      </w:r>
    </w:p>
    <w:p w14:paraId="628E7893" w14:textId="77777777" w:rsidR="00C7479D" w:rsidRPr="00926D4D" w:rsidRDefault="00C7479D" w:rsidP="00C7479D">
      <w:pPr>
        <w:pStyle w:val="PL"/>
        <w:rPr>
          <w:noProof w:val="0"/>
        </w:rPr>
      </w:pPr>
      <w:r w:rsidRPr="00926D4D">
        <w:rPr>
          <w:noProof w:val="0"/>
        </w:rPr>
        <w:t xml:space="preserve">      properties:</w:t>
      </w:r>
    </w:p>
    <w:p w14:paraId="0EB48708" w14:textId="7D22F82F" w:rsidR="00C7479D" w:rsidRPr="00926D4D" w:rsidRDefault="00C7479D" w:rsidP="00C7479D">
      <w:pPr>
        <w:pStyle w:val="PL"/>
        <w:rPr>
          <w:noProof w:val="0"/>
        </w:rPr>
      </w:pPr>
      <w:r w:rsidRPr="00926D4D">
        <w:rPr>
          <w:noProof w:val="0"/>
        </w:rPr>
        <w:t xml:space="preserve">        </w:t>
      </w:r>
      <w:r w:rsidR="00E11B7D" w:rsidRPr="00926D4D">
        <w:rPr>
          <w:noProof w:val="0"/>
        </w:rPr>
        <w:t>latitude</w:t>
      </w:r>
      <w:r w:rsidRPr="00926D4D">
        <w:rPr>
          <w:noProof w:val="0"/>
        </w:rPr>
        <w:t>:</w:t>
      </w:r>
    </w:p>
    <w:p w14:paraId="3EACF966" w14:textId="77777777" w:rsidR="00C7479D" w:rsidRPr="00926D4D" w:rsidRDefault="00C7479D" w:rsidP="00C7479D">
      <w:pPr>
        <w:pStyle w:val="PL"/>
        <w:rPr>
          <w:noProof w:val="0"/>
        </w:rPr>
      </w:pPr>
      <w:r w:rsidRPr="00926D4D">
        <w:rPr>
          <w:noProof w:val="0"/>
        </w:rPr>
        <w:t xml:space="preserve">          type: integer</w:t>
      </w:r>
    </w:p>
    <w:p w14:paraId="0CE8A070" w14:textId="77777777" w:rsidR="00C7479D" w:rsidRPr="00926D4D" w:rsidRDefault="00C7479D" w:rsidP="00C7479D">
      <w:pPr>
        <w:pStyle w:val="PL"/>
        <w:rPr>
          <w:noProof w:val="0"/>
        </w:rPr>
      </w:pPr>
      <w:r w:rsidRPr="00926D4D">
        <w:rPr>
          <w:noProof w:val="0"/>
        </w:rPr>
        <w:t xml:space="preserve">        longitude:</w:t>
      </w:r>
    </w:p>
    <w:p w14:paraId="165409CC" w14:textId="535FAF1F" w:rsidR="00C7479D" w:rsidRPr="00926D4D" w:rsidRDefault="00C7479D" w:rsidP="00C7479D">
      <w:pPr>
        <w:pStyle w:val="PL"/>
        <w:rPr>
          <w:noProof w:val="0"/>
        </w:rPr>
      </w:pPr>
      <w:r w:rsidRPr="00926D4D">
        <w:rPr>
          <w:noProof w:val="0"/>
        </w:rPr>
        <w:t xml:space="preserve">          type: integer</w:t>
      </w:r>
    </w:p>
    <w:p w14:paraId="1F7A9C41" w14:textId="77777777" w:rsidR="002B22CF" w:rsidRPr="00926D4D" w:rsidRDefault="002B22CF" w:rsidP="002B22CF">
      <w:pPr>
        <w:pStyle w:val="PL"/>
        <w:rPr>
          <w:noProof w:val="0"/>
        </w:rPr>
      </w:pPr>
      <w:r w:rsidRPr="00926D4D">
        <w:rPr>
          <w:noProof w:val="0"/>
        </w:rPr>
        <w:t xml:space="preserve">    EDNConnectionInfo:</w:t>
      </w:r>
    </w:p>
    <w:p w14:paraId="3DC93238" w14:textId="77777777" w:rsidR="002B22CF" w:rsidRPr="00926D4D" w:rsidRDefault="002B22CF" w:rsidP="002B22CF">
      <w:pPr>
        <w:pStyle w:val="PL"/>
        <w:rPr>
          <w:noProof w:val="0"/>
        </w:rPr>
      </w:pPr>
      <w:r w:rsidRPr="00926D4D">
        <w:rPr>
          <w:noProof w:val="0"/>
        </w:rPr>
        <w:t xml:space="preserve">      type: object</w:t>
      </w:r>
    </w:p>
    <w:p w14:paraId="6A98688E" w14:textId="77777777" w:rsidR="002B22CF" w:rsidRPr="00926D4D" w:rsidRDefault="002B22CF" w:rsidP="002B22CF">
      <w:pPr>
        <w:pStyle w:val="PL"/>
        <w:rPr>
          <w:noProof w:val="0"/>
        </w:rPr>
      </w:pPr>
      <w:r w:rsidRPr="00926D4D">
        <w:rPr>
          <w:noProof w:val="0"/>
        </w:rPr>
        <w:t xml:space="preserve">      properties:</w:t>
      </w:r>
    </w:p>
    <w:p w14:paraId="73F00419" w14:textId="77777777" w:rsidR="002B22CF" w:rsidRPr="00926D4D" w:rsidRDefault="002B22CF" w:rsidP="002B22CF">
      <w:pPr>
        <w:pStyle w:val="PL"/>
        <w:rPr>
          <w:noProof w:val="0"/>
        </w:rPr>
      </w:pPr>
      <w:r w:rsidRPr="00926D4D">
        <w:rPr>
          <w:noProof w:val="0"/>
        </w:rPr>
        <w:t xml:space="preserve">        dNN:</w:t>
      </w:r>
    </w:p>
    <w:p w14:paraId="59DA1E3A" w14:textId="77777777" w:rsidR="002B22CF" w:rsidRPr="00926D4D" w:rsidRDefault="002B22CF" w:rsidP="002B22CF">
      <w:pPr>
        <w:pStyle w:val="PL"/>
        <w:rPr>
          <w:noProof w:val="0"/>
        </w:rPr>
      </w:pPr>
      <w:r w:rsidRPr="00926D4D">
        <w:rPr>
          <w:noProof w:val="0"/>
        </w:rPr>
        <w:t xml:space="preserve">          type: string</w:t>
      </w:r>
    </w:p>
    <w:p w14:paraId="1FC68DAF" w14:textId="77777777" w:rsidR="002B22CF" w:rsidRPr="00926D4D" w:rsidRDefault="002B22CF" w:rsidP="002B22CF">
      <w:pPr>
        <w:pStyle w:val="PL"/>
        <w:rPr>
          <w:noProof w:val="0"/>
        </w:rPr>
      </w:pPr>
      <w:r w:rsidRPr="00926D4D">
        <w:rPr>
          <w:noProof w:val="0"/>
        </w:rPr>
        <w:t xml:space="preserve">        eDNServiceArea:</w:t>
      </w:r>
    </w:p>
    <w:p w14:paraId="1F363AA8" w14:textId="07E7C570" w:rsidR="002B22CF" w:rsidRPr="00926D4D" w:rsidRDefault="002B22CF" w:rsidP="002B22CF">
      <w:pPr>
        <w:pStyle w:val="PL"/>
        <w:rPr>
          <w:noProof w:val="0"/>
        </w:rPr>
      </w:pPr>
      <w:r w:rsidRPr="00926D4D">
        <w:rPr>
          <w:noProof w:val="0"/>
        </w:rPr>
        <w:t xml:space="preserve">          $ref: '#/components/schemas/ServingLocation'</w:t>
      </w:r>
    </w:p>
    <w:p w14:paraId="3D1A977A" w14:textId="77777777" w:rsidR="000C63C7" w:rsidRPr="00926D4D" w:rsidRDefault="000C63C7" w:rsidP="000C63C7">
      <w:pPr>
        <w:pStyle w:val="PL"/>
        <w:rPr>
          <w:noProof w:val="0"/>
        </w:rPr>
      </w:pPr>
      <w:r w:rsidRPr="00926D4D">
        <w:rPr>
          <w:noProof w:val="0"/>
        </w:rPr>
        <w:t xml:space="preserve">    AffinityAntiAffinity:</w:t>
      </w:r>
    </w:p>
    <w:p w14:paraId="4031EE06" w14:textId="77777777" w:rsidR="000C63C7" w:rsidRPr="00926D4D" w:rsidRDefault="000C63C7" w:rsidP="000C63C7">
      <w:pPr>
        <w:pStyle w:val="PL"/>
        <w:rPr>
          <w:noProof w:val="0"/>
        </w:rPr>
      </w:pPr>
      <w:r w:rsidRPr="00926D4D">
        <w:rPr>
          <w:noProof w:val="0"/>
        </w:rPr>
        <w:t xml:space="preserve">      type: object</w:t>
      </w:r>
    </w:p>
    <w:p w14:paraId="568539B0" w14:textId="77777777" w:rsidR="000C63C7" w:rsidRPr="00926D4D" w:rsidRDefault="000C63C7" w:rsidP="000C63C7">
      <w:pPr>
        <w:pStyle w:val="PL"/>
        <w:rPr>
          <w:noProof w:val="0"/>
        </w:rPr>
      </w:pPr>
      <w:r w:rsidRPr="00926D4D">
        <w:rPr>
          <w:noProof w:val="0"/>
        </w:rPr>
        <w:t xml:space="preserve">      properties:</w:t>
      </w:r>
    </w:p>
    <w:p w14:paraId="50030927" w14:textId="77777777" w:rsidR="000C63C7" w:rsidRPr="00926D4D" w:rsidRDefault="000C63C7" w:rsidP="000C63C7">
      <w:pPr>
        <w:pStyle w:val="PL"/>
        <w:rPr>
          <w:noProof w:val="0"/>
        </w:rPr>
      </w:pPr>
      <w:r w:rsidRPr="00926D4D">
        <w:rPr>
          <w:noProof w:val="0"/>
        </w:rPr>
        <w:t xml:space="preserve">        affinityEAS:</w:t>
      </w:r>
    </w:p>
    <w:p w14:paraId="1F82EC72" w14:textId="77777777" w:rsidR="000C63C7" w:rsidRPr="00926D4D" w:rsidRDefault="000C63C7" w:rsidP="000C63C7">
      <w:pPr>
        <w:pStyle w:val="PL"/>
        <w:rPr>
          <w:noProof w:val="0"/>
        </w:rPr>
      </w:pPr>
      <w:r w:rsidRPr="00926D4D">
        <w:rPr>
          <w:noProof w:val="0"/>
        </w:rPr>
        <w:t xml:space="preserve">          type: string</w:t>
      </w:r>
    </w:p>
    <w:p w14:paraId="7CB58BA1" w14:textId="77777777" w:rsidR="000C63C7" w:rsidRPr="00926D4D" w:rsidRDefault="000C63C7" w:rsidP="000C63C7">
      <w:pPr>
        <w:pStyle w:val="PL"/>
        <w:rPr>
          <w:noProof w:val="0"/>
        </w:rPr>
      </w:pPr>
      <w:r w:rsidRPr="00926D4D">
        <w:rPr>
          <w:noProof w:val="0"/>
        </w:rPr>
        <w:t xml:space="preserve">        antiAffinityEAS:</w:t>
      </w:r>
    </w:p>
    <w:p w14:paraId="5BBAA4DC" w14:textId="77777777" w:rsidR="000C63C7" w:rsidRPr="00926D4D" w:rsidRDefault="000C63C7" w:rsidP="000C63C7">
      <w:pPr>
        <w:pStyle w:val="PL"/>
        <w:rPr>
          <w:noProof w:val="0"/>
        </w:rPr>
      </w:pPr>
      <w:r w:rsidRPr="00926D4D">
        <w:rPr>
          <w:noProof w:val="0"/>
        </w:rPr>
        <w:t xml:space="preserve">          type: string</w:t>
      </w:r>
    </w:p>
    <w:p w14:paraId="2253720D" w14:textId="77777777" w:rsidR="000C63C7" w:rsidRPr="00926D4D" w:rsidRDefault="000C63C7" w:rsidP="000C63C7">
      <w:pPr>
        <w:pStyle w:val="PL"/>
        <w:rPr>
          <w:noProof w:val="0"/>
        </w:rPr>
      </w:pPr>
      <w:r w:rsidRPr="00926D4D">
        <w:rPr>
          <w:noProof w:val="0"/>
        </w:rPr>
        <w:t xml:space="preserve">    VirtualResource:</w:t>
      </w:r>
    </w:p>
    <w:p w14:paraId="764B264D" w14:textId="77777777" w:rsidR="000C63C7" w:rsidRPr="00926D4D" w:rsidRDefault="000C63C7" w:rsidP="000C63C7">
      <w:pPr>
        <w:pStyle w:val="PL"/>
        <w:rPr>
          <w:noProof w:val="0"/>
        </w:rPr>
      </w:pPr>
      <w:r w:rsidRPr="00926D4D">
        <w:rPr>
          <w:noProof w:val="0"/>
        </w:rPr>
        <w:t xml:space="preserve">      type: object</w:t>
      </w:r>
    </w:p>
    <w:p w14:paraId="3C09400C" w14:textId="77777777" w:rsidR="000C63C7" w:rsidRPr="00926D4D" w:rsidRDefault="000C63C7" w:rsidP="000C63C7">
      <w:pPr>
        <w:pStyle w:val="PL"/>
        <w:rPr>
          <w:noProof w:val="0"/>
        </w:rPr>
      </w:pPr>
      <w:r w:rsidRPr="00926D4D">
        <w:rPr>
          <w:noProof w:val="0"/>
        </w:rPr>
        <w:t xml:space="preserve">      properties:</w:t>
      </w:r>
    </w:p>
    <w:p w14:paraId="49EAF1BD" w14:textId="77777777" w:rsidR="000C63C7" w:rsidRPr="00926D4D" w:rsidRDefault="000C63C7" w:rsidP="000C63C7">
      <w:pPr>
        <w:pStyle w:val="PL"/>
        <w:rPr>
          <w:noProof w:val="0"/>
        </w:rPr>
      </w:pPr>
      <w:r w:rsidRPr="00926D4D">
        <w:rPr>
          <w:noProof w:val="0"/>
        </w:rPr>
        <w:t xml:space="preserve">        virtualMemory:</w:t>
      </w:r>
    </w:p>
    <w:p w14:paraId="5548B048" w14:textId="77777777" w:rsidR="000C63C7" w:rsidRPr="00926D4D" w:rsidRDefault="000C63C7" w:rsidP="000C63C7">
      <w:pPr>
        <w:pStyle w:val="PL"/>
        <w:rPr>
          <w:noProof w:val="0"/>
        </w:rPr>
      </w:pPr>
      <w:r w:rsidRPr="00926D4D">
        <w:rPr>
          <w:noProof w:val="0"/>
        </w:rPr>
        <w:t xml:space="preserve">          type: integer</w:t>
      </w:r>
    </w:p>
    <w:p w14:paraId="609FA514" w14:textId="77777777" w:rsidR="000C63C7" w:rsidRPr="00926D4D" w:rsidRDefault="000C63C7" w:rsidP="000C63C7">
      <w:pPr>
        <w:pStyle w:val="PL"/>
        <w:rPr>
          <w:noProof w:val="0"/>
        </w:rPr>
      </w:pPr>
      <w:r w:rsidRPr="00926D4D">
        <w:rPr>
          <w:noProof w:val="0"/>
        </w:rPr>
        <w:t xml:space="preserve">        virtualDisk:</w:t>
      </w:r>
    </w:p>
    <w:p w14:paraId="7E750ED4" w14:textId="4F76B2A5" w:rsidR="002B22CF" w:rsidRPr="00926D4D" w:rsidRDefault="000C63C7" w:rsidP="000C63C7">
      <w:pPr>
        <w:pStyle w:val="PL"/>
        <w:rPr>
          <w:noProof w:val="0"/>
        </w:rPr>
      </w:pPr>
      <w:r w:rsidRPr="00926D4D">
        <w:rPr>
          <w:noProof w:val="0"/>
        </w:rPr>
        <w:t xml:space="preserve">          type: integer</w:t>
      </w:r>
    </w:p>
    <w:p w14:paraId="7669FBCD" w14:textId="77777777" w:rsidR="008336BF" w:rsidRPr="00926D4D" w:rsidRDefault="008336BF" w:rsidP="008336BF">
      <w:pPr>
        <w:pStyle w:val="PL"/>
        <w:rPr>
          <w:noProof w:val="0"/>
        </w:rPr>
      </w:pPr>
      <w:r w:rsidRPr="00926D4D">
        <w:rPr>
          <w:noProof w:val="0"/>
        </w:rPr>
        <w:t xml:space="preserve">    SoftwareImageInfo:</w:t>
      </w:r>
    </w:p>
    <w:p w14:paraId="5AEDDF6E" w14:textId="77777777" w:rsidR="008336BF" w:rsidRPr="00926D4D" w:rsidRDefault="008336BF" w:rsidP="008336BF">
      <w:pPr>
        <w:pStyle w:val="PL"/>
        <w:rPr>
          <w:noProof w:val="0"/>
        </w:rPr>
      </w:pPr>
      <w:r w:rsidRPr="00926D4D">
        <w:rPr>
          <w:noProof w:val="0"/>
        </w:rPr>
        <w:t xml:space="preserve">      type: object</w:t>
      </w:r>
    </w:p>
    <w:p w14:paraId="72A177D1" w14:textId="77777777" w:rsidR="008336BF" w:rsidRPr="00926D4D" w:rsidRDefault="008336BF" w:rsidP="008336BF">
      <w:pPr>
        <w:pStyle w:val="PL"/>
        <w:rPr>
          <w:noProof w:val="0"/>
        </w:rPr>
      </w:pPr>
      <w:r w:rsidRPr="00926D4D">
        <w:rPr>
          <w:noProof w:val="0"/>
        </w:rPr>
        <w:t xml:space="preserve">      properties:</w:t>
      </w:r>
    </w:p>
    <w:p w14:paraId="377E8C9B" w14:textId="77777777" w:rsidR="008336BF" w:rsidRPr="00926D4D" w:rsidRDefault="008336BF" w:rsidP="008336BF">
      <w:pPr>
        <w:pStyle w:val="PL"/>
        <w:rPr>
          <w:noProof w:val="0"/>
        </w:rPr>
      </w:pPr>
      <w:r w:rsidRPr="00926D4D">
        <w:rPr>
          <w:noProof w:val="0"/>
        </w:rPr>
        <w:t xml:space="preserve">        minimumDisk:</w:t>
      </w:r>
    </w:p>
    <w:p w14:paraId="0CE4DD92" w14:textId="77777777" w:rsidR="008336BF" w:rsidRPr="00926D4D" w:rsidRDefault="008336BF" w:rsidP="008336BF">
      <w:pPr>
        <w:pStyle w:val="PL"/>
        <w:rPr>
          <w:noProof w:val="0"/>
        </w:rPr>
      </w:pPr>
      <w:r w:rsidRPr="00926D4D">
        <w:rPr>
          <w:noProof w:val="0"/>
        </w:rPr>
        <w:t xml:space="preserve">          type: integer</w:t>
      </w:r>
    </w:p>
    <w:p w14:paraId="4314D38D" w14:textId="77777777" w:rsidR="008336BF" w:rsidRPr="00926D4D" w:rsidRDefault="008336BF" w:rsidP="008336BF">
      <w:pPr>
        <w:pStyle w:val="PL"/>
        <w:rPr>
          <w:noProof w:val="0"/>
        </w:rPr>
      </w:pPr>
      <w:r w:rsidRPr="00926D4D">
        <w:rPr>
          <w:noProof w:val="0"/>
        </w:rPr>
        <w:t xml:space="preserve">        minimumRAM:</w:t>
      </w:r>
    </w:p>
    <w:p w14:paraId="110493D4" w14:textId="77777777" w:rsidR="008336BF" w:rsidRPr="00926D4D" w:rsidRDefault="008336BF" w:rsidP="008336BF">
      <w:pPr>
        <w:pStyle w:val="PL"/>
        <w:rPr>
          <w:noProof w:val="0"/>
        </w:rPr>
      </w:pPr>
      <w:r w:rsidRPr="00926D4D">
        <w:rPr>
          <w:noProof w:val="0"/>
        </w:rPr>
        <w:t xml:space="preserve">          type: integer</w:t>
      </w:r>
    </w:p>
    <w:p w14:paraId="77A7EA0E" w14:textId="77777777" w:rsidR="008336BF" w:rsidRPr="00926D4D" w:rsidRDefault="008336BF" w:rsidP="008336BF">
      <w:pPr>
        <w:pStyle w:val="PL"/>
        <w:rPr>
          <w:noProof w:val="0"/>
        </w:rPr>
      </w:pPr>
      <w:r w:rsidRPr="00926D4D">
        <w:rPr>
          <w:noProof w:val="0"/>
        </w:rPr>
        <w:t xml:space="preserve">        swImageRef:</w:t>
      </w:r>
    </w:p>
    <w:p w14:paraId="620CD644" w14:textId="77777777" w:rsidR="00AE2BC0" w:rsidRPr="00926D4D" w:rsidRDefault="008336BF" w:rsidP="008336BF">
      <w:pPr>
        <w:pStyle w:val="PL"/>
        <w:rPr>
          <w:noProof w:val="0"/>
        </w:rPr>
      </w:pPr>
      <w:r w:rsidRPr="00926D4D">
        <w:rPr>
          <w:noProof w:val="0"/>
        </w:rPr>
        <w:t xml:space="preserve">          type: string</w:t>
      </w:r>
    </w:p>
    <w:p w14:paraId="17B03312" w14:textId="419816D7" w:rsidR="008336BF" w:rsidRPr="00926D4D" w:rsidRDefault="008336BF" w:rsidP="008336BF">
      <w:pPr>
        <w:pStyle w:val="PL"/>
        <w:rPr>
          <w:noProof w:val="0"/>
        </w:rPr>
      </w:pPr>
      <w:r w:rsidRPr="00926D4D">
        <w:rPr>
          <w:noProof w:val="0"/>
        </w:rPr>
        <w:t xml:space="preserve"> </w:t>
      </w:r>
      <w:r w:rsidR="00372053" w:rsidRPr="00926D4D">
        <w:rPr>
          <w:noProof w:val="0"/>
        </w:rPr>
        <w:t xml:space="preserve">         </w:t>
      </w:r>
      <w:r w:rsidR="00AE2BC0" w:rsidRPr="00926D4D">
        <w:rPr>
          <w:noProof w:val="0"/>
        </w:rPr>
        <w:t xml:space="preserve">description: indicates the reference to the actual software image that is represented by URL (see clause 7.1.6.5 </w:t>
      </w:r>
      <w:r w:rsidR="009658AD">
        <w:rPr>
          <w:noProof w:val="0"/>
        </w:rPr>
        <w:t>in</w:t>
      </w:r>
      <w:r w:rsidR="00AE2BC0" w:rsidRPr="00926D4D">
        <w:rPr>
          <w:noProof w:val="0"/>
        </w:rPr>
        <w:t xml:space="preserve"> ETSI NFV IFA-011 [7]).</w:t>
      </w:r>
      <w:r w:rsidRPr="00926D4D">
        <w:rPr>
          <w:noProof w:val="0"/>
        </w:rPr>
        <w:t xml:space="preserve">   </w:t>
      </w:r>
    </w:p>
    <w:p w14:paraId="6BC6C603" w14:textId="77777777" w:rsidR="002B22CF" w:rsidRPr="00926D4D" w:rsidRDefault="002B22CF" w:rsidP="002B22CF">
      <w:pPr>
        <w:pStyle w:val="PL"/>
        <w:rPr>
          <w:noProof w:val="0"/>
        </w:rPr>
      </w:pPr>
    </w:p>
    <w:p w14:paraId="43A7499D" w14:textId="77777777" w:rsidR="002B22CF" w:rsidRPr="00926D4D" w:rsidRDefault="002B22CF" w:rsidP="002B22CF">
      <w:pPr>
        <w:pStyle w:val="PL"/>
        <w:rPr>
          <w:noProof w:val="0"/>
        </w:rPr>
      </w:pPr>
      <w:r w:rsidRPr="00926D4D">
        <w:rPr>
          <w:noProof w:val="0"/>
        </w:rPr>
        <w:t>#-------- Definition of concrete IOCs --------------------------------------------</w:t>
      </w:r>
    </w:p>
    <w:p w14:paraId="03BFF4DD" w14:textId="77777777" w:rsidR="002B22CF" w:rsidRPr="00926D4D" w:rsidRDefault="002B22CF" w:rsidP="002B22CF">
      <w:pPr>
        <w:pStyle w:val="PL"/>
        <w:rPr>
          <w:noProof w:val="0"/>
        </w:rPr>
      </w:pPr>
    </w:p>
    <w:p w14:paraId="76217A2E" w14:textId="77777777" w:rsidR="002B22CF" w:rsidRPr="00926D4D" w:rsidRDefault="002B22CF" w:rsidP="002B22CF">
      <w:pPr>
        <w:pStyle w:val="PL"/>
        <w:rPr>
          <w:noProof w:val="0"/>
        </w:rPr>
      </w:pPr>
      <w:r w:rsidRPr="00926D4D">
        <w:rPr>
          <w:noProof w:val="0"/>
        </w:rPr>
        <w:t xml:space="preserve">    SubNetwork-Single:</w:t>
      </w:r>
    </w:p>
    <w:p w14:paraId="7D5923E1" w14:textId="77777777" w:rsidR="002B22CF" w:rsidRPr="00926D4D" w:rsidRDefault="002B22CF" w:rsidP="002B22CF">
      <w:pPr>
        <w:pStyle w:val="PL"/>
        <w:rPr>
          <w:noProof w:val="0"/>
        </w:rPr>
      </w:pPr>
      <w:r w:rsidRPr="00926D4D">
        <w:rPr>
          <w:noProof w:val="0"/>
        </w:rPr>
        <w:t xml:space="preserve">      allOf:</w:t>
      </w:r>
    </w:p>
    <w:p w14:paraId="5FC2619A" w14:textId="77777777" w:rsidR="002B22CF" w:rsidRPr="00926D4D" w:rsidRDefault="002B22CF" w:rsidP="002B22CF">
      <w:pPr>
        <w:pStyle w:val="PL"/>
        <w:rPr>
          <w:noProof w:val="0"/>
        </w:rPr>
      </w:pPr>
      <w:r w:rsidRPr="00926D4D">
        <w:rPr>
          <w:noProof w:val="0"/>
        </w:rPr>
        <w:t xml:space="preserve">        - $ref: 'genericNrm.yaml#/components/schemas/Top'</w:t>
      </w:r>
    </w:p>
    <w:p w14:paraId="3F273C51" w14:textId="77777777" w:rsidR="002B22CF" w:rsidRPr="00926D4D" w:rsidRDefault="002B22CF" w:rsidP="002B22CF">
      <w:pPr>
        <w:pStyle w:val="PL"/>
        <w:rPr>
          <w:noProof w:val="0"/>
        </w:rPr>
      </w:pPr>
      <w:r w:rsidRPr="00926D4D">
        <w:rPr>
          <w:noProof w:val="0"/>
        </w:rPr>
        <w:t xml:space="preserve">        - type: object</w:t>
      </w:r>
    </w:p>
    <w:p w14:paraId="5F41D46D" w14:textId="77777777" w:rsidR="002B22CF" w:rsidRPr="00926D4D" w:rsidRDefault="002B22CF" w:rsidP="002B22CF">
      <w:pPr>
        <w:pStyle w:val="PL"/>
        <w:rPr>
          <w:noProof w:val="0"/>
        </w:rPr>
      </w:pPr>
      <w:r w:rsidRPr="00926D4D">
        <w:rPr>
          <w:noProof w:val="0"/>
        </w:rPr>
        <w:t xml:space="preserve">          properties:</w:t>
      </w:r>
    </w:p>
    <w:p w14:paraId="7B7F541A" w14:textId="77777777" w:rsidR="002B22CF" w:rsidRPr="00926D4D" w:rsidRDefault="002B22CF" w:rsidP="002B22CF">
      <w:pPr>
        <w:pStyle w:val="PL"/>
        <w:rPr>
          <w:noProof w:val="0"/>
        </w:rPr>
      </w:pPr>
      <w:r w:rsidRPr="00926D4D">
        <w:rPr>
          <w:noProof w:val="0"/>
        </w:rPr>
        <w:t xml:space="preserve">            attributes:</w:t>
      </w:r>
    </w:p>
    <w:p w14:paraId="5ECA68F9" w14:textId="77777777" w:rsidR="002B22CF" w:rsidRPr="00926D4D" w:rsidRDefault="002B22CF" w:rsidP="002B22CF">
      <w:pPr>
        <w:pStyle w:val="PL"/>
        <w:rPr>
          <w:noProof w:val="0"/>
        </w:rPr>
      </w:pPr>
      <w:r w:rsidRPr="00926D4D">
        <w:rPr>
          <w:noProof w:val="0"/>
        </w:rPr>
        <w:t xml:space="preserve">              allOf:</w:t>
      </w:r>
    </w:p>
    <w:p w14:paraId="1629F84B" w14:textId="77777777" w:rsidR="002B22CF" w:rsidRPr="00926D4D" w:rsidRDefault="002B22CF" w:rsidP="002B22CF">
      <w:pPr>
        <w:pStyle w:val="PL"/>
        <w:rPr>
          <w:noProof w:val="0"/>
        </w:rPr>
      </w:pPr>
      <w:r w:rsidRPr="00926D4D">
        <w:rPr>
          <w:noProof w:val="0"/>
        </w:rPr>
        <w:t xml:space="preserve">                - $ref: 'genericNrm.#/components/schemas/SubNetwork-Attr'</w:t>
      </w:r>
    </w:p>
    <w:p w14:paraId="632714EF" w14:textId="77777777" w:rsidR="002B22CF" w:rsidRPr="00926D4D" w:rsidRDefault="002B22CF" w:rsidP="002B22CF">
      <w:pPr>
        <w:pStyle w:val="PL"/>
        <w:rPr>
          <w:noProof w:val="0"/>
        </w:rPr>
      </w:pPr>
      <w:r w:rsidRPr="00926D4D">
        <w:rPr>
          <w:noProof w:val="0"/>
        </w:rPr>
        <w:t xml:space="preserve">        - type: object</w:t>
      </w:r>
    </w:p>
    <w:p w14:paraId="6D5AFDCC" w14:textId="77777777" w:rsidR="002B22CF" w:rsidRPr="00926D4D" w:rsidRDefault="002B22CF" w:rsidP="002B22CF">
      <w:pPr>
        <w:pStyle w:val="PL"/>
        <w:rPr>
          <w:noProof w:val="0"/>
        </w:rPr>
      </w:pPr>
      <w:r w:rsidRPr="00926D4D">
        <w:rPr>
          <w:noProof w:val="0"/>
        </w:rPr>
        <w:t xml:space="preserve">          properties:</w:t>
      </w:r>
    </w:p>
    <w:p w14:paraId="56C7674E" w14:textId="77777777" w:rsidR="002B22CF" w:rsidRPr="00926D4D" w:rsidRDefault="002B22CF" w:rsidP="002B22CF">
      <w:pPr>
        <w:pStyle w:val="PL"/>
        <w:rPr>
          <w:noProof w:val="0"/>
        </w:rPr>
      </w:pPr>
      <w:r w:rsidRPr="00926D4D">
        <w:rPr>
          <w:noProof w:val="0"/>
        </w:rPr>
        <w:t xml:space="preserve">            Subnetwork:</w:t>
      </w:r>
    </w:p>
    <w:p w14:paraId="3AD30044" w14:textId="77777777" w:rsidR="002B22CF" w:rsidRPr="00926D4D" w:rsidRDefault="002B22CF" w:rsidP="002B22CF">
      <w:pPr>
        <w:pStyle w:val="PL"/>
        <w:rPr>
          <w:noProof w:val="0"/>
        </w:rPr>
      </w:pPr>
      <w:r w:rsidRPr="00926D4D">
        <w:rPr>
          <w:noProof w:val="0"/>
        </w:rPr>
        <w:t xml:space="preserve">              $ref: '#/components/schemas/SubNetwork-Multiple'</w:t>
      </w:r>
    </w:p>
    <w:p w14:paraId="4BBDFDE1" w14:textId="77777777" w:rsidR="002B22CF" w:rsidRPr="00926D4D" w:rsidRDefault="002B22CF" w:rsidP="002B22CF">
      <w:pPr>
        <w:pStyle w:val="PL"/>
        <w:rPr>
          <w:noProof w:val="0"/>
        </w:rPr>
      </w:pPr>
      <w:r w:rsidRPr="00926D4D">
        <w:rPr>
          <w:noProof w:val="0"/>
        </w:rPr>
        <w:t xml:space="preserve">            ECSFunction:</w:t>
      </w:r>
    </w:p>
    <w:p w14:paraId="52C17E06" w14:textId="77777777" w:rsidR="002B22CF" w:rsidRPr="00926D4D" w:rsidRDefault="002B22CF" w:rsidP="002B22CF">
      <w:pPr>
        <w:pStyle w:val="PL"/>
        <w:rPr>
          <w:noProof w:val="0"/>
        </w:rPr>
      </w:pPr>
      <w:r w:rsidRPr="00926D4D">
        <w:rPr>
          <w:noProof w:val="0"/>
        </w:rPr>
        <w:t xml:space="preserve">              $ref: '#/components/schemas/ECSFunction-Multiple'</w:t>
      </w:r>
    </w:p>
    <w:p w14:paraId="640C8B7D" w14:textId="77777777" w:rsidR="002B22CF" w:rsidRPr="00926D4D" w:rsidRDefault="002B22CF" w:rsidP="002B22CF">
      <w:pPr>
        <w:pStyle w:val="PL"/>
        <w:rPr>
          <w:noProof w:val="0"/>
        </w:rPr>
      </w:pPr>
      <w:r w:rsidRPr="00926D4D">
        <w:rPr>
          <w:noProof w:val="0"/>
        </w:rPr>
        <w:t xml:space="preserve">            EdgeDataNetwork:</w:t>
      </w:r>
    </w:p>
    <w:p w14:paraId="5050160C" w14:textId="77777777" w:rsidR="002B22CF" w:rsidRPr="00926D4D" w:rsidRDefault="002B22CF" w:rsidP="002B22CF">
      <w:pPr>
        <w:pStyle w:val="PL"/>
        <w:rPr>
          <w:noProof w:val="0"/>
        </w:rPr>
      </w:pPr>
      <w:r w:rsidRPr="00926D4D">
        <w:rPr>
          <w:noProof w:val="0"/>
        </w:rPr>
        <w:t xml:space="preserve">              $ref: '#/components/schemas/EdgeDataNetwork-Multiple'</w:t>
      </w:r>
    </w:p>
    <w:p w14:paraId="2B6AA9D2" w14:textId="77777777" w:rsidR="002B22CF" w:rsidRPr="00926D4D" w:rsidRDefault="002B22CF" w:rsidP="002B22CF">
      <w:pPr>
        <w:pStyle w:val="PL"/>
        <w:rPr>
          <w:noProof w:val="0"/>
        </w:rPr>
      </w:pPr>
      <w:r w:rsidRPr="00926D4D">
        <w:rPr>
          <w:noProof w:val="0"/>
        </w:rPr>
        <w:t xml:space="preserve">        - $ref: 'genericNrm.yaml#/components/schemas/SubNetwork-ncO'</w:t>
      </w:r>
    </w:p>
    <w:p w14:paraId="3601A080" w14:textId="77777777" w:rsidR="002B22CF" w:rsidRPr="00926D4D" w:rsidRDefault="002B22CF" w:rsidP="002B22CF">
      <w:pPr>
        <w:pStyle w:val="PL"/>
        <w:rPr>
          <w:noProof w:val="0"/>
        </w:rPr>
      </w:pPr>
    </w:p>
    <w:p w14:paraId="21C4205B" w14:textId="77777777" w:rsidR="00ED616B" w:rsidRPr="00926D4D" w:rsidRDefault="00ED616B" w:rsidP="00ED616B">
      <w:pPr>
        <w:pStyle w:val="PL"/>
        <w:rPr>
          <w:noProof w:val="0"/>
        </w:rPr>
      </w:pPr>
      <w:r w:rsidRPr="00926D4D">
        <w:rPr>
          <w:noProof w:val="0"/>
        </w:rPr>
        <w:t xml:space="preserve">    EdgeDataNetwork-Single:</w:t>
      </w:r>
    </w:p>
    <w:p w14:paraId="7C1A0FA2" w14:textId="77777777" w:rsidR="00ED616B" w:rsidRPr="00926D4D" w:rsidRDefault="00ED616B" w:rsidP="00ED616B">
      <w:pPr>
        <w:pStyle w:val="PL"/>
        <w:rPr>
          <w:noProof w:val="0"/>
        </w:rPr>
      </w:pPr>
      <w:r w:rsidRPr="00926D4D">
        <w:rPr>
          <w:noProof w:val="0"/>
        </w:rPr>
        <w:t xml:space="preserve">      allOf:</w:t>
      </w:r>
    </w:p>
    <w:p w14:paraId="0ED6AC1F" w14:textId="77777777" w:rsidR="00ED616B" w:rsidRPr="00926D4D" w:rsidRDefault="00ED616B" w:rsidP="00ED616B">
      <w:pPr>
        <w:pStyle w:val="PL"/>
        <w:rPr>
          <w:noProof w:val="0"/>
        </w:rPr>
      </w:pPr>
      <w:r w:rsidRPr="00926D4D">
        <w:rPr>
          <w:noProof w:val="0"/>
        </w:rPr>
        <w:t xml:space="preserve">        - $ref: 'genericNrm.yaml#/components/schemas/Top'</w:t>
      </w:r>
    </w:p>
    <w:p w14:paraId="5C95D4E3" w14:textId="77777777" w:rsidR="00ED616B" w:rsidRPr="00926D4D" w:rsidRDefault="00ED616B" w:rsidP="00ED616B">
      <w:pPr>
        <w:pStyle w:val="PL"/>
        <w:rPr>
          <w:noProof w:val="0"/>
        </w:rPr>
      </w:pPr>
      <w:r w:rsidRPr="00926D4D">
        <w:rPr>
          <w:noProof w:val="0"/>
        </w:rPr>
        <w:t xml:space="preserve">        - type: object</w:t>
      </w:r>
    </w:p>
    <w:p w14:paraId="7B14E812" w14:textId="77777777" w:rsidR="00ED616B" w:rsidRPr="00926D4D" w:rsidRDefault="00ED616B" w:rsidP="00ED616B">
      <w:pPr>
        <w:pStyle w:val="PL"/>
        <w:rPr>
          <w:noProof w:val="0"/>
        </w:rPr>
      </w:pPr>
      <w:r w:rsidRPr="00926D4D">
        <w:rPr>
          <w:noProof w:val="0"/>
        </w:rPr>
        <w:t xml:space="preserve">          properties:</w:t>
      </w:r>
    </w:p>
    <w:p w14:paraId="6C17F20C" w14:textId="77777777" w:rsidR="00ED616B" w:rsidRPr="00926D4D" w:rsidRDefault="00ED616B" w:rsidP="00ED616B">
      <w:pPr>
        <w:pStyle w:val="PL"/>
        <w:rPr>
          <w:noProof w:val="0"/>
        </w:rPr>
      </w:pPr>
      <w:r w:rsidRPr="00926D4D">
        <w:rPr>
          <w:noProof w:val="0"/>
        </w:rPr>
        <w:t xml:space="preserve">            ednIdentifier:</w:t>
      </w:r>
    </w:p>
    <w:p w14:paraId="6DADABC5" w14:textId="77777777" w:rsidR="00ED616B" w:rsidRPr="00926D4D" w:rsidRDefault="00ED616B" w:rsidP="00ED616B">
      <w:pPr>
        <w:pStyle w:val="PL"/>
        <w:rPr>
          <w:noProof w:val="0"/>
        </w:rPr>
      </w:pPr>
      <w:r w:rsidRPr="00926D4D">
        <w:rPr>
          <w:noProof w:val="0"/>
        </w:rPr>
        <w:t xml:space="preserve">              type: string</w:t>
      </w:r>
    </w:p>
    <w:p w14:paraId="3AA396AF" w14:textId="77777777" w:rsidR="00ED616B" w:rsidRPr="00926D4D" w:rsidRDefault="00ED616B" w:rsidP="00ED616B">
      <w:pPr>
        <w:pStyle w:val="PL"/>
        <w:rPr>
          <w:noProof w:val="0"/>
        </w:rPr>
      </w:pPr>
      <w:r w:rsidRPr="00926D4D">
        <w:rPr>
          <w:noProof w:val="0"/>
        </w:rPr>
        <w:t xml:space="preserve">            eDNConnectionInfo:</w:t>
      </w:r>
    </w:p>
    <w:p w14:paraId="5971EF59" w14:textId="4AA10015" w:rsidR="00C6413A" w:rsidRPr="00926D4D" w:rsidRDefault="00ED616B" w:rsidP="00C6413A">
      <w:pPr>
        <w:pStyle w:val="PL"/>
        <w:rPr>
          <w:noProof w:val="0"/>
        </w:rPr>
      </w:pPr>
      <w:r w:rsidRPr="00926D4D">
        <w:rPr>
          <w:noProof w:val="0"/>
        </w:rPr>
        <w:t xml:space="preserve">              $ref: '#/components/schemas/EDNConnectionInfo'</w:t>
      </w:r>
    </w:p>
    <w:p w14:paraId="37C97485" w14:textId="77777777" w:rsidR="00C6413A" w:rsidRPr="00926D4D" w:rsidRDefault="00C6413A" w:rsidP="00C6413A">
      <w:pPr>
        <w:pStyle w:val="PL"/>
        <w:rPr>
          <w:noProof w:val="0"/>
        </w:rPr>
      </w:pPr>
      <w:r w:rsidRPr="00926D4D">
        <w:rPr>
          <w:noProof w:val="0"/>
        </w:rPr>
        <w:t xml:space="preserve">        - type: object</w:t>
      </w:r>
    </w:p>
    <w:p w14:paraId="4687EA22" w14:textId="77777777" w:rsidR="00C6413A" w:rsidRPr="00926D4D" w:rsidRDefault="00C6413A" w:rsidP="00C6413A">
      <w:pPr>
        <w:pStyle w:val="PL"/>
        <w:rPr>
          <w:noProof w:val="0"/>
        </w:rPr>
      </w:pPr>
      <w:r w:rsidRPr="00926D4D">
        <w:rPr>
          <w:noProof w:val="0"/>
        </w:rPr>
        <w:t xml:space="preserve">          properties:</w:t>
      </w:r>
    </w:p>
    <w:p w14:paraId="7D3E78F9" w14:textId="77777777" w:rsidR="00ED616B" w:rsidRPr="00926D4D" w:rsidRDefault="00ED616B" w:rsidP="00ED616B">
      <w:pPr>
        <w:pStyle w:val="PL"/>
        <w:rPr>
          <w:noProof w:val="0"/>
        </w:rPr>
      </w:pPr>
      <w:r w:rsidRPr="00926D4D">
        <w:rPr>
          <w:noProof w:val="0"/>
        </w:rPr>
        <w:t xml:space="preserve">            EASFunction:</w:t>
      </w:r>
    </w:p>
    <w:p w14:paraId="60B3DF37" w14:textId="77777777" w:rsidR="00ED616B" w:rsidRPr="00926D4D" w:rsidRDefault="00ED616B" w:rsidP="00ED616B">
      <w:pPr>
        <w:pStyle w:val="PL"/>
        <w:rPr>
          <w:noProof w:val="0"/>
        </w:rPr>
      </w:pPr>
      <w:r w:rsidRPr="00926D4D">
        <w:rPr>
          <w:noProof w:val="0"/>
        </w:rPr>
        <w:t xml:space="preserve">              $ref: '#/components/schemas/EASFunction-Multiple'</w:t>
      </w:r>
    </w:p>
    <w:p w14:paraId="6F873D6F" w14:textId="77777777" w:rsidR="00ED616B" w:rsidRPr="00926D4D" w:rsidRDefault="00ED616B" w:rsidP="00ED616B">
      <w:pPr>
        <w:pStyle w:val="PL"/>
        <w:rPr>
          <w:noProof w:val="0"/>
        </w:rPr>
      </w:pPr>
      <w:r w:rsidRPr="00926D4D">
        <w:rPr>
          <w:noProof w:val="0"/>
        </w:rPr>
        <w:t xml:space="preserve">            EESFunction:</w:t>
      </w:r>
    </w:p>
    <w:p w14:paraId="339005A5" w14:textId="77777777" w:rsidR="00ED616B" w:rsidRPr="00926D4D" w:rsidRDefault="00ED616B" w:rsidP="00ED616B">
      <w:pPr>
        <w:pStyle w:val="PL"/>
        <w:rPr>
          <w:noProof w:val="0"/>
        </w:rPr>
      </w:pPr>
      <w:r w:rsidRPr="00926D4D">
        <w:rPr>
          <w:noProof w:val="0"/>
        </w:rPr>
        <w:t xml:space="preserve">              $ref: '#/components/schemas/EESFunction-Multiple'</w:t>
      </w:r>
    </w:p>
    <w:p w14:paraId="03406772" w14:textId="27F9C1E4" w:rsidR="002B22CF" w:rsidRPr="00926D4D" w:rsidRDefault="002B22CF" w:rsidP="00ED616B">
      <w:pPr>
        <w:pStyle w:val="PL"/>
        <w:rPr>
          <w:noProof w:val="0"/>
        </w:rPr>
      </w:pPr>
      <w:r w:rsidRPr="00926D4D">
        <w:rPr>
          <w:noProof w:val="0"/>
        </w:rPr>
        <w:t xml:space="preserve">   </w:t>
      </w:r>
    </w:p>
    <w:p w14:paraId="58CD261A" w14:textId="77777777" w:rsidR="002B22CF" w:rsidRPr="00926D4D" w:rsidRDefault="002B22CF" w:rsidP="002B22CF">
      <w:pPr>
        <w:pStyle w:val="PL"/>
        <w:rPr>
          <w:noProof w:val="0"/>
        </w:rPr>
      </w:pPr>
      <w:r w:rsidRPr="00926D4D">
        <w:rPr>
          <w:noProof w:val="0"/>
        </w:rPr>
        <w:t xml:space="preserve">    EASFunction-Single:</w:t>
      </w:r>
    </w:p>
    <w:p w14:paraId="513B9B4C" w14:textId="77777777" w:rsidR="002B22CF" w:rsidRPr="00926D4D" w:rsidRDefault="002B22CF" w:rsidP="002B22CF">
      <w:pPr>
        <w:pStyle w:val="PL"/>
        <w:rPr>
          <w:noProof w:val="0"/>
        </w:rPr>
      </w:pPr>
      <w:r w:rsidRPr="00926D4D">
        <w:rPr>
          <w:noProof w:val="0"/>
        </w:rPr>
        <w:t xml:space="preserve">      allOf:</w:t>
      </w:r>
    </w:p>
    <w:p w14:paraId="76C19A02" w14:textId="77777777" w:rsidR="002B22CF" w:rsidRPr="00926D4D" w:rsidRDefault="002B22CF" w:rsidP="002B22CF">
      <w:pPr>
        <w:pStyle w:val="PL"/>
        <w:rPr>
          <w:noProof w:val="0"/>
        </w:rPr>
      </w:pPr>
      <w:r w:rsidRPr="00926D4D">
        <w:rPr>
          <w:noProof w:val="0"/>
        </w:rPr>
        <w:t xml:space="preserve">        - $ref: 'genericNrm.yaml#/components/schemas/Top'</w:t>
      </w:r>
    </w:p>
    <w:p w14:paraId="7C3E320A" w14:textId="77777777" w:rsidR="002B22CF" w:rsidRPr="00926D4D" w:rsidRDefault="002B22CF" w:rsidP="002B22CF">
      <w:pPr>
        <w:pStyle w:val="PL"/>
        <w:rPr>
          <w:noProof w:val="0"/>
        </w:rPr>
      </w:pPr>
      <w:r w:rsidRPr="00926D4D">
        <w:rPr>
          <w:noProof w:val="0"/>
        </w:rPr>
        <w:t xml:space="preserve">        - type: object</w:t>
      </w:r>
    </w:p>
    <w:p w14:paraId="79129873" w14:textId="77777777" w:rsidR="002B22CF" w:rsidRPr="00926D4D" w:rsidRDefault="002B22CF" w:rsidP="002B22CF">
      <w:pPr>
        <w:pStyle w:val="PL"/>
        <w:rPr>
          <w:noProof w:val="0"/>
        </w:rPr>
      </w:pPr>
      <w:r w:rsidRPr="00926D4D">
        <w:rPr>
          <w:noProof w:val="0"/>
        </w:rPr>
        <w:t xml:space="preserve">          properties:</w:t>
      </w:r>
    </w:p>
    <w:p w14:paraId="596F667E" w14:textId="77777777" w:rsidR="002B22CF" w:rsidRPr="00926D4D" w:rsidRDefault="002B22CF" w:rsidP="002B22CF">
      <w:pPr>
        <w:pStyle w:val="PL"/>
        <w:rPr>
          <w:noProof w:val="0"/>
        </w:rPr>
      </w:pPr>
      <w:r w:rsidRPr="00926D4D">
        <w:rPr>
          <w:noProof w:val="0"/>
        </w:rPr>
        <w:t xml:space="preserve">            attributes:</w:t>
      </w:r>
    </w:p>
    <w:p w14:paraId="21BBCD36" w14:textId="77777777" w:rsidR="002B22CF" w:rsidRPr="00926D4D" w:rsidRDefault="002B22CF" w:rsidP="002B22CF">
      <w:pPr>
        <w:pStyle w:val="PL"/>
        <w:rPr>
          <w:noProof w:val="0"/>
        </w:rPr>
      </w:pPr>
      <w:r w:rsidRPr="00926D4D">
        <w:rPr>
          <w:noProof w:val="0"/>
        </w:rPr>
        <w:t xml:space="preserve">              allOf:</w:t>
      </w:r>
    </w:p>
    <w:p w14:paraId="3CBC5780" w14:textId="77777777" w:rsidR="002B22CF" w:rsidRPr="00926D4D" w:rsidRDefault="002B22CF" w:rsidP="002B22CF">
      <w:pPr>
        <w:pStyle w:val="PL"/>
        <w:rPr>
          <w:noProof w:val="0"/>
        </w:rPr>
      </w:pPr>
      <w:r w:rsidRPr="00926D4D">
        <w:rPr>
          <w:noProof w:val="0"/>
        </w:rPr>
        <w:t xml:space="preserve">                - $ref: 'genericNrm.yaml#/components/schemas/ManagedFunction-Attr'</w:t>
      </w:r>
    </w:p>
    <w:p w14:paraId="20759CE6" w14:textId="77777777" w:rsidR="002B22CF" w:rsidRPr="00926D4D" w:rsidRDefault="002B22CF" w:rsidP="002B22CF">
      <w:pPr>
        <w:pStyle w:val="PL"/>
        <w:rPr>
          <w:noProof w:val="0"/>
        </w:rPr>
      </w:pPr>
      <w:r w:rsidRPr="00926D4D">
        <w:rPr>
          <w:noProof w:val="0"/>
        </w:rPr>
        <w:t xml:space="preserve">                - type: object</w:t>
      </w:r>
    </w:p>
    <w:p w14:paraId="5B10DD66" w14:textId="77777777" w:rsidR="002B22CF" w:rsidRPr="00926D4D" w:rsidRDefault="002B22CF" w:rsidP="002B22CF">
      <w:pPr>
        <w:pStyle w:val="PL"/>
        <w:rPr>
          <w:noProof w:val="0"/>
        </w:rPr>
      </w:pPr>
      <w:r w:rsidRPr="00926D4D">
        <w:rPr>
          <w:noProof w:val="0"/>
        </w:rPr>
        <w:t xml:space="preserve">                  properties:</w:t>
      </w:r>
    </w:p>
    <w:p w14:paraId="60C68C79" w14:textId="77777777" w:rsidR="000C63C7" w:rsidRPr="00926D4D" w:rsidRDefault="000C63C7" w:rsidP="000C63C7">
      <w:pPr>
        <w:pStyle w:val="PL"/>
        <w:rPr>
          <w:noProof w:val="0"/>
        </w:rPr>
      </w:pPr>
      <w:r w:rsidRPr="00926D4D">
        <w:rPr>
          <w:noProof w:val="0"/>
        </w:rPr>
        <w:t xml:space="preserve">                    eASIdentifier:</w:t>
      </w:r>
    </w:p>
    <w:p w14:paraId="3C07F4CB" w14:textId="77777777" w:rsidR="000C63C7" w:rsidRPr="00926D4D" w:rsidRDefault="000C63C7" w:rsidP="000C63C7">
      <w:pPr>
        <w:pStyle w:val="PL"/>
        <w:rPr>
          <w:noProof w:val="0"/>
        </w:rPr>
      </w:pPr>
      <w:r w:rsidRPr="00926D4D">
        <w:rPr>
          <w:noProof w:val="0"/>
        </w:rPr>
        <w:t xml:space="preserve">                      type: string</w:t>
      </w:r>
    </w:p>
    <w:p w14:paraId="1846ECBC" w14:textId="77777777" w:rsidR="000C63C7" w:rsidRPr="00926D4D" w:rsidRDefault="000C63C7" w:rsidP="000C63C7">
      <w:pPr>
        <w:pStyle w:val="PL"/>
        <w:rPr>
          <w:noProof w:val="0"/>
        </w:rPr>
      </w:pPr>
      <w:r w:rsidRPr="00926D4D">
        <w:rPr>
          <w:noProof w:val="0"/>
        </w:rPr>
        <w:t xml:space="preserve">                    eESAddress:</w:t>
      </w:r>
    </w:p>
    <w:p w14:paraId="73F4ABBB" w14:textId="77777777" w:rsidR="000C63C7" w:rsidRPr="00926D4D" w:rsidRDefault="000C63C7" w:rsidP="000C63C7">
      <w:pPr>
        <w:pStyle w:val="PL"/>
        <w:rPr>
          <w:noProof w:val="0"/>
        </w:rPr>
      </w:pPr>
      <w:r w:rsidRPr="00926D4D">
        <w:rPr>
          <w:noProof w:val="0"/>
        </w:rPr>
        <w:t xml:space="preserve">                      type: string</w:t>
      </w:r>
    </w:p>
    <w:p w14:paraId="0C6D110F" w14:textId="77777777" w:rsidR="000C63C7" w:rsidRPr="00926D4D" w:rsidRDefault="000C63C7" w:rsidP="000C63C7">
      <w:pPr>
        <w:pStyle w:val="PL"/>
        <w:rPr>
          <w:noProof w:val="0"/>
        </w:rPr>
      </w:pPr>
      <w:r w:rsidRPr="00926D4D">
        <w:rPr>
          <w:noProof w:val="0"/>
        </w:rPr>
        <w:t xml:space="preserve">                    eASRequirementsRef:</w:t>
      </w:r>
    </w:p>
    <w:p w14:paraId="4F34241F" w14:textId="77777777" w:rsidR="000C63C7" w:rsidRPr="00926D4D" w:rsidRDefault="000C63C7" w:rsidP="000C63C7">
      <w:pPr>
        <w:pStyle w:val="PL"/>
        <w:rPr>
          <w:noProof w:val="0"/>
        </w:rPr>
      </w:pPr>
      <w:r w:rsidRPr="00926D4D">
        <w:rPr>
          <w:noProof w:val="0"/>
        </w:rPr>
        <w:t xml:space="preserve">                      $ref: 'comDefs.yaml#/components/schemas/Dn'</w:t>
      </w:r>
    </w:p>
    <w:p w14:paraId="1E5A9188" w14:textId="77777777" w:rsidR="000C63C7" w:rsidRPr="00926D4D" w:rsidRDefault="000C63C7" w:rsidP="000C63C7">
      <w:pPr>
        <w:pStyle w:val="PL"/>
        <w:rPr>
          <w:noProof w:val="0"/>
        </w:rPr>
      </w:pPr>
      <w:r w:rsidRPr="00926D4D">
        <w:rPr>
          <w:noProof w:val="0"/>
        </w:rPr>
        <w:t xml:space="preserve">                    eASAddress:</w:t>
      </w:r>
    </w:p>
    <w:p w14:paraId="17FF96AC" w14:textId="138DC0D6" w:rsidR="002B22CF" w:rsidRPr="00926D4D" w:rsidRDefault="000C63C7" w:rsidP="000C63C7">
      <w:pPr>
        <w:pStyle w:val="PL"/>
        <w:rPr>
          <w:noProof w:val="0"/>
        </w:rPr>
      </w:pPr>
      <w:r w:rsidRPr="00926D4D">
        <w:rPr>
          <w:noProof w:val="0"/>
        </w:rPr>
        <w:t xml:space="preserve">                      type: string                      </w:t>
      </w:r>
    </w:p>
    <w:p w14:paraId="4343FE67" w14:textId="4717E6B1" w:rsidR="002B22CF" w:rsidRPr="00926D4D" w:rsidRDefault="002B22CF" w:rsidP="002B22CF">
      <w:pPr>
        <w:pStyle w:val="PL"/>
        <w:rPr>
          <w:noProof w:val="0"/>
        </w:rPr>
      </w:pPr>
      <w:r w:rsidRPr="00926D4D">
        <w:rPr>
          <w:noProof w:val="0"/>
        </w:rPr>
        <w:t xml:space="preserve">        - $ref: 'genericNrm.yaml#/components/schemas/</w:t>
      </w:r>
      <w:r w:rsidR="00792D85" w:rsidRPr="00926D4D">
        <w:rPr>
          <w:noProof w:val="0"/>
        </w:rPr>
        <w:t>ManagedFunction</w:t>
      </w:r>
      <w:r w:rsidRPr="00926D4D">
        <w:rPr>
          <w:noProof w:val="0"/>
        </w:rPr>
        <w:t>-ncO'</w:t>
      </w:r>
    </w:p>
    <w:p w14:paraId="22839EEB" w14:textId="77777777" w:rsidR="002B22CF" w:rsidRPr="00926D4D" w:rsidRDefault="002B22CF" w:rsidP="002B22CF">
      <w:pPr>
        <w:pStyle w:val="PL"/>
        <w:rPr>
          <w:noProof w:val="0"/>
        </w:rPr>
      </w:pPr>
      <w:r w:rsidRPr="00926D4D">
        <w:rPr>
          <w:noProof w:val="0"/>
        </w:rPr>
        <w:t xml:space="preserve">    EESFunction-Single:</w:t>
      </w:r>
    </w:p>
    <w:p w14:paraId="2E746D9F" w14:textId="77777777" w:rsidR="002B22CF" w:rsidRPr="00926D4D" w:rsidRDefault="002B22CF" w:rsidP="002B22CF">
      <w:pPr>
        <w:pStyle w:val="PL"/>
        <w:rPr>
          <w:noProof w:val="0"/>
        </w:rPr>
      </w:pPr>
      <w:r w:rsidRPr="00926D4D">
        <w:rPr>
          <w:noProof w:val="0"/>
        </w:rPr>
        <w:t xml:space="preserve">      allOf:</w:t>
      </w:r>
    </w:p>
    <w:p w14:paraId="439E34D8" w14:textId="77777777" w:rsidR="002B22CF" w:rsidRPr="00926D4D" w:rsidRDefault="002B22CF" w:rsidP="002B22CF">
      <w:pPr>
        <w:pStyle w:val="PL"/>
        <w:rPr>
          <w:noProof w:val="0"/>
        </w:rPr>
      </w:pPr>
      <w:r w:rsidRPr="00926D4D">
        <w:rPr>
          <w:noProof w:val="0"/>
        </w:rPr>
        <w:t xml:space="preserve">        - $ref: 'genericNrm.yaml#/components/schemas/Top'</w:t>
      </w:r>
    </w:p>
    <w:p w14:paraId="275E1245" w14:textId="77777777" w:rsidR="002B22CF" w:rsidRPr="00926D4D" w:rsidRDefault="002B22CF" w:rsidP="002B22CF">
      <w:pPr>
        <w:pStyle w:val="PL"/>
        <w:rPr>
          <w:noProof w:val="0"/>
        </w:rPr>
      </w:pPr>
      <w:r w:rsidRPr="00926D4D">
        <w:rPr>
          <w:noProof w:val="0"/>
        </w:rPr>
        <w:t xml:space="preserve">        - type: object</w:t>
      </w:r>
    </w:p>
    <w:p w14:paraId="5EEFA5B3" w14:textId="77777777" w:rsidR="002B22CF" w:rsidRPr="00926D4D" w:rsidRDefault="002B22CF" w:rsidP="002B22CF">
      <w:pPr>
        <w:pStyle w:val="PL"/>
        <w:rPr>
          <w:noProof w:val="0"/>
        </w:rPr>
      </w:pPr>
      <w:r w:rsidRPr="00926D4D">
        <w:rPr>
          <w:noProof w:val="0"/>
        </w:rPr>
        <w:t xml:space="preserve">          properties:</w:t>
      </w:r>
    </w:p>
    <w:p w14:paraId="2AB4AC8E" w14:textId="77777777" w:rsidR="002B22CF" w:rsidRPr="00926D4D" w:rsidRDefault="002B22CF" w:rsidP="002B22CF">
      <w:pPr>
        <w:pStyle w:val="PL"/>
        <w:rPr>
          <w:noProof w:val="0"/>
        </w:rPr>
      </w:pPr>
      <w:r w:rsidRPr="00926D4D">
        <w:rPr>
          <w:noProof w:val="0"/>
        </w:rPr>
        <w:t xml:space="preserve">            attributes:</w:t>
      </w:r>
    </w:p>
    <w:p w14:paraId="704C85F8" w14:textId="77777777" w:rsidR="002B22CF" w:rsidRPr="00926D4D" w:rsidRDefault="002B22CF" w:rsidP="002B22CF">
      <w:pPr>
        <w:pStyle w:val="PL"/>
        <w:rPr>
          <w:noProof w:val="0"/>
        </w:rPr>
      </w:pPr>
      <w:r w:rsidRPr="00926D4D">
        <w:rPr>
          <w:noProof w:val="0"/>
        </w:rPr>
        <w:t xml:space="preserve">              allOf:</w:t>
      </w:r>
    </w:p>
    <w:p w14:paraId="42BC78C0" w14:textId="77777777" w:rsidR="002B22CF" w:rsidRPr="00926D4D" w:rsidRDefault="002B22CF" w:rsidP="002B22CF">
      <w:pPr>
        <w:pStyle w:val="PL"/>
        <w:rPr>
          <w:noProof w:val="0"/>
        </w:rPr>
      </w:pPr>
      <w:r w:rsidRPr="00926D4D">
        <w:rPr>
          <w:noProof w:val="0"/>
        </w:rPr>
        <w:t xml:space="preserve">                - $ref: 'genericNrm.yaml#/components/schemas/ManagedFunction-Attr'</w:t>
      </w:r>
    </w:p>
    <w:p w14:paraId="537128C1" w14:textId="77777777" w:rsidR="002B22CF" w:rsidRPr="00926D4D" w:rsidRDefault="002B22CF" w:rsidP="002B22CF">
      <w:pPr>
        <w:pStyle w:val="PL"/>
        <w:rPr>
          <w:noProof w:val="0"/>
        </w:rPr>
      </w:pPr>
      <w:r w:rsidRPr="00926D4D">
        <w:rPr>
          <w:noProof w:val="0"/>
        </w:rPr>
        <w:t xml:space="preserve">                - type: object</w:t>
      </w:r>
    </w:p>
    <w:p w14:paraId="37354722" w14:textId="77777777" w:rsidR="002B22CF" w:rsidRPr="00926D4D" w:rsidRDefault="002B22CF" w:rsidP="002B22CF">
      <w:pPr>
        <w:pStyle w:val="PL"/>
        <w:rPr>
          <w:noProof w:val="0"/>
        </w:rPr>
      </w:pPr>
      <w:r w:rsidRPr="00926D4D">
        <w:rPr>
          <w:noProof w:val="0"/>
        </w:rPr>
        <w:t xml:space="preserve">                  properties:</w:t>
      </w:r>
    </w:p>
    <w:p w14:paraId="11F6C716" w14:textId="77777777" w:rsidR="002B22CF" w:rsidRPr="00926D4D" w:rsidRDefault="002B22CF" w:rsidP="002B22CF">
      <w:pPr>
        <w:pStyle w:val="PL"/>
        <w:rPr>
          <w:noProof w:val="0"/>
        </w:rPr>
      </w:pPr>
      <w:r w:rsidRPr="00926D4D">
        <w:rPr>
          <w:noProof w:val="0"/>
        </w:rPr>
        <w:t xml:space="preserve">                    eESIdentifier:</w:t>
      </w:r>
    </w:p>
    <w:p w14:paraId="43404167" w14:textId="7DF381AE" w:rsidR="002B22CF" w:rsidRPr="00926D4D" w:rsidRDefault="002B22CF" w:rsidP="002B22CF">
      <w:pPr>
        <w:pStyle w:val="PL"/>
        <w:rPr>
          <w:noProof w:val="0"/>
        </w:rPr>
      </w:pPr>
      <w:r w:rsidRPr="00926D4D">
        <w:rPr>
          <w:noProof w:val="0"/>
        </w:rPr>
        <w:t xml:space="preserve">                      type: string</w:t>
      </w:r>
    </w:p>
    <w:p w14:paraId="694B2F31" w14:textId="77777777" w:rsidR="008336BF" w:rsidRPr="00926D4D" w:rsidRDefault="008336BF" w:rsidP="008336BF">
      <w:pPr>
        <w:pStyle w:val="PL"/>
        <w:rPr>
          <w:noProof w:val="0"/>
        </w:rPr>
      </w:pPr>
      <w:r w:rsidRPr="00926D4D">
        <w:rPr>
          <w:noProof w:val="0"/>
        </w:rPr>
        <w:t xml:space="preserve">                    eESServingLocation:</w:t>
      </w:r>
    </w:p>
    <w:p w14:paraId="045E49D0" w14:textId="77777777" w:rsidR="008336BF" w:rsidRPr="00926D4D" w:rsidRDefault="008336BF" w:rsidP="008336BF">
      <w:pPr>
        <w:pStyle w:val="PL"/>
        <w:rPr>
          <w:noProof w:val="0"/>
        </w:rPr>
      </w:pPr>
      <w:r w:rsidRPr="00926D4D">
        <w:rPr>
          <w:noProof w:val="0"/>
        </w:rPr>
        <w:t xml:space="preserve">                      $ref: '#/components/schemas/ServingLocation'</w:t>
      </w:r>
    </w:p>
    <w:p w14:paraId="30427054" w14:textId="77777777" w:rsidR="008336BF" w:rsidRPr="00926D4D" w:rsidRDefault="008336BF" w:rsidP="008336BF">
      <w:pPr>
        <w:pStyle w:val="PL"/>
        <w:rPr>
          <w:noProof w:val="0"/>
        </w:rPr>
      </w:pPr>
      <w:r w:rsidRPr="00926D4D">
        <w:rPr>
          <w:noProof w:val="0"/>
        </w:rPr>
        <w:t xml:space="preserve">                    eESAddress:</w:t>
      </w:r>
    </w:p>
    <w:p w14:paraId="7FDC1017" w14:textId="77777777" w:rsidR="008336BF" w:rsidRPr="00926D4D" w:rsidRDefault="008336BF" w:rsidP="008336BF">
      <w:pPr>
        <w:pStyle w:val="PL"/>
        <w:rPr>
          <w:noProof w:val="0"/>
        </w:rPr>
      </w:pPr>
      <w:r w:rsidRPr="00926D4D">
        <w:rPr>
          <w:noProof w:val="0"/>
        </w:rPr>
        <w:t xml:space="preserve">                      type: string</w:t>
      </w:r>
    </w:p>
    <w:p w14:paraId="386250CC" w14:textId="77777777" w:rsidR="008336BF" w:rsidRPr="00926D4D" w:rsidRDefault="008336BF" w:rsidP="008336BF">
      <w:pPr>
        <w:pStyle w:val="PL"/>
        <w:rPr>
          <w:noProof w:val="0"/>
        </w:rPr>
      </w:pPr>
      <w:r w:rsidRPr="00926D4D">
        <w:rPr>
          <w:noProof w:val="0"/>
        </w:rPr>
        <w:t xml:space="preserve">                    softwareImageInfo:</w:t>
      </w:r>
    </w:p>
    <w:p w14:paraId="2EC26120" w14:textId="77777777" w:rsidR="008336BF" w:rsidRPr="00926D4D" w:rsidRDefault="008336BF" w:rsidP="008336BF">
      <w:pPr>
        <w:pStyle w:val="PL"/>
        <w:rPr>
          <w:noProof w:val="0"/>
        </w:rPr>
      </w:pPr>
      <w:r w:rsidRPr="00926D4D">
        <w:rPr>
          <w:noProof w:val="0"/>
        </w:rPr>
        <w:t xml:space="preserve">                      $ref: '#/components/schemas/SoftwareImageInfo'</w:t>
      </w:r>
    </w:p>
    <w:p w14:paraId="7214D93F" w14:textId="77777777" w:rsidR="008336BF" w:rsidRPr="00926D4D" w:rsidRDefault="008336BF" w:rsidP="008336BF">
      <w:pPr>
        <w:pStyle w:val="PL"/>
        <w:rPr>
          <w:noProof w:val="0"/>
        </w:rPr>
      </w:pPr>
      <w:r w:rsidRPr="00926D4D">
        <w:rPr>
          <w:noProof w:val="0"/>
        </w:rPr>
        <w:t xml:space="preserve">                    serviceContinuitySupport:</w:t>
      </w:r>
    </w:p>
    <w:p w14:paraId="24DF30D0" w14:textId="77777777" w:rsidR="008336BF" w:rsidRPr="00926D4D" w:rsidRDefault="008336BF" w:rsidP="008336BF">
      <w:pPr>
        <w:pStyle w:val="PL"/>
        <w:rPr>
          <w:noProof w:val="0"/>
        </w:rPr>
      </w:pPr>
      <w:r w:rsidRPr="00926D4D">
        <w:rPr>
          <w:noProof w:val="0"/>
        </w:rPr>
        <w:t xml:space="preserve">                      type: boolean</w:t>
      </w:r>
    </w:p>
    <w:p w14:paraId="216056D5" w14:textId="77777777" w:rsidR="008336BF" w:rsidRPr="00926D4D" w:rsidRDefault="008336BF" w:rsidP="008336BF">
      <w:pPr>
        <w:pStyle w:val="PL"/>
        <w:rPr>
          <w:noProof w:val="0"/>
        </w:rPr>
      </w:pPr>
      <w:r w:rsidRPr="00926D4D">
        <w:rPr>
          <w:noProof w:val="0"/>
        </w:rPr>
        <w:t xml:space="preserve">                    eASFunctonRef:</w:t>
      </w:r>
    </w:p>
    <w:p w14:paraId="01C2F9A2" w14:textId="29AB89AF" w:rsidR="008336BF" w:rsidRPr="00926D4D" w:rsidRDefault="008336BF" w:rsidP="008336BF">
      <w:pPr>
        <w:pStyle w:val="PL"/>
        <w:rPr>
          <w:noProof w:val="0"/>
        </w:rPr>
      </w:pPr>
      <w:r w:rsidRPr="00926D4D">
        <w:rPr>
          <w:noProof w:val="0"/>
        </w:rPr>
        <w:t xml:space="preserve">                      $ref: 'comDefs.yaml#/components/schemas/Dn</w:t>
      </w:r>
      <w:r w:rsidR="00792D85" w:rsidRPr="00926D4D">
        <w:rPr>
          <w:noProof w:val="0"/>
        </w:rPr>
        <w:t>List</w:t>
      </w:r>
      <w:r w:rsidRPr="00926D4D">
        <w:rPr>
          <w:noProof w:val="0"/>
        </w:rPr>
        <w:t xml:space="preserve">'  </w:t>
      </w:r>
    </w:p>
    <w:p w14:paraId="1319DEEB" w14:textId="321DF309" w:rsidR="002B22CF" w:rsidRPr="00926D4D" w:rsidRDefault="008336BF" w:rsidP="002B22CF">
      <w:pPr>
        <w:pStyle w:val="PL"/>
        <w:rPr>
          <w:noProof w:val="0"/>
        </w:rPr>
      </w:pPr>
      <w:r w:rsidRPr="00926D4D">
        <w:rPr>
          <w:noProof w:val="0"/>
        </w:rPr>
        <w:t xml:space="preserve">        </w:t>
      </w:r>
      <w:r w:rsidR="002B22CF" w:rsidRPr="00926D4D">
        <w:rPr>
          <w:noProof w:val="0"/>
        </w:rPr>
        <w:t>- $ref: 'genericNrm.yaml#/components/schemas/</w:t>
      </w:r>
      <w:r w:rsidR="00792D85" w:rsidRPr="00926D4D">
        <w:rPr>
          <w:noProof w:val="0"/>
        </w:rPr>
        <w:t>ManagedFunction</w:t>
      </w:r>
      <w:r w:rsidR="002B22CF" w:rsidRPr="00926D4D">
        <w:rPr>
          <w:noProof w:val="0"/>
        </w:rPr>
        <w:t>-ncO'</w:t>
      </w:r>
    </w:p>
    <w:p w14:paraId="62899052" w14:textId="77777777" w:rsidR="002B22CF" w:rsidRPr="00926D4D" w:rsidRDefault="002B22CF" w:rsidP="002B22CF">
      <w:pPr>
        <w:pStyle w:val="PL"/>
        <w:rPr>
          <w:noProof w:val="0"/>
        </w:rPr>
      </w:pPr>
    </w:p>
    <w:p w14:paraId="52728769" w14:textId="77777777" w:rsidR="002B22CF" w:rsidRPr="00926D4D" w:rsidRDefault="002B22CF" w:rsidP="002B22CF">
      <w:pPr>
        <w:pStyle w:val="PL"/>
        <w:rPr>
          <w:noProof w:val="0"/>
        </w:rPr>
      </w:pPr>
      <w:r w:rsidRPr="00926D4D">
        <w:rPr>
          <w:noProof w:val="0"/>
        </w:rPr>
        <w:t xml:space="preserve">    ECSFunction-Single:</w:t>
      </w:r>
    </w:p>
    <w:p w14:paraId="0EC19705" w14:textId="77777777" w:rsidR="002B22CF" w:rsidRPr="00926D4D" w:rsidRDefault="002B22CF" w:rsidP="002B22CF">
      <w:pPr>
        <w:pStyle w:val="PL"/>
        <w:rPr>
          <w:noProof w:val="0"/>
        </w:rPr>
      </w:pPr>
      <w:r w:rsidRPr="00926D4D">
        <w:rPr>
          <w:noProof w:val="0"/>
        </w:rPr>
        <w:t xml:space="preserve">      allOf:</w:t>
      </w:r>
    </w:p>
    <w:p w14:paraId="33CB666C" w14:textId="77777777" w:rsidR="002B22CF" w:rsidRPr="00926D4D" w:rsidRDefault="002B22CF" w:rsidP="002B22CF">
      <w:pPr>
        <w:pStyle w:val="PL"/>
        <w:rPr>
          <w:noProof w:val="0"/>
        </w:rPr>
      </w:pPr>
      <w:r w:rsidRPr="00926D4D">
        <w:rPr>
          <w:noProof w:val="0"/>
        </w:rPr>
        <w:t xml:space="preserve">        - $ref: 'genericNrm.yaml#/components/schemas/Top'</w:t>
      </w:r>
    </w:p>
    <w:p w14:paraId="1D24FB47" w14:textId="77777777" w:rsidR="002B22CF" w:rsidRPr="00926D4D" w:rsidRDefault="002B22CF" w:rsidP="002B22CF">
      <w:pPr>
        <w:pStyle w:val="PL"/>
        <w:rPr>
          <w:noProof w:val="0"/>
        </w:rPr>
      </w:pPr>
      <w:r w:rsidRPr="00926D4D">
        <w:rPr>
          <w:noProof w:val="0"/>
        </w:rPr>
        <w:t xml:space="preserve">        - type: object</w:t>
      </w:r>
    </w:p>
    <w:p w14:paraId="2EC8958E" w14:textId="77777777" w:rsidR="002B22CF" w:rsidRPr="00926D4D" w:rsidRDefault="002B22CF" w:rsidP="002B22CF">
      <w:pPr>
        <w:pStyle w:val="PL"/>
        <w:rPr>
          <w:noProof w:val="0"/>
        </w:rPr>
      </w:pPr>
      <w:r w:rsidRPr="00926D4D">
        <w:rPr>
          <w:noProof w:val="0"/>
        </w:rPr>
        <w:t xml:space="preserve">          properties:</w:t>
      </w:r>
    </w:p>
    <w:p w14:paraId="601E3C5B" w14:textId="77777777" w:rsidR="002B22CF" w:rsidRPr="00926D4D" w:rsidRDefault="002B22CF" w:rsidP="002B22CF">
      <w:pPr>
        <w:pStyle w:val="PL"/>
        <w:rPr>
          <w:noProof w:val="0"/>
        </w:rPr>
      </w:pPr>
      <w:r w:rsidRPr="00926D4D">
        <w:rPr>
          <w:noProof w:val="0"/>
        </w:rPr>
        <w:t xml:space="preserve">            attributes:</w:t>
      </w:r>
    </w:p>
    <w:p w14:paraId="02FE4BC0" w14:textId="77777777" w:rsidR="002B22CF" w:rsidRPr="00926D4D" w:rsidRDefault="002B22CF" w:rsidP="002B22CF">
      <w:pPr>
        <w:pStyle w:val="PL"/>
        <w:rPr>
          <w:noProof w:val="0"/>
        </w:rPr>
      </w:pPr>
      <w:r w:rsidRPr="00926D4D">
        <w:rPr>
          <w:noProof w:val="0"/>
        </w:rPr>
        <w:t xml:space="preserve">              allOf:</w:t>
      </w:r>
    </w:p>
    <w:p w14:paraId="70ACAC4F" w14:textId="77777777" w:rsidR="002B22CF" w:rsidRPr="00926D4D" w:rsidRDefault="002B22CF" w:rsidP="002B22CF">
      <w:pPr>
        <w:pStyle w:val="PL"/>
        <w:rPr>
          <w:noProof w:val="0"/>
        </w:rPr>
      </w:pPr>
      <w:r w:rsidRPr="00926D4D">
        <w:rPr>
          <w:noProof w:val="0"/>
        </w:rPr>
        <w:t xml:space="preserve">                - $ref: 'genericNrm.yaml#/components/schemas/ManagedFunction-Attr'</w:t>
      </w:r>
    </w:p>
    <w:p w14:paraId="2B5B4F4F" w14:textId="77777777" w:rsidR="002B22CF" w:rsidRPr="00926D4D" w:rsidRDefault="002B22CF" w:rsidP="002B22CF">
      <w:pPr>
        <w:pStyle w:val="PL"/>
        <w:rPr>
          <w:noProof w:val="0"/>
        </w:rPr>
      </w:pPr>
      <w:r w:rsidRPr="00926D4D">
        <w:rPr>
          <w:noProof w:val="0"/>
        </w:rPr>
        <w:t xml:space="preserve">                - type: object</w:t>
      </w:r>
    </w:p>
    <w:p w14:paraId="68FE56CC" w14:textId="77777777" w:rsidR="002B22CF" w:rsidRPr="00926D4D" w:rsidRDefault="002B22CF" w:rsidP="002B22CF">
      <w:pPr>
        <w:pStyle w:val="PL"/>
        <w:rPr>
          <w:noProof w:val="0"/>
        </w:rPr>
      </w:pPr>
      <w:r w:rsidRPr="00926D4D">
        <w:rPr>
          <w:noProof w:val="0"/>
        </w:rPr>
        <w:t xml:space="preserve">                  properties:</w:t>
      </w:r>
    </w:p>
    <w:p w14:paraId="0054CCCB" w14:textId="77777777" w:rsidR="002B22CF" w:rsidRPr="00926D4D" w:rsidRDefault="002B22CF" w:rsidP="00091040">
      <w:pPr>
        <w:pStyle w:val="PL"/>
      </w:pPr>
      <w:r w:rsidRPr="00926D4D">
        <w:t xml:space="preserve">                    eCSAddress:</w:t>
      </w:r>
    </w:p>
    <w:p w14:paraId="504144D0" w14:textId="77777777" w:rsidR="002B22CF" w:rsidRPr="00926D4D" w:rsidRDefault="002B22CF" w:rsidP="00091040">
      <w:pPr>
        <w:pStyle w:val="PL"/>
      </w:pPr>
      <w:r w:rsidRPr="00926D4D">
        <w:t xml:space="preserve">                      type: string</w:t>
      </w:r>
    </w:p>
    <w:p w14:paraId="72F9BAD3" w14:textId="77777777" w:rsidR="002B22CF" w:rsidRPr="00926D4D" w:rsidRDefault="002B22CF" w:rsidP="00091040">
      <w:pPr>
        <w:pStyle w:val="PL"/>
      </w:pPr>
      <w:r w:rsidRPr="00926D4D">
        <w:t xml:space="preserve">                    providerIdentifier:</w:t>
      </w:r>
    </w:p>
    <w:p w14:paraId="71812204" w14:textId="77777777" w:rsidR="002B22CF" w:rsidRPr="00926D4D" w:rsidRDefault="002B22CF" w:rsidP="00091040">
      <w:pPr>
        <w:pStyle w:val="PL"/>
      </w:pPr>
      <w:r w:rsidRPr="00926D4D">
        <w:t xml:space="preserve">                      type: string</w:t>
      </w:r>
    </w:p>
    <w:p w14:paraId="30D57579" w14:textId="77777777" w:rsidR="00ED616B" w:rsidRPr="00926D4D" w:rsidRDefault="00ED616B" w:rsidP="00CA42CE">
      <w:pPr>
        <w:pStyle w:val="PL"/>
      </w:pPr>
      <w:r w:rsidRPr="00926D4D">
        <w:t xml:space="preserve">                    edgeDataNetworkRef:</w:t>
      </w:r>
    </w:p>
    <w:p w14:paraId="08086EA3" w14:textId="0970A3D4" w:rsidR="00ED616B" w:rsidRPr="00926D4D" w:rsidRDefault="00ED616B" w:rsidP="00CA42CE">
      <w:pPr>
        <w:pStyle w:val="PL"/>
      </w:pPr>
      <w:r w:rsidRPr="00926D4D">
        <w:t xml:space="preserve">                      $ref: 'comDefs.yaml#/components/schemas/DnList'</w:t>
      </w:r>
    </w:p>
    <w:p w14:paraId="270CE6DC" w14:textId="77777777" w:rsidR="00AE2BC0" w:rsidRPr="00926D4D" w:rsidRDefault="00AE2BC0" w:rsidP="00CA42CE">
      <w:pPr>
        <w:pStyle w:val="PL"/>
      </w:pPr>
      <w:r w:rsidRPr="00926D4D">
        <w:t xml:space="preserve">                    eESFuncitonRef:</w:t>
      </w:r>
    </w:p>
    <w:p w14:paraId="4149B2DD" w14:textId="4C90008C" w:rsidR="00AE2BC0" w:rsidRPr="00926D4D" w:rsidRDefault="00AE2BC0" w:rsidP="00CA42CE">
      <w:pPr>
        <w:pStyle w:val="PL"/>
      </w:pPr>
      <w:r w:rsidRPr="00926D4D">
        <w:t xml:space="preserve">                      $ref: 'comDefs.yaml#/components/schemas/Dn'</w:t>
      </w:r>
    </w:p>
    <w:p w14:paraId="28C53168" w14:textId="77777777" w:rsidR="00FD560E" w:rsidRPr="00926D4D" w:rsidRDefault="00FD560E" w:rsidP="00CA42CE">
      <w:pPr>
        <w:pStyle w:val="PL"/>
      </w:pPr>
      <w:r w:rsidRPr="00926D4D">
        <w:t xml:space="preserve">                    softwareImageInfo:</w:t>
      </w:r>
    </w:p>
    <w:p w14:paraId="4B71DDB0" w14:textId="30051D74" w:rsidR="00FD560E" w:rsidRPr="00926D4D" w:rsidRDefault="00FD560E" w:rsidP="00CA42CE">
      <w:pPr>
        <w:pStyle w:val="PL"/>
      </w:pPr>
      <w:r w:rsidRPr="00926D4D">
        <w:t xml:space="preserve">                      $ref: '#/components/schemas/SoftwareImageInfo'</w:t>
      </w:r>
    </w:p>
    <w:p w14:paraId="65A2897E" w14:textId="05993733" w:rsidR="002B22CF" w:rsidRPr="00926D4D" w:rsidRDefault="002B22CF" w:rsidP="00091040">
      <w:pPr>
        <w:pStyle w:val="PL"/>
      </w:pPr>
      <w:r w:rsidRPr="00926D4D">
        <w:t xml:space="preserve">        - $ref: 'genericNrm.yaml#/components/schemas/</w:t>
      </w:r>
      <w:r w:rsidR="00792D85" w:rsidRPr="00926D4D">
        <w:t>ManagedFunction</w:t>
      </w:r>
      <w:r w:rsidRPr="00926D4D">
        <w:t>-ncO'</w:t>
      </w:r>
    </w:p>
    <w:p w14:paraId="27818C87" w14:textId="77777777" w:rsidR="002B22CF" w:rsidRPr="00926D4D" w:rsidRDefault="002B22CF">
      <w:pPr>
        <w:pStyle w:val="PL"/>
      </w:pPr>
    </w:p>
    <w:p w14:paraId="2FF8E425" w14:textId="77777777" w:rsidR="002B22CF" w:rsidRPr="00926D4D" w:rsidRDefault="002B22CF">
      <w:pPr>
        <w:pStyle w:val="PL"/>
      </w:pPr>
      <w:r w:rsidRPr="00926D4D">
        <w:t xml:space="preserve">    EASRequirements:</w:t>
      </w:r>
    </w:p>
    <w:p w14:paraId="7A5535C1" w14:textId="77777777" w:rsidR="002B22CF" w:rsidRPr="00926D4D" w:rsidRDefault="002B22CF">
      <w:pPr>
        <w:pStyle w:val="PL"/>
      </w:pPr>
      <w:r w:rsidRPr="00926D4D">
        <w:t xml:space="preserve">      allOf:</w:t>
      </w:r>
    </w:p>
    <w:p w14:paraId="31FC36E8" w14:textId="77777777" w:rsidR="002B22CF" w:rsidRPr="00926D4D" w:rsidRDefault="002B22CF" w:rsidP="002B22CF">
      <w:pPr>
        <w:pStyle w:val="PL"/>
        <w:rPr>
          <w:noProof w:val="0"/>
        </w:rPr>
      </w:pPr>
      <w:r w:rsidRPr="00926D4D">
        <w:rPr>
          <w:noProof w:val="0"/>
        </w:rPr>
        <w:t xml:space="preserve">        - $ref: 'genericNrm.yaml#/components/schemas/Top'</w:t>
      </w:r>
    </w:p>
    <w:p w14:paraId="33D33D9F" w14:textId="77777777" w:rsidR="002B22CF" w:rsidRPr="00926D4D" w:rsidRDefault="002B22CF" w:rsidP="002B22CF">
      <w:pPr>
        <w:pStyle w:val="PL"/>
        <w:rPr>
          <w:noProof w:val="0"/>
        </w:rPr>
      </w:pPr>
      <w:r w:rsidRPr="00926D4D">
        <w:rPr>
          <w:noProof w:val="0"/>
        </w:rPr>
        <w:t xml:space="preserve">        - type: object</w:t>
      </w:r>
    </w:p>
    <w:p w14:paraId="49EFC059" w14:textId="77777777" w:rsidR="002B22CF" w:rsidRPr="00926D4D" w:rsidRDefault="002B22CF" w:rsidP="002B22CF">
      <w:pPr>
        <w:pStyle w:val="PL"/>
        <w:rPr>
          <w:noProof w:val="0"/>
        </w:rPr>
      </w:pPr>
      <w:r w:rsidRPr="00926D4D">
        <w:rPr>
          <w:noProof w:val="0"/>
        </w:rPr>
        <w:t xml:space="preserve">          properties:</w:t>
      </w:r>
    </w:p>
    <w:p w14:paraId="0DB2EA08" w14:textId="77777777" w:rsidR="002B22CF" w:rsidRPr="00926D4D" w:rsidRDefault="002B22CF" w:rsidP="002B22CF">
      <w:pPr>
        <w:pStyle w:val="PL"/>
        <w:rPr>
          <w:noProof w:val="0"/>
        </w:rPr>
      </w:pPr>
      <w:r w:rsidRPr="00926D4D">
        <w:rPr>
          <w:noProof w:val="0"/>
        </w:rPr>
        <w:t xml:space="preserve">            requiredEASservingLocation:</w:t>
      </w:r>
    </w:p>
    <w:p w14:paraId="23C8E443" w14:textId="77777777" w:rsidR="002B22CF" w:rsidRPr="00926D4D" w:rsidRDefault="002B22CF" w:rsidP="002B22CF">
      <w:pPr>
        <w:pStyle w:val="PL"/>
        <w:rPr>
          <w:noProof w:val="0"/>
        </w:rPr>
      </w:pPr>
      <w:r w:rsidRPr="00926D4D">
        <w:rPr>
          <w:noProof w:val="0"/>
        </w:rPr>
        <w:t xml:space="preserve">              $ref: '#/components/schemas/ServingLocation'</w:t>
      </w:r>
    </w:p>
    <w:p w14:paraId="19CD8CF0" w14:textId="77777777" w:rsidR="0093473A" w:rsidRPr="00926D4D" w:rsidRDefault="0093473A" w:rsidP="0093473A">
      <w:pPr>
        <w:pStyle w:val="PL"/>
        <w:rPr>
          <w:noProof w:val="0"/>
        </w:rPr>
      </w:pPr>
      <w:r w:rsidRPr="00926D4D">
        <w:rPr>
          <w:noProof w:val="0"/>
        </w:rPr>
        <w:t xml:space="preserve">            affinityAntiAffinity:</w:t>
      </w:r>
    </w:p>
    <w:p w14:paraId="7DA49B7E" w14:textId="77777777" w:rsidR="0093473A" w:rsidRPr="00926D4D" w:rsidRDefault="0093473A" w:rsidP="0093473A">
      <w:pPr>
        <w:pStyle w:val="PL"/>
        <w:rPr>
          <w:noProof w:val="0"/>
        </w:rPr>
      </w:pPr>
      <w:r w:rsidRPr="00926D4D">
        <w:rPr>
          <w:noProof w:val="0"/>
        </w:rPr>
        <w:t xml:space="preserve">              $ref: '#/components/schemas/AffinityAntiAffinity'</w:t>
      </w:r>
    </w:p>
    <w:p w14:paraId="2EEE20FB" w14:textId="77777777" w:rsidR="0093473A" w:rsidRPr="00926D4D" w:rsidRDefault="0093473A" w:rsidP="0093473A">
      <w:pPr>
        <w:pStyle w:val="PL"/>
        <w:rPr>
          <w:noProof w:val="0"/>
        </w:rPr>
      </w:pPr>
      <w:r w:rsidRPr="00926D4D">
        <w:rPr>
          <w:noProof w:val="0"/>
        </w:rPr>
        <w:t xml:space="preserve">            serviceContinuity:</w:t>
      </w:r>
    </w:p>
    <w:p w14:paraId="00740425" w14:textId="77777777" w:rsidR="0093473A" w:rsidRPr="00926D4D" w:rsidRDefault="0093473A" w:rsidP="0093473A">
      <w:pPr>
        <w:pStyle w:val="PL"/>
        <w:rPr>
          <w:noProof w:val="0"/>
        </w:rPr>
      </w:pPr>
      <w:r w:rsidRPr="00926D4D">
        <w:rPr>
          <w:noProof w:val="0"/>
        </w:rPr>
        <w:t xml:space="preserve">              type: boolean</w:t>
      </w:r>
    </w:p>
    <w:p w14:paraId="7DCFB370" w14:textId="77777777" w:rsidR="0093473A" w:rsidRPr="00926D4D" w:rsidRDefault="0093473A" w:rsidP="0093473A">
      <w:pPr>
        <w:pStyle w:val="PL"/>
        <w:rPr>
          <w:noProof w:val="0"/>
        </w:rPr>
      </w:pPr>
      <w:r w:rsidRPr="00926D4D">
        <w:rPr>
          <w:noProof w:val="0"/>
        </w:rPr>
        <w:t xml:space="preserve">            virtualResource:</w:t>
      </w:r>
    </w:p>
    <w:p w14:paraId="6CE9B062" w14:textId="2D046CFF" w:rsidR="002B22CF" w:rsidRPr="00926D4D" w:rsidRDefault="0093473A" w:rsidP="0093473A">
      <w:pPr>
        <w:pStyle w:val="PL"/>
        <w:rPr>
          <w:noProof w:val="0"/>
        </w:rPr>
      </w:pPr>
      <w:r w:rsidRPr="00926D4D">
        <w:rPr>
          <w:noProof w:val="0"/>
        </w:rPr>
        <w:t xml:space="preserve">              $ref: '#/components/schemas/VirtualResource'</w:t>
      </w:r>
    </w:p>
    <w:p w14:paraId="1BC0CE48" w14:textId="6A8A7FBE" w:rsidR="00FD560E" w:rsidRPr="00926D4D" w:rsidRDefault="00FD560E" w:rsidP="00FD560E">
      <w:pPr>
        <w:pStyle w:val="PL"/>
        <w:rPr>
          <w:noProof w:val="0"/>
        </w:rPr>
      </w:pPr>
      <w:r w:rsidRPr="00926D4D">
        <w:rPr>
          <w:noProof w:val="0"/>
        </w:rPr>
        <w:t xml:space="preserve">            softwareImageInfo:</w:t>
      </w:r>
    </w:p>
    <w:p w14:paraId="1DD647AF" w14:textId="73266203" w:rsidR="00FD560E" w:rsidRPr="00926D4D" w:rsidRDefault="00FD560E" w:rsidP="00FD560E">
      <w:pPr>
        <w:pStyle w:val="PL"/>
        <w:rPr>
          <w:noProof w:val="0"/>
        </w:rPr>
      </w:pPr>
      <w:r w:rsidRPr="00926D4D">
        <w:rPr>
          <w:noProof w:val="0"/>
        </w:rPr>
        <w:t xml:space="preserve">              $ref: '#/components/schemas/SoftwareImageInfo'</w:t>
      </w:r>
    </w:p>
    <w:p w14:paraId="5C209BD5" w14:textId="77777777" w:rsidR="002B22CF" w:rsidRPr="00926D4D" w:rsidRDefault="002B22CF" w:rsidP="002B22CF">
      <w:pPr>
        <w:pStyle w:val="PL"/>
        <w:rPr>
          <w:noProof w:val="0"/>
        </w:rPr>
      </w:pPr>
    </w:p>
    <w:p w14:paraId="6A071A82" w14:textId="77777777" w:rsidR="002B22CF" w:rsidRPr="00926D4D" w:rsidRDefault="002B22CF" w:rsidP="002B22CF">
      <w:pPr>
        <w:pStyle w:val="PL"/>
        <w:rPr>
          <w:noProof w:val="0"/>
        </w:rPr>
      </w:pPr>
      <w:r w:rsidRPr="00926D4D">
        <w:rPr>
          <w:noProof w:val="0"/>
        </w:rPr>
        <w:t xml:space="preserve">#-------- Definition of JSON arrays for name-contained IOCs ----------------------                               </w:t>
      </w:r>
    </w:p>
    <w:p w14:paraId="2D90EF27" w14:textId="77777777" w:rsidR="002B22CF" w:rsidRPr="00926D4D" w:rsidRDefault="002B22CF" w:rsidP="002B22CF">
      <w:pPr>
        <w:pStyle w:val="PL"/>
        <w:rPr>
          <w:noProof w:val="0"/>
        </w:rPr>
      </w:pPr>
      <w:r w:rsidRPr="00926D4D">
        <w:rPr>
          <w:noProof w:val="0"/>
        </w:rPr>
        <w:t xml:space="preserve">          </w:t>
      </w:r>
    </w:p>
    <w:p w14:paraId="2C3383A9" w14:textId="77777777" w:rsidR="002B22CF" w:rsidRPr="00926D4D" w:rsidRDefault="002B22CF" w:rsidP="002B22CF">
      <w:pPr>
        <w:pStyle w:val="PL"/>
        <w:rPr>
          <w:noProof w:val="0"/>
        </w:rPr>
      </w:pPr>
      <w:r w:rsidRPr="00926D4D">
        <w:rPr>
          <w:noProof w:val="0"/>
        </w:rPr>
        <w:t xml:space="preserve">    SubNetwork-Multiple:</w:t>
      </w:r>
    </w:p>
    <w:p w14:paraId="4F4EB1BA" w14:textId="77777777" w:rsidR="002B22CF" w:rsidRPr="00926D4D" w:rsidRDefault="002B22CF" w:rsidP="002B22CF">
      <w:pPr>
        <w:pStyle w:val="PL"/>
        <w:rPr>
          <w:noProof w:val="0"/>
        </w:rPr>
      </w:pPr>
      <w:r w:rsidRPr="00926D4D">
        <w:rPr>
          <w:noProof w:val="0"/>
        </w:rPr>
        <w:t xml:space="preserve">      type: array</w:t>
      </w:r>
    </w:p>
    <w:p w14:paraId="1905036A" w14:textId="77777777" w:rsidR="002B22CF" w:rsidRPr="00926D4D" w:rsidRDefault="002B22CF" w:rsidP="002B22CF">
      <w:pPr>
        <w:pStyle w:val="PL"/>
        <w:rPr>
          <w:noProof w:val="0"/>
        </w:rPr>
      </w:pPr>
      <w:r w:rsidRPr="00926D4D">
        <w:rPr>
          <w:noProof w:val="0"/>
        </w:rPr>
        <w:t xml:space="preserve">      items:</w:t>
      </w:r>
    </w:p>
    <w:p w14:paraId="7060C0FD" w14:textId="77777777" w:rsidR="002B22CF" w:rsidRPr="00926D4D" w:rsidRDefault="002B22CF" w:rsidP="002B22CF">
      <w:pPr>
        <w:pStyle w:val="PL"/>
        <w:rPr>
          <w:noProof w:val="0"/>
        </w:rPr>
      </w:pPr>
      <w:r w:rsidRPr="00926D4D">
        <w:rPr>
          <w:noProof w:val="0"/>
        </w:rPr>
        <w:t xml:space="preserve">        $ref: '#/components/schemas/SubNetwork-Single'</w:t>
      </w:r>
    </w:p>
    <w:p w14:paraId="4AD88EB0" w14:textId="77777777" w:rsidR="002B22CF" w:rsidRPr="00926D4D" w:rsidRDefault="002B22CF" w:rsidP="002B22CF">
      <w:pPr>
        <w:pStyle w:val="PL"/>
        <w:rPr>
          <w:noProof w:val="0"/>
        </w:rPr>
      </w:pPr>
      <w:r w:rsidRPr="00926D4D">
        <w:rPr>
          <w:noProof w:val="0"/>
        </w:rPr>
        <w:t xml:space="preserve">    EASFunction-Multiple:</w:t>
      </w:r>
    </w:p>
    <w:p w14:paraId="70E6DB9D" w14:textId="77777777" w:rsidR="002B22CF" w:rsidRPr="00926D4D" w:rsidRDefault="002B22CF" w:rsidP="002B22CF">
      <w:pPr>
        <w:pStyle w:val="PL"/>
        <w:rPr>
          <w:noProof w:val="0"/>
        </w:rPr>
      </w:pPr>
      <w:r w:rsidRPr="00926D4D">
        <w:rPr>
          <w:noProof w:val="0"/>
        </w:rPr>
        <w:t xml:space="preserve">      type: array</w:t>
      </w:r>
    </w:p>
    <w:p w14:paraId="63840288" w14:textId="77777777" w:rsidR="002B22CF" w:rsidRPr="00926D4D" w:rsidRDefault="002B22CF" w:rsidP="002B22CF">
      <w:pPr>
        <w:pStyle w:val="PL"/>
        <w:rPr>
          <w:noProof w:val="0"/>
        </w:rPr>
      </w:pPr>
      <w:r w:rsidRPr="00926D4D">
        <w:rPr>
          <w:noProof w:val="0"/>
        </w:rPr>
        <w:t xml:space="preserve">      items:</w:t>
      </w:r>
    </w:p>
    <w:p w14:paraId="5A61F5D8" w14:textId="77777777" w:rsidR="002B22CF" w:rsidRPr="00926D4D" w:rsidRDefault="002B22CF" w:rsidP="002B22CF">
      <w:pPr>
        <w:pStyle w:val="PL"/>
        <w:rPr>
          <w:noProof w:val="0"/>
        </w:rPr>
      </w:pPr>
      <w:r w:rsidRPr="00926D4D">
        <w:rPr>
          <w:noProof w:val="0"/>
        </w:rPr>
        <w:t xml:space="preserve">        $ref: '#/components/schemas/EASFunction-Single'   </w:t>
      </w:r>
    </w:p>
    <w:p w14:paraId="7B214285" w14:textId="77777777" w:rsidR="002B22CF" w:rsidRPr="00926D4D" w:rsidRDefault="002B22CF" w:rsidP="002B22CF">
      <w:pPr>
        <w:pStyle w:val="PL"/>
        <w:rPr>
          <w:noProof w:val="0"/>
        </w:rPr>
      </w:pPr>
      <w:r w:rsidRPr="00926D4D">
        <w:rPr>
          <w:noProof w:val="0"/>
        </w:rPr>
        <w:t xml:space="preserve">    ECSFunction-Multiple:</w:t>
      </w:r>
    </w:p>
    <w:p w14:paraId="4601ED77" w14:textId="77777777" w:rsidR="002B22CF" w:rsidRPr="00926D4D" w:rsidRDefault="002B22CF" w:rsidP="002B22CF">
      <w:pPr>
        <w:pStyle w:val="PL"/>
        <w:rPr>
          <w:noProof w:val="0"/>
        </w:rPr>
      </w:pPr>
      <w:r w:rsidRPr="00926D4D">
        <w:rPr>
          <w:noProof w:val="0"/>
        </w:rPr>
        <w:t xml:space="preserve">      type: array</w:t>
      </w:r>
    </w:p>
    <w:p w14:paraId="52FFBF87" w14:textId="77777777" w:rsidR="002B22CF" w:rsidRPr="00926D4D" w:rsidRDefault="002B22CF" w:rsidP="002B22CF">
      <w:pPr>
        <w:pStyle w:val="PL"/>
        <w:rPr>
          <w:noProof w:val="0"/>
        </w:rPr>
      </w:pPr>
      <w:r w:rsidRPr="00926D4D">
        <w:rPr>
          <w:noProof w:val="0"/>
        </w:rPr>
        <w:t xml:space="preserve">      items:</w:t>
      </w:r>
    </w:p>
    <w:p w14:paraId="38637AF4" w14:textId="77777777" w:rsidR="002B22CF" w:rsidRPr="00926D4D" w:rsidRDefault="002B22CF" w:rsidP="002B22CF">
      <w:pPr>
        <w:pStyle w:val="PL"/>
        <w:rPr>
          <w:noProof w:val="0"/>
        </w:rPr>
      </w:pPr>
      <w:r w:rsidRPr="00926D4D">
        <w:rPr>
          <w:noProof w:val="0"/>
        </w:rPr>
        <w:t xml:space="preserve">        $ref: '#/components/schemas/ECSFunction-Single'</w:t>
      </w:r>
    </w:p>
    <w:p w14:paraId="5B70C578" w14:textId="77777777" w:rsidR="002B22CF" w:rsidRPr="00926D4D" w:rsidRDefault="002B22CF" w:rsidP="002B22CF">
      <w:pPr>
        <w:pStyle w:val="PL"/>
        <w:rPr>
          <w:noProof w:val="0"/>
        </w:rPr>
      </w:pPr>
      <w:r w:rsidRPr="00926D4D">
        <w:rPr>
          <w:noProof w:val="0"/>
        </w:rPr>
        <w:t xml:space="preserve">    EESFunction-Multiple:</w:t>
      </w:r>
    </w:p>
    <w:p w14:paraId="10547CD7" w14:textId="77777777" w:rsidR="002B22CF" w:rsidRPr="00926D4D" w:rsidRDefault="002B22CF" w:rsidP="002B22CF">
      <w:pPr>
        <w:pStyle w:val="PL"/>
        <w:rPr>
          <w:noProof w:val="0"/>
        </w:rPr>
      </w:pPr>
      <w:r w:rsidRPr="00926D4D">
        <w:rPr>
          <w:noProof w:val="0"/>
        </w:rPr>
        <w:t xml:space="preserve">      type: array</w:t>
      </w:r>
    </w:p>
    <w:p w14:paraId="1445FB55" w14:textId="77777777" w:rsidR="002B22CF" w:rsidRPr="00926D4D" w:rsidRDefault="002B22CF" w:rsidP="002B22CF">
      <w:pPr>
        <w:pStyle w:val="PL"/>
        <w:rPr>
          <w:noProof w:val="0"/>
        </w:rPr>
      </w:pPr>
      <w:r w:rsidRPr="00926D4D">
        <w:rPr>
          <w:noProof w:val="0"/>
        </w:rPr>
        <w:t xml:space="preserve">      items:</w:t>
      </w:r>
    </w:p>
    <w:p w14:paraId="5BC79A55" w14:textId="77777777" w:rsidR="002B22CF" w:rsidRPr="00926D4D" w:rsidRDefault="002B22CF" w:rsidP="002B22CF">
      <w:pPr>
        <w:pStyle w:val="PL"/>
        <w:rPr>
          <w:noProof w:val="0"/>
        </w:rPr>
      </w:pPr>
      <w:r w:rsidRPr="00926D4D">
        <w:rPr>
          <w:noProof w:val="0"/>
        </w:rPr>
        <w:t xml:space="preserve">        $ref: '#/components/schemas/EESFunction-Single'</w:t>
      </w:r>
    </w:p>
    <w:p w14:paraId="1378A066" w14:textId="77777777" w:rsidR="002B22CF" w:rsidRPr="00926D4D" w:rsidRDefault="002B22CF" w:rsidP="002B22CF">
      <w:pPr>
        <w:pStyle w:val="PL"/>
        <w:rPr>
          <w:noProof w:val="0"/>
        </w:rPr>
      </w:pPr>
      <w:r w:rsidRPr="00926D4D">
        <w:rPr>
          <w:noProof w:val="0"/>
        </w:rPr>
        <w:t xml:space="preserve">    EdgeDataNetwork-Multiple:</w:t>
      </w:r>
    </w:p>
    <w:p w14:paraId="15AE23A7" w14:textId="77777777" w:rsidR="002B22CF" w:rsidRPr="00926D4D" w:rsidRDefault="002B22CF" w:rsidP="002B22CF">
      <w:pPr>
        <w:pStyle w:val="PL"/>
        <w:rPr>
          <w:noProof w:val="0"/>
        </w:rPr>
      </w:pPr>
      <w:r w:rsidRPr="00926D4D">
        <w:rPr>
          <w:noProof w:val="0"/>
        </w:rPr>
        <w:t xml:space="preserve">      type: array</w:t>
      </w:r>
    </w:p>
    <w:p w14:paraId="549A72CB" w14:textId="77777777" w:rsidR="002B22CF" w:rsidRPr="00926D4D" w:rsidRDefault="002B22CF" w:rsidP="002B22CF">
      <w:pPr>
        <w:pStyle w:val="PL"/>
        <w:rPr>
          <w:noProof w:val="0"/>
        </w:rPr>
      </w:pPr>
      <w:r w:rsidRPr="00926D4D">
        <w:rPr>
          <w:noProof w:val="0"/>
        </w:rPr>
        <w:t xml:space="preserve">      items:</w:t>
      </w:r>
    </w:p>
    <w:p w14:paraId="4432A745" w14:textId="77777777" w:rsidR="002B22CF" w:rsidRPr="00926D4D" w:rsidRDefault="002B22CF" w:rsidP="002B22CF">
      <w:pPr>
        <w:pStyle w:val="PL"/>
        <w:rPr>
          <w:noProof w:val="0"/>
        </w:rPr>
      </w:pPr>
      <w:r w:rsidRPr="00926D4D">
        <w:rPr>
          <w:noProof w:val="0"/>
        </w:rPr>
        <w:t xml:space="preserve">        $ref: '#/components/schemas/EdgeDataNetwork-Single'</w:t>
      </w:r>
    </w:p>
    <w:p w14:paraId="6647CD84" w14:textId="77777777" w:rsidR="002B22CF" w:rsidRPr="00926D4D" w:rsidRDefault="002B22CF" w:rsidP="002B22CF">
      <w:pPr>
        <w:pStyle w:val="PL"/>
        <w:rPr>
          <w:noProof w:val="0"/>
        </w:rPr>
      </w:pPr>
      <w:r w:rsidRPr="00926D4D">
        <w:rPr>
          <w:noProof w:val="0"/>
        </w:rPr>
        <w:t xml:space="preserve">        </w:t>
      </w:r>
    </w:p>
    <w:p w14:paraId="6BA43DC8" w14:textId="77777777" w:rsidR="002B22CF" w:rsidRPr="00926D4D" w:rsidRDefault="002B22CF" w:rsidP="002B22CF">
      <w:pPr>
        <w:pStyle w:val="PL"/>
        <w:rPr>
          <w:noProof w:val="0"/>
        </w:rPr>
      </w:pPr>
      <w:r w:rsidRPr="00926D4D">
        <w:rPr>
          <w:noProof w:val="0"/>
        </w:rPr>
        <w:t xml:space="preserve">#--------------------------------- Definition ------------------------------------                          </w:t>
      </w:r>
    </w:p>
    <w:p w14:paraId="16E31307" w14:textId="77777777" w:rsidR="002B22CF" w:rsidRPr="00926D4D" w:rsidRDefault="002B22CF" w:rsidP="002B22CF">
      <w:pPr>
        <w:pStyle w:val="PL"/>
        <w:rPr>
          <w:noProof w:val="0"/>
        </w:rPr>
      </w:pPr>
    </w:p>
    <w:p w14:paraId="205DA047" w14:textId="77777777" w:rsidR="002B22CF" w:rsidRPr="00926D4D" w:rsidRDefault="002B22CF" w:rsidP="002B22CF">
      <w:pPr>
        <w:pStyle w:val="PL"/>
        <w:rPr>
          <w:noProof w:val="0"/>
        </w:rPr>
      </w:pPr>
      <w:r w:rsidRPr="00926D4D">
        <w:rPr>
          <w:noProof w:val="0"/>
        </w:rPr>
        <w:t xml:space="preserve">    resources-edgeNrm:</w:t>
      </w:r>
    </w:p>
    <w:p w14:paraId="42DA8821" w14:textId="77777777" w:rsidR="002B22CF" w:rsidRPr="00926D4D" w:rsidRDefault="002B22CF" w:rsidP="002B22CF">
      <w:pPr>
        <w:pStyle w:val="PL"/>
        <w:rPr>
          <w:noProof w:val="0"/>
        </w:rPr>
      </w:pPr>
      <w:r w:rsidRPr="00926D4D">
        <w:rPr>
          <w:noProof w:val="0"/>
        </w:rPr>
        <w:t xml:space="preserve">      oneOf:</w:t>
      </w:r>
    </w:p>
    <w:p w14:paraId="54A526A4" w14:textId="77777777" w:rsidR="002B22CF" w:rsidRPr="00926D4D" w:rsidRDefault="002B22CF" w:rsidP="002B22CF">
      <w:pPr>
        <w:pStyle w:val="PL"/>
        <w:rPr>
          <w:noProof w:val="0"/>
        </w:rPr>
      </w:pPr>
      <w:r w:rsidRPr="00926D4D">
        <w:rPr>
          <w:noProof w:val="0"/>
        </w:rPr>
        <w:t xml:space="preserve">        - $ref: '#/components/schemas/SubNetwork-Single'</w:t>
      </w:r>
    </w:p>
    <w:p w14:paraId="5EC83472" w14:textId="77777777" w:rsidR="002B22CF" w:rsidRPr="00926D4D" w:rsidRDefault="002B22CF" w:rsidP="002B22CF">
      <w:pPr>
        <w:pStyle w:val="PL"/>
        <w:rPr>
          <w:noProof w:val="0"/>
        </w:rPr>
      </w:pPr>
      <w:r w:rsidRPr="00926D4D">
        <w:rPr>
          <w:noProof w:val="0"/>
        </w:rPr>
        <w:t xml:space="preserve">        - $ref: '#/components/schemas/EASFunction-Single'</w:t>
      </w:r>
    </w:p>
    <w:p w14:paraId="4190F592" w14:textId="77777777" w:rsidR="002B22CF" w:rsidRPr="00926D4D" w:rsidRDefault="002B22CF" w:rsidP="002B22CF">
      <w:pPr>
        <w:pStyle w:val="PL"/>
        <w:rPr>
          <w:noProof w:val="0"/>
        </w:rPr>
      </w:pPr>
      <w:r w:rsidRPr="00926D4D">
        <w:rPr>
          <w:noProof w:val="0"/>
        </w:rPr>
        <w:t xml:space="preserve">        - $ref: '#/components/schemas/ECSFunction-Single'</w:t>
      </w:r>
    </w:p>
    <w:p w14:paraId="7129BB0D" w14:textId="77777777" w:rsidR="002B22CF" w:rsidRPr="00926D4D" w:rsidRDefault="002B22CF" w:rsidP="002B22CF">
      <w:pPr>
        <w:pStyle w:val="PL"/>
        <w:rPr>
          <w:noProof w:val="0"/>
        </w:rPr>
      </w:pPr>
      <w:r w:rsidRPr="00926D4D">
        <w:rPr>
          <w:noProof w:val="0"/>
        </w:rPr>
        <w:t xml:space="preserve">        - $ref: '#/components/schemas/EESFunction-Single'</w:t>
      </w:r>
    </w:p>
    <w:p w14:paraId="68F9D9D5" w14:textId="77777777" w:rsidR="002B22CF" w:rsidRPr="00926D4D" w:rsidRDefault="002B22CF" w:rsidP="002B22CF">
      <w:pPr>
        <w:pStyle w:val="PL"/>
        <w:rPr>
          <w:noProof w:val="0"/>
        </w:rPr>
      </w:pPr>
      <w:r w:rsidRPr="00926D4D">
        <w:rPr>
          <w:noProof w:val="0"/>
        </w:rPr>
        <w:t xml:space="preserve">        - $ref: '#/components/schemas/EdgeDataNetwork-Single'</w:t>
      </w:r>
    </w:p>
    <w:p w14:paraId="5426A0D0" w14:textId="6F14B14F" w:rsidR="002B22CF" w:rsidRPr="00926D4D" w:rsidRDefault="002B22CF" w:rsidP="002B22CF">
      <w:pPr>
        <w:pStyle w:val="PL"/>
        <w:rPr>
          <w:noProof w:val="0"/>
        </w:rPr>
      </w:pPr>
      <w:r w:rsidRPr="00926D4D">
        <w:rPr>
          <w:noProof w:val="0"/>
        </w:rPr>
        <w:t xml:space="preserve">        - $ref: '#/component</w:t>
      </w:r>
      <w:r w:rsidR="00372053" w:rsidRPr="00926D4D">
        <w:rPr>
          <w:noProof w:val="0"/>
        </w:rPr>
        <w:t>s/schemas/EASRequirements</w:t>
      </w:r>
      <w:r w:rsidRPr="00926D4D">
        <w:rPr>
          <w:noProof w:val="0"/>
        </w:rPr>
        <w:t>'</w:t>
      </w:r>
    </w:p>
    <w:p w14:paraId="07E3233B" w14:textId="77777777" w:rsidR="006151DA" w:rsidRPr="00926D4D" w:rsidRDefault="006151DA" w:rsidP="002B22CF">
      <w:pPr>
        <w:pStyle w:val="PL"/>
        <w:rPr>
          <w:noProof w:val="0"/>
        </w:rPr>
      </w:pPr>
    </w:p>
    <w:p w14:paraId="21CE0A89" w14:textId="1769FC95" w:rsidR="00CA64CF" w:rsidRPr="00926D4D" w:rsidRDefault="00CA64CF" w:rsidP="00660CEB">
      <w:pPr>
        <w:pStyle w:val="Heading8"/>
      </w:pPr>
      <w:bookmarkStart w:id="587" w:name="_Toc96612110"/>
      <w:bookmarkStart w:id="588" w:name="_Toc96936254"/>
      <w:bookmarkStart w:id="589" w:name="_Toc96936512"/>
      <w:bookmarkStart w:id="590" w:name="_Toc97017026"/>
      <w:r w:rsidRPr="00926D4D">
        <w:t xml:space="preserve">Annex </w:t>
      </w:r>
      <w:r w:rsidR="00BD10B4" w:rsidRPr="00926D4D">
        <w:t>B</w:t>
      </w:r>
      <w:r w:rsidRPr="00926D4D">
        <w:t xml:space="preserve"> (informative):</w:t>
      </w:r>
      <w:r w:rsidRPr="00926D4D">
        <w:br/>
        <w:t>Change history</w:t>
      </w:r>
      <w:bookmarkEnd w:id="587"/>
      <w:bookmarkEnd w:id="588"/>
      <w:bookmarkEnd w:id="589"/>
      <w:bookmarkEnd w:id="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624848">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425"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962"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CA64CF" w:rsidRPr="00926D4D" w14:paraId="64FBEA1E" w14:textId="77777777" w:rsidTr="00624848">
        <w:tc>
          <w:tcPr>
            <w:tcW w:w="800" w:type="dxa"/>
            <w:shd w:val="pct10" w:color="auto" w:fill="FFFFFF"/>
          </w:tcPr>
          <w:p w14:paraId="4D7E59C9" w14:textId="77777777" w:rsidR="00CA64CF" w:rsidRPr="00926D4D" w:rsidRDefault="00CA64CF" w:rsidP="00624848">
            <w:pPr>
              <w:pStyle w:val="TAL"/>
              <w:rPr>
                <w:b/>
                <w:sz w:val="16"/>
              </w:rPr>
            </w:pPr>
            <w:r w:rsidRPr="00926D4D">
              <w:rPr>
                <w:sz w:val="16"/>
                <w:szCs w:val="16"/>
              </w:rPr>
              <w:t>31-Aug-2021</w:t>
            </w:r>
          </w:p>
        </w:tc>
        <w:tc>
          <w:tcPr>
            <w:tcW w:w="800" w:type="dxa"/>
            <w:shd w:val="pct10" w:color="auto" w:fill="FFFFFF"/>
          </w:tcPr>
          <w:p w14:paraId="03474F70" w14:textId="77777777" w:rsidR="00CA64CF" w:rsidRPr="00926D4D" w:rsidRDefault="00CA64CF" w:rsidP="00624848">
            <w:pPr>
              <w:pStyle w:val="TAL"/>
              <w:rPr>
                <w:b/>
                <w:sz w:val="16"/>
              </w:rPr>
            </w:pPr>
            <w:r w:rsidRPr="00926D4D">
              <w:rPr>
                <w:sz w:val="16"/>
                <w:szCs w:val="16"/>
              </w:rPr>
              <w:t>#138e</w:t>
            </w:r>
          </w:p>
        </w:tc>
        <w:tc>
          <w:tcPr>
            <w:tcW w:w="1094" w:type="dxa"/>
            <w:shd w:val="pct10" w:color="auto" w:fill="FFFFFF"/>
          </w:tcPr>
          <w:p w14:paraId="61BF1FE0" w14:textId="77777777" w:rsidR="00CA64CF" w:rsidRPr="00926D4D" w:rsidRDefault="00CA64CF" w:rsidP="00624848">
            <w:pPr>
              <w:pStyle w:val="TAL"/>
              <w:rPr>
                <w:b/>
                <w:sz w:val="16"/>
              </w:rPr>
            </w:pPr>
            <w:r w:rsidRPr="00926D4D">
              <w:rPr>
                <w:sz w:val="16"/>
                <w:szCs w:val="16"/>
              </w:rPr>
              <w:t>S5-214624</w:t>
            </w:r>
          </w:p>
        </w:tc>
        <w:tc>
          <w:tcPr>
            <w:tcW w:w="425" w:type="dxa"/>
            <w:shd w:val="pct10" w:color="auto" w:fill="FFFFFF"/>
          </w:tcPr>
          <w:p w14:paraId="7C36CA50" w14:textId="77777777" w:rsidR="00CA64CF" w:rsidRPr="00926D4D" w:rsidRDefault="00CA64CF" w:rsidP="00624848">
            <w:pPr>
              <w:pStyle w:val="TAL"/>
              <w:rPr>
                <w:b/>
                <w:sz w:val="16"/>
              </w:rPr>
            </w:pPr>
          </w:p>
        </w:tc>
        <w:tc>
          <w:tcPr>
            <w:tcW w:w="425" w:type="dxa"/>
            <w:shd w:val="pct10" w:color="auto" w:fill="FFFFFF"/>
          </w:tcPr>
          <w:p w14:paraId="5CFC4C28" w14:textId="77777777" w:rsidR="00CA64CF" w:rsidRPr="00926D4D" w:rsidRDefault="00CA64CF" w:rsidP="00624848">
            <w:pPr>
              <w:pStyle w:val="TAL"/>
              <w:rPr>
                <w:b/>
                <w:sz w:val="16"/>
              </w:rPr>
            </w:pPr>
          </w:p>
        </w:tc>
        <w:tc>
          <w:tcPr>
            <w:tcW w:w="425" w:type="dxa"/>
            <w:shd w:val="pct10" w:color="auto" w:fill="FFFFFF"/>
          </w:tcPr>
          <w:p w14:paraId="5602865A" w14:textId="77777777" w:rsidR="00CA64CF" w:rsidRPr="00926D4D" w:rsidRDefault="00CA64CF" w:rsidP="00624848">
            <w:pPr>
              <w:pStyle w:val="TAL"/>
              <w:rPr>
                <w:b/>
                <w:sz w:val="16"/>
              </w:rPr>
            </w:pPr>
          </w:p>
        </w:tc>
        <w:tc>
          <w:tcPr>
            <w:tcW w:w="4962" w:type="dxa"/>
            <w:shd w:val="pct10" w:color="auto" w:fill="FFFFFF"/>
          </w:tcPr>
          <w:p w14:paraId="39E91325" w14:textId="77777777" w:rsidR="00CA64CF" w:rsidRPr="00926D4D" w:rsidRDefault="00CA64CF" w:rsidP="00624848">
            <w:pPr>
              <w:pStyle w:val="TAL"/>
              <w:rPr>
                <w:b/>
                <w:sz w:val="16"/>
              </w:rPr>
            </w:pPr>
            <w:r w:rsidRPr="00926D4D">
              <w:rPr>
                <w:sz w:val="16"/>
                <w:szCs w:val="16"/>
              </w:rPr>
              <w:t>Skeleton</w:t>
            </w:r>
          </w:p>
        </w:tc>
        <w:tc>
          <w:tcPr>
            <w:tcW w:w="708" w:type="dxa"/>
            <w:shd w:val="pct10" w:color="auto" w:fill="FFFFFF"/>
          </w:tcPr>
          <w:p w14:paraId="3D905439" w14:textId="77777777" w:rsidR="00CA64CF" w:rsidRPr="00926D4D" w:rsidRDefault="00CA64CF" w:rsidP="00624848">
            <w:pPr>
              <w:pStyle w:val="TAL"/>
              <w:rPr>
                <w:b/>
                <w:sz w:val="16"/>
              </w:rPr>
            </w:pPr>
            <w:r w:rsidRPr="00926D4D">
              <w:rPr>
                <w:sz w:val="16"/>
                <w:szCs w:val="16"/>
              </w:rPr>
              <w:t>0.1.0</w:t>
            </w:r>
          </w:p>
        </w:tc>
      </w:tr>
      <w:tr w:rsidR="00CA64CF" w:rsidRPr="00926D4D" w14:paraId="168A1739" w14:textId="77777777" w:rsidTr="00624848">
        <w:tc>
          <w:tcPr>
            <w:tcW w:w="800" w:type="dxa"/>
            <w:shd w:val="solid" w:color="FFFFFF" w:fill="auto"/>
          </w:tcPr>
          <w:p w14:paraId="2F5171D1"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62882E7F"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1D6CBA98" w14:textId="77777777" w:rsidR="00CA64CF" w:rsidRPr="00926D4D" w:rsidRDefault="00CA64CF" w:rsidP="00624848">
            <w:pPr>
              <w:pStyle w:val="TAC"/>
              <w:jc w:val="left"/>
              <w:rPr>
                <w:sz w:val="16"/>
                <w:szCs w:val="16"/>
              </w:rPr>
            </w:pPr>
            <w:r w:rsidRPr="00926D4D">
              <w:rPr>
                <w:sz w:val="16"/>
                <w:szCs w:val="16"/>
              </w:rPr>
              <w:t>S5-214625</w:t>
            </w:r>
          </w:p>
        </w:tc>
        <w:tc>
          <w:tcPr>
            <w:tcW w:w="425" w:type="dxa"/>
            <w:shd w:val="solid" w:color="FFFFFF" w:fill="auto"/>
          </w:tcPr>
          <w:p w14:paraId="6F3F27BE" w14:textId="77777777" w:rsidR="00CA64CF" w:rsidRPr="00926D4D" w:rsidRDefault="00CA64CF" w:rsidP="00624848">
            <w:pPr>
              <w:pStyle w:val="TAL"/>
              <w:rPr>
                <w:sz w:val="16"/>
                <w:szCs w:val="16"/>
              </w:rPr>
            </w:pPr>
          </w:p>
        </w:tc>
        <w:tc>
          <w:tcPr>
            <w:tcW w:w="425" w:type="dxa"/>
            <w:shd w:val="solid" w:color="FFFFFF" w:fill="auto"/>
          </w:tcPr>
          <w:p w14:paraId="64E48BA6" w14:textId="77777777" w:rsidR="00CA64CF" w:rsidRPr="00926D4D" w:rsidRDefault="00CA64CF" w:rsidP="00624848">
            <w:pPr>
              <w:pStyle w:val="TAR"/>
              <w:jc w:val="left"/>
              <w:rPr>
                <w:sz w:val="16"/>
                <w:szCs w:val="16"/>
              </w:rPr>
            </w:pPr>
          </w:p>
        </w:tc>
        <w:tc>
          <w:tcPr>
            <w:tcW w:w="425" w:type="dxa"/>
            <w:shd w:val="solid" w:color="FFFFFF" w:fill="auto"/>
          </w:tcPr>
          <w:p w14:paraId="2ECE413D" w14:textId="77777777" w:rsidR="00CA64CF" w:rsidRPr="00926D4D" w:rsidRDefault="00CA64CF" w:rsidP="00624848">
            <w:pPr>
              <w:pStyle w:val="TAC"/>
              <w:jc w:val="left"/>
              <w:rPr>
                <w:sz w:val="16"/>
                <w:szCs w:val="16"/>
              </w:rPr>
            </w:pPr>
          </w:p>
        </w:tc>
        <w:tc>
          <w:tcPr>
            <w:tcW w:w="4962" w:type="dxa"/>
            <w:shd w:val="solid" w:color="FFFFFF" w:fill="auto"/>
          </w:tcPr>
          <w:p w14:paraId="39A98426" w14:textId="77777777" w:rsidR="00CA64CF" w:rsidRPr="00926D4D" w:rsidRDefault="00CA64CF" w:rsidP="00624848">
            <w:pPr>
              <w:pStyle w:val="TAL"/>
              <w:rPr>
                <w:sz w:val="16"/>
                <w:szCs w:val="16"/>
              </w:rPr>
            </w:pPr>
            <w:r w:rsidRPr="00926D4D">
              <w:rPr>
                <w:sz w:val="16"/>
                <w:szCs w:val="16"/>
              </w:rPr>
              <w:t>Initial TS Structure</w:t>
            </w:r>
          </w:p>
        </w:tc>
        <w:tc>
          <w:tcPr>
            <w:tcW w:w="708" w:type="dxa"/>
            <w:shd w:val="solid" w:color="FFFFFF" w:fill="auto"/>
          </w:tcPr>
          <w:p w14:paraId="373F681E"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2A81C562" w14:textId="77777777" w:rsidTr="00624848">
        <w:tc>
          <w:tcPr>
            <w:tcW w:w="800" w:type="dxa"/>
            <w:shd w:val="solid" w:color="FFFFFF" w:fill="auto"/>
          </w:tcPr>
          <w:p w14:paraId="4AA9B4C2"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6B884227"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655EBD8A" w14:textId="77777777" w:rsidR="00CA64CF" w:rsidRPr="00926D4D" w:rsidRDefault="00CA64CF" w:rsidP="00624848">
            <w:pPr>
              <w:pStyle w:val="TAC"/>
              <w:jc w:val="left"/>
              <w:rPr>
                <w:sz w:val="16"/>
                <w:szCs w:val="16"/>
              </w:rPr>
            </w:pPr>
            <w:r w:rsidRPr="00926D4D">
              <w:rPr>
                <w:sz w:val="16"/>
                <w:szCs w:val="16"/>
              </w:rPr>
              <w:t>S5-214626</w:t>
            </w:r>
          </w:p>
        </w:tc>
        <w:tc>
          <w:tcPr>
            <w:tcW w:w="425" w:type="dxa"/>
            <w:shd w:val="solid" w:color="FFFFFF" w:fill="auto"/>
          </w:tcPr>
          <w:p w14:paraId="7E9A3C35" w14:textId="77777777" w:rsidR="00CA64CF" w:rsidRPr="00926D4D" w:rsidRDefault="00CA64CF" w:rsidP="00624848">
            <w:pPr>
              <w:pStyle w:val="TAL"/>
              <w:rPr>
                <w:sz w:val="16"/>
                <w:szCs w:val="16"/>
              </w:rPr>
            </w:pPr>
          </w:p>
        </w:tc>
        <w:tc>
          <w:tcPr>
            <w:tcW w:w="425" w:type="dxa"/>
            <w:shd w:val="solid" w:color="FFFFFF" w:fill="auto"/>
          </w:tcPr>
          <w:p w14:paraId="7E04BEBA" w14:textId="77777777" w:rsidR="00CA64CF" w:rsidRPr="00926D4D" w:rsidRDefault="00CA64CF" w:rsidP="00624848">
            <w:pPr>
              <w:pStyle w:val="TAR"/>
              <w:jc w:val="left"/>
              <w:rPr>
                <w:sz w:val="16"/>
                <w:szCs w:val="16"/>
              </w:rPr>
            </w:pPr>
          </w:p>
        </w:tc>
        <w:tc>
          <w:tcPr>
            <w:tcW w:w="425" w:type="dxa"/>
            <w:shd w:val="solid" w:color="FFFFFF" w:fill="auto"/>
          </w:tcPr>
          <w:p w14:paraId="1715E0FB" w14:textId="77777777" w:rsidR="00CA64CF" w:rsidRPr="00926D4D" w:rsidRDefault="00CA64CF" w:rsidP="00624848">
            <w:pPr>
              <w:pStyle w:val="TAC"/>
              <w:jc w:val="left"/>
              <w:rPr>
                <w:sz w:val="16"/>
                <w:szCs w:val="16"/>
              </w:rPr>
            </w:pPr>
          </w:p>
        </w:tc>
        <w:tc>
          <w:tcPr>
            <w:tcW w:w="4962" w:type="dxa"/>
            <w:shd w:val="solid" w:color="FFFFFF" w:fill="auto"/>
          </w:tcPr>
          <w:p w14:paraId="3D64B6F4" w14:textId="77777777" w:rsidR="00CA64CF" w:rsidRPr="00926D4D" w:rsidRDefault="00CA64CF" w:rsidP="00624848">
            <w:pPr>
              <w:pStyle w:val="TAL"/>
              <w:rPr>
                <w:sz w:val="16"/>
                <w:szCs w:val="16"/>
              </w:rPr>
            </w:pPr>
            <w:r w:rsidRPr="00926D4D">
              <w:rPr>
                <w:sz w:val="16"/>
                <w:szCs w:val="16"/>
              </w:rPr>
              <w:t>Edge NRM</w:t>
            </w:r>
          </w:p>
        </w:tc>
        <w:tc>
          <w:tcPr>
            <w:tcW w:w="708" w:type="dxa"/>
            <w:shd w:val="solid" w:color="FFFFFF" w:fill="auto"/>
          </w:tcPr>
          <w:p w14:paraId="5BCB8A34"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1F966F78" w14:textId="77777777" w:rsidTr="00624848">
        <w:tc>
          <w:tcPr>
            <w:tcW w:w="800" w:type="dxa"/>
            <w:shd w:val="solid" w:color="FFFFFF" w:fill="auto"/>
          </w:tcPr>
          <w:p w14:paraId="4F7E07EF"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310332AB"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62BB919A" w14:textId="77777777" w:rsidR="00CA64CF" w:rsidRPr="00926D4D" w:rsidRDefault="00CA64CF" w:rsidP="00624848">
            <w:pPr>
              <w:pStyle w:val="TAC"/>
              <w:jc w:val="left"/>
              <w:rPr>
                <w:sz w:val="16"/>
                <w:szCs w:val="16"/>
              </w:rPr>
            </w:pPr>
            <w:r w:rsidRPr="00926D4D">
              <w:rPr>
                <w:sz w:val="16"/>
                <w:szCs w:val="16"/>
              </w:rPr>
              <w:t>S5-214629</w:t>
            </w:r>
          </w:p>
        </w:tc>
        <w:tc>
          <w:tcPr>
            <w:tcW w:w="425" w:type="dxa"/>
            <w:shd w:val="solid" w:color="FFFFFF" w:fill="auto"/>
          </w:tcPr>
          <w:p w14:paraId="50CDA5B9" w14:textId="77777777" w:rsidR="00CA64CF" w:rsidRPr="00926D4D" w:rsidRDefault="00CA64CF" w:rsidP="00624848">
            <w:pPr>
              <w:pStyle w:val="TAL"/>
              <w:rPr>
                <w:sz w:val="16"/>
                <w:szCs w:val="16"/>
              </w:rPr>
            </w:pPr>
          </w:p>
        </w:tc>
        <w:tc>
          <w:tcPr>
            <w:tcW w:w="425" w:type="dxa"/>
            <w:shd w:val="solid" w:color="FFFFFF" w:fill="auto"/>
          </w:tcPr>
          <w:p w14:paraId="7C5B8FCE" w14:textId="77777777" w:rsidR="00CA64CF" w:rsidRPr="00926D4D" w:rsidRDefault="00CA64CF" w:rsidP="00624848">
            <w:pPr>
              <w:pStyle w:val="TAR"/>
              <w:jc w:val="left"/>
              <w:rPr>
                <w:sz w:val="16"/>
                <w:szCs w:val="16"/>
              </w:rPr>
            </w:pPr>
          </w:p>
        </w:tc>
        <w:tc>
          <w:tcPr>
            <w:tcW w:w="425" w:type="dxa"/>
            <w:shd w:val="solid" w:color="FFFFFF" w:fill="auto"/>
          </w:tcPr>
          <w:p w14:paraId="5FA8DDBA" w14:textId="77777777" w:rsidR="00CA64CF" w:rsidRPr="00926D4D" w:rsidRDefault="00CA64CF" w:rsidP="00624848">
            <w:pPr>
              <w:pStyle w:val="TAC"/>
              <w:jc w:val="left"/>
              <w:rPr>
                <w:sz w:val="16"/>
                <w:szCs w:val="16"/>
              </w:rPr>
            </w:pPr>
          </w:p>
        </w:tc>
        <w:tc>
          <w:tcPr>
            <w:tcW w:w="4962" w:type="dxa"/>
            <w:shd w:val="solid" w:color="FFFFFF" w:fill="auto"/>
          </w:tcPr>
          <w:p w14:paraId="6C4F0734" w14:textId="77777777" w:rsidR="00CA64CF" w:rsidRPr="00926D4D" w:rsidRDefault="00CA64CF" w:rsidP="00624848">
            <w:pPr>
              <w:pStyle w:val="TAL"/>
              <w:rPr>
                <w:sz w:val="16"/>
                <w:szCs w:val="16"/>
              </w:rPr>
            </w:pPr>
            <w:r w:rsidRPr="00926D4D">
              <w:rPr>
                <w:sz w:val="16"/>
                <w:szCs w:val="16"/>
              </w:rPr>
              <w:t>Terms Scope Reference Abbreviations</w:t>
            </w:r>
          </w:p>
        </w:tc>
        <w:tc>
          <w:tcPr>
            <w:tcW w:w="708" w:type="dxa"/>
            <w:shd w:val="solid" w:color="FFFFFF" w:fill="auto"/>
          </w:tcPr>
          <w:p w14:paraId="2ED43F8A"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0451BEAD" w14:textId="77777777" w:rsidTr="00624848">
        <w:tc>
          <w:tcPr>
            <w:tcW w:w="800" w:type="dxa"/>
            <w:shd w:val="solid" w:color="FFFFFF" w:fill="auto"/>
          </w:tcPr>
          <w:p w14:paraId="693F1C5E"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353030D2"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14CDA6A2" w14:textId="77777777" w:rsidR="00CA64CF" w:rsidRPr="00926D4D" w:rsidRDefault="00CA64CF" w:rsidP="00624848">
            <w:pPr>
              <w:pStyle w:val="TAC"/>
              <w:jc w:val="left"/>
              <w:rPr>
                <w:sz w:val="16"/>
                <w:szCs w:val="16"/>
              </w:rPr>
            </w:pPr>
            <w:r w:rsidRPr="00926D4D">
              <w:rPr>
                <w:sz w:val="16"/>
                <w:szCs w:val="16"/>
              </w:rPr>
              <w:t>S5-214628</w:t>
            </w:r>
          </w:p>
        </w:tc>
        <w:tc>
          <w:tcPr>
            <w:tcW w:w="425" w:type="dxa"/>
            <w:shd w:val="solid" w:color="FFFFFF" w:fill="auto"/>
          </w:tcPr>
          <w:p w14:paraId="307E4D20" w14:textId="77777777" w:rsidR="00CA64CF" w:rsidRPr="00926D4D" w:rsidRDefault="00CA64CF" w:rsidP="00624848">
            <w:pPr>
              <w:pStyle w:val="TAL"/>
              <w:rPr>
                <w:sz w:val="16"/>
                <w:szCs w:val="16"/>
              </w:rPr>
            </w:pPr>
          </w:p>
        </w:tc>
        <w:tc>
          <w:tcPr>
            <w:tcW w:w="425" w:type="dxa"/>
            <w:shd w:val="solid" w:color="FFFFFF" w:fill="auto"/>
          </w:tcPr>
          <w:p w14:paraId="786187E8" w14:textId="77777777" w:rsidR="00CA64CF" w:rsidRPr="00926D4D" w:rsidRDefault="00CA64CF" w:rsidP="00624848">
            <w:pPr>
              <w:pStyle w:val="TAR"/>
              <w:jc w:val="left"/>
              <w:rPr>
                <w:sz w:val="16"/>
                <w:szCs w:val="16"/>
              </w:rPr>
            </w:pPr>
          </w:p>
        </w:tc>
        <w:tc>
          <w:tcPr>
            <w:tcW w:w="425" w:type="dxa"/>
            <w:shd w:val="solid" w:color="FFFFFF" w:fill="auto"/>
          </w:tcPr>
          <w:p w14:paraId="50A7D3D4" w14:textId="77777777" w:rsidR="00CA64CF" w:rsidRPr="00926D4D" w:rsidRDefault="00CA64CF" w:rsidP="00624848">
            <w:pPr>
              <w:pStyle w:val="TAC"/>
              <w:jc w:val="left"/>
              <w:rPr>
                <w:sz w:val="16"/>
                <w:szCs w:val="16"/>
              </w:rPr>
            </w:pPr>
          </w:p>
        </w:tc>
        <w:tc>
          <w:tcPr>
            <w:tcW w:w="4962" w:type="dxa"/>
            <w:shd w:val="solid" w:color="FFFFFF" w:fill="auto"/>
          </w:tcPr>
          <w:p w14:paraId="5176524B" w14:textId="77777777" w:rsidR="00CA64CF" w:rsidRPr="00926D4D" w:rsidRDefault="00CA64CF" w:rsidP="00624848">
            <w:pPr>
              <w:pStyle w:val="TAL"/>
              <w:rPr>
                <w:sz w:val="16"/>
                <w:szCs w:val="16"/>
              </w:rPr>
            </w:pPr>
            <w:r w:rsidRPr="00926D4D">
              <w:rPr>
                <w:rFonts w:cs="Calibri"/>
                <w:sz w:val="16"/>
                <w:szCs w:val="16"/>
              </w:rPr>
              <w:t>add use case and requirements for EAS LCM</w:t>
            </w:r>
          </w:p>
        </w:tc>
        <w:tc>
          <w:tcPr>
            <w:tcW w:w="708" w:type="dxa"/>
            <w:shd w:val="solid" w:color="FFFFFF" w:fill="auto"/>
          </w:tcPr>
          <w:p w14:paraId="433FDEC3"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3456B7AC" w14:textId="77777777" w:rsidTr="00624848">
        <w:tc>
          <w:tcPr>
            <w:tcW w:w="800" w:type="dxa"/>
            <w:shd w:val="solid" w:color="FFFFFF" w:fill="auto"/>
          </w:tcPr>
          <w:p w14:paraId="4F0CB289"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352A1ABF"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B50D739" w14:textId="77777777" w:rsidR="00CA64CF" w:rsidRPr="00926D4D" w:rsidRDefault="00CA64CF" w:rsidP="00624848">
            <w:pPr>
              <w:pStyle w:val="TAC"/>
              <w:jc w:val="left"/>
              <w:rPr>
                <w:sz w:val="16"/>
                <w:szCs w:val="16"/>
              </w:rPr>
            </w:pPr>
            <w:r w:rsidRPr="00926D4D">
              <w:rPr>
                <w:sz w:val="16"/>
                <w:szCs w:val="16"/>
              </w:rPr>
              <w:t>S5-215565</w:t>
            </w:r>
          </w:p>
        </w:tc>
        <w:tc>
          <w:tcPr>
            <w:tcW w:w="425" w:type="dxa"/>
            <w:shd w:val="solid" w:color="FFFFFF" w:fill="auto"/>
          </w:tcPr>
          <w:p w14:paraId="575D6445" w14:textId="77777777" w:rsidR="00CA64CF" w:rsidRPr="00926D4D" w:rsidRDefault="00CA64CF" w:rsidP="00624848">
            <w:pPr>
              <w:pStyle w:val="TAL"/>
              <w:rPr>
                <w:sz w:val="16"/>
                <w:szCs w:val="16"/>
              </w:rPr>
            </w:pPr>
          </w:p>
        </w:tc>
        <w:tc>
          <w:tcPr>
            <w:tcW w:w="425" w:type="dxa"/>
            <w:shd w:val="solid" w:color="FFFFFF" w:fill="auto"/>
          </w:tcPr>
          <w:p w14:paraId="34DC9E9B" w14:textId="77777777" w:rsidR="00CA64CF" w:rsidRPr="00926D4D" w:rsidRDefault="00CA64CF" w:rsidP="00624848">
            <w:pPr>
              <w:pStyle w:val="TAR"/>
              <w:jc w:val="left"/>
              <w:rPr>
                <w:sz w:val="16"/>
                <w:szCs w:val="16"/>
              </w:rPr>
            </w:pPr>
          </w:p>
        </w:tc>
        <w:tc>
          <w:tcPr>
            <w:tcW w:w="425" w:type="dxa"/>
            <w:shd w:val="solid" w:color="FFFFFF" w:fill="auto"/>
          </w:tcPr>
          <w:p w14:paraId="0EBD7D99" w14:textId="77777777" w:rsidR="00CA64CF" w:rsidRPr="00926D4D" w:rsidRDefault="00CA64CF" w:rsidP="00624848">
            <w:pPr>
              <w:pStyle w:val="TAC"/>
              <w:jc w:val="left"/>
              <w:rPr>
                <w:sz w:val="16"/>
                <w:szCs w:val="16"/>
              </w:rPr>
            </w:pPr>
          </w:p>
        </w:tc>
        <w:tc>
          <w:tcPr>
            <w:tcW w:w="4962" w:type="dxa"/>
            <w:shd w:val="solid" w:color="FFFFFF" w:fill="auto"/>
          </w:tcPr>
          <w:p w14:paraId="16880F88" w14:textId="77777777" w:rsidR="00CA64CF" w:rsidRPr="00926D4D" w:rsidRDefault="00CA64CF" w:rsidP="00624848">
            <w:pPr>
              <w:pStyle w:val="TAL"/>
              <w:rPr>
                <w:sz w:val="16"/>
                <w:szCs w:val="16"/>
              </w:rPr>
            </w:pPr>
            <w:r w:rsidRPr="00926D4D">
              <w:rPr>
                <w:sz w:val="16"/>
                <w:szCs w:val="16"/>
              </w:rPr>
              <w:t>EASFunction definition</w:t>
            </w:r>
          </w:p>
        </w:tc>
        <w:tc>
          <w:tcPr>
            <w:tcW w:w="708" w:type="dxa"/>
            <w:shd w:val="solid" w:color="FFFFFF" w:fill="auto"/>
          </w:tcPr>
          <w:p w14:paraId="7CC889AD"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73C23095" w14:textId="77777777" w:rsidTr="00624848">
        <w:tc>
          <w:tcPr>
            <w:tcW w:w="800" w:type="dxa"/>
            <w:shd w:val="solid" w:color="FFFFFF" w:fill="auto"/>
          </w:tcPr>
          <w:p w14:paraId="7DD104D7"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6B3B79F"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479830FE" w14:textId="77777777" w:rsidR="00CA64CF" w:rsidRPr="00926D4D" w:rsidRDefault="00CA64CF" w:rsidP="00624848">
            <w:pPr>
              <w:pStyle w:val="TAC"/>
              <w:jc w:val="left"/>
              <w:rPr>
                <w:sz w:val="16"/>
                <w:szCs w:val="16"/>
              </w:rPr>
            </w:pPr>
            <w:r w:rsidRPr="00926D4D">
              <w:rPr>
                <w:sz w:val="16"/>
                <w:szCs w:val="16"/>
              </w:rPr>
              <w:t>S5-215566</w:t>
            </w:r>
          </w:p>
        </w:tc>
        <w:tc>
          <w:tcPr>
            <w:tcW w:w="425" w:type="dxa"/>
            <w:shd w:val="solid" w:color="FFFFFF" w:fill="auto"/>
          </w:tcPr>
          <w:p w14:paraId="349C5F22" w14:textId="77777777" w:rsidR="00CA64CF" w:rsidRPr="00926D4D" w:rsidRDefault="00CA64CF" w:rsidP="00624848">
            <w:pPr>
              <w:pStyle w:val="TAL"/>
              <w:rPr>
                <w:sz w:val="16"/>
                <w:szCs w:val="16"/>
              </w:rPr>
            </w:pPr>
          </w:p>
        </w:tc>
        <w:tc>
          <w:tcPr>
            <w:tcW w:w="425" w:type="dxa"/>
            <w:shd w:val="solid" w:color="FFFFFF" w:fill="auto"/>
          </w:tcPr>
          <w:p w14:paraId="6DFA738A" w14:textId="77777777" w:rsidR="00CA64CF" w:rsidRPr="00926D4D" w:rsidRDefault="00CA64CF" w:rsidP="00624848">
            <w:pPr>
              <w:pStyle w:val="TAR"/>
              <w:jc w:val="left"/>
              <w:rPr>
                <w:sz w:val="16"/>
                <w:szCs w:val="16"/>
              </w:rPr>
            </w:pPr>
          </w:p>
        </w:tc>
        <w:tc>
          <w:tcPr>
            <w:tcW w:w="425" w:type="dxa"/>
            <w:shd w:val="solid" w:color="FFFFFF" w:fill="auto"/>
          </w:tcPr>
          <w:p w14:paraId="3C2F6D51" w14:textId="77777777" w:rsidR="00CA64CF" w:rsidRPr="00926D4D" w:rsidRDefault="00CA64CF" w:rsidP="00624848">
            <w:pPr>
              <w:pStyle w:val="TAC"/>
              <w:jc w:val="left"/>
              <w:rPr>
                <w:sz w:val="16"/>
                <w:szCs w:val="16"/>
              </w:rPr>
            </w:pPr>
          </w:p>
        </w:tc>
        <w:tc>
          <w:tcPr>
            <w:tcW w:w="4962" w:type="dxa"/>
            <w:shd w:val="solid" w:color="FFFFFF" w:fill="auto"/>
          </w:tcPr>
          <w:p w14:paraId="0281A3C2" w14:textId="77777777" w:rsidR="00CA64CF" w:rsidRPr="00926D4D" w:rsidRDefault="00CA64CF" w:rsidP="00624848">
            <w:pPr>
              <w:pStyle w:val="TAL"/>
              <w:rPr>
                <w:sz w:val="16"/>
                <w:szCs w:val="16"/>
              </w:rPr>
            </w:pPr>
            <w:r w:rsidRPr="00926D4D">
              <w:rPr>
                <w:sz w:val="16"/>
                <w:szCs w:val="16"/>
              </w:rPr>
              <w:t>Fixing EASRequirement Arrowhead</w:t>
            </w:r>
          </w:p>
        </w:tc>
        <w:tc>
          <w:tcPr>
            <w:tcW w:w="708" w:type="dxa"/>
            <w:shd w:val="solid" w:color="FFFFFF" w:fill="auto"/>
          </w:tcPr>
          <w:p w14:paraId="4273E919"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3D96854C" w14:textId="77777777" w:rsidTr="00624848">
        <w:tc>
          <w:tcPr>
            <w:tcW w:w="800" w:type="dxa"/>
            <w:shd w:val="solid" w:color="FFFFFF" w:fill="auto"/>
          </w:tcPr>
          <w:p w14:paraId="7BCEC66D"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69F3F01"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6640E97F" w14:textId="77777777" w:rsidR="00CA64CF" w:rsidRPr="00926D4D" w:rsidRDefault="00CA64CF" w:rsidP="00624848">
            <w:pPr>
              <w:pStyle w:val="TAC"/>
              <w:jc w:val="left"/>
              <w:rPr>
                <w:sz w:val="16"/>
                <w:szCs w:val="16"/>
              </w:rPr>
            </w:pPr>
            <w:r w:rsidRPr="00926D4D">
              <w:rPr>
                <w:sz w:val="16"/>
                <w:szCs w:val="16"/>
              </w:rPr>
              <w:t>S5-215567</w:t>
            </w:r>
          </w:p>
        </w:tc>
        <w:tc>
          <w:tcPr>
            <w:tcW w:w="425" w:type="dxa"/>
            <w:shd w:val="solid" w:color="FFFFFF" w:fill="auto"/>
          </w:tcPr>
          <w:p w14:paraId="634A88B2" w14:textId="77777777" w:rsidR="00CA64CF" w:rsidRPr="00926D4D" w:rsidRDefault="00CA64CF" w:rsidP="00624848">
            <w:pPr>
              <w:pStyle w:val="TAL"/>
              <w:rPr>
                <w:sz w:val="16"/>
                <w:szCs w:val="16"/>
              </w:rPr>
            </w:pPr>
          </w:p>
        </w:tc>
        <w:tc>
          <w:tcPr>
            <w:tcW w:w="425" w:type="dxa"/>
            <w:shd w:val="solid" w:color="FFFFFF" w:fill="auto"/>
          </w:tcPr>
          <w:p w14:paraId="3D6B1385" w14:textId="77777777" w:rsidR="00CA64CF" w:rsidRPr="00926D4D" w:rsidRDefault="00CA64CF" w:rsidP="00624848">
            <w:pPr>
              <w:pStyle w:val="TAR"/>
              <w:jc w:val="left"/>
              <w:rPr>
                <w:sz w:val="16"/>
                <w:szCs w:val="16"/>
              </w:rPr>
            </w:pPr>
          </w:p>
        </w:tc>
        <w:tc>
          <w:tcPr>
            <w:tcW w:w="425" w:type="dxa"/>
            <w:shd w:val="solid" w:color="FFFFFF" w:fill="auto"/>
          </w:tcPr>
          <w:p w14:paraId="4FD89CA6" w14:textId="77777777" w:rsidR="00CA64CF" w:rsidRPr="00926D4D" w:rsidRDefault="00CA64CF" w:rsidP="00624848">
            <w:pPr>
              <w:pStyle w:val="TAC"/>
              <w:jc w:val="left"/>
              <w:rPr>
                <w:sz w:val="16"/>
                <w:szCs w:val="16"/>
              </w:rPr>
            </w:pPr>
          </w:p>
        </w:tc>
        <w:tc>
          <w:tcPr>
            <w:tcW w:w="4962" w:type="dxa"/>
            <w:shd w:val="solid" w:color="FFFFFF" w:fill="auto"/>
          </w:tcPr>
          <w:p w14:paraId="43FE6326" w14:textId="77777777" w:rsidR="00CA64CF" w:rsidRPr="00926D4D" w:rsidRDefault="00CA64CF" w:rsidP="00624848">
            <w:pPr>
              <w:pStyle w:val="TAL"/>
              <w:rPr>
                <w:sz w:val="16"/>
                <w:szCs w:val="16"/>
              </w:rPr>
            </w:pPr>
            <w:r w:rsidRPr="00926D4D">
              <w:rPr>
                <w:sz w:val="16"/>
                <w:szCs w:val="16"/>
              </w:rPr>
              <w:t>ECSFunction definition and LCM procedural flow</w:t>
            </w:r>
          </w:p>
        </w:tc>
        <w:tc>
          <w:tcPr>
            <w:tcW w:w="708" w:type="dxa"/>
            <w:shd w:val="solid" w:color="FFFFFF" w:fill="auto"/>
          </w:tcPr>
          <w:p w14:paraId="112E704A"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0F8D5103" w14:textId="77777777" w:rsidTr="00624848">
        <w:tc>
          <w:tcPr>
            <w:tcW w:w="800" w:type="dxa"/>
            <w:shd w:val="solid" w:color="FFFFFF" w:fill="auto"/>
          </w:tcPr>
          <w:p w14:paraId="52849A36"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41CEF25"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50F3D01" w14:textId="77777777" w:rsidR="00CA64CF" w:rsidRPr="00926D4D" w:rsidRDefault="00CA64CF" w:rsidP="00624848">
            <w:pPr>
              <w:pStyle w:val="TAC"/>
              <w:jc w:val="left"/>
              <w:rPr>
                <w:sz w:val="16"/>
                <w:szCs w:val="16"/>
              </w:rPr>
            </w:pPr>
            <w:r w:rsidRPr="00926D4D">
              <w:rPr>
                <w:sz w:val="16"/>
                <w:szCs w:val="16"/>
              </w:rPr>
              <w:t>S5-215568</w:t>
            </w:r>
          </w:p>
        </w:tc>
        <w:tc>
          <w:tcPr>
            <w:tcW w:w="425" w:type="dxa"/>
            <w:shd w:val="solid" w:color="FFFFFF" w:fill="auto"/>
          </w:tcPr>
          <w:p w14:paraId="54A40BAE" w14:textId="77777777" w:rsidR="00CA64CF" w:rsidRPr="00926D4D" w:rsidRDefault="00CA64CF" w:rsidP="00624848">
            <w:pPr>
              <w:pStyle w:val="TAL"/>
              <w:rPr>
                <w:sz w:val="16"/>
                <w:szCs w:val="16"/>
              </w:rPr>
            </w:pPr>
          </w:p>
        </w:tc>
        <w:tc>
          <w:tcPr>
            <w:tcW w:w="425" w:type="dxa"/>
            <w:shd w:val="solid" w:color="FFFFFF" w:fill="auto"/>
          </w:tcPr>
          <w:p w14:paraId="3460F485" w14:textId="77777777" w:rsidR="00CA64CF" w:rsidRPr="00926D4D" w:rsidRDefault="00CA64CF" w:rsidP="00624848">
            <w:pPr>
              <w:pStyle w:val="TAR"/>
              <w:jc w:val="left"/>
              <w:rPr>
                <w:sz w:val="16"/>
                <w:szCs w:val="16"/>
              </w:rPr>
            </w:pPr>
          </w:p>
        </w:tc>
        <w:tc>
          <w:tcPr>
            <w:tcW w:w="425" w:type="dxa"/>
            <w:shd w:val="solid" w:color="FFFFFF" w:fill="auto"/>
          </w:tcPr>
          <w:p w14:paraId="069151C9" w14:textId="77777777" w:rsidR="00CA64CF" w:rsidRPr="00926D4D" w:rsidRDefault="00CA64CF" w:rsidP="00624848">
            <w:pPr>
              <w:pStyle w:val="TAC"/>
              <w:jc w:val="left"/>
              <w:rPr>
                <w:sz w:val="16"/>
                <w:szCs w:val="16"/>
              </w:rPr>
            </w:pPr>
          </w:p>
        </w:tc>
        <w:tc>
          <w:tcPr>
            <w:tcW w:w="4962" w:type="dxa"/>
            <w:shd w:val="solid" w:color="FFFFFF" w:fill="auto"/>
          </w:tcPr>
          <w:p w14:paraId="0FFB39BB" w14:textId="77777777" w:rsidR="00CA64CF" w:rsidRPr="00926D4D" w:rsidRDefault="00CA64CF" w:rsidP="00624848">
            <w:pPr>
              <w:pStyle w:val="TAL"/>
              <w:rPr>
                <w:sz w:val="16"/>
                <w:szCs w:val="16"/>
              </w:rPr>
            </w:pPr>
            <w:r w:rsidRPr="00926D4D">
              <w:rPr>
                <w:sz w:val="16"/>
                <w:szCs w:val="16"/>
              </w:rPr>
              <w:t>EES Lifecycle Management usecase and requirements</w:t>
            </w:r>
          </w:p>
        </w:tc>
        <w:tc>
          <w:tcPr>
            <w:tcW w:w="708" w:type="dxa"/>
            <w:shd w:val="solid" w:color="FFFFFF" w:fill="auto"/>
          </w:tcPr>
          <w:p w14:paraId="33E266C5"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1232C848" w14:textId="77777777" w:rsidTr="00624848">
        <w:tc>
          <w:tcPr>
            <w:tcW w:w="800" w:type="dxa"/>
            <w:shd w:val="solid" w:color="FFFFFF" w:fill="auto"/>
          </w:tcPr>
          <w:p w14:paraId="3B699178"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BFE76F8"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4C26E1C8" w14:textId="77777777" w:rsidR="00CA64CF" w:rsidRPr="00926D4D" w:rsidRDefault="00CA64CF" w:rsidP="00624848">
            <w:pPr>
              <w:pStyle w:val="TAC"/>
              <w:jc w:val="left"/>
              <w:rPr>
                <w:sz w:val="16"/>
                <w:szCs w:val="16"/>
              </w:rPr>
            </w:pPr>
            <w:r w:rsidRPr="00926D4D">
              <w:rPr>
                <w:sz w:val="16"/>
                <w:szCs w:val="16"/>
              </w:rPr>
              <w:t>S5-215569</w:t>
            </w:r>
          </w:p>
        </w:tc>
        <w:tc>
          <w:tcPr>
            <w:tcW w:w="425" w:type="dxa"/>
            <w:shd w:val="solid" w:color="FFFFFF" w:fill="auto"/>
          </w:tcPr>
          <w:p w14:paraId="0AB09FC2" w14:textId="77777777" w:rsidR="00CA64CF" w:rsidRPr="00926D4D" w:rsidRDefault="00CA64CF" w:rsidP="00624848">
            <w:pPr>
              <w:pStyle w:val="TAL"/>
              <w:rPr>
                <w:sz w:val="16"/>
                <w:szCs w:val="16"/>
              </w:rPr>
            </w:pPr>
          </w:p>
        </w:tc>
        <w:tc>
          <w:tcPr>
            <w:tcW w:w="425" w:type="dxa"/>
            <w:shd w:val="solid" w:color="FFFFFF" w:fill="auto"/>
          </w:tcPr>
          <w:p w14:paraId="34ED90BF" w14:textId="77777777" w:rsidR="00CA64CF" w:rsidRPr="00926D4D" w:rsidRDefault="00CA64CF" w:rsidP="00624848">
            <w:pPr>
              <w:pStyle w:val="TAR"/>
              <w:jc w:val="left"/>
              <w:rPr>
                <w:sz w:val="16"/>
                <w:szCs w:val="16"/>
              </w:rPr>
            </w:pPr>
          </w:p>
        </w:tc>
        <w:tc>
          <w:tcPr>
            <w:tcW w:w="425" w:type="dxa"/>
            <w:shd w:val="solid" w:color="FFFFFF" w:fill="auto"/>
          </w:tcPr>
          <w:p w14:paraId="18D6BCDE" w14:textId="77777777" w:rsidR="00CA64CF" w:rsidRPr="00926D4D" w:rsidRDefault="00CA64CF" w:rsidP="00624848">
            <w:pPr>
              <w:pStyle w:val="TAC"/>
              <w:jc w:val="left"/>
              <w:rPr>
                <w:sz w:val="16"/>
                <w:szCs w:val="16"/>
              </w:rPr>
            </w:pPr>
          </w:p>
        </w:tc>
        <w:tc>
          <w:tcPr>
            <w:tcW w:w="4962" w:type="dxa"/>
            <w:shd w:val="solid" w:color="FFFFFF" w:fill="auto"/>
          </w:tcPr>
          <w:p w14:paraId="01183D16" w14:textId="77777777" w:rsidR="00CA64CF" w:rsidRPr="00926D4D" w:rsidRDefault="00CA64CF" w:rsidP="00624848">
            <w:pPr>
              <w:pStyle w:val="TAL"/>
              <w:rPr>
                <w:sz w:val="16"/>
                <w:szCs w:val="16"/>
              </w:rPr>
            </w:pPr>
            <w:r w:rsidRPr="00926D4D">
              <w:rPr>
                <w:sz w:val="16"/>
                <w:szCs w:val="16"/>
              </w:rPr>
              <w:t>ECS Lifecycle Management usecase and requirements</w:t>
            </w:r>
          </w:p>
        </w:tc>
        <w:tc>
          <w:tcPr>
            <w:tcW w:w="708" w:type="dxa"/>
            <w:shd w:val="solid" w:color="FFFFFF" w:fill="auto"/>
          </w:tcPr>
          <w:p w14:paraId="19EC1D75"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6651007D" w14:textId="77777777" w:rsidTr="00624848">
        <w:tc>
          <w:tcPr>
            <w:tcW w:w="800" w:type="dxa"/>
            <w:shd w:val="solid" w:color="FFFFFF" w:fill="auto"/>
          </w:tcPr>
          <w:p w14:paraId="413A28AB"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6F36F448"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A4673AE" w14:textId="77777777" w:rsidR="00CA64CF" w:rsidRPr="00926D4D" w:rsidRDefault="00CA64CF" w:rsidP="00624848">
            <w:pPr>
              <w:pStyle w:val="TAC"/>
              <w:jc w:val="left"/>
              <w:rPr>
                <w:sz w:val="16"/>
                <w:szCs w:val="16"/>
              </w:rPr>
            </w:pPr>
            <w:r w:rsidRPr="00926D4D">
              <w:rPr>
                <w:sz w:val="16"/>
                <w:szCs w:val="16"/>
              </w:rPr>
              <w:t>S5-215570</w:t>
            </w:r>
          </w:p>
        </w:tc>
        <w:tc>
          <w:tcPr>
            <w:tcW w:w="425" w:type="dxa"/>
            <w:shd w:val="solid" w:color="FFFFFF" w:fill="auto"/>
          </w:tcPr>
          <w:p w14:paraId="6BD0A80F" w14:textId="77777777" w:rsidR="00CA64CF" w:rsidRPr="00926D4D" w:rsidRDefault="00CA64CF" w:rsidP="00624848">
            <w:pPr>
              <w:pStyle w:val="TAL"/>
              <w:rPr>
                <w:sz w:val="16"/>
                <w:szCs w:val="16"/>
              </w:rPr>
            </w:pPr>
          </w:p>
        </w:tc>
        <w:tc>
          <w:tcPr>
            <w:tcW w:w="425" w:type="dxa"/>
            <w:shd w:val="solid" w:color="FFFFFF" w:fill="auto"/>
          </w:tcPr>
          <w:p w14:paraId="3ECC3D16" w14:textId="77777777" w:rsidR="00CA64CF" w:rsidRPr="00926D4D" w:rsidRDefault="00CA64CF" w:rsidP="00624848">
            <w:pPr>
              <w:pStyle w:val="TAR"/>
              <w:jc w:val="left"/>
              <w:rPr>
                <w:sz w:val="16"/>
                <w:szCs w:val="16"/>
              </w:rPr>
            </w:pPr>
          </w:p>
        </w:tc>
        <w:tc>
          <w:tcPr>
            <w:tcW w:w="425" w:type="dxa"/>
            <w:shd w:val="solid" w:color="FFFFFF" w:fill="auto"/>
          </w:tcPr>
          <w:p w14:paraId="3C5055BA" w14:textId="77777777" w:rsidR="00CA64CF" w:rsidRPr="00926D4D" w:rsidRDefault="00CA64CF" w:rsidP="00624848">
            <w:pPr>
              <w:pStyle w:val="TAC"/>
              <w:jc w:val="left"/>
              <w:rPr>
                <w:sz w:val="16"/>
                <w:szCs w:val="16"/>
              </w:rPr>
            </w:pPr>
          </w:p>
        </w:tc>
        <w:tc>
          <w:tcPr>
            <w:tcW w:w="4962" w:type="dxa"/>
            <w:shd w:val="solid" w:color="FFFFFF" w:fill="auto"/>
          </w:tcPr>
          <w:p w14:paraId="70F58726" w14:textId="77777777" w:rsidR="00CA64CF" w:rsidRPr="00926D4D" w:rsidRDefault="00CA64CF" w:rsidP="00624848">
            <w:pPr>
              <w:pStyle w:val="TAL"/>
              <w:rPr>
                <w:sz w:val="16"/>
                <w:szCs w:val="16"/>
              </w:rPr>
            </w:pPr>
            <w:r w:rsidRPr="00926D4D">
              <w:rPr>
                <w:sz w:val="16"/>
                <w:szCs w:val="16"/>
              </w:rPr>
              <w:t>Procedure for EAS LCM</w:t>
            </w:r>
          </w:p>
        </w:tc>
        <w:tc>
          <w:tcPr>
            <w:tcW w:w="708" w:type="dxa"/>
            <w:shd w:val="solid" w:color="FFFFFF" w:fill="auto"/>
          </w:tcPr>
          <w:p w14:paraId="164EC10E"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50384977" w14:textId="77777777" w:rsidTr="00624848">
        <w:tc>
          <w:tcPr>
            <w:tcW w:w="800" w:type="dxa"/>
            <w:shd w:val="solid" w:color="FFFFFF" w:fill="auto"/>
          </w:tcPr>
          <w:p w14:paraId="4C8CA369"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A65D17B"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3F222976" w14:textId="77777777" w:rsidR="00CA64CF" w:rsidRPr="00926D4D" w:rsidRDefault="00CA64CF" w:rsidP="00624848">
            <w:pPr>
              <w:pStyle w:val="TAC"/>
              <w:jc w:val="left"/>
              <w:rPr>
                <w:sz w:val="16"/>
                <w:szCs w:val="16"/>
              </w:rPr>
            </w:pPr>
            <w:r w:rsidRPr="00926D4D">
              <w:rPr>
                <w:sz w:val="16"/>
                <w:szCs w:val="16"/>
              </w:rPr>
              <w:t>S5-215148</w:t>
            </w:r>
          </w:p>
        </w:tc>
        <w:tc>
          <w:tcPr>
            <w:tcW w:w="425" w:type="dxa"/>
            <w:shd w:val="solid" w:color="FFFFFF" w:fill="auto"/>
          </w:tcPr>
          <w:p w14:paraId="1C9D5C2D" w14:textId="77777777" w:rsidR="00CA64CF" w:rsidRPr="00926D4D" w:rsidRDefault="00CA64CF" w:rsidP="00624848">
            <w:pPr>
              <w:pStyle w:val="TAL"/>
              <w:rPr>
                <w:sz w:val="16"/>
                <w:szCs w:val="16"/>
              </w:rPr>
            </w:pPr>
          </w:p>
        </w:tc>
        <w:tc>
          <w:tcPr>
            <w:tcW w:w="425" w:type="dxa"/>
            <w:shd w:val="solid" w:color="FFFFFF" w:fill="auto"/>
          </w:tcPr>
          <w:p w14:paraId="5BE5E8B0" w14:textId="77777777" w:rsidR="00CA64CF" w:rsidRPr="00926D4D" w:rsidRDefault="00CA64CF" w:rsidP="00624848">
            <w:pPr>
              <w:pStyle w:val="TAR"/>
              <w:jc w:val="left"/>
              <w:rPr>
                <w:sz w:val="16"/>
                <w:szCs w:val="16"/>
              </w:rPr>
            </w:pPr>
          </w:p>
        </w:tc>
        <w:tc>
          <w:tcPr>
            <w:tcW w:w="425" w:type="dxa"/>
            <w:shd w:val="solid" w:color="FFFFFF" w:fill="auto"/>
          </w:tcPr>
          <w:p w14:paraId="1E1C8693" w14:textId="77777777" w:rsidR="00CA64CF" w:rsidRPr="00926D4D" w:rsidRDefault="00CA64CF" w:rsidP="00624848">
            <w:pPr>
              <w:pStyle w:val="TAC"/>
              <w:jc w:val="left"/>
              <w:rPr>
                <w:sz w:val="16"/>
                <w:szCs w:val="16"/>
              </w:rPr>
            </w:pPr>
          </w:p>
        </w:tc>
        <w:tc>
          <w:tcPr>
            <w:tcW w:w="4962" w:type="dxa"/>
            <w:shd w:val="solid" w:color="FFFFFF" w:fill="auto"/>
          </w:tcPr>
          <w:p w14:paraId="476378B0" w14:textId="77777777" w:rsidR="00CA64CF" w:rsidRPr="00926D4D" w:rsidRDefault="00CA64CF" w:rsidP="00624848">
            <w:pPr>
              <w:pStyle w:val="TAL"/>
              <w:rPr>
                <w:sz w:val="16"/>
                <w:szCs w:val="16"/>
              </w:rPr>
            </w:pPr>
            <w:r w:rsidRPr="00926D4D">
              <w:rPr>
                <w:sz w:val="16"/>
                <w:szCs w:val="16"/>
              </w:rPr>
              <w:t>Defining EdgeDataNetwork for EDN</w:t>
            </w:r>
          </w:p>
        </w:tc>
        <w:tc>
          <w:tcPr>
            <w:tcW w:w="708" w:type="dxa"/>
            <w:shd w:val="solid" w:color="FFFFFF" w:fill="auto"/>
          </w:tcPr>
          <w:p w14:paraId="4E19D61F"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4378F0C2" w14:textId="77777777" w:rsidTr="00624848">
        <w:tc>
          <w:tcPr>
            <w:tcW w:w="800" w:type="dxa"/>
            <w:shd w:val="solid" w:color="FFFFFF" w:fill="auto"/>
          </w:tcPr>
          <w:p w14:paraId="1A672AC8"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02E0F840"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0BA06E91" w14:textId="77777777" w:rsidR="00CA64CF" w:rsidRPr="00926D4D" w:rsidRDefault="00CA64CF" w:rsidP="00624848">
            <w:pPr>
              <w:pStyle w:val="TAC"/>
              <w:jc w:val="left"/>
              <w:rPr>
                <w:sz w:val="16"/>
                <w:szCs w:val="16"/>
              </w:rPr>
            </w:pPr>
            <w:r w:rsidRPr="00926D4D">
              <w:rPr>
                <w:sz w:val="16"/>
                <w:szCs w:val="16"/>
              </w:rPr>
              <w:t>S5-215192</w:t>
            </w:r>
          </w:p>
        </w:tc>
        <w:tc>
          <w:tcPr>
            <w:tcW w:w="425" w:type="dxa"/>
            <w:shd w:val="solid" w:color="FFFFFF" w:fill="auto"/>
          </w:tcPr>
          <w:p w14:paraId="24BE76D0" w14:textId="77777777" w:rsidR="00CA64CF" w:rsidRPr="00926D4D" w:rsidRDefault="00CA64CF" w:rsidP="00624848">
            <w:pPr>
              <w:pStyle w:val="TAL"/>
              <w:rPr>
                <w:sz w:val="16"/>
                <w:szCs w:val="16"/>
              </w:rPr>
            </w:pPr>
          </w:p>
        </w:tc>
        <w:tc>
          <w:tcPr>
            <w:tcW w:w="425" w:type="dxa"/>
            <w:shd w:val="solid" w:color="FFFFFF" w:fill="auto"/>
          </w:tcPr>
          <w:p w14:paraId="39E0D4A2" w14:textId="77777777" w:rsidR="00CA64CF" w:rsidRPr="00926D4D" w:rsidRDefault="00CA64CF" w:rsidP="00624848">
            <w:pPr>
              <w:pStyle w:val="TAR"/>
              <w:jc w:val="left"/>
              <w:rPr>
                <w:sz w:val="16"/>
                <w:szCs w:val="16"/>
              </w:rPr>
            </w:pPr>
          </w:p>
        </w:tc>
        <w:tc>
          <w:tcPr>
            <w:tcW w:w="425" w:type="dxa"/>
            <w:shd w:val="solid" w:color="FFFFFF" w:fill="auto"/>
          </w:tcPr>
          <w:p w14:paraId="014A1599" w14:textId="77777777" w:rsidR="00CA64CF" w:rsidRPr="00926D4D" w:rsidRDefault="00CA64CF" w:rsidP="00624848">
            <w:pPr>
              <w:pStyle w:val="TAC"/>
              <w:jc w:val="left"/>
              <w:rPr>
                <w:sz w:val="16"/>
                <w:szCs w:val="16"/>
              </w:rPr>
            </w:pPr>
          </w:p>
        </w:tc>
        <w:tc>
          <w:tcPr>
            <w:tcW w:w="4962" w:type="dxa"/>
            <w:shd w:val="solid" w:color="FFFFFF" w:fill="auto"/>
          </w:tcPr>
          <w:p w14:paraId="122B35FF" w14:textId="77777777" w:rsidR="00CA64CF" w:rsidRPr="00926D4D" w:rsidRDefault="00CA64CF" w:rsidP="00624848">
            <w:pPr>
              <w:pStyle w:val="TAL"/>
              <w:rPr>
                <w:sz w:val="16"/>
                <w:szCs w:val="16"/>
              </w:rPr>
            </w:pPr>
            <w:r w:rsidRPr="00926D4D">
              <w:rPr>
                <w:sz w:val="16"/>
                <w:szCs w:val="16"/>
              </w:rPr>
              <w:t>use case EAS PM</w:t>
            </w:r>
          </w:p>
        </w:tc>
        <w:tc>
          <w:tcPr>
            <w:tcW w:w="708" w:type="dxa"/>
            <w:shd w:val="solid" w:color="FFFFFF" w:fill="auto"/>
          </w:tcPr>
          <w:p w14:paraId="1EC33FF2"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3B4C6028" w14:textId="77777777" w:rsidTr="00624848">
        <w:tc>
          <w:tcPr>
            <w:tcW w:w="800" w:type="dxa"/>
            <w:shd w:val="solid" w:color="FFFFFF" w:fill="auto"/>
          </w:tcPr>
          <w:p w14:paraId="11B90966"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02AA51CB"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5B109403" w14:textId="77777777" w:rsidR="00CA64CF" w:rsidRPr="00926D4D" w:rsidRDefault="00CA64CF" w:rsidP="00624848">
            <w:pPr>
              <w:pStyle w:val="TAC"/>
              <w:jc w:val="left"/>
              <w:rPr>
                <w:sz w:val="16"/>
                <w:szCs w:val="16"/>
              </w:rPr>
            </w:pPr>
            <w:r w:rsidRPr="00926D4D">
              <w:rPr>
                <w:sz w:val="16"/>
                <w:szCs w:val="16"/>
              </w:rPr>
              <w:t>S5-215571</w:t>
            </w:r>
          </w:p>
        </w:tc>
        <w:tc>
          <w:tcPr>
            <w:tcW w:w="425" w:type="dxa"/>
            <w:shd w:val="solid" w:color="FFFFFF" w:fill="auto"/>
          </w:tcPr>
          <w:p w14:paraId="260B2AEF" w14:textId="77777777" w:rsidR="00CA64CF" w:rsidRPr="00926D4D" w:rsidRDefault="00CA64CF" w:rsidP="00624848">
            <w:pPr>
              <w:pStyle w:val="TAL"/>
              <w:rPr>
                <w:sz w:val="16"/>
                <w:szCs w:val="16"/>
              </w:rPr>
            </w:pPr>
          </w:p>
        </w:tc>
        <w:tc>
          <w:tcPr>
            <w:tcW w:w="425" w:type="dxa"/>
            <w:shd w:val="solid" w:color="FFFFFF" w:fill="auto"/>
          </w:tcPr>
          <w:p w14:paraId="157AD643" w14:textId="77777777" w:rsidR="00CA64CF" w:rsidRPr="00926D4D" w:rsidRDefault="00CA64CF" w:rsidP="00624848">
            <w:pPr>
              <w:pStyle w:val="TAR"/>
              <w:jc w:val="left"/>
              <w:rPr>
                <w:sz w:val="16"/>
                <w:szCs w:val="16"/>
              </w:rPr>
            </w:pPr>
          </w:p>
        </w:tc>
        <w:tc>
          <w:tcPr>
            <w:tcW w:w="425" w:type="dxa"/>
            <w:shd w:val="solid" w:color="FFFFFF" w:fill="auto"/>
          </w:tcPr>
          <w:p w14:paraId="247A8E1A" w14:textId="77777777" w:rsidR="00CA64CF" w:rsidRPr="00926D4D" w:rsidRDefault="00CA64CF" w:rsidP="00624848">
            <w:pPr>
              <w:pStyle w:val="TAC"/>
              <w:jc w:val="left"/>
              <w:rPr>
                <w:sz w:val="16"/>
                <w:szCs w:val="16"/>
              </w:rPr>
            </w:pPr>
          </w:p>
        </w:tc>
        <w:tc>
          <w:tcPr>
            <w:tcW w:w="4962" w:type="dxa"/>
            <w:shd w:val="solid" w:color="FFFFFF" w:fill="auto"/>
          </w:tcPr>
          <w:p w14:paraId="0CAA330C" w14:textId="77777777" w:rsidR="00CA64CF" w:rsidRPr="00926D4D" w:rsidRDefault="00CA64CF" w:rsidP="00624848">
            <w:pPr>
              <w:pStyle w:val="TAL"/>
              <w:rPr>
                <w:sz w:val="16"/>
                <w:szCs w:val="16"/>
              </w:rPr>
            </w:pPr>
            <w:r w:rsidRPr="00926D4D">
              <w:rPr>
                <w:sz w:val="16"/>
                <w:szCs w:val="16"/>
              </w:rPr>
              <w:t>Procedure for EAS PM</w:t>
            </w:r>
          </w:p>
        </w:tc>
        <w:tc>
          <w:tcPr>
            <w:tcW w:w="708" w:type="dxa"/>
            <w:shd w:val="solid" w:color="FFFFFF" w:fill="auto"/>
          </w:tcPr>
          <w:p w14:paraId="7874FE4A"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71BDC6F4" w14:textId="77777777" w:rsidTr="00624848">
        <w:tc>
          <w:tcPr>
            <w:tcW w:w="800" w:type="dxa"/>
            <w:shd w:val="solid" w:color="FFFFFF" w:fill="auto"/>
          </w:tcPr>
          <w:p w14:paraId="7C11C15C"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033D6AA"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6FBF157E" w14:textId="77777777" w:rsidR="00CA64CF" w:rsidRPr="00926D4D" w:rsidRDefault="00CA64CF" w:rsidP="00624848">
            <w:pPr>
              <w:pStyle w:val="TAC"/>
              <w:jc w:val="left"/>
              <w:rPr>
                <w:sz w:val="16"/>
                <w:szCs w:val="16"/>
              </w:rPr>
            </w:pPr>
            <w:r w:rsidRPr="00926D4D">
              <w:rPr>
                <w:sz w:val="16"/>
                <w:szCs w:val="16"/>
              </w:rPr>
              <w:t>S5-215269</w:t>
            </w:r>
          </w:p>
        </w:tc>
        <w:tc>
          <w:tcPr>
            <w:tcW w:w="425" w:type="dxa"/>
            <w:shd w:val="solid" w:color="FFFFFF" w:fill="auto"/>
          </w:tcPr>
          <w:p w14:paraId="10A86588" w14:textId="77777777" w:rsidR="00CA64CF" w:rsidRPr="00926D4D" w:rsidRDefault="00CA64CF" w:rsidP="00624848">
            <w:pPr>
              <w:pStyle w:val="TAL"/>
              <w:rPr>
                <w:sz w:val="16"/>
                <w:szCs w:val="16"/>
              </w:rPr>
            </w:pPr>
          </w:p>
        </w:tc>
        <w:tc>
          <w:tcPr>
            <w:tcW w:w="425" w:type="dxa"/>
            <w:shd w:val="solid" w:color="FFFFFF" w:fill="auto"/>
          </w:tcPr>
          <w:p w14:paraId="274BD578" w14:textId="77777777" w:rsidR="00CA64CF" w:rsidRPr="00926D4D" w:rsidRDefault="00CA64CF" w:rsidP="00624848">
            <w:pPr>
              <w:pStyle w:val="TAR"/>
              <w:jc w:val="left"/>
              <w:rPr>
                <w:sz w:val="16"/>
                <w:szCs w:val="16"/>
              </w:rPr>
            </w:pPr>
          </w:p>
        </w:tc>
        <w:tc>
          <w:tcPr>
            <w:tcW w:w="425" w:type="dxa"/>
            <w:shd w:val="solid" w:color="FFFFFF" w:fill="auto"/>
          </w:tcPr>
          <w:p w14:paraId="234925E0" w14:textId="77777777" w:rsidR="00CA64CF" w:rsidRPr="00926D4D" w:rsidRDefault="00CA64CF" w:rsidP="00624848">
            <w:pPr>
              <w:pStyle w:val="TAC"/>
              <w:jc w:val="left"/>
              <w:rPr>
                <w:sz w:val="16"/>
                <w:szCs w:val="16"/>
              </w:rPr>
            </w:pPr>
          </w:p>
        </w:tc>
        <w:tc>
          <w:tcPr>
            <w:tcW w:w="4962" w:type="dxa"/>
            <w:shd w:val="solid" w:color="FFFFFF" w:fill="auto"/>
          </w:tcPr>
          <w:p w14:paraId="483ECE94" w14:textId="77777777" w:rsidR="00CA64CF" w:rsidRPr="00926D4D" w:rsidRDefault="00CA64CF" w:rsidP="00624848">
            <w:pPr>
              <w:pStyle w:val="TAL"/>
              <w:rPr>
                <w:sz w:val="16"/>
                <w:szCs w:val="16"/>
              </w:rPr>
            </w:pPr>
            <w:r w:rsidRPr="00926D4D">
              <w:rPr>
                <w:sz w:val="16"/>
                <w:szCs w:val="16"/>
              </w:rPr>
              <w:t>Transport view of EDN and 5GC</w:t>
            </w:r>
          </w:p>
        </w:tc>
        <w:tc>
          <w:tcPr>
            <w:tcW w:w="708" w:type="dxa"/>
            <w:shd w:val="solid" w:color="FFFFFF" w:fill="auto"/>
          </w:tcPr>
          <w:p w14:paraId="2C87D331" w14:textId="77777777" w:rsidR="00CA64CF" w:rsidRPr="00926D4D" w:rsidRDefault="00CA64CF" w:rsidP="00624848">
            <w:pPr>
              <w:pStyle w:val="TAC"/>
              <w:jc w:val="left"/>
              <w:rPr>
                <w:sz w:val="16"/>
                <w:szCs w:val="16"/>
              </w:rPr>
            </w:pPr>
            <w:r w:rsidRPr="00926D4D">
              <w:rPr>
                <w:sz w:val="16"/>
                <w:szCs w:val="16"/>
              </w:rPr>
              <w:t>0.3.0</w:t>
            </w:r>
          </w:p>
        </w:tc>
      </w:tr>
      <w:tr w:rsidR="00BD10B4" w:rsidRPr="00926D4D" w14:paraId="3EF10C8E" w14:textId="77777777" w:rsidTr="00624848">
        <w:tc>
          <w:tcPr>
            <w:tcW w:w="800" w:type="dxa"/>
            <w:shd w:val="solid" w:color="FFFFFF" w:fill="auto"/>
          </w:tcPr>
          <w:p w14:paraId="453544D6" w14:textId="01710A42"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279EA38E" w14:textId="68A33B40"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0BF541F3" w14:textId="5924E5B5" w:rsidR="00BD10B4" w:rsidRPr="00926D4D" w:rsidRDefault="00BD10B4" w:rsidP="00BD10B4">
            <w:pPr>
              <w:pStyle w:val="TAC"/>
              <w:jc w:val="left"/>
              <w:rPr>
                <w:sz w:val="16"/>
                <w:szCs w:val="16"/>
              </w:rPr>
            </w:pPr>
            <w:r w:rsidRPr="00926D4D">
              <w:rPr>
                <w:sz w:val="16"/>
                <w:szCs w:val="16"/>
              </w:rPr>
              <w:t>S5-216038</w:t>
            </w:r>
          </w:p>
        </w:tc>
        <w:tc>
          <w:tcPr>
            <w:tcW w:w="425" w:type="dxa"/>
            <w:shd w:val="solid" w:color="FFFFFF" w:fill="auto"/>
          </w:tcPr>
          <w:p w14:paraId="5AEFC611" w14:textId="77777777" w:rsidR="00BD10B4" w:rsidRPr="00926D4D" w:rsidRDefault="00BD10B4" w:rsidP="00BD10B4">
            <w:pPr>
              <w:pStyle w:val="TAL"/>
              <w:rPr>
                <w:sz w:val="16"/>
                <w:szCs w:val="16"/>
              </w:rPr>
            </w:pPr>
          </w:p>
        </w:tc>
        <w:tc>
          <w:tcPr>
            <w:tcW w:w="425" w:type="dxa"/>
            <w:shd w:val="solid" w:color="FFFFFF" w:fill="auto"/>
          </w:tcPr>
          <w:p w14:paraId="3B8E5C42" w14:textId="77777777" w:rsidR="00BD10B4" w:rsidRPr="00926D4D" w:rsidRDefault="00BD10B4" w:rsidP="00BD10B4">
            <w:pPr>
              <w:pStyle w:val="TAR"/>
              <w:jc w:val="left"/>
              <w:rPr>
                <w:sz w:val="16"/>
                <w:szCs w:val="16"/>
              </w:rPr>
            </w:pPr>
          </w:p>
        </w:tc>
        <w:tc>
          <w:tcPr>
            <w:tcW w:w="425" w:type="dxa"/>
            <w:shd w:val="solid" w:color="FFFFFF" w:fill="auto"/>
          </w:tcPr>
          <w:p w14:paraId="5F7620E6" w14:textId="77777777" w:rsidR="00BD10B4" w:rsidRPr="00926D4D" w:rsidRDefault="00BD10B4" w:rsidP="00BD10B4">
            <w:pPr>
              <w:pStyle w:val="TAC"/>
              <w:jc w:val="left"/>
              <w:rPr>
                <w:sz w:val="16"/>
                <w:szCs w:val="16"/>
              </w:rPr>
            </w:pPr>
          </w:p>
        </w:tc>
        <w:tc>
          <w:tcPr>
            <w:tcW w:w="4962" w:type="dxa"/>
            <w:shd w:val="solid" w:color="FFFFFF" w:fill="auto"/>
          </w:tcPr>
          <w:p w14:paraId="51D8F7FD" w14:textId="778D45CA" w:rsidR="00BD10B4" w:rsidRPr="00926D4D" w:rsidRDefault="00BD10B4" w:rsidP="00BD10B4">
            <w:pPr>
              <w:pStyle w:val="TAL"/>
              <w:rPr>
                <w:sz w:val="16"/>
                <w:szCs w:val="16"/>
              </w:rPr>
            </w:pPr>
            <w:r w:rsidRPr="00926D4D">
              <w:rPr>
                <w:sz w:val="16"/>
                <w:szCs w:val="16"/>
              </w:rPr>
              <w:t>Import attribute tAI to 28.538.docx</w:t>
            </w:r>
          </w:p>
        </w:tc>
        <w:tc>
          <w:tcPr>
            <w:tcW w:w="708" w:type="dxa"/>
            <w:shd w:val="solid" w:color="FFFFFF" w:fill="auto"/>
          </w:tcPr>
          <w:p w14:paraId="0BAE75FC" w14:textId="01BB4BF3" w:rsidR="00BD10B4" w:rsidRPr="00926D4D" w:rsidRDefault="00BD10B4" w:rsidP="00BD10B4">
            <w:pPr>
              <w:pStyle w:val="TAC"/>
              <w:jc w:val="left"/>
              <w:rPr>
                <w:sz w:val="16"/>
                <w:szCs w:val="16"/>
              </w:rPr>
            </w:pPr>
            <w:r w:rsidRPr="00926D4D">
              <w:rPr>
                <w:sz w:val="16"/>
                <w:szCs w:val="16"/>
              </w:rPr>
              <w:t>0.4.0</w:t>
            </w:r>
          </w:p>
        </w:tc>
      </w:tr>
      <w:tr w:rsidR="00BD10B4" w:rsidRPr="00926D4D" w14:paraId="238D0555" w14:textId="77777777" w:rsidTr="00624848">
        <w:tc>
          <w:tcPr>
            <w:tcW w:w="800" w:type="dxa"/>
            <w:shd w:val="solid" w:color="FFFFFF" w:fill="auto"/>
          </w:tcPr>
          <w:p w14:paraId="430B58F9" w14:textId="095D5C9B"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25611EB4" w14:textId="5DB66A0B"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19E3957E" w14:textId="3A0F209F" w:rsidR="00BD10B4" w:rsidRPr="00926D4D" w:rsidRDefault="00BD10B4" w:rsidP="00BD10B4">
            <w:pPr>
              <w:pStyle w:val="TAC"/>
              <w:jc w:val="left"/>
              <w:rPr>
                <w:sz w:val="16"/>
                <w:szCs w:val="16"/>
              </w:rPr>
            </w:pPr>
            <w:r w:rsidRPr="00926D4D">
              <w:rPr>
                <w:sz w:val="16"/>
                <w:szCs w:val="16"/>
              </w:rPr>
              <w:t>S5-216561</w:t>
            </w:r>
          </w:p>
        </w:tc>
        <w:tc>
          <w:tcPr>
            <w:tcW w:w="425" w:type="dxa"/>
            <w:shd w:val="solid" w:color="FFFFFF" w:fill="auto"/>
          </w:tcPr>
          <w:p w14:paraId="4AEABBCB" w14:textId="77777777" w:rsidR="00BD10B4" w:rsidRPr="00926D4D" w:rsidRDefault="00BD10B4" w:rsidP="00BD10B4">
            <w:pPr>
              <w:pStyle w:val="TAL"/>
              <w:rPr>
                <w:sz w:val="16"/>
                <w:szCs w:val="16"/>
              </w:rPr>
            </w:pPr>
          </w:p>
        </w:tc>
        <w:tc>
          <w:tcPr>
            <w:tcW w:w="425" w:type="dxa"/>
            <w:shd w:val="solid" w:color="FFFFFF" w:fill="auto"/>
          </w:tcPr>
          <w:p w14:paraId="2A333D5A" w14:textId="77777777" w:rsidR="00BD10B4" w:rsidRPr="00926D4D" w:rsidRDefault="00BD10B4" w:rsidP="00BD10B4">
            <w:pPr>
              <w:pStyle w:val="TAR"/>
              <w:jc w:val="left"/>
              <w:rPr>
                <w:sz w:val="16"/>
                <w:szCs w:val="16"/>
              </w:rPr>
            </w:pPr>
          </w:p>
        </w:tc>
        <w:tc>
          <w:tcPr>
            <w:tcW w:w="425" w:type="dxa"/>
            <w:shd w:val="solid" w:color="FFFFFF" w:fill="auto"/>
          </w:tcPr>
          <w:p w14:paraId="0AC58109" w14:textId="77777777" w:rsidR="00BD10B4" w:rsidRPr="00926D4D" w:rsidRDefault="00BD10B4" w:rsidP="00BD10B4">
            <w:pPr>
              <w:pStyle w:val="TAC"/>
              <w:jc w:val="left"/>
              <w:rPr>
                <w:sz w:val="16"/>
                <w:szCs w:val="16"/>
              </w:rPr>
            </w:pPr>
          </w:p>
        </w:tc>
        <w:tc>
          <w:tcPr>
            <w:tcW w:w="4962" w:type="dxa"/>
            <w:shd w:val="solid" w:color="FFFFFF" w:fill="auto"/>
          </w:tcPr>
          <w:p w14:paraId="55F3F9DB" w14:textId="71634F3F" w:rsidR="00BD10B4" w:rsidRPr="00926D4D" w:rsidRDefault="00BD10B4" w:rsidP="00BD10B4">
            <w:pPr>
              <w:pStyle w:val="TAL"/>
              <w:rPr>
                <w:sz w:val="16"/>
                <w:szCs w:val="16"/>
              </w:rPr>
            </w:pPr>
            <w:r w:rsidRPr="00926D4D">
              <w:rPr>
                <w:sz w:val="16"/>
                <w:szCs w:val="16"/>
              </w:rPr>
              <w:t>PA MnS Info.doc</w:t>
            </w:r>
          </w:p>
        </w:tc>
        <w:tc>
          <w:tcPr>
            <w:tcW w:w="708" w:type="dxa"/>
            <w:shd w:val="solid" w:color="FFFFFF" w:fill="auto"/>
          </w:tcPr>
          <w:p w14:paraId="0BC51A42" w14:textId="09E41BC7" w:rsidR="00BD10B4" w:rsidRPr="00926D4D" w:rsidRDefault="00BD10B4" w:rsidP="00BD10B4">
            <w:pPr>
              <w:pStyle w:val="TAC"/>
              <w:jc w:val="left"/>
              <w:rPr>
                <w:sz w:val="16"/>
                <w:szCs w:val="16"/>
              </w:rPr>
            </w:pPr>
            <w:r w:rsidRPr="00926D4D">
              <w:rPr>
                <w:sz w:val="16"/>
                <w:szCs w:val="16"/>
              </w:rPr>
              <w:t>0.4.0</w:t>
            </w:r>
          </w:p>
        </w:tc>
      </w:tr>
      <w:tr w:rsidR="00BD10B4" w:rsidRPr="00926D4D" w14:paraId="78EBBCAC" w14:textId="77777777" w:rsidTr="00624848">
        <w:tc>
          <w:tcPr>
            <w:tcW w:w="800" w:type="dxa"/>
            <w:shd w:val="solid" w:color="FFFFFF" w:fill="auto"/>
          </w:tcPr>
          <w:p w14:paraId="45CC0470" w14:textId="0F0A4663"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3ED308F7" w14:textId="183AF412"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410BC220" w14:textId="28B2218B" w:rsidR="00BD10B4" w:rsidRPr="00926D4D" w:rsidRDefault="00BD10B4" w:rsidP="00BD10B4">
            <w:pPr>
              <w:pStyle w:val="TAC"/>
              <w:jc w:val="left"/>
              <w:rPr>
                <w:sz w:val="16"/>
                <w:szCs w:val="16"/>
              </w:rPr>
            </w:pPr>
            <w:r w:rsidRPr="00926D4D">
              <w:rPr>
                <w:sz w:val="16"/>
                <w:szCs w:val="16"/>
              </w:rPr>
              <w:t>S5-216176</w:t>
            </w:r>
          </w:p>
        </w:tc>
        <w:tc>
          <w:tcPr>
            <w:tcW w:w="425" w:type="dxa"/>
            <w:shd w:val="solid" w:color="FFFFFF" w:fill="auto"/>
          </w:tcPr>
          <w:p w14:paraId="7B2309A8" w14:textId="77777777" w:rsidR="00BD10B4" w:rsidRPr="00926D4D" w:rsidRDefault="00BD10B4" w:rsidP="00BD10B4">
            <w:pPr>
              <w:pStyle w:val="TAL"/>
              <w:rPr>
                <w:sz w:val="16"/>
                <w:szCs w:val="16"/>
              </w:rPr>
            </w:pPr>
          </w:p>
        </w:tc>
        <w:tc>
          <w:tcPr>
            <w:tcW w:w="425" w:type="dxa"/>
            <w:shd w:val="solid" w:color="FFFFFF" w:fill="auto"/>
          </w:tcPr>
          <w:p w14:paraId="0A366F8A" w14:textId="77777777" w:rsidR="00BD10B4" w:rsidRPr="00926D4D" w:rsidRDefault="00BD10B4" w:rsidP="00BD10B4">
            <w:pPr>
              <w:pStyle w:val="TAR"/>
              <w:jc w:val="left"/>
              <w:rPr>
                <w:sz w:val="16"/>
                <w:szCs w:val="16"/>
              </w:rPr>
            </w:pPr>
          </w:p>
        </w:tc>
        <w:tc>
          <w:tcPr>
            <w:tcW w:w="425" w:type="dxa"/>
            <w:shd w:val="solid" w:color="FFFFFF" w:fill="auto"/>
          </w:tcPr>
          <w:p w14:paraId="6561BE33" w14:textId="77777777" w:rsidR="00BD10B4" w:rsidRPr="00926D4D" w:rsidRDefault="00BD10B4" w:rsidP="00BD10B4">
            <w:pPr>
              <w:pStyle w:val="TAC"/>
              <w:jc w:val="left"/>
              <w:rPr>
                <w:sz w:val="16"/>
                <w:szCs w:val="16"/>
              </w:rPr>
            </w:pPr>
          </w:p>
        </w:tc>
        <w:tc>
          <w:tcPr>
            <w:tcW w:w="4962" w:type="dxa"/>
            <w:shd w:val="solid" w:color="FFFFFF" w:fill="auto"/>
          </w:tcPr>
          <w:p w14:paraId="71CA85CA" w14:textId="54BDA484" w:rsidR="00BD10B4" w:rsidRPr="00926D4D" w:rsidRDefault="00BD10B4" w:rsidP="00BD10B4">
            <w:pPr>
              <w:pStyle w:val="TAL"/>
              <w:rPr>
                <w:sz w:val="16"/>
                <w:szCs w:val="16"/>
              </w:rPr>
            </w:pPr>
            <w:r w:rsidRPr="00926D4D">
              <w:rPr>
                <w:sz w:val="16"/>
                <w:szCs w:val="16"/>
              </w:rPr>
              <w:t>add ECS termination procedure.doc</w:t>
            </w:r>
          </w:p>
        </w:tc>
        <w:tc>
          <w:tcPr>
            <w:tcW w:w="708" w:type="dxa"/>
            <w:shd w:val="solid" w:color="FFFFFF" w:fill="auto"/>
          </w:tcPr>
          <w:p w14:paraId="017B795E" w14:textId="0A5D3FB0" w:rsidR="00BD10B4" w:rsidRPr="00926D4D" w:rsidRDefault="00BD10B4" w:rsidP="00BD10B4">
            <w:pPr>
              <w:pStyle w:val="TAC"/>
              <w:jc w:val="left"/>
              <w:rPr>
                <w:sz w:val="16"/>
                <w:szCs w:val="16"/>
              </w:rPr>
            </w:pPr>
            <w:r w:rsidRPr="00926D4D">
              <w:rPr>
                <w:sz w:val="16"/>
                <w:szCs w:val="16"/>
              </w:rPr>
              <w:t>0.4.0</w:t>
            </w:r>
          </w:p>
        </w:tc>
      </w:tr>
      <w:tr w:rsidR="00BD10B4" w:rsidRPr="00926D4D" w14:paraId="7B86A24E" w14:textId="77777777" w:rsidTr="00624848">
        <w:tc>
          <w:tcPr>
            <w:tcW w:w="800" w:type="dxa"/>
            <w:shd w:val="solid" w:color="FFFFFF" w:fill="auto"/>
          </w:tcPr>
          <w:p w14:paraId="7FEEEC94" w14:textId="3660ED59"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0BF6D7C4" w14:textId="3F7E41D4"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17C02032" w14:textId="69B03B54" w:rsidR="00BD10B4" w:rsidRPr="00926D4D" w:rsidRDefault="00BD10B4" w:rsidP="00BD10B4">
            <w:pPr>
              <w:pStyle w:val="TAC"/>
              <w:jc w:val="left"/>
              <w:rPr>
                <w:sz w:val="16"/>
                <w:szCs w:val="16"/>
              </w:rPr>
            </w:pPr>
            <w:r w:rsidRPr="00926D4D">
              <w:rPr>
                <w:sz w:val="16"/>
                <w:szCs w:val="16"/>
              </w:rPr>
              <w:t>S5-216179</w:t>
            </w:r>
          </w:p>
        </w:tc>
        <w:tc>
          <w:tcPr>
            <w:tcW w:w="425" w:type="dxa"/>
            <w:shd w:val="solid" w:color="FFFFFF" w:fill="auto"/>
          </w:tcPr>
          <w:p w14:paraId="409FD529" w14:textId="77777777" w:rsidR="00BD10B4" w:rsidRPr="00926D4D" w:rsidRDefault="00BD10B4" w:rsidP="00BD10B4">
            <w:pPr>
              <w:pStyle w:val="TAL"/>
              <w:rPr>
                <w:sz w:val="16"/>
                <w:szCs w:val="16"/>
              </w:rPr>
            </w:pPr>
          </w:p>
        </w:tc>
        <w:tc>
          <w:tcPr>
            <w:tcW w:w="425" w:type="dxa"/>
            <w:shd w:val="solid" w:color="FFFFFF" w:fill="auto"/>
          </w:tcPr>
          <w:p w14:paraId="4EC16C2C" w14:textId="77777777" w:rsidR="00BD10B4" w:rsidRPr="00926D4D" w:rsidRDefault="00BD10B4" w:rsidP="00BD10B4">
            <w:pPr>
              <w:pStyle w:val="TAR"/>
              <w:jc w:val="left"/>
              <w:rPr>
                <w:sz w:val="16"/>
                <w:szCs w:val="16"/>
              </w:rPr>
            </w:pPr>
          </w:p>
        </w:tc>
        <w:tc>
          <w:tcPr>
            <w:tcW w:w="425" w:type="dxa"/>
            <w:shd w:val="solid" w:color="FFFFFF" w:fill="auto"/>
          </w:tcPr>
          <w:p w14:paraId="6D5FAB80" w14:textId="77777777" w:rsidR="00BD10B4" w:rsidRPr="00926D4D" w:rsidRDefault="00BD10B4" w:rsidP="00BD10B4">
            <w:pPr>
              <w:pStyle w:val="TAC"/>
              <w:jc w:val="left"/>
              <w:rPr>
                <w:sz w:val="16"/>
                <w:szCs w:val="16"/>
              </w:rPr>
            </w:pPr>
          </w:p>
        </w:tc>
        <w:tc>
          <w:tcPr>
            <w:tcW w:w="4962" w:type="dxa"/>
            <w:shd w:val="solid" w:color="FFFFFF" w:fill="auto"/>
          </w:tcPr>
          <w:p w14:paraId="0A432D56" w14:textId="28E0F323" w:rsidR="00BD10B4" w:rsidRPr="00926D4D" w:rsidRDefault="00BD10B4" w:rsidP="00BD10B4">
            <w:pPr>
              <w:pStyle w:val="TAL"/>
              <w:rPr>
                <w:sz w:val="16"/>
                <w:szCs w:val="16"/>
              </w:rPr>
            </w:pPr>
            <w:r w:rsidRPr="00926D4D">
              <w:rPr>
                <w:sz w:val="16"/>
                <w:szCs w:val="16"/>
              </w:rPr>
              <w:t>updating EAS termination procedure.doc</w:t>
            </w:r>
          </w:p>
        </w:tc>
        <w:tc>
          <w:tcPr>
            <w:tcW w:w="708" w:type="dxa"/>
            <w:shd w:val="solid" w:color="FFFFFF" w:fill="auto"/>
          </w:tcPr>
          <w:p w14:paraId="4E2EFC01" w14:textId="58DC5596" w:rsidR="00BD10B4" w:rsidRPr="00926D4D" w:rsidRDefault="00BD10B4" w:rsidP="00BD10B4">
            <w:pPr>
              <w:pStyle w:val="TAC"/>
              <w:jc w:val="left"/>
              <w:rPr>
                <w:sz w:val="16"/>
                <w:szCs w:val="16"/>
              </w:rPr>
            </w:pPr>
            <w:r w:rsidRPr="00926D4D">
              <w:rPr>
                <w:sz w:val="16"/>
                <w:szCs w:val="16"/>
              </w:rPr>
              <w:t>0.4.0</w:t>
            </w:r>
          </w:p>
        </w:tc>
      </w:tr>
      <w:tr w:rsidR="00BD10B4" w:rsidRPr="00926D4D" w14:paraId="5449F229" w14:textId="77777777" w:rsidTr="00624848">
        <w:tc>
          <w:tcPr>
            <w:tcW w:w="800" w:type="dxa"/>
            <w:shd w:val="solid" w:color="FFFFFF" w:fill="auto"/>
          </w:tcPr>
          <w:p w14:paraId="2B77FE15" w14:textId="17CC4D76"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355B2C4B" w14:textId="13C465E9"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05BF09B9" w14:textId="70865E67" w:rsidR="00BD10B4" w:rsidRPr="00926D4D" w:rsidRDefault="00BD10B4" w:rsidP="00BD10B4">
            <w:pPr>
              <w:pStyle w:val="TAC"/>
              <w:jc w:val="left"/>
              <w:rPr>
                <w:sz w:val="16"/>
                <w:szCs w:val="16"/>
              </w:rPr>
            </w:pPr>
            <w:r w:rsidRPr="00926D4D">
              <w:rPr>
                <w:sz w:val="16"/>
                <w:szCs w:val="16"/>
              </w:rPr>
              <w:t>S5-216562</w:t>
            </w:r>
          </w:p>
        </w:tc>
        <w:tc>
          <w:tcPr>
            <w:tcW w:w="425" w:type="dxa"/>
            <w:shd w:val="solid" w:color="FFFFFF" w:fill="auto"/>
          </w:tcPr>
          <w:p w14:paraId="0CE4B4D5" w14:textId="77777777" w:rsidR="00BD10B4" w:rsidRPr="00926D4D" w:rsidRDefault="00BD10B4" w:rsidP="00BD10B4">
            <w:pPr>
              <w:pStyle w:val="TAL"/>
              <w:rPr>
                <w:sz w:val="16"/>
                <w:szCs w:val="16"/>
              </w:rPr>
            </w:pPr>
          </w:p>
        </w:tc>
        <w:tc>
          <w:tcPr>
            <w:tcW w:w="425" w:type="dxa"/>
            <w:shd w:val="solid" w:color="FFFFFF" w:fill="auto"/>
          </w:tcPr>
          <w:p w14:paraId="3CFA12D1" w14:textId="77777777" w:rsidR="00BD10B4" w:rsidRPr="00926D4D" w:rsidRDefault="00BD10B4" w:rsidP="00BD10B4">
            <w:pPr>
              <w:pStyle w:val="TAR"/>
              <w:jc w:val="left"/>
              <w:rPr>
                <w:sz w:val="16"/>
                <w:szCs w:val="16"/>
              </w:rPr>
            </w:pPr>
          </w:p>
        </w:tc>
        <w:tc>
          <w:tcPr>
            <w:tcW w:w="425" w:type="dxa"/>
            <w:shd w:val="solid" w:color="FFFFFF" w:fill="auto"/>
          </w:tcPr>
          <w:p w14:paraId="60B0A1AF" w14:textId="77777777" w:rsidR="00BD10B4" w:rsidRPr="00926D4D" w:rsidRDefault="00BD10B4" w:rsidP="00BD10B4">
            <w:pPr>
              <w:pStyle w:val="TAC"/>
              <w:jc w:val="left"/>
              <w:rPr>
                <w:sz w:val="16"/>
                <w:szCs w:val="16"/>
              </w:rPr>
            </w:pPr>
          </w:p>
        </w:tc>
        <w:tc>
          <w:tcPr>
            <w:tcW w:w="4962" w:type="dxa"/>
            <w:shd w:val="solid" w:color="FFFFFF" w:fill="auto"/>
          </w:tcPr>
          <w:p w14:paraId="73379488" w14:textId="6DE08F8C" w:rsidR="00BD10B4" w:rsidRPr="00926D4D" w:rsidRDefault="00BD10B4" w:rsidP="00BD10B4">
            <w:pPr>
              <w:pStyle w:val="TAL"/>
              <w:rPr>
                <w:sz w:val="16"/>
                <w:szCs w:val="16"/>
              </w:rPr>
            </w:pPr>
            <w:r w:rsidRPr="00926D4D">
              <w:rPr>
                <w:sz w:val="16"/>
                <w:szCs w:val="16"/>
              </w:rPr>
              <w:t>pCR 28.538 add Provisioning MnS for Edge Computing</w:t>
            </w:r>
          </w:p>
        </w:tc>
        <w:tc>
          <w:tcPr>
            <w:tcW w:w="708" w:type="dxa"/>
            <w:shd w:val="solid" w:color="FFFFFF" w:fill="auto"/>
          </w:tcPr>
          <w:p w14:paraId="364A1D11" w14:textId="5AEFF10F" w:rsidR="00BD10B4" w:rsidRPr="00926D4D" w:rsidRDefault="00BD10B4" w:rsidP="00BD10B4">
            <w:pPr>
              <w:pStyle w:val="TAC"/>
              <w:jc w:val="left"/>
              <w:rPr>
                <w:sz w:val="16"/>
                <w:szCs w:val="16"/>
              </w:rPr>
            </w:pPr>
            <w:r w:rsidRPr="00926D4D">
              <w:rPr>
                <w:sz w:val="16"/>
                <w:szCs w:val="16"/>
              </w:rPr>
              <w:t>0.4.0</w:t>
            </w:r>
          </w:p>
        </w:tc>
      </w:tr>
      <w:tr w:rsidR="00BD10B4" w:rsidRPr="00926D4D" w14:paraId="27C1A74F" w14:textId="77777777" w:rsidTr="00624848">
        <w:tc>
          <w:tcPr>
            <w:tcW w:w="800" w:type="dxa"/>
            <w:shd w:val="solid" w:color="FFFFFF" w:fill="auto"/>
          </w:tcPr>
          <w:p w14:paraId="3F37D9E6" w14:textId="41FFA863"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5CAF27BE" w14:textId="07EBB2F0"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46948009" w14:textId="783C53E9" w:rsidR="00BD10B4" w:rsidRPr="00926D4D" w:rsidRDefault="00BD10B4" w:rsidP="00BD10B4">
            <w:pPr>
              <w:pStyle w:val="TAC"/>
              <w:jc w:val="left"/>
              <w:rPr>
                <w:sz w:val="16"/>
                <w:szCs w:val="16"/>
              </w:rPr>
            </w:pPr>
            <w:r w:rsidRPr="00926D4D">
              <w:rPr>
                <w:sz w:val="16"/>
                <w:szCs w:val="16"/>
              </w:rPr>
              <w:t>S5-216563</w:t>
            </w:r>
          </w:p>
        </w:tc>
        <w:tc>
          <w:tcPr>
            <w:tcW w:w="425" w:type="dxa"/>
            <w:shd w:val="solid" w:color="FFFFFF" w:fill="auto"/>
          </w:tcPr>
          <w:p w14:paraId="4A00B535" w14:textId="77777777" w:rsidR="00BD10B4" w:rsidRPr="00926D4D" w:rsidRDefault="00BD10B4" w:rsidP="00BD10B4">
            <w:pPr>
              <w:pStyle w:val="TAL"/>
              <w:rPr>
                <w:sz w:val="16"/>
                <w:szCs w:val="16"/>
              </w:rPr>
            </w:pPr>
          </w:p>
        </w:tc>
        <w:tc>
          <w:tcPr>
            <w:tcW w:w="425" w:type="dxa"/>
            <w:shd w:val="solid" w:color="FFFFFF" w:fill="auto"/>
          </w:tcPr>
          <w:p w14:paraId="1834873A" w14:textId="77777777" w:rsidR="00BD10B4" w:rsidRPr="00926D4D" w:rsidRDefault="00BD10B4" w:rsidP="00BD10B4">
            <w:pPr>
              <w:pStyle w:val="TAR"/>
              <w:jc w:val="left"/>
              <w:rPr>
                <w:sz w:val="16"/>
                <w:szCs w:val="16"/>
              </w:rPr>
            </w:pPr>
          </w:p>
        </w:tc>
        <w:tc>
          <w:tcPr>
            <w:tcW w:w="425" w:type="dxa"/>
            <w:shd w:val="solid" w:color="FFFFFF" w:fill="auto"/>
          </w:tcPr>
          <w:p w14:paraId="32346ECC" w14:textId="77777777" w:rsidR="00BD10B4" w:rsidRPr="00926D4D" w:rsidRDefault="00BD10B4" w:rsidP="00BD10B4">
            <w:pPr>
              <w:pStyle w:val="TAC"/>
              <w:jc w:val="left"/>
              <w:rPr>
                <w:sz w:val="16"/>
                <w:szCs w:val="16"/>
              </w:rPr>
            </w:pPr>
          </w:p>
        </w:tc>
        <w:tc>
          <w:tcPr>
            <w:tcW w:w="4962" w:type="dxa"/>
            <w:shd w:val="solid" w:color="FFFFFF" w:fill="auto"/>
          </w:tcPr>
          <w:p w14:paraId="208B60D4" w14:textId="3D6C10B9" w:rsidR="00BD10B4" w:rsidRPr="00926D4D" w:rsidRDefault="00BD10B4" w:rsidP="00BD10B4">
            <w:pPr>
              <w:pStyle w:val="TAL"/>
              <w:rPr>
                <w:sz w:val="16"/>
                <w:szCs w:val="16"/>
              </w:rPr>
            </w:pPr>
            <w:r w:rsidRPr="00926D4D">
              <w:rPr>
                <w:sz w:val="16"/>
                <w:szCs w:val="16"/>
              </w:rPr>
              <w:t>pCR 28.538 add transport view for EAS.DOC</w:t>
            </w:r>
          </w:p>
        </w:tc>
        <w:tc>
          <w:tcPr>
            <w:tcW w:w="708" w:type="dxa"/>
            <w:shd w:val="solid" w:color="FFFFFF" w:fill="auto"/>
          </w:tcPr>
          <w:p w14:paraId="1E0E5AE4" w14:textId="75CA6571" w:rsidR="00BD10B4" w:rsidRPr="00926D4D" w:rsidRDefault="00BD10B4" w:rsidP="00BD10B4">
            <w:pPr>
              <w:pStyle w:val="TAC"/>
              <w:jc w:val="left"/>
              <w:rPr>
                <w:sz w:val="16"/>
                <w:szCs w:val="16"/>
              </w:rPr>
            </w:pPr>
            <w:r w:rsidRPr="00926D4D">
              <w:rPr>
                <w:sz w:val="16"/>
                <w:szCs w:val="16"/>
              </w:rPr>
              <w:t>0.4.0</w:t>
            </w:r>
          </w:p>
        </w:tc>
      </w:tr>
      <w:tr w:rsidR="00595018" w:rsidRPr="00926D4D" w14:paraId="4146DDBD" w14:textId="77777777" w:rsidTr="00624848">
        <w:tc>
          <w:tcPr>
            <w:tcW w:w="800" w:type="dxa"/>
            <w:shd w:val="solid" w:color="FFFFFF" w:fill="auto"/>
          </w:tcPr>
          <w:p w14:paraId="794B88F0" w14:textId="6213103B" w:rsidR="00595018" w:rsidRPr="00926D4D" w:rsidRDefault="00595018" w:rsidP="00595018">
            <w:pPr>
              <w:pStyle w:val="TAC"/>
              <w:jc w:val="left"/>
              <w:rPr>
                <w:sz w:val="16"/>
                <w:szCs w:val="16"/>
              </w:rPr>
            </w:pPr>
            <w:r w:rsidRPr="00926D4D">
              <w:rPr>
                <w:sz w:val="16"/>
                <w:szCs w:val="16"/>
              </w:rPr>
              <w:t>26 Jan 2022</w:t>
            </w:r>
          </w:p>
        </w:tc>
        <w:tc>
          <w:tcPr>
            <w:tcW w:w="800" w:type="dxa"/>
            <w:shd w:val="solid" w:color="FFFFFF" w:fill="auto"/>
          </w:tcPr>
          <w:p w14:paraId="61D16981" w14:textId="10629A4D" w:rsidR="00595018" w:rsidRPr="00926D4D" w:rsidRDefault="00595018" w:rsidP="00595018">
            <w:pPr>
              <w:pStyle w:val="TAC"/>
              <w:jc w:val="left"/>
              <w:rPr>
                <w:sz w:val="16"/>
                <w:szCs w:val="16"/>
              </w:rPr>
            </w:pPr>
            <w:r w:rsidRPr="00926D4D">
              <w:rPr>
                <w:sz w:val="16"/>
                <w:szCs w:val="16"/>
              </w:rPr>
              <w:t>#141e</w:t>
            </w:r>
          </w:p>
        </w:tc>
        <w:tc>
          <w:tcPr>
            <w:tcW w:w="1094" w:type="dxa"/>
            <w:shd w:val="solid" w:color="FFFFFF" w:fill="auto"/>
          </w:tcPr>
          <w:p w14:paraId="39C95FB1" w14:textId="31C640E8" w:rsidR="00595018" w:rsidRPr="00926D4D" w:rsidRDefault="00595018" w:rsidP="00595018">
            <w:pPr>
              <w:pStyle w:val="TAC"/>
              <w:jc w:val="left"/>
              <w:rPr>
                <w:sz w:val="16"/>
                <w:szCs w:val="16"/>
              </w:rPr>
            </w:pPr>
            <w:r w:rsidRPr="00926D4D">
              <w:rPr>
                <w:sz w:val="16"/>
                <w:szCs w:val="16"/>
              </w:rPr>
              <w:t>S5-221739</w:t>
            </w:r>
          </w:p>
        </w:tc>
        <w:tc>
          <w:tcPr>
            <w:tcW w:w="425" w:type="dxa"/>
            <w:shd w:val="solid" w:color="FFFFFF" w:fill="auto"/>
          </w:tcPr>
          <w:p w14:paraId="7D68DD5E" w14:textId="77777777" w:rsidR="00595018" w:rsidRPr="00926D4D" w:rsidRDefault="00595018" w:rsidP="00595018">
            <w:pPr>
              <w:pStyle w:val="TAL"/>
              <w:rPr>
                <w:sz w:val="16"/>
                <w:szCs w:val="16"/>
              </w:rPr>
            </w:pPr>
          </w:p>
        </w:tc>
        <w:tc>
          <w:tcPr>
            <w:tcW w:w="425" w:type="dxa"/>
            <w:shd w:val="solid" w:color="FFFFFF" w:fill="auto"/>
          </w:tcPr>
          <w:p w14:paraId="3B0157B5" w14:textId="77777777" w:rsidR="00595018" w:rsidRPr="00926D4D" w:rsidRDefault="00595018" w:rsidP="00595018">
            <w:pPr>
              <w:pStyle w:val="TAR"/>
              <w:jc w:val="left"/>
              <w:rPr>
                <w:sz w:val="16"/>
                <w:szCs w:val="16"/>
              </w:rPr>
            </w:pPr>
          </w:p>
        </w:tc>
        <w:tc>
          <w:tcPr>
            <w:tcW w:w="425" w:type="dxa"/>
            <w:shd w:val="solid" w:color="FFFFFF" w:fill="auto"/>
          </w:tcPr>
          <w:p w14:paraId="3D8E9EA2" w14:textId="77777777" w:rsidR="00595018" w:rsidRPr="00926D4D" w:rsidRDefault="00595018" w:rsidP="00595018">
            <w:pPr>
              <w:pStyle w:val="TAC"/>
              <w:jc w:val="left"/>
              <w:rPr>
                <w:sz w:val="16"/>
                <w:szCs w:val="16"/>
              </w:rPr>
            </w:pPr>
          </w:p>
        </w:tc>
        <w:tc>
          <w:tcPr>
            <w:tcW w:w="4962" w:type="dxa"/>
            <w:shd w:val="solid" w:color="FFFFFF" w:fill="auto"/>
          </w:tcPr>
          <w:p w14:paraId="23688B90" w14:textId="1DB4E252" w:rsidR="00595018" w:rsidRPr="00926D4D" w:rsidRDefault="00595018" w:rsidP="00595018">
            <w:pPr>
              <w:pStyle w:val="TAL"/>
              <w:rPr>
                <w:sz w:val="16"/>
                <w:szCs w:val="16"/>
              </w:rPr>
            </w:pPr>
            <w:r w:rsidRPr="00926D4D">
              <w:rPr>
                <w:sz w:val="16"/>
                <w:szCs w:val="16"/>
              </w:rPr>
              <w:t>EES Performance assurance</w:t>
            </w:r>
          </w:p>
        </w:tc>
        <w:tc>
          <w:tcPr>
            <w:tcW w:w="708" w:type="dxa"/>
            <w:shd w:val="solid" w:color="FFFFFF" w:fill="auto"/>
          </w:tcPr>
          <w:p w14:paraId="7CBEDD90" w14:textId="3F5B15B1" w:rsidR="00595018" w:rsidRPr="00926D4D" w:rsidRDefault="00595018" w:rsidP="00595018">
            <w:pPr>
              <w:pStyle w:val="TAC"/>
              <w:jc w:val="left"/>
              <w:rPr>
                <w:sz w:val="16"/>
                <w:szCs w:val="16"/>
              </w:rPr>
            </w:pPr>
            <w:r w:rsidRPr="00926D4D">
              <w:rPr>
                <w:sz w:val="16"/>
                <w:szCs w:val="16"/>
              </w:rPr>
              <w:t>0.5.0</w:t>
            </w:r>
          </w:p>
        </w:tc>
      </w:tr>
      <w:tr w:rsidR="00595018" w:rsidRPr="00926D4D" w14:paraId="36724357" w14:textId="77777777" w:rsidTr="00624848">
        <w:tc>
          <w:tcPr>
            <w:tcW w:w="800" w:type="dxa"/>
            <w:shd w:val="solid" w:color="FFFFFF" w:fill="auto"/>
          </w:tcPr>
          <w:p w14:paraId="60816754" w14:textId="588E2A8F" w:rsidR="00595018" w:rsidRPr="00926D4D" w:rsidRDefault="00595018" w:rsidP="00595018">
            <w:pPr>
              <w:pStyle w:val="TAC"/>
              <w:jc w:val="left"/>
              <w:rPr>
                <w:sz w:val="16"/>
                <w:szCs w:val="16"/>
              </w:rPr>
            </w:pPr>
            <w:r w:rsidRPr="00926D4D">
              <w:t>26 Jan 2022</w:t>
            </w:r>
          </w:p>
        </w:tc>
        <w:tc>
          <w:tcPr>
            <w:tcW w:w="800" w:type="dxa"/>
            <w:shd w:val="solid" w:color="FFFFFF" w:fill="auto"/>
          </w:tcPr>
          <w:p w14:paraId="5F65EC70" w14:textId="61039480" w:rsidR="00595018" w:rsidRPr="00926D4D" w:rsidRDefault="00595018" w:rsidP="00595018">
            <w:pPr>
              <w:pStyle w:val="TAC"/>
              <w:jc w:val="left"/>
              <w:rPr>
                <w:sz w:val="16"/>
                <w:szCs w:val="16"/>
              </w:rPr>
            </w:pPr>
            <w:r w:rsidRPr="00926D4D">
              <w:t>#141e</w:t>
            </w:r>
          </w:p>
        </w:tc>
        <w:tc>
          <w:tcPr>
            <w:tcW w:w="1094" w:type="dxa"/>
            <w:shd w:val="solid" w:color="FFFFFF" w:fill="auto"/>
          </w:tcPr>
          <w:p w14:paraId="642C663E" w14:textId="6164E98F" w:rsidR="00595018" w:rsidRPr="00926D4D" w:rsidRDefault="00ED5D8E" w:rsidP="00595018">
            <w:pPr>
              <w:pStyle w:val="TAC"/>
              <w:jc w:val="left"/>
              <w:rPr>
                <w:sz w:val="16"/>
                <w:szCs w:val="16"/>
              </w:rPr>
            </w:pPr>
            <w:hyperlink r:id="rId53" w:history="1">
              <w:r w:rsidR="00595018" w:rsidRPr="00926D4D">
                <w:rPr>
                  <w:rFonts w:ascii="Calibri" w:hAnsi="Calibri" w:cs="Calibri"/>
                  <w:szCs w:val="24"/>
                </w:rPr>
                <w:t>S5-221066</w:t>
              </w:r>
            </w:hyperlink>
          </w:p>
        </w:tc>
        <w:tc>
          <w:tcPr>
            <w:tcW w:w="425" w:type="dxa"/>
            <w:shd w:val="solid" w:color="FFFFFF" w:fill="auto"/>
          </w:tcPr>
          <w:p w14:paraId="165B4566" w14:textId="77777777" w:rsidR="00595018" w:rsidRPr="00926D4D" w:rsidRDefault="00595018" w:rsidP="00595018">
            <w:pPr>
              <w:pStyle w:val="TAL"/>
              <w:rPr>
                <w:sz w:val="16"/>
                <w:szCs w:val="16"/>
              </w:rPr>
            </w:pPr>
          </w:p>
        </w:tc>
        <w:tc>
          <w:tcPr>
            <w:tcW w:w="425" w:type="dxa"/>
            <w:shd w:val="solid" w:color="FFFFFF" w:fill="auto"/>
          </w:tcPr>
          <w:p w14:paraId="46820A9C" w14:textId="77777777" w:rsidR="00595018" w:rsidRPr="00926D4D" w:rsidRDefault="00595018" w:rsidP="00595018">
            <w:pPr>
              <w:pStyle w:val="TAR"/>
              <w:jc w:val="left"/>
              <w:rPr>
                <w:sz w:val="16"/>
                <w:szCs w:val="16"/>
              </w:rPr>
            </w:pPr>
          </w:p>
        </w:tc>
        <w:tc>
          <w:tcPr>
            <w:tcW w:w="425" w:type="dxa"/>
            <w:shd w:val="solid" w:color="FFFFFF" w:fill="auto"/>
          </w:tcPr>
          <w:p w14:paraId="05DDD120" w14:textId="77777777" w:rsidR="00595018" w:rsidRPr="00926D4D" w:rsidRDefault="00595018" w:rsidP="00595018">
            <w:pPr>
              <w:pStyle w:val="TAC"/>
              <w:jc w:val="left"/>
              <w:rPr>
                <w:sz w:val="16"/>
                <w:szCs w:val="16"/>
              </w:rPr>
            </w:pPr>
          </w:p>
        </w:tc>
        <w:tc>
          <w:tcPr>
            <w:tcW w:w="4962" w:type="dxa"/>
            <w:shd w:val="solid" w:color="FFFFFF" w:fill="auto"/>
          </w:tcPr>
          <w:p w14:paraId="29AC72EC" w14:textId="776104D6" w:rsidR="00595018" w:rsidRPr="00926D4D" w:rsidRDefault="00595018" w:rsidP="00595018">
            <w:pPr>
              <w:pStyle w:val="TAL"/>
              <w:rPr>
                <w:sz w:val="16"/>
                <w:szCs w:val="16"/>
              </w:rPr>
            </w:pPr>
            <w:r w:rsidRPr="00926D4D">
              <w:rPr>
                <w:rFonts w:ascii="Calibri" w:hAnsi="Calibri" w:cs="Calibri"/>
                <w:szCs w:val="24"/>
              </w:rPr>
              <w:t>add fault supervision use cases</w:t>
            </w:r>
          </w:p>
        </w:tc>
        <w:tc>
          <w:tcPr>
            <w:tcW w:w="708" w:type="dxa"/>
            <w:shd w:val="solid" w:color="FFFFFF" w:fill="auto"/>
          </w:tcPr>
          <w:p w14:paraId="57C18759" w14:textId="31329934" w:rsidR="00595018" w:rsidRPr="00926D4D" w:rsidRDefault="00595018" w:rsidP="00595018">
            <w:pPr>
              <w:pStyle w:val="TAC"/>
              <w:jc w:val="left"/>
              <w:rPr>
                <w:sz w:val="16"/>
                <w:szCs w:val="16"/>
              </w:rPr>
            </w:pPr>
            <w:r w:rsidRPr="00926D4D">
              <w:rPr>
                <w:sz w:val="16"/>
                <w:szCs w:val="16"/>
              </w:rPr>
              <w:t>0.5.0</w:t>
            </w:r>
          </w:p>
        </w:tc>
      </w:tr>
      <w:tr w:rsidR="00595018" w:rsidRPr="00926D4D" w14:paraId="40A2CD6B" w14:textId="77777777" w:rsidTr="00624848">
        <w:tc>
          <w:tcPr>
            <w:tcW w:w="800" w:type="dxa"/>
            <w:shd w:val="solid" w:color="FFFFFF" w:fill="auto"/>
          </w:tcPr>
          <w:p w14:paraId="52C32E7F" w14:textId="40AF6A79" w:rsidR="00595018" w:rsidRPr="00926D4D" w:rsidRDefault="00595018" w:rsidP="00595018">
            <w:pPr>
              <w:pStyle w:val="TAC"/>
              <w:jc w:val="left"/>
            </w:pPr>
            <w:r w:rsidRPr="00926D4D">
              <w:t>26 Jan 2022</w:t>
            </w:r>
          </w:p>
        </w:tc>
        <w:tc>
          <w:tcPr>
            <w:tcW w:w="800" w:type="dxa"/>
            <w:shd w:val="solid" w:color="FFFFFF" w:fill="auto"/>
          </w:tcPr>
          <w:p w14:paraId="24DB9761" w14:textId="24946D50" w:rsidR="00595018" w:rsidRPr="00926D4D" w:rsidRDefault="00595018" w:rsidP="00595018">
            <w:pPr>
              <w:pStyle w:val="TAC"/>
              <w:jc w:val="left"/>
            </w:pPr>
            <w:r w:rsidRPr="00926D4D">
              <w:t>#141e</w:t>
            </w:r>
          </w:p>
        </w:tc>
        <w:tc>
          <w:tcPr>
            <w:tcW w:w="1094" w:type="dxa"/>
            <w:shd w:val="solid" w:color="FFFFFF" w:fill="auto"/>
          </w:tcPr>
          <w:p w14:paraId="174B2488" w14:textId="6D32693B" w:rsidR="00595018" w:rsidRPr="00926D4D" w:rsidRDefault="00595018" w:rsidP="00595018">
            <w:pPr>
              <w:pStyle w:val="TAC"/>
              <w:jc w:val="left"/>
              <w:rPr>
                <w:rFonts w:ascii="Calibri" w:hAnsi="Calibri" w:cs="Calibri"/>
                <w:szCs w:val="24"/>
              </w:rPr>
            </w:pPr>
            <w:r w:rsidRPr="00926D4D">
              <w:rPr>
                <w:rFonts w:ascii="Calibri" w:hAnsi="Calibri" w:cs="Calibri"/>
                <w:szCs w:val="24"/>
              </w:rPr>
              <w:t>S5-221624</w:t>
            </w:r>
          </w:p>
        </w:tc>
        <w:tc>
          <w:tcPr>
            <w:tcW w:w="425" w:type="dxa"/>
            <w:shd w:val="solid" w:color="FFFFFF" w:fill="auto"/>
          </w:tcPr>
          <w:p w14:paraId="38C5230A" w14:textId="77777777" w:rsidR="00595018" w:rsidRPr="00926D4D" w:rsidRDefault="00595018" w:rsidP="00595018">
            <w:pPr>
              <w:pStyle w:val="TAL"/>
              <w:rPr>
                <w:sz w:val="16"/>
                <w:szCs w:val="16"/>
              </w:rPr>
            </w:pPr>
          </w:p>
        </w:tc>
        <w:tc>
          <w:tcPr>
            <w:tcW w:w="425" w:type="dxa"/>
            <w:shd w:val="solid" w:color="FFFFFF" w:fill="auto"/>
          </w:tcPr>
          <w:p w14:paraId="7DDE01DB" w14:textId="77777777" w:rsidR="00595018" w:rsidRPr="00926D4D" w:rsidRDefault="00595018" w:rsidP="00595018">
            <w:pPr>
              <w:pStyle w:val="TAR"/>
              <w:jc w:val="left"/>
              <w:rPr>
                <w:sz w:val="16"/>
                <w:szCs w:val="16"/>
              </w:rPr>
            </w:pPr>
          </w:p>
        </w:tc>
        <w:tc>
          <w:tcPr>
            <w:tcW w:w="425" w:type="dxa"/>
            <w:shd w:val="solid" w:color="FFFFFF" w:fill="auto"/>
          </w:tcPr>
          <w:p w14:paraId="48FA3CD9" w14:textId="77777777" w:rsidR="00595018" w:rsidRPr="00926D4D" w:rsidRDefault="00595018" w:rsidP="00595018">
            <w:pPr>
              <w:pStyle w:val="TAC"/>
              <w:jc w:val="left"/>
              <w:rPr>
                <w:sz w:val="16"/>
                <w:szCs w:val="16"/>
              </w:rPr>
            </w:pPr>
          </w:p>
        </w:tc>
        <w:tc>
          <w:tcPr>
            <w:tcW w:w="4962" w:type="dxa"/>
            <w:shd w:val="solid" w:color="FFFFFF" w:fill="auto"/>
          </w:tcPr>
          <w:p w14:paraId="42FD2846" w14:textId="41FBEE1A" w:rsidR="00595018" w:rsidRPr="00926D4D" w:rsidRDefault="00595018" w:rsidP="00595018">
            <w:pPr>
              <w:pStyle w:val="TAL"/>
              <w:rPr>
                <w:rFonts w:ascii="Calibri" w:hAnsi="Calibri" w:cs="Calibri"/>
                <w:szCs w:val="24"/>
              </w:rPr>
            </w:pPr>
            <w:r w:rsidRPr="00926D4D">
              <w:rPr>
                <w:rFonts w:ascii="Calibri" w:hAnsi="Calibri" w:cs="Calibri"/>
                <w:szCs w:val="24"/>
              </w:rPr>
              <w:t>add fault supervision procedures</w:t>
            </w:r>
          </w:p>
        </w:tc>
        <w:tc>
          <w:tcPr>
            <w:tcW w:w="708" w:type="dxa"/>
            <w:shd w:val="solid" w:color="FFFFFF" w:fill="auto"/>
          </w:tcPr>
          <w:p w14:paraId="04FEDE4C" w14:textId="21B5CEE1" w:rsidR="00595018" w:rsidRPr="00926D4D" w:rsidRDefault="00595018" w:rsidP="00595018">
            <w:pPr>
              <w:pStyle w:val="TAC"/>
              <w:jc w:val="left"/>
              <w:rPr>
                <w:sz w:val="16"/>
                <w:szCs w:val="16"/>
              </w:rPr>
            </w:pPr>
            <w:r w:rsidRPr="00926D4D">
              <w:rPr>
                <w:sz w:val="16"/>
                <w:szCs w:val="16"/>
              </w:rPr>
              <w:t>0.5.0</w:t>
            </w:r>
          </w:p>
        </w:tc>
      </w:tr>
      <w:tr w:rsidR="00595018" w:rsidRPr="00926D4D" w14:paraId="04FA11D3" w14:textId="77777777" w:rsidTr="00624848">
        <w:tc>
          <w:tcPr>
            <w:tcW w:w="800" w:type="dxa"/>
            <w:shd w:val="solid" w:color="FFFFFF" w:fill="auto"/>
          </w:tcPr>
          <w:p w14:paraId="15F9186A" w14:textId="088A73F8" w:rsidR="00595018" w:rsidRPr="00926D4D" w:rsidRDefault="00595018" w:rsidP="00595018">
            <w:pPr>
              <w:pStyle w:val="TAC"/>
              <w:jc w:val="left"/>
            </w:pPr>
            <w:r w:rsidRPr="00926D4D">
              <w:t>26 Jan 2022</w:t>
            </w:r>
          </w:p>
        </w:tc>
        <w:tc>
          <w:tcPr>
            <w:tcW w:w="800" w:type="dxa"/>
            <w:shd w:val="solid" w:color="FFFFFF" w:fill="auto"/>
          </w:tcPr>
          <w:p w14:paraId="102A545B" w14:textId="428F99EE" w:rsidR="00595018" w:rsidRPr="00926D4D" w:rsidRDefault="00595018" w:rsidP="00595018">
            <w:pPr>
              <w:pStyle w:val="TAC"/>
              <w:jc w:val="left"/>
            </w:pPr>
            <w:r w:rsidRPr="00926D4D">
              <w:t>#141e</w:t>
            </w:r>
          </w:p>
        </w:tc>
        <w:tc>
          <w:tcPr>
            <w:tcW w:w="1094" w:type="dxa"/>
            <w:shd w:val="solid" w:color="FFFFFF" w:fill="auto"/>
          </w:tcPr>
          <w:p w14:paraId="42F2E33A" w14:textId="1A111914" w:rsidR="00595018" w:rsidRPr="00926D4D" w:rsidRDefault="00595018" w:rsidP="00595018">
            <w:pPr>
              <w:pStyle w:val="TAC"/>
              <w:jc w:val="left"/>
              <w:rPr>
                <w:rFonts w:ascii="Calibri" w:hAnsi="Calibri" w:cs="Calibri"/>
                <w:szCs w:val="24"/>
              </w:rPr>
            </w:pPr>
            <w:r w:rsidRPr="00926D4D">
              <w:rPr>
                <w:sz w:val="16"/>
                <w:szCs w:val="16"/>
              </w:rPr>
              <w:t>S5-221625</w:t>
            </w:r>
          </w:p>
        </w:tc>
        <w:tc>
          <w:tcPr>
            <w:tcW w:w="425" w:type="dxa"/>
            <w:shd w:val="solid" w:color="FFFFFF" w:fill="auto"/>
          </w:tcPr>
          <w:p w14:paraId="7B03FC70" w14:textId="77777777" w:rsidR="00595018" w:rsidRPr="00926D4D" w:rsidRDefault="00595018" w:rsidP="00595018">
            <w:pPr>
              <w:pStyle w:val="TAL"/>
              <w:rPr>
                <w:sz w:val="16"/>
                <w:szCs w:val="16"/>
              </w:rPr>
            </w:pPr>
          </w:p>
        </w:tc>
        <w:tc>
          <w:tcPr>
            <w:tcW w:w="425" w:type="dxa"/>
            <w:shd w:val="solid" w:color="FFFFFF" w:fill="auto"/>
          </w:tcPr>
          <w:p w14:paraId="62F842C1" w14:textId="77777777" w:rsidR="00595018" w:rsidRPr="00926D4D" w:rsidRDefault="00595018" w:rsidP="00595018">
            <w:pPr>
              <w:pStyle w:val="TAR"/>
              <w:jc w:val="left"/>
              <w:rPr>
                <w:sz w:val="16"/>
                <w:szCs w:val="16"/>
              </w:rPr>
            </w:pPr>
          </w:p>
        </w:tc>
        <w:tc>
          <w:tcPr>
            <w:tcW w:w="425" w:type="dxa"/>
            <w:shd w:val="solid" w:color="FFFFFF" w:fill="auto"/>
          </w:tcPr>
          <w:p w14:paraId="6925DFDF" w14:textId="77777777" w:rsidR="00595018" w:rsidRPr="00926D4D" w:rsidRDefault="00595018" w:rsidP="00595018">
            <w:pPr>
              <w:pStyle w:val="TAC"/>
              <w:jc w:val="left"/>
              <w:rPr>
                <w:sz w:val="16"/>
                <w:szCs w:val="16"/>
              </w:rPr>
            </w:pPr>
          </w:p>
        </w:tc>
        <w:tc>
          <w:tcPr>
            <w:tcW w:w="4962" w:type="dxa"/>
            <w:shd w:val="solid" w:color="FFFFFF" w:fill="auto"/>
          </w:tcPr>
          <w:p w14:paraId="6D0A4E38" w14:textId="1CFBD109" w:rsidR="00595018" w:rsidRPr="00926D4D" w:rsidRDefault="00595018" w:rsidP="00595018">
            <w:pPr>
              <w:pStyle w:val="TAL"/>
              <w:rPr>
                <w:rFonts w:ascii="Calibri" w:hAnsi="Calibri" w:cs="Calibri"/>
                <w:szCs w:val="24"/>
              </w:rPr>
            </w:pPr>
            <w:r w:rsidRPr="00926D4D">
              <w:rPr>
                <w:rFonts w:ascii="Calibri" w:hAnsi="Calibri" w:cs="Calibri"/>
                <w:szCs w:val="24"/>
              </w:rPr>
              <w:t>add provisioning use cases</w:t>
            </w:r>
          </w:p>
        </w:tc>
        <w:tc>
          <w:tcPr>
            <w:tcW w:w="708" w:type="dxa"/>
            <w:shd w:val="solid" w:color="FFFFFF" w:fill="auto"/>
          </w:tcPr>
          <w:p w14:paraId="3F679CE0" w14:textId="44494E64" w:rsidR="00595018" w:rsidRPr="00926D4D" w:rsidRDefault="00595018" w:rsidP="00595018">
            <w:pPr>
              <w:pStyle w:val="TAC"/>
              <w:jc w:val="left"/>
              <w:rPr>
                <w:sz w:val="16"/>
                <w:szCs w:val="16"/>
              </w:rPr>
            </w:pPr>
            <w:r w:rsidRPr="00926D4D">
              <w:rPr>
                <w:sz w:val="16"/>
                <w:szCs w:val="16"/>
              </w:rPr>
              <w:t>0.5.0</w:t>
            </w:r>
          </w:p>
        </w:tc>
      </w:tr>
      <w:tr w:rsidR="00595018" w:rsidRPr="00926D4D" w14:paraId="54B2F613" w14:textId="77777777" w:rsidTr="00624848">
        <w:tc>
          <w:tcPr>
            <w:tcW w:w="800" w:type="dxa"/>
            <w:shd w:val="solid" w:color="FFFFFF" w:fill="auto"/>
          </w:tcPr>
          <w:p w14:paraId="33725D44" w14:textId="70970F3D" w:rsidR="00595018" w:rsidRPr="00926D4D" w:rsidRDefault="00595018" w:rsidP="00595018">
            <w:pPr>
              <w:pStyle w:val="TAC"/>
              <w:jc w:val="left"/>
            </w:pPr>
            <w:r w:rsidRPr="00926D4D">
              <w:t>26 Jan 2022</w:t>
            </w:r>
          </w:p>
        </w:tc>
        <w:tc>
          <w:tcPr>
            <w:tcW w:w="800" w:type="dxa"/>
            <w:shd w:val="solid" w:color="FFFFFF" w:fill="auto"/>
          </w:tcPr>
          <w:p w14:paraId="4570D4F7" w14:textId="6E309D48" w:rsidR="00595018" w:rsidRPr="00926D4D" w:rsidRDefault="00595018" w:rsidP="00595018">
            <w:pPr>
              <w:pStyle w:val="TAC"/>
              <w:jc w:val="left"/>
            </w:pPr>
            <w:r w:rsidRPr="00926D4D">
              <w:t>#141e</w:t>
            </w:r>
          </w:p>
        </w:tc>
        <w:tc>
          <w:tcPr>
            <w:tcW w:w="1094" w:type="dxa"/>
            <w:shd w:val="solid" w:color="FFFFFF" w:fill="auto"/>
          </w:tcPr>
          <w:p w14:paraId="14A6EAB7" w14:textId="5A0EB264" w:rsidR="00595018" w:rsidRPr="00926D4D" w:rsidRDefault="00595018" w:rsidP="00595018">
            <w:pPr>
              <w:pStyle w:val="TAC"/>
              <w:jc w:val="left"/>
              <w:rPr>
                <w:sz w:val="16"/>
                <w:szCs w:val="16"/>
              </w:rPr>
            </w:pPr>
            <w:r w:rsidRPr="00926D4D">
              <w:rPr>
                <w:sz w:val="16"/>
                <w:szCs w:val="16"/>
              </w:rPr>
              <w:t>S5-221626</w:t>
            </w:r>
          </w:p>
        </w:tc>
        <w:tc>
          <w:tcPr>
            <w:tcW w:w="425" w:type="dxa"/>
            <w:shd w:val="solid" w:color="FFFFFF" w:fill="auto"/>
          </w:tcPr>
          <w:p w14:paraId="62871FEE" w14:textId="77777777" w:rsidR="00595018" w:rsidRPr="00926D4D" w:rsidRDefault="00595018" w:rsidP="00595018">
            <w:pPr>
              <w:pStyle w:val="TAL"/>
              <w:rPr>
                <w:sz w:val="16"/>
                <w:szCs w:val="16"/>
              </w:rPr>
            </w:pPr>
          </w:p>
        </w:tc>
        <w:tc>
          <w:tcPr>
            <w:tcW w:w="425" w:type="dxa"/>
            <w:shd w:val="solid" w:color="FFFFFF" w:fill="auto"/>
          </w:tcPr>
          <w:p w14:paraId="74E0E92A" w14:textId="77777777" w:rsidR="00595018" w:rsidRPr="00926D4D" w:rsidRDefault="00595018" w:rsidP="00595018">
            <w:pPr>
              <w:pStyle w:val="TAR"/>
              <w:jc w:val="left"/>
              <w:rPr>
                <w:sz w:val="16"/>
                <w:szCs w:val="16"/>
              </w:rPr>
            </w:pPr>
          </w:p>
        </w:tc>
        <w:tc>
          <w:tcPr>
            <w:tcW w:w="425" w:type="dxa"/>
            <w:shd w:val="solid" w:color="FFFFFF" w:fill="auto"/>
          </w:tcPr>
          <w:p w14:paraId="735DEC30" w14:textId="77777777" w:rsidR="00595018" w:rsidRPr="00926D4D" w:rsidRDefault="00595018" w:rsidP="00595018">
            <w:pPr>
              <w:pStyle w:val="TAC"/>
              <w:jc w:val="left"/>
              <w:rPr>
                <w:sz w:val="16"/>
                <w:szCs w:val="16"/>
              </w:rPr>
            </w:pPr>
          </w:p>
        </w:tc>
        <w:tc>
          <w:tcPr>
            <w:tcW w:w="4962" w:type="dxa"/>
            <w:shd w:val="solid" w:color="FFFFFF" w:fill="auto"/>
          </w:tcPr>
          <w:p w14:paraId="753AD80F" w14:textId="00DE7B14" w:rsidR="00595018" w:rsidRPr="00926D4D" w:rsidRDefault="00595018" w:rsidP="00595018">
            <w:pPr>
              <w:pStyle w:val="TAL"/>
              <w:rPr>
                <w:rFonts w:ascii="Calibri" w:hAnsi="Calibri" w:cs="Calibri"/>
                <w:szCs w:val="24"/>
              </w:rPr>
            </w:pPr>
            <w:r w:rsidRPr="00926D4D">
              <w:rPr>
                <w:sz w:val="16"/>
                <w:szCs w:val="16"/>
              </w:rPr>
              <w:t>add provisioning procedures</w:t>
            </w:r>
          </w:p>
        </w:tc>
        <w:tc>
          <w:tcPr>
            <w:tcW w:w="708" w:type="dxa"/>
            <w:shd w:val="solid" w:color="FFFFFF" w:fill="auto"/>
          </w:tcPr>
          <w:p w14:paraId="6D7FA391" w14:textId="033DC920" w:rsidR="00595018" w:rsidRPr="00926D4D" w:rsidRDefault="00595018" w:rsidP="00595018">
            <w:pPr>
              <w:pStyle w:val="TAC"/>
              <w:jc w:val="left"/>
              <w:rPr>
                <w:sz w:val="16"/>
                <w:szCs w:val="16"/>
              </w:rPr>
            </w:pPr>
            <w:r w:rsidRPr="00926D4D">
              <w:rPr>
                <w:sz w:val="16"/>
                <w:szCs w:val="16"/>
              </w:rPr>
              <w:t>0.5.0</w:t>
            </w:r>
          </w:p>
        </w:tc>
      </w:tr>
      <w:tr w:rsidR="00595018" w:rsidRPr="00926D4D" w14:paraId="6CF0B72F" w14:textId="77777777" w:rsidTr="00624848">
        <w:tc>
          <w:tcPr>
            <w:tcW w:w="800" w:type="dxa"/>
            <w:shd w:val="solid" w:color="FFFFFF" w:fill="auto"/>
          </w:tcPr>
          <w:p w14:paraId="0E6BBF33" w14:textId="69B0896C" w:rsidR="00595018" w:rsidRPr="00926D4D" w:rsidRDefault="00595018" w:rsidP="00595018">
            <w:pPr>
              <w:pStyle w:val="TAC"/>
              <w:jc w:val="left"/>
            </w:pPr>
            <w:r w:rsidRPr="00926D4D">
              <w:t>26 Jan 2022</w:t>
            </w:r>
          </w:p>
        </w:tc>
        <w:tc>
          <w:tcPr>
            <w:tcW w:w="800" w:type="dxa"/>
            <w:shd w:val="solid" w:color="FFFFFF" w:fill="auto"/>
          </w:tcPr>
          <w:p w14:paraId="5692D0BB" w14:textId="3494DE1C" w:rsidR="00595018" w:rsidRPr="00926D4D" w:rsidRDefault="00595018" w:rsidP="00595018">
            <w:pPr>
              <w:pStyle w:val="TAC"/>
              <w:jc w:val="left"/>
            </w:pPr>
            <w:r w:rsidRPr="00926D4D">
              <w:t>#141e</w:t>
            </w:r>
          </w:p>
        </w:tc>
        <w:tc>
          <w:tcPr>
            <w:tcW w:w="1094" w:type="dxa"/>
            <w:shd w:val="solid" w:color="FFFFFF" w:fill="auto"/>
          </w:tcPr>
          <w:p w14:paraId="595E8188" w14:textId="4E19A4E6" w:rsidR="00595018" w:rsidRPr="00926D4D" w:rsidRDefault="00595018" w:rsidP="00595018">
            <w:pPr>
              <w:pStyle w:val="TAC"/>
              <w:jc w:val="left"/>
              <w:rPr>
                <w:sz w:val="16"/>
                <w:szCs w:val="16"/>
              </w:rPr>
            </w:pPr>
            <w:r w:rsidRPr="00926D4D">
              <w:rPr>
                <w:sz w:val="16"/>
                <w:szCs w:val="16"/>
              </w:rPr>
              <w:t>S5-221628</w:t>
            </w:r>
          </w:p>
        </w:tc>
        <w:tc>
          <w:tcPr>
            <w:tcW w:w="425" w:type="dxa"/>
            <w:shd w:val="solid" w:color="FFFFFF" w:fill="auto"/>
          </w:tcPr>
          <w:p w14:paraId="199C11F4" w14:textId="77777777" w:rsidR="00595018" w:rsidRPr="00926D4D" w:rsidRDefault="00595018" w:rsidP="00595018">
            <w:pPr>
              <w:pStyle w:val="TAL"/>
              <w:rPr>
                <w:sz w:val="16"/>
                <w:szCs w:val="16"/>
              </w:rPr>
            </w:pPr>
          </w:p>
        </w:tc>
        <w:tc>
          <w:tcPr>
            <w:tcW w:w="425" w:type="dxa"/>
            <w:shd w:val="solid" w:color="FFFFFF" w:fill="auto"/>
          </w:tcPr>
          <w:p w14:paraId="1369856D" w14:textId="77777777" w:rsidR="00595018" w:rsidRPr="00926D4D" w:rsidRDefault="00595018" w:rsidP="00595018">
            <w:pPr>
              <w:pStyle w:val="TAR"/>
              <w:jc w:val="left"/>
              <w:rPr>
                <w:sz w:val="16"/>
                <w:szCs w:val="16"/>
              </w:rPr>
            </w:pPr>
          </w:p>
        </w:tc>
        <w:tc>
          <w:tcPr>
            <w:tcW w:w="425" w:type="dxa"/>
            <w:shd w:val="solid" w:color="FFFFFF" w:fill="auto"/>
          </w:tcPr>
          <w:p w14:paraId="52305A86" w14:textId="77777777" w:rsidR="00595018" w:rsidRPr="00926D4D" w:rsidRDefault="00595018" w:rsidP="00595018">
            <w:pPr>
              <w:pStyle w:val="TAC"/>
              <w:jc w:val="left"/>
              <w:rPr>
                <w:sz w:val="16"/>
                <w:szCs w:val="16"/>
              </w:rPr>
            </w:pPr>
          </w:p>
        </w:tc>
        <w:tc>
          <w:tcPr>
            <w:tcW w:w="4962" w:type="dxa"/>
            <w:shd w:val="solid" w:color="FFFFFF" w:fill="auto"/>
          </w:tcPr>
          <w:p w14:paraId="240D9BCD" w14:textId="02B10203" w:rsidR="00595018" w:rsidRPr="00926D4D" w:rsidRDefault="00595018" w:rsidP="00595018">
            <w:pPr>
              <w:pStyle w:val="TAL"/>
              <w:rPr>
                <w:sz w:val="16"/>
                <w:szCs w:val="16"/>
              </w:rPr>
            </w:pPr>
            <w:r w:rsidRPr="00926D4D">
              <w:rPr>
                <w:sz w:val="16"/>
                <w:szCs w:val="16"/>
              </w:rPr>
              <w:t xml:space="preserve">add </w:t>
            </w:r>
            <w:r w:rsidR="00E11B7D" w:rsidRPr="00926D4D">
              <w:rPr>
                <w:sz w:val="16"/>
                <w:szCs w:val="16"/>
              </w:rPr>
              <w:t>relevant</w:t>
            </w:r>
            <w:r w:rsidRPr="00926D4D">
              <w:rPr>
                <w:sz w:val="16"/>
                <w:szCs w:val="16"/>
              </w:rPr>
              <w:t xml:space="preserve"> NRM changes to support ECM use cases</w:t>
            </w:r>
          </w:p>
        </w:tc>
        <w:tc>
          <w:tcPr>
            <w:tcW w:w="708" w:type="dxa"/>
            <w:shd w:val="solid" w:color="FFFFFF" w:fill="auto"/>
          </w:tcPr>
          <w:p w14:paraId="391EC823" w14:textId="2A0DE109" w:rsidR="00595018" w:rsidRPr="00926D4D" w:rsidRDefault="00595018" w:rsidP="00595018">
            <w:pPr>
              <w:pStyle w:val="TAC"/>
              <w:jc w:val="left"/>
              <w:rPr>
                <w:sz w:val="16"/>
                <w:szCs w:val="16"/>
              </w:rPr>
            </w:pPr>
            <w:r w:rsidRPr="00926D4D">
              <w:rPr>
                <w:sz w:val="16"/>
                <w:szCs w:val="16"/>
              </w:rPr>
              <w:t>0.5.0</w:t>
            </w:r>
          </w:p>
        </w:tc>
      </w:tr>
      <w:tr w:rsidR="00595018" w:rsidRPr="00926D4D" w14:paraId="6D615A41" w14:textId="77777777" w:rsidTr="00624848">
        <w:tc>
          <w:tcPr>
            <w:tcW w:w="800" w:type="dxa"/>
            <w:shd w:val="solid" w:color="FFFFFF" w:fill="auto"/>
          </w:tcPr>
          <w:p w14:paraId="12E74044" w14:textId="4AD073C9" w:rsidR="00595018" w:rsidRPr="00926D4D" w:rsidRDefault="00595018" w:rsidP="00595018">
            <w:pPr>
              <w:pStyle w:val="TAC"/>
              <w:jc w:val="left"/>
            </w:pPr>
            <w:r w:rsidRPr="00926D4D">
              <w:t>26 Jan 2022</w:t>
            </w:r>
          </w:p>
        </w:tc>
        <w:tc>
          <w:tcPr>
            <w:tcW w:w="800" w:type="dxa"/>
            <w:shd w:val="solid" w:color="FFFFFF" w:fill="auto"/>
          </w:tcPr>
          <w:p w14:paraId="4C9929F3" w14:textId="39F6CFBE" w:rsidR="00595018" w:rsidRPr="00926D4D" w:rsidRDefault="00595018" w:rsidP="00595018">
            <w:pPr>
              <w:pStyle w:val="TAC"/>
              <w:jc w:val="left"/>
            </w:pPr>
            <w:r w:rsidRPr="00926D4D">
              <w:t>#141e</w:t>
            </w:r>
          </w:p>
        </w:tc>
        <w:tc>
          <w:tcPr>
            <w:tcW w:w="1094" w:type="dxa"/>
            <w:shd w:val="solid" w:color="FFFFFF" w:fill="auto"/>
          </w:tcPr>
          <w:p w14:paraId="2AEB206D" w14:textId="4C8C912D" w:rsidR="00595018" w:rsidRPr="00926D4D" w:rsidRDefault="00595018" w:rsidP="00595018">
            <w:pPr>
              <w:pStyle w:val="TAC"/>
              <w:jc w:val="left"/>
              <w:rPr>
                <w:sz w:val="16"/>
                <w:szCs w:val="16"/>
              </w:rPr>
            </w:pPr>
            <w:r w:rsidRPr="00926D4D">
              <w:rPr>
                <w:sz w:val="16"/>
                <w:szCs w:val="16"/>
              </w:rPr>
              <w:t>S5-221630</w:t>
            </w:r>
          </w:p>
        </w:tc>
        <w:tc>
          <w:tcPr>
            <w:tcW w:w="425" w:type="dxa"/>
            <w:shd w:val="solid" w:color="FFFFFF" w:fill="auto"/>
          </w:tcPr>
          <w:p w14:paraId="1947C493" w14:textId="77777777" w:rsidR="00595018" w:rsidRPr="00926D4D" w:rsidRDefault="00595018" w:rsidP="00595018">
            <w:pPr>
              <w:pStyle w:val="TAL"/>
              <w:rPr>
                <w:sz w:val="16"/>
                <w:szCs w:val="16"/>
              </w:rPr>
            </w:pPr>
          </w:p>
        </w:tc>
        <w:tc>
          <w:tcPr>
            <w:tcW w:w="425" w:type="dxa"/>
            <w:shd w:val="solid" w:color="FFFFFF" w:fill="auto"/>
          </w:tcPr>
          <w:p w14:paraId="714D001C" w14:textId="77777777" w:rsidR="00595018" w:rsidRPr="00926D4D" w:rsidRDefault="00595018" w:rsidP="00595018">
            <w:pPr>
              <w:pStyle w:val="TAR"/>
              <w:jc w:val="left"/>
              <w:rPr>
                <w:sz w:val="16"/>
                <w:szCs w:val="16"/>
              </w:rPr>
            </w:pPr>
          </w:p>
        </w:tc>
        <w:tc>
          <w:tcPr>
            <w:tcW w:w="425" w:type="dxa"/>
            <w:shd w:val="solid" w:color="FFFFFF" w:fill="auto"/>
          </w:tcPr>
          <w:p w14:paraId="320A21AB" w14:textId="77777777" w:rsidR="00595018" w:rsidRPr="00926D4D" w:rsidRDefault="00595018" w:rsidP="00595018">
            <w:pPr>
              <w:pStyle w:val="TAC"/>
              <w:jc w:val="left"/>
              <w:rPr>
                <w:sz w:val="16"/>
                <w:szCs w:val="16"/>
              </w:rPr>
            </w:pPr>
          </w:p>
        </w:tc>
        <w:tc>
          <w:tcPr>
            <w:tcW w:w="4962" w:type="dxa"/>
            <w:shd w:val="solid" w:color="FFFFFF" w:fill="auto"/>
          </w:tcPr>
          <w:p w14:paraId="49BA5B63" w14:textId="47AA4D6E" w:rsidR="00595018" w:rsidRPr="00926D4D" w:rsidRDefault="00595018" w:rsidP="00595018">
            <w:pPr>
              <w:pStyle w:val="TAL"/>
              <w:rPr>
                <w:sz w:val="16"/>
                <w:szCs w:val="16"/>
              </w:rPr>
            </w:pPr>
            <w:r w:rsidRPr="00926D4D">
              <w:rPr>
                <w:rFonts w:ascii="Calibri" w:hAnsi="Calibri" w:cs="Calibri"/>
                <w:szCs w:val="24"/>
              </w:rPr>
              <w:t>update Edge NRM figure</w:t>
            </w:r>
          </w:p>
        </w:tc>
        <w:tc>
          <w:tcPr>
            <w:tcW w:w="708" w:type="dxa"/>
            <w:shd w:val="solid" w:color="FFFFFF" w:fill="auto"/>
          </w:tcPr>
          <w:p w14:paraId="0D50BCA2" w14:textId="2944E818" w:rsidR="00595018" w:rsidRPr="00926D4D" w:rsidRDefault="00595018" w:rsidP="00595018">
            <w:pPr>
              <w:pStyle w:val="TAC"/>
              <w:jc w:val="left"/>
              <w:rPr>
                <w:sz w:val="16"/>
                <w:szCs w:val="16"/>
              </w:rPr>
            </w:pPr>
            <w:r w:rsidRPr="00926D4D">
              <w:rPr>
                <w:sz w:val="16"/>
                <w:szCs w:val="16"/>
              </w:rPr>
              <w:t>0.5.0</w:t>
            </w:r>
          </w:p>
        </w:tc>
      </w:tr>
      <w:tr w:rsidR="00595018" w:rsidRPr="00926D4D" w14:paraId="111AF1EB" w14:textId="77777777" w:rsidTr="00624848">
        <w:tc>
          <w:tcPr>
            <w:tcW w:w="800" w:type="dxa"/>
            <w:shd w:val="solid" w:color="FFFFFF" w:fill="auto"/>
          </w:tcPr>
          <w:p w14:paraId="18CB2B31" w14:textId="51BF7FB7" w:rsidR="00595018" w:rsidRPr="00926D4D" w:rsidRDefault="00595018" w:rsidP="00595018">
            <w:pPr>
              <w:pStyle w:val="TAC"/>
              <w:jc w:val="left"/>
            </w:pPr>
            <w:r w:rsidRPr="00926D4D">
              <w:t>26 Jan 2022</w:t>
            </w:r>
          </w:p>
        </w:tc>
        <w:tc>
          <w:tcPr>
            <w:tcW w:w="800" w:type="dxa"/>
            <w:shd w:val="solid" w:color="FFFFFF" w:fill="auto"/>
          </w:tcPr>
          <w:p w14:paraId="4544C15B" w14:textId="3A9363ED" w:rsidR="00595018" w:rsidRPr="00926D4D" w:rsidRDefault="00595018" w:rsidP="00595018">
            <w:pPr>
              <w:pStyle w:val="TAC"/>
              <w:jc w:val="left"/>
            </w:pPr>
            <w:r w:rsidRPr="00926D4D">
              <w:t>#141e</w:t>
            </w:r>
          </w:p>
        </w:tc>
        <w:tc>
          <w:tcPr>
            <w:tcW w:w="1094" w:type="dxa"/>
            <w:shd w:val="solid" w:color="FFFFFF" w:fill="auto"/>
          </w:tcPr>
          <w:p w14:paraId="79BA8FA1" w14:textId="436D49C6" w:rsidR="00595018" w:rsidRPr="00926D4D" w:rsidRDefault="00595018" w:rsidP="00595018">
            <w:pPr>
              <w:pStyle w:val="TAC"/>
              <w:jc w:val="left"/>
              <w:rPr>
                <w:sz w:val="16"/>
                <w:szCs w:val="16"/>
              </w:rPr>
            </w:pPr>
            <w:r w:rsidRPr="00926D4D">
              <w:rPr>
                <w:sz w:val="16"/>
                <w:szCs w:val="16"/>
              </w:rPr>
              <w:t>S5-221631</w:t>
            </w:r>
          </w:p>
        </w:tc>
        <w:tc>
          <w:tcPr>
            <w:tcW w:w="425" w:type="dxa"/>
            <w:shd w:val="solid" w:color="FFFFFF" w:fill="auto"/>
          </w:tcPr>
          <w:p w14:paraId="05250FF3" w14:textId="77777777" w:rsidR="00595018" w:rsidRPr="00926D4D" w:rsidRDefault="00595018" w:rsidP="00595018">
            <w:pPr>
              <w:pStyle w:val="TAL"/>
              <w:rPr>
                <w:sz w:val="16"/>
                <w:szCs w:val="16"/>
              </w:rPr>
            </w:pPr>
          </w:p>
        </w:tc>
        <w:tc>
          <w:tcPr>
            <w:tcW w:w="425" w:type="dxa"/>
            <w:shd w:val="solid" w:color="FFFFFF" w:fill="auto"/>
          </w:tcPr>
          <w:p w14:paraId="79E18583" w14:textId="77777777" w:rsidR="00595018" w:rsidRPr="00926D4D" w:rsidRDefault="00595018" w:rsidP="00595018">
            <w:pPr>
              <w:pStyle w:val="TAR"/>
              <w:jc w:val="left"/>
              <w:rPr>
                <w:sz w:val="16"/>
                <w:szCs w:val="16"/>
              </w:rPr>
            </w:pPr>
          </w:p>
        </w:tc>
        <w:tc>
          <w:tcPr>
            <w:tcW w:w="425" w:type="dxa"/>
            <w:shd w:val="solid" w:color="FFFFFF" w:fill="auto"/>
          </w:tcPr>
          <w:p w14:paraId="5BCBE12F" w14:textId="77777777" w:rsidR="00595018" w:rsidRPr="00926D4D" w:rsidRDefault="00595018" w:rsidP="00595018">
            <w:pPr>
              <w:pStyle w:val="TAC"/>
              <w:jc w:val="left"/>
              <w:rPr>
                <w:sz w:val="16"/>
                <w:szCs w:val="16"/>
              </w:rPr>
            </w:pPr>
          </w:p>
        </w:tc>
        <w:tc>
          <w:tcPr>
            <w:tcW w:w="4962" w:type="dxa"/>
            <w:shd w:val="solid" w:color="FFFFFF" w:fill="auto"/>
          </w:tcPr>
          <w:p w14:paraId="378AA5CF" w14:textId="52B40021" w:rsidR="00595018" w:rsidRPr="00926D4D" w:rsidRDefault="00595018" w:rsidP="00595018">
            <w:pPr>
              <w:pStyle w:val="TAL"/>
              <w:rPr>
                <w:rFonts w:ascii="Calibri" w:hAnsi="Calibri" w:cs="Calibri"/>
                <w:szCs w:val="24"/>
              </w:rPr>
            </w:pPr>
            <w:r w:rsidRPr="00926D4D">
              <w:rPr>
                <w:sz w:val="16"/>
                <w:szCs w:val="16"/>
              </w:rPr>
              <w:t>EASFunction Definition</w:t>
            </w:r>
          </w:p>
        </w:tc>
        <w:tc>
          <w:tcPr>
            <w:tcW w:w="708" w:type="dxa"/>
            <w:shd w:val="solid" w:color="FFFFFF" w:fill="auto"/>
          </w:tcPr>
          <w:p w14:paraId="5D07D8F4" w14:textId="3BE8F9F9" w:rsidR="00595018" w:rsidRPr="00926D4D" w:rsidRDefault="00595018" w:rsidP="00595018">
            <w:pPr>
              <w:pStyle w:val="TAC"/>
              <w:jc w:val="left"/>
              <w:rPr>
                <w:sz w:val="16"/>
                <w:szCs w:val="16"/>
              </w:rPr>
            </w:pPr>
            <w:r w:rsidRPr="00926D4D">
              <w:rPr>
                <w:sz w:val="16"/>
                <w:szCs w:val="16"/>
              </w:rPr>
              <w:t>0.5.0</w:t>
            </w:r>
          </w:p>
        </w:tc>
      </w:tr>
      <w:tr w:rsidR="00595018" w:rsidRPr="00926D4D" w14:paraId="290AA1B7" w14:textId="77777777" w:rsidTr="00624848">
        <w:tc>
          <w:tcPr>
            <w:tcW w:w="800" w:type="dxa"/>
            <w:shd w:val="solid" w:color="FFFFFF" w:fill="auto"/>
          </w:tcPr>
          <w:p w14:paraId="283435B6" w14:textId="17EAA64A" w:rsidR="00595018" w:rsidRPr="00926D4D" w:rsidRDefault="00595018" w:rsidP="00595018">
            <w:pPr>
              <w:pStyle w:val="TAC"/>
              <w:jc w:val="left"/>
            </w:pPr>
            <w:r w:rsidRPr="00926D4D">
              <w:t>26 Jan 2022</w:t>
            </w:r>
          </w:p>
        </w:tc>
        <w:tc>
          <w:tcPr>
            <w:tcW w:w="800" w:type="dxa"/>
            <w:shd w:val="solid" w:color="FFFFFF" w:fill="auto"/>
          </w:tcPr>
          <w:p w14:paraId="75FD5F9B" w14:textId="1FFA1494" w:rsidR="00595018" w:rsidRPr="00926D4D" w:rsidRDefault="00595018" w:rsidP="00595018">
            <w:pPr>
              <w:pStyle w:val="TAC"/>
              <w:jc w:val="left"/>
            </w:pPr>
            <w:r w:rsidRPr="00926D4D">
              <w:t>#141e</w:t>
            </w:r>
          </w:p>
        </w:tc>
        <w:tc>
          <w:tcPr>
            <w:tcW w:w="1094" w:type="dxa"/>
            <w:shd w:val="solid" w:color="FFFFFF" w:fill="auto"/>
          </w:tcPr>
          <w:p w14:paraId="1449AB02" w14:textId="57F429A0" w:rsidR="00595018" w:rsidRPr="00926D4D" w:rsidRDefault="00595018" w:rsidP="00595018">
            <w:pPr>
              <w:pStyle w:val="TAC"/>
              <w:jc w:val="left"/>
              <w:rPr>
                <w:sz w:val="16"/>
                <w:szCs w:val="16"/>
              </w:rPr>
            </w:pPr>
            <w:r w:rsidRPr="00926D4D">
              <w:rPr>
                <w:sz w:val="16"/>
                <w:szCs w:val="16"/>
              </w:rPr>
              <w:t>S5-221632</w:t>
            </w:r>
          </w:p>
        </w:tc>
        <w:tc>
          <w:tcPr>
            <w:tcW w:w="425" w:type="dxa"/>
            <w:shd w:val="solid" w:color="FFFFFF" w:fill="auto"/>
          </w:tcPr>
          <w:p w14:paraId="69321C34" w14:textId="77777777" w:rsidR="00595018" w:rsidRPr="00926D4D" w:rsidRDefault="00595018" w:rsidP="00595018">
            <w:pPr>
              <w:pStyle w:val="TAL"/>
              <w:rPr>
                <w:sz w:val="16"/>
                <w:szCs w:val="16"/>
              </w:rPr>
            </w:pPr>
          </w:p>
        </w:tc>
        <w:tc>
          <w:tcPr>
            <w:tcW w:w="425" w:type="dxa"/>
            <w:shd w:val="solid" w:color="FFFFFF" w:fill="auto"/>
          </w:tcPr>
          <w:p w14:paraId="4270E4BC" w14:textId="77777777" w:rsidR="00595018" w:rsidRPr="00926D4D" w:rsidRDefault="00595018" w:rsidP="00595018">
            <w:pPr>
              <w:pStyle w:val="TAR"/>
              <w:jc w:val="left"/>
              <w:rPr>
                <w:sz w:val="16"/>
                <w:szCs w:val="16"/>
              </w:rPr>
            </w:pPr>
          </w:p>
        </w:tc>
        <w:tc>
          <w:tcPr>
            <w:tcW w:w="425" w:type="dxa"/>
            <w:shd w:val="solid" w:color="FFFFFF" w:fill="auto"/>
          </w:tcPr>
          <w:p w14:paraId="0003E514" w14:textId="77777777" w:rsidR="00595018" w:rsidRPr="00926D4D" w:rsidRDefault="00595018" w:rsidP="00595018">
            <w:pPr>
              <w:pStyle w:val="TAC"/>
              <w:jc w:val="left"/>
              <w:rPr>
                <w:sz w:val="16"/>
                <w:szCs w:val="16"/>
              </w:rPr>
            </w:pPr>
          </w:p>
        </w:tc>
        <w:tc>
          <w:tcPr>
            <w:tcW w:w="4962" w:type="dxa"/>
            <w:shd w:val="solid" w:color="FFFFFF" w:fill="auto"/>
          </w:tcPr>
          <w:p w14:paraId="3077EF82" w14:textId="4CEDB5A1" w:rsidR="00595018" w:rsidRPr="00926D4D" w:rsidRDefault="00595018" w:rsidP="00595018">
            <w:pPr>
              <w:pStyle w:val="TAL"/>
              <w:rPr>
                <w:sz w:val="16"/>
                <w:szCs w:val="16"/>
              </w:rPr>
            </w:pPr>
            <w:r w:rsidRPr="00926D4D">
              <w:rPr>
                <w:rFonts w:ascii="Calibri" w:hAnsi="Calibri" w:cs="Calibri"/>
                <w:szCs w:val="24"/>
              </w:rPr>
              <w:t>EESFunction definition</w:t>
            </w:r>
          </w:p>
        </w:tc>
        <w:tc>
          <w:tcPr>
            <w:tcW w:w="708" w:type="dxa"/>
            <w:shd w:val="solid" w:color="FFFFFF" w:fill="auto"/>
          </w:tcPr>
          <w:p w14:paraId="042C0D66" w14:textId="3C73D921" w:rsidR="00595018" w:rsidRPr="00926D4D" w:rsidRDefault="00595018" w:rsidP="00595018">
            <w:pPr>
              <w:pStyle w:val="TAC"/>
              <w:jc w:val="left"/>
              <w:rPr>
                <w:sz w:val="16"/>
                <w:szCs w:val="16"/>
              </w:rPr>
            </w:pPr>
            <w:r w:rsidRPr="00926D4D">
              <w:rPr>
                <w:sz w:val="16"/>
                <w:szCs w:val="16"/>
              </w:rPr>
              <w:t>0.5.0</w:t>
            </w:r>
          </w:p>
        </w:tc>
      </w:tr>
      <w:tr w:rsidR="00595018" w:rsidRPr="00926D4D" w14:paraId="1EBF6442" w14:textId="77777777" w:rsidTr="00624848">
        <w:tc>
          <w:tcPr>
            <w:tcW w:w="800" w:type="dxa"/>
            <w:shd w:val="solid" w:color="FFFFFF" w:fill="auto"/>
          </w:tcPr>
          <w:p w14:paraId="46A430D7" w14:textId="2F760022" w:rsidR="00595018" w:rsidRPr="00926D4D" w:rsidRDefault="00595018" w:rsidP="00595018">
            <w:pPr>
              <w:pStyle w:val="TAC"/>
              <w:jc w:val="left"/>
            </w:pPr>
            <w:r w:rsidRPr="00926D4D">
              <w:t>26 Jan 2022</w:t>
            </w:r>
          </w:p>
        </w:tc>
        <w:tc>
          <w:tcPr>
            <w:tcW w:w="800" w:type="dxa"/>
            <w:shd w:val="solid" w:color="FFFFFF" w:fill="auto"/>
          </w:tcPr>
          <w:p w14:paraId="23F27E0D" w14:textId="5CEFEF1E" w:rsidR="00595018" w:rsidRPr="00926D4D" w:rsidRDefault="00595018" w:rsidP="00595018">
            <w:pPr>
              <w:pStyle w:val="TAC"/>
              <w:jc w:val="left"/>
            </w:pPr>
            <w:r w:rsidRPr="00926D4D">
              <w:t>#141e</w:t>
            </w:r>
          </w:p>
        </w:tc>
        <w:tc>
          <w:tcPr>
            <w:tcW w:w="1094" w:type="dxa"/>
            <w:shd w:val="solid" w:color="FFFFFF" w:fill="auto"/>
          </w:tcPr>
          <w:p w14:paraId="28DA7950" w14:textId="7BB538C6" w:rsidR="00595018" w:rsidRPr="00926D4D" w:rsidRDefault="00595018" w:rsidP="00595018">
            <w:pPr>
              <w:pStyle w:val="TAC"/>
              <w:jc w:val="left"/>
              <w:rPr>
                <w:sz w:val="16"/>
                <w:szCs w:val="16"/>
              </w:rPr>
            </w:pPr>
            <w:r w:rsidRPr="00926D4D">
              <w:rPr>
                <w:sz w:val="16"/>
                <w:szCs w:val="16"/>
              </w:rPr>
              <w:t>S5-221633</w:t>
            </w:r>
          </w:p>
        </w:tc>
        <w:tc>
          <w:tcPr>
            <w:tcW w:w="425" w:type="dxa"/>
            <w:shd w:val="solid" w:color="FFFFFF" w:fill="auto"/>
          </w:tcPr>
          <w:p w14:paraId="606CBB91" w14:textId="77777777" w:rsidR="00595018" w:rsidRPr="00926D4D" w:rsidRDefault="00595018" w:rsidP="00595018">
            <w:pPr>
              <w:pStyle w:val="TAL"/>
              <w:rPr>
                <w:sz w:val="16"/>
                <w:szCs w:val="16"/>
              </w:rPr>
            </w:pPr>
          </w:p>
        </w:tc>
        <w:tc>
          <w:tcPr>
            <w:tcW w:w="425" w:type="dxa"/>
            <w:shd w:val="solid" w:color="FFFFFF" w:fill="auto"/>
          </w:tcPr>
          <w:p w14:paraId="46648AC8" w14:textId="77777777" w:rsidR="00595018" w:rsidRPr="00926D4D" w:rsidRDefault="00595018" w:rsidP="00595018">
            <w:pPr>
              <w:pStyle w:val="TAR"/>
              <w:jc w:val="left"/>
              <w:rPr>
                <w:sz w:val="16"/>
                <w:szCs w:val="16"/>
              </w:rPr>
            </w:pPr>
          </w:p>
        </w:tc>
        <w:tc>
          <w:tcPr>
            <w:tcW w:w="425" w:type="dxa"/>
            <w:shd w:val="solid" w:color="FFFFFF" w:fill="auto"/>
          </w:tcPr>
          <w:p w14:paraId="1A2D0415" w14:textId="77777777" w:rsidR="00595018" w:rsidRPr="00926D4D" w:rsidRDefault="00595018" w:rsidP="00595018">
            <w:pPr>
              <w:pStyle w:val="TAC"/>
              <w:jc w:val="left"/>
              <w:rPr>
                <w:sz w:val="16"/>
                <w:szCs w:val="16"/>
              </w:rPr>
            </w:pPr>
          </w:p>
        </w:tc>
        <w:tc>
          <w:tcPr>
            <w:tcW w:w="4962" w:type="dxa"/>
            <w:shd w:val="solid" w:color="FFFFFF" w:fill="auto"/>
          </w:tcPr>
          <w:p w14:paraId="4C0262E9" w14:textId="724FECD4" w:rsidR="00595018" w:rsidRPr="00926D4D" w:rsidRDefault="00595018" w:rsidP="00595018">
            <w:pPr>
              <w:pStyle w:val="TAL"/>
              <w:rPr>
                <w:rFonts w:ascii="Calibri" w:hAnsi="Calibri" w:cs="Calibri"/>
                <w:szCs w:val="24"/>
              </w:rPr>
            </w:pPr>
            <w:r w:rsidRPr="00926D4D">
              <w:rPr>
                <w:sz w:val="16"/>
                <w:szCs w:val="16"/>
              </w:rPr>
              <w:t>ECSFunction Definition</w:t>
            </w:r>
          </w:p>
        </w:tc>
        <w:tc>
          <w:tcPr>
            <w:tcW w:w="708" w:type="dxa"/>
            <w:shd w:val="solid" w:color="FFFFFF" w:fill="auto"/>
          </w:tcPr>
          <w:p w14:paraId="129950DA" w14:textId="7B822494" w:rsidR="00595018" w:rsidRPr="00926D4D" w:rsidRDefault="00595018" w:rsidP="00595018">
            <w:pPr>
              <w:pStyle w:val="TAC"/>
              <w:jc w:val="left"/>
              <w:rPr>
                <w:sz w:val="16"/>
                <w:szCs w:val="16"/>
              </w:rPr>
            </w:pPr>
            <w:r w:rsidRPr="00926D4D">
              <w:rPr>
                <w:sz w:val="16"/>
                <w:szCs w:val="16"/>
              </w:rPr>
              <w:t>0.5.0</w:t>
            </w:r>
          </w:p>
        </w:tc>
      </w:tr>
      <w:tr w:rsidR="00595018" w:rsidRPr="00926D4D" w14:paraId="50DC3752" w14:textId="77777777" w:rsidTr="00624848">
        <w:tc>
          <w:tcPr>
            <w:tcW w:w="800" w:type="dxa"/>
            <w:shd w:val="solid" w:color="FFFFFF" w:fill="auto"/>
          </w:tcPr>
          <w:p w14:paraId="34B174C0" w14:textId="2B432765" w:rsidR="00595018" w:rsidRPr="00926D4D" w:rsidRDefault="00595018" w:rsidP="00595018">
            <w:pPr>
              <w:pStyle w:val="TAC"/>
              <w:jc w:val="left"/>
            </w:pPr>
            <w:r w:rsidRPr="00926D4D">
              <w:t>26 Jan 2022</w:t>
            </w:r>
          </w:p>
        </w:tc>
        <w:tc>
          <w:tcPr>
            <w:tcW w:w="800" w:type="dxa"/>
            <w:shd w:val="solid" w:color="FFFFFF" w:fill="auto"/>
          </w:tcPr>
          <w:p w14:paraId="16D8A7CB" w14:textId="4A4B2907" w:rsidR="00595018" w:rsidRPr="00926D4D" w:rsidRDefault="00595018" w:rsidP="00595018">
            <w:pPr>
              <w:pStyle w:val="TAC"/>
              <w:jc w:val="left"/>
            </w:pPr>
            <w:r w:rsidRPr="00926D4D">
              <w:t>#141e</w:t>
            </w:r>
          </w:p>
        </w:tc>
        <w:tc>
          <w:tcPr>
            <w:tcW w:w="1094" w:type="dxa"/>
            <w:shd w:val="solid" w:color="FFFFFF" w:fill="auto"/>
          </w:tcPr>
          <w:p w14:paraId="10A9D983" w14:textId="4071DB7E" w:rsidR="00595018" w:rsidRPr="00926D4D" w:rsidRDefault="00595018" w:rsidP="00595018">
            <w:pPr>
              <w:pStyle w:val="TAC"/>
              <w:jc w:val="left"/>
              <w:rPr>
                <w:sz w:val="16"/>
                <w:szCs w:val="16"/>
              </w:rPr>
            </w:pPr>
            <w:r w:rsidRPr="00926D4D">
              <w:rPr>
                <w:sz w:val="16"/>
                <w:szCs w:val="16"/>
              </w:rPr>
              <w:t>S5-221565</w:t>
            </w:r>
          </w:p>
        </w:tc>
        <w:tc>
          <w:tcPr>
            <w:tcW w:w="425" w:type="dxa"/>
            <w:shd w:val="solid" w:color="FFFFFF" w:fill="auto"/>
          </w:tcPr>
          <w:p w14:paraId="5F0A23FF" w14:textId="77777777" w:rsidR="00595018" w:rsidRPr="00926D4D" w:rsidRDefault="00595018" w:rsidP="00595018">
            <w:pPr>
              <w:pStyle w:val="TAL"/>
              <w:rPr>
                <w:sz w:val="16"/>
                <w:szCs w:val="16"/>
              </w:rPr>
            </w:pPr>
          </w:p>
        </w:tc>
        <w:tc>
          <w:tcPr>
            <w:tcW w:w="425" w:type="dxa"/>
            <w:shd w:val="solid" w:color="FFFFFF" w:fill="auto"/>
          </w:tcPr>
          <w:p w14:paraId="2313CA53" w14:textId="77777777" w:rsidR="00595018" w:rsidRPr="00926D4D" w:rsidRDefault="00595018" w:rsidP="00595018">
            <w:pPr>
              <w:pStyle w:val="TAR"/>
              <w:jc w:val="left"/>
              <w:rPr>
                <w:sz w:val="16"/>
                <w:szCs w:val="16"/>
              </w:rPr>
            </w:pPr>
          </w:p>
        </w:tc>
        <w:tc>
          <w:tcPr>
            <w:tcW w:w="425" w:type="dxa"/>
            <w:shd w:val="solid" w:color="FFFFFF" w:fill="auto"/>
          </w:tcPr>
          <w:p w14:paraId="4945A014" w14:textId="77777777" w:rsidR="00595018" w:rsidRPr="00926D4D" w:rsidRDefault="00595018" w:rsidP="00595018">
            <w:pPr>
              <w:pStyle w:val="TAC"/>
              <w:jc w:val="left"/>
              <w:rPr>
                <w:sz w:val="16"/>
                <w:szCs w:val="16"/>
              </w:rPr>
            </w:pPr>
          </w:p>
        </w:tc>
        <w:tc>
          <w:tcPr>
            <w:tcW w:w="4962" w:type="dxa"/>
            <w:shd w:val="solid" w:color="FFFFFF" w:fill="auto"/>
          </w:tcPr>
          <w:p w14:paraId="0F1AF583" w14:textId="6AFE4477" w:rsidR="00595018" w:rsidRPr="00926D4D" w:rsidRDefault="00595018" w:rsidP="00595018">
            <w:pPr>
              <w:pStyle w:val="TAL"/>
              <w:rPr>
                <w:sz w:val="16"/>
                <w:szCs w:val="16"/>
              </w:rPr>
            </w:pPr>
            <w:r w:rsidRPr="00926D4D">
              <w:rPr>
                <w:sz w:val="16"/>
                <w:szCs w:val="16"/>
              </w:rPr>
              <w:t>Edge NRM Stage-3</w:t>
            </w:r>
          </w:p>
        </w:tc>
        <w:tc>
          <w:tcPr>
            <w:tcW w:w="708" w:type="dxa"/>
            <w:shd w:val="solid" w:color="FFFFFF" w:fill="auto"/>
          </w:tcPr>
          <w:p w14:paraId="184958B1" w14:textId="191EDC35" w:rsidR="00595018" w:rsidRPr="00926D4D" w:rsidRDefault="00595018" w:rsidP="00595018">
            <w:pPr>
              <w:pStyle w:val="TAC"/>
              <w:jc w:val="left"/>
              <w:rPr>
                <w:sz w:val="16"/>
                <w:szCs w:val="16"/>
              </w:rPr>
            </w:pPr>
            <w:r w:rsidRPr="00926D4D">
              <w:rPr>
                <w:sz w:val="16"/>
                <w:szCs w:val="16"/>
              </w:rPr>
              <w:t>0.5.0</w:t>
            </w:r>
          </w:p>
        </w:tc>
      </w:tr>
      <w:tr w:rsidR="00595018" w:rsidRPr="00926D4D" w14:paraId="0D8B053B" w14:textId="77777777" w:rsidTr="00624848">
        <w:tc>
          <w:tcPr>
            <w:tcW w:w="800" w:type="dxa"/>
            <w:shd w:val="solid" w:color="FFFFFF" w:fill="auto"/>
          </w:tcPr>
          <w:p w14:paraId="0FB1EA31" w14:textId="29545252" w:rsidR="00595018" w:rsidRPr="00926D4D" w:rsidRDefault="00595018" w:rsidP="00595018">
            <w:pPr>
              <w:pStyle w:val="TAC"/>
              <w:jc w:val="left"/>
            </w:pPr>
            <w:r w:rsidRPr="00926D4D">
              <w:t>26 Jan 2022</w:t>
            </w:r>
          </w:p>
        </w:tc>
        <w:tc>
          <w:tcPr>
            <w:tcW w:w="800" w:type="dxa"/>
            <w:shd w:val="solid" w:color="FFFFFF" w:fill="auto"/>
          </w:tcPr>
          <w:p w14:paraId="3772009D" w14:textId="22E6DBDF" w:rsidR="00595018" w:rsidRPr="00926D4D" w:rsidRDefault="00595018" w:rsidP="00595018">
            <w:pPr>
              <w:pStyle w:val="TAC"/>
              <w:jc w:val="left"/>
            </w:pPr>
            <w:r w:rsidRPr="00926D4D">
              <w:t>#141e</w:t>
            </w:r>
          </w:p>
        </w:tc>
        <w:tc>
          <w:tcPr>
            <w:tcW w:w="1094" w:type="dxa"/>
            <w:shd w:val="solid" w:color="FFFFFF" w:fill="auto"/>
          </w:tcPr>
          <w:p w14:paraId="2B8E6453" w14:textId="0D8DC9D0" w:rsidR="00595018" w:rsidRPr="00926D4D" w:rsidRDefault="00595018" w:rsidP="00595018">
            <w:pPr>
              <w:pStyle w:val="TAC"/>
              <w:jc w:val="left"/>
              <w:rPr>
                <w:sz w:val="16"/>
                <w:szCs w:val="16"/>
              </w:rPr>
            </w:pPr>
            <w:r w:rsidRPr="00926D4D">
              <w:rPr>
                <w:sz w:val="16"/>
                <w:szCs w:val="16"/>
              </w:rPr>
              <w:t>S5-221634</w:t>
            </w:r>
          </w:p>
        </w:tc>
        <w:tc>
          <w:tcPr>
            <w:tcW w:w="425" w:type="dxa"/>
            <w:shd w:val="solid" w:color="FFFFFF" w:fill="auto"/>
          </w:tcPr>
          <w:p w14:paraId="10AB7D1A" w14:textId="77777777" w:rsidR="00595018" w:rsidRPr="00926D4D" w:rsidRDefault="00595018" w:rsidP="00595018">
            <w:pPr>
              <w:pStyle w:val="TAL"/>
              <w:rPr>
                <w:sz w:val="16"/>
                <w:szCs w:val="16"/>
              </w:rPr>
            </w:pPr>
          </w:p>
        </w:tc>
        <w:tc>
          <w:tcPr>
            <w:tcW w:w="425" w:type="dxa"/>
            <w:shd w:val="solid" w:color="FFFFFF" w:fill="auto"/>
          </w:tcPr>
          <w:p w14:paraId="1DEB03B9" w14:textId="77777777" w:rsidR="00595018" w:rsidRPr="00926D4D" w:rsidRDefault="00595018" w:rsidP="00595018">
            <w:pPr>
              <w:pStyle w:val="TAR"/>
              <w:jc w:val="left"/>
              <w:rPr>
                <w:sz w:val="16"/>
                <w:szCs w:val="16"/>
              </w:rPr>
            </w:pPr>
          </w:p>
        </w:tc>
        <w:tc>
          <w:tcPr>
            <w:tcW w:w="425" w:type="dxa"/>
            <w:shd w:val="solid" w:color="FFFFFF" w:fill="auto"/>
          </w:tcPr>
          <w:p w14:paraId="5BFA894D" w14:textId="77777777" w:rsidR="00595018" w:rsidRPr="00926D4D" w:rsidRDefault="00595018" w:rsidP="00595018">
            <w:pPr>
              <w:pStyle w:val="TAC"/>
              <w:jc w:val="left"/>
              <w:rPr>
                <w:sz w:val="16"/>
                <w:szCs w:val="16"/>
              </w:rPr>
            </w:pPr>
          </w:p>
        </w:tc>
        <w:tc>
          <w:tcPr>
            <w:tcW w:w="4962" w:type="dxa"/>
            <w:shd w:val="solid" w:color="FFFFFF" w:fill="auto"/>
          </w:tcPr>
          <w:p w14:paraId="3572388C" w14:textId="1383F533" w:rsidR="00595018" w:rsidRPr="00926D4D" w:rsidRDefault="00595018" w:rsidP="00595018">
            <w:pPr>
              <w:pStyle w:val="TAL"/>
              <w:rPr>
                <w:sz w:val="16"/>
                <w:szCs w:val="16"/>
              </w:rPr>
            </w:pPr>
            <w:r w:rsidRPr="00926D4D">
              <w:rPr>
                <w:sz w:val="16"/>
                <w:szCs w:val="16"/>
              </w:rPr>
              <w:t>ECS Performance MnS</w:t>
            </w:r>
          </w:p>
        </w:tc>
        <w:tc>
          <w:tcPr>
            <w:tcW w:w="708" w:type="dxa"/>
            <w:shd w:val="solid" w:color="FFFFFF" w:fill="auto"/>
          </w:tcPr>
          <w:p w14:paraId="79F02A13" w14:textId="27708A10" w:rsidR="00595018" w:rsidRPr="00926D4D" w:rsidRDefault="00595018" w:rsidP="00595018">
            <w:pPr>
              <w:pStyle w:val="TAC"/>
              <w:jc w:val="left"/>
              <w:rPr>
                <w:sz w:val="16"/>
                <w:szCs w:val="16"/>
              </w:rPr>
            </w:pPr>
            <w:r w:rsidRPr="00926D4D">
              <w:rPr>
                <w:sz w:val="16"/>
                <w:szCs w:val="16"/>
              </w:rPr>
              <w:t>0.5.0</w:t>
            </w:r>
          </w:p>
        </w:tc>
      </w:tr>
      <w:tr w:rsidR="00595018" w:rsidRPr="00926D4D" w14:paraId="374EAFE8" w14:textId="77777777" w:rsidTr="00624848">
        <w:tc>
          <w:tcPr>
            <w:tcW w:w="800" w:type="dxa"/>
            <w:shd w:val="solid" w:color="FFFFFF" w:fill="auto"/>
          </w:tcPr>
          <w:p w14:paraId="7EB22B9E" w14:textId="60BF19D1" w:rsidR="00595018" w:rsidRPr="00926D4D" w:rsidRDefault="00595018" w:rsidP="00595018">
            <w:pPr>
              <w:pStyle w:val="TAC"/>
              <w:jc w:val="left"/>
            </w:pPr>
            <w:r w:rsidRPr="00926D4D">
              <w:t>26 Jan 2022</w:t>
            </w:r>
          </w:p>
        </w:tc>
        <w:tc>
          <w:tcPr>
            <w:tcW w:w="800" w:type="dxa"/>
            <w:shd w:val="solid" w:color="FFFFFF" w:fill="auto"/>
          </w:tcPr>
          <w:p w14:paraId="144053DF" w14:textId="1E4E4C28" w:rsidR="00595018" w:rsidRPr="00926D4D" w:rsidRDefault="00595018" w:rsidP="00595018">
            <w:pPr>
              <w:pStyle w:val="TAC"/>
              <w:jc w:val="left"/>
            </w:pPr>
            <w:r w:rsidRPr="00926D4D">
              <w:t>#141e</w:t>
            </w:r>
          </w:p>
        </w:tc>
        <w:tc>
          <w:tcPr>
            <w:tcW w:w="1094" w:type="dxa"/>
            <w:shd w:val="solid" w:color="FFFFFF" w:fill="auto"/>
          </w:tcPr>
          <w:p w14:paraId="02DE5514" w14:textId="3CCC5D38" w:rsidR="00595018" w:rsidRPr="00926D4D" w:rsidRDefault="00595018" w:rsidP="00595018">
            <w:pPr>
              <w:pStyle w:val="TAC"/>
              <w:jc w:val="left"/>
              <w:rPr>
                <w:sz w:val="16"/>
                <w:szCs w:val="16"/>
              </w:rPr>
            </w:pPr>
            <w:r w:rsidRPr="00926D4D">
              <w:rPr>
                <w:sz w:val="16"/>
                <w:szCs w:val="16"/>
              </w:rPr>
              <w:t>S5-221635</w:t>
            </w:r>
          </w:p>
        </w:tc>
        <w:tc>
          <w:tcPr>
            <w:tcW w:w="425" w:type="dxa"/>
            <w:shd w:val="solid" w:color="FFFFFF" w:fill="auto"/>
          </w:tcPr>
          <w:p w14:paraId="2672832F" w14:textId="77777777" w:rsidR="00595018" w:rsidRPr="00926D4D" w:rsidRDefault="00595018" w:rsidP="00595018">
            <w:pPr>
              <w:pStyle w:val="TAL"/>
              <w:rPr>
                <w:sz w:val="16"/>
                <w:szCs w:val="16"/>
              </w:rPr>
            </w:pPr>
          </w:p>
        </w:tc>
        <w:tc>
          <w:tcPr>
            <w:tcW w:w="425" w:type="dxa"/>
            <w:shd w:val="solid" w:color="FFFFFF" w:fill="auto"/>
          </w:tcPr>
          <w:p w14:paraId="121F6E48" w14:textId="77777777" w:rsidR="00595018" w:rsidRPr="00926D4D" w:rsidRDefault="00595018" w:rsidP="00595018">
            <w:pPr>
              <w:pStyle w:val="TAR"/>
              <w:jc w:val="left"/>
              <w:rPr>
                <w:sz w:val="16"/>
                <w:szCs w:val="16"/>
              </w:rPr>
            </w:pPr>
          </w:p>
        </w:tc>
        <w:tc>
          <w:tcPr>
            <w:tcW w:w="425" w:type="dxa"/>
            <w:shd w:val="solid" w:color="FFFFFF" w:fill="auto"/>
          </w:tcPr>
          <w:p w14:paraId="5AD68038" w14:textId="77777777" w:rsidR="00595018" w:rsidRPr="00926D4D" w:rsidRDefault="00595018" w:rsidP="00595018">
            <w:pPr>
              <w:pStyle w:val="TAC"/>
              <w:jc w:val="left"/>
              <w:rPr>
                <w:sz w:val="16"/>
                <w:szCs w:val="16"/>
              </w:rPr>
            </w:pPr>
          </w:p>
        </w:tc>
        <w:tc>
          <w:tcPr>
            <w:tcW w:w="4962" w:type="dxa"/>
            <w:shd w:val="solid" w:color="FFFFFF" w:fill="auto"/>
          </w:tcPr>
          <w:p w14:paraId="7201C9CB" w14:textId="0720FA26" w:rsidR="00595018" w:rsidRPr="00926D4D" w:rsidRDefault="00595018" w:rsidP="00595018">
            <w:pPr>
              <w:pStyle w:val="TAL"/>
              <w:rPr>
                <w:sz w:val="16"/>
                <w:szCs w:val="16"/>
              </w:rPr>
            </w:pPr>
            <w:r w:rsidRPr="00926D4D">
              <w:rPr>
                <w:sz w:val="16"/>
                <w:szCs w:val="16"/>
              </w:rPr>
              <w:t>ECS Performance assurance</w:t>
            </w:r>
          </w:p>
        </w:tc>
        <w:tc>
          <w:tcPr>
            <w:tcW w:w="708" w:type="dxa"/>
            <w:shd w:val="solid" w:color="FFFFFF" w:fill="auto"/>
          </w:tcPr>
          <w:p w14:paraId="49A76EB3" w14:textId="36733367" w:rsidR="00595018" w:rsidRPr="00926D4D" w:rsidRDefault="00595018" w:rsidP="00595018">
            <w:pPr>
              <w:pStyle w:val="TAC"/>
              <w:jc w:val="left"/>
              <w:rPr>
                <w:sz w:val="16"/>
                <w:szCs w:val="16"/>
              </w:rPr>
            </w:pPr>
            <w:r w:rsidRPr="00926D4D">
              <w:rPr>
                <w:sz w:val="16"/>
                <w:szCs w:val="16"/>
              </w:rPr>
              <w:t>0.5.0</w:t>
            </w:r>
          </w:p>
        </w:tc>
      </w:tr>
      <w:tr w:rsidR="00595018" w:rsidRPr="00926D4D" w14:paraId="1B59AB93" w14:textId="77777777" w:rsidTr="00624848">
        <w:tc>
          <w:tcPr>
            <w:tcW w:w="800" w:type="dxa"/>
            <w:shd w:val="solid" w:color="FFFFFF" w:fill="auto"/>
          </w:tcPr>
          <w:p w14:paraId="5B025B0B" w14:textId="5A17F3CD" w:rsidR="00595018" w:rsidRPr="00926D4D" w:rsidRDefault="00595018" w:rsidP="00595018">
            <w:pPr>
              <w:pStyle w:val="TAC"/>
              <w:jc w:val="left"/>
            </w:pPr>
            <w:r w:rsidRPr="00926D4D">
              <w:t>26 Jan 2022</w:t>
            </w:r>
          </w:p>
        </w:tc>
        <w:tc>
          <w:tcPr>
            <w:tcW w:w="800" w:type="dxa"/>
            <w:shd w:val="solid" w:color="FFFFFF" w:fill="auto"/>
          </w:tcPr>
          <w:p w14:paraId="046BA4F1" w14:textId="63F0F1A9" w:rsidR="00595018" w:rsidRPr="00926D4D" w:rsidRDefault="00595018" w:rsidP="00595018">
            <w:pPr>
              <w:pStyle w:val="TAC"/>
              <w:jc w:val="left"/>
            </w:pPr>
            <w:r w:rsidRPr="00926D4D">
              <w:t>#141e</w:t>
            </w:r>
          </w:p>
        </w:tc>
        <w:tc>
          <w:tcPr>
            <w:tcW w:w="1094" w:type="dxa"/>
            <w:shd w:val="solid" w:color="FFFFFF" w:fill="auto"/>
          </w:tcPr>
          <w:p w14:paraId="30A37344" w14:textId="2D73D9B4" w:rsidR="00595018" w:rsidRPr="00926D4D" w:rsidRDefault="00595018" w:rsidP="00595018">
            <w:pPr>
              <w:pStyle w:val="TAC"/>
              <w:jc w:val="left"/>
              <w:rPr>
                <w:sz w:val="16"/>
                <w:szCs w:val="16"/>
              </w:rPr>
            </w:pPr>
            <w:r w:rsidRPr="00926D4D">
              <w:rPr>
                <w:sz w:val="16"/>
                <w:szCs w:val="16"/>
              </w:rPr>
              <w:t>S5-221636</w:t>
            </w:r>
          </w:p>
        </w:tc>
        <w:tc>
          <w:tcPr>
            <w:tcW w:w="425" w:type="dxa"/>
            <w:shd w:val="solid" w:color="FFFFFF" w:fill="auto"/>
          </w:tcPr>
          <w:p w14:paraId="0989B6A6" w14:textId="77777777" w:rsidR="00595018" w:rsidRPr="00926D4D" w:rsidRDefault="00595018" w:rsidP="00595018">
            <w:pPr>
              <w:pStyle w:val="TAL"/>
              <w:rPr>
                <w:sz w:val="16"/>
                <w:szCs w:val="16"/>
              </w:rPr>
            </w:pPr>
          </w:p>
        </w:tc>
        <w:tc>
          <w:tcPr>
            <w:tcW w:w="425" w:type="dxa"/>
            <w:shd w:val="solid" w:color="FFFFFF" w:fill="auto"/>
          </w:tcPr>
          <w:p w14:paraId="0330A19A" w14:textId="77777777" w:rsidR="00595018" w:rsidRPr="00926D4D" w:rsidRDefault="00595018" w:rsidP="00595018">
            <w:pPr>
              <w:pStyle w:val="TAR"/>
              <w:jc w:val="left"/>
              <w:rPr>
                <w:sz w:val="16"/>
                <w:szCs w:val="16"/>
              </w:rPr>
            </w:pPr>
          </w:p>
        </w:tc>
        <w:tc>
          <w:tcPr>
            <w:tcW w:w="425" w:type="dxa"/>
            <w:shd w:val="solid" w:color="FFFFFF" w:fill="auto"/>
          </w:tcPr>
          <w:p w14:paraId="7BB43342" w14:textId="77777777" w:rsidR="00595018" w:rsidRPr="00926D4D" w:rsidRDefault="00595018" w:rsidP="00595018">
            <w:pPr>
              <w:pStyle w:val="TAC"/>
              <w:jc w:val="left"/>
              <w:rPr>
                <w:sz w:val="16"/>
                <w:szCs w:val="16"/>
              </w:rPr>
            </w:pPr>
          </w:p>
        </w:tc>
        <w:tc>
          <w:tcPr>
            <w:tcW w:w="4962" w:type="dxa"/>
            <w:shd w:val="solid" w:color="FFFFFF" w:fill="auto"/>
          </w:tcPr>
          <w:p w14:paraId="4B1F7286" w14:textId="5073AB27" w:rsidR="00595018" w:rsidRPr="00926D4D" w:rsidRDefault="00595018" w:rsidP="00595018">
            <w:pPr>
              <w:pStyle w:val="TAL"/>
              <w:rPr>
                <w:sz w:val="16"/>
                <w:szCs w:val="16"/>
              </w:rPr>
            </w:pPr>
            <w:r w:rsidRPr="00926D4D">
              <w:rPr>
                <w:sz w:val="16"/>
                <w:szCs w:val="16"/>
              </w:rPr>
              <w:t>EES Performance MnS</w:t>
            </w:r>
          </w:p>
        </w:tc>
        <w:tc>
          <w:tcPr>
            <w:tcW w:w="708" w:type="dxa"/>
            <w:shd w:val="solid" w:color="FFFFFF" w:fill="auto"/>
          </w:tcPr>
          <w:p w14:paraId="10795FB7" w14:textId="7DB84EE6" w:rsidR="00595018" w:rsidRPr="00926D4D" w:rsidRDefault="00595018" w:rsidP="00595018">
            <w:pPr>
              <w:pStyle w:val="TAC"/>
              <w:jc w:val="left"/>
              <w:rPr>
                <w:sz w:val="16"/>
                <w:szCs w:val="16"/>
              </w:rPr>
            </w:pPr>
            <w:r w:rsidRPr="00926D4D">
              <w:rPr>
                <w:sz w:val="16"/>
                <w:szCs w:val="16"/>
              </w:rPr>
              <w:t>0.5.0</w:t>
            </w:r>
          </w:p>
        </w:tc>
      </w:tr>
      <w:tr w:rsidR="00595018" w:rsidRPr="00926D4D" w14:paraId="74555B51" w14:textId="77777777" w:rsidTr="00624848">
        <w:tc>
          <w:tcPr>
            <w:tcW w:w="800" w:type="dxa"/>
            <w:shd w:val="solid" w:color="FFFFFF" w:fill="auto"/>
          </w:tcPr>
          <w:p w14:paraId="3D04B2E8" w14:textId="099D1CC1" w:rsidR="00595018" w:rsidRPr="00926D4D" w:rsidRDefault="00595018" w:rsidP="00595018">
            <w:pPr>
              <w:pStyle w:val="TAC"/>
              <w:jc w:val="left"/>
            </w:pPr>
            <w:r w:rsidRPr="00926D4D">
              <w:t>26 Jan 2022</w:t>
            </w:r>
          </w:p>
        </w:tc>
        <w:tc>
          <w:tcPr>
            <w:tcW w:w="800" w:type="dxa"/>
            <w:shd w:val="solid" w:color="FFFFFF" w:fill="auto"/>
          </w:tcPr>
          <w:p w14:paraId="7850517C" w14:textId="6B64C1FF" w:rsidR="00595018" w:rsidRPr="00926D4D" w:rsidRDefault="00595018" w:rsidP="00595018">
            <w:pPr>
              <w:pStyle w:val="TAC"/>
              <w:jc w:val="left"/>
            </w:pPr>
            <w:r w:rsidRPr="00926D4D">
              <w:t>#141e</w:t>
            </w:r>
          </w:p>
        </w:tc>
        <w:tc>
          <w:tcPr>
            <w:tcW w:w="1094" w:type="dxa"/>
            <w:shd w:val="solid" w:color="FFFFFF" w:fill="auto"/>
          </w:tcPr>
          <w:p w14:paraId="3C52EEC5" w14:textId="13734216" w:rsidR="00595018" w:rsidRPr="00926D4D" w:rsidRDefault="00595018" w:rsidP="00595018">
            <w:pPr>
              <w:pStyle w:val="TAC"/>
              <w:jc w:val="left"/>
              <w:rPr>
                <w:sz w:val="16"/>
                <w:szCs w:val="16"/>
              </w:rPr>
            </w:pPr>
            <w:r w:rsidRPr="00926D4D">
              <w:rPr>
                <w:sz w:val="16"/>
                <w:szCs w:val="16"/>
              </w:rPr>
              <w:t>S5-221227</w:t>
            </w:r>
          </w:p>
        </w:tc>
        <w:tc>
          <w:tcPr>
            <w:tcW w:w="425" w:type="dxa"/>
            <w:shd w:val="solid" w:color="FFFFFF" w:fill="auto"/>
          </w:tcPr>
          <w:p w14:paraId="549EC49F" w14:textId="77777777" w:rsidR="00595018" w:rsidRPr="00926D4D" w:rsidRDefault="00595018" w:rsidP="00595018">
            <w:pPr>
              <w:pStyle w:val="TAL"/>
              <w:rPr>
                <w:sz w:val="16"/>
                <w:szCs w:val="16"/>
              </w:rPr>
            </w:pPr>
          </w:p>
        </w:tc>
        <w:tc>
          <w:tcPr>
            <w:tcW w:w="425" w:type="dxa"/>
            <w:shd w:val="solid" w:color="FFFFFF" w:fill="auto"/>
          </w:tcPr>
          <w:p w14:paraId="69E9E56B" w14:textId="77777777" w:rsidR="00595018" w:rsidRPr="00926D4D" w:rsidRDefault="00595018" w:rsidP="00595018">
            <w:pPr>
              <w:pStyle w:val="TAR"/>
              <w:jc w:val="left"/>
              <w:rPr>
                <w:sz w:val="16"/>
                <w:szCs w:val="16"/>
              </w:rPr>
            </w:pPr>
          </w:p>
        </w:tc>
        <w:tc>
          <w:tcPr>
            <w:tcW w:w="425" w:type="dxa"/>
            <w:shd w:val="solid" w:color="FFFFFF" w:fill="auto"/>
          </w:tcPr>
          <w:p w14:paraId="4D133C05" w14:textId="77777777" w:rsidR="00595018" w:rsidRPr="00926D4D" w:rsidRDefault="00595018" w:rsidP="00595018">
            <w:pPr>
              <w:pStyle w:val="TAC"/>
              <w:jc w:val="left"/>
              <w:rPr>
                <w:sz w:val="16"/>
                <w:szCs w:val="16"/>
              </w:rPr>
            </w:pPr>
          </w:p>
        </w:tc>
        <w:tc>
          <w:tcPr>
            <w:tcW w:w="4962" w:type="dxa"/>
            <w:shd w:val="solid" w:color="FFFFFF" w:fill="auto"/>
          </w:tcPr>
          <w:p w14:paraId="75F27935" w14:textId="47BAEF94" w:rsidR="00595018" w:rsidRPr="00926D4D" w:rsidRDefault="00595018" w:rsidP="00595018">
            <w:pPr>
              <w:pStyle w:val="TAL"/>
              <w:rPr>
                <w:sz w:val="16"/>
                <w:szCs w:val="16"/>
              </w:rPr>
            </w:pPr>
            <w:r w:rsidRPr="00926D4D">
              <w:rPr>
                <w:sz w:val="16"/>
                <w:szCs w:val="16"/>
              </w:rPr>
              <w:t>removal of partially failure</w:t>
            </w:r>
          </w:p>
        </w:tc>
        <w:tc>
          <w:tcPr>
            <w:tcW w:w="708" w:type="dxa"/>
            <w:shd w:val="solid" w:color="FFFFFF" w:fill="auto"/>
          </w:tcPr>
          <w:p w14:paraId="7220EDF2" w14:textId="01D8CC28" w:rsidR="00595018" w:rsidRPr="00926D4D" w:rsidRDefault="00595018" w:rsidP="00595018">
            <w:pPr>
              <w:pStyle w:val="TAC"/>
              <w:jc w:val="left"/>
              <w:rPr>
                <w:sz w:val="16"/>
                <w:szCs w:val="16"/>
              </w:rPr>
            </w:pPr>
            <w:r w:rsidRPr="00926D4D">
              <w:rPr>
                <w:sz w:val="16"/>
                <w:szCs w:val="16"/>
              </w:rPr>
              <w:t>0.5.0</w:t>
            </w:r>
          </w:p>
        </w:tc>
      </w:tr>
      <w:tr w:rsidR="00595018" w:rsidRPr="00926D4D" w14:paraId="4BF877C7" w14:textId="77777777" w:rsidTr="00624848">
        <w:tc>
          <w:tcPr>
            <w:tcW w:w="800" w:type="dxa"/>
            <w:shd w:val="solid" w:color="FFFFFF" w:fill="auto"/>
          </w:tcPr>
          <w:p w14:paraId="73E6A064" w14:textId="1617E496" w:rsidR="00595018" w:rsidRPr="00926D4D" w:rsidRDefault="00595018" w:rsidP="00595018">
            <w:pPr>
              <w:pStyle w:val="TAC"/>
              <w:jc w:val="left"/>
            </w:pPr>
            <w:r w:rsidRPr="00926D4D">
              <w:t>26 Jan 2022</w:t>
            </w:r>
          </w:p>
        </w:tc>
        <w:tc>
          <w:tcPr>
            <w:tcW w:w="800" w:type="dxa"/>
            <w:shd w:val="solid" w:color="FFFFFF" w:fill="auto"/>
          </w:tcPr>
          <w:p w14:paraId="71A41B8E" w14:textId="2DA9196C" w:rsidR="00595018" w:rsidRPr="00926D4D" w:rsidRDefault="00595018" w:rsidP="00595018">
            <w:pPr>
              <w:pStyle w:val="TAC"/>
              <w:jc w:val="left"/>
            </w:pPr>
            <w:r w:rsidRPr="00926D4D">
              <w:t>#141e</w:t>
            </w:r>
          </w:p>
        </w:tc>
        <w:tc>
          <w:tcPr>
            <w:tcW w:w="1094" w:type="dxa"/>
            <w:shd w:val="solid" w:color="FFFFFF" w:fill="auto"/>
          </w:tcPr>
          <w:p w14:paraId="3FC200E9" w14:textId="4B411049" w:rsidR="00595018" w:rsidRPr="00926D4D" w:rsidRDefault="00595018" w:rsidP="00595018">
            <w:pPr>
              <w:pStyle w:val="TAC"/>
              <w:jc w:val="left"/>
              <w:rPr>
                <w:sz w:val="16"/>
                <w:szCs w:val="16"/>
              </w:rPr>
            </w:pPr>
            <w:r w:rsidRPr="00926D4D">
              <w:rPr>
                <w:sz w:val="16"/>
                <w:szCs w:val="16"/>
              </w:rPr>
              <w:t>S5-221708</w:t>
            </w:r>
          </w:p>
        </w:tc>
        <w:tc>
          <w:tcPr>
            <w:tcW w:w="425" w:type="dxa"/>
            <w:shd w:val="solid" w:color="FFFFFF" w:fill="auto"/>
          </w:tcPr>
          <w:p w14:paraId="10A9BAE5" w14:textId="77777777" w:rsidR="00595018" w:rsidRPr="00926D4D" w:rsidRDefault="00595018" w:rsidP="00595018">
            <w:pPr>
              <w:pStyle w:val="TAL"/>
              <w:rPr>
                <w:sz w:val="16"/>
                <w:szCs w:val="16"/>
              </w:rPr>
            </w:pPr>
          </w:p>
        </w:tc>
        <w:tc>
          <w:tcPr>
            <w:tcW w:w="425" w:type="dxa"/>
            <w:shd w:val="solid" w:color="FFFFFF" w:fill="auto"/>
          </w:tcPr>
          <w:p w14:paraId="5A73AB45" w14:textId="77777777" w:rsidR="00595018" w:rsidRPr="00926D4D" w:rsidRDefault="00595018" w:rsidP="00595018">
            <w:pPr>
              <w:pStyle w:val="TAR"/>
              <w:jc w:val="left"/>
              <w:rPr>
                <w:sz w:val="16"/>
                <w:szCs w:val="16"/>
              </w:rPr>
            </w:pPr>
          </w:p>
        </w:tc>
        <w:tc>
          <w:tcPr>
            <w:tcW w:w="425" w:type="dxa"/>
            <w:shd w:val="solid" w:color="FFFFFF" w:fill="auto"/>
          </w:tcPr>
          <w:p w14:paraId="227E6C3B" w14:textId="77777777" w:rsidR="00595018" w:rsidRPr="00926D4D" w:rsidRDefault="00595018" w:rsidP="00595018">
            <w:pPr>
              <w:pStyle w:val="TAC"/>
              <w:jc w:val="left"/>
              <w:rPr>
                <w:sz w:val="16"/>
                <w:szCs w:val="16"/>
              </w:rPr>
            </w:pPr>
          </w:p>
        </w:tc>
        <w:tc>
          <w:tcPr>
            <w:tcW w:w="4962" w:type="dxa"/>
            <w:shd w:val="solid" w:color="FFFFFF" w:fill="auto"/>
          </w:tcPr>
          <w:p w14:paraId="670AD811" w14:textId="1A1AA85F" w:rsidR="00595018" w:rsidRPr="00926D4D" w:rsidRDefault="00595018" w:rsidP="00595018">
            <w:pPr>
              <w:pStyle w:val="TAL"/>
              <w:rPr>
                <w:sz w:val="16"/>
                <w:szCs w:val="16"/>
              </w:rPr>
            </w:pPr>
            <w:r w:rsidRPr="00926D4D">
              <w:rPr>
                <w:sz w:val="16"/>
                <w:szCs w:val="16"/>
              </w:rPr>
              <w:t>EES LCM procedure</w:t>
            </w:r>
          </w:p>
        </w:tc>
        <w:tc>
          <w:tcPr>
            <w:tcW w:w="708" w:type="dxa"/>
            <w:shd w:val="solid" w:color="FFFFFF" w:fill="auto"/>
          </w:tcPr>
          <w:p w14:paraId="260FECB4" w14:textId="6D09950C" w:rsidR="00595018" w:rsidRPr="00926D4D" w:rsidRDefault="00595018" w:rsidP="00595018">
            <w:pPr>
              <w:pStyle w:val="TAC"/>
              <w:jc w:val="left"/>
              <w:rPr>
                <w:sz w:val="16"/>
                <w:szCs w:val="16"/>
              </w:rPr>
            </w:pPr>
            <w:r w:rsidRPr="00926D4D">
              <w:rPr>
                <w:sz w:val="16"/>
                <w:szCs w:val="16"/>
              </w:rPr>
              <w:t>0.5.0</w:t>
            </w:r>
          </w:p>
        </w:tc>
      </w:tr>
      <w:tr w:rsidR="00595018" w:rsidRPr="00926D4D" w14:paraId="483976AC" w14:textId="77777777" w:rsidTr="00624848">
        <w:tc>
          <w:tcPr>
            <w:tcW w:w="800" w:type="dxa"/>
            <w:shd w:val="solid" w:color="FFFFFF" w:fill="auto"/>
          </w:tcPr>
          <w:p w14:paraId="5A4B92D1" w14:textId="5F8A87EA" w:rsidR="00595018" w:rsidRPr="00926D4D" w:rsidRDefault="00595018" w:rsidP="00595018">
            <w:pPr>
              <w:pStyle w:val="TAC"/>
              <w:jc w:val="left"/>
            </w:pPr>
            <w:r w:rsidRPr="00926D4D">
              <w:t>26 Jan 2022</w:t>
            </w:r>
          </w:p>
        </w:tc>
        <w:tc>
          <w:tcPr>
            <w:tcW w:w="800" w:type="dxa"/>
            <w:shd w:val="solid" w:color="FFFFFF" w:fill="auto"/>
          </w:tcPr>
          <w:p w14:paraId="204C53AA" w14:textId="608CF745" w:rsidR="00595018" w:rsidRPr="00926D4D" w:rsidRDefault="00595018" w:rsidP="00595018">
            <w:pPr>
              <w:pStyle w:val="TAC"/>
              <w:jc w:val="left"/>
            </w:pPr>
            <w:r w:rsidRPr="00926D4D">
              <w:t>#141e</w:t>
            </w:r>
          </w:p>
        </w:tc>
        <w:tc>
          <w:tcPr>
            <w:tcW w:w="1094" w:type="dxa"/>
            <w:shd w:val="solid" w:color="FFFFFF" w:fill="auto"/>
          </w:tcPr>
          <w:p w14:paraId="2B325E47" w14:textId="1AF6F50D" w:rsidR="00595018" w:rsidRPr="00926D4D" w:rsidRDefault="00595018" w:rsidP="00595018">
            <w:pPr>
              <w:pStyle w:val="TAC"/>
              <w:jc w:val="left"/>
              <w:rPr>
                <w:sz w:val="16"/>
                <w:szCs w:val="16"/>
              </w:rPr>
            </w:pPr>
            <w:r w:rsidRPr="00926D4D">
              <w:rPr>
                <w:sz w:val="16"/>
                <w:szCs w:val="16"/>
              </w:rPr>
              <w:t>S5-221226</w:t>
            </w:r>
          </w:p>
        </w:tc>
        <w:tc>
          <w:tcPr>
            <w:tcW w:w="425" w:type="dxa"/>
            <w:shd w:val="solid" w:color="FFFFFF" w:fill="auto"/>
          </w:tcPr>
          <w:p w14:paraId="46578224" w14:textId="77777777" w:rsidR="00595018" w:rsidRPr="00926D4D" w:rsidRDefault="00595018" w:rsidP="00595018">
            <w:pPr>
              <w:pStyle w:val="TAL"/>
              <w:rPr>
                <w:sz w:val="16"/>
                <w:szCs w:val="16"/>
              </w:rPr>
            </w:pPr>
          </w:p>
        </w:tc>
        <w:tc>
          <w:tcPr>
            <w:tcW w:w="425" w:type="dxa"/>
            <w:shd w:val="solid" w:color="FFFFFF" w:fill="auto"/>
          </w:tcPr>
          <w:p w14:paraId="26286955" w14:textId="77777777" w:rsidR="00595018" w:rsidRPr="00926D4D" w:rsidRDefault="00595018" w:rsidP="00595018">
            <w:pPr>
              <w:pStyle w:val="TAR"/>
              <w:jc w:val="left"/>
              <w:rPr>
                <w:sz w:val="16"/>
                <w:szCs w:val="16"/>
              </w:rPr>
            </w:pPr>
          </w:p>
        </w:tc>
        <w:tc>
          <w:tcPr>
            <w:tcW w:w="425" w:type="dxa"/>
            <w:shd w:val="solid" w:color="FFFFFF" w:fill="auto"/>
          </w:tcPr>
          <w:p w14:paraId="775DBBF1" w14:textId="77777777" w:rsidR="00595018" w:rsidRPr="00926D4D" w:rsidRDefault="00595018" w:rsidP="00595018">
            <w:pPr>
              <w:pStyle w:val="TAC"/>
              <w:jc w:val="left"/>
              <w:rPr>
                <w:sz w:val="16"/>
                <w:szCs w:val="16"/>
              </w:rPr>
            </w:pPr>
          </w:p>
        </w:tc>
        <w:tc>
          <w:tcPr>
            <w:tcW w:w="4962" w:type="dxa"/>
            <w:shd w:val="solid" w:color="FFFFFF" w:fill="auto"/>
          </w:tcPr>
          <w:p w14:paraId="61FFF320" w14:textId="0F23A52E" w:rsidR="00595018" w:rsidRPr="00926D4D" w:rsidRDefault="00595018" w:rsidP="00595018">
            <w:pPr>
              <w:pStyle w:val="TAL"/>
              <w:rPr>
                <w:sz w:val="16"/>
                <w:szCs w:val="16"/>
              </w:rPr>
            </w:pPr>
            <w:r w:rsidRPr="00926D4D">
              <w:rPr>
                <w:sz w:val="16"/>
                <w:szCs w:val="16"/>
              </w:rPr>
              <w:t>adding query requirement in LCM.doc</w:t>
            </w:r>
          </w:p>
        </w:tc>
        <w:tc>
          <w:tcPr>
            <w:tcW w:w="708" w:type="dxa"/>
            <w:shd w:val="solid" w:color="FFFFFF" w:fill="auto"/>
          </w:tcPr>
          <w:p w14:paraId="331F0617" w14:textId="7749B8FF" w:rsidR="00595018" w:rsidRPr="00926D4D" w:rsidRDefault="00595018" w:rsidP="00595018">
            <w:pPr>
              <w:pStyle w:val="TAC"/>
              <w:jc w:val="left"/>
              <w:rPr>
                <w:sz w:val="16"/>
                <w:szCs w:val="16"/>
              </w:rPr>
            </w:pPr>
            <w:r w:rsidRPr="00926D4D">
              <w:rPr>
                <w:sz w:val="16"/>
                <w:szCs w:val="16"/>
              </w:rPr>
              <w:t>0.5.0</w:t>
            </w:r>
          </w:p>
        </w:tc>
      </w:tr>
      <w:tr w:rsidR="00595018" w:rsidRPr="00926D4D" w14:paraId="7B9D48A5" w14:textId="77777777" w:rsidTr="00624848">
        <w:tc>
          <w:tcPr>
            <w:tcW w:w="800" w:type="dxa"/>
            <w:shd w:val="solid" w:color="FFFFFF" w:fill="auto"/>
          </w:tcPr>
          <w:p w14:paraId="02D5E498" w14:textId="5BF8CB24" w:rsidR="00595018" w:rsidRPr="00926D4D" w:rsidRDefault="00595018" w:rsidP="00595018">
            <w:pPr>
              <w:pStyle w:val="TAC"/>
              <w:jc w:val="left"/>
            </w:pPr>
            <w:r w:rsidRPr="00926D4D">
              <w:t>26 Jan 2022</w:t>
            </w:r>
          </w:p>
        </w:tc>
        <w:tc>
          <w:tcPr>
            <w:tcW w:w="800" w:type="dxa"/>
            <w:shd w:val="solid" w:color="FFFFFF" w:fill="auto"/>
          </w:tcPr>
          <w:p w14:paraId="62AF4327" w14:textId="7295FED0" w:rsidR="00595018" w:rsidRPr="00926D4D" w:rsidRDefault="00595018" w:rsidP="00595018">
            <w:pPr>
              <w:pStyle w:val="TAC"/>
              <w:jc w:val="left"/>
            </w:pPr>
            <w:r w:rsidRPr="00926D4D">
              <w:t>#141e</w:t>
            </w:r>
          </w:p>
        </w:tc>
        <w:tc>
          <w:tcPr>
            <w:tcW w:w="1094" w:type="dxa"/>
            <w:shd w:val="solid" w:color="FFFFFF" w:fill="auto"/>
          </w:tcPr>
          <w:p w14:paraId="78B02840" w14:textId="7F5D707D" w:rsidR="00595018" w:rsidRPr="00926D4D" w:rsidRDefault="00595018" w:rsidP="00595018">
            <w:pPr>
              <w:pStyle w:val="TAC"/>
              <w:jc w:val="left"/>
              <w:rPr>
                <w:sz w:val="16"/>
                <w:szCs w:val="16"/>
              </w:rPr>
            </w:pPr>
            <w:r w:rsidRPr="00926D4D">
              <w:rPr>
                <w:sz w:val="16"/>
                <w:szCs w:val="16"/>
              </w:rPr>
              <w:t>S5-221226</w:t>
            </w:r>
          </w:p>
        </w:tc>
        <w:tc>
          <w:tcPr>
            <w:tcW w:w="425" w:type="dxa"/>
            <w:shd w:val="solid" w:color="FFFFFF" w:fill="auto"/>
          </w:tcPr>
          <w:p w14:paraId="1905247A" w14:textId="77777777" w:rsidR="00595018" w:rsidRPr="00926D4D" w:rsidRDefault="00595018" w:rsidP="00595018">
            <w:pPr>
              <w:pStyle w:val="TAL"/>
              <w:rPr>
                <w:sz w:val="16"/>
                <w:szCs w:val="16"/>
              </w:rPr>
            </w:pPr>
          </w:p>
        </w:tc>
        <w:tc>
          <w:tcPr>
            <w:tcW w:w="425" w:type="dxa"/>
            <w:shd w:val="solid" w:color="FFFFFF" w:fill="auto"/>
          </w:tcPr>
          <w:p w14:paraId="75550E4B" w14:textId="77777777" w:rsidR="00595018" w:rsidRPr="00926D4D" w:rsidRDefault="00595018" w:rsidP="00595018">
            <w:pPr>
              <w:pStyle w:val="TAR"/>
              <w:jc w:val="left"/>
              <w:rPr>
                <w:sz w:val="16"/>
                <w:szCs w:val="16"/>
              </w:rPr>
            </w:pPr>
          </w:p>
        </w:tc>
        <w:tc>
          <w:tcPr>
            <w:tcW w:w="425" w:type="dxa"/>
            <w:shd w:val="solid" w:color="FFFFFF" w:fill="auto"/>
          </w:tcPr>
          <w:p w14:paraId="5B12595E" w14:textId="77777777" w:rsidR="00595018" w:rsidRPr="00926D4D" w:rsidRDefault="00595018" w:rsidP="00595018">
            <w:pPr>
              <w:pStyle w:val="TAC"/>
              <w:jc w:val="left"/>
              <w:rPr>
                <w:sz w:val="16"/>
                <w:szCs w:val="16"/>
              </w:rPr>
            </w:pPr>
          </w:p>
        </w:tc>
        <w:tc>
          <w:tcPr>
            <w:tcW w:w="4962" w:type="dxa"/>
            <w:shd w:val="solid" w:color="FFFFFF" w:fill="auto"/>
          </w:tcPr>
          <w:p w14:paraId="69FB4A61" w14:textId="3EB16039" w:rsidR="00595018" w:rsidRPr="00926D4D" w:rsidRDefault="00595018" w:rsidP="00595018">
            <w:pPr>
              <w:pStyle w:val="TAL"/>
              <w:rPr>
                <w:sz w:val="16"/>
                <w:szCs w:val="16"/>
              </w:rPr>
            </w:pPr>
            <w:r w:rsidRPr="00926D4D">
              <w:rPr>
                <w:sz w:val="16"/>
                <w:szCs w:val="16"/>
              </w:rPr>
              <w:t>adding modify requirement in LCM.doc</w:t>
            </w:r>
          </w:p>
        </w:tc>
        <w:tc>
          <w:tcPr>
            <w:tcW w:w="708" w:type="dxa"/>
            <w:shd w:val="solid" w:color="FFFFFF" w:fill="auto"/>
          </w:tcPr>
          <w:p w14:paraId="68616645" w14:textId="70776E9C" w:rsidR="00595018" w:rsidRPr="00926D4D" w:rsidRDefault="00595018" w:rsidP="00595018">
            <w:pPr>
              <w:pStyle w:val="TAC"/>
              <w:jc w:val="left"/>
              <w:rPr>
                <w:sz w:val="16"/>
                <w:szCs w:val="16"/>
              </w:rPr>
            </w:pPr>
            <w:r w:rsidRPr="00926D4D">
              <w:rPr>
                <w:sz w:val="16"/>
                <w:szCs w:val="16"/>
              </w:rPr>
              <w:t>0.5.0</w:t>
            </w:r>
          </w:p>
        </w:tc>
      </w:tr>
      <w:tr w:rsidR="00091040" w:rsidRPr="00926D4D" w14:paraId="238DBDCB" w14:textId="77777777" w:rsidTr="00624848">
        <w:tc>
          <w:tcPr>
            <w:tcW w:w="800" w:type="dxa"/>
            <w:shd w:val="solid" w:color="FFFFFF" w:fill="auto"/>
          </w:tcPr>
          <w:p w14:paraId="072C8177" w14:textId="2D2BE0C1" w:rsidR="00091040" w:rsidRPr="00926D4D" w:rsidRDefault="0060432D" w:rsidP="00595018">
            <w:pPr>
              <w:pStyle w:val="TAC"/>
              <w:jc w:val="left"/>
            </w:pPr>
            <w:r>
              <w:t>2022-03</w:t>
            </w:r>
          </w:p>
        </w:tc>
        <w:tc>
          <w:tcPr>
            <w:tcW w:w="800" w:type="dxa"/>
            <w:shd w:val="solid" w:color="FFFFFF" w:fill="auto"/>
          </w:tcPr>
          <w:p w14:paraId="516F6050" w14:textId="3BA85EB6" w:rsidR="00091040" w:rsidRPr="00926D4D" w:rsidRDefault="0060432D" w:rsidP="00595018">
            <w:pPr>
              <w:pStyle w:val="TAC"/>
              <w:jc w:val="left"/>
            </w:pPr>
            <w:r>
              <w:t>SA#95</w:t>
            </w:r>
          </w:p>
        </w:tc>
        <w:tc>
          <w:tcPr>
            <w:tcW w:w="1094" w:type="dxa"/>
            <w:shd w:val="solid" w:color="FFFFFF" w:fill="auto"/>
          </w:tcPr>
          <w:p w14:paraId="38CEABBD" w14:textId="33238CB4" w:rsidR="00091040" w:rsidRPr="00926D4D" w:rsidRDefault="00CA42CE" w:rsidP="00595018">
            <w:pPr>
              <w:pStyle w:val="TAC"/>
              <w:jc w:val="left"/>
              <w:rPr>
                <w:sz w:val="16"/>
                <w:szCs w:val="16"/>
              </w:rPr>
            </w:pPr>
            <w:r>
              <w:rPr>
                <w:sz w:val="16"/>
                <w:szCs w:val="16"/>
              </w:rPr>
              <w:t>SP-220132</w:t>
            </w:r>
          </w:p>
        </w:tc>
        <w:tc>
          <w:tcPr>
            <w:tcW w:w="425" w:type="dxa"/>
            <w:shd w:val="solid" w:color="FFFFFF" w:fill="auto"/>
          </w:tcPr>
          <w:p w14:paraId="6B9F40DB" w14:textId="77777777" w:rsidR="00091040" w:rsidRPr="00926D4D" w:rsidRDefault="00091040" w:rsidP="00595018">
            <w:pPr>
              <w:pStyle w:val="TAL"/>
              <w:rPr>
                <w:sz w:val="16"/>
                <w:szCs w:val="16"/>
              </w:rPr>
            </w:pPr>
          </w:p>
        </w:tc>
        <w:tc>
          <w:tcPr>
            <w:tcW w:w="425" w:type="dxa"/>
            <w:shd w:val="solid" w:color="FFFFFF" w:fill="auto"/>
          </w:tcPr>
          <w:p w14:paraId="57881189" w14:textId="77777777" w:rsidR="00091040" w:rsidRPr="00926D4D" w:rsidRDefault="00091040" w:rsidP="00595018">
            <w:pPr>
              <w:pStyle w:val="TAR"/>
              <w:jc w:val="left"/>
              <w:rPr>
                <w:sz w:val="16"/>
                <w:szCs w:val="16"/>
              </w:rPr>
            </w:pPr>
          </w:p>
        </w:tc>
        <w:tc>
          <w:tcPr>
            <w:tcW w:w="425" w:type="dxa"/>
            <w:shd w:val="solid" w:color="FFFFFF" w:fill="auto"/>
          </w:tcPr>
          <w:p w14:paraId="1A1597E7" w14:textId="77777777" w:rsidR="00091040" w:rsidRPr="00926D4D" w:rsidRDefault="00091040" w:rsidP="00595018">
            <w:pPr>
              <w:pStyle w:val="TAC"/>
              <w:jc w:val="left"/>
              <w:rPr>
                <w:sz w:val="16"/>
                <w:szCs w:val="16"/>
              </w:rPr>
            </w:pPr>
          </w:p>
        </w:tc>
        <w:tc>
          <w:tcPr>
            <w:tcW w:w="4962" w:type="dxa"/>
            <w:shd w:val="solid" w:color="FFFFFF" w:fill="auto"/>
          </w:tcPr>
          <w:p w14:paraId="4971384F" w14:textId="647952D8" w:rsidR="00091040" w:rsidRPr="00926D4D" w:rsidRDefault="0060432D" w:rsidP="00595018">
            <w:pPr>
              <w:pStyle w:val="TAL"/>
              <w:rPr>
                <w:sz w:val="16"/>
                <w:szCs w:val="16"/>
              </w:rPr>
            </w:pPr>
            <w:r>
              <w:rPr>
                <w:sz w:val="16"/>
                <w:szCs w:val="16"/>
              </w:rPr>
              <w:t>EditHelp review, presented for information and approval</w:t>
            </w:r>
          </w:p>
        </w:tc>
        <w:tc>
          <w:tcPr>
            <w:tcW w:w="708" w:type="dxa"/>
            <w:shd w:val="solid" w:color="FFFFFF" w:fill="auto"/>
          </w:tcPr>
          <w:p w14:paraId="1789FBCE" w14:textId="420F5727" w:rsidR="00091040" w:rsidRPr="00926D4D" w:rsidRDefault="0060432D" w:rsidP="00595018">
            <w:pPr>
              <w:pStyle w:val="TAC"/>
              <w:jc w:val="left"/>
              <w:rPr>
                <w:sz w:val="16"/>
                <w:szCs w:val="16"/>
              </w:rPr>
            </w:pPr>
            <w:r>
              <w:rPr>
                <w:sz w:val="16"/>
                <w:szCs w:val="16"/>
              </w:rPr>
              <w:t>1.0.0</w:t>
            </w:r>
          </w:p>
        </w:tc>
      </w:tr>
      <w:tr w:rsidR="00882F49" w:rsidRPr="00926D4D" w14:paraId="0F9E0923" w14:textId="77777777" w:rsidTr="00624848">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425"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962"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bl>
    <w:p w14:paraId="1912108F" w14:textId="77777777" w:rsidR="00CA64CF" w:rsidRPr="00926D4D" w:rsidRDefault="00CA64CF" w:rsidP="00CA64CF"/>
    <w:sectPr w:rsidR="00CA64CF" w:rsidRPr="00926D4D">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7A1E9" w14:textId="77777777" w:rsidR="00D41D04" w:rsidRDefault="00D41D04">
      <w:r>
        <w:separator/>
      </w:r>
    </w:p>
  </w:endnote>
  <w:endnote w:type="continuationSeparator" w:id="0">
    <w:p w14:paraId="6FB622F1" w14:textId="77777777" w:rsidR="00D41D04" w:rsidRDefault="00D41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361D01" w14:textId="77777777" w:rsidR="00D41D04" w:rsidRDefault="00D41D04">
      <w:r>
        <w:separator/>
      </w:r>
    </w:p>
  </w:footnote>
  <w:footnote w:type="continuationSeparator" w:id="0">
    <w:p w14:paraId="0046267B" w14:textId="77777777" w:rsidR="00D41D04" w:rsidRDefault="00D41D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2A5463"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F49">
      <w:rPr>
        <w:rFonts w:ascii="Arial" w:hAnsi="Arial" w:cs="Arial"/>
        <w:b/>
        <w:noProof/>
        <w:sz w:val="18"/>
        <w:szCs w:val="18"/>
      </w:rPr>
      <w:t>3GPP TS 28.538 V17.0.0 (2022-03)</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238B367A"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F49">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10BB6"/>
    <w:rsid w:val="001126D4"/>
    <w:rsid w:val="001141EC"/>
    <w:rsid w:val="001244A7"/>
    <w:rsid w:val="0012661C"/>
    <w:rsid w:val="001300EE"/>
    <w:rsid w:val="00130567"/>
    <w:rsid w:val="00132CE2"/>
    <w:rsid w:val="00133525"/>
    <w:rsid w:val="0014392E"/>
    <w:rsid w:val="00153157"/>
    <w:rsid w:val="00154099"/>
    <w:rsid w:val="00157F9E"/>
    <w:rsid w:val="001727C4"/>
    <w:rsid w:val="00174452"/>
    <w:rsid w:val="00174556"/>
    <w:rsid w:val="001755E1"/>
    <w:rsid w:val="00183FB6"/>
    <w:rsid w:val="00184D2C"/>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7561"/>
    <w:rsid w:val="007F0F4A"/>
    <w:rsid w:val="007F4341"/>
    <w:rsid w:val="007F6122"/>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B66C0"/>
    <w:rsid w:val="008C384C"/>
    <w:rsid w:val="008D02DB"/>
    <w:rsid w:val="008D28A9"/>
    <w:rsid w:val="008D4980"/>
    <w:rsid w:val="008D6F9F"/>
    <w:rsid w:val="008E12DF"/>
    <w:rsid w:val="008E2D68"/>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43E0"/>
    <w:rsid w:val="00AC45FA"/>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20F8A"/>
    <w:rsid w:val="00D34086"/>
    <w:rsid w:val="00D35CF0"/>
    <w:rsid w:val="00D41D04"/>
    <w:rsid w:val="00D57972"/>
    <w:rsid w:val="00D57C4B"/>
    <w:rsid w:val="00D65485"/>
    <w:rsid w:val="00D675A9"/>
    <w:rsid w:val="00D71684"/>
    <w:rsid w:val="00D738D6"/>
    <w:rsid w:val="00D749FC"/>
    <w:rsid w:val="00D74DF1"/>
    <w:rsid w:val="00D755EB"/>
    <w:rsid w:val="00D76048"/>
    <w:rsid w:val="00D82E6F"/>
    <w:rsid w:val="00D87E00"/>
    <w:rsid w:val="00D9134D"/>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132F"/>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C55BA"/>
    <w:rsid w:val="00FD207A"/>
    <w:rsid w:val="00FD560E"/>
    <w:rsid w:val="00FE55DB"/>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60CEB"/>
    <w:pPr>
      <w:keepLines/>
      <w:tabs>
        <w:tab w:val="center" w:pos="4536"/>
        <w:tab w:val="right" w:pos="9072"/>
      </w:tabs>
    </w:pPr>
    <w:rPr>
      <w:noProof/>
    </w:r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rsid w:val="00660CEB"/>
    <w:pPr>
      <w:keepLines/>
      <w:ind w:left="1135" w:hanging="851"/>
    </w:pPr>
  </w:style>
  <w:style w:type="paragraph" w:customStyle="1" w:styleId="PL">
    <w:name w:val="PL"/>
    <w:link w:val="PLChar"/>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yperlink" Target="file:///D:\Zou%20Lan\2022&#24037;&#20316;\&#26631;&#20934;&#24037;&#20316;\3GPP\SA5%23141e\docs\S5-221066.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55</Pages>
  <Words>15423</Words>
  <Characters>87915</Characters>
  <Application>Microsoft Office Word</Application>
  <DocSecurity>0</DocSecurity>
  <Lines>732</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33.535_CR0124R1_(Rel-17)_AKMA_TLS</cp:lastModifiedBy>
  <cp:revision>2</cp:revision>
  <cp:lastPrinted>2019-02-25T14:05:00Z</cp:lastPrinted>
  <dcterms:created xsi:type="dcterms:W3CDTF">2022-03-23T09:08:00Z</dcterms:created>
  <dcterms:modified xsi:type="dcterms:W3CDTF">2022-03-23T09:08:00Z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