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34F640CD"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B83DEA">
              <w:rPr>
                <w:noProof w:val="0"/>
              </w:rPr>
              <w:t>17</w:t>
            </w:r>
            <w:r w:rsidRPr="00F17505">
              <w:rPr>
                <w:noProof w:val="0"/>
              </w:rPr>
              <w:t>.</w:t>
            </w:r>
            <w:r w:rsidR="00D7766B">
              <w:rPr>
                <w:noProof w:val="0"/>
              </w:rPr>
              <w:t>4</w:t>
            </w:r>
            <w:r w:rsidRPr="00F17505">
              <w:rPr>
                <w:noProof w:val="0"/>
              </w:rPr>
              <w:t>.</w:t>
            </w:r>
            <w:bookmarkEnd w:id="3"/>
            <w:r w:rsidR="00D11DA7">
              <w:rPr>
                <w:noProof w:val="0"/>
              </w:rPr>
              <w:t>0</w:t>
            </w:r>
            <w:r w:rsidR="00D11DA7" w:rsidRPr="00F17505">
              <w:rPr>
                <w:noProof w:val="0"/>
              </w:rPr>
              <w:t xml:space="preserve"> </w:t>
            </w:r>
            <w:r w:rsidRPr="00F17505">
              <w:rPr>
                <w:noProof w:val="0"/>
                <w:sz w:val="32"/>
              </w:rPr>
              <w:t>(</w:t>
            </w:r>
            <w:bookmarkStart w:id="4" w:name="issueDate"/>
            <w:r w:rsidR="00727CE9" w:rsidRPr="00F17505">
              <w:rPr>
                <w:noProof w:val="0"/>
                <w:sz w:val="32"/>
              </w:rPr>
              <w:t>202</w:t>
            </w:r>
            <w:r w:rsidR="00727CE9">
              <w:rPr>
                <w:noProof w:val="0"/>
                <w:sz w:val="32"/>
              </w:rPr>
              <w:t>3</w:t>
            </w:r>
            <w:r w:rsidRPr="00F17505">
              <w:rPr>
                <w:noProof w:val="0"/>
                <w:sz w:val="32"/>
              </w:rPr>
              <w:t>-</w:t>
            </w:r>
            <w:bookmarkEnd w:id="4"/>
            <w:r w:rsidR="00D7766B">
              <w:rPr>
                <w:noProof w:val="0"/>
                <w:sz w:val="32"/>
              </w:rPr>
              <w:t>06</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7" w:name="specRelease"/>
            <w:r w:rsidR="004F0988" w:rsidRPr="00AE7059">
              <w:rPr>
                <w:rStyle w:val="ZGSM"/>
              </w:rPr>
              <w:t>17</w:t>
            </w:r>
            <w:bookmarkEnd w:id="7"/>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D03EB34"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r w:rsidR="00727CE9">
              <w:rPr>
                <w:sz w:val="18"/>
              </w:rPr>
              <w:t>3</w:t>
            </w:r>
            <w:bookmarkEnd w:id="13"/>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0FCE91B9" w14:textId="1C0AFE31" w:rsidR="00BD3F77" w:rsidRDefault="00CE6C33">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BD3F77">
        <w:rPr>
          <w:noProof/>
        </w:rPr>
        <w:t>Foreword</w:t>
      </w:r>
      <w:r w:rsidR="00BD3F77">
        <w:rPr>
          <w:noProof/>
        </w:rPr>
        <w:tab/>
      </w:r>
      <w:r w:rsidR="00BD3F77">
        <w:rPr>
          <w:noProof/>
        </w:rPr>
        <w:fldChar w:fldCharType="begin" w:fldLock="1"/>
      </w:r>
      <w:r w:rsidR="00BD3F77">
        <w:rPr>
          <w:noProof/>
        </w:rPr>
        <w:instrText xml:space="preserve"> PAGEREF _Toc137816724 \h </w:instrText>
      </w:r>
      <w:r w:rsidR="00BD3F77">
        <w:rPr>
          <w:noProof/>
        </w:rPr>
      </w:r>
      <w:r w:rsidR="00BD3F77">
        <w:rPr>
          <w:noProof/>
        </w:rPr>
        <w:fldChar w:fldCharType="separate"/>
      </w:r>
      <w:r w:rsidR="00BD3F77">
        <w:rPr>
          <w:noProof/>
        </w:rPr>
        <w:t>5</w:t>
      </w:r>
      <w:r w:rsidR="00BD3F77">
        <w:rPr>
          <w:noProof/>
        </w:rPr>
        <w:fldChar w:fldCharType="end"/>
      </w:r>
    </w:p>
    <w:p w14:paraId="02B92B98" w14:textId="651BFAA8" w:rsidR="00BD3F77" w:rsidRDefault="00BD3F77">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_Toc137816725 \h </w:instrText>
      </w:r>
      <w:r>
        <w:rPr>
          <w:noProof/>
        </w:rPr>
      </w:r>
      <w:r>
        <w:rPr>
          <w:noProof/>
        </w:rPr>
        <w:fldChar w:fldCharType="separate"/>
      </w:r>
      <w:r>
        <w:rPr>
          <w:noProof/>
        </w:rPr>
        <w:t>7</w:t>
      </w:r>
      <w:r>
        <w:rPr>
          <w:noProof/>
        </w:rPr>
        <w:fldChar w:fldCharType="end"/>
      </w:r>
    </w:p>
    <w:p w14:paraId="14CA2157" w14:textId="5A3E3B99" w:rsidR="00BD3F77" w:rsidRDefault="00BD3F77">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_Toc137816726 \h </w:instrText>
      </w:r>
      <w:r>
        <w:rPr>
          <w:noProof/>
        </w:rPr>
      </w:r>
      <w:r>
        <w:rPr>
          <w:noProof/>
        </w:rPr>
        <w:fldChar w:fldCharType="separate"/>
      </w:r>
      <w:r>
        <w:rPr>
          <w:noProof/>
        </w:rPr>
        <w:t>7</w:t>
      </w:r>
      <w:r>
        <w:rPr>
          <w:noProof/>
        </w:rPr>
        <w:fldChar w:fldCharType="end"/>
      </w:r>
    </w:p>
    <w:p w14:paraId="296DC626" w14:textId="66BADD32" w:rsidR="00BD3F77" w:rsidRDefault="00BD3F77">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_Toc137816727 \h </w:instrText>
      </w:r>
      <w:r>
        <w:rPr>
          <w:noProof/>
        </w:rPr>
      </w:r>
      <w:r>
        <w:rPr>
          <w:noProof/>
        </w:rPr>
        <w:fldChar w:fldCharType="separate"/>
      </w:r>
      <w:r>
        <w:rPr>
          <w:noProof/>
        </w:rPr>
        <w:t>8</w:t>
      </w:r>
      <w:r>
        <w:rPr>
          <w:noProof/>
        </w:rPr>
        <w:fldChar w:fldCharType="end"/>
      </w:r>
    </w:p>
    <w:p w14:paraId="73576B7B" w14:textId="40FE4634" w:rsidR="00BD3F77" w:rsidRDefault="00BD3F77">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_Toc137816728 \h </w:instrText>
      </w:r>
      <w:r>
        <w:rPr>
          <w:noProof/>
        </w:rPr>
      </w:r>
      <w:r>
        <w:rPr>
          <w:noProof/>
        </w:rPr>
        <w:fldChar w:fldCharType="separate"/>
      </w:r>
      <w:r>
        <w:rPr>
          <w:noProof/>
        </w:rPr>
        <w:t>8</w:t>
      </w:r>
      <w:r>
        <w:rPr>
          <w:noProof/>
        </w:rPr>
        <w:fldChar w:fldCharType="end"/>
      </w:r>
    </w:p>
    <w:p w14:paraId="7BC3390D" w14:textId="16D22258" w:rsidR="00BD3F77" w:rsidRDefault="00BD3F77">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_Toc137816729 \h </w:instrText>
      </w:r>
      <w:r>
        <w:rPr>
          <w:noProof/>
        </w:rPr>
      </w:r>
      <w:r>
        <w:rPr>
          <w:noProof/>
        </w:rPr>
        <w:fldChar w:fldCharType="separate"/>
      </w:r>
      <w:r>
        <w:rPr>
          <w:noProof/>
        </w:rPr>
        <w:t>8</w:t>
      </w:r>
      <w:r>
        <w:rPr>
          <w:noProof/>
        </w:rPr>
        <w:fldChar w:fldCharType="end"/>
      </w:r>
    </w:p>
    <w:p w14:paraId="0B70B32B" w14:textId="0F35D965" w:rsidR="00BD3F77" w:rsidRDefault="00BD3F77">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_Toc137816730 \h </w:instrText>
      </w:r>
      <w:r>
        <w:rPr>
          <w:noProof/>
        </w:rPr>
      </w:r>
      <w:r>
        <w:rPr>
          <w:noProof/>
        </w:rPr>
        <w:fldChar w:fldCharType="separate"/>
      </w:r>
      <w:r>
        <w:rPr>
          <w:noProof/>
        </w:rPr>
        <w:t>8</w:t>
      </w:r>
      <w:r>
        <w:rPr>
          <w:noProof/>
        </w:rPr>
        <w:fldChar w:fldCharType="end"/>
      </w:r>
    </w:p>
    <w:p w14:paraId="7D962D71" w14:textId="073F7799" w:rsidR="00BD3F77" w:rsidRDefault="00BD3F77">
      <w:pPr>
        <w:pStyle w:val="TOC1"/>
        <w:rPr>
          <w:rFonts w:asciiTheme="minorHAnsi" w:eastAsiaTheme="minorEastAsia" w:hAnsiTheme="minorHAnsi" w:cstheme="minorBidi"/>
          <w:noProof/>
          <w:szCs w:val="22"/>
          <w:lang w:eastAsia="en-GB"/>
        </w:rPr>
      </w:pPr>
      <w:r w:rsidRPr="00951559">
        <w:rPr>
          <w:rFonts w:cs="Arial"/>
          <w:noProof/>
        </w:rPr>
        <w:t>4</w:t>
      </w:r>
      <w:r w:rsidRPr="00951559">
        <w:rPr>
          <w:rFonts w:cs="Arial"/>
          <w:noProof/>
        </w:rPr>
        <w:tab/>
      </w:r>
      <w:r>
        <w:rPr>
          <w:noProof/>
        </w:rPr>
        <w:t>Concepts and overview</w:t>
      </w:r>
      <w:r>
        <w:rPr>
          <w:noProof/>
        </w:rPr>
        <w:tab/>
      </w:r>
      <w:r>
        <w:rPr>
          <w:noProof/>
        </w:rPr>
        <w:fldChar w:fldCharType="begin" w:fldLock="1"/>
      </w:r>
      <w:r>
        <w:rPr>
          <w:noProof/>
        </w:rPr>
        <w:instrText xml:space="preserve"> PAGEREF _Toc137816731 \h </w:instrText>
      </w:r>
      <w:r>
        <w:rPr>
          <w:noProof/>
        </w:rPr>
      </w:r>
      <w:r>
        <w:rPr>
          <w:noProof/>
        </w:rPr>
        <w:fldChar w:fldCharType="separate"/>
      </w:r>
      <w:r>
        <w:rPr>
          <w:noProof/>
        </w:rPr>
        <w:t>8</w:t>
      </w:r>
      <w:r>
        <w:rPr>
          <w:noProof/>
        </w:rPr>
        <w:fldChar w:fldCharType="end"/>
      </w:r>
    </w:p>
    <w:p w14:paraId="055A4A6E" w14:textId="6D8D655C" w:rsidR="00BD3F77" w:rsidRDefault="00BD3F77">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_Toc137816732 \h </w:instrText>
      </w:r>
      <w:r>
        <w:rPr>
          <w:noProof/>
        </w:rPr>
      </w:r>
      <w:r>
        <w:rPr>
          <w:noProof/>
        </w:rPr>
        <w:fldChar w:fldCharType="separate"/>
      </w:r>
      <w:r>
        <w:rPr>
          <w:noProof/>
        </w:rPr>
        <w:t>8</w:t>
      </w:r>
      <w:r>
        <w:rPr>
          <w:noProof/>
        </w:rPr>
        <w:fldChar w:fldCharType="end"/>
      </w:r>
    </w:p>
    <w:p w14:paraId="73E61388" w14:textId="37031BCA" w:rsidR="00BD3F77" w:rsidRDefault="00BD3F77">
      <w:pPr>
        <w:pStyle w:val="TOC1"/>
        <w:rPr>
          <w:rFonts w:asciiTheme="minorHAnsi" w:eastAsiaTheme="minorEastAsia" w:hAnsiTheme="minorHAnsi" w:cstheme="minorBidi"/>
          <w:noProof/>
          <w:szCs w:val="22"/>
          <w:lang w:eastAsia="en-GB"/>
        </w:rPr>
      </w:pPr>
      <w:r w:rsidRPr="00951559">
        <w:rPr>
          <w:rFonts w:cs="Arial"/>
          <w:noProof/>
        </w:rPr>
        <w:t>5</w:t>
      </w:r>
      <w:r w:rsidRPr="00951559">
        <w:rPr>
          <w:rFonts w:cs="Arial"/>
          <w:noProof/>
        </w:rPr>
        <w:tab/>
      </w:r>
      <w:r>
        <w:rPr>
          <w:noProof/>
        </w:rPr>
        <w:t>Void</w:t>
      </w:r>
      <w:r>
        <w:rPr>
          <w:noProof/>
        </w:rPr>
        <w:tab/>
      </w:r>
      <w:r>
        <w:rPr>
          <w:noProof/>
        </w:rPr>
        <w:fldChar w:fldCharType="begin" w:fldLock="1"/>
      </w:r>
      <w:r>
        <w:rPr>
          <w:noProof/>
        </w:rPr>
        <w:instrText xml:space="preserve"> PAGEREF _Toc137816733 \h </w:instrText>
      </w:r>
      <w:r>
        <w:rPr>
          <w:noProof/>
        </w:rPr>
      </w:r>
      <w:r>
        <w:rPr>
          <w:noProof/>
        </w:rPr>
        <w:fldChar w:fldCharType="separate"/>
      </w:r>
      <w:r>
        <w:rPr>
          <w:noProof/>
        </w:rPr>
        <w:t>9</w:t>
      </w:r>
      <w:r>
        <w:rPr>
          <w:noProof/>
        </w:rPr>
        <w:fldChar w:fldCharType="end"/>
      </w:r>
    </w:p>
    <w:p w14:paraId="5C8843BD" w14:textId="16AC155A" w:rsidR="00BD3F77" w:rsidRDefault="00BD3F77">
      <w:pPr>
        <w:pStyle w:val="TOC1"/>
        <w:rPr>
          <w:rFonts w:asciiTheme="minorHAnsi" w:eastAsiaTheme="minorEastAsia" w:hAnsiTheme="minorHAnsi" w:cstheme="minorBidi"/>
          <w:noProof/>
          <w:szCs w:val="22"/>
          <w:lang w:eastAsia="en-GB"/>
        </w:rPr>
      </w:pPr>
      <w:r>
        <w:rPr>
          <w:noProof/>
        </w:rPr>
        <w:t>6</w:t>
      </w:r>
      <w:r>
        <w:rPr>
          <w:noProof/>
        </w:rPr>
        <w:tab/>
        <w:t>AI/ML management use cases and requirements</w:t>
      </w:r>
      <w:r>
        <w:rPr>
          <w:noProof/>
        </w:rPr>
        <w:tab/>
      </w:r>
      <w:r>
        <w:rPr>
          <w:noProof/>
        </w:rPr>
        <w:fldChar w:fldCharType="begin" w:fldLock="1"/>
      </w:r>
      <w:r>
        <w:rPr>
          <w:noProof/>
        </w:rPr>
        <w:instrText xml:space="preserve"> PAGEREF _Toc137816734 \h </w:instrText>
      </w:r>
      <w:r>
        <w:rPr>
          <w:noProof/>
        </w:rPr>
      </w:r>
      <w:r>
        <w:rPr>
          <w:noProof/>
        </w:rPr>
        <w:fldChar w:fldCharType="separate"/>
      </w:r>
      <w:r>
        <w:rPr>
          <w:noProof/>
        </w:rPr>
        <w:t>9</w:t>
      </w:r>
      <w:r>
        <w:rPr>
          <w:noProof/>
        </w:rPr>
        <w:fldChar w:fldCharType="end"/>
      </w:r>
    </w:p>
    <w:p w14:paraId="729B82E6" w14:textId="4C9FAB44" w:rsidR="00BD3F77" w:rsidRDefault="00BD3F77">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_Toc137816735 \h </w:instrText>
      </w:r>
      <w:r>
        <w:rPr>
          <w:noProof/>
        </w:rPr>
      </w:r>
      <w:r>
        <w:rPr>
          <w:noProof/>
        </w:rPr>
        <w:fldChar w:fldCharType="separate"/>
      </w:r>
      <w:r>
        <w:rPr>
          <w:noProof/>
        </w:rPr>
        <w:t>9</w:t>
      </w:r>
      <w:r>
        <w:rPr>
          <w:noProof/>
        </w:rPr>
        <w:fldChar w:fldCharType="end"/>
      </w:r>
    </w:p>
    <w:p w14:paraId="52F99835" w14:textId="13A3E27E" w:rsidR="00BD3F77" w:rsidRDefault="00BD3F77">
      <w:pPr>
        <w:pStyle w:val="TOC2"/>
        <w:rPr>
          <w:rFonts w:asciiTheme="minorHAnsi" w:eastAsiaTheme="minorEastAsia" w:hAnsiTheme="minorHAnsi" w:cstheme="minorBidi"/>
          <w:noProof/>
          <w:sz w:val="22"/>
          <w:szCs w:val="22"/>
          <w:lang w:eastAsia="en-GB"/>
        </w:rPr>
      </w:pPr>
      <w:r>
        <w:rPr>
          <w:noProof/>
        </w:rPr>
        <w:t>6.2</w:t>
      </w:r>
      <w:r>
        <w:rPr>
          <w:noProof/>
        </w:rPr>
        <w:tab/>
        <w:t>ML training</w:t>
      </w:r>
      <w:r>
        <w:rPr>
          <w:noProof/>
        </w:rPr>
        <w:tab/>
      </w:r>
      <w:r>
        <w:rPr>
          <w:noProof/>
        </w:rPr>
        <w:fldChar w:fldCharType="begin" w:fldLock="1"/>
      </w:r>
      <w:r>
        <w:rPr>
          <w:noProof/>
        </w:rPr>
        <w:instrText xml:space="preserve"> PAGEREF _Toc137816736 \h </w:instrText>
      </w:r>
      <w:r>
        <w:rPr>
          <w:noProof/>
        </w:rPr>
      </w:r>
      <w:r>
        <w:rPr>
          <w:noProof/>
        </w:rPr>
        <w:fldChar w:fldCharType="separate"/>
      </w:r>
      <w:r>
        <w:rPr>
          <w:noProof/>
        </w:rPr>
        <w:t>10</w:t>
      </w:r>
      <w:r>
        <w:rPr>
          <w:noProof/>
        </w:rPr>
        <w:fldChar w:fldCharType="end"/>
      </w:r>
    </w:p>
    <w:p w14:paraId="4C50FD66" w14:textId="14EE5381" w:rsidR="00BD3F77" w:rsidRDefault="00BD3F77">
      <w:pPr>
        <w:pStyle w:val="TOC3"/>
        <w:rPr>
          <w:rFonts w:asciiTheme="minorHAnsi" w:eastAsiaTheme="minorEastAsia" w:hAnsiTheme="minorHAnsi" w:cstheme="minorBidi"/>
          <w:noProof/>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_Toc137816737 \h </w:instrText>
      </w:r>
      <w:r>
        <w:rPr>
          <w:noProof/>
        </w:rPr>
      </w:r>
      <w:r>
        <w:rPr>
          <w:noProof/>
        </w:rPr>
        <w:fldChar w:fldCharType="separate"/>
      </w:r>
      <w:r>
        <w:rPr>
          <w:noProof/>
        </w:rPr>
        <w:t>10</w:t>
      </w:r>
      <w:r>
        <w:rPr>
          <w:noProof/>
        </w:rPr>
        <w:fldChar w:fldCharType="end"/>
      </w:r>
    </w:p>
    <w:p w14:paraId="5A160B38" w14:textId="22EB7903" w:rsidR="00BD3F77" w:rsidRDefault="00BD3F77">
      <w:pPr>
        <w:pStyle w:val="TOC3"/>
        <w:rPr>
          <w:rFonts w:asciiTheme="minorHAnsi" w:eastAsiaTheme="minorEastAsia" w:hAnsiTheme="minorHAnsi" w:cstheme="minorBidi"/>
          <w:noProof/>
          <w:sz w:val="22"/>
          <w:szCs w:val="22"/>
          <w:lang w:eastAsia="en-GB"/>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_Toc137816738 \h </w:instrText>
      </w:r>
      <w:r>
        <w:rPr>
          <w:noProof/>
        </w:rPr>
      </w:r>
      <w:r>
        <w:rPr>
          <w:noProof/>
        </w:rPr>
        <w:fldChar w:fldCharType="separate"/>
      </w:r>
      <w:r>
        <w:rPr>
          <w:noProof/>
        </w:rPr>
        <w:t>10</w:t>
      </w:r>
      <w:r>
        <w:rPr>
          <w:noProof/>
        </w:rPr>
        <w:fldChar w:fldCharType="end"/>
      </w:r>
    </w:p>
    <w:p w14:paraId="1AB94308" w14:textId="2A0086D3" w:rsidR="00BD3F77" w:rsidRDefault="00BD3F77">
      <w:pPr>
        <w:pStyle w:val="TOC4"/>
        <w:rPr>
          <w:rFonts w:asciiTheme="minorHAnsi" w:eastAsiaTheme="minorEastAsia" w:hAnsiTheme="minorHAnsi" w:cstheme="minorBidi"/>
          <w:noProof/>
          <w:sz w:val="22"/>
          <w:szCs w:val="22"/>
          <w:lang w:eastAsia="en-GB"/>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_Toc137816739 \h </w:instrText>
      </w:r>
      <w:r>
        <w:rPr>
          <w:noProof/>
        </w:rPr>
      </w:r>
      <w:r>
        <w:rPr>
          <w:noProof/>
        </w:rPr>
        <w:fldChar w:fldCharType="separate"/>
      </w:r>
      <w:r>
        <w:rPr>
          <w:noProof/>
        </w:rPr>
        <w:t>10</w:t>
      </w:r>
      <w:r>
        <w:rPr>
          <w:noProof/>
        </w:rPr>
        <w:fldChar w:fldCharType="end"/>
      </w:r>
    </w:p>
    <w:p w14:paraId="504D3BA8" w14:textId="17B1F142" w:rsidR="00BD3F77" w:rsidRDefault="00BD3F77">
      <w:pPr>
        <w:pStyle w:val="TOC4"/>
        <w:rPr>
          <w:rFonts w:asciiTheme="minorHAnsi" w:eastAsiaTheme="minorEastAsia" w:hAnsiTheme="minorHAnsi" w:cstheme="minorBidi"/>
          <w:noProof/>
          <w:sz w:val="22"/>
          <w:szCs w:val="22"/>
          <w:lang w:eastAsia="en-GB"/>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_Toc137816740 \h </w:instrText>
      </w:r>
      <w:r>
        <w:rPr>
          <w:noProof/>
        </w:rPr>
      </w:r>
      <w:r>
        <w:rPr>
          <w:noProof/>
        </w:rPr>
        <w:fldChar w:fldCharType="separate"/>
      </w:r>
      <w:r>
        <w:rPr>
          <w:noProof/>
        </w:rPr>
        <w:t>10</w:t>
      </w:r>
      <w:r>
        <w:rPr>
          <w:noProof/>
        </w:rPr>
        <w:fldChar w:fldCharType="end"/>
      </w:r>
    </w:p>
    <w:p w14:paraId="3DF68D40" w14:textId="721FB521" w:rsidR="00BD3F77" w:rsidRDefault="00BD3F77">
      <w:pPr>
        <w:pStyle w:val="TOC4"/>
        <w:rPr>
          <w:rFonts w:asciiTheme="minorHAnsi" w:eastAsiaTheme="minorEastAsia" w:hAnsiTheme="minorHAnsi" w:cstheme="minorBidi"/>
          <w:noProof/>
          <w:sz w:val="22"/>
          <w:szCs w:val="22"/>
          <w:lang w:eastAsia="en-GB"/>
        </w:rPr>
      </w:pPr>
      <w:r>
        <w:rPr>
          <w:noProof/>
        </w:rPr>
        <w:t>6.2.2.3</w:t>
      </w:r>
      <w:r>
        <w:rPr>
          <w:noProof/>
        </w:rPr>
        <w:tab/>
        <w:t>ML model and and ML entity selection</w:t>
      </w:r>
      <w:r>
        <w:rPr>
          <w:noProof/>
        </w:rPr>
        <w:tab/>
      </w:r>
      <w:r>
        <w:rPr>
          <w:noProof/>
        </w:rPr>
        <w:fldChar w:fldCharType="begin" w:fldLock="1"/>
      </w:r>
      <w:r>
        <w:rPr>
          <w:noProof/>
        </w:rPr>
        <w:instrText xml:space="preserve"> PAGEREF _Toc137816741 \h </w:instrText>
      </w:r>
      <w:r>
        <w:rPr>
          <w:noProof/>
        </w:rPr>
      </w:r>
      <w:r>
        <w:rPr>
          <w:noProof/>
        </w:rPr>
        <w:fldChar w:fldCharType="separate"/>
      </w:r>
      <w:r>
        <w:rPr>
          <w:noProof/>
        </w:rPr>
        <w:t>11</w:t>
      </w:r>
      <w:r>
        <w:rPr>
          <w:noProof/>
        </w:rPr>
        <w:fldChar w:fldCharType="end"/>
      </w:r>
    </w:p>
    <w:p w14:paraId="36959556" w14:textId="39381807" w:rsidR="00BD3F77" w:rsidRDefault="00BD3F77">
      <w:pPr>
        <w:pStyle w:val="TOC4"/>
        <w:rPr>
          <w:rFonts w:asciiTheme="minorHAnsi" w:eastAsiaTheme="minorEastAsia" w:hAnsiTheme="minorHAnsi" w:cstheme="minorBidi"/>
          <w:noProof/>
          <w:sz w:val="22"/>
          <w:szCs w:val="22"/>
          <w:lang w:eastAsia="en-GB"/>
        </w:rPr>
      </w:pPr>
      <w:r>
        <w:rPr>
          <w:noProof/>
        </w:rPr>
        <w:t>6.2.2.4</w:t>
      </w:r>
      <w:r>
        <w:rPr>
          <w:noProof/>
        </w:rPr>
        <w:tab/>
        <w:t>Managing ML training processes</w:t>
      </w:r>
      <w:r>
        <w:rPr>
          <w:noProof/>
        </w:rPr>
        <w:tab/>
      </w:r>
      <w:r>
        <w:rPr>
          <w:noProof/>
        </w:rPr>
        <w:fldChar w:fldCharType="begin" w:fldLock="1"/>
      </w:r>
      <w:r>
        <w:rPr>
          <w:noProof/>
        </w:rPr>
        <w:instrText xml:space="preserve"> PAGEREF _Toc137816742 \h </w:instrText>
      </w:r>
      <w:r>
        <w:rPr>
          <w:noProof/>
        </w:rPr>
      </w:r>
      <w:r>
        <w:rPr>
          <w:noProof/>
        </w:rPr>
        <w:fldChar w:fldCharType="separate"/>
      </w:r>
      <w:r>
        <w:rPr>
          <w:noProof/>
        </w:rPr>
        <w:t>11</w:t>
      </w:r>
      <w:r>
        <w:rPr>
          <w:noProof/>
        </w:rPr>
        <w:fldChar w:fldCharType="end"/>
      </w:r>
    </w:p>
    <w:p w14:paraId="238EC9DA" w14:textId="2F592CDB" w:rsidR="00BD3F77" w:rsidRDefault="00BD3F77">
      <w:pPr>
        <w:pStyle w:val="TOC4"/>
        <w:rPr>
          <w:rFonts w:asciiTheme="minorHAnsi" w:eastAsiaTheme="minorEastAsia" w:hAnsiTheme="minorHAnsi" w:cstheme="minorBidi"/>
          <w:noProof/>
          <w:sz w:val="22"/>
          <w:szCs w:val="22"/>
          <w:lang w:eastAsia="en-GB"/>
        </w:rPr>
      </w:pPr>
      <w:r>
        <w:rPr>
          <w:noProof/>
        </w:rPr>
        <w:t>6.2.2.5</w:t>
      </w:r>
      <w:r>
        <w:rPr>
          <w:noProof/>
        </w:rPr>
        <w:tab/>
        <w:t>Handling errors in data and ML decisions</w:t>
      </w:r>
      <w:r>
        <w:rPr>
          <w:noProof/>
        </w:rPr>
        <w:tab/>
      </w:r>
      <w:r>
        <w:rPr>
          <w:noProof/>
        </w:rPr>
        <w:fldChar w:fldCharType="begin" w:fldLock="1"/>
      </w:r>
      <w:r>
        <w:rPr>
          <w:noProof/>
        </w:rPr>
        <w:instrText xml:space="preserve"> PAGEREF _Toc137816743 \h </w:instrText>
      </w:r>
      <w:r>
        <w:rPr>
          <w:noProof/>
        </w:rPr>
      </w:r>
      <w:r>
        <w:rPr>
          <w:noProof/>
        </w:rPr>
        <w:fldChar w:fldCharType="separate"/>
      </w:r>
      <w:r>
        <w:rPr>
          <w:noProof/>
        </w:rPr>
        <w:t>11</w:t>
      </w:r>
      <w:r>
        <w:rPr>
          <w:noProof/>
        </w:rPr>
        <w:fldChar w:fldCharType="end"/>
      </w:r>
    </w:p>
    <w:p w14:paraId="37E28038" w14:textId="69C1FC0F" w:rsidR="00BD3F77" w:rsidRDefault="00BD3F77">
      <w:pPr>
        <w:pStyle w:val="TOC3"/>
        <w:rPr>
          <w:rFonts w:asciiTheme="minorHAnsi" w:eastAsiaTheme="minorEastAsia" w:hAnsiTheme="minorHAnsi" w:cstheme="minorBidi"/>
          <w:noProof/>
          <w:sz w:val="22"/>
          <w:szCs w:val="22"/>
          <w:lang w:eastAsia="en-GB"/>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_Toc137816744 \h </w:instrText>
      </w:r>
      <w:r>
        <w:rPr>
          <w:noProof/>
        </w:rPr>
      </w:r>
      <w:r>
        <w:rPr>
          <w:noProof/>
        </w:rPr>
        <w:fldChar w:fldCharType="separate"/>
      </w:r>
      <w:r>
        <w:rPr>
          <w:noProof/>
        </w:rPr>
        <w:t>12</w:t>
      </w:r>
      <w:r>
        <w:rPr>
          <w:noProof/>
        </w:rPr>
        <w:fldChar w:fldCharType="end"/>
      </w:r>
    </w:p>
    <w:p w14:paraId="075DBDE3" w14:textId="36A2AB7B" w:rsidR="00BD3F77" w:rsidRDefault="00BD3F77">
      <w:pPr>
        <w:pStyle w:val="TOC1"/>
        <w:rPr>
          <w:rFonts w:asciiTheme="minorHAnsi" w:eastAsiaTheme="minorEastAsia" w:hAnsiTheme="minorHAnsi" w:cstheme="minorBidi"/>
          <w:noProof/>
          <w:szCs w:val="22"/>
          <w:lang w:eastAsia="en-GB"/>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_Toc137816745 \h </w:instrText>
      </w:r>
      <w:r>
        <w:rPr>
          <w:noProof/>
        </w:rPr>
      </w:r>
      <w:r>
        <w:rPr>
          <w:noProof/>
        </w:rPr>
        <w:fldChar w:fldCharType="separate"/>
      </w:r>
      <w:r>
        <w:rPr>
          <w:noProof/>
        </w:rPr>
        <w:t>14</w:t>
      </w:r>
      <w:r>
        <w:rPr>
          <w:noProof/>
        </w:rPr>
        <w:fldChar w:fldCharType="end"/>
      </w:r>
    </w:p>
    <w:p w14:paraId="324A6344" w14:textId="6C85D36B" w:rsidR="00BD3F77" w:rsidRDefault="00BD3F77">
      <w:pPr>
        <w:pStyle w:val="TOC2"/>
        <w:rPr>
          <w:rFonts w:asciiTheme="minorHAnsi" w:eastAsiaTheme="minorEastAsia" w:hAnsiTheme="minorHAnsi" w:cstheme="minorBidi"/>
          <w:noProof/>
          <w:sz w:val="22"/>
          <w:szCs w:val="22"/>
          <w:lang w:eastAsia="en-GB"/>
        </w:rPr>
      </w:pPr>
      <w:r>
        <w:rPr>
          <w:noProof/>
        </w:rPr>
        <w:t>7.1</w:t>
      </w:r>
      <w:r>
        <w:rPr>
          <w:noProof/>
        </w:rPr>
        <w:tab/>
        <w:t>Imported and associated information entities</w:t>
      </w:r>
      <w:r>
        <w:rPr>
          <w:noProof/>
        </w:rPr>
        <w:tab/>
      </w:r>
      <w:r>
        <w:rPr>
          <w:noProof/>
        </w:rPr>
        <w:fldChar w:fldCharType="begin" w:fldLock="1"/>
      </w:r>
      <w:r>
        <w:rPr>
          <w:noProof/>
        </w:rPr>
        <w:instrText xml:space="preserve"> PAGEREF _Toc137816746 \h </w:instrText>
      </w:r>
      <w:r>
        <w:rPr>
          <w:noProof/>
        </w:rPr>
      </w:r>
      <w:r>
        <w:rPr>
          <w:noProof/>
        </w:rPr>
        <w:fldChar w:fldCharType="separate"/>
      </w:r>
      <w:r>
        <w:rPr>
          <w:noProof/>
        </w:rPr>
        <w:t>14</w:t>
      </w:r>
      <w:r>
        <w:rPr>
          <w:noProof/>
        </w:rPr>
        <w:fldChar w:fldCharType="end"/>
      </w:r>
    </w:p>
    <w:p w14:paraId="6ACEEB36" w14:textId="01345735" w:rsidR="00BD3F77" w:rsidRDefault="00BD3F77">
      <w:pPr>
        <w:pStyle w:val="TOC3"/>
        <w:rPr>
          <w:rFonts w:asciiTheme="minorHAnsi" w:eastAsiaTheme="minorEastAsia" w:hAnsiTheme="minorHAnsi" w:cstheme="minorBidi"/>
          <w:noProof/>
          <w:sz w:val="22"/>
          <w:szCs w:val="22"/>
          <w:lang w:eastAsia="en-GB"/>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_Toc137816747 \h </w:instrText>
      </w:r>
      <w:r>
        <w:rPr>
          <w:noProof/>
        </w:rPr>
      </w:r>
      <w:r>
        <w:rPr>
          <w:noProof/>
        </w:rPr>
        <w:fldChar w:fldCharType="separate"/>
      </w:r>
      <w:r>
        <w:rPr>
          <w:noProof/>
        </w:rPr>
        <w:t>14</w:t>
      </w:r>
      <w:r>
        <w:rPr>
          <w:noProof/>
        </w:rPr>
        <w:fldChar w:fldCharType="end"/>
      </w:r>
    </w:p>
    <w:p w14:paraId="1F2269B6" w14:textId="0836B382" w:rsidR="00BD3F77" w:rsidRDefault="00BD3F77">
      <w:pPr>
        <w:pStyle w:val="TOC2"/>
        <w:rPr>
          <w:rFonts w:asciiTheme="minorHAnsi" w:eastAsiaTheme="minorEastAsia" w:hAnsiTheme="minorHAnsi" w:cstheme="minorBidi"/>
          <w:noProof/>
          <w:sz w:val="22"/>
          <w:szCs w:val="22"/>
          <w:lang w:eastAsia="en-GB"/>
        </w:rPr>
      </w:pPr>
      <w:r>
        <w:rPr>
          <w:noProof/>
        </w:rPr>
        <w:t>7.2</w:t>
      </w:r>
      <w:r>
        <w:rPr>
          <w:noProof/>
        </w:rPr>
        <w:tab/>
        <w:t>Class diagram</w:t>
      </w:r>
      <w:r>
        <w:rPr>
          <w:noProof/>
        </w:rPr>
        <w:tab/>
      </w:r>
      <w:r>
        <w:rPr>
          <w:noProof/>
        </w:rPr>
        <w:fldChar w:fldCharType="begin" w:fldLock="1"/>
      </w:r>
      <w:r>
        <w:rPr>
          <w:noProof/>
        </w:rPr>
        <w:instrText xml:space="preserve"> PAGEREF _Toc137816748 \h </w:instrText>
      </w:r>
      <w:r>
        <w:rPr>
          <w:noProof/>
        </w:rPr>
      </w:r>
      <w:r>
        <w:rPr>
          <w:noProof/>
        </w:rPr>
        <w:fldChar w:fldCharType="separate"/>
      </w:r>
      <w:r>
        <w:rPr>
          <w:noProof/>
        </w:rPr>
        <w:t>14</w:t>
      </w:r>
      <w:r>
        <w:rPr>
          <w:noProof/>
        </w:rPr>
        <w:fldChar w:fldCharType="end"/>
      </w:r>
    </w:p>
    <w:p w14:paraId="063E1E99" w14:textId="75824BAF" w:rsidR="00BD3F77" w:rsidRDefault="00BD3F77">
      <w:pPr>
        <w:pStyle w:val="TOC3"/>
        <w:rPr>
          <w:rFonts w:asciiTheme="minorHAnsi" w:eastAsiaTheme="minorEastAsia" w:hAnsiTheme="minorHAnsi" w:cstheme="minorBidi"/>
          <w:noProof/>
          <w:sz w:val="22"/>
          <w:szCs w:val="22"/>
          <w:lang w:eastAsia="en-GB"/>
        </w:rPr>
      </w:pPr>
      <w:r>
        <w:rPr>
          <w:noProof/>
        </w:rPr>
        <w:t>7.2.1</w:t>
      </w:r>
      <w:r>
        <w:rPr>
          <w:noProof/>
        </w:rPr>
        <w:tab/>
        <w:t>Relationships</w:t>
      </w:r>
      <w:r>
        <w:rPr>
          <w:noProof/>
        </w:rPr>
        <w:tab/>
      </w:r>
      <w:r>
        <w:rPr>
          <w:noProof/>
        </w:rPr>
        <w:fldChar w:fldCharType="begin" w:fldLock="1"/>
      </w:r>
      <w:r>
        <w:rPr>
          <w:noProof/>
        </w:rPr>
        <w:instrText xml:space="preserve"> PAGEREF _Toc137816749 \h </w:instrText>
      </w:r>
      <w:r>
        <w:rPr>
          <w:noProof/>
        </w:rPr>
      </w:r>
      <w:r>
        <w:rPr>
          <w:noProof/>
        </w:rPr>
        <w:fldChar w:fldCharType="separate"/>
      </w:r>
      <w:r>
        <w:rPr>
          <w:noProof/>
        </w:rPr>
        <w:t>14</w:t>
      </w:r>
      <w:r>
        <w:rPr>
          <w:noProof/>
        </w:rPr>
        <w:fldChar w:fldCharType="end"/>
      </w:r>
    </w:p>
    <w:p w14:paraId="18287EE5" w14:textId="3466434C" w:rsidR="00BD3F77" w:rsidRDefault="00BD3F77">
      <w:pPr>
        <w:pStyle w:val="TOC3"/>
        <w:rPr>
          <w:rFonts w:asciiTheme="minorHAnsi" w:eastAsiaTheme="minorEastAsia" w:hAnsiTheme="minorHAnsi" w:cstheme="minorBidi"/>
          <w:noProof/>
          <w:sz w:val="22"/>
          <w:szCs w:val="22"/>
          <w:lang w:eastAsia="en-GB"/>
        </w:rPr>
      </w:pPr>
      <w:r>
        <w:rPr>
          <w:noProof/>
        </w:rPr>
        <w:t>7.2.2</w:t>
      </w:r>
      <w:r>
        <w:rPr>
          <w:noProof/>
        </w:rPr>
        <w:tab/>
        <w:t>Inheritance</w:t>
      </w:r>
      <w:r>
        <w:rPr>
          <w:noProof/>
        </w:rPr>
        <w:tab/>
      </w:r>
      <w:r>
        <w:rPr>
          <w:noProof/>
        </w:rPr>
        <w:fldChar w:fldCharType="begin" w:fldLock="1"/>
      </w:r>
      <w:r>
        <w:rPr>
          <w:noProof/>
        </w:rPr>
        <w:instrText xml:space="preserve"> PAGEREF _Toc137816750 \h </w:instrText>
      </w:r>
      <w:r>
        <w:rPr>
          <w:noProof/>
        </w:rPr>
      </w:r>
      <w:r>
        <w:rPr>
          <w:noProof/>
        </w:rPr>
        <w:fldChar w:fldCharType="separate"/>
      </w:r>
      <w:r>
        <w:rPr>
          <w:noProof/>
        </w:rPr>
        <w:t>14</w:t>
      </w:r>
      <w:r>
        <w:rPr>
          <w:noProof/>
        </w:rPr>
        <w:fldChar w:fldCharType="end"/>
      </w:r>
    </w:p>
    <w:p w14:paraId="6498CA37" w14:textId="57BA29B4" w:rsidR="00BD3F77" w:rsidRDefault="00BD3F77">
      <w:pPr>
        <w:pStyle w:val="TOC2"/>
        <w:rPr>
          <w:rFonts w:asciiTheme="minorHAnsi" w:eastAsiaTheme="minorEastAsia" w:hAnsiTheme="minorHAnsi" w:cstheme="minorBidi"/>
          <w:noProof/>
          <w:sz w:val="22"/>
          <w:szCs w:val="22"/>
          <w:lang w:eastAsia="en-GB"/>
        </w:rPr>
      </w:pPr>
      <w:r>
        <w:rPr>
          <w:noProof/>
        </w:rPr>
        <w:t>7.3</w:t>
      </w:r>
      <w:r>
        <w:rPr>
          <w:noProof/>
        </w:rPr>
        <w:tab/>
        <w:t>Class definitions</w:t>
      </w:r>
      <w:r>
        <w:rPr>
          <w:noProof/>
        </w:rPr>
        <w:tab/>
      </w:r>
      <w:r>
        <w:rPr>
          <w:noProof/>
        </w:rPr>
        <w:fldChar w:fldCharType="begin" w:fldLock="1"/>
      </w:r>
      <w:r>
        <w:rPr>
          <w:noProof/>
        </w:rPr>
        <w:instrText xml:space="preserve"> PAGEREF _Toc137816751 \h </w:instrText>
      </w:r>
      <w:r>
        <w:rPr>
          <w:noProof/>
        </w:rPr>
      </w:r>
      <w:r>
        <w:rPr>
          <w:noProof/>
        </w:rPr>
        <w:fldChar w:fldCharType="separate"/>
      </w:r>
      <w:r>
        <w:rPr>
          <w:noProof/>
        </w:rPr>
        <w:t>15</w:t>
      </w:r>
      <w:r>
        <w:rPr>
          <w:noProof/>
        </w:rPr>
        <w:fldChar w:fldCharType="end"/>
      </w:r>
    </w:p>
    <w:p w14:paraId="54929491" w14:textId="780DA2CD" w:rsidR="00BD3F77" w:rsidRDefault="00BD3F77">
      <w:pPr>
        <w:pStyle w:val="TOC3"/>
        <w:rPr>
          <w:rFonts w:asciiTheme="minorHAnsi" w:eastAsiaTheme="minorEastAsia" w:hAnsiTheme="minorHAnsi" w:cstheme="minorBidi"/>
          <w:noProof/>
          <w:sz w:val="22"/>
          <w:szCs w:val="22"/>
          <w:lang w:eastAsia="en-GB"/>
        </w:rPr>
      </w:pPr>
      <w:r>
        <w:rPr>
          <w:noProof/>
        </w:rPr>
        <w:t>7.3.1</w:t>
      </w:r>
      <w:r>
        <w:rPr>
          <w:noProof/>
        </w:rPr>
        <w:tab/>
      </w:r>
      <w:r w:rsidRPr="00951559">
        <w:rPr>
          <w:rFonts w:ascii="Courier New" w:hAnsi="Courier New" w:cs="Courier New"/>
          <w:noProof/>
        </w:rPr>
        <w:t>MLTrainingFunction</w:t>
      </w:r>
      <w:r>
        <w:rPr>
          <w:noProof/>
        </w:rPr>
        <w:tab/>
      </w:r>
      <w:r>
        <w:rPr>
          <w:noProof/>
        </w:rPr>
        <w:fldChar w:fldCharType="begin" w:fldLock="1"/>
      </w:r>
      <w:r>
        <w:rPr>
          <w:noProof/>
        </w:rPr>
        <w:instrText xml:space="preserve"> PAGEREF _Toc137816752 \h </w:instrText>
      </w:r>
      <w:r>
        <w:rPr>
          <w:noProof/>
        </w:rPr>
      </w:r>
      <w:r>
        <w:rPr>
          <w:noProof/>
        </w:rPr>
        <w:fldChar w:fldCharType="separate"/>
      </w:r>
      <w:r>
        <w:rPr>
          <w:noProof/>
        </w:rPr>
        <w:t>15</w:t>
      </w:r>
      <w:r>
        <w:rPr>
          <w:noProof/>
        </w:rPr>
        <w:fldChar w:fldCharType="end"/>
      </w:r>
    </w:p>
    <w:p w14:paraId="165A70CB" w14:textId="7E355D91" w:rsidR="00BD3F77" w:rsidRDefault="00BD3F77">
      <w:pPr>
        <w:pStyle w:val="TOC4"/>
        <w:rPr>
          <w:rFonts w:asciiTheme="minorHAnsi" w:eastAsiaTheme="minorEastAsia" w:hAnsiTheme="minorHAnsi" w:cstheme="minorBidi"/>
          <w:noProof/>
          <w:sz w:val="22"/>
          <w:szCs w:val="22"/>
          <w:lang w:eastAsia="en-GB"/>
        </w:rPr>
      </w:pPr>
      <w:r>
        <w:rPr>
          <w:noProof/>
        </w:rPr>
        <w:t>7.3.1.1</w:t>
      </w:r>
      <w:r>
        <w:rPr>
          <w:noProof/>
        </w:rPr>
        <w:tab/>
        <w:t>Definition</w:t>
      </w:r>
      <w:r>
        <w:rPr>
          <w:noProof/>
        </w:rPr>
        <w:tab/>
      </w:r>
      <w:r>
        <w:rPr>
          <w:noProof/>
        </w:rPr>
        <w:fldChar w:fldCharType="begin" w:fldLock="1"/>
      </w:r>
      <w:r>
        <w:rPr>
          <w:noProof/>
        </w:rPr>
        <w:instrText xml:space="preserve"> PAGEREF _Toc137816753 \h </w:instrText>
      </w:r>
      <w:r>
        <w:rPr>
          <w:noProof/>
        </w:rPr>
      </w:r>
      <w:r>
        <w:rPr>
          <w:noProof/>
        </w:rPr>
        <w:fldChar w:fldCharType="separate"/>
      </w:r>
      <w:r>
        <w:rPr>
          <w:noProof/>
        </w:rPr>
        <w:t>15</w:t>
      </w:r>
      <w:r>
        <w:rPr>
          <w:noProof/>
        </w:rPr>
        <w:fldChar w:fldCharType="end"/>
      </w:r>
    </w:p>
    <w:p w14:paraId="26A5E7BA" w14:textId="5D820E61" w:rsidR="00BD3F77" w:rsidRDefault="00BD3F77">
      <w:pPr>
        <w:pStyle w:val="TOC4"/>
        <w:rPr>
          <w:rFonts w:asciiTheme="minorHAnsi" w:eastAsiaTheme="minorEastAsia" w:hAnsiTheme="minorHAnsi" w:cstheme="minorBidi"/>
          <w:noProof/>
          <w:sz w:val="22"/>
          <w:szCs w:val="22"/>
          <w:lang w:eastAsia="en-GB"/>
        </w:rPr>
      </w:pPr>
      <w:r>
        <w:rPr>
          <w:noProof/>
        </w:rPr>
        <w:t>7.3.1.2</w:t>
      </w:r>
      <w:r>
        <w:rPr>
          <w:noProof/>
        </w:rPr>
        <w:tab/>
        <w:t>Attributes</w:t>
      </w:r>
      <w:r>
        <w:rPr>
          <w:noProof/>
        </w:rPr>
        <w:tab/>
      </w:r>
      <w:r>
        <w:rPr>
          <w:noProof/>
        </w:rPr>
        <w:fldChar w:fldCharType="begin" w:fldLock="1"/>
      </w:r>
      <w:r>
        <w:rPr>
          <w:noProof/>
        </w:rPr>
        <w:instrText xml:space="preserve"> PAGEREF _Toc137816754 \h </w:instrText>
      </w:r>
      <w:r>
        <w:rPr>
          <w:noProof/>
        </w:rPr>
      </w:r>
      <w:r>
        <w:rPr>
          <w:noProof/>
        </w:rPr>
        <w:fldChar w:fldCharType="separate"/>
      </w:r>
      <w:r>
        <w:rPr>
          <w:noProof/>
        </w:rPr>
        <w:t>15</w:t>
      </w:r>
      <w:r>
        <w:rPr>
          <w:noProof/>
        </w:rPr>
        <w:fldChar w:fldCharType="end"/>
      </w:r>
    </w:p>
    <w:p w14:paraId="45B78517" w14:textId="614E659B" w:rsidR="00BD3F77" w:rsidRDefault="00BD3F77">
      <w:pPr>
        <w:pStyle w:val="TOC4"/>
        <w:rPr>
          <w:rFonts w:asciiTheme="minorHAnsi" w:eastAsiaTheme="minorEastAsia" w:hAnsiTheme="minorHAnsi" w:cstheme="minorBidi"/>
          <w:noProof/>
          <w:sz w:val="22"/>
          <w:szCs w:val="22"/>
          <w:lang w:eastAsia="en-GB"/>
        </w:rPr>
      </w:pPr>
      <w:r>
        <w:rPr>
          <w:noProof/>
        </w:rPr>
        <w:t>7.3.1.3</w:t>
      </w:r>
      <w:r>
        <w:rPr>
          <w:noProof/>
        </w:rPr>
        <w:tab/>
        <w:t>Attribute constraints</w:t>
      </w:r>
      <w:r>
        <w:rPr>
          <w:noProof/>
        </w:rPr>
        <w:tab/>
      </w:r>
      <w:r>
        <w:rPr>
          <w:noProof/>
        </w:rPr>
        <w:fldChar w:fldCharType="begin" w:fldLock="1"/>
      </w:r>
      <w:r>
        <w:rPr>
          <w:noProof/>
        </w:rPr>
        <w:instrText xml:space="preserve"> PAGEREF _Toc137816755 \h </w:instrText>
      </w:r>
      <w:r>
        <w:rPr>
          <w:noProof/>
        </w:rPr>
      </w:r>
      <w:r>
        <w:rPr>
          <w:noProof/>
        </w:rPr>
        <w:fldChar w:fldCharType="separate"/>
      </w:r>
      <w:r>
        <w:rPr>
          <w:noProof/>
        </w:rPr>
        <w:t>15</w:t>
      </w:r>
      <w:r>
        <w:rPr>
          <w:noProof/>
        </w:rPr>
        <w:fldChar w:fldCharType="end"/>
      </w:r>
    </w:p>
    <w:p w14:paraId="2C7997E0" w14:textId="62642221" w:rsidR="00BD3F77" w:rsidRDefault="00BD3F77">
      <w:pPr>
        <w:pStyle w:val="TOC4"/>
        <w:rPr>
          <w:rFonts w:asciiTheme="minorHAnsi" w:eastAsiaTheme="minorEastAsia" w:hAnsiTheme="minorHAnsi" w:cstheme="minorBidi"/>
          <w:noProof/>
          <w:sz w:val="22"/>
          <w:szCs w:val="22"/>
          <w:lang w:eastAsia="en-GB"/>
        </w:rPr>
      </w:pPr>
      <w:r>
        <w:rPr>
          <w:noProof/>
        </w:rPr>
        <w:t>7.3.1.4</w:t>
      </w:r>
      <w:r>
        <w:rPr>
          <w:noProof/>
        </w:rPr>
        <w:tab/>
        <w:t>Notifications</w:t>
      </w:r>
      <w:r>
        <w:rPr>
          <w:noProof/>
        </w:rPr>
        <w:tab/>
      </w:r>
      <w:r>
        <w:rPr>
          <w:noProof/>
        </w:rPr>
        <w:fldChar w:fldCharType="begin" w:fldLock="1"/>
      </w:r>
      <w:r>
        <w:rPr>
          <w:noProof/>
        </w:rPr>
        <w:instrText xml:space="preserve"> PAGEREF _Toc137816756 \h </w:instrText>
      </w:r>
      <w:r>
        <w:rPr>
          <w:noProof/>
        </w:rPr>
      </w:r>
      <w:r>
        <w:rPr>
          <w:noProof/>
        </w:rPr>
        <w:fldChar w:fldCharType="separate"/>
      </w:r>
      <w:r>
        <w:rPr>
          <w:noProof/>
        </w:rPr>
        <w:t>15</w:t>
      </w:r>
      <w:r>
        <w:rPr>
          <w:noProof/>
        </w:rPr>
        <w:fldChar w:fldCharType="end"/>
      </w:r>
    </w:p>
    <w:p w14:paraId="4FC44204" w14:textId="4EFB6735" w:rsidR="00BD3F77" w:rsidRDefault="00BD3F77">
      <w:pPr>
        <w:pStyle w:val="TOC3"/>
        <w:rPr>
          <w:rFonts w:asciiTheme="minorHAnsi" w:eastAsiaTheme="minorEastAsia" w:hAnsiTheme="minorHAnsi" w:cstheme="minorBidi"/>
          <w:noProof/>
          <w:sz w:val="22"/>
          <w:szCs w:val="22"/>
          <w:lang w:eastAsia="en-GB"/>
        </w:rPr>
      </w:pPr>
      <w:r>
        <w:rPr>
          <w:noProof/>
        </w:rPr>
        <w:t>7.3.2</w:t>
      </w:r>
      <w:r>
        <w:rPr>
          <w:noProof/>
        </w:rPr>
        <w:tab/>
      </w:r>
      <w:r w:rsidRPr="00951559">
        <w:rPr>
          <w:rFonts w:ascii="Courier New" w:hAnsi="Courier New" w:cs="Courier New"/>
          <w:noProof/>
        </w:rPr>
        <w:t>MLTrainingRequest</w:t>
      </w:r>
      <w:r>
        <w:rPr>
          <w:noProof/>
        </w:rPr>
        <w:tab/>
      </w:r>
      <w:r>
        <w:rPr>
          <w:noProof/>
        </w:rPr>
        <w:fldChar w:fldCharType="begin" w:fldLock="1"/>
      </w:r>
      <w:r>
        <w:rPr>
          <w:noProof/>
        </w:rPr>
        <w:instrText xml:space="preserve"> PAGEREF _Toc137816757 \h </w:instrText>
      </w:r>
      <w:r>
        <w:rPr>
          <w:noProof/>
        </w:rPr>
      </w:r>
      <w:r>
        <w:rPr>
          <w:noProof/>
        </w:rPr>
        <w:fldChar w:fldCharType="separate"/>
      </w:r>
      <w:r>
        <w:rPr>
          <w:noProof/>
        </w:rPr>
        <w:t>15</w:t>
      </w:r>
      <w:r>
        <w:rPr>
          <w:noProof/>
        </w:rPr>
        <w:fldChar w:fldCharType="end"/>
      </w:r>
    </w:p>
    <w:p w14:paraId="372584E5" w14:textId="6DF4070A" w:rsidR="00BD3F77" w:rsidRDefault="00BD3F77">
      <w:pPr>
        <w:pStyle w:val="TOC4"/>
        <w:rPr>
          <w:rFonts w:asciiTheme="minorHAnsi" w:eastAsiaTheme="minorEastAsia" w:hAnsiTheme="minorHAnsi" w:cstheme="minorBidi"/>
          <w:noProof/>
          <w:sz w:val="22"/>
          <w:szCs w:val="22"/>
          <w:lang w:eastAsia="en-GB"/>
        </w:rPr>
      </w:pPr>
      <w:r>
        <w:rPr>
          <w:noProof/>
        </w:rPr>
        <w:t>7.3.2.1</w:t>
      </w:r>
      <w:r>
        <w:rPr>
          <w:noProof/>
        </w:rPr>
        <w:tab/>
        <w:t>Definition</w:t>
      </w:r>
      <w:r>
        <w:rPr>
          <w:noProof/>
        </w:rPr>
        <w:tab/>
      </w:r>
      <w:r>
        <w:rPr>
          <w:noProof/>
        </w:rPr>
        <w:fldChar w:fldCharType="begin" w:fldLock="1"/>
      </w:r>
      <w:r>
        <w:rPr>
          <w:noProof/>
        </w:rPr>
        <w:instrText xml:space="preserve"> PAGEREF _Toc137816758 \h </w:instrText>
      </w:r>
      <w:r>
        <w:rPr>
          <w:noProof/>
        </w:rPr>
      </w:r>
      <w:r>
        <w:rPr>
          <w:noProof/>
        </w:rPr>
        <w:fldChar w:fldCharType="separate"/>
      </w:r>
      <w:r>
        <w:rPr>
          <w:noProof/>
        </w:rPr>
        <w:t>15</w:t>
      </w:r>
      <w:r>
        <w:rPr>
          <w:noProof/>
        </w:rPr>
        <w:fldChar w:fldCharType="end"/>
      </w:r>
    </w:p>
    <w:p w14:paraId="35681F2E" w14:textId="3E1ADA25" w:rsidR="00BD3F77" w:rsidRDefault="00BD3F77">
      <w:pPr>
        <w:pStyle w:val="TOC4"/>
        <w:rPr>
          <w:rFonts w:asciiTheme="minorHAnsi" w:eastAsiaTheme="minorEastAsia" w:hAnsiTheme="minorHAnsi" w:cstheme="minorBidi"/>
          <w:noProof/>
          <w:sz w:val="22"/>
          <w:szCs w:val="22"/>
          <w:lang w:eastAsia="en-GB"/>
        </w:rPr>
      </w:pPr>
      <w:r>
        <w:rPr>
          <w:noProof/>
        </w:rPr>
        <w:t>7.3.2.2</w:t>
      </w:r>
      <w:r>
        <w:rPr>
          <w:noProof/>
        </w:rPr>
        <w:tab/>
        <w:t>Attributes</w:t>
      </w:r>
      <w:r>
        <w:rPr>
          <w:noProof/>
        </w:rPr>
        <w:tab/>
      </w:r>
      <w:r>
        <w:rPr>
          <w:noProof/>
        </w:rPr>
        <w:fldChar w:fldCharType="begin" w:fldLock="1"/>
      </w:r>
      <w:r>
        <w:rPr>
          <w:noProof/>
        </w:rPr>
        <w:instrText xml:space="preserve"> PAGEREF _Toc137816759 \h </w:instrText>
      </w:r>
      <w:r>
        <w:rPr>
          <w:noProof/>
        </w:rPr>
      </w:r>
      <w:r>
        <w:rPr>
          <w:noProof/>
        </w:rPr>
        <w:fldChar w:fldCharType="separate"/>
      </w:r>
      <w:r>
        <w:rPr>
          <w:noProof/>
        </w:rPr>
        <w:t>16</w:t>
      </w:r>
      <w:r>
        <w:rPr>
          <w:noProof/>
        </w:rPr>
        <w:fldChar w:fldCharType="end"/>
      </w:r>
    </w:p>
    <w:p w14:paraId="76810751" w14:textId="3ED9423F" w:rsidR="00BD3F77" w:rsidRDefault="00BD3F77">
      <w:pPr>
        <w:pStyle w:val="TOC4"/>
        <w:rPr>
          <w:rFonts w:asciiTheme="minorHAnsi" w:eastAsiaTheme="minorEastAsia" w:hAnsiTheme="minorHAnsi" w:cstheme="minorBidi"/>
          <w:noProof/>
          <w:sz w:val="22"/>
          <w:szCs w:val="22"/>
          <w:lang w:eastAsia="en-GB"/>
        </w:rPr>
      </w:pPr>
      <w:r>
        <w:rPr>
          <w:noProof/>
        </w:rPr>
        <w:t>7.3.2.3</w:t>
      </w:r>
      <w:r>
        <w:rPr>
          <w:noProof/>
        </w:rPr>
        <w:tab/>
        <w:t>Attribute constraints</w:t>
      </w:r>
      <w:r>
        <w:rPr>
          <w:noProof/>
        </w:rPr>
        <w:tab/>
      </w:r>
      <w:r>
        <w:rPr>
          <w:noProof/>
        </w:rPr>
        <w:fldChar w:fldCharType="begin" w:fldLock="1"/>
      </w:r>
      <w:r>
        <w:rPr>
          <w:noProof/>
        </w:rPr>
        <w:instrText xml:space="preserve"> PAGEREF _Toc137816760 \h </w:instrText>
      </w:r>
      <w:r>
        <w:rPr>
          <w:noProof/>
        </w:rPr>
      </w:r>
      <w:r>
        <w:rPr>
          <w:noProof/>
        </w:rPr>
        <w:fldChar w:fldCharType="separate"/>
      </w:r>
      <w:r>
        <w:rPr>
          <w:noProof/>
        </w:rPr>
        <w:t>16</w:t>
      </w:r>
      <w:r>
        <w:rPr>
          <w:noProof/>
        </w:rPr>
        <w:fldChar w:fldCharType="end"/>
      </w:r>
    </w:p>
    <w:p w14:paraId="4F02A5F0" w14:textId="3E805D15" w:rsidR="00BD3F77" w:rsidRDefault="00BD3F77">
      <w:pPr>
        <w:pStyle w:val="TOC4"/>
        <w:rPr>
          <w:rFonts w:asciiTheme="minorHAnsi" w:eastAsiaTheme="minorEastAsia" w:hAnsiTheme="minorHAnsi" w:cstheme="minorBidi"/>
          <w:noProof/>
          <w:sz w:val="22"/>
          <w:szCs w:val="22"/>
          <w:lang w:eastAsia="en-GB"/>
        </w:rPr>
      </w:pPr>
      <w:r>
        <w:rPr>
          <w:noProof/>
        </w:rPr>
        <w:t>7.3.2.4</w:t>
      </w:r>
      <w:r>
        <w:rPr>
          <w:noProof/>
        </w:rPr>
        <w:tab/>
        <w:t>Notifications</w:t>
      </w:r>
      <w:r>
        <w:rPr>
          <w:noProof/>
        </w:rPr>
        <w:tab/>
      </w:r>
      <w:r>
        <w:rPr>
          <w:noProof/>
        </w:rPr>
        <w:fldChar w:fldCharType="begin" w:fldLock="1"/>
      </w:r>
      <w:r>
        <w:rPr>
          <w:noProof/>
        </w:rPr>
        <w:instrText xml:space="preserve"> PAGEREF _Toc137816761 \h </w:instrText>
      </w:r>
      <w:r>
        <w:rPr>
          <w:noProof/>
        </w:rPr>
      </w:r>
      <w:r>
        <w:rPr>
          <w:noProof/>
        </w:rPr>
        <w:fldChar w:fldCharType="separate"/>
      </w:r>
      <w:r>
        <w:rPr>
          <w:noProof/>
        </w:rPr>
        <w:t>16</w:t>
      </w:r>
      <w:r>
        <w:rPr>
          <w:noProof/>
        </w:rPr>
        <w:fldChar w:fldCharType="end"/>
      </w:r>
    </w:p>
    <w:p w14:paraId="33A4B73D" w14:textId="79FCDEE6" w:rsidR="00BD3F77" w:rsidRDefault="00BD3F77">
      <w:pPr>
        <w:pStyle w:val="TOC3"/>
        <w:rPr>
          <w:rFonts w:asciiTheme="minorHAnsi" w:eastAsiaTheme="minorEastAsia" w:hAnsiTheme="minorHAnsi" w:cstheme="minorBidi"/>
          <w:noProof/>
          <w:sz w:val="22"/>
          <w:szCs w:val="22"/>
          <w:lang w:eastAsia="en-GB"/>
        </w:rPr>
      </w:pPr>
      <w:r>
        <w:rPr>
          <w:noProof/>
        </w:rPr>
        <w:t>7.3.3</w:t>
      </w:r>
      <w:r>
        <w:rPr>
          <w:noProof/>
        </w:rPr>
        <w:tab/>
      </w:r>
      <w:r w:rsidRPr="00951559">
        <w:rPr>
          <w:rFonts w:ascii="Courier New" w:hAnsi="Courier New" w:cs="Courier New"/>
          <w:noProof/>
        </w:rPr>
        <w:t>MLTrainingReport</w:t>
      </w:r>
      <w:r>
        <w:rPr>
          <w:noProof/>
        </w:rPr>
        <w:tab/>
      </w:r>
      <w:r>
        <w:rPr>
          <w:noProof/>
        </w:rPr>
        <w:fldChar w:fldCharType="begin" w:fldLock="1"/>
      </w:r>
      <w:r>
        <w:rPr>
          <w:noProof/>
        </w:rPr>
        <w:instrText xml:space="preserve"> PAGEREF _Toc137816762 \h </w:instrText>
      </w:r>
      <w:r>
        <w:rPr>
          <w:noProof/>
        </w:rPr>
      </w:r>
      <w:r>
        <w:rPr>
          <w:noProof/>
        </w:rPr>
        <w:fldChar w:fldCharType="separate"/>
      </w:r>
      <w:r>
        <w:rPr>
          <w:noProof/>
        </w:rPr>
        <w:t>16</w:t>
      </w:r>
      <w:r>
        <w:rPr>
          <w:noProof/>
        </w:rPr>
        <w:fldChar w:fldCharType="end"/>
      </w:r>
    </w:p>
    <w:p w14:paraId="51166AD6" w14:textId="724C7246" w:rsidR="00BD3F77" w:rsidRDefault="00BD3F77">
      <w:pPr>
        <w:pStyle w:val="TOC4"/>
        <w:rPr>
          <w:rFonts w:asciiTheme="minorHAnsi" w:eastAsiaTheme="minorEastAsia" w:hAnsiTheme="minorHAnsi" w:cstheme="minorBidi"/>
          <w:noProof/>
          <w:sz w:val="22"/>
          <w:szCs w:val="22"/>
          <w:lang w:eastAsia="en-GB"/>
        </w:rPr>
      </w:pPr>
      <w:r>
        <w:rPr>
          <w:noProof/>
        </w:rPr>
        <w:t>7.3.3.1</w:t>
      </w:r>
      <w:r>
        <w:rPr>
          <w:noProof/>
        </w:rPr>
        <w:tab/>
        <w:t>Definition</w:t>
      </w:r>
      <w:r>
        <w:rPr>
          <w:noProof/>
        </w:rPr>
        <w:tab/>
      </w:r>
      <w:r>
        <w:rPr>
          <w:noProof/>
        </w:rPr>
        <w:fldChar w:fldCharType="begin" w:fldLock="1"/>
      </w:r>
      <w:r>
        <w:rPr>
          <w:noProof/>
        </w:rPr>
        <w:instrText xml:space="preserve"> PAGEREF _Toc137816763 \h </w:instrText>
      </w:r>
      <w:r>
        <w:rPr>
          <w:noProof/>
        </w:rPr>
      </w:r>
      <w:r>
        <w:rPr>
          <w:noProof/>
        </w:rPr>
        <w:fldChar w:fldCharType="separate"/>
      </w:r>
      <w:r>
        <w:rPr>
          <w:noProof/>
        </w:rPr>
        <w:t>16</w:t>
      </w:r>
      <w:r>
        <w:rPr>
          <w:noProof/>
        </w:rPr>
        <w:fldChar w:fldCharType="end"/>
      </w:r>
    </w:p>
    <w:p w14:paraId="640D7F1D" w14:textId="026635C0" w:rsidR="00BD3F77" w:rsidRDefault="00BD3F77">
      <w:pPr>
        <w:pStyle w:val="TOC4"/>
        <w:rPr>
          <w:rFonts w:asciiTheme="minorHAnsi" w:eastAsiaTheme="minorEastAsia" w:hAnsiTheme="minorHAnsi" w:cstheme="minorBidi"/>
          <w:noProof/>
          <w:sz w:val="22"/>
          <w:szCs w:val="22"/>
          <w:lang w:eastAsia="en-GB"/>
        </w:rPr>
      </w:pPr>
      <w:r>
        <w:rPr>
          <w:noProof/>
        </w:rPr>
        <w:t>7.3.3.2</w:t>
      </w:r>
      <w:r>
        <w:rPr>
          <w:noProof/>
        </w:rPr>
        <w:tab/>
        <w:t>Attributes</w:t>
      </w:r>
      <w:r>
        <w:rPr>
          <w:noProof/>
        </w:rPr>
        <w:tab/>
      </w:r>
      <w:r>
        <w:rPr>
          <w:noProof/>
        </w:rPr>
        <w:fldChar w:fldCharType="begin" w:fldLock="1"/>
      </w:r>
      <w:r>
        <w:rPr>
          <w:noProof/>
        </w:rPr>
        <w:instrText xml:space="preserve"> PAGEREF _Toc137816764 \h </w:instrText>
      </w:r>
      <w:r>
        <w:rPr>
          <w:noProof/>
        </w:rPr>
      </w:r>
      <w:r>
        <w:rPr>
          <w:noProof/>
        </w:rPr>
        <w:fldChar w:fldCharType="separate"/>
      </w:r>
      <w:r>
        <w:rPr>
          <w:noProof/>
        </w:rPr>
        <w:t>17</w:t>
      </w:r>
      <w:r>
        <w:rPr>
          <w:noProof/>
        </w:rPr>
        <w:fldChar w:fldCharType="end"/>
      </w:r>
    </w:p>
    <w:p w14:paraId="74D26089" w14:textId="13E5BC88" w:rsidR="00BD3F77" w:rsidRDefault="00BD3F77">
      <w:pPr>
        <w:pStyle w:val="TOC4"/>
        <w:rPr>
          <w:rFonts w:asciiTheme="minorHAnsi" w:eastAsiaTheme="minorEastAsia" w:hAnsiTheme="minorHAnsi" w:cstheme="minorBidi"/>
          <w:noProof/>
          <w:sz w:val="22"/>
          <w:szCs w:val="22"/>
          <w:lang w:eastAsia="en-GB"/>
        </w:rPr>
      </w:pPr>
      <w:r>
        <w:rPr>
          <w:noProof/>
        </w:rPr>
        <w:t>7.3.3.3</w:t>
      </w:r>
      <w:r>
        <w:rPr>
          <w:noProof/>
        </w:rPr>
        <w:tab/>
        <w:t>Attribute constraints</w:t>
      </w:r>
      <w:r>
        <w:rPr>
          <w:noProof/>
        </w:rPr>
        <w:tab/>
      </w:r>
      <w:r>
        <w:rPr>
          <w:noProof/>
        </w:rPr>
        <w:fldChar w:fldCharType="begin" w:fldLock="1"/>
      </w:r>
      <w:r>
        <w:rPr>
          <w:noProof/>
        </w:rPr>
        <w:instrText xml:space="preserve"> PAGEREF _Toc137816765 \h </w:instrText>
      </w:r>
      <w:r>
        <w:rPr>
          <w:noProof/>
        </w:rPr>
      </w:r>
      <w:r>
        <w:rPr>
          <w:noProof/>
        </w:rPr>
        <w:fldChar w:fldCharType="separate"/>
      </w:r>
      <w:r>
        <w:rPr>
          <w:noProof/>
        </w:rPr>
        <w:t>17</w:t>
      </w:r>
      <w:r>
        <w:rPr>
          <w:noProof/>
        </w:rPr>
        <w:fldChar w:fldCharType="end"/>
      </w:r>
    </w:p>
    <w:p w14:paraId="45CE6247" w14:textId="2CED9A22" w:rsidR="00BD3F77" w:rsidRDefault="00BD3F77">
      <w:pPr>
        <w:pStyle w:val="TOC4"/>
        <w:rPr>
          <w:rFonts w:asciiTheme="minorHAnsi" w:eastAsiaTheme="minorEastAsia" w:hAnsiTheme="minorHAnsi" w:cstheme="minorBidi"/>
          <w:noProof/>
          <w:sz w:val="22"/>
          <w:szCs w:val="22"/>
          <w:lang w:eastAsia="en-GB"/>
        </w:rPr>
      </w:pPr>
      <w:r>
        <w:rPr>
          <w:noProof/>
        </w:rPr>
        <w:t>7.3.3.4</w:t>
      </w:r>
      <w:r>
        <w:rPr>
          <w:noProof/>
        </w:rPr>
        <w:tab/>
        <w:t>Notifications</w:t>
      </w:r>
      <w:r>
        <w:rPr>
          <w:noProof/>
        </w:rPr>
        <w:tab/>
      </w:r>
      <w:r>
        <w:rPr>
          <w:noProof/>
        </w:rPr>
        <w:fldChar w:fldCharType="begin" w:fldLock="1"/>
      </w:r>
      <w:r>
        <w:rPr>
          <w:noProof/>
        </w:rPr>
        <w:instrText xml:space="preserve"> PAGEREF _Toc137816766 \h </w:instrText>
      </w:r>
      <w:r>
        <w:rPr>
          <w:noProof/>
        </w:rPr>
      </w:r>
      <w:r>
        <w:rPr>
          <w:noProof/>
        </w:rPr>
        <w:fldChar w:fldCharType="separate"/>
      </w:r>
      <w:r>
        <w:rPr>
          <w:noProof/>
        </w:rPr>
        <w:t>17</w:t>
      </w:r>
      <w:r>
        <w:rPr>
          <w:noProof/>
        </w:rPr>
        <w:fldChar w:fldCharType="end"/>
      </w:r>
    </w:p>
    <w:p w14:paraId="199D1709" w14:textId="2AFE1FC9" w:rsidR="00BD3F77" w:rsidRDefault="00BD3F77">
      <w:pPr>
        <w:pStyle w:val="TOC3"/>
        <w:rPr>
          <w:rFonts w:asciiTheme="minorHAnsi" w:eastAsiaTheme="minorEastAsia" w:hAnsiTheme="minorHAnsi" w:cstheme="minorBidi"/>
          <w:noProof/>
          <w:sz w:val="22"/>
          <w:szCs w:val="22"/>
          <w:lang w:eastAsia="en-GB"/>
        </w:rPr>
      </w:pPr>
      <w:r>
        <w:rPr>
          <w:noProof/>
        </w:rPr>
        <w:t>7.3.4</w:t>
      </w:r>
      <w:r>
        <w:rPr>
          <w:noProof/>
        </w:rPr>
        <w:tab/>
      </w:r>
      <w:r w:rsidRPr="00951559">
        <w:rPr>
          <w:rFonts w:ascii="Courier New" w:hAnsi="Courier New" w:cs="Courier New"/>
          <w:noProof/>
        </w:rPr>
        <w:t>MLTrainingProcess</w:t>
      </w:r>
      <w:r>
        <w:rPr>
          <w:noProof/>
        </w:rPr>
        <w:tab/>
      </w:r>
      <w:r>
        <w:rPr>
          <w:noProof/>
        </w:rPr>
        <w:fldChar w:fldCharType="begin" w:fldLock="1"/>
      </w:r>
      <w:r>
        <w:rPr>
          <w:noProof/>
        </w:rPr>
        <w:instrText xml:space="preserve"> PAGEREF _Toc137816767 \h </w:instrText>
      </w:r>
      <w:r>
        <w:rPr>
          <w:noProof/>
        </w:rPr>
      </w:r>
      <w:r>
        <w:rPr>
          <w:noProof/>
        </w:rPr>
        <w:fldChar w:fldCharType="separate"/>
      </w:r>
      <w:r>
        <w:rPr>
          <w:noProof/>
        </w:rPr>
        <w:t>17</w:t>
      </w:r>
      <w:r>
        <w:rPr>
          <w:noProof/>
        </w:rPr>
        <w:fldChar w:fldCharType="end"/>
      </w:r>
    </w:p>
    <w:p w14:paraId="3A89748F" w14:textId="6C1224D3" w:rsidR="00BD3F77" w:rsidRDefault="00BD3F77">
      <w:pPr>
        <w:pStyle w:val="TOC4"/>
        <w:rPr>
          <w:rFonts w:asciiTheme="minorHAnsi" w:eastAsiaTheme="minorEastAsia" w:hAnsiTheme="minorHAnsi" w:cstheme="minorBidi"/>
          <w:noProof/>
          <w:sz w:val="22"/>
          <w:szCs w:val="22"/>
          <w:lang w:eastAsia="en-GB"/>
        </w:rPr>
      </w:pPr>
      <w:r>
        <w:rPr>
          <w:noProof/>
        </w:rPr>
        <w:t>7.3.4.1</w:t>
      </w:r>
      <w:r>
        <w:rPr>
          <w:noProof/>
        </w:rPr>
        <w:tab/>
        <w:t>Definition</w:t>
      </w:r>
      <w:r>
        <w:rPr>
          <w:noProof/>
        </w:rPr>
        <w:tab/>
      </w:r>
      <w:r>
        <w:rPr>
          <w:noProof/>
        </w:rPr>
        <w:fldChar w:fldCharType="begin" w:fldLock="1"/>
      </w:r>
      <w:r>
        <w:rPr>
          <w:noProof/>
        </w:rPr>
        <w:instrText xml:space="preserve"> PAGEREF _Toc137816768 \h </w:instrText>
      </w:r>
      <w:r>
        <w:rPr>
          <w:noProof/>
        </w:rPr>
      </w:r>
      <w:r>
        <w:rPr>
          <w:noProof/>
        </w:rPr>
        <w:fldChar w:fldCharType="separate"/>
      </w:r>
      <w:r>
        <w:rPr>
          <w:noProof/>
        </w:rPr>
        <w:t>17</w:t>
      </w:r>
      <w:r>
        <w:rPr>
          <w:noProof/>
        </w:rPr>
        <w:fldChar w:fldCharType="end"/>
      </w:r>
    </w:p>
    <w:p w14:paraId="464965F2" w14:textId="4AA8299B" w:rsidR="00BD3F77" w:rsidRDefault="00BD3F77">
      <w:pPr>
        <w:pStyle w:val="TOC4"/>
        <w:rPr>
          <w:rFonts w:asciiTheme="minorHAnsi" w:eastAsiaTheme="minorEastAsia" w:hAnsiTheme="minorHAnsi" w:cstheme="minorBidi"/>
          <w:noProof/>
          <w:sz w:val="22"/>
          <w:szCs w:val="22"/>
          <w:lang w:eastAsia="en-GB"/>
        </w:rPr>
      </w:pPr>
      <w:r>
        <w:rPr>
          <w:noProof/>
        </w:rPr>
        <w:t>7.3.4.2</w:t>
      </w:r>
      <w:r>
        <w:rPr>
          <w:noProof/>
        </w:rPr>
        <w:tab/>
        <w:t>Attributes</w:t>
      </w:r>
      <w:r>
        <w:rPr>
          <w:noProof/>
        </w:rPr>
        <w:tab/>
      </w:r>
      <w:r>
        <w:rPr>
          <w:noProof/>
        </w:rPr>
        <w:fldChar w:fldCharType="begin" w:fldLock="1"/>
      </w:r>
      <w:r>
        <w:rPr>
          <w:noProof/>
        </w:rPr>
        <w:instrText xml:space="preserve"> PAGEREF _Toc137816769 \h </w:instrText>
      </w:r>
      <w:r>
        <w:rPr>
          <w:noProof/>
        </w:rPr>
      </w:r>
      <w:r>
        <w:rPr>
          <w:noProof/>
        </w:rPr>
        <w:fldChar w:fldCharType="separate"/>
      </w:r>
      <w:r>
        <w:rPr>
          <w:noProof/>
        </w:rPr>
        <w:t>18</w:t>
      </w:r>
      <w:r>
        <w:rPr>
          <w:noProof/>
        </w:rPr>
        <w:fldChar w:fldCharType="end"/>
      </w:r>
    </w:p>
    <w:p w14:paraId="08D8C025" w14:textId="408BECED" w:rsidR="00BD3F77" w:rsidRDefault="00BD3F77">
      <w:pPr>
        <w:pStyle w:val="TOC4"/>
        <w:rPr>
          <w:rFonts w:asciiTheme="minorHAnsi" w:eastAsiaTheme="minorEastAsia" w:hAnsiTheme="minorHAnsi" w:cstheme="minorBidi"/>
          <w:noProof/>
          <w:sz w:val="22"/>
          <w:szCs w:val="22"/>
          <w:lang w:eastAsia="en-GB"/>
        </w:rPr>
      </w:pPr>
      <w:r>
        <w:rPr>
          <w:noProof/>
        </w:rPr>
        <w:t>7.3.4.3</w:t>
      </w:r>
      <w:r>
        <w:rPr>
          <w:noProof/>
        </w:rPr>
        <w:tab/>
        <w:t>Attribute constraints</w:t>
      </w:r>
      <w:r>
        <w:rPr>
          <w:noProof/>
        </w:rPr>
        <w:tab/>
      </w:r>
      <w:r>
        <w:rPr>
          <w:noProof/>
        </w:rPr>
        <w:fldChar w:fldCharType="begin" w:fldLock="1"/>
      </w:r>
      <w:r>
        <w:rPr>
          <w:noProof/>
        </w:rPr>
        <w:instrText xml:space="preserve"> PAGEREF _Toc137816770 \h </w:instrText>
      </w:r>
      <w:r>
        <w:rPr>
          <w:noProof/>
        </w:rPr>
      </w:r>
      <w:r>
        <w:rPr>
          <w:noProof/>
        </w:rPr>
        <w:fldChar w:fldCharType="separate"/>
      </w:r>
      <w:r>
        <w:rPr>
          <w:noProof/>
        </w:rPr>
        <w:t>18</w:t>
      </w:r>
      <w:r>
        <w:rPr>
          <w:noProof/>
        </w:rPr>
        <w:fldChar w:fldCharType="end"/>
      </w:r>
    </w:p>
    <w:p w14:paraId="7E500D00" w14:textId="62C1455C" w:rsidR="00BD3F77" w:rsidRDefault="00BD3F77">
      <w:pPr>
        <w:pStyle w:val="TOC4"/>
        <w:rPr>
          <w:rFonts w:asciiTheme="minorHAnsi" w:eastAsiaTheme="minorEastAsia" w:hAnsiTheme="minorHAnsi" w:cstheme="minorBidi"/>
          <w:noProof/>
          <w:sz w:val="22"/>
          <w:szCs w:val="22"/>
          <w:lang w:eastAsia="en-GB"/>
        </w:rPr>
      </w:pPr>
      <w:r>
        <w:rPr>
          <w:noProof/>
        </w:rPr>
        <w:t>7.3.4.4</w:t>
      </w:r>
      <w:r>
        <w:rPr>
          <w:noProof/>
        </w:rPr>
        <w:tab/>
        <w:t>Notifications</w:t>
      </w:r>
      <w:r>
        <w:rPr>
          <w:noProof/>
        </w:rPr>
        <w:tab/>
      </w:r>
      <w:r>
        <w:rPr>
          <w:noProof/>
        </w:rPr>
        <w:fldChar w:fldCharType="begin" w:fldLock="1"/>
      </w:r>
      <w:r>
        <w:rPr>
          <w:noProof/>
        </w:rPr>
        <w:instrText xml:space="preserve"> PAGEREF _Toc137816771 \h </w:instrText>
      </w:r>
      <w:r>
        <w:rPr>
          <w:noProof/>
        </w:rPr>
      </w:r>
      <w:r>
        <w:rPr>
          <w:noProof/>
        </w:rPr>
        <w:fldChar w:fldCharType="separate"/>
      </w:r>
      <w:r>
        <w:rPr>
          <w:noProof/>
        </w:rPr>
        <w:t>18</w:t>
      </w:r>
      <w:r>
        <w:rPr>
          <w:noProof/>
        </w:rPr>
        <w:fldChar w:fldCharType="end"/>
      </w:r>
    </w:p>
    <w:p w14:paraId="600FB6BA" w14:textId="137246AB" w:rsidR="00BD3F77" w:rsidRDefault="00BD3F77">
      <w:pPr>
        <w:pStyle w:val="TOC2"/>
        <w:rPr>
          <w:rFonts w:asciiTheme="minorHAnsi" w:eastAsiaTheme="minorEastAsia" w:hAnsiTheme="minorHAnsi" w:cstheme="minorBidi"/>
          <w:noProof/>
          <w:sz w:val="22"/>
          <w:szCs w:val="22"/>
          <w:lang w:eastAsia="en-GB"/>
        </w:rPr>
      </w:pPr>
      <w:r>
        <w:rPr>
          <w:noProof/>
        </w:rPr>
        <w:t>7.4</w:t>
      </w:r>
      <w:r>
        <w:rPr>
          <w:noProof/>
        </w:rPr>
        <w:tab/>
        <w:t>Data type definitions</w:t>
      </w:r>
      <w:r>
        <w:rPr>
          <w:noProof/>
        </w:rPr>
        <w:tab/>
      </w:r>
      <w:r>
        <w:rPr>
          <w:noProof/>
        </w:rPr>
        <w:fldChar w:fldCharType="begin" w:fldLock="1"/>
      </w:r>
      <w:r>
        <w:rPr>
          <w:noProof/>
        </w:rPr>
        <w:instrText xml:space="preserve"> PAGEREF _Toc137816772 \h </w:instrText>
      </w:r>
      <w:r>
        <w:rPr>
          <w:noProof/>
        </w:rPr>
      </w:r>
      <w:r>
        <w:rPr>
          <w:noProof/>
        </w:rPr>
        <w:fldChar w:fldCharType="separate"/>
      </w:r>
      <w:r>
        <w:rPr>
          <w:noProof/>
        </w:rPr>
        <w:t>19</w:t>
      </w:r>
      <w:r>
        <w:rPr>
          <w:noProof/>
        </w:rPr>
        <w:fldChar w:fldCharType="end"/>
      </w:r>
    </w:p>
    <w:p w14:paraId="55E1F5FB" w14:textId="5D66D0E7" w:rsidR="00BD3F77" w:rsidRDefault="00BD3F77">
      <w:pPr>
        <w:pStyle w:val="TOC3"/>
        <w:rPr>
          <w:rFonts w:asciiTheme="minorHAnsi" w:eastAsiaTheme="minorEastAsia" w:hAnsiTheme="minorHAnsi" w:cstheme="minorBidi"/>
          <w:noProof/>
          <w:sz w:val="22"/>
          <w:szCs w:val="22"/>
          <w:lang w:eastAsia="en-GB"/>
        </w:rPr>
      </w:pPr>
      <w:r>
        <w:rPr>
          <w:noProof/>
        </w:rPr>
        <w:t>7.4.1</w:t>
      </w:r>
      <w:r>
        <w:rPr>
          <w:noProof/>
        </w:rPr>
        <w:tab/>
      </w:r>
      <w:r w:rsidRPr="00951559">
        <w:rPr>
          <w:rFonts w:ascii="Courier New" w:hAnsi="Courier New" w:cs="Courier New"/>
          <w:noProof/>
        </w:rPr>
        <w:t>ModelPerformance &lt;&lt;dataType&gt;&gt;</w:t>
      </w:r>
      <w:r>
        <w:rPr>
          <w:noProof/>
        </w:rPr>
        <w:tab/>
      </w:r>
      <w:r>
        <w:rPr>
          <w:noProof/>
        </w:rPr>
        <w:fldChar w:fldCharType="begin" w:fldLock="1"/>
      </w:r>
      <w:r>
        <w:rPr>
          <w:noProof/>
        </w:rPr>
        <w:instrText xml:space="preserve"> PAGEREF _Toc137816773 \h </w:instrText>
      </w:r>
      <w:r>
        <w:rPr>
          <w:noProof/>
        </w:rPr>
      </w:r>
      <w:r>
        <w:rPr>
          <w:noProof/>
        </w:rPr>
        <w:fldChar w:fldCharType="separate"/>
      </w:r>
      <w:r>
        <w:rPr>
          <w:noProof/>
        </w:rPr>
        <w:t>19</w:t>
      </w:r>
      <w:r>
        <w:rPr>
          <w:noProof/>
        </w:rPr>
        <w:fldChar w:fldCharType="end"/>
      </w:r>
    </w:p>
    <w:p w14:paraId="58A6740D" w14:textId="1BEBB69B" w:rsidR="00BD3F77" w:rsidRDefault="00BD3F77">
      <w:pPr>
        <w:pStyle w:val="TOC4"/>
        <w:rPr>
          <w:rFonts w:asciiTheme="minorHAnsi" w:eastAsiaTheme="minorEastAsia" w:hAnsiTheme="minorHAnsi" w:cstheme="minorBidi"/>
          <w:noProof/>
          <w:sz w:val="22"/>
          <w:szCs w:val="22"/>
          <w:lang w:eastAsia="en-GB"/>
        </w:rPr>
      </w:pPr>
      <w:r>
        <w:rPr>
          <w:noProof/>
        </w:rPr>
        <w:t>7.4.1.1</w:t>
      </w:r>
      <w:r>
        <w:rPr>
          <w:noProof/>
        </w:rPr>
        <w:tab/>
        <w:t>Definition</w:t>
      </w:r>
      <w:r>
        <w:rPr>
          <w:noProof/>
        </w:rPr>
        <w:tab/>
      </w:r>
      <w:r>
        <w:rPr>
          <w:noProof/>
        </w:rPr>
        <w:fldChar w:fldCharType="begin" w:fldLock="1"/>
      </w:r>
      <w:r>
        <w:rPr>
          <w:noProof/>
        </w:rPr>
        <w:instrText xml:space="preserve"> PAGEREF _Toc137816774 \h </w:instrText>
      </w:r>
      <w:r>
        <w:rPr>
          <w:noProof/>
        </w:rPr>
      </w:r>
      <w:r>
        <w:rPr>
          <w:noProof/>
        </w:rPr>
        <w:fldChar w:fldCharType="separate"/>
      </w:r>
      <w:r>
        <w:rPr>
          <w:noProof/>
        </w:rPr>
        <w:t>19</w:t>
      </w:r>
      <w:r>
        <w:rPr>
          <w:noProof/>
        </w:rPr>
        <w:fldChar w:fldCharType="end"/>
      </w:r>
    </w:p>
    <w:p w14:paraId="04BEF6B6" w14:textId="2CC4B995" w:rsidR="00BD3F77" w:rsidRDefault="00BD3F77">
      <w:pPr>
        <w:pStyle w:val="TOC4"/>
        <w:rPr>
          <w:rFonts w:asciiTheme="minorHAnsi" w:eastAsiaTheme="minorEastAsia" w:hAnsiTheme="minorHAnsi" w:cstheme="minorBidi"/>
          <w:noProof/>
          <w:sz w:val="22"/>
          <w:szCs w:val="22"/>
          <w:lang w:eastAsia="en-GB"/>
        </w:rPr>
      </w:pPr>
      <w:r>
        <w:rPr>
          <w:noProof/>
        </w:rPr>
        <w:t>7.4.1.2</w:t>
      </w:r>
      <w:r>
        <w:rPr>
          <w:noProof/>
        </w:rPr>
        <w:tab/>
        <w:t>Attributes</w:t>
      </w:r>
      <w:r>
        <w:rPr>
          <w:noProof/>
        </w:rPr>
        <w:tab/>
      </w:r>
      <w:r>
        <w:rPr>
          <w:noProof/>
        </w:rPr>
        <w:fldChar w:fldCharType="begin" w:fldLock="1"/>
      </w:r>
      <w:r>
        <w:rPr>
          <w:noProof/>
        </w:rPr>
        <w:instrText xml:space="preserve"> PAGEREF _Toc137816775 \h </w:instrText>
      </w:r>
      <w:r>
        <w:rPr>
          <w:noProof/>
        </w:rPr>
      </w:r>
      <w:r>
        <w:rPr>
          <w:noProof/>
        </w:rPr>
        <w:fldChar w:fldCharType="separate"/>
      </w:r>
      <w:r>
        <w:rPr>
          <w:noProof/>
        </w:rPr>
        <w:t>19</w:t>
      </w:r>
      <w:r>
        <w:rPr>
          <w:noProof/>
        </w:rPr>
        <w:fldChar w:fldCharType="end"/>
      </w:r>
    </w:p>
    <w:p w14:paraId="2D0B4B62" w14:textId="29F3BEE9" w:rsidR="00BD3F77" w:rsidRDefault="00BD3F77">
      <w:pPr>
        <w:pStyle w:val="TOC4"/>
        <w:rPr>
          <w:rFonts w:asciiTheme="minorHAnsi" w:eastAsiaTheme="minorEastAsia" w:hAnsiTheme="minorHAnsi" w:cstheme="minorBidi"/>
          <w:noProof/>
          <w:sz w:val="22"/>
          <w:szCs w:val="22"/>
          <w:lang w:eastAsia="en-GB"/>
        </w:rPr>
      </w:pPr>
      <w:r>
        <w:rPr>
          <w:noProof/>
        </w:rPr>
        <w:t>7.4.1.3</w:t>
      </w:r>
      <w:r>
        <w:rPr>
          <w:noProof/>
        </w:rPr>
        <w:tab/>
        <w:t>Attribute constraints</w:t>
      </w:r>
      <w:r>
        <w:rPr>
          <w:noProof/>
        </w:rPr>
        <w:tab/>
      </w:r>
      <w:r>
        <w:rPr>
          <w:noProof/>
        </w:rPr>
        <w:fldChar w:fldCharType="begin" w:fldLock="1"/>
      </w:r>
      <w:r>
        <w:rPr>
          <w:noProof/>
        </w:rPr>
        <w:instrText xml:space="preserve"> PAGEREF _Toc137816776 \h </w:instrText>
      </w:r>
      <w:r>
        <w:rPr>
          <w:noProof/>
        </w:rPr>
      </w:r>
      <w:r>
        <w:rPr>
          <w:noProof/>
        </w:rPr>
        <w:fldChar w:fldCharType="separate"/>
      </w:r>
      <w:r>
        <w:rPr>
          <w:noProof/>
        </w:rPr>
        <w:t>19</w:t>
      </w:r>
      <w:r>
        <w:rPr>
          <w:noProof/>
        </w:rPr>
        <w:fldChar w:fldCharType="end"/>
      </w:r>
    </w:p>
    <w:p w14:paraId="2557A8F9" w14:textId="02BF49D2" w:rsidR="00BD3F77" w:rsidRDefault="00BD3F77">
      <w:pPr>
        <w:pStyle w:val="TOC4"/>
        <w:rPr>
          <w:rFonts w:asciiTheme="minorHAnsi" w:eastAsiaTheme="minorEastAsia" w:hAnsiTheme="minorHAnsi" w:cstheme="minorBidi"/>
          <w:noProof/>
          <w:sz w:val="22"/>
          <w:szCs w:val="22"/>
          <w:lang w:eastAsia="en-GB"/>
        </w:rPr>
      </w:pPr>
      <w:r>
        <w:rPr>
          <w:noProof/>
        </w:rPr>
        <w:t>7.4.1.4</w:t>
      </w:r>
      <w:r>
        <w:rPr>
          <w:noProof/>
        </w:rPr>
        <w:tab/>
        <w:t>Notifications</w:t>
      </w:r>
      <w:r>
        <w:rPr>
          <w:noProof/>
        </w:rPr>
        <w:tab/>
      </w:r>
      <w:r>
        <w:rPr>
          <w:noProof/>
        </w:rPr>
        <w:fldChar w:fldCharType="begin" w:fldLock="1"/>
      </w:r>
      <w:r>
        <w:rPr>
          <w:noProof/>
        </w:rPr>
        <w:instrText xml:space="preserve"> PAGEREF _Toc137816777 \h </w:instrText>
      </w:r>
      <w:r>
        <w:rPr>
          <w:noProof/>
        </w:rPr>
      </w:r>
      <w:r>
        <w:rPr>
          <w:noProof/>
        </w:rPr>
        <w:fldChar w:fldCharType="separate"/>
      </w:r>
      <w:r>
        <w:rPr>
          <w:noProof/>
        </w:rPr>
        <w:t>19</w:t>
      </w:r>
      <w:r>
        <w:rPr>
          <w:noProof/>
        </w:rPr>
        <w:fldChar w:fldCharType="end"/>
      </w:r>
    </w:p>
    <w:p w14:paraId="2EFA1F0A" w14:textId="50DC68B2" w:rsidR="00BD3F77" w:rsidRDefault="00BD3F77">
      <w:pPr>
        <w:pStyle w:val="TOC3"/>
        <w:rPr>
          <w:rFonts w:asciiTheme="minorHAnsi" w:eastAsiaTheme="minorEastAsia" w:hAnsiTheme="minorHAnsi" w:cstheme="minorBidi"/>
          <w:noProof/>
          <w:sz w:val="22"/>
          <w:szCs w:val="22"/>
          <w:lang w:eastAsia="en-GB"/>
        </w:rPr>
      </w:pPr>
      <w:r>
        <w:rPr>
          <w:noProof/>
        </w:rPr>
        <w:t>7.4.2</w:t>
      </w:r>
      <w:r>
        <w:rPr>
          <w:noProof/>
        </w:rPr>
        <w:tab/>
      </w:r>
      <w:r w:rsidRPr="00951559">
        <w:rPr>
          <w:rFonts w:ascii="Courier New" w:hAnsi="Courier New" w:cs="Courier New"/>
          <w:noProof/>
        </w:rPr>
        <w:t>MLEntity &lt;&lt;dataType&gt;&gt;</w:t>
      </w:r>
      <w:r>
        <w:rPr>
          <w:noProof/>
        </w:rPr>
        <w:tab/>
      </w:r>
      <w:r>
        <w:rPr>
          <w:noProof/>
        </w:rPr>
        <w:fldChar w:fldCharType="begin" w:fldLock="1"/>
      </w:r>
      <w:r>
        <w:rPr>
          <w:noProof/>
        </w:rPr>
        <w:instrText xml:space="preserve"> PAGEREF _Toc137816778 \h </w:instrText>
      </w:r>
      <w:r>
        <w:rPr>
          <w:noProof/>
        </w:rPr>
      </w:r>
      <w:r>
        <w:rPr>
          <w:noProof/>
        </w:rPr>
        <w:fldChar w:fldCharType="separate"/>
      </w:r>
      <w:r>
        <w:rPr>
          <w:noProof/>
        </w:rPr>
        <w:t>19</w:t>
      </w:r>
      <w:r>
        <w:rPr>
          <w:noProof/>
        </w:rPr>
        <w:fldChar w:fldCharType="end"/>
      </w:r>
    </w:p>
    <w:p w14:paraId="4C85A084" w14:textId="3667DDF8" w:rsidR="00BD3F77" w:rsidRDefault="00BD3F77">
      <w:pPr>
        <w:pStyle w:val="TOC4"/>
        <w:rPr>
          <w:rFonts w:asciiTheme="minorHAnsi" w:eastAsiaTheme="minorEastAsia" w:hAnsiTheme="minorHAnsi" w:cstheme="minorBidi"/>
          <w:noProof/>
          <w:sz w:val="22"/>
          <w:szCs w:val="22"/>
          <w:lang w:eastAsia="en-GB"/>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_Toc137816779 \h </w:instrText>
      </w:r>
      <w:r>
        <w:rPr>
          <w:noProof/>
        </w:rPr>
      </w:r>
      <w:r>
        <w:rPr>
          <w:noProof/>
        </w:rPr>
        <w:fldChar w:fldCharType="separate"/>
      </w:r>
      <w:r>
        <w:rPr>
          <w:noProof/>
        </w:rPr>
        <w:t>19</w:t>
      </w:r>
      <w:r>
        <w:rPr>
          <w:noProof/>
        </w:rPr>
        <w:fldChar w:fldCharType="end"/>
      </w:r>
    </w:p>
    <w:p w14:paraId="3D6BD8A5" w14:textId="39162673" w:rsidR="00BD3F77" w:rsidRDefault="00BD3F77">
      <w:pPr>
        <w:pStyle w:val="TOC4"/>
        <w:rPr>
          <w:rFonts w:asciiTheme="minorHAnsi" w:eastAsiaTheme="minorEastAsia" w:hAnsiTheme="minorHAnsi" w:cstheme="minorBidi"/>
          <w:noProof/>
          <w:sz w:val="22"/>
          <w:szCs w:val="22"/>
          <w:lang w:eastAsia="en-GB"/>
        </w:rPr>
      </w:pPr>
      <w:r>
        <w:rPr>
          <w:noProof/>
        </w:rPr>
        <w:t>7.4.2.2</w:t>
      </w:r>
      <w:r>
        <w:rPr>
          <w:noProof/>
        </w:rPr>
        <w:tab/>
        <w:t>Attributes</w:t>
      </w:r>
      <w:r>
        <w:rPr>
          <w:noProof/>
        </w:rPr>
        <w:tab/>
      </w:r>
      <w:r>
        <w:rPr>
          <w:noProof/>
        </w:rPr>
        <w:fldChar w:fldCharType="begin" w:fldLock="1"/>
      </w:r>
      <w:r>
        <w:rPr>
          <w:noProof/>
        </w:rPr>
        <w:instrText xml:space="preserve"> PAGEREF _Toc137816780 \h </w:instrText>
      </w:r>
      <w:r>
        <w:rPr>
          <w:noProof/>
        </w:rPr>
      </w:r>
      <w:r>
        <w:rPr>
          <w:noProof/>
        </w:rPr>
        <w:fldChar w:fldCharType="separate"/>
      </w:r>
      <w:r>
        <w:rPr>
          <w:noProof/>
        </w:rPr>
        <w:t>19</w:t>
      </w:r>
      <w:r>
        <w:rPr>
          <w:noProof/>
        </w:rPr>
        <w:fldChar w:fldCharType="end"/>
      </w:r>
    </w:p>
    <w:p w14:paraId="6D6312F9" w14:textId="777EA792" w:rsidR="00BD3F77" w:rsidRDefault="00BD3F77">
      <w:pPr>
        <w:pStyle w:val="TOC4"/>
        <w:rPr>
          <w:rFonts w:asciiTheme="minorHAnsi" w:eastAsiaTheme="minorEastAsia" w:hAnsiTheme="minorHAnsi" w:cstheme="minorBidi"/>
          <w:noProof/>
          <w:sz w:val="22"/>
          <w:szCs w:val="22"/>
          <w:lang w:eastAsia="en-GB"/>
        </w:rPr>
      </w:pPr>
      <w:r>
        <w:rPr>
          <w:noProof/>
        </w:rPr>
        <w:t>7.4.3.3</w:t>
      </w:r>
      <w:r>
        <w:rPr>
          <w:noProof/>
        </w:rPr>
        <w:tab/>
        <w:t>Attribute constraints</w:t>
      </w:r>
      <w:r>
        <w:rPr>
          <w:noProof/>
        </w:rPr>
        <w:tab/>
      </w:r>
      <w:r>
        <w:rPr>
          <w:noProof/>
        </w:rPr>
        <w:fldChar w:fldCharType="begin" w:fldLock="1"/>
      </w:r>
      <w:r>
        <w:rPr>
          <w:noProof/>
        </w:rPr>
        <w:instrText xml:space="preserve"> PAGEREF _Toc137816781 \h </w:instrText>
      </w:r>
      <w:r>
        <w:rPr>
          <w:noProof/>
        </w:rPr>
      </w:r>
      <w:r>
        <w:rPr>
          <w:noProof/>
        </w:rPr>
        <w:fldChar w:fldCharType="separate"/>
      </w:r>
      <w:r>
        <w:rPr>
          <w:noProof/>
        </w:rPr>
        <w:t>20</w:t>
      </w:r>
      <w:r>
        <w:rPr>
          <w:noProof/>
        </w:rPr>
        <w:fldChar w:fldCharType="end"/>
      </w:r>
    </w:p>
    <w:p w14:paraId="0CDBBCEB" w14:textId="0136F25D"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7.4.3.4</w:t>
      </w:r>
      <w:r w:rsidRPr="00BD3F77">
        <w:rPr>
          <w:noProof/>
          <w:lang w:val="fr-FR"/>
        </w:rPr>
        <w:tab/>
        <w:t>Notifications</w:t>
      </w:r>
      <w:r w:rsidRPr="00BD3F77">
        <w:rPr>
          <w:noProof/>
          <w:lang w:val="fr-FR"/>
        </w:rPr>
        <w:tab/>
      </w:r>
      <w:r>
        <w:rPr>
          <w:noProof/>
        </w:rPr>
        <w:fldChar w:fldCharType="begin" w:fldLock="1"/>
      </w:r>
      <w:r w:rsidRPr="00BD3F77">
        <w:rPr>
          <w:noProof/>
          <w:lang w:val="fr-FR"/>
        </w:rPr>
        <w:instrText xml:space="preserve"> PAGEREF _Toc137816782 \h </w:instrText>
      </w:r>
      <w:r>
        <w:rPr>
          <w:noProof/>
        </w:rPr>
      </w:r>
      <w:r>
        <w:rPr>
          <w:noProof/>
        </w:rPr>
        <w:fldChar w:fldCharType="separate"/>
      </w:r>
      <w:r w:rsidRPr="00BD3F77">
        <w:rPr>
          <w:noProof/>
          <w:lang w:val="fr-FR"/>
        </w:rPr>
        <w:t>20</w:t>
      </w:r>
      <w:r>
        <w:rPr>
          <w:noProof/>
        </w:rPr>
        <w:fldChar w:fldCharType="end"/>
      </w:r>
    </w:p>
    <w:p w14:paraId="64EB2A8F" w14:textId="04F112A2"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7.4.3</w:t>
      </w:r>
      <w:r w:rsidRPr="00BD3F77">
        <w:rPr>
          <w:noProof/>
          <w:lang w:val="fr-FR"/>
        </w:rPr>
        <w:tab/>
      </w:r>
      <w:r w:rsidRPr="00BD3F77">
        <w:rPr>
          <w:rFonts w:ascii="Courier New" w:hAnsi="Courier New" w:cs="Courier New"/>
          <w:noProof/>
          <w:lang w:val="fr-FR"/>
        </w:rPr>
        <w:t>MLContext &lt;&lt;dataType&gt;&gt;</w:t>
      </w:r>
      <w:r w:rsidRPr="00BD3F77">
        <w:rPr>
          <w:noProof/>
          <w:lang w:val="fr-FR"/>
        </w:rPr>
        <w:tab/>
      </w:r>
      <w:r>
        <w:rPr>
          <w:noProof/>
        </w:rPr>
        <w:fldChar w:fldCharType="begin" w:fldLock="1"/>
      </w:r>
      <w:r w:rsidRPr="00BD3F77">
        <w:rPr>
          <w:noProof/>
          <w:lang w:val="fr-FR"/>
        </w:rPr>
        <w:instrText xml:space="preserve"> PAGEREF _Toc137816783 \h </w:instrText>
      </w:r>
      <w:r>
        <w:rPr>
          <w:noProof/>
        </w:rPr>
      </w:r>
      <w:r>
        <w:rPr>
          <w:noProof/>
        </w:rPr>
        <w:fldChar w:fldCharType="separate"/>
      </w:r>
      <w:r w:rsidRPr="00BD3F77">
        <w:rPr>
          <w:noProof/>
          <w:lang w:val="fr-FR"/>
        </w:rPr>
        <w:t>20</w:t>
      </w:r>
      <w:r>
        <w:rPr>
          <w:noProof/>
        </w:rPr>
        <w:fldChar w:fldCharType="end"/>
      </w:r>
    </w:p>
    <w:p w14:paraId="2CCC89B7" w14:textId="5D05E684"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7.4.3.1</w:t>
      </w:r>
      <w:r w:rsidRPr="00BD3F77">
        <w:rPr>
          <w:noProof/>
          <w:lang w:val="fr-FR"/>
        </w:rPr>
        <w:tab/>
        <w:t>Definition</w:t>
      </w:r>
      <w:r w:rsidRPr="00BD3F77">
        <w:rPr>
          <w:noProof/>
          <w:lang w:val="fr-FR"/>
        </w:rPr>
        <w:tab/>
      </w:r>
      <w:r>
        <w:rPr>
          <w:noProof/>
        </w:rPr>
        <w:fldChar w:fldCharType="begin" w:fldLock="1"/>
      </w:r>
      <w:r w:rsidRPr="00BD3F77">
        <w:rPr>
          <w:noProof/>
          <w:lang w:val="fr-FR"/>
        </w:rPr>
        <w:instrText xml:space="preserve"> PAGEREF _Toc137816784 \h </w:instrText>
      </w:r>
      <w:r>
        <w:rPr>
          <w:noProof/>
        </w:rPr>
      </w:r>
      <w:r>
        <w:rPr>
          <w:noProof/>
        </w:rPr>
        <w:fldChar w:fldCharType="separate"/>
      </w:r>
      <w:r w:rsidRPr="00BD3F77">
        <w:rPr>
          <w:noProof/>
          <w:lang w:val="fr-FR"/>
        </w:rPr>
        <w:t>20</w:t>
      </w:r>
      <w:r>
        <w:rPr>
          <w:noProof/>
        </w:rPr>
        <w:fldChar w:fldCharType="end"/>
      </w:r>
    </w:p>
    <w:p w14:paraId="3DCBFC2F" w14:textId="520C03A9"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7.4.3.2</w:t>
      </w:r>
      <w:r w:rsidRPr="00BD3F77">
        <w:rPr>
          <w:noProof/>
          <w:lang w:val="fr-FR"/>
        </w:rPr>
        <w:tab/>
        <w:t>Attributes</w:t>
      </w:r>
      <w:r w:rsidRPr="00BD3F77">
        <w:rPr>
          <w:noProof/>
          <w:lang w:val="fr-FR"/>
        </w:rPr>
        <w:tab/>
      </w:r>
      <w:r>
        <w:rPr>
          <w:noProof/>
        </w:rPr>
        <w:fldChar w:fldCharType="begin" w:fldLock="1"/>
      </w:r>
      <w:r w:rsidRPr="00BD3F77">
        <w:rPr>
          <w:noProof/>
          <w:lang w:val="fr-FR"/>
        </w:rPr>
        <w:instrText xml:space="preserve"> PAGEREF _Toc137816785 \h </w:instrText>
      </w:r>
      <w:r>
        <w:rPr>
          <w:noProof/>
        </w:rPr>
      </w:r>
      <w:r>
        <w:rPr>
          <w:noProof/>
        </w:rPr>
        <w:fldChar w:fldCharType="separate"/>
      </w:r>
      <w:r w:rsidRPr="00BD3F77">
        <w:rPr>
          <w:noProof/>
          <w:lang w:val="fr-FR"/>
        </w:rPr>
        <w:t>20</w:t>
      </w:r>
      <w:r>
        <w:rPr>
          <w:noProof/>
        </w:rPr>
        <w:fldChar w:fldCharType="end"/>
      </w:r>
    </w:p>
    <w:p w14:paraId="55967495" w14:textId="74B115E2"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7.4.3.3</w:t>
      </w:r>
      <w:r w:rsidRPr="00BD3F77">
        <w:rPr>
          <w:noProof/>
          <w:lang w:val="fr-FR"/>
        </w:rPr>
        <w:tab/>
        <w:t>Attribute constraints</w:t>
      </w:r>
      <w:r w:rsidRPr="00BD3F77">
        <w:rPr>
          <w:noProof/>
          <w:lang w:val="fr-FR"/>
        </w:rPr>
        <w:tab/>
      </w:r>
      <w:r>
        <w:rPr>
          <w:noProof/>
        </w:rPr>
        <w:fldChar w:fldCharType="begin" w:fldLock="1"/>
      </w:r>
      <w:r w:rsidRPr="00BD3F77">
        <w:rPr>
          <w:noProof/>
          <w:lang w:val="fr-FR"/>
        </w:rPr>
        <w:instrText xml:space="preserve"> PAGEREF _Toc137816786 \h </w:instrText>
      </w:r>
      <w:r>
        <w:rPr>
          <w:noProof/>
        </w:rPr>
      </w:r>
      <w:r>
        <w:rPr>
          <w:noProof/>
        </w:rPr>
        <w:fldChar w:fldCharType="separate"/>
      </w:r>
      <w:r w:rsidRPr="00BD3F77">
        <w:rPr>
          <w:noProof/>
          <w:lang w:val="fr-FR"/>
        </w:rPr>
        <w:t>20</w:t>
      </w:r>
      <w:r>
        <w:rPr>
          <w:noProof/>
        </w:rPr>
        <w:fldChar w:fldCharType="end"/>
      </w:r>
    </w:p>
    <w:p w14:paraId="08036C59" w14:textId="12C3D359"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7.4.3.4</w:t>
      </w:r>
      <w:r w:rsidRPr="00BD3F77">
        <w:rPr>
          <w:noProof/>
          <w:lang w:val="fr-FR"/>
        </w:rPr>
        <w:tab/>
        <w:t>Notifications</w:t>
      </w:r>
      <w:r w:rsidRPr="00BD3F77">
        <w:rPr>
          <w:noProof/>
          <w:lang w:val="fr-FR"/>
        </w:rPr>
        <w:tab/>
      </w:r>
      <w:r>
        <w:rPr>
          <w:noProof/>
        </w:rPr>
        <w:fldChar w:fldCharType="begin" w:fldLock="1"/>
      </w:r>
      <w:r w:rsidRPr="00BD3F77">
        <w:rPr>
          <w:noProof/>
          <w:lang w:val="fr-FR"/>
        </w:rPr>
        <w:instrText xml:space="preserve"> PAGEREF _Toc137816787 \h </w:instrText>
      </w:r>
      <w:r>
        <w:rPr>
          <w:noProof/>
        </w:rPr>
      </w:r>
      <w:r>
        <w:rPr>
          <w:noProof/>
        </w:rPr>
        <w:fldChar w:fldCharType="separate"/>
      </w:r>
      <w:r w:rsidRPr="00BD3F77">
        <w:rPr>
          <w:noProof/>
          <w:lang w:val="fr-FR"/>
        </w:rPr>
        <w:t>20</w:t>
      </w:r>
      <w:r>
        <w:rPr>
          <w:noProof/>
        </w:rPr>
        <w:fldChar w:fldCharType="end"/>
      </w:r>
    </w:p>
    <w:p w14:paraId="06603B3F" w14:textId="0DEF57C0" w:rsidR="00BD3F77" w:rsidRPr="00BD3F77" w:rsidRDefault="00BD3F77">
      <w:pPr>
        <w:pStyle w:val="TOC2"/>
        <w:rPr>
          <w:rFonts w:asciiTheme="minorHAnsi" w:eastAsiaTheme="minorEastAsia" w:hAnsiTheme="minorHAnsi" w:cstheme="minorBidi"/>
          <w:noProof/>
          <w:sz w:val="22"/>
          <w:szCs w:val="22"/>
          <w:lang w:val="fr-FR" w:eastAsia="en-GB"/>
        </w:rPr>
      </w:pPr>
      <w:r w:rsidRPr="00BD3F77">
        <w:rPr>
          <w:noProof/>
          <w:lang w:val="fr-FR"/>
        </w:rPr>
        <w:t>7.5</w:t>
      </w:r>
      <w:r w:rsidRPr="00BD3F77">
        <w:rPr>
          <w:noProof/>
          <w:lang w:val="fr-FR"/>
        </w:rPr>
        <w:tab/>
        <w:t>Attribute definitions</w:t>
      </w:r>
      <w:r w:rsidRPr="00BD3F77">
        <w:rPr>
          <w:noProof/>
          <w:lang w:val="fr-FR"/>
        </w:rPr>
        <w:tab/>
      </w:r>
      <w:r>
        <w:rPr>
          <w:noProof/>
        </w:rPr>
        <w:fldChar w:fldCharType="begin" w:fldLock="1"/>
      </w:r>
      <w:r w:rsidRPr="00BD3F77">
        <w:rPr>
          <w:noProof/>
          <w:lang w:val="fr-FR"/>
        </w:rPr>
        <w:instrText xml:space="preserve"> PAGEREF _Toc137816788 \h </w:instrText>
      </w:r>
      <w:r>
        <w:rPr>
          <w:noProof/>
        </w:rPr>
      </w:r>
      <w:r>
        <w:rPr>
          <w:noProof/>
        </w:rPr>
        <w:fldChar w:fldCharType="separate"/>
      </w:r>
      <w:r w:rsidRPr="00BD3F77">
        <w:rPr>
          <w:noProof/>
          <w:lang w:val="fr-FR"/>
        </w:rPr>
        <w:t>20</w:t>
      </w:r>
      <w:r>
        <w:rPr>
          <w:noProof/>
        </w:rPr>
        <w:fldChar w:fldCharType="end"/>
      </w:r>
    </w:p>
    <w:p w14:paraId="34CD9A1B" w14:textId="083A3CF5"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7.5.1</w:t>
      </w:r>
      <w:r w:rsidRPr="00BD3F77">
        <w:rPr>
          <w:noProof/>
          <w:lang w:val="fr-FR"/>
        </w:rPr>
        <w:tab/>
        <w:t>Attribute properties</w:t>
      </w:r>
      <w:r w:rsidRPr="00BD3F77">
        <w:rPr>
          <w:noProof/>
          <w:lang w:val="fr-FR"/>
        </w:rPr>
        <w:tab/>
      </w:r>
      <w:r>
        <w:rPr>
          <w:noProof/>
        </w:rPr>
        <w:fldChar w:fldCharType="begin" w:fldLock="1"/>
      </w:r>
      <w:r w:rsidRPr="00BD3F77">
        <w:rPr>
          <w:noProof/>
          <w:lang w:val="fr-FR"/>
        </w:rPr>
        <w:instrText xml:space="preserve"> PAGEREF _Toc137816789 \h </w:instrText>
      </w:r>
      <w:r>
        <w:rPr>
          <w:noProof/>
        </w:rPr>
      </w:r>
      <w:r>
        <w:rPr>
          <w:noProof/>
        </w:rPr>
        <w:fldChar w:fldCharType="separate"/>
      </w:r>
      <w:r w:rsidRPr="00BD3F77">
        <w:rPr>
          <w:noProof/>
          <w:lang w:val="fr-FR"/>
        </w:rPr>
        <w:t>20</w:t>
      </w:r>
      <w:r>
        <w:rPr>
          <w:noProof/>
        </w:rPr>
        <w:fldChar w:fldCharType="end"/>
      </w:r>
    </w:p>
    <w:p w14:paraId="4E9DDCD1" w14:textId="00228426"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7.5.2</w:t>
      </w:r>
      <w:r w:rsidRPr="00BD3F77">
        <w:rPr>
          <w:noProof/>
          <w:lang w:val="fr-FR"/>
        </w:rPr>
        <w:tab/>
        <w:t>Constraints</w:t>
      </w:r>
      <w:r w:rsidRPr="00BD3F77">
        <w:rPr>
          <w:noProof/>
          <w:lang w:val="fr-FR"/>
        </w:rPr>
        <w:tab/>
      </w:r>
      <w:r>
        <w:rPr>
          <w:noProof/>
        </w:rPr>
        <w:fldChar w:fldCharType="begin" w:fldLock="1"/>
      </w:r>
      <w:r w:rsidRPr="00BD3F77">
        <w:rPr>
          <w:noProof/>
          <w:lang w:val="fr-FR"/>
        </w:rPr>
        <w:instrText xml:space="preserve"> PAGEREF _Toc137816790 \h </w:instrText>
      </w:r>
      <w:r>
        <w:rPr>
          <w:noProof/>
        </w:rPr>
      </w:r>
      <w:r>
        <w:rPr>
          <w:noProof/>
        </w:rPr>
        <w:fldChar w:fldCharType="separate"/>
      </w:r>
      <w:r w:rsidRPr="00BD3F77">
        <w:rPr>
          <w:noProof/>
          <w:lang w:val="fr-FR"/>
        </w:rPr>
        <w:t>25</w:t>
      </w:r>
      <w:r>
        <w:rPr>
          <w:noProof/>
        </w:rPr>
        <w:fldChar w:fldCharType="end"/>
      </w:r>
    </w:p>
    <w:p w14:paraId="192D240E" w14:textId="6AD5182C" w:rsidR="00BD3F77" w:rsidRPr="00BD3F77" w:rsidRDefault="00BD3F77">
      <w:pPr>
        <w:pStyle w:val="TOC2"/>
        <w:rPr>
          <w:rFonts w:asciiTheme="minorHAnsi" w:eastAsiaTheme="minorEastAsia" w:hAnsiTheme="minorHAnsi" w:cstheme="minorBidi"/>
          <w:noProof/>
          <w:sz w:val="22"/>
          <w:szCs w:val="22"/>
          <w:lang w:val="fr-FR" w:eastAsia="en-GB"/>
        </w:rPr>
      </w:pPr>
      <w:r w:rsidRPr="00BD3F77">
        <w:rPr>
          <w:noProof/>
          <w:lang w:val="fr-FR"/>
        </w:rPr>
        <w:t>7.6</w:t>
      </w:r>
      <w:r w:rsidRPr="00BD3F77">
        <w:rPr>
          <w:noProof/>
          <w:lang w:val="fr-FR"/>
        </w:rPr>
        <w:tab/>
        <w:t>Common notifications</w:t>
      </w:r>
      <w:r w:rsidRPr="00BD3F77">
        <w:rPr>
          <w:noProof/>
          <w:lang w:val="fr-FR"/>
        </w:rPr>
        <w:tab/>
      </w:r>
      <w:r>
        <w:rPr>
          <w:noProof/>
        </w:rPr>
        <w:fldChar w:fldCharType="begin" w:fldLock="1"/>
      </w:r>
      <w:r w:rsidRPr="00BD3F77">
        <w:rPr>
          <w:noProof/>
          <w:lang w:val="fr-FR"/>
        </w:rPr>
        <w:instrText xml:space="preserve"> PAGEREF _Toc137816791 \h </w:instrText>
      </w:r>
      <w:r>
        <w:rPr>
          <w:noProof/>
        </w:rPr>
      </w:r>
      <w:r>
        <w:rPr>
          <w:noProof/>
        </w:rPr>
        <w:fldChar w:fldCharType="separate"/>
      </w:r>
      <w:r w:rsidRPr="00BD3F77">
        <w:rPr>
          <w:noProof/>
          <w:lang w:val="fr-FR"/>
        </w:rPr>
        <w:t>25</w:t>
      </w:r>
      <w:r>
        <w:rPr>
          <w:noProof/>
        </w:rPr>
        <w:fldChar w:fldCharType="end"/>
      </w:r>
    </w:p>
    <w:p w14:paraId="73CCF6AA" w14:textId="330EF557"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7.6.1</w:t>
      </w:r>
      <w:r w:rsidRPr="00BD3F77">
        <w:rPr>
          <w:noProof/>
          <w:lang w:val="fr-FR"/>
        </w:rPr>
        <w:tab/>
        <w:t>Configuration notifications</w:t>
      </w:r>
      <w:r w:rsidRPr="00BD3F77">
        <w:rPr>
          <w:noProof/>
          <w:lang w:val="fr-FR"/>
        </w:rPr>
        <w:tab/>
      </w:r>
      <w:r>
        <w:rPr>
          <w:noProof/>
        </w:rPr>
        <w:fldChar w:fldCharType="begin" w:fldLock="1"/>
      </w:r>
      <w:r w:rsidRPr="00BD3F77">
        <w:rPr>
          <w:noProof/>
          <w:lang w:val="fr-FR"/>
        </w:rPr>
        <w:instrText xml:space="preserve"> PAGEREF _Toc137816792 \h </w:instrText>
      </w:r>
      <w:r>
        <w:rPr>
          <w:noProof/>
        </w:rPr>
      </w:r>
      <w:r>
        <w:rPr>
          <w:noProof/>
        </w:rPr>
        <w:fldChar w:fldCharType="separate"/>
      </w:r>
      <w:r w:rsidRPr="00BD3F77">
        <w:rPr>
          <w:noProof/>
          <w:lang w:val="fr-FR"/>
        </w:rPr>
        <w:t>25</w:t>
      </w:r>
      <w:r>
        <w:rPr>
          <w:noProof/>
        </w:rPr>
        <w:fldChar w:fldCharType="end"/>
      </w:r>
    </w:p>
    <w:p w14:paraId="191FBFD6" w14:textId="57D1E5E0" w:rsidR="00BD3F77" w:rsidRPr="00BD3F77" w:rsidRDefault="00BD3F77">
      <w:pPr>
        <w:pStyle w:val="TOC1"/>
        <w:rPr>
          <w:rFonts w:asciiTheme="minorHAnsi" w:eastAsiaTheme="minorEastAsia" w:hAnsiTheme="minorHAnsi" w:cstheme="minorBidi"/>
          <w:noProof/>
          <w:szCs w:val="22"/>
          <w:lang w:val="fr-FR" w:eastAsia="en-GB"/>
        </w:rPr>
      </w:pPr>
      <w:r w:rsidRPr="00BD3F77">
        <w:rPr>
          <w:noProof/>
          <w:lang w:val="fr-FR"/>
        </w:rPr>
        <w:t>8</w:t>
      </w:r>
      <w:r w:rsidRPr="00BD3F77">
        <w:rPr>
          <w:noProof/>
          <w:lang w:val="fr-FR"/>
        </w:rPr>
        <w:tab/>
      </w:r>
      <w:r w:rsidRPr="00BD3F77">
        <w:rPr>
          <w:noProof/>
          <w:lang w:val="fr-FR" w:eastAsia="zh-CN"/>
        </w:rPr>
        <w:t>Service components</w:t>
      </w:r>
      <w:r w:rsidRPr="00BD3F77">
        <w:rPr>
          <w:noProof/>
          <w:lang w:val="fr-FR"/>
        </w:rPr>
        <w:tab/>
      </w:r>
      <w:r>
        <w:rPr>
          <w:noProof/>
        </w:rPr>
        <w:fldChar w:fldCharType="begin" w:fldLock="1"/>
      </w:r>
      <w:r w:rsidRPr="00BD3F77">
        <w:rPr>
          <w:noProof/>
          <w:lang w:val="fr-FR"/>
        </w:rPr>
        <w:instrText xml:space="preserve"> PAGEREF _Toc137816793 \h </w:instrText>
      </w:r>
      <w:r>
        <w:rPr>
          <w:noProof/>
        </w:rPr>
      </w:r>
      <w:r>
        <w:rPr>
          <w:noProof/>
        </w:rPr>
        <w:fldChar w:fldCharType="separate"/>
      </w:r>
      <w:r w:rsidRPr="00BD3F77">
        <w:rPr>
          <w:noProof/>
          <w:lang w:val="fr-FR"/>
        </w:rPr>
        <w:t>25</w:t>
      </w:r>
      <w:r>
        <w:rPr>
          <w:noProof/>
        </w:rPr>
        <w:fldChar w:fldCharType="end"/>
      </w:r>
    </w:p>
    <w:p w14:paraId="720F33C1" w14:textId="2D735984" w:rsidR="00BD3F77" w:rsidRPr="00BD3F77" w:rsidRDefault="00BD3F77">
      <w:pPr>
        <w:pStyle w:val="TOC2"/>
        <w:rPr>
          <w:rFonts w:asciiTheme="minorHAnsi" w:eastAsiaTheme="minorEastAsia" w:hAnsiTheme="minorHAnsi" w:cstheme="minorBidi"/>
          <w:noProof/>
          <w:sz w:val="22"/>
          <w:szCs w:val="22"/>
          <w:lang w:val="fr-FR" w:eastAsia="en-GB"/>
        </w:rPr>
      </w:pPr>
      <w:r w:rsidRPr="00BD3F77">
        <w:rPr>
          <w:noProof/>
          <w:lang w:val="fr-FR"/>
        </w:rPr>
        <w:t>8.1</w:t>
      </w:r>
      <w:r w:rsidRPr="00BD3F77">
        <w:rPr>
          <w:noProof/>
          <w:lang w:val="fr-FR"/>
        </w:rPr>
        <w:tab/>
      </w:r>
      <w:r w:rsidRPr="00BD3F77">
        <w:rPr>
          <w:noProof/>
          <w:lang w:val="fr-FR" w:eastAsia="zh-CN"/>
        </w:rPr>
        <w:t>Service components for ML model training MnS</w:t>
      </w:r>
      <w:r w:rsidRPr="00BD3F77">
        <w:rPr>
          <w:noProof/>
          <w:lang w:val="fr-FR"/>
        </w:rPr>
        <w:tab/>
      </w:r>
      <w:r>
        <w:rPr>
          <w:noProof/>
        </w:rPr>
        <w:fldChar w:fldCharType="begin" w:fldLock="1"/>
      </w:r>
      <w:r w:rsidRPr="00BD3F77">
        <w:rPr>
          <w:noProof/>
          <w:lang w:val="fr-FR"/>
        </w:rPr>
        <w:instrText xml:space="preserve"> PAGEREF _Toc137816794 \h </w:instrText>
      </w:r>
      <w:r>
        <w:rPr>
          <w:noProof/>
        </w:rPr>
      </w:r>
      <w:r>
        <w:rPr>
          <w:noProof/>
        </w:rPr>
        <w:fldChar w:fldCharType="separate"/>
      </w:r>
      <w:r w:rsidRPr="00BD3F77">
        <w:rPr>
          <w:noProof/>
          <w:lang w:val="fr-FR"/>
        </w:rPr>
        <w:t>25</w:t>
      </w:r>
      <w:r>
        <w:rPr>
          <w:noProof/>
        </w:rPr>
        <w:fldChar w:fldCharType="end"/>
      </w:r>
    </w:p>
    <w:p w14:paraId="4C416A19" w14:textId="0E930078" w:rsidR="00BD3F77" w:rsidRPr="00BD3F77" w:rsidRDefault="00BD3F77">
      <w:pPr>
        <w:pStyle w:val="TOC1"/>
        <w:rPr>
          <w:rFonts w:asciiTheme="minorHAnsi" w:eastAsiaTheme="minorEastAsia" w:hAnsiTheme="minorHAnsi" w:cstheme="minorBidi"/>
          <w:noProof/>
          <w:szCs w:val="22"/>
          <w:lang w:val="fr-FR" w:eastAsia="en-GB"/>
        </w:rPr>
      </w:pPr>
      <w:r w:rsidRPr="00BD3F77">
        <w:rPr>
          <w:noProof/>
          <w:lang w:val="fr-FR"/>
        </w:rPr>
        <w:t>9</w:t>
      </w:r>
      <w:r w:rsidRPr="00BD3F77">
        <w:rPr>
          <w:noProof/>
          <w:lang w:val="fr-FR"/>
        </w:rPr>
        <w:tab/>
        <w:t>Solution Set (SS)</w:t>
      </w:r>
      <w:r w:rsidRPr="00BD3F77">
        <w:rPr>
          <w:noProof/>
          <w:lang w:val="fr-FR"/>
        </w:rPr>
        <w:tab/>
      </w:r>
      <w:r>
        <w:rPr>
          <w:noProof/>
        </w:rPr>
        <w:fldChar w:fldCharType="begin" w:fldLock="1"/>
      </w:r>
      <w:r w:rsidRPr="00BD3F77">
        <w:rPr>
          <w:noProof/>
          <w:lang w:val="fr-FR"/>
        </w:rPr>
        <w:instrText xml:space="preserve"> PAGEREF _Toc137816795 \h </w:instrText>
      </w:r>
      <w:r>
        <w:rPr>
          <w:noProof/>
        </w:rPr>
      </w:r>
      <w:r>
        <w:rPr>
          <w:noProof/>
        </w:rPr>
        <w:fldChar w:fldCharType="separate"/>
      </w:r>
      <w:r w:rsidRPr="00BD3F77">
        <w:rPr>
          <w:noProof/>
          <w:lang w:val="fr-FR"/>
        </w:rPr>
        <w:t>25</w:t>
      </w:r>
      <w:r>
        <w:rPr>
          <w:noProof/>
        </w:rPr>
        <w:fldChar w:fldCharType="end"/>
      </w:r>
    </w:p>
    <w:p w14:paraId="04902C02" w14:textId="49505B10" w:rsidR="00BD3F77" w:rsidRPr="00BD3F77" w:rsidRDefault="00BD3F77" w:rsidP="00BD3F77">
      <w:pPr>
        <w:pStyle w:val="TOC8"/>
        <w:rPr>
          <w:rFonts w:asciiTheme="minorHAnsi" w:eastAsiaTheme="minorEastAsia" w:hAnsiTheme="minorHAnsi" w:cstheme="minorBidi"/>
          <w:b w:val="0"/>
          <w:noProof/>
          <w:szCs w:val="22"/>
          <w:lang w:val="fr-FR" w:eastAsia="en-GB"/>
        </w:rPr>
      </w:pPr>
      <w:r w:rsidRPr="00BD3F77">
        <w:rPr>
          <w:noProof/>
          <w:lang w:val="fr-FR"/>
        </w:rPr>
        <w:t>Annex A (informative): PlantUML source code for NRM class diagrams</w:t>
      </w:r>
      <w:r w:rsidRPr="00BD3F77">
        <w:rPr>
          <w:noProof/>
          <w:lang w:val="fr-FR"/>
        </w:rPr>
        <w:tab/>
      </w:r>
      <w:r>
        <w:rPr>
          <w:noProof/>
        </w:rPr>
        <w:fldChar w:fldCharType="begin" w:fldLock="1"/>
      </w:r>
      <w:r w:rsidRPr="00BD3F77">
        <w:rPr>
          <w:noProof/>
          <w:lang w:val="fr-FR"/>
        </w:rPr>
        <w:instrText xml:space="preserve"> PAGEREF _Toc137816796 \h </w:instrText>
      </w:r>
      <w:r>
        <w:rPr>
          <w:noProof/>
        </w:rPr>
      </w:r>
      <w:r>
        <w:rPr>
          <w:noProof/>
        </w:rPr>
        <w:fldChar w:fldCharType="separate"/>
      </w:r>
      <w:r w:rsidRPr="00BD3F77">
        <w:rPr>
          <w:noProof/>
          <w:lang w:val="fr-FR"/>
        </w:rPr>
        <w:t>26</w:t>
      </w:r>
      <w:r>
        <w:rPr>
          <w:noProof/>
        </w:rPr>
        <w:fldChar w:fldCharType="end"/>
      </w:r>
    </w:p>
    <w:p w14:paraId="29F503EC" w14:textId="76F83730" w:rsidR="00BD3F77" w:rsidRDefault="00BD3F77">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_Toc137816797 \h </w:instrText>
      </w:r>
      <w:r>
        <w:rPr>
          <w:noProof/>
        </w:rPr>
      </w:r>
      <w:r>
        <w:rPr>
          <w:noProof/>
        </w:rPr>
        <w:fldChar w:fldCharType="separate"/>
      </w:r>
      <w:r>
        <w:rPr>
          <w:noProof/>
        </w:rPr>
        <w:t>26</w:t>
      </w:r>
      <w:r>
        <w:rPr>
          <w:noProof/>
        </w:rPr>
        <w:fldChar w:fldCharType="end"/>
      </w:r>
    </w:p>
    <w:p w14:paraId="37A43B3E" w14:textId="2E12614B" w:rsidR="00BD3F77" w:rsidRDefault="00BD3F77">
      <w:pPr>
        <w:pStyle w:val="TOC1"/>
        <w:rPr>
          <w:rFonts w:asciiTheme="minorHAnsi" w:eastAsiaTheme="minorEastAsia" w:hAnsiTheme="minorHAnsi" w:cstheme="minorBidi"/>
          <w:noProof/>
          <w:szCs w:val="22"/>
          <w:lang w:eastAsia="en-GB"/>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_Toc137816798 \h </w:instrText>
      </w:r>
      <w:r>
        <w:rPr>
          <w:noProof/>
        </w:rPr>
      </w:r>
      <w:r>
        <w:rPr>
          <w:noProof/>
        </w:rPr>
        <w:fldChar w:fldCharType="separate"/>
      </w:r>
      <w:r>
        <w:rPr>
          <w:noProof/>
        </w:rPr>
        <w:t>26</w:t>
      </w:r>
      <w:r>
        <w:rPr>
          <w:noProof/>
        </w:rPr>
        <w:fldChar w:fldCharType="end"/>
      </w:r>
    </w:p>
    <w:p w14:paraId="32819071" w14:textId="1A551604" w:rsidR="00BD3F77" w:rsidRDefault="00BD3F77">
      <w:pPr>
        <w:pStyle w:val="TOC1"/>
        <w:rPr>
          <w:rFonts w:asciiTheme="minorHAnsi" w:eastAsiaTheme="minorEastAsia" w:hAnsiTheme="minorHAnsi" w:cstheme="minorBidi"/>
          <w:noProof/>
          <w:szCs w:val="22"/>
          <w:lang w:eastAsia="en-GB"/>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_Toc137816799 \h </w:instrText>
      </w:r>
      <w:r>
        <w:rPr>
          <w:noProof/>
        </w:rPr>
      </w:r>
      <w:r>
        <w:rPr>
          <w:noProof/>
        </w:rPr>
        <w:fldChar w:fldCharType="separate"/>
      </w:r>
      <w:r>
        <w:rPr>
          <w:noProof/>
        </w:rPr>
        <w:t>27</w:t>
      </w:r>
      <w:r>
        <w:rPr>
          <w:noProof/>
        </w:rPr>
        <w:fldChar w:fldCharType="end"/>
      </w:r>
    </w:p>
    <w:p w14:paraId="2F8F0D81" w14:textId="2E48B016" w:rsidR="00BD3F77" w:rsidRDefault="00BD3F77" w:rsidP="00BD3F77">
      <w:pPr>
        <w:pStyle w:val="TOC8"/>
        <w:rPr>
          <w:rFonts w:asciiTheme="minorHAnsi" w:eastAsiaTheme="minorEastAsia" w:hAnsiTheme="minorHAnsi" w:cstheme="minorBidi"/>
          <w:b w:val="0"/>
          <w:noProof/>
          <w:szCs w:val="22"/>
          <w:lang w:eastAsia="en-GB"/>
        </w:rPr>
      </w:pPr>
      <w:r>
        <w:rPr>
          <w:noProof/>
        </w:rPr>
        <w:t>Annex B (normative): OpenAPI definition of the AI/ML NRM</w:t>
      </w:r>
      <w:r>
        <w:rPr>
          <w:noProof/>
        </w:rPr>
        <w:tab/>
      </w:r>
      <w:r>
        <w:rPr>
          <w:noProof/>
        </w:rPr>
        <w:fldChar w:fldCharType="begin" w:fldLock="1"/>
      </w:r>
      <w:r>
        <w:rPr>
          <w:noProof/>
        </w:rPr>
        <w:instrText xml:space="preserve"> PAGEREF _Toc137816800 \h </w:instrText>
      </w:r>
      <w:r>
        <w:rPr>
          <w:noProof/>
        </w:rPr>
      </w:r>
      <w:r>
        <w:rPr>
          <w:noProof/>
        </w:rPr>
        <w:fldChar w:fldCharType="separate"/>
      </w:r>
      <w:r>
        <w:rPr>
          <w:noProof/>
        </w:rPr>
        <w:t>28</w:t>
      </w:r>
      <w:r>
        <w:rPr>
          <w:noProof/>
        </w:rPr>
        <w:fldChar w:fldCharType="end"/>
      </w:r>
    </w:p>
    <w:p w14:paraId="1E05C829" w14:textId="474FAEB2" w:rsidR="00BD3F77" w:rsidRDefault="00BD3F77">
      <w:pPr>
        <w:pStyle w:val="TOC1"/>
        <w:rPr>
          <w:rFonts w:asciiTheme="minorHAnsi" w:eastAsiaTheme="minorEastAsia" w:hAnsiTheme="minorHAnsi" w:cstheme="minorBidi"/>
          <w:noProof/>
          <w:szCs w:val="22"/>
          <w:lang w:eastAsia="en-GB"/>
        </w:rPr>
      </w:pPr>
      <w:r>
        <w:rPr>
          <w:noProof/>
        </w:rPr>
        <w:t>B.1</w:t>
      </w:r>
      <w:r>
        <w:rPr>
          <w:noProof/>
        </w:rPr>
        <w:tab/>
        <w:t>General</w:t>
      </w:r>
      <w:r>
        <w:rPr>
          <w:noProof/>
        </w:rPr>
        <w:tab/>
      </w:r>
      <w:r>
        <w:rPr>
          <w:noProof/>
        </w:rPr>
        <w:fldChar w:fldCharType="begin" w:fldLock="1"/>
      </w:r>
      <w:r>
        <w:rPr>
          <w:noProof/>
        </w:rPr>
        <w:instrText xml:space="preserve"> PAGEREF _Toc137816801 \h </w:instrText>
      </w:r>
      <w:r>
        <w:rPr>
          <w:noProof/>
        </w:rPr>
      </w:r>
      <w:r>
        <w:rPr>
          <w:noProof/>
        </w:rPr>
        <w:fldChar w:fldCharType="separate"/>
      </w:r>
      <w:r>
        <w:rPr>
          <w:noProof/>
        </w:rPr>
        <w:t>28</w:t>
      </w:r>
      <w:r>
        <w:rPr>
          <w:noProof/>
        </w:rPr>
        <w:fldChar w:fldCharType="end"/>
      </w:r>
    </w:p>
    <w:p w14:paraId="5EDC8C82" w14:textId="4FECB513" w:rsidR="00BD3F77" w:rsidRDefault="00BD3F77">
      <w:pPr>
        <w:pStyle w:val="TOC1"/>
        <w:rPr>
          <w:rFonts w:asciiTheme="minorHAnsi" w:eastAsiaTheme="minorEastAsia" w:hAnsiTheme="minorHAnsi" w:cstheme="minorBidi"/>
          <w:noProof/>
          <w:szCs w:val="22"/>
          <w:lang w:eastAsia="en-GB"/>
        </w:rPr>
      </w:pPr>
      <w:r>
        <w:rPr>
          <w:noProof/>
        </w:rPr>
        <w:t>B.2</w:t>
      </w:r>
      <w:r>
        <w:rPr>
          <w:noProof/>
        </w:rPr>
        <w:tab/>
        <w:t>Solution Set (SS) definitions</w:t>
      </w:r>
      <w:r>
        <w:rPr>
          <w:noProof/>
        </w:rPr>
        <w:tab/>
      </w:r>
      <w:r>
        <w:rPr>
          <w:noProof/>
        </w:rPr>
        <w:fldChar w:fldCharType="begin" w:fldLock="1"/>
      </w:r>
      <w:r>
        <w:rPr>
          <w:noProof/>
        </w:rPr>
        <w:instrText xml:space="preserve"> PAGEREF _Toc137816802 \h </w:instrText>
      </w:r>
      <w:r>
        <w:rPr>
          <w:noProof/>
        </w:rPr>
      </w:r>
      <w:r>
        <w:rPr>
          <w:noProof/>
        </w:rPr>
        <w:fldChar w:fldCharType="separate"/>
      </w:r>
      <w:r>
        <w:rPr>
          <w:noProof/>
        </w:rPr>
        <w:t>28</w:t>
      </w:r>
      <w:r>
        <w:rPr>
          <w:noProof/>
        </w:rPr>
        <w:fldChar w:fldCharType="end"/>
      </w:r>
    </w:p>
    <w:p w14:paraId="4E07393B" w14:textId="7B05B7A0" w:rsidR="00BD3F77" w:rsidRDefault="00BD3F77">
      <w:pPr>
        <w:pStyle w:val="TOC2"/>
        <w:rPr>
          <w:rFonts w:asciiTheme="minorHAnsi" w:eastAsiaTheme="minorEastAsia" w:hAnsiTheme="minorHAnsi" w:cstheme="minorBidi"/>
          <w:noProof/>
          <w:sz w:val="22"/>
          <w:szCs w:val="22"/>
          <w:lang w:eastAsia="en-GB"/>
        </w:rPr>
      </w:pPr>
      <w:r>
        <w:rPr>
          <w:noProof/>
          <w:lang w:eastAsia="zh-CN"/>
        </w:rPr>
        <w:t>B.2.1</w:t>
      </w:r>
      <w:r>
        <w:rPr>
          <w:noProof/>
          <w:lang w:eastAsia="zh-CN"/>
        </w:rPr>
        <w:tab/>
        <w:t xml:space="preserve">OpenAPI document </w:t>
      </w:r>
      <w:r w:rsidRPr="00951559">
        <w:rPr>
          <w:rFonts w:ascii="Courier" w:eastAsia="MS Mincho" w:hAnsi="Courier"/>
          <w:noProof/>
        </w:rPr>
        <w:t>"TS28105_AiMlNrm.yaml"</w:t>
      </w:r>
      <w:r>
        <w:rPr>
          <w:noProof/>
        </w:rPr>
        <w:tab/>
      </w:r>
      <w:r>
        <w:rPr>
          <w:noProof/>
        </w:rPr>
        <w:fldChar w:fldCharType="begin" w:fldLock="1"/>
      </w:r>
      <w:r>
        <w:rPr>
          <w:noProof/>
        </w:rPr>
        <w:instrText xml:space="preserve"> PAGEREF _Toc137816803 \h </w:instrText>
      </w:r>
      <w:r>
        <w:rPr>
          <w:noProof/>
        </w:rPr>
      </w:r>
      <w:r>
        <w:rPr>
          <w:noProof/>
        </w:rPr>
        <w:fldChar w:fldCharType="separate"/>
      </w:r>
      <w:r>
        <w:rPr>
          <w:noProof/>
        </w:rPr>
        <w:t>28</w:t>
      </w:r>
      <w:r>
        <w:rPr>
          <w:noProof/>
        </w:rPr>
        <w:fldChar w:fldCharType="end"/>
      </w:r>
    </w:p>
    <w:p w14:paraId="062B7CC1" w14:textId="78E65196" w:rsidR="00BD3F77" w:rsidRDefault="00BD3F77" w:rsidP="00BD3F77">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_Toc137816804 \h </w:instrText>
      </w:r>
      <w:r>
        <w:rPr>
          <w:noProof/>
        </w:rPr>
      </w:r>
      <w:r>
        <w:rPr>
          <w:noProof/>
        </w:rPr>
        <w:fldChar w:fldCharType="separate"/>
      </w:r>
      <w:r>
        <w:rPr>
          <w:noProof/>
        </w:rPr>
        <w:t>33</w:t>
      </w:r>
      <w:r>
        <w:rPr>
          <w:noProof/>
        </w:rPr>
        <w:fldChar w:fldCharType="end"/>
      </w:r>
    </w:p>
    <w:p w14:paraId="639CC865" w14:textId="4D5DB64E"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37816724"/>
      <w:bookmarkEnd w:id="16"/>
      <w:bookmarkEnd w:id="17"/>
      <w:r w:rsidR="00DA539D" w:rsidRPr="00F17505">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37816725"/>
      <w:bookmarkEnd w:id="22"/>
      <w:bookmarkEnd w:id="23"/>
      <w:r w:rsidR="008B6334" w:rsidRPr="00F17505">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37816726"/>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61D47674" w:rsidR="001F6664" w:rsidRPr="00F17505" w:rsidRDefault="001F6664" w:rsidP="001F6664">
      <w:pPr>
        <w:pStyle w:val="EX"/>
      </w:pPr>
      <w:r w:rsidRPr="00F17505">
        <w:t>[8]</w:t>
      </w:r>
      <w:r w:rsidRPr="00F17505">
        <w:tab/>
        <w:t>3GPP TS 32.423: "Telecommunication management; Subscriber and equipment trace; Trace data definition and management".</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14D66F37" w:rsidR="001F6664" w:rsidRPr="00F17505" w:rsidRDefault="001F6664" w:rsidP="001F6664">
      <w:pPr>
        <w:pStyle w:val="EX"/>
      </w:pPr>
      <w:r w:rsidRPr="00F17505">
        <w:t>[10]</w:t>
      </w:r>
      <w:r w:rsidRPr="00F17505">
        <w:tab/>
        <w:t>3GPP TS 28.406: "Telecommunication management; Quality of Experience (QoE) measurement collection; Information definition and transport".</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B83DEA" w:rsidRDefault="001F6664" w:rsidP="001F6664">
      <w:pPr>
        <w:pStyle w:val="EX"/>
        <w:rPr>
          <w:lang w:val="fr-FR"/>
        </w:rPr>
      </w:pPr>
      <w:r w:rsidRPr="00B83DEA">
        <w:rPr>
          <w:lang w:val="fr-FR"/>
        </w:rPr>
        <w:t>[13]</w:t>
      </w:r>
      <w:r w:rsidRPr="00B83DEA">
        <w:rPr>
          <w:lang w:val="fr-FR"/>
        </w:rPr>
        <w:tab/>
        <w:t xml:space="preserve">3GPP TS 32.156: "Telecommunication management; Fixed Mobile Convergence (FMC) Model </w:t>
      </w:r>
      <w:r w:rsidR="005D2FBE" w:rsidRPr="00B83DEA">
        <w:rPr>
          <w:lang w:val="fr-FR"/>
        </w:rPr>
        <w:t>r</w:t>
      </w:r>
      <w:r w:rsidRPr="00B83DEA">
        <w:rPr>
          <w:lang w:val="fr-FR"/>
        </w:rPr>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1" w:name="_Toc106015845"/>
      <w:bookmarkStart w:id="32" w:name="_Toc106098483"/>
      <w:bookmarkStart w:id="33" w:name="_Toc137816727"/>
      <w:r w:rsidRPr="00F17505">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37816728"/>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121E08E" w14:textId="48F4CB5B" w:rsidR="004144FF" w:rsidRPr="00F17505" w:rsidRDefault="004144FF" w:rsidP="001F6664">
      <w:r>
        <w:rPr>
          <w:b/>
          <w:bCs/>
        </w:rPr>
        <w:t>AI decision entity</w:t>
      </w:r>
      <w:r>
        <w:t>: an entity that applies a non-ML based logic for making decisions that can be managed as a single composite entity.</w:t>
      </w:r>
    </w:p>
    <w:p w14:paraId="784A720C" w14:textId="4521E699" w:rsidR="005D2FBE" w:rsidRPr="00F17505" w:rsidRDefault="005D2FBE" w:rsidP="005D2FBE">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722A4F9A"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perform</w:t>
      </w:r>
      <w:r w:rsidR="008F7DD1">
        <w:t xml:space="preserve"> </w:t>
      </w:r>
      <w:r w:rsidR="004F5DBB">
        <w:t xml:space="preserve">ML model training (as defined above). </w:t>
      </w:r>
    </w:p>
    <w:p w14:paraId="2B047068" w14:textId="20272BC8" w:rsidR="004F5DBB" w:rsidRDefault="004F5DBB" w:rsidP="004F5DBB">
      <w:pPr>
        <w:pStyle w:val="NO"/>
      </w:pPr>
      <w:r>
        <w:t>NOTE 2: ML training capabilities may include interaction with other parties to collect and format the data required for ML model training.</w:t>
      </w:r>
    </w:p>
    <w:p w14:paraId="6459070B" w14:textId="77777777" w:rsidR="004F5DBB" w:rsidRDefault="004F5DBB" w:rsidP="004F5DBB">
      <w:r>
        <w:rPr>
          <w:b/>
          <w:bCs/>
        </w:rPr>
        <w:t>ML training function</w:t>
      </w:r>
      <w:r>
        <w:t>: a function with ML training capabilities; it is also referred to as MLT function.</w:t>
      </w:r>
    </w:p>
    <w:p w14:paraId="2CF160F2" w14:textId="19C75C4B" w:rsidR="001F6664" w:rsidRPr="00F17505" w:rsidRDefault="004F5DBB" w:rsidP="001F6664">
      <w:r>
        <w:rPr>
          <w:b/>
          <w:bCs/>
        </w:rPr>
        <w:t>AI/ML inference function</w:t>
      </w:r>
      <w:r>
        <w:t xml:space="preserve">: a function that employs an ML model </w:t>
      </w:r>
      <w:bookmarkStart w:id="37" w:name="_Hlk109991689"/>
      <w:r>
        <w:t xml:space="preserve">and/or AI decision entity </w:t>
      </w:r>
      <w:bookmarkEnd w:id="37"/>
      <w:r>
        <w:t>to conduct inference.</w:t>
      </w:r>
    </w:p>
    <w:p w14:paraId="53CAC148" w14:textId="77777777" w:rsidR="00B63F75" w:rsidRPr="00F17505" w:rsidRDefault="00B63F75" w:rsidP="00B63F75">
      <w:pPr>
        <w:pStyle w:val="Heading2"/>
      </w:pPr>
      <w:bookmarkStart w:id="38" w:name="_Toc106015847"/>
      <w:bookmarkStart w:id="39" w:name="_Toc106098485"/>
      <w:bookmarkStart w:id="40" w:name="_Toc137816729"/>
      <w:r w:rsidRPr="00F17505">
        <w:t>3.2</w:t>
      </w:r>
      <w:r w:rsidRPr="00F17505">
        <w:tab/>
        <w:t>Symbols</w:t>
      </w:r>
      <w:bookmarkEnd w:id="38"/>
      <w:bookmarkEnd w:id="39"/>
      <w:bookmarkEnd w:id="40"/>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1" w:name="_Toc106015848"/>
      <w:bookmarkStart w:id="42" w:name="_Toc106098486"/>
      <w:bookmarkStart w:id="43" w:name="_Toc137816730"/>
      <w:r w:rsidRPr="00F17505">
        <w:t>3.3</w:t>
      </w:r>
      <w:r w:rsidRPr="00F17505">
        <w:tab/>
        <w:t>Abbreviations</w:t>
      </w:r>
      <w:bookmarkEnd w:id="41"/>
      <w:bookmarkEnd w:id="42"/>
      <w:bookmarkEnd w:id="43"/>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4" w:name="clause4"/>
      <w:bookmarkStart w:id="45" w:name="_Toc106015849"/>
      <w:bookmarkStart w:id="46" w:name="_Toc106098487"/>
      <w:bookmarkStart w:id="47" w:name="_Toc137816731"/>
      <w:bookmarkEnd w:id="44"/>
      <w:r w:rsidRPr="00F17505">
        <w:rPr>
          <w:rFonts w:cs="Arial"/>
          <w:szCs w:val="36"/>
        </w:rPr>
        <w:t>4</w:t>
      </w:r>
      <w:r w:rsidR="007359B9" w:rsidRPr="00F17505">
        <w:rPr>
          <w:rFonts w:cs="Arial"/>
          <w:szCs w:val="36"/>
        </w:rPr>
        <w:tab/>
      </w:r>
      <w:r w:rsidRPr="00F17505">
        <w:t>Concepts and overview</w:t>
      </w:r>
      <w:bookmarkEnd w:id="45"/>
      <w:bookmarkEnd w:id="46"/>
      <w:bookmarkEnd w:id="47"/>
    </w:p>
    <w:p w14:paraId="2F0DCD55" w14:textId="77777777" w:rsidR="008B02FF" w:rsidRPr="00F17505" w:rsidRDefault="008B02FF" w:rsidP="008B02FF">
      <w:pPr>
        <w:pStyle w:val="Heading2"/>
      </w:pPr>
      <w:bookmarkStart w:id="48" w:name="_Toc106015850"/>
      <w:bookmarkStart w:id="49" w:name="_Toc106098488"/>
      <w:bookmarkStart w:id="50" w:name="_Toc137816732"/>
      <w:r w:rsidRPr="00F17505">
        <w:t>4.1</w:t>
      </w:r>
      <w:r w:rsidRPr="00F17505">
        <w:tab/>
        <w:t>Overview</w:t>
      </w:r>
      <w:bookmarkEnd w:id="48"/>
      <w:bookmarkEnd w:id="49"/>
      <w:bookmarkEnd w:id="5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490AF241" w:rsidR="008B02FF" w:rsidRPr="00F17505" w:rsidRDefault="008B02FF" w:rsidP="008B02FF">
      <w:r w:rsidRPr="00F17505">
        <w:t>The AI/ML-</w:t>
      </w:r>
      <w:r w:rsidR="00E85649">
        <w:t>inference</w:t>
      </w:r>
      <w:r w:rsidR="00E85649" w:rsidRPr="00F17505">
        <w:t xml:space="preserve"> </w:t>
      </w:r>
      <w:r w:rsidRPr="00F17505">
        <w:t xml:space="preserve">function in the 5GS uses the ML model </w:t>
      </w:r>
      <w:r w:rsidR="00E85649">
        <w:t xml:space="preserve">and/or AI decision entity </w:t>
      </w:r>
      <w:r w:rsidRPr="00F17505">
        <w:t>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0AA05960" w14:textId="6B752F6D" w:rsidR="003470A6" w:rsidRPr="00F17505" w:rsidRDefault="003470A6" w:rsidP="003470A6">
      <w:pPr>
        <w:pStyle w:val="Heading1"/>
        <w:rPr>
          <w:rFonts w:cs="Arial"/>
          <w:szCs w:val="36"/>
        </w:rPr>
      </w:pPr>
      <w:bookmarkStart w:id="51" w:name="_Toc106015851"/>
      <w:bookmarkStart w:id="52" w:name="_Toc106098489"/>
      <w:bookmarkStart w:id="53" w:name="_Toc137816733"/>
      <w:r w:rsidRPr="00F17505">
        <w:rPr>
          <w:rFonts w:cs="Arial"/>
          <w:szCs w:val="36"/>
        </w:rPr>
        <w:t>5</w:t>
      </w:r>
      <w:r w:rsidR="007359B9" w:rsidRPr="00F17505">
        <w:rPr>
          <w:rFonts w:cs="Arial"/>
          <w:szCs w:val="36"/>
        </w:rPr>
        <w:tab/>
      </w:r>
      <w:bookmarkEnd w:id="51"/>
      <w:bookmarkEnd w:id="52"/>
      <w:r w:rsidR="00BD3F77">
        <w:t>Void</w:t>
      </w:r>
      <w:bookmarkEnd w:id="53"/>
    </w:p>
    <w:p w14:paraId="454D691B" w14:textId="4C2FDC1B" w:rsidR="00A57553" w:rsidRPr="00F17505" w:rsidRDefault="00A57553" w:rsidP="00A57553">
      <w:pPr>
        <w:pStyle w:val="Heading1"/>
        <w:rPr>
          <w:lang w:eastAsia="zh-CN"/>
        </w:rPr>
      </w:pPr>
      <w:bookmarkStart w:id="54" w:name="_Toc106015853"/>
      <w:bookmarkStart w:id="55" w:name="_Toc106098491"/>
      <w:bookmarkStart w:id="56" w:name="_Toc137816734"/>
      <w:r w:rsidRPr="00F17505">
        <w:t>6</w:t>
      </w:r>
      <w:r w:rsidRPr="00F17505">
        <w:tab/>
        <w:t>AI/ML management use cases and requirements</w:t>
      </w:r>
      <w:bookmarkEnd w:id="54"/>
      <w:bookmarkEnd w:id="55"/>
      <w:bookmarkEnd w:id="56"/>
    </w:p>
    <w:p w14:paraId="45C6087A" w14:textId="63666BEE" w:rsidR="00A57553" w:rsidRPr="00F17505" w:rsidRDefault="00A57553" w:rsidP="00A57553">
      <w:pPr>
        <w:pStyle w:val="Heading2"/>
      </w:pPr>
      <w:bookmarkStart w:id="57" w:name="_Toc106015854"/>
      <w:bookmarkStart w:id="58" w:name="_Toc106098492"/>
      <w:bookmarkStart w:id="59" w:name="_Toc137816735"/>
      <w:r w:rsidRPr="00F17505">
        <w:t>6.1</w:t>
      </w:r>
      <w:r w:rsidRPr="00F17505">
        <w:tab/>
        <w:t>General</w:t>
      </w:r>
      <w:bookmarkEnd w:id="57"/>
      <w:bookmarkEnd w:id="58"/>
      <w:bookmarkEnd w:id="59"/>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0" w:name="_Toc106015855"/>
      <w:bookmarkStart w:id="61" w:name="_Toc106098493"/>
      <w:bookmarkStart w:id="62" w:name="_Toc137816736"/>
      <w:r w:rsidRPr="00F17505">
        <w:t>6.2</w:t>
      </w:r>
      <w:r w:rsidRPr="00F17505">
        <w:tab/>
        <w:t>ML training</w:t>
      </w:r>
      <w:bookmarkEnd w:id="60"/>
      <w:bookmarkEnd w:id="61"/>
      <w:bookmarkEnd w:id="62"/>
    </w:p>
    <w:p w14:paraId="0782832D" w14:textId="77777777" w:rsidR="00443AA8" w:rsidRPr="00F17505" w:rsidRDefault="00443AA8" w:rsidP="00443AA8">
      <w:pPr>
        <w:pStyle w:val="Heading3"/>
      </w:pPr>
      <w:bookmarkStart w:id="63" w:name="_Toc106015856"/>
      <w:bookmarkStart w:id="64" w:name="_Toc106098494"/>
      <w:bookmarkStart w:id="65" w:name="_Toc137816737"/>
      <w:r w:rsidRPr="00F17505">
        <w:t>6.2.1</w:t>
      </w:r>
      <w:r w:rsidRPr="00F17505">
        <w:tab/>
        <w:t>Description</w:t>
      </w:r>
      <w:bookmarkEnd w:id="63"/>
      <w:bookmarkEnd w:id="64"/>
      <w:bookmarkEnd w:id="65"/>
    </w:p>
    <w:p w14:paraId="4C779D03" w14:textId="24031FD9" w:rsidR="00CD7337" w:rsidRDefault="00CD7337" w:rsidP="00CD7337">
      <w:bookmarkStart w:id="66" w:name="startOfAnnexes"/>
      <w:bookmarkEnd w:id="66"/>
      <w:r w:rsidRPr="00F17505">
        <w:t xml:space="preserve">In operational environment before the ML </w:t>
      </w:r>
      <w:r w:rsidR="00692D4D">
        <w:t>e</w:t>
      </w:r>
      <w:r w:rsidR="00692D4D" w:rsidRPr="00F17505">
        <w:t xml:space="preserve">ntity </w:t>
      </w:r>
      <w:r w:rsidRPr="00F17505">
        <w:t xml:space="preserve"> 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3DA34F32" w:rsidR="00CD7337" w:rsidRPr="00F17505" w:rsidRDefault="00CD7337" w:rsidP="00CD7337">
      <w:r w:rsidRPr="00F17505">
        <w:t>The ML Entity is trained by the ML training (MLT) MnS producer, and the training can be triggered by request(s) from one or more MLT MnS consumer(s), or initiated by the MLT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67" w:name="_Toc106015857"/>
      <w:bookmarkStart w:id="68" w:name="_Toc106098495"/>
      <w:bookmarkStart w:id="69" w:name="_Toc137816738"/>
      <w:r w:rsidRPr="00F17505">
        <w:t>6.2.2</w:t>
      </w:r>
      <w:r w:rsidRPr="00F17505">
        <w:tab/>
      </w:r>
      <w:r w:rsidRPr="00F17505">
        <w:rPr>
          <w:lang w:eastAsia="zh-CN"/>
        </w:rPr>
        <w:t>Use cases</w:t>
      </w:r>
      <w:bookmarkEnd w:id="67"/>
      <w:bookmarkEnd w:id="68"/>
      <w:bookmarkEnd w:id="69"/>
    </w:p>
    <w:p w14:paraId="75A769E5" w14:textId="0FBBE952" w:rsidR="00443AA8" w:rsidRPr="00F17505" w:rsidRDefault="00443AA8" w:rsidP="00443AA8">
      <w:pPr>
        <w:pStyle w:val="Heading4"/>
      </w:pPr>
      <w:bookmarkStart w:id="70" w:name="_Toc106015858"/>
      <w:bookmarkStart w:id="71" w:name="_Toc106098496"/>
      <w:bookmarkStart w:id="72" w:name="_Toc137816739"/>
      <w:r w:rsidRPr="00F17505">
        <w:t>6.2.2.1</w:t>
      </w:r>
      <w:r w:rsidRPr="00F17505">
        <w:tab/>
      </w:r>
      <w:r w:rsidRPr="00F17505">
        <w:rPr>
          <w:lang w:eastAsia="zh-CN"/>
        </w:rPr>
        <w:t>ML training requested by consumer</w:t>
      </w:r>
      <w:bookmarkEnd w:id="70"/>
      <w:bookmarkEnd w:id="71"/>
      <w:bookmarkEnd w:id="72"/>
    </w:p>
    <w:p w14:paraId="329664B6" w14:textId="3D2216B1" w:rsidR="00443AA8" w:rsidRPr="00F17505" w:rsidRDefault="00443AA8" w:rsidP="00443AA8">
      <w:r w:rsidRPr="00F17505">
        <w:t>The ML training capabilities are provided by an MLT MnS producer to one or more consumer(s).</w:t>
      </w:r>
    </w:p>
    <w:bookmarkStart w:id="73" w:name="_MON_1748429550"/>
    <w:bookmarkEnd w:id="73"/>
    <w:p w14:paraId="48D454D9" w14:textId="0861DC48" w:rsidR="00443AA8" w:rsidRPr="00F17505" w:rsidRDefault="00BD3F77" w:rsidP="00BD3F77">
      <w:pPr>
        <w:pStyle w:val="TH"/>
      </w:pPr>
      <w:r>
        <w:rPr>
          <w:rFonts w:eastAsiaTheme="minorEastAsia"/>
        </w:rPr>
        <w:object w:dxaOrig="9026" w:dyaOrig="2461" w14:anchorId="7062D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1.6pt;height:123.25pt" o:ole="">
            <v:imagedata r:id="rId11" o:title=""/>
          </v:shape>
          <o:OLEObject Type="Embed" ProgID="Word.Document.12" ShapeID="_x0000_i1027" DrawAspect="Content" ObjectID="_1748952829" r:id="rId12">
            <o:FieldCodes>\s</o:FieldCodes>
          </o:OLEObject>
        </w:object>
      </w:r>
    </w:p>
    <w:p w14:paraId="14C7ED9D" w14:textId="31070EDA" w:rsidR="00443AA8" w:rsidRPr="00F17505" w:rsidRDefault="00443AA8" w:rsidP="009F6E19">
      <w:pPr>
        <w:pStyle w:val="TF"/>
        <w:rPr>
          <w:bCs/>
        </w:rPr>
      </w:pPr>
      <w:r w:rsidRPr="00F17505">
        <w:t>Figure 6.</w:t>
      </w:r>
      <w:r w:rsidR="00DB4F4F" w:rsidRPr="00F17505">
        <w:rPr>
          <w:lang w:eastAsia="zh-CN"/>
        </w:rPr>
        <w:t>2</w:t>
      </w:r>
      <w:r w:rsidRPr="00F17505">
        <w:t>.2.1-1: ML training requested by MLT MnS consumer</w:t>
      </w:r>
    </w:p>
    <w:p w14:paraId="54F35F46" w14:textId="4FF3A656" w:rsidR="00443AA8" w:rsidRPr="00F17505" w:rsidRDefault="00443AA8" w:rsidP="00443AA8">
      <w:r w:rsidRPr="00F17505">
        <w:t xml:space="preserve">The ML training may be triggered by the request(s) from one or more MLT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MLT MnS consumer requests the MLT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20B87CBB" w:rsidR="00443AA8" w:rsidRPr="00F17505" w:rsidRDefault="00443AA8" w:rsidP="00443AA8">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709E50DA"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w:t>
      </w:r>
      <w:r w:rsidR="007359B9" w:rsidRPr="00F17505">
        <w:t>'</w:t>
      </w:r>
      <w:r w:rsidRPr="00F17505">
        <w:t>s provided training data and decide to select none, some or all of them. In addition, the MLT MnS producer may select some other training data that are available</w:t>
      </w:r>
      <w:r w:rsidR="008F60F1" w:rsidRPr="00F17505">
        <w:t>;</w:t>
      </w:r>
    </w:p>
    <w:p w14:paraId="279F6AE6" w14:textId="2D4C7A6B"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3243431A" w:rsidR="00CD7337" w:rsidRPr="00F17505" w:rsidRDefault="00CD7337" w:rsidP="009F6E19">
      <w:pPr>
        <w:pStyle w:val="B1"/>
      </w:pPr>
      <w:r w:rsidRPr="00F17505">
        <w:t>-</w:t>
      </w:r>
      <w:r w:rsidRPr="00F17505">
        <w:tab/>
        <w:t>provides the training results  to the MLT MnS consumer(s).</w:t>
      </w:r>
    </w:p>
    <w:p w14:paraId="6E39785C" w14:textId="444D23EE" w:rsidR="00443AA8" w:rsidRPr="00F17505" w:rsidRDefault="00443AA8" w:rsidP="00443AA8">
      <w:pPr>
        <w:pStyle w:val="Heading4"/>
      </w:pPr>
      <w:bookmarkStart w:id="74" w:name="_Toc106015859"/>
      <w:bookmarkStart w:id="75" w:name="_Toc106098497"/>
      <w:bookmarkStart w:id="76" w:name="_Toc137816740"/>
      <w:r w:rsidRPr="00F17505">
        <w:t>6.2.2.2</w:t>
      </w:r>
      <w:r w:rsidRPr="00F17505">
        <w:tab/>
      </w:r>
      <w:r w:rsidRPr="00F17505">
        <w:rPr>
          <w:lang w:eastAsia="zh-CN"/>
        </w:rPr>
        <w:t>ML training initiated by producer</w:t>
      </w:r>
      <w:bookmarkEnd w:id="74"/>
      <w:bookmarkEnd w:id="75"/>
      <w:bookmarkEnd w:id="76"/>
    </w:p>
    <w:p w14:paraId="49776761" w14:textId="51410370" w:rsidR="00CD7337" w:rsidRPr="00F17505" w:rsidRDefault="00CD7337" w:rsidP="00CD7337">
      <w:r w:rsidRPr="00F17505">
        <w: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43FCEFD5" w:rsidR="00CD7337" w:rsidRPr="00F17505" w:rsidRDefault="00CD7337" w:rsidP="00CD7337">
      <w:pPr>
        <w:rPr>
          <w:bCs/>
        </w:rPr>
      </w:pPr>
      <w:r w:rsidRPr="00F17505">
        <w:t xml:space="preserve">When the </w:t>
      </w:r>
      <w:r w:rsidRPr="00F17505">
        <w:rPr>
          <w:bCs/>
        </w:rPr>
        <w:t>MLT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5971FB89"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360F8E3C" w:rsidR="00A57553" w:rsidRPr="00F17505" w:rsidRDefault="00443AA8" w:rsidP="009F6E19">
      <w:pPr>
        <w:pStyle w:val="B1"/>
      </w:pPr>
      <w:r w:rsidRPr="00F17505">
        <w:t>-</w:t>
      </w:r>
      <w:r w:rsidRPr="00F17505">
        <w:tab/>
      </w:r>
      <w:r w:rsidR="00CD7337" w:rsidRPr="00F17505">
        <w:t>provides the training results  to the MLT MnS consumer(s) who have subscribed to receive the ML training results.</w:t>
      </w:r>
    </w:p>
    <w:p w14:paraId="1F0346E8" w14:textId="0490511B" w:rsidR="00E50E11" w:rsidRPr="00F17505" w:rsidRDefault="00E50E11" w:rsidP="00DB4F4F">
      <w:pPr>
        <w:pStyle w:val="Heading4"/>
      </w:pPr>
      <w:bookmarkStart w:id="77" w:name="_Toc106015860"/>
      <w:bookmarkStart w:id="78" w:name="_Toc106098498"/>
      <w:bookmarkStart w:id="79" w:name="_Toc137816741"/>
      <w:r w:rsidRPr="00F17505">
        <w:t>6.2.2.</w:t>
      </w:r>
      <w:r w:rsidR="0023706C" w:rsidRPr="00F17505">
        <w:t>3</w:t>
      </w:r>
      <w:r w:rsidRPr="00F17505">
        <w:tab/>
        <w:t xml:space="preserve">ML model and </w:t>
      </w:r>
      <w:r w:rsidR="00A54DA5">
        <w:t>and ML entity selection</w:t>
      </w:r>
      <w:bookmarkEnd w:id="77"/>
      <w:bookmarkEnd w:id="78"/>
      <w:bookmarkEnd w:id="79"/>
    </w:p>
    <w:p w14:paraId="4CF79199" w14:textId="21EC803A"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56BD7C97"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0DD062DA"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t>
      </w:r>
      <w:r w:rsidR="0062475D" w:rsidRPr="0062475D">
        <w:t>s</w:t>
      </w:r>
      <w:r w:rsidRPr="00F17505">
        <w:t xml:space="preserve">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7E7623A3" w:rsidR="00B13242" w:rsidRPr="00F17505" w:rsidRDefault="00B13242" w:rsidP="00B13242">
      <w:pPr>
        <w:pStyle w:val="Heading4"/>
      </w:pPr>
      <w:bookmarkStart w:id="80" w:name="_Toc106015861"/>
      <w:bookmarkStart w:id="81" w:name="_Toc106098499"/>
      <w:bookmarkStart w:id="82" w:name="_Toc137816742"/>
      <w:r w:rsidRPr="00F17505">
        <w:t>6.2.2.</w:t>
      </w:r>
      <w:r w:rsidR="0023706C" w:rsidRPr="00F17505">
        <w:t>4</w:t>
      </w:r>
      <w:r w:rsidRPr="00F17505">
        <w:tab/>
        <w:t xml:space="preserve">Managing ML </w:t>
      </w:r>
      <w:r w:rsidR="0075293E">
        <w:t>t</w:t>
      </w:r>
      <w:r w:rsidR="0075293E" w:rsidRPr="00F17505">
        <w:t xml:space="preserve">raining </w:t>
      </w:r>
      <w:bookmarkEnd w:id="80"/>
      <w:bookmarkEnd w:id="81"/>
      <w:r w:rsidR="0075293E">
        <w:t>p</w:t>
      </w:r>
      <w:r w:rsidR="0075293E" w:rsidRPr="00F17505">
        <w:t>rocesses</w:t>
      </w:r>
      <w:bookmarkEnd w:id="82"/>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620BD2E2" w:rsidR="00E50E11" w:rsidRPr="00F17505" w:rsidRDefault="00CD7337" w:rsidP="007F7761">
      <w:pPr>
        <w:spacing w:line="264" w:lineRule="auto"/>
      </w:pPr>
      <w:r w:rsidRPr="00F17505">
        <w:t>In either case, the network (or the OAM system thereof)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3" w:name="_Toc106015862"/>
      <w:bookmarkStart w:id="84" w:name="_Toc106098500"/>
      <w:bookmarkStart w:id="85" w:name="_Toc137816743"/>
      <w:r w:rsidRPr="00F17505">
        <w:t>6.2.2.5</w:t>
      </w:r>
      <w:r w:rsidRPr="00F17505">
        <w:tab/>
        <w:t>Handling errors in data and ML decisions</w:t>
      </w:r>
      <w:bookmarkEnd w:id="83"/>
      <w:bookmarkEnd w:id="84"/>
      <w:bookmarkEnd w:id="85"/>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17529A9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86" w:name="_MON_1724240922"/>
    <w:bookmarkEnd w:id="86"/>
    <w:p w14:paraId="5A7BE3E2" w14:textId="3966BE7D" w:rsidR="008B3446" w:rsidRPr="00F17505" w:rsidRDefault="0097476C" w:rsidP="0097476C">
      <w:pPr>
        <w:pStyle w:val="TH"/>
      </w:pPr>
      <w:r>
        <w:object w:dxaOrig="9026" w:dyaOrig="2733" w14:anchorId="1E68AE6E">
          <v:shape id="_x0000_i1028" type="#_x0000_t75" style="width:451pt;height:136.5pt" o:ole="">
            <v:imagedata r:id="rId13" o:title=""/>
          </v:shape>
          <o:OLEObject Type="Embed" ProgID="Word.Document.8" ShapeID="_x0000_i1028" DrawAspect="Content" ObjectID="_1748952830" r:id="rId14">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540BAB39" w:rsidR="008F08A9" w:rsidRPr="00F17505" w:rsidRDefault="008F08A9" w:rsidP="00B83DEA">
      <w:pPr>
        <w:pStyle w:val="B1"/>
      </w:pPr>
      <w:r w:rsidRPr="00F17505">
        <w:t>2)</w:t>
      </w:r>
      <w:r w:rsidR="00DB4F4F" w:rsidRPr="00F17505">
        <w:tab/>
      </w:r>
      <w:r w:rsidRPr="00F17505">
        <w:t>enable the ML</w:t>
      </w:r>
      <w:r w:rsidR="003E2DD8" w:rsidRPr="003E2DD8">
        <w:t>T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87" w:name="_Toc106015863"/>
      <w:bookmarkStart w:id="88" w:name="_Toc106098501"/>
      <w:bookmarkStart w:id="89" w:name="_Toc137816744"/>
      <w:bookmarkStart w:id="90" w:name="MCCQCTEMPBM_00000143"/>
      <w:r w:rsidRPr="00F17505">
        <w:t>6.2.3</w:t>
      </w:r>
      <w:r w:rsidRPr="00F17505">
        <w:tab/>
      </w:r>
      <w:r w:rsidRPr="00F17505">
        <w:rPr>
          <w:lang w:eastAsia="zh-CN"/>
        </w:rPr>
        <w:t>Requirements</w:t>
      </w:r>
      <w:r w:rsidRPr="00F17505">
        <w:t xml:space="preserve"> for ML training</w:t>
      </w:r>
      <w:bookmarkEnd w:id="87"/>
      <w:bookmarkEnd w:id="88"/>
      <w:bookmarkEnd w:id="89"/>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0"/>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2C864D1D"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EFC1D4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95C27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2C9148F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078A3425"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FD5DD8A"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5FFD01F0" w:rsidR="00E50E11" w:rsidRPr="00F17505" w:rsidRDefault="009C2AC9" w:rsidP="00DB4F4F">
            <w:pPr>
              <w:pStyle w:val="TAL"/>
              <w:keepNext w:val="0"/>
              <w:rPr>
                <w:lang w:eastAsia="zh-CN"/>
              </w:rPr>
            </w:pPr>
            <w:r w:rsidRPr="00AE49F3">
              <w:rPr>
                <w:lang w:eastAsia="zh-CN"/>
              </w:rPr>
              <w:t>The MLT MnS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7205EF57"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33A8E940"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3BA42116"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4C9E01B8" w:rsidR="00CD7337" w:rsidRPr="00F17505" w:rsidRDefault="004F30CF" w:rsidP="00DB4F4F">
            <w:pPr>
              <w:pStyle w:val="TAL"/>
              <w:keepNext w:val="0"/>
              <w:rPr>
                <w:lang w:eastAsia="zh-CN"/>
              </w:rPr>
            </w:pPr>
            <w:r>
              <w:rPr>
                <w:lang w:eastAsia="zh-CN"/>
              </w:rPr>
              <w:t>The MLT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54323C06" w:rsidR="00247923" w:rsidRPr="00F17505" w:rsidRDefault="004F30CF" w:rsidP="00DB4F4F">
            <w:pPr>
              <w:pStyle w:val="TAL"/>
              <w:keepNext w:val="0"/>
              <w:rPr>
                <w:lang w:eastAsia="zh-CN"/>
              </w:rPr>
            </w:pPr>
            <w:r>
              <w:rPr>
                <w:rFonts w:cs="Arial"/>
              </w:rPr>
              <w:t>The MLT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0E75340A"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180BF60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61F0309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1" w:name="_Toc106015864"/>
      <w:bookmarkStart w:id="92" w:name="_Toc106098502"/>
      <w:bookmarkStart w:id="93" w:name="_Toc137816745"/>
      <w:r w:rsidRPr="00F17505">
        <w:t>7</w:t>
      </w:r>
      <w:r w:rsidRPr="00F17505">
        <w:tab/>
      </w:r>
      <w:r w:rsidRPr="00F17505">
        <w:rPr>
          <w:lang w:eastAsia="zh-CN"/>
        </w:rPr>
        <w:t>Information model definitions for AI/ML management</w:t>
      </w:r>
      <w:bookmarkEnd w:id="91"/>
      <w:bookmarkEnd w:id="92"/>
      <w:bookmarkEnd w:id="93"/>
    </w:p>
    <w:p w14:paraId="1F850609" w14:textId="1533BEE6" w:rsidR="00EF6247" w:rsidRPr="00F17505" w:rsidRDefault="00EF6247" w:rsidP="00EF6247">
      <w:pPr>
        <w:pStyle w:val="Heading2"/>
        <w:rPr>
          <w:i/>
          <w:iCs/>
        </w:rPr>
      </w:pPr>
      <w:bookmarkStart w:id="94" w:name="_Toc106098503"/>
      <w:bookmarkStart w:id="95" w:name="_Toc137816746"/>
      <w:bookmarkStart w:id="96" w:name="_Toc106015865"/>
      <w:r w:rsidRPr="00F17505">
        <w:t>7.1</w:t>
      </w:r>
      <w:r w:rsidRPr="00F17505">
        <w:tab/>
        <w:t>Imported and associated information entities</w:t>
      </w:r>
      <w:bookmarkEnd w:id="94"/>
      <w:bookmarkEnd w:id="95"/>
      <w:r w:rsidRPr="00F17505">
        <w:rPr>
          <w:i/>
          <w:iCs/>
        </w:rPr>
        <w:t xml:space="preserve"> </w:t>
      </w:r>
      <w:bookmarkEnd w:id="96"/>
    </w:p>
    <w:p w14:paraId="4D45471C" w14:textId="5EF245A5" w:rsidR="00EF6247" w:rsidRPr="00F17505" w:rsidRDefault="00EF6247" w:rsidP="00EF6247">
      <w:pPr>
        <w:pStyle w:val="Heading3"/>
      </w:pPr>
      <w:bookmarkStart w:id="97" w:name="_Toc106015866"/>
      <w:bookmarkStart w:id="98" w:name="_Toc106098504"/>
      <w:bookmarkStart w:id="99" w:name="_Toc137816747"/>
      <w:bookmarkStart w:id="100" w:name="MCCQCTEMPBM_00000144"/>
      <w:r w:rsidRPr="00F17505">
        <w:t>7.1.1</w:t>
      </w:r>
      <w:r w:rsidRPr="00F17505">
        <w:tab/>
        <w:t>Imported information entities and local labels</w:t>
      </w:r>
      <w:bookmarkEnd w:id="97"/>
      <w:bookmarkEnd w:id="98"/>
      <w:bookmarkEnd w:id="99"/>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0"/>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1" w:name="MCCQCTEMPBM_00000034"/>
            <w:r w:rsidR="00CD7337" w:rsidRPr="00F17505">
              <w:rPr>
                <w:rFonts w:ascii="Courier New" w:hAnsi="Courier New" w:cs="Courier New"/>
                <w:lang w:eastAsia="zh-CN"/>
              </w:rPr>
              <w:t>Top</w:t>
            </w:r>
            <w:bookmarkEnd w:id="101"/>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2" w:name="_Toc106015868"/>
      <w:bookmarkStart w:id="103" w:name="_Toc106098506"/>
      <w:bookmarkStart w:id="104" w:name="_Toc137816748"/>
      <w:r w:rsidRPr="00F17505">
        <w:t>7.2</w:t>
      </w:r>
      <w:r w:rsidRPr="00F17505">
        <w:tab/>
        <w:t>Class diagram</w:t>
      </w:r>
      <w:bookmarkEnd w:id="102"/>
      <w:bookmarkEnd w:id="103"/>
      <w:bookmarkEnd w:id="104"/>
    </w:p>
    <w:p w14:paraId="094962BC" w14:textId="785E47CE" w:rsidR="00EF6247" w:rsidRPr="00F17505" w:rsidRDefault="00EF6247" w:rsidP="00EF6247">
      <w:pPr>
        <w:pStyle w:val="Heading3"/>
      </w:pPr>
      <w:bookmarkStart w:id="105" w:name="_Toc106015869"/>
      <w:bookmarkStart w:id="106" w:name="_Toc106098507"/>
      <w:bookmarkStart w:id="107" w:name="_Toc137816749"/>
      <w:r w:rsidRPr="00F17505">
        <w:t>7.2.1</w:t>
      </w:r>
      <w:r w:rsidRPr="00F17505">
        <w:tab/>
        <w:t>Relationships</w:t>
      </w:r>
      <w:bookmarkEnd w:id="105"/>
      <w:bookmarkEnd w:id="106"/>
      <w:bookmarkEnd w:id="107"/>
    </w:p>
    <w:p w14:paraId="4B069DE0" w14:textId="15F2AAFA" w:rsidR="00CD7337" w:rsidRPr="00F17505" w:rsidRDefault="00CD7337" w:rsidP="00CD7337">
      <w:r w:rsidRPr="00F17505">
        <w:t>This clause depicts the set of classes (</w:t>
      </w:r>
      <w:r w:rsidR="00897063" w:rsidRPr="00F17505">
        <w:t>e.g.</w:t>
      </w:r>
      <w:r w:rsidRPr="00F17505">
        <w:t xml:space="preserve"> IOCs) that encapsulates the information relevant to ML model training. For the UML semantics, see </w:t>
      </w:r>
      <w:r w:rsidR="00935D3F" w:rsidRPr="00F17505">
        <w:t xml:space="preserve"> </w:t>
      </w:r>
      <w:r w:rsidR="007359B9" w:rsidRPr="00F17505">
        <w:t>TS</w:t>
      </w:r>
      <w:r w:rsidRPr="00F17505">
        <w:t xml:space="preserve"> 32.156 [13].</w:t>
      </w:r>
    </w:p>
    <w:bookmarkStart w:id="108" w:name="_MON_1724244016"/>
    <w:bookmarkEnd w:id="108"/>
    <w:p w14:paraId="1E46A76D" w14:textId="23920332" w:rsidR="00EF6247" w:rsidRPr="00F17505" w:rsidRDefault="009868D7" w:rsidP="009868D7">
      <w:pPr>
        <w:pStyle w:val="TH"/>
        <w:rPr>
          <w:lang w:eastAsia="zh-CN"/>
        </w:rPr>
      </w:pPr>
      <w:r>
        <w:rPr>
          <w:lang w:eastAsia="zh-CN"/>
        </w:rPr>
        <w:object w:dxaOrig="9001" w:dyaOrig="3949" w14:anchorId="3B27F0BA">
          <v:shape id="_x0000_i1029" type="#_x0000_t75" style="width:451pt;height:197.55pt" o:ole="">
            <v:imagedata r:id="rId15" o:title=""/>
          </v:shape>
          <o:OLEObject Type="Embed" ProgID="Word.Document.8" ShapeID="_x0000_i1029" DrawAspect="Content" ObjectID="_1748952831" r:id="rId16">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09" w:name="_Toc106015870"/>
      <w:bookmarkStart w:id="110" w:name="_Toc106098508"/>
      <w:bookmarkStart w:id="111" w:name="_Toc137816750"/>
      <w:r w:rsidRPr="00F17505">
        <w:t>7.2.2</w:t>
      </w:r>
      <w:r w:rsidRPr="00F17505">
        <w:tab/>
        <w:t>Inheritance</w:t>
      </w:r>
      <w:bookmarkEnd w:id="109"/>
      <w:bookmarkEnd w:id="110"/>
      <w:bookmarkEnd w:id="111"/>
    </w:p>
    <w:bookmarkStart w:id="112" w:name="_MON_1724244067"/>
    <w:bookmarkEnd w:id="112"/>
    <w:p w14:paraId="43FCE47F" w14:textId="18B8DD2B" w:rsidR="00EF6247" w:rsidRPr="00F17505" w:rsidRDefault="009868D7" w:rsidP="009F6E19">
      <w:pPr>
        <w:pStyle w:val="TH"/>
        <w:rPr>
          <w:lang w:eastAsia="zh-CN"/>
        </w:rPr>
      </w:pPr>
      <w:r>
        <w:rPr>
          <w:lang w:eastAsia="zh-CN"/>
        </w:rPr>
        <w:object w:dxaOrig="9016" w:dyaOrig="1849" w14:anchorId="39042D37">
          <v:shape id="_x0000_i1030" type="#_x0000_t75" style="width:451pt;height:92.15pt" o:ole="">
            <v:imagedata r:id="rId17" o:title=""/>
          </v:shape>
          <o:OLEObject Type="Embed" ProgID="Word.Document.8" ShapeID="_x0000_i1030" DrawAspect="Content" ObjectID="_1748952832" r:id="rId18">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13" w:name="_Toc106015871"/>
      <w:bookmarkStart w:id="114" w:name="_Toc106098509"/>
      <w:bookmarkStart w:id="115" w:name="_Toc137816751"/>
      <w:r w:rsidRPr="00F17505">
        <w:t>7.3</w:t>
      </w:r>
      <w:r w:rsidRPr="00F17505">
        <w:tab/>
        <w:t>Class definitions</w:t>
      </w:r>
      <w:bookmarkEnd w:id="113"/>
      <w:bookmarkEnd w:id="114"/>
      <w:bookmarkEnd w:id="115"/>
    </w:p>
    <w:p w14:paraId="08BE5AE4" w14:textId="3FC7AEEC" w:rsidR="00EF6247" w:rsidRPr="00F17505" w:rsidRDefault="00EF6247" w:rsidP="00EF6247">
      <w:pPr>
        <w:pStyle w:val="Heading3"/>
      </w:pPr>
      <w:bookmarkStart w:id="116" w:name="_Toc106015872"/>
      <w:bookmarkStart w:id="117" w:name="_Toc106098510"/>
      <w:bookmarkStart w:id="118" w:name="_Toc137816752"/>
      <w:r w:rsidRPr="00F17505">
        <w:t>7.3.1</w:t>
      </w:r>
      <w:r w:rsidRPr="00F17505">
        <w:tab/>
      </w:r>
      <w:bookmarkStart w:id="119" w:name="MCCQCTEMPBM_00000035"/>
      <w:r w:rsidRPr="00F17505">
        <w:rPr>
          <w:rFonts w:ascii="Courier New" w:hAnsi="Courier New" w:cs="Courier New"/>
        </w:rPr>
        <w:t>MLTraining</w:t>
      </w:r>
      <w:r w:rsidR="00010D6F" w:rsidRPr="00F17505">
        <w:rPr>
          <w:rFonts w:ascii="Courier New" w:hAnsi="Courier New" w:cs="Courier New"/>
        </w:rPr>
        <w:t>Function</w:t>
      </w:r>
      <w:bookmarkEnd w:id="116"/>
      <w:bookmarkEnd w:id="117"/>
      <w:bookmarkEnd w:id="118"/>
      <w:bookmarkEnd w:id="119"/>
    </w:p>
    <w:p w14:paraId="09B19986" w14:textId="2C92BD44" w:rsidR="00EF6247" w:rsidRPr="00F17505" w:rsidRDefault="00EF6247" w:rsidP="00EF6247">
      <w:pPr>
        <w:pStyle w:val="Heading4"/>
      </w:pPr>
      <w:bookmarkStart w:id="120" w:name="_Toc106015873"/>
      <w:bookmarkStart w:id="121" w:name="_Toc106098511"/>
      <w:bookmarkStart w:id="122" w:name="_Toc137816753"/>
      <w:r w:rsidRPr="00F17505">
        <w:t>7.3.1.1</w:t>
      </w:r>
      <w:r w:rsidRPr="00F17505">
        <w:tab/>
        <w:t>Definition</w:t>
      </w:r>
      <w:bookmarkEnd w:id="120"/>
      <w:bookmarkEnd w:id="121"/>
      <w:bookmarkEnd w:id="122"/>
    </w:p>
    <w:p w14:paraId="7D5B6219" w14:textId="5981783D" w:rsidR="00EF6247" w:rsidRPr="00F17505" w:rsidRDefault="00EF6247" w:rsidP="00EF6247">
      <w:r w:rsidRPr="00F17505">
        <w:t xml:space="preserve">The IOC </w:t>
      </w:r>
      <w:bookmarkStart w:id="123" w:name="MCCQCTEMPBM_00000036"/>
      <w:r w:rsidRPr="00F17505">
        <w:rPr>
          <w:rFonts w:ascii="Courier New" w:hAnsi="Courier New" w:cs="Courier New"/>
        </w:rPr>
        <w:t>MLTraining</w:t>
      </w:r>
      <w:r w:rsidR="00010D6F" w:rsidRPr="00F17505">
        <w:rPr>
          <w:rFonts w:ascii="Courier New" w:hAnsi="Courier New" w:cs="Courier New"/>
        </w:rPr>
        <w:t>Function</w:t>
      </w:r>
      <w:bookmarkEnd w:id="123"/>
      <w:r w:rsidRPr="00F17505">
        <w:t xml:space="preserve"> represents the </w:t>
      </w:r>
      <w:r w:rsidR="009D66CC" w:rsidRPr="00F17505">
        <w:t xml:space="preserve">entity that undertakes ML training and is also the </w:t>
      </w:r>
      <w:r w:rsidRPr="00F17505">
        <w:t xml:space="preserve">container of the </w:t>
      </w:r>
      <w:bookmarkStart w:id="124" w:name="MCCQCTEMPBM_00000037"/>
      <w:r w:rsidRPr="00F17505">
        <w:rPr>
          <w:rFonts w:ascii="Courier New" w:hAnsi="Courier New" w:cs="Courier New"/>
        </w:rPr>
        <w:t xml:space="preserve">MLTrainingRequest </w:t>
      </w:r>
      <w:bookmarkEnd w:id="124"/>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25" w:name="MCCQCTEMPBM_00000038"/>
      <w:r w:rsidRPr="00F17505">
        <w:rPr>
          <w:rFonts w:ascii="Courier New" w:hAnsi="Courier New" w:cs="Courier New"/>
        </w:rPr>
        <w:t>MLTraining</w:t>
      </w:r>
      <w:r w:rsidR="00010D6F" w:rsidRPr="00F17505">
        <w:rPr>
          <w:rFonts w:ascii="Courier New" w:hAnsi="Courier New" w:cs="Courier New"/>
        </w:rPr>
        <w:t>Function</w:t>
      </w:r>
      <w:r w:rsidRPr="00F17505">
        <w:rPr>
          <w:rFonts w:ascii="Courier New" w:hAnsi="Courier New" w:cs="Courier New"/>
        </w:rPr>
        <w:t xml:space="preserve"> MOI</w:t>
      </w:r>
      <w:bookmarkEnd w:id="125"/>
      <w:r w:rsidRPr="00F17505">
        <w:rPr>
          <w:rFonts w:eastAsia="Courier New"/>
        </w:rPr>
        <w:t xml:space="preserve"> </w:t>
      </w:r>
      <w:r w:rsidRPr="00F17505">
        <w:rPr>
          <w:rFonts w:cs="Arial"/>
        </w:rPr>
        <w:t xml:space="preserve">supports training of one or more </w:t>
      </w:r>
      <w:bookmarkStart w:id="126" w:name="MCCQCTEMPBM_00000039"/>
      <w:r w:rsidRPr="00F17505">
        <w:rPr>
          <w:rFonts w:ascii="Courier New" w:hAnsi="Courier New" w:cs="Courier New"/>
          <w:lang w:eastAsia="zh-CN"/>
        </w:rPr>
        <w:t>MLEntity(s)</w:t>
      </w:r>
      <w:bookmarkEnd w:id="126"/>
      <w:r w:rsidRPr="00F17505">
        <w:t>.</w:t>
      </w:r>
    </w:p>
    <w:p w14:paraId="56B1D29E" w14:textId="12851828" w:rsidR="00111BF4" w:rsidRPr="00F17505" w:rsidRDefault="00EF6247" w:rsidP="003544D2">
      <w:pPr>
        <w:pStyle w:val="Heading4"/>
      </w:pPr>
      <w:bookmarkStart w:id="127" w:name="_Toc106015874"/>
      <w:bookmarkStart w:id="128" w:name="_Toc106098512"/>
      <w:bookmarkStart w:id="129" w:name="_Toc137816754"/>
      <w:bookmarkStart w:id="130" w:name="MCCQCTEMPBM_00000146"/>
      <w:r w:rsidRPr="00F17505">
        <w:t>7.3.1.2</w:t>
      </w:r>
      <w:r w:rsidRPr="00F17505">
        <w:tab/>
        <w:t>Attributes</w:t>
      </w:r>
      <w:bookmarkEnd w:id="127"/>
      <w:bookmarkEnd w:id="128"/>
      <w:bookmarkEnd w:id="129"/>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30"/>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LEntityList</w:t>
            </w:r>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1" w:name="_Toc106015875"/>
      <w:bookmarkStart w:id="132" w:name="MCCQCTEMPBM_00000141"/>
    </w:p>
    <w:p w14:paraId="2B61FAC4" w14:textId="0E5BEEE5" w:rsidR="00EF6247" w:rsidRPr="00F17505" w:rsidRDefault="00EF6247" w:rsidP="00EF6247">
      <w:pPr>
        <w:pStyle w:val="Heading4"/>
      </w:pPr>
      <w:bookmarkStart w:id="133" w:name="_Toc106098513"/>
      <w:bookmarkStart w:id="134" w:name="_Toc137816755"/>
      <w:r w:rsidRPr="00F17505">
        <w:t>7.3.1.3</w:t>
      </w:r>
      <w:r w:rsidRPr="00F17505">
        <w:tab/>
        <w:t>Attribute constraints</w:t>
      </w:r>
      <w:bookmarkEnd w:id="131"/>
      <w:bookmarkEnd w:id="133"/>
      <w:bookmarkEnd w:id="134"/>
    </w:p>
    <w:bookmarkEnd w:id="132"/>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35" w:name="_Toc106015876"/>
      <w:bookmarkStart w:id="136" w:name="_Toc106098514"/>
      <w:bookmarkStart w:id="137" w:name="_Toc137816756"/>
      <w:r w:rsidRPr="00F17505">
        <w:t>7.3.1.4</w:t>
      </w:r>
      <w:r w:rsidRPr="00F17505">
        <w:tab/>
        <w:t>Notifications</w:t>
      </w:r>
      <w:bookmarkEnd w:id="135"/>
      <w:bookmarkEnd w:id="136"/>
      <w:bookmarkEnd w:id="137"/>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38" w:name="_Toc106015877"/>
      <w:bookmarkStart w:id="139" w:name="_Toc106098515"/>
      <w:bookmarkStart w:id="140" w:name="_Toc137816757"/>
      <w:r w:rsidRPr="00F17505">
        <w:t>7.3.2</w:t>
      </w:r>
      <w:r w:rsidRPr="00F17505">
        <w:tab/>
      </w:r>
      <w:bookmarkStart w:id="141" w:name="MCCQCTEMPBM_00000041"/>
      <w:r w:rsidRPr="00F17505">
        <w:rPr>
          <w:rFonts w:ascii="Courier New" w:hAnsi="Courier New" w:cs="Courier New"/>
        </w:rPr>
        <w:t>MLTrainingRequest</w:t>
      </w:r>
      <w:bookmarkEnd w:id="138"/>
      <w:bookmarkEnd w:id="139"/>
      <w:bookmarkEnd w:id="140"/>
      <w:bookmarkEnd w:id="141"/>
    </w:p>
    <w:p w14:paraId="6B3707FA" w14:textId="665D799B" w:rsidR="00EF6247" w:rsidRPr="00F17505" w:rsidRDefault="00EF6247" w:rsidP="00EF6247">
      <w:pPr>
        <w:pStyle w:val="Heading4"/>
      </w:pPr>
      <w:bookmarkStart w:id="142" w:name="_Toc106015878"/>
      <w:bookmarkStart w:id="143" w:name="_Toc106098516"/>
      <w:bookmarkStart w:id="144" w:name="_Toc137816758"/>
      <w:r w:rsidRPr="00F17505">
        <w:t>7.3.2.1</w:t>
      </w:r>
      <w:r w:rsidRPr="00F17505">
        <w:tab/>
        <w:t>Definition</w:t>
      </w:r>
      <w:bookmarkEnd w:id="142"/>
      <w:bookmarkEnd w:id="143"/>
      <w:bookmarkEnd w:id="144"/>
    </w:p>
    <w:p w14:paraId="707B285A" w14:textId="1995E541" w:rsidR="004E1C41" w:rsidRPr="00F17505" w:rsidRDefault="004E1C41" w:rsidP="004E1C41">
      <w:r w:rsidRPr="00F17505">
        <w:t xml:space="preserve">The IOC </w:t>
      </w:r>
      <w:bookmarkStart w:id="145" w:name="MCCQCTEMPBM_00000042"/>
      <w:r w:rsidRPr="00F17505">
        <w:rPr>
          <w:rFonts w:ascii="Courier New" w:hAnsi="Courier New" w:cs="Courier New"/>
        </w:rPr>
        <w:t>MLTrainingRequest</w:t>
      </w:r>
      <w:bookmarkEnd w:id="145"/>
      <w:r w:rsidRPr="00F17505">
        <w:t xml:space="preserve"> represents the ML model training request that is created by the ML training MnS consumer.</w:t>
      </w:r>
    </w:p>
    <w:p w14:paraId="3FC7EDD2" w14:textId="2688BD71" w:rsidR="004E1C41" w:rsidRPr="00F17505" w:rsidRDefault="004E1C41" w:rsidP="004E1C41">
      <w:r w:rsidRPr="00F17505">
        <w:t xml:space="preserve">The </w:t>
      </w:r>
      <w:bookmarkStart w:id="146" w:name="MCCQCTEMPBM_00000043"/>
      <w:r w:rsidRPr="00F17505">
        <w:rPr>
          <w:rFonts w:ascii="Courier New" w:hAnsi="Courier New" w:cs="Courier New"/>
        </w:rPr>
        <w:t xml:space="preserve">MLTrainingRequest </w:t>
      </w:r>
      <w:bookmarkEnd w:id="146"/>
      <w:r w:rsidRPr="00F17505">
        <w:t xml:space="preserve">MOI is contained under one </w:t>
      </w:r>
      <w:bookmarkStart w:id="147" w:name="MCCQCTEMPBM_00000044"/>
      <w:r w:rsidRPr="00F17505">
        <w:rPr>
          <w:rFonts w:ascii="Courier New" w:hAnsi="Courier New" w:cs="Courier New"/>
        </w:rPr>
        <w:t>MLTrainingFunction</w:t>
      </w:r>
      <w:bookmarkEnd w:id="147"/>
      <w:r w:rsidRPr="00F17505">
        <w:t xml:space="preserve"> MOI. </w:t>
      </w:r>
      <w:r w:rsidRPr="00F17505">
        <w:rPr>
          <w:rFonts w:cs="Arial"/>
        </w:rPr>
        <w:t xml:space="preserve">Each </w:t>
      </w:r>
      <w:bookmarkStart w:id="148" w:name="MCCQCTEMPBM_00000045"/>
      <w:r w:rsidRPr="00F17505">
        <w:rPr>
          <w:rFonts w:ascii="Courier New" w:hAnsi="Courier New" w:cs="Courier New"/>
        </w:rPr>
        <w:t xml:space="preserve">MLTrainingRequest </w:t>
      </w:r>
      <w:bookmarkEnd w:id="148"/>
      <w:r w:rsidRPr="00F17505">
        <w:rPr>
          <w:rFonts w:cs="Arial"/>
        </w:rPr>
        <w:t xml:space="preserve">is associated to at least one </w:t>
      </w:r>
      <w:bookmarkStart w:id="149" w:name="MCCQCTEMPBM_00000046"/>
      <w:r w:rsidRPr="00F17505">
        <w:rPr>
          <w:rFonts w:ascii="Courier New" w:hAnsi="Courier New" w:cs="Courier New"/>
        </w:rPr>
        <w:t>MLEntity</w:t>
      </w:r>
      <w:r w:rsidRPr="00F17505">
        <w:rPr>
          <w:rFonts w:ascii="Courier New" w:hAnsi="Courier New" w:cs="Courier New"/>
          <w:lang w:eastAsia="zh-CN"/>
        </w:rPr>
        <w:t>.</w:t>
      </w:r>
      <w:bookmarkEnd w:id="149"/>
    </w:p>
    <w:p w14:paraId="73FB6522" w14:textId="18D55D68" w:rsidR="004E1C41" w:rsidRPr="00F17505" w:rsidRDefault="004E1C41" w:rsidP="007F7761">
      <w:pPr>
        <w:spacing w:line="264" w:lineRule="auto"/>
        <w:rPr>
          <w:rFonts w:cs="Arial"/>
        </w:rPr>
      </w:pPr>
      <w:r w:rsidRPr="00F17505">
        <w:rPr>
          <w:rFonts w:cs="Arial"/>
        </w:rPr>
        <w:t xml:space="preserve">The </w:t>
      </w:r>
      <w:bookmarkStart w:id="150" w:name="MCCQCTEMPBM_00000047"/>
      <w:r w:rsidRPr="00F17505">
        <w:rPr>
          <w:rFonts w:ascii="Courier New" w:hAnsi="Courier New" w:cs="Courier New"/>
        </w:rPr>
        <w:t xml:space="preserve">MLTrainingRequest </w:t>
      </w:r>
      <w:bookmarkEnd w:id="150"/>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5CA8D8D6" w:rsidR="004E1C41" w:rsidRPr="00F17505" w:rsidRDefault="004E1C41" w:rsidP="007F7761">
      <w:pPr>
        <w:spacing w:line="264" w:lineRule="auto"/>
      </w:pPr>
      <w:r w:rsidRPr="00F17505">
        <w:t xml:space="preserve">Each </w:t>
      </w:r>
      <w:bookmarkStart w:id="151" w:name="MCCQCTEMPBM_00000048"/>
      <w:r w:rsidRPr="00F17505">
        <w:rPr>
          <w:rFonts w:ascii="Courier New" w:hAnsi="Courier New" w:cs="Courier New"/>
        </w:rPr>
        <w:t xml:space="preserve">MLTrainingRequest </w:t>
      </w:r>
      <w:bookmarkEnd w:id="151"/>
      <w:r w:rsidRPr="00F17505">
        <w:t xml:space="preserve">may indicate the expectedRunTimeContext that describes the specific conditions for which the </w:t>
      </w:r>
      <w:bookmarkStart w:id="152" w:name="MCCQCTEMPBM_00000049"/>
      <w:r w:rsidRPr="00F17505">
        <w:rPr>
          <w:rFonts w:ascii="Courier New" w:hAnsi="Courier New" w:cs="Courier New"/>
        </w:rPr>
        <w:t>MLEntity</w:t>
      </w:r>
      <w:bookmarkEnd w:id="152"/>
      <w:r w:rsidRPr="00F17505">
        <w:t xml:space="preserve"> should be trained.</w:t>
      </w:r>
    </w:p>
    <w:p w14:paraId="20F0EFAF" w14:textId="276F71BD" w:rsidR="004E1C41" w:rsidRPr="00F17505" w:rsidRDefault="004E1C41" w:rsidP="007F776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MLentity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53" w:name="MCCQCTEMPBM_00000050"/>
      <w:r w:rsidRPr="00F17505">
        <w:rPr>
          <w:rFonts w:ascii="Courier New" w:hAnsi="Courier New" w:cs="Courier New"/>
        </w:rPr>
        <w:t>MLEntity</w:t>
      </w:r>
      <w:bookmarkEnd w:id="153"/>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t xml:space="preserve">The </w:t>
      </w:r>
      <w:bookmarkStart w:id="154" w:name="MCCQCTEMPBM_00000051"/>
      <w:r w:rsidRPr="00F17505">
        <w:rPr>
          <w:rFonts w:ascii="Courier New" w:hAnsi="Courier New" w:cs="Courier New"/>
        </w:rPr>
        <w:t xml:space="preserve">MLTrainingRequest </w:t>
      </w:r>
      <w:bookmarkEnd w:id="154"/>
      <w:r w:rsidRPr="00F17505">
        <w:rPr>
          <w:rFonts w:cs="Arial"/>
        </w:rPr>
        <w:t xml:space="preserve">may have a </w:t>
      </w:r>
      <w:bookmarkStart w:id="155" w:name="MCCQCTEMPBM_00000052"/>
      <w:r w:rsidRPr="00F17505">
        <w:rPr>
          <w:rFonts w:ascii="Courier New" w:hAnsi="Courier New" w:cs="Courier New"/>
          <w:lang w:eastAsia="zh-CN"/>
        </w:rPr>
        <w:t>requestStatus</w:t>
      </w:r>
      <w:bookmarkEnd w:id="155"/>
      <w:r w:rsidRPr="00F17505">
        <w:rPr>
          <w:rFonts w:cs="Arial"/>
        </w:rPr>
        <w:t xml:space="preserve"> field to represent the status of the specific </w:t>
      </w:r>
      <w:bookmarkStart w:id="156" w:name="MCCQCTEMPBM_00000053"/>
      <w:r w:rsidRPr="00F17505">
        <w:rPr>
          <w:rFonts w:ascii="Courier New" w:hAnsi="Courier New" w:cs="Courier New"/>
          <w:lang w:eastAsia="zh-CN"/>
        </w:rPr>
        <w:t>MLTrainingRequest</w:t>
      </w:r>
      <w:bookmarkEnd w:id="156"/>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D06FF18" w:rsidR="004E1C41" w:rsidRPr="00F17505" w:rsidRDefault="004E1C41" w:rsidP="009F6E19">
      <w:pPr>
        <w:pStyle w:val="B1"/>
        <w:rPr>
          <w:rFonts w:cs="Arial"/>
        </w:rPr>
      </w:pPr>
      <w:r w:rsidRPr="00F17505">
        <w:t>-</w:t>
      </w:r>
      <w:r w:rsidRPr="00F17505">
        <w:tab/>
      </w:r>
      <w:r w:rsidRPr="00F17505">
        <w:rPr>
          <w:rFonts w:cs="Arial"/>
        </w:rPr>
        <w:t>When value turns to "</w:t>
      </w:r>
      <w:r w:rsidR="00804917" w:rsidRPr="00804917">
        <w:rPr>
          <w:rFonts w:cs="Arial"/>
        </w:rPr>
        <w:t>TRAINING_IN_PROGRESS</w:t>
      </w:r>
      <w:r w:rsidRPr="00F17505">
        <w:rPr>
          <w:rFonts w:cs="Arial"/>
        </w:rPr>
        <w:t xml:space="preserve">", the ML training MnS producer instantiates one or more </w:t>
      </w:r>
      <w:bookmarkStart w:id="157" w:name="MCCQCTEMPBM_00000054"/>
      <w:r w:rsidRPr="00F17505">
        <w:rPr>
          <w:rFonts w:ascii="Courier New" w:hAnsi="Courier New" w:cs="Courier New"/>
        </w:rPr>
        <w:t xml:space="preserve">MLTrainingProcess </w:t>
      </w:r>
      <w:bookmarkEnd w:id="157"/>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10F7E560" w:rsidR="004E1C41" w:rsidRPr="00F17505" w:rsidRDefault="004E1C41" w:rsidP="004E1C41">
      <w:pPr>
        <w:rPr>
          <w:rFonts w:eastAsia="Calibri"/>
        </w:rPr>
      </w:pPr>
      <w:r w:rsidRPr="00F17505">
        <w:t>When all of the training process associated to this request are completed, the value turns to "FINISHED</w:t>
      </w:r>
      <w:r w:rsidR="00804917" w:rsidRPr="00804917">
        <w:t>"</w:t>
      </w:r>
      <w:r w:rsidRPr="00F17505">
        <w:t>.</w:t>
      </w:r>
    </w:p>
    <w:p w14:paraId="3B3CB227" w14:textId="4BB270BF" w:rsidR="00EF6247" w:rsidRPr="00F17505" w:rsidRDefault="00EF6247" w:rsidP="00EF6247">
      <w:pPr>
        <w:pStyle w:val="Heading4"/>
      </w:pPr>
      <w:bookmarkStart w:id="158" w:name="_Toc106015879"/>
      <w:bookmarkStart w:id="159" w:name="_Toc106098517"/>
      <w:bookmarkStart w:id="160" w:name="_Toc137816759"/>
      <w:bookmarkStart w:id="161" w:name="MCCQCTEMPBM_00000147"/>
      <w:r w:rsidRPr="00F17505">
        <w:t>7.3.2.2</w:t>
      </w:r>
      <w:r w:rsidRPr="00F17505">
        <w:tab/>
        <w:t>Attributes</w:t>
      </w:r>
      <w:bookmarkEnd w:id="158"/>
      <w:bookmarkEnd w:id="159"/>
      <w:bookmarkEnd w:id="160"/>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61"/>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162" w:name="MCCQCTEMPBM_00000055"/>
            <w:r>
              <w:rPr>
                <w:rFonts w:ascii="Courier New" w:hAnsi="Courier New" w:cs="Courier New"/>
              </w:rPr>
              <w:t>m</w:t>
            </w:r>
            <w:r w:rsidR="00993CF2" w:rsidRPr="00F17505">
              <w:rPr>
                <w:rFonts w:ascii="Courier New" w:hAnsi="Courier New" w:cs="Courier New"/>
              </w:rPr>
              <w:t>LEntityId</w:t>
            </w:r>
            <w:bookmarkEnd w:id="162"/>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16017474" w:rsidR="00EF6247" w:rsidRPr="00F17505" w:rsidRDefault="00EF6247" w:rsidP="002360F1">
            <w:pPr>
              <w:pStyle w:val="TAL"/>
              <w:rPr>
                <w:rFonts w:ascii="Courier New" w:hAnsi="Courier New" w:cs="Courier New"/>
                <w:b/>
                <w:bCs/>
              </w:rPr>
            </w:pPr>
            <w:r w:rsidRPr="00F17505">
              <w:rPr>
                <w:rFonts w:ascii="Courier New" w:hAnsi="Courier New" w:cs="Courier New"/>
              </w:rPr>
              <w:t>candidateTrain</w:t>
            </w:r>
            <w:r w:rsidR="00804917"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6495CCB4" w:rsidR="001D256E" w:rsidRPr="00F17505" w:rsidRDefault="001D256E" w:rsidP="001D256E">
            <w:pPr>
              <w:pStyle w:val="TAL"/>
              <w:rPr>
                <w:rFonts w:ascii="Courier New" w:hAnsi="Courier New" w:cs="Courier New"/>
              </w:rPr>
            </w:pPr>
            <w:r w:rsidRPr="00F17505">
              <w:rPr>
                <w:rFonts w:ascii="Courier New" w:hAnsi="Courier New" w:cs="Courier New"/>
              </w:rPr>
              <w:t>train</w:t>
            </w:r>
            <w:r w:rsidR="00804917"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40752B23" w:rsidR="001D256E" w:rsidRPr="00F17505" w:rsidRDefault="007569CB" w:rsidP="001D256E">
            <w:pPr>
              <w:pStyle w:val="TAL"/>
              <w:jc w:val="center"/>
            </w:pPr>
            <w:r>
              <w:t>F</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63"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64" w:name="_Toc106015880"/>
      <w:bookmarkStart w:id="165" w:name="MCCQCTEMPBM_00000142"/>
      <w:bookmarkStart w:id="166" w:name="MCCQCTEMPBM_00000148"/>
      <w:bookmarkEnd w:id="163"/>
    </w:p>
    <w:p w14:paraId="28719F4C" w14:textId="76D9FCD4" w:rsidR="00EF6247" w:rsidRPr="00F17505" w:rsidRDefault="00EF6247" w:rsidP="00EF6247">
      <w:pPr>
        <w:pStyle w:val="Heading4"/>
      </w:pPr>
      <w:bookmarkStart w:id="167" w:name="_Toc106098518"/>
      <w:bookmarkStart w:id="168" w:name="_Toc137816760"/>
      <w:r w:rsidRPr="00F17505">
        <w:t>7.3.2.3</w:t>
      </w:r>
      <w:r w:rsidRPr="00F17505">
        <w:tab/>
        <w:t>Attribute constraints</w:t>
      </w:r>
      <w:bookmarkEnd w:id="164"/>
      <w:bookmarkEnd w:id="167"/>
      <w:bookmarkEnd w:id="168"/>
    </w:p>
    <w:bookmarkEnd w:id="165"/>
    <w:bookmarkEnd w:id="166"/>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69" w:name="_Toc106015881"/>
      <w:bookmarkStart w:id="170" w:name="_Toc106098519"/>
      <w:bookmarkStart w:id="171" w:name="_Toc137816761"/>
      <w:r w:rsidRPr="00F17505">
        <w:t>7.3.2.4</w:t>
      </w:r>
      <w:r w:rsidRPr="00F17505">
        <w:tab/>
        <w:t>Notifications</w:t>
      </w:r>
      <w:bookmarkEnd w:id="169"/>
      <w:bookmarkEnd w:id="170"/>
      <w:bookmarkEnd w:id="171"/>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172" w:name="_Toc106015882"/>
      <w:bookmarkStart w:id="173" w:name="_Toc106098520"/>
      <w:bookmarkStart w:id="174" w:name="_Toc137816762"/>
      <w:r w:rsidRPr="00B83DEA">
        <w:t>7.3.</w:t>
      </w:r>
      <w:r w:rsidR="00B83DEA" w:rsidRPr="00B83DEA">
        <w:t>3</w:t>
      </w:r>
      <w:r w:rsidRPr="00B83DEA">
        <w:tab/>
      </w:r>
      <w:bookmarkStart w:id="175" w:name="MCCQCTEMPBM_00000056"/>
      <w:r w:rsidRPr="00B83DEA">
        <w:rPr>
          <w:rFonts w:ascii="Courier New" w:hAnsi="Courier New" w:cs="Courier New"/>
        </w:rPr>
        <w:t>MLTrainingReport</w:t>
      </w:r>
      <w:bookmarkEnd w:id="172"/>
      <w:bookmarkEnd w:id="173"/>
      <w:bookmarkEnd w:id="174"/>
      <w:bookmarkEnd w:id="175"/>
    </w:p>
    <w:p w14:paraId="0CAC0BC7" w14:textId="5697EB5F" w:rsidR="00EF6247" w:rsidRPr="00F17505" w:rsidRDefault="00EF6247" w:rsidP="00EF6247">
      <w:pPr>
        <w:pStyle w:val="Heading4"/>
      </w:pPr>
      <w:bookmarkStart w:id="176" w:name="_Toc106015883"/>
      <w:bookmarkStart w:id="177" w:name="_Toc106098521"/>
      <w:bookmarkStart w:id="178" w:name="_Toc137816763"/>
      <w:r w:rsidRPr="00F17505">
        <w:t>7.3.</w:t>
      </w:r>
      <w:r w:rsidR="00B83DEA">
        <w:t>3</w:t>
      </w:r>
      <w:r w:rsidRPr="00F17505">
        <w:t>.1</w:t>
      </w:r>
      <w:r w:rsidRPr="00F17505">
        <w:tab/>
        <w:t>Definition</w:t>
      </w:r>
      <w:bookmarkEnd w:id="176"/>
      <w:bookmarkEnd w:id="177"/>
      <w:bookmarkEnd w:id="178"/>
    </w:p>
    <w:p w14:paraId="2549F2DC" w14:textId="64402710" w:rsidR="004E1C41" w:rsidRPr="00F17505" w:rsidRDefault="004E1C41" w:rsidP="004E1C41">
      <w:r w:rsidRPr="00F17505">
        <w:t xml:space="preserve">The IOC </w:t>
      </w:r>
      <w:bookmarkStart w:id="179" w:name="MCCQCTEMPBM_00000057"/>
      <w:r w:rsidRPr="00F17505">
        <w:rPr>
          <w:rFonts w:ascii="Courier New" w:hAnsi="Courier New" w:cs="Courier New"/>
        </w:rPr>
        <w:t xml:space="preserve">MLTrainingReport </w:t>
      </w:r>
      <w:bookmarkEnd w:id="179"/>
      <w:r w:rsidRPr="00F17505">
        <w:t xml:space="preserve">represents the ML model training report that is provided by the training MnS producer. </w:t>
      </w:r>
    </w:p>
    <w:p w14:paraId="590C1BC4" w14:textId="6BAA86B8" w:rsidR="004E1C41" w:rsidRPr="00F17505" w:rsidRDefault="00EE69AF" w:rsidP="00EE69AF">
      <w:r w:rsidRPr="00F17505">
        <w:t xml:space="preserve">The </w:t>
      </w:r>
      <w:bookmarkStart w:id="180" w:name="MCCQCTEMPBM_00000058"/>
      <w:r w:rsidRPr="00F17505">
        <w:rPr>
          <w:rFonts w:ascii="Courier New" w:hAnsi="Courier New" w:cs="Courier New"/>
        </w:rPr>
        <w:t xml:space="preserve">MLTrainingReport </w:t>
      </w:r>
      <w:bookmarkEnd w:id="180"/>
      <w:r w:rsidRPr="00F17505">
        <w:t xml:space="preserve">MOI is contained under one </w:t>
      </w:r>
      <w:bookmarkStart w:id="181" w:name="MCCQCTEMPBM_00000059"/>
      <w:r w:rsidRPr="00F17505">
        <w:rPr>
          <w:rFonts w:ascii="Courier New" w:hAnsi="Courier New" w:cs="Courier New"/>
        </w:rPr>
        <w:t xml:space="preserve">MLTrainingFunction </w:t>
      </w:r>
      <w:bookmarkEnd w:id="181"/>
      <w:r w:rsidRPr="00F17505">
        <w:t>MOI.</w:t>
      </w:r>
    </w:p>
    <w:p w14:paraId="301AE8CC" w14:textId="3ACA1D2C" w:rsidR="00EF6247" w:rsidRPr="00F17505" w:rsidRDefault="00EF6247" w:rsidP="00EF6247">
      <w:pPr>
        <w:pStyle w:val="Heading4"/>
      </w:pPr>
      <w:bookmarkStart w:id="182" w:name="_Toc106015884"/>
      <w:bookmarkStart w:id="183" w:name="_Toc106098522"/>
      <w:bookmarkStart w:id="184" w:name="_Toc137816764"/>
      <w:bookmarkStart w:id="185" w:name="MCCQCTEMPBM_00000149"/>
      <w:r w:rsidRPr="00F17505">
        <w:t>7.3.</w:t>
      </w:r>
      <w:r w:rsidR="00B83DEA">
        <w:t>3</w:t>
      </w:r>
      <w:r w:rsidRPr="00F17505">
        <w:t>.2</w:t>
      </w:r>
      <w:r w:rsidRPr="00F17505">
        <w:tab/>
        <w:t>Attributes</w:t>
      </w:r>
      <w:bookmarkEnd w:id="182"/>
      <w:bookmarkEnd w:id="183"/>
      <w:bookmarkEnd w:id="184"/>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85"/>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186" w:name="MCCQCTEMPBM_00000060"/>
            <w:r>
              <w:rPr>
                <w:rFonts w:ascii="Courier New" w:hAnsi="Courier New" w:cs="Courier New"/>
              </w:rPr>
              <w:t>m</w:t>
            </w:r>
            <w:r w:rsidR="00D23584" w:rsidRPr="00F17505">
              <w:rPr>
                <w:rFonts w:ascii="Courier New" w:hAnsi="Courier New" w:cs="Courier New"/>
              </w:rPr>
              <w:t>LEntityId</w:t>
            </w:r>
            <w:bookmarkEnd w:id="186"/>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77777777" w:rsidR="00EF6247" w:rsidRPr="00F17505" w:rsidRDefault="00EF6247" w:rsidP="002360F1">
            <w:pPr>
              <w:pStyle w:val="TAL"/>
              <w:rPr>
                <w:rFonts w:ascii="Courier New" w:hAnsi="Courier New" w:cs="Courier New"/>
              </w:rPr>
            </w:pPr>
            <w:r w:rsidRPr="00F17505">
              <w:rPr>
                <w:rFonts w:ascii="Courier New" w:hAnsi="Courier New" w:cs="Courier New"/>
              </w:rPr>
              <w:t>confidenceIndication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6A04BB73" w:rsidR="00D23584" w:rsidRPr="00F17505" w:rsidRDefault="00D23584" w:rsidP="00D23584">
            <w:pPr>
              <w:pStyle w:val="TAL"/>
              <w:jc w:val="center"/>
            </w:pPr>
            <w:r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2E4C03AF" w:rsidR="008F1ABC" w:rsidRPr="00F17505" w:rsidRDefault="00894F08" w:rsidP="008F1ABC">
            <w:pPr>
              <w:pStyle w:val="TAL"/>
              <w:jc w:val="center"/>
            </w:pPr>
            <w:r w:rsidRPr="00894F08">
              <w:t>M</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187" w:name="_Toc106015885"/>
      <w:bookmarkStart w:id="188" w:name="_Toc106098523"/>
      <w:bookmarkStart w:id="189" w:name="_Toc137816765"/>
      <w:bookmarkStart w:id="190" w:name="MCCQCTEMPBM_00000150"/>
      <w:r w:rsidRPr="00F17505">
        <w:t>7.3.</w:t>
      </w:r>
      <w:r w:rsidR="00B83DEA">
        <w:t>3</w:t>
      </w:r>
      <w:r w:rsidRPr="00F17505">
        <w:t>.3</w:t>
      </w:r>
      <w:r w:rsidRPr="00F17505">
        <w:tab/>
        <w:t>Attribute constraints</w:t>
      </w:r>
      <w:bookmarkEnd w:id="187"/>
      <w:bookmarkEnd w:id="188"/>
      <w:bookmarkEnd w:id="189"/>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190"/>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191" w:name="MCCQCTEMPBM_00000061"/>
            <w:r w:rsidRPr="00F17505">
              <w:rPr>
                <w:rFonts w:ascii="Courier New" w:hAnsi="Courier New" w:cs="Courier New"/>
              </w:rPr>
              <w:t>usedConsumerTrainingData</w:t>
            </w:r>
            <w:r w:rsidRPr="00F17505">
              <w:rPr>
                <w:rFonts w:cs="Arial"/>
              </w:rPr>
              <w:t xml:space="preserve"> Support Qualifier</w:t>
            </w:r>
            <w:bookmarkEnd w:id="191"/>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7FCFC299"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452CEDDF"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192" w:name="_Toc106015886"/>
      <w:bookmarkStart w:id="193" w:name="_Toc106098524"/>
      <w:bookmarkStart w:id="194" w:name="_Toc137816766"/>
      <w:r w:rsidRPr="00F17505">
        <w:t>7.3.</w:t>
      </w:r>
      <w:r w:rsidR="00B83DEA">
        <w:t>3</w:t>
      </w:r>
      <w:r w:rsidRPr="00F17505">
        <w:t>.4</w:t>
      </w:r>
      <w:r w:rsidRPr="00F17505">
        <w:tab/>
        <w:t>Notifications</w:t>
      </w:r>
      <w:bookmarkEnd w:id="192"/>
      <w:bookmarkEnd w:id="193"/>
      <w:bookmarkEnd w:id="194"/>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195" w:name="_Toc106015887"/>
      <w:bookmarkStart w:id="196" w:name="_Toc106098525"/>
      <w:bookmarkStart w:id="197" w:name="_Toc137816767"/>
      <w:r w:rsidRPr="00F17505">
        <w:t>7.3.</w:t>
      </w:r>
      <w:r w:rsidR="00B83DEA">
        <w:t>4</w:t>
      </w:r>
      <w:r w:rsidRPr="00F17505">
        <w:tab/>
      </w:r>
      <w:bookmarkStart w:id="198" w:name="MCCQCTEMPBM_00000062"/>
      <w:r w:rsidRPr="00F17505">
        <w:rPr>
          <w:rFonts w:ascii="Courier New" w:hAnsi="Courier New" w:cs="Courier New"/>
        </w:rPr>
        <w:t>MLTrainingProcess</w:t>
      </w:r>
      <w:bookmarkEnd w:id="195"/>
      <w:bookmarkEnd w:id="196"/>
      <w:bookmarkEnd w:id="197"/>
      <w:bookmarkEnd w:id="198"/>
    </w:p>
    <w:p w14:paraId="537AA85B" w14:textId="6FE61724" w:rsidR="00B571EA" w:rsidRPr="00F17505" w:rsidRDefault="00B571EA" w:rsidP="00B571EA">
      <w:pPr>
        <w:pStyle w:val="Heading4"/>
      </w:pPr>
      <w:bookmarkStart w:id="199" w:name="_Toc106015888"/>
      <w:bookmarkStart w:id="200" w:name="_Toc106098526"/>
      <w:bookmarkStart w:id="201" w:name="_Toc137816768"/>
      <w:r w:rsidRPr="00F17505">
        <w:t>7.3.</w:t>
      </w:r>
      <w:r w:rsidR="00B83DEA">
        <w:t>4</w:t>
      </w:r>
      <w:r w:rsidRPr="00F17505">
        <w:t>.1</w:t>
      </w:r>
      <w:r w:rsidRPr="00F17505">
        <w:tab/>
        <w:t>Definition</w:t>
      </w:r>
      <w:bookmarkEnd w:id="199"/>
      <w:bookmarkEnd w:id="200"/>
      <w:bookmarkEnd w:id="201"/>
    </w:p>
    <w:p w14:paraId="23997F6E" w14:textId="549CEB30" w:rsidR="00B571EA" w:rsidRPr="00F17505" w:rsidRDefault="00B571EA" w:rsidP="00B571EA">
      <w:r w:rsidRPr="00F17505">
        <w:t xml:space="preserve">The IOC </w:t>
      </w:r>
      <w:bookmarkStart w:id="202" w:name="MCCQCTEMPBM_00000063"/>
      <w:r w:rsidRPr="00F17505">
        <w:rPr>
          <w:rFonts w:ascii="Courier New" w:hAnsi="Courier New" w:cs="Courier New"/>
        </w:rPr>
        <w:t xml:space="preserve">MLTrainingProcess </w:t>
      </w:r>
      <w:bookmarkEnd w:id="202"/>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03" w:name="MCCQCTEMPBM_00000064"/>
      <w:r w:rsidRPr="00F17505">
        <w:rPr>
          <w:rFonts w:ascii="Courier New" w:hAnsi="Courier New" w:cs="Courier New"/>
        </w:rPr>
        <w:t xml:space="preserve">MLTrainingProcess </w:t>
      </w:r>
      <w:bookmarkEnd w:id="203"/>
      <w:r w:rsidRPr="00F17505">
        <w:t>MOI</w:t>
      </w:r>
      <w:bookmarkStart w:id="204" w:name="MCCQCTEMPBM_00000065"/>
      <w:r w:rsidRPr="00F17505">
        <w:rPr>
          <w:rFonts w:ascii="Courier New" w:hAnsi="Courier New" w:cs="Courier New"/>
        </w:rPr>
        <w:t xml:space="preserve"> </w:t>
      </w:r>
      <w:bookmarkEnd w:id="204"/>
      <w:r w:rsidRPr="00F17505">
        <w:t xml:space="preserve">may be instantiated for each </w:t>
      </w:r>
      <w:bookmarkStart w:id="205" w:name="MCCQCTEMPBM_00000066"/>
      <w:r w:rsidRPr="00F17505">
        <w:rPr>
          <w:rFonts w:ascii="Courier New" w:hAnsi="Courier New" w:cs="Courier New"/>
        </w:rPr>
        <w:t xml:space="preserve">MLTrainingRequest </w:t>
      </w:r>
      <w:bookmarkEnd w:id="205"/>
      <w:r w:rsidRPr="00F17505">
        <w:t xml:space="preserve">MOI or a set of </w:t>
      </w:r>
      <w:bookmarkStart w:id="206" w:name="MCCQCTEMPBM_00000067"/>
      <w:r w:rsidRPr="00F17505">
        <w:rPr>
          <w:rFonts w:ascii="Courier New" w:hAnsi="Courier New" w:cs="Courier New"/>
        </w:rPr>
        <w:t xml:space="preserve">MLTrainingRequest </w:t>
      </w:r>
      <w:bookmarkEnd w:id="206"/>
      <w:r w:rsidRPr="00F17505">
        <w:t xml:space="preserve">MOIs. </w:t>
      </w:r>
    </w:p>
    <w:p w14:paraId="54018171" w14:textId="6409A30F" w:rsidR="00B571EA" w:rsidRPr="00F17505" w:rsidRDefault="00B571EA" w:rsidP="007F7761">
      <w:pPr>
        <w:spacing w:line="264" w:lineRule="auto"/>
        <w:rPr>
          <w:rFonts w:cs="Arial"/>
        </w:rPr>
      </w:pPr>
      <w:r w:rsidRPr="00F17505">
        <w:rPr>
          <w:rFonts w:cs="Arial"/>
        </w:rPr>
        <w:t xml:space="preserve">For each </w:t>
      </w:r>
      <w:bookmarkStart w:id="207" w:name="MCCQCTEMPBM_00000068"/>
      <w:r w:rsidRPr="00F17505">
        <w:rPr>
          <w:rFonts w:ascii="Courier New" w:hAnsi="Courier New" w:cs="Courier New"/>
          <w:lang w:eastAsia="zh-CN"/>
        </w:rPr>
        <w:t>MLEntity</w:t>
      </w:r>
      <w:bookmarkEnd w:id="207"/>
      <w:r w:rsidRPr="00F17505">
        <w:rPr>
          <w:rFonts w:cs="Arial"/>
        </w:rPr>
        <w:t xml:space="preserve"> under training, a </w:t>
      </w:r>
      <w:bookmarkStart w:id="208" w:name="MCCQCTEMPBM_00000069"/>
      <w:r w:rsidRPr="00F17505">
        <w:rPr>
          <w:rFonts w:ascii="Courier New" w:hAnsi="Courier New" w:cs="Courier New"/>
        </w:rPr>
        <w:t xml:space="preserve">MLTrainingProcess </w:t>
      </w:r>
      <w:bookmarkEnd w:id="208"/>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09" w:name="MCCQCTEMPBM_00000070"/>
      <w:r w:rsidRPr="00F17505">
        <w:rPr>
          <w:rFonts w:ascii="Courier New" w:hAnsi="Courier New" w:cs="Courier New"/>
        </w:rPr>
        <w:t xml:space="preserve">MLTrainingProcess </w:t>
      </w:r>
      <w:bookmarkEnd w:id="209"/>
      <w:r w:rsidRPr="00F17505">
        <w:t>is</w:t>
      </w:r>
      <w:bookmarkStart w:id="210" w:name="MCCQCTEMPBM_00000071"/>
      <w:r w:rsidRPr="00F17505">
        <w:rPr>
          <w:rFonts w:ascii="Courier New" w:hAnsi="Courier New" w:cs="Courier New"/>
        </w:rPr>
        <w:t xml:space="preserve"> </w:t>
      </w:r>
      <w:bookmarkEnd w:id="210"/>
      <w:r w:rsidRPr="00F17505">
        <w:rPr>
          <w:rFonts w:cs="Arial"/>
        </w:rPr>
        <w:t xml:space="preserve">associated with exactly one </w:t>
      </w:r>
      <w:bookmarkStart w:id="211" w:name="MCCQCTEMPBM_00000072"/>
      <w:r w:rsidRPr="00F17505">
        <w:rPr>
          <w:rFonts w:ascii="Courier New" w:hAnsi="Courier New" w:cs="Courier New"/>
          <w:lang w:eastAsia="zh-CN"/>
        </w:rPr>
        <w:t>MLEntity</w:t>
      </w:r>
      <w:bookmarkEnd w:id="211"/>
      <w:r w:rsidRPr="00F17505">
        <w:rPr>
          <w:rFonts w:cs="Arial"/>
        </w:rPr>
        <w:t>.</w:t>
      </w:r>
      <w:r w:rsidRPr="00F17505">
        <w:rPr>
          <w:rFonts w:eastAsia="Courier New"/>
          <w:i/>
          <w:iCs/>
        </w:rPr>
        <w:t xml:space="preserve"> </w:t>
      </w:r>
      <w:r w:rsidRPr="00F17505">
        <w:rPr>
          <w:rFonts w:eastAsia="Courier New"/>
        </w:rPr>
        <w:t xml:space="preserve">The </w:t>
      </w:r>
      <w:bookmarkStart w:id="212" w:name="MCCQCTEMPBM_00000073"/>
      <w:r w:rsidRPr="00F17505">
        <w:rPr>
          <w:rFonts w:ascii="Courier New" w:hAnsi="Courier New" w:cs="Courier New"/>
        </w:rPr>
        <w:t xml:space="preserve">MLTrainingProcess </w:t>
      </w:r>
      <w:bookmarkEnd w:id="212"/>
      <w:r w:rsidRPr="00F17505">
        <w:rPr>
          <w:rFonts w:cs="Arial"/>
        </w:rPr>
        <w:t xml:space="preserve">may be associated with one or more </w:t>
      </w:r>
      <w:bookmarkStart w:id="213" w:name="MCCQCTEMPBM_00000074"/>
      <w:r w:rsidRPr="00F17505">
        <w:rPr>
          <w:rFonts w:ascii="Courier New" w:hAnsi="Courier New" w:cs="Courier New"/>
          <w:lang w:eastAsia="zh-CN"/>
        </w:rPr>
        <w:t xml:space="preserve">MLTrainingRequest </w:t>
      </w:r>
      <w:bookmarkEnd w:id="213"/>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14" w:name="MCCQCTEMPBM_00000075"/>
      <w:r w:rsidRPr="00F17505">
        <w:rPr>
          <w:rFonts w:ascii="Courier New" w:hAnsi="Courier New" w:cs="Courier New"/>
        </w:rPr>
        <w:t>MLTrainingProcess</w:t>
      </w:r>
      <w:bookmarkEnd w:id="214"/>
      <w:r w:rsidRPr="00F17505">
        <w:t xml:space="preserve"> does not have to correspond to a specific </w:t>
      </w:r>
      <w:bookmarkStart w:id="215" w:name="MCCQCTEMPBM_00000076"/>
      <w:r w:rsidRPr="00F17505">
        <w:rPr>
          <w:rFonts w:ascii="Courier New" w:hAnsi="Courier New" w:cs="Courier New"/>
          <w:lang w:eastAsia="zh-CN"/>
        </w:rPr>
        <w:t>MLTrainingRequest</w:t>
      </w:r>
      <w:bookmarkEnd w:id="215"/>
      <w:r w:rsidRPr="00F17505">
        <w:t xml:space="preserve">, </w:t>
      </w:r>
      <w:r w:rsidR="005D2FBE" w:rsidRPr="00F17505">
        <w:t>i.e.</w:t>
      </w:r>
      <w:r w:rsidRPr="00F17505">
        <w:t xml:space="preserve"> a </w:t>
      </w:r>
      <w:bookmarkStart w:id="216" w:name="MCCQCTEMPBM_00000077"/>
      <w:r w:rsidRPr="00F17505">
        <w:rPr>
          <w:rFonts w:ascii="Courier New" w:hAnsi="Courier New" w:cs="Courier New"/>
          <w:lang w:eastAsia="zh-CN"/>
        </w:rPr>
        <w:t>MLTrainingRequest</w:t>
      </w:r>
      <w:bookmarkEnd w:id="216"/>
      <w:r w:rsidRPr="00F17505">
        <w:t xml:space="preserve"> does not have to be associated to a specific </w:t>
      </w:r>
      <w:bookmarkStart w:id="217" w:name="MCCQCTEMPBM_00000078"/>
      <w:r w:rsidRPr="00F17505">
        <w:rPr>
          <w:rFonts w:ascii="Courier New" w:hAnsi="Courier New" w:cs="Courier New"/>
        </w:rPr>
        <w:t>MLTrainingProcess</w:t>
      </w:r>
      <w:bookmarkEnd w:id="217"/>
      <w:r w:rsidRPr="00F17505">
        <w:t xml:space="preserve">. The </w:t>
      </w:r>
      <w:bookmarkStart w:id="218" w:name="MCCQCTEMPBM_00000079"/>
      <w:r w:rsidRPr="00F17505">
        <w:rPr>
          <w:rFonts w:ascii="Courier New" w:hAnsi="Courier New" w:cs="Courier New"/>
        </w:rPr>
        <w:t>MLTrainingProcess</w:t>
      </w:r>
      <w:bookmarkEnd w:id="218"/>
      <w:r w:rsidRPr="00F17505">
        <w:t xml:space="preserve"> may be managed separately from the </w:t>
      </w:r>
      <w:bookmarkStart w:id="219" w:name="MCCQCTEMPBM_00000080"/>
      <w:r w:rsidRPr="00F17505">
        <w:rPr>
          <w:rFonts w:ascii="Courier New" w:hAnsi="Courier New" w:cs="Courier New"/>
          <w:lang w:eastAsia="zh-CN"/>
        </w:rPr>
        <w:t xml:space="preserve">MLTrainingRequest </w:t>
      </w:r>
      <w:bookmarkEnd w:id="219"/>
      <w:r w:rsidRPr="00F17505">
        <w:rPr>
          <w:lang w:eastAsia="zh-CN"/>
        </w:rPr>
        <w:t>MOIs</w:t>
      </w:r>
      <w:r w:rsidRPr="00F17505">
        <w:t xml:space="preserve">, </w:t>
      </w:r>
      <w:r w:rsidR="00897063" w:rsidRPr="00F17505">
        <w:t>e.g.</w:t>
      </w:r>
      <w:r w:rsidRPr="00F17505">
        <w:t xml:space="preserve"> the </w:t>
      </w:r>
      <w:bookmarkStart w:id="220" w:name="MCCQCTEMPBM_00000081"/>
      <w:r w:rsidRPr="00F17505">
        <w:rPr>
          <w:rFonts w:ascii="Courier New" w:hAnsi="Courier New" w:cs="Courier New"/>
          <w:lang w:eastAsia="zh-CN"/>
        </w:rPr>
        <w:t xml:space="preserve">MLTrainingRequest </w:t>
      </w:r>
      <w:bookmarkEnd w:id="220"/>
      <w:r w:rsidRPr="00F17505">
        <w:rPr>
          <w:lang w:eastAsia="zh-CN"/>
        </w:rPr>
        <w:t>MOI</w:t>
      </w:r>
      <w:r w:rsidRPr="00F17505">
        <w:t xml:space="preserve"> may come from consumers which are network functions while the operator may wish to manage the </w:t>
      </w:r>
      <w:bookmarkStart w:id="221" w:name="MCCQCTEMPBM_00000082"/>
      <w:r w:rsidRPr="00F17505">
        <w:rPr>
          <w:rFonts w:ascii="Courier New" w:hAnsi="Courier New" w:cs="Courier New"/>
        </w:rPr>
        <w:t>MLTrainingProcess</w:t>
      </w:r>
      <w:bookmarkEnd w:id="221"/>
      <w:r w:rsidRPr="00F17505">
        <w:t xml:space="preserve"> that is instantiated following the requests. Thus, the </w:t>
      </w:r>
      <w:bookmarkStart w:id="222" w:name="MCCQCTEMPBM_00000083"/>
      <w:r w:rsidRPr="00F17505">
        <w:rPr>
          <w:rFonts w:ascii="Courier New" w:hAnsi="Courier New" w:cs="Courier New"/>
        </w:rPr>
        <w:t>MLTrainingProcess</w:t>
      </w:r>
      <w:bookmarkEnd w:id="222"/>
      <w:r w:rsidRPr="00F17505">
        <w:t xml:space="preserve"> may be associated to either one or more </w:t>
      </w:r>
      <w:bookmarkStart w:id="223" w:name="MCCQCTEMPBM_00000084"/>
      <w:r w:rsidRPr="00F17505">
        <w:rPr>
          <w:rFonts w:ascii="Courier New" w:hAnsi="Courier New" w:cs="Courier New"/>
          <w:lang w:eastAsia="zh-CN"/>
        </w:rPr>
        <w:t xml:space="preserve">MLTrainingRequest </w:t>
      </w:r>
      <w:bookmarkEnd w:id="223"/>
      <w:r w:rsidRPr="00F17505">
        <w:rPr>
          <w:lang w:eastAsia="zh-CN"/>
        </w:rPr>
        <w:t>MOI</w:t>
      </w:r>
      <w:r w:rsidRPr="00F17505">
        <w:t>.</w:t>
      </w:r>
    </w:p>
    <w:p w14:paraId="1C5F176F" w14:textId="3CA4B35F" w:rsidR="00B571EA" w:rsidRPr="00F17505" w:rsidRDefault="00B571EA" w:rsidP="009F6E19">
      <w:r w:rsidRPr="00F17505">
        <w:t xml:space="preserve">Each </w:t>
      </w:r>
      <w:bookmarkStart w:id="224" w:name="MCCQCTEMPBM_00000085"/>
      <w:r w:rsidRPr="00F17505">
        <w:rPr>
          <w:rFonts w:ascii="Courier New" w:hAnsi="Courier New" w:cs="Courier New"/>
        </w:rPr>
        <w:t xml:space="preserve">MLTrainingProcess </w:t>
      </w:r>
      <w:bookmarkEnd w:id="224"/>
      <w:r w:rsidRPr="00F17505">
        <w:t>instance</w:t>
      </w:r>
      <w:bookmarkStart w:id="225" w:name="MCCQCTEMPBM_00000086"/>
      <w:r w:rsidRPr="00F17505">
        <w:rPr>
          <w:rFonts w:ascii="Courier New" w:hAnsi="Courier New" w:cs="Courier New"/>
        </w:rPr>
        <w:t xml:space="preserve"> </w:t>
      </w:r>
      <w:bookmarkEnd w:id="225"/>
      <w:r w:rsidRPr="00F17505">
        <w:t xml:space="preserve">needs to be managed differently from the related </w:t>
      </w:r>
      <w:bookmarkStart w:id="226" w:name="MCCQCTEMPBM_00000087"/>
      <w:r w:rsidRPr="00F17505">
        <w:rPr>
          <w:rFonts w:ascii="Courier New" w:hAnsi="Courier New" w:cs="Courier New"/>
        </w:rPr>
        <w:t>MLEntity</w:t>
      </w:r>
      <w:bookmarkEnd w:id="226"/>
      <w:r w:rsidRPr="00F17505">
        <w:t xml:space="preserve">, although the </w:t>
      </w:r>
      <w:bookmarkStart w:id="227" w:name="MCCQCTEMPBM_00000088"/>
      <w:r w:rsidRPr="00F17505">
        <w:rPr>
          <w:rFonts w:ascii="Courier New" w:hAnsi="Courier New" w:cs="Courier New"/>
        </w:rPr>
        <w:t xml:space="preserve">MLTrainingProcess </w:t>
      </w:r>
      <w:bookmarkEnd w:id="227"/>
      <w:r w:rsidRPr="00F17505">
        <w:t xml:space="preserve">may be associated to only one </w:t>
      </w:r>
      <w:bookmarkStart w:id="228" w:name="MCCQCTEMPBM_00000089"/>
      <w:r w:rsidRPr="00F17505">
        <w:rPr>
          <w:rFonts w:ascii="Courier New" w:hAnsi="Courier New" w:cs="Courier New"/>
        </w:rPr>
        <w:t>MLEntity</w:t>
      </w:r>
      <w:bookmarkEnd w:id="228"/>
      <w:r w:rsidRPr="00F17505">
        <w:t xml:space="preserve">. For example, the </w:t>
      </w:r>
      <w:bookmarkStart w:id="229" w:name="MCCQCTEMPBM_00000090"/>
      <w:r w:rsidRPr="00F17505">
        <w:rPr>
          <w:rFonts w:ascii="Courier New" w:hAnsi="Courier New" w:cs="Courier New"/>
        </w:rPr>
        <w:t xml:space="preserve">MLTrainingProcess </w:t>
      </w:r>
      <w:bookmarkEnd w:id="229"/>
      <w:r w:rsidRPr="00F17505">
        <w:t xml:space="preserve">may be triggered to start with a specific version of the </w:t>
      </w:r>
      <w:bookmarkStart w:id="230" w:name="MCCQCTEMPBM_00000091"/>
      <w:r w:rsidRPr="00F17505">
        <w:rPr>
          <w:rFonts w:ascii="Courier New" w:hAnsi="Courier New" w:cs="Courier New"/>
          <w:lang w:eastAsia="zh-CN"/>
        </w:rPr>
        <w:t>MLEntity</w:t>
      </w:r>
      <w:bookmarkEnd w:id="230"/>
      <w:r w:rsidRPr="00F17505">
        <w:t xml:space="preserve"> and multiple </w:t>
      </w:r>
      <w:bookmarkStart w:id="231" w:name="MCCQCTEMPBM_00000092"/>
      <w:r w:rsidRPr="00F17505">
        <w:rPr>
          <w:rFonts w:ascii="Courier New" w:hAnsi="Courier New" w:cs="Courier New"/>
        </w:rPr>
        <w:t xml:space="preserve">MLTrainingProcess </w:t>
      </w:r>
      <w:bookmarkEnd w:id="231"/>
      <w:r w:rsidRPr="00F17505">
        <w:t>instances</w:t>
      </w:r>
      <w:bookmarkStart w:id="232" w:name="MCCQCTEMPBM_00000093"/>
      <w:r w:rsidRPr="00F17505">
        <w:rPr>
          <w:rFonts w:ascii="Courier New" w:hAnsi="Courier New" w:cs="Courier New"/>
        </w:rPr>
        <w:t xml:space="preserve"> </w:t>
      </w:r>
      <w:bookmarkEnd w:id="232"/>
      <w:r w:rsidRPr="00F17505">
        <w:t xml:space="preserve">may be triggered for different versions of the </w:t>
      </w:r>
      <w:bookmarkStart w:id="233" w:name="MCCQCTEMPBM_00000094"/>
      <w:r w:rsidRPr="00F17505">
        <w:rPr>
          <w:rFonts w:ascii="Courier New" w:hAnsi="Courier New" w:cs="Courier New"/>
        </w:rPr>
        <w:t>MLEntity</w:t>
      </w:r>
      <w:bookmarkEnd w:id="233"/>
      <w:r w:rsidRPr="00F17505">
        <w:t xml:space="preserve">. In either case the </w:t>
      </w:r>
      <w:bookmarkStart w:id="234" w:name="MCCQCTEMPBM_00000095"/>
      <w:r w:rsidRPr="00F17505">
        <w:rPr>
          <w:rFonts w:ascii="Courier New" w:hAnsi="Courier New" w:cs="Courier New"/>
        </w:rPr>
        <w:t>MLTrainingProcesse</w:t>
      </w:r>
      <w:r w:rsidR="00316A7B" w:rsidRPr="00F17505">
        <w:rPr>
          <w:rFonts w:ascii="Courier New" w:hAnsi="Courier New" w:cs="Courier New"/>
        </w:rPr>
        <w:t xml:space="preserve"> </w:t>
      </w:r>
      <w:bookmarkEnd w:id="234"/>
      <w:r w:rsidR="00316A7B" w:rsidRPr="00F17505">
        <w:t>instances</w:t>
      </w:r>
      <w:r w:rsidRPr="00F17505">
        <w:t xml:space="preserve"> are still associated with the same </w:t>
      </w:r>
      <w:bookmarkStart w:id="235" w:name="MCCQCTEMPBM_00000096"/>
      <w:r w:rsidRPr="00F17505">
        <w:rPr>
          <w:rFonts w:ascii="Courier New" w:hAnsi="Courier New" w:cs="Courier New"/>
        </w:rPr>
        <w:t>MLEntity</w:t>
      </w:r>
      <w:bookmarkEnd w:id="235"/>
      <w:r w:rsidRPr="00F17505">
        <w:t xml:space="preserve"> but are managed separately from the </w:t>
      </w:r>
      <w:bookmarkStart w:id="236" w:name="MCCQCTEMPBM_00000097"/>
      <w:r w:rsidRPr="00F17505">
        <w:rPr>
          <w:rFonts w:ascii="Courier New" w:hAnsi="Courier New" w:cs="Courier New"/>
        </w:rPr>
        <w:t>MLEntity</w:t>
      </w:r>
      <w:r w:rsidR="009F6E19" w:rsidRPr="00F17505">
        <w:rPr>
          <w:rFonts w:ascii="Courier New" w:hAnsi="Courier New" w:cs="Courier New"/>
        </w:rPr>
        <w:t>.</w:t>
      </w:r>
      <w:bookmarkEnd w:id="236"/>
    </w:p>
    <w:p w14:paraId="0712BEE4" w14:textId="4970515A" w:rsidR="00B571EA" w:rsidRPr="00F17505" w:rsidRDefault="00B571EA" w:rsidP="009F6E19">
      <w:r w:rsidRPr="00F17505">
        <w:t xml:space="preserve">Each </w:t>
      </w:r>
      <w:bookmarkStart w:id="237" w:name="MCCQCTEMPBM_00000098"/>
      <w:r w:rsidRPr="00F17505">
        <w:rPr>
          <w:rFonts w:ascii="Courier New" w:hAnsi="Courier New" w:cs="Courier New"/>
        </w:rPr>
        <w:t xml:space="preserve">MLTrainingProcess </w:t>
      </w:r>
      <w:bookmarkEnd w:id="237"/>
      <w:r w:rsidRPr="00F17505">
        <w:t xml:space="preserve">has a </w:t>
      </w:r>
      <w:bookmarkStart w:id="238" w:name="MCCQCTEMPBM_00000099"/>
      <w:r w:rsidRPr="00F17505">
        <w:rPr>
          <w:rFonts w:ascii="Courier New" w:hAnsi="Courier New" w:cs="Courier New"/>
        </w:rPr>
        <w:t>priority</w:t>
      </w:r>
      <w:bookmarkEnd w:id="238"/>
      <w:r w:rsidRPr="00F17505">
        <w:t xml:space="preserve"> that may be used to prioritize the execution of different </w:t>
      </w:r>
      <w:bookmarkStart w:id="239" w:name="MCCQCTEMPBM_00000100"/>
      <w:r w:rsidRPr="00F17505">
        <w:rPr>
          <w:rFonts w:ascii="Courier New" w:hAnsi="Courier New" w:cs="Courier New"/>
        </w:rPr>
        <w:t>MLTrainingProcesse</w:t>
      </w:r>
      <w:r w:rsidR="00316A7B" w:rsidRPr="00F17505">
        <w:rPr>
          <w:rFonts w:ascii="Courier New" w:hAnsi="Courier New" w:cs="Courier New"/>
        </w:rPr>
        <w:t xml:space="preserve"> </w:t>
      </w:r>
      <w:bookmarkEnd w:id="239"/>
      <w:r w:rsidR="00316A7B" w:rsidRPr="00F17505">
        <w:t>instances</w:t>
      </w:r>
      <w:r w:rsidRPr="00F17505">
        <w:t xml:space="preserve">. By default, the </w:t>
      </w:r>
      <w:bookmarkStart w:id="240" w:name="MCCQCTEMPBM_00000101"/>
      <w:r w:rsidRPr="00F17505">
        <w:rPr>
          <w:rFonts w:ascii="Courier New" w:hAnsi="Courier New" w:cs="Courier New"/>
        </w:rPr>
        <w:t>priority</w:t>
      </w:r>
      <w:bookmarkEnd w:id="240"/>
      <w:r w:rsidRPr="00F17505">
        <w:t xml:space="preserve"> of the </w:t>
      </w:r>
      <w:bookmarkStart w:id="241" w:name="MCCQCTEMPBM_00000102"/>
      <w:r w:rsidRPr="00F17505">
        <w:rPr>
          <w:rFonts w:ascii="Courier New" w:hAnsi="Courier New" w:cs="Courier New"/>
        </w:rPr>
        <w:t xml:space="preserve">MLTrainingProcess </w:t>
      </w:r>
      <w:bookmarkEnd w:id="241"/>
      <w:r w:rsidRPr="00F17505">
        <w:t xml:space="preserve">may be related in a 1:1 manner with the </w:t>
      </w:r>
      <w:bookmarkStart w:id="242" w:name="MCCQCTEMPBM_00000103"/>
      <w:r w:rsidRPr="00F17505">
        <w:rPr>
          <w:rFonts w:ascii="Courier New" w:hAnsi="Courier New" w:cs="Courier New"/>
        </w:rPr>
        <w:t>priority</w:t>
      </w:r>
      <w:bookmarkEnd w:id="242"/>
      <w:r w:rsidRPr="00F17505">
        <w:t xml:space="preserve"> of the </w:t>
      </w:r>
      <w:bookmarkStart w:id="243" w:name="MCCQCTEMPBM_00000104"/>
      <w:r w:rsidRPr="00F17505">
        <w:rPr>
          <w:rFonts w:ascii="Courier New" w:hAnsi="Courier New" w:cs="Courier New"/>
          <w:lang w:eastAsia="zh-CN"/>
        </w:rPr>
        <w:t>MLTrainingRequest</w:t>
      </w:r>
      <w:bookmarkEnd w:id="243"/>
      <w:r w:rsidRPr="00F17505">
        <w:t xml:space="preserve"> for which the </w:t>
      </w:r>
      <w:bookmarkStart w:id="244" w:name="MCCQCTEMPBM_00000105"/>
      <w:r w:rsidRPr="00F17505">
        <w:rPr>
          <w:rFonts w:ascii="Courier New" w:hAnsi="Courier New" w:cs="Courier New"/>
        </w:rPr>
        <w:t xml:space="preserve">MLTrainingProcess </w:t>
      </w:r>
      <w:bookmarkEnd w:id="244"/>
      <w:r w:rsidRPr="00F17505">
        <w:t>is instantiated.</w:t>
      </w:r>
    </w:p>
    <w:p w14:paraId="54ACBDCC" w14:textId="58EB377C" w:rsidR="00B571EA" w:rsidRPr="00F17505" w:rsidRDefault="00B571EA" w:rsidP="007F7761">
      <w:pPr>
        <w:rPr>
          <w:rFonts w:cs="Arial"/>
        </w:rPr>
      </w:pPr>
      <w:r w:rsidRPr="00F17505">
        <w:t xml:space="preserve">Each </w:t>
      </w:r>
      <w:bookmarkStart w:id="245" w:name="MCCQCTEMPBM_00000106"/>
      <w:r w:rsidRPr="00F17505">
        <w:rPr>
          <w:rFonts w:ascii="Courier New" w:hAnsi="Courier New" w:cs="Courier New"/>
        </w:rPr>
        <w:t xml:space="preserve">MLTrainingProcess </w:t>
      </w:r>
      <w:bookmarkEnd w:id="245"/>
      <w:r w:rsidRPr="00F17505">
        <w:t xml:space="preserve">may have one or more termination conditions used to define the points at which the </w:t>
      </w:r>
      <w:bookmarkStart w:id="246" w:name="MCCQCTEMPBM_00000107"/>
      <w:r w:rsidRPr="00F17505">
        <w:rPr>
          <w:rFonts w:ascii="Courier New" w:hAnsi="Courier New" w:cs="Courier New"/>
        </w:rPr>
        <w:t xml:space="preserve">MLTrainingProcess </w:t>
      </w:r>
      <w:bookmarkEnd w:id="246"/>
      <w:r w:rsidRPr="00F17505">
        <w:t>may terminate.</w:t>
      </w:r>
    </w:p>
    <w:p w14:paraId="47DDF5D0" w14:textId="52BC6F81" w:rsidR="004E1C41" w:rsidRPr="00F17505" w:rsidRDefault="004E1C41" w:rsidP="007F7761">
      <w:pPr>
        <w:rPr>
          <w:rFonts w:cs="Arial"/>
        </w:rPr>
      </w:pPr>
      <w:r w:rsidRPr="00F17505">
        <w:rPr>
          <w:rFonts w:cs="Arial"/>
        </w:rPr>
        <w:t>The "</w:t>
      </w:r>
      <w:r w:rsidR="00804917"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247" w:name="MCCQCTEMPBM_00000111"/>
      <w:r w:rsidRPr="00F17505">
        <w:rPr>
          <w:rFonts w:ascii="Courier New" w:hAnsi="Courier New" w:cs="Courier New"/>
        </w:rPr>
        <w:t>ProcessMonito</w:t>
      </w:r>
      <w:bookmarkEnd w:id="247"/>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48" w:name="MCCQCTEMPBM_00000112"/>
      <w:r w:rsidRPr="00F17505">
        <w:rPr>
          <w:rFonts w:ascii="Courier New" w:hAnsi="Courier New" w:cs="Courier New"/>
          <w:bCs/>
        </w:rPr>
        <w:t>timer</w:t>
      </w:r>
      <w:bookmarkEnd w:id="248"/>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49" w:name="MCCQCTEMPBM_00000113"/>
      <w:r w:rsidRPr="00F17505">
        <w:rPr>
          <w:rFonts w:ascii="Courier New" w:hAnsi="Courier New" w:cs="Courier New"/>
        </w:rPr>
        <w:t>progressStateInfo</w:t>
      </w:r>
      <w:bookmarkEnd w:id="249"/>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50" w:name="MCCQCTEMPBM_00000114"/>
      <w:r w:rsidRPr="00F17505">
        <w:rPr>
          <w:rFonts w:ascii="Courier New" w:hAnsi="Courier New" w:cs="Courier New"/>
        </w:rPr>
        <w:t>resultStateInfo</w:t>
      </w:r>
      <w:bookmarkEnd w:id="250"/>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51" w:name="MCCQCTEMPBM_00000115"/>
      <w:r w:rsidRPr="00F17505">
        <w:rPr>
          <w:rFonts w:ascii="Courier New" w:hAnsi="Courier New" w:cs="Courier New"/>
          <w:bCs/>
        </w:rPr>
        <w:t>status</w:t>
      </w:r>
      <w:bookmarkEnd w:id="251"/>
      <w:r w:rsidRPr="00F17505">
        <w:t xml:space="preserve">" equal to "FINISHED", the </w:t>
      </w:r>
      <w:r w:rsidR="007C101F" w:rsidRPr="007C101F">
        <w:t xml:space="preserve">MLT </w:t>
      </w:r>
      <w:r w:rsidRPr="00F17505">
        <w:t xml:space="preserve">MnS producer provides the training report, by creating an MLTrainingReport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252" w:name="_Toc106098527"/>
      <w:bookmarkStart w:id="253" w:name="_Toc137816769"/>
      <w:bookmarkStart w:id="254" w:name="MCCQCTEMPBM_00000151"/>
      <w:r w:rsidRPr="00F17505">
        <w:t>7.3.</w:t>
      </w:r>
      <w:r w:rsidR="00B83DEA">
        <w:t>4</w:t>
      </w:r>
      <w:r w:rsidRPr="00F17505">
        <w:t>.2</w:t>
      </w:r>
      <w:r w:rsidR="007359B9" w:rsidRPr="00F17505">
        <w:tab/>
      </w:r>
      <w:r w:rsidRPr="00F17505">
        <w:t>Attributes</w:t>
      </w:r>
      <w:bookmarkEnd w:id="252"/>
      <w:bookmarkEnd w:id="253"/>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54"/>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55" w:name="_Toc106015889"/>
      <w:bookmarkStart w:id="256" w:name="_Toc106098528"/>
      <w:bookmarkStart w:id="257" w:name="_Toc137816770"/>
      <w:bookmarkStart w:id="258" w:name="MCCQCTEMPBM_00000152"/>
      <w:r w:rsidRPr="00F17505">
        <w:t>7.3.</w:t>
      </w:r>
      <w:r w:rsidR="00B83DEA">
        <w:t>4</w:t>
      </w:r>
      <w:r w:rsidRPr="00F17505">
        <w:t>.3</w:t>
      </w:r>
      <w:r w:rsidRPr="00F17505">
        <w:tab/>
        <w:t>Attribute constraints</w:t>
      </w:r>
      <w:bookmarkEnd w:id="255"/>
      <w:bookmarkEnd w:id="256"/>
      <w:bookmarkEnd w:id="257"/>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58"/>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59" w:name="MCCQCTEMPBM_00000117"/>
            <w:r w:rsidRPr="00F17505">
              <w:rPr>
                <w:rFonts w:ascii="Courier New" w:hAnsi="Courier New" w:cs="Courier New"/>
              </w:rPr>
              <w:t xml:space="preserve">trainingRequestRef </w:t>
            </w:r>
            <w:r w:rsidRPr="00F17505">
              <w:rPr>
                <w:rFonts w:cs="Arial"/>
              </w:rPr>
              <w:t>Support Qualifier</w:t>
            </w:r>
            <w:bookmarkEnd w:id="259"/>
          </w:p>
        </w:tc>
        <w:tc>
          <w:tcPr>
            <w:tcW w:w="6141" w:type="dxa"/>
            <w:tcMar>
              <w:top w:w="0" w:type="dxa"/>
              <w:left w:w="28" w:type="dxa"/>
              <w:bottom w:w="0" w:type="dxa"/>
              <w:right w:w="108" w:type="dxa"/>
            </w:tcMar>
          </w:tcPr>
          <w:p w14:paraId="2B134CF9" w14:textId="60033706"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60" w:name="_Toc106015890"/>
      <w:bookmarkStart w:id="261" w:name="_Toc106098529"/>
      <w:bookmarkStart w:id="262" w:name="_Toc137816771"/>
      <w:r w:rsidRPr="00F17505">
        <w:t>7.3.</w:t>
      </w:r>
      <w:r w:rsidR="00B83DEA">
        <w:t>4</w:t>
      </w:r>
      <w:r w:rsidRPr="00F17505">
        <w:t>.4</w:t>
      </w:r>
      <w:r w:rsidRPr="00F17505">
        <w:tab/>
        <w:t>Notifications</w:t>
      </w:r>
      <w:bookmarkEnd w:id="260"/>
      <w:bookmarkEnd w:id="261"/>
      <w:bookmarkEnd w:id="262"/>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63" w:name="_Toc106015891"/>
      <w:bookmarkStart w:id="264" w:name="_Toc106098530"/>
      <w:bookmarkStart w:id="265" w:name="_Toc137816772"/>
      <w:r w:rsidRPr="00F17505">
        <w:t>7.4</w:t>
      </w:r>
      <w:r w:rsidRPr="00F17505">
        <w:tab/>
        <w:t>Data type definitions</w:t>
      </w:r>
      <w:bookmarkEnd w:id="263"/>
      <w:bookmarkEnd w:id="264"/>
      <w:bookmarkEnd w:id="265"/>
    </w:p>
    <w:p w14:paraId="05759E09" w14:textId="77777777" w:rsidR="00D0628E" w:rsidRPr="00F17505" w:rsidRDefault="00D0628E" w:rsidP="00D0628E">
      <w:pPr>
        <w:pStyle w:val="Heading3"/>
      </w:pPr>
      <w:bookmarkStart w:id="266" w:name="_Toc106015892"/>
      <w:bookmarkStart w:id="267" w:name="_Toc106098531"/>
      <w:bookmarkStart w:id="268" w:name="_Toc137816773"/>
      <w:r w:rsidRPr="00F17505">
        <w:t>7.4.1</w:t>
      </w:r>
      <w:r w:rsidRPr="00F17505">
        <w:tab/>
      </w:r>
      <w:bookmarkStart w:id="269" w:name="MCCQCTEMPBM_00000118"/>
      <w:r w:rsidRPr="00F17505">
        <w:rPr>
          <w:rFonts w:ascii="Courier New" w:hAnsi="Courier New" w:cs="Courier New"/>
        </w:rPr>
        <w:t>ModelPerformance &lt;&lt;dataType&gt;&gt;</w:t>
      </w:r>
      <w:bookmarkEnd w:id="266"/>
      <w:bookmarkEnd w:id="267"/>
      <w:bookmarkEnd w:id="268"/>
      <w:bookmarkEnd w:id="269"/>
    </w:p>
    <w:p w14:paraId="0C3C60D7" w14:textId="77777777" w:rsidR="00D0628E" w:rsidRPr="00F17505" w:rsidRDefault="00D0628E" w:rsidP="00D0628E">
      <w:pPr>
        <w:pStyle w:val="Heading4"/>
      </w:pPr>
      <w:bookmarkStart w:id="270" w:name="_Toc106015893"/>
      <w:bookmarkStart w:id="271" w:name="_Toc106098532"/>
      <w:bookmarkStart w:id="272" w:name="_Toc137816774"/>
      <w:r w:rsidRPr="00F17505">
        <w:t>7.4.1.1</w:t>
      </w:r>
      <w:r w:rsidRPr="00F17505">
        <w:tab/>
        <w:t>Definition</w:t>
      </w:r>
      <w:bookmarkEnd w:id="270"/>
      <w:bookmarkEnd w:id="271"/>
      <w:bookmarkEnd w:id="272"/>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273" w:name="_Toc106015894"/>
      <w:bookmarkStart w:id="274" w:name="_Toc106098533"/>
      <w:bookmarkStart w:id="275" w:name="_Toc137816775"/>
      <w:bookmarkStart w:id="276" w:name="MCCQCTEMPBM_00000153"/>
      <w:r w:rsidRPr="00F17505">
        <w:t>7.4.1.2</w:t>
      </w:r>
      <w:r w:rsidRPr="00F17505">
        <w:tab/>
        <w:t>Attributes</w:t>
      </w:r>
      <w:bookmarkEnd w:id="273"/>
      <w:bookmarkEnd w:id="274"/>
      <w:bookmarkEnd w:id="275"/>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76"/>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77" w:name="MCCQCTEMPBM_00000119"/>
            <w:r w:rsidRPr="00F17505">
              <w:rPr>
                <w:rFonts w:ascii="Courier New" w:hAnsi="Courier New" w:cs="Courier New"/>
              </w:rPr>
              <w:t>inferenceOutputName</w:t>
            </w:r>
            <w:bookmarkEnd w:id="277"/>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74DA3EA"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6F3F9D4F"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073A394" w:rsidR="0019183F" w:rsidRPr="00F17505" w:rsidRDefault="0019183F" w:rsidP="0019183F">
            <w:pPr>
              <w:pStyle w:val="TAL"/>
              <w:jc w:val="center"/>
            </w:pPr>
            <w:r w:rsidRPr="00F17505">
              <w:rPr>
                <w:rFonts w:hint="eastAsia"/>
                <w:lang w:eastAsia="zh-CN"/>
              </w:rPr>
              <w:t>F</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78" w:name="_Toc106015895"/>
      <w:bookmarkStart w:id="279" w:name="_Toc106098534"/>
      <w:bookmarkStart w:id="280" w:name="_Toc137816776"/>
      <w:r w:rsidRPr="00F17505">
        <w:t>7.4.1.3</w:t>
      </w:r>
      <w:r w:rsidRPr="00F17505">
        <w:tab/>
        <w:t>Attribute constraints</w:t>
      </w:r>
      <w:bookmarkEnd w:id="278"/>
      <w:bookmarkEnd w:id="279"/>
      <w:bookmarkEnd w:id="280"/>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81" w:name="_Toc106015896"/>
      <w:bookmarkStart w:id="282" w:name="_Toc106098535"/>
      <w:bookmarkStart w:id="283" w:name="_Toc137816777"/>
      <w:r w:rsidRPr="00F17505">
        <w:t>7.4.1.4</w:t>
      </w:r>
      <w:r w:rsidRPr="00F17505">
        <w:tab/>
        <w:t>Notifications</w:t>
      </w:r>
      <w:bookmarkEnd w:id="281"/>
      <w:bookmarkEnd w:id="282"/>
      <w:bookmarkEnd w:id="283"/>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645036B5" w:rsidR="00D0628E" w:rsidRPr="00F17505" w:rsidRDefault="00D0628E" w:rsidP="00D0628E">
      <w:pPr>
        <w:pStyle w:val="Heading3"/>
        <w:rPr>
          <w:rFonts w:ascii="Courier New" w:hAnsi="Courier New" w:cs="Courier New"/>
        </w:rPr>
      </w:pPr>
      <w:bookmarkStart w:id="284" w:name="_Toc106015897"/>
      <w:bookmarkStart w:id="285" w:name="_Toc106098536"/>
      <w:bookmarkStart w:id="286" w:name="_Toc137816778"/>
      <w:r w:rsidRPr="00F17505">
        <w:t>7.4.2</w:t>
      </w:r>
      <w:r w:rsidRPr="00F17505">
        <w:tab/>
      </w:r>
      <w:bookmarkStart w:id="287" w:name="MCCQCTEMPBM_00000120"/>
      <w:r w:rsidRPr="00F17505">
        <w:rPr>
          <w:rFonts w:ascii="Courier New" w:hAnsi="Courier New" w:cs="Courier New"/>
        </w:rPr>
        <w:t>MLEntity &lt;&lt;dataType&gt;&gt;</w:t>
      </w:r>
      <w:bookmarkEnd w:id="284"/>
      <w:bookmarkEnd w:id="285"/>
      <w:bookmarkEnd w:id="286"/>
    </w:p>
    <w:p w14:paraId="672ADD34" w14:textId="77777777" w:rsidR="00D0628E" w:rsidRPr="00F17505" w:rsidRDefault="00D0628E" w:rsidP="00D0628E">
      <w:pPr>
        <w:pStyle w:val="Heading4"/>
        <w:rPr>
          <w:lang w:eastAsia="zh-CN"/>
        </w:rPr>
      </w:pPr>
      <w:bookmarkStart w:id="288" w:name="_Toc106015898"/>
      <w:bookmarkStart w:id="289" w:name="_Toc106098537"/>
      <w:bookmarkStart w:id="290" w:name="_Toc137816779"/>
      <w:bookmarkEnd w:id="287"/>
      <w:r w:rsidRPr="00F17505">
        <w:t>7.4.2</w:t>
      </w:r>
      <w:r w:rsidRPr="00F17505">
        <w:rPr>
          <w:lang w:eastAsia="zh-CN"/>
        </w:rPr>
        <w:t>.1</w:t>
      </w:r>
      <w:r w:rsidRPr="00F17505">
        <w:rPr>
          <w:lang w:eastAsia="zh-CN"/>
        </w:rPr>
        <w:tab/>
      </w:r>
      <w:r w:rsidRPr="00F17505">
        <w:t>Definition</w:t>
      </w:r>
      <w:bookmarkEnd w:id="288"/>
      <w:bookmarkEnd w:id="289"/>
      <w:bookmarkEnd w:id="290"/>
    </w:p>
    <w:p w14:paraId="383AF827" w14:textId="7DFF0BB7" w:rsidR="007D0754" w:rsidRPr="00F17505" w:rsidRDefault="007D0754" w:rsidP="007F7761">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 xml:space="preserve">represents the properties of an ML entity </w:t>
      </w:r>
      <w:r w:rsidRPr="00F17505">
        <w:rPr>
          <w:rFonts w:eastAsia="Courier New"/>
        </w:rPr>
        <w:t xml:space="preserve">ML training may be requested for either an </w:t>
      </w:r>
      <w:r w:rsidRPr="00F17505">
        <w:rPr>
          <w:rFonts w:cs="Arial"/>
        </w:rPr>
        <w:t>ML model or ML</w:t>
      </w:r>
      <w:r w:rsidR="00AD6AA2">
        <w:rPr>
          <w:rFonts w:cs="Arial"/>
        </w:rPr>
        <w:t xml:space="preserve"> entity</w:t>
      </w:r>
      <w:r w:rsidRPr="00F17505">
        <w:rPr>
          <w:rFonts w:cs="Arial"/>
        </w:rPr>
        <w:t>. The algorithm of ML model or ML</w:t>
      </w:r>
      <w:r w:rsidR="005805F7">
        <w:rPr>
          <w:rFonts w:cs="Arial"/>
        </w:rPr>
        <w:t xml:space="preserve"> entity</w:t>
      </w:r>
      <w:r w:rsidRPr="00F17505">
        <w:rPr>
          <w:rFonts w:cs="Arial"/>
        </w:rPr>
        <w:t xml:space="preserve">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291" w:name="MCCQCTEMPBM_00000121"/>
      <w:r w:rsidRPr="00F17505">
        <w:rPr>
          <w:rFonts w:ascii="Courier New" w:hAnsi="Courier New" w:cs="Courier New"/>
          <w:lang w:eastAsia="zh-CN"/>
        </w:rPr>
        <w:t xml:space="preserve">MLEntity </w:t>
      </w:r>
      <w:bookmarkEnd w:id="291"/>
      <w:r w:rsidRPr="00F17505">
        <w:rPr>
          <w:rFonts w:cs="Arial"/>
        </w:rPr>
        <w:t xml:space="preserve">under training, one or more </w:t>
      </w:r>
      <w:bookmarkStart w:id="292" w:name="MCCQCTEMPBM_00000122"/>
      <w:r w:rsidRPr="00F17505">
        <w:rPr>
          <w:rFonts w:ascii="Courier New" w:hAnsi="Courier New" w:cs="Courier New"/>
        </w:rPr>
        <w:t>MLTraining</w:t>
      </w:r>
      <w:r w:rsidRPr="00F17505">
        <w:rPr>
          <w:rFonts w:ascii="Courier New" w:hAnsi="Courier New" w:cs="Courier New"/>
          <w:lang w:eastAsia="zh-CN"/>
        </w:rPr>
        <w:t>Process</w:t>
      </w:r>
      <w:bookmarkEnd w:id="292"/>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293" w:name="MCCQCTEMPBM_00000123"/>
      <w:r w:rsidRPr="00F17505">
        <w:rPr>
          <w:rFonts w:ascii="Courier New" w:hAnsi="Courier New" w:cs="Courier New"/>
          <w:lang w:eastAsia="zh-CN"/>
        </w:rPr>
        <w:t xml:space="preserve">MLEntity </w:t>
      </w:r>
      <w:bookmarkEnd w:id="293"/>
      <w:r w:rsidRPr="00F17505">
        <w:t xml:space="preserve">may contain 3 types of contexts - TrainingContext which is the context under which the </w:t>
      </w:r>
      <w:bookmarkStart w:id="294" w:name="MCCQCTEMPBM_00000124"/>
      <w:r w:rsidRPr="00F17505">
        <w:rPr>
          <w:rFonts w:ascii="Courier New" w:hAnsi="Courier New" w:cs="Courier New"/>
          <w:lang w:eastAsia="zh-CN"/>
        </w:rPr>
        <w:t xml:space="preserve">MLEntity </w:t>
      </w:r>
      <w:bookmarkEnd w:id="294"/>
      <w:r w:rsidRPr="00F17505">
        <w:t xml:space="preserve">has been trained, the ExpectedRunTimeContext which is the context where an </w:t>
      </w:r>
      <w:bookmarkStart w:id="295" w:name="MCCQCTEMPBM_00000125"/>
      <w:r w:rsidRPr="00F17505">
        <w:rPr>
          <w:rFonts w:ascii="Courier New" w:hAnsi="Courier New" w:cs="Courier New"/>
          <w:lang w:eastAsia="zh-CN"/>
        </w:rPr>
        <w:t xml:space="preserve">MLEntity </w:t>
      </w:r>
      <w:bookmarkEnd w:id="295"/>
      <w:r w:rsidRPr="00F17505">
        <w:t xml:space="preserve">is expected to be applied or/and the RunTimeContext which is the context where the </w:t>
      </w:r>
      <w:r w:rsidR="005805F7">
        <w:t>ML</w:t>
      </w:r>
      <w:r w:rsidRPr="00F17505">
        <w:t xml:space="preserve">model </w:t>
      </w:r>
      <w:r w:rsidR="005805F7">
        <w:t xml:space="preserve">or entity </w:t>
      </w:r>
      <w:r w:rsidRPr="00F17505">
        <w:t>is being applied.</w:t>
      </w:r>
    </w:p>
    <w:p w14:paraId="6E4443F0" w14:textId="5B2269EF" w:rsidR="00D0628E" w:rsidRPr="00F17505" w:rsidRDefault="00D0628E" w:rsidP="00D0628E">
      <w:pPr>
        <w:pStyle w:val="Heading4"/>
      </w:pPr>
      <w:bookmarkStart w:id="296" w:name="_Toc106015899"/>
      <w:bookmarkStart w:id="297" w:name="_Toc106098538"/>
      <w:bookmarkStart w:id="298" w:name="_Toc137816780"/>
      <w:bookmarkStart w:id="299" w:name="MCCQCTEMPBM_00000154"/>
      <w:r w:rsidRPr="00F17505">
        <w:t>7.4.2.2</w:t>
      </w:r>
      <w:r w:rsidRPr="00F17505">
        <w:tab/>
        <w:t>Attributes</w:t>
      </w:r>
      <w:bookmarkEnd w:id="296"/>
      <w:bookmarkEnd w:id="297"/>
      <w:bookmarkEnd w:id="298"/>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299"/>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77777777" w:rsidR="00D0628E" w:rsidRPr="00F17505" w:rsidRDefault="00D0628E" w:rsidP="00C76939">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00" w:name="_Toc106015900"/>
      <w:bookmarkStart w:id="301" w:name="_Toc106098539"/>
      <w:bookmarkStart w:id="302" w:name="_Toc137816781"/>
      <w:r w:rsidRPr="00F17505">
        <w:t>7.4.3.3</w:t>
      </w:r>
      <w:r w:rsidRPr="00F17505">
        <w:tab/>
        <w:t>Attribute constraints</w:t>
      </w:r>
      <w:bookmarkEnd w:id="300"/>
      <w:bookmarkEnd w:id="301"/>
      <w:bookmarkEnd w:id="302"/>
    </w:p>
    <w:p w14:paraId="6C21E180" w14:textId="4059BA80" w:rsidR="00D0628E" w:rsidRPr="00F17505" w:rsidRDefault="006537B7" w:rsidP="00B83DEA">
      <w:pPr>
        <w:pStyle w:val="TH"/>
      </w:pPr>
      <w:bookmarkStart w:id="303"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03"/>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04" w:name="MCCQCTEMPBM_00000127"/>
            <w:r w:rsidRPr="00F17505">
              <w:rPr>
                <w:rFonts w:ascii="Courier New" w:hAnsi="Courier New" w:cs="Courier New"/>
              </w:rPr>
              <w:t>trainingContext</w:t>
            </w:r>
            <w:r w:rsidRPr="00F17505">
              <w:rPr>
                <w:rFonts w:cs="Arial"/>
              </w:rPr>
              <w:t xml:space="preserve"> Support Qualifier</w:t>
            </w:r>
            <w:bookmarkEnd w:id="304"/>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05" w:name="_Toc106015901"/>
      <w:bookmarkStart w:id="306" w:name="_Toc106098540"/>
      <w:bookmarkStart w:id="307" w:name="_Toc137816782"/>
      <w:r w:rsidRPr="00F17505">
        <w:t>7.4.3.4</w:t>
      </w:r>
      <w:r w:rsidRPr="00F17505">
        <w:tab/>
        <w:t>Notifications</w:t>
      </w:r>
      <w:bookmarkEnd w:id="305"/>
      <w:bookmarkEnd w:id="306"/>
      <w:bookmarkEnd w:id="307"/>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3C44AB66" w:rsidR="00D0628E" w:rsidRPr="00F17505" w:rsidRDefault="00D0628E" w:rsidP="00D0628E">
      <w:pPr>
        <w:pStyle w:val="Heading3"/>
      </w:pPr>
      <w:bookmarkStart w:id="308" w:name="_Toc106015902"/>
      <w:bookmarkStart w:id="309" w:name="_Toc106098541"/>
      <w:bookmarkStart w:id="310" w:name="_Toc137816783"/>
      <w:r w:rsidRPr="00F17505">
        <w:t>7.4.3</w:t>
      </w:r>
      <w:r w:rsidRPr="00F17505">
        <w:tab/>
      </w:r>
      <w:bookmarkStart w:id="311" w:name="MCCQCTEMPBM_00000128"/>
      <w:r w:rsidRPr="00F17505">
        <w:rPr>
          <w:rFonts w:ascii="Courier New" w:hAnsi="Courier New" w:cs="Courier New"/>
        </w:rPr>
        <w:t>MLContext &lt;&lt;dataType&gt;&gt;</w:t>
      </w:r>
      <w:bookmarkEnd w:id="308"/>
      <w:bookmarkEnd w:id="309"/>
      <w:bookmarkEnd w:id="310"/>
      <w:bookmarkEnd w:id="311"/>
    </w:p>
    <w:p w14:paraId="433E2790" w14:textId="77777777" w:rsidR="00D0628E" w:rsidRPr="00F17505" w:rsidRDefault="00D0628E" w:rsidP="00D0628E">
      <w:pPr>
        <w:pStyle w:val="Heading4"/>
      </w:pPr>
      <w:bookmarkStart w:id="312" w:name="_Toc106015903"/>
      <w:bookmarkStart w:id="313" w:name="_Toc106098542"/>
      <w:bookmarkStart w:id="314" w:name="_Toc137816784"/>
      <w:r w:rsidRPr="00F17505">
        <w:t>7.4.3.1</w:t>
      </w:r>
      <w:r w:rsidRPr="00F17505">
        <w:tab/>
        <w:t>Definition</w:t>
      </w:r>
      <w:bookmarkEnd w:id="312"/>
      <w:bookmarkEnd w:id="313"/>
      <w:bookmarkEnd w:id="314"/>
    </w:p>
    <w:p w14:paraId="4280A165" w14:textId="44404567" w:rsidR="00D0628E" w:rsidRPr="00F17505" w:rsidRDefault="00D0628E" w:rsidP="00D0628E">
      <w:pPr>
        <w:rPr>
          <w:rFonts w:cs="Arial"/>
        </w:rPr>
      </w:pPr>
      <w:r w:rsidRPr="00F17505">
        <w:rPr>
          <w:rFonts w:cs="Arial"/>
          <w:lang w:eastAsia="zh-CN"/>
        </w:rPr>
        <w:t xml:space="preserve">The </w:t>
      </w:r>
      <w:bookmarkStart w:id="315" w:name="MCCQCTEMPBM_00000129"/>
      <w:r w:rsidRPr="00F17505">
        <w:rPr>
          <w:rFonts w:ascii="Courier New" w:hAnsi="Courier New" w:cs="Courier New"/>
        </w:rPr>
        <w:t>MLContext</w:t>
      </w:r>
      <w:bookmarkEnd w:id="315"/>
      <w:r w:rsidRPr="00F17505">
        <w:rPr>
          <w:rFonts w:cs="Arial"/>
          <w:lang w:eastAsia="zh-CN"/>
        </w:rPr>
        <w:t xml:space="preserve"> represents the status and conditions related to the </w:t>
      </w:r>
      <w:bookmarkStart w:id="316" w:name="MCCQCTEMPBM_00000130"/>
      <w:r w:rsidRPr="00F17505">
        <w:rPr>
          <w:rFonts w:ascii="Courier New" w:hAnsi="Courier New" w:cs="Courier New"/>
          <w:lang w:eastAsia="zh-CN"/>
        </w:rPr>
        <w:t>MLEntity</w:t>
      </w:r>
      <w:bookmarkEnd w:id="316"/>
      <w:r w:rsidRPr="00F17505">
        <w:rPr>
          <w:rFonts w:cs="Arial"/>
          <w:lang w:eastAsia="zh-CN"/>
        </w:rPr>
        <w:t xml:space="preserve">. Specially it may be one of three types of context - the </w:t>
      </w:r>
      <w:bookmarkStart w:id="317" w:name="MCCQCTEMPBM_00000131"/>
      <w:r w:rsidRPr="00F17505">
        <w:rPr>
          <w:rFonts w:ascii="Courier New" w:hAnsi="Courier New" w:cs="Courier New"/>
        </w:rPr>
        <w:t>ExpectedRunTimeContext</w:t>
      </w:r>
      <w:bookmarkEnd w:id="317"/>
      <w:r w:rsidRPr="00F17505">
        <w:rPr>
          <w:rFonts w:cs="Arial"/>
          <w:lang w:eastAsia="zh-CN"/>
        </w:rPr>
        <w:t xml:space="preserve">, the </w:t>
      </w:r>
      <w:bookmarkStart w:id="318" w:name="MCCQCTEMPBM_00000132"/>
      <w:r w:rsidRPr="00F17505">
        <w:rPr>
          <w:rFonts w:ascii="Courier New" w:hAnsi="Courier New" w:cs="Courier New"/>
        </w:rPr>
        <w:t>TrainingContext</w:t>
      </w:r>
      <w:bookmarkEnd w:id="318"/>
      <w:r w:rsidRPr="00F17505">
        <w:rPr>
          <w:rFonts w:cs="Arial"/>
        </w:rPr>
        <w:t xml:space="preserve"> and  the </w:t>
      </w:r>
      <w:bookmarkStart w:id="319" w:name="MCCQCTEMPBM_00000133"/>
      <w:r w:rsidRPr="00F17505">
        <w:rPr>
          <w:rFonts w:ascii="Courier New" w:hAnsi="Courier New" w:cs="Courier New"/>
        </w:rPr>
        <w:t>RunTimeContext</w:t>
      </w:r>
      <w:bookmarkEnd w:id="319"/>
      <w:r w:rsidRPr="00F17505">
        <w:rPr>
          <w:rFonts w:cs="Arial"/>
        </w:rPr>
        <w:t>.</w:t>
      </w:r>
    </w:p>
    <w:p w14:paraId="5BBC709D" w14:textId="2084CEA9" w:rsidR="00D0628E" w:rsidRPr="00F17505" w:rsidRDefault="00D0628E" w:rsidP="00D0628E">
      <w:pPr>
        <w:pStyle w:val="Heading4"/>
      </w:pPr>
      <w:bookmarkStart w:id="320" w:name="_Toc106015904"/>
      <w:bookmarkStart w:id="321" w:name="_Toc106098543"/>
      <w:bookmarkStart w:id="322" w:name="_Toc137816785"/>
      <w:bookmarkStart w:id="323" w:name="MCCQCTEMPBM_00000156"/>
      <w:r w:rsidRPr="00F17505">
        <w:t>7.4.3.2</w:t>
      </w:r>
      <w:r w:rsidRPr="00F17505">
        <w:tab/>
        <w:t>Attributes</w:t>
      </w:r>
      <w:bookmarkEnd w:id="320"/>
      <w:bookmarkEnd w:id="321"/>
      <w:bookmarkEnd w:id="322"/>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23"/>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24" w:name="MCCQCTEMPBM_00000134"/>
            <w:r w:rsidRPr="007C101F">
              <w:rPr>
                <w:rFonts w:ascii="Courier New" w:hAnsi="Courier New" w:cs="Courier New"/>
              </w:rPr>
              <w:t>inference</w:t>
            </w:r>
            <w:r w:rsidR="00D0628E" w:rsidRPr="00F17505">
              <w:rPr>
                <w:rFonts w:ascii="Courier New" w:hAnsi="Courier New" w:cs="Courier New"/>
              </w:rPr>
              <w:t>EntityRef</w:t>
            </w:r>
            <w:bookmarkEnd w:id="324"/>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25" w:name="_Toc106015905"/>
      <w:bookmarkStart w:id="326" w:name="_Toc106098544"/>
      <w:bookmarkStart w:id="327" w:name="_Toc137816786"/>
      <w:r w:rsidRPr="00F17505">
        <w:t>7.4.3.3</w:t>
      </w:r>
      <w:r w:rsidRPr="00F17505">
        <w:tab/>
        <w:t>Attribute constraints</w:t>
      </w:r>
      <w:bookmarkEnd w:id="325"/>
      <w:bookmarkEnd w:id="326"/>
      <w:bookmarkEnd w:id="327"/>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328" w:name="_Toc106015906"/>
      <w:bookmarkStart w:id="329" w:name="_Toc106098545"/>
      <w:bookmarkStart w:id="330" w:name="_Toc137816787"/>
      <w:r w:rsidRPr="00F17505">
        <w:t>7.4.</w:t>
      </w:r>
      <w:r w:rsidR="00330DF0" w:rsidRPr="00F17505">
        <w:t>3</w:t>
      </w:r>
      <w:r w:rsidRPr="00F17505">
        <w:t>.4</w:t>
      </w:r>
      <w:r w:rsidRPr="00F17505">
        <w:tab/>
        <w:t>Notifications</w:t>
      </w:r>
      <w:bookmarkEnd w:id="328"/>
      <w:bookmarkEnd w:id="329"/>
      <w:bookmarkEnd w:id="330"/>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331" w:name="_Toc106015907"/>
      <w:bookmarkStart w:id="332" w:name="_Toc106098546"/>
      <w:bookmarkStart w:id="333" w:name="_Toc137816788"/>
      <w:r w:rsidRPr="00F17505">
        <w:t>7.5</w:t>
      </w:r>
      <w:r w:rsidRPr="00F17505">
        <w:tab/>
        <w:t>Attribute definitions</w:t>
      </w:r>
      <w:bookmarkEnd w:id="331"/>
      <w:bookmarkEnd w:id="332"/>
      <w:bookmarkEnd w:id="333"/>
    </w:p>
    <w:p w14:paraId="29DD61BD" w14:textId="65A50604" w:rsidR="00944E51" w:rsidRPr="00F17505" w:rsidRDefault="00944E51" w:rsidP="00944E51">
      <w:pPr>
        <w:pStyle w:val="Heading3"/>
      </w:pPr>
      <w:bookmarkStart w:id="334" w:name="_Toc106015908"/>
      <w:bookmarkStart w:id="335" w:name="_Toc106098547"/>
      <w:bookmarkStart w:id="336" w:name="_Toc137816789"/>
      <w:bookmarkStart w:id="337" w:name="MCCQCTEMPBM_00000157"/>
      <w:r w:rsidRPr="00F17505">
        <w:t>7.5.1</w:t>
      </w:r>
      <w:r w:rsidRPr="00F17505">
        <w:tab/>
        <w:t>Attribute properties</w:t>
      </w:r>
      <w:bookmarkEnd w:id="334"/>
      <w:bookmarkEnd w:id="335"/>
      <w:bookmarkEnd w:id="336"/>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37"/>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77777777" w:rsidR="00944E51" w:rsidRPr="00F17505" w:rsidRDefault="00944E51" w:rsidP="00C76939">
            <w:pPr>
              <w:pStyle w:val="TAL"/>
            </w:pPr>
            <w:r w:rsidRPr="00F17505">
              <w:rPr>
                <w:rFonts w:cs="Arial"/>
                <w:szCs w:val="18"/>
              </w:rPr>
              <w:t>isNullable: True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B6AE4F2"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34A60868"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652A08F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w:t>
            </w:r>
            <w:r w:rsidR="00727CE9">
              <w:rPr>
                <w:rFonts w:ascii="Arial" w:hAnsi="Arial" w:cs="Arial"/>
                <w:sz w:val="18"/>
                <w:szCs w:val="18"/>
              </w:rPr>
              <w:t>3</w:t>
            </w:r>
            <w:r w:rsidRPr="00F17505">
              <w:rPr>
                <w:rFonts w:ascii="Arial" w:hAnsi="Arial" w:cs="Arial"/>
                <w:sz w:val="18"/>
                <w:szCs w:val="18"/>
              </w:rPr>
              <w:t>])</w:t>
            </w:r>
          </w:p>
          <w:p w14:paraId="2B261B8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640291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232" w:type="dxa"/>
            <w:tcMar>
              <w:top w:w="0" w:type="dxa"/>
              <w:left w:w="28" w:type="dxa"/>
              <w:bottom w:w="0" w:type="dxa"/>
              <w:right w:w="28" w:type="dxa"/>
            </w:tcMar>
          </w:tcPr>
          <w:p w14:paraId="004A0AD2" w14:textId="36F717D5" w:rsidR="00EE69AF" w:rsidRPr="00F17505" w:rsidRDefault="00EE69AF" w:rsidP="00EE69AF">
            <w:pPr>
              <w:pStyle w:val="TAL"/>
            </w:pPr>
            <w:r w:rsidRPr="00F17505">
              <w:t>It indicates the confidence (in unit of percentage) that the ML model would perform for inference on the data with the same distribution as training data.</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4E0245B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5DC3CF86" w14:textId="1B4934D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tc>
        <w:tc>
          <w:tcPr>
            <w:tcW w:w="2263" w:type="dxa"/>
            <w:tcMar>
              <w:top w:w="0" w:type="dxa"/>
              <w:left w:w="28" w:type="dxa"/>
              <w:bottom w:w="0" w:type="dxa"/>
              <w:right w:w="28" w:type="dxa"/>
            </w:tcMar>
          </w:tcPr>
          <w:p w14:paraId="3AB4F945" w14:textId="549370EB"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String</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097A4B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4AAF4E2C"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5E7ABF95"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4256D71C"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2F5D162B" w14:textId="188720F2"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20A8704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13079A3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7FBE121B" w14:textId="25B4E4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r w:rsidRPr="00F17505">
              <w:rPr>
                <w:lang w:eastAsia="de-DE"/>
              </w:rPr>
              <w:t>allowedValues for "</w:t>
            </w:r>
            <w:r w:rsidR="00804917"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mLTrainingProcess.progressStatus.status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isUnique: True</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652DED0F"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654C37ED"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0C7D375B" w14:textId="77777777" w:rsidTr="006537B7">
        <w:trPr>
          <w:jc w:val="center"/>
        </w:trPr>
        <w:tc>
          <w:tcPr>
            <w:tcW w:w="3161" w:type="dxa"/>
            <w:tcMar>
              <w:top w:w="0" w:type="dxa"/>
              <w:left w:w="28" w:type="dxa"/>
              <w:bottom w:w="0" w:type="dxa"/>
              <w:right w:w="28" w:type="dxa"/>
            </w:tcMar>
          </w:tcPr>
          <w:p w14:paraId="5EDBD224" w14:textId="406373E4" w:rsidR="00D11DA7" w:rsidRPr="00F17505" w:rsidRDefault="00D11DA7" w:rsidP="00D11DA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4261B663" w14:textId="77777777" w:rsidR="00D11DA7" w:rsidRDefault="00D11DA7" w:rsidP="00D11DA7">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99ED586" w14:textId="77777777" w:rsidR="00D11DA7" w:rsidRDefault="00D11DA7" w:rsidP="00D11DA7">
            <w:pPr>
              <w:pStyle w:val="TAL"/>
            </w:pPr>
          </w:p>
          <w:p w14:paraId="3219A3AB" w14:textId="1D723C31" w:rsidR="00D11DA7" w:rsidRDefault="00D11DA7" w:rsidP="00D11DA7">
            <w:pPr>
              <w:pStyle w:val="TAL"/>
            </w:pPr>
            <w:r>
              <w:t>allowedValues: NA</w:t>
            </w:r>
          </w:p>
        </w:tc>
        <w:tc>
          <w:tcPr>
            <w:tcW w:w="2263" w:type="dxa"/>
            <w:tcMar>
              <w:top w:w="0" w:type="dxa"/>
              <w:left w:w="28" w:type="dxa"/>
              <w:bottom w:w="0" w:type="dxa"/>
              <w:right w:w="28" w:type="dxa"/>
            </w:tcMar>
          </w:tcPr>
          <w:p w14:paraId="427BD45B"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38E7583" w14:textId="235BF0CC"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9855EE" w:rsidRPr="009855EE">
              <w:rPr>
                <w:rFonts w:ascii="Arial" w:hAnsi="Arial" w:cs="Arial"/>
                <w:sz w:val="18"/>
                <w:szCs w:val="18"/>
              </w:rPr>
              <w:t>0..</w:t>
            </w:r>
            <w:r>
              <w:rPr>
                <w:rFonts w:ascii="Arial" w:hAnsi="Arial" w:cs="Arial"/>
                <w:sz w:val="18"/>
                <w:szCs w:val="18"/>
              </w:rPr>
              <w:t>1</w:t>
            </w:r>
          </w:p>
          <w:p w14:paraId="2B3EDCE3"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25ACB01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6CEBD14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2DC83463"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E988105" w14:textId="77777777" w:rsidTr="006537B7">
        <w:trPr>
          <w:jc w:val="center"/>
        </w:trPr>
        <w:tc>
          <w:tcPr>
            <w:tcW w:w="3161" w:type="dxa"/>
            <w:tcMar>
              <w:top w:w="0" w:type="dxa"/>
              <w:left w:w="28" w:type="dxa"/>
              <w:bottom w:w="0" w:type="dxa"/>
              <w:right w:w="28" w:type="dxa"/>
            </w:tcMar>
          </w:tcPr>
          <w:p w14:paraId="74D08AB2" w14:textId="748E783A"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18A7471A" w14:textId="7CEDC0F9" w:rsidR="00D11DA7" w:rsidRDefault="00D11DA7" w:rsidP="00D11DA7">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rsidR="00804917">
              <w:t>.</w:t>
            </w:r>
          </w:p>
          <w:p w14:paraId="645F7800" w14:textId="77777777" w:rsidR="00D11DA7" w:rsidRDefault="00D11DA7" w:rsidP="00D11DA7">
            <w:pPr>
              <w:pStyle w:val="TAL"/>
            </w:pPr>
          </w:p>
          <w:p w14:paraId="7F65C98B" w14:textId="3D8B83BF" w:rsidR="00D11DA7" w:rsidRDefault="00D11DA7" w:rsidP="00D11DA7">
            <w:pPr>
              <w:pStyle w:val="TAL"/>
            </w:pPr>
            <w:r>
              <w:t>allowedValues: NA</w:t>
            </w:r>
          </w:p>
        </w:tc>
        <w:tc>
          <w:tcPr>
            <w:tcW w:w="2263" w:type="dxa"/>
            <w:tcMar>
              <w:top w:w="0" w:type="dxa"/>
              <w:left w:w="28" w:type="dxa"/>
              <w:bottom w:w="0" w:type="dxa"/>
              <w:right w:w="28" w:type="dxa"/>
            </w:tcMar>
          </w:tcPr>
          <w:p w14:paraId="2C4A17D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182858D"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7882D169"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4DA8B3D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5C07FAF9"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C092C09" w14:textId="77777777" w:rsidTr="006537B7">
        <w:trPr>
          <w:jc w:val="center"/>
        </w:trPr>
        <w:tc>
          <w:tcPr>
            <w:tcW w:w="3161" w:type="dxa"/>
            <w:tcMar>
              <w:top w:w="0" w:type="dxa"/>
              <w:left w:w="28" w:type="dxa"/>
              <w:bottom w:w="0" w:type="dxa"/>
              <w:right w:w="28" w:type="dxa"/>
            </w:tcMar>
          </w:tcPr>
          <w:p w14:paraId="5900786E" w14:textId="39340151"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1B23589E" w14:textId="2A14CB12" w:rsidR="00D11DA7" w:rsidRDefault="00D11DA7" w:rsidP="00D11DA7">
            <w:pPr>
              <w:pStyle w:val="TAL"/>
            </w:pPr>
            <w:r>
              <w:t>This specifies the c</w:t>
            </w:r>
            <w:r w:rsidRPr="00F17505">
              <w:t xml:space="preserve">ontext where the </w:t>
            </w:r>
            <w:r>
              <w:t>ML</w:t>
            </w:r>
            <w:r w:rsidRPr="00F17505">
              <w:t xml:space="preserve">model </w:t>
            </w:r>
            <w:r>
              <w:t xml:space="preserve">or entity </w:t>
            </w:r>
            <w:r w:rsidRPr="00F17505">
              <w:t>is being applied</w:t>
            </w:r>
            <w:r w:rsidR="00804917">
              <w:t>.</w:t>
            </w:r>
          </w:p>
          <w:p w14:paraId="360B7739" w14:textId="77777777" w:rsidR="00D11DA7" w:rsidRDefault="00D11DA7" w:rsidP="00D11DA7">
            <w:pPr>
              <w:pStyle w:val="TAL"/>
            </w:pPr>
          </w:p>
          <w:p w14:paraId="02190914" w14:textId="70E986AB" w:rsidR="00D11DA7" w:rsidRDefault="00D11DA7" w:rsidP="00D11DA7">
            <w:pPr>
              <w:pStyle w:val="TAL"/>
            </w:pPr>
            <w:r>
              <w:t>allowedValues: NA</w:t>
            </w:r>
          </w:p>
        </w:tc>
        <w:tc>
          <w:tcPr>
            <w:tcW w:w="2263" w:type="dxa"/>
            <w:tcMar>
              <w:top w:w="0" w:type="dxa"/>
              <w:left w:w="28" w:type="dxa"/>
              <w:bottom w:w="0" w:type="dxa"/>
              <w:right w:w="28" w:type="dxa"/>
            </w:tcMar>
          </w:tcPr>
          <w:p w14:paraId="49E03A78"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2FDA3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69B66944"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15F1551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6659D860"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D23961" w:rsidRPr="00F17505" w:rsidRDefault="00D23961" w:rsidP="006537B7">
            <w:pPr>
              <w:pStyle w:val="TAN"/>
            </w:pPr>
            <w:r w:rsidRPr="00F17505">
              <w:t>NOTE:</w:t>
            </w:r>
            <w:r w:rsidR="006537B7" w:rsidRPr="00F17505">
              <w:tab/>
              <w:t>W</w:t>
            </w:r>
            <w:r w:rsidRPr="00F17505">
              <w:t xml:space="preserve">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38" w:name="_Toc106015909"/>
      <w:bookmarkStart w:id="339" w:name="_Toc106098548"/>
      <w:bookmarkStart w:id="340" w:name="_Toc137816790"/>
      <w:bookmarkStart w:id="341" w:name="MCCQCTEMPBM_00000158"/>
      <w:r w:rsidRPr="00F17505">
        <w:t>7.5.2</w:t>
      </w:r>
      <w:r w:rsidRPr="00F17505">
        <w:tab/>
        <w:t>Constraints</w:t>
      </w:r>
      <w:bookmarkEnd w:id="338"/>
      <w:bookmarkEnd w:id="339"/>
      <w:bookmarkEnd w:id="340"/>
    </w:p>
    <w:bookmarkEnd w:id="341"/>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42" w:name="_Toc106015910"/>
      <w:bookmarkStart w:id="343" w:name="_Toc106098549"/>
      <w:bookmarkStart w:id="344" w:name="_Toc137816791"/>
      <w:r w:rsidRPr="00F17505">
        <w:t>7.6</w:t>
      </w:r>
      <w:r w:rsidRPr="00F17505">
        <w:tab/>
        <w:t>Common notifications</w:t>
      </w:r>
      <w:bookmarkEnd w:id="342"/>
      <w:bookmarkEnd w:id="343"/>
      <w:bookmarkEnd w:id="344"/>
    </w:p>
    <w:p w14:paraId="6FA8FAFF" w14:textId="6A25DFEA" w:rsidR="00944E51" w:rsidRPr="00F17505" w:rsidRDefault="00944E51" w:rsidP="00944E51">
      <w:pPr>
        <w:pStyle w:val="Heading3"/>
      </w:pPr>
      <w:bookmarkStart w:id="345" w:name="_Toc106015911"/>
      <w:bookmarkStart w:id="346" w:name="_Toc106098550"/>
      <w:bookmarkStart w:id="347" w:name="_Toc137816792"/>
      <w:r w:rsidRPr="00F17505">
        <w:t>7.6.1</w:t>
      </w:r>
      <w:r w:rsidRPr="00F17505">
        <w:tab/>
        <w:t>Configuration notifications</w:t>
      </w:r>
      <w:bookmarkEnd w:id="345"/>
      <w:bookmarkEnd w:id="346"/>
      <w:bookmarkEnd w:id="347"/>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48" w:name="MCCQCTEMPBM_00000136"/>
      <w:r w:rsidRPr="00F17505">
        <w:rPr>
          <w:rFonts w:ascii="Courier New" w:hAnsi="Courier New" w:cs="Courier New"/>
        </w:rPr>
        <w:t>objectClass/objectInstance</w:t>
      </w:r>
      <w:bookmarkEnd w:id="348"/>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49" w:name="MCCQCTEMPBM_00000137"/>
            <w:r w:rsidRPr="00F17505">
              <w:rPr>
                <w:rFonts w:ascii="Courier New" w:hAnsi="Courier New" w:cs="Courier New"/>
              </w:rPr>
              <w:t>notifyMOICreation</w:t>
            </w:r>
            <w:bookmarkEnd w:id="349"/>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50" w:name="_Toc106015912"/>
      <w:bookmarkStart w:id="351" w:name="_Toc106098551"/>
      <w:bookmarkStart w:id="352" w:name="_Toc137816793"/>
      <w:r w:rsidRPr="00F17505">
        <w:t>8</w:t>
      </w:r>
      <w:r w:rsidRPr="00F17505">
        <w:tab/>
      </w:r>
      <w:r w:rsidRPr="00F17505">
        <w:rPr>
          <w:lang w:eastAsia="zh-CN"/>
        </w:rPr>
        <w:t>Service components</w:t>
      </w:r>
      <w:bookmarkEnd w:id="350"/>
      <w:bookmarkEnd w:id="351"/>
      <w:bookmarkEnd w:id="352"/>
    </w:p>
    <w:p w14:paraId="7816F63A" w14:textId="13810510" w:rsidR="00EF6247" w:rsidRPr="00F17505" w:rsidRDefault="00EF6247" w:rsidP="00EF6247">
      <w:pPr>
        <w:pStyle w:val="Heading2"/>
        <w:rPr>
          <w:lang w:eastAsia="zh-CN"/>
        </w:rPr>
      </w:pPr>
      <w:bookmarkStart w:id="353" w:name="_Toc106015913"/>
      <w:bookmarkStart w:id="354" w:name="_Toc106098552"/>
      <w:bookmarkStart w:id="355" w:name="_Toc137816794"/>
      <w:r w:rsidRPr="00F17505">
        <w:t>8.1</w:t>
      </w:r>
      <w:r w:rsidRPr="00F17505">
        <w:tab/>
      </w:r>
      <w:r w:rsidRPr="00F17505">
        <w:rPr>
          <w:lang w:eastAsia="zh-CN"/>
        </w:rPr>
        <w:t>Service components for ML model training MnS</w:t>
      </w:r>
      <w:bookmarkEnd w:id="353"/>
      <w:bookmarkEnd w:id="354"/>
      <w:bookmarkEnd w:id="355"/>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56"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56"/>
          </w:p>
        </w:tc>
        <w:tc>
          <w:tcPr>
            <w:tcW w:w="3119" w:type="dxa"/>
            <w:shd w:val="clear" w:color="auto" w:fill="auto"/>
          </w:tcPr>
          <w:p w14:paraId="5A6ACD32" w14:textId="43F3999E" w:rsidR="00EF6247" w:rsidRPr="00F17505" w:rsidRDefault="00B23220" w:rsidP="002360F1">
            <w:pPr>
              <w:pStyle w:val="TAL"/>
              <w:rPr>
                <w:lang w:eastAsia="zh-CN"/>
              </w:rPr>
            </w:pPr>
            <w:bookmarkStart w:id="357"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57"/>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58" w:name="_Toc106015914"/>
      <w:bookmarkStart w:id="359" w:name="_Toc106098553"/>
      <w:bookmarkStart w:id="360" w:name="_Toc137816795"/>
      <w:r w:rsidRPr="00F17505">
        <w:t>9</w:t>
      </w:r>
      <w:r w:rsidRPr="00F17505">
        <w:tab/>
        <w:t>Solution Set (SS)</w:t>
      </w:r>
      <w:bookmarkEnd w:id="358"/>
      <w:bookmarkEnd w:id="359"/>
      <w:bookmarkEnd w:id="360"/>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61" w:name="_Toc106015915"/>
      <w:r w:rsidRPr="00F17505">
        <w:br w:type="page"/>
      </w:r>
    </w:p>
    <w:p w14:paraId="2B8EAB27" w14:textId="5764309C" w:rsidR="00DA4B59" w:rsidRPr="00F17505" w:rsidRDefault="00DA4B59" w:rsidP="00DA4B59">
      <w:pPr>
        <w:pStyle w:val="Heading8"/>
      </w:pPr>
      <w:bookmarkStart w:id="362" w:name="_Toc106098554"/>
      <w:bookmarkStart w:id="363" w:name="_Toc137816796"/>
      <w:r w:rsidRPr="00F17505">
        <w:t>Annex A (informative):</w:t>
      </w:r>
      <w:r w:rsidRPr="00F17505">
        <w:br/>
        <w:t>PlantUML source code for NRM class diagrams</w:t>
      </w:r>
      <w:bookmarkEnd w:id="361"/>
      <w:bookmarkEnd w:id="362"/>
      <w:bookmarkEnd w:id="363"/>
    </w:p>
    <w:p w14:paraId="1B48CE03" w14:textId="550B2050" w:rsidR="00DA4B59" w:rsidRPr="00F17505" w:rsidRDefault="00DA4B59" w:rsidP="00DA4B59">
      <w:pPr>
        <w:pStyle w:val="Heading1"/>
      </w:pPr>
      <w:bookmarkStart w:id="364" w:name="_Toc106015916"/>
      <w:bookmarkStart w:id="365" w:name="_Toc106098555"/>
      <w:bookmarkStart w:id="366" w:name="_Toc137816797"/>
      <w:r w:rsidRPr="00F17505">
        <w:t>A.1</w:t>
      </w:r>
      <w:r w:rsidRPr="00F17505">
        <w:tab/>
        <w:t>General</w:t>
      </w:r>
      <w:bookmarkEnd w:id="364"/>
      <w:bookmarkEnd w:id="365"/>
      <w:bookmarkEnd w:id="366"/>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3A986480" w:rsidR="00DA4B59" w:rsidRPr="00F17505" w:rsidRDefault="00DA4B59" w:rsidP="00DA4B59">
      <w:pPr>
        <w:pStyle w:val="Heading1"/>
      </w:pPr>
      <w:bookmarkStart w:id="367" w:name="_Toc106015917"/>
      <w:bookmarkStart w:id="368" w:name="_Toc106098556"/>
      <w:bookmarkStart w:id="369" w:name="_Toc137816798"/>
      <w:r w:rsidRPr="00F17505">
        <w:t>A.2</w:t>
      </w:r>
      <w:r w:rsidRPr="00F17505">
        <w:tab/>
        <w:t>PlantUML code for Figure 7.2.1-1: NRM fragment for ML model training</w:t>
      </w:r>
      <w:bookmarkEnd w:id="367"/>
      <w:bookmarkEnd w:id="368"/>
      <w:bookmarkEnd w:id="369"/>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1D7DF1E2" w:rsidR="00A25BEE" w:rsidRPr="00F17505" w:rsidRDefault="00A25BEE" w:rsidP="00A25BEE">
      <w:pPr>
        <w:pStyle w:val="PL"/>
      </w:pPr>
      <w:r w:rsidRPr="00F17505">
        <w:t>class MLEntity &lt;&lt;dataType&gt;&gt;</w:t>
      </w:r>
    </w:p>
    <w:p w14:paraId="40A51014" w14:textId="03B524BA" w:rsidR="00A25BEE" w:rsidRPr="00F17505" w:rsidRDefault="00A25BEE" w:rsidP="00A25BEE">
      <w:pPr>
        <w:pStyle w:val="PL"/>
      </w:pPr>
      <w:r w:rsidRPr="00F17505">
        <w:t>class MLTrainingFunction &lt;&lt;InformationObjectClass&gt;&gt;</w:t>
      </w:r>
    </w:p>
    <w:p w14:paraId="566FB9A1" w14:textId="574E9AD5" w:rsidR="00A25BEE" w:rsidRPr="00F17505" w:rsidRDefault="00A25BEE" w:rsidP="00A25BEE">
      <w:pPr>
        <w:pStyle w:val="PL"/>
      </w:pPr>
      <w:r w:rsidRPr="00F17505">
        <w:t>class MLTrainingRequest &lt;&lt;InformationObjectClass&gt;&gt;</w:t>
      </w:r>
    </w:p>
    <w:p w14:paraId="173137A6" w14:textId="7D96BE1C" w:rsidR="00A25BEE" w:rsidRPr="00F17505" w:rsidRDefault="00A25BEE" w:rsidP="00A25BEE">
      <w:pPr>
        <w:pStyle w:val="PL"/>
      </w:pPr>
      <w:r w:rsidRPr="00F17505">
        <w:t>class MLTrainingReport &lt;&lt;InformationObjectClass&gt;&gt;</w:t>
      </w:r>
    </w:p>
    <w:p w14:paraId="56308CD5" w14:textId="1B08251F" w:rsidR="00A25BEE" w:rsidRPr="00F17505" w:rsidRDefault="00A25BEE" w:rsidP="00A25BEE">
      <w:pPr>
        <w:pStyle w:val="PL"/>
      </w:pPr>
      <w:r w:rsidRPr="00F17505">
        <w:t>class 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02209835" w:rsidR="00A25BEE" w:rsidRPr="00F17505" w:rsidRDefault="00A25BEE" w:rsidP="00A25BEE">
      <w:pPr>
        <w:pStyle w:val="PL"/>
      </w:pPr>
      <w:r w:rsidRPr="00F17505">
        <w:t>ManagedEntity "1" *-- "*" MLTrainingFunction: &lt;&lt;names&gt;&gt;</w:t>
      </w:r>
    </w:p>
    <w:p w14:paraId="58157862" w14:textId="5BDD2217" w:rsidR="00A25BEE" w:rsidRPr="00F17505" w:rsidRDefault="00A25BEE" w:rsidP="00A25BEE">
      <w:pPr>
        <w:pStyle w:val="PL"/>
      </w:pPr>
      <w:r w:rsidRPr="00F17505">
        <w:t>MLTrainingFunction "1" -d-&gt; "*" MLEntity</w:t>
      </w:r>
    </w:p>
    <w:p w14:paraId="4AB83898" w14:textId="1BD95FA6" w:rsidR="00A25BEE" w:rsidRPr="00F17505" w:rsidRDefault="00A25BEE" w:rsidP="00A25BEE">
      <w:pPr>
        <w:pStyle w:val="PL"/>
      </w:pPr>
      <w:r w:rsidRPr="00F17505">
        <w:t>MLTrainingFunction "1" *-- "*" MLTrainingProcess: &lt;&lt;names&gt;&gt;</w:t>
      </w:r>
    </w:p>
    <w:p w14:paraId="34640BD0" w14:textId="484627BD" w:rsidR="00A25BEE" w:rsidRPr="00F17505" w:rsidRDefault="00A25BEE" w:rsidP="00A25BEE">
      <w:pPr>
        <w:pStyle w:val="PL"/>
      </w:pPr>
      <w:r w:rsidRPr="00F17505">
        <w:t>MLTrainingFunction "1" *-- "*" MLTrainingRequest: &lt;&lt;names&gt;&gt;</w:t>
      </w:r>
    </w:p>
    <w:p w14:paraId="7D25F975" w14:textId="3809A058" w:rsidR="00A25BEE" w:rsidRPr="00F17505" w:rsidRDefault="00A25BEE" w:rsidP="00A25BEE">
      <w:pPr>
        <w:pStyle w:val="PL"/>
      </w:pPr>
      <w:r w:rsidRPr="00F17505">
        <w:t>MLTrainingFunction "1" *-- "*" MLTrainingReport: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r w:rsidRPr="00F17505">
        <w:t>MLTrainingProcess "1" &lt;-r-&gt; "1" MLTrainingReport</w:t>
      </w:r>
    </w:p>
    <w:p w14:paraId="0EBB0C03" w14:textId="7FB7823E" w:rsidR="00A25BEE" w:rsidRPr="00F17505" w:rsidRDefault="00A25BEE" w:rsidP="00A25BEE">
      <w:pPr>
        <w:pStyle w:val="PL"/>
      </w:pPr>
      <w:r w:rsidRPr="00F17505">
        <w:t>MLTrainingReport "1" --&gt; "1" MLTrainingReport</w:t>
      </w:r>
    </w:p>
    <w:p w14:paraId="38C883EA" w14:textId="029FD610" w:rsidR="00A25BEE" w:rsidRPr="00F17505" w:rsidRDefault="00A25BEE" w:rsidP="00A25BEE">
      <w:pPr>
        <w:pStyle w:val="PL"/>
      </w:pPr>
      <w:r w:rsidRPr="00F17505">
        <w:t>MLTrainingRequest "*" -l-&gt; "1" MLEntity</w:t>
      </w:r>
    </w:p>
    <w:p w14:paraId="7F798404" w14:textId="64DE850D" w:rsidR="00A25BEE" w:rsidRPr="00F17505" w:rsidRDefault="00A25BEE" w:rsidP="00A25BEE">
      <w:pPr>
        <w:pStyle w:val="PL"/>
      </w:pPr>
      <w:r w:rsidRPr="00F17505">
        <w:t>MLTrainingRequest "*" -r-&gt; "*" 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47A32D4C" w:rsidR="00A25BEE" w:rsidRPr="00F17505" w:rsidRDefault="00A25BEE" w:rsidP="00A25BEE">
      <w:pPr>
        <w:pStyle w:val="PL"/>
      </w:pPr>
      <w:r w:rsidRPr="00F17505">
        <w:t xml:space="preserve">    </w:t>
      </w:r>
      <w:r w:rsidR="00996412">
        <w:t>ManagedElement</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377BD384" w:rsidR="00DA4B59" w:rsidRPr="00F17505" w:rsidRDefault="00DA4B59" w:rsidP="006537B7">
      <w:pPr>
        <w:pStyle w:val="Heading1"/>
      </w:pPr>
      <w:bookmarkStart w:id="370" w:name="_Toc106015918"/>
      <w:bookmarkStart w:id="371" w:name="_Toc106098557"/>
      <w:bookmarkStart w:id="372" w:name="_Toc137816799"/>
      <w:r w:rsidRPr="00F17505">
        <w:t>A.3</w:t>
      </w:r>
      <w:r w:rsidRPr="00F17505">
        <w:tab/>
        <w:t>PlantUML code for Figure 7.2.2-1: Inheritance Hierarchy for ML model training related NRMs</w:t>
      </w:r>
      <w:bookmarkEnd w:id="370"/>
      <w:bookmarkEnd w:id="371"/>
      <w:bookmarkEnd w:id="372"/>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5A0D93D3" w:rsidR="00A25BEE" w:rsidRPr="00F17505" w:rsidRDefault="00A25BEE" w:rsidP="006537B7">
      <w:pPr>
        <w:pStyle w:val="PL"/>
        <w:keepNext/>
        <w:keepLines/>
      </w:pPr>
      <w:r w:rsidRPr="00F17505">
        <w:t>class MLTrainingFunction &lt;&lt;InformationObjectClass&gt;&gt;</w:t>
      </w:r>
    </w:p>
    <w:p w14:paraId="2412843C" w14:textId="55ECEFF9" w:rsidR="00A25BEE" w:rsidRPr="00F17505" w:rsidRDefault="00A25BEE" w:rsidP="006537B7">
      <w:pPr>
        <w:pStyle w:val="PL"/>
        <w:keepNext/>
        <w:keepLines/>
      </w:pPr>
      <w:r w:rsidRPr="00F17505">
        <w:t>class MLTrainingRequest &lt;&lt;InformationObjectClass&gt;&gt;</w:t>
      </w:r>
    </w:p>
    <w:p w14:paraId="7567BD8C" w14:textId="7DBF19FD" w:rsidR="00A25BEE" w:rsidRPr="00F17505" w:rsidRDefault="00A25BEE" w:rsidP="006537B7">
      <w:pPr>
        <w:pStyle w:val="PL"/>
        <w:keepNext/>
        <w:keepLines/>
      </w:pPr>
      <w:r w:rsidRPr="00F17505">
        <w:t>class MLTrainingProcess &lt;&lt;InformationObjectClass&gt;&gt;</w:t>
      </w:r>
    </w:p>
    <w:p w14:paraId="4792038F" w14:textId="27550CC0" w:rsidR="00A25BEE" w:rsidRPr="00F17505" w:rsidRDefault="00A25BEE" w:rsidP="006537B7">
      <w:pPr>
        <w:pStyle w:val="PL"/>
        <w:keepNext/>
        <w:keepLines/>
      </w:pPr>
      <w:r w:rsidRPr="00F17505">
        <w:t>class MLTrainingReport &lt;&lt;InformationObjectClass&gt;&gt;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r w:rsidRPr="00F17505">
        <w:t xml:space="preserve">ManagedFunction &lt;|-- MLTrainingFunction </w:t>
      </w:r>
    </w:p>
    <w:p w14:paraId="6F48ACE6" w14:textId="459E6B9D" w:rsidR="00A25BEE" w:rsidRPr="00F17505" w:rsidRDefault="00A25BEE" w:rsidP="00A25BEE">
      <w:pPr>
        <w:pStyle w:val="PL"/>
      </w:pPr>
      <w:r w:rsidRPr="00F17505">
        <w:t xml:space="preserve">Top &lt;|-- MLTrainingRequest </w:t>
      </w:r>
    </w:p>
    <w:p w14:paraId="521DECDD" w14:textId="69934DF5" w:rsidR="00A25BEE" w:rsidRPr="00F17505" w:rsidRDefault="00A25BEE" w:rsidP="00A25BEE">
      <w:pPr>
        <w:pStyle w:val="PL"/>
      </w:pPr>
      <w:r w:rsidRPr="00F17505">
        <w:t xml:space="preserve">Top &lt;|-- MLTrainingProcess </w:t>
      </w:r>
    </w:p>
    <w:p w14:paraId="72C1FC1F" w14:textId="5322ADBC" w:rsidR="00A25BEE" w:rsidRPr="00F17505" w:rsidRDefault="00A25BEE" w:rsidP="00A25BEE">
      <w:pPr>
        <w:pStyle w:val="PL"/>
      </w:pPr>
      <w:r w:rsidRPr="00F17505">
        <w:t xml:space="preserve">Top &lt;|-- 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73" w:name="_Toc106015919"/>
      <w:r w:rsidRPr="00F17505">
        <w:br w:type="page"/>
      </w:r>
    </w:p>
    <w:p w14:paraId="04231D72" w14:textId="1170D0B8" w:rsidR="00107320" w:rsidRPr="00F17505" w:rsidRDefault="00107320" w:rsidP="00107320">
      <w:pPr>
        <w:pStyle w:val="Heading8"/>
      </w:pPr>
      <w:bookmarkStart w:id="374" w:name="_Toc106098558"/>
      <w:bookmarkStart w:id="375" w:name="_Toc137816800"/>
      <w:r w:rsidRPr="00F17505">
        <w:t>Annex B (normative):</w:t>
      </w:r>
      <w:r w:rsidRPr="00F17505">
        <w:br/>
        <w:t>OpenAPI definition of the AI/ML NRM</w:t>
      </w:r>
      <w:bookmarkEnd w:id="373"/>
      <w:bookmarkEnd w:id="374"/>
      <w:bookmarkEnd w:id="375"/>
    </w:p>
    <w:p w14:paraId="522D5C3B" w14:textId="45139DD4" w:rsidR="00107320" w:rsidRPr="00F17505" w:rsidRDefault="00107320" w:rsidP="00107320">
      <w:pPr>
        <w:pStyle w:val="Heading1"/>
      </w:pPr>
      <w:bookmarkStart w:id="376" w:name="_Toc106015920"/>
      <w:bookmarkStart w:id="377" w:name="_Toc106098559"/>
      <w:bookmarkStart w:id="378" w:name="_Toc137816801"/>
      <w:r w:rsidRPr="00F17505">
        <w:t>B.1</w:t>
      </w:r>
      <w:r w:rsidRPr="00F17505">
        <w:tab/>
        <w:t>General</w:t>
      </w:r>
      <w:bookmarkEnd w:id="376"/>
      <w:bookmarkEnd w:id="377"/>
      <w:bookmarkEnd w:id="378"/>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79" w:name="_Toc106015921"/>
      <w:bookmarkStart w:id="380" w:name="_Toc106098560"/>
      <w:bookmarkStart w:id="381" w:name="_Toc137816802"/>
      <w:r w:rsidRPr="00F17505">
        <w:t>B.2</w:t>
      </w:r>
      <w:r w:rsidRPr="00F17505">
        <w:tab/>
        <w:t>Solution Set (SS) definitions</w:t>
      </w:r>
      <w:bookmarkEnd w:id="379"/>
      <w:bookmarkEnd w:id="380"/>
      <w:bookmarkEnd w:id="381"/>
    </w:p>
    <w:p w14:paraId="4D8C462C" w14:textId="746FD731" w:rsidR="00107320" w:rsidRPr="00F17505" w:rsidRDefault="00107320" w:rsidP="00107320">
      <w:pPr>
        <w:pStyle w:val="Heading2"/>
        <w:rPr>
          <w:rFonts w:ascii="Courier" w:eastAsia="MS Mincho" w:hAnsi="Courier"/>
          <w:szCs w:val="16"/>
        </w:rPr>
      </w:pPr>
      <w:bookmarkStart w:id="382" w:name="_Toc106015922"/>
      <w:bookmarkStart w:id="383" w:name="_Toc106098561"/>
      <w:bookmarkStart w:id="384" w:name="_Toc137816803"/>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382"/>
      <w:bookmarkEnd w:id="383"/>
      <w:bookmarkEnd w:id="384"/>
    </w:p>
    <w:p w14:paraId="40D86C28" w14:textId="77777777" w:rsidR="00E95BD1" w:rsidRDefault="00E95BD1" w:rsidP="00E95BD1">
      <w:pPr>
        <w:pStyle w:val="PL"/>
      </w:pPr>
      <w:r>
        <w:t>openapi: 3.0.1</w:t>
      </w:r>
    </w:p>
    <w:p w14:paraId="49BA16FE" w14:textId="77777777" w:rsidR="00E95BD1" w:rsidRDefault="00E95BD1" w:rsidP="00E95BD1">
      <w:pPr>
        <w:pStyle w:val="PL"/>
      </w:pPr>
      <w:r>
        <w:t>info:</w:t>
      </w:r>
    </w:p>
    <w:p w14:paraId="0310EDA9" w14:textId="77777777" w:rsidR="00E95BD1" w:rsidRDefault="00E95BD1" w:rsidP="00E95BD1">
      <w:pPr>
        <w:pStyle w:val="PL"/>
      </w:pPr>
      <w:r>
        <w:t xml:space="preserve">  title: AI/ML NRM</w:t>
      </w:r>
    </w:p>
    <w:p w14:paraId="3B7A28A3" w14:textId="77777777" w:rsidR="00E95BD1" w:rsidRDefault="00E95BD1" w:rsidP="00E95BD1">
      <w:pPr>
        <w:pStyle w:val="PL"/>
      </w:pPr>
      <w:r>
        <w:t xml:space="preserve">  version: 17.4.0</w:t>
      </w:r>
    </w:p>
    <w:p w14:paraId="5875D08E" w14:textId="77777777" w:rsidR="00E95BD1" w:rsidRDefault="00E95BD1" w:rsidP="00E95BD1">
      <w:pPr>
        <w:pStyle w:val="PL"/>
      </w:pPr>
      <w:r>
        <w:t xml:space="preserve">  description: &gt;-</w:t>
      </w:r>
    </w:p>
    <w:p w14:paraId="3ACEB22D" w14:textId="77777777" w:rsidR="00E95BD1" w:rsidRDefault="00E95BD1" w:rsidP="00E95BD1">
      <w:pPr>
        <w:pStyle w:val="PL"/>
      </w:pPr>
      <w:r>
        <w:t xml:space="preserve">    OAS 3.0.1 specification of the AI/ML NRM</w:t>
      </w:r>
    </w:p>
    <w:p w14:paraId="269632FA" w14:textId="77777777" w:rsidR="00E95BD1" w:rsidRDefault="00E95BD1" w:rsidP="00E95BD1">
      <w:pPr>
        <w:pStyle w:val="PL"/>
      </w:pPr>
      <w:r>
        <w:t xml:space="preserve">    © 2023, 3GPP Organizational Partners (ARIB, ATIS, CCSA, ETSI, TSDSI, TTA, TTC).</w:t>
      </w:r>
    </w:p>
    <w:p w14:paraId="6B2E775C" w14:textId="77777777" w:rsidR="00E95BD1" w:rsidRDefault="00E95BD1" w:rsidP="00E95BD1">
      <w:pPr>
        <w:pStyle w:val="PL"/>
      </w:pPr>
      <w:r>
        <w:t xml:space="preserve">    All rights reserved.</w:t>
      </w:r>
    </w:p>
    <w:p w14:paraId="70A5FCC1" w14:textId="77777777" w:rsidR="00E95BD1" w:rsidRDefault="00E95BD1" w:rsidP="00E95BD1">
      <w:pPr>
        <w:pStyle w:val="PL"/>
      </w:pPr>
      <w:r>
        <w:t>externalDocs:</w:t>
      </w:r>
    </w:p>
    <w:p w14:paraId="2ADE6D87" w14:textId="77777777" w:rsidR="00E95BD1" w:rsidRDefault="00E95BD1" w:rsidP="00E95BD1">
      <w:pPr>
        <w:pStyle w:val="PL"/>
      </w:pPr>
      <w:r>
        <w:t xml:space="preserve">  description: 3GPP TS 28.105; AI/ML Management</w:t>
      </w:r>
    </w:p>
    <w:p w14:paraId="321C9FCC" w14:textId="77777777" w:rsidR="00E95BD1" w:rsidRDefault="00E95BD1" w:rsidP="00E95BD1">
      <w:pPr>
        <w:pStyle w:val="PL"/>
      </w:pPr>
      <w:r>
        <w:t xml:space="preserve">  url: http://www.3gpp.org/ftp/Specs/archive/28_series/28.105/</w:t>
      </w:r>
    </w:p>
    <w:p w14:paraId="0F2B2117" w14:textId="77777777" w:rsidR="00E95BD1" w:rsidRDefault="00E95BD1" w:rsidP="00E95BD1">
      <w:pPr>
        <w:pStyle w:val="PL"/>
      </w:pPr>
      <w:r>
        <w:t>paths: {}</w:t>
      </w:r>
    </w:p>
    <w:p w14:paraId="04A129E1" w14:textId="77777777" w:rsidR="00E95BD1" w:rsidRDefault="00E95BD1" w:rsidP="00E95BD1">
      <w:pPr>
        <w:pStyle w:val="PL"/>
      </w:pPr>
      <w:r>
        <w:t>components:</w:t>
      </w:r>
    </w:p>
    <w:p w14:paraId="35D04AE5" w14:textId="77777777" w:rsidR="00E95BD1" w:rsidRDefault="00E95BD1" w:rsidP="00E95BD1">
      <w:pPr>
        <w:pStyle w:val="PL"/>
      </w:pPr>
      <w:r>
        <w:t xml:space="preserve">  schemas:</w:t>
      </w:r>
    </w:p>
    <w:p w14:paraId="12D608D6" w14:textId="77777777" w:rsidR="00E95BD1" w:rsidRDefault="00E95BD1" w:rsidP="00E95BD1">
      <w:pPr>
        <w:pStyle w:val="PL"/>
      </w:pPr>
    </w:p>
    <w:p w14:paraId="381DC4D2" w14:textId="77777777" w:rsidR="00E95BD1" w:rsidRDefault="00E95BD1" w:rsidP="00E95BD1">
      <w:pPr>
        <w:pStyle w:val="PL"/>
      </w:pPr>
      <w:r>
        <w:t>#-------- Definition of types-----------------------------------------------------</w:t>
      </w:r>
    </w:p>
    <w:p w14:paraId="69148647" w14:textId="77777777" w:rsidR="00E95BD1" w:rsidRDefault="00E95BD1" w:rsidP="00E95BD1">
      <w:pPr>
        <w:pStyle w:val="PL"/>
      </w:pPr>
    </w:p>
    <w:p w14:paraId="53703167" w14:textId="77777777" w:rsidR="00E95BD1" w:rsidRDefault="00E95BD1" w:rsidP="00E95BD1">
      <w:pPr>
        <w:pStyle w:val="PL"/>
      </w:pPr>
      <w:r>
        <w:t xml:space="preserve">    MLEntityList:</w:t>
      </w:r>
    </w:p>
    <w:p w14:paraId="12240D92" w14:textId="77777777" w:rsidR="00E95BD1" w:rsidRDefault="00E95BD1" w:rsidP="00E95BD1">
      <w:pPr>
        <w:pStyle w:val="PL"/>
      </w:pPr>
      <w:r>
        <w:t xml:space="preserve">      type: array</w:t>
      </w:r>
    </w:p>
    <w:p w14:paraId="0C2942A7" w14:textId="77777777" w:rsidR="00E95BD1" w:rsidRDefault="00E95BD1" w:rsidP="00E95BD1">
      <w:pPr>
        <w:pStyle w:val="PL"/>
      </w:pPr>
      <w:r>
        <w:t xml:space="preserve">      items:</w:t>
      </w:r>
    </w:p>
    <w:p w14:paraId="25EEC561" w14:textId="77777777" w:rsidR="00E95BD1" w:rsidRDefault="00E95BD1" w:rsidP="00E95BD1">
      <w:pPr>
        <w:pStyle w:val="PL"/>
      </w:pPr>
      <w:r>
        <w:t xml:space="preserve">        $ref: '#/components/schemas/MLEntity'</w:t>
      </w:r>
    </w:p>
    <w:p w14:paraId="5416E35E" w14:textId="77777777" w:rsidR="00E95BD1" w:rsidRDefault="00E95BD1" w:rsidP="00E95BD1">
      <w:pPr>
        <w:pStyle w:val="PL"/>
      </w:pPr>
    </w:p>
    <w:p w14:paraId="0D1D71C8" w14:textId="77777777" w:rsidR="00E95BD1" w:rsidRDefault="00E95BD1" w:rsidP="00E95BD1">
      <w:pPr>
        <w:pStyle w:val="PL"/>
      </w:pPr>
      <w:r>
        <w:t xml:space="preserve">    MLEntity:</w:t>
      </w:r>
    </w:p>
    <w:p w14:paraId="3DA2B6F6" w14:textId="77777777" w:rsidR="00E95BD1" w:rsidRDefault="00E95BD1" w:rsidP="00E95BD1">
      <w:pPr>
        <w:pStyle w:val="PL"/>
      </w:pPr>
      <w:r>
        <w:t xml:space="preserve">      type: object</w:t>
      </w:r>
    </w:p>
    <w:p w14:paraId="2651C2C7" w14:textId="77777777" w:rsidR="00E95BD1" w:rsidRDefault="00E95BD1" w:rsidP="00E95BD1">
      <w:pPr>
        <w:pStyle w:val="PL"/>
      </w:pPr>
      <w:r>
        <w:t xml:space="preserve">      properties:</w:t>
      </w:r>
    </w:p>
    <w:p w14:paraId="29AA03BE" w14:textId="77777777" w:rsidR="00E95BD1" w:rsidRDefault="00E95BD1" w:rsidP="00E95BD1">
      <w:pPr>
        <w:pStyle w:val="PL"/>
      </w:pPr>
      <w:r>
        <w:t xml:space="preserve">        mLEntityId:</w:t>
      </w:r>
    </w:p>
    <w:p w14:paraId="7A5E5361" w14:textId="77777777" w:rsidR="00E95BD1" w:rsidRDefault="00E95BD1" w:rsidP="00E95BD1">
      <w:pPr>
        <w:pStyle w:val="PL"/>
      </w:pPr>
      <w:r>
        <w:t xml:space="preserve">          type: string</w:t>
      </w:r>
    </w:p>
    <w:p w14:paraId="0FB1BBC2" w14:textId="77777777" w:rsidR="00E95BD1" w:rsidRDefault="00E95BD1" w:rsidP="00E95BD1">
      <w:pPr>
        <w:pStyle w:val="PL"/>
      </w:pPr>
      <w:r>
        <w:t xml:space="preserve">        inferenceType:</w:t>
      </w:r>
    </w:p>
    <w:p w14:paraId="307CBD58" w14:textId="77777777" w:rsidR="00E95BD1" w:rsidRDefault="00E95BD1" w:rsidP="00E95BD1">
      <w:pPr>
        <w:pStyle w:val="PL"/>
      </w:pPr>
      <w:r>
        <w:t xml:space="preserve">          type: string</w:t>
      </w:r>
    </w:p>
    <w:p w14:paraId="3C78B7D4" w14:textId="77777777" w:rsidR="00E95BD1" w:rsidRDefault="00E95BD1" w:rsidP="00E95BD1">
      <w:pPr>
        <w:pStyle w:val="PL"/>
      </w:pPr>
      <w:r>
        <w:t xml:space="preserve">        mLEntityVersion:</w:t>
      </w:r>
    </w:p>
    <w:p w14:paraId="7E311834" w14:textId="77777777" w:rsidR="00E95BD1" w:rsidRDefault="00E95BD1" w:rsidP="00E95BD1">
      <w:pPr>
        <w:pStyle w:val="PL"/>
      </w:pPr>
      <w:r>
        <w:t xml:space="preserve">          type: string</w:t>
      </w:r>
    </w:p>
    <w:p w14:paraId="3C7A7B13" w14:textId="77777777" w:rsidR="00E95BD1" w:rsidRDefault="00E95BD1" w:rsidP="00E95BD1">
      <w:pPr>
        <w:pStyle w:val="PL"/>
      </w:pPr>
      <w:r>
        <w:t xml:space="preserve">        expectedRunTimeContext:</w:t>
      </w:r>
    </w:p>
    <w:p w14:paraId="41D06F3B" w14:textId="77777777" w:rsidR="00E95BD1" w:rsidRDefault="00E95BD1" w:rsidP="00E95BD1">
      <w:pPr>
        <w:pStyle w:val="PL"/>
      </w:pPr>
      <w:r>
        <w:t xml:space="preserve">          $ref: '#/components/schemas/MLContext'</w:t>
      </w:r>
    </w:p>
    <w:p w14:paraId="7447F06A" w14:textId="77777777" w:rsidR="00E95BD1" w:rsidRDefault="00E95BD1" w:rsidP="00E95BD1">
      <w:pPr>
        <w:pStyle w:val="PL"/>
      </w:pPr>
      <w:r>
        <w:t xml:space="preserve">        trainingContext:</w:t>
      </w:r>
    </w:p>
    <w:p w14:paraId="06DF0560" w14:textId="77777777" w:rsidR="00E95BD1" w:rsidRDefault="00E95BD1" w:rsidP="00E95BD1">
      <w:pPr>
        <w:pStyle w:val="PL"/>
      </w:pPr>
      <w:r>
        <w:t xml:space="preserve">          $ref: '#/components/schemas/MLContext'</w:t>
      </w:r>
    </w:p>
    <w:p w14:paraId="34DDF8E3" w14:textId="77777777" w:rsidR="00E95BD1" w:rsidRDefault="00E95BD1" w:rsidP="00E95BD1">
      <w:pPr>
        <w:pStyle w:val="PL"/>
      </w:pPr>
      <w:r>
        <w:t xml:space="preserve">        runTimeContext:</w:t>
      </w:r>
    </w:p>
    <w:p w14:paraId="42A1DB1B" w14:textId="77777777" w:rsidR="00E95BD1" w:rsidRDefault="00E95BD1" w:rsidP="00E95BD1">
      <w:pPr>
        <w:pStyle w:val="PL"/>
      </w:pPr>
      <w:r>
        <w:t xml:space="preserve">          $ref: '#/components/schemas/MLContext'</w:t>
      </w:r>
    </w:p>
    <w:p w14:paraId="565F6EF4" w14:textId="77777777" w:rsidR="00E95BD1" w:rsidRDefault="00E95BD1" w:rsidP="00E95BD1">
      <w:pPr>
        <w:pStyle w:val="PL"/>
      </w:pPr>
    </w:p>
    <w:p w14:paraId="26305FCF" w14:textId="77777777" w:rsidR="00E95BD1" w:rsidRDefault="00E95BD1" w:rsidP="00E95BD1">
      <w:pPr>
        <w:pStyle w:val="PL"/>
      </w:pPr>
      <w:r>
        <w:t xml:space="preserve">    MLContext:</w:t>
      </w:r>
    </w:p>
    <w:p w14:paraId="28D84185" w14:textId="77777777" w:rsidR="00E95BD1" w:rsidRDefault="00E95BD1" w:rsidP="00E95BD1">
      <w:pPr>
        <w:pStyle w:val="PL"/>
      </w:pPr>
      <w:r>
        <w:t xml:space="preserve">      type: object</w:t>
      </w:r>
    </w:p>
    <w:p w14:paraId="0B566370" w14:textId="77777777" w:rsidR="00E95BD1" w:rsidRDefault="00E95BD1" w:rsidP="00E95BD1">
      <w:pPr>
        <w:pStyle w:val="PL"/>
      </w:pPr>
      <w:r>
        <w:t xml:space="preserve">      properties:</w:t>
      </w:r>
    </w:p>
    <w:p w14:paraId="0C31642E" w14:textId="77777777" w:rsidR="00E95BD1" w:rsidRDefault="00E95BD1" w:rsidP="00E95BD1">
      <w:pPr>
        <w:pStyle w:val="PL"/>
      </w:pPr>
      <w:r>
        <w:t xml:space="preserve">        inferenceEntityRef:</w:t>
      </w:r>
    </w:p>
    <w:p w14:paraId="5DDCFDCB" w14:textId="77777777" w:rsidR="00E95BD1" w:rsidRDefault="00E95BD1" w:rsidP="00E95BD1">
      <w:pPr>
        <w:pStyle w:val="PL"/>
      </w:pPr>
      <w:r>
        <w:t xml:space="preserve">          $ref: 'TS28623_ComDefs.yaml#/components/schemas/DnList'</w:t>
      </w:r>
    </w:p>
    <w:p w14:paraId="020140B9" w14:textId="77777777" w:rsidR="00E95BD1" w:rsidRDefault="00E95BD1" w:rsidP="00E95BD1">
      <w:pPr>
        <w:pStyle w:val="PL"/>
      </w:pPr>
      <w:r>
        <w:t xml:space="preserve">        dataProviderRef:</w:t>
      </w:r>
    </w:p>
    <w:p w14:paraId="051CA2DF" w14:textId="77777777" w:rsidR="00E95BD1" w:rsidRDefault="00E95BD1" w:rsidP="00E95BD1">
      <w:pPr>
        <w:pStyle w:val="PL"/>
      </w:pPr>
      <w:r>
        <w:t xml:space="preserve">          $ref: 'TS28623_ComDefs.yaml#/components/schemas/DnList'</w:t>
      </w:r>
    </w:p>
    <w:p w14:paraId="36A0F831" w14:textId="77777777" w:rsidR="00E95BD1" w:rsidRDefault="00E95BD1" w:rsidP="00E95BD1">
      <w:pPr>
        <w:pStyle w:val="PL"/>
      </w:pPr>
    </w:p>
    <w:p w14:paraId="585E3C97" w14:textId="77777777" w:rsidR="00E95BD1" w:rsidRDefault="00E95BD1" w:rsidP="00E95BD1">
      <w:pPr>
        <w:pStyle w:val="PL"/>
      </w:pPr>
      <w:r>
        <w:t xml:space="preserve">    RequestStatus:</w:t>
      </w:r>
    </w:p>
    <w:p w14:paraId="324764BE" w14:textId="77777777" w:rsidR="00E95BD1" w:rsidRDefault="00E95BD1" w:rsidP="00E95BD1">
      <w:pPr>
        <w:pStyle w:val="PL"/>
      </w:pPr>
      <w:r>
        <w:t xml:space="preserve">      type: string</w:t>
      </w:r>
    </w:p>
    <w:p w14:paraId="77F09879" w14:textId="77777777" w:rsidR="00E95BD1" w:rsidRDefault="00E95BD1" w:rsidP="00E95BD1">
      <w:pPr>
        <w:pStyle w:val="PL"/>
      </w:pPr>
      <w:r>
        <w:t xml:space="preserve">      enum:</w:t>
      </w:r>
    </w:p>
    <w:p w14:paraId="641656C9" w14:textId="77777777" w:rsidR="00E95BD1" w:rsidRDefault="00E95BD1" w:rsidP="00E95BD1">
      <w:pPr>
        <w:pStyle w:val="PL"/>
      </w:pPr>
      <w:r>
        <w:t xml:space="preserve">        - NOT_STARTED</w:t>
      </w:r>
    </w:p>
    <w:p w14:paraId="480C4E89" w14:textId="77777777" w:rsidR="00E95BD1" w:rsidRDefault="00E95BD1" w:rsidP="00E95BD1">
      <w:pPr>
        <w:pStyle w:val="PL"/>
      </w:pPr>
      <w:r>
        <w:t xml:space="preserve">        - TRAINING_IN_PROGRESS</w:t>
      </w:r>
    </w:p>
    <w:p w14:paraId="1B2DBEBB" w14:textId="77777777" w:rsidR="00E95BD1" w:rsidRDefault="00E95BD1" w:rsidP="00E95BD1">
      <w:pPr>
        <w:pStyle w:val="PL"/>
      </w:pPr>
      <w:r>
        <w:t xml:space="preserve">        - SUSPENDED</w:t>
      </w:r>
    </w:p>
    <w:p w14:paraId="44FAC10F" w14:textId="77777777" w:rsidR="00E95BD1" w:rsidRDefault="00E95BD1" w:rsidP="00E95BD1">
      <w:pPr>
        <w:pStyle w:val="PL"/>
      </w:pPr>
      <w:r>
        <w:t xml:space="preserve">        - FINISHED</w:t>
      </w:r>
    </w:p>
    <w:p w14:paraId="62CD2DF8" w14:textId="77777777" w:rsidR="00E95BD1" w:rsidRDefault="00E95BD1" w:rsidP="00E95BD1">
      <w:pPr>
        <w:pStyle w:val="PL"/>
      </w:pPr>
      <w:r>
        <w:t xml:space="preserve">        - CANCELLED</w:t>
      </w:r>
    </w:p>
    <w:p w14:paraId="746974E8" w14:textId="77777777" w:rsidR="00E95BD1" w:rsidRDefault="00E95BD1" w:rsidP="00E95BD1">
      <w:pPr>
        <w:pStyle w:val="PL"/>
      </w:pPr>
    </w:p>
    <w:p w14:paraId="0CB6E51E" w14:textId="77777777" w:rsidR="00E95BD1" w:rsidRDefault="00E95BD1" w:rsidP="00E95BD1">
      <w:pPr>
        <w:pStyle w:val="PL"/>
      </w:pPr>
      <w:r>
        <w:t xml:space="preserve">    PerformanceRequirements:</w:t>
      </w:r>
    </w:p>
    <w:p w14:paraId="5F8054B0" w14:textId="77777777" w:rsidR="00E95BD1" w:rsidRDefault="00E95BD1" w:rsidP="00E95BD1">
      <w:pPr>
        <w:pStyle w:val="PL"/>
      </w:pPr>
      <w:r>
        <w:t xml:space="preserve">      type: array</w:t>
      </w:r>
    </w:p>
    <w:p w14:paraId="593DC4E5" w14:textId="77777777" w:rsidR="00E95BD1" w:rsidRDefault="00E95BD1" w:rsidP="00E95BD1">
      <w:pPr>
        <w:pStyle w:val="PL"/>
      </w:pPr>
      <w:r>
        <w:t xml:space="preserve">      items:</w:t>
      </w:r>
    </w:p>
    <w:p w14:paraId="31B760AE" w14:textId="77777777" w:rsidR="00E95BD1" w:rsidRDefault="00E95BD1" w:rsidP="00E95BD1">
      <w:pPr>
        <w:pStyle w:val="PL"/>
      </w:pPr>
      <w:r>
        <w:t xml:space="preserve">        $ref: '#/components/schemas/ModelPerformance'</w:t>
      </w:r>
    </w:p>
    <w:p w14:paraId="6304C4BB" w14:textId="77777777" w:rsidR="00E95BD1" w:rsidRDefault="00E95BD1" w:rsidP="00E95BD1">
      <w:pPr>
        <w:pStyle w:val="PL"/>
      </w:pPr>
    </w:p>
    <w:p w14:paraId="48FC2BC0" w14:textId="77777777" w:rsidR="00E95BD1" w:rsidRDefault="00E95BD1" w:rsidP="00E95BD1">
      <w:pPr>
        <w:pStyle w:val="PL"/>
      </w:pPr>
      <w:r>
        <w:t xml:space="preserve">    ModelPerformance:</w:t>
      </w:r>
    </w:p>
    <w:p w14:paraId="0D273B38" w14:textId="77777777" w:rsidR="00E95BD1" w:rsidRDefault="00E95BD1" w:rsidP="00E95BD1">
      <w:pPr>
        <w:pStyle w:val="PL"/>
      </w:pPr>
      <w:r>
        <w:t xml:space="preserve">      type: object</w:t>
      </w:r>
    </w:p>
    <w:p w14:paraId="35179E59" w14:textId="77777777" w:rsidR="00E95BD1" w:rsidRDefault="00E95BD1" w:rsidP="00E95BD1">
      <w:pPr>
        <w:pStyle w:val="PL"/>
      </w:pPr>
      <w:r>
        <w:t xml:space="preserve">      properties:</w:t>
      </w:r>
    </w:p>
    <w:p w14:paraId="66228F5A" w14:textId="77777777" w:rsidR="00E95BD1" w:rsidRDefault="00E95BD1" w:rsidP="00E95BD1">
      <w:pPr>
        <w:pStyle w:val="PL"/>
      </w:pPr>
      <w:r>
        <w:t xml:space="preserve">        inferenceOutputName:</w:t>
      </w:r>
    </w:p>
    <w:p w14:paraId="56E2536C" w14:textId="77777777" w:rsidR="00E95BD1" w:rsidRDefault="00E95BD1" w:rsidP="00E95BD1">
      <w:pPr>
        <w:pStyle w:val="PL"/>
      </w:pPr>
      <w:r>
        <w:t xml:space="preserve">          type: string</w:t>
      </w:r>
    </w:p>
    <w:p w14:paraId="43A74D5F" w14:textId="77777777" w:rsidR="00E95BD1" w:rsidRDefault="00E95BD1" w:rsidP="00E95BD1">
      <w:pPr>
        <w:pStyle w:val="PL"/>
      </w:pPr>
      <w:r>
        <w:t xml:space="preserve">        performanceMetric:</w:t>
      </w:r>
    </w:p>
    <w:p w14:paraId="04500803" w14:textId="77777777" w:rsidR="00E95BD1" w:rsidRDefault="00E95BD1" w:rsidP="00E95BD1">
      <w:pPr>
        <w:pStyle w:val="PL"/>
      </w:pPr>
      <w:r>
        <w:t xml:space="preserve">          type: string</w:t>
      </w:r>
    </w:p>
    <w:p w14:paraId="0D500E0B" w14:textId="77777777" w:rsidR="00E95BD1" w:rsidRDefault="00E95BD1" w:rsidP="00E95BD1">
      <w:pPr>
        <w:pStyle w:val="PL"/>
      </w:pPr>
      <w:r>
        <w:t xml:space="preserve">        performanceScore:</w:t>
      </w:r>
    </w:p>
    <w:p w14:paraId="53378341" w14:textId="77777777" w:rsidR="00E95BD1" w:rsidRDefault="00E95BD1" w:rsidP="00E95BD1">
      <w:pPr>
        <w:pStyle w:val="PL"/>
      </w:pPr>
      <w:r>
        <w:t xml:space="preserve">          type: number</w:t>
      </w:r>
    </w:p>
    <w:p w14:paraId="13B3247D" w14:textId="77777777" w:rsidR="00E95BD1" w:rsidRDefault="00E95BD1" w:rsidP="00E95BD1">
      <w:pPr>
        <w:pStyle w:val="PL"/>
      </w:pPr>
      <w:r>
        <w:t xml:space="preserve">          format: float</w:t>
      </w:r>
    </w:p>
    <w:p w14:paraId="5A8B9B03" w14:textId="77777777" w:rsidR="00E95BD1" w:rsidRDefault="00E95BD1" w:rsidP="00E95BD1">
      <w:pPr>
        <w:pStyle w:val="PL"/>
      </w:pPr>
      <w:r>
        <w:t xml:space="preserve">        decisionConfidenceScore:</w:t>
      </w:r>
    </w:p>
    <w:p w14:paraId="38C6A67F" w14:textId="77777777" w:rsidR="00E95BD1" w:rsidRDefault="00E95BD1" w:rsidP="00E95BD1">
      <w:pPr>
        <w:pStyle w:val="PL"/>
      </w:pPr>
      <w:r>
        <w:t xml:space="preserve">          type: number</w:t>
      </w:r>
    </w:p>
    <w:p w14:paraId="37EE18E6" w14:textId="77777777" w:rsidR="00E95BD1" w:rsidRDefault="00E95BD1" w:rsidP="00E95BD1">
      <w:pPr>
        <w:pStyle w:val="PL"/>
      </w:pPr>
      <w:r>
        <w:t xml:space="preserve">          format: float          </w:t>
      </w:r>
    </w:p>
    <w:p w14:paraId="443E0353" w14:textId="77777777" w:rsidR="00E95BD1" w:rsidRDefault="00E95BD1" w:rsidP="00E95BD1">
      <w:pPr>
        <w:pStyle w:val="PL"/>
      </w:pPr>
    </w:p>
    <w:p w14:paraId="1A1263D7" w14:textId="77777777" w:rsidR="00E95BD1" w:rsidRDefault="00E95BD1" w:rsidP="00E95BD1">
      <w:pPr>
        <w:pStyle w:val="PL"/>
      </w:pPr>
      <w:r>
        <w:t xml:space="preserve">    TrainingProcessMonitor:</w:t>
      </w:r>
    </w:p>
    <w:p w14:paraId="4E8CFD08" w14:textId="77777777" w:rsidR="00E95BD1" w:rsidRDefault="00E95BD1" w:rsidP="00E95BD1">
      <w:pPr>
        <w:pStyle w:val="PL"/>
      </w:pPr>
      <w:r>
        <w:t xml:space="preserve">      description: &gt;-</w:t>
      </w:r>
    </w:p>
    <w:p w14:paraId="11D3F227" w14:textId="77777777" w:rsidR="00E95BD1" w:rsidRDefault="00E95BD1" w:rsidP="00E95BD1">
      <w:pPr>
        <w:pStyle w:val="PL"/>
      </w:pPr>
      <w:r>
        <w:t xml:space="preserve">        This data type is the "ProcessMonitor" data type defined in “genericNrm.yaml” with specialisations for usage in the "MLTrainingProcess".</w:t>
      </w:r>
    </w:p>
    <w:p w14:paraId="0AFD7845" w14:textId="77777777" w:rsidR="00E95BD1" w:rsidRDefault="00E95BD1" w:rsidP="00E95BD1">
      <w:pPr>
        <w:pStyle w:val="PL"/>
      </w:pPr>
      <w:r>
        <w:t xml:space="preserve">      type: object</w:t>
      </w:r>
    </w:p>
    <w:p w14:paraId="38FBA816" w14:textId="77777777" w:rsidR="00E95BD1" w:rsidRDefault="00E95BD1" w:rsidP="00E95BD1">
      <w:pPr>
        <w:pStyle w:val="PL"/>
      </w:pPr>
      <w:r>
        <w:t xml:space="preserve">      properties:</w:t>
      </w:r>
    </w:p>
    <w:p w14:paraId="296C3699" w14:textId="77777777" w:rsidR="00E95BD1" w:rsidRDefault="00E95BD1" w:rsidP="00E95BD1">
      <w:pPr>
        <w:pStyle w:val="PL"/>
      </w:pPr>
      <w:r>
        <w:t xml:space="preserve">        mLTrainingProcessId:</w:t>
      </w:r>
    </w:p>
    <w:p w14:paraId="377766EC" w14:textId="77777777" w:rsidR="00E95BD1" w:rsidRDefault="00E95BD1" w:rsidP="00E95BD1">
      <w:pPr>
        <w:pStyle w:val="PL"/>
      </w:pPr>
      <w:r>
        <w:t xml:space="preserve">          type: string</w:t>
      </w:r>
    </w:p>
    <w:p w14:paraId="7AB42F51" w14:textId="77777777" w:rsidR="00E95BD1" w:rsidRDefault="00E95BD1" w:rsidP="00E95BD1">
      <w:pPr>
        <w:pStyle w:val="PL"/>
      </w:pPr>
      <w:r>
        <w:t xml:space="preserve">        status:</w:t>
      </w:r>
    </w:p>
    <w:p w14:paraId="6D88307B" w14:textId="77777777" w:rsidR="00E95BD1" w:rsidRDefault="00E95BD1" w:rsidP="00E95BD1">
      <w:pPr>
        <w:pStyle w:val="PL"/>
      </w:pPr>
      <w:r>
        <w:t xml:space="preserve">          type: string</w:t>
      </w:r>
    </w:p>
    <w:p w14:paraId="1CB8DAD8" w14:textId="77777777" w:rsidR="00E95BD1" w:rsidRDefault="00E95BD1" w:rsidP="00E95BD1">
      <w:pPr>
        <w:pStyle w:val="PL"/>
      </w:pPr>
      <w:r>
        <w:t xml:space="preserve">          enum:</w:t>
      </w:r>
    </w:p>
    <w:p w14:paraId="7AB04331" w14:textId="77777777" w:rsidR="00E95BD1" w:rsidRDefault="00E95BD1" w:rsidP="00E95BD1">
      <w:pPr>
        <w:pStyle w:val="PL"/>
      </w:pPr>
      <w:r>
        <w:t xml:space="preserve">            - RUNNING</w:t>
      </w:r>
    </w:p>
    <w:p w14:paraId="570EADE1" w14:textId="77777777" w:rsidR="00E95BD1" w:rsidRDefault="00E95BD1" w:rsidP="00E95BD1">
      <w:pPr>
        <w:pStyle w:val="PL"/>
      </w:pPr>
      <w:r>
        <w:t xml:space="preserve">            - CANCELLING</w:t>
      </w:r>
    </w:p>
    <w:p w14:paraId="69316CF9" w14:textId="77777777" w:rsidR="00E95BD1" w:rsidRDefault="00E95BD1" w:rsidP="00E95BD1">
      <w:pPr>
        <w:pStyle w:val="PL"/>
      </w:pPr>
      <w:r>
        <w:t xml:space="preserve">            - CANCELLED</w:t>
      </w:r>
    </w:p>
    <w:p w14:paraId="282E7D4D" w14:textId="77777777" w:rsidR="00E95BD1" w:rsidRDefault="00E95BD1" w:rsidP="00E95BD1">
      <w:pPr>
        <w:pStyle w:val="PL"/>
      </w:pPr>
      <w:r>
        <w:t xml:space="preserve">            - SUSPENDED</w:t>
      </w:r>
    </w:p>
    <w:p w14:paraId="1A89BB95" w14:textId="77777777" w:rsidR="00E95BD1" w:rsidRDefault="00E95BD1" w:rsidP="00E95BD1">
      <w:pPr>
        <w:pStyle w:val="PL"/>
      </w:pPr>
      <w:r>
        <w:t xml:space="preserve">            - FINSHED</w:t>
      </w:r>
    </w:p>
    <w:p w14:paraId="30EDF6FB" w14:textId="77777777" w:rsidR="00E95BD1" w:rsidRDefault="00E95BD1" w:rsidP="00E95BD1">
      <w:pPr>
        <w:pStyle w:val="PL"/>
      </w:pPr>
      <w:r>
        <w:t xml:space="preserve">        progressPercentage:</w:t>
      </w:r>
    </w:p>
    <w:p w14:paraId="3428C956" w14:textId="77777777" w:rsidR="00E95BD1" w:rsidRDefault="00E95BD1" w:rsidP="00E95BD1">
      <w:pPr>
        <w:pStyle w:val="PL"/>
      </w:pPr>
      <w:r>
        <w:t xml:space="preserve">          type: integer</w:t>
      </w:r>
    </w:p>
    <w:p w14:paraId="1BC0AD07" w14:textId="77777777" w:rsidR="00E95BD1" w:rsidRDefault="00E95BD1" w:rsidP="00E95BD1">
      <w:pPr>
        <w:pStyle w:val="PL"/>
      </w:pPr>
      <w:r>
        <w:t xml:space="preserve">          minimum: 0</w:t>
      </w:r>
    </w:p>
    <w:p w14:paraId="49BAB5A4" w14:textId="77777777" w:rsidR="00E95BD1" w:rsidRDefault="00E95BD1" w:rsidP="00E95BD1">
      <w:pPr>
        <w:pStyle w:val="PL"/>
      </w:pPr>
      <w:r>
        <w:t xml:space="preserve">          maximum: 100</w:t>
      </w:r>
    </w:p>
    <w:p w14:paraId="1AD73517" w14:textId="77777777" w:rsidR="00E95BD1" w:rsidRDefault="00E95BD1" w:rsidP="00E95BD1">
      <w:pPr>
        <w:pStyle w:val="PL"/>
      </w:pPr>
      <w:r>
        <w:t xml:space="preserve">        progressStateInfo:</w:t>
      </w:r>
    </w:p>
    <w:p w14:paraId="4D1C6508" w14:textId="77777777" w:rsidR="00E95BD1" w:rsidRDefault="00E95BD1" w:rsidP="00E95BD1">
      <w:pPr>
        <w:pStyle w:val="PL"/>
      </w:pPr>
      <w:r>
        <w:t xml:space="preserve">          type: string</w:t>
      </w:r>
    </w:p>
    <w:p w14:paraId="555CCE27" w14:textId="77777777" w:rsidR="00E95BD1" w:rsidRDefault="00E95BD1" w:rsidP="00E95BD1">
      <w:pPr>
        <w:pStyle w:val="PL"/>
      </w:pPr>
      <w:r>
        <w:t xml:space="preserve">          enum:</w:t>
      </w:r>
    </w:p>
    <w:p w14:paraId="645D9DBC" w14:textId="77777777" w:rsidR="00E95BD1" w:rsidRDefault="00E95BD1" w:rsidP="00E95BD1">
      <w:pPr>
        <w:pStyle w:val="PL"/>
      </w:pPr>
      <w:r>
        <w:t xml:space="preserve">            - COLLECTING_DATA</w:t>
      </w:r>
    </w:p>
    <w:p w14:paraId="767920E4" w14:textId="77777777" w:rsidR="00E95BD1" w:rsidRDefault="00E95BD1" w:rsidP="00E95BD1">
      <w:pPr>
        <w:pStyle w:val="PL"/>
      </w:pPr>
      <w:r>
        <w:t xml:space="preserve">            - PREPARING_TRAINING_DATA</w:t>
      </w:r>
    </w:p>
    <w:p w14:paraId="1FEFC4BD" w14:textId="77777777" w:rsidR="00E95BD1" w:rsidRDefault="00E95BD1" w:rsidP="00E95BD1">
      <w:pPr>
        <w:pStyle w:val="PL"/>
      </w:pPr>
      <w:r>
        <w:t xml:space="preserve">            - TRAINING</w:t>
      </w:r>
    </w:p>
    <w:p w14:paraId="4C5B4E84" w14:textId="77777777" w:rsidR="00E95BD1" w:rsidRDefault="00E95BD1" w:rsidP="00E95BD1">
      <w:pPr>
        <w:pStyle w:val="PL"/>
      </w:pPr>
      <w:r>
        <w:t xml:space="preserve">        resultStateInfo:</w:t>
      </w:r>
    </w:p>
    <w:p w14:paraId="65DFFF35" w14:textId="77777777" w:rsidR="00E95BD1" w:rsidRDefault="00E95BD1" w:rsidP="00E95BD1">
      <w:pPr>
        <w:pStyle w:val="PL"/>
      </w:pPr>
      <w:r>
        <w:t xml:space="preserve">          type: string</w:t>
      </w:r>
    </w:p>
    <w:p w14:paraId="5D4E8B9D" w14:textId="77777777" w:rsidR="00E95BD1" w:rsidRDefault="00E95BD1" w:rsidP="00E95BD1">
      <w:pPr>
        <w:pStyle w:val="PL"/>
      </w:pPr>
    </w:p>
    <w:p w14:paraId="294EED70" w14:textId="77777777" w:rsidR="00E95BD1" w:rsidRDefault="00E95BD1" w:rsidP="00E95BD1">
      <w:pPr>
        <w:pStyle w:val="PL"/>
      </w:pPr>
      <w:r>
        <w:t>#-------- Definition of abstract IOCs --------------------------------------------</w:t>
      </w:r>
    </w:p>
    <w:p w14:paraId="53F7AEA3" w14:textId="77777777" w:rsidR="00E95BD1" w:rsidRDefault="00E95BD1" w:rsidP="00E95BD1">
      <w:pPr>
        <w:pStyle w:val="PL"/>
      </w:pPr>
    </w:p>
    <w:p w14:paraId="5FF391F5" w14:textId="77777777" w:rsidR="00E95BD1" w:rsidRDefault="00E95BD1" w:rsidP="00E95BD1">
      <w:pPr>
        <w:pStyle w:val="PL"/>
      </w:pPr>
    </w:p>
    <w:p w14:paraId="1E334FAE" w14:textId="77777777" w:rsidR="00E95BD1" w:rsidRDefault="00E95BD1" w:rsidP="00E95BD1">
      <w:pPr>
        <w:pStyle w:val="PL"/>
      </w:pPr>
    </w:p>
    <w:p w14:paraId="31847A5D" w14:textId="77777777" w:rsidR="00E95BD1" w:rsidRDefault="00E95BD1" w:rsidP="00E95BD1">
      <w:pPr>
        <w:pStyle w:val="PL"/>
      </w:pPr>
      <w:r>
        <w:t>#-------- Definition of concrete IOCs --------------------------------------------</w:t>
      </w:r>
    </w:p>
    <w:p w14:paraId="42570572" w14:textId="77777777" w:rsidR="00E95BD1" w:rsidRDefault="00E95BD1" w:rsidP="00E95BD1">
      <w:pPr>
        <w:pStyle w:val="PL"/>
      </w:pPr>
    </w:p>
    <w:p w14:paraId="1F78C114" w14:textId="77777777" w:rsidR="00E95BD1" w:rsidRDefault="00E95BD1" w:rsidP="00E95BD1">
      <w:pPr>
        <w:pStyle w:val="PL"/>
      </w:pPr>
      <w:r>
        <w:t xml:space="preserve">    SubNetwork-Single:</w:t>
      </w:r>
    </w:p>
    <w:p w14:paraId="7693EDDC" w14:textId="77777777" w:rsidR="00E95BD1" w:rsidRDefault="00E95BD1" w:rsidP="00E95BD1">
      <w:pPr>
        <w:pStyle w:val="PL"/>
      </w:pPr>
      <w:r>
        <w:t xml:space="preserve">      allOf:</w:t>
      </w:r>
    </w:p>
    <w:p w14:paraId="241909B5" w14:textId="77777777" w:rsidR="00E95BD1" w:rsidRDefault="00E95BD1" w:rsidP="00E95BD1">
      <w:pPr>
        <w:pStyle w:val="PL"/>
      </w:pPr>
      <w:r>
        <w:t xml:space="preserve">        - $ref: 'TS28623_GenericNrm.yaml#/components/schemas/Top'</w:t>
      </w:r>
    </w:p>
    <w:p w14:paraId="6F963719" w14:textId="77777777" w:rsidR="00E95BD1" w:rsidRDefault="00E95BD1" w:rsidP="00E95BD1">
      <w:pPr>
        <w:pStyle w:val="PL"/>
      </w:pPr>
      <w:r>
        <w:t xml:space="preserve">        - type: object</w:t>
      </w:r>
    </w:p>
    <w:p w14:paraId="70CCABD2" w14:textId="77777777" w:rsidR="00E95BD1" w:rsidRDefault="00E95BD1" w:rsidP="00E95BD1">
      <w:pPr>
        <w:pStyle w:val="PL"/>
      </w:pPr>
      <w:r>
        <w:t xml:space="preserve">          properties:</w:t>
      </w:r>
    </w:p>
    <w:p w14:paraId="76E88D4C" w14:textId="77777777" w:rsidR="00E95BD1" w:rsidRDefault="00E95BD1" w:rsidP="00E95BD1">
      <w:pPr>
        <w:pStyle w:val="PL"/>
      </w:pPr>
      <w:r>
        <w:t xml:space="preserve">            attributes:</w:t>
      </w:r>
    </w:p>
    <w:p w14:paraId="5281A01C" w14:textId="77777777" w:rsidR="00E95BD1" w:rsidRDefault="00E95BD1" w:rsidP="00E95BD1">
      <w:pPr>
        <w:pStyle w:val="PL"/>
      </w:pPr>
      <w:r>
        <w:t xml:space="preserve">              $ref: 'TS28623_GenericNrm.yaml#/components/schemas/SubNetwork-Attr'</w:t>
      </w:r>
    </w:p>
    <w:p w14:paraId="51E8239E" w14:textId="77777777" w:rsidR="00E95BD1" w:rsidRDefault="00E95BD1" w:rsidP="00E95BD1">
      <w:pPr>
        <w:pStyle w:val="PL"/>
      </w:pPr>
      <w:r>
        <w:t xml:space="preserve">        - $ref: 'TS28623_GenericNrm.yaml#/components/schemas/SubNetwork-ncO'</w:t>
      </w:r>
    </w:p>
    <w:p w14:paraId="51AB4F3F" w14:textId="77777777" w:rsidR="00E95BD1" w:rsidRDefault="00E95BD1" w:rsidP="00E95BD1">
      <w:pPr>
        <w:pStyle w:val="PL"/>
      </w:pPr>
      <w:r>
        <w:t xml:space="preserve">        - type: object</w:t>
      </w:r>
    </w:p>
    <w:p w14:paraId="340BFE7A" w14:textId="77777777" w:rsidR="00E95BD1" w:rsidRDefault="00E95BD1" w:rsidP="00E95BD1">
      <w:pPr>
        <w:pStyle w:val="PL"/>
      </w:pPr>
      <w:r>
        <w:t xml:space="preserve">          properties:</w:t>
      </w:r>
    </w:p>
    <w:p w14:paraId="4B2E58F3" w14:textId="77777777" w:rsidR="00E95BD1" w:rsidRDefault="00E95BD1" w:rsidP="00E95BD1">
      <w:pPr>
        <w:pStyle w:val="PL"/>
      </w:pPr>
      <w:r>
        <w:t xml:space="preserve">            SubNetwork:</w:t>
      </w:r>
    </w:p>
    <w:p w14:paraId="4C1738D2" w14:textId="77777777" w:rsidR="00E95BD1" w:rsidRDefault="00E95BD1" w:rsidP="00E95BD1">
      <w:pPr>
        <w:pStyle w:val="PL"/>
      </w:pPr>
      <w:r>
        <w:t xml:space="preserve">              $ref: '#/components/schemas/SubNetwork-Multiple'</w:t>
      </w:r>
    </w:p>
    <w:p w14:paraId="31EBA243" w14:textId="77777777" w:rsidR="00E95BD1" w:rsidRDefault="00E95BD1" w:rsidP="00E95BD1">
      <w:pPr>
        <w:pStyle w:val="PL"/>
      </w:pPr>
      <w:r>
        <w:t xml:space="preserve">            ManagedElement:</w:t>
      </w:r>
    </w:p>
    <w:p w14:paraId="37BCB33D" w14:textId="77777777" w:rsidR="00E95BD1" w:rsidRDefault="00E95BD1" w:rsidP="00E95BD1">
      <w:pPr>
        <w:pStyle w:val="PL"/>
      </w:pPr>
      <w:r>
        <w:t xml:space="preserve">              $ref: '#/components/schemas/ManagedElement-Multiple'</w:t>
      </w:r>
    </w:p>
    <w:p w14:paraId="5D350F43" w14:textId="77777777" w:rsidR="00E95BD1" w:rsidRDefault="00E95BD1" w:rsidP="00E95BD1">
      <w:pPr>
        <w:pStyle w:val="PL"/>
      </w:pPr>
      <w:r>
        <w:t xml:space="preserve">            MLTrainingFunction:</w:t>
      </w:r>
    </w:p>
    <w:p w14:paraId="579770F4" w14:textId="77777777" w:rsidR="00E95BD1" w:rsidRDefault="00E95BD1" w:rsidP="00E95BD1">
      <w:pPr>
        <w:pStyle w:val="PL"/>
      </w:pPr>
      <w:r>
        <w:t xml:space="preserve">              $ref: '#/components/schemas/MLTrainingFunction-Multiple'</w:t>
      </w:r>
    </w:p>
    <w:p w14:paraId="67D524E4" w14:textId="77777777" w:rsidR="00E95BD1" w:rsidRDefault="00E95BD1" w:rsidP="00E95BD1">
      <w:pPr>
        <w:pStyle w:val="PL"/>
      </w:pPr>
    </w:p>
    <w:p w14:paraId="76F54060" w14:textId="77777777" w:rsidR="00E95BD1" w:rsidRDefault="00E95BD1" w:rsidP="00E95BD1">
      <w:pPr>
        <w:pStyle w:val="PL"/>
      </w:pPr>
      <w:r>
        <w:t xml:space="preserve">    ManagedElement-Single:</w:t>
      </w:r>
    </w:p>
    <w:p w14:paraId="39B3A540" w14:textId="77777777" w:rsidR="00E95BD1" w:rsidRDefault="00E95BD1" w:rsidP="00E95BD1">
      <w:pPr>
        <w:pStyle w:val="PL"/>
      </w:pPr>
      <w:r>
        <w:t xml:space="preserve">      allOf:</w:t>
      </w:r>
    </w:p>
    <w:p w14:paraId="3BD76430" w14:textId="77777777" w:rsidR="00E95BD1" w:rsidRDefault="00E95BD1" w:rsidP="00E95BD1">
      <w:pPr>
        <w:pStyle w:val="PL"/>
      </w:pPr>
      <w:r>
        <w:t xml:space="preserve">        - $ref: 'TS28623_GenericNrm.yaml#/components/schemas/Top'</w:t>
      </w:r>
    </w:p>
    <w:p w14:paraId="512B5A68" w14:textId="77777777" w:rsidR="00E95BD1" w:rsidRDefault="00E95BD1" w:rsidP="00E95BD1">
      <w:pPr>
        <w:pStyle w:val="PL"/>
      </w:pPr>
      <w:r>
        <w:t xml:space="preserve">        - type: object</w:t>
      </w:r>
    </w:p>
    <w:p w14:paraId="073820E0" w14:textId="77777777" w:rsidR="00E95BD1" w:rsidRDefault="00E95BD1" w:rsidP="00E95BD1">
      <w:pPr>
        <w:pStyle w:val="PL"/>
      </w:pPr>
      <w:r>
        <w:t xml:space="preserve">          properties:</w:t>
      </w:r>
    </w:p>
    <w:p w14:paraId="0F51E3BB" w14:textId="77777777" w:rsidR="00E95BD1" w:rsidRDefault="00E95BD1" w:rsidP="00E95BD1">
      <w:pPr>
        <w:pStyle w:val="PL"/>
      </w:pPr>
      <w:r>
        <w:t xml:space="preserve">            attributes:</w:t>
      </w:r>
    </w:p>
    <w:p w14:paraId="539A32CE" w14:textId="77777777" w:rsidR="00E95BD1" w:rsidRDefault="00E95BD1" w:rsidP="00E95BD1">
      <w:pPr>
        <w:pStyle w:val="PL"/>
      </w:pPr>
      <w:r>
        <w:t xml:space="preserve">              $ref: 'TS28623_GenericNrm.yaml#/components/schemas/ManagedElement-Attr'</w:t>
      </w:r>
    </w:p>
    <w:p w14:paraId="5D9BF9AD" w14:textId="77777777" w:rsidR="00E95BD1" w:rsidRDefault="00E95BD1" w:rsidP="00E95BD1">
      <w:pPr>
        <w:pStyle w:val="PL"/>
      </w:pPr>
      <w:r>
        <w:t xml:space="preserve">        - $ref: 'TS28623_GenericNrm.yaml#/components/schemas/ManagedElement-ncO'</w:t>
      </w:r>
    </w:p>
    <w:p w14:paraId="43C650D1" w14:textId="77777777" w:rsidR="00E95BD1" w:rsidRDefault="00E95BD1" w:rsidP="00E95BD1">
      <w:pPr>
        <w:pStyle w:val="PL"/>
      </w:pPr>
      <w:r>
        <w:t xml:space="preserve">        - type: object</w:t>
      </w:r>
    </w:p>
    <w:p w14:paraId="2A173C24" w14:textId="77777777" w:rsidR="00E95BD1" w:rsidRDefault="00E95BD1" w:rsidP="00E95BD1">
      <w:pPr>
        <w:pStyle w:val="PL"/>
      </w:pPr>
      <w:r>
        <w:t xml:space="preserve">          properties:</w:t>
      </w:r>
    </w:p>
    <w:p w14:paraId="586AFF3A" w14:textId="77777777" w:rsidR="00E95BD1" w:rsidRDefault="00E95BD1" w:rsidP="00E95BD1">
      <w:pPr>
        <w:pStyle w:val="PL"/>
      </w:pPr>
      <w:r>
        <w:t xml:space="preserve">            MLTrainingFunction:</w:t>
      </w:r>
    </w:p>
    <w:p w14:paraId="1BCE3F38" w14:textId="77777777" w:rsidR="00E95BD1" w:rsidRDefault="00E95BD1" w:rsidP="00E95BD1">
      <w:pPr>
        <w:pStyle w:val="PL"/>
      </w:pPr>
      <w:r>
        <w:t xml:space="preserve">              $ref: '#/components/schemas/MLTrainingFunction-Multiple'</w:t>
      </w:r>
    </w:p>
    <w:p w14:paraId="525C1771" w14:textId="77777777" w:rsidR="00E95BD1" w:rsidRDefault="00E95BD1" w:rsidP="00E95BD1">
      <w:pPr>
        <w:pStyle w:val="PL"/>
      </w:pPr>
    </w:p>
    <w:p w14:paraId="31FC2A8F" w14:textId="77777777" w:rsidR="00E95BD1" w:rsidRDefault="00E95BD1" w:rsidP="00E95BD1">
      <w:pPr>
        <w:pStyle w:val="PL"/>
      </w:pPr>
      <w:r>
        <w:t xml:space="preserve">    MLTrainingFunction-Single:</w:t>
      </w:r>
    </w:p>
    <w:p w14:paraId="31F987FE" w14:textId="77777777" w:rsidR="00E95BD1" w:rsidRDefault="00E95BD1" w:rsidP="00E95BD1">
      <w:pPr>
        <w:pStyle w:val="PL"/>
      </w:pPr>
      <w:r>
        <w:t xml:space="preserve">      allOf:</w:t>
      </w:r>
    </w:p>
    <w:p w14:paraId="4CE2DF28" w14:textId="77777777" w:rsidR="00E95BD1" w:rsidRDefault="00E95BD1" w:rsidP="00E95BD1">
      <w:pPr>
        <w:pStyle w:val="PL"/>
      </w:pPr>
      <w:r>
        <w:t xml:space="preserve">        - $ref: 'TS28623_GenericNrm.yaml#/components/schemas/Top'</w:t>
      </w:r>
    </w:p>
    <w:p w14:paraId="3697F11A" w14:textId="77777777" w:rsidR="00E95BD1" w:rsidRDefault="00E95BD1" w:rsidP="00E95BD1">
      <w:pPr>
        <w:pStyle w:val="PL"/>
      </w:pPr>
      <w:r>
        <w:t xml:space="preserve">        - type: object</w:t>
      </w:r>
    </w:p>
    <w:p w14:paraId="7E0937AD" w14:textId="77777777" w:rsidR="00E95BD1" w:rsidRDefault="00E95BD1" w:rsidP="00E95BD1">
      <w:pPr>
        <w:pStyle w:val="PL"/>
      </w:pPr>
      <w:r>
        <w:t xml:space="preserve">          properties:</w:t>
      </w:r>
    </w:p>
    <w:p w14:paraId="42A9E1C2" w14:textId="77777777" w:rsidR="00E95BD1" w:rsidRDefault="00E95BD1" w:rsidP="00E95BD1">
      <w:pPr>
        <w:pStyle w:val="PL"/>
      </w:pPr>
      <w:r>
        <w:t xml:space="preserve">            attributes:</w:t>
      </w:r>
    </w:p>
    <w:p w14:paraId="0A469756" w14:textId="77777777" w:rsidR="00E95BD1" w:rsidRDefault="00E95BD1" w:rsidP="00E95BD1">
      <w:pPr>
        <w:pStyle w:val="PL"/>
      </w:pPr>
      <w:r>
        <w:t xml:space="preserve">              allOf:</w:t>
      </w:r>
    </w:p>
    <w:p w14:paraId="51287923" w14:textId="77777777" w:rsidR="00E95BD1" w:rsidRDefault="00E95BD1" w:rsidP="00E95BD1">
      <w:pPr>
        <w:pStyle w:val="PL"/>
      </w:pPr>
      <w:r>
        <w:t xml:space="preserve">                - $ref: 'TS28623_GenericNrm.yaml#/components/schemas/ManagedFunction-Attr'</w:t>
      </w:r>
    </w:p>
    <w:p w14:paraId="18BC04B7" w14:textId="77777777" w:rsidR="00E95BD1" w:rsidRDefault="00E95BD1" w:rsidP="00E95BD1">
      <w:pPr>
        <w:pStyle w:val="PL"/>
      </w:pPr>
      <w:r>
        <w:t xml:space="preserve">                - type: object</w:t>
      </w:r>
    </w:p>
    <w:p w14:paraId="000DA186" w14:textId="77777777" w:rsidR="00E95BD1" w:rsidRDefault="00E95BD1" w:rsidP="00E95BD1">
      <w:pPr>
        <w:pStyle w:val="PL"/>
      </w:pPr>
      <w:r>
        <w:t xml:space="preserve">                  properties:</w:t>
      </w:r>
    </w:p>
    <w:p w14:paraId="25FA3845" w14:textId="77777777" w:rsidR="00E95BD1" w:rsidRDefault="00E95BD1" w:rsidP="00E95BD1">
      <w:pPr>
        <w:pStyle w:val="PL"/>
      </w:pPr>
      <w:r>
        <w:t xml:space="preserve">                    mLEntityList:</w:t>
      </w:r>
    </w:p>
    <w:p w14:paraId="0B4D7774" w14:textId="77777777" w:rsidR="00E95BD1" w:rsidRDefault="00E95BD1" w:rsidP="00E95BD1">
      <w:pPr>
        <w:pStyle w:val="PL"/>
      </w:pPr>
      <w:r>
        <w:t xml:space="preserve">                      $ref: '#/components/schemas/MLEntityList'</w:t>
      </w:r>
    </w:p>
    <w:p w14:paraId="35EC49B9" w14:textId="77777777" w:rsidR="00E95BD1" w:rsidRDefault="00E95BD1" w:rsidP="00E95BD1">
      <w:pPr>
        <w:pStyle w:val="PL"/>
      </w:pPr>
      <w:r>
        <w:t xml:space="preserve">        - $ref: 'TS28623_GenericNrm.yaml#/components/schemas/ManagedFunction-ncO'</w:t>
      </w:r>
    </w:p>
    <w:p w14:paraId="44D51AF8" w14:textId="77777777" w:rsidR="00E95BD1" w:rsidRDefault="00E95BD1" w:rsidP="00E95BD1">
      <w:pPr>
        <w:pStyle w:val="PL"/>
      </w:pPr>
      <w:r>
        <w:t xml:space="preserve">        - type: object</w:t>
      </w:r>
    </w:p>
    <w:p w14:paraId="3E7870FD" w14:textId="77777777" w:rsidR="00E95BD1" w:rsidRDefault="00E95BD1" w:rsidP="00E95BD1">
      <w:pPr>
        <w:pStyle w:val="PL"/>
      </w:pPr>
      <w:r>
        <w:t xml:space="preserve">          properties:</w:t>
      </w:r>
    </w:p>
    <w:p w14:paraId="2D936C08" w14:textId="77777777" w:rsidR="00E95BD1" w:rsidRDefault="00E95BD1" w:rsidP="00E95BD1">
      <w:pPr>
        <w:pStyle w:val="PL"/>
      </w:pPr>
      <w:r>
        <w:t xml:space="preserve">            MLTrainingRequest:</w:t>
      </w:r>
    </w:p>
    <w:p w14:paraId="0BA44BBF" w14:textId="77777777" w:rsidR="00E95BD1" w:rsidRDefault="00E95BD1" w:rsidP="00E95BD1">
      <w:pPr>
        <w:pStyle w:val="PL"/>
      </w:pPr>
      <w:r>
        <w:t xml:space="preserve">              $ref: '#/components/schemas/MLTrainingRequest-Multiple'</w:t>
      </w:r>
    </w:p>
    <w:p w14:paraId="38FA93E3" w14:textId="77777777" w:rsidR="00E95BD1" w:rsidRDefault="00E95BD1" w:rsidP="00E95BD1">
      <w:pPr>
        <w:pStyle w:val="PL"/>
      </w:pPr>
      <w:r>
        <w:t xml:space="preserve">            MLTrainingProcess:</w:t>
      </w:r>
    </w:p>
    <w:p w14:paraId="00083978" w14:textId="77777777" w:rsidR="00E95BD1" w:rsidRDefault="00E95BD1" w:rsidP="00E95BD1">
      <w:pPr>
        <w:pStyle w:val="PL"/>
      </w:pPr>
      <w:r>
        <w:t xml:space="preserve">              $ref: '#/components/schemas/MLTrainingProcess-Multiple'</w:t>
      </w:r>
    </w:p>
    <w:p w14:paraId="56916771" w14:textId="77777777" w:rsidR="00E95BD1" w:rsidRDefault="00E95BD1" w:rsidP="00E95BD1">
      <w:pPr>
        <w:pStyle w:val="PL"/>
      </w:pPr>
      <w:r>
        <w:t xml:space="preserve">            MLTrainingReport:</w:t>
      </w:r>
    </w:p>
    <w:p w14:paraId="233A3265" w14:textId="77777777" w:rsidR="00E95BD1" w:rsidRDefault="00E95BD1" w:rsidP="00E95BD1">
      <w:pPr>
        <w:pStyle w:val="PL"/>
      </w:pPr>
      <w:r>
        <w:t xml:space="preserve">              $ref: '#/components/schemas/MLTrainingReport-Multiple'</w:t>
      </w:r>
    </w:p>
    <w:p w14:paraId="0AAC13BA" w14:textId="77777777" w:rsidR="00E95BD1" w:rsidRDefault="00E95BD1" w:rsidP="00E95BD1">
      <w:pPr>
        <w:pStyle w:val="PL"/>
      </w:pPr>
    </w:p>
    <w:p w14:paraId="067D818B" w14:textId="77777777" w:rsidR="00E95BD1" w:rsidRDefault="00E95BD1" w:rsidP="00E95BD1">
      <w:pPr>
        <w:pStyle w:val="PL"/>
      </w:pPr>
      <w:r>
        <w:t xml:space="preserve">    MLTrainingRequest-Single:</w:t>
      </w:r>
    </w:p>
    <w:p w14:paraId="17DF631A" w14:textId="77777777" w:rsidR="00E95BD1" w:rsidRDefault="00E95BD1" w:rsidP="00E95BD1">
      <w:pPr>
        <w:pStyle w:val="PL"/>
      </w:pPr>
      <w:r>
        <w:t xml:space="preserve">      allOf:</w:t>
      </w:r>
    </w:p>
    <w:p w14:paraId="6FE9995C" w14:textId="77777777" w:rsidR="00E95BD1" w:rsidRDefault="00E95BD1" w:rsidP="00E95BD1">
      <w:pPr>
        <w:pStyle w:val="PL"/>
      </w:pPr>
      <w:r>
        <w:t xml:space="preserve">        - $ref: 'TS28623_GenericNrm.yaml#/components/schemas/Top'</w:t>
      </w:r>
    </w:p>
    <w:p w14:paraId="6FAD521C" w14:textId="77777777" w:rsidR="00E95BD1" w:rsidRDefault="00E95BD1" w:rsidP="00E95BD1">
      <w:pPr>
        <w:pStyle w:val="PL"/>
      </w:pPr>
      <w:r>
        <w:t xml:space="preserve">        - type: object</w:t>
      </w:r>
    </w:p>
    <w:p w14:paraId="6733E764" w14:textId="77777777" w:rsidR="00E95BD1" w:rsidRDefault="00E95BD1" w:rsidP="00E95BD1">
      <w:pPr>
        <w:pStyle w:val="PL"/>
      </w:pPr>
      <w:r>
        <w:t xml:space="preserve">          properties:</w:t>
      </w:r>
    </w:p>
    <w:p w14:paraId="4D40E4D5" w14:textId="77777777" w:rsidR="00E95BD1" w:rsidRDefault="00E95BD1" w:rsidP="00E95BD1">
      <w:pPr>
        <w:pStyle w:val="PL"/>
      </w:pPr>
      <w:r>
        <w:t xml:space="preserve">            attributes:</w:t>
      </w:r>
    </w:p>
    <w:p w14:paraId="4D97A2BC" w14:textId="77777777" w:rsidR="00E95BD1" w:rsidRDefault="00E95BD1" w:rsidP="00E95BD1">
      <w:pPr>
        <w:pStyle w:val="PL"/>
      </w:pPr>
      <w:r>
        <w:t xml:space="preserve">              allOf:</w:t>
      </w:r>
    </w:p>
    <w:p w14:paraId="4D4ADA97" w14:textId="77777777" w:rsidR="00E95BD1" w:rsidRDefault="00E95BD1" w:rsidP="00E95BD1">
      <w:pPr>
        <w:pStyle w:val="PL"/>
      </w:pPr>
      <w:r>
        <w:t xml:space="preserve">                - type: object</w:t>
      </w:r>
    </w:p>
    <w:p w14:paraId="4BB0B9F5" w14:textId="77777777" w:rsidR="00E95BD1" w:rsidRDefault="00E95BD1" w:rsidP="00E95BD1">
      <w:pPr>
        <w:pStyle w:val="PL"/>
      </w:pPr>
      <w:r>
        <w:t xml:space="preserve">                  properties:</w:t>
      </w:r>
    </w:p>
    <w:p w14:paraId="55DAC372" w14:textId="77777777" w:rsidR="00E95BD1" w:rsidRDefault="00E95BD1" w:rsidP="00E95BD1">
      <w:pPr>
        <w:pStyle w:val="PL"/>
      </w:pPr>
      <w:r>
        <w:t xml:space="preserve">                    mLEntityId:</w:t>
      </w:r>
    </w:p>
    <w:p w14:paraId="4488C547" w14:textId="77777777" w:rsidR="00E95BD1" w:rsidRDefault="00E95BD1" w:rsidP="00E95BD1">
      <w:pPr>
        <w:pStyle w:val="PL"/>
      </w:pPr>
      <w:r>
        <w:t xml:space="preserve">                      type: string</w:t>
      </w:r>
    </w:p>
    <w:p w14:paraId="4E051EF7" w14:textId="77777777" w:rsidR="00E95BD1" w:rsidRDefault="00E95BD1" w:rsidP="00E95BD1">
      <w:pPr>
        <w:pStyle w:val="PL"/>
      </w:pPr>
      <w:r>
        <w:t xml:space="preserve">                    candidateTrainingDataSource:</w:t>
      </w:r>
    </w:p>
    <w:p w14:paraId="3581D255" w14:textId="77777777" w:rsidR="00E95BD1" w:rsidRDefault="00E95BD1" w:rsidP="00E95BD1">
      <w:pPr>
        <w:pStyle w:val="PL"/>
      </w:pPr>
      <w:r>
        <w:t xml:space="preserve">                      type: array</w:t>
      </w:r>
    </w:p>
    <w:p w14:paraId="506ED03C" w14:textId="77777777" w:rsidR="00E95BD1" w:rsidRDefault="00E95BD1" w:rsidP="00E95BD1">
      <w:pPr>
        <w:pStyle w:val="PL"/>
      </w:pPr>
      <w:r>
        <w:t xml:space="preserve">                      items:</w:t>
      </w:r>
    </w:p>
    <w:p w14:paraId="463760F8" w14:textId="77777777" w:rsidR="00E95BD1" w:rsidRDefault="00E95BD1" w:rsidP="00E95BD1">
      <w:pPr>
        <w:pStyle w:val="PL"/>
      </w:pPr>
      <w:r>
        <w:t xml:space="preserve">                        type: string</w:t>
      </w:r>
    </w:p>
    <w:p w14:paraId="558FD565" w14:textId="77777777" w:rsidR="00E95BD1" w:rsidRDefault="00E95BD1" w:rsidP="00E95BD1">
      <w:pPr>
        <w:pStyle w:val="PL"/>
      </w:pPr>
      <w:r>
        <w:t xml:space="preserve">                    trainingDataQualityScore:</w:t>
      </w:r>
    </w:p>
    <w:p w14:paraId="09FA7297" w14:textId="77777777" w:rsidR="00E95BD1" w:rsidRDefault="00E95BD1" w:rsidP="00E95BD1">
      <w:pPr>
        <w:pStyle w:val="PL"/>
      </w:pPr>
      <w:r>
        <w:t xml:space="preserve">                      type: number</w:t>
      </w:r>
    </w:p>
    <w:p w14:paraId="680AB7BC" w14:textId="77777777" w:rsidR="00E95BD1" w:rsidRDefault="00E95BD1" w:rsidP="00E95BD1">
      <w:pPr>
        <w:pStyle w:val="PL"/>
      </w:pPr>
      <w:r>
        <w:t xml:space="preserve">                      format: float</w:t>
      </w:r>
    </w:p>
    <w:p w14:paraId="7E379FEE" w14:textId="77777777" w:rsidR="00E95BD1" w:rsidRDefault="00E95BD1" w:rsidP="00E95BD1">
      <w:pPr>
        <w:pStyle w:val="PL"/>
      </w:pPr>
      <w:r>
        <w:t xml:space="preserve">                    trainingRequestSource:</w:t>
      </w:r>
    </w:p>
    <w:p w14:paraId="36FF583C" w14:textId="77777777" w:rsidR="00E95BD1" w:rsidRDefault="00E95BD1" w:rsidP="00E95BD1">
      <w:pPr>
        <w:pStyle w:val="PL"/>
      </w:pPr>
      <w:r>
        <w:t xml:space="preserve">                      $ref: 'TS28623_ComDefs.yaml#/components/schemas/Dn'</w:t>
      </w:r>
    </w:p>
    <w:p w14:paraId="7CE8C97D" w14:textId="77777777" w:rsidR="00E95BD1" w:rsidRDefault="00E95BD1" w:rsidP="00E95BD1">
      <w:pPr>
        <w:pStyle w:val="PL"/>
      </w:pPr>
      <w:r>
        <w:t xml:space="preserve">                    requestStatus:</w:t>
      </w:r>
    </w:p>
    <w:p w14:paraId="0986BC7F" w14:textId="77777777" w:rsidR="00E95BD1" w:rsidRDefault="00E95BD1" w:rsidP="00E95BD1">
      <w:pPr>
        <w:pStyle w:val="PL"/>
      </w:pPr>
      <w:r>
        <w:t xml:space="preserve">                      $ref: '#/components/schemas/RequestStatus'</w:t>
      </w:r>
    </w:p>
    <w:p w14:paraId="10F9FFD3" w14:textId="77777777" w:rsidR="00E95BD1" w:rsidRDefault="00E95BD1" w:rsidP="00E95BD1">
      <w:pPr>
        <w:pStyle w:val="PL"/>
      </w:pPr>
      <w:r>
        <w:t xml:space="preserve">                    expectedRuntimeContext:</w:t>
      </w:r>
    </w:p>
    <w:p w14:paraId="61D7F128" w14:textId="77777777" w:rsidR="00E95BD1" w:rsidRDefault="00E95BD1" w:rsidP="00E95BD1">
      <w:pPr>
        <w:pStyle w:val="PL"/>
      </w:pPr>
      <w:r>
        <w:t xml:space="preserve">                      $ref: '#/components/schemas/MLContext'</w:t>
      </w:r>
    </w:p>
    <w:p w14:paraId="344B6B84" w14:textId="77777777" w:rsidR="00E95BD1" w:rsidRDefault="00E95BD1" w:rsidP="00E95BD1">
      <w:pPr>
        <w:pStyle w:val="PL"/>
      </w:pPr>
      <w:r>
        <w:t xml:space="preserve">                    performanceRequirements:</w:t>
      </w:r>
    </w:p>
    <w:p w14:paraId="4C687494" w14:textId="77777777" w:rsidR="00E95BD1" w:rsidRDefault="00E95BD1" w:rsidP="00E95BD1">
      <w:pPr>
        <w:pStyle w:val="PL"/>
      </w:pPr>
      <w:r>
        <w:t xml:space="preserve">                      $ref: '#/components/schemas/PerformanceRequirements'</w:t>
      </w:r>
    </w:p>
    <w:p w14:paraId="5E4D327F" w14:textId="77777777" w:rsidR="00E95BD1" w:rsidRDefault="00E95BD1" w:rsidP="00E95BD1">
      <w:pPr>
        <w:pStyle w:val="PL"/>
      </w:pPr>
      <w:r>
        <w:t xml:space="preserve">                    cancelRequest:</w:t>
      </w:r>
    </w:p>
    <w:p w14:paraId="52971F15" w14:textId="77777777" w:rsidR="00E95BD1" w:rsidRDefault="00E95BD1" w:rsidP="00E95BD1">
      <w:pPr>
        <w:pStyle w:val="PL"/>
      </w:pPr>
      <w:r>
        <w:t xml:space="preserve">                      type: boolean</w:t>
      </w:r>
    </w:p>
    <w:p w14:paraId="0A904685" w14:textId="77777777" w:rsidR="00E95BD1" w:rsidRDefault="00E95BD1" w:rsidP="00E95BD1">
      <w:pPr>
        <w:pStyle w:val="PL"/>
      </w:pPr>
      <w:r>
        <w:t xml:space="preserve">                    suspendRequest:</w:t>
      </w:r>
    </w:p>
    <w:p w14:paraId="5BEE0048" w14:textId="77777777" w:rsidR="00E95BD1" w:rsidRDefault="00E95BD1" w:rsidP="00E95BD1">
      <w:pPr>
        <w:pStyle w:val="PL"/>
      </w:pPr>
      <w:r>
        <w:t xml:space="preserve">                      type: boolean</w:t>
      </w:r>
    </w:p>
    <w:p w14:paraId="548DAB30" w14:textId="77777777" w:rsidR="00E95BD1" w:rsidRDefault="00E95BD1" w:rsidP="00E95BD1">
      <w:pPr>
        <w:pStyle w:val="PL"/>
      </w:pPr>
    </w:p>
    <w:p w14:paraId="59ED32E4" w14:textId="77777777" w:rsidR="00E95BD1" w:rsidRDefault="00E95BD1" w:rsidP="00E95BD1">
      <w:pPr>
        <w:pStyle w:val="PL"/>
      </w:pPr>
      <w:r>
        <w:t xml:space="preserve">    MLTrainingProcess-Single:</w:t>
      </w:r>
    </w:p>
    <w:p w14:paraId="7BC64897" w14:textId="77777777" w:rsidR="00E95BD1" w:rsidRDefault="00E95BD1" w:rsidP="00E95BD1">
      <w:pPr>
        <w:pStyle w:val="PL"/>
      </w:pPr>
      <w:r>
        <w:t xml:space="preserve">      allOf:</w:t>
      </w:r>
    </w:p>
    <w:p w14:paraId="00DBBB0D" w14:textId="77777777" w:rsidR="00E95BD1" w:rsidRDefault="00E95BD1" w:rsidP="00E95BD1">
      <w:pPr>
        <w:pStyle w:val="PL"/>
      </w:pPr>
      <w:r>
        <w:t xml:space="preserve">        - $ref: 'TS28623_GenericNrm.yaml#/components/schemas/Top'</w:t>
      </w:r>
    </w:p>
    <w:p w14:paraId="08A38E4F" w14:textId="77777777" w:rsidR="00E95BD1" w:rsidRDefault="00E95BD1" w:rsidP="00E95BD1">
      <w:pPr>
        <w:pStyle w:val="PL"/>
      </w:pPr>
      <w:r>
        <w:t xml:space="preserve">        - type: object</w:t>
      </w:r>
    </w:p>
    <w:p w14:paraId="0597231A" w14:textId="77777777" w:rsidR="00E95BD1" w:rsidRDefault="00E95BD1" w:rsidP="00E95BD1">
      <w:pPr>
        <w:pStyle w:val="PL"/>
      </w:pPr>
      <w:r>
        <w:t xml:space="preserve">          properties:</w:t>
      </w:r>
    </w:p>
    <w:p w14:paraId="122A567B" w14:textId="77777777" w:rsidR="00E95BD1" w:rsidRDefault="00E95BD1" w:rsidP="00E95BD1">
      <w:pPr>
        <w:pStyle w:val="PL"/>
      </w:pPr>
      <w:r>
        <w:t xml:space="preserve">            attributes:</w:t>
      </w:r>
    </w:p>
    <w:p w14:paraId="7D446716" w14:textId="77777777" w:rsidR="00E95BD1" w:rsidRDefault="00E95BD1" w:rsidP="00E95BD1">
      <w:pPr>
        <w:pStyle w:val="PL"/>
      </w:pPr>
      <w:r>
        <w:t xml:space="preserve">              allOf:</w:t>
      </w:r>
    </w:p>
    <w:p w14:paraId="4433BA9B" w14:textId="77777777" w:rsidR="00E95BD1" w:rsidRDefault="00E95BD1" w:rsidP="00E95BD1">
      <w:pPr>
        <w:pStyle w:val="PL"/>
      </w:pPr>
      <w:r>
        <w:t xml:space="preserve">                - type: object</w:t>
      </w:r>
    </w:p>
    <w:p w14:paraId="0F8A9511" w14:textId="77777777" w:rsidR="00E95BD1" w:rsidRDefault="00E95BD1" w:rsidP="00E95BD1">
      <w:pPr>
        <w:pStyle w:val="PL"/>
      </w:pPr>
      <w:r>
        <w:t xml:space="preserve">                  properties:</w:t>
      </w:r>
    </w:p>
    <w:p w14:paraId="52856EF6" w14:textId="77777777" w:rsidR="00E95BD1" w:rsidRDefault="00E95BD1" w:rsidP="00E95BD1">
      <w:pPr>
        <w:pStyle w:val="PL"/>
      </w:pPr>
      <w:r>
        <w:t xml:space="preserve">                    mLTrainingProcessId:</w:t>
      </w:r>
    </w:p>
    <w:p w14:paraId="63FEBFA3" w14:textId="77777777" w:rsidR="00E95BD1" w:rsidRDefault="00E95BD1" w:rsidP="00E95BD1">
      <w:pPr>
        <w:pStyle w:val="PL"/>
      </w:pPr>
      <w:r>
        <w:t xml:space="preserve">                      type: string</w:t>
      </w:r>
    </w:p>
    <w:p w14:paraId="3F0ABC1D" w14:textId="77777777" w:rsidR="00E95BD1" w:rsidRDefault="00E95BD1" w:rsidP="00E95BD1">
      <w:pPr>
        <w:pStyle w:val="PL"/>
      </w:pPr>
      <w:r>
        <w:t xml:space="preserve">                    priority:</w:t>
      </w:r>
    </w:p>
    <w:p w14:paraId="19DF6D98" w14:textId="77777777" w:rsidR="00E95BD1" w:rsidRDefault="00E95BD1" w:rsidP="00E95BD1">
      <w:pPr>
        <w:pStyle w:val="PL"/>
      </w:pPr>
      <w:r>
        <w:t xml:space="preserve">                      type: integer</w:t>
      </w:r>
    </w:p>
    <w:p w14:paraId="2B7C1784" w14:textId="77777777" w:rsidR="00E95BD1" w:rsidRDefault="00E95BD1" w:rsidP="00E95BD1">
      <w:pPr>
        <w:pStyle w:val="PL"/>
      </w:pPr>
      <w:r>
        <w:t xml:space="preserve">                    terminationConditions:</w:t>
      </w:r>
    </w:p>
    <w:p w14:paraId="529EFEBD" w14:textId="77777777" w:rsidR="00E95BD1" w:rsidRDefault="00E95BD1" w:rsidP="00E95BD1">
      <w:pPr>
        <w:pStyle w:val="PL"/>
      </w:pPr>
      <w:r>
        <w:t xml:space="preserve">                      type: string</w:t>
      </w:r>
    </w:p>
    <w:p w14:paraId="389F860E" w14:textId="77777777" w:rsidR="00E95BD1" w:rsidRDefault="00E95BD1" w:rsidP="00E95BD1">
      <w:pPr>
        <w:pStyle w:val="PL"/>
      </w:pPr>
      <w:r>
        <w:t xml:space="preserve">                    progressStatus:</w:t>
      </w:r>
    </w:p>
    <w:p w14:paraId="5AE6A86B" w14:textId="77777777" w:rsidR="00E95BD1" w:rsidRDefault="00E95BD1" w:rsidP="00E95BD1">
      <w:pPr>
        <w:pStyle w:val="PL"/>
      </w:pPr>
      <w:r>
        <w:t xml:space="preserve">                      $ref: '#/components/schemas/TrainingProcessMonitor'</w:t>
      </w:r>
    </w:p>
    <w:p w14:paraId="5DD7E8D6" w14:textId="77777777" w:rsidR="00E95BD1" w:rsidRDefault="00E95BD1" w:rsidP="00E95BD1">
      <w:pPr>
        <w:pStyle w:val="PL"/>
      </w:pPr>
      <w:r>
        <w:t xml:space="preserve">                    cancelProcess:</w:t>
      </w:r>
    </w:p>
    <w:p w14:paraId="3F0C3D06" w14:textId="77777777" w:rsidR="00E95BD1" w:rsidRDefault="00E95BD1" w:rsidP="00E95BD1">
      <w:pPr>
        <w:pStyle w:val="PL"/>
      </w:pPr>
      <w:r>
        <w:t xml:space="preserve">                      type: boolean</w:t>
      </w:r>
    </w:p>
    <w:p w14:paraId="538DDC81" w14:textId="77777777" w:rsidR="00E95BD1" w:rsidRDefault="00E95BD1" w:rsidP="00E95BD1">
      <w:pPr>
        <w:pStyle w:val="PL"/>
      </w:pPr>
      <w:r>
        <w:t xml:space="preserve">                    suspendProcess:</w:t>
      </w:r>
    </w:p>
    <w:p w14:paraId="04512C17" w14:textId="77777777" w:rsidR="00E95BD1" w:rsidRDefault="00E95BD1" w:rsidP="00E95BD1">
      <w:pPr>
        <w:pStyle w:val="PL"/>
      </w:pPr>
      <w:r>
        <w:t xml:space="preserve">                      type: boolean</w:t>
      </w:r>
    </w:p>
    <w:p w14:paraId="39151F0F" w14:textId="77777777" w:rsidR="00E95BD1" w:rsidRDefault="00E95BD1" w:rsidP="00E95BD1">
      <w:pPr>
        <w:pStyle w:val="PL"/>
      </w:pPr>
      <w:r>
        <w:t xml:space="preserve">                    trainingRequestRef:</w:t>
      </w:r>
    </w:p>
    <w:p w14:paraId="7A555ED5" w14:textId="77777777" w:rsidR="00E95BD1" w:rsidRDefault="00E95BD1" w:rsidP="00E95BD1">
      <w:pPr>
        <w:pStyle w:val="PL"/>
      </w:pPr>
      <w:r>
        <w:t xml:space="preserve">                      $ref: 'TS28623_ComDefs.yaml#/components/schemas/DnList'</w:t>
      </w:r>
    </w:p>
    <w:p w14:paraId="38241029" w14:textId="77777777" w:rsidR="00E95BD1" w:rsidRDefault="00E95BD1" w:rsidP="00E95BD1">
      <w:pPr>
        <w:pStyle w:val="PL"/>
      </w:pPr>
      <w:r>
        <w:t xml:space="preserve">                    trainingReportRef:</w:t>
      </w:r>
    </w:p>
    <w:p w14:paraId="5A8CB542" w14:textId="77777777" w:rsidR="00E95BD1" w:rsidRDefault="00E95BD1" w:rsidP="00E95BD1">
      <w:pPr>
        <w:pStyle w:val="PL"/>
      </w:pPr>
      <w:r>
        <w:t xml:space="preserve">                      $ref: 'TS28623_ComDefs.yaml#/components/schemas/Dn'</w:t>
      </w:r>
    </w:p>
    <w:p w14:paraId="63127FF0" w14:textId="77777777" w:rsidR="00E95BD1" w:rsidRDefault="00E95BD1" w:rsidP="00E95BD1">
      <w:pPr>
        <w:pStyle w:val="PL"/>
      </w:pPr>
    </w:p>
    <w:p w14:paraId="57C307A8" w14:textId="77777777" w:rsidR="00E95BD1" w:rsidRDefault="00E95BD1" w:rsidP="00E95BD1">
      <w:pPr>
        <w:pStyle w:val="PL"/>
      </w:pPr>
    </w:p>
    <w:p w14:paraId="7009A054" w14:textId="77777777" w:rsidR="00E95BD1" w:rsidRDefault="00E95BD1" w:rsidP="00E95BD1">
      <w:pPr>
        <w:pStyle w:val="PL"/>
      </w:pPr>
      <w:r>
        <w:t xml:space="preserve">    MLTrainingReport-Single:</w:t>
      </w:r>
    </w:p>
    <w:p w14:paraId="3C58B0B9" w14:textId="77777777" w:rsidR="00E95BD1" w:rsidRDefault="00E95BD1" w:rsidP="00E95BD1">
      <w:pPr>
        <w:pStyle w:val="PL"/>
      </w:pPr>
      <w:r>
        <w:t xml:space="preserve">      allOf:</w:t>
      </w:r>
    </w:p>
    <w:p w14:paraId="31808CF0" w14:textId="77777777" w:rsidR="00E95BD1" w:rsidRDefault="00E95BD1" w:rsidP="00E95BD1">
      <w:pPr>
        <w:pStyle w:val="PL"/>
      </w:pPr>
      <w:r>
        <w:t xml:space="preserve">        - $ref: 'TS28623_GenericNrm.yaml#/components/schemas/Top'</w:t>
      </w:r>
    </w:p>
    <w:p w14:paraId="2BABA3F6" w14:textId="77777777" w:rsidR="00E95BD1" w:rsidRDefault="00E95BD1" w:rsidP="00E95BD1">
      <w:pPr>
        <w:pStyle w:val="PL"/>
      </w:pPr>
      <w:r>
        <w:t xml:space="preserve">        - type: object</w:t>
      </w:r>
    </w:p>
    <w:p w14:paraId="72BDE6DC" w14:textId="77777777" w:rsidR="00E95BD1" w:rsidRDefault="00E95BD1" w:rsidP="00E95BD1">
      <w:pPr>
        <w:pStyle w:val="PL"/>
      </w:pPr>
      <w:r>
        <w:t xml:space="preserve">          properties:</w:t>
      </w:r>
    </w:p>
    <w:p w14:paraId="7A4E8599" w14:textId="77777777" w:rsidR="00E95BD1" w:rsidRDefault="00E95BD1" w:rsidP="00E95BD1">
      <w:pPr>
        <w:pStyle w:val="PL"/>
      </w:pPr>
      <w:r>
        <w:t xml:space="preserve">            attributes:</w:t>
      </w:r>
    </w:p>
    <w:p w14:paraId="31682C34" w14:textId="77777777" w:rsidR="00E95BD1" w:rsidRDefault="00E95BD1" w:rsidP="00E95BD1">
      <w:pPr>
        <w:pStyle w:val="PL"/>
      </w:pPr>
      <w:r>
        <w:t xml:space="preserve">              allOf:</w:t>
      </w:r>
    </w:p>
    <w:p w14:paraId="047496D8" w14:textId="77777777" w:rsidR="00E95BD1" w:rsidRDefault="00E95BD1" w:rsidP="00E95BD1">
      <w:pPr>
        <w:pStyle w:val="PL"/>
      </w:pPr>
      <w:r>
        <w:t xml:space="preserve">                - type: object</w:t>
      </w:r>
    </w:p>
    <w:p w14:paraId="07CB88AE" w14:textId="77777777" w:rsidR="00E95BD1" w:rsidRDefault="00E95BD1" w:rsidP="00E95BD1">
      <w:pPr>
        <w:pStyle w:val="PL"/>
      </w:pPr>
      <w:r>
        <w:t xml:space="preserve">                  properties:</w:t>
      </w:r>
    </w:p>
    <w:p w14:paraId="26473522" w14:textId="77777777" w:rsidR="00E95BD1" w:rsidRDefault="00E95BD1" w:rsidP="00E95BD1">
      <w:pPr>
        <w:pStyle w:val="PL"/>
      </w:pPr>
      <w:r>
        <w:t xml:space="preserve">                    mLEntityId:</w:t>
      </w:r>
    </w:p>
    <w:p w14:paraId="14CE1C7E" w14:textId="77777777" w:rsidR="00E95BD1" w:rsidRDefault="00E95BD1" w:rsidP="00E95BD1">
      <w:pPr>
        <w:pStyle w:val="PL"/>
      </w:pPr>
      <w:r>
        <w:t xml:space="preserve">                      type: string</w:t>
      </w:r>
    </w:p>
    <w:p w14:paraId="4227B7A9" w14:textId="77777777" w:rsidR="00E95BD1" w:rsidRDefault="00E95BD1" w:rsidP="00E95BD1">
      <w:pPr>
        <w:pStyle w:val="PL"/>
      </w:pPr>
      <w:r>
        <w:t xml:space="preserve">                    areConsumerTrainingDataUsed:</w:t>
      </w:r>
    </w:p>
    <w:p w14:paraId="08BD967B" w14:textId="77777777" w:rsidR="00E95BD1" w:rsidRDefault="00E95BD1" w:rsidP="00E95BD1">
      <w:pPr>
        <w:pStyle w:val="PL"/>
      </w:pPr>
      <w:r>
        <w:t xml:space="preserve">                      type: boolean</w:t>
      </w:r>
    </w:p>
    <w:p w14:paraId="6C42961E" w14:textId="77777777" w:rsidR="00E95BD1" w:rsidRDefault="00E95BD1" w:rsidP="00E95BD1">
      <w:pPr>
        <w:pStyle w:val="PL"/>
      </w:pPr>
      <w:r>
        <w:t xml:space="preserve">                    usedConsumerTrainingData:</w:t>
      </w:r>
    </w:p>
    <w:p w14:paraId="5185E7E5" w14:textId="77777777" w:rsidR="00E95BD1" w:rsidRDefault="00E95BD1" w:rsidP="00E95BD1">
      <w:pPr>
        <w:pStyle w:val="PL"/>
      </w:pPr>
      <w:r>
        <w:t xml:space="preserve">                      type: array</w:t>
      </w:r>
    </w:p>
    <w:p w14:paraId="191E24B8" w14:textId="77777777" w:rsidR="00E95BD1" w:rsidRDefault="00E95BD1" w:rsidP="00E95BD1">
      <w:pPr>
        <w:pStyle w:val="PL"/>
      </w:pPr>
      <w:r>
        <w:t xml:space="preserve">                      items:</w:t>
      </w:r>
    </w:p>
    <w:p w14:paraId="3473693B" w14:textId="77777777" w:rsidR="00E95BD1" w:rsidRDefault="00E95BD1" w:rsidP="00E95BD1">
      <w:pPr>
        <w:pStyle w:val="PL"/>
      </w:pPr>
      <w:r>
        <w:t xml:space="preserve">                        type: string</w:t>
      </w:r>
    </w:p>
    <w:p w14:paraId="4A98D3BA" w14:textId="77777777" w:rsidR="00E95BD1" w:rsidRDefault="00E95BD1" w:rsidP="00E95BD1">
      <w:pPr>
        <w:pStyle w:val="PL"/>
      </w:pPr>
      <w:r>
        <w:t xml:space="preserve">                    confidenceIndication:</w:t>
      </w:r>
    </w:p>
    <w:p w14:paraId="63FF517F" w14:textId="77777777" w:rsidR="00E95BD1" w:rsidRDefault="00E95BD1" w:rsidP="00E95BD1">
      <w:pPr>
        <w:pStyle w:val="PL"/>
      </w:pPr>
      <w:r>
        <w:t xml:space="preserve">                      type: integer</w:t>
      </w:r>
    </w:p>
    <w:p w14:paraId="54E6678D" w14:textId="77777777" w:rsidR="00E95BD1" w:rsidRDefault="00E95BD1" w:rsidP="00E95BD1">
      <w:pPr>
        <w:pStyle w:val="PL"/>
      </w:pPr>
      <w:r>
        <w:t xml:space="preserve">                    modelPerformanceTraining:</w:t>
      </w:r>
    </w:p>
    <w:p w14:paraId="261F7413" w14:textId="77777777" w:rsidR="00E95BD1" w:rsidRDefault="00E95BD1" w:rsidP="00E95BD1">
      <w:pPr>
        <w:pStyle w:val="PL"/>
      </w:pPr>
      <w:r>
        <w:t xml:space="preserve">                      type: array</w:t>
      </w:r>
    </w:p>
    <w:p w14:paraId="1FB4CD4D" w14:textId="77777777" w:rsidR="00E95BD1" w:rsidRDefault="00E95BD1" w:rsidP="00E95BD1">
      <w:pPr>
        <w:pStyle w:val="PL"/>
      </w:pPr>
      <w:r>
        <w:t xml:space="preserve">                      items:</w:t>
      </w:r>
    </w:p>
    <w:p w14:paraId="7634D8FD" w14:textId="77777777" w:rsidR="00E95BD1" w:rsidRDefault="00E95BD1" w:rsidP="00E95BD1">
      <w:pPr>
        <w:pStyle w:val="PL"/>
      </w:pPr>
      <w:r>
        <w:t xml:space="preserve">                        $ref: '#/components/schemas/ModelPerformance'</w:t>
      </w:r>
    </w:p>
    <w:p w14:paraId="64754FD4" w14:textId="77777777" w:rsidR="00E95BD1" w:rsidRDefault="00E95BD1" w:rsidP="00E95BD1">
      <w:pPr>
        <w:pStyle w:val="PL"/>
      </w:pPr>
      <w:r>
        <w:t xml:space="preserve">                    areNewTrainingDataUsed:</w:t>
      </w:r>
    </w:p>
    <w:p w14:paraId="038463D7" w14:textId="77777777" w:rsidR="00E95BD1" w:rsidRDefault="00E95BD1" w:rsidP="00E95BD1">
      <w:pPr>
        <w:pStyle w:val="PL"/>
      </w:pPr>
      <w:r>
        <w:t xml:space="preserve">                      type: boolean</w:t>
      </w:r>
    </w:p>
    <w:p w14:paraId="08F6F132" w14:textId="77777777" w:rsidR="00E95BD1" w:rsidRDefault="00E95BD1" w:rsidP="00E95BD1">
      <w:pPr>
        <w:pStyle w:val="PL"/>
      </w:pPr>
      <w:r>
        <w:t xml:space="preserve">                    trainingRequestRef:</w:t>
      </w:r>
    </w:p>
    <w:p w14:paraId="048FC696" w14:textId="77777777" w:rsidR="00E95BD1" w:rsidRDefault="00E95BD1" w:rsidP="00E95BD1">
      <w:pPr>
        <w:pStyle w:val="PL"/>
      </w:pPr>
      <w:r>
        <w:t xml:space="preserve">                      $ref: 'TS28623_ComDefs.yaml#/components/schemas/DnList'</w:t>
      </w:r>
    </w:p>
    <w:p w14:paraId="1AC21D8B" w14:textId="77777777" w:rsidR="00E95BD1" w:rsidRDefault="00E95BD1" w:rsidP="00E95BD1">
      <w:pPr>
        <w:pStyle w:val="PL"/>
      </w:pPr>
      <w:r>
        <w:t xml:space="preserve">                    trainingProcessRef:</w:t>
      </w:r>
    </w:p>
    <w:p w14:paraId="23F4280D" w14:textId="77777777" w:rsidR="00E95BD1" w:rsidRDefault="00E95BD1" w:rsidP="00E95BD1">
      <w:pPr>
        <w:pStyle w:val="PL"/>
      </w:pPr>
      <w:r>
        <w:t xml:space="preserve">                      $ref: 'TS28623_ComDefs.yaml#/components/schemas/Dn'</w:t>
      </w:r>
    </w:p>
    <w:p w14:paraId="68B14A4B" w14:textId="77777777" w:rsidR="00E95BD1" w:rsidRDefault="00E95BD1" w:rsidP="00E95BD1">
      <w:pPr>
        <w:pStyle w:val="PL"/>
      </w:pPr>
      <w:r>
        <w:t xml:space="preserve">                    trainingReportRef:</w:t>
      </w:r>
    </w:p>
    <w:p w14:paraId="747C1BB3" w14:textId="77777777" w:rsidR="00E95BD1" w:rsidRDefault="00E95BD1" w:rsidP="00E95BD1">
      <w:pPr>
        <w:pStyle w:val="PL"/>
      </w:pPr>
      <w:r>
        <w:t xml:space="preserve">                      $ref: 'TS28623_ComDefs.yaml#/components/schemas/Dn'</w:t>
      </w:r>
    </w:p>
    <w:p w14:paraId="583F96EA" w14:textId="77777777" w:rsidR="00E95BD1" w:rsidRDefault="00E95BD1" w:rsidP="00E95BD1">
      <w:pPr>
        <w:pStyle w:val="PL"/>
      </w:pPr>
      <w:r>
        <w:t xml:space="preserve">                    lastTrainingRef:</w:t>
      </w:r>
    </w:p>
    <w:p w14:paraId="1A8D76A3" w14:textId="77777777" w:rsidR="00E95BD1" w:rsidRDefault="00E95BD1" w:rsidP="00E95BD1">
      <w:pPr>
        <w:pStyle w:val="PL"/>
      </w:pPr>
      <w:r>
        <w:t xml:space="preserve">                      $ref: 'TS28623_ComDefs.yaml#/components/schemas/Dn'</w:t>
      </w:r>
    </w:p>
    <w:p w14:paraId="400D06B5" w14:textId="77777777" w:rsidR="00E95BD1" w:rsidRDefault="00E95BD1" w:rsidP="00E95BD1">
      <w:pPr>
        <w:pStyle w:val="PL"/>
      </w:pPr>
    </w:p>
    <w:p w14:paraId="4EC73022" w14:textId="77777777" w:rsidR="00E95BD1" w:rsidRDefault="00E95BD1" w:rsidP="00E95BD1">
      <w:pPr>
        <w:pStyle w:val="PL"/>
      </w:pPr>
      <w:r>
        <w:t>#-------- Definition of JSON arrays for name-contained IOCs ----------------------</w:t>
      </w:r>
    </w:p>
    <w:p w14:paraId="4A8E7526" w14:textId="77777777" w:rsidR="00E95BD1" w:rsidRDefault="00E95BD1" w:rsidP="00E95BD1">
      <w:pPr>
        <w:pStyle w:val="PL"/>
      </w:pPr>
    </w:p>
    <w:p w14:paraId="563102C1" w14:textId="77777777" w:rsidR="00E95BD1" w:rsidRDefault="00E95BD1" w:rsidP="00E95BD1">
      <w:pPr>
        <w:pStyle w:val="PL"/>
      </w:pPr>
      <w:r>
        <w:t xml:space="preserve">    SubNetwork-Multiple:</w:t>
      </w:r>
    </w:p>
    <w:p w14:paraId="314378AF" w14:textId="77777777" w:rsidR="00E95BD1" w:rsidRDefault="00E95BD1" w:rsidP="00E95BD1">
      <w:pPr>
        <w:pStyle w:val="PL"/>
      </w:pPr>
      <w:r>
        <w:t xml:space="preserve">      type: array</w:t>
      </w:r>
    </w:p>
    <w:p w14:paraId="0479B1DC" w14:textId="77777777" w:rsidR="00E95BD1" w:rsidRDefault="00E95BD1" w:rsidP="00E95BD1">
      <w:pPr>
        <w:pStyle w:val="PL"/>
      </w:pPr>
      <w:r>
        <w:t xml:space="preserve">      items:</w:t>
      </w:r>
    </w:p>
    <w:p w14:paraId="4BA9080F" w14:textId="77777777" w:rsidR="00E95BD1" w:rsidRDefault="00E95BD1" w:rsidP="00E95BD1">
      <w:pPr>
        <w:pStyle w:val="PL"/>
      </w:pPr>
      <w:r>
        <w:t xml:space="preserve">        $ref: '#/components/schemas/SubNetwork-Single'</w:t>
      </w:r>
    </w:p>
    <w:p w14:paraId="2EA6F7B3" w14:textId="77777777" w:rsidR="00E95BD1" w:rsidRDefault="00E95BD1" w:rsidP="00E95BD1">
      <w:pPr>
        <w:pStyle w:val="PL"/>
      </w:pPr>
      <w:r>
        <w:t xml:space="preserve">    ManagedElement-Multiple:</w:t>
      </w:r>
    </w:p>
    <w:p w14:paraId="5679561B" w14:textId="77777777" w:rsidR="00E95BD1" w:rsidRDefault="00E95BD1" w:rsidP="00E95BD1">
      <w:pPr>
        <w:pStyle w:val="PL"/>
      </w:pPr>
      <w:r>
        <w:t xml:space="preserve">      type: array</w:t>
      </w:r>
    </w:p>
    <w:p w14:paraId="07E93FF9" w14:textId="77777777" w:rsidR="00E95BD1" w:rsidRDefault="00E95BD1" w:rsidP="00E95BD1">
      <w:pPr>
        <w:pStyle w:val="PL"/>
      </w:pPr>
      <w:r>
        <w:t xml:space="preserve">      items:</w:t>
      </w:r>
    </w:p>
    <w:p w14:paraId="1A47F818" w14:textId="77777777" w:rsidR="00E95BD1" w:rsidRDefault="00E95BD1" w:rsidP="00E95BD1">
      <w:pPr>
        <w:pStyle w:val="PL"/>
      </w:pPr>
      <w:r>
        <w:t xml:space="preserve">        $ref: '#/components/schemas/ManagedElement-Single'</w:t>
      </w:r>
    </w:p>
    <w:p w14:paraId="560572E1" w14:textId="77777777" w:rsidR="00E95BD1" w:rsidRDefault="00E95BD1" w:rsidP="00E95BD1">
      <w:pPr>
        <w:pStyle w:val="PL"/>
      </w:pPr>
      <w:r>
        <w:t xml:space="preserve">    MLTrainingFunction-Multiple:</w:t>
      </w:r>
    </w:p>
    <w:p w14:paraId="2A150A7D" w14:textId="77777777" w:rsidR="00E95BD1" w:rsidRDefault="00E95BD1" w:rsidP="00E95BD1">
      <w:pPr>
        <w:pStyle w:val="PL"/>
      </w:pPr>
      <w:r>
        <w:t xml:space="preserve">      type: array</w:t>
      </w:r>
    </w:p>
    <w:p w14:paraId="044034B5" w14:textId="77777777" w:rsidR="00E95BD1" w:rsidRDefault="00E95BD1" w:rsidP="00E95BD1">
      <w:pPr>
        <w:pStyle w:val="PL"/>
      </w:pPr>
      <w:r>
        <w:t xml:space="preserve">      items:</w:t>
      </w:r>
    </w:p>
    <w:p w14:paraId="2E32A852" w14:textId="77777777" w:rsidR="00E95BD1" w:rsidRDefault="00E95BD1" w:rsidP="00E95BD1">
      <w:pPr>
        <w:pStyle w:val="PL"/>
      </w:pPr>
      <w:r>
        <w:t xml:space="preserve">        $ref: '#/components/schemas/MLTrainingFunction-Single'</w:t>
      </w:r>
    </w:p>
    <w:p w14:paraId="68701DD7" w14:textId="77777777" w:rsidR="00E95BD1" w:rsidRDefault="00E95BD1" w:rsidP="00E95BD1">
      <w:pPr>
        <w:pStyle w:val="PL"/>
      </w:pPr>
      <w:r>
        <w:t xml:space="preserve">    MLTrainingRequest-Multiple:</w:t>
      </w:r>
    </w:p>
    <w:p w14:paraId="3035A8F5" w14:textId="77777777" w:rsidR="00E95BD1" w:rsidRDefault="00E95BD1" w:rsidP="00E95BD1">
      <w:pPr>
        <w:pStyle w:val="PL"/>
      </w:pPr>
      <w:r>
        <w:t xml:space="preserve">      type: array</w:t>
      </w:r>
    </w:p>
    <w:p w14:paraId="159F8F68" w14:textId="77777777" w:rsidR="00E95BD1" w:rsidRDefault="00E95BD1" w:rsidP="00E95BD1">
      <w:pPr>
        <w:pStyle w:val="PL"/>
      </w:pPr>
      <w:r>
        <w:t xml:space="preserve">      items:</w:t>
      </w:r>
    </w:p>
    <w:p w14:paraId="254D3870" w14:textId="77777777" w:rsidR="00E95BD1" w:rsidRDefault="00E95BD1" w:rsidP="00E95BD1">
      <w:pPr>
        <w:pStyle w:val="PL"/>
      </w:pPr>
      <w:r>
        <w:t xml:space="preserve">        $ref: '#/components/schemas/MLTrainingRequest-Single'</w:t>
      </w:r>
    </w:p>
    <w:p w14:paraId="1E7AE83F" w14:textId="77777777" w:rsidR="00E95BD1" w:rsidRDefault="00E95BD1" w:rsidP="00E95BD1">
      <w:pPr>
        <w:pStyle w:val="PL"/>
      </w:pPr>
      <w:r>
        <w:t xml:space="preserve">    MLTrainingProcess-Multiple:</w:t>
      </w:r>
    </w:p>
    <w:p w14:paraId="6C2C7E45" w14:textId="77777777" w:rsidR="00E95BD1" w:rsidRDefault="00E95BD1" w:rsidP="00E95BD1">
      <w:pPr>
        <w:pStyle w:val="PL"/>
      </w:pPr>
      <w:r>
        <w:t xml:space="preserve">      type: array</w:t>
      </w:r>
    </w:p>
    <w:p w14:paraId="01F4FE8D" w14:textId="77777777" w:rsidR="00E95BD1" w:rsidRDefault="00E95BD1" w:rsidP="00E95BD1">
      <w:pPr>
        <w:pStyle w:val="PL"/>
      </w:pPr>
      <w:r>
        <w:t xml:space="preserve">      items:</w:t>
      </w:r>
    </w:p>
    <w:p w14:paraId="2ED626D7" w14:textId="77777777" w:rsidR="00E95BD1" w:rsidRDefault="00E95BD1" w:rsidP="00E95BD1">
      <w:pPr>
        <w:pStyle w:val="PL"/>
      </w:pPr>
      <w:r>
        <w:t xml:space="preserve">        $ref: '#/components/schemas/MLTrainingProcess-Single'</w:t>
      </w:r>
    </w:p>
    <w:p w14:paraId="689CC1C0" w14:textId="77777777" w:rsidR="00E95BD1" w:rsidRDefault="00E95BD1" w:rsidP="00E95BD1">
      <w:pPr>
        <w:pStyle w:val="PL"/>
      </w:pPr>
      <w:r>
        <w:t xml:space="preserve">    MLTrainingReport-Multiple:</w:t>
      </w:r>
    </w:p>
    <w:p w14:paraId="60C1C3B5" w14:textId="77777777" w:rsidR="00E95BD1" w:rsidRDefault="00E95BD1" w:rsidP="00E95BD1">
      <w:pPr>
        <w:pStyle w:val="PL"/>
      </w:pPr>
      <w:r>
        <w:t xml:space="preserve">      type: array</w:t>
      </w:r>
    </w:p>
    <w:p w14:paraId="047DD23F" w14:textId="77777777" w:rsidR="00E95BD1" w:rsidRDefault="00E95BD1" w:rsidP="00E95BD1">
      <w:pPr>
        <w:pStyle w:val="PL"/>
      </w:pPr>
      <w:r>
        <w:t xml:space="preserve">      items:</w:t>
      </w:r>
    </w:p>
    <w:p w14:paraId="69F7660B" w14:textId="77777777" w:rsidR="00E95BD1" w:rsidRDefault="00E95BD1" w:rsidP="00E95BD1">
      <w:pPr>
        <w:pStyle w:val="PL"/>
      </w:pPr>
      <w:r>
        <w:t xml:space="preserve">        $ref: '#/components/schemas/MLTrainingReport-Single'</w:t>
      </w:r>
    </w:p>
    <w:p w14:paraId="5312A5D0" w14:textId="77777777" w:rsidR="00E95BD1" w:rsidRDefault="00E95BD1" w:rsidP="00E95BD1">
      <w:pPr>
        <w:pStyle w:val="PL"/>
      </w:pPr>
    </w:p>
    <w:p w14:paraId="0D6FF308" w14:textId="77777777" w:rsidR="00E95BD1" w:rsidRDefault="00E95BD1" w:rsidP="00E95BD1">
      <w:pPr>
        <w:pStyle w:val="PL"/>
      </w:pPr>
    </w:p>
    <w:p w14:paraId="1ACB44E9" w14:textId="77777777" w:rsidR="00E95BD1" w:rsidRDefault="00E95BD1" w:rsidP="00E95BD1">
      <w:pPr>
        <w:pStyle w:val="PL"/>
      </w:pPr>
      <w:r>
        <w:t>#-------- Definitions in TS 28.104 for TS 28.532 ---------------------------------</w:t>
      </w:r>
    </w:p>
    <w:p w14:paraId="031F71AB" w14:textId="77777777" w:rsidR="00E95BD1" w:rsidRDefault="00E95BD1" w:rsidP="00E95BD1">
      <w:pPr>
        <w:pStyle w:val="PL"/>
      </w:pPr>
    </w:p>
    <w:p w14:paraId="68586A7C" w14:textId="77777777" w:rsidR="00E95BD1" w:rsidRDefault="00E95BD1" w:rsidP="00E95BD1">
      <w:pPr>
        <w:pStyle w:val="PL"/>
      </w:pPr>
      <w:r>
        <w:t xml:space="preserve">    resources-AiMlNrm:</w:t>
      </w:r>
    </w:p>
    <w:p w14:paraId="22FA0E30" w14:textId="77777777" w:rsidR="00E95BD1" w:rsidRDefault="00E95BD1" w:rsidP="00E95BD1">
      <w:pPr>
        <w:pStyle w:val="PL"/>
      </w:pPr>
      <w:r>
        <w:t xml:space="preserve">      oneOf:</w:t>
      </w:r>
    </w:p>
    <w:p w14:paraId="6DFF0A92" w14:textId="77777777" w:rsidR="00E95BD1" w:rsidRDefault="00E95BD1" w:rsidP="00E95BD1">
      <w:pPr>
        <w:pStyle w:val="PL"/>
      </w:pPr>
      <w:r>
        <w:t xml:space="preserve">        - $ref: '#/components/schemas/SubNetwork-Single'</w:t>
      </w:r>
    </w:p>
    <w:p w14:paraId="6C4579A6" w14:textId="77777777" w:rsidR="00E95BD1" w:rsidRDefault="00E95BD1" w:rsidP="00E95BD1">
      <w:pPr>
        <w:pStyle w:val="PL"/>
      </w:pPr>
      <w:r>
        <w:t xml:space="preserve">        - $ref: '#/components/schemas/ManagedElement-Single'</w:t>
      </w:r>
    </w:p>
    <w:p w14:paraId="4058C3D3" w14:textId="77777777" w:rsidR="00E95BD1" w:rsidRDefault="00E95BD1" w:rsidP="00E95BD1">
      <w:pPr>
        <w:pStyle w:val="PL"/>
      </w:pPr>
    </w:p>
    <w:p w14:paraId="285D4C7F" w14:textId="77777777" w:rsidR="00E95BD1" w:rsidRDefault="00E95BD1" w:rsidP="00E95BD1">
      <w:pPr>
        <w:pStyle w:val="PL"/>
      </w:pPr>
      <w:r>
        <w:t xml:space="preserve">        - $ref: '#/components/schemas/MLTrainingFunction-Single'</w:t>
      </w:r>
    </w:p>
    <w:p w14:paraId="1E4C6B9F" w14:textId="77777777" w:rsidR="00E95BD1" w:rsidRDefault="00E95BD1" w:rsidP="00E95BD1">
      <w:pPr>
        <w:pStyle w:val="PL"/>
      </w:pPr>
      <w:r>
        <w:t xml:space="preserve">        - $ref: '#/components/schemas/MLTrainingRequest-Single'</w:t>
      </w:r>
    </w:p>
    <w:p w14:paraId="74C9712D" w14:textId="77777777" w:rsidR="00E95BD1" w:rsidRDefault="00E95BD1" w:rsidP="00E95BD1">
      <w:pPr>
        <w:pStyle w:val="PL"/>
      </w:pPr>
      <w:r>
        <w:t xml:space="preserve">        - $ref: '#/components/schemas/MLTrainingProcess-Single'</w:t>
      </w:r>
    </w:p>
    <w:p w14:paraId="6F07B0F3" w14:textId="77777777" w:rsidR="00E95BD1" w:rsidRDefault="00E95BD1" w:rsidP="00E95BD1">
      <w:pPr>
        <w:pStyle w:val="PL"/>
      </w:pPr>
      <w:r>
        <w:t xml:space="preserve">        - $ref: '#/components/schemas/MLTrainingReport-Single'</w:t>
      </w:r>
    </w:p>
    <w:p w14:paraId="54036F9A" w14:textId="77777777" w:rsidR="00107320" w:rsidRPr="00F17505" w:rsidRDefault="00107320" w:rsidP="006537B7">
      <w:pPr>
        <w:pStyle w:val="PL"/>
        <w:rPr>
          <w:rFonts w:eastAsia="Calibri"/>
        </w:rPr>
      </w:pPr>
    </w:p>
    <w:p w14:paraId="320D3EF3" w14:textId="77777777" w:rsidR="006537B7" w:rsidRPr="00F17505" w:rsidRDefault="006537B7">
      <w:pPr>
        <w:overflowPunct/>
        <w:autoSpaceDE/>
        <w:autoSpaceDN/>
        <w:adjustRightInd/>
        <w:spacing w:after="0"/>
        <w:textAlignment w:val="auto"/>
        <w:rPr>
          <w:rFonts w:ascii="Arial" w:hAnsi="Arial"/>
          <w:sz w:val="36"/>
        </w:rPr>
      </w:pPr>
      <w:bookmarkStart w:id="385" w:name="_Toc106015923"/>
      <w:r w:rsidRPr="00F17505">
        <w:br w:type="page"/>
      </w:r>
    </w:p>
    <w:p w14:paraId="4EC74744" w14:textId="3F6F75F6" w:rsidR="00080512" w:rsidRPr="00F17505" w:rsidRDefault="00080512" w:rsidP="008D2EBE">
      <w:pPr>
        <w:pStyle w:val="Heading8"/>
      </w:pPr>
      <w:bookmarkStart w:id="386" w:name="_Toc106098562"/>
      <w:bookmarkStart w:id="387" w:name="_Toc137816804"/>
      <w:r w:rsidRPr="00F17505">
        <w:t xml:space="preserve">Annex </w:t>
      </w:r>
      <w:r w:rsidR="00A07EB1" w:rsidRPr="00F17505">
        <w:t>C</w:t>
      </w:r>
      <w:r w:rsidRPr="00F17505">
        <w:t xml:space="preserve"> (informative):</w:t>
      </w:r>
      <w:r w:rsidRPr="00F17505">
        <w:br/>
        <w:t>Change history</w:t>
      </w:r>
      <w:bookmarkEnd w:id="385"/>
      <w:bookmarkEnd w:id="386"/>
      <w:bookmarkEnd w:id="3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388" w:name="historyclause"/>
            <w:bookmarkEnd w:id="388"/>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bl>
    <w:p w14:paraId="469DA172" w14:textId="77777777" w:rsidR="00080512" w:rsidRPr="00F17505" w:rsidRDefault="00080512" w:rsidP="008F723C"/>
    <w:sectPr w:rsidR="00080512" w:rsidRPr="00F1750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B38B6" w14:textId="77777777" w:rsidR="00F75D3E" w:rsidRDefault="00F75D3E">
      <w:r>
        <w:separator/>
      </w:r>
    </w:p>
  </w:endnote>
  <w:endnote w:type="continuationSeparator" w:id="0">
    <w:p w14:paraId="1B2EE5D2" w14:textId="77777777" w:rsidR="00F75D3E" w:rsidRDefault="00F7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E38E3" w14:textId="77777777" w:rsidR="00F75D3E" w:rsidRDefault="00F75D3E">
      <w:r>
        <w:separator/>
      </w:r>
    </w:p>
  </w:footnote>
  <w:footnote w:type="continuationSeparator" w:id="0">
    <w:p w14:paraId="52D5B758" w14:textId="77777777" w:rsidR="00F75D3E" w:rsidRDefault="00F75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4E3227E6"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AC6">
      <w:rPr>
        <w:rFonts w:ascii="Arial" w:hAnsi="Arial" w:cs="Arial"/>
        <w:b/>
        <w:noProof/>
        <w:sz w:val="18"/>
        <w:szCs w:val="18"/>
      </w:rPr>
      <w:t>3GPP TS 28.105 V17.34.0 (2023-0306)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0D6F"/>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80512"/>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54A76"/>
    <w:rsid w:val="00154E43"/>
    <w:rsid w:val="001575B6"/>
    <w:rsid w:val="00161FE3"/>
    <w:rsid w:val="001658B9"/>
    <w:rsid w:val="00170773"/>
    <w:rsid w:val="00171D1A"/>
    <w:rsid w:val="00172095"/>
    <w:rsid w:val="0017742E"/>
    <w:rsid w:val="00177A02"/>
    <w:rsid w:val="00182C8B"/>
    <w:rsid w:val="00186D78"/>
    <w:rsid w:val="0019183F"/>
    <w:rsid w:val="00193DAC"/>
    <w:rsid w:val="001A16BF"/>
    <w:rsid w:val="001A4C42"/>
    <w:rsid w:val="001A4DDF"/>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7357D"/>
    <w:rsid w:val="00282DB5"/>
    <w:rsid w:val="00291518"/>
    <w:rsid w:val="00296812"/>
    <w:rsid w:val="002A2466"/>
    <w:rsid w:val="002B3532"/>
    <w:rsid w:val="002B607E"/>
    <w:rsid w:val="002B6131"/>
    <w:rsid w:val="002B6339"/>
    <w:rsid w:val="002C10AA"/>
    <w:rsid w:val="002C21E2"/>
    <w:rsid w:val="002D08ED"/>
    <w:rsid w:val="002D0D40"/>
    <w:rsid w:val="002D1004"/>
    <w:rsid w:val="002D533A"/>
    <w:rsid w:val="002D5F32"/>
    <w:rsid w:val="002D618C"/>
    <w:rsid w:val="002D7387"/>
    <w:rsid w:val="002E00EE"/>
    <w:rsid w:val="00304389"/>
    <w:rsid w:val="00304E26"/>
    <w:rsid w:val="0030556D"/>
    <w:rsid w:val="003142A0"/>
    <w:rsid w:val="0031509A"/>
    <w:rsid w:val="00316A7B"/>
    <w:rsid w:val="003172DC"/>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1659"/>
    <w:rsid w:val="004721A6"/>
    <w:rsid w:val="004768AA"/>
    <w:rsid w:val="00480F4B"/>
    <w:rsid w:val="0049146E"/>
    <w:rsid w:val="004946BD"/>
    <w:rsid w:val="00495A88"/>
    <w:rsid w:val="00497BC0"/>
    <w:rsid w:val="004A32E6"/>
    <w:rsid w:val="004B25AD"/>
    <w:rsid w:val="004B52FB"/>
    <w:rsid w:val="004B75EE"/>
    <w:rsid w:val="004C4A9F"/>
    <w:rsid w:val="004D3578"/>
    <w:rsid w:val="004D3AC6"/>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D20"/>
    <w:rsid w:val="00541F3B"/>
    <w:rsid w:val="00543E6C"/>
    <w:rsid w:val="00546539"/>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475D"/>
    <w:rsid w:val="00627B5D"/>
    <w:rsid w:val="00627CA4"/>
    <w:rsid w:val="0063543D"/>
    <w:rsid w:val="00646361"/>
    <w:rsid w:val="00647114"/>
    <w:rsid w:val="0065240A"/>
    <w:rsid w:val="006537B7"/>
    <w:rsid w:val="00653E57"/>
    <w:rsid w:val="006658C7"/>
    <w:rsid w:val="0067116B"/>
    <w:rsid w:val="0067143C"/>
    <w:rsid w:val="00671992"/>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5F3E"/>
    <w:rsid w:val="006D68D2"/>
    <w:rsid w:val="006D6BDD"/>
    <w:rsid w:val="006E086F"/>
    <w:rsid w:val="006E23E1"/>
    <w:rsid w:val="006E25E1"/>
    <w:rsid w:val="006E5C86"/>
    <w:rsid w:val="006E70B3"/>
    <w:rsid w:val="006F0479"/>
    <w:rsid w:val="006F653D"/>
    <w:rsid w:val="00701116"/>
    <w:rsid w:val="00703B7A"/>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B14D6"/>
    <w:rsid w:val="007B600E"/>
    <w:rsid w:val="007B65CD"/>
    <w:rsid w:val="007B7933"/>
    <w:rsid w:val="007C101F"/>
    <w:rsid w:val="007D0754"/>
    <w:rsid w:val="007E2236"/>
    <w:rsid w:val="007E3C80"/>
    <w:rsid w:val="007E7A30"/>
    <w:rsid w:val="007F0F4A"/>
    <w:rsid w:val="007F7761"/>
    <w:rsid w:val="008017C7"/>
    <w:rsid w:val="008028A4"/>
    <w:rsid w:val="008044F3"/>
    <w:rsid w:val="00804917"/>
    <w:rsid w:val="00805548"/>
    <w:rsid w:val="00810FAA"/>
    <w:rsid w:val="00811B81"/>
    <w:rsid w:val="0081657D"/>
    <w:rsid w:val="00816A4A"/>
    <w:rsid w:val="008203DF"/>
    <w:rsid w:val="00830747"/>
    <w:rsid w:val="00840DD9"/>
    <w:rsid w:val="008537D0"/>
    <w:rsid w:val="0086095C"/>
    <w:rsid w:val="0086434B"/>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3F77"/>
    <w:rsid w:val="00BD733C"/>
    <w:rsid w:val="00BD7D31"/>
    <w:rsid w:val="00BE28C4"/>
    <w:rsid w:val="00BE3255"/>
    <w:rsid w:val="00BF128E"/>
    <w:rsid w:val="00BF4659"/>
    <w:rsid w:val="00C0599E"/>
    <w:rsid w:val="00C074DD"/>
    <w:rsid w:val="00C142EB"/>
    <w:rsid w:val="00C1496A"/>
    <w:rsid w:val="00C178AA"/>
    <w:rsid w:val="00C25088"/>
    <w:rsid w:val="00C33079"/>
    <w:rsid w:val="00C45231"/>
    <w:rsid w:val="00C47D5E"/>
    <w:rsid w:val="00C47ED1"/>
    <w:rsid w:val="00C55F82"/>
    <w:rsid w:val="00C60D34"/>
    <w:rsid w:val="00C711AB"/>
    <w:rsid w:val="00C72833"/>
    <w:rsid w:val="00C76EC7"/>
    <w:rsid w:val="00C80F1D"/>
    <w:rsid w:val="00C919DC"/>
    <w:rsid w:val="00C92E9C"/>
    <w:rsid w:val="00C93F40"/>
    <w:rsid w:val="00CA3D0C"/>
    <w:rsid w:val="00CD7337"/>
    <w:rsid w:val="00CE4F4C"/>
    <w:rsid w:val="00CE60A2"/>
    <w:rsid w:val="00CE638E"/>
    <w:rsid w:val="00CE6C33"/>
    <w:rsid w:val="00CF2B63"/>
    <w:rsid w:val="00D00313"/>
    <w:rsid w:val="00D0349E"/>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740"/>
    <w:rsid w:val="00D87E00"/>
    <w:rsid w:val="00D9134D"/>
    <w:rsid w:val="00D91987"/>
    <w:rsid w:val="00D94689"/>
    <w:rsid w:val="00D957AF"/>
    <w:rsid w:val="00D96C29"/>
    <w:rsid w:val="00DA4AF3"/>
    <w:rsid w:val="00DA4B59"/>
    <w:rsid w:val="00DA539D"/>
    <w:rsid w:val="00DA771D"/>
    <w:rsid w:val="00DA7A03"/>
    <w:rsid w:val="00DB1818"/>
    <w:rsid w:val="00DB475E"/>
    <w:rsid w:val="00DB4F4F"/>
    <w:rsid w:val="00DB6BF9"/>
    <w:rsid w:val="00DC10BA"/>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5BD1"/>
    <w:rsid w:val="00EA15B0"/>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30247"/>
    <w:rsid w:val="00F325C8"/>
    <w:rsid w:val="00F3312E"/>
    <w:rsid w:val="00F468A8"/>
    <w:rsid w:val="00F5035D"/>
    <w:rsid w:val="00F50CF2"/>
    <w:rsid w:val="00F51944"/>
    <w:rsid w:val="00F56D1C"/>
    <w:rsid w:val="00F622D8"/>
    <w:rsid w:val="00F64AF0"/>
    <w:rsid w:val="00F653B8"/>
    <w:rsid w:val="00F74905"/>
    <w:rsid w:val="00F75D3E"/>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 w:val="00FD7DD5"/>
    <w:rsid w:val="00FE2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809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Word_97_-_2003_Document2.doc"/><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10215</Words>
  <Characters>58229</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68308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28.532_CR0263_(Rel-17)_TEI15</cp:lastModifiedBy>
  <cp:revision>2</cp:revision>
  <cp:lastPrinted>2019-02-25T14:05:00Z</cp:lastPrinted>
  <dcterms:created xsi:type="dcterms:W3CDTF">2023-06-22T13:26:00Z</dcterms:created>
  <dcterms:modified xsi:type="dcterms:W3CDTF">2023-06-22T13:26:00Z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