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145782AC" w:rsidR="004F0988" w:rsidRPr="000275B4" w:rsidRDefault="004F0988" w:rsidP="00822134">
            <w:pPr>
              <w:pStyle w:val="ZA"/>
              <w:framePr w:w="0" w:hRule="auto" w:wrap="auto" w:vAnchor="margin" w:hAnchor="text" w:yAlign="inline"/>
            </w:pPr>
            <w:bookmarkStart w:id="0" w:name="page1"/>
            <w:bookmarkStart w:id="1" w:name="_GoBack"/>
            <w:bookmarkEnd w:id="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r w:rsidR="000474FB">
              <w:t>3</w:t>
            </w:r>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r w:rsidR="000474FB">
              <w:rPr>
                <w:sz w:val="32"/>
              </w:rPr>
              <w:t>12</w:t>
            </w:r>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2"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3" w:name="copyrightaddon"/>
            <w:bookmarkEnd w:id="3"/>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2"/>
    </w:tbl>
    <w:p w14:paraId="4D7BF831" w14:textId="77777777" w:rsidR="00080512" w:rsidRPr="004D3578" w:rsidRDefault="00080512">
      <w:pPr>
        <w:pStyle w:val="TT"/>
      </w:pPr>
      <w:r w:rsidRPr="004D3578">
        <w:br w:type="page"/>
      </w:r>
      <w:r w:rsidRPr="004D3578">
        <w:lastRenderedPageBreak/>
        <w:t>Contents</w:t>
      </w:r>
    </w:p>
    <w:p w14:paraId="65FD1BC1" w14:textId="0C39C086" w:rsidR="00AD2F4B" w:rsidRDefault="00AD2F4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_Toc59204337 \h </w:instrText>
      </w:r>
      <w:r>
        <w:fldChar w:fldCharType="separate"/>
      </w:r>
      <w:r>
        <w:t>4</w:t>
      </w:r>
      <w:r>
        <w:fldChar w:fldCharType="end"/>
      </w:r>
    </w:p>
    <w:p w14:paraId="3A1EA8BC" w14:textId="484C3240" w:rsidR="00AD2F4B" w:rsidRDefault="00AD2F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_Toc59204338 \h </w:instrText>
      </w:r>
      <w:r>
        <w:fldChar w:fldCharType="separate"/>
      </w:r>
      <w:r>
        <w:t>6</w:t>
      </w:r>
      <w:r>
        <w:fldChar w:fldCharType="end"/>
      </w:r>
    </w:p>
    <w:p w14:paraId="453C042C" w14:textId="39098CE5" w:rsidR="00AD2F4B" w:rsidRDefault="00AD2F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_Toc59204339 \h </w:instrText>
      </w:r>
      <w:r>
        <w:fldChar w:fldCharType="separate"/>
      </w:r>
      <w:r>
        <w:t>6</w:t>
      </w:r>
      <w:r>
        <w:fldChar w:fldCharType="end"/>
      </w:r>
    </w:p>
    <w:p w14:paraId="2A78D797" w14:textId="3CCB8CDC" w:rsidR="00AD2F4B" w:rsidRDefault="00AD2F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_Toc59204340 \h </w:instrText>
      </w:r>
      <w:r>
        <w:fldChar w:fldCharType="separate"/>
      </w:r>
      <w:r>
        <w:t>7</w:t>
      </w:r>
      <w:r>
        <w:fldChar w:fldCharType="end"/>
      </w:r>
    </w:p>
    <w:p w14:paraId="78F379E5" w14:textId="6556D287" w:rsidR="00AD2F4B" w:rsidRDefault="00AD2F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_Toc59204341 \h </w:instrText>
      </w:r>
      <w:r>
        <w:fldChar w:fldCharType="separate"/>
      </w:r>
      <w:r>
        <w:t>7</w:t>
      </w:r>
      <w:r>
        <w:fldChar w:fldCharType="end"/>
      </w:r>
    </w:p>
    <w:p w14:paraId="2F982F51" w14:textId="191F2C07" w:rsidR="00AD2F4B" w:rsidRDefault="00AD2F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_Toc59204342 \h </w:instrText>
      </w:r>
      <w:r>
        <w:fldChar w:fldCharType="separate"/>
      </w:r>
      <w:r>
        <w:t>7</w:t>
      </w:r>
      <w:r>
        <w:fldChar w:fldCharType="end"/>
      </w:r>
    </w:p>
    <w:p w14:paraId="7C5C0A44" w14:textId="7BC8FD31" w:rsidR="00AD2F4B" w:rsidRDefault="00AD2F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_Toc59204343 \h </w:instrText>
      </w:r>
      <w:r>
        <w:fldChar w:fldCharType="separate"/>
      </w:r>
      <w:r>
        <w:t>7</w:t>
      </w:r>
      <w:r>
        <w:fldChar w:fldCharType="end"/>
      </w:r>
    </w:p>
    <w:p w14:paraId="7202DCB8" w14:textId="5D0DEB6D" w:rsidR="00AD2F4B" w:rsidRDefault="00AD2F4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_Toc59204344 \h </w:instrText>
      </w:r>
      <w:r>
        <w:fldChar w:fldCharType="separate"/>
      </w:r>
      <w:r>
        <w:t>7</w:t>
      </w:r>
      <w:r>
        <w:fldChar w:fldCharType="end"/>
      </w:r>
    </w:p>
    <w:p w14:paraId="72DA6F29" w14:textId="549E257A" w:rsidR="00AD2F4B" w:rsidRDefault="00AD2F4B">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_Toc59204345 \h </w:instrText>
      </w:r>
      <w:r>
        <w:fldChar w:fldCharType="separate"/>
      </w:r>
      <w:r>
        <w:t>7</w:t>
      </w:r>
      <w:r>
        <w:fldChar w:fldCharType="end"/>
      </w:r>
    </w:p>
    <w:p w14:paraId="40E75C86" w14:textId="2BAED612" w:rsidR="00AD2F4B" w:rsidRDefault="00AD2F4B">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_Toc59204346 \h </w:instrText>
      </w:r>
      <w:r>
        <w:fldChar w:fldCharType="separate"/>
      </w:r>
      <w:r>
        <w:t>7</w:t>
      </w:r>
      <w:r>
        <w:fldChar w:fldCharType="end"/>
      </w:r>
    </w:p>
    <w:p w14:paraId="06D5586D" w14:textId="0B35080D" w:rsidR="00AD2F4B" w:rsidRDefault="00AD2F4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_Toc59204347 \h </w:instrText>
      </w:r>
      <w:r>
        <w:fldChar w:fldCharType="separate"/>
      </w:r>
      <w:r>
        <w:t>8</w:t>
      </w:r>
      <w:r>
        <w:fldChar w:fldCharType="end"/>
      </w:r>
    </w:p>
    <w:p w14:paraId="41ADF59C" w14:textId="4168AC79" w:rsidR="00AD2F4B" w:rsidRDefault="00AD2F4B">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_Toc59204348 \h </w:instrText>
      </w:r>
      <w:r>
        <w:fldChar w:fldCharType="separate"/>
      </w:r>
      <w:r>
        <w:t>8</w:t>
      </w:r>
      <w:r>
        <w:fldChar w:fldCharType="end"/>
      </w:r>
    </w:p>
    <w:p w14:paraId="49B43B5C" w14:textId="6894A7BC" w:rsidR="00AD2F4B" w:rsidRDefault="00AD2F4B">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_Toc59204349 \h </w:instrText>
      </w:r>
      <w:r>
        <w:fldChar w:fldCharType="separate"/>
      </w:r>
      <w:r>
        <w:t>8</w:t>
      </w:r>
      <w:r>
        <w:fldChar w:fldCharType="end"/>
      </w:r>
    </w:p>
    <w:p w14:paraId="22562286" w14:textId="73F189C0" w:rsidR="00AD2F4B" w:rsidRDefault="00AD2F4B">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_Toc59204350 \h </w:instrText>
      </w:r>
      <w:r>
        <w:fldChar w:fldCharType="separate"/>
      </w:r>
      <w:r>
        <w:t>8</w:t>
      </w:r>
      <w:r>
        <w:fldChar w:fldCharType="end"/>
      </w:r>
    </w:p>
    <w:p w14:paraId="5D7729F2" w14:textId="14BA543B" w:rsidR="00AD2F4B" w:rsidRDefault="00AD2F4B">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_Toc59204351 \h </w:instrText>
      </w:r>
      <w:r>
        <w:fldChar w:fldCharType="separate"/>
      </w:r>
      <w:r>
        <w:t>9</w:t>
      </w:r>
      <w:r>
        <w:fldChar w:fldCharType="end"/>
      </w:r>
    </w:p>
    <w:p w14:paraId="3F911CC1" w14:textId="30348351" w:rsidR="00AD2F4B" w:rsidRDefault="00AD2F4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_Toc59204352 \h </w:instrText>
      </w:r>
      <w:r>
        <w:fldChar w:fldCharType="separate"/>
      </w:r>
      <w:r>
        <w:t>9</w:t>
      </w:r>
      <w:r>
        <w:fldChar w:fldCharType="end"/>
      </w:r>
    </w:p>
    <w:p w14:paraId="3D08EAE9" w14:textId="70E93BB7" w:rsidR="00AD2F4B" w:rsidRDefault="00AD2F4B">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_Toc59204353 \h </w:instrText>
      </w:r>
      <w:r>
        <w:fldChar w:fldCharType="separate"/>
      </w:r>
      <w:r>
        <w:t>54</w:t>
      </w:r>
      <w:r>
        <w:fldChar w:fldCharType="end"/>
      </w:r>
    </w:p>
    <w:p w14:paraId="1A28BB79" w14:textId="0E47565D" w:rsidR="00AD2F4B" w:rsidRDefault="00AD2F4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_Toc59204354 \h </w:instrText>
      </w:r>
      <w:r>
        <w:fldChar w:fldCharType="separate"/>
      </w:r>
      <w:r>
        <w:t>54</w:t>
      </w:r>
      <w:r>
        <w:fldChar w:fldCharType="end"/>
      </w:r>
    </w:p>
    <w:p w14:paraId="27ACC7BB" w14:textId="6FF4B78C" w:rsidR="00AD2F4B" w:rsidRDefault="00AD2F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_Toc59204355 \h </w:instrText>
      </w:r>
      <w:r>
        <w:fldChar w:fldCharType="separate"/>
      </w:r>
      <w:r>
        <w:t>70</w:t>
      </w:r>
      <w:r>
        <w:fldChar w:fldCharType="end"/>
      </w:r>
    </w:p>
    <w:p w14:paraId="4940DBD5" w14:textId="2A77224F" w:rsidR="00080512" w:rsidRPr="004D3578" w:rsidRDefault="00AD2F4B">
      <w:r>
        <w:rPr>
          <w:noProof/>
          <w:sz w:val="22"/>
        </w:rPr>
        <w:fldChar w:fldCharType="end"/>
      </w:r>
    </w:p>
    <w:p w14:paraId="583E6573" w14:textId="77777777" w:rsidR="005516D8" w:rsidRDefault="00080512" w:rsidP="005516D8">
      <w:pPr>
        <w:pStyle w:val="Heading1"/>
        <w:ind w:left="0" w:firstLine="0"/>
      </w:pPr>
      <w:r w:rsidRPr="004D3578">
        <w:br w:type="page"/>
      </w:r>
      <w:bookmarkStart w:id="4" w:name="_Toc8882531"/>
      <w:bookmarkStart w:id="5" w:name="_Toc23343263"/>
      <w:bookmarkStart w:id="6" w:name="_Toc26193816"/>
      <w:bookmarkStart w:id="7" w:name="_Toc34382698"/>
      <w:bookmarkStart w:id="8" w:name="_Toc34387352"/>
      <w:bookmarkStart w:id="9" w:name="_Toc45282402"/>
      <w:bookmarkStart w:id="10" w:name="_Toc51867007"/>
      <w:bookmarkStart w:id="11" w:name="_Toc59204337"/>
      <w:r w:rsidR="005516D8" w:rsidRPr="004D3578">
        <w:lastRenderedPageBreak/>
        <w:t>Foreword</w:t>
      </w:r>
      <w:bookmarkEnd w:id="4"/>
      <w:bookmarkEnd w:id="5"/>
      <w:bookmarkEnd w:id="6"/>
      <w:bookmarkEnd w:id="7"/>
      <w:bookmarkEnd w:id="8"/>
      <w:bookmarkEnd w:id="9"/>
      <w:bookmarkEnd w:id="10"/>
      <w:bookmarkEnd w:id="11"/>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2" w:name="_Toc8882532"/>
      <w:bookmarkStart w:id="13" w:name="_Toc23343264"/>
      <w:bookmarkStart w:id="14" w:name="_Toc26193817"/>
      <w:bookmarkStart w:id="15" w:name="_Toc34382699"/>
      <w:bookmarkStart w:id="16" w:name="_Toc34387353"/>
      <w:bookmarkStart w:id="17" w:name="_Toc45282403"/>
      <w:bookmarkStart w:id="18" w:name="_Toc51867008"/>
      <w:bookmarkStart w:id="19" w:name="_Toc59204338"/>
      <w:r w:rsidRPr="004D3578">
        <w:lastRenderedPageBreak/>
        <w:t>1</w:t>
      </w:r>
      <w:r w:rsidRPr="004D3578">
        <w:tab/>
        <w:t>Scope</w:t>
      </w:r>
      <w:bookmarkEnd w:id="12"/>
      <w:bookmarkEnd w:id="13"/>
      <w:bookmarkEnd w:id="14"/>
      <w:bookmarkEnd w:id="15"/>
      <w:bookmarkEnd w:id="16"/>
      <w:bookmarkEnd w:id="17"/>
      <w:bookmarkEnd w:id="18"/>
      <w:bookmarkEnd w:id="19"/>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20" w:name="_Toc8882533"/>
      <w:bookmarkStart w:id="21" w:name="_Toc23343265"/>
      <w:bookmarkStart w:id="22" w:name="_Toc26193818"/>
      <w:bookmarkStart w:id="23" w:name="_Toc34382700"/>
      <w:bookmarkStart w:id="24" w:name="_Toc34387354"/>
      <w:bookmarkStart w:id="25" w:name="_Toc45282404"/>
      <w:bookmarkStart w:id="26" w:name="_Toc51867009"/>
      <w:bookmarkStart w:id="27" w:name="_Toc59204339"/>
      <w:r w:rsidRPr="004D3578">
        <w:t>2</w:t>
      </w:r>
      <w:r w:rsidRPr="004D3578">
        <w:tab/>
        <w:t>References</w:t>
      </w:r>
      <w:bookmarkEnd w:id="20"/>
      <w:bookmarkEnd w:id="21"/>
      <w:bookmarkEnd w:id="22"/>
      <w:bookmarkEnd w:id="23"/>
      <w:bookmarkEnd w:id="24"/>
      <w:bookmarkEnd w:id="25"/>
      <w:bookmarkEnd w:id="26"/>
      <w:bookmarkEnd w:id="27"/>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8"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9" w:name="_Toc23343266"/>
      <w:bookmarkStart w:id="30"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1" w:name="_Toc34382701"/>
      <w:bookmarkStart w:id="32"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3"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4" w:name="_Toc51867010"/>
      <w:bookmarkStart w:id="35" w:name="_Toc59204340"/>
      <w:r w:rsidRPr="004D3578">
        <w:t>3</w:t>
      </w:r>
      <w:r w:rsidRPr="004D3578">
        <w:tab/>
        <w:t>Definitions</w:t>
      </w:r>
      <w:r w:rsidR="00602AEA">
        <w:t xml:space="preserve"> of terms and abbreviations</w:t>
      </w:r>
      <w:bookmarkEnd w:id="28"/>
      <w:bookmarkEnd w:id="29"/>
      <w:bookmarkEnd w:id="30"/>
      <w:bookmarkEnd w:id="31"/>
      <w:bookmarkEnd w:id="32"/>
      <w:bookmarkEnd w:id="33"/>
      <w:bookmarkEnd w:id="34"/>
      <w:bookmarkEnd w:id="35"/>
    </w:p>
    <w:p w14:paraId="1BA6FD19" w14:textId="77777777" w:rsidR="00080512" w:rsidRPr="004D3578" w:rsidRDefault="00080512">
      <w:pPr>
        <w:pStyle w:val="Heading2"/>
      </w:pPr>
      <w:bookmarkStart w:id="36" w:name="_Toc8882535"/>
      <w:bookmarkStart w:id="37" w:name="_Toc23343267"/>
      <w:bookmarkStart w:id="38" w:name="_Toc26193820"/>
      <w:bookmarkStart w:id="39" w:name="_Toc34382702"/>
      <w:bookmarkStart w:id="40" w:name="_Toc34387356"/>
      <w:bookmarkStart w:id="41" w:name="_Toc45282406"/>
      <w:bookmarkStart w:id="42" w:name="_Toc51867011"/>
      <w:bookmarkStart w:id="43" w:name="_Toc59204341"/>
      <w:r w:rsidRPr="004D3578">
        <w:t>3.1</w:t>
      </w:r>
      <w:r w:rsidRPr="004D3578">
        <w:tab/>
      </w:r>
      <w:r w:rsidR="002B6339">
        <w:t>Terms</w:t>
      </w:r>
      <w:bookmarkEnd w:id="36"/>
      <w:bookmarkEnd w:id="37"/>
      <w:bookmarkEnd w:id="38"/>
      <w:bookmarkEnd w:id="39"/>
      <w:bookmarkEnd w:id="40"/>
      <w:bookmarkEnd w:id="41"/>
      <w:bookmarkEnd w:id="42"/>
      <w:bookmarkEnd w:id="43"/>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4" w:name="_Toc8882536"/>
      <w:bookmarkStart w:id="45" w:name="_Toc23343268"/>
      <w:bookmarkStart w:id="46" w:name="_Toc26193821"/>
      <w:bookmarkStart w:id="47" w:name="_Toc34382703"/>
      <w:bookmarkStart w:id="48"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49" w:name="_Toc45282407"/>
      <w:bookmarkStart w:id="50" w:name="_Toc51867012"/>
      <w:bookmarkStart w:id="51" w:name="_Toc59204342"/>
      <w:r w:rsidRPr="004D3578">
        <w:t>3.</w:t>
      </w:r>
      <w:r w:rsidR="00F278F8">
        <w:t>2</w:t>
      </w:r>
      <w:r w:rsidRPr="004D3578">
        <w:tab/>
        <w:t>Abbreviations</w:t>
      </w:r>
      <w:bookmarkEnd w:id="44"/>
      <w:bookmarkEnd w:id="45"/>
      <w:bookmarkEnd w:id="46"/>
      <w:bookmarkEnd w:id="47"/>
      <w:bookmarkEnd w:id="48"/>
      <w:bookmarkEnd w:id="49"/>
      <w:bookmarkEnd w:id="50"/>
      <w:bookmarkEnd w:id="51"/>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2" w:name="_Toc4488078"/>
      <w:bookmarkStart w:id="53" w:name="_Toc8882537"/>
      <w:bookmarkStart w:id="54" w:name="_Toc23343269"/>
      <w:bookmarkStart w:id="55" w:name="_Toc26193822"/>
      <w:bookmarkStart w:id="56" w:name="_Toc34382704"/>
      <w:bookmarkStart w:id="57" w:name="_Toc34387358"/>
      <w:bookmarkStart w:id="58" w:name="_Toc45282408"/>
      <w:bookmarkStart w:id="59" w:name="_Toc51867013"/>
      <w:bookmarkStart w:id="60" w:name="_Toc59204343"/>
      <w:r w:rsidRPr="004D3578">
        <w:t>4</w:t>
      </w:r>
      <w:r w:rsidRPr="004D3578">
        <w:tab/>
      </w:r>
      <w:r>
        <w:t>Descriptions of UE policies</w:t>
      </w:r>
      <w:r w:rsidRPr="00385E68">
        <w:t xml:space="preserve"> for</w:t>
      </w:r>
      <w:r>
        <w:t xml:space="preserve"> V2X</w:t>
      </w:r>
      <w:bookmarkEnd w:id="52"/>
      <w:bookmarkEnd w:id="53"/>
      <w:bookmarkEnd w:id="54"/>
      <w:bookmarkEnd w:id="55"/>
      <w:bookmarkEnd w:id="56"/>
      <w:bookmarkEnd w:id="57"/>
      <w:bookmarkEnd w:id="58"/>
      <w:bookmarkEnd w:id="59"/>
      <w:bookmarkEnd w:id="60"/>
    </w:p>
    <w:p w14:paraId="2F1BC95F" w14:textId="77777777" w:rsidR="00007E62" w:rsidRDefault="00007E62" w:rsidP="00007E62">
      <w:pPr>
        <w:pStyle w:val="Heading2"/>
      </w:pPr>
      <w:bookmarkStart w:id="61" w:name="_Toc4488079"/>
      <w:bookmarkStart w:id="62" w:name="_Toc8882538"/>
      <w:bookmarkStart w:id="63" w:name="_Toc23343270"/>
      <w:bookmarkStart w:id="64" w:name="_Toc26193823"/>
      <w:bookmarkStart w:id="65" w:name="_Toc34382705"/>
      <w:bookmarkStart w:id="66" w:name="_Toc34387359"/>
      <w:bookmarkStart w:id="67" w:name="_Toc45282409"/>
      <w:bookmarkStart w:id="68" w:name="_Toc51867014"/>
      <w:bookmarkStart w:id="69" w:name="_Toc59204344"/>
      <w:r w:rsidRPr="004D3578">
        <w:t>4.1</w:t>
      </w:r>
      <w:r w:rsidRPr="004D3578">
        <w:tab/>
      </w:r>
      <w:r>
        <w:rPr>
          <w:lang w:eastAsia="zh-CN"/>
        </w:rPr>
        <w:t>Overview</w:t>
      </w:r>
      <w:bookmarkEnd w:id="61"/>
      <w:bookmarkEnd w:id="62"/>
      <w:bookmarkEnd w:id="63"/>
      <w:bookmarkEnd w:id="64"/>
      <w:bookmarkEnd w:id="65"/>
      <w:bookmarkEnd w:id="66"/>
      <w:bookmarkEnd w:id="67"/>
      <w:bookmarkEnd w:id="68"/>
      <w:bookmarkEnd w:id="69"/>
    </w:p>
    <w:p w14:paraId="58091E1F" w14:textId="77777777" w:rsidR="0017014C" w:rsidRPr="000532DA" w:rsidRDefault="0017014C" w:rsidP="0017014C">
      <w:pPr>
        <w:rPr>
          <w:lang w:eastAsia="zh-CN"/>
        </w:rPr>
      </w:pPr>
      <w:bookmarkStart w:id="70" w:name="_Toc4488080"/>
      <w:bookmarkStart w:id="71"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2" w:name="_Toc23343271"/>
      <w:bookmarkStart w:id="73" w:name="_Toc26193824"/>
      <w:bookmarkStart w:id="74" w:name="_Toc34382706"/>
      <w:bookmarkStart w:id="75" w:name="_Toc34387360"/>
      <w:bookmarkStart w:id="76" w:name="_Toc45282410"/>
      <w:bookmarkStart w:id="77" w:name="_Toc51867015"/>
      <w:bookmarkStart w:id="78" w:name="_Toc59204345"/>
      <w:r>
        <w:rPr>
          <w:rFonts w:hint="eastAsia"/>
          <w:lang w:eastAsia="zh-CN"/>
        </w:rPr>
        <w:t>4.2</w:t>
      </w:r>
      <w:r>
        <w:rPr>
          <w:lang w:eastAsia="zh-CN"/>
        </w:rPr>
        <w:tab/>
      </w:r>
      <w:bookmarkEnd w:id="70"/>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1"/>
      <w:bookmarkEnd w:id="72"/>
      <w:bookmarkEnd w:id="73"/>
      <w:bookmarkEnd w:id="74"/>
      <w:bookmarkEnd w:id="75"/>
      <w:bookmarkEnd w:id="76"/>
      <w:bookmarkEnd w:id="77"/>
      <w:bookmarkEnd w:id="78"/>
    </w:p>
    <w:p w14:paraId="694A3A27" w14:textId="77777777" w:rsidR="00313142" w:rsidRPr="006D45B3" w:rsidRDefault="00313142" w:rsidP="00313142">
      <w:bookmarkStart w:id="79" w:name="_Toc4488084"/>
      <w:bookmarkStart w:id="80"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1" w:name="_Toc23343272"/>
      <w:bookmarkStart w:id="82" w:name="_Toc26193825"/>
      <w:bookmarkStart w:id="83" w:name="_Toc34382707"/>
      <w:bookmarkStart w:id="84" w:name="_Toc34387361"/>
      <w:bookmarkStart w:id="85" w:name="_Toc45282411"/>
      <w:bookmarkStart w:id="86" w:name="_Toc51867016"/>
      <w:bookmarkStart w:id="87" w:name="_Toc59204346"/>
      <w:r>
        <w:rPr>
          <w:rFonts w:hint="eastAsia"/>
          <w:lang w:eastAsia="zh-CN"/>
        </w:rPr>
        <w:t>4.3</w:t>
      </w:r>
      <w:r>
        <w:rPr>
          <w:lang w:eastAsia="zh-CN"/>
        </w:rPr>
        <w:tab/>
      </w:r>
      <w:bookmarkEnd w:id="79"/>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0"/>
      <w:bookmarkEnd w:id="81"/>
      <w:bookmarkEnd w:id="82"/>
      <w:bookmarkEnd w:id="83"/>
      <w:bookmarkEnd w:id="84"/>
      <w:bookmarkEnd w:id="85"/>
      <w:bookmarkEnd w:id="86"/>
      <w:bookmarkEnd w:id="87"/>
    </w:p>
    <w:p w14:paraId="721A2D84" w14:textId="77777777" w:rsidR="00313142" w:rsidRPr="006D45B3" w:rsidRDefault="00313142" w:rsidP="00313142">
      <w:bookmarkStart w:id="88" w:name="_Toc4488092"/>
      <w:bookmarkStart w:id="8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0" w:name="_Toc4488093"/>
      <w:bookmarkStart w:id="91" w:name="_Toc8882544"/>
      <w:bookmarkStart w:id="92" w:name="_Toc23343274"/>
      <w:bookmarkStart w:id="93" w:name="_Toc26193827"/>
      <w:bookmarkStart w:id="94" w:name="_Toc34382708"/>
      <w:bookmarkStart w:id="95" w:name="_Toc34387362"/>
      <w:bookmarkStart w:id="96" w:name="_Toc45282412"/>
      <w:bookmarkStart w:id="97" w:name="_Toc51867017"/>
      <w:bookmarkStart w:id="98" w:name="_Toc59204347"/>
      <w:bookmarkEnd w:id="88"/>
      <w:bookmarkEnd w:id="89"/>
      <w:r>
        <w:lastRenderedPageBreak/>
        <w:t>5</w:t>
      </w:r>
      <w:r w:rsidRPr="004D3578">
        <w:tab/>
      </w:r>
      <w:r>
        <w:t xml:space="preserve">Encoding of </w:t>
      </w:r>
      <w:r w:rsidRPr="00163B5C">
        <w:t>UE</w:t>
      </w:r>
      <w:r>
        <w:t xml:space="preserve"> policies</w:t>
      </w:r>
      <w:bookmarkEnd w:id="90"/>
      <w:r w:rsidR="00EF3B92">
        <w:t xml:space="preserve"> for V2X</w:t>
      </w:r>
      <w:bookmarkEnd w:id="91"/>
      <w:bookmarkEnd w:id="92"/>
      <w:bookmarkEnd w:id="93"/>
      <w:bookmarkEnd w:id="94"/>
      <w:bookmarkEnd w:id="95"/>
      <w:bookmarkEnd w:id="96"/>
      <w:bookmarkEnd w:id="97"/>
      <w:bookmarkEnd w:id="98"/>
    </w:p>
    <w:p w14:paraId="7D9E3762" w14:textId="77777777" w:rsidR="00007E62" w:rsidRPr="0038606A" w:rsidRDefault="00007E62" w:rsidP="00007E62">
      <w:pPr>
        <w:pStyle w:val="Heading2"/>
      </w:pPr>
      <w:bookmarkStart w:id="99" w:name="_Toc4488094"/>
      <w:bookmarkStart w:id="100" w:name="_Toc8882545"/>
      <w:bookmarkStart w:id="101" w:name="_Toc23343275"/>
      <w:bookmarkStart w:id="102" w:name="_Toc26193828"/>
      <w:bookmarkStart w:id="103" w:name="_Toc34382709"/>
      <w:bookmarkStart w:id="104" w:name="_Toc34387363"/>
      <w:bookmarkStart w:id="105" w:name="_Toc45282413"/>
      <w:bookmarkStart w:id="106" w:name="_Toc51867018"/>
      <w:bookmarkStart w:id="107" w:name="_Toc59204348"/>
      <w:r>
        <w:rPr>
          <w:lang w:eastAsia="zh-CN"/>
        </w:rPr>
        <w:t>5</w:t>
      </w:r>
      <w:r>
        <w:rPr>
          <w:rFonts w:hint="eastAsia"/>
          <w:lang w:eastAsia="zh-CN"/>
        </w:rPr>
        <w:t>.1</w:t>
      </w:r>
      <w:r>
        <w:rPr>
          <w:lang w:eastAsia="zh-CN"/>
        </w:rPr>
        <w:tab/>
        <w:t>Overview</w:t>
      </w:r>
      <w:bookmarkEnd w:id="99"/>
      <w:bookmarkEnd w:id="100"/>
      <w:bookmarkEnd w:id="101"/>
      <w:bookmarkEnd w:id="102"/>
      <w:bookmarkEnd w:id="103"/>
      <w:bookmarkEnd w:id="104"/>
      <w:bookmarkEnd w:id="105"/>
      <w:bookmarkEnd w:id="106"/>
      <w:bookmarkEnd w:id="107"/>
    </w:p>
    <w:p w14:paraId="39BF9D64" w14:textId="77777777" w:rsidR="00313142" w:rsidRPr="006D45B3" w:rsidRDefault="00313142" w:rsidP="00313142">
      <w:bookmarkStart w:id="108" w:name="_Toc4488095"/>
      <w:bookmarkStart w:id="109"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0" w:name="_Toc23343276"/>
      <w:bookmarkStart w:id="111" w:name="_Toc26193829"/>
      <w:bookmarkStart w:id="112" w:name="_Toc34382710"/>
      <w:bookmarkStart w:id="113" w:name="_Toc34387364"/>
      <w:bookmarkStart w:id="114" w:name="_Toc45282414"/>
      <w:bookmarkStart w:id="115" w:name="_Toc51867019"/>
      <w:bookmarkStart w:id="116" w:name="_Toc59204349"/>
      <w:r>
        <w:rPr>
          <w:lang w:eastAsia="zh-CN"/>
        </w:rPr>
        <w:t>5.</w:t>
      </w:r>
      <w:r w:rsidR="00DD2F7B">
        <w:rPr>
          <w:lang w:eastAsia="zh-CN"/>
        </w:rPr>
        <w:t>2</w:t>
      </w:r>
      <w:r>
        <w:rPr>
          <w:lang w:eastAsia="zh-CN"/>
        </w:rPr>
        <w:tab/>
        <w:t>Encoding of V2X policy (V2XP) UE policy part</w:t>
      </w:r>
      <w:bookmarkEnd w:id="110"/>
      <w:bookmarkEnd w:id="111"/>
      <w:bookmarkEnd w:id="112"/>
      <w:bookmarkEnd w:id="113"/>
      <w:bookmarkEnd w:id="114"/>
      <w:bookmarkEnd w:id="115"/>
      <w:bookmarkEnd w:id="116"/>
    </w:p>
    <w:p w14:paraId="08E1B431" w14:textId="77777777" w:rsidR="00313142" w:rsidRPr="003265DC" w:rsidRDefault="00313142" w:rsidP="00313142">
      <w:pPr>
        <w:pStyle w:val="Heading3"/>
      </w:pPr>
      <w:bookmarkStart w:id="117" w:name="_Toc23343277"/>
      <w:bookmarkStart w:id="118" w:name="_Toc26193830"/>
      <w:bookmarkStart w:id="119" w:name="_Toc34382711"/>
      <w:bookmarkStart w:id="120" w:name="_Toc34387365"/>
      <w:bookmarkStart w:id="121" w:name="_Toc45282415"/>
      <w:bookmarkStart w:id="122" w:name="_Toc51867020"/>
      <w:bookmarkStart w:id="123" w:name="_Toc59204350"/>
      <w:r>
        <w:rPr>
          <w:lang w:eastAsia="zh-CN"/>
        </w:rPr>
        <w:t>5.</w:t>
      </w:r>
      <w:r w:rsidR="00DD2F7B">
        <w:rPr>
          <w:lang w:eastAsia="zh-CN"/>
        </w:rPr>
        <w:t>2</w:t>
      </w:r>
      <w:r>
        <w:t>.1</w:t>
      </w:r>
      <w:r>
        <w:rPr>
          <w:rFonts w:hint="eastAsia"/>
        </w:rPr>
        <w:tab/>
      </w:r>
      <w:r>
        <w:t>General</w:t>
      </w:r>
      <w:bookmarkEnd w:id="117"/>
      <w:bookmarkEnd w:id="118"/>
      <w:bookmarkEnd w:id="119"/>
      <w:bookmarkEnd w:id="120"/>
      <w:bookmarkEnd w:id="121"/>
      <w:bookmarkEnd w:id="122"/>
      <w:bookmarkEnd w:id="123"/>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4" w:name="_Toc23343278"/>
      <w:bookmarkStart w:id="125" w:name="_Toc26193831"/>
      <w:bookmarkStart w:id="126" w:name="_Toc34382712"/>
      <w:bookmarkStart w:id="127" w:name="_Toc34387366"/>
      <w:bookmarkStart w:id="128" w:name="_Toc45282416"/>
      <w:bookmarkStart w:id="129" w:name="_Toc51867021"/>
      <w:bookmarkStart w:id="130" w:name="_Toc59204351"/>
      <w:r>
        <w:rPr>
          <w:lang w:eastAsia="zh-CN"/>
        </w:rPr>
        <w:t>5</w:t>
      </w:r>
      <w:r>
        <w:rPr>
          <w:rFonts w:hint="eastAsia"/>
          <w:lang w:eastAsia="zh-CN"/>
        </w:rPr>
        <w:t>.</w:t>
      </w:r>
      <w:r w:rsidR="00DD2F7B">
        <w:rPr>
          <w:lang w:eastAsia="zh-CN"/>
        </w:rPr>
        <w:t>3</w:t>
      </w:r>
      <w:r>
        <w:rPr>
          <w:lang w:eastAsia="zh-CN"/>
        </w:rPr>
        <w:tab/>
        <w:t xml:space="preserve">Encoding of </w:t>
      </w:r>
      <w:bookmarkEnd w:id="108"/>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09"/>
      <w:bookmarkEnd w:id="124"/>
      <w:bookmarkEnd w:id="125"/>
      <w:bookmarkEnd w:id="126"/>
      <w:bookmarkEnd w:id="127"/>
      <w:bookmarkEnd w:id="128"/>
      <w:bookmarkEnd w:id="129"/>
      <w:bookmarkEnd w:id="130"/>
    </w:p>
    <w:p w14:paraId="53AA7344" w14:textId="77777777" w:rsidR="00AC359C" w:rsidRPr="003265DC" w:rsidRDefault="00AC359C" w:rsidP="00AC359C">
      <w:pPr>
        <w:pStyle w:val="Heading3"/>
      </w:pPr>
      <w:bookmarkStart w:id="131" w:name="_Toc8882547"/>
      <w:bookmarkStart w:id="132" w:name="_Toc23343279"/>
      <w:bookmarkStart w:id="133" w:name="_Toc26193832"/>
      <w:bookmarkStart w:id="134" w:name="_Toc34382713"/>
      <w:bookmarkStart w:id="135" w:name="_Toc34387367"/>
      <w:bookmarkStart w:id="136" w:name="_Toc45282417"/>
      <w:bookmarkStart w:id="137" w:name="_Toc51867022"/>
      <w:bookmarkStart w:id="138" w:name="_Toc4488096"/>
      <w:bookmarkStart w:id="139" w:name="_Toc59204352"/>
      <w:r>
        <w:t>5</w:t>
      </w:r>
      <w:r>
        <w:rPr>
          <w:rFonts w:hint="eastAsia"/>
        </w:rPr>
        <w:t>.</w:t>
      </w:r>
      <w:r w:rsidR="00DD2F7B">
        <w:t>3</w:t>
      </w:r>
      <w:r>
        <w:t>.1</w:t>
      </w:r>
      <w:r>
        <w:rPr>
          <w:rFonts w:hint="eastAsia"/>
        </w:rPr>
        <w:tab/>
      </w:r>
      <w:r>
        <w:t>General</w:t>
      </w:r>
      <w:bookmarkEnd w:id="131"/>
      <w:bookmarkEnd w:id="132"/>
      <w:bookmarkEnd w:id="133"/>
      <w:bookmarkEnd w:id="134"/>
      <w:bookmarkEnd w:id="135"/>
      <w:bookmarkEnd w:id="136"/>
      <w:bookmarkEnd w:id="137"/>
      <w:bookmarkEnd w:id="139"/>
    </w:p>
    <w:p w14:paraId="4D14DAC2" w14:textId="77777777" w:rsidR="00313142" w:rsidRPr="00482B2D" w:rsidRDefault="00313142" w:rsidP="00313142">
      <w:bookmarkStart w:id="140"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lastRenderedPageBreak/>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1" w:name="_Toc23343280"/>
            <w:bookmarkStart w:id="142"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F7508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r w:rsidR="00EE7D6E">
              <w:rPr>
                <w:noProof/>
                <w:lang w:val="en-US"/>
              </w:rPr>
              <w:t>(s)</w:t>
            </w:r>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r w:rsidR="00EE7D6E">
              <w:rPr>
                <w:noProof/>
                <w:lang w:val="en-US"/>
              </w:rPr>
              <w:t>(s)</w:t>
            </w:r>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43" w:name="_Hlk42077774"/>
            <w:r>
              <w:rPr>
                <w:lang w:val="en-US"/>
              </w:rPr>
              <w:t xml:space="preserve">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bookmarkEnd w:id="143"/>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r w:rsidR="00EE7D6E">
              <w:rPr>
                <w:noProof/>
                <w:lang w:val="en-US"/>
              </w:rPr>
              <w:t>(s)</w:t>
            </w:r>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ABB603D" w:rsidR="00AC722B" w:rsidRDefault="00AC722B">
            <w:pPr>
              <w:pStyle w:val="TAL"/>
              <w:rPr>
                <w:lang w:val="sv-SE"/>
              </w:rPr>
            </w:pPr>
            <w:r>
              <w:rPr>
                <w:lang w:val="sv-SE"/>
              </w:rPr>
              <w:t>octet o</w:t>
            </w:r>
            <w:r w:rsidR="00140AC5">
              <w:rPr>
                <w:lang w:val="sv-SE"/>
              </w:rPr>
              <w:t>82</w:t>
            </w:r>
            <w:r>
              <w:rPr>
                <w:lang w:val="sv-SE"/>
              </w:rPr>
              <w:t>*</w:t>
            </w:r>
          </w:p>
        </w:tc>
      </w:tr>
      <w:tr w:rsidR="00AC722B" w14:paraId="5F1CD110"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8E0A80" w14:textId="77777777" w:rsidR="00AC722B" w:rsidRDefault="00AC722B">
            <w:pPr>
              <w:pStyle w:val="TAC"/>
              <w:rPr>
                <w:lang w:val="en-US"/>
              </w:rPr>
            </w:pPr>
            <w:r>
              <w:rPr>
                <w:lang w:val="en-US"/>
              </w:rPr>
              <w:t>Length of NR-PC5 Tx profiles</w:t>
            </w:r>
          </w:p>
        </w:tc>
        <w:tc>
          <w:tcPr>
            <w:tcW w:w="1416" w:type="dxa"/>
            <w:tcBorders>
              <w:top w:val="nil"/>
              <w:left w:val="single" w:sz="6" w:space="0" w:color="auto"/>
              <w:bottom w:val="nil"/>
              <w:right w:val="nil"/>
            </w:tcBorders>
            <w:hideMark/>
          </w:tcPr>
          <w:p w14:paraId="73D1AF9F" w14:textId="58AF77CB" w:rsidR="00F77ACA" w:rsidRDefault="00AC722B" w:rsidP="00F77ACA">
            <w:pPr>
              <w:pStyle w:val="TAL"/>
              <w:rPr>
                <w:lang w:val="sv-SE"/>
              </w:rPr>
            </w:pPr>
            <w:r>
              <w:rPr>
                <w:lang w:val="sv-SE"/>
              </w:rPr>
              <w:t xml:space="preserve">octet </w:t>
            </w:r>
            <w:r>
              <w:rPr>
                <w:lang w:val="en-US"/>
              </w:rPr>
              <w:t>o</w:t>
            </w:r>
            <w:r w:rsidR="00875636">
              <w:rPr>
                <w:lang w:val="en-US"/>
              </w:rPr>
              <w:t>83</w:t>
            </w:r>
            <w:r w:rsidR="00713AC2">
              <w:rPr>
                <w:lang w:val="sv-SE"/>
              </w:rPr>
              <w:t>*</w:t>
            </w:r>
          </w:p>
          <w:p w14:paraId="77359EDF" w14:textId="5E939603" w:rsidR="00AC722B" w:rsidRDefault="00F77ACA" w:rsidP="00F77ACA">
            <w:pPr>
              <w:pStyle w:val="TAL"/>
              <w:rPr>
                <w:lang w:val="en-US"/>
              </w:rPr>
            </w:pPr>
            <w:r>
              <w:rPr>
                <w:lang w:val="sv-SE"/>
              </w:rPr>
              <w:t>(see NOTE)</w:t>
            </w:r>
          </w:p>
        </w:tc>
      </w:tr>
      <w:tr w:rsidR="00AC722B" w14:paraId="376FE937"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D3CFC" w14:textId="77777777" w:rsidR="00AC722B" w:rsidRDefault="00AC722B">
            <w:pPr>
              <w:pStyle w:val="TAC"/>
              <w:rPr>
                <w:lang w:val="en-US"/>
              </w:rPr>
            </w:pPr>
          </w:p>
          <w:p w14:paraId="18697826" w14:textId="77777777" w:rsidR="00AC722B" w:rsidRDefault="00AC722B">
            <w:pPr>
              <w:pStyle w:val="TAC"/>
              <w:rPr>
                <w:lang w:val="en-US"/>
              </w:rPr>
            </w:pPr>
            <w:r>
              <w:rPr>
                <w:lang w:val="sv-SE"/>
              </w:rPr>
              <w:t xml:space="preserve">NR-PC5 </w:t>
            </w:r>
            <w:r>
              <w:rPr>
                <w:lang w:val="en-US"/>
              </w:rPr>
              <w:t>Tx profiles</w:t>
            </w:r>
          </w:p>
        </w:tc>
        <w:tc>
          <w:tcPr>
            <w:tcW w:w="1416" w:type="dxa"/>
            <w:tcBorders>
              <w:top w:val="nil"/>
              <w:left w:val="single" w:sz="6" w:space="0" w:color="auto"/>
              <w:bottom w:val="nil"/>
              <w:right w:val="nil"/>
            </w:tcBorders>
          </w:tcPr>
          <w:p w14:paraId="21331329" w14:textId="5EEEE72D" w:rsidR="00AC722B" w:rsidRDefault="00AC722B">
            <w:pPr>
              <w:pStyle w:val="TAL"/>
              <w:rPr>
                <w:lang w:val="en-US"/>
              </w:rPr>
            </w:pPr>
            <w:r>
              <w:rPr>
                <w:lang w:val="en-US"/>
              </w:rPr>
              <w:t>octet (o</w:t>
            </w:r>
            <w:r w:rsidR="00D779F4">
              <w:rPr>
                <w:lang w:val="en-US"/>
              </w:rPr>
              <w:t>83+1</w:t>
            </w:r>
            <w:r>
              <w:rPr>
                <w:lang w:val="en-US"/>
              </w:rPr>
              <w:t>)*</w:t>
            </w:r>
          </w:p>
          <w:p w14:paraId="3F72DF11" w14:textId="77777777" w:rsidR="00AC722B" w:rsidRDefault="00AC722B">
            <w:pPr>
              <w:pStyle w:val="TAL"/>
              <w:rPr>
                <w:lang w:val="en-US"/>
              </w:rPr>
            </w:pPr>
          </w:p>
          <w:p w14:paraId="34E45A7B" w14:textId="0E278D61" w:rsidR="00AC722B" w:rsidRDefault="00AC722B">
            <w:pPr>
              <w:pStyle w:val="TAL"/>
              <w:rPr>
                <w:lang w:val="en-US"/>
              </w:rPr>
            </w:pPr>
            <w:r>
              <w:rPr>
                <w:lang w:val="en-US"/>
              </w:rPr>
              <w:t>octet o</w:t>
            </w:r>
            <w:r w:rsidR="00D708C7">
              <w:rPr>
                <w:lang w:val="en-US"/>
              </w:rPr>
              <w:t>104</w:t>
            </w:r>
            <w:r>
              <w:rPr>
                <w:lang w:val="en-US"/>
              </w:rPr>
              <w:t>*= octet o11*</w:t>
            </w:r>
          </w:p>
        </w:tc>
      </w:tr>
    </w:tbl>
    <w:p w14:paraId="7EC66E4C" w14:textId="77777777" w:rsidR="001E5A8A" w:rsidRDefault="001E5A8A" w:rsidP="001E5A8A">
      <w:pPr>
        <w:pStyle w:val="NF"/>
      </w:pPr>
    </w:p>
    <w:p w14:paraId="1D826654" w14:textId="77777777" w:rsidR="001E5A8A" w:rsidRDefault="001E5A8A" w:rsidP="001E5A8A">
      <w:pPr>
        <w:pStyle w:val="NF"/>
      </w:pPr>
      <w:r>
        <w:t>NOTE:</w:t>
      </w:r>
      <w:r>
        <w:tab/>
        <w:t>The field is placed immediately after the last present preceding field.</w:t>
      </w:r>
    </w:p>
    <w:p w14:paraId="2E9C5CCA" w14:textId="77777777" w:rsidR="001E5A8A" w:rsidRDefault="001E5A8A" w:rsidP="001E5A8A">
      <w:pPr>
        <w:pStyle w:val="NF"/>
      </w:pPr>
    </w:p>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r w:rsidR="00EE7D6E">
        <w:rPr>
          <w:noProof/>
          <w:lang w:val="en-US"/>
        </w:rPr>
        <w:t>(s)</w:t>
      </w:r>
      <w:r w:rsidR="00AC722B">
        <w:rPr>
          <w:noProof/>
          <w:lang w:val="en-US"/>
        </w:rPr>
        <w:t xml:space="preserve"> and </w:t>
      </w:r>
      <w:r>
        <w:rPr>
          <w:noProof/>
          <w:lang w:val="en-US"/>
        </w:rPr>
        <w:t>Tx profiles</w:t>
      </w:r>
      <w:r w:rsidRPr="003330DA">
        <w:rPr>
          <w:noProof/>
          <w:lang w:val="en-US"/>
        </w:rPr>
        <w:t xml:space="preserve"> mapping rule</w:t>
      </w:r>
    </w:p>
    <w:p w14:paraId="3E9A8235" w14:textId="1E678886"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PC5 RAT</w:t>
      </w:r>
      <w:r w:rsidR="00EE7D6E">
        <w:rPr>
          <w:noProof/>
          <w:lang w:val="en-US"/>
        </w:rPr>
        <w:t>(s)</w:t>
      </w:r>
      <w:r w:rsidR="00AC722B">
        <w:rPr>
          <w:noProof/>
          <w:lang w:val="en-US"/>
        </w:rPr>
        <w:t xml:space="preserve">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3031D1" w:rsidRDefault="003031D1">
            <w:pPr>
              <w:pStyle w:val="TAL"/>
              <w:rPr>
                <w:noProof/>
                <w:lang w:val="en-US"/>
              </w:rPr>
            </w:pPr>
            <w:r>
              <w:rPr>
                <w:lang w:val="en-US"/>
              </w:rPr>
              <w:t>PC5 RAT</w:t>
            </w:r>
            <w:r w:rsidR="00EE7D6E">
              <w:rPr>
                <w:noProof/>
                <w:lang w:val="en-US"/>
              </w:rPr>
              <w:t>(s)</w:t>
            </w:r>
            <w:r>
              <w:rPr>
                <w:lang w:val="en-US"/>
              </w:rPr>
              <w:t>:</w:t>
            </w:r>
          </w:p>
          <w:p w14:paraId="6D18A8BF" w14:textId="04ED3EB2" w:rsidR="003031D1" w:rsidRDefault="003031D1">
            <w:pPr>
              <w:pStyle w:val="TAL"/>
              <w:rPr>
                <w:lang w:val="en-US" w:eastAsia="ko-KR"/>
              </w:rPr>
            </w:pPr>
            <w:r>
              <w:rPr>
                <w:noProof/>
                <w:lang w:val="en-US"/>
              </w:rPr>
              <w:t xml:space="preserve">The </w:t>
            </w:r>
            <w:r>
              <w:rPr>
                <w:lang w:val="en-US"/>
              </w:rPr>
              <w:t>PC5 RAT</w:t>
            </w:r>
            <w:r w:rsidR="00EE7D6E">
              <w:rPr>
                <w:noProof/>
                <w:lang w:val="en-US"/>
              </w:rPr>
              <w:t>(s)</w:t>
            </w:r>
            <w:r>
              <w:rPr>
                <w:noProof/>
                <w:lang w:val="en-US"/>
              </w:rPr>
              <w:t xml:space="preserve"> field indicates </w:t>
            </w:r>
            <w:r w:rsidR="00EE7D6E">
              <w:rPr>
                <w:noProof/>
                <w:lang w:val="en-US"/>
              </w:rPr>
              <w:t>the</w:t>
            </w:r>
            <w:r>
              <w:rPr>
                <w:noProof/>
                <w:lang w:val="en-US"/>
              </w:rPr>
              <w:t xml:space="preserve"> </w:t>
            </w:r>
            <w:r>
              <w:rPr>
                <w:lang w:val="en-US"/>
              </w:rPr>
              <w:t>PC5 RAT</w:t>
            </w:r>
            <w:r w:rsidR="00EE7D6E">
              <w:rPr>
                <w:lang w:val="en-US"/>
              </w:rPr>
              <w:t>(s) mapped to the V2X service identifiers</w:t>
            </w:r>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6E428412" w14:textId="77777777" w:rsidR="00EE7D6E" w:rsidRDefault="003031D1" w:rsidP="00EE7D6E">
            <w:pPr>
              <w:pStyle w:val="TAL"/>
              <w:rPr>
                <w:lang w:val="sv-SE"/>
              </w:rPr>
            </w:pPr>
            <w:r>
              <w:rPr>
                <w:lang w:val="sv-SE"/>
              </w:rPr>
              <w:t>0 0</w:t>
            </w:r>
            <w:r>
              <w:rPr>
                <w:lang w:val="sv-SE"/>
              </w:rPr>
              <w:tab/>
              <w:t>E-UTRA-PC5</w:t>
            </w:r>
          </w:p>
          <w:p w14:paraId="6A064191" w14:textId="77777777" w:rsidR="003031D1" w:rsidRPr="001866E2" w:rsidRDefault="003031D1">
            <w:pPr>
              <w:pStyle w:val="TAL"/>
              <w:rPr>
                <w:lang w:val="sv-SE"/>
              </w:rPr>
            </w:pPr>
            <w:r w:rsidRPr="001866E2">
              <w:rPr>
                <w:lang w:val="sv-SE"/>
              </w:rPr>
              <w:t>0 1</w:t>
            </w:r>
            <w:r w:rsidRPr="001866E2">
              <w:rPr>
                <w:lang w:val="sv-SE"/>
              </w:rPr>
              <w:tab/>
              <w:t>NR-PC5</w:t>
            </w:r>
          </w:p>
          <w:p w14:paraId="164E3D4D" w14:textId="77777777" w:rsidR="001866E2" w:rsidRDefault="001866E2">
            <w:pPr>
              <w:pStyle w:val="TAL"/>
              <w:rPr>
                <w:lang w:val="en-US"/>
              </w:rPr>
            </w:pPr>
            <w:r w:rsidRPr="001866E2">
              <w:rPr>
                <w:lang w:val="en-US"/>
              </w:rPr>
              <w:t>1 0</w:t>
            </w:r>
            <w:r w:rsidRPr="001866E2">
              <w:rPr>
                <w:lang w:val="en-US"/>
              </w:rPr>
              <w:tab/>
              <w:t>Both E-UTRA-PC5 and NR-PC5</w:t>
            </w:r>
          </w:p>
          <w:p w14:paraId="0D0E39FC" w14:textId="52927608"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4003184A" w:rsidR="003031D1" w:rsidRDefault="003031D1">
            <w:pPr>
              <w:pStyle w:val="TAL"/>
              <w:rPr>
                <w:lang w:val="en-US"/>
              </w:rPr>
            </w:pPr>
            <w:r>
              <w:rPr>
                <w:noProof/>
                <w:lang w:val="en-US"/>
              </w:rPr>
              <w:t>If the PC5 RAT field is set to "E-UTRA-PC5"</w:t>
            </w:r>
            <w:r w:rsidR="00EE7D6E">
              <w:rPr>
                <w:noProof/>
                <w:lang w:val="en-US"/>
              </w:rPr>
              <w:t xml:space="preserve"> or "</w:t>
            </w:r>
            <w:r w:rsidR="00EE7D6E">
              <w:rPr>
                <w:lang w:val="sv-SE" w:eastAsia="zh-CN"/>
              </w:rPr>
              <w:t>Both E-UTRA-PC5 and NR-PC5</w:t>
            </w:r>
            <w:r w:rsidR="00EE7D6E">
              <w:rPr>
                <w:noProof/>
                <w:lang w:val="en-US"/>
              </w:rPr>
              <w:t>"</w:t>
            </w:r>
            <w:r>
              <w:rPr>
                <w:noProof/>
                <w:lang w:val="en-US"/>
              </w:rPr>
              <w:t>, the length of E-UTRA-PC5 Tx profiles field and the E-UTRA-PC5 Tx profiles field are present otherwise the length of E-UTRA-PC5 Tx profiles field and the E-UTRA-PC5 Tx profiles field are absent. If the PC5 RAT field is set to "NR-PC5"</w:t>
            </w:r>
            <w:r w:rsidR="00EE7D6E">
              <w:rPr>
                <w:noProof/>
                <w:lang w:val="en-US"/>
              </w:rPr>
              <w:t xml:space="preserve"> or "</w:t>
            </w:r>
            <w:r w:rsidR="00EE7D6E">
              <w:rPr>
                <w:lang w:val="sv-SE" w:eastAsia="zh-CN"/>
              </w:rPr>
              <w:t>Both E-UTRA-PC5 and NR-PC5</w:t>
            </w:r>
            <w:r w:rsidR="00EE7D6E">
              <w:rPr>
                <w:noProof/>
                <w:lang w:val="en-US"/>
              </w:rPr>
              <w:t>"</w:t>
            </w:r>
            <w:r>
              <w:rPr>
                <w:noProof/>
                <w:lang w:val="en-US"/>
              </w:rPr>
              <w:t>, the length of NR-PC5 Tx profiles field and the NR-PC5 Tx profiles field are present otherwise the length of NR-PC5 Tx profiles field and the NR-PC5 Tx profiles field are absent. If the PC5 RAT field is set to a spare value, the receiving entity shall ignore the V2X service identifier to PC5 RAT</w:t>
            </w:r>
            <w:r w:rsidR="00EE7D6E">
              <w:rPr>
                <w:noProof/>
                <w:lang w:val="en-US"/>
              </w:rPr>
              <w:t>(s)</w:t>
            </w:r>
            <w:r>
              <w:rPr>
                <w:noProof/>
                <w:lang w:val="en-US"/>
              </w:rPr>
              <w:t xml:space="preserve">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235965"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5D377055" w14:textId="77777777" w:rsidTr="003031D1">
        <w:trPr>
          <w:cantSplit/>
          <w:jc w:val="center"/>
        </w:trPr>
        <w:tc>
          <w:tcPr>
            <w:tcW w:w="7094" w:type="dxa"/>
            <w:tcBorders>
              <w:top w:val="nil"/>
              <w:left w:val="single" w:sz="4" w:space="0" w:color="auto"/>
              <w:bottom w:val="nil"/>
              <w:right w:val="single" w:sz="4" w:space="0" w:color="auto"/>
            </w:tcBorders>
            <w:hideMark/>
          </w:tcPr>
          <w:p w14:paraId="52E2ADEE" w14:textId="77777777" w:rsidR="003031D1" w:rsidRDefault="003031D1">
            <w:pPr>
              <w:pStyle w:val="TAL"/>
              <w:rPr>
                <w:lang w:val="en-US"/>
              </w:rPr>
            </w:pPr>
            <w:r>
              <w:rPr>
                <w:lang w:val="sv-SE"/>
              </w:rPr>
              <w:t xml:space="preserve">NR-PC5 </w:t>
            </w:r>
            <w:r>
              <w:rPr>
                <w:lang w:val="en-US"/>
              </w:rPr>
              <w:t>Tx profiles:</w:t>
            </w:r>
          </w:p>
        </w:tc>
      </w:tr>
      <w:tr w:rsidR="003031D1" w14:paraId="6D7EB78F" w14:textId="77777777" w:rsidTr="003031D1">
        <w:trPr>
          <w:cantSplit/>
          <w:jc w:val="center"/>
        </w:trPr>
        <w:tc>
          <w:tcPr>
            <w:tcW w:w="7094" w:type="dxa"/>
            <w:tcBorders>
              <w:top w:val="nil"/>
              <w:left w:val="single" w:sz="4" w:space="0" w:color="auto"/>
              <w:bottom w:val="nil"/>
              <w:right w:val="single" w:sz="4" w:space="0" w:color="auto"/>
            </w:tcBorders>
          </w:tcPr>
          <w:p w14:paraId="32DD43CC"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3031D1" w:rsidRDefault="003031D1">
            <w:pPr>
              <w:pStyle w:val="TAL"/>
              <w:rPr>
                <w:lang w:val="en-US"/>
              </w:rPr>
            </w:pPr>
            <w:r>
              <w:rPr>
                <w:lang w:val="en-US"/>
              </w:rPr>
              <w:t xml:space="preserve">If the length of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w:t>
            </w:r>
            <w:r w:rsidR="00EE7D6E">
              <w:rPr>
                <w:noProof/>
                <w:lang w:val="en-US"/>
              </w:rPr>
              <w:t>(s)</w:t>
            </w:r>
            <w:r>
              <w:rPr>
                <w:noProof/>
                <w:lang w:val="en-US"/>
              </w:rPr>
              <w:t xml:space="preserve">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p w14:paraId="7F13CEA1" w14:textId="65E62EB5" w:rsidR="00964D6E" w:rsidRDefault="00964D6E" w:rsidP="00964D6E">
      <w:pPr>
        <w:pStyle w:val="EditorsNote"/>
      </w:pPr>
      <w:r>
        <w:t xml:space="preserve">Editor's note: length and coding of </w:t>
      </w:r>
      <w:r w:rsidR="003031D1">
        <w:t>N</w:t>
      </w:r>
      <w:r w:rsidR="004B288F">
        <w:t>R</w:t>
      </w:r>
      <w:r w:rsidR="003031D1">
        <w:t xml:space="preserve">-PC5 </w:t>
      </w:r>
      <w:r>
        <w:t>Tx profile</w:t>
      </w:r>
      <w:r w:rsidR="003031D1">
        <w:t>s</w:t>
      </w:r>
      <w:r>
        <w:t xml:space="preserve"> is FFS</w:t>
      </w:r>
      <w:r w:rsidR="00E93E2B">
        <w:t xml:space="preserve"> as it depends on RAN2 agreement of Tx profile for NR-PC5.</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3BECF0" w:rsidR="00964D6E" w:rsidRDefault="00964D6E" w:rsidP="00964D6E">
            <w:pPr>
              <w:pStyle w:val="TAL"/>
            </w:pPr>
            <w:r>
              <w:t xml:space="preserve"> = octet </w:t>
            </w:r>
            <w:r w:rsidRPr="00903C49">
              <w:t>o</w:t>
            </w:r>
            <w:r w:rsidR="00247B0C">
              <w:t>79</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4BE4C143" w:rsidR="00F94504" w:rsidRDefault="00964D6E" w:rsidP="00F94504">
            <w:pPr>
              <w:pStyle w:val="TAL"/>
            </w:pPr>
            <w:r w:rsidRPr="00492F28">
              <w:t xml:space="preserve">octet </w:t>
            </w:r>
            <w:r>
              <w:t>o</w:t>
            </w:r>
            <w:r w:rsidR="00AB485D">
              <w:t>108</w:t>
            </w:r>
          </w:p>
          <w:p w14:paraId="2C7FC8FB" w14:textId="7F71758D" w:rsidR="00964D6E" w:rsidRPr="00492F28" w:rsidRDefault="00F94504" w:rsidP="00F94504">
            <w:pPr>
              <w:pStyle w:val="TAL"/>
            </w:pPr>
            <w:r>
              <w:t>(see NOTE)</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D71509" w:rsidR="00961CCD" w:rsidRDefault="00961CCD" w:rsidP="00961CCD">
            <w:pPr>
              <w:pStyle w:val="TAL"/>
            </w:pPr>
            <w:r>
              <w:t>octet o</w:t>
            </w:r>
            <w:r w:rsidR="00CE7E35">
              <w:t>93</w:t>
            </w:r>
            <w:r w:rsidR="007F1292">
              <w:t xml:space="preserve"> (see NOTE)</w:t>
            </w:r>
          </w:p>
          <w:p w14:paraId="363D85CA" w14:textId="77777777" w:rsidR="00961CCD" w:rsidRDefault="00961CCD" w:rsidP="00961CCD">
            <w:pPr>
              <w:pStyle w:val="TAL"/>
            </w:pPr>
          </w:p>
          <w:p w14:paraId="49DF7928" w14:textId="534ED11C" w:rsidR="00BA6388" w:rsidRPr="002E39DE" w:rsidRDefault="00961CCD" w:rsidP="00961CCD">
            <w:pPr>
              <w:pStyle w:val="TAL"/>
            </w:pPr>
            <w:r>
              <w:t>octet o</w:t>
            </w:r>
            <w:r w:rsidR="00B3358D">
              <w:t>84</w:t>
            </w:r>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0335373C" w:rsidR="00F32755" w:rsidRPr="00492F28" w:rsidRDefault="00F32755" w:rsidP="00F32755">
            <w:pPr>
              <w:pStyle w:val="TAL"/>
            </w:pPr>
            <w:r w:rsidRPr="00492F28">
              <w:t xml:space="preserve">octet </w:t>
            </w:r>
            <w:r>
              <w:t>(</w:t>
            </w:r>
            <w:r w:rsidRPr="0046576E">
              <w:t>o</w:t>
            </w:r>
            <w:r w:rsidR="001E2000">
              <w:t>84</w:t>
            </w:r>
            <w:r w:rsidRPr="0046576E">
              <w:t>+</w:t>
            </w:r>
            <w:r w:rsidR="00625F08">
              <w:t>1</w:t>
            </w:r>
            <w:r>
              <w:t>)</w:t>
            </w:r>
          </w:p>
          <w:p w14:paraId="52AA435B" w14:textId="77777777" w:rsidR="00F32755" w:rsidRPr="00903C49" w:rsidRDefault="00F32755" w:rsidP="00F32755">
            <w:pPr>
              <w:pStyle w:val="TAL"/>
            </w:pPr>
          </w:p>
          <w:p w14:paraId="31FA62C5" w14:textId="2B94B80A" w:rsidR="003C2256" w:rsidRDefault="00F32755" w:rsidP="00F32755">
            <w:pPr>
              <w:pStyle w:val="TAL"/>
            </w:pPr>
            <w:r w:rsidRPr="00903C49">
              <w:t xml:space="preserve">octet </w:t>
            </w:r>
            <w:r>
              <w:t>o</w:t>
            </w:r>
            <w:r w:rsidR="00A11FAB">
              <w:t>85</w:t>
            </w:r>
            <w:r>
              <w:t xml:space="preserve"> = octet </w:t>
            </w:r>
            <w:r w:rsidRPr="00530E20">
              <w:t>l</w:t>
            </w:r>
          </w:p>
        </w:tc>
      </w:tr>
    </w:tbl>
    <w:p w14:paraId="3F65CA2E" w14:textId="77777777" w:rsidR="0095740C" w:rsidRDefault="0095740C" w:rsidP="0095740C">
      <w:pPr>
        <w:pStyle w:val="NF"/>
      </w:pPr>
    </w:p>
    <w:p w14:paraId="3F0A1443" w14:textId="77777777" w:rsidR="0095740C" w:rsidRDefault="0095740C" w:rsidP="0095740C">
      <w:pPr>
        <w:pStyle w:val="NF"/>
      </w:pPr>
      <w:r>
        <w:t>NOTE:</w:t>
      </w:r>
      <w:r>
        <w:tab/>
        <w:t>The field is placed immediately after the last present preceding field.</w:t>
      </w:r>
    </w:p>
    <w:p w14:paraId="00B8281C" w14:textId="77777777" w:rsidR="0095740C" w:rsidRDefault="0095740C" w:rsidP="00F7508F">
      <w:pPr>
        <w:pStyle w:val="NF"/>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036516CE" w:rsidR="00964D6E" w:rsidRDefault="00964D6E" w:rsidP="00964D6E">
            <w:pPr>
              <w:pStyle w:val="TAL"/>
            </w:pPr>
            <w:r>
              <w:t>octet o</w:t>
            </w:r>
            <w:r w:rsidR="00731E25">
              <w:t>108</w:t>
            </w:r>
          </w:p>
          <w:p w14:paraId="1810D648" w14:textId="77777777" w:rsidR="00964D6E" w:rsidRDefault="00964D6E" w:rsidP="00964D6E">
            <w:pPr>
              <w:pStyle w:val="TAL"/>
            </w:pPr>
          </w:p>
          <w:p w14:paraId="58F955DB" w14:textId="582885AC" w:rsidR="00964D6E" w:rsidRDefault="00964D6E" w:rsidP="00964D6E">
            <w:pPr>
              <w:pStyle w:val="TAL"/>
            </w:pPr>
            <w:r>
              <w:t>octet o</w:t>
            </w:r>
            <w:r w:rsidR="00E02907">
              <w:t>108+1</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10DA2F37" w:rsidR="00964D6E" w:rsidRDefault="00964D6E" w:rsidP="00964D6E">
            <w:pPr>
              <w:pStyle w:val="TAL"/>
            </w:pPr>
            <w:r>
              <w:t>octet (o</w:t>
            </w:r>
            <w:r w:rsidR="005C07F0">
              <w:t>108</w:t>
            </w:r>
            <w:r>
              <w:t>+</w:t>
            </w:r>
            <w:r w:rsidR="00AD68D2">
              <w:t>2</w:t>
            </w:r>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Default="003B2C9C">
            <w:pPr>
              <w:pStyle w:val="TAL"/>
              <w:rPr>
                <w:lang w:val="en-US"/>
              </w:rPr>
            </w:pPr>
            <w:r>
              <w:rPr>
                <w:lang w:val="en-US"/>
              </w:rPr>
              <w:t>octet (o</w:t>
            </w:r>
            <w:r w:rsidR="00337357">
              <w:rPr>
                <w:lang w:val="en-US"/>
              </w:rPr>
              <w:t>94</w:t>
            </w:r>
            <w:r>
              <w:rPr>
                <w:lang w:val="en-US"/>
              </w:rPr>
              <w:t>)*</w:t>
            </w:r>
            <w:r w:rsidR="00CF091F">
              <w:rPr>
                <w:lang w:val="en-US"/>
              </w:rPr>
              <w:t xml:space="preserve"> (see NOTE)</w:t>
            </w:r>
          </w:p>
          <w:p w14:paraId="5E65FD6D" w14:textId="77777777" w:rsidR="003B2C9C" w:rsidRDefault="003B2C9C">
            <w:pPr>
              <w:pStyle w:val="TAL"/>
              <w:rPr>
                <w:lang w:val="en-US"/>
              </w:rPr>
            </w:pPr>
          </w:p>
          <w:p w14:paraId="09B8221C" w14:textId="704AD99C" w:rsidR="003B2C9C" w:rsidRDefault="003B2C9C">
            <w:pPr>
              <w:pStyle w:val="TAL"/>
              <w:rPr>
                <w:highlight w:val="yellow"/>
                <w:lang w:val="en-US"/>
              </w:rPr>
            </w:pPr>
            <w:r>
              <w:rPr>
                <w:lang w:val="en-US"/>
              </w:rPr>
              <w:t>octet (o</w:t>
            </w:r>
            <w:r w:rsidR="00AD0AFE">
              <w:rPr>
                <w:lang w:val="en-US"/>
              </w:rPr>
              <w:t>94+2</w:t>
            </w:r>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Default="003B2C9C">
            <w:pPr>
              <w:pStyle w:val="TAL"/>
              <w:rPr>
                <w:lang w:val="en-US"/>
              </w:rPr>
            </w:pPr>
            <w:r>
              <w:rPr>
                <w:lang w:val="en-US"/>
              </w:rPr>
              <w:t>octet (o</w:t>
            </w:r>
            <w:r w:rsidR="002031BD">
              <w:rPr>
                <w:lang w:val="en-US"/>
              </w:rPr>
              <w:t>95</w:t>
            </w:r>
            <w:r>
              <w:rPr>
                <w:lang w:val="en-US"/>
              </w:rPr>
              <w:t>)*</w:t>
            </w:r>
            <w:r w:rsidR="002B6A10">
              <w:rPr>
                <w:lang w:val="en-US"/>
              </w:rPr>
              <w:t xml:space="preserve"> (see NOTE)</w:t>
            </w:r>
          </w:p>
          <w:p w14:paraId="778D3BCB" w14:textId="77777777" w:rsidR="003B2C9C" w:rsidRDefault="003B2C9C">
            <w:pPr>
              <w:pStyle w:val="TAL"/>
              <w:rPr>
                <w:lang w:val="en-US"/>
              </w:rPr>
            </w:pPr>
          </w:p>
          <w:p w14:paraId="003BCB98" w14:textId="31178A20" w:rsidR="003B2C9C" w:rsidRDefault="003B2C9C">
            <w:pPr>
              <w:pStyle w:val="TAL"/>
              <w:rPr>
                <w:highlight w:val="yellow"/>
                <w:lang w:val="en-US"/>
              </w:rPr>
            </w:pPr>
            <w:r>
              <w:rPr>
                <w:lang w:val="en-US"/>
              </w:rPr>
              <w:t>octet (o</w:t>
            </w:r>
            <w:r w:rsidR="002B74D8">
              <w:rPr>
                <w:lang w:val="en-US"/>
              </w:rPr>
              <w:t>95+2</w:t>
            </w:r>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F1AC8E3" w:rsidR="003B2C9C" w:rsidRDefault="003B2C9C">
            <w:pPr>
              <w:pStyle w:val="TAL"/>
              <w:rPr>
                <w:lang w:val="en-US"/>
              </w:rPr>
            </w:pPr>
            <w:r>
              <w:rPr>
                <w:lang w:val="en-US"/>
              </w:rPr>
              <w:t>octet (o</w:t>
            </w:r>
            <w:r w:rsidR="00A91B2F">
              <w:rPr>
                <w:lang w:val="en-US"/>
              </w:rPr>
              <w:t>96</w:t>
            </w:r>
            <w:r>
              <w:rPr>
                <w:lang w:val="en-US"/>
              </w:rPr>
              <w:t>)*</w:t>
            </w:r>
            <w:r w:rsidR="00670B6C">
              <w:rPr>
                <w:lang w:val="en-US"/>
              </w:rPr>
              <w:t xml:space="preserve"> (see NOTE)</w:t>
            </w:r>
          </w:p>
          <w:p w14:paraId="3A5612E8" w14:textId="77777777" w:rsidR="003B2C9C" w:rsidRDefault="003B2C9C">
            <w:pPr>
              <w:pStyle w:val="TAL"/>
              <w:rPr>
                <w:lang w:val="en-US"/>
              </w:rPr>
            </w:pPr>
          </w:p>
          <w:p w14:paraId="13201731" w14:textId="7199A672" w:rsidR="003B2C9C" w:rsidRDefault="003B2C9C">
            <w:pPr>
              <w:pStyle w:val="TAL"/>
              <w:rPr>
                <w:lang w:val="en-US"/>
              </w:rPr>
            </w:pPr>
            <w:r>
              <w:rPr>
                <w:lang w:val="en-US"/>
              </w:rPr>
              <w:t>octet (o</w:t>
            </w:r>
            <w:r w:rsidR="00BC3D3A">
              <w:rPr>
                <w:lang w:val="en-US"/>
              </w:rPr>
              <w:t>96+2</w:t>
            </w:r>
            <w:r>
              <w:rPr>
                <w:lang w:val="en-US"/>
              </w:rPr>
              <w:t>)* = octet o71*</w:t>
            </w:r>
          </w:p>
        </w:tc>
      </w:tr>
    </w:tbl>
    <w:p w14:paraId="2B807301" w14:textId="77777777" w:rsidR="00B178A9" w:rsidRDefault="00B178A9" w:rsidP="00B178A9">
      <w:pPr>
        <w:pStyle w:val="NF"/>
      </w:pPr>
    </w:p>
    <w:p w14:paraId="79C8ABED" w14:textId="77777777" w:rsidR="00B178A9" w:rsidRDefault="00B178A9" w:rsidP="00B178A9">
      <w:pPr>
        <w:pStyle w:val="NF"/>
      </w:pPr>
      <w:r>
        <w:t>NOTE:</w:t>
      </w:r>
      <w:r>
        <w:tab/>
        <w:t>The field is placed immediately after the last present preceding field.</w:t>
      </w:r>
    </w:p>
    <w:p w14:paraId="227896A4" w14:textId="77777777" w:rsidR="00B178A9" w:rsidRDefault="00B178A9" w:rsidP="00B178A9">
      <w:pPr>
        <w:pStyle w:val="NF"/>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42A54EB9" w:rsidR="00964D6E" w:rsidRPr="00903C49" w:rsidRDefault="00964D6E" w:rsidP="00964D6E">
            <w:pPr>
              <w:pStyle w:val="TAL"/>
            </w:pPr>
            <w:r w:rsidRPr="002E39DE">
              <w:t xml:space="preserve">octet </w:t>
            </w:r>
            <w:r w:rsidRPr="00501C97">
              <w:t>o</w:t>
            </w:r>
            <w:r w:rsidR="00156720">
              <w:t>97</w:t>
            </w:r>
            <w:r w:rsidR="001866E2">
              <w:t>*</w:t>
            </w:r>
            <w:r w:rsidR="00412080">
              <w:t xml:space="preserve"> (see NOTE)</w:t>
            </w:r>
          </w:p>
          <w:p w14:paraId="3A8E3770" w14:textId="77777777" w:rsidR="00964D6E" w:rsidRPr="00903C49" w:rsidRDefault="00964D6E" w:rsidP="00964D6E">
            <w:pPr>
              <w:pStyle w:val="TAL"/>
            </w:pPr>
          </w:p>
          <w:p w14:paraId="7CF19103" w14:textId="0E128DA4" w:rsidR="00964D6E" w:rsidRPr="002E39DE" w:rsidRDefault="00964D6E" w:rsidP="00964D6E">
            <w:pPr>
              <w:pStyle w:val="TAL"/>
            </w:pPr>
            <w:r w:rsidRPr="002E39DE">
              <w:t xml:space="preserve">octet </w:t>
            </w:r>
            <w:r>
              <w:t>(</w:t>
            </w:r>
            <w:r w:rsidRPr="00501C97">
              <w:t>o</w:t>
            </w:r>
            <w:r w:rsidR="007A64F0">
              <w:t>97+2</w:t>
            </w:r>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1FA6983C" w:rsidR="00964D6E" w:rsidRPr="00903C49" w:rsidRDefault="00964D6E" w:rsidP="00964D6E">
            <w:pPr>
              <w:pStyle w:val="TAL"/>
            </w:pPr>
            <w:r w:rsidRPr="002E39DE">
              <w:t xml:space="preserve">octet </w:t>
            </w:r>
            <w:r w:rsidRPr="00501C97">
              <w:t>o</w:t>
            </w:r>
            <w:r w:rsidR="00204362">
              <w:t>98</w:t>
            </w:r>
            <w:r w:rsidR="001866E2">
              <w:t>*</w:t>
            </w:r>
            <w:r w:rsidR="002B3163">
              <w:t xml:space="preserve"> (see NOTE)</w:t>
            </w:r>
          </w:p>
          <w:p w14:paraId="1A1299D1" w14:textId="77777777" w:rsidR="00964D6E" w:rsidRPr="00903C49" w:rsidRDefault="00964D6E" w:rsidP="00964D6E">
            <w:pPr>
              <w:pStyle w:val="TAL"/>
            </w:pPr>
          </w:p>
          <w:p w14:paraId="56A39801" w14:textId="6B85E59D" w:rsidR="00964D6E" w:rsidRPr="002E39DE" w:rsidRDefault="00964D6E" w:rsidP="00964D6E">
            <w:pPr>
              <w:pStyle w:val="TAL"/>
            </w:pPr>
            <w:r w:rsidRPr="002E39DE">
              <w:t xml:space="preserve">octet </w:t>
            </w:r>
            <w:r>
              <w:t>(</w:t>
            </w:r>
            <w:r w:rsidRPr="00501C97">
              <w:t>o</w:t>
            </w:r>
            <w:r w:rsidR="007E1C5D">
              <w:t>98+2</w:t>
            </w:r>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373B55B6" w:rsidR="00964D6E" w:rsidRPr="00903C49" w:rsidRDefault="00964D6E" w:rsidP="00964D6E">
            <w:pPr>
              <w:pStyle w:val="TAL"/>
            </w:pPr>
            <w:r w:rsidRPr="002E39DE">
              <w:t xml:space="preserve">octet </w:t>
            </w:r>
            <w:r w:rsidRPr="00501C97">
              <w:t>o</w:t>
            </w:r>
            <w:r w:rsidR="00AD4BFE">
              <w:t>99</w:t>
            </w:r>
            <w:r w:rsidR="001866E2">
              <w:t>*</w:t>
            </w:r>
            <w:r w:rsidR="005C6038">
              <w:t xml:space="preserve"> (see NOTE)</w:t>
            </w:r>
          </w:p>
          <w:p w14:paraId="446F2D5B" w14:textId="77777777" w:rsidR="00964D6E" w:rsidRPr="00903C49" w:rsidRDefault="00964D6E" w:rsidP="00964D6E">
            <w:pPr>
              <w:pStyle w:val="TAL"/>
            </w:pPr>
          </w:p>
          <w:p w14:paraId="782BC75C" w14:textId="03C1082A" w:rsidR="00964D6E" w:rsidRPr="002E39DE" w:rsidRDefault="00964D6E" w:rsidP="00964D6E">
            <w:pPr>
              <w:pStyle w:val="TAL"/>
            </w:pPr>
            <w:r w:rsidRPr="002E39DE">
              <w:t xml:space="preserve">octet </w:t>
            </w:r>
            <w:r>
              <w:t>(</w:t>
            </w:r>
            <w:r w:rsidRPr="00501C97">
              <w:t>o</w:t>
            </w:r>
            <w:r w:rsidR="00622DEA">
              <w:t>99+1</w:t>
            </w:r>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518C6FDA" w:rsidR="00DC7FFD" w:rsidRDefault="00964D6E" w:rsidP="00DC7FFD">
            <w:pPr>
              <w:pStyle w:val="TAL"/>
            </w:pPr>
            <w:r w:rsidRPr="002E39DE">
              <w:t xml:space="preserve">octet </w:t>
            </w:r>
            <w:r w:rsidRPr="00501C97">
              <w:t>o</w:t>
            </w:r>
            <w:r w:rsidR="000266D0">
              <w:t>100</w:t>
            </w:r>
            <w:r w:rsidR="00521227">
              <w:t>*</w:t>
            </w:r>
          </w:p>
          <w:p w14:paraId="4A90D1EA" w14:textId="13ABDF88" w:rsidR="00964D6E" w:rsidRPr="002E39DE" w:rsidRDefault="00DC7FFD" w:rsidP="00DC7FFD">
            <w:pPr>
              <w:pStyle w:val="TAL"/>
            </w:pPr>
            <w:r>
              <w:t>(see NOTE)</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47FF6DF2" w:rsidR="006C3BBF" w:rsidRDefault="00964D6E" w:rsidP="006C3BBF">
            <w:pPr>
              <w:pStyle w:val="TAL"/>
            </w:pPr>
            <w:r w:rsidRPr="002E39DE">
              <w:t xml:space="preserve">octet </w:t>
            </w:r>
            <w:r w:rsidRPr="00501C97">
              <w:t>o</w:t>
            </w:r>
            <w:r w:rsidR="002A7E21">
              <w:t>101</w:t>
            </w:r>
            <w:r w:rsidR="00AF3795">
              <w:t>*</w:t>
            </w:r>
          </w:p>
          <w:p w14:paraId="56270BD0" w14:textId="2D29B3FB" w:rsidR="00964D6E" w:rsidRDefault="006C3BBF" w:rsidP="006C3BBF">
            <w:pPr>
              <w:pStyle w:val="TAL"/>
            </w:pPr>
            <w:r>
              <w:t>(see NOTE)</w:t>
            </w:r>
          </w:p>
          <w:p w14:paraId="32FD1E7A" w14:textId="77777777" w:rsidR="00964D6E" w:rsidRDefault="00964D6E" w:rsidP="00964D6E">
            <w:pPr>
              <w:pStyle w:val="TAL"/>
            </w:pPr>
          </w:p>
          <w:p w14:paraId="33870816" w14:textId="46533974" w:rsidR="00964D6E" w:rsidRPr="002E39DE" w:rsidRDefault="00964D6E" w:rsidP="00964D6E">
            <w:pPr>
              <w:pStyle w:val="TAL"/>
            </w:pPr>
            <w:r w:rsidRPr="002E39DE">
              <w:t xml:space="preserve">octet </w:t>
            </w:r>
            <w:r>
              <w:t>(</w:t>
            </w:r>
            <w:r w:rsidRPr="00501C97">
              <w:t>o</w:t>
            </w:r>
            <w:r w:rsidR="0045346A">
              <w:t>101+1</w:t>
            </w:r>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10963626" w:rsidR="00F80E13" w:rsidRDefault="00964D6E" w:rsidP="00F80E13">
            <w:pPr>
              <w:pStyle w:val="TAL"/>
            </w:pPr>
            <w:r w:rsidRPr="002E39DE">
              <w:t xml:space="preserve">octet </w:t>
            </w:r>
            <w:r w:rsidRPr="00501C97">
              <w:t>o</w:t>
            </w:r>
            <w:r w:rsidR="00CC7D1E">
              <w:t>102</w:t>
            </w:r>
            <w:r w:rsidR="00AF3795">
              <w:t>*</w:t>
            </w:r>
          </w:p>
          <w:p w14:paraId="70D99FE0" w14:textId="61703461" w:rsidR="00964D6E" w:rsidRDefault="00F80E13" w:rsidP="00F80E13">
            <w:pPr>
              <w:pStyle w:val="TAL"/>
            </w:pPr>
            <w:r>
              <w:t>(see NOTE</w:t>
            </w:r>
            <w:r w:rsidR="00964D6E">
              <w:t>)</w:t>
            </w:r>
          </w:p>
          <w:p w14:paraId="67D73C00" w14:textId="77777777" w:rsidR="00964D6E" w:rsidRDefault="00964D6E" w:rsidP="00964D6E">
            <w:pPr>
              <w:pStyle w:val="TAL"/>
            </w:pPr>
          </w:p>
          <w:p w14:paraId="4725ADEE" w14:textId="29CF8951" w:rsidR="00964D6E" w:rsidRPr="002E39DE" w:rsidRDefault="00964D6E" w:rsidP="00964D6E">
            <w:pPr>
              <w:pStyle w:val="TAL"/>
            </w:pPr>
            <w:r w:rsidRPr="002E39DE">
              <w:t xml:space="preserve">octet </w:t>
            </w:r>
            <w:r>
              <w:t>(</w:t>
            </w:r>
            <w:r w:rsidRPr="00501C97">
              <w:t>o</w:t>
            </w:r>
            <w:r w:rsidR="00843467">
              <w:t>102+1</w:t>
            </w:r>
            <w:r>
              <w:t>)* = octet o78*</w:t>
            </w:r>
          </w:p>
        </w:tc>
      </w:tr>
    </w:tbl>
    <w:p w14:paraId="1B3DD084" w14:textId="77777777" w:rsidR="00D162FC" w:rsidRDefault="00D162FC" w:rsidP="00D162FC">
      <w:pPr>
        <w:pStyle w:val="NF"/>
      </w:pPr>
    </w:p>
    <w:p w14:paraId="2D7517B8" w14:textId="77777777" w:rsidR="00D162FC" w:rsidRDefault="00D162FC" w:rsidP="00D162FC">
      <w:pPr>
        <w:pStyle w:val="NF"/>
      </w:pPr>
      <w:r>
        <w:t>NOTE:</w:t>
      </w:r>
      <w:r>
        <w:tab/>
        <w:t>The field is placed immediately after the last present preceding field.</w:t>
      </w:r>
    </w:p>
    <w:p w14:paraId="001BB76D" w14:textId="77777777" w:rsidR="00D162FC" w:rsidRDefault="00D162FC" w:rsidP="00D162FC">
      <w:pPr>
        <w:pStyle w:val="NF"/>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144" w:name="_Toc34382714"/>
            <w:bookmarkStart w:id="145"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19D3AFD6" w:rsidR="00292097" w:rsidRDefault="00292097" w:rsidP="0041110D">
            <w:pPr>
              <w:pStyle w:val="TAL"/>
            </w:pPr>
            <w:r>
              <w:t>octet o</w:t>
            </w:r>
            <w:r w:rsidR="00FF5D07">
              <w:t>93</w:t>
            </w:r>
          </w:p>
          <w:p w14:paraId="3F46464E" w14:textId="77777777" w:rsidR="00292097" w:rsidRDefault="00292097" w:rsidP="0041110D">
            <w:pPr>
              <w:pStyle w:val="TAL"/>
            </w:pPr>
          </w:p>
          <w:p w14:paraId="0603F09C" w14:textId="40968729" w:rsidR="00292097" w:rsidRDefault="00292097" w:rsidP="0041110D">
            <w:pPr>
              <w:pStyle w:val="TAL"/>
            </w:pPr>
            <w:r>
              <w:t>octet o</w:t>
            </w:r>
            <w:r w:rsidR="00E33AFF">
              <w:t>93</w:t>
            </w:r>
            <w:r>
              <w:t>+</w:t>
            </w:r>
            <w:r w:rsidR="00FC5166">
              <w:t>1</w:t>
            </w:r>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55504F71" w:rsidR="00292097" w:rsidRDefault="00292097" w:rsidP="0041110D">
            <w:pPr>
              <w:pStyle w:val="TAL"/>
            </w:pPr>
            <w:r>
              <w:t>octet (o</w:t>
            </w:r>
            <w:r w:rsidR="006B2FFC">
              <w:t>93</w:t>
            </w:r>
            <w:r>
              <w:t>+</w:t>
            </w:r>
            <w:r w:rsidR="00691908">
              <w:t>2</w:t>
            </w:r>
            <w:r>
              <w:t>)*</w:t>
            </w:r>
          </w:p>
          <w:p w14:paraId="64875D1D" w14:textId="77777777" w:rsidR="00292097" w:rsidRDefault="00292097" w:rsidP="0041110D">
            <w:pPr>
              <w:pStyle w:val="TAL"/>
            </w:pPr>
          </w:p>
          <w:p w14:paraId="380C050A" w14:textId="050472FA" w:rsidR="00292097" w:rsidRDefault="00292097" w:rsidP="0041110D">
            <w:pPr>
              <w:pStyle w:val="TAL"/>
            </w:pPr>
            <w:r>
              <w:t>octet o</w:t>
            </w:r>
            <w:r w:rsidR="00434741">
              <w:t>86</w:t>
            </w:r>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16BB9AE5" w:rsidR="00292097" w:rsidRDefault="00292097" w:rsidP="0041110D">
            <w:pPr>
              <w:pStyle w:val="TAL"/>
            </w:pPr>
            <w:r>
              <w:t>octet (o</w:t>
            </w:r>
            <w:r w:rsidR="00DC2F40">
              <w:t>86</w:t>
            </w:r>
            <w:r>
              <w:t>+1)*</w:t>
            </w:r>
          </w:p>
          <w:p w14:paraId="43D5E3D0" w14:textId="77777777" w:rsidR="00292097" w:rsidRDefault="00292097" w:rsidP="0041110D">
            <w:pPr>
              <w:pStyle w:val="TAL"/>
            </w:pPr>
          </w:p>
          <w:p w14:paraId="7F91688B" w14:textId="3631EDE7" w:rsidR="00292097" w:rsidRDefault="00292097" w:rsidP="0041110D">
            <w:pPr>
              <w:pStyle w:val="TAL"/>
            </w:pPr>
            <w:r>
              <w:t>octet o</w:t>
            </w:r>
            <w:r w:rsidR="00374A69">
              <w:t>87</w:t>
            </w:r>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4807EED" w:rsidR="00292097" w:rsidRDefault="00292097" w:rsidP="0041110D">
            <w:pPr>
              <w:pStyle w:val="TAL"/>
            </w:pPr>
            <w:r>
              <w:t>octet (o</w:t>
            </w:r>
            <w:r w:rsidR="007B22A7">
              <w:t>87</w:t>
            </w:r>
            <w:r>
              <w:t>+1)*</w:t>
            </w:r>
          </w:p>
          <w:p w14:paraId="14DAD26F" w14:textId="77777777" w:rsidR="00292097" w:rsidRDefault="00292097" w:rsidP="0041110D">
            <w:pPr>
              <w:pStyle w:val="TAL"/>
            </w:pPr>
          </w:p>
          <w:p w14:paraId="29C7AC9D" w14:textId="409212EE" w:rsidR="00292097" w:rsidRDefault="00292097" w:rsidP="0041110D">
            <w:pPr>
              <w:pStyle w:val="TAL"/>
            </w:pPr>
            <w:r>
              <w:t>octet o</w:t>
            </w:r>
            <w:r w:rsidR="00A36662">
              <w:t>88</w:t>
            </w:r>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3EECFD37" w:rsidR="00292097" w:rsidRDefault="00292097" w:rsidP="0041110D">
            <w:pPr>
              <w:pStyle w:val="TAL"/>
            </w:pPr>
            <w:r>
              <w:t>octet (o</w:t>
            </w:r>
            <w:r w:rsidR="00D11B99">
              <w:t>88</w:t>
            </w:r>
            <w:r>
              <w:t>+1)*</w:t>
            </w:r>
          </w:p>
          <w:p w14:paraId="2B2A22CB" w14:textId="77777777" w:rsidR="00292097" w:rsidRDefault="00292097" w:rsidP="0041110D">
            <w:pPr>
              <w:pStyle w:val="TAL"/>
            </w:pPr>
          </w:p>
          <w:p w14:paraId="0A858DAE" w14:textId="24BB0F22" w:rsidR="00292097" w:rsidRDefault="00292097" w:rsidP="0041110D">
            <w:pPr>
              <w:pStyle w:val="TAL"/>
            </w:pPr>
            <w:r>
              <w:t xml:space="preserve">octet </w:t>
            </w:r>
            <w:r w:rsidR="00C735C6">
              <w:t>o84</w:t>
            </w:r>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492F28" w:rsidRDefault="00292097" w:rsidP="0041110D">
            <w:pPr>
              <w:pStyle w:val="TAL"/>
            </w:pPr>
            <w:r w:rsidRPr="00492F28">
              <w:t xml:space="preserve">octet </w:t>
            </w:r>
            <w:r>
              <w:t>o</w:t>
            </w:r>
            <w:r w:rsidR="00C91D62">
              <w:t>86</w:t>
            </w:r>
            <w:r>
              <w:t>+1</w:t>
            </w:r>
          </w:p>
          <w:p w14:paraId="2C69FF81" w14:textId="77777777" w:rsidR="00292097" w:rsidRPr="00903C49" w:rsidRDefault="00292097" w:rsidP="0041110D">
            <w:pPr>
              <w:pStyle w:val="TAL"/>
            </w:pPr>
          </w:p>
          <w:p w14:paraId="797BC3FD" w14:textId="397A3CE0" w:rsidR="00292097" w:rsidRPr="00492F28" w:rsidRDefault="00292097" w:rsidP="0041110D">
            <w:pPr>
              <w:pStyle w:val="TAL"/>
            </w:pPr>
            <w:r w:rsidRPr="00903C49">
              <w:t xml:space="preserve">octet </w:t>
            </w:r>
            <w:r>
              <w:t>o</w:t>
            </w:r>
            <w:r w:rsidR="00FB0F27">
              <w:t>86</w:t>
            </w:r>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217E266F" w:rsidR="00292097" w:rsidRPr="00903C49" w:rsidRDefault="00292097" w:rsidP="0041110D">
            <w:pPr>
              <w:pStyle w:val="TAL"/>
            </w:pPr>
            <w:r w:rsidRPr="002E39DE">
              <w:t xml:space="preserve">octet </w:t>
            </w:r>
            <w:r w:rsidRPr="00501C97">
              <w:t>o</w:t>
            </w:r>
            <w:r w:rsidR="00527A17">
              <w:t>86</w:t>
            </w:r>
            <w:r>
              <w:t>+3</w:t>
            </w:r>
          </w:p>
          <w:p w14:paraId="4187C4F8" w14:textId="77777777" w:rsidR="00292097" w:rsidRPr="00903C49" w:rsidRDefault="00292097" w:rsidP="0041110D">
            <w:pPr>
              <w:pStyle w:val="TAL"/>
            </w:pPr>
          </w:p>
          <w:p w14:paraId="109C3DEE" w14:textId="7F95279E" w:rsidR="00292097" w:rsidRPr="00903C49" w:rsidRDefault="00292097" w:rsidP="0041110D">
            <w:pPr>
              <w:pStyle w:val="TAL"/>
              <w:rPr>
                <w:highlight w:val="yellow"/>
              </w:rPr>
            </w:pPr>
            <w:r w:rsidRPr="0046576E">
              <w:t>octet o</w:t>
            </w:r>
            <w:r w:rsidR="008D3785">
              <w:t>89</w:t>
            </w:r>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Default="00292097" w:rsidP="0041110D">
            <w:pPr>
              <w:pStyle w:val="TAL"/>
            </w:pPr>
            <w:r>
              <w:t>octet o</w:t>
            </w:r>
            <w:r w:rsidR="00914411">
              <w:t>89</w:t>
            </w:r>
            <w:r>
              <w:t>+1</w:t>
            </w:r>
          </w:p>
          <w:p w14:paraId="322DBB18" w14:textId="77777777" w:rsidR="00292097" w:rsidRDefault="00292097" w:rsidP="0041110D">
            <w:pPr>
              <w:pStyle w:val="TAL"/>
            </w:pPr>
          </w:p>
          <w:p w14:paraId="1F6F4E9A" w14:textId="4C561A54" w:rsidR="00292097" w:rsidRPr="002E39DE" w:rsidRDefault="00292097" w:rsidP="0041110D">
            <w:pPr>
              <w:pStyle w:val="TAL"/>
            </w:pPr>
            <w:r>
              <w:t>octet o</w:t>
            </w:r>
            <w:r w:rsidR="00DA4707">
              <w:t>89</w:t>
            </w:r>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1E3CF0D1" w:rsidR="00292097" w:rsidRPr="00903C49" w:rsidRDefault="00292097" w:rsidP="0041110D">
            <w:pPr>
              <w:pStyle w:val="TAL"/>
            </w:pPr>
            <w:r w:rsidRPr="002E39DE">
              <w:t xml:space="preserve">octet </w:t>
            </w:r>
            <w:r w:rsidRPr="00501C97">
              <w:t>o</w:t>
            </w:r>
            <w:r w:rsidR="00541705">
              <w:t>89</w:t>
            </w:r>
            <w:r>
              <w:t>+3</w:t>
            </w:r>
          </w:p>
          <w:p w14:paraId="54402B10" w14:textId="77777777" w:rsidR="00292097" w:rsidRPr="00903C49" w:rsidRDefault="00292097" w:rsidP="0041110D">
            <w:pPr>
              <w:pStyle w:val="TAL"/>
            </w:pPr>
          </w:p>
          <w:p w14:paraId="3CC0D835" w14:textId="22EF55C6" w:rsidR="00292097" w:rsidRPr="00903C49" w:rsidRDefault="00292097" w:rsidP="0041110D">
            <w:pPr>
              <w:pStyle w:val="TAL"/>
              <w:rPr>
                <w:highlight w:val="yellow"/>
              </w:rPr>
            </w:pPr>
            <w:r w:rsidRPr="0046576E">
              <w:t>octet o</w:t>
            </w:r>
            <w:r w:rsidR="003D4732">
              <w:t>87</w:t>
            </w:r>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620E9" w:rsidRDefault="00292097" w:rsidP="0041110D">
            <w:pPr>
              <w:keepNext/>
              <w:keepLines/>
              <w:spacing w:after="0"/>
              <w:rPr>
                <w:rFonts w:ascii="Arial" w:hAnsi="Arial"/>
                <w:sz w:val="18"/>
              </w:rPr>
            </w:pPr>
            <w:r>
              <w:rPr>
                <w:rFonts w:ascii="Arial" w:hAnsi="Arial"/>
                <w:sz w:val="18"/>
              </w:rPr>
              <w:t>octet o</w:t>
            </w:r>
            <w:r w:rsidR="00AC709C">
              <w:rPr>
                <w:rFonts w:ascii="Arial" w:hAnsi="Arial"/>
                <w:sz w:val="18"/>
              </w:rPr>
              <w:t>89</w:t>
            </w:r>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r w:rsidR="00702AB7">
              <w:rPr>
                <w:rFonts w:ascii="Arial" w:hAnsi="Arial"/>
                <w:sz w:val="18"/>
              </w:rPr>
              <w:t>89</w:t>
            </w:r>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F3E1635"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977868">
              <w:rPr>
                <w:rFonts w:ascii="Arial" w:hAnsi="Arial"/>
                <w:sz w:val="18"/>
              </w:rPr>
              <w:t>89</w:t>
            </w:r>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1BE6C832"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D54D84">
              <w:rPr>
                <w:rFonts w:ascii="Arial" w:hAnsi="Arial"/>
                <w:sz w:val="18"/>
              </w:rPr>
              <w:t>89</w:t>
            </w:r>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7F9AF0F0"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A8132A">
              <w:rPr>
                <w:rFonts w:ascii="Arial" w:hAnsi="Arial"/>
                <w:sz w:val="18"/>
              </w:rPr>
              <w:t>89</w:t>
            </w:r>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61A3207"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r w:rsidR="00844488">
              <w:rPr>
                <w:rFonts w:ascii="Arial" w:hAnsi="Arial"/>
                <w:sz w:val="18"/>
              </w:rPr>
              <w:t>89</w:t>
            </w:r>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65FE26B5"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r w:rsidR="004557CE">
              <w:rPr>
                <w:rFonts w:ascii="Arial" w:hAnsi="Arial"/>
                <w:sz w:val="18"/>
              </w:rPr>
              <w:t>89</w:t>
            </w:r>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621FEACF"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r w:rsidR="009D1E6F">
              <w:rPr>
                <w:rFonts w:ascii="Arial" w:hAnsi="Arial"/>
                <w:sz w:val="18"/>
              </w:rPr>
              <w:t>89</w:t>
            </w:r>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2ED1E3D5" w:rsidR="00CC22E7" w:rsidRPr="001C3D09" w:rsidRDefault="00CC22E7" w:rsidP="0041110D">
            <w:pPr>
              <w:pStyle w:val="TAL"/>
            </w:pPr>
            <w:r w:rsidRPr="001C3D09">
              <w:t>octet o</w:t>
            </w:r>
            <w:r w:rsidR="0010751C">
              <w:t>84</w:t>
            </w:r>
            <w:r w:rsidRPr="001C3D09">
              <w:t>+</w:t>
            </w:r>
            <w:r w:rsidR="00A25BB9">
              <w:t>1</w:t>
            </w:r>
          </w:p>
          <w:p w14:paraId="5F3758C6" w14:textId="77777777" w:rsidR="00CC22E7" w:rsidRPr="001C3D09" w:rsidRDefault="00CC22E7" w:rsidP="0041110D">
            <w:pPr>
              <w:pStyle w:val="TAL"/>
            </w:pPr>
          </w:p>
          <w:p w14:paraId="69557C31" w14:textId="2FE2B117" w:rsidR="00CC22E7" w:rsidRPr="001C3D09" w:rsidRDefault="00CC22E7" w:rsidP="0041110D">
            <w:pPr>
              <w:pStyle w:val="TAL"/>
            </w:pPr>
            <w:r w:rsidRPr="001C3D09">
              <w:t>octet o</w:t>
            </w:r>
            <w:r w:rsidR="00807967">
              <w:t>84</w:t>
            </w:r>
            <w:r w:rsidRPr="001C3D09">
              <w:t>+</w:t>
            </w:r>
            <w:r w:rsidR="00A35B69">
              <w:t>2</w:t>
            </w:r>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60761EE3" w:rsidR="00CC22E7" w:rsidRPr="001C3D09" w:rsidRDefault="00CC22E7" w:rsidP="0041110D">
            <w:pPr>
              <w:pStyle w:val="TAL"/>
            </w:pPr>
            <w:r w:rsidRPr="001C3D09">
              <w:t>octet (o</w:t>
            </w:r>
            <w:r w:rsidR="00973100">
              <w:t>84</w:t>
            </w:r>
            <w:r w:rsidRPr="001C3D09">
              <w:t>+</w:t>
            </w:r>
            <w:r w:rsidR="00EB163A">
              <w:t>3</w:t>
            </w:r>
            <w:r w:rsidRPr="001C3D09">
              <w:t>)*</w:t>
            </w:r>
          </w:p>
          <w:p w14:paraId="3A609359" w14:textId="77777777" w:rsidR="00CC22E7" w:rsidRPr="001C3D09" w:rsidRDefault="00CC22E7" w:rsidP="0041110D">
            <w:pPr>
              <w:pStyle w:val="TAL"/>
            </w:pPr>
          </w:p>
          <w:p w14:paraId="26019D3E" w14:textId="2E8BC61B" w:rsidR="00CC22E7" w:rsidRPr="001C3D09" w:rsidRDefault="00CC22E7" w:rsidP="0041110D">
            <w:pPr>
              <w:pStyle w:val="TAL"/>
            </w:pPr>
            <w:r w:rsidRPr="001C3D09">
              <w:t>octet o</w:t>
            </w:r>
            <w:r w:rsidR="003C1DF1">
              <w:t>90</w:t>
            </w:r>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433BB2E7" w:rsidR="00CC22E7" w:rsidRPr="001C3D09" w:rsidRDefault="00CC22E7" w:rsidP="0041110D">
            <w:pPr>
              <w:pStyle w:val="TAL"/>
            </w:pPr>
            <w:r w:rsidRPr="001C3D09">
              <w:t>octet (o</w:t>
            </w:r>
            <w:r w:rsidR="003C6573">
              <w:t>90</w:t>
            </w:r>
            <w:r w:rsidRPr="001C3D09">
              <w:t>+1)*</w:t>
            </w:r>
          </w:p>
          <w:p w14:paraId="0C1C642A" w14:textId="77777777" w:rsidR="00CC22E7" w:rsidRPr="001C3D09" w:rsidRDefault="00CC22E7" w:rsidP="0041110D">
            <w:pPr>
              <w:pStyle w:val="TAL"/>
            </w:pPr>
          </w:p>
          <w:p w14:paraId="383B5821" w14:textId="644B317D" w:rsidR="00CC22E7" w:rsidRPr="001C3D09" w:rsidRDefault="00CC22E7" w:rsidP="0041110D">
            <w:pPr>
              <w:pStyle w:val="TAL"/>
            </w:pPr>
            <w:r w:rsidRPr="001C3D09">
              <w:t>octet o</w:t>
            </w:r>
            <w:r w:rsidR="00305E70">
              <w:t>91</w:t>
            </w:r>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33B685FE" w:rsidR="00CC22E7" w:rsidRPr="001C3D09" w:rsidRDefault="00CC22E7" w:rsidP="0041110D">
            <w:pPr>
              <w:pStyle w:val="TAL"/>
            </w:pPr>
            <w:r w:rsidRPr="001C3D09">
              <w:t>octet (o</w:t>
            </w:r>
            <w:r w:rsidR="009C4EB7">
              <w:t>91</w:t>
            </w:r>
            <w:r w:rsidRPr="001C3D09">
              <w:t>+1)*</w:t>
            </w:r>
          </w:p>
          <w:p w14:paraId="51946E51" w14:textId="77777777" w:rsidR="00CC22E7" w:rsidRPr="001C3D09" w:rsidRDefault="00CC22E7" w:rsidP="0041110D">
            <w:pPr>
              <w:pStyle w:val="TAL"/>
            </w:pPr>
          </w:p>
          <w:p w14:paraId="4658E7BA" w14:textId="7C3F253B" w:rsidR="00CC22E7" w:rsidRPr="001C3D09" w:rsidRDefault="00CC22E7" w:rsidP="0041110D">
            <w:pPr>
              <w:pStyle w:val="TAL"/>
            </w:pPr>
            <w:r w:rsidRPr="001C3D09">
              <w:t>octet o</w:t>
            </w:r>
            <w:r w:rsidR="00917033">
              <w:t>92</w:t>
            </w:r>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1D843EF9" w:rsidR="00CC22E7" w:rsidRPr="001C3D09" w:rsidRDefault="00CC22E7" w:rsidP="0041110D">
            <w:pPr>
              <w:pStyle w:val="TAL"/>
            </w:pPr>
            <w:r w:rsidRPr="001C3D09">
              <w:t>octet (o</w:t>
            </w:r>
            <w:r w:rsidR="00801139">
              <w:t>92</w:t>
            </w:r>
            <w:r w:rsidRPr="001C3D09">
              <w:t>+1)*</w:t>
            </w:r>
          </w:p>
          <w:p w14:paraId="5F0EDB5D" w14:textId="77777777" w:rsidR="00CC22E7" w:rsidRPr="001C3D09" w:rsidRDefault="00CC22E7" w:rsidP="0041110D">
            <w:pPr>
              <w:pStyle w:val="TAL"/>
            </w:pPr>
          </w:p>
          <w:p w14:paraId="58027219" w14:textId="757097B7" w:rsidR="00CC22E7" w:rsidRPr="001C3D09" w:rsidRDefault="00CC22E7" w:rsidP="0041110D">
            <w:pPr>
              <w:pStyle w:val="TAL"/>
            </w:pPr>
            <w:r w:rsidRPr="001C3D09">
              <w:t>octet o</w:t>
            </w:r>
            <w:r w:rsidR="00102770">
              <w:t>85</w:t>
            </w:r>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1C3D09" w:rsidRDefault="00CC22E7" w:rsidP="0041110D">
            <w:pPr>
              <w:pStyle w:val="TAL"/>
            </w:pPr>
            <w:r w:rsidRPr="001C3D09">
              <w:t>octet o</w:t>
            </w:r>
            <w:r w:rsidR="000B4450">
              <w:t>90</w:t>
            </w:r>
            <w:r w:rsidRPr="001C3D09">
              <w:t>+1</w:t>
            </w:r>
          </w:p>
          <w:p w14:paraId="066ACA9D" w14:textId="77777777" w:rsidR="00CC22E7" w:rsidRPr="001C3D09" w:rsidRDefault="00CC22E7" w:rsidP="0041110D">
            <w:pPr>
              <w:pStyle w:val="TAL"/>
            </w:pPr>
          </w:p>
          <w:p w14:paraId="49EB92B2" w14:textId="77F3688E" w:rsidR="00CC22E7" w:rsidRPr="001C3D09" w:rsidRDefault="00CC22E7" w:rsidP="0041110D">
            <w:pPr>
              <w:pStyle w:val="TAL"/>
            </w:pPr>
            <w:r w:rsidRPr="001C3D09">
              <w:t>octet o</w:t>
            </w:r>
            <w:r w:rsidR="00E05299">
              <w:t>90</w:t>
            </w:r>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1C3D09" w:rsidRDefault="00CC22E7" w:rsidP="0041110D">
            <w:pPr>
              <w:pStyle w:val="TAL"/>
            </w:pPr>
            <w:r w:rsidRPr="001C3D09">
              <w:t>octet o</w:t>
            </w:r>
            <w:r w:rsidR="00AB5B50">
              <w:t>90</w:t>
            </w:r>
            <w:r w:rsidRPr="001C3D09">
              <w:t>+3</w:t>
            </w:r>
          </w:p>
          <w:p w14:paraId="47AEA552" w14:textId="77777777" w:rsidR="00CC22E7" w:rsidRPr="001C3D09" w:rsidRDefault="00CC22E7" w:rsidP="0041110D">
            <w:pPr>
              <w:pStyle w:val="TAL"/>
            </w:pPr>
          </w:p>
          <w:p w14:paraId="12090D4A" w14:textId="063E9372" w:rsidR="00CC22E7" w:rsidRPr="001C3D09" w:rsidRDefault="00CC22E7" w:rsidP="0041110D">
            <w:pPr>
              <w:pStyle w:val="TAL"/>
            </w:pPr>
            <w:r w:rsidRPr="001C3D09">
              <w:t>octet o</w:t>
            </w:r>
            <w:r w:rsidR="00117274">
              <w:t>91</w:t>
            </w:r>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29AB2C38" w:rsidR="00CC22E7" w:rsidRPr="0041098B" w:rsidRDefault="00CC22E7" w:rsidP="0041110D">
            <w:pPr>
              <w:pStyle w:val="TAL"/>
            </w:pPr>
            <w:r w:rsidRPr="0041098B">
              <w:t>octet o</w:t>
            </w:r>
            <w:r w:rsidR="00AF3767">
              <w:t>91</w:t>
            </w:r>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146" w:name="_Toc45282418"/>
      <w:bookmarkStart w:id="147" w:name="_Toc51867023"/>
      <w:bookmarkStart w:id="148" w:name="_Toc59204353"/>
      <w:r>
        <w:rPr>
          <w:lang w:eastAsia="zh-CN"/>
        </w:rPr>
        <w:lastRenderedPageBreak/>
        <w:t>5</w:t>
      </w:r>
      <w:r>
        <w:rPr>
          <w:rFonts w:hint="eastAsia"/>
          <w:lang w:eastAsia="zh-CN"/>
        </w:rPr>
        <w:t>.</w:t>
      </w:r>
      <w:r w:rsidR="00DD2F7B">
        <w:rPr>
          <w:lang w:eastAsia="zh-CN"/>
        </w:rPr>
        <w:t>4</w:t>
      </w:r>
      <w:r>
        <w:rPr>
          <w:lang w:eastAsia="zh-CN"/>
        </w:rPr>
        <w:tab/>
      </w:r>
      <w:bookmarkEnd w:id="138"/>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40"/>
      <w:bookmarkEnd w:id="141"/>
      <w:bookmarkEnd w:id="142"/>
      <w:bookmarkEnd w:id="144"/>
      <w:bookmarkEnd w:id="145"/>
      <w:bookmarkEnd w:id="146"/>
      <w:bookmarkEnd w:id="147"/>
      <w:bookmarkEnd w:id="148"/>
    </w:p>
    <w:p w14:paraId="06868D1E" w14:textId="77777777" w:rsidR="00007E62" w:rsidRPr="003265DC" w:rsidRDefault="00007E62" w:rsidP="00007E62">
      <w:pPr>
        <w:pStyle w:val="Heading3"/>
      </w:pPr>
      <w:bookmarkStart w:id="149" w:name="_Toc4488097"/>
      <w:bookmarkStart w:id="150" w:name="_Toc8882549"/>
      <w:bookmarkStart w:id="151" w:name="_Toc23343281"/>
      <w:bookmarkStart w:id="152" w:name="_Toc26193834"/>
      <w:bookmarkStart w:id="153" w:name="_Toc34382715"/>
      <w:bookmarkStart w:id="154" w:name="_Toc34387369"/>
      <w:bookmarkStart w:id="155" w:name="_Toc45282419"/>
      <w:bookmarkStart w:id="156" w:name="_Toc51867024"/>
      <w:bookmarkStart w:id="157" w:name="_Toc59204354"/>
      <w:r>
        <w:t>5</w:t>
      </w:r>
      <w:r>
        <w:rPr>
          <w:rFonts w:hint="eastAsia"/>
        </w:rPr>
        <w:t>.</w:t>
      </w:r>
      <w:r w:rsidR="00DD2F7B">
        <w:t>4</w:t>
      </w:r>
      <w:r>
        <w:t>.1</w:t>
      </w:r>
      <w:r>
        <w:rPr>
          <w:rFonts w:hint="eastAsia"/>
        </w:rPr>
        <w:tab/>
      </w:r>
      <w:r>
        <w:t>General</w:t>
      </w:r>
      <w:bookmarkEnd w:id="149"/>
      <w:bookmarkEnd w:id="150"/>
      <w:bookmarkEnd w:id="151"/>
      <w:bookmarkEnd w:id="152"/>
      <w:bookmarkEnd w:id="153"/>
      <w:bookmarkEnd w:id="154"/>
      <w:bookmarkEnd w:id="155"/>
      <w:bookmarkEnd w:id="156"/>
      <w:bookmarkEnd w:id="157"/>
    </w:p>
    <w:p w14:paraId="72E07317" w14:textId="77777777" w:rsidR="00DD2F7B" w:rsidRPr="00482B2D" w:rsidRDefault="00DD2F7B" w:rsidP="00DD2F7B">
      <w:bookmarkStart w:id="158"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0532BD52" w:rsidR="0025262C" w:rsidRDefault="0025262C" w:rsidP="00CC767F">
            <w:pPr>
              <w:pStyle w:val="TAL"/>
            </w:pPr>
            <w:r>
              <w:t xml:space="preserve">octet </w:t>
            </w:r>
            <w:r w:rsidR="00BD4E8D">
              <w:t>(</w:t>
            </w:r>
            <w:r>
              <w:t>k+</w:t>
            </w:r>
            <w:r w:rsidR="009538BC">
              <w:t>8</w:t>
            </w:r>
            <w:r w:rsidR="00BD4E8D">
              <w:t>)</w:t>
            </w:r>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B271D5B" w:rsidR="0025262C" w:rsidRPr="003A53D2" w:rsidRDefault="0025262C" w:rsidP="00CC767F">
            <w:pPr>
              <w:pStyle w:val="TAL"/>
            </w:pPr>
            <w:r w:rsidRPr="003A53D2">
              <w:t xml:space="preserve">octet </w:t>
            </w:r>
            <w:r w:rsidR="00BD4E8D">
              <w:t>(</w:t>
            </w:r>
            <w:r w:rsidRPr="003A53D2">
              <w:t>k+</w:t>
            </w:r>
            <w:r w:rsidR="009538BC">
              <w:t>9</w:t>
            </w:r>
            <w:r w:rsidR="00BD4E8D">
              <w:t>)</w:t>
            </w:r>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40AB19D8" w14:textId="5A64861C" w:rsidR="00BD4E8D" w:rsidRDefault="0025262C" w:rsidP="00BD4E8D">
            <w:pPr>
              <w:pStyle w:val="TAL"/>
            </w:pPr>
            <w:r>
              <w:t>octet o</w:t>
            </w:r>
            <w:r w:rsidR="00BD4E8D">
              <w:t>29</w:t>
            </w:r>
            <w:r w:rsidR="004A29B0">
              <w:t>*</w:t>
            </w:r>
          </w:p>
          <w:p w14:paraId="0C5C6909" w14:textId="5D79C433" w:rsidR="0025262C" w:rsidRDefault="00BD4E8D" w:rsidP="00BD4E8D">
            <w:pPr>
              <w:pStyle w:val="TAL"/>
            </w:pPr>
            <w:r>
              <w:t>(see NOTE)</w:t>
            </w:r>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297A00F" w14:textId="77777777" w:rsidR="00BD4E8D" w:rsidRDefault="00BD4E8D" w:rsidP="00BD4E8D">
      <w:pPr>
        <w:pStyle w:val="NF"/>
      </w:pPr>
    </w:p>
    <w:p w14:paraId="3DE44F51" w14:textId="77777777" w:rsidR="00BD4E8D" w:rsidRDefault="00BD4E8D" w:rsidP="00BD4E8D">
      <w:pPr>
        <w:pStyle w:val="NF"/>
      </w:pPr>
      <w:r>
        <w:t>NOTE:</w:t>
      </w:r>
      <w:r>
        <w:tab/>
        <w:t>The field is placed immediately after the last present preceding field.</w:t>
      </w:r>
    </w:p>
    <w:p w14:paraId="7AC3B79B" w14:textId="77777777" w:rsidR="00BD4E8D" w:rsidRDefault="00BD4E8D" w:rsidP="00BD4E8D">
      <w:pPr>
        <w:pStyle w:val="NF"/>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2368C52D" w:rsidR="00CC767F" w:rsidRDefault="00CC767F" w:rsidP="00CC767F">
            <w:pPr>
              <w:pStyle w:val="TAL"/>
            </w:pPr>
            <w:r>
              <w:t>octet o</w:t>
            </w:r>
            <w:r w:rsidR="00BD4E8D">
              <w:t>29</w:t>
            </w:r>
          </w:p>
          <w:p w14:paraId="6B0490BE" w14:textId="77777777" w:rsidR="00CC767F" w:rsidRDefault="00CC767F" w:rsidP="00CC767F">
            <w:pPr>
              <w:pStyle w:val="TAL"/>
            </w:pPr>
          </w:p>
          <w:p w14:paraId="2931CC39" w14:textId="0561115D" w:rsidR="00CC767F" w:rsidRDefault="00CC767F" w:rsidP="00CC767F">
            <w:pPr>
              <w:pStyle w:val="TAL"/>
            </w:pPr>
            <w:r>
              <w:t>octet o</w:t>
            </w:r>
            <w:r w:rsidR="00BD4E8D">
              <w:t>29+1</w:t>
            </w:r>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7E3D13B" w:rsidR="00CC767F" w:rsidRDefault="00CC767F" w:rsidP="00CC767F">
            <w:pPr>
              <w:pStyle w:val="TAL"/>
            </w:pPr>
            <w:r>
              <w:t>octet o</w:t>
            </w:r>
            <w:r w:rsidR="00BD4E8D">
              <w:t>29+2</w:t>
            </w:r>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3DCE2188" w:rsidR="00CC767F" w:rsidRDefault="00CC767F" w:rsidP="00CC767F">
            <w:pPr>
              <w:pStyle w:val="TAL"/>
            </w:pPr>
            <w:r>
              <w:t xml:space="preserve">octet </w:t>
            </w:r>
            <w:r w:rsidR="00BD4E8D">
              <w:t>(</w:t>
            </w:r>
            <w:r>
              <w:t>o7+1</w:t>
            </w:r>
            <w:r w:rsidR="00BD4E8D">
              <w:t>)</w:t>
            </w:r>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28C05C88" w:rsidR="00CC767F" w:rsidRDefault="00CC767F" w:rsidP="00CC767F">
            <w:pPr>
              <w:pStyle w:val="TAL"/>
            </w:pPr>
            <w:r>
              <w:t xml:space="preserve">octet </w:t>
            </w:r>
            <w:r w:rsidR="00BD4E8D">
              <w:t>(</w:t>
            </w:r>
            <w:r>
              <w:t>o8+1</w:t>
            </w:r>
            <w:r w:rsidR="00BD4E8D">
              <w:t>)</w:t>
            </w:r>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6256D99" w:rsidR="00CC767F" w:rsidRDefault="00CC767F" w:rsidP="00CC767F">
            <w:pPr>
              <w:pStyle w:val="TAL"/>
            </w:pPr>
            <w:r>
              <w:t xml:space="preserve">octet </w:t>
            </w:r>
            <w:r w:rsidR="00BD4E8D">
              <w:t>(</w:t>
            </w:r>
            <w:r>
              <w:t>o9+1</w:t>
            </w:r>
            <w:r w:rsidR="00BD4E8D">
              <w:t>)</w:t>
            </w:r>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5531E5A" w:rsidR="00CC767F" w:rsidRDefault="00CC767F" w:rsidP="00CC767F">
            <w:pPr>
              <w:pStyle w:val="TAL"/>
            </w:pPr>
            <w:r>
              <w:t xml:space="preserve">octet </w:t>
            </w:r>
            <w:r w:rsidR="00BD4E8D">
              <w:t>(</w:t>
            </w:r>
            <w:r>
              <w:t>o5+2</w:t>
            </w:r>
            <w:r w:rsidR="00BD4E8D">
              <w:t>)</w:t>
            </w:r>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73D6408" w14:textId="79DECA54" w:rsidR="00BD4E8D" w:rsidRDefault="00CC767F" w:rsidP="00BD4E8D">
            <w:pPr>
              <w:pStyle w:val="TAL"/>
            </w:pPr>
            <w:r>
              <w:t>octet o</w:t>
            </w:r>
            <w:r w:rsidR="00BD4E8D">
              <w:t>30</w:t>
            </w:r>
            <w:r w:rsidR="004A29B0">
              <w:t>*</w:t>
            </w:r>
          </w:p>
          <w:p w14:paraId="5EBC944A" w14:textId="7304E921" w:rsidR="00CC767F" w:rsidRDefault="00BD4E8D" w:rsidP="00BD4E8D">
            <w:pPr>
              <w:pStyle w:val="TAL"/>
            </w:pPr>
            <w:r>
              <w:t>(see NOTE)</w:t>
            </w:r>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3E7047" w14:textId="77777777" w:rsidR="00BD4E8D" w:rsidRDefault="00BD4E8D" w:rsidP="00BD4E8D">
      <w:pPr>
        <w:pStyle w:val="NF"/>
      </w:pPr>
    </w:p>
    <w:p w14:paraId="2066186E" w14:textId="77777777" w:rsidR="00BD4E8D" w:rsidRDefault="00BD4E8D" w:rsidP="00BD4E8D">
      <w:pPr>
        <w:pStyle w:val="NF"/>
      </w:pPr>
      <w:r>
        <w:t>NOTE:</w:t>
      </w:r>
      <w:r>
        <w:tab/>
        <w:t>The field is placed immediately after the last present preceding field.</w:t>
      </w:r>
    </w:p>
    <w:p w14:paraId="07C3F620" w14:textId="77777777" w:rsidR="00BD4E8D" w:rsidRDefault="00BD4E8D" w:rsidP="00BD4E8D">
      <w:pPr>
        <w:pStyle w:val="NF"/>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17E02D12" w:rsidR="00CC767F" w:rsidRDefault="00CC767F" w:rsidP="00CC767F">
            <w:pPr>
              <w:pStyle w:val="TAL"/>
            </w:pPr>
            <w:r>
              <w:t xml:space="preserve">octet </w:t>
            </w:r>
            <w:r w:rsidR="00B405FB">
              <w:t>(</w:t>
            </w:r>
            <w:r>
              <w:t>o7+8</w:t>
            </w:r>
            <w:r w:rsidR="00B405FB">
              <w:t>)</w:t>
            </w:r>
            <w:r>
              <w:t>*</w:t>
            </w:r>
          </w:p>
          <w:p w14:paraId="1999C13C" w14:textId="77777777" w:rsidR="00CC767F" w:rsidRDefault="00CC767F" w:rsidP="00CC767F">
            <w:pPr>
              <w:pStyle w:val="TAL"/>
            </w:pPr>
          </w:p>
          <w:p w14:paraId="3A96CF66" w14:textId="625728CD" w:rsidR="00CC767F" w:rsidRDefault="00CC767F" w:rsidP="00CC767F">
            <w:pPr>
              <w:pStyle w:val="TAL"/>
            </w:pPr>
            <w:r>
              <w:t xml:space="preserve">octet </w:t>
            </w:r>
            <w:r w:rsidR="00B405FB">
              <w:t>(</w:t>
            </w:r>
            <w:r>
              <w:t>o7+10</w:t>
            </w:r>
            <w:r w:rsidR="00B405FB">
              <w:t>)</w:t>
            </w:r>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D415182" w:rsidR="00CC767F" w:rsidRDefault="00CC767F" w:rsidP="00CC767F">
            <w:pPr>
              <w:pStyle w:val="TAL"/>
            </w:pPr>
            <w:r>
              <w:t xml:space="preserve">octet </w:t>
            </w:r>
            <w:r w:rsidR="00B405FB">
              <w:t>(</w:t>
            </w:r>
            <w:r>
              <w:t>o7+11</w:t>
            </w:r>
            <w:r w:rsidR="00B405FB">
              <w:t>)</w:t>
            </w:r>
            <w:r>
              <w:t>*</w:t>
            </w:r>
          </w:p>
          <w:p w14:paraId="12063F69" w14:textId="77777777" w:rsidR="00CC767F" w:rsidRDefault="00CC767F" w:rsidP="00CC767F">
            <w:pPr>
              <w:pStyle w:val="TAL"/>
            </w:pPr>
          </w:p>
          <w:p w14:paraId="14BB4F67" w14:textId="13FCDAAC" w:rsidR="00CC767F" w:rsidRDefault="00CC767F" w:rsidP="00CC767F">
            <w:pPr>
              <w:pStyle w:val="TAL"/>
            </w:pPr>
            <w:r>
              <w:t xml:space="preserve">octet </w:t>
            </w:r>
            <w:r w:rsidR="00B405FB">
              <w:t>(</w:t>
            </w:r>
            <w:r>
              <w:t>o7+1+(3*n)</w:t>
            </w:r>
            <w:r w:rsidR="00B405FB">
              <w:t>)</w:t>
            </w:r>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0DC4B61D" w:rsidR="00CC767F" w:rsidRDefault="00CC767F" w:rsidP="00CC767F">
            <w:pPr>
              <w:pStyle w:val="TAL"/>
            </w:pPr>
            <w:r>
              <w:t xml:space="preserve">octet </w:t>
            </w:r>
            <w:r w:rsidR="00B405FB">
              <w:t>(</w:t>
            </w:r>
            <w:r>
              <w:t>o7+2+(3*n)</w:t>
            </w:r>
            <w:r w:rsidR="00B405FB">
              <w:t>)</w:t>
            </w:r>
            <w:r>
              <w:t>*</w:t>
            </w:r>
          </w:p>
          <w:p w14:paraId="2DED5151" w14:textId="77777777" w:rsidR="00CC767F" w:rsidRDefault="00CC767F" w:rsidP="00CC767F">
            <w:pPr>
              <w:pStyle w:val="TAL"/>
            </w:pPr>
          </w:p>
          <w:p w14:paraId="04554960" w14:textId="31E3A0A1" w:rsidR="00CC767F" w:rsidRDefault="00CC767F" w:rsidP="00CC767F">
            <w:pPr>
              <w:pStyle w:val="TAL"/>
            </w:pPr>
            <w:r>
              <w:t xml:space="preserve">octet </w:t>
            </w:r>
            <w:r w:rsidR="00B405FB">
              <w:t>(</w:t>
            </w:r>
            <w:r>
              <w:t>o7+4+(3*n)</w:t>
            </w:r>
            <w:r w:rsidR="00B405FB">
              <w:t>)*</w:t>
            </w:r>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D65B591" w:rsidR="00CC767F" w:rsidRDefault="00CC767F" w:rsidP="00CC767F">
            <w:pPr>
              <w:pStyle w:val="TAL"/>
            </w:pPr>
            <w:r>
              <w:t xml:space="preserve">octet </w:t>
            </w:r>
            <w:r w:rsidR="00B405FB">
              <w:t>(</w:t>
            </w:r>
            <w:r>
              <w:t>o5+5</w:t>
            </w:r>
            <w:r w:rsidR="00B405FB">
              <w:t>)</w:t>
            </w:r>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611B064D" w:rsidR="00CC767F" w:rsidRDefault="00CC767F" w:rsidP="00CC767F">
            <w:pPr>
              <w:pStyle w:val="TAL"/>
            </w:pPr>
            <w:r>
              <w:t xml:space="preserve">octet </w:t>
            </w:r>
            <w:r w:rsidR="00B405FB">
              <w:t>(</w:t>
            </w:r>
            <w:r>
              <w:t>o12+1</w:t>
            </w:r>
            <w:r w:rsidR="00B405FB">
              <w:t>)</w:t>
            </w:r>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6DF8A43D" w:rsidR="00CC767F" w:rsidRDefault="00CC767F" w:rsidP="00CC767F">
            <w:pPr>
              <w:pStyle w:val="TAL"/>
            </w:pPr>
            <w:r>
              <w:t xml:space="preserve">octet </w:t>
            </w:r>
            <w:r w:rsidR="00B405FB">
              <w:t>(</w:t>
            </w:r>
            <w:r>
              <w:t>o13+1</w:t>
            </w:r>
            <w:r w:rsidR="00B405FB">
              <w:t>)</w:t>
            </w:r>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A9581E9" w:rsidR="00CC767F" w:rsidRDefault="00CC767F" w:rsidP="00CC767F">
            <w:pPr>
              <w:pStyle w:val="TAL"/>
            </w:pPr>
            <w:r>
              <w:t xml:space="preserve">octet </w:t>
            </w:r>
            <w:r w:rsidR="00B405FB">
              <w:t>(</w:t>
            </w:r>
            <w:r>
              <w:t>o14+1</w:t>
            </w:r>
            <w:r w:rsidR="00B405FB">
              <w:t>)</w:t>
            </w:r>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0FF9362B" w:rsidR="00CC767F" w:rsidRDefault="00CC767F" w:rsidP="00CC767F">
            <w:pPr>
              <w:pStyle w:val="TAL"/>
            </w:pPr>
            <w:r>
              <w:t xml:space="preserve">octet </w:t>
            </w:r>
            <w:r w:rsidR="00B405FB">
              <w:t>(</w:t>
            </w:r>
            <w:r>
              <w:t>o12+4</w:t>
            </w:r>
            <w:r w:rsidR="00B405FB">
              <w:t>)</w:t>
            </w:r>
            <w:r>
              <w:t>*</w:t>
            </w:r>
          </w:p>
          <w:p w14:paraId="5AE0D102" w14:textId="77777777" w:rsidR="00CC767F" w:rsidRDefault="00CC767F" w:rsidP="00CC767F">
            <w:pPr>
              <w:pStyle w:val="TAL"/>
            </w:pPr>
          </w:p>
          <w:p w14:paraId="7DBF30EF" w14:textId="324D8B09" w:rsidR="00CC767F" w:rsidRDefault="00CC767F" w:rsidP="00CC767F">
            <w:pPr>
              <w:pStyle w:val="TAL"/>
            </w:pPr>
            <w:r>
              <w:t xml:space="preserve">octet </w:t>
            </w:r>
            <w:r w:rsidR="00B405FB">
              <w:t>(</w:t>
            </w:r>
            <w:r>
              <w:t>o12+7</w:t>
            </w:r>
            <w:r w:rsidR="00B405FB">
              <w:t>)</w:t>
            </w:r>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3AE67B54" w14:textId="1E70977E" w:rsidR="00B405FB" w:rsidRDefault="00CC767F" w:rsidP="00B405FB">
            <w:pPr>
              <w:pStyle w:val="TAL"/>
            </w:pPr>
            <w:r>
              <w:t>octet o</w:t>
            </w:r>
            <w:r w:rsidR="00B405FB">
              <w:t>31</w:t>
            </w:r>
            <w:r w:rsidR="00B54A5D">
              <w:t>*</w:t>
            </w:r>
          </w:p>
          <w:p w14:paraId="7FA93BA7" w14:textId="60708407" w:rsidR="00CC767F" w:rsidRDefault="00B405FB" w:rsidP="00B405FB">
            <w:pPr>
              <w:pStyle w:val="TAL"/>
            </w:pPr>
            <w:r>
              <w:t>(see NOTE)</w:t>
            </w:r>
          </w:p>
          <w:p w14:paraId="1A6261B8" w14:textId="77777777" w:rsidR="00CC767F" w:rsidRDefault="00CC767F" w:rsidP="00CC767F">
            <w:pPr>
              <w:pStyle w:val="TAL"/>
            </w:pPr>
          </w:p>
          <w:p w14:paraId="4B4B809F" w14:textId="5785F6C7" w:rsidR="00CC767F" w:rsidRDefault="00CC767F" w:rsidP="00CC767F">
            <w:pPr>
              <w:pStyle w:val="TAL"/>
            </w:pPr>
            <w:r>
              <w:t xml:space="preserve">octet </w:t>
            </w:r>
            <w:r w:rsidR="00B405FB">
              <w:t>(</w:t>
            </w:r>
            <w:r>
              <w:t>o</w:t>
            </w:r>
            <w:r w:rsidR="00B405FB">
              <w:t>31+15)</w:t>
            </w:r>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8CB373" w14:textId="49592242" w:rsidR="00B405FB" w:rsidRDefault="00CC767F" w:rsidP="00B405FB">
            <w:pPr>
              <w:pStyle w:val="TAL"/>
            </w:pPr>
            <w:r>
              <w:t>octet o</w:t>
            </w:r>
            <w:r w:rsidR="00B405FB">
              <w:t>32</w:t>
            </w:r>
            <w:r w:rsidR="00B54A5D">
              <w:t>*</w:t>
            </w:r>
          </w:p>
          <w:p w14:paraId="4F72395C" w14:textId="7B842261" w:rsidR="00CC767F" w:rsidRDefault="00B405FB" w:rsidP="00B405FB">
            <w:pPr>
              <w:pStyle w:val="TAL"/>
            </w:pPr>
            <w:r>
              <w:t>(see NOTE)</w:t>
            </w:r>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28DA3053" w14:textId="1727CC5E" w:rsidR="00B405FB" w:rsidRDefault="00CC767F" w:rsidP="00B405FB">
            <w:pPr>
              <w:pStyle w:val="TAL"/>
            </w:pPr>
            <w:r>
              <w:t>octet o</w:t>
            </w:r>
            <w:r w:rsidR="00B405FB">
              <w:t>33</w:t>
            </w:r>
            <w:r w:rsidR="00B54A5D">
              <w:t>*</w:t>
            </w:r>
          </w:p>
          <w:p w14:paraId="4EBF1C4D" w14:textId="6CD7DFA1" w:rsidR="00CC767F" w:rsidRDefault="00B405FB" w:rsidP="00B405FB">
            <w:pPr>
              <w:pStyle w:val="TAL"/>
            </w:pPr>
            <w:r>
              <w:t>(see NOTE)</w:t>
            </w:r>
          </w:p>
          <w:p w14:paraId="14AD9775" w14:textId="77777777" w:rsidR="00CC767F" w:rsidRDefault="00CC767F" w:rsidP="00CC767F">
            <w:pPr>
              <w:pStyle w:val="TAL"/>
            </w:pPr>
          </w:p>
          <w:p w14:paraId="6298230B" w14:textId="30AB0725" w:rsidR="00CC767F" w:rsidRDefault="00CC767F" w:rsidP="00CC767F">
            <w:pPr>
              <w:pStyle w:val="TAL"/>
            </w:pPr>
            <w:r>
              <w:t xml:space="preserve">octet </w:t>
            </w:r>
            <w:r w:rsidR="00B405FB">
              <w:t>(</w:t>
            </w:r>
            <w:r>
              <w:t>o</w:t>
            </w:r>
            <w:r w:rsidR="00B405FB">
              <w:t>33+1)</w:t>
            </w:r>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3A9294DA" w14:textId="2C3DE066" w:rsidR="00B405FB" w:rsidRDefault="00CC767F" w:rsidP="00B405FB">
            <w:pPr>
              <w:pStyle w:val="TAL"/>
            </w:pPr>
            <w:r>
              <w:t>octet o</w:t>
            </w:r>
            <w:r w:rsidR="00B405FB">
              <w:t>34</w:t>
            </w:r>
            <w:r w:rsidR="00B54A5D">
              <w:t>*</w:t>
            </w:r>
          </w:p>
          <w:p w14:paraId="5FC58CA3" w14:textId="5CD6673E" w:rsidR="00CC767F" w:rsidRDefault="00B405FB" w:rsidP="00B405FB">
            <w:pPr>
              <w:pStyle w:val="TAL"/>
            </w:pPr>
            <w:r>
              <w:t>(see NOTE)</w:t>
            </w:r>
          </w:p>
          <w:p w14:paraId="38B12F45" w14:textId="77777777" w:rsidR="00CC767F" w:rsidRDefault="00CC767F" w:rsidP="00CC767F">
            <w:pPr>
              <w:pStyle w:val="TAL"/>
            </w:pPr>
          </w:p>
          <w:p w14:paraId="006F2CAF" w14:textId="2843AC96" w:rsidR="00CC767F" w:rsidRDefault="00CC767F" w:rsidP="00CC767F">
            <w:pPr>
              <w:pStyle w:val="TAL"/>
            </w:pPr>
            <w:r>
              <w:t xml:space="preserve">octet </w:t>
            </w:r>
            <w:r w:rsidR="00B405FB">
              <w:t>(</w:t>
            </w:r>
            <w:r>
              <w:t>o</w:t>
            </w:r>
            <w:r w:rsidR="00B405FB">
              <w:t>34+1)</w:t>
            </w:r>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0706F104" w14:textId="4740C205" w:rsidR="00B405FB" w:rsidRDefault="00CC767F" w:rsidP="00B405FB">
            <w:pPr>
              <w:pStyle w:val="TAL"/>
            </w:pPr>
            <w:r>
              <w:t>octet o</w:t>
            </w:r>
            <w:r w:rsidR="00B405FB">
              <w:t>35</w:t>
            </w:r>
            <w:r w:rsidR="00B54A5D">
              <w:t>*</w:t>
            </w:r>
          </w:p>
          <w:p w14:paraId="6B701700" w14:textId="1A601741" w:rsidR="00CC767F" w:rsidRDefault="00B405FB" w:rsidP="00B405FB">
            <w:pPr>
              <w:pStyle w:val="TAL"/>
            </w:pPr>
            <w:r>
              <w:t>(see NOTE)</w:t>
            </w:r>
          </w:p>
          <w:p w14:paraId="462F56EE" w14:textId="77777777" w:rsidR="00CC767F" w:rsidRDefault="00CC767F" w:rsidP="00CC767F">
            <w:pPr>
              <w:pStyle w:val="TAL"/>
            </w:pPr>
          </w:p>
          <w:p w14:paraId="2126D316" w14:textId="7368DF7E" w:rsidR="00CC767F" w:rsidRDefault="00CC767F" w:rsidP="00CC767F">
            <w:pPr>
              <w:pStyle w:val="TAL"/>
            </w:pPr>
            <w:r>
              <w:t xml:space="preserve">octet </w:t>
            </w:r>
            <w:r w:rsidR="00B405FB">
              <w:t>(</w:t>
            </w:r>
            <w:r>
              <w:t>o</w:t>
            </w:r>
            <w:r w:rsidR="00B405FB">
              <w:t>35+1)</w:t>
            </w:r>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0E8B899A" w14:textId="1952DE89" w:rsidR="00B405FB" w:rsidRDefault="00CC767F" w:rsidP="00B405FB">
            <w:pPr>
              <w:pStyle w:val="TAL"/>
            </w:pPr>
            <w:r>
              <w:t>octet o</w:t>
            </w:r>
            <w:r w:rsidR="00B405FB">
              <w:t>36</w:t>
            </w:r>
            <w:r w:rsidR="00B54A5D">
              <w:t>*</w:t>
            </w:r>
          </w:p>
          <w:p w14:paraId="3E025D37" w14:textId="1B2FE7B1" w:rsidR="00CC767F" w:rsidRDefault="00B405FB" w:rsidP="00B405FB">
            <w:pPr>
              <w:pStyle w:val="TAL"/>
            </w:pPr>
            <w:r>
              <w:t>(see NOTE)</w:t>
            </w:r>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3DD87442" w14:textId="77777777" w:rsidR="00B405FB" w:rsidRDefault="00B405FB" w:rsidP="00B405FB">
      <w:pPr>
        <w:pStyle w:val="NF"/>
      </w:pPr>
    </w:p>
    <w:p w14:paraId="33F0DF1F" w14:textId="77777777" w:rsidR="00B405FB" w:rsidRDefault="00B405FB" w:rsidP="00B405FB">
      <w:pPr>
        <w:pStyle w:val="NF"/>
      </w:pPr>
      <w:r>
        <w:t>NOTE:</w:t>
      </w:r>
      <w:r>
        <w:tab/>
        <w:t>The field is placed immediately after the last present preceding field.</w:t>
      </w:r>
    </w:p>
    <w:p w14:paraId="3AAC70B8" w14:textId="77777777" w:rsidR="00B405FB" w:rsidRDefault="00B405FB" w:rsidP="00B405FB">
      <w:pPr>
        <w:pStyle w:val="NF"/>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2DB3F330" w:rsidR="00CC767F" w:rsidRDefault="00CC767F" w:rsidP="00CC767F">
            <w:pPr>
              <w:pStyle w:val="TAL"/>
            </w:pPr>
            <w:r>
              <w:t>The FQDN field contains an FQDN of a V2X application server.</w:t>
            </w:r>
            <w:r w:rsidR="00BB459B">
              <w:t xml:space="preserve"> The first octet of the FQDN field indicates length of the FQDN and the remaining octets of the FQDN field contain the FQDN.</w:t>
            </w:r>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17D83470" w:rsidR="00CC767F" w:rsidRDefault="00CC767F" w:rsidP="00CC767F">
            <w:pPr>
              <w:pStyle w:val="TAL"/>
            </w:pPr>
            <w:r>
              <w:t>octet o</w:t>
            </w:r>
            <w:r w:rsidR="00BB459B">
              <w:t>30</w:t>
            </w:r>
          </w:p>
          <w:p w14:paraId="35AE6AF0" w14:textId="77777777" w:rsidR="00CC767F" w:rsidRDefault="00CC767F" w:rsidP="00CC767F">
            <w:pPr>
              <w:pStyle w:val="TAL"/>
            </w:pPr>
          </w:p>
          <w:p w14:paraId="7F493CB2" w14:textId="5C607CEF" w:rsidR="00CC767F" w:rsidRDefault="00CC767F" w:rsidP="00CC767F">
            <w:pPr>
              <w:pStyle w:val="TAL"/>
            </w:pPr>
            <w:r>
              <w:t>octet o</w:t>
            </w:r>
            <w:r w:rsidR="00BB459B">
              <w:t>30+1</w:t>
            </w:r>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7CA5CB44" w:rsidR="00CC767F" w:rsidRDefault="00CC767F" w:rsidP="00CC767F">
            <w:pPr>
              <w:pStyle w:val="TAL"/>
            </w:pPr>
            <w:r>
              <w:t>octet o</w:t>
            </w:r>
            <w:r w:rsidR="00BB459B">
              <w:t>30+2</w:t>
            </w:r>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1C463A5C" w:rsidR="00CC767F" w:rsidRDefault="00CC767F" w:rsidP="00CC767F">
            <w:pPr>
              <w:pStyle w:val="TAL"/>
            </w:pPr>
            <w:r>
              <w:t xml:space="preserve">octet </w:t>
            </w:r>
            <w:r w:rsidR="00BB459B">
              <w:t>(</w:t>
            </w:r>
            <w:r>
              <w:t>o</w:t>
            </w:r>
            <w:r w:rsidR="00BB459B">
              <w:t>30</w:t>
            </w:r>
            <w:r>
              <w:t>+</w:t>
            </w:r>
            <w:r w:rsidR="00BB459B">
              <w:t>3)</w:t>
            </w:r>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56A13927" w14:textId="4D39A4A0" w:rsidR="00BB459B" w:rsidRDefault="00CC767F" w:rsidP="00BB459B">
            <w:pPr>
              <w:pStyle w:val="TAL"/>
            </w:pPr>
            <w:r>
              <w:t>octet o</w:t>
            </w:r>
            <w:r w:rsidR="00BB459B">
              <w:t>37</w:t>
            </w:r>
            <w:r w:rsidR="00D23EA2">
              <w:t>*</w:t>
            </w:r>
          </w:p>
          <w:p w14:paraId="09AD4C9C" w14:textId="376D79B9" w:rsidR="00CC767F" w:rsidRDefault="00BB459B" w:rsidP="00BB459B">
            <w:pPr>
              <w:pStyle w:val="TAL"/>
            </w:pPr>
            <w:r>
              <w:t>(see NOTE)</w:t>
            </w:r>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40FC0A9F" w14:textId="77777777" w:rsidR="00BB459B" w:rsidRDefault="00BB459B" w:rsidP="00BB459B">
      <w:pPr>
        <w:pStyle w:val="NF"/>
      </w:pPr>
    </w:p>
    <w:p w14:paraId="2030579F" w14:textId="77777777" w:rsidR="00BB459B" w:rsidRDefault="00BB459B" w:rsidP="00BB459B">
      <w:pPr>
        <w:pStyle w:val="NF"/>
      </w:pPr>
      <w:r>
        <w:t>NOTE:</w:t>
      </w:r>
      <w:r>
        <w:tab/>
        <w:t>The field is placed immediately after the last present preceding field.</w:t>
      </w:r>
    </w:p>
    <w:p w14:paraId="799E2AC7" w14:textId="77777777" w:rsidR="00BB459B" w:rsidRDefault="00BB459B" w:rsidP="00BB459B">
      <w:pPr>
        <w:pStyle w:val="NF"/>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7DE381C0" w:rsidR="00CC767F" w:rsidRDefault="00CC767F" w:rsidP="00CC767F">
            <w:pPr>
              <w:pStyle w:val="TAL"/>
            </w:pPr>
            <w:r>
              <w:t>octet o</w:t>
            </w:r>
            <w:r w:rsidR="00BB459B">
              <w:t>30+3</w:t>
            </w:r>
          </w:p>
          <w:p w14:paraId="65CCA8DE" w14:textId="77777777" w:rsidR="00CC767F" w:rsidRDefault="00CC767F" w:rsidP="00CC767F">
            <w:pPr>
              <w:pStyle w:val="TAL"/>
            </w:pPr>
          </w:p>
          <w:p w14:paraId="77772C41" w14:textId="1BF590E6" w:rsidR="00CC767F" w:rsidRDefault="00CC767F" w:rsidP="00CC767F">
            <w:pPr>
              <w:pStyle w:val="TAL"/>
            </w:pPr>
            <w:r>
              <w:t>octet o</w:t>
            </w:r>
            <w:r w:rsidR="00BB459B">
              <w:t>30+4</w:t>
            </w:r>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36C47BA1" w:rsidR="00CC767F" w:rsidRDefault="00CC767F" w:rsidP="00CC767F">
            <w:pPr>
              <w:pStyle w:val="TAL"/>
            </w:pPr>
            <w:r>
              <w:t>octet o</w:t>
            </w:r>
            <w:r w:rsidR="00BB459B">
              <w:t>30+5</w:t>
            </w:r>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057B995A" w:rsidR="00CC767F" w:rsidRDefault="00CC767F" w:rsidP="00CC767F">
            <w:pPr>
              <w:pStyle w:val="TAL"/>
            </w:pPr>
            <w:r>
              <w:t xml:space="preserve">octet </w:t>
            </w:r>
            <w:r w:rsidR="00BB459B">
              <w:t>(</w:t>
            </w:r>
            <w:r>
              <w:t>o20+1</w:t>
            </w:r>
            <w:r w:rsidR="00BB459B">
              <w:t>)</w:t>
            </w:r>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4C353F44" w:rsidR="00CC767F" w:rsidRDefault="00CC767F" w:rsidP="00CC767F">
            <w:pPr>
              <w:pStyle w:val="TAL"/>
            </w:pPr>
            <w:r>
              <w:t xml:space="preserve">octet </w:t>
            </w:r>
            <w:r w:rsidR="00BB459B">
              <w:t>(</w:t>
            </w:r>
            <w:r>
              <w:t>o21+1</w:t>
            </w:r>
            <w:r w:rsidR="00BB459B">
              <w:t>)</w:t>
            </w:r>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1DD789CE" w:rsidR="00CC767F" w:rsidRDefault="00CC767F" w:rsidP="00CC767F">
            <w:pPr>
              <w:pStyle w:val="TAL"/>
            </w:pPr>
            <w:r>
              <w:t xml:space="preserve">octet </w:t>
            </w:r>
            <w:r w:rsidR="00BB459B">
              <w:t>(</w:t>
            </w:r>
            <w:r>
              <w:t>o22+1</w:t>
            </w:r>
            <w:r w:rsidR="00BB459B">
              <w:t>)</w:t>
            </w:r>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3357549B" w:rsidR="00CC767F" w:rsidRDefault="00CC767F" w:rsidP="00CC767F">
            <w:pPr>
              <w:pStyle w:val="TAL"/>
            </w:pPr>
            <w:r>
              <w:t xml:space="preserve">octet </w:t>
            </w:r>
            <w:r w:rsidR="00BB459B">
              <w:t>(</w:t>
            </w:r>
            <w:r>
              <w:t>o23+2</w:t>
            </w:r>
            <w:r w:rsidR="00BB459B">
              <w:t>)</w:t>
            </w:r>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14A0F34F" w:rsidR="00CC767F" w:rsidRDefault="00CC767F" w:rsidP="00CC767F">
            <w:pPr>
              <w:pStyle w:val="TAL"/>
            </w:pPr>
            <w:r>
              <w:t xml:space="preserve">octet </w:t>
            </w:r>
            <w:r w:rsidR="00BB459B">
              <w:t>(</w:t>
            </w:r>
            <w:r>
              <w:t>o20+9</w:t>
            </w:r>
            <w:r w:rsidR="00BB459B">
              <w:t>)</w:t>
            </w:r>
            <w:r>
              <w:t>*</w:t>
            </w:r>
          </w:p>
          <w:p w14:paraId="0842D7C5" w14:textId="77777777" w:rsidR="00CC767F" w:rsidRDefault="00CC767F" w:rsidP="00CC767F">
            <w:pPr>
              <w:pStyle w:val="TAL"/>
            </w:pPr>
          </w:p>
          <w:p w14:paraId="075C4330" w14:textId="25D58587" w:rsidR="00CC767F" w:rsidRDefault="00CC767F" w:rsidP="00CC767F">
            <w:pPr>
              <w:pStyle w:val="TAL"/>
            </w:pPr>
            <w:r>
              <w:t xml:space="preserve">octet </w:t>
            </w:r>
            <w:r w:rsidR="00BB459B">
              <w:t>(</w:t>
            </w:r>
            <w:r>
              <w:t>o20+12</w:t>
            </w:r>
            <w:r w:rsidR="00BB459B">
              <w:t>)</w:t>
            </w:r>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CACCA9E" w:rsidR="00CC767F" w:rsidRDefault="00CC767F" w:rsidP="00CC767F">
            <w:pPr>
              <w:pStyle w:val="TAL"/>
            </w:pPr>
            <w:r>
              <w:t xml:space="preserve">octet </w:t>
            </w:r>
            <w:r w:rsidR="00BB459B">
              <w:t>(</w:t>
            </w:r>
            <w:r>
              <w:t>o20+13</w:t>
            </w:r>
            <w:r w:rsidR="00BB459B">
              <w:t>)</w:t>
            </w:r>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2AC7B28C" w:rsidR="00CC767F" w:rsidRDefault="00CC767F" w:rsidP="00CC767F">
            <w:pPr>
              <w:pStyle w:val="TAL"/>
            </w:pPr>
            <w:r>
              <w:t xml:space="preserve">octet </w:t>
            </w:r>
            <w:r w:rsidR="00BB459B">
              <w:t>o37</w:t>
            </w:r>
          </w:p>
          <w:p w14:paraId="04061574" w14:textId="77777777" w:rsidR="00CC767F" w:rsidRDefault="00CC767F" w:rsidP="00CC767F">
            <w:pPr>
              <w:pStyle w:val="TAL"/>
            </w:pPr>
          </w:p>
          <w:p w14:paraId="7871A2FB" w14:textId="4A195D48" w:rsidR="00CC767F" w:rsidRDefault="00CC767F" w:rsidP="00CC767F">
            <w:pPr>
              <w:pStyle w:val="TAL"/>
            </w:pPr>
            <w:r>
              <w:t>octet o</w:t>
            </w:r>
            <w:r w:rsidR="00BB459B">
              <w:t>37+1</w:t>
            </w:r>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4A1C6461" w:rsidR="00CC767F" w:rsidRDefault="00CC767F" w:rsidP="00CC767F">
            <w:pPr>
              <w:pStyle w:val="TAL"/>
            </w:pPr>
            <w:r>
              <w:t>octet o</w:t>
            </w:r>
            <w:r w:rsidR="00BB459B">
              <w:t>37+2</w:t>
            </w:r>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58F0AF71" w:rsidR="00CC767F" w:rsidRDefault="00CC767F" w:rsidP="00CC767F">
            <w:pPr>
              <w:pStyle w:val="TAL"/>
            </w:pPr>
            <w:r>
              <w:t xml:space="preserve">octet </w:t>
            </w:r>
            <w:r w:rsidR="00BB459B">
              <w:t>(</w:t>
            </w:r>
            <w:r>
              <w:t>o24+1</w:t>
            </w:r>
            <w:r w:rsidR="00BB459B">
              <w:t>)</w:t>
            </w:r>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089039F" w:rsidR="00CC767F" w:rsidRDefault="00CC767F" w:rsidP="00CC767F">
            <w:pPr>
              <w:pStyle w:val="TAL"/>
            </w:pPr>
            <w:r>
              <w:t xml:space="preserve">octet </w:t>
            </w:r>
            <w:r w:rsidR="00BB459B">
              <w:t>(</w:t>
            </w:r>
            <w:r>
              <w:t>o25+1</w:t>
            </w:r>
            <w:r w:rsidR="00BB459B">
              <w:t>)</w:t>
            </w:r>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04035CB7" w:rsidR="00CC767F" w:rsidRDefault="00CC767F" w:rsidP="00CC767F">
            <w:pPr>
              <w:pStyle w:val="TAL"/>
            </w:pPr>
            <w:r>
              <w:t xml:space="preserve">octet </w:t>
            </w:r>
            <w:r w:rsidR="00BB459B">
              <w:t>(</w:t>
            </w:r>
            <w:r>
              <w:t>o26+1</w:t>
            </w:r>
            <w:r w:rsidR="00BB459B">
              <w:t>)</w:t>
            </w:r>
            <w:r>
              <w:t>*</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123F5351" w:rsidR="00CC767F" w:rsidRDefault="00CC767F" w:rsidP="00CC767F">
            <w:pPr>
              <w:pStyle w:val="TAL"/>
            </w:pPr>
            <w:r>
              <w:t xml:space="preserve">octet </w:t>
            </w:r>
            <w:r w:rsidR="00BB459B">
              <w:t>(</w:t>
            </w:r>
            <w:r>
              <w:t>o24+4</w:t>
            </w:r>
            <w:r w:rsidR="00BB459B">
              <w:t>)</w:t>
            </w:r>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2CE57E60" w14:textId="3E43B32E" w:rsidR="00BB459B" w:rsidRDefault="00CC767F" w:rsidP="00BB459B">
            <w:pPr>
              <w:pStyle w:val="TAL"/>
            </w:pPr>
            <w:r>
              <w:t>octet o</w:t>
            </w:r>
            <w:r w:rsidR="00BB459B">
              <w:t>39</w:t>
            </w:r>
          </w:p>
          <w:p w14:paraId="6A340533" w14:textId="7B2DEE68" w:rsidR="00CC767F" w:rsidRDefault="00BB459B" w:rsidP="00BB459B">
            <w:pPr>
              <w:pStyle w:val="TAL"/>
            </w:pPr>
            <w:r>
              <w:t>(see NOTE)</w:t>
            </w:r>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0D5DA799" w14:textId="77777777" w:rsidR="00BB459B" w:rsidRDefault="00BB459B" w:rsidP="00BB459B">
      <w:pPr>
        <w:pStyle w:val="NF"/>
      </w:pPr>
    </w:p>
    <w:p w14:paraId="5CF35C3E" w14:textId="77777777" w:rsidR="00BB459B" w:rsidRDefault="00BB459B" w:rsidP="00BB459B">
      <w:pPr>
        <w:pStyle w:val="NF"/>
      </w:pPr>
      <w:r>
        <w:t>NOTE:</w:t>
      </w:r>
      <w:r>
        <w:tab/>
        <w:t>The field is placed immediately after the last present preceding field.</w:t>
      </w:r>
    </w:p>
    <w:p w14:paraId="7F26912F" w14:textId="77777777" w:rsidR="00BB459B" w:rsidRDefault="00BB459B" w:rsidP="00BB459B">
      <w:pPr>
        <w:pStyle w:val="NF"/>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463DD2AA" w:rsidR="00CC767F" w:rsidRDefault="00CC767F" w:rsidP="00CC767F">
            <w:pPr>
              <w:pStyle w:val="TAL"/>
            </w:pPr>
            <w:r>
              <w:t>octet o</w:t>
            </w:r>
            <w:r w:rsidR="00BB459B">
              <w:t>36</w:t>
            </w:r>
          </w:p>
          <w:p w14:paraId="017E7059" w14:textId="77777777" w:rsidR="00CC767F" w:rsidRDefault="00CC767F" w:rsidP="00CC767F">
            <w:pPr>
              <w:pStyle w:val="TAL"/>
            </w:pPr>
          </w:p>
          <w:p w14:paraId="6AA8CA37" w14:textId="4CC78D43" w:rsidR="00CC767F" w:rsidRDefault="00CC767F" w:rsidP="00CC767F">
            <w:pPr>
              <w:pStyle w:val="TAL"/>
            </w:pPr>
            <w:r>
              <w:t>octet o</w:t>
            </w:r>
            <w:r w:rsidR="00BB459B">
              <w:t>36+1</w:t>
            </w:r>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1E832473" w:rsidR="00CC767F" w:rsidRDefault="00CC767F" w:rsidP="00CC767F">
            <w:pPr>
              <w:pStyle w:val="TAL"/>
            </w:pPr>
            <w:r>
              <w:t>octet o</w:t>
            </w:r>
            <w:r w:rsidR="00BB459B">
              <w:t>36+2</w:t>
            </w:r>
          </w:p>
          <w:p w14:paraId="45CD292D" w14:textId="77777777" w:rsidR="00CC767F" w:rsidRDefault="00CC767F" w:rsidP="00CC767F">
            <w:pPr>
              <w:pStyle w:val="TAL"/>
            </w:pPr>
          </w:p>
          <w:p w14:paraId="6AB176BE" w14:textId="281A12D7" w:rsidR="00CC767F" w:rsidRDefault="00CC767F" w:rsidP="00CC767F">
            <w:pPr>
              <w:pStyle w:val="TAL"/>
            </w:pPr>
            <w:r>
              <w:t>octet o</w:t>
            </w:r>
            <w:r w:rsidR="00BB459B">
              <w:t>36+7</w:t>
            </w:r>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0B518B64" w:rsidR="00CC767F" w:rsidRDefault="00CC767F" w:rsidP="00CC767F">
            <w:pPr>
              <w:pStyle w:val="TAL"/>
            </w:pPr>
            <w:r>
              <w:t xml:space="preserve">octet </w:t>
            </w:r>
            <w:r w:rsidR="00BB459B">
              <w:t>(</w:t>
            </w:r>
            <w:r>
              <w:t>o</w:t>
            </w:r>
            <w:r w:rsidR="00BB459B">
              <w:t>36+8)</w:t>
            </w:r>
            <w:r>
              <w:t>*</w:t>
            </w:r>
          </w:p>
          <w:p w14:paraId="6FE7603A" w14:textId="77777777" w:rsidR="00CC767F" w:rsidRDefault="00CC767F" w:rsidP="00CC767F">
            <w:pPr>
              <w:pStyle w:val="TAL"/>
            </w:pPr>
          </w:p>
          <w:p w14:paraId="1A63886F" w14:textId="525D212B" w:rsidR="00CC767F" w:rsidRDefault="00CC767F" w:rsidP="00CC767F">
            <w:pPr>
              <w:pStyle w:val="TAL"/>
            </w:pPr>
            <w:r>
              <w:t xml:space="preserve">octet </w:t>
            </w:r>
            <w:r w:rsidR="00BB459B">
              <w:t>(</w:t>
            </w:r>
            <w:r>
              <w:t>o</w:t>
            </w:r>
            <w:r w:rsidR="00BB459B">
              <w:t>36+13)</w:t>
            </w:r>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59CE3E0B" w:rsidR="00CC767F" w:rsidRDefault="00CC767F" w:rsidP="00CC767F">
            <w:pPr>
              <w:pStyle w:val="TAL"/>
            </w:pPr>
            <w:r>
              <w:t xml:space="preserve">octet </w:t>
            </w:r>
            <w:r w:rsidR="00BB459B">
              <w:t>(</w:t>
            </w:r>
            <w:r>
              <w:t>o</w:t>
            </w:r>
            <w:r w:rsidR="00BB459B">
              <w:t>36+14)</w:t>
            </w:r>
            <w:r>
              <w:t>*</w:t>
            </w:r>
          </w:p>
          <w:p w14:paraId="154DBB18" w14:textId="77777777" w:rsidR="00CC767F" w:rsidRDefault="00CC767F" w:rsidP="00CC767F">
            <w:pPr>
              <w:pStyle w:val="TAL"/>
            </w:pPr>
          </w:p>
          <w:p w14:paraId="620F32A7" w14:textId="582F1A84" w:rsidR="00CC767F" w:rsidRDefault="00CC767F" w:rsidP="00CC767F">
            <w:pPr>
              <w:pStyle w:val="TAL"/>
            </w:pPr>
            <w:r>
              <w:t>octet (o</w:t>
            </w:r>
            <w:r w:rsidR="00BB459B">
              <w:t>36-5</w:t>
            </w:r>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221910B9" w:rsidR="00CC767F" w:rsidRDefault="00CC767F" w:rsidP="00CC767F">
            <w:pPr>
              <w:pStyle w:val="TAL"/>
            </w:pPr>
            <w:r>
              <w:t>octet (o</w:t>
            </w:r>
            <w:r w:rsidR="00BB459B">
              <w:t>36-4</w:t>
            </w:r>
            <w:r>
              <w:t>+6*n)*</w:t>
            </w:r>
          </w:p>
          <w:p w14:paraId="73A718D9" w14:textId="77777777" w:rsidR="00CC767F" w:rsidRDefault="00CC767F" w:rsidP="00CC767F">
            <w:pPr>
              <w:pStyle w:val="TAL"/>
            </w:pPr>
          </w:p>
          <w:p w14:paraId="6C712EB8" w14:textId="36A349B9" w:rsidR="00CC767F" w:rsidRDefault="00CC767F" w:rsidP="00CC767F">
            <w:pPr>
              <w:pStyle w:val="TAL"/>
            </w:pPr>
            <w:r>
              <w:t>octet (o</w:t>
            </w:r>
            <w:r w:rsidR="00BB459B">
              <w:t>36+1</w:t>
            </w:r>
            <w:r>
              <w:t>+6*n)</w:t>
            </w:r>
            <w:r w:rsidR="00BB459B">
              <w:t xml:space="preserve"> *</w:t>
            </w:r>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315000BF" w:rsidR="00CC767F" w:rsidRDefault="00CC767F" w:rsidP="00CC767F">
            <w:pPr>
              <w:pStyle w:val="TAL"/>
            </w:pPr>
            <w:r>
              <w:t>octet o</w:t>
            </w:r>
            <w:r w:rsidR="00BB459B">
              <w:t>36+8</w:t>
            </w:r>
          </w:p>
          <w:p w14:paraId="116FFA69" w14:textId="77777777" w:rsidR="00CC767F" w:rsidRDefault="00CC767F" w:rsidP="00CC767F">
            <w:pPr>
              <w:pStyle w:val="TAL"/>
            </w:pPr>
          </w:p>
          <w:p w14:paraId="0FE639E8" w14:textId="65395E40" w:rsidR="00CC767F" w:rsidRDefault="00CC767F" w:rsidP="00CC767F">
            <w:pPr>
              <w:pStyle w:val="TAL"/>
            </w:pPr>
            <w:r>
              <w:t>octet o</w:t>
            </w:r>
            <w:r w:rsidR="00BB459B">
              <w:t>36+10</w:t>
            </w:r>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64E1A64C" w:rsidR="00CC767F" w:rsidRDefault="00CC767F" w:rsidP="00CC767F">
            <w:pPr>
              <w:pStyle w:val="TAL"/>
            </w:pPr>
            <w:r>
              <w:t>octet o</w:t>
            </w:r>
            <w:r w:rsidR="00BB459B">
              <w:t>36+11</w:t>
            </w:r>
          </w:p>
          <w:p w14:paraId="05A4A4D9" w14:textId="77777777" w:rsidR="00CC767F" w:rsidRDefault="00CC767F" w:rsidP="00CC767F">
            <w:pPr>
              <w:pStyle w:val="TAL"/>
            </w:pPr>
          </w:p>
          <w:p w14:paraId="1854C92A" w14:textId="3FB5A4C6" w:rsidR="00CC767F" w:rsidRDefault="00CC767F" w:rsidP="00CC767F">
            <w:pPr>
              <w:pStyle w:val="TAL"/>
            </w:pPr>
            <w:r>
              <w:t>octet o</w:t>
            </w:r>
            <w:r w:rsidR="00BB459B">
              <w:t>36+13</w:t>
            </w:r>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lastRenderedPageBreak/>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Default="00CC767F" w:rsidP="00CC767F">
            <w:pPr>
              <w:pStyle w:val="TAL"/>
            </w:pPr>
            <w:r>
              <w:t xml:space="preserve">octet </w:t>
            </w:r>
            <w:r w:rsidR="00D0367C">
              <w:t>(</w:t>
            </w:r>
            <w:r>
              <w:t>o2+1</w:t>
            </w:r>
            <w:r w:rsidR="00D0367C">
              <w:t>)</w:t>
            </w:r>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2BFDF5" w:rsidR="00CC767F" w:rsidRDefault="00CC767F" w:rsidP="00CC767F">
            <w:pPr>
              <w:pStyle w:val="TAL"/>
            </w:pPr>
            <w:r>
              <w:t xml:space="preserve">octet </w:t>
            </w:r>
            <w:r w:rsidR="00D0367C">
              <w:t>(</w:t>
            </w:r>
            <w:r>
              <w:t>o3+1</w:t>
            </w:r>
            <w:r w:rsidR="00D0367C">
              <w:t>)</w:t>
            </w:r>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Default="00CC767F" w:rsidP="00CC767F">
            <w:pPr>
              <w:pStyle w:val="TAL"/>
            </w:pPr>
            <w:r>
              <w:t xml:space="preserve">octet </w:t>
            </w:r>
            <w:r w:rsidR="00D0367C">
              <w:t>(</w:t>
            </w:r>
            <w:r>
              <w:t>o4+1</w:t>
            </w:r>
            <w:r w:rsidR="00D0367C">
              <w:t>)</w:t>
            </w:r>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2A12F4" w14:paraId="6CA33166" w14:textId="77777777" w:rsidTr="00F7508F">
        <w:trPr>
          <w:cantSplit/>
          <w:jc w:val="center"/>
        </w:trPr>
        <w:tc>
          <w:tcPr>
            <w:tcW w:w="708" w:type="dxa"/>
          </w:tcPr>
          <w:p w14:paraId="23287076" w14:textId="77777777" w:rsidR="004A384A" w:rsidRPr="002A12F4" w:rsidRDefault="004A384A" w:rsidP="0041110D">
            <w:pPr>
              <w:pStyle w:val="TAC"/>
            </w:pPr>
            <w:r w:rsidRPr="002A12F4">
              <w:t>8</w:t>
            </w:r>
          </w:p>
        </w:tc>
        <w:tc>
          <w:tcPr>
            <w:tcW w:w="709" w:type="dxa"/>
          </w:tcPr>
          <w:p w14:paraId="616F1ABC" w14:textId="77777777" w:rsidR="004A384A" w:rsidRPr="002A12F4" w:rsidRDefault="004A384A" w:rsidP="0041110D">
            <w:pPr>
              <w:pStyle w:val="TAC"/>
            </w:pPr>
            <w:r w:rsidRPr="002A12F4">
              <w:t>7</w:t>
            </w:r>
          </w:p>
        </w:tc>
        <w:tc>
          <w:tcPr>
            <w:tcW w:w="709" w:type="dxa"/>
          </w:tcPr>
          <w:p w14:paraId="7E617D27" w14:textId="77777777" w:rsidR="004A384A" w:rsidRPr="002A12F4" w:rsidRDefault="004A384A" w:rsidP="0041110D">
            <w:pPr>
              <w:pStyle w:val="TAC"/>
            </w:pPr>
            <w:r w:rsidRPr="002A12F4">
              <w:t>6</w:t>
            </w:r>
          </w:p>
        </w:tc>
        <w:tc>
          <w:tcPr>
            <w:tcW w:w="709" w:type="dxa"/>
          </w:tcPr>
          <w:p w14:paraId="7D0B3FB8" w14:textId="77777777" w:rsidR="004A384A" w:rsidRPr="002A12F4" w:rsidRDefault="004A384A" w:rsidP="0041110D">
            <w:pPr>
              <w:pStyle w:val="TAC"/>
            </w:pPr>
            <w:r w:rsidRPr="002A12F4">
              <w:t>5</w:t>
            </w:r>
          </w:p>
        </w:tc>
        <w:tc>
          <w:tcPr>
            <w:tcW w:w="709" w:type="dxa"/>
          </w:tcPr>
          <w:p w14:paraId="33986E1B" w14:textId="77777777" w:rsidR="004A384A" w:rsidRPr="002A12F4" w:rsidRDefault="004A384A" w:rsidP="0041110D">
            <w:pPr>
              <w:pStyle w:val="TAC"/>
            </w:pPr>
            <w:r w:rsidRPr="002A12F4">
              <w:t>4</w:t>
            </w:r>
          </w:p>
        </w:tc>
        <w:tc>
          <w:tcPr>
            <w:tcW w:w="709" w:type="dxa"/>
          </w:tcPr>
          <w:p w14:paraId="79C4C9D0" w14:textId="77777777" w:rsidR="004A384A" w:rsidRPr="002A12F4" w:rsidRDefault="004A384A" w:rsidP="0041110D">
            <w:pPr>
              <w:pStyle w:val="TAC"/>
            </w:pPr>
            <w:r w:rsidRPr="002A12F4">
              <w:t>3</w:t>
            </w:r>
          </w:p>
        </w:tc>
        <w:tc>
          <w:tcPr>
            <w:tcW w:w="709" w:type="dxa"/>
          </w:tcPr>
          <w:p w14:paraId="0D7F1FC2" w14:textId="77777777" w:rsidR="004A384A" w:rsidRPr="002A12F4" w:rsidRDefault="004A384A" w:rsidP="0041110D">
            <w:pPr>
              <w:pStyle w:val="TAC"/>
            </w:pPr>
            <w:r w:rsidRPr="002A12F4">
              <w:t>2</w:t>
            </w:r>
          </w:p>
        </w:tc>
        <w:tc>
          <w:tcPr>
            <w:tcW w:w="709" w:type="dxa"/>
          </w:tcPr>
          <w:p w14:paraId="60F21E3B" w14:textId="77777777" w:rsidR="004A384A" w:rsidRPr="002A12F4" w:rsidRDefault="004A384A" w:rsidP="0041110D">
            <w:pPr>
              <w:pStyle w:val="TAC"/>
            </w:pPr>
            <w:r w:rsidRPr="002A12F4">
              <w:t>1</w:t>
            </w:r>
          </w:p>
        </w:tc>
        <w:tc>
          <w:tcPr>
            <w:tcW w:w="1267" w:type="dxa"/>
          </w:tcPr>
          <w:p w14:paraId="437EA596" w14:textId="77777777" w:rsidR="004A384A" w:rsidRPr="002A12F4" w:rsidRDefault="004A384A" w:rsidP="0041110D">
            <w:pPr>
              <w:pStyle w:val="TAL"/>
            </w:pPr>
          </w:p>
        </w:tc>
      </w:tr>
      <w:tr w:rsidR="004A384A" w:rsidRPr="002A12F4"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Default="004A384A" w:rsidP="0041110D">
            <w:pPr>
              <w:pStyle w:val="TAC"/>
            </w:pPr>
          </w:p>
          <w:p w14:paraId="7A76B6B1" w14:textId="77777777" w:rsidR="004A384A" w:rsidRPr="002A12F4" w:rsidRDefault="004A384A" w:rsidP="0041110D">
            <w:pPr>
              <w:pStyle w:val="TAC"/>
            </w:pPr>
            <w:r>
              <w:t>Route selection descriptor 1</w:t>
            </w:r>
          </w:p>
        </w:tc>
        <w:tc>
          <w:tcPr>
            <w:tcW w:w="1267" w:type="dxa"/>
          </w:tcPr>
          <w:p w14:paraId="374BA853" w14:textId="77777777" w:rsidR="004A384A" w:rsidRDefault="004A384A" w:rsidP="0041110D">
            <w:pPr>
              <w:pStyle w:val="TAL"/>
            </w:pPr>
            <w:r>
              <w:t>octet o28+3</w:t>
            </w:r>
          </w:p>
          <w:p w14:paraId="6C855416" w14:textId="77777777" w:rsidR="004A384A" w:rsidRDefault="004A384A" w:rsidP="0041110D">
            <w:pPr>
              <w:pStyle w:val="TAL"/>
            </w:pPr>
          </w:p>
          <w:p w14:paraId="51F7CB53" w14:textId="77777777" w:rsidR="004A384A" w:rsidRPr="002A12F4" w:rsidRDefault="004A384A" w:rsidP="0041110D">
            <w:pPr>
              <w:pStyle w:val="TAL"/>
            </w:pPr>
            <w:r>
              <w:t>octet o29</w:t>
            </w:r>
          </w:p>
        </w:tc>
      </w:tr>
      <w:tr w:rsidR="004A384A" w:rsidRPr="002A12F4"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2A12F4" w:rsidRDefault="004A384A" w:rsidP="0041110D">
            <w:pPr>
              <w:pStyle w:val="TAC"/>
            </w:pPr>
          </w:p>
          <w:p w14:paraId="020DD32F" w14:textId="77777777" w:rsidR="004A384A" w:rsidRPr="002A12F4" w:rsidRDefault="004A384A" w:rsidP="0041110D">
            <w:pPr>
              <w:pStyle w:val="TAC"/>
            </w:pPr>
            <w:r>
              <w:t>Route selection descriptor</w:t>
            </w:r>
            <w:r w:rsidRPr="002A12F4">
              <w:t xml:space="preserve"> 2</w:t>
            </w:r>
          </w:p>
        </w:tc>
        <w:tc>
          <w:tcPr>
            <w:tcW w:w="1267" w:type="dxa"/>
            <w:tcBorders>
              <w:top w:val="nil"/>
              <w:left w:val="single" w:sz="6" w:space="0" w:color="auto"/>
              <w:bottom w:val="nil"/>
              <w:right w:val="nil"/>
            </w:tcBorders>
          </w:tcPr>
          <w:p w14:paraId="676B5703" w14:textId="3906D091" w:rsidR="004A384A" w:rsidRPr="002A12F4" w:rsidRDefault="004A384A" w:rsidP="0041110D">
            <w:pPr>
              <w:pStyle w:val="TAL"/>
            </w:pPr>
            <w:r w:rsidRPr="002A12F4">
              <w:t xml:space="preserve">octet </w:t>
            </w:r>
            <w:r w:rsidR="00D0367C">
              <w:t>(</w:t>
            </w:r>
            <w:r>
              <w:t>o29+1</w:t>
            </w:r>
            <w:r w:rsidR="00D0367C">
              <w:t>)</w:t>
            </w:r>
            <w:r w:rsidRPr="002A12F4">
              <w:t>*</w:t>
            </w:r>
          </w:p>
          <w:p w14:paraId="1BF5FCFD" w14:textId="77777777" w:rsidR="004A384A" w:rsidRPr="002A12F4" w:rsidRDefault="004A384A" w:rsidP="0041110D">
            <w:pPr>
              <w:pStyle w:val="TAL"/>
            </w:pPr>
          </w:p>
          <w:p w14:paraId="46F739CC" w14:textId="77777777" w:rsidR="004A384A" w:rsidRPr="002A12F4" w:rsidRDefault="004A384A" w:rsidP="0041110D">
            <w:pPr>
              <w:pStyle w:val="TAL"/>
            </w:pPr>
            <w:r>
              <w:t>octet o30</w:t>
            </w:r>
            <w:r w:rsidRPr="002A12F4">
              <w:t>*</w:t>
            </w:r>
          </w:p>
        </w:tc>
      </w:tr>
      <w:tr w:rsidR="004A384A" w:rsidRPr="002A12F4"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2A12F4" w:rsidRDefault="004A384A" w:rsidP="0041110D">
            <w:pPr>
              <w:pStyle w:val="TAC"/>
            </w:pPr>
          </w:p>
          <w:p w14:paraId="6437FEF0" w14:textId="77777777" w:rsidR="004A384A" w:rsidRPr="002A12F4" w:rsidRDefault="004A384A" w:rsidP="0041110D">
            <w:pPr>
              <w:pStyle w:val="TAC"/>
            </w:pPr>
            <w:r w:rsidRPr="002A12F4">
              <w:t>…</w:t>
            </w:r>
          </w:p>
        </w:tc>
        <w:tc>
          <w:tcPr>
            <w:tcW w:w="1267" w:type="dxa"/>
            <w:tcBorders>
              <w:top w:val="nil"/>
              <w:left w:val="single" w:sz="6" w:space="0" w:color="auto"/>
              <w:bottom w:val="nil"/>
              <w:right w:val="nil"/>
            </w:tcBorders>
          </w:tcPr>
          <w:p w14:paraId="533C2B55" w14:textId="00F60B8B" w:rsidR="004A384A" w:rsidRPr="002A12F4" w:rsidRDefault="004A384A" w:rsidP="0041110D">
            <w:pPr>
              <w:pStyle w:val="TAL"/>
            </w:pPr>
            <w:r>
              <w:t xml:space="preserve">octet </w:t>
            </w:r>
            <w:r w:rsidR="00D0367C">
              <w:t>(</w:t>
            </w:r>
            <w:r>
              <w:t>o30</w:t>
            </w:r>
            <w:r w:rsidRPr="002A12F4">
              <w:t>+1</w:t>
            </w:r>
            <w:r w:rsidR="00D0367C">
              <w:t>)</w:t>
            </w:r>
            <w:r w:rsidRPr="002A12F4">
              <w:t>*</w:t>
            </w:r>
          </w:p>
          <w:p w14:paraId="4657362B" w14:textId="77777777" w:rsidR="004A384A" w:rsidRPr="002A12F4" w:rsidRDefault="004A384A" w:rsidP="0041110D">
            <w:pPr>
              <w:pStyle w:val="TAL"/>
            </w:pPr>
          </w:p>
          <w:p w14:paraId="1AC5E4BE" w14:textId="77777777" w:rsidR="004A384A" w:rsidRPr="002A12F4" w:rsidRDefault="004A384A" w:rsidP="0041110D">
            <w:pPr>
              <w:pStyle w:val="TAL"/>
            </w:pPr>
            <w:r>
              <w:t>octet o31</w:t>
            </w:r>
            <w:r w:rsidRPr="002A12F4">
              <w:t>*</w:t>
            </w:r>
          </w:p>
        </w:tc>
      </w:tr>
      <w:tr w:rsidR="004A384A" w:rsidRPr="002A12F4"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2A12F4" w:rsidRDefault="004A384A" w:rsidP="0041110D">
            <w:pPr>
              <w:pStyle w:val="TAC"/>
            </w:pPr>
          </w:p>
          <w:p w14:paraId="1EE93E22" w14:textId="77777777" w:rsidR="004A384A" w:rsidRPr="002A12F4" w:rsidRDefault="004A384A" w:rsidP="0041110D">
            <w:pPr>
              <w:pStyle w:val="TAC"/>
            </w:pPr>
            <w:r>
              <w:t>Route selection descriptor m</w:t>
            </w:r>
          </w:p>
        </w:tc>
        <w:tc>
          <w:tcPr>
            <w:tcW w:w="1267" w:type="dxa"/>
            <w:tcBorders>
              <w:top w:val="nil"/>
              <w:left w:val="single" w:sz="6" w:space="0" w:color="auto"/>
              <w:bottom w:val="nil"/>
              <w:right w:val="nil"/>
            </w:tcBorders>
          </w:tcPr>
          <w:p w14:paraId="750161C9" w14:textId="62A7ED3E" w:rsidR="004A384A" w:rsidRPr="002A12F4" w:rsidRDefault="004A384A" w:rsidP="0041110D">
            <w:pPr>
              <w:pStyle w:val="TAL"/>
            </w:pPr>
            <w:r w:rsidRPr="002A12F4">
              <w:t>octe</w:t>
            </w:r>
            <w:r>
              <w:t xml:space="preserve">t </w:t>
            </w:r>
            <w:r w:rsidR="00D0367C">
              <w:t>(</w:t>
            </w:r>
            <w:r>
              <w:t>o30</w:t>
            </w:r>
            <w:r w:rsidRPr="002A12F4">
              <w:t>+</w:t>
            </w:r>
            <w:r>
              <w:t>1</w:t>
            </w:r>
            <w:r w:rsidR="00D0367C">
              <w:t>)</w:t>
            </w:r>
            <w:r w:rsidRPr="002A12F4">
              <w:t>*</w:t>
            </w:r>
          </w:p>
          <w:p w14:paraId="51114824" w14:textId="77777777" w:rsidR="004A384A" w:rsidRPr="002A12F4" w:rsidRDefault="004A384A" w:rsidP="0041110D">
            <w:pPr>
              <w:pStyle w:val="TAL"/>
            </w:pPr>
          </w:p>
          <w:p w14:paraId="1F096B1E" w14:textId="77777777" w:rsidR="004A384A" w:rsidRPr="002A12F4" w:rsidRDefault="004A384A" w:rsidP="0041110D">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41110D">
        <w:trPr>
          <w:cantSplit/>
          <w:jc w:val="center"/>
        </w:trPr>
        <w:tc>
          <w:tcPr>
            <w:tcW w:w="708" w:type="dxa"/>
          </w:tcPr>
          <w:p w14:paraId="5A26618B" w14:textId="77777777" w:rsidR="004A384A" w:rsidRPr="002A12F4" w:rsidRDefault="004A384A" w:rsidP="0041110D">
            <w:pPr>
              <w:pStyle w:val="TAC"/>
            </w:pPr>
            <w:r w:rsidRPr="002A12F4">
              <w:lastRenderedPageBreak/>
              <w:t>8</w:t>
            </w:r>
          </w:p>
        </w:tc>
        <w:tc>
          <w:tcPr>
            <w:tcW w:w="709" w:type="dxa"/>
          </w:tcPr>
          <w:p w14:paraId="0D78FE38" w14:textId="77777777" w:rsidR="004A384A" w:rsidRPr="002A12F4" w:rsidRDefault="004A384A" w:rsidP="0041110D">
            <w:pPr>
              <w:pStyle w:val="TAC"/>
            </w:pPr>
            <w:r w:rsidRPr="002A12F4">
              <w:t>7</w:t>
            </w:r>
          </w:p>
        </w:tc>
        <w:tc>
          <w:tcPr>
            <w:tcW w:w="709" w:type="dxa"/>
          </w:tcPr>
          <w:p w14:paraId="75BD7352" w14:textId="77777777" w:rsidR="004A384A" w:rsidRPr="002A12F4" w:rsidRDefault="004A384A" w:rsidP="0041110D">
            <w:pPr>
              <w:pStyle w:val="TAC"/>
            </w:pPr>
            <w:r w:rsidRPr="002A12F4">
              <w:t>6</w:t>
            </w:r>
          </w:p>
        </w:tc>
        <w:tc>
          <w:tcPr>
            <w:tcW w:w="709" w:type="dxa"/>
          </w:tcPr>
          <w:p w14:paraId="7FFE0DD7" w14:textId="77777777" w:rsidR="004A384A" w:rsidRPr="002A12F4" w:rsidRDefault="004A384A" w:rsidP="0041110D">
            <w:pPr>
              <w:pStyle w:val="TAC"/>
            </w:pPr>
            <w:r w:rsidRPr="002A12F4">
              <w:t>5</w:t>
            </w:r>
          </w:p>
        </w:tc>
        <w:tc>
          <w:tcPr>
            <w:tcW w:w="709" w:type="dxa"/>
          </w:tcPr>
          <w:p w14:paraId="5065F774" w14:textId="77777777" w:rsidR="004A384A" w:rsidRPr="002A12F4" w:rsidRDefault="004A384A" w:rsidP="0041110D">
            <w:pPr>
              <w:pStyle w:val="TAC"/>
            </w:pPr>
            <w:r w:rsidRPr="002A12F4">
              <w:t>4</w:t>
            </w:r>
          </w:p>
        </w:tc>
        <w:tc>
          <w:tcPr>
            <w:tcW w:w="709" w:type="dxa"/>
          </w:tcPr>
          <w:p w14:paraId="72D2EAD7" w14:textId="77777777" w:rsidR="004A384A" w:rsidRPr="002A12F4" w:rsidRDefault="004A384A" w:rsidP="0041110D">
            <w:pPr>
              <w:pStyle w:val="TAC"/>
            </w:pPr>
            <w:r w:rsidRPr="002A12F4">
              <w:t>3</w:t>
            </w:r>
          </w:p>
        </w:tc>
        <w:tc>
          <w:tcPr>
            <w:tcW w:w="709" w:type="dxa"/>
          </w:tcPr>
          <w:p w14:paraId="208821CF" w14:textId="77777777" w:rsidR="004A384A" w:rsidRPr="002A12F4" w:rsidRDefault="004A384A" w:rsidP="0041110D">
            <w:pPr>
              <w:pStyle w:val="TAC"/>
            </w:pPr>
            <w:r w:rsidRPr="002A12F4">
              <w:t>2</w:t>
            </w:r>
          </w:p>
        </w:tc>
        <w:tc>
          <w:tcPr>
            <w:tcW w:w="709" w:type="dxa"/>
          </w:tcPr>
          <w:p w14:paraId="2185C4AA" w14:textId="77777777" w:rsidR="004A384A" w:rsidRPr="002A12F4" w:rsidRDefault="004A384A" w:rsidP="0041110D">
            <w:pPr>
              <w:pStyle w:val="TAC"/>
            </w:pPr>
            <w:r w:rsidRPr="002A12F4">
              <w:t>1</w:t>
            </w:r>
          </w:p>
        </w:tc>
        <w:tc>
          <w:tcPr>
            <w:tcW w:w="1134" w:type="dxa"/>
          </w:tcPr>
          <w:p w14:paraId="23D665A8" w14:textId="77777777" w:rsidR="004A384A" w:rsidRPr="002A12F4" w:rsidRDefault="004A384A" w:rsidP="0041110D">
            <w:pPr>
              <w:pStyle w:val="TAL"/>
            </w:pPr>
          </w:p>
        </w:tc>
      </w:tr>
      <w:tr w:rsidR="004A384A" w:rsidRPr="002A12F4"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41110D">
            <w:pPr>
              <w:pStyle w:val="TAC"/>
            </w:pPr>
          </w:p>
          <w:p w14:paraId="3C5E7DBC" w14:textId="77777777" w:rsidR="004A384A" w:rsidRDefault="004A384A" w:rsidP="0041110D">
            <w:pPr>
              <w:pStyle w:val="TAC"/>
            </w:pPr>
            <w:r>
              <w:t>Length of route selection descriptor</w:t>
            </w:r>
          </w:p>
          <w:p w14:paraId="100A7775" w14:textId="77777777" w:rsidR="004A384A" w:rsidRDefault="004A384A" w:rsidP="0041110D">
            <w:pPr>
              <w:pStyle w:val="TAC"/>
            </w:pPr>
          </w:p>
        </w:tc>
        <w:tc>
          <w:tcPr>
            <w:tcW w:w="1134" w:type="dxa"/>
          </w:tcPr>
          <w:p w14:paraId="7C957507" w14:textId="77777777" w:rsidR="004A384A" w:rsidRDefault="004A384A" w:rsidP="0041110D">
            <w:pPr>
              <w:pStyle w:val="TAL"/>
            </w:pPr>
            <w:r>
              <w:t>octet o28+3</w:t>
            </w:r>
          </w:p>
          <w:p w14:paraId="0CB79039" w14:textId="77777777" w:rsidR="004A384A" w:rsidRDefault="004A384A" w:rsidP="0041110D">
            <w:pPr>
              <w:pStyle w:val="TAL"/>
            </w:pPr>
          </w:p>
          <w:p w14:paraId="792485CA" w14:textId="77777777" w:rsidR="004A384A" w:rsidRDefault="004A384A" w:rsidP="0041110D">
            <w:pPr>
              <w:pStyle w:val="TAL"/>
            </w:pPr>
            <w:r>
              <w:t>octet o28+4</w:t>
            </w:r>
          </w:p>
        </w:tc>
      </w:tr>
      <w:tr w:rsidR="004A384A" w:rsidRPr="002A12F4"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41110D">
            <w:pPr>
              <w:pStyle w:val="TAC"/>
            </w:pPr>
            <w:r>
              <w:t>Precedence value of route selection descriptor</w:t>
            </w:r>
          </w:p>
        </w:tc>
        <w:tc>
          <w:tcPr>
            <w:tcW w:w="1134" w:type="dxa"/>
          </w:tcPr>
          <w:p w14:paraId="3658638D" w14:textId="77777777" w:rsidR="004A384A" w:rsidRPr="002A12F4" w:rsidRDefault="004A384A" w:rsidP="0041110D">
            <w:pPr>
              <w:pStyle w:val="TAL"/>
            </w:pPr>
            <w:r>
              <w:t>octet o28+5</w:t>
            </w:r>
          </w:p>
        </w:tc>
      </w:tr>
      <w:tr w:rsidR="004A384A" w:rsidRPr="002A12F4"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41110D">
            <w:pPr>
              <w:pStyle w:val="TAC"/>
            </w:pPr>
          </w:p>
          <w:p w14:paraId="3A83B846" w14:textId="77777777" w:rsidR="004A384A" w:rsidRDefault="004A384A" w:rsidP="0041110D">
            <w:pPr>
              <w:pStyle w:val="TAC"/>
            </w:pPr>
            <w:r>
              <w:t>Length of route selection descriptor contents</w:t>
            </w:r>
          </w:p>
          <w:p w14:paraId="6A4136AF" w14:textId="77777777" w:rsidR="004A384A" w:rsidRDefault="004A384A" w:rsidP="0041110D">
            <w:pPr>
              <w:pStyle w:val="TAC"/>
            </w:pPr>
          </w:p>
        </w:tc>
        <w:tc>
          <w:tcPr>
            <w:tcW w:w="1134" w:type="dxa"/>
          </w:tcPr>
          <w:p w14:paraId="62DBCEEF" w14:textId="77777777" w:rsidR="004A384A" w:rsidRDefault="004A384A" w:rsidP="0041110D">
            <w:pPr>
              <w:pStyle w:val="TAL"/>
            </w:pPr>
            <w:r>
              <w:t>octet o28+6</w:t>
            </w:r>
          </w:p>
          <w:p w14:paraId="259E8E3A" w14:textId="77777777" w:rsidR="004A384A" w:rsidRDefault="004A384A" w:rsidP="0041110D">
            <w:pPr>
              <w:pStyle w:val="TAL"/>
            </w:pPr>
          </w:p>
          <w:p w14:paraId="4EC31405" w14:textId="77777777" w:rsidR="004A384A" w:rsidRDefault="004A384A" w:rsidP="0041110D">
            <w:pPr>
              <w:pStyle w:val="TAL"/>
            </w:pPr>
            <w:r>
              <w:t>octet o28+7</w:t>
            </w:r>
          </w:p>
        </w:tc>
      </w:tr>
      <w:tr w:rsidR="004A384A" w:rsidRPr="002A12F4"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41110D">
            <w:pPr>
              <w:pStyle w:val="TAC"/>
            </w:pPr>
          </w:p>
          <w:p w14:paraId="26780547" w14:textId="77777777" w:rsidR="004A384A" w:rsidRPr="002A12F4" w:rsidRDefault="004A384A" w:rsidP="0041110D">
            <w:pPr>
              <w:pStyle w:val="TAC"/>
            </w:pPr>
            <w:r>
              <w:t>Route selection descriptor contents</w:t>
            </w:r>
          </w:p>
        </w:tc>
        <w:tc>
          <w:tcPr>
            <w:tcW w:w="1134" w:type="dxa"/>
          </w:tcPr>
          <w:p w14:paraId="656F3874" w14:textId="77777777" w:rsidR="004A384A" w:rsidRDefault="004A384A" w:rsidP="0041110D">
            <w:pPr>
              <w:pStyle w:val="TAL"/>
            </w:pPr>
            <w:r>
              <w:t>octet o28+8</w:t>
            </w:r>
          </w:p>
          <w:p w14:paraId="76D594CD" w14:textId="77777777" w:rsidR="004A384A" w:rsidRDefault="004A384A" w:rsidP="0041110D">
            <w:pPr>
              <w:pStyle w:val="TAL"/>
            </w:pPr>
          </w:p>
          <w:p w14:paraId="7ABA746E" w14:textId="77777777" w:rsidR="004A384A" w:rsidRPr="002A12F4" w:rsidRDefault="004A384A" w:rsidP="0041110D">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lastRenderedPageBreak/>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41110D">
        <w:trPr>
          <w:cantSplit/>
          <w:jc w:val="center"/>
        </w:trPr>
        <w:tc>
          <w:tcPr>
            <w:tcW w:w="7094" w:type="dxa"/>
          </w:tcPr>
          <w:p w14:paraId="3A2024F2" w14:textId="77777777" w:rsidR="00211A60" w:rsidRDefault="00211A60" w:rsidP="0041110D">
            <w:pPr>
              <w:pStyle w:val="TAL"/>
            </w:pPr>
            <w:r>
              <w:t>V2X service identifiers</w:t>
            </w:r>
          </w:p>
          <w:p w14:paraId="7E361E1E" w14:textId="77777777" w:rsidR="00211A60" w:rsidRPr="00922493" w:rsidRDefault="00211A60" w:rsidP="0041110D">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41110D">
        <w:trPr>
          <w:cantSplit/>
          <w:jc w:val="center"/>
        </w:trPr>
        <w:tc>
          <w:tcPr>
            <w:tcW w:w="7094" w:type="dxa"/>
          </w:tcPr>
          <w:p w14:paraId="790BBB0D" w14:textId="77777777" w:rsidR="00211A60" w:rsidRDefault="00211A60" w:rsidP="0041110D">
            <w:pPr>
              <w:pStyle w:val="TAL"/>
            </w:pPr>
          </w:p>
        </w:tc>
      </w:tr>
      <w:tr w:rsidR="00211A60" w:rsidRPr="003168A2" w14:paraId="6F1EFEF4" w14:textId="77777777" w:rsidTr="0041110D">
        <w:trPr>
          <w:cantSplit/>
          <w:jc w:val="center"/>
        </w:trPr>
        <w:tc>
          <w:tcPr>
            <w:tcW w:w="7094" w:type="dxa"/>
          </w:tcPr>
          <w:p w14:paraId="609E0988" w14:textId="77777777" w:rsidR="00211A60" w:rsidRPr="002A12F4" w:rsidRDefault="00211A60" w:rsidP="0041110D">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41110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41110D">
            <w:pPr>
              <w:pStyle w:val="TAL"/>
            </w:pPr>
          </w:p>
        </w:tc>
      </w:tr>
      <w:tr w:rsidR="00211A60" w:rsidRPr="003168A2" w14:paraId="2D67D55F" w14:textId="77777777" w:rsidTr="0041110D">
        <w:trPr>
          <w:cantSplit/>
          <w:jc w:val="center"/>
        </w:trPr>
        <w:tc>
          <w:tcPr>
            <w:tcW w:w="7094" w:type="dxa"/>
          </w:tcPr>
          <w:p w14:paraId="1327D20D" w14:textId="77777777" w:rsidR="00211A60" w:rsidRPr="002A12F4" w:rsidRDefault="00211A60" w:rsidP="0041110D">
            <w:pPr>
              <w:pStyle w:val="TAL"/>
            </w:pPr>
            <w:r w:rsidRPr="002A12F4">
              <w:t>Route selection descriptor component type identifier</w:t>
            </w:r>
          </w:p>
          <w:p w14:paraId="79B1F67D" w14:textId="77777777" w:rsidR="00211A60" w:rsidRPr="002A12F4" w:rsidRDefault="00211A60" w:rsidP="0041110D">
            <w:pPr>
              <w:pStyle w:val="TAL"/>
            </w:pPr>
            <w:r w:rsidRPr="002A12F4">
              <w:t>Bits</w:t>
            </w:r>
            <w:r w:rsidRPr="002A12F4">
              <w:br/>
              <w:t>8 7 6 5 4 3 2 1</w:t>
            </w:r>
          </w:p>
          <w:p w14:paraId="3B4A1B56" w14:textId="77777777" w:rsidR="00211A60" w:rsidRPr="002A12F4" w:rsidRDefault="00211A60" w:rsidP="0041110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41110D">
            <w:pPr>
              <w:pStyle w:val="TAL"/>
            </w:pPr>
          </w:p>
        </w:tc>
      </w:tr>
      <w:tr w:rsidR="00211A60" w:rsidRPr="003168A2" w14:paraId="7FECA8EF" w14:textId="77777777" w:rsidTr="0041110D">
        <w:trPr>
          <w:cantSplit/>
          <w:jc w:val="center"/>
        </w:trPr>
        <w:tc>
          <w:tcPr>
            <w:tcW w:w="7094" w:type="dxa"/>
          </w:tcPr>
          <w:p w14:paraId="03716C1E" w14:textId="77777777" w:rsidR="00211A60" w:rsidRPr="002A12F4" w:rsidRDefault="00211A60" w:rsidP="0041110D">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41110D">
            <w:pPr>
              <w:pStyle w:val="TAL"/>
            </w:pPr>
          </w:p>
        </w:tc>
      </w:tr>
      <w:tr w:rsidR="00211A60" w:rsidRPr="003168A2" w14:paraId="6E541719" w14:textId="77777777" w:rsidTr="0041110D">
        <w:trPr>
          <w:cantSplit/>
          <w:jc w:val="center"/>
        </w:trPr>
        <w:tc>
          <w:tcPr>
            <w:tcW w:w="7094" w:type="dxa"/>
          </w:tcPr>
          <w:p w14:paraId="3519E1F2"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41110D">
            <w:pPr>
              <w:pStyle w:val="TAL"/>
            </w:pPr>
          </w:p>
        </w:tc>
      </w:tr>
      <w:tr w:rsidR="00211A60" w:rsidRPr="003168A2" w14:paraId="003AACF7" w14:textId="77777777" w:rsidTr="0041110D">
        <w:trPr>
          <w:cantSplit/>
          <w:jc w:val="center"/>
        </w:trPr>
        <w:tc>
          <w:tcPr>
            <w:tcW w:w="7094" w:type="dxa"/>
          </w:tcPr>
          <w:p w14:paraId="2B070CA6"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41110D">
            <w:pPr>
              <w:pStyle w:val="TAL"/>
            </w:pPr>
          </w:p>
        </w:tc>
      </w:tr>
      <w:tr w:rsidR="00211A60" w:rsidRPr="003168A2" w14:paraId="5EC83B5E" w14:textId="77777777" w:rsidTr="0041110D">
        <w:trPr>
          <w:cantSplit/>
          <w:jc w:val="center"/>
        </w:trPr>
        <w:tc>
          <w:tcPr>
            <w:tcW w:w="7094" w:type="dxa"/>
          </w:tcPr>
          <w:p w14:paraId="660A2C03" w14:textId="77777777" w:rsidR="00211A60" w:rsidRPr="002A12F4" w:rsidRDefault="00211A60" w:rsidP="0041110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F475658" w14:textId="77777777" w:rsidR="00211A60" w:rsidRDefault="00211A60" w:rsidP="0041110D">
            <w:pPr>
              <w:pStyle w:val="TAL"/>
            </w:pPr>
          </w:p>
        </w:tc>
      </w:tr>
      <w:tr w:rsidR="00211A60" w:rsidRPr="003168A2" w14:paraId="098E84B9" w14:textId="77777777" w:rsidTr="0041110D">
        <w:trPr>
          <w:cantSplit/>
          <w:jc w:val="center"/>
        </w:trPr>
        <w:tc>
          <w:tcPr>
            <w:tcW w:w="7094" w:type="dxa"/>
          </w:tcPr>
          <w:p w14:paraId="429A7757" w14:textId="77777777" w:rsidR="00211A60" w:rsidRDefault="00211A60" w:rsidP="0041110D">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41110D">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41110D">
            <w:pPr>
              <w:pStyle w:val="TAL"/>
            </w:pPr>
            <w:r w:rsidRPr="002A12F4">
              <w:t>8 7 6 5 4 3 2 1</w:t>
            </w:r>
          </w:p>
          <w:p w14:paraId="13CF9072" w14:textId="77777777" w:rsidR="00211A60" w:rsidRDefault="00211A60" w:rsidP="0041110D">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41110D">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41110D">
            <w:pPr>
              <w:pStyle w:val="TAL"/>
            </w:pPr>
            <w:r w:rsidRPr="00913BB3">
              <w:t xml:space="preserve">All other values are </w:t>
            </w:r>
            <w:r>
              <w:t>spared</w:t>
            </w:r>
            <w:r w:rsidRPr="00913BB3">
              <w:t>.</w:t>
            </w:r>
          </w:p>
          <w:p w14:paraId="50DCD127" w14:textId="77777777" w:rsidR="00211A60" w:rsidRDefault="00211A60" w:rsidP="0041110D">
            <w:pPr>
              <w:pStyle w:val="TAL"/>
              <w:rPr>
                <w:noProof/>
                <w:lang w:val="en-US"/>
              </w:rPr>
            </w:pPr>
          </w:p>
          <w:p w14:paraId="4250932B" w14:textId="77777777" w:rsidR="00211A60" w:rsidRDefault="00211A60" w:rsidP="0041110D">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41110D">
            <w:pPr>
              <w:pStyle w:val="TAL"/>
              <w:rPr>
                <w:lang w:eastAsia="ko-KR"/>
              </w:rPr>
            </w:pPr>
          </w:p>
        </w:tc>
      </w:tr>
      <w:tr w:rsidR="00211A60" w:rsidRPr="003168A2" w14:paraId="2E1B0108" w14:textId="77777777" w:rsidTr="0041110D">
        <w:trPr>
          <w:cantSplit/>
          <w:jc w:val="center"/>
        </w:trPr>
        <w:tc>
          <w:tcPr>
            <w:tcW w:w="7094" w:type="dxa"/>
          </w:tcPr>
          <w:p w14:paraId="3B86669A" w14:textId="77777777" w:rsidR="00211A60" w:rsidRDefault="00211A60" w:rsidP="0041110D">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41110D">
        <w:trPr>
          <w:cantSplit/>
          <w:jc w:val="center"/>
        </w:trPr>
        <w:tc>
          <w:tcPr>
            <w:tcW w:w="7094" w:type="dxa"/>
          </w:tcPr>
          <w:p w14:paraId="5D0356A3" w14:textId="77777777" w:rsidR="00211A60" w:rsidRPr="00092BAD" w:rsidRDefault="00211A60" w:rsidP="0041110D">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159" w:name="_Toc8882550"/>
      <w:bookmarkStart w:id="160" w:name="_Toc23343282"/>
      <w:bookmarkStart w:id="161" w:name="_Toc26193835"/>
      <w:bookmarkStart w:id="162" w:name="_Toc34382716"/>
      <w:bookmarkStart w:id="163" w:name="_Toc34387370"/>
      <w:bookmarkStart w:id="164" w:name="_Toc45282420"/>
      <w:bookmarkStart w:id="165" w:name="_Toc51867025"/>
      <w:bookmarkStart w:id="166" w:name="_Toc59204355"/>
      <w:r w:rsidRPr="004D3578">
        <w:lastRenderedPageBreak/>
        <w:t xml:space="preserve">Annex </w:t>
      </w:r>
      <w:r w:rsidR="004E0D03">
        <w:t>A</w:t>
      </w:r>
      <w:r w:rsidRPr="004D3578">
        <w:t xml:space="preserve"> (informative):</w:t>
      </w:r>
      <w:r w:rsidRPr="004D3578">
        <w:br/>
        <w:t>Change history</w:t>
      </w:r>
      <w:bookmarkEnd w:id="159"/>
      <w:bookmarkEnd w:id="160"/>
      <w:bookmarkEnd w:id="161"/>
      <w:bookmarkEnd w:id="162"/>
      <w:bookmarkEnd w:id="163"/>
      <w:bookmarkEnd w:id="164"/>
      <w:bookmarkEnd w:id="165"/>
      <w:bookmarkEnd w:id="16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158"/>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r w:rsidR="007D56C3"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Default="007D56C3" w:rsidP="0041110D">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Default="007D56C3" w:rsidP="0041110D">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3B5845" w:rsidRDefault="007D56C3" w:rsidP="0041110D">
            <w:pPr>
              <w:pStyle w:val="TAC"/>
              <w:rPr>
                <w:sz w:val="16"/>
                <w:szCs w:val="16"/>
                <w:lang w:eastAsia="ko-KR"/>
              </w:rPr>
            </w:pPr>
            <w:r>
              <w:rPr>
                <w:sz w:val="16"/>
                <w:szCs w:val="16"/>
                <w:lang w:eastAsia="ko-KR"/>
              </w:rPr>
              <w:t>CP-20</w:t>
            </w:r>
            <w:r w:rsidR="005E749D">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Default="007D56C3" w:rsidP="0041110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Default="007D56C3" w:rsidP="0041110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Default="007D56C3" w:rsidP="004111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CB54DA" w:rsidRDefault="005E749D" w:rsidP="0041110D">
            <w:pPr>
              <w:pStyle w:val="TAL"/>
              <w:rPr>
                <w:bCs/>
                <w:snapToGrid w:val="0"/>
                <w:sz w:val="16"/>
                <w:lang w:val="en-AU" w:eastAsia="ko-KR"/>
              </w:rPr>
            </w:pPr>
            <w:r w:rsidRPr="003B18B0">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Default="007D56C3" w:rsidP="0041110D">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41110D"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Default="0041110D" w:rsidP="0041110D">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Default="0041110D" w:rsidP="0041110D">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3B5845" w:rsidRDefault="0041110D" w:rsidP="0041110D">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Default="0041110D" w:rsidP="0041110D">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Default="0041110D" w:rsidP="0041110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Default="0041110D" w:rsidP="0041110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CB54DA" w:rsidRDefault="0041110D" w:rsidP="0041110D">
            <w:pPr>
              <w:pStyle w:val="TAL"/>
              <w:rPr>
                <w:bCs/>
                <w:snapToGrid w:val="0"/>
                <w:sz w:val="16"/>
                <w:lang w:val="en-AU" w:eastAsia="ko-KR"/>
              </w:rPr>
            </w:pPr>
            <w:r w:rsidRPr="009E2B76">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Default="0041110D" w:rsidP="0041110D">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9D7C6B"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Default="009D7C6B" w:rsidP="009D7C6B">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Default="009D7C6B" w:rsidP="009D7C6B">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3B5845" w:rsidRDefault="009D7C6B" w:rsidP="009D7C6B">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Default="009D7C6B" w:rsidP="009D7C6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Default="009D7C6B" w:rsidP="009D7C6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Default="009D7C6B" w:rsidP="009D7C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CB54DA" w:rsidRDefault="009D7C6B" w:rsidP="009D7C6B">
            <w:pPr>
              <w:pStyle w:val="TAL"/>
              <w:rPr>
                <w:bCs/>
                <w:snapToGrid w:val="0"/>
                <w:sz w:val="16"/>
                <w:lang w:val="en-AU" w:eastAsia="ko-KR"/>
              </w:rPr>
            </w:pPr>
            <w:r>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Default="009D7C6B" w:rsidP="009D7C6B">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137E22"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Default="00137E22" w:rsidP="00137E22">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Default="00137E22" w:rsidP="00137E22">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3B5845" w:rsidRDefault="00137E22" w:rsidP="00137E22">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Default="00137E22" w:rsidP="00137E22">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Default="00137E22" w:rsidP="00137E2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Default="00137E22" w:rsidP="00137E2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137E22" w:rsidRDefault="00137E22" w:rsidP="00137E22">
            <w:pPr>
              <w:pStyle w:val="TAL"/>
            </w:pPr>
            <w:r>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Default="00137E22" w:rsidP="00137E22">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r w:rsidR="003B7D00"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Default="003B7D00" w:rsidP="003B7D0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Default="003B7D00" w:rsidP="003B7D0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3B5845" w:rsidRDefault="003B7D00" w:rsidP="003B7D00">
            <w:pPr>
              <w:pStyle w:val="TAC"/>
              <w:rPr>
                <w:sz w:val="16"/>
                <w:szCs w:val="16"/>
                <w:lang w:eastAsia="ko-KR"/>
              </w:rPr>
            </w:pPr>
            <w:r>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Default="003B7D00" w:rsidP="003B7D0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Default="003B7D00"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Default="003B7D00"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137E22" w:rsidRDefault="003B7D00" w:rsidP="003B7D00">
            <w:pPr>
              <w:pStyle w:val="TAL"/>
              <w:rPr>
                <w:noProof/>
              </w:rPr>
            </w:pPr>
            <w:r>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Default="003B7D00" w:rsidP="003B7D00">
            <w:pPr>
              <w:pStyle w:val="TAC"/>
              <w:rPr>
                <w:sz w:val="16"/>
                <w:szCs w:val="16"/>
                <w:lang w:val="en-AU" w:eastAsia="ko-KR"/>
              </w:rPr>
            </w:pPr>
            <w:r w:rsidRPr="00B2780A">
              <w:rPr>
                <w:sz w:val="16"/>
                <w:szCs w:val="16"/>
                <w:lang w:val="en-AU" w:eastAsia="ko-KR"/>
              </w:rPr>
              <w:t>16.</w:t>
            </w:r>
            <w:r>
              <w:rPr>
                <w:sz w:val="16"/>
                <w:szCs w:val="16"/>
                <w:lang w:val="en-AU" w:eastAsia="ko-KR"/>
              </w:rPr>
              <w:t>3</w:t>
            </w:r>
            <w:r w:rsidRPr="00B2780A">
              <w:rPr>
                <w:sz w:val="16"/>
                <w:szCs w:val="16"/>
                <w:lang w:val="en-AU" w:eastAsia="ko-KR"/>
              </w:rPr>
              <w:t>.0</w:t>
            </w:r>
          </w:p>
        </w:tc>
      </w:tr>
    </w:tbl>
    <w:p w14:paraId="1DA25492" w14:textId="77777777" w:rsidR="009D7C6B" w:rsidRDefault="009D7C6B" w:rsidP="009D7C6B"/>
    <w:p w14:paraId="3BCA4F2B" w14:textId="77777777" w:rsidR="0041110D" w:rsidRDefault="0041110D" w:rsidP="0041110D"/>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919D" w14:textId="77777777" w:rsidR="005F026E" w:rsidRDefault="005F026E">
      <w:r>
        <w:separator/>
      </w:r>
    </w:p>
  </w:endnote>
  <w:endnote w:type="continuationSeparator" w:id="0">
    <w:p w14:paraId="19B60A68" w14:textId="77777777" w:rsidR="005F026E" w:rsidRDefault="005F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B7400" w14:textId="77777777" w:rsidR="005F026E" w:rsidRDefault="005F026E">
      <w:r>
        <w:separator/>
      </w:r>
    </w:p>
  </w:footnote>
  <w:footnote w:type="continuationSeparator" w:id="0">
    <w:p w14:paraId="657BC9A7" w14:textId="77777777" w:rsidR="005F026E" w:rsidRDefault="005F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12F347C9"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965">
      <w:rPr>
        <w:rFonts w:ascii="Arial" w:hAnsi="Arial" w:cs="Arial"/>
        <w:b/>
        <w:noProof/>
        <w:sz w:val="18"/>
        <w:szCs w:val="18"/>
      </w:rPr>
      <w:t>3GPP TS 24.588 V16.3.0 (2020-12)</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4B619622"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965">
      <w:rPr>
        <w:rFonts w:ascii="Arial" w:hAnsi="Arial" w:cs="Arial"/>
        <w:b/>
        <w:noProof/>
        <w:sz w:val="18"/>
        <w:szCs w:val="18"/>
      </w:rPr>
      <w:t>Release 16</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A41B0"/>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347A2"/>
    <w:rsid w:val="00235965"/>
    <w:rsid w:val="00247B0C"/>
    <w:rsid w:val="0025262C"/>
    <w:rsid w:val="00252D5C"/>
    <w:rsid w:val="00253D25"/>
    <w:rsid w:val="00257162"/>
    <w:rsid w:val="0026300E"/>
    <w:rsid w:val="0026348A"/>
    <w:rsid w:val="00266527"/>
    <w:rsid w:val="002675F0"/>
    <w:rsid w:val="00271E78"/>
    <w:rsid w:val="00272F01"/>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1110D"/>
    <w:rsid w:val="00412080"/>
    <w:rsid w:val="004152D7"/>
    <w:rsid w:val="00423334"/>
    <w:rsid w:val="00423B6D"/>
    <w:rsid w:val="00427548"/>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D2956"/>
    <w:rsid w:val="004D2AFA"/>
    <w:rsid w:val="004D3578"/>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A005E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C359C"/>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508F"/>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70</Pages>
  <Words>18854</Words>
  <Characters>86600</Characters>
  <Application>Microsoft Office Word</Application>
  <DocSecurity>0</DocSecurity>
  <Lines>5027</Lines>
  <Paragraphs>3408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102100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16)</dc:subject>
  <dc:creator>MCC Support</dc:creator>
  <cp:keywords/>
  <dc:description/>
  <cp:lastModifiedBy>6481</cp:lastModifiedBy>
  <cp:revision>5</cp:revision>
  <cp:lastPrinted>2019-02-25T14:05:00Z</cp:lastPrinted>
  <dcterms:created xsi:type="dcterms:W3CDTF">2020-12-18T16:17:00Z</dcterms:created>
  <dcterms:modified xsi:type="dcterms:W3CDTF">2020-12-18T16:19:00Z</dcterms:modified>
</cp:coreProperties>
</file>